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B7201" w14:textId="77777777" w:rsidR="00012C5B" w:rsidRPr="004D49BC" w:rsidRDefault="00012C5B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 w:rsidRPr="003414B0">
        <w:rPr>
          <w:rFonts w:asciiTheme="majorBidi" w:hAnsiTheme="majorBidi" w:cstheme="majorBidi"/>
          <w:sz w:val="52"/>
          <w:szCs w:val="52"/>
          <w:cs/>
        </w:rPr>
        <w:t>บริษัท ไทยฟู้ดส์ กรุ๊ป จำกัด (มหาชน) และบริษัทย่อย</w:t>
      </w:r>
    </w:p>
    <w:p w14:paraId="1A9148DD" w14:textId="77777777" w:rsidR="00012C5B" w:rsidRPr="004D49BC" w:rsidRDefault="00012C5B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76E62E1F" w14:textId="77777777" w:rsidR="008B4330" w:rsidRPr="004D49BC" w:rsidRDefault="008B4330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414B0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bookmarkStart w:id="0" w:name="_Hlk166158065"/>
      <w:r w:rsidRPr="003414B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ระหว่างกาล </w:t>
      </w:r>
      <w:bookmarkEnd w:id="0"/>
    </w:p>
    <w:p w14:paraId="77845D09" w14:textId="67AFA9FC" w:rsidR="008B4330" w:rsidRPr="004D49BC" w:rsidRDefault="00713123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414B0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D32355" w:rsidRPr="003414B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3414B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EC1182" w:rsidRPr="003414B0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D32355" w:rsidRPr="003414B0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D32355" w:rsidRPr="003414B0"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มีนาคม</w:t>
      </w:r>
      <w:r w:rsidRPr="003414B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EC1182" w:rsidRPr="003414B0">
        <w:rPr>
          <w:rFonts w:ascii="Angsana New" w:hAnsi="Angsana New" w:cs="Angsana New"/>
          <w:b w:val="0"/>
          <w:bCs w:val="0"/>
          <w:sz w:val="32"/>
          <w:szCs w:val="32"/>
        </w:rPr>
        <w:t>2569</w:t>
      </w:r>
    </w:p>
    <w:p w14:paraId="2BF21330" w14:textId="77777777" w:rsidR="008B4330" w:rsidRPr="003414B0" w:rsidRDefault="008B4330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3414B0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0D6E817" w14:textId="77777777" w:rsidR="008B4330" w:rsidRPr="004D49BC" w:rsidRDefault="008B4330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414B0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3414B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3414B0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E135807" w14:textId="77777777" w:rsidR="00012C5B" w:rsidRPr="004D49BC" w:rsidRDefault="00012C5B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181D125E" w14:textId="77777777" w:rsidR="00012C5B" w:rsidRPr="004D49BC" w:rsidRDefault="00012C5B" w:rsidP="003A4043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E5664B6" w14:textId="77777777" w:rsidR="00012C5B" w:rsidRPr="003414B0" w:rsidRDefault="00012C5B" w:rsidP="003A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  <w:sectPr w:rsidR="00012C5B" w:rsidRPr="003414B0" w:rsidSect="005D4B7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  <w:r w:rsidRPr="003414B0">
        <w:rPr>
          <w:rFonts w:ascii="Angsana New" w:hAnsi="Angsana New" w:cs="Angsana New"/>
          <w:sz w:val="30"/>
          <w:szCs w:val="30"/>
        </w:rPr>
        <w:tab/>
      </w:r>
    </w:p>
    <w:p w14:paraId="66CE5616" w14:textId="77777777" w:rsidR="00012C5B" w:rsidRPr="004D49BC" w:rsidRDefault="00012C5B" w:rsidP="003A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414B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3414B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3414B0">
        <w:rPr>
          <w:rFonts w:ascii="Angsana New" w:hAnsi="Angsana New" w:cs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14C96C00" w14:textId="77777777" w:rsidR="00012C5B" w:rsidRPr="004D49BC" w:rsidRDefault="00012C5B" w:rsidP="003A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0E4105F5" w14:textId="32213AE8" w:rsidR="00012C5B" w:rsidRPr="004D49BC" w:rsidRDefault="00012C5B" w:rsidP="003A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414B0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3414B0">
        <w:rPr>
          <w:rFonts w:ascii="Angsana New" w:hAnsi="Angsana New" w:cs="Angsana New" w:hint="cs"/>
          <w:b/>
          <w:bCs/>
          <w:sz w:val="30"/>
          <w:szCs w:val="30"/>
          <w:cs/>
        </w:rPr>
        <w:t>ไทยฟู้ดส์ กรุ๊ป</w:t>
      </w:r>
      <w:r w:rsidRPr="003414B0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6F8E4631" w14:textId="77777777" w:rsidR="00012C5B" w:rsidRPr="004D49BC" w:rsidRDefault="00012C5B" w:rsidP="003A4043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7081694A" w14:textId="2B23EE27" w:rsidR="00713123" w:rsidRPr="008877D9" w:rsidRDefault="00713123" w:rsidP="00713123">
      <w:pPr>
        <w:pStyle w:val="a"/>
        <w:tabs>
          <w:tab w:val="clear" w:pos="1080"/>
          <w:tab w:val="left" w:pos="540"/>
        </w:tabs>
        <w:spacing w:line="240" w:lineRule="atLeast"/>
        <w:ind w:right="-72"/>
        <w:jc w:val="thaiDistribute"/>
        <w:rPr>
          <w:rFonts w:ascii="Angsana New" w:hAnsi="Angsana New" w:cs="Angsana New"/>
          <w:lang w:val="en-US"/>
        </w:rPr>
      </w:pPr>
      <w:r w:rsidRPr="003414B0">
        <w:rPr>
          <w:rFonts w:ascii="Angsana New" w:hAnsi="Angsana New" w:cs="Angsana New"/>
          <w:color w:val="000000"/>
          <w:cs/>
          <w:lang w:val="en-US"/>
        </w:rPr>
        <w:t xml:space="preserve">ข้าพเจ้าได้สอบทานงบฐานะการเงินรวมและงบฐานะการเงินเฉพาะกิจการ </w:t>
      </w:r>
      <w:r w:rsidR="0035399E" w:rsidRPr="003414B0">
        <w:rPr>
          <w:rFonts w:ascii="Angsana New" w:hAnsi="Angsana New" w:cs="Angsana New"/>
          <w:color w:val="000000"/>
          <w:spacing w:val="-2"/>
          <w:cs/>
          <w:lang w:val="en-US"/>
        </w:rPr>
        <w:t xml:space="preserve">ณ วันที่ </w:t>
      </w:r>
      <w:r w:rsidR="00EC1182" w:rsidRPr="003414B0">
        <w:rPr>
          <w:rFonts w:ascii="Angsana New" w:hAnsi="Angsana New" w:cs="Angsana New" w:hint="cs"/>
          <w:color w:val="000000"/>
          <w:spacing w:val="-2"/>
          <w:lang w:val="en-US"/>
        </w:rPr>
        <w:t>3</w:t>
      </w:r>
      <w:r w:rsidR="00EC1182" w:rsidRPr="003414B0">
        <w:rPr>
          <w:rFonts w:ascii="Angsana New" w:hAnsi="Angsana New" w:cs="Angsana New"/>
          <w:color w:val="000000"/>
          <w:spacing w:val="-2"/>
          <w:lang w:val="en-US"/>
        </w:rPr>
        <w:t>1</w:t>
      </w:r>
      <w:r w:rsidR="0035399E" w:rsidRPr="003414B0">
        <w:rPr>
          <w:rFonts w:ascii="Angsana New" w:hAnsi="Angsana New" w:cs="Angsana New" w:hint="cs"/>
          <w:color w:val="000000"/>
          <w:spacing w:val="-2"/>
          <w:lang w:val="en-US"/>
        </w:rPr>
        <w:t xml:space="preserve"> </w:t>
      </w:r>
      <w:r w:rsidR="0035399E" w:rsidRPr="003414B0">
        <w:rPr>
          <w:rFonts w:ascii="Angsana New" w:hAnsi="Angsana New" w:cs="Angsana New" w:hint="cs"/>
          <w:color w:val="000000"/>
          <w:spacing w:val="-2"/>
          <w:cs/>
          <w:lang w:val="en-US"/>
        </w:rPr>
        <w:t>มีนาคม</w:t>
      </w:r>
      <w:r w:rsidR="0035399E" w:rsidRPr="003414B0">
        <w:rPr>
          <w:rFonts w:ascii="Angsana New" w:hAnsi="Angsana New" w:cs="Angsana New"/>
          <w:color w:val="000000"/>
          <w:spacing w:val="-2"/>
          <w:cs/>
          <w:lang w:val="en-US"/>
        </w:rPr>
        <w:t xml:space="preserve"> </w:t>
      </w:r>
      <w:r w:rsidR="00EC1182" w:rsidRPr="003414B0">
        <w:rPr>
          <w:rFonts w:ascii="Angsana New" w:hAnsi="Angsana New" w:cs="Angsana New" w:hint="cs"/>
          <w:color w:val="000000"/>
          <w:spacing w:val="-2"/>
          <w:lang w:val="en-US"/>
        </w:rPr>
        <w:t>256</w:t>
      </w:r>
      <w:r w:rsidR="00EC1182" w:rsidRPr="003414B0">
        <w:rPr>
          <w:rFonts w:ascii="Angsana New" w:hAnsi="Angsana New" w:cs="Angsana New"/>
          <w:color w:val="000000"/>
          <w:spacing w:val="-2"/>
          <w:lang w:val="en-US"/>
        </w:rPr>
        <w:t>9</w:t>
      </w:r>
      <w:r w:rsidR="0035399E" w:rsidRPr="003414B0">
        <w:rPr>
          <w:rFonts w:ascii="Angsana New" w:hAnsi="Angsana New" w:cs="Angsana New" w:hint="cs"/>
          <w:color w:val="000000"/>
          <w:spacing w:val="-2"/>
          <w:lang w:val="en-US"/>
        </w:rPr>
        <w:t xml:space="preserve"> </w:t>
      </w:r>
      <w:r w:rsidR="0035399E" w:rsidRPr="003414B0">
        <w:rPr>
          <w:rFonts w:ascii="Angsana New" w:hAnsi="Angsana New" w:cs="Angsana New"/>
          <w:color w:val="000000"/>
          <w:spacing w:val="-2"/>
          <w:cs/>
          <w:lang w:val="en-US"/>
        </w:rPr>
        <w:t>งบกำไรขาดทุนรวมและ</w:t>
      </w:r>
      <w:r w:rsidR="0035399E" w:rsidRPr="003414B0">
        <w:rPr>
          <w:rFonts w:ascii="Angsana New" w:hAnsi="Angsana New" w:cs="Angsana New"/>
          <w:color w:val="000000"/>
          <w:cs/>
          <w:lang w:val="en-US"/>
        </w:rPr>
        <w:t>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35399E" w:rsidRPr="003414B0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="0035399E" w:rsidRPr="003414B0">
        <w:rPr>
          <w:rFonts w:ascii="Angsana New" w:hAnsi="Angsana New" w:cs="Angsana New"/>
          <w:color w:val="000000"/>
          <w:cs/>
          <w:lang w:val="en-US"/>
        </w:rPr>
        <w:t>งบการเปลี่ยนแปลง</w:t>
      </w:r>
      <w:r w:rsidR="0035399E" w:rsidRPr="003414B0">
        <w:rPr>
          <w:rFonts w:ascii="Angsana New" w:hAnsi="Angsana New" w:cs="Angsana New"/>
          <w:color w:val="000000"/>
          <w:spacing w:val="-2"/>
          <w:cs/>
          <w:lang w:val="en-US"/>
        </w:rPr>
        <w:t>ส่ว</w:t>
      </w:r>
      <w:r w:rsidR="0035399E" w:rsidRPr="003414B0">
        <w:rPr>
          <w:rFonts w:ascii="Angsana New" w:hAnsi="Angsana New" w:cs="Angsana New" w:hint="cs"/>
          <w:color w:val="000000"/>
          <w:spacing w:val="-2"/>
          <w:cs/>
          <w:lang w:val="en-US"/>
        </w:rPr>
        <w:t>น</w:t>
      </w:r>
      <w:r w:rsidR="0035399E" w:rsidRPr="003414B0">
        <w:rPr>
          <w:rFonts w:ascii="Angsana New" w:hAnsi="Angsana New" w:cs="Angsana New"/>
          <w:color w:val="000000"/>
          <w:spacing w:val="-2"/>
          <w:cs/>
          <w:lang w:val="en-US"/>
        </w:rPr>
        <w:t>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</w:t>
      </w:r>
      <w:r w:rsidR="0035399E" w:rsidRPr="003414B0">
        <w:rPr>
          <w:rFonts w:ascii="Angsana New" w:hAnsi="Angsana New" w:cs="Angsana New" w:hint="cs"/>
          <w:color w:val="000000"/>
          <w:spacing w:val="-2"/>
          <w:cs/>
          <w:lang w:val="en-US"/>
        </w:rPr>
        <w:t>น</w:t>
      </w:r>
      <w:r w:rsidR="0035399E" w:rsidRPr="003414B0">
        <w:rPr>
          <w:rFonts w:ascii="Angsana New" w:hAnsi="Angsana New" w:cs="Angsana New"/>
          <w:color w:val="000000"/>
          <w:spacing w:val="-2"/>
          <w:cs/>
          <w:lang w:val="en-US"/>
        </w:rPr>
        <w:t>สด</w:t>
      </w:r>
      <w:r w:rsidR="0035399E" w:rsidRPr="003414B0">
        <w:rPr>
          <w:rFonts w:ascii="Angsana New" w:hAnsi="Angsana New" w:cs="Angsana New"/>
          <w:color w:val="000000"/>
          <w:cs/>
          <w:lang w:val="en-US"/>
        </w:rPr>
        <w:t>เฉพาะกิจการสำหรับงวด</w:t>
      </w:r>
      <w:r w:rsidR="0035399E" w:rsidRPr="003414B0">
        <w:rPr>
          <w:rFonts w:ascii="Angsana New" w:hAnsi="Angsana New" w:cs="Angsana New" w:hint="cs"/>
          <w:color w:val="000000"/>
          <w:cs/>
          <w:lang w:val="en-US"/>
        </w:rPr>
        <w:t>สาม</w:t>
      </w:r>
      <w:r w:rsidR="0035399E" w:rsidRPr="003414B0">
        <w:rPr>
          <w:rFonts w:ascii="Angsana New" w:hAnsi="Angsana New" w:cs="Angsana New"/>
          <w:color w:val="000000"/>
          <w:cs/>
          <w:lang w:val="en-US"/>
        </w:rPr>
        <w:t xml:space="preserve">เดือนสิ้นสุดวันที่ </w:t>
      </w:r>
      <w:r w:rsidR="00EC1182" w:rsidRPr="003414B0">
        <w:rPr>
          <w:rFonts w:ascii="Angsana New" w:hAnsi="Angsana New" w:cs="Angsana New"/>
          <w:color w:val="000000"/>
          <w:lang w:val="en-US"/>
        </w:rPr>
        <w:t>31</w:t>
      </w:r>
      <w:r w:rsidR="0035399E" w:rsidRPr="003414B0">
        <w:rPr>
          <w:rFonts w:ascii="Angsana New" w:hAnsi="Angsana New" w:cs="Angsana New" w:hint="cs"/>
          <w:color w:val="000000"/>
          <w:lang w:val="en-US"/>
        </w:rPr>
        <w:t xml:space="preserve"> </w:t>
      </w:r>
      <w:r w:rsidR="0035399E" w:rsidRPr="003414B0">
        <w:rPr>
          <w:rFonts w:ascii="Angsana New" w:hAnsi="Angsana New" w:cs="Angsana New" w:hint="cs"/>
          <w:color w:val="000000"/>
          <w:cs/>
          <w:lang w:val="en-US"/>
        </w:rPr>
        <w:t xml:space="preserve">มีนาคม </w:t>
      </w:r>
      <w:r w:rsidR="00EC1182" w:rsidRPr="003414B0">
        <w:rPr>
          <w:rFonts w:ascii="Angsana New" w:hAnsi="Angsana New" w:cs="Angsana New"/>
          <w:color w:val="000000"/>
          <w:lang w:val="en-US"/>
        </w:rPr>
        <w:t>2569</w:t>
      </w:r>
      <w:r w:rsidR="0035399E" w:rsidRPr="003414B0">
        <w:rPr>
          <w:rFonts w:ascii="Angsana New" w:hAnsi="Angsana New" w:cs="Angsana New" w:hint="cs"/>
          <w:color w:val="000000"/>
          <w:lang w:val="en-US"/>
        </w:rPr>
        <w:t xml:space="preserve"> </w:t>
      </w:r>
      <w:r w:rsidRPr="003414B0">
        <w:rPr>
          <w:rFonts w:ascii="Angsana New" w:hAnsi="Angsana New" w:cs="Angsana New"/>
          <w:color w:val="000000"/>
          <w:spacing w:val="-10"/>
          <w:cs/>
          <w:lang w:val="en-US"/>
        </w:rPr>
        <w:t>และ</w:t>
      </w:r>
      <w:r w:rsidRPr="003414B0">
        <w:rPr>
          <w:rFonts w:ascii="Angsana New" w:hAnsi="Angsana New" w:cs="Angsana New"/>
          <w:color w:val="000000"/>
          <w:cs/>
          <w:lang w:val="en-US"/>
        </w:rPr>
        <w:t>หมายเหตุประกอบงบการเงินแบบย่อ (ข้อมูลทางการเงินระหว่างกาล) ของบริษัท</w:t>
      </w:r>
      <w:r w:rsidRPr="003414B0">
        <w:rPr>
          <w:rFonts w:ascii="Angsana New" w:hAnsi="Angsana New" w:cs="Angsana New" w:hint="cs"/>
          <w:color w:val="000000"/>
          <w:cs/>
          <w:lang w:val="en-US"/>
        </w:rPr>
        <w:t xml:space="preserve">ไทยฟู้ดส์ กรุ๊ป </w:t>
      </w:r>
      <w:r w:rsidRPr="003414B0">
        <w:rPr>
          <w:rFonts w:ascii="Angsana New" w:hAnsi="Angsana New" w:cs="Angsana New"/>
          <w:color w:val="000000"/>
          <w:cs/>
          <w:lang w:val="en-US"/>
        </w:rPr>
        <w:t xml:space="preserve">จำกัด (มหาชน) และบริษัทย่อย และของเฉพาะบริษัท </w:t>
      </w:r>
      <w:r w:rsidRPr="003414B0">
        <w:rPr>
          <w:rFonts w:ascii="Angsana New" w:hAnsi="Angsana New" w:cs="Angsana New" w:hint="cs"/>
          <w:color w:val="000000"/>
          <w:cs/>
          <w:lang w:val="en-US"/>
        </w:rPr>
        <w:t>ไทยฟู้ดส์ กรุ๊ป</w:t>
      </w:r>
      <w:r w:rsidRPr="003414B0">
        <w:rPr>
          <w:rFonts w:ascii="Angsana New" w:hAnsi="Angsana New" w:cs="Angsana New"/>
          <w:color w:val="000000"/>
          <w:cs/>
          <w:lang w:val="en-US"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EC1182" w:rsidRPr="003414B0">
        <w:rPr>
          <w:rFonts w:ascii="Angsana New" w:hAnsi="Angsana New" w:cs="Angsana New"/>
          <w:color w:val="000000"/>
          <w:lang w:val="en-US"/>
        </w:rPr>
        <w:t>34</w:t>
      </w:r>
      <w:r w:rsidRPr="003414B0">
        <w:rPr>
          <w:rFonts w:ascii="Angsana New" w:hAnsi="Angsana New" w:cs="Angsana New"/>
          <w:color w:val="000000"/>
          <w:lang w:val="en-US"/>
        </w:rPr>
        <w:t xml:space="preserve"> </w:t>
      </w:r>
      <w:r w:rsidRPr="003414B0">
        <w:rPr>
          <w:rFonts w:ascii="Angsana New" w:hAnsi="Angsana New" w:cs="Angsana New"/>
          <w:color w:val="000000"/>
          <w:cs/>
          <w:lang w:val="en-US"/>
        </w:rPr>
        <w:t xml:space="preserve">เรื่อง </w:t>
      </w:r>
      <w:r w:rsidRPr="003414B0">
        <w:rPr>
          <w:rFonts w:ascii="Angsana New" w:hAnsi="Angsana New" w:cs="Angsana New" w:hint="cs"/>
          <w:color w:val="000000"/>
          <w:cs/>
          <w:lang w:val="en-US"/>
        </w:rPr>
        <w:t>การรายงานทาง</w:t>
      </w:r>
      <w:r w:rsidRPr="003414B0">
        <w:rPr>
          <w:rFonts w:ascii="Angsana New" w:hAnsi="Angsana New" w:cs="Angsana New"/>
          <w:color w:val="000000"/>
          <w:cs/>
          <w:lang w:val="en-US"/>
        </w:rPr>
        <w:t>การเงินระหว่างกาล</w:t>
      </w:r>
      <w:r w:rsidRPr="003414B0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Pr="003414B0">
        <w:rPr>
          <w:rFonts w:ascii="Angsana New" w:hAnsi="Angsana New" w:cs="Angsana New"/>
          <w:color w:val="000000"/>
          <w:cs/>
          <w:lang w:val="en-US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F8535E3" w14:textId="77777777" w:rsidR="00012C5B" w:rsidRPr="004D49BC" w:rsidRDefault="00012C5B" w:rsidP="00F5396C">
      <w:pPr>
        <w:pStyle w:val="a"/>
        <w:tabs>
          <w:tab w:val="clear" w:pos="1080"/>
          <w:tab w:val="left" w:pos="540"/>
        </w:tabs>
        <w:ind w:right="-144"/>
        <w:jc w:val="thaiDistribute"/>
        <w:rPr>
          <w:rFonts w:ascii="Angsana New" w:hAnsi="Angsana New" w:cs="Angsana New"/>
          <w:lang w:val="en-US"/>
        </w:rPr>
      </w:pPr>
    </w:p>
    <w:p w14:paraId="447129DE" w14:textId="77777777" w:rsidR="00012C5B" w:rsidRPr="004D49BC" w:rsidRDefault="00012C5B" w:rsidP="003A4043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3414B0">
        <w:rPr>
          <w:rFonts w:ascii="Angsana New" w:hAnsi="Angsana New" w:cs="Angsana New" w:hint="cs"/>
          <w:i/>
          <w:iCs/>
          <w:cs/>
          <w:lang w:val="en-US"/>
        </w:rPr>
        <w:t>ขอบเขตการสอบทาน</w:t>
      </w:r>
    </w:p>
    <w:p w14:paraId="446012C6" w14:textId="77777777" w:rsidR="00012C5B" w:rsidRPr="004D49BC" w:rsidRDefault="00012C5B" w:rsidP="003A4043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34BD09B3" w14:textId="21CD08D2" w:rsidR="00012C5B" w:rsidRPr="003414B0" w:rsidRDefault="00012C5B" w:rsidP="003A4043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3414B0">
        <w:rPr>
          <w:rFonts w:ascii="Angsana New" w:hAnsi="Angsana New" w:cs="Angsana New"/>
          <w:color w:val="000000"/>
          <w:cs/>
          <w:lang w:val="en-US"/>
        </w:rPr>
        <w:t>ข้าพเจ้าได้ปฏิบัติงานสอบทานตามมาตรฐานงานสอบทานรหั</w:t>
      </w:r>
      <w:r w:rsidRPr="003414B0">
        <w:rPr>
          <w:rFonts w:ascii="Angsana New" w:hAnsi="Angsana New" w:cs="Angsana New" w:hint="cs"/>
          <w:color w:val="000000"/>
          <w:cs/>
          <w:lang w:val="en-US"/>
        </w:rPr>
        <w:t xml:space="preserve">ส </w:t>
      </w:r>
      <w:r w:rsidR="00EC1182" w:rsidRPr="003414B0">
        <w:rPr>
          <w:rFonts w:ascii="Angsana New" w:hAnsi="Angsana New" w:cs="Angsana New"/>
          <w:color w:val="000000"/>
          <w:lang w:val="en-US"/>
        </w:rPr>
        <w:t>2410</w:t>
      </w:r>
      <w:r w:rsidRPr="003414B0">
        <w:rPr>
          <w:rFonts w:ascii="Angsana New" w:hAnsi="Angsana New" w:cs="Angsana New"/>
          <w:color w:val="000000"/>
          <w:lang w:val="en-US"/>
        </w:rPr>
        <w:t xml:space="preserve"> “</w:t>
      </w:r>
      <w:r w:rsidRPr="003414B0">
        <w:rPr>
          <w:rFonts w:ascii="Angsana New" w:hAnsi="Angsana New" w:cs="Angsana New"/>
          <w:color w:val="000000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3414B0">
        <w:rPr>
          <w:rFonts w:ascii="Angsana New" w:hAnsi="Angsana New" w:cs="Angsana New" w:hint="cs"/>
          <w:color w:val="000000"/>
          <w:cs/>
          <w:lang w:val="en-US"/>
        </w:rPr>
        <w:t>ส่วนใหญ่เป็นผู้</w:t>
      </w:r>
      <w:r w:rsidRPr="003414B0">
        <w:rPr>
          <w:rFonts w:ascii="Angsana New" w:hAnsi="Angsana New" w:cs="Angsana New"/>
          <w:color w:val="000000"/>
          <w:cs/>
          <w:lang w:val="en-US"/>
        </w:rPr>
        <w:t>รับผิดชอบ</w:t>
      </w:r>
      <w:r w:rsidRPr="003414B0">
        <w:rPr>
          <w:rFonts w:ascii="Angsana New" w:hAnsi="Angsana New" w:cs="Angsana New" w:hint="cs"/>
          <w:color w:val="000000"/>
          <w:cs/>
          <w:lang w:val="en-US"/>
        </w:rPr>
        <w:t>ด้าน</w:t>
      </w:r>
      <w:r w:rsidRPr="003414B0">
        <w:rPr>
          <w:rFonts w:ascii="Angsana New" w:hAnsi="Angsana New" w:cs="Angsana New"/>
          <w:color w:val="000000"/>
          <w:cs/>
          <w:lang w:val="en-US"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3414B0">
        <w:rPr>
          <w:rFonts w:ascii="Angsana New" w:hAnsi="Angsana New" w:cs="Angsana New" w:hint="cs"/>
          <w:color w:val="000000"/>
          <w:cs/>
          <w:lang w:val="en-US"/>
        </w:rPr>
        <w:t xml:space="preserve">  </w:t>
      </w:r>
      <w:r w:rsidRPr="003414B0">
        <w:rPr>
          <w:rFonts w:ascii="Angsana New" w:hAnsi="Angsana New" w:cs="Angsana New"/>
          <w:color w:val="000000"/>
          <w:cs/>
          <w:lang w:val="en-US"/>
        </w:rPr>
        <w:t>กว่าการตรวจสอบตามมาตรฐานการสอบบัญชี</w:t>
      </w:r>
      <w:r w:rsidRPr="003414B0">
        <w:rPr>
          <w:rFonts w:ascii="Angsana New" w:hAnsi="Angsana New" w:cs="Angsana New" w:hint="cs"/>
          <w:color w:val="000000"/>
          <w:cs/>
          <w:lang w:val="en-US"/>
        </w:rPr>
        <w:t>ทำให้ข้าพเจ้า</w:t>
      </w:r>
      <w:r w:rsidRPr="003414B0">
        <w:rPr>
          <w:rFonts w:ascii="Angsana New" w:hAnsi="Angsana New" w:cs="Angsana New"/>
          <w:color w:val="000000"/>
          <w:cs/>
          <w:lang w:val="en-US"/>
        </w:rPr>
        <w:t>ไม่สามารถ</w:t>
      </w:r>
      <w:r w:rsidRPr="003414B0">
        <w:rPr>
          <w:rFonts w:ascii="Angsana New" w:hAnsi="Angsana New" w:cs="Angsana New" w:hint="cs"/>
          <w:color w:val="000000"/>
          <w:cs/>
          <w:lang w:val="en-US"/>
        </w:rPr>
        <w:t>ได้</w:t>
      </w:r>
      <w:r w:rsidRPr="003414B0">
        <w:rPr>
          <w:rFonts w:ascii="Angsana New" w:hAnsi="Angsana New" w:cs="Angsana New"/>
          <w:color w:val="000000"/>
          <w:cs/>
          <w:lang w:val="en-US"/>
        </w:rPr>
        <w:t>ความเชื่อมั่นว่าจะ</w:t>
      </w:r>
      <w:r w:rsidRPr="003414B0">
        <w:rPr>
          <w:rFonts w:ascii="Angsana New" w:hAnsi="Angsana New" w:cs="Angsana New" w:hint="cs"/>
          <w:color w:val="000000"/>
          <w:cs/>
          <w:lang w:val="en-US"/>
        </w:rPr>
        <w:t>พบ</w:t>
      </w:r>
      <w:r w:rsidRPr="003414B0">
        <w:rPr>
          <w:rFonts w:ascii="Angsana New" w:hAnsi="Angsana New" w:cs="Angsana New"/>
          <w:color w:val="000000"/>
          <w:cs/>
          <w:lang w:val="en-US"/>
        </w:rPr>
        <w:t>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Pr="003414B0">
        <w:rPr>
          <w:rFonts w:ascii="Angsana New" w:hAnsi="Angsana New" w:cs="Angsana New" w:hint="cs"/>
          <w:color w:val="000000"/>
          <w:cs/>
          <w:lang w:val="en-US"/>
        </w:rPr>
        <w:t>ข้อมูลทางการ</w:t>
      </w:r>
      <w:r w:rsidRPr="003414B0">
        <w:rPr>
          <w:rFonts w:ascii="Angsana New" w:hAnsi="Angsana New" w:cs="Angsana New"/>
          <w:color w:val="000000"/>
          <w:cs/>
          <w:lang w:val="en-US"/>
        </w:rPr>
        <w:t>เงินระหว่างกาลที่สอบทาน</w:t>
      </w:r>
    </w:p>
    <w:p w14:paraId="0B9DDE69" w14:textId="77777777" w:rsidR="00012C5B" w:rsidRPr="003414B0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  <w:sectPr w:rsidR="00012C5B" w:rsidRPr="003414B0" w:rsidSect="00C90DEA">
          <w:footerReference w:type="default" r:id="rId17"/>
          <w:headerReference w:type="first" r:id="rId18"/>
          <w:footerReference w:type="first" r:id="rId19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  <w:r w:rsidRPr="003414B0">
        <w:rPr>
          <w:rFonts w:ascii="Angsana New" w:hAnsi="Angsana New" w:cs="Angsana New"/>
          <w:i/>
          <w:iCs/>
          <w:cs/>
          <w:lang w:val="en-US"/>
        </w:rPr>
        <w:br/>
      </w:r>
    </w:p>
    <w:p w14:paraId="7A424CA3" w14:textId="77777777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3414B0">
        <w:rPr>
          <w:rFonts w:ascii="Angsana New" w:hAnsi="Angsana New" w:cs="Angsana New" w:hint="cs"/>
          <w:i/>
          <w:iCs/>
          <w:cs/>
          <w:lang w:val="en-US"/>
        </w:rPr>
        <w:lastRenderedPageBreak/>
        <w:t>ข้อสรุป</w:t>
      </w:r>
    </w:p>
    <w:p w14:paraId="5C830EF6" w14:textId="77777777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2AE1D60D" w14:textId="69447A54" w:rsidR="00012C5B" w:rsidRPr="003414B0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3414B0">
        <w:rPr>
          <w:rFonts w:ascii="Angsana New" w:hAnsi="Angsana New" w:cs="Angsana New"/>
          <w:color w:val="000000"/>
          <w:cs/>
          <w:lang w:val="en-US"/>
        </w:rPr>
        <w:t>ข้าพเจ้าไม่พบสิ่งที่เป็นเหตุให้เชื่อว่า</w:t>
      </w:r>
      <w:r w:rsidRPr="003414B0">
        <w:rPr>
          <w:rFonts w:ascii="Angsana New" w:hAnsi="Angsana New" w:cs="Angsana New" w:hint="cs"/>
          <w:color w:val="000000"/>
          <w:cs/>
          <w:lang w:val="en-US"/>
        </w:rPr>
        <w:t>ข้อมูลทางการเงินระหว่างกาล</w:t>
      </w:r>
      <w:r w:rsidRPr="003414B0">
        <w:rPr>
          <w:rFonts w:ascii="Angsana New" w:hAnsi="Angsana New" w:cs="Angsana New"/>
          <w:color w:val="000000"/>
          <w:cs/>
          <w:lang w:val="en-US"/>
        </w:rPr>
        <w:t>ดังกล่าว</w:t>
      </w:r>
      <w:r w:rsidRPr="003414B0">
        <w:rPr>
          <w:rFonts w:ascii="Angsana New" w:hAnsi="Angsana New" w:cs="Angsana New" w:hint="cs"/>
          <w:color w:val="000000"/>
          <w:cs/>
          <w:lang w:val="en-US"/>
        </w:rPr>
        <w:t xml:space="preserve">ไม่ได้จัดทำขึ้นตามมาตรฐานการบัญชีฉบับที่ </w:t>
      </w:r>
      <w:r w:rsidR="00EC1182" w:rsidRPr="003414B0">
        <w:rPr>
          <w:rFonts w:ascii="Angsana New" w:hAnsi="Angsana New" w:cs="Angsana New"/>
          <w:color w:val="000000"/>
          <w:lang w:val="en-US"/>
        </w:rPr>
        <w:t>34</w:t>
      </w:r>
      <w:r w:rsidRPr="003414B0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Pr="003414B0">
        <w:rPr>
          <w:rFonts w:ascii="Angsana New" w:hAnsi="Angsana New" w:cs="Angsana New" w:hint="cs"/>
          <w:color w:val="000000"/>
          <w:cs/>
          <w:lang w:val="en-US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4DD6CAB" w14:textId="77777777" w:rsidR="00012C5B" w:rsidRPr="003414B0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  <w:lang w:val="en-US"/>
        </w:rPr>
      </w:pPr>
    </w:p>
    <w:p w14:paraId="2D9E9B96" w14:textId="77777777" w:rsidR="00012C5B" w:rsidRPr="003414B0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  <w:lang w:val="en-US"/>
        </w:rPr>
      </w:pPr>
    </w:p>
    <w:p w14:paraId="38C39D90" w14:textId="3E7D3BBD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656990B5" w14:textId="77777777" w:rsidR="007838AA" w:rsidRPr="003414B0" w:rsidRDefault="007838AA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  <w:lang w:val="en-US"/>
        </w:rPr>
      </w:pPr>
    </w:p>
    <w:p w14:paraId="43806F82" w14:textId="77777777" w:rsidR="00012C5B" w:rsidRPr="004D49BC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</w:rPr>
      </w:pPr>
    </w:p>
    <w:p w14:paraId="3142B208" w14:textId="3F03290F" w:rsidR="00012C5B" w:rsidRPr="003414B0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3414B0">
        <w:rPr>
          <w:rFonts w:ascii="Angsana New" w:hAnsi="Angsana New" w:cs="Angsana New"/>
          <w:lang w:val="en-US"/>
        </w:rPr>
        <w:t>(</w:t>
      </w:r>
      <w:r w:rsidR="00C75FAD" w:rsidRPr="003414B0">
        <w:rPr>
          <w:rFonts w:ascii="Angsana New" w:hAnsi="Angsana New" w:cs="Angsana New" w:hint="cs"/>
          <w:cs/>
          <w:lang w:val="en-US"/>
        </w:rPr>
        <w:t>เชาวนี</w:t>
      </w:r>
      <w:r w:rsidRPr="003414B0">
        <w:rPr>
          <w:rFonts w:ascii="Angsana New" w:hAnsi="Angsana New" w:cs="Angsana New" w:hint="cs"/>
          <w:cs/>
          <w:lang w:val="en-US"/>
        </w:rPr>
        <w:t xml:space="preserve"> </w:t>
      </w:r>
      <w:r w:rsidR="00C75FAD" w:rsidRPr="003414B0">
        <w:rPr>
          <w:rFonts w:ascii="Angsana New" w:hAnsi="Angsana New" w:cs="Angsana New" w:hint="cs"/>
          <w:cs/>
          <w:lang w:val="en-US"/>
        </w:rPr>
        <w:t>ไชยสง่า</w:t>
      </w:r>
      <w:r w:rsidRPr="003414B0">
        <w:rPr>
          <w:rFonts w:ascii="Angsana New" w:hAnsi="Angsana New" w:cs="Angsana New"/>
          <w:cs/>
          <w:lang w:val="en-US"/>
        </w:rPr>
        <w:t>)</w:t>
      </w:r>
    </w:p>
    <w:p w14:paraId="66B4B4A5" w14:textId="77777777" w:rsidR="00012C5B" w:rsidRPr="003414B0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3414B0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3D8312AE" w14:textId="1EC80F9A" w:rsidR="00012C5B" w:rsidRPr="003414B0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3414B0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EC1182" w:rsidRPr="003414B0">
        <w:rPr>
          <w:rFonts w:ascii="Angsana New" w:hAnsi="Angsana New" w:cs="Angsana New"/>
          <w:lang w:val="en-US"/>
        </w:rPr>
        <w:t>12663</w:t>
      </w:r>
    </w:p>
    <w:p w14:paraId="687076E6" w14:textId="77777777" w:rsidR="00012C5B" w:rsidRPr="003414B0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  <w:lang w:val="en-US"/>
        </w:rPr>
      </w:pPr>
    </w:p>
    <w:p w14:paraId="3D8E3FA7" w14:textId="77777777" w:rsidR="00012C5B" w:rsidRPr="004D49BC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3414B0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A687095" w14:textId="77777777" w:rsidR="00CE7CA3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3414B0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72801672" w14:textId="2DDF5588" w:rsidR="00012C5B" w:rsidRPr="003414B0" w:rsidRDefault="00EC1182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3414B0">
        <w:rPr>
          <w:rFonts w:ascii="Angsana New" w:hAnsi="Angsana New" w:cs="Angsana New"/>
          <w:sz w:val="30"/>
          <w:szCs w:val="30"/>
        </w:rPr>
        <w:t>11</w:t>
      </w:r>
      <w:r w:rsidR="0035399E"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35399E" w:rsidRPr="003414B0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3414B0">
        <w:rPr>
          <w:rFonts w:ascii="Angsana New" w:hAnsi="Angsana New" w:cs="Angsana New"/>
          <w:sz w:val="30"/>
          <w:szCs w:val="30"/>
        </w:rPr>
        <w:t>2569</w:t>
      </w:r>
    </w:p>
    <w:p w14:paraId="45C1A388" w14:textId="77777777" w:rsidR="00012C5B" w:rsidRPr="003414B0" w:rsidRDefault="00012C5B" w:rsidP="00012C5B">
      <w:pPr>
        <w:pStyle w:val="IndexHeading1"/>
        <w:spacing w:after="0" w:line="380" w:lineRule="exact"/>
        <w:ind w:left="1530" w:hanging="1530"/>
        <w:jc w:val="center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3CAC6829" w14:textId="77777777" w:rsidR="00012C5B" w:rsidRPr="003414B0" w:rsidRDefault="00012C5B" w:rsidP="007B20F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48D755B9" w14:textId="77777777" w:rsidR="00012C5B" w:rsidRPr="003414B0" w:rsidRDefault="00012C5B" w:rsidP="007B20F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1761E027" w14:textId="77777777" w:rsidR="00012C5B" w:rsidRPr="003414B0" w:rsidRDefault="00012C5B" w:rsidP="007B20F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4FCF6C97" w14:textId="77777777" w:rsidR="00FF55E6" w:rsidRPr="00CE465C" w:rsidRDefault="00FF55E6" w:rsidP="00FF55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sectPr w:rsidR="00FF55E6" w:rsidRPr="00CE465C" w:rsidSect="000B5009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CCA85" w14:textId="77777777" w:rsidR="00423D96" w:rsidRDefault="00423D96">
      <w:r>
        <w:separator/>
      </w:r>
    </w:p>
  </w:endnote>
  <w:endnote w:type="continuationSeparator" w:id="0">
    <w:p w14:paraId="4B0AA75B" w14:textId="77777777" w:rsidR="00423D96" w:rsidRDefault="00423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370F4" w14:textId="77777777" w:rsidR="00012C5B" w:rsidRDefault="00012C5B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</w:rPr>
    </w:pPr>
  </w:p>
  <w:p w14:paraId="22D11D08" w14:textId="261177BC" w:rsidR="00012C5B" w:rsidRDefault="00012C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EC1182" w:rsidRPr="003414B0">
      <w:rPr>
        <w:rFonts w:ascii="Angsana New" w:hAnsi="Angsana New" w:cs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="00EC1182" w:rsidRPr="003414B0">
      <w:rPr>
        <w:rFonts w:ascii="Angsana New" w:hAnsi="Angsana New" w:cs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E36BB" w14:textId="454CDDED" w:rsidR="00012C5B" w:rsidRDefault="00012C5B">
    <w:pPr>
      <w:pStyle w:val="Footer"/>
    </w:pPr>
    <w:r>
      <w:rPr>
        <w:rFonts w:cs="Angsana New"/>
      </w:rPr>
      <w:fldChar w:fldCharType="begin"/>
    </w:r>
    <w:r>
      <w:instrText xml:space="preserve">filename </w:instrText>
    </w:r>
    <w:r>
      <w:fldChar w:fldCharType="separate"/>
    </w:r>
    <w:r w:rsidR="00585C98" w:rsidRPr="003414B0">
      <w:rPr>
        <w:rFonts w:cs="Angsana New"/>
        <w:noProof/>
      </w:rPr>
      <w:t>1834553</w:t>
    </w:r>
    <w:r w:rsidR="00585C98">
      <w:rPr>
        <w:noProof/>
      </w:rPr>
      <w:t xml:space="preserve">_TFG </w:t>
    </w:r>
    <w:r w:rsidR="00585C98" w:rsidRPr="003414B0">
      <w:rPr>
        <w:rFonts w:cs="Angsana New"/>
        <w:noProof/>
      </w:rPr>
      <w:t>2026</w:t>
    </w:r>
    <w:r w:rsidR="00585C98">
      <w:rPr>
        <w:noProof/>
      </w:rPr>
      <w:t>Dec_TH_Q</w:t>
    </w:r>
    <w:r w:rsidR="00585C98" w:rsidRPr="003414B0">
      <w:rPr>
        <w:rFonts w:cs="Angsana New"/>
        <w:noProof/>
      </w:rPr>
      <w:t>1</w:t>
    </w:r>
    <w:r w:rsidR="00585C98">
      <w:rPr>
        <w:noProof/>
      </w:rPr>
      <w:t>_V</w:t>
    </w:r>
    <w:r w:rsidR="00585C98" w:rsidRPr="003414B0">
      <w:rPr>
        <w:rFonts w:cs="Angsana New"/>
        <w:noProof/>
      </w:rPr>
      <w:t>16.</w:t>
    </w:r>
    <w:r w:rsidR="00585C98">
      <w:rPr>
        <w:noProof/>
      </w:rPr>
      <w:t>docx</w:t>
    </w:r>
    <w:r>
      <w:rPr>
        <w:noProof/>
      </w:rPr>
      <w:fldChar w:fldCharType="end"/>
    </w:r>
    <w:r>
      <w:tab/>
    </w:r>
    <w:r>
      <w:rPr>
        <w:rStyle w:val="PageNumber"/>
        <w:cs/>
      </w:rPr>
      <w:fldChar w:fldCharType="begin"/>
    </w:r>
    <w:r>
      <w:rPr>
        <w:rStyle w:val="PageNumber"/>
      </w:rPr>
      <w:instrText>page \* arabic</w:instrText>
    </w:r>
    <w:r>
      <w:rPr>
        <w:rStyle w:val="PageNumber"/>
        <w:cs/>
      </w:rPr>
      <w:fldChar w:fldCharType="separate"/>
    </w:r>
    <w:r w:rsidR="00EC1182" w:rsidRPr="003414B0">
      <w:rPr>
        <w:rStyle w:val="PageNumber"/>
        <w:rFonts w:cs="Angsana New"/>
        <w:noProof/>
      </w:rPr>
      <w:t>3</w:t>
    </w:r>
    <w:r>
      <w:rPr>
        <w:rStyle w:val="PageNumber"/>
        <w:rFonts w:cs="Angsana New"/>
        <w:cs/>
      </w:rPr>
      <w:fldChar w:fldCharType="end"/>
    </w:r>
  </w:p>
  <w:p w14:paraId="68767EE5" w14:textId="77777777" w:rsidR="00012C5B" w:rsidRPr="00960645" w:rsidRDefault="00012C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53A04" w14:textId="77777777" w:rsidR="00F1423C" w:rsidRDefault="00F1423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0A109" w14:textId="402BC052" w:rsidR="00012C5B" w:rsidRPr="00C2202A" w:rsidRDefault="00EC1182" w:rsidP="00C2202A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3414B0">
      <w:rPr>
        <w:rFonts w:ascii="Angsana New" w:hAnsi="Angsana New" w:cs="Angsana New"/>
        <w:sz w:val="30"/>
        <w:szCs w:val="30"/>
      </w:rPr>
      <w:t>16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ED6C4" w14:textId="52EADED1" w:rsidR="00012C5B" w:rsidRPr="00C2202A" w:rsidRDefault="00012C5B" w:rsidP="00012C5B">
    <w:pPr>
      <w:pStyle w:val="Footer"/>
      <w:tabs>
        <w:tab w:val="left" w:pos="2650"/>
      </w:tabs>
      <w:rPr>
        <w:rFonts w:ascii="Angsana New" w:hAnsi="Angsana New" w:cs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971301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205737C1" w14:textId="24E6A02F" w:rsidR="00456E97" w:rsidRPr="00A94CA8" w:rsidRDefault="00456E97" w:rsidP="00A94CA8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104DE8">
          <w:rPr>
            <w:rFonts w:ascii="Angsana New" w:hAnsi="Angsana New" w:cs="Angsana New"/>
            <w:sz w:val="30"/>
            <w:szCs w:val="30"/>
            <w:cs/>
          </w:rPr>
          <w:fldChar w:fldCharType="begin"/>
        </w:r>
        <w:r w:rsidRPr="00104DE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104DE8">
          <w:rPr>
            <w:rFonts w:ascii="Angsana New" w:hAnsi="Angsana New" w:cs="Angsana New"/>
            <w:sz w:val="30"/>
            <w:szCs w:val="30"/>
            <w:cs/>
          </w:rPr>
          <w:fldChar w:fldCharType="separate"/>
        </w:r>
        <w:r w:rsidR="00EC1182" w:rsidRPr="003414B0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104DE8">
          <w:rPr>
            <w:rFonts w:ascii="Angsana New" w:hAnsi="Angsana New" w:cs="Angsana New"/>
            <w:noProof/>
            <w:sz w:val="30"/>
            <w:szCs w:val="30"/>
            <w: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F0002" w14:textId="77777777" w:rsidR="00423D96" w:rsidRDefault="00423D96">
      <w:r>
        <w:separator/>
      </w:r>
    </w:p>
  </w:footnote>
  <w:footnote w:type="continuationSeparator" w:id="0">
    <w:p w14:paraId="6E43D7D1" w14:textId="77777777" w:rsidR="00423D96" w:rsidRDefault="00423D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1324D" w14:textId="77777777" w:rsidR="00012C5B" w:rsidRDefault="00296409" w:rsidP="00713C50">
    <w:pPr>
      <w:pStyle w:val="Header"/>
    </w:pPr>
    <w:r>
      <w:rPr>
        <w:noProof/>
      </w:rPr>
      <w:pict w14:anchorId="36EA0C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E0485" w14:textId="5CD7017C" w:rsidR="00012C5B" w:rsidRDefault="00012C5B" w:rsidP="00713C50">
    <w:pPr>
      <w:pStyle w:val="Header"/>
    </w:pPr>
  </w:p>
  <w:p w14:paraId="4A502048" w14:textId="14EA29A2" w:rsidR="00012C5B" w:rsidRDefault="00012C5B" w:rsidP="00713C50">
    <w:pPr>
      <w:pStyle w:val="Header"/>
      <w:rPr>
        <w:rFonts w:cs="Angsana New"/>
      </w:rPr>
    </w:pPr>
    <w:r w:rsidRPr="003414B0">
      <w:rPr>
        <w:rFonts w:ascii="Angsana New" w:hAnsi="Angsana New" w:cs="Angsana New"/>
        <w:b/>
        <w:bCs/>
        <w:sz w:val="32"/>
        <w:szCs w:val="32"/>
      </w:rPr>
      <w:fldChar w:fldCharType="begin"/>
    </w:r>
    <w:r w:rsidRPr="003414B0">
      <w:rPr>
        <w:rFonts w:ascii="Angsana New" w:hAnsi="Angsana New" w:cs="Angsana New"/>
        <w:b/>
        <w:bCs/>
        <w:sz w:val="32"/>
        <w:szCs w:val="32"/>
      </w:rPr>
      <w:instrText xml:space="preserve"> PAGE </w:instrText>
    </w:r>
    <w:r w:rsidRPr="003414B0">
      <w:rPr>
        <w:rFonts w:ascii="Angsana New" w:hAnsi="Angsana New" w:cs="Angsana New"/>
        <w:b/>
        <w:bCs/>
        <w:sz w:val="32"/>
        <w:szCs w:val="32"/>
      </w:rPr>
      <w:fldChar w:fldCharType="separate"/>
    </w:r>
    <w:r w:rsidRPr="003414B0">
      <w:rPr>
        <w:rFonts w:ascii="Angsana New" w:hAnsi="Angsana New" w:cs="Angsana New"/>
        <w:b/>
        <w:bCs/>
        <w:noProof/>
        <w:sz w:val="32"/>
        <w:szCs w:val="32"/>
      </w:rPr>
      <w:t>8</w:t>
    </w:r>
    <w:r w:rsidR="00EC1182" w:rsidRPr="003414B0">
      <w:rPr>
        <w:rFonts w:ascii="Angsana New" w:hAnsi="Angsana New" w:cs="Angsana New"/>
        <w:b/>
        <w:bCs/>
        <w:noProof/>
        <w:sz w:val="32"/>
        <w:szCs w:val="32"/>
      </w:rPr>
      <w:t>3</w:t>
    </w:r>
    <w:r w:rsidRPr="003414B0">
      <w:rPr>
        <w:rFonts w:ascii="Angsana New" w:hAnsi="Angsana New" w:cs="Angsana New"/>
        <w:b/>
        <w:bCs/>
        <w:sz w:val="32"/>
        <w:szCs w:val="32"/>
      </w:rPr>
      <w:fldChar w:fldCharType="end"/>
    </w:r>
    <w:r w:rsidRPr="003414B0">
      <w:rPr>
        <w:rStyle w:val="PageNumber"/>
        <w:rFonts w:cs="Angsana New"/>
      </w:rPr>
      <w:fldChar w:fldCharType="begin"/>
    </w:r>
    <w:r w:rsidRPr="003414B0">
      <w:rPr>
        <w:rStyle w:val="PageNumber"/>
      </w:rPr>
      <w:instrText xml:space="preserve"> NUMPAGES </w:instrText>
    </w:r>
    <w:r w:rsidRPr="003414B0">
      <w:rPr>
        <w:rStyle w:val="PageNumber"/>
      </w:rPr>
      <w:fldChar w:fldCharType="separate"/>
    </w:r>
    <w:r w:rsidRPr="003414B0">
      <w:rPr>
        <w:rStyle w:val="PageNumber"/>
        <w:rFonts w:cs="Angsana New"/>
        <w:noProof/>
      </w:rPr>
      <w:t>12</w:t>
    </w:r>
    <w:r w:rsidR="00EC1182" w:rsidRPr="003414B0">
      <w:rPr>
        <w:rStyle w:val="PageNumber"/>
        <w:rFonts w:cs="Angsana New"/>
        <w:noProof/>
      </w:rPr>
      <w:t>4</w:t>
    </w:r>
    <w:r w:rsidRPr="003414B0">
      <w:rPr>
        <w:rStyle w:val="PageNumber"/>
        <w:rFonts w:cs="Angsana New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2AFB3" w14:textId="77777777" w:rsidR="00012C5B" w:rsidRPr="00575B09" w:rsidRDefault="00012C5B" w:rsidP="00575B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66B1383" w14:textId="77777777" w:rsidR="00012C5B" w:rsidRPr="00575B09" w:rsidRDefault="00012C5B" w:rsidP="00575B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4D845E2" w14:textId="77777777" w:rsidR="00012C5B" w:rsidRPr="00575B09" w:rsidRDefault="00012C5B" w:rsidP="00575B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7FDC469" w14:textId="77777777" w:rsidR="00012C5B" w:rsidRPr="00575B09" w:rsidRDefault="00012C5B" w:rsidP="00575B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D64AF0B" w14:textId="77777777" w:rsidR="00012C5B" w:rsidRPr="00575B09" w:rsidRDefault="00012C5B" w:rsidP="00575B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6387C26" w14:textId="77777777" w:rsidR="00012C5B" w:rsidRPr="00575B09" w:rsidRDefault="00012C5B" w:rsidP="00575B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D8D82" w14:textId="77777777" w:rsidR="00504533" w:rsidRPr="00713123" w:rsidRDefault="00504533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7CAA810" w14:textId="77777777" w:rsidR="00504533" w:rsidRPr="00713123" w:rsidRDefault="00504533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49E671F" w14:textId="77777777" w:rsidR="00504533" w:rsidRPr="00713123" w:rsidRDefault="00504533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BE6ED06" w14:textId="77777777" w:rsidR="00504533" w:rsidRPr="00713123" w:rsidRDefault="00504533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51FD413" w14:textId="77777777" w:rsidR="00504533" w:rsidRPr="00713123" w:rsidRDefault="00504533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117AF06" w14:textId="77777777" w:rsidR="00504533" w:rsidRDefault="00504533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3A072A4" w14:textId="77777777" w:rsidR="00713123" w:rsidRDefault="00713123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F40C9FB" w14:textId="77777777" w:rsidR="00713123" w:rsidRDefault="00713123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95688A7" w14:textId="77777777" w:rsidR="00713123" w:rsidRPr="00713123" w:rsidRDefault="00713123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3D9FB" w14:textId="7F51BAC6" w:rsidR="00456E97" w:rsidRDefault="00456E97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5FC8D06E" w14:textId="77777777" w:rsidR="00F1423C" w:rsidRDefault="00F1423C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75D4F955" w14:textId="77777777" w:rsidR="00F1423C" w:rsidRDefault="00F1423C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98D4384" w14:textId="77777777" w:rsidR="00F1423C" w:rsidRPr="003414B0" w:rsidRDefault="00F1423C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8A43EFD"/>
    <w:multiLevelType w:val="hybridMultilevel"/>
    <w:tmpl w:val="440AAA4E"/>
    <w:name w:val="KIDS"/>
    <w:lvl w:ilvl="0" w:tplc="3F9EE332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3" w15:restartNumberingAfterBreak="0">
    <w:nsid w:val="145237ED"/>
    <w:multiLevelType w:val="hybridMultilevel"/>
    <w:tmpl w:val="4276FA3E"/>
    <w:lvl w:ilvl="0" w:tplc="346457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ECC2C68"/>
    <w:multiLevelType w:val="multilevel"/>
    <w:tmpl w:val="B1EAD898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  <w:rPr>
        <w:lang w:bidi="th-TH"/>
      </w:rPr>
    </w:lvl>
    <w:lvl w:ilvl="3">
      <w:start w:val="1"/>
      <w:numFmt w:val="decimal"/>
      <w:lvlText w:val="%1.%2.%3.%4."/>
      <w:lvlJc w:val="left"/>
      <w:pPr>
        <w:ind w:left="1908" w:hanging="648"/>
      </w:pPr>
    </w:lvl>
    <w:lvl w:ilvl="4">
      <w:start w:val="1"/>
      <w:numFmt w:val="decimal"/>
      <w:lvlText w:val="%1.%2.%3.%4.%5."/>
      <w:lvlJc w:val="left"/>
      <w:pPr>
        <w:ind w:left="2412" w:hanging="792"/>
      </w:pPr>
    </w:lvl>
    <w:lvl w:ilvl="5">
      <w:start w:val="1"/>
      <w:numFmt w:val="decimal"/>
      <w:lvlText w:val="%1.%2.%3.%4.%5.%6."/>
      <w:lvlJc w:val="left"/>
      <w:pPr>
        <w:ind w:left="2916" w:hanging="936"/>
      </w:pPr>
    </w:lvl>
    <w:lvl w:ilvl="6">
      <w:start w:val="1"/>
      <w:numFmt w:val="decimal"/>
      <w:lvlText w:val="%1.%2.%3.%4.%5.%6.%7."/>
      <w:lvlJc w:val="left"/>
      <w:pPr>
        <w:ind w:left="3420" w:hanging="1080"/>
      </w:pPr>
    </w:lvl>
    <w:lvl w:ilvl="7">
      <w:start w:val="1"/>
      <w:numFmt w:val="decimal"/>
      <w:lvlText w:val="%1.%2.%3.%4.%5.%6.%7.%8."/>
      <w:lvlJc w:val="left"/>
      <w:pPr>
        <w:ind w:left="3924" w:hanging="1224"/>
      </w:pPr>
    </w:lvl>
    <w:lvl w:ilvl="8">
      <w:start w:val="1"/>
      <w:numFmt w:val="decimal"/>
      <w:lvlText w:val="%1.%2.%3.%4.%5.%6.%7.%8.%9."/>
      <w:lvlJc w:val="left"/>
      <w:pPr>
        <w:ind w:left="4500" w:hanging="1440"/>
      </w:pPr>
    </w:lvl>
  </w:abstractNum>
  <w:abstractNum w:abstractNumId="5" w15:restartNumberingAfterBreak="0">
    <w:nsid w:val="221962B5"/>
    <w:multiLevelType w:val="hybridMultilevel"/>
    <w:tmpl w:val="213A147E"/>
    <w:lvl w:ilvl="0" w:tplc="2D80F21E">
      <w:start w:val="1"/>
      <w:numFmt w:val="decimal"/>
      <w:lvlText w:val="16.%1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98278C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26D169B1"/>
    <w:multiLevelType w:val="multilevel"/>
    <w:tmpl w:val="BE38057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285C7F7B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303510BC"/>
    <w:multiLevelType w:val="multilevel"/>
    <w:tmpl w:val="4FFABDC8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31070C6E"/>
    <w:multiLevelType w:val="hybridMultilevel"/>
    <w:tmpl w:val="9990C99E"/>
    <w:lvl w:ilvl="0" w:tplc="5F9E9FA8">
      <w:start w:val="20"/>
      <w:numFmt w:val="decimal"/>
      <w:lvlText w:val="%1"/>
      <w:lvlJc w:val="left"/>
      <w:pPr>
        <w:ind w:left="11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0" w:hanging="360"/>
      </w:pPr>
    </w:lvl>
    <w:lvl w:ilvl="2" w:tplc="0409001B" w:tentative="1">
      <w:start w:val="1"/>
      <w:numFmt w:val="lowerRoman"/>
      <w:lvlText w:val="%3."/>
      <w:lvlJc w:val="right"/>
      <w:pPr>
        <w:ind w:left="2540" w:hanging="180"/>
      </w:pPr>
    </w:lvl>
    <w:lvl w:ilvl="3" w:tplc="0409000F" w:tentative="1">
      <w:start w:val="1"/>
      <w:numFmt w:val="decimal"/>
      <w:lvlText w:val="%4."/>
      <w:lvlJc w:val="left"/>
      <w:pPr>
        <w:ind w:left="3260" w:hanging="360"/>
      </w:pPr>
    </w:lvl>
    <w:lvl w:ilvl="4" w:tplc="04090019" w:tentative="1">
      <w:start w:val="1"/>
      <w:numFmt w:val="lowerLetter"/>
      <w:lvlText w:val="%5."/>
      <w:lvlJc w:val="left"/>
      <w:pPr>
        <w:ind w:left="3980" w:hanging="360"/>
      </w:pPr>
    </w:lvl>
    <w:lvl w:ilvl="5" w:tplc="0409001B" w:tentative="1">
      <w:start w:val="1"/>
      <w:numFmt w:val="lowerRoman"/>
      <w:lvlText w:val="%6."/>
      <w:lvlJc w:val="right"/>
      <w:pPr>
        <w:ind w:left="4700" w:hanging="180"/>
      </w:pPr>
    </w:lvl>
    <w:lvl w:ilvl="6" w:tplc="0409000F" w:tentative="1">
      <w:start w:val="1"/>
      <w:numFmt w:val="decimal"/>
      <w:lvlText w:val="%7."/>
      <w:lvlJc w:val="left"/>
      <w:pPr>
        <w:ind w:left="5420" w:hanging="360"/>
      </w:pPr>
    </w:lvl>
    <w:lvl w:ilvl="7" w:tplc="04090019" w:tentative="1">
      <w:start w:val="1"/>
      <w:numFmt w:val="lowerLetter"/>
      <w:lvlText w:val="%8."/>
      <w:lvlJc w:val="left"/>
      <w:pPr>
        <w:ind w:left="6140" w:hanging="360"/>
      </w:pPr>
    </w:lvl>
    <w:lvl w:ilvl="8" w:tplc="040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1" w15:restartNumberingAfterBreak="0">
    <w:nsid w:val="3A5C1060"/>
    <w:multiLevelType w:val="multilevel"/>
    <w:tmpl w:val="5C30F9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6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B35EFC"/>
    <w:multiLevelType w:val="hybridMultilevel"/>
    <w:tmpl w:val="5FCA23FE"/>
    <w:lvl w:ilvl="0" w:tplc="BD66ACAA">
      <w:start w:val="1"/>
      <w:numFmt w:val="decimal"/>
      <w:lvlText w:val="1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A07D29"/>
    <w:multiLevelType w:val="hybridMultilevel"/>
    <w:tmpl w:val="16BC68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263C93"/>
    <w:multiLevelType w:val="multilevel"/>
    <w:tmpl w:val="107A77A8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5F4242D0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6ABF00F0"/>
    <w:multiLevelType w:val="multilevel"/>
    <w:tmpl w:val="0F02236C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1440"/>
      </w:pPr>
      <w:rPr>
        <w:rFonts w:hint="default"/>
      </w:rPr>
    </w:lvl>
  </w:abstractNum>
  <w:abstractNum w:abstractNumId="17" w15:restartNumberingAfterBreak="0">
    <w:nsid w:val="71E11477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18" w15:restartNumberingAfterBreak="0">
    <w:nsid w:val="72BF4F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7D026E7"/>
    <w:multiLevelType w:val="singleLevel"/>
    <w:tmpl w:val="C1FC5C6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</w:abstractNum>
  <w:abstractNum w:abstractNumId="20" w15:restartNumberingAfterBreak="0">
    <w:nsid w:val="7B8976E2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7F495B50"/>
    <w:multiLevelType w:val="singleLevel"/>
    <w:tmpl w:val="A35A476E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/>
        <w:bCs w:val="0"/>
        <w:color w:val="auto"/>
        <w:sz w:val="22"/>
      </w:rPr>
    </w:lvl>
  </w:abstractNum>
  <w:num w:numId="1">
    <w:abstractNumId w:val="0"/>
  </w:num>
  <w:num w:numId="2">
    <w:abstractNumId w:val="2"/>
  </w:num>
  <w:num w:numId="3">
    <w:abstractNumId w:val="14"/>
  </w:num>
  <w:num w:numId="4">
    <w:abstractNumId w:val="19"/>
  </w:num>
  <w:num w:numId="5">
    <w:abstractNumId w:val="10"/>
  </w:num>
  <w:num w:numId="6">
    <w:abstractNumId w:val="6"/>
  </w:num>
  <w:num w:numId="7">
    <w:abstractNumId w:val="8"/>
  </w:num>
  <w:num w:numId="8">
    <w:abstractNumId w:val="3"/>
  </w:num>
  <w:num w:numId="9">
    <w:abstractNumId w:val="21"/>
  </w:num>
  <w:num w:numId="10">
    <w:abstractNumId w:val="20"/>
  </w:num>
  <w:num w:numId="11">
    <w:abstractNumId w:val="15"/>
  </w:num>
  <w:num w:numId="12">
    <w:abstractNumId w:val="17"/>
  </w:num>
  <w:num w:numId="13">
    <w:abstractNumId w:val="9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4"/>
  </w:num>
  <w:num w:numId="21">
    <w:abstractNumId w:val="12"/>
  </w:num>
  <w:num w:numId="22">
    <w:abstractNumId w:val="7"/>
  </w:num>
  <w:num w:numId="23">
    <w:abstractNumId w:val="18"/>
  </w:num>
  <w:num w:numId="24">
    <w:abstractNumId w:val="5"/>
  </w:num>
  <w:num w:numId="25">
    <w:abstractNumId w:val="13"/>
  </w:num>
  <w:num w:numId="26">
    <w:abstractNumId w:val="11"/>
  </w:num>
  <w:num w:numId="27">
    <w:abstractNumId w:val="1"/>
  </w:num>
  <w:num w:numId="28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B4"/>
    <w:rsid w:val="00000137"/>
    <w:rsid w:val="00000696"/>
    <w:rsid w:val="00000710"/>
    <w:rsid w:val="00000CFC"/>
    <w:rsid w:val="000010A3"/>
    <w:rsid w:val="00001496"/>
    <w:rsid w:val="000014B1"/>
    <w:rsid w:val="00001BEF"/>
    <w:rsid w:val="00001CDE"/>
    <w:rsid w:val="00002D6B"/>
    <w:rsid w:val="000039AE"/>
    <w:rsid w:val="00003C10"/>
    <w:rsid w:val="00003CF2"/>
    <w:rsid w:val="00004099"/>
    <w:rsid w:val="0000435C"/>
    <w:rsid w:val="0000464A"/>
    <w:rsid w:val="000046AC"/>
    <w:rsid w:val="00004819"/>
    <w:rsid w:val="000048AA"/>
    <w:rsid w:val="000048D4"/>
    <w:rsid w:val="00004924"/>
    <w:rsid w:val="00004EEC"/>
    <w:rsid w:val="00005185"/>
    <w:rsid w:val="000053AE"/>
    <w:rsid w:val="0000588E"/>
    <w:rsid w:val="00005ACB"/>
    <w:rsid w:val="00005BAB"/>
    <w:rsid w:val="00005D4F"/>
    <w:rsid w:val="0000618B"/>
    <w:rsid w:val="00006318"/>
    <w:rsid w:val="00006518"/>
    <w:rsid w:val="00006EAC"/>
    <w:rsid w:val="000070DC"/>
    <w:rsid w:val="000071A6"/>
    <w:rsid w:val="00007244"/>
    <w:rsid w:val="00007834"/>
    <w:rsid w:val="00007840"/>
    <w:rsid w:val="0000786B"/>
    <w:rsid w:val="00007B33"/>
    <w:rsid w:val="00007B57"/>
    <w:rsid w:val="00007E1E"/>
    <w:rsid w:val="00010355"/>
    <w:rsid w:val="00010374"/>
    <w:rsid w:val="00010872"/>
    <w:rsid w:val="00010B5B"/>
    <w:rsid w:val="00011099"/>
    <w:rsid w:val="000112EE"/>
    <w:rsid w:val="000115FB"/>
    <w:rsid w:val="000118E2"/>
    <w:rsid w:val="0001192B"/>
    <w:rsid w:val="00011ED6"/>
    <w:rsid w:val="00012C5B"/>
    <w:rsid w:val="00012E83"/>
    <w:rsid w:val="00013298"/>
    <w:rsid w:val="000135F7"/>
    <w:rsid w:val="0001362D"/>
    <w:rsid w:val="0001364C"/>
    <w:rsid w:val="0001396E"/>
    <w:rsid w:val="00013BC5"/>
    <w:rsid w:val="00013C82"/>
    <w:rsid w:val="00013F84"/>
    <w:rsid w:val="00014463"/>
    <w:rsid w:val="00014937"/>
    <w:rsid w:val="0001499A"/>
    <w:rsid w:val="00014A28"/>
    <w:rsid w:val="00014E88"/>
    <w:rsid w:val="00014FAB"/>
    <w:rsid w:val="000150D8"/>
    <w:rsid w:val="000151CA"/>
    <w:rsid w:val="00015AD8"/>
    <w:rsid w:val="00015AE5"/>
    <w:rsid w:val="00015C48"/>
    <w:rsid w:val="00015C52"/>
    <w:rsid w:val="00015C94"/>
    <w:rsid w:val="00015ECA"/>
    <w:rsid w:val="000160AC"/>
    <w:rsid w:val="00016375"/>
    <w:rsid w:val="000166C1"/>
    <w:rsid w:val="000167A3"/>
    <w:rsid w:val="000167B2"/>
    <w:rsid w:val="00016879"/>
    <w:rsid w:val="0001716A"/>
    <w:rsid w:val="0001741A"/>
    <w:rsid w:val="00017571"/>
    <w:rsid w:val="000177F4"/>
    <w:rsid w:val="000179F5"/>
    <w:rsid w:val="00017A67"/>
    <w:rsid w:val="00020021"/>
    <w:rsid w:val="00020110"/>
    <w:rsid w:val="00020144"/>
    <w:rsid w:val="00020380"/>
    <w:rsid w:val="0002041C"/>
    <w:rsid w:val="0002053A"/>
    <w:rsid w:val="0002055E"/>
    <w:rsid w:val="00020575"/>
    <w:rsid w:val="00020882"/>
    <w:rsid w:val="00020934"/>
    <w:rsid w:val="00020B84"/>
    <w:rsid w:val="00020E35"/>
    <w:rsid w:val="00020F08"/>
    <w:rsid w:val="00020F97"/>
    <w:rsid w:val="00021255"/>
    <w:rsid w:val="000213D3"/>
    <w:rsid w:val="0002165D"/>
    <w:rsid w:val="000216FF"/>
    <w:rsid w:val="00021715"/>
    <w:rsid w:val="00022087"/>
    <w:rsid w:val="000222F7"/>
    <w:rsid w:val="00022856"/>
    <w:rsid w:val="00022CE8"/>
    <w:rsid w:val="00022D89"/>
    <w:rsid w:val="000234B4"/>
    <w:rsid w:val="00023CE6"/>
    <w:rsid w:val="0002416F"/>
    <w:rsid w:val="00024174"/>
    <w:rsid w:val="00024953"/>
    <w:rsid w:val="00024DB8"/>
    <w:rsid w:val="00024F30"/>
    <w:rsid w:val="00025147"/>
    <w:rsid w:val="0002534C"/>
    <w:rsid w:val="00025363"/>
    <w:rsid w:val="00025392"/>
    <w:rsid w:val="000255BE"/>
    <w:rsid w:val="00025A43"/>
    <w:rsid w:val="00025A8E"/>
    <w:rsid w:val="00025B37"/>
    <w:rsid w:val="00025D60"/>
    <w:rsid w:val="00025F58"/>
    <w:rsid w:val="00026132"/>
    <w:rsid w:val="0002639C"/>
    <w:rsid w:val="0002666D"/>
    <w:rsid w:val="00026ED5"/>
    <w:rsid w:val="00026FC8"/>
    <w:rsid w:val="00027160"/>
    <w:rsid w:val="00027352"/>
    <w:rsid w:val="00027659"/>
    <w:rsid w:val="00027889"/>
    <w:rsid w:val="00027A02"/>
    <w:rsid w:val="00027A4F"/>
    <w:rsid w:val="00027A6A"/>
    <w:rsid w:val="00027B8E"/>
    <w:rsid w:val="00027BD5"/>
    <w:rsid w:val="0003059C"/>
    <w:rsid w:val="00030EBA"/>
    <w:rsid w:val="00031161"/>
    <w:rsid w:val="00031492"/>
    <w:rsid w:val="000314EC"/>
    <w:rsid w:val="0003169D"/>
    <w:rsid w:val="00031980"/>
    <w:rsid w:val="00031A44"/>
    <w:rsid w:val="00031ADE"/>
    <w:rsid w:val="00031B7F"/>
    <w:rsid w:val="00031F68"/>
    <w:rsid w:val="000320F5"/>
    <w:rsid w:val="0003233D"/>
    <w:rsid w:val="000327D3"/>
    <w:rsid w:val="00032891"/>
    <w:rsid w:val="00032ABF"/>
    <w:rsid w:val="00032BC0"/>
    <w:rsid w:val="00032D73"/>
    <w:rsid w:val="0003340E"/>
    <w:rsid w:val="00033483"/>
    <w:rsid w:val="000335AA"/>
    <w:rsid w:val="0003369F"/>
    <w:rsid w:val="0003374C"/>
    <w:rsid w:val="00033EFB"/>
    <w:rsid w:val="00034318"/>
    <w:rsid w:val="0003448F"/>
    <w:rsid w:val="00034533"/>
    <w:rsid w:val="000347E9"/>
    <w:rsid w:val="000349F5"/>
    <w:rsid w:val="00034F17"/>
    <w:rsid w:val="000351D6"/>
    <w:rsid w:val="00035579"/>
    <w:rsid w:val="000357E6"/>
    <w:rsid w:val="00035878"/>
    <w:rsid w:val="0003598D"/>
    <w:rsid w:val="00035A15"/>
    <w:rsid w:val="00035AF0"/>
    <w:rsid w:val="00035B0E"/>
    <w:rsid w:val="00035B88"/>
    <w:rsid w:val="00035ED5"/>
    <w:rsid w:val="00035EDC"/>
    <w:rsid w:val="00036165"/>
    <w:rsid w:val="00036395"/>
    <w:rsid w:val="00036647"/>
    <w:rsid w:val="000366B9"/>
    <w:rsid w:val="00036C24"/>
    <w:rsid w:val="00036E95"/>
    <w:rsid w:val="00036FB5"/>
    <w:rsid w:val="0003704A"/>
    <w:rsid w:val="0003743E"/>
    <w:rsid w:val="0003790F"/>
    <w:rsid w:val="00037979"/>
    <w:rsid w:val="00037C8D"/>
    <w:rsid w:val="00037C93"/>
    <w:rsid w:val="00037D91"/>
    <w:rsid w:val="00037E6A"/>
    <w:rsid w:val="0004047E"/>
    <w:rsid w:val="000404E2"/>
    <w:rsid w:val="00040791"/>
    <w:rsid w:val="00040952"/>
    <w:rsid w:val="00040A82"/>
    <w:rsid w:val="00040B45"/>
    <w:rsid w:val="00040CCB"/>
    <w:rsid w:val="00040D36"/>
    <w:rsid w:val="00040E69"/>
    <w:rsid w:val="00041597"/>
    <w:rsid w:val="00041609"/>
    <w:rsid w:val="000418B6"/>
    <w:rsid w:val="000418E4"/>
    <w:rsid w:val="00041C82"/>
    <w:rsid w:val="00041E72"/>
    <w:rsid w:val="000423BE"/>
    <w:rsid w:val="00042503"/>
    <w:rsid w:val="000428DC"/>
    <w:rsid w:val="00042935"/>
    <w:rsid w:val="00042F74"/>
    <w:rsid w:val="00043002"/>
    <w:rsid w:val="0004334B"/>
    <w:rsid w:val="00043355"/>
    <w:rsid w:val="000433E0"/>
    <w:rsid w:val="000434F1"/>
    <w:rsid w:val="00043523"/>
    <w:rsid w:val="00043DDD"/>
    <w:rsid w:val="00043EF5"/>
    <w:rsid w:val="000441C7"/>
    <w:rsid w:val="0004445C"/>
    <w:rsid w:val="000444A8"/>
    <w:rsid w:val="00044640"/>
    <w:rsid w:val="00044BAF"/>
    <w:rsid w:val="000450D9"/>
    <w:rsid w:val="000452CD"/>
    <w:rsid w:val="000455BD"/>
    <w:rsid w:val="000456CC"/>
    <w:rsid w:val="00045740"/>
    <w:rsid w:val="00045C10"/>
    <w:rsid w:val="00045E6A"/>
    <w:rsid w:val="000463AC"/>
    <w:rsid w:val="00046597"/>
    <w:rsid w:val="000465C7"/>
    <w:rsid w:val="000468A5"/>
    <w:rsid w:val="00046BCB"/>
    <w:rsid w:val="000478DC"/>
    <w:rsid w:val="00047A7F"/>
    <w:rsid w:val="00047F2C"/>
    <w:rsid w:val="00050223"/>
    <w:rsid w:val="00050935"/>
    <w:rsid w:val="00050A83"/>
    <w:rsid w:val="00050C03"/>
    <w:rsid w:val="00050CCF"/>
    <w:rsid w:val="00050DDE"/>
    <w:rsid w:val="00051179"/>
    <w:rsid w:val="00051417"/>
    <w:rsid w:val="000514D1"/>
    <w:rsid w:val="00051519"/>
    <w:rsid w:val="000517C5"/>
    <w:rsid w:val="00051E25"/>
    <w:rsid w:val="00052251"/>
    <w:rsid w:val="000523E0"/>
    <w:rsid w:val="000529F4"/>
    <w:rsid w:val="00052D82"/>
    <w:rsid w:val="00053443"/>
    <w:rsid w:val="0005353C"/>
    <w:rsid w:val="0005373E"/>
    <w:rsid w:val="000537B4"/>
    <w:rsid w:val="000540DA"/>
    <w:rsid w:val="00054433"/>
    <w:rsid w:val="000545DF"/>
    <w:rsid w:val="00054791"/>
    <w:rsid w:val="00054A85"/>
    <w:rsid w:val="00054E30"/>
    <w:rsid w:val="00054E92"/>
    <w:rsid w:val="0005542F"/>
    <w:rsid w:val="000554F0"/>
    <w:rsid w:val="00055589"/>
    <w:rsid w:val="00055707"/>
    <w:rsid w:val="0005578C"/>
    <w:rsid w:val="00055825"/>
    <w:rsid w:val="000558C4"/>
    <w:rsid w:val="000559FF"/>
    <w:rsid w:val="00055A41"/>
    <w:rsid w:val="00056196"/>
    <w:rsid w:val="000565AC"/>
    <w:rsid w:val="000567D5"/>
    <w:rsid w:val="00056866"/>
    <w:rsid w:val="00056AD8"/>
    <w:rsid w:val="00056DAC"/>
    <w:rsid w:val="00056FFD"/>
    <w:rsid w:val="000570A0"/>
    <w:rsid w:val="000570C0"/>
    <w:rsid w:val="0005747E"/>
    <w:rsid w:val="00057CD9"/>
    <w:rsid w:val="000607CE"/>
    <w:rsid w:val="000607E3"/>
    <w:rsid w:val="000609B2"/>
    <w:rsid w:val="00060D75"/>
    <w:rsid w:val="000613D2"/>
    <w:rsid w:val="00061492"/>
    <w:rsid w:val="00061661"/>
    <w:rsid w:val="000619AE"/>
    <w:rsid w:val="00061B0E"/>
    <w:rsid w:val="00061CDD"/>
    <w:rsid w:val="000623B2"/>
    <w:rsid w:val="000624A2"/>
    <w:rsid w:val="00062766"/>
    <w:rsid w:val="0006276B"/>
    <w:rsid w:val="00062A3C"/>
    <w:rsid w:val="00062B25"/>
    <w:rsid w:val="00062B9C"/>
    <w:rsid w:val="00062F48"/>
    <w:rsid w:val="0006301D"/>
    <w:rsid w:val="0006305F"/>
    <w:rsid w:val="00063267"/>
    <w:rsid w:val="0006336F"/>
    <w:rsid w:val="000639A9"/>
    <w:rsid w:val="00063B85"/>
    <w:rsid w:val="00063DE4"/>
    <w:rsid w:val="00063E2C"/>
    <w:rsid w:val="000643EC"/>
    <w:rsid w:val="00064DF1"/>
    <w:rsid w:val="00064F5A"/>
    <w:rsid w:val="00065008"/>
    <w:rsid w:val="0006504B"/>
    <w:rsid w:val="0006537A"/>
    <w:rsid w:val="000655D7"/>
    <w:rsid w:val="00065604"/>
    <w:rsid w:val="000657AE"/>
    <w:rsid w:val="00065C76"/>
    <w:rsid w:val="00065DBA"/>
    <w:rsid w:val="00065E36"/>
    <w:rsid w:val="00065E8B"/>
    <w:rsid w:val="00065F63"/>
    <w:rsid w:val="00065FEA"/>
    <w:rsid w:val="000660C5"/>
    <w:rsid w:val="00066236"/>
    <w:rsid w:val="000664BF"/>
    <w:rsid w:val="000665BD"/>
    <w:rsid w:val="00066642"/>
    <w:rsid w:val="00066702"/>
    <w:rsid w:val="000669E9"/>
    <w:rsid w:val="000669FB"/>
    <w:rsid w:val="00066F5E"/>
    <w:rsid w:val="00067039"/>
    <w:rsid w:val="000672F9"/>
    <w:rsid w:val="00067374"/>
    <w:rsid w:val="00067461"/>
    <w:rsid w:val="000675C1"/>
    <w:rsid w:val="00067E24"/>
    <w:rsid w:val="00067E70"/>
    <w:rsid w:val="00067F78"/>
    <w:rsid w:val="000701C9"/>
    <w:rsid w:val="00070559"/>
    <w:rsid w:val="0007075C"/>
    <w:rsid w:val="00070791"/>
    <w:rsid w:val="000717C9"/>
    <w:rsid w:val="000718DD"/>
    <w:rsid w:val="00071C18"/>
    <w:rsid w:val="00071C3D"/>
    <w:rsid w:val="00071DAC"/>
    <w:rsid w:val="00071E82"/>
    <w:rsid w:val="00072003"/>
    <w:rsid w:val="00072186"/>
    <w:rsid w:val="00072552"/>
    <w:rsid w:val="00072A65"/>
    <w:rsid w:val="00072B6F"/>
    <w:rsid w:val="00072E91"/>
    <w:rsid w:val="0007321B"/>
    <w:rsid w:val="00073367"/>
    <w:rsid w:val="00073EF0"/>
    <w:rsid w:val="000746CC"/>
    <w:rsid w:val="00074891"/>
    <w:rsid w:val="00074F14"/>
    <w:rsid w:val="00075152"/>
    <w:rsid w:val="00075255"/>
    <w:rsid w:val="00075666"/>
    <w:rsid w:val="00075907"/>
    <w:rsid w:val="00075927"/>
    <w:rsid w:val="00075B4D"/>
    <w:rsid w:val="00075EC4"/>
    <w:rsid w:val="00075EEF"/>
    <w:rsid w:val="00075FFE"/>
    <w:rsid w:val="0007614C"/>
    <w:rsid w:val="00076269"/>
    <w:rsid w:val="00076B57"/>
    <w:rsid w:val="00076F6A"/>
    <w:rsid w:val="00077166"/>
    <w:rsid w:val="00077245"/>
    <w:rsid w:val="00077588"/>
    <w:rsid w:val="00077E11"/>
    <w:rsid w:val="00077F12"/>
    <w:rsid w:val="00080442"/>
    <w:rsid w:val="000804DC"/>
    <w:rsid w:val="000805D4"/>
    <w:rsid w:val="0008074C"/>
    <w:rsid w:val="000808BB"/>
    <w:rsid w:val="00081278"/>
    <w:rsid w:val="0008157C"/>
    <w:rsid w:val="000817C1"/>
    <w:rsid w:val="00081A14"/>
    <w:rsid w:val="00081D69"/>
    <w:rsid w:val="000825A5"/>
    <w:rsid w:val="000827A5"/>
    <w:rsid w:val="0008283A"/>
    <w:rsid w:val="00082881"/>
    <w:rsid w:val="00082944"/>
    <w:rsid w:val="00082997"/>
    <w:rsid w:val="00083190"/>
    <w:rsid w:val="000831D8"/>
    <w:rsid w:val="0008327F"/>
    <w:rsid w:val="00083728"/>
    <w:rsid w:val="000837D5"/>
    <w:rsid w:val="00083F5F"/>
    <w:rsid w:val="00084299"/>
    <w:rsid w:val="000843AD"/>
    <w:rsid w:val="00084448"/>
    <w:rsid w:val="000845DA"/>
    <w:rsid w:val="000847C3"/>
    <w:rsid w:val="00084E43"/>
    <w:rsid w:val="00084E93"/>
    <w:rsid w:val="00084F56"/>
    <w:rsid w:val="00085069"/>
    <w:rsid w:val="00085378"/>
    <w:rsid w:val="000856F3"/>
    <w:rsid w:val="00085844"/>
    <w:rsid w:val="00085DF3"/>
    <w:rsid w:val="00085EAB"/>
    <w:rsid w:val="00085F5F"/>
    <w:rsid w:val="00086220"/>
    <w:rsid w:val="00086222"/>
    <w:rsid w:val="00086424"/>
    <w:rsid w:val="00086479"/>
    <w:rsid w:val="00086686"/>
    <w:rsid w:val="00086754"/>
    <w:rsid w:val="000868BE"/>
    <w:rsid w:val="00086D0E"/>
    <w:rsid w:val="00086DF2"/>
    <w:rsid w:val="00086F0F"/>
    <w:rsid w:val="0008707A"/>
    <w:rsid w:val="0008741C"/>
    <w:rsid w:val="00087679"/>
    <w:rsid w:val="00087870"/>
    <w:rsid w:val="00087D0C"/>
    <w:rsid w:val="00087EDA"/>
    <w:rsid w:val="00087F6D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4"/>
    <w:rsid w:val="00090F48"/>
    <w:rsid w:val="000911A2"/>
    <w:rsid w:val="000913A0"/>
    <w:rsid w:val="00091463"/>
    <w:rsid w:val="00091A33"/>
    <w:rsid w:val="00091D07"/>
    <w:rsid w:val="00092224"/>
    <w:rsid w:val="00092A70"/>
    <w:rsid w:val="00092B09"/>
    <w:rsid w:val="00092C61"/>
    <w:rsid w:val="0009311C"/>
    <w:rsid w:val="0009337C"/>
    <w:rsid w:val="0009353D"/>
    <w:rsid w:val="00093552"/>
    <w:rsid w:val="00093B30"/>
    <w:rsid w:val="000941E2"/>
    <w:rsid w:val="0009430A"/>
    <w:rsid w:val="0009470A"/>
    <w:rsid w:val="000948D4"/>
    <w:rsid w:val="00094BAF"/>
    <w:rsid w:val="00094D1B"/>
    <w:rsid w:val="00094DD3"/>
    <w:rsid w:val="00094E49"/>
    <w:rsid w:val="00094FB4"/>
    <w:rsid w:val="00094FF6"/>
    <w:rsid w:val="00095034"/>
    <w:rsid w:val="00095A5F"/>
    <w:rsid w:val="00095A79"/>
    <w:rsid w:val="00095D23"/>
    <w:rsid w:val="00095D48"/>
    <w:rsid w:val="00095E09"/>
    <w:rsid w:val="0009639D"/>
    <w:rsid w:val="00096423"/>
    <w:rsid w:val="0009664B"/>
    <w:rsid w:val="000967D6"/>
    <w:rsid w:val="00096F02"/>
    <w:rsid w:val="000973CF"/>
    <w:rsid w:val="00097492"/>
    <w:rsid w:val="000974E9"/>
    <w:rsid w:val="000975F5"/>
    <w:rsid w:val="00097659"/>
    <w:rsid w:val="00097B4C"/>
    <w:rsid w:val="00097DF2"/>
    <w:rsid w:val="000A0559"/>
    <w:rsid w:val="000A05A3"/>
    <w:rsid w:val="000A0727"/>
    <w:rsid w:val="000A089E"/>
    <w:rsid w:val="000A0AB8"/>
    <w:rsid w:val="000A0BB9"/>
    <w:rsid w:val="000A0C4E"/>
    <w:rsid w:val="000A0FBB"/>
    <w:rsid w:val="000A12A1"/>
    <w:rsid w:val="000A1381"/>
    <w:rsid w:val="000A1388"/>
    <w:rsid w:val="000A171A"/>
    <w:rsid w:val="000A18AB"/>
    <w:rsid w:val="000A1B36"/>
    <w:rsid w:val="000A1E4E"/>
    <w:rsid w:val="000A2071"/>
    <w:rsid w:val="000A218E"/>
    <w:rsid w:val="000A226A"/>
    <w:rsid w:val="000A2843"/>
    <w:rsid w:val="000A290D"/>
    <w:rsid w:val="000A2B8B"/>
    <w:rsid w:val="000A2CEC"/>
    <w:rsid w:val="000A2DCD"/>
    <w:rsid w:val="000A2F55"/>
    <w:rsid w:val="000A3578"/>
    <w:rsid w:val="000A36F0"/>
    <w:rsid w:val="000A37E2"/>
    <w:rsid w:val="000A3E4E"/>
    <w:rsid w:val="000A3F8F"/>
    <w:rsid w:val="000A3FC5"/>
    <w:rsid w:val="000A405B"/>
    <w:rsid w:val="000A42BF"/>
    <w:rsid w:val="000A4553"/>
    <w:rsid w:val="000A4808"/>
    <w:rsid w:val="000A4D19"/>
    <w:rsid w:val="000A4E71"/>
    <w:rsid w:val="000A593C"/>
    <w:rsid w:val="000A5A0D"/>
    <w:rsid w:val="000A5D0F"/>
    <w:rsid w:val="000A5E26"/>
    <w:rsid w:val="000A5E5E"/>
    <w:rsid w:val="000A6097"/>
    <w:rsid w:val="000A6842"/>
    <w:rsid w:val="000A6880"/>
    <w:rsid w:val="000A68BC"/>
    <w:rsid w:val="000A6B33"/>
    <w:rsid w:val="000A6D5A"/>
    <w:rsid w:val="000A6D64"/>
    <w:rsid w:val="000A6F53"/>
    <w:rsid w:val="000A74A7"/>
    <w:rsid w:val="000A78E1"/>
    <w:rsid w:val="000A7908"/>
    <w:rsid w:val="000A7970"/>
    <w:rsid w:val="000B00A5"/>
    <w:rsid w:val="000B048C"/>
    <w:rsid w:val="000B0A84"/>
    <w:rsid w:val="000B0C30"/>
    <w:rsid w:val="000B0D32"/>
    <w:rsid w:val="000B1027"/>
    <w:rsid w:val="000B116F"/>
    <w:rsid w:val="000B12D4"/>
    <w:rsid w:val="000B142E"/>
    <w:rsid w:val="000B14A1"/>
    <w:rsid w:val="000B1660"/>
    <w:rsid w:val="000B1692"/>
    <w:rsid w:val="000B181A"/>
    <w:rsid w:val="000B1B9B"/>
    <w:rsid w:val="000B1C16"/>
    <w:rsid w:val="000B1CB1"/>
    <w:rsid w:val="000B1EEB"/>
    <w:rsid w:val="000B212E"/>
    <w:rsid w:val="000B25BB"/>
    <w:rsid w:val="000B287F"/>
    <w:rsid w:val="000B2C43"/>
    <w:rsid w:val="000B2FDB"/>
    <w:rsid w:val="000B2FE1"/>
    <w:rsid w:val="000B3154"/>
    <w:rsid w:val="000B31F6"/>
    <w:rsid w:val="000B3258"/>
    <w:rsid w:val="000B32DD"/>
    <w:rsid w:val="000B33FE"/>
    <w:rsid w:val="000B3930"/>
    <w:rsid w:val="000B3D52"/>
    <w:rsid w:val="000B3E2E"/>
    <w:rsid w:val="000B3E54"/>
    <w:rsid w:val="000B3E60"/>
    <w:rsid w:val="000B4374"/>
    <w:rsid w:val="000B441A"/>
    <w:rsid w:val="000B494D"/>
    <w:rsid w:val="000B4D46"/>
    <w:rsid w:val="000B4D9C"/>
    <w:rsid w:val="000B5009"/>
    <w:rsid w:val="000B5589"/>
    <w:rsid w:val="000B57F9"/>
    <w:rsid w:val="000B58C8"/>
    <w:rsid w:val="000B5926"/>
    <w:rsid w:val="000B593F"/>
    <w:rsid w:val="000B5A36"/>
    <w:rsid w:val="000B60AC"/>
    <w:rsid w:val="000B6CDD"/>
    <w:rsid w:val="000B7081"/>
    <w:rsid w:val="000B7260"/>
    <w:rsid w:val="000B7292"/>
    <w:rsid w:val="000B7375"/>
    <w:rsid w:val="000B779E"/>
    <w:rsid w:val="000B7912"/>
    <w:rsid w:val="000B7961"/>
    <w:rsid w:val="000B79D3"/>
    <w:rsid w:val="000B7C33"/>
    <w:rsid w:val="000B7D1D"/>
    <w:rsid w:val="000C00BB"/>
    <w:rsid w:val="000C030D"/>
    <w:rsid w:val="000C03AE"/>
    <w:rsid w:val="000C072D"/>
    <w:rsid w:val="000C076B"/>
    <w:rsid w:val="000C0A90"/>
    <w:rsid w:val="000C0C2B"/>
    <w:rsid w:val="000C0C8F"/>
    <w:rsid w:val="000C0F61"/>
    <w:rsid w:val="000C1276"/>
    <w:rsid w:val="000C135C"/>
    <w:rsid w:val="000C1616"/>
    <w:rsid w:val="000C17C8"/>
    <w:rsid w:val="000C1CD0"/>
    <w:rsid w:val="000C1F47"/>
    <w:rsid w:val="000C2074"/>
    <w:rsid w:val="000C2140"/>
    <w:rsid w:val="000C2252"/>
    <w:rsid w:val="000C2A68"/>
    <w:rsid w:val="000C2E42"/>
    <w:rsid w:val="000C3317"/>
    <w:rsid w:val="000C3693"/>
    <w:rsid w:val="000C3971"/>
    <w:rsid w:val="000C3C72"/>
    <w:rsid w:val="000C3D78"/>
    <w:rsid w:val="000C3FBA"/>
    <w:rsid w:val="000C400E"/>
    <w:rsid w:val="000C4357"/>
    <w:rsid w:val="000C451D"/>
    <w:rsid w:val="000C4580"/>
    <w:rsid w:val="000C49CD"/>
    <w:rsid w:val="000C4ACA"/>
    <w:rsid w:val="000C4CF9"/>
    <w:rsid w:val="000C4DF0"/>
    <w:rsid w:val="000C50E4"/>
    <w:rsid w:val="000C512A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9C"/>
    <w:rsid w:val="000C6AB3"/>
    <w:rsid w:val="000C6B3B"/>
    <w:rsid w:val="000C6FBF"/>
    <w:rsid w:val="000C72DF"/>
    <w:rsid w:val="000C75B6"/>
    <w:rsid w:val="000C7735"/>
    <w:rsid w:val="000C77E1"/>
    <w:rsid w:val="000C7CC5"/>
    <w:rsid w:val="000C7E2F"/>
    <w:rsid w:val="000D0085"/>
    <w:rsid w:val="000D0250"/>
    <w:rsid w:val="000D041B"/>
    <w:rsid w:val="000D0AE2"/>
    <w:rsid w:val="000D0CDC"/>
    <w:rsid w:val="000D0FED"/>
    <w:rsid w:val="000D165D"/>
    <w:rsid w:val="000D16F5"/>
    <w:rsid w:val="000D1702"/>
    <w:rsid w:val="000D17D7"/>
    <w:rsid w:val="000D1841"/>
    <w:rsid w:val="000D1947"/>
    <w:rsid w:val="000D1C32"/>
    <w:rsid w:val="000D1CA5"/>
    <w:rsid w:val="000D1E6D"/>
    <w:rsid w:val="000D1F12"/>
    <w:rsid w:val="000D21D8"/>
    <w:rsid w:val="000D22A9"/>
    <w:rsid w:val="000D2323"/>
    <w:rsid w:val="000D2500"/>
    <w:rsid w:val="000D2549"/>
    <w:rsid w:val="000D2814"/>
    <w:rsid w:val="000D2B51"/>
    <w:rsid w:val="000D2E64"/>
    <w:rsid w:val="000D2E99"/>
    <w:rsid w:val="000D30D7"/>
    <w:rsid w:val="000D3629"/>
    <w:rsid w:val="000D3642"/>
    <w:rsid w:val="000D3996"/>
    <w:rsid w:val="000D3ABD"/>
    <w:rsid w:val="000D3B7D"/>
    <w:rsid w:val="000D3BDB"/>
    <w:rsid w:val="000D3D2C"/>
    <w:rsid w:val="000D3DE6"/>
    <w:rsid w:val="000D3E01"/>
    <w:rsid w:val="000D3EDE"/>
    <w:rsid w:val="000D3F3E"/>
    <w:rsid w:val="000D43B1"/>
    <w:rsid w:val="000D447E"/>
    <w:rsid w:val="000D44F4"/>
    <w:rsid w:val="000D450D"/>
    <w:rsid w:val="000D485B"/>
    <w:rsid w:val="000D4AEC"/>
    <w:rsid w:val="000D4AED"/>
    <w:rsid w:val="000D4CEA"/>
    <w:rsid w:val="000D4E2B"/>
    <w:rsid w:val="000D5258"/>
    <w:rsid w:val="000D53ED"/>
    <w:rsid w:val="000D5A9D"/>
    <w:rsid w:val="000D5B4A"/>
    <w:rsid w:val="000D5D7D"/>
    <w:rsid w:val="000D5F56"/>
    <w:rsid w:val="000D60B1"/>
    <w:rsid w:val="000D631A"/>
    <w:rsid w:val="000D649B"/>
    <w:rsid w:val="000D64CF"/>
    <w:rsid w:val="000D65D4"/>
    <w:rsid w:val="000D6696"/>
    <w:rsid w:val="000D679B"/>
    <w:rsid w:val="000D6971"/>
    <w:rsid w:val="000D6DE1"/>
    <w:rsid w:val="000D6DF9"/>
    <w:rsid w:val="000D6FB3"/>
    <w:rsid w:val="000D7072"/>
    <w:rsid w:val="000D7184"/>
    <w:rsid w:val="000D73A1"/>
    <w:rsid w:val="000D7787"/>
    <w:rsid w:val="000D7A94"/>
    <w:rsid w:val="000D7B24"/>
    <w:rsid w:val="000D7CD4"/>
    <w:rsid w:val="000E0256"/>
    <w:rsid w:val="000E069E"/>
    <w:rsid w:val="000E06BD"/>
    <w:rsid w:val="000E0B92"/>
    <w:rsid w:val="000E0FC6"/>
    <w:rsid w:val="000E10DB"/>
    <w:rsid w:val="000E118E"/>
    <w:rsid w:val="000E14C0"/>
    <w:rsid w:val="000E1554"/>
    <w:rsid w:val="000E16D7"/>
    <w:rsid w:val="000E1ACE"/>
    <w:rsid w:val="000E1D0B"/>
    <w:rsid w:val="000E1E0B"/>
    <w:rsid w:val="000E2710"/>
    <w:rsid w:val="000E28E6"/>
    <w:rsid w:val="000E2B35"/>
    <w:rsid w:val="000E2CDC"/>
    <w:rsid w:val="000E2F85"/>
    <w:rsid w:val="000E30AA"/>
    <w:rsid w:val="000E3136"/>
    <w:rsid w:val="000E31D7"/>
    <w:rsid w:val="000E34D1"/>
    <w:rsid w:val="000E3720"/>
    <w:rsid w:val="000E3890"/>
    <w:rsid w:val="000E38C4"/>
    <w:rsid w:val="000E39C9"/>
    <w:rsid w:val="000E3B4D"/>
    <w:rsid w:val="000E3BE7"/>
    <w:rsid w:val="000E3D05"/>
    <w:rsid w:val="000E3ECE"/>
    <w:rsid w:val="000E42B7"/>
    <w:rsid w:val="000E4576"/>
    <w:rsid w:val="000E46C4"/>
    <w:rsid w:val="000E4B34"/>
    <w:rsid w:val="000E4BD7"/>
    <w:rsid w:val="000E5061"/>
    <w:rsid w:val="000E5122"/>
    <w:rsid w:val="000E519C"/>
    <w:rsid w:val="000E523C"/>
    <w:rsid w:val="000E545D"/>
    <w:rsid w:val="000E566B"/>
    <w:rsid w:val="000E56AF"/>
    <w:rsid w:val="000E5810"/>
    <w:rsid w:val="000E5B65"/>
    <w:rsid w:val="000E5F52"/>
    <w:rsid w:val="000E6471"/>
    <w:rsid w:val="000E6788"/>
    <w:rsid w:val="000E68A5"/>
    <w:rsid w:val="000E6B10"/>
    <w:rsid w:val="000E6D8B"/>
    <w:rsid w:val="000E6E8B"/>
    <w:rsid w:val="000E6FBD"/>
    <w:rsid w:val="000E73BE"/>
    <w:rsid w:val="000E776A"/>
    <w:rsid w:val="000E778B"/>
    <w:rsid w:val="000E796B"/>
    <w:rsid w:val="000E7A44"/>
    <w:rsid w:val="000F0431"/>
    <w:rsid w:val="000F0563"/>
    <w:rsid w:val="000F06DC"/>
    <w:rsid w:val="000F08E2"/>
    <w:rsid w:val="000F0967"/>
    <w:rsid w:val="000F0BC6"/>
    <w:rsid w:val="000F13B5"/>
    <w:rsid w:val="000F13DD"/>
    <w:rsid w:val="000F1997"/>
    <w:rsid w:val="000F1A6F"/>
    <w:rsid w:val="000F1DBB"/>
    <w:rsid w:val="000F1DC5"/>
    <w:rsid w:val="000F1E1F"/>
    <w:rsid w:val="000F24DA"/>
    <w:rsid w:val="000F2692"/>
    <w:rsid w:val="000F2760"/>
    <w:rsid w:val="000F2801"/>
    <w:rsid w:val="000F2983"/>
    <w:rsid w:val="000F2C64"/>
    <w:rsid w:val="000F2CD2"/>
    <w:rsid w:val="000F2DDF"/>
    <w:rsid w:val="000F2DEA"/>
    <w:rsid w:val="000F2F01"/>
    <w:rsid w:val="000F38A1"/>
    <w:rsid w:val="000F3C5C"/>
    <w:rsid w:val="000F3EA1"/>
    <w:rsid w:val="000F46FD"/>
    <w:rsid w:val="000F4772"/>
    <w:rsid w:val="000F47CB"/>
    <w:rsid w:val="000F4A75"/>
    <w:rsid w:val="000F59C8"/>
    <w:rsid w:val="000F5AA6"/>
    <w:rsid w:val="000F5E1C"/>
    <w:rsid w:val="000F6176"/>
    <w:rsid w:val="000F6279"/>
    <w:rsid w:val="000F627C"/>
    <w:rsid w:val="000F66C6"/>
    <w:rsid w:val="000F6F02"/>
    <w:rsid w:val="000F7165"/>
    <w:rsid w:val="000F71DD"/>
    <w:rsid w:val="000F776F"/>
    <w:rsid w:val="000F7B6C"/>
    <w:rsid w:val="00100142"/>
    <w:rsid w:val="001005C5"/>
    <w:rsid w:val="00100A59"/>
    <w:rsid w:val="00100A6A"/>
    <w:rsid w:val="00101186"/>
    <w:rsid w:val="001016E0"/>
    <w:rsid w:val="00101765"/>
    <w:rsid w:val="00101934"/>
    <w:rsid w:val="00101CF6"/>
    <w:rsid w:val="00101DB0"/>
    <w:rsid w:val="00101E1D"/>
    <w:rsid w:val="0010203F"/>
    <w:rsid w:val="00102221"/>
    <w:rsid w:val="00102252"/>
    <w:rsid w:val="00102418"/>
    <w:rsid w:val="00102818"/>
    <w:rsid w:val="00102851"/>
    <w:rsid w:val="00102870"/>
    <w:rsid w:val="001028C1"/>
    <w:rsid w:val="0010293D"/>
    <w:rsid w:val="00102A49"/>
    <w:rsid w:val="00102ABA"/>
    <w:rsid w:val="0010305E"/>
    <w:rsid w:val="0010318E"/>
    <w:rsid w:val="00103304"/>
    <w:rsid w:val="0010374A"/>
    <w:rsid w:val="00103783"/>
    <w:rsid w:val="00103B77"/>
    <w:rsid w:val="00103E4A"/>
    <w:rsid w:val="00104302"/>
    <w:rsid w:val="00104960"/>
    <w:rsid w:val="00104DC2"/>
    <w:rsid w:val="00104DDE"/>
    <w:rsid w:val="00104DE8"/>
    <w:rsid w:val="00105060"/>
    <w:rsid w:val="00105094"/>
    <w:rsid w:val="0010525E"/>
    <w:rsid w:val="001055BC"/>
    <w:rsid w:val="00105E29"/>
    <w:rsid w:val="00105FBB"/>
    <w:rsid w:val="00105FC1"/>
    <w:rsid w:val="0010622B"/>
    <w:rsid w:val="001064B4"/>
    <w:rsid w:val="001066D5"/>
    <w:rsid w:val="001068D4"/>
    <w:rsid w:val="00106A2D"/>
    <w:rsid w:val="00106B77"/>
    <w:rsid w:val="00106CA6"/>
    <w:rsid w:val="00106D5B"/>
    <w:rsid w:val="00107067"/>
    <w:rsid w:val="00107161"/>
    <w:rsid w:val="0010732F"/>
    <w:rsid w:val="0010764B"/>
    <w:rsid w:val="00107DD2"/>
    <w:rsid w:val="0011021A"/>
    <w:rsid w:val="001103C5"/>
    <w:rsid w:val="001106D9"/>
    <w:rsid w:val="001107F8"/>
    <w:rsid w:val="00110A19"/>
    <w:rsid w:val="00110A96"/>
    <w:rsid w:val="00110C30"/>
    <w:rsid w:val="00110D69"/>
    <w:rsid w:val="00110E84"/>
    <w:rsid w:val="0011103A"/>
    <w:rsid w:val="001110EB"/>
    <w:rsid w:val="001111E1"/>
    <w:rsid w:val="00111336"/>
    <w:rsid w:val="00111498"/>
    <w:rsid w:val="00111B55"/>
    <w:rsid w:val="00112002"/>
    <w:rsid w:val="001120EC"/>
    <w:rsid w:val="00112677"/>
    <w:rsid w:val="001127F8"/>
    <w:rsid w:val="00112DA9"/>
    <w:rsid w:val="00112DE3"/>
    <w:rsid w:val="00112E34"/>
    <w:rsid w:val="00112FCF"/>
    <w:rsid w:val="00113158"/>
    <w:rsid w:val="001131AC"/>
    <w:rsid w:val="00113291"/>
    <w:rsid w:val="00113584"/>
    <w:rsid w:val="00113BCC"/>
    <w:rsid w:val="00113C10"/>
    <w:rsid w:val="00113FF0"/>
    <w:rsid w:val="00114121"/>
    <w:rsid w:val="001144C8"/>
    <w:rsid w:val="0011476D"/>
    <w:rsid w:val="00114998"/>
    <w:rsid w:val="00114C73"/>
    <w:rsid w:val="00114DEB"/>
    <w:rsid w:val="0011501A"/>
    <w:rsid w:val="001157D6"/>
    <w:rsid w:val="00115D9F"/>
    <w:rsid w:val="00115E4A"/>
    <w:rsid w:val="00115FCB"/>
    <w:rsid w:val="00116572"/>
    <w:rsid w:val="0011673B"/>
    <w:rsid w:val="001169F5"/>
    <w:rsid w:val="00116EC2"/>
    <w:rsid w:val="00116F60"/>
    <w:rsid w:val="00117048"/>
    <w:rsid w:val="001175B0"/>
    <w:rsid w:val="00117DC9"/>
    <w:rsid w:val="00117E07"/>
    <w:rsid w:val="001201B0"/>
    <w:rsid w:val="001201E1"/>
    <w:rsid w:val="001202FD"/>
    <w:rsid w:val="001204A9"/>
    <w:rsid w:val="00120710"/>
    <w:rsid w:val="001207C9"/>
    <w:rsid w:val="00120883"/>
    <w:rsid w:val="00120A19"/>
    <w:rsid w:val="00120C4E"/>
    <w:rsid w:val="00120C6A"/>
    <w:rsid w:val="00120E82"/>
    <w:rsid w:val="0012124A"/>
    <w:rsid w:val="001215C0"/>
    <w:rsid w:val="0012185C"/>
    <w:rsid w:val="00121944"/>
    <w:rsid w:val="0012198D"/>
    <w:rsid w:val="00121E20"/>
    <w:rsid w:val="001221B4"/>
    <w:rsid w:val="0012237B"/>
    <w:rsid w:val="001224AB"/>
    <w:rsid w:val="00122502"/>
    <w:rsid w:val="001228CD"/>
    <w:rsid w:val="00122951"/>
    <w:rsid w:val="00122BAF"/>
    <w:rsid w:val="00122D9A"/>
    <w:rsid w:val="00123355"/>
    <w:rsid w:val="0012344F"/>
    <w:rsid w:val="00123530"/>
    <w:rsid w:val="00123587"/>
    <w:rsid w:val="001238A0"/>
    <w:rsid w:val="001239BC"/>
    <w:rsid w:val="00123B2D"/>
    <w:rsid w:val="00123DB5"/>
    <w:rsid w:val="00123DBE"/>
    <w:rsid w:val="0012401B"/>
    <w:rsid w:val="0012425A"/>
    <w:rsid w:val="001244DE"/>
    <w:rsid w:val="0012500A"/>
    <w:rsid w:val="0012502D"/>
    <w:rsid w:val="00125754"/>
    <w:rsid w:val="001269B8"/>
    <w:rsid w:val="001272F0"/>
    <w:rsid w:val="0012779A"/>
    <w:rsid w:val="00130237"/>
    <w:rsid w:val="00130AA5"/>
    <w:rsid w:val="001311C6"/>
    <w:rsid w:val="001311D3"/>
    <w:rsid w:val="00131549"/>
    <w:rsid w:val="00131892"/>
    <w:rsid w:val="001318C6"/>
    <w:rsid w:val="00131B88"/>
    <w:rsid w:val="00131E15"/>
    <w:rsid w:val="00131E1D"/>
    <w:rsid w:val="00131EB2"/>
    <w:rsid w:val="00132011"/>
    <w:rsid w:val="00132036"/>
    <w:rsid w:val="00132222"/>
    <w:rsid w:val="001322F9"/>
    <w:rsid w:val="001324D7"/>
    <w:rsid w:val="00132980"/>
    <w:rsid w:val="00132B37"/>
    <w:rsid w:val="00132F57"/>
    <w:rsid w:val="0013305F"/>
    <w:rsid w:val="0013311C"/>
    <w:rsid w:val="001331BF"/>
    <w:rsid w:val="001331E8"/>
    <w:rsid w:val="001332F3"/>
    <w:rsid w:val="00133367"/>
    <w:rsid w:val="001333FA"/>
    <w:rsid w:val="00133B51"/>
    <w:rsid w:val="00133B71"/>
    <w:rsid w:val="00133C63"/>
    <w:rsid w:val="00133E2C"/>
    <w:rsid w:val="00133EBE"/>
    <w:rsid w:val="00133F06"/>
    <w:rsid w:val="00134333"/>
    <w:rsid w:val="00134349"/>
    <w:rsid w:val="001343B8"/>
    <w:rsid w:val="00134561"/>
    <w:rsid w:val="001346C0"/>
    <w:rsid w:val="001346D4"/>
    <w:rsid w:val="0013491E"/>
    <w:rsid w:val="0013492C"/>
    <w:rsid w:val="00134B89"/>
    <w:rsid w:val="00134D5F"/>
    <w:rsid w:val="00135138"/>
    <w:rsid w:val="001351A0"/>
    <w:rsid w:val="0013549D"/>
    <w:rsid w:val="00135511"/>
    <w:rsid w:val="00135566"/>
    <w:rsid w:val="001357F2"/>
    <w:rsid w:val="00135A67"/>
    <w:rsid w:val="00135AB7"/>
    <w:rsid w:val="00136552"/>
    <w:rsid w:val="0013657B"/>
    <w:rsid w:val="00136666"/>
    <w:rsid w:val="00136BAD"/>
    <w:rsid w:val="00136F68"/>
    <w:rsid w:val="00137083"/>
    <w:rsid w:val="0013717D"/>
    <w:rsid w:val="0013746F"/>
    <w:rsid w:val="00137652"/>
    <w:rsid w:val="0013796D"/>
    <w:rsid w:val="00137D48"/>
    <w:rsid w:val="00137F69"/>
    <w:rsid w:val="001400CC"/>
    <w:rsid w:val="001401E0"/>
    <w:rsid w:val="00140292"/>
    <w:rsid w:val="00140498"/>
    <w:rsid w:val="0014050B"/>
    <w:rsid w:val="00140554"/>
    <w:rsid w:val="00140684"/>
    <w:rsid w:val="00141514"/>
    <w:rsid w:val="001415AE"/>
    <w:rsid w:val="00141A09"/>
    <w:rsid w:val="00141A20"/>
    <w:rsid w:val="00141D2E"/>
    <w:rsid w:val="001422FE"/>
    <w:rsid w:val="00142769"/>
    <w:rsid w:val="001427A9"/>
    <w:rsid w:val="00142B35"/>
    <w:rsid w:val="00142BE5"/>
    <w:rsid w:val="00142C71"/>
    <w:rsid w:val="001433B6"/>
    <w:rsid w:val="00143465"/>
    <w:rsid w:val="001435C0"/>
    <w:rsid w:val="001437D5"/>
    <w:rsid w:val="00143C42"/>
    <w:rsid w:val="00143F40"/>
    <w:rsid w:val="001443B0"/>
    <w:rsid w:val="001443F2"/>
    <w:rsid w:val="001447B2"/>
    <w:rsid w:val="001447F7"/>
    <w:rsid w:val="00144896"/>
    <w:rsid w:val="00144D6B"/>
    <w:rsid w:val="00144E47"/>
    <w:rsid w:val="00144E78"/>
    <w:rsid w:val="0014517B"/>
    <w:rsid w:val="00145253"/>
    <w:rsid w:val="001452C0"/>
    <w:rsid w:val="00145548"/>
    <w:rsid w:val="001463AF"/>
    <w:rsid w:val="001467F9"/>
    <w:rsid w:val="00146EC2"/>
    <w:rsid w:val="00146F9C"/>
    <w:rsid w:val="0014703F"/>
    <w:rsid w:val="0014738E"/>
    <w:rsid w:val="001476E8"/>
    <w:rsid w:val="0014774F"/>
    <w:rsid w:val="00147F88"/>
    <w:rsid w:val="00150273"/>
    <w:rsid w:val="001503C5"/>
    <w:rsid w:val="00150E82"/>
    <w:rsid w:val="0015137E"/>
    <w:rsid w:val="00151687"/>
    <w:rsid w:val="00151754"/>
    <w:rsid w:val="00151CA8"/>
    <w:rsid w:val="001520E0"/>
    <w:rsid w:val="0015228F"/>
    <w:rsid w:val="00152476"/>
    <w:rsid w:val="001525FB"/>
    <w:rsid w:val="00152743"/>
    <w:rsid w:val="00152924"/>
    <w:rsid w:val="00152964"/>
    <w:rsid w:val="00152E00"/>
    <w:rsid w:val="001532F4"/>
    <w:rsid w:val="00153341"/>
    <w:rsid w:val="0015348E"/>
    <w:rsid w:val="00153707"/>
    <w:rsid w:val="001537E2"/>
    <w:rsid w:val="0015395E"/>
    <w:rsid w:val="00153A18"/>
    <w:rsid w:val="00153C52"/>
    <w:rsid w:val="00153E26"/>
    <w:rsid w:val="00154033"/>
    <w:rsid w:val="00154240"/>
    <w:rsid w:val="001544E3"/>
    <w:rsid w:val="0015451C"/>
    <w:rsid w:val="001545E0"/>
    <w:rsid w:val="00154776"/>
    <w:rsid w:val="00154789"/>
    <w:rsid w:val="00154A7A"/>
    <w:rsid w:val="00154B74"/>
    <w:rsid w:val="00154CC3"/>
    <w:rsid w:val="001550B0"/>
    <w:rsid w:val="001553ED"/>
    <w:rsid w:val="00155479"/>
    <w:rsid w:val="00155582"/>
    <w:rsid w:val="001557BD"/>
    <w:rsid w:val="00155F97"/>
    <w:rsid w:val="00156307"/>
    <w:rsid w:val="001565AF"/>
    <w:rsid w:val="001566E3"/>
    <w:rsid w:val="00156B8C"/>
    <w:rsid w:val="001571CD"/>
    <w:rsid w:val="001573FD"/>
    <w:rsid w:val="001575E8"/>
    <w:rsid w:val="001576A2"/>
    <w:rsid w:val="00157720"/>
    <w:rsid w:val="001577BA"/>
    <w:rsid w:val="00157B02"/>
    <w:rsid w:val="00157C97"/>
    <w:rsid w:val="00157D42"/>
    <w:rsid w:val="001600D5"/>
    <w:rsid w:val="0016031D"/>
    <w:rsid w:val="001605C8"/>
    <w:rsid w:val="00160769"/>
    <w:rsid w:val="00160853"/>
    <w:rsid w:val="00160913"/>
    <w:rsid w:val="00160C44"/>
    <w:rsid w:val="00160DB6"/>
    <w:rsid w:val="001611CD"/>
    <w:rsid w:val="00161399"/>
    <w:rsid w:val="00161500"/>
    <w:rsid w:val="0016167C"/>
    <w:rsid w:val="001616AA"/>
    <w:rsid w:val="00161747"/>
    <w:rsid w:val="0016178C"/>
    <w:rsid w:val="00161AC9"/>
    <w:rsid w:val="00161C6E"/>
    <w:rsid w:val="00161E0A"/>
    <w:rsid w:val="00161E53"/>
    <w:rsid w:val="00162451"/>
    <w:rsid w:val="0016266F"/>
    <w:rsid w:val="00162D30"/>
    <w:rsid w:val="00162E95"/>
    <w:rsid w:val="001634BD"/>
    <w:rsid w:val="001639BA"/>
    <w:rsid w:val="00163CA8"/>
    <w:rsid w:val="00163CCD"/>
    <w:rsid w:val="00163FB1"/>
    <w:rsid w:val="00164366"/>
    <w:rsid w:val="0016447C"/>
    <w:rsid w:val="00164504"/>
    <w:rsid w:val="00164AD1"/>
    <w:rsid w:val="00164BF3"/>
    <w:rsid w:val="00164E03"/>
    <w:rsid w:val="00164E72"/>
    <w:rsid w:val="00164FA7"/>
    <w:rsid w:val="00165090"/>
    <w:rsid w:val="001650FA"/>
    <w:rsid w:val="0016519C"/>
    <w:rsid w:val="0016535E"/>
    <w:rsid w:val="00165639"/>
    <w:rsid w:val="001657B2"/>
    <w:rsid w:val="00165A2C"/>
    <w:rsid w:val="00165A63"/>
    <w:rsid w:val="00165F06"/>
    <w:rsid w:val="00166020"/>
    <w:rsid w:val="00166027"/>
    <w:rsid w:val="001660F4"/>
    <w:rsid w:val="00166136"/>
    <w:rsid w:val="0016651A"/>
    <w:rsid w:val="00166654"/>
    <w:rsid w:val="00166A73"/>
    <w:rsid w:val="00166F04"/>
    <w:rsid w:val="0016718C"/>
    <w:rsid w:val="00167631"/>
    <w:rsid w:val="00167728"/>
    <w:rsid w:val="00167EB5"/>
    <w:rsid w:val="00167F48"/>
    <w:rsid w:val="00170084"/>
    <w:rsid w:val="0017045E"/>
    <w:rsid w:val="00170693"/>
    <w:rsid w:val="001706A9"/>
    <w:rsid w:val="0017079B"/>
    <w:rsid w:val="001709B1"/>
    <w:rsid w:val="00170B25"/>
    <w:rsid w:val="00170DF6"/>
    <w:rsid w:val="00170EB5"/>
    <w:rsid w:val="00170F21"/>
    <w:rsid w:val="00171042"/>
    <w:rsid w:val="00171361"/>
    <w:rsid w:val="001717D4"/>
    <w:rsid w:val="00171842"/>
    <w:rsid w:val="001719AF"/>
    <w:rsid w:val="00172066"/>
    <w:rsid w:val="001722EC"/>
    <w:rsid w:val="00172432"/>
    <w:rsid w:val="001725DA"/>
    <w:rsid w:val="0017281E"/>
    <w:rsid w:val="00173059"/>
    <w:rsid w:val="001732C5"/>
    <w:rsid w:val="0017337B"/>
    <w:rsid w:val="00173409"/>
    <w:rsid w:val="00173796"/>
    <w:rsid w:val="00173AED"/>
    <w:rsid w:val="00173DCC"/>
    <w:rsid w:val="00174060"/>
    <w:rsid w:val="00174161"/>
    <w:rsid w:val="001746E6"/>
    <w:rsid w:val="00174B60"/>
    <w:rsid w:val="00174BF5"/>
    <w:rsid w:val="001751A8"/>
    <w:rsid w:val="0017540E"/>
    <w:rsid w:val="00175509"/>
    <w:rsid w:val="001757CF"/>
    <w:rsid w:val="001757F7"/>
    <w:rsid w:val="00175CE7"/>
    <w:rsid w:val="00175E89"/>
    <w:rsid w:val="00175F1A"/>
    <w:rsid w:val="0017652D"/>
    <w:rsid w:val="00176FD5"/>
    <w:rsid w:val="00177093"/>
    <w:rsid w:val="0017726E"/>
    <w:rsid w:val="00177334"/>
    <w:rsid w:val="00177576"/>
    <w:rsid w:val="0017765D"/>
    <w:rsid w:val="001777B1"/>
    <w:rsid w:val="00177F73"/>
    <w:rsid w:val="00180021"/>
    <w:rsid w:val="00180311"/>
    <w:rsid w:val="0018075B"/>
    <w:rsid w:val="00180C49"/>
    <w:rsid w:val="0018139F"/>
    <w:rsid w:val="001814C0"/>
    <w:rsid w:val="00181740"/>
    <w:rsid w:val="001819F6"/>
    <w:rsid w:val="00181A0E"/>
    <w:rsid w:val="00181E8B"/>
    <w:rsid w:val="00182462"/>
    <w:rsid w:val="001826F7"/>
    <w:rsid w:val="00182B54"/>
    <w:rsid w:val="00182D71"/>
    <w:rsid w:val="0018329F"/>
    <w:rsid w:val="001836C5"/>
    <w:rsid w:val="001838BC"/>
    <w:rsid w:val="00183B63"/>
    <w:rsid w:val="00183D1F"/>
    <w:rsid w:val="00184146"/>
    <w:rsid w:val="00184273"/>
    <w:rsid w:val="001843E2"/>
    <w:rsid w:val="0018465C"/>
    <w:rsid w:val="00184715"/>
    <w:rsid w:val="00184842"/>
    <w:rsid w:val="00184D43"/>
    <w:rsid w:val="00184E51"/>
    <w:rsid w:val="00185060"/>
    <w:rsid w:val="001854C0"/>
    <w:rsid w:val="0018561C"/>
    <w:rsid w:val="00185785"/>
    <w:rsid w:val="00185A42"/>
    <w:rsid w:val="00185FDB"/>
    <w:rsid w:val="0018606D"/>
    <w:rsid w:val="00186387"/>
    <w:rsid w:val="00186567"/>
    <w:rsid w:val="0018681D"/>
    <w:rsid w:val="00186A8F"/>
    <w:rsid w:val="00186DB8"/>
    <w:rsid w:val="00186E89"/>
    <w:rsid w:val="00187423"/>
    <w:rsid w:val="001876E1"/>
    <w:rsid w:val="001876F8"/>
    <w:rsid w:val="00187748"/>
    <w:rsid w:val="00187E0A"/>
    <w:rsid w:val="00187E95"/>
    <w:rsid w:val="00187F9A"/>
    <w:rsid w:val="001903A7"/>
    <w:rsid w:val="00190488"/>
    <w:rsid w:val="00190538"/>
    <w:rsid w:val="00190631"/>
    <w:rsid w:val="001906FB"/>
    <w:rsid w:val="00190B6F"/>
    <w:rsid w:val="00190E74"/>
    <w:rsid w:val="00190E8B"/>
    <w:rsid w:val="00191328"/>
    <w:rsid w:val="00191564"/>
    <w:rsid w:val="0019156A"/>
    <w:rsid w:val="001918E5"/>
    <w:rsid w:val="00191940"/>
    <w:rsid w:val="001919E9"/>
    <w:rsid w:val="00191B7A"/>
    <w:rsid w:val="00191FBB"/>
    <w:rsid w:val="001921AD"/>
    <w:rsid w:val="001921AF"/>
    <w:rsid w:val="0019269C"/>
    <w:rsid w:val="00192F3E"/>
    <w:rsid w:val="00193379"/>
    <w:rsid w:val="001934B6"/>
    <w:rsid w:val="001934EB"/>
    <w:rsid w:val="00193556"/>
    <w:rsid w:val="001936A9"/>
    <w:rsid w:val="00193725"/>
    <w:rsid w:val="00193BFA"/>
    <w:rsid w:val="00193CD8"/>
    <w:rsid w:val="00193EEC"/>
    <w:rsid w:val="00194116"/>
    <w:rsid w:val="0019439A"/>
    <w:rsid w:val="001943F0"/>
    <w:rsid w:val="001949BC"/>
    <w:rsid w:val="001949EE"/>
    <w:rsid w:val="00194D35"/>
    <w:rsid w:val="00194D7B"/>
    <w:rsid w:val="00194DD2"/>
    <w:rsid w:val="00194F72"/>
    <w:rsid w:val="00195304"/>
    <w:rsid w:val="00195368"/>
    <w:rsid w:val="00195392"/>
    <w:rsid w:val="001954EA"/>
    <w:rsid w:val="001955DA"/>
    <w:rsid w:val="0019564E"/>
    <w:rsid w:val="00195B1F"/>
    <w:rsid w:val="00195CAE"/>
    <w:rsid w:val="00195D7F"/>
    <w:rsid w:val="00195DC1"/>
    <w:rsid w:val="00195E6A"/>
    <w:rsid w:val="00196228"/>
    <w:rsid w:val="0019646C"/>
    <w:rsid w:val="00196491"/>
    <w:rsid w:val="001964D6"/>
    <w:rsid w:val="00196993"/>
    <w:rsid w:val="00196B9C"/>
    <w:rsid w:val="00196C3A"/>
    <w:rsid w:val="00196C4F"/>
    <w:rsid w:val="00196CBF"/>
    <w:rsid w:val="00197175"/>
    <w:rsid w:val="0019717B"/>
    <w:rsid w:val="0019737C"/>
    <w:rsid w:val="0019739F"/>
    <w:rsid w:val="00197591"/>
    <w:rsid w:val="00197B1C"/>
    <w:rsid w:val="00197EE5"/>
    <w:rsid w:val="001A00BE"/>
    <w:rsid w:val="001A0516"/>
    <w:rsid w:val="001A0539"/>
    <w:rsid w:val="001A0581"/>
    <w:rsid w:val="001A0771"/>
    <w:rsid w:val="001A0B75"/>
    <w:rsid w:val="001A0DC4"/>
    <w:rsid w:val="001A1645"/>
    <w:rsid w:val="001A177A"/>
    <w:rsid w:val="001A19A5"/>
    <w:rsid w:val="001A215C"/>
    <w:rsid w:val="001A21FD"/>
    <w:rsid w:val="001A2350"/>
    <w:rsid w:val="001A269D"/>
    <w:rsid w:val="001A2ACE"/>
    <w:rsid w:val="001A2FA8"/>
    <w:rsid w:val="001A2FB0"/>
    <w:rsid w:val="001A31E2"/>
    <w:rsid w:val="001A3359"/>
    <w:rsid w:val="001A353B"/>
    <w:rsid w:val="001A383E"/>
    <w:rsid w:val="001A39FC"/>
    <w:rsid w:val="001A3E71"/>
    <w:rsid w:val="001A442F"/>
    <w:rsid w:val="001A4527"/>
    <w:rsid w:val="001A4705"/>
    <w:rsid w:val="001A4825"/>
    <w:rsid w:val="001A485D"/>
    <w:rsid w:val="001A48DB"/>
    <w:rsid w:val="001A4D48"/>
    <w:rsid w:val="001A54E0"/>
    <w:rsid w:val="001A55E3"/>
    <w:rsid w:val="001A5A3E"/>
    <w:rsid w:val="001A5BBD"/>
    <w:rsid w:val="001A5D1B"/>
    <w:rsid w:val="001A5E35"/>
    <w:rsid w:val="001A611D"/>
    <w:rsid w:val="001A61E7"/>
    <w:rsid w:val="001A629A"/>
    <w:rsid w:val="001A654C"/>
    <w:rsid w:val="001A663E"/>
    <w:rsid w:val="001A6678"/>
    <w:rsid w:val="001A66E5"/>
    <w:rsid w:val="001A6A8C"/>
    <w:rsid w:val="001A6AAF"/>
    <w:rsid w:val="001A6BB5"/>
    <w:rsid w:val="001A6CE5"/>
    <w:rsid w:val="001A6F53"/>
    <w:rsid w:val="001A7202"/>
    <w:rsid w:val="001A74AB"/>
    <w:rsid w:val="001A74B6"/>
    <w:rsid w:val="001A757C"/>
    <w:rsid w:val="001A75D7"/>
    <w:rsid w:val="001A7AEF"/>
    <w:rsid w:val="001A7C47"/>
    <w:rsid w:val="001A7D3E"/>
    <w:rsid w:val="001A7E94"/>
    <w:rsid w:val="001B0062"/>
    <w:rsid w:val="001B011F"/>
    <w:rsid w:val="001B0151"/>
    <w:rsid w:val="001B04F7"/>
    <w:rsid w:val="001B05DC"/>
    <w:rsid w:val="001B0805"/>
    <w:rsid w:val="001B087C"/>
    <w:rsid w:val="001B09D7"/>
    <w:rsid w:val="001B0A0C"/>
    <w:rsid w:val="001B0CF7"/>
    <w:rsid w:val="001B0F08"/>
    <w:rsid w:val="001B12CC"/>
    <w:rsid w:val="001B1480"/>
    <w:rsid w:val="001B15BE"/>
    <w:rsid w:val="001B18A9"/>
    <w:rsid w:val="001B1921"/>
    <w:rsid w:val="001B1BE6"/>
    <w:rsid w:val="001B1CB3"/>
    <w:rsid w:val="001B1E14"/>
    <w:rsid w:val="001B1E16"/>
    <w:rsid w:val="001B1EFC"/>
    <w:rsid w:val="001B1F08"/>
    <w:rsid w:val="001B2251"/>
    <w:rsid w:val="001B2450"/>
    <w:rsid w:val="001B24DE"/>
    <w:rsid w:val="001B2866"/>
    <w:rsid w:val="001B2937"/>
    <w:rsid w:val="001B2AB2"/>
    <w:rsid w:val="001B2C1D"/>
    <w:rsid w:val="001B310A"/>
    <w:rsid w:val="001B340D"/>
    <w:rsid w:val="001B37F6"/>
    <w:rsid w:val="001B3D32"/>
    <w:rsid w:val="001B43EA"/>
    <w:rsid w:val="001B4474"/>
    <w:rsid w:val="001B45FA"/>
    <w:rsid w:val="001B47DC"/>
    <w:rsid w:val="001B4977"/>
    <w:rsid w:val="001B49E6"/>
    <w:rsid w:val="001B4B2D"/>
    <w:rsid w:val="001B4D3E"/>
    <w:rsid w:val="001B4ECD"/>
    <w:rsid w:val="001B4F5D"/>
    <w:rsid w:val="001B5453"/>
    <w:rsid w:val="001B5485"/>
    <w:rsid w:val="001B5503"/>
    <w:rsid w:val="001B55C7"/>
    <w:rsid w:val="001B59BD"/>
    <w:rsid w:val="001B5EF4"/>
    <w:rsid w:val="001B5F0C"/>
    <w:rsid w:val="001B5FAE"/>
    <w:rsid w:val="001B6238"/>
    <w:rsid w:val="001B639B"/>
    <w:rsid w:val="001B662B"/>
    <w:rsid w:val="001B6654"/>
    <w:rsid w:val="001B6CE0"/>
    <w:rsid w:val="001B6DC0"/>
    <w:rsid w:val="001B6DFB"/>
    <w:rsid w:val="001B6F51"/>
    <w:rsid w:val="001B75D1"/>
    <w:rsid w:val="001B764F"/>
    <w:rsid w:val="001B7900"/>
    <w:rsid w:val="001B799D"/>
    <w:rsid w:val="001B7B73"/>
    <w:rsid w:val="001B7B9B"/>
    <w:rsid w:val="001B7DD4"/>
    <w:rsid w:val="001B7E1F"/>
    <w:rsid w:val="001C034D"/>
    <w:rsid w:val="001C069E"/>
    <w:rsid w:val="001C0C70"/>
    <w:rsid w:val="001C0CE9"/>
    <w:rsid w:val="001C0E85"/>
    <w:rsid w:val="001C0ED7"/>
    <w:rsid w:val="001C1415"/>
    <w:rsid w:val="001C1444"/>
    <w:rsid w:val="001C1B46"/>
    <w:rsid w:val="001C1BAC"/>
    <w:rsid w:val="001C1DF1"/>
    <w:rsid w:val="001C2307"/>
    <w:rsid w:val="001C246C"/>
    <w:rsid w:val="001C28A3"/>
    <w:rsid w:val="001C295D"/>
    <w:rsid w:val="001C2A2F"/>
    <w:rsid w:val="001C2BF8"/>
    <w:rsid w:val="001C33C4"/>
    <w:rsid w:val="001C351A"/>
    <w:rsid w:val="001C35B7"/>
    <w:rsid w:val="001C367A"/>
    <w:rsid w:val="001C36FE"/>
    <w:rsid w:val="001C3959"/>
    <w:rsid w:val="001C39CD"/>
    <w:rsid w:val="001C3A68"/>
    <w:rsid w:val="001C3B09"/>
    <w:rsid w:val="001C3CD5"/>
    <w:rsid w:val="001C3E29"/>
    <w:rsid w:val="001C40E4"/>
    <w:rsid w:val="001C4188"/>
    <w:rsid w:val="001C4325"/>
    <w:rsid w:val="001C462D"/>
    <w:rsid w:val="001C468F"/>
    <w:rsid w:val="001C4718"/>
    <w:rsid w:val="001C4912"/>
    <w:rsid w:val="001C4E56"/>
    <w:rsid w:val="001C50F2"/>
    <w:rsid w:val="001C5369"/>
    <w:rsid w:val="001C54EB"/>
    <w:rsid w:val="001C5532"/>
    <w:rsid w:val="001C592E"/>
    <w:rsid w:val="001C5E20"/>
    <w:rsid w:val="001C632A"/>
    <w:rsid w:val="001C655A"/>
    <w:rsid w:val="001C68DF"/>
    <w:rsid w:val="001C6B2D"/>
    <w:rsid w:val="001C6D57"/>
    <w:rsid w:val="001C6DCF"/>
    <w:rsid w:val="001C70BC"/>
    <w:rsid w:val="001C7490"/>
    <w:rsid w:val="001C74C6"/>
    <w:rsid w:val="001C7AD4"/>
    <w:rsid w:val="001C7E7A"/>
    <w:rsid w:val="001D0135"/>
    <w:rsid w:val="001D0217"/>
    <w:rsid w:val="001D0307"/>
    <w:rsid w:val="001D046D"/>
    <w:rsid w:val="001D0B3E"/>
    <w:rsid w:val="001D0EFA"/>
    <w:rsid w:val="001D0F19"/>
    <w:rsid w:val="001D13A9"/>
    <w:rsid w:val="001D176A"/>
    <w:rsid w:val="001D1830"/>
    <w:rsid w:val="001D1889"/>
    <w:rsid w:val="001D1A41"/>
    <w:rsid w:val="001D2ADB"/>
    <w:rsid w:val="001D2AE9"/>
    <w:rsid w:val="001D2FEC"/>
    <w:rsid w:val="001D31A4"/>
    <w:rsid w:val="001D326A"/>
    <w:rsid w:val="001D35A7"/>
    <w:rsid w:val="001D38AB"/>
    <w:rsid w:val="001D3D7E"/>
    <w:rsid w:val="001D3DA4"/>
    <w:rsid w:val="001D3F6A"/>
    <w:rsid w:val="001D4464"/>
    <w:rsid w:val="001D4814"/>
    <w:rsid w:val="001D4821"/>
    <w:rsid w:val="001D4A1B"/>
    <w:rsid w:val="001D5142"/>
    <w:rsid w:val="001D522E"/>
    <w:rsid w:val="001D54BF"/>
    <w:rsid w:val="001D59E6"/>
    <w:rsid w:val="001D5B01"/>
    <w:rsid w:val="001D5D99"/>
    <w:rsid w:val="001D5E98"/>
    <w:rsid w:val="001D6282"/>
    <w:rsid w:val="001D65B4"/>
    <w:rsid w:val="001D65E4"/>
    <w:rsid w:val="001D68C7"/>
    <w:rsid w:val="001D68D1"/>
    <w:rsid w:val="001D6EB3"/>
    <w:rsid w:val="001D6F45"/>
    <w:rsid w:val="001D73BB"/>
    <w:rsid w:val="001D73E2"/>
    <w:rsid w:val="001D7560"/>
    <w:rsid w:val="001D77B7"/>
    <w:rsid w:val="001D7B87"/>
    <w:rsid w:val="001E01FB"/>
    <w:rsid w:val="001E02B7"/>
    <w:rsid w:val="001E0827"/>
    <w:rsid w:val="001E082C"/>
    <w:rsid w:val="001E0976"/>
    <w:rsid w:val="001E0A5B"/>
    <w:rsid w:val="001E0CE4"/>
    <w:rsid w:val="001E1024"/>
    <w:rsid w:val="001E14BE"/>
    <w:rsid w:val="001E152F"/>
    <w:rsid w:val="001E15BB"/>
    <w:rsid w:val="001E1C32"/>
    <w:rsid w:val="001E1D58"/>
    <w:rsid w:val="001E1D8F"/>
    <w:rsid w:val="001E205A"/>
    <w:rsid w:val="001E2295"/>
    <w:rsid w:val="001E2A72"/>
    <w:rsid w:val="001E2CC3"/>
    <w:rsid w:val="001E2CCA"/>
    <w:rsid w:val="001E30C4"/>
    <w:rsid w:val="001E324E"/>
    <w:rsid w:val="001E3905"/>
    <w:rsid w:val="001E39DB"/>
    <w:rsid w:val="001E3EFD"/>
    <w:rsid w:val="001E3F31"/>
    <w:rsid w:val="001E412F"/>
    <w:rsid w:val="001E432D"/>
    <w:rsid w:val="001E43D4"/>
    <w:rsid w:val="001E4475"/>
    <w:rsid w:val="001E45BD"/>
    <w:rsid w:val="001E4664"/>
    <w:rsid w:val="001E4733"/>
    <w:rsid w:val="001E4AE4"/>
    <w:rsid w:val="001E4FB5"/>
    <w:rsid w:val="001E509D"/>
    <w:rsid w:val="001E5395"/>
    <w:rsid w:val="001E56F2"/>
    <w:rsid w:val="001E5A67"/>
    <w:rsid w:val="001E5B07"/>
    <w:rsid w:val="001E6102"/>
    <w:rsid w:val="001E6222"/>
    <w:rsid w:val="001E6320"/>
    <w:rsid w:val="001E644C"/>
    <w:rsid w:val="001E6453"/>
    <w:rsid w:val="001E6B47"/>
    <w:rsid w:val="001E7058"/>
    <w:rsid w:val="001E70F1"/>
    <w:rsid w:val="001E727C"/>
    <w:rsid w:val="001E740C"/>
    <w:rsid w:val="001E7747"/>
    <w:rsid w:val="001E7A88"/>
    <w:rsid w:val="001E7B58"/>
    <w:rsid w:val="001E7EF8"/>
    <w:rsid w:val="001F0A47"/>
    <w:rsid w:val="001F0B07"/>
    <w:rsid w:val="001F122A"/>
    <w:rsid w:val="001F134A"/>
    <w:rsid w:val="001F160F"/>
    <w:rsid w:val="001F18CF"/>
    <w:rsid w:val="001F1C27"/>
    <w:rsid w:val="001F1E02"/>
    <w:rsid w:val="001F1EF5"/>
    <w:rsid w:val="001F1F29"/>
    <w:rsid w:val="001F21C6"/>
    <w:rsid w:val="001F2343"/>
    <w:rsid w:val="001F2423"/>
    <w:rsid w:val="001F248C"/>
    <w:rsid w:val="001F249E"/>
    <w:rsid w:val="001F2511"/>
    <w:rsid w:val="001F276F"/>
    <w:rsid w:val="001F2E68"/>
    <w:rsid w:val="001F2ECD"/>
    <w:rsid w:val="001F30D6"/>
    <w:rsid w:val="001F34F7"/>
    <w:rsid w:val="001F3634"/>
    <w:rsid w:val="001F36E2"/>
    <w:rsid w:val="001F3D41"/>
    <w:rsid w:val="001F3D49"/>
    <w:rsid w:val="001F3D55"/>
    <w:rsid w:val="001F3EA5"/>
    <w:rsid w:val="001F3F0A"/>
    <w:rsid w:val="001F4050"/>
    <w:rsid w:val="001F41D4"/>
    <w:rsid w:val="001F43E5"/>
    <w:rsid w:val="001F442A"/>
    <w:rsid w:val="001F458E"/>
    <w:rsid w:val="001F4849"/>
    <w:rsid w:val="001F4B0C"/>
    <w:rsid w:val="001F5390"/>
    <w:rsid w:val="001F53F8"/>
    <w:rsid w:val="001F568E"/>
    <w:rsid w:val="001F5860"/>
    <w:rsid w:val="001F5AF5"/>
    <w:rsid w:val="001F5C19"/>
    <w:rsid w:val="001F5C3D"/>
    <w:rsid w:val="001F5F92"/>
    <w:rsid w:val="001F606F"/>
    <w:rsid w:val="001F624B"/>
    <w:rsid w:val="001F635F"/>
    <w:rsid w:val="001F64C8"/>
    <w:rsid w:val="001F6556"/>
    <w:rsid w:val="001F6576"/>
    <w:rsid w:val="001F680F"/>
    <w:rsid w:val="001F699C"/>
    <w:rsid w:val="001F6C7E"/>
    <w:rsid w:val="001F6DAD"/>
    <w:rsid w:val="001F6FC2"/>
    <w:rsid w:val="001F70AE"/>
    <w:rsid w:val="001F74EE"/>
    <w:rsid w:val="001F7900"/>
    <w:rsid w:val="001F7922"/>
    <w:rsid w:val="001F79B7"/>
    <w:rsid w:val="001F79E0"/>
    <w:rsid w:val="001F7B4B"/>
    <w:rsid w:val="001F7C7B"/>
    <w:rsid w:val="001F7CA1"/>
    <w:rsid w:val="002001C6"/>
    <w:rsid w:val="002005C7"/>
    <w:rsid w:val="00200861"/>
    <w:rsid w:val="00200A63"/>
    <w:rsid w:val="00200C88"/>
    <w:rsid w:val="00200F41"/>
    <w:rsid w:val="002010D1"/>
    <w:rsid w:val="002011EF"/>
    <w:rsid w:val="002013F0"/>
    <w:rsid w:val="00201484"/>
    <w:rsid w:val="002014D4"/>
    <w:rsid w:val="0020157D"/>
    <w:rsid w:val="0020168E"/>
    <w:rsid w:val="00201AC8"/>
    <w:rsid w:val="00201CF8"/>
    <w:rsid w:val="00202245"/>
    <w:rsid w:val="00202966"/>
    <w:rsid w:val="00202B12"/>
    <w:rsid w:val="00202E8C"/>
    <w:rsid w:val="00202E9D"/>
    <w:rsid w:val="00203267"/>
    <w:rsid w:val="00203387"/>
    <w:rsid w:val="0020341A"/>
    <w:rsid w:val="00203B9F"/>
    <w:rsid w:val="00203C56"/>
    <w:rsid w:val="00204011"/>
    <w:rsid w:val="002040C8"/>
    <w:rsid w:val="002041D3"/>
    <w:rsid w:val="00204253"/>
    <w:rsid w:val="00204C77"/>
    <w:rsid w:val="00204E6B"/>
    <w:rsid w:val="00204E7A"/>
    <w:rsid w:val="00204EA3"/>
    <w:rsid w:val="00204F0B"/>
    <w:rsid w:val="0020522E"/>
    <w:rsid w:val="002052BC"/>
    <w:rsid w:val="002057E5"/>
    <w:rsid w:val="00205F10"/>
    <w:rsid w:val="00205FE9"/>
    <w:rsid w:val="00206015"/>
    <w:rsid w:val="002066A4"/>
    <w:rsid w:val="0020690E"/>
    <w:rsid w:val="00206C71"/>
    <w:rsid w:val="00206CF7"/>
    <w:rsid w:val="00206DEC"/>
    <w:rsid w:val="00206EA1"/>
    <w:rsid w:val="00207168"/>
    <w:rsid w:val="002073A0"/>
    <w:rsid w:val="002073E9"/>
    <w:rsid w:val="00207B58"/>
    <w:rsid w:val="00207D89"/>
    <w:rsid w:val="00207E1F"/>
    <w:rsid w:val="002100B6"/>
    <w:rsid w:val="00210907"/>
    <w:rsid w:val="00210C0C"/>
    <w:rsid w:val="00210DA9"/>
    <w:rsid w:val="00210E3F"/>
    <w:rsid w:val="00210E64"/>
    <w:rsid w:val="00211165"/>
    <w:rsid w:val="00211284"/>
    <w:rsid w:val="002114CE"/>
    <w:rsid w:val="002121F5"/>
    <w:rsid w:val="00212214"/>
    <w:rsid w:val="002124BD"/>
    <w:rsid w:val="00212853"/>
    <w:rsid w:val="0021287D"/>
    <w:rsid w:val="00212933"/>
    <w:rsid w:val="00212939"/>
    <w:rsid w:val="00212BEE"/>
    <w:rsid w:val="00212D1C"/>
    <w:rsid w:val="00213072"/>
    <w:rsid w:val="0021308B"/>
    <w:rsid w:val="0021327E"/>
    <w:rsid w:val="002134EA"/>
    <w:rsid w:val="002135A8"/>
    <w:rsid w:val="00213753"/>
    <w:rsid w:val="00213B00"/>
    <w:rsid w:val="00213BAE"/>
    <w:rsid w:val="00213C1F"/>
    <w:rsid w:val="00213DD3"/>
    <w:rsid w:val="002140E9"/>
    <w:rsid w:val="0021414B"/>
    <w:rsid w:val="00214177"/>
    <w:rsid w:val="002141F0"/>
    <w:rsid w:val="0021449F"/>
    <w:rsid w:val="00214597"/>
    <w:rsid w:val="0021469E"/>
    <w:rsid w:val="00214C30"/>
    <w:rsid w:val="00215004"/>
    <w:rsid w:val="00215113"/>
    <w:rsid w:val="00215297"/>
    <w:rsid w:val="00215A71"/>
    <w:rsid w:val="0021603F"/>
    <w:rsid w:val="002160DB"/>
    <w:rsid w:val="00216313"/>
    <w:rsid w:val="002164A3"/>
    <w:rsid w:val="002164EE"/>
    <w:rsid w:val="002168E0"/>
    <w:rsid w:val="00216C73"/>
    <w:rsid w:val="00216D7A"/>
    <w:rsid w:val="002175E4"/>
    <w:rsid w:val="0021763F"/>
    <w:rsid w:val="00217890"/>
    <w:rsid w:val="0021790A"/>
    <w:rsid w:val="00217935"/>
    <w:rsid w:val="00217ABA"/>
    <w:rsid w:val="00217B40"/>
    <w:rsid w:val="00217F39"/>
    <w:rsid w:val="00220259"/>
    <w:rsid w:val="002204B2"/>
    <w:rsid w:val="00220572"/>
    <w:rsid w:val="00220959"/>
    <w:rsid w:val="00220A53"/>
    <w:rsid w:val="00220CFA"/>
    <w:rsid w:val="00220D3B"/>
    <w:rsid w:val="00220F09"/>
    <w:rsid w:val="00220F81"/>
    <w:rsid w:val="00220FDE"/>
    <w:rsid w:val="00221071"/>
    <w:rsid w:val="0022129D"/>
    <w:rsid w:val="0022159F"/>
    <w:rsid w:val="002219E6"/>
    <w:rsid w:val="00221CB4"/>
    <w:rsid w:val="00221EB8"/>
    <w:rsid w:val="00221F0A"/>
    <w:rsid w:val="002221ED"/>
    <w:rsid w:val="00222300"/>
    <w:rsid w:val="00222360"/>
    <w:rsid w:val="002223CD"/>
    <w:rsid w:val="00222558"/>
    <w:rsid w:val="00222634"/>
    <w:rsid w:val="002228EB"/>
    <w:rsid w:val="00222BA7"/>
    <w:rsid w:val="00222D33"/>
    <w:rsid w:val="00223096"/>
    <w:rsid w:val="00223650"/>
    <w:rsid w:val="002236C4"/>
    <w:rsid w:val="00223738"/>
    <w:rsid w:val="00223916"/>
    <w:rsid w:val="00223AEC"/>
    <w:rsid w:val="00223C8A"/>
    <w:rsid w:val="00223CD5"/>
    <w:rsid w:val="0022438A"/>
    <w:rsid w:val="00224726"/>
    <w:rsid w:val="002249B4"/>
    <w:rsid w:val="00224BB2"/>
    <w:rsid w:val="00224BC3"/>
    <w:rsid w:val="00224D67"/>
    <w:rsid w:val="00224EF4"/>
    <w:rsid w:val="00224F3C"/>
    <w:rsid w:val="00225358"/>
    <w:rsid w:val="002254D7"/>
    <w:rsid w:val="0022555C"/>
    <w:rsid w:val="002256E2"/>
    <w:rsid w:val="002257E4"/>
    <w:rsid w:val="002259A2"/>
    <w:rsid w:val="00225A38"/>
    <w:rsid w:val="00225A7B"/>
    <w:rsid w:val="00225AB5"/>
    <w:rsid w:val="00225D4D"/>
    <w:rsid w:val="00226402"/>
    <w:rsid w:val="002265D8"/>
    <w:rsid w:val="002268BE"/>
    <w:rsid w:val="00226B73"/>
    <w:rsid w:val="00226C7A"/>
    <w:rsid w:val="00227207"/>
    <w:rsid w:val="00227216"/>
    <w:rsid w:val="002272A8"/>
    <w:rsid w:val="0022736F"/>
    <w:rsid w:val="002278CF"/>
    <w:rsid w:val="00227969"/>
    <w:rsid w:val="00227B28"/>
    <w:rsid w:val="00227C6C"/>
    <w:rsid w:val="00227D60"/>
    <w:rsid w:val="00227E99"/>
    <w:rsid w:val="00230246"/>
    <w:rsid w:val="002308F1"/>
    <w:rsid w:val="00230C1C"/>
    <w:rsid w:val="00230DF7"/>
    <w:rsid w:val="00230F96"/>
    <w:rsid w:val="00230FE6"/>
    <w:rsid w:val="00231388"/>
    <w:rsid w:val="00231422"/>
    <w:rsid w:val="00231565"/>
    <w:rsid w:val="0023184F"/>
    <w:rsid w:val="002319EB"/>
    <w:rsid w:val="00231A1B"/>
    <w:rsid w:val="00231C4B"/>
    <w:rsid w:val="0023200A"/>
    <w:rsid w:val="00232036"/>
    <w:rsid w:val="002321C3"/>
    <w:rsid w:val="00232448"/>
    <w:rsid w:val="002327EF"/>
    <w:rsid w:val="00232960"/>
    <w:rsid w:val="00232A65"/>
    <w:rsid w:val="00232BC4"/>
    <w:rsid w:val="00232FAD"/>
    <w:rsid w:val="002335BC"/>
    <w:rsid w:val="00233893"/>
    <w:rsid w:val="002338AE"/>
    <w:rsid w:val="00233A85"/>
    <w:rsid w:val="00233F08"/>
    <w:rsid w:val="00233F28"/>
    <w:rsid w:val="0023412E"/>
    <w:rsid w:val="0023438E"/>
    <w:rsid w:val="002344DD"/>
    <w:rsid w:val="002345C8"/>
    <w:rsid w:val="002348B8"/>
    <w:rsid w:val="00234B12"/>
    <w:rsid w:val="00234D2A"/>
    <w:rsid w:val="00234D4B"/>
    <w:rsid w:val="00234ED9"/>
    <w:rsid w:val="0023524D"/>
    <w:rsid w:val="002354B9"/>
    <w:rsid w:val="00235549"/>
    <w:rsid w:val="00235586"/>
    <w:rsid w:val="0023559E"/>
    <w:rsid w:val="00235A00"/>
    <w:rsid w:val="00236096"/>
    <w:rsid w:val="002361EF"/>
    <w:rsid w:val="00236411"/>
    <w:rsid w:val="00236BB1"/>
    <w:rsid w:val="00236C8C"/>
    <w:rsid w:val="00236EA1"/>
    <w:rsid w:val="00236EFF"/>
    <w:rsid w:val="00236F74"/>
    <w:rsid w:val="00237317"/>
    <w:rsid w:val="00237BCA"/>
    <w:rsid w:val="00237DA6"/>
    <w:rsid w:val="00237EF0"/>
    <w:rsid w:val="002400CE"/>
    <w:rsid w:val="0024032F"/>
    <w:rsid w:val="002403EE"/>
    <w:rsid w:val="00240B99"/>
    <w:rsid w:val="00240E08"/>
    <w:rsid w:val="00240E83"/>
    <w:rsid w:val="00241031"/>
    <w:rsid w:val="002413C6"/>
    <w:rsid w:val="00241BFC"/>
    <w:rsid w:val="00242375"/>
    <w:rsid w:val="002423E1"/>
    <w:rsid w:val="002424EE"/>
    <w:rsid w:val="00242629"/>
    <w:rsid w:val="0024272C"/>
    <w:rsid w:val="00242904"/>
    <w:rsid w:val="00242AF0"/>
    <w:rsid w:val="00242EF7"/>
    <w:rsid w:val="00243047"/>
    <w:rsid w:val="0024351C"/>
    <w:rsid w:val="00243648"/>
    <w:rsid w:val="00243706"/>
    <w:rsid w:val="002437E8"/>
    <w:rsid w:val="00243BAE"/>
    <w:rsid w:val="00243F53"/>
    <w:rsid w:val="00243F73"/>
    <w:rsid w:val="00244133"/>
    <w:rsid w:val="0024438F"/>
    <w:rsid w:val="00244853"/>
    <w:rsid w:val="00245706"/>
    <w:rsid w:val="0024575B"/>
    <w:rsid w:val="00245EA5"/>
    <w:rsid w:val="00246163"/>
    <w:rsid w:val="00246188"/>
    <w:rsid w:val="002461DA"/>
    <w:rsid w:val="00246278"/>
    <w:rsid w:val="00246566"/>
    <w:rsid w:val="00246902"/>
    <w:rsid w:val="002469E0"/>
    <w:rsid w:val="0024740F"/>
    <w:rsid w:val="00247A89"/>
    <w:rsid w:val="0025028A"/>
    <w:rsid w:val="00250290"/>
    <w:rsid w:val="00250384"/>
    <w:rsid w:val="00250423"/>
    <w:rsid w:val="00250840"/>
    <w:rsid w:val="002509A2"/>
    <w:rsid w:val="00250B66"/>
    <w:rsid w:val="00250DF9"/>
    <w:rsid w:val="00250F81"/>
    <w:rsid w:val="0025105F"/>
    <w:rsid w:val="00251266"/>
    <w:rsid w:val="0025164D"/>
    <w:rsid w:val="00251BB8"/>
    <w:rsid w:val="00251BEC"/>
    <w:rsid w:val="00251D4D"/>
    <w:rsid w:val="00251ED8"/>
    <w:rsid w:val="00252647"/>
    <w:rsid w:val="002527E8"/>
    <w:rsid w:val="0025287A"/>
    <w:rsid w:val="00252A5D"/>
    <w:rsid w:val="00252C7A"/>
    <w:rsid w:val="00252D9F"/>
    <w:rsid w:val="00252E04"/>
    <w:rsid w:val="00252F83"/>
    <w:rsid w:val="0025326E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0FE"/>
    <w:rsid w:val="00255332"/>
    <w:rsid w:val="00255A63"/>
    <w:rsid w:val="00255C1A"/>
    <w:rsid w:val="00255C3F"/>
    <w:rsid w:val="00256175"/>
    <w:rsid w:val="002563D5"/>
    <w:rsid w:val="002567ED"/>
    <w:rsid w:val="002568AE"/>
    <w:rsid w:val="00256C2E"/>
    <w:rsid w:val="00256C36"/>
    <w:rsid w:val="00256C84"/>
    <w:rsid w:val="00256E23"/>
    <w:rsid w:val="00257111"/>
    <w:rsid w:val="002571B5"/>
    <w:rsid w:val="002573B5"/>
    <w:rsid w:val="0025746A"/>
    <w:rsid w:val="00257662"/>
    <w:rsid w:val="00257704"/>
    <w:rsid w:val="0025782B"/>
    <w:rsid w:val="002578B5"/>
    <w:rsid w:val="00257A8A"/>
    <w:rsid w:val="00257CDC"/>
    <w:rsid w:val="00257EF5"/>
    <w:rsid w:val="00257F3C"/>
    <w:rsid w:val="002603B1"/>
    <w:rsid w:val="002603D1"/>
    <w:rsid w:val="00260641"/>
    <w:rsid w:val="0026092F"/>
    <w:rsid w:val="00260A64"/>
    <w:rsid w:val="00260AA1"/>
    <w:rsid w:val="00260DA2"/>
    <w:rsid w:val="00260F18"/>
    <w:rsid w:val="00260F81"/>
    <w:rsid w:val="00261B58"/>
    <w:rsid w:val="00261EEE"/>
    <w:rsid w:val="00262145"/>
    <w:rsid w:val="002625D1"/>
    <w:rsid w:val="00262C88"/>
    <w:rsid w:val="00263417"/>
    <w:rsid w:val="0026359D"/>
    <w:rsid w:val="00263723"/>
    <w:rsid w:val="0026399C"/>
    <w:rsid w:val="00263A33"/>
    <w:rsid w:val="00263D61"/>
    <w:rsid w:val="00263D6A"/>
    <w:rsid w:val="00264106"/>
    <w:rsid w:val="00264142"/>
    <w:rsid w:val="00264214"/>
    <w:rsid w:val="00264686"/>
    <w:rsid w:val="002646B5"/>
    <w:rsid w:val="002646D4"/>
    <w:rsid w:val="00264C43"/>
    <w:rsid w:val="0026541B"/>
    <w:rsid w:val="00265AAB"/>
    <w:rsid w:val="00265F36"/>
    <w:rsid w:val="00265F65"/>
    <w:rsid w:val="00266171"/>
    <w:rsid w:val="002662D6"/>
    <w:rsid w:val="002665E0"/>
    <w:rsid w:val="00266610"/>
    <w:rsid w:val="0026662F"/>
    <w:rsid w:val="00266D5B"/>
    <w:rsid w:val="00266E02"/>
    <w:rsid w:val="00266EB9"/>
    <w:rsid w:val="0026715B"/>
    <w:rsid w:val="002675AC"/>
    <w:rsid w:val="00267673"/>
    <w:rsid w:val="0026774E"/>
    <w:rsid w:val="00267877"/>
    <w:rsid w:val="00267922"/>
    <w:rsid w:val="00267A3B"/>
    <w:rsid w:val="00267D78"/>
    <w:rsid w:val="002700C7"/>
    <w:rsid w:val="002700CC"/>
    <w:rsid w:val="0027013B"/>
    <w:rsid w:val="00270217"/>
    <w:rsid w:val="00270376"/>
    <w:rsid w:val="002704DF"/>
    <w:rsid w:val="00270768"/>
    <w:rsid w:val="00270D05"/>
    <w:rsid w:val="00270D5B"/>
    <w:rsid w:val="00270F60"/>
    <w:rsid w:val="00270FFD"/>
    <w:rsid w:val="00271216"/>
    <w:rsid w:val="0027146B"/>
    <w:rsid w:val="0027182B"/>
    <w:rsid w:val="00271A46"/>
    <w:rsid w:val="00271A4A"/>
    <w:rsid w:val="00271C3F"/>
    <w:rsid w:val="00271FD4"/>
    <w:rsid w:val="002723E7"/>
    <w:rsid w:val="00272D23"/>
    <w:rsid w:val="00272FC2"/>
    <w:rsid w:val="0027309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F81"/>
    <w:rsid w:val="00274B49"/>
    <w:rsid w:val="00274CE9"/>
    <w:rsid w:val="00274E32"/>
    <w:rsid w:val="00275033"/>
    <w:rsid w:val="0027508F"/>
    <w:rsid w:val="002759A8"/>
    <w:rsid w:val="00275AF1"/>
    <w:rsid w:val="00275AF7"/>
    <w:rsid w:val="00275D10"/>
    <w:rsid w:val="00276115"/>
    <w:rsid w:val="00276157"/>
    <w:rsid w:val="00276171"/>
    <w:rsid w:val="00276175"/>
    <w:rsid w:val="00276352"/>
    <w:rsid w:val="00276423"/>
    <w:rsid w:val="0027682A"/>
    <w:rsid w:val="00276D73"/>
    <w:rsid w:val="00276F0F"/>
    <w:rsid w:val="0027703D"/>
    <w:rsid w:val="0027745D"/>
    <w:rsid w:val="0027751C"/>
    <w:rsid w:val="002775DC"/>
    <w:rsid w:val="00277764"/>
    <w:rsid w:val="0027789C"/>
    <w:rsid w:val="002778D8"/>
    <w:rsid w:val="00277AFB"/>
    <w:rsid w:val="00277C4D"/>
    <w:rsid w:val="00277CD5"/>
    <w:rsid w:val="00277D36"/>
    <w:rsid w:val="00280171"/>
    <w:rsid w:val="0028029D"/>
    <w:rsid w:val="002803F6"/>
    <w:rsid w:val="0028058A"/>
    <w:rsid w:val="0028096A"/>
    <w:rsid w:val="00280AEB"/>
    <w:rsid w:val="00280B2C"/>
    <w:rsid w:val="00280F50"/>
    <w:rsid w:val="00280FFC"/>
    <w:rsid w:val="0028103D"/>
    <w:rsid w:val="00281061"/>
    <w:rsid w:val="002812A9"/>
    <w:rsid w:val="00281E2F"/>
    <w:rsid w:val="00282600"/>
    <w:rsid w:val="00282A6D"/>
    <w:rsid w:val="00283165"/>
    <w:rsid w:val="0028327B"/>
    <w:rsid w:val="002832A6"/>
    <w:rsid w:val="0028361C"/>
    <w:rsid w:val="00283921"/>
    <w:rsid w:val="002839D1"/>
    <w:rsid w:val="00283EBF"/>
    <w:rsid w:val="00283EFF"/>
    <w:rsid w:val="002842AB"/>
    <w:rsid w:val="00284398"/>
    <w:rsid w:val="0028456D"/>
    <w:rsid w:val="002847C8"/>
    <w:rsid w:val="00284C73"/>
    <w:rsid w:val="00284E05"/>
    <w:rsid w:val="00284FE0"/>
    <w:rsid w:val="00285E9F"/>
    <w:rsid w:val="00286420"/>
    <w:rsid w:val="00286617"/>
    <w:rsid w:val="00286671"/>
    <w:rsid w:val="00286B4C"/>
    <w:rsid w:val="00286FF3"/>
    <w:rsid w:val="002872A8"/>
    <w:rsid w:val="00287985"/>
    <w:rsid w:val="0028799B"/>
    <w:rsid w:val="00287AF8"/>
    <w:rsid w:val="00287BD1"/>
    <w:rsid w:val="00287BD2"/>
    <w:rsid w:val="00287FFD"/>
    <w:rsid w:val="00290064"/>
    <w:rsid w:val="002900A6"/>
    <w:rsid w:val="002904B2"/>
    <w:rsid w:val="002904B9"/>
    <w:rsid w:val="002909F0"/>
    <w:rsid w:val="00290EC1"/>
    <w:rsid w:val="00290EF0"/>
    <w:rsid w:val="00291316"/>
    <w:rsid w:val="002914CF"/>
    <w:rsid w:val="002915B0"/>
    <w:rsid w:val="002917D4"/>
    <w:rsid w:val="002917DD"/>
    <w:rsid w:val="00291890"/>
    <w:rsid w:val="0029193F"/>
    <w:rsid w:val="002919CA"/>
    <w:rsid w:val="00291A3C"/>
    <w:rsid w:val="00291FB2"/>
    <w:rsid w:val="00291FC2"/>
    <w:rsid w:val="00291FD8"/>
    <w:rsid w:val="0029223D"/>
    <w:rsid w:val="0029229C"/>
    <w:rsid w:val="002925F7"/>
    <w:rsid w:val="00292AF5"/>
    <w:rsid w:val="00292C51"/>
    <w:rsid w:val="00293041"/>
    <w:rsid w:val="002932B6"/>
    <w:rsid w:val="0029350B"/>
    <w:rsid w:val="00293648"/>
    <w:rsid w:val="00293726"/>
    <w:rsid w:val="0029378C"/>
    <w:rsid w:val="002938E5"/>
    <w:rsid w:val="00293BE2"/>
    <w:rsid w:val="00293D47"/>
    <w:rsid w:val="00293E24"/>
    <w:rsid w:val="00294181"/>
    <w:rsid w:val="002941EC"/>
    <w:rsid w:val="0029489D"/>
    <w:rsid w:val="00294959"/>
    <w:rsid w:val="00294C8E"/>
    <w:rsid w:val="00295278"/>
    <w:rsid w:val="00295323"/>
    <w:rsid w:val="00295391"/>
    <w:rsid w:val="002954BD"/>
    <w:rsid w:val="002956CF"/>
    <w:rsid w:val="002956E0"/>
    <w:rsid w:val="00295DB3"/>
    <w:rsid w:val="00295DE2"/>
    <w:rsid w:val="00295F3F"/>
    <w:rsid w:val="0029600D"/>
    <w:rsid w:val="00296094"/>
    <w:rsid w:val="00296184"/>
    <w:rsid w:val="00296270"/>
    <w:rsid w:val="002963E5"/>
    <w:rsid w:val="00296409"/>
    <w:rsid w:val="0029672F"/>
    <w:rsid w:val="00296759"/>
    <w:rsid w:val="002968DE"/>
    <w:rsid w:val="002969D6"/>
    <w:rsid w:val="00296A92"/>
    <w:rsid w:val="002970A2"/>
    <w:rsid w:val="00297416"/>
    <w:rsid w:val="002975B1"/>
    <w:rsid w:val="00297748"/>
    <w:rsid w:val="002A02C6"/>
    <w:rsid w:val="002A03F0"/>
    <w:rsid w:val="002A088D"/>
    <w:rsid w:val="002A09C2"/>
    <w:rsid w:val="002A0A7F"/>
    <w:rsid w:val="002A0ECF"/>
    <w:rsid w:val="002A1176"/>
    <w:rsid w:val="002A11D5"/>
    <w:rsid w:val="002A1809"/>
    <w:rsid w:val="002A1922"/>
    <w:rsid w:val="002A1C2A"/>
    <w:rsid w:val="002A1C9B"/>
    <w:rsid w:val="002A1D3B"/>
    <w:rsid w:val="002A1E42"/>
    <w:rsid w:val="002A1FB2"/>
    <w:rsid w:val="002A2271"/>
    <w:rsid w:val="002A2702"/>
    <w:rsid w:val="002A28E1"/>
    <w:rsid w:val="002A2AD9"/>
    <w:rsid w:val="002A2D02"/>
    <w:rsid w:val="002A2D24"/>
    <w:rsid w:val="002A2DBB"/>
    <w:rsid w:val="002A36F5"/>
    <w:rsid w:val="002A388D"/>
    <w:rsid w:val="002A3901"/>
    <w:rsid w:val="002A3A08"/>
    <w:rsid w:val="002A4118"/>
    <w:rsid w:val="002A4342"/>
    <w:rsid w:val="002A443C"/>
    <w:rsid w:val="002A447F"/>
    <w:rsid w:val="002A4717"/>
    <w:rsid w:val="002A495F"/>
    <w:rsid w:val="002A4B3E"/>
    <w:rsid w:val="002A4C02"/>
    <w:rsid w:val="002A5A82"/>
    <w:rsid w:val="002A5C80"/>
    <w:rsid w:val="002A5CFB"/>
    <w:rsid w:val="002A6275"/>
    <w:rsid w:val="002A63A5"/>
    <w:rsid w:val="002A689B"/>
    <w:rsid w:val="002A6930"/>
    <w:rsid w:val="002A6E67"/>
    <w:rsid w:val="002A78B2"/>
    <w:rsid w:val="002A7B30"/>
    <w:rsid w:val="002A7BA5"/>
    <w:rsid w:val="002A7D0F"/>
    <w:rsid w:val="002A7E5D"/>
    <w:rsid w:val="002B0A20"/>
    <w:rsid w:val="002B0AA7"/>
    <w:rsid w:val="002B0D3D"/>
    <w:rsid w:val="002B0FE1"/>
    <w:rsid w:val="002B1045"/>
    <w:rsid w:val="002B1749"/>
    <w:rsid w:val="002B17BE"/>
    <w:rsid w:val="002B1B18"/>
    <w:rsid w:val="002B1C68"/>
    <w:rsid w:val="002B1CFF"/>
    <w:rsid w:val="002B2176"/>
    <w:rsid w:val="002B22A1"/>
    <w:rsid w:val="002B245C"/>
    <w:rsid w:val="002B256A"/>
    <w:rsid w:val="002B2D9E"/>
    <w:rsid w:val="002B2E0A"/>
    <w:rsid w:val="002B2F63"/>
    <w:rsid w:val="002B31E8"/>
    <w:rsid w:val="002B35E0"/>
    <w:rsid w:val="002B386F"/>
    <w:rsid w:val="002B3C65"/>
    <w:rsid w:val="002B3CF6"/>
    <w:rsid w:val="002B3EC7"/>
    <w:rsid w:val="002B3FCF"/>
    <w:rsid w:val="002B41AE"/>
    <w:rsid w:val="002B4284"/>
    <w:rsid w:val="002B4469"/>
    <w:rsid w:val="002B4516"/>
    <w:rsid w:val="002B49E2"/>
    <w:rsid w:val="002B52D4"/>
    <w:rsid w:val="002B5715"/>
    <w:rsid w:val="002B57A1"/>
    <w:rsid w:val="002B59DD"/>
    <w:rsid w:val="002B5A1E"/>
    <w:rsid w:val="002B5A31"/>
    <w:rsid w:val="002B5B13"/>
    <w:rsid w:val="002B5B7D"/>
    <w:rsid w:val="002B5F86"/>
    <w:rsid w:val="002B60AF"/>
    <w:rsid w:val="002B61F7"/>
    <w:rsid w:val="002B64A4"/>
    <w:rsid w:val="002B6C10"/>
    <w:rsid w:val="002B6FF3"/>
    <w:rsid w:val="002B7001"/>
    <w:rsid w:val="002B727A"/>
    <w:rsid w:val="002B7299"/>
    <w:rsid w:val="002B73AD"/>
    <w:rsid w:val="002B743E"/>
    <w:rsid w:val="002B750B"/>
    <w:rsid w:val="002B7574"/>
    <w:rsid w:val="002B75DA"/>
    <w:rsid w:val="002B774C"/>
    <w:rsid w:val="002B7CA3"/>
    <w:rsid w:val="002B7D72"/>
    <w:rsid w:val="002B7DF5"/>
    <w:rsid w:val="002C03D9"/>
    <w:rsid w:val="002C0587"/>
    <w:rsid w:val="002C08A2"/>
    <w:rsid w:val="002C0C35"/>
    <w:rsid w:val="002C0C8F"/>
    <w:rsid w:val="002C0EED"/>
    <w:rsid w:val="002C1052"/>
    <w:rsid w:val="002C106D"/>
    <w:rsid w:val="002C1212"/>
    <w:rsid w:val="002C155B"/>
    <w:rsid w:val="002C1976"/>
    <w:rsid w:val="002C1C0E"/>
    <w:rsid w:val="002C2083"/>
    <w:rsid w:val="002C24B2"/>
    <w:rsid w:val="002C25F7"/>
    <w:rsid w:val="002C26CC"/>
    <w:rsid w:val="002C30BC"/>
    <w:rsid w:val="002C30E5"/>
    <w:rsid w:val="002C331F"/>
    <w:rsid w:val="002C344F"/>
    <w:rsid w:val="002C3595"/>
    <w:rsid w:val="002C36E2"/>
    <w:rsid w:val="002C395E"/>
    <w:rsid w:val="002C39B0"/>
    <w:rsid w:val="002C3E54"/>
    <w:rsid w:val="002C3E63"/>
    <w:rsid w:val="002C3F17"/>
    <w:rsid w:val="002C404F"/>
    <w:rsid w:val="002C42F7"/>
    <w:rsid w:val="002C4AF6"/>
    <w:rsid w:val="002C4C51"/>
    <w:rsid w:val="002C4C52"/>
    <w:rsid w:val="002C4C73"/>
    <w:rsid w:val="002C4DDB"/>
    <w:rsid w:val="002C4E6A"/>
    <w:rsid w:val="002C5085"/>
    <w:rsid w:val="002C519B"/>
    <w:rsid w:val="002C5432"/>
    <w:rsid w:val="002C5833"/>
    <w:rsid w:val="002C5873"/>
    <w:rsid w:val="002C5B4F"/>
    <w:rsid w:val="002C5BEA"/>
    <w:rsid w:val="002C5FC4"/>
    <w:rsid w:val="002C6071"/>
    <w:rsid w:val="002C6207"/>
    <w:rsid w:val="002C6804"/>
    <w:rsid w:val="002C6B7F"/>
    <w:rsid w:val="002C7099"/>
    <w:rsid w:val="002C763D"/>
    <w:rsid w:val="002C7739"/>
    <w:rsid w:val="002C7791"/>
    <w:rsid w:val="002C7E5C"/>
    <w:rsid w:val="002D009E"/>
    <w:rsid w:val="002D02F4"/>
    <w:rsid w:val="002D033B"/>
    <w:rsid w:val="002D03EF"/>
    <w:rsid w:val="002D05D8"/>
    <w:rsid w:val="002D07E9"/>
    <w:rsid w:val="002D0958"/>
    <w:rsid w:val="002D0B8C"/>
    <w:rsid w:val="002D0E06"/>
    <w:rsid w:val="002D0E11"/>
    <w:rsid w:val="002D0E8D"/>
    <w:rsid w:val="002D0F68"/>
    <w:rsid w:val="002D11E0"/>
    <w:rsid w:val="002D12F3"/>
    <w:rsid w:val="002D12F7"/>
    <w:rsid w:val="002D15EA"/>
    <w:rsid w:val="002D1621"/>
    <w:rsid w:val="002D1670"/>
    <w:rsid w:val="002D16AB"/>
    <w:rsid w:val="002D16E4"/>
    <w:rsid w:val="002D17E7"/>
    <w:rsid w:val="002D19A5"/>
    <w:rsid w:val="002D1A3E"/>
    <w:rsid w:val="002D1E31"/>
    <w:rsid w:val="002D203E"/>
    <w:rsid w:val="002D2532"/>
    <w:rsid w:val="002D2615"/>
    <w:rsid w:val="002D27B4"/>
    <w:rsid w:val="002D292F"/>
    <w:rsid w:val="002D2C8D"/>
    <w:rsid w:val="002D2CF3"/>
    <w:rsid w:val="002D2E82"/>
    <w:rsid w:val="002D2EA1"/>
    <w:rsid w:val="002D304C"/>
    <w:rsid w:val="002D3165"/>
    <w:rsid w:val="002D31CE"/>
    <w:rsid w:val="002D369B"/>
    <w:rsid w:val="002D37AE"/>
    <w:rsid w:val="002D3963"/>
    <w:rsid w:val="002D3C55"/>
    <w:rsid w:val="002D3C8A"/>
    <w:rsid w:val="002D3F98"/>
    <w:rsid w:val="002D3FF3"/>
    <w:rsid w:val="002D45A1"/>
    <w:rsid w:val="002D472A"/>
    <w:rsid w:val="002D4A98"/>
    <w:rsid w:val="002D4F66"/>
    <w:rsid w:val="002D5045"/>
    <w:rsid w:val="002D50F1"/>
    <w:rsid w:val="002D5250"/>
    <w:rsid w:val="002D52E4"/>
    <w:rsid w:val="002D53F4"/>
    <w:rsid w:val="002D55E7"/>
    <w:rsid w:val="002D5678"/>
    <w:rsid w:val="002D56BF"/>
    <w:rsid w:val="002D5BE0"/>
    <w:rsid w:val="002D5C95"/>
    <w:rsid w:val="002D5F8C"/>
    <w:rsid w:val="002D5FD4"/>
    <w:rsid w:val="002D60EF"/>
    <w:rsid w:val="002D661B"/>
    <w:rsid w:val="002D67F4"/>
    <w:rsid w:val="002D68ED"/>
    <w:rsid w:val="002D6C77"/>
    <w:rsid w:val="002D6D42"/>
    <w:rsid w:val="002D6DE9"/>
    <w:rsid w:val="002D6F2B"/>
    <w:rsid w:val="002D6F8B"/>
    <w:rsid w:val="002D7384"/>
    <w:rsid w:val="002D7766"/>
    <w:rsid w:val="002D7B7E"/>
    <w:rsid w:val="002D7DFD"/>
    <w:rsid w:val="002D7E55"/>
    <w:rsid w:val="002D7FA1"/>
    <w:rsid w:val="002E00A6"/>
    <w:rsid w:val="002E072C"/>
    <w:rsid w:val="002E07B3"/>
    <w:rsid w:val="002E0909"/>
    <w:rsid w:val="002E0E7F"/>
    <w:rsid w:val="002E0F21"/>
    <w:rsid w:val="002E10A1"/>
    <w:rsid w:val="002E1491"/>
    <w:rsid w:val="002E15C5"/>
    <w:rsid w:val="002E1AB0"/>
    <w:rsid w:val="002E1C6F"/>
    <w:rsid w:val="002E1D83"/>
    <w:rsid w:val="002E2389"/>
    <w:rsid w:val="002E2583"/>
    <w:rsid w:val="002E25A2"/>
    <w:rsid w:val="002E260C"/>
    <w:rsid w:val="002E2783"/>
    <w:rsid w:val="002E294C"/>
    <w:rsid w:val="002E2AD3"/>
    <w:rsid w:val="002E2F06"/>
    <w:rsid w:val="002E32DA"/>
    <w:rsid w:val="002E39C3"/>
    <w:rsid w:val="002E3B80"/>
    <w:rsid w:val="002E3BC1"/>
    <w:rsid w:val="002E3FC1"/>
    <w:rsid w:val="002E41C6"/>
    <w:rsid w:val="002E4381"/>
    <w:rsid w:val="002E43B6"/>
    <w:rsid w:val="002E468F"/>
    <w:rsid w:val="002E4C88"/>
    <w:rsid w:val="002E4D02"/>
    <w:rsid w:val="002E50A6"/>
    <w:rsid w:val="002E52AC"/>
    <w:rsid w:val="002E547B"/>
    <w:rsid w:val="002E548D"/>
    <w:rsid w:val="002E57BD"/>
    <w:rsid w:val="002E5ADD"/>
    <w:rsid w:val="002E5BAF"/>
    <w:rsid w:val="002E5D6C"/>
    <w:rsid w:val="002E61E3"/>
    <w:rsid w:val="002E6263"/>
    <w:rsid w:val="002E654A"/>
    <w:rsid w:val="002E6591"/>
    <w:rsid w:val="002E6C3B"/>
    <w:rsid w:val="002E6F62"/>
    <w:rsid w:val="002E7177"/>
    <w:rsid w:val="002E718F"/>
    <w:rsid w:val="002E71CA"/>
    <w:rsid w:val="002E729E"/>
    <w:rsid w:val="002E7367"/>
    <w:rsid w:val="002F02FB"/>
    <w:rsid w:val="002F03D8"/>
    <w:rsid w:val="002F08CF"/>
    <w:rsid w:val="002F0F2C"/>
    <w:rsid w:val="002F113C"/>
    <w:rsid w:val="002F116D"/>
    <w:rsid w:val="002F12BF"/>
    <w:rsid w:val="002F1472"/>
    <w:rsid w:val="002F16E7"/>
    <w:rsid w:val="002F182A"/>
    <w:rsid w:val="002F1907"/>
    <w:rsid w:val="002F1919"/>
    <w:rsid w:val="002F1A0B"/>
    <w:rsid w:val="002F1CCE"/>
    <w:rsid w:val="002F1D14"/>
    <w:rsid w:val="002F22BB"/>
    <w:rsid w:val="002F23AC"/>
    <w:rsid w:val="002F240E"/>
    <w:rsid w:val="002F252E"/>
    <w:rsid w:val="002F257B"/>
    <w:rsid w:val="002F25D8"/>
    <w:rsid w:val="002F288B"/>
    <w:rsid w:val="002F2F98"/>
    <w:rsid w:val="002F3363"/>
    <w:rsid w:val="002F33BD"/>
    <w:rsid w:val="002F37F1"/>
    <w:rsid w:val="002F3B1D"/>
    <w:rsid w:val="002F3F31"/>
    <w:rsid w:val="002F3FD8"/>
    <w:rsid w:val="002F40C9"/>
    <w:rsid w:val="002F4124"/>
    <w:rsid w:val="002F438C"/>
    <w:rsid w:val="002F4551"/>
    <w:rsid w:val="002F462F"/>
    <w:rsid w:val="002F4B48"/>
    <w:rsid w:val="002F4BFF"/>
    <w:rsid w:val="002F4DDE"/>
    <w:rsid w:val="002F4FAF"/>
    <w:rsid w:val="002F52E7"/>
    <w:rsid w:val="002F5308"/>
    <w:rsid w:val="002F582D"/>
    <w:rsid w:val="002F5C60"/>
    <w:rsid w:val="002F6148"/>
    <w:rsid w:val="002F618F"/>
    <w:rsid w:val="002F665C"/>
    <w:rsid w:val="002F6670"/>
    <w:rsid w:val="002F66E1"/>
    <w:rsid w:val="002F675E"/>
    <w:rsid w:val="002F68DE"/>
    <w:rsid w:val="002F691C"/>
    <w:rsid w:val="002F6A3A"/>
    <w:rsid w:val="002F6DB9"/>
    <w:rsid w:val="002F6E54"/>
    <w:rsid w:val="002F6F5B"/>
    <w:rsid w:val="002F71E9"/>
    <w:rsid w:val="002F7816"/>
    <w:rsid w:val="002F7BBB"/>
    <w:rsid w:val="002F7DAE"/>
    <w:rsid w:val="0030002D"/>
    <w:rsid w:val="00300038"/>
    <w:rsid w:val="003001A0"/>
    <w:rsid w:val="0030038E"/>
    <w:rsid w:val="00300750"/>
    <w:rsid w:val="0030079A"/>
    <w:rsid w:val="00300946"/>
    <w:rsid w:val="00300B74"/>
    <w:rsid w:val="00300C86"/>
    <w:rsid w:val="00300E85"/>
    <w:rsid w:val="00301123"/>
    <w:rsid w:val="00301204"/>
    <w:rsid w:val="003015B6"/>
    <w:rsid w:val="003016FD"/>
    <w:rsid w:val="00301AD3"/>
    <w:rsid w:val="00301B08"/>
    <w:rsid w:val="00301B09"/>
    <w:rsid w:val="00301C87"/>
    <w:rsid w:val="00302192"/>
    <w:rsid w:val="003021AC"/>
    <w:rsid w:val="003024DA"/>
    <w:rsid w:val="003026E9"/>
    <w:rsid w:val="00302877"/>
    <w:rsid w:val="00302B36"/>
    <w:rsid w:val="00302B5B"/>
    <w:rsid w:val="00302C51"/>
    <w:rsid w:val="00302E85"/>
    <w:rsid w:val="00302EE6"/>
    <w:rsid w:val="00302FCA"/>
    <w:rsid w:val="003034E8"/>
    <w:rsid w:val="003036C7"/>
    <w:rsid w:val="00303708"/>
    <w:rsid w:val="003037B5"/>
    <w:rsid w:val="00303C4B"/>
    <w:rsid w:val="00304028"/>
    <w:rsid w:val="00304753"/>
    <w:rsid w:val="003047E2"/>
    <w:rsid w:val="003048E5"/>
    <w:rsid w:val="0030490B"/>
    <w:rsid w:val="00304D2A"/>
    <w:rsid w:val="00304FE2"/>
    <w:rsid w:val="0030522E"/>
    <w:rsid w:val="0030563F"/>
    <w:rsid w:val="00305B63"/>
    <w:rsid w:val="00305F4E"/>
    <w:rsid w:val="00305FEE"/>
    <w:rsid w:val="00306445"/>
    <w:rsid w:val="00306742"/>
    <w:rsid w:val="003068AC"/>
    <w:rsid w:val="003069DF"/>
    <w:rsid w:val="00306DA0"/>
    <w:rsid w:val="00307131"/>
    <w:rsid w:val="0030713F"/>
    <w:rsid w:val="00307C65"/>
    <w:rsid w:val="00307EDD"/>
    <w:rsid w:val="00307FA5"/>
    <w:rsid w:val="003103F8"/>
    <w:rsid w:val="00310451"/>
    <w:rsid w:val="003107E1"/>
    <w:rsid w:val="00310BAA"/>
    <w:rsid w:val="00310C34"/>
    <w:rsid w:val="00310D6B"/>
    <w:rsid w:val="00310DDA"/>
    <w:rsid w:val="00310DF9"/>
    <w:rsid w:val="00310E44"/>
    <w:rsid w:val="00310FA0"/>
    <w:rsid w:val="0031124F"/>
    <w:rsid w:val="0031126B"/>
    <w:rsid w:val="003113AF"/>
    <w:rsid w:val="00311558"/>
    <w:rsid w:val="003115CC"/>
    <w:rsid w:val="003118A2"/>
    <w:rsid w:val="00311CF0"/>
    <w:rsid w:val="00311F18"/>
    <w:rsid w:val="003127A8"/>
    <w:rsid w:val="00312D54"/>
    <w:rsid w:val="00313335"/>
    <w:rsid w:val="0031348C"/>
    <w:rsid w:val="00313761"/>
    <w:rsid w:val="00313890"/>
    <w:rsid w:val="0031399E"/>
    <w:rsid w:val="00313CF6"/>
    <w:rsid w:val="00314088"/>
    <w:rsid w:val="003142F1"/>
    <w:rsid w:val="00314527"/>
    <w:rsid w:val="003145FD"/>
    <w:rsid w:val="00314B8A"/>
    <w:rsid w:val="00314DEF"/>
    <w:rsid w:val="00314FCB"/>
    <w:rsid w:val="00315184"/>
    <w:rsid w:val="00315264"/>
    <w:rsid w:val="00315377"/>
    <w:rsid w:val="003153C4"/>
    <w:rsid w:val="00315439"/>
    <w:rsid w:val="003154E7"/>
    <w:rsid w:val="00315E21"/>
    <w:rsid w:val="00315F66"/>
    <w:rsid w:val="00315F78"/>
    <w:rsid w:val="003161B1"/>
    <w:rsid w:val="003161D2"/>
    <w:rsid w:val="0031665F"/>
    <w:rsid w:val="0031687D"/>
    <w:rsid w:val="00316DC3"/>
    <w:rsid w:val="0031717E"/>
    <w:rsid w:val="003177CF"/>
    <w:rsid w:val="00317C3A"/>
    <w:rsid w:val="00317D07"/>
    <w:rsid w:val="00317E7E"/>
    <w:rsid w:val="00317F71"/>
    <w:rsid w:val="00317F87"/>
    <w:rsid w:val="003201D0"/>
    <w:rsid w:val="00320340"/>
    <w:rsid w:val="0032044C"/>
    <w:rsid w:val="00320519"/>
    <w:rsid w:val="003206C5"/>
    <w:rsid w:val="00320BD6"/>
    <w:rsid w:val="00320D7B"/>
    <w:rsid w:val="00321141"/>
    <w:rsid w:val="00321463"/>
    <w:rsid w:val="00321556"/>
    <w:rsid w:val="0032164F"/>
    <w:rsid w:val="00321835"/>
    <w:rsid w:val="00321924"/>
    <w:rsid w:val="00321ED2"/>
    <w:rsid w:val="00322277"/>
    <w:rsid w:val="0032246D"/>
    <w:rsid w:val="003224E4"/>
    <w:rsid w:val="00322831"/>
    <w:rsid w:val="003230CE"/>
    <w:rsid w:val="0032351D"/>
    <w:rsid w:val="003239F6"/>
    <w:rsid w:val="00323C37"/>
    <w:rsid w:val="00323D89"/>
    <w:rsid w:val="00323EC7"/>
    <w:rsid w:val="00323F8C"/>
    <w:rsid w:val="00323F9B"/>
    <w:rsid w:val="00324055"/>
    <w:rsid w:val="0032437E"/>
    <w:rsid w:val="00324388"/>
    <w:rsid w:val="003246D8"/>
    <w:rsid w:val="00324A9A"/>
    <w:rsid w:val="00324D4A"/>
    <w:rsid w:val="00324FFF"/>
    <w:rsid w:val="0032508D"/>
    <w:rsid w:val="00325218"/>
    <w:rsid w:val="0032529C"/>
    <w:rsid w:val="00325583"/>
    <w:rsid w:val="003259CB"/>
    <w:rsid w:val="00325C89"/>
    <w:rsid w:val="00325D57"/>
    <w:rsid w:val="00325FA9"/>
    <w:rsid w:val="00326130"/>
    <w:rsid w:val="003267BF"/>
    <w:rsid w:val="00326801"/>
    <w:rsid w:val="003271B1"/>
    <w:rsid w:val="00327557"/>
    <w:rsid w:val="00327851"/>
    <w:rsid w:val="00327892"/>
    <w:rsid w:val="00327A93"/>
    <w:rsid w:val="00327EB5"/>
    <w:rsid w:val="003306DA"/>
    <w:rsid w:val="00330EBE"/>
    <w:rsid w:val="00330F08"/>
    <w:rsid w:val="00331012"/>
    <w:rsid w:val="003310A7"/>
    <w:rsid w:val="00331205"/>
    <w:rsid w:val="003314DA"/>
    <w:rsid w:val="003315E6"/>
    <w:rsid w:val="003315F6"/>
    <w:rsid w:val="003316F1"/>
    <w:rsid w:val="003318B9"/>
    <w:rsid w:val="0033196A"/>
    <w:rsid w:val="003319DC"/>
    <w:rsid w:val="00331F6D"/>
    <w:rsid w:val="003324CB"/>
    <w:rsid w:val="00332962"/>
    <w:rsid w:val="00332C9E"/>
    <w:rsid w:val="00332D2E"/>
    <w:rsid w:val="00332D6A"/>
    <w:rsid w:val="00332FA2"/>
    <w:rsid w:val="00333148"/>
    <w:rsid w:val="00333149"/>
    <w:rsid w:val="0033376E"/>
    <w:rsid w:val="003337A8"/>
    <w:rsid w:val="0033388F"/>
    <w:rsid w:val="00333ACE"/>
    <w:rsid w:val="00333ADA"/>
    <w:rsid w:val="00333B91"/>
    <w:rsid w:val="00333C70"/>
    <w:rsid w:val="00333CEF"/>
    <w:rsid w:val="00333D8B"/>
    <w:rsid w:val="00333E34"/>
    <w:rsid w:val="00333E5C"/>
    <w:rsid w:val="00333FB6"/>
    <w:rsid w:val="00334158"/>
    <w:rsid w:val="00334526"/>
    <w:rsid w:val="00334641"/>
    <w:rsid w:val="003346DF"/>
    <w:rsid w:val="00334AAB"/>
    <w:rsid w:val="00334E10"/>
    <w:rsid w:val="003353C2"/>
    <w:rsid w:val="00335560"/>
    <w:rsid w:val="00336AD5"/>
    <w:rsid w:val="00336B99"/>
    <w:rsid w:val="00336D3B"/>
    <w:rsid w:val="00337226"/>
    <w:rsid w:val="00337572"/>
    <w:rsid w:val="0033781D"/>
    <w:rsid w:val="00337EA2"/>
    <w:rsid w:val="00337FDC"/>
    <w:rsid w:val="0034006F"/>
    <w:rsid w:val="00340159"/>
    <w:rsid w:val="00340488"/>
    <w:rsid w:val="00340AD1"/>
    <w:rsid w:val="00340C4D"/>
    <w:rsid w:val="003411EF"/>
    <w:rsid w:val="003414B0"/>
    <w:rsid w:val="003414C0"/>
    <w:rsid w:val="0034156A"/>
    <w:rsid w:val="00341641"/>
    <w:rsid w:val="003416F6"/>
    <w:rsid w:val="0034171F"/>
    <w:rsid w:val="00341728"/>
    <w:rsid w:val="0034214F"/>
    <w:rsid w:val="00342201"/>
    <w:rsid w:val="0034224C"/>
    <w:rsid w:val="00342477"/>
    <w:rsid w:val="0034250B"/>
    <w:rsid w:val="00342A1A"/>
    <w:rsid w:val="00342D41"/>
    <w:rsid w:val="00343082"/>
    <w:rsid w:val="00343324"/>
    <w:rsid w:val="003433D9"/>
    <w:rsid w:val="0034343D"/>
    <w:rsid w:val="00343EB5"/>
    <w:rsid w:val="003442B4"/>
    <w:rsid w:val="0034490F"/>
    <w:rsid w:val="00344B30"/>
    <w:rsid w:val="00344BBE"/>
    <w:rsid w:val="00344D07"/>
    <w:rsid w:val="0034504C"/>
    <w:rsid w:val="00345374"/>
    <w:rsid w:val="003456B4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5BB"/>
    <w:rsid w:val="003468CF"/>
    <w:rsid w:val="00346AE0"/>
    <w:rsid w:val="00346E39"/>
    <w:rsid w:val="003470F8"/>
    <w:rsid w:val="003475AD"/>
    <w:rsid w:val="00347A5E"/>
    <w:rsid w:val="00347BFB"/>
    <w:rsid w:val="00347C2E"/>
    <w:rsid w:val="00347C8B"/>
    <w:rsid w:val="00347C92"/>
    <w:rsid w:val="00347D00"/>
    <w:rsid w:val="00347F0F"/>
    <w:rsid w:val="00347F8C"/>
    <w:rsid w:val="003501A3"/>
    <w:rsid w:val="0035040A"/>
    <w:rsid w:val="00350981"/>
    <w:rsid w:val="00350B38"/>
    <w:rsid w:val="00350E29"/>
    <w:rsid w:val="00351077"/>
    <w:rsid w:val="00351089"/>
    <w:rsid w:val="0035123D"/>
    <w:rsid w:val="0035133E"/>
    <w:rsid w:val="00351732"/>
    <w:rsid w:val="0035173D"/>
    <w:rsid w:val="00351862"/>
    <w:rsid w:val="00351D59"/>
    <w:rsid w:val="00351F58"/>
    <w:rsid w:val="003527B9"/>
    <w:rsid w:val="0035281F"/>
    <w:rsid w:val="00352B51"/>
    <w:rsid w:val="00352E79"/>
    <w:rsid w:val="00352EA4"/>
    <w:rsid w:val="0035352E"/>
    <w:rsid w:val="003535FD"/>
    <w:rsid w:val="0035399E"/>
    <w:rsid w:val="00353A40"/>
    <w:rsid w:val="00353D4F"/>
    <w:rsid w:val="00353D7D"/>
    <w:rsid w:val="00353EE4"/>
    <w:rsid w:val="00354205"/>
    <w:rsid w:val="00354333"/>
    <w:rsid w:val="003547D7"/>
    <w:rsid w:val="003549F5"/>
    <w:rsid w:val="00354A33"/>
    <w:rsid w:val="00354C67"/>
    <w:rsid w:val="00354EBF"/>
    <w:rsid w:val="00354F54"/>
    <w:rsid w:val="00354FD5"/>
    <w:rsid w:val="003550C4"/>
    <w:rsid w:val="003551E1"/>
    <w:rsid w:val="003553E9"/>
    <w:rsid w:val="0035549B"/>
    <w:rsid w:val="0035585D"/>
    <w:rsid w:val="003559F7"/>
    <w:rsid w:val="00355CA1"/>
    <w:rsid w:val="00356608"/>
    <w:rsid w:val="00356785"/>
    <w:rsid w:val="003573DD"/>
    <w:rsid w:val="003574BF"/>
    <w:rsid w:val="00357623"/>
    <w:rsid w:val="003577D3"/>
    <w:rsid w:val="003577E6"/>
    <w:rsid w:val="00357821"/>
    <w:rsid w:val="00357A9A"/>
    <w:rsid w:val="00357BFD"/>
    <w:rsid w:val="0036000F"/>
    <w:rsid w:val="003600B1"/>
    <w:rsid w:val="00360B44"/>
    <w:rsid w:val="00361049"/>
    <w:rsid w:val="00361709"/>
    <w:rsid w:val="00361AAD"/>
    <w:rsid w:val="00361B11"/>
    <w:rsid w:val="00361BA2"/>
    <w:rsid w:val="00361ED3"/>
    <w:rsid w:val="00361ED4"/>
    <w:rsid w:val="00362497"/>
    <w:rsid w:val="00362538"/>
    <w:rsid w:val="0036264C"/>
    <w:rsid w:val="003627C3"/>
    <w:rsid w:val="00362A1B"/>
    <w:rsid w:val="00362A74"/>
    <w:rsid w:val="00362E50"/>
    <w:rsid w:val="00362F66"/>
    <w:rsid w:val="0036353E"/>
    <w:rsid w:val="003635D0"/>
    <w:rsid w:val="0036397E"/>
    <w:rsid w:val="00363C35"/>
    <w:rsid w:val="00363E62"/>
    <w:rsid w:val="003640C3"/>
    <w:rsid w:val="003642E0"/>
    <w:rsid w:val="0036476B"/>
    <w:rsid w:val="00364E81"/>
    <w:rsid w:val="00365120"/>
    <w:rsid w:val="003651FC"/>
    <w:rsid w:val="00365305"/>
    <w:rsid w:val="003657EC"/>
    <w:rsid w:val="00365A7F"/>
    <w:rsid w:val="00365C86"/>
    <w:rsid w:val="00365D44"/>
    <w:rsid w:val="00365D62"/>
    <w:rsid w:val="00365F41"/>
    <w:rsid w:val="00366066"/>
    <w:rsid w:val="00366790"/>
    <w:rsid w:val="00366D93"/>
    <w:rsid w:val="00366FB7"/>
    <w:rsid w:val="003673C6"/>
    <w:rsid w:val="003679C8"/>
    <w:rsid w:val="00367AE8"/>
    <w:rsid w:val="00367B1B"/>
    <w:rsid w:val="00367C0A"/>
    <w:rsid w:val="00367C0D"/>
    <w:rsid w:val="00367E33"/>
    <w:rsid w:val="00367E9C"/>
    <w:rsid w:val="00370070"/>
    <w:rsid w:val="003702BE"/>
    <w:rsid w:val="003709DF"/>
    <w:rsid w:val="00370A94"/>
    <w:rsid w:val="00370CD5"/>
    <w:rsid w:val="00370E5E"/>
    <w:rsid w:val="00371501"/>
    <w:rsid w:val="00371524"/>
    <w:rsid w:val="00371711"/>
    <w:rsid w:val="0037183A"/>
    <w:rsid w:val="00371BBF"/>
    <w:rsid w:val="00371C96"/>
    <w:rsid w:val="00372447"/>
    <w:rsid w:val="0037248A"/>
    <w:rsid w:val="0037249C"/>
    <w:rsid w:val="00372711"/>
    <w:rsid w:val="0037276D"/>
    <w:rsid w:val="00372A4F"/>
    <w:rsid w:val="00372AAC"/>
    <w:rsid w:val="00372FD6"/>
    <w:rsid w:val="003730D6"/>
    <w:rsid w:val="0037352F"/>
    <w:rsid w:val="003738B7"/>
    <w:rsid w:val="00373C33"/>
    <w:rsid w:val="00373EF5"/>
    <w:rsid w:val="00373F00"/>
    <w:rsid w:val="00374002"/>
    <w:rsid w:val="003743F7"/>
    <w:rsid w:val="00374427"/>
    <w:rsid w:val="003744FD"/>
    <w:rsid w:val="00374C40"/>
    <w:rsid w:val="00374DF3"/>
    <w:rsid w:val="003752F0"/>
    <w:rsid w:val="0037559B"/>
    <w:rsid w:val="00375776"/>
    <w:rsid w:val="003760D4"/>
    <w:rsid w:val="00376204"/>
    <w:rsid w:val="0037620C"/>
    <w:rsid w:val="003763C2"/>
    <w:rsid w:val="003765F3"/>
    <w:rsid w:val="003766D8"/>
    <w:rsid w:val="00376738"/>
    <w:rsid w:val="00376EC0"/>
    <w:rsid w:val="003779E0"/>
    <w:rsid w:val="00377C36"/>
    <w:rsid w:val="00377CE9"/>
    <w:rsid w:val="00377D12"/>
    <w:rsid w:val="00377DDD"/>
    <w:rsid w:val="003803DB"/>
    <w:rsid w:val="0038051B"/>
    <w:rsid w:val="003805F5"/>
    <w:rsid w:val="0038062D"/>
    <w:rsid w:val="0038064F"/>
    <w:rsid w:val="003806B7"/>
    <w:rsid w:val="003808C2"/>
    <w:rsid w:val="0038097C"/>
    <w:rsid w:val="00381A69"/>
    <w:rsid w:val="0038230A"/>
    <w:rsid w:val="0038289C"/>
    <w:rsid w:val="00382906"/>
    <w:rsid w:val="003829EF"/>
    <w:rsid w:val="00382A6A"/>
    <w:rsid w:val="00382FFF"/>
    <w:rsid w:val="00383090"/>
    <w:rsid w:val="003830F0"/>
    <w:rsid w:val="003834CC"/>
    <w:rsid w:val="00383563"/>
    <w:rsid w:val="00383858"/>
    <w:rsid w:val="00383A98"/>
    <w:rsid w:val="00383E09"/>
    <w:rsid w:val="003840E1"/>
    <w:rsid w:val="00384667"/>
    <w:rsid w:val="003847EE"/>
    <w:rsid w:val="00384D22"/>
    <w:rsid w:val="00384FCA"/>
    <w:rsid w:val="0038589F"/>
    <w:rsid w:val="003858C5"/>
    <w:rsid w:val="00385953"/>
    <w:rsid w:val="0038595F"/>
    <w:rsid w:val="00385CBB"/>
    <w:rsid w:val="00385CFC"/>
    <w:rsid w:val="00385E65"/>
    <w:rsid w:val="003864E9"/>
    <w:rsid w:val="003865CD"/>
    <w:rsid w:val="0038683C"/>
    <w:rsid w:val="00386C9B"/>
    <w:rsid w:val="00386D5D"/>
    <w:rsid w:val="0038701A"/>
    <w:rsid w:val="003871C3"/>
    <w:rsid w:val="003907B4"/>
    <w:rsid w:val="00390943"/>
    <w:rsid w:val="00390ED5"/>
    <w:rsid w:val="003913A6"/>
    <w:rsid w:val="003913AE"/>
    <w:rsid w:val="00391457"/>
    <w:rsid w:val="00391474"/>
    <w:rsid w:val="00391515"/>
    <w:rsid w:val="003919DE"/>
    <w:rsid w:val="003919E6"/>
    <w:rsid w:val="00391AC0"/>
    <w:rsid w:val="00391B41"/>
    <w:rsid w:val="0039253D"/>
    <w:rsid w:val="00392BAB"/>
    <w:rsid w:val="00392F10"/>
    <w:rsid w:val="00393218"/>
    <w:rsid w:val="00393224"/>
    <w:rsid w:val="003933B6"/>
    <w:rsid w:val="00393AF5"/>
    <w:rsid w:val="00393DAF"/>
    <w:rsid w:val="00393FF9"/>
    <w:rsid w:val="00393FFC"/>
    <w:rsid w:val="003941B7"/>
    <w:rsid w:val="003942BE"/>
    <w:rsid w:val="00394410"/>
    <w:rsid w:val="003944E5"/>
    <w:rsid w:val="0039465D"/>
    <w:rsid w:val="003948EE"/>
    <w:rsid w:val="0039539E"/>
    <w:rsid w:val="003955B1"/>
    <w:rsid w:val="003956A0"/>
    <w:rsid w:val="00395B35"/>
    <w:rsid w:val="00395D09"/>
    <w:rsid w:val="00395DD0"/>
    <w:rsid w:val="00395F42"/>
    <w:rsid w:val="0039622B"/>
    <w:rsid w:val="00396620"/>
    <w:rsid w:val="003967D8"/>
    <w:rsid w:val="00396930"/>
    <w:rsid w:val="003969E7"/>
    <w:rsid w:val="00396A43"/>
    <w:rsid w:val="00396BBE"/>
    <w:rsid w:val="00396D30"/>
    <w:rsid w:val="00396DDB"/>
    <w:rsid w:val="00396FAE"/>
    <w:rsid w:val="00396FE7"/>
    <w:rsid w:val="00397DB0"/>
    <w:rsid w:val="00397E5D"/>
    <w:rsid w:val="00397E84"/>
    <w:rsid w:val="00397F53"/>
    <w:rsid w:val="003A000F"/>
    <w:rsid w:val="003A004D"/>
    <w:rsid w:val="003A00DB"/>
    <w:rsid w:val="003A01EB"/>
    <w:rsid w:val="003A02A1"/>
    <w:rsid w:val="003A035D"/>
    <w:rsid w:val="003A0757"/>
    <w:rsid w:val="003A08AF"/>
    <w:rsid w:val="003A08FB"/>
    <w:rsid w:val="003A0E2D"/>
    <w:rsid w:val="003A0EF4"/>
    <w:rsid w:val="003A1095"/>
    <w:rsid w:val="003A10CE"/>
    <w:rsid w:val="003A13FE"/>
    <w:rsid w:val="003A1425"/>
    <w:rsid w:val="003A17D6"/>
    <w:rsid w:val="003A1A27"/>
    <w:rsid w:val="003A1FE0"/>
    <w:rsid w:val="003A20B0"/>
    <w:rsid w:val="003A2124"/>
    <w:rsid w:val="003A2380"/>
    <w:rsid w:val="003A248C"/>
    <w:rsid w:val="003A24E7"/>
    <w:rsid w:val="003A2663"/>
    <w:rsid w:val="003A2785"/>
    <w:rsid w:val="003A2800"/>
    <w:rsid w:val="003A2803"/>
    <w:rsid w:val="003A2A1E"/>
    <w:rsid w:val="003A2F3C"/>
    <w:rsid w:val="003A3339"/>
    <w:rsid w:val="003A3354"/>
    <w:rsid w:val="003A3463"/>
    <w:rsid w:val="003A3575"/>
    <w:rsid w:val="003A373E"/>
    <w:rsid w:val="003A3924"/>
    <w:rsid w:val="003A3B2C"/>
    <w:rsid w:val="003A3ED5"/>
    <w:rsid w:val="003A4043"/>
    <w:rsid w:val="003A40E3"/>
    <w:rsid w:val="003A412D"/>
    <w:rsid w:val="003A4238"/>
    <w:rsid w:val="003A4876"/>
    <w:rsid w:val="003A508D"/>
    <w:rsid w:val="003A51F7"/>
    <w:rsid w:val="003A52E8"/>
    <w:rsid w:val="003A54B8"/>
    <w:rsid w:val="003A599B"/>
    <w:rsid w:val="003A5A90"/>
    <w:rsid w:val="003A5E3D"/>
    <w:rsid w:val="003A630C"/>
    <w:rsid w:val="003A6754"/>
    <w:rsid w:val="003A699A"/>
    <w:rsid w:val="003A6C1F"/>
    <w:rsid w:val="003A6F0C"/>
    <w:rsid w:val="003A72F5"/>
    <w:rsid w:val="003A77E2"/>
    <w:rsid w:val="003A799B"/>
    <w:rsid w:val="003A7B31"/>
    <w:rsid w:val="003A7C0E"/>
    <w:rsid w:val="003A7D32"/>
    <w:rsid w:val="003A7F89"/>
    <w:rsid w:val="003B0047"/>
    <w:rsid w:val="003B00F1"/>
    <w:rsid w:val="003B0A78"/>
    <w:rsid w:val="003B0BE2"/>
    <w:rsid w:val="003B0CA7"/>
    <w:rsid w:val="003B0E10"/>
    <w:rsid w:val="003B0E72"/>
    <w:rsid w:val="003B11D6"/>
    <w:rsid w:val="003B1710"/>
    <w:rsid w:val="003B1826"/>
    <w:rsid w:val="003B18DC"/>
    <w:rsid w:val="003B1C31"/>
    <w:rsid w:val="003B1E77"/>
    <w:rsid w:val="003B1E7C"/>
    <w:rsid w:val="003B1EF6"/>
    <w:rsid w:val="003B1F86"/>
    <w:rsid w:val="003B288F"/>
    <w:rsid w:val="003B2C16"/>
    <w:rsid w:val="003B3021"/>
    <w:rsid w:val="003B392D"/>
    <w:rsid w:val="003B3B5F"/>
    <w:rsid w:val="003B457C"/>
    <w:rsid w:val="003B5007"/>
    <w:rsid w:val="003B507A"/>
    <w:rsid w:val="003B50D2"/>
    <w:rsid w:val="003B5919"/>
    <w:rsid w:val="003B592C"/>
    <w:rsid w:val="003B60B6"/>
    <w:rsid w:val="003B62B1"/>
    <w:rsid w:val="003B6776"/>
    <w:rsid w:val="003B6838"/>
    <w:rsid w:val="003B68CF"/>
    <w:rsid w:val="003B6C9F"/>
    <w:rsid w:val="003B6E9B"/>
    <w:rsid w:val="003B6F98"/>
    <w:rsid w:val="003B6FE6"/>
    <w:rsid w:val="003B70C6"/>
    <w:rsid w:val="003B70D6"/>
    <w:rsid w:val="003B730A"/>
    <w:rsid w:val="003B7329"/>
    <w:rsid w:val="003B78FE"/>
    <w:rsid w:val="003B7AEB"/>
    <w:rsid w:val="003B7BBE"/>
    <w:rsid w:val="003B7BC5"/>
    <w:rsid w:val="003B7C45"/>
    <w:rsid w:val="003C03AD"/>
    <w:rsid w:val="003C0484"/>
    <w:rsid w:val="003C0744"/>
    <w:rsid w:val="003C094B"/>
    <w:rsid w:val="003C0A38"/>
    <w:rsid w:val="003C0A83"/>
    <w:rsid w:val="003C0C88"/>
    <w:rsid w:val="003C0F79"/>
    <w:rsid w:val="003C1079"/>
    <w:rsid w:val="003C1186"/>
    <w:rsid w:val="003C1267"/>
    <w:rsid w:val="003C1404"/>
    <w:rsid w:val="003C14F5"/>
    <w:rsid w:val="003C1949"/>
    <w:rsid w:val="003C1A47"/>
    <w:rsid w:val="003C1C13"/>
    <w:rsid w:val="003C1EF7"/>
    <w:rsid w:val="003C2133"/>
    <w:rsid w:val="003C2192"/>
    <w:rsid w:val="003C2215"/>
    <w:rsid w:val="003C2381"/>
    <w:rsid w:val="003C2411"/>
    <w:rsid w:val="003C2446"/>
    <w:rsid w:val="003C262C"/>
    <w:rsid w:val="003C2712"/>
    <w:rsid w:val="003C2931"/>
    <w:rsid w:val="003C2BFA"/>
    <w:rsid w:val="003C30A8"/>
    <w:rsid w:val="003C30BF"/>
    <w:rsid w:val="003C30FC"/>
    <w:rsid w:val="003C3151"/>
    <w:rsid w:val="003C3236"/>
    <w:rsid w:val="003C3248"/>
    <w:rsid w:val="003C32BB"/>
    <w:rsid w:val="003C34D3"/>
    <w:rsid w:val="003C37B1"/>
    <w:rsid w:val="003C384B"/>
    <w:rsid w:val="003C39D9"/>
    <w:rsid w:val="003C3DF1"/>
    <w:rsid w:val="003C45CD"/>
    <w:rsid w:val="003C4D6C"/>
    <w:rsid w:val="003C4E6C"/>
    <w:rsid w:val="003C52D0"/>
    <w:rsid w:val="003C552A"/>
    <w:rsid w:val="003C56F6"/>
    <w:rsid w:val="003C5707"/>
    <w:rsid w:val="003C58B3"/>
    <w:rsid w:val="003C5B05"/>
    <w:rsid w:val="003C5E82"/>
    <w:rsid w:val="003C6168"/>
    <w:rsid w:val="003C616A"/>
    <w:rsid w:val="003C62CC"/>
    <w:rsid w:val="003C675C"/>
    <w:rsid w:val="003C6AB1"/>
    <w:rsid w:val="003C6D9F"/>
    <w:rsid w:val="003C71E0"/>
    <w:rsid w:val="003C7301"/>
    <w:rsid w:val="003C7303"/>
    <w:rsid w:val="003C7549"/>
    <w:rsid w:val="003C763B"/>
    <w:rsid w:val="003C78F0"/>
    <w:rsid w:val="003C79D5"/>
    <w:rsid w:val="003C7A91"/>
    <w:rsid w:val="003C7FBB"/>
    <w:rsid w:val="003D0203"/>
    <w:rsid w:val="003D08E1"/>
    <w:rsid w:val="003D09B4"/>
    <w:rsid w:val="003D0DA2"/>
    <w:rsid w:val="003D0E76"/>
    <w:rsid w:val="003D10A2"/>
    <w:rsid w:val="003D140A"/>
    <w:rsid w:val="003D1786"/>
    <w:rsid w:val="003D19C5"/>
    <w:rsid w:val="003D1AF0"/>
    <w:rsid w:val="003D1C00"/>
    <w:rsid w:val="003D2188"/>
    <w:rsid w:val="003D2222"/>
    <w:rsid w:val="003D2A7E"/>
    <w:rsid w:val="003D2AB8"/>
    <w:rsid w:val="003D2C4F"/>
    <w:rsid w:val="003D3091"/>
    <w:rsid w:val="003D30B8"/>
    <w:rsid w:val="003D318C"/>
    <w:rsid w:val="003D329D"/>
    <w:rsid w:val="003D3339"/>
    <w:rsid w:val="003D35E9"/>
    <w:rsid w:val="003D36A5"/>
    <w:rsid w:val="003D36E9"/>
    <w:rsid w:val="003D3B95"/>
    <w:rsid w:val="003D3BFF"/>
    <w:rsid w:val="003D3D3C"/>
    <w:rsid w:val="003D404F"/>
    <w:rsid w:val="003D46B7"/>
    <w:rsid w:val="003D49D1"/>
    <w:rsid w:val="003D5362"/>
    <w:rsid w:val="003D5454"/>
    <w:rsid w:val="003D5988"/>
    <w:rsid w:val="003D5F92"/>
    <w:rsid w:val="003D62AC"/>
    <w:rsid w:val="003D659C"/>
    <w:rsid w:val="003D669C"/>
    <w:rsid w:val="003D6732"/>
    <w:rsid w:val="003D6BA4"/>
    <w:rsid w:val="003D6CB4"/>
    <w:rsid w:val="003D6EAB"/>
    <w:rsid w:val="003D72BF"/>
    <w:rsid w:val="003D72F3"/>
    <w:rsid w:val="003D78FA"/>
    <w:rsid w:val="003D7F33"/>
    <w:rsid w:val="003D7FCC"/>
    <w:rsid w:val="003E06DA"/>
    <w:rsid w:val="003E07C8"/>
    <w:rsid w:val="003E08A7"/>
    <w:rsid w:val="003E0BCC"/>
    <w:rsid w:val="003E0FB3"/>
    <w:rsid w:val="003E10D2"/>
    <w:rsid w:val="003E120D"/>
    <w:rsid w:val="003E1582"/>
    <w:rsid w:val="003E19C8"/>
    <w:rsid w:val="003E23E6"/>
    <w:rsid w:val="003E265E"/>
    <w:rsid w:val="003E2695"/>
    <w:rsid w:val="003E2747"/>
    <w:rsid w:val="003E2897"/>
    <w:rsid w:val="003E2B4F"/>
    <w:rsid w:val="003E343F"/>
    <w:rsid w:val="003E34C6"/>
    <w:rsid w:val="003E368C"/>
    <w:rsid w:val="003E3873"/>
    <w:rsid w:val="003E3D93"/>
    <w:rsid w:val="003E427E"/>
    <w:rsid w:val="003E42FB"/>
    <w:rsid w:val="003E44F5"/>
    <w:rsid w:val="003E45EC"/>
    <w:rsid w:val="003E4768"/>
    <w:rsid w:val="003E482F"/>
    <w:rsid w:val="003E50B6"/>
    <w:rsid w:val="003E53B3"/>
    <w:rsid w:val="003E5B00"/>
    <w:rsid w:val="003E5CF9"/>
    <w:rsid w:val="003E5EDC"/>
    <w:rsid w:val="003E63A3"/>
    <w:rsid w:val="003E63B5"/>
    <w:rsid w:val="003E6832"/>
    <w:rsid w:val="003E6A17"/>
    <w:rsid w:val="003E6A5C"/>
    <w:rsid w:val="003E6D58"/>
    <w:rsid w:val="003E6EA8"/>
    <w:rsid w:val="003E70BC"/>
    <w:rsid w:val="003E7172"/>
    <w:rsid w:val="003E7613"/>
    <w:rsid w:val="003E76F4"/>
    <w:rsid w:val="003E7845"/>
    <w:rsid w:val="003E7921"/>
    <w:rsid w:val="003E7CF1"/>
    <w:rsid w:val="003F03E1"/>
    <w:rsid w:val="003F06A4"/>
    <w:rsid w:val="003F06E0"/>
    <w:rsid w:val="003F0723"/>
    <w:rsid w:val="003F0C01"/>
    <w:rsid w:val="003F0D8D"/>
    <w:rsid w:val="003F0E4C"/>
    <w:rsid w:val="003F10EE"/>
    <w:rsid w:val="003F1143"/>
    <w:rsid w:val="003F137B"/>
    <w:rsid w:val="003F148A"/>
    <w:rsid w:val="003F19EB"/>
    <w:rsid w:val="003F1A3E"/>
    <w:rsid w:val="003F211E"/>
    <w:rsid w:val="003F2159"/>
    <w:rsid w:val="003F226E"/>
    <w:rsid w:val="003F230B"/>
    <w:rsid w:val="003F2371"/>
    <w:rsid w:val="003F2377"/>
    <w:rsid w:val="003F268F"/>
    <w:rsid w:val="003F2DC4"/>
    <w:rsid w:val="003F2F95"/>
    <w:rsid w:val="003F2FAE"/>
    <w:rsid w:val="003F31F5"/>
    <w:rsid w:val="003F3202"/>
    <w:rsid w:val="003F3325"/>
    <w:rsid w:val="003F3702"/>
    <w:rsid w:val="003F3D32"/>
    <w:rsid w:val="003F3F3E"/>
    <w:rsid w:val="003F3FAC"/>
    <w:rsid w:val="003F40DB"/>
    <w:rsid w:val="003F40E5"/>
    <w:rsid w:val="003F4472"/>
    <w:rsid w:val="003F479B"/>
    <w:rsid w:val="003F4A01"/>
    <w:rsid w:val="003F4BD0"/>
    <w:rsid w:val="003F4CA6"/>
    <w:rsid w:val="003F4D22"/>
    <w:rsid w:val="003F4E95"/>
    <w:rsid w:val="003F503F"/>
    <w:rsid w:val="003F5177"/>
    <w:rsid w:val="003F51A4"/>
    <w:rsid w:val="003F5DBE"/>
    <w:rsid w:val="003F63E6"/>
    <w:rsid w:val="003F64C2"/>
    <w:rsid w:val="003F6993"/>
    <w:rsid w:val="003F6AB4"/>
    <w:rsid w:val="003F6AE9"/>
    <w:rsid w:val="003F6F38"/>
    <w:rsid w:val="003F7322"/>
    <w:rsid w:val="003F759B"/>
    <w:rsid w:val="003F7692"/>
    <w:rsid w:val="003F7AA2"/>
    <w:rsid w:val="003F7E8C"/>
    <w:rsid w:val="003F7F56"/>
    <w:rsid w:val="004003D7"/>
    <w:rsid w:val="00400AAA"/>
    <w:rsid w:val="00400AEC"/>
    <w:rsid w:val="00400C9B"/>
    <w:rsid w:val="00400F6D"/>
    <w:rsid w:val="004010E8"/>
    <w:rsid w:val="004011B4"/>
    <w:rsid w:val="00401310"/>
    <w:rsid w:val="00401335"/>
    <w:rsid w:val="00401492"/>
    <w:rsid w:val="00401CE5"/>
    <w:rsid w:val="00402021"/>
    <w:rsid w:val="00402100"/>
    <w:rsid w:val="0040225D"/>
    <w:rsid w:val="004023F4"/>
    <w:rsid w:val="00402866"/>
    <w:rsid w:val="0040297E"/>
    <w:rsid w:val="00402C55"/>
    <w:rsid w:val="0040306B"/>
    <w:rsid w:val="00403500"/>
    <w:rsid w:val="00403635"/>
    <w:rsid w:val="004036CD"/>
    <w:rsid w:val="00403725"/>
    <w:rsid w:val="004037BF"/>
    <w:rsid w:val="00403965"/>
    <w:rsid w:val="00403A67"/>
    <w:rsid w:val="00403ACA"/>
    <w:rsid w:val="00403BB5"/>
    <w:rsid w:val="00403D66"/>
    <w:rsid w:val="00404927"/>
    <w:rsid w:val="00404BB7"/>
    <w:rsid w:val="00405062"/>
    <w:rsid w:val="004050F5"/>
    <w:rsid w:val="004051D7"/>
    <w:rsid w:val="0040521A"/>
    <w:rsid w:val="00405418"/>
    <w:rsid w:val="0040560D"/>
    <w:rsid w:val="00405674"/>
    <w:rsid w:val="0040570A"/>
    <w:rsid w:val="00405743"/>
    <w:rsid w:val="004065B7"/>
    <w:rsid w:val="004065C3"/>
    <w:rsid w:val="00406E82"/>
    <w:rsid w:val="00406FC4"/>
    <w:rsid w:val="004070CD"/>
    <w:rsid w:val="004070DA"/>
    <w:rsid w:val="004071D9"/>
    <w:rsid w:val="004072B1"/>
    <w:rsid w:val="00407350"/>
    <w:rsid w:val="004073FC"/>
    <w:rsid w:val="0040769F"/>
    <w:rsid w:val="00407D65"/>
    <w:rsid w:val="004101B2"/>
    <w:rsid w:val="00410272"/>
    <w:rsid w:val="00410642"/>
    <w:rsid w:val="00410770"/>
    <w:rsid w:val="00410BE8"/>
    <w:rsid w:val="00410E02"/>
    <w:rsid w:val="00410E48"/>
    <w:rsid w:val="00410FA5"/>
    <w:rsid w:val="0041106F"/>
    <w:rsid w:val="004111E7"/>
    <w:rsid w:val="004119BC"/>
    <w:rsid w:val="00411B8A"/>
    <w:rsid w:val="004120A6"/>
    <w:rsid w:val="004123F4"/>
    <w:rsid w:val="0041286A"/>
    <w:rsid w:val="00412993"/>
    <w:rsid w:val="00412CB8"/>
    <w:rsid w:val="00412DB0"/>
    <w:rsid w:val="00412DC6"/>
    <w:rsid w:val="00412F48"/>
    <w:rsid w:val="00413011"/>
    <w:rsid w:val="00413217"/>
    <w:rsid w:val="00413666"/>
    <w:rsid w:val="00413795"/>
    <w:rsid w:val="00413F17"/>
    <w:rsid w:val="004143F0"/>
    <w:rsid w:val="004146A3"/>
    <w:rsid w:val="004146E0"/>
    <w:rsid w:val="0041479A"/>
    <w:rsid w:val="004147F4"/>
    <w:rsid w:val="00414843"/>
    <w:rsid w:val="00414C11"/>
    <w:rsid w:val="00414CEF"/>
    <w:rsid w:val="00415149"/>
    <w:rsid w:val="0041541C"/>
    <w:rsid w:val="00415488"/>
    <w:rsid w:val="00415BA7"/>
    <w:rsid w:val="00415E3E"/>
    <w:rsid w:val="00415EA0"/>
    <w:rsid w:val="00416065"/>
    <w:rsid w:val="00416BD0"/>
    <w:rsid w:val="00416C0D"/>
    <w:rsid w:val="00416DC2"/>
    <w:rsid w:val="00416EED"/>
    <w:rsid w:val="004172D5"/>
    <w:rsid w:val="00417A38"/>
    <w:rsid w:val="00417FED"/>
    <w:rsid w:val="00420121"/>
    <w:rsid w:val="00420173"/>
    <w:rsid w:val="00420763"/>
    <w:rsid w:val="00420884"/>
    <w:rsid w:val="004208DF"/>
    <w:rsid w:val="00420EDC"/>
    <w:rsid w:val="004210F2"/>
    <w:rsid w:val="00421B60"/>
    <w:rsid w:val="0042290E"/>
    <w:rsid w:val="00422922"/>
    <w:rsid w:val="00422A25"/>
    <w:rsid w:val="00422AAB"/>
    <w:rsid w:val="00423141"/>
    <w:rsid w:val="004231C5"/>
    <w:rsid w:val="00423390"/>
    <w:rsid w:val="004234D6"/>
    <w:rsid w:val="00423647"/>
    <w:rsid w:val="004236D3"/>
    <w:rsid w:val="00423957"/>
    <w:rsid w:val="00423C14"/>
    <w:rsid w:val="00423D96"/>
    <w:rsid w:val="00424279"/>
    <w:rsid w:val="004244D5"/>
    <w:rsid w:val="0042468B"/>
    <w:rsid w:val="004246A1"/>
    <w:rsid w:val="004247BA"/>
    <w:rsid w:val="00424917"/>
    <w:rsid w:val="0042491D"/>
    <w:rsid w:val="00424F8F"/>
    <w:rsid w:val="00425315"/>
    <w:rsid w:val="0042534C"/>
    <w:rsid w:val="004253D7"/>
    <w:rsid w:val="004254F2"/>
    <w:rsid w:val="004255B7"/>
    <w:rsid w:val="00425640"/>
    <w:rsid w:val="00425D45"/>
    <w:rsid w:val="00425DCB"/>
    <w:rsid w:val="00426366"/>
    <w:rsid w:val="004263BD"/>
    <w:rsid w:val="0042646D"/>
    <w:rsid w:val="00426921"/>
    <w:rsid w:val="0042693F"/>
    <w:rsid w:val="00426B82"/>
    <w:rsid w:val="00426C2D"/>
    <w:rsid w:val="0042713A"/>
    <w:rsid w:val="00427397"/>
    <w:rsid w:val="0042741B"/>
    <w:rsid w:val="00427443"/>
    <w:rsid w:val="004274B7"/>
    <w:rsid w:val="004275CD"/>
    <w:rsid w:val="0042765C"/>
    <w:rsid w:val="00427724"/>
    <w:rsid w:val="0042786F"/>
    <w:rsid w:val="00427D4A"/>
    <w:rsid w:val="00427EB9"/>
    <w:rsid w:val="00427FF7"/>
    <w:rsid w:val="00430120"/>
    <w:rsid w:val="004301E9"/>
    <w:rsid w:val="0043037C"/>
    <w:rsid w:val="00430C40"/>
    <w:rsid w:val="00431055"/>
    <w:rsid w:val="004311EB"/>
    <w:rsid w:val="00431592"/>
    <w:rsid w:val="00431917"/>
    <w:rsid w:val="004319EC"/>
    <w:rsid w:val="00431DF2"/>
    <w:rsid w:val="00431EC7"/>
    <w:rsid w:val="0043231F"/>
    <w:rsid w:val="004326CA"/>
    <w:rsid w:val="00432A4C"/>
    <w:rsid w:val="00432B27"/>
    <w:rsid w:val="0043315F"/>
    <w:rsid w:val="004332C9"/>
    <w:rsid w:val="004332CE"/>
    <w:rsid w:val="004332E8"/>
    <w:rsid w:val="0043333D"/>
    <w:rsid w:val="00433354"/>
    <w:rsid w:val="00433BD3"/>
    <w:rsid w:val="00433E8C"/>
    <w:rsid w:val="004342D5"/>
    <w:rsid w:val="004343CB"/>
    <w:rsid w:val="004344D1"/>
    <w:rsid w:val="00434657"/>
    <w:rsid w:val="004348A1"/>
    <w:rsid w:val="00435DC0"/>
    <w:rsid w:val="00435DFF"/>
    <w:rsid w:val="004365C4"/>
    <w:rsid w:val="00436609"/>
    <w:rsid w:val="00436AB3"/>
    <w:rsid w:val="00436B98"/>
    <w:rsid w:val="004370E1"/>
    <w:rsid w:val="004370FB"/>
    <w:rsid w:val="0043711E"/>
    <w:rsid w:val="0043728C"/>
    <w:rsid w:val="0043740F"/>
    <w:rsid w:val="00437490"/>
    <w:rsid w:val="004376AE"/>
    <w:rsid w:val="004379AF"/>
    <w:rsid w:val="00437A56"/>
    <w:rsid w:val="00437F59"/>
    <w:rsid w:val="00440002"/>
    <w:rsid w:val="00440222"/>
    <w:rsid w:val="0044045F"/>
    <w:rsid w:val="00440750"/>
    <w:rsid w:val="004408B4"/>
    <w:rsid w:val="00440E85"/>
    <w:rsid w:val="00440FFF"/>
    <w:rsid w:val="0044108F"/>
    <w:rsid w:val="00441103"/>
    <w:rsid w:val="004414A1"/>
    <w:rsid w:val="0044152E"/>
    <w:rsid w:val="00441875"/>
    <w:rsid w:val="004419A5"/>
    <w:rsid w:val="00441A3A"/>
    <w:rsid w:val="00441C4C"/>
    <w:rsid w:val="00441D10"/>
    <w:rsid w:val="00441D7D"/>
    <w:rsid w:val="00441D89"/>
    <w:rsid w:val="00441E8F"/>
    <w:rsid w:val="00441F4E"/>
    <w:rsid w:val="004420C5"/>
    <w:rsid w:val="00442200"/>
    <w:rsid w:val="0044225C"/>
    <w:rsid w:val="004424B9"/>
    <w:rsid w:val="004424FB"/>
    <w:rsid w:val="0044275B"/>
    <w:rsid w:val="00442ADE"/>
    <w:rsid w:val="00442D89"/>
    <w:rsid w:val="0044312A"/>
    <w:rsid w:val="004434FD"/>
    <w:rsid w:val="00443F6E"/>
    <w:rsid w:val="004441C7"/>
    <w:rsid w:val="00444799"/>
    <w:rsid w:val="00444AA2"/>
    <w:rsid w:val="00444CEA"/>
    <w:rsid w:val="00444D09"/>
    <w:rsid w:val="00444FAB"/>
    <w:rsid w:val="00445196"/>
    <w:rsid w:val="0044554D"/>
    <w:rsid w:val="00445A9C"/>
    <w:rsid w:val="00445C45"/>
    <w:rsid w:val="00445CA8"/>
    <w:rsid w:val="00445FFB"/>
    <w:rsid w:val="004460E2"/>
    <w:rsid w:val="004464BE"/>
    <w:rsid w:val="00446967"/>
    <w:rsid w:val="00446AFF"/>
    <w:rsid w:val="00446E69"/>
    <w:rsid w:val="00447209"/>
    <w:rsid w:val="004474F9"/>
    <w:rsid w:val="00447577"/>
    <w:rsid w:val="0044784E"/>
    <w:rsid w:val="00447A93"/>
    <w:rsid w:val="00447BB8"/>
    <w:rsid w:val="004500A9"/>
    <w:rsid w:val="00450197"/>
    <w:rsid w:val="004501BE"/>
    <w:rsid w:val="004503A5"/>
    <w:rsid w:val="00450453"/>
    <w:rsid w:val="004511FA"/>
    <w:rsid w:val="0045141E"/>
    <w:rsid w:val="00451457"/>
    <w:rsid w:val="0045151D"/>
    <w:rsid w:val="004518F4"/>
    <w:rsid w:val="00451E8D"/>
    <w:rsid w:val="00452039"/>
    <w:rsid w:val="0045216B"/>
    <w:rsid w:val="004523BF"/>
    <w:rsid w:val="00452507"/>
    <w:rsid w:val="00452719"/>
    <w:rsid w:val="0045278A"/>
    <w:rsid w:val="0045279F"/>
    <w:rsid w:val="00452EEF"/>
    <w:rsid w:val="004534D9"/>
    <w:rsid w:val="004537C4"/>
    <w:rsid w:val="00453B0E"/>
    <w:rsid w:val="00453F18"/>
    <w:rsid w:val="00454105"/>
    <w:rsid w:val="00454289"/>
    <w:rsid w:val="00454484"/>
    <w:rsid w:val="004544FF"/>
    <w:rsid w:val="00454C5B"/>
    <w:rsid w:val="00454C8A"/>
    <w:rsid w:val="00454E23"/>
    <w:rsid w:val="00454ED2"/>
    <w:rsid w:val="00454F3D"/>
    <w:rsid w:val="004550BD"/>
    <w:rsid w:val="0045531A"/>
    <w:rsid w:val="00455518"/>
    <w:rsid w:val="0045564B"/>
    <w:rsid w:val="00455783"/>
    <w:rsid w:val="004559E8"/>
    <w:rsid w:val="00455DF9"/>
    <w:rsid w:val="004561B5"/>
    <w:rsid w:val="0045641B"/>
    <w:rsid w:val="00456D39"/>
    <w:rsid w:val="00456E97"/>
    <w:rsid w:val="00456FA9"/>
    <w:rsid w:val="00457903"/>
    <w:rsid w:val="00457911"/>
    <w:rsid w:val="00457C5D"/>
    <w:rsid w:val="00457C9A"/>
    <w:rsid w:val="00460088"/>
    <w:rsid w:val="0046037D"/>
    <w:rsid w:val="004603BF"/>
    <w:rsid w:val="00460722"/>
    <w:rsid w:val="00460847"/>
    <w:rsid w:val="00460C5C"/>
    <w:rsid w:val="004611CF"/>
    <w:rsid w:val="00461A8A"/>
    <w:rsid w:val="004622CA"/>
    <w:rsid w:val="004625B6"/>
    <w:rsid w:val="00462710"/>
    <w:rsid w:val="00462970"/>
    <w:rsid w:val="00462A07"/>
    <w:rsid w:val="00462E53"/>
    <w:rsid w:val="00462F44"/>
    <w:rsid w:val="00462FA8"/>
    <w:rsid w:val="004634E4"/>
    <w:rsid w:val="00463869"/>
    <w:rsid w:val="00463EF1"/>
    <w:rsid w:val="004642D1"/>
    <w:rsid w:val="00464937"/>
    <w:rsid w:val="00464B3D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0D"/>
    <w:rsid w:val="004661C5"/>
    <w:rsid w:val="004661CA"/>
    <w:rsid w:val="004662E6"/>
    <w:rsid w:val="00466490"/>
    <w:rsid w:val="004664B3"/>
    <w:rsid w:val="00466504"/>
    <w:rsid w:val="00466578"/>
    <w:rsid w:val="00466A72"/>
    <w:rsid w:val="00466E04"/>
    <w:rsid w:val="00466FFA"/>
    <w:rsid w:val="00467511"/>
    <w:rsid w:val="0046754A"/>
    <w:rsid w:val="0046780E"/>
    <w:rsid w:val="00467CF1"/>
    <w:rsid w:val="00467D29"/>
    <w:rsid w:val="00467D5D"/>
    <w:rsid w:val="00467E6E"/>
    <w:rsid w:val="00470444"/>
    <w:rsid w:val="0047054B"/>
    <w:rsid w:val="00470AC8"/>
    <w:rsid w:val="00470BF1"/>
    <w:rsid w:val="00470E03"/>
    <w:rsid w:val="00470E45"/>
    <w:rsid w:val="00470F02"/>
    <w:rsid w:val="0047102A"/>
    <w:rsid w:val="004710F8"/>
    <w:rsid w:val="004712A2"/>
    <w:rsid w:val="004713CC"/>
    <w:rsid w:val="00471900"/>
    <w:rsid w:val="00471997"/>
    <w:rsid w:val="00471B40"/>
    <w:rsid w:val="00471DC9"/>
    <w:rsid w:val="0047202B"/>
    <w:rsid w:val="00472669"/>
    <w:rsid w:val="00472729"/>
    <w:rsid w:val="00472BB2"/>
    <w:rsid w:val="00472C58"/>
    <w:rsid w:val="00472F88"/>
    <w:rsid w:val="0047302A"/>
    <w:rsid w:val="00473549"/>
    <w:rsid w:val="004736B6"/>
    <w:rsid w:val="0047386D"/>
    <w:rsid w:val="00473945"/>
    <w:rsid w:val="004739F2"/>
    <w:rsid w:val="00473AC4"/>
    <w:rsid w:val="00473BB6"/>
    <w:rsid w:val="0047402E"/>
    <w:rsid w:val="0047429E"/>
    <w:rsid w:val="004745E7"/>
    <w:rsid w:val="00474773"/>
    <w:rsid w:val="004747CF"/>
    <w:rsid w:val="00474C4F"/>
    <w:rsid w:val="00474F27"/>
    <w:rsid w:val="0047538B"/>
    <w:rsid w:val="0047565E"/>
    <w:rsid w:val="00476542"/>
    <w:rsid w:val="004765FF"/>
    <w:rsid w:val="00476735"/>
    <w:rsid w:val="004767F6"/>
    <w:rsid w:val="00476908"/>
    <w:rsid w:val="004769CF"/>
    <w:rsid w:val="004769D4"/>
    <w:rsid w:val="00476BDE"/>
    <w:rsid w:val="0047701D"/>
    <w:rsid w:val="00477459"/>
    <w:rsid w:val="00477714"/>
    <w:rsid w:val="00477945"/>
    <w:rsid w:val="00477A51"/>
    <w:rsid w:val="00480563"/>
    <w:rsid w:val="0048057C"/>
    <w:rsid w:val="00480919"/>
    <w:rsid w:val="00481588"/>
    <w:rsid w:val="00481826"/>
    <w:rsid w:val="00481869"/>
    <w:rsid w:val="00481909"/>
    <w:rsid w:val="00481C3C"/>
    <w:rsid w:val="00481DBF"/>
    <w:rsid w:val="00481DC4"/>
    <w:rsid w:val="00481E29"/>
    <w:rsid w:val="004823AB"/>
    <w:rsid w:val="00482435"/>
    <w:rsid w:val="0048256C"/>
    <w:rsid w:val="00482DAC"/>
    <w:rsid w:val="0048306E"/>
    <w:rsid w:val="004830E6"/>
    <w:rsid w:val="0048310E"/>
    <w:rsid w:val="00483120"/>
    <w:rsid w:val="004831C7"/>
    <w:rsid w:val="004832A8"/>
    <w:rsid w:val="00483C06"/>
    <w:rsid w:val="00483DCA"/>
    <w:rsid w:val="004842AA"/>
    <w:rsid w:val="00484574"/>
    <w:rsid w:val="00484778"/>
    <w:rsid w:val="00484C34"/>
    <w:rsid w:val="00484E60"/>
    <w:rsid w:val="004850EE"/>
    <w:rsid w:val="00485316"/>
    <w:rsid w:val="00485AA2"/>
    <w:rsid w:val="00485B9C"/>
    <w:rsid w:val="00485F30"/>
    <w:rsid w:val="00485F7F"/>
    <w:rsid w:val="00486725"/>
    <w:rsid w:val="00486847"/>
    <w:rsid w:val="00487153"/>
    <w:rsid w:val="0048752A"/>
    <w:rsid w:val="00487730"/>
    <w:rsid w:val="00487A07"/>
    <w:rsid w:val="00487BFD"/>
    <w:rsid w:val="00487D4D"/>
    <w:rsid w:val="00487DA1"/>
    <w:rsid w:val="00487F3F"/>
    <w:rsid w:val="00490136"/>
    <w:rsid w:val="0049033D"/>
    <w:rsid w:val="00490624"/>
    <w:rsid w:val="00490C8A"/>
    <w:rsid w:val="004910CA"/>
    <w:rsid w:val="00491395"/>
    <w:rsid w:val="004914FC"/>
    <w:rsid w:val="00491619"/>
    <w:rsid w:val="00491E54"/>
    <w:rsid w:val="004920B2"/>
    <w:rsid w:val="00492202"/>
    <w:rsid w:val="00492385"/>
    <w:rsid w:val="004926F5"/>
    <w:rsid w:val="0049294E"/>
    <w:rsid w:val="00492D53"/>
    <w:rsid w:val="00493061"/>
    <w:rsid w:val="0049309A"/>
    <w:rsid w:val="004931CF"/>
    <w:rsid w:val="00493378"/>
    <w:rsid w:val="00493ACD"/>
    <w:rsid w:val="00493C89"/>
    <w:rsid w:val="00493CE5"/>
    <w:rsid w:val="00493EEC"/>
    <w:rsid w:val="00493F52"/>
    <w:rsid w:val="00493FE9"/>
    <w:rsid w:val="004942DB"/>
    <w:rsid w:val="00494348"/>
    <w:rsid w:val="00494601"/>
    <w:rsid w:val="004949B3"/>
    <w:rsid w:val="00494F4D"/>
    <w:rsid w:val="00495629"/>
    <w:rsid w:val="00495A38"/>
    <w:rsid w:val="0049688E"/>
    <w:rsid w:val="0049702A"/>
    <w:rsid w:val="00497162"/>
    <w:rsid w:val="004973AE"/>
    <w:rsid w:val="004977AD"/>
    <w:rsid w:val="00497E7B"/>
    <w:rsid w:val="00497F4C"/>
    <w:rsid w:val="004A012D"/>
    <w:rsid w:val="004A03B5"/>
    <w:rsid w:val="004A03C4"/>
    <w:rsid w:val="004A0601"/>
    <w:rsid w:val="004A067A"/>
    <w:rsid w:val="004A06FD"/>
    <w:rsid w:val="004A0A35"/>
    <w:rsid w:val="004A0F72"/>
    <w:rsid w:val="004A0FA8"/>
    <w:rsid w:val="004A11CA"/>
    <w:rsid w:val="004A140B"/>
    <w:rsid w:val="004A1556"/>
    <w:rsid w:val="004A1851"/>
    <w:rsid w:val="004A18D8"/>
    <w:rsid w:val="004A195A"/>
    <w:rsid w:val="004A1A8D"/>
    <w:rsid w:val="004A2032"/>
    <w:rsid w:val="004A221E"/>
    <w:rsid w:val="004A2376"/>
    <w:rsid w:val="004A248C"/>
    <w:rsid w:val="004A25E3"/>
    <w:rsid w:val="004A2683"/>
    <w:rsid w:val="004A276A"/>
    <w:rsid w:val="004A2DBC"/>
    <w:rsid w:val="004A312D"/>
    <w:rsid w:val="004A339F"/>
    <w:rsid w:val="004A3739"/>
    <w:rsid w:val="004A3923"/>
    <w:rsid w:val="004A3999"/>
    <w:rsid w:val="004A3DB5"/>
    <w:rsid w:val="004A40D3"/>
    <w:rsid w:val="004A4832"/>
    <w:rsid w:val="004A48D8"/>
    <w:rsid w:val="004A4A03"/>
    <w:rsid w:val="004A52E8"/>
    <w:rsid w:val="004A5300"/>
    <w:rsid w:val="004A54E5"/>
    <w:rsid w:val="004A5524"/>
    <w:rsid w:val="004A5578"/>
    <w:rsid w:val="004A5640"/>
    <w:rsid w:val="004A5676"/>
    <w:rsid w:val="004A57EE"/>
    <w:rsid w:val="004A5F17"/>
    <w:rsid w:val="004A5F59"/>
    <w:rsid w:val="004A61A6"/>
    <w:rsid w:val="004A6288"/>
    <w:rsid w:val="004A6315"/>
    <w:rsid w:val="004A65EA"/>
    <w:rsid w:val="004A669E"/>
    <w:rsid w:val="004A6A7D"/>
    <w:rsid w:val="004A6B7F"/>
    <w:rsid w:val="004A6C76"/>
    <w:rsid w:val="004A7444"/>
    <w:rsid w:val="004A7569"/>
    <w:rsid w:val="004A79A3"/>
    <w:rsid w:val="004A7B84"/>
    <w:rsid w:val="004A7C8E"/>
    <w:rsid w:val="004A7D06"/>
    <w:rsid w:val="004A7E3C"/>
    <w:rsid w:val="004B0434"/>
    <w:rsid w:val="004B0455"/>
    <w:rsid w:val="004B0826"/>
    <w:rsid w:val="004B082D"/>
    <w:rsid w:val="004B0B8A"/>
    <w:rsid w:val="004B0F21"/>
    <w:rsid w:val="004B1002"/>
    <w:rsid w:val="004B13A3"/>
    <w:rsid w:val="004B14B8"/>
    <w:rsid w:val="004B152A"/>
    <w:rsid w:val="004B1E25"/>
    <w:rsid w:val="004B226C"/>
    <w:rsid w:val="004B22FE"/>
    <w:rsid w:val="004B234C"/>
    <w:rsid w:val="004B2683"/>
    <w:rsid w:val="004B277A"/>
    <w:rsid w:val="004B28A0"/>
    <w:rsid w:val="004B2957"/>
    <w:rsid w:val="004B2A34"/>
    <w:rsid w:val="004B32B1"/>
    <w:rsid w:val="004B32B5"/>
    <w:rsid w:val="004B34AC"/>
    <w:rsid w:val="004B3575"/>
    <w:rsid w:val="004B359E"/>
    <w:rsid w:val="004B39BF"/>
    <w:rsid w:val="004B4180"/>
    <w:rsid w:val="004B419A"/>
    <w:rsid w:val="004B421E"/>
    <w:rsid w:val="004B4458"/>
    <w:rsid w:val="004B46A0"/>
    <w:rsid w:val="004B47F5"/>
    <w:rsid w:val="004B48E1"/>
    <w:rsid w:val="004B4A44"/>
    <w:rsid w:val="004B4D09"/>
    <w:rsid w:val="004B4E48"/>
    <w:rsid w:val="004B4E6F"/>
    <w:rsid w:val="004B53E0"/>
    <w:rsid w:val="004B5840"/>
    <w:rsid w:val="004B5A25"/>
    <w:rsid w:val="004B5B8D"/>
    <w:rsid w:val="004B5CD7"/>
    <w:rsid w:val="004B5EA2"/>
    <w:rsid w:val="004B687B"/>
    <w:rsid w:val="004B6A2D"/>
    <w:rsid w:val="004B6BB8"/>
    <w:rsid w:val="004B6CBE"/>
    <w:rsid w:val="004B6D86"/>
    <w:rsid w:val="004B6DD6"/>
    <w:rsid w:val="004B6F35"/>
    <w:rsid w:val="004B707E"/>
    <w:rsid w:val="004B7599"/>
    <w:rsid w:val="004B7E5C"/>
    <w:rsid w:val="004C04F1"/>
    <w:rsid w:val="004C0585"/>
    <w:rsid w:val="004C05E6"/>
    <w:rsid w:val="004C067E"/>
    <w:rsid w:val="004C06BD"/>
    <w:rsid w:val="004C08CA"/>
    <w:rsid w:val="004C08F5"/>
    <w:rsid w:val="004C09FD"/>
    <w:rsid w:val="004C0A0B"/>
    <w:rsid w:val="004C10FD"/>
    <w:rsid w:val="004C132D"/>
    <w:rsid w:val="004C13EC"/>
    <w:rsid w:val="004C14B9"/>
    <w:rsid w:val="004C1722"/>
    <w:rsid w:val="004C17CF"/>
    <w:rsid w:val="004C218D"/>
    <w:rsid w:val="004C2559"/>
    <w:rsid w:val="004C2890"/>
    <w:rsid w:val="004C2B3E"/>
    <w:rsid w:val="004C2BB0"/>
    <w:rsid w:val="004C3241"/>
    <w:rsid w:val="004C331E"/>
    <w:rsid w:val="004C34D7"/>
    <w:rsid w:val="004C3931"/>
    <w:rsid w:val="004C3E0C"/>
    <w:rsid w:val="004C3E38"/>
    <w:rsid w:val="004C3ECA"/>
    <w:rsid w:val="004C3F86"/>
    <w:rsid w:val="004C44A6"/>
    <w:rsid w:val="004C44DC"/>
    <w:rsid w:val="004C455E"/>
    <w:rsid w:val="004C4A50"/>
    <w:rsid w:val="004C4B6E"/>
    <w:rsid w:val="004C4BA0"/>
    <w:rsid w:val="004C4FF5"/>
    <w:rsid w:val="004C5026"/>
    <w:rsid w:val="004C521B"/>
    <w:rsid w:val="004C5675"/>
    <w:rsid w:val="004C5888"/>
    <w:rsid w:val="004C5AC3"/>
    <w:rsid w:val="004C5BFC"/>
    <w:rsid w:val="004C6184"/>
    <w:rsid w:val="004C61C1"/>
    <w:rsid w:val="004C64CA"/>
    <w:rsid w:val="004C6642"/>
    <w:rsid w:val="004C6962"/>
    <w:rsid w:val="004C6977"/>
    <w:rsid w:val="004C72E3"/>
    <w:rsid w:val="004C749B"/>
    <w:rsid w:val="004C7CA4"/>
    <w:rsid w:val="004D01C2"/>
    <w:rsid w:val="004D051D"/>
    <w:rsid w:val="004D080C"/>
    <w:rsid w:val="004D09AF"/>
    <w:rsid w:val="004D0D96"/>
    <w:rsid w:val="004D0F00"/>
    <w:rsid w:val="004D1026"/>
    <w:rsid w:val="004D116E"/>
    <w:rsid w:val="004D1181"/>
    <w:rsid w:val="004D142F"/>
    <w:rsid w:val="004D14A5"/>
    <w:rsid w:val="004D15A7"/>
    <w:rsid w:val="004D1602"/>
    <w:rsid w:val="004D1710"/>
    <w:rsid w:val="004D1816"/>
    <w:rsid w:val="004D1B22"/>
    <w:rsid w:val="004D1C8A"/>
    <w:rsid w:val="004D1E33"/>
    <w:rsid w:val="004D2733"/>
    <w:rsid w:val="004D27E0"/>
    <w:rsid w:val="004D28AB"/>
    <w:rsid w:val="004D2CD8"/>
    <w:rsid w:val="004D2F54"/>
    <w:rsid w:val="004D369A"/>
    <w:rsid w:val="004D377F"/>
    <w:rsid w:val="004D39E4"/>
    <w:rsid w:val="004D3B06"/>
    <w:rsid w:val="004D3B90"/>
    <w:rsid w:val="004D3BBB"/>
    <w:rsid w:val="004D3C69"/>
    <w:rsid w:val="004D3FA0"/>
    <w:rsid w:val="004D40D8"/>
    <w:rsid w:val="004D413B"/>
    <w:rsid w:val="004D4150"/>
    <w:rsid w:val="004D478A"/>
    <w:rsid w:val="004D49BC"/>
    <w:rsid w:val="004D4B72"/>
    <w:rsid w:val="004D4E27"/>
    <w:rsid w:val="004D4E91"/>
    <w:rsid w:val="004D505B"/>
    <w:rsid w:val="004D5277"/>
    <w:rsid w:val="004D5768"/>
    <w:rsid w:val="004D57AA"/>
    <w:rsid w:val="004D58E5"/>
    <w:rsid w:val="004D58E8"/>
    <w:rsid w:val="004D5A97"/>
    <w:rsid w:val="004D5AB7"/>
    <w:rsid w:val="004D60E2"/>
    <w:rsid w:val="004D6123"/>
    <w:rsid w:val="004D64C5"/>
    <w:rsid w:val="004D6565"/>
    <w:rsid w:val="004D6597"/>
    <w:rsid w:val="004D691B"/>
    <w:rsid w:val="004D69E8"/>
    <w:rsid w:val="004D6F41"/>
    <w:rsid w:val="004D70E0"/>
    <w:rsid w:val="004D74AE"/>
    <w:rsid w:val="004D74E8"/>
    <w:rsid w:val="004D789F"/>
    <w:rsid w:val="004D7A58"/>
    <w:rsid w:val="004D7AFE"/>
    <w:rsid w:val="004D7C3A"/>
    <w:rsid w:val="004D7F6C"/>
    <w:rsid w:val="004E0002"/>
    <w:rsid w:val="004E01F5"/>
    <w:rsid w:val="004E0362"/>
    <w:rsid w:val="004E053D"/>
    <w:rsid w:val="004E058A"/>
    <w:rsid w:val="004E0862"/>
    <w:rsid w:val="004E0C96"/>
    <w:rsid w:val="004E0CBC"/>
    <w:rsid w:val="004E0CC4"/>
    <w:rsid w:val="004E0FD3"/>
    <w:rsid w:val="004E210D"/>
    <w:rsid w:val="004E2334"/>
    <w:rsid w:val="004E2370"/>
    <w:rsid w:val="004E2379"/>
    <w:rsid w:val="004E272D"/>
    <w:rsid w:val="004E2783"/>
    <w:rsid w:val="004E278D"/>
    <w:rsid w:val="004E27A4"/>
    <w:rsid w:val="004E27E3"/>
    <w:rsid w:val="004E2B41"/>
    <w:rsid w:val="004E2CF9"/>
    <w:rsid w:val="004E2FA7"/>
    <w:rsid w:val="004E3380"/>
    <w:rsid w:val="004E353C"/>
    <w:rsid w:val="004E36BB"/>
    <w:rsid w:val="004E3783"/>
    <w:rsid w:val="004E390B"/>
    <w:rsid w:val="004E3A1B"/>
    <w:rsid w:val="004E3B41"/>
    <w:rsid w:val="004E4146"/>
    <w:rsid w:val="004E4163"/>
    <w:rsid w:val="004E4489"/>
    <w:rsid w:val="004E448D"/>
    <w:rsid w:val="004E4577"/>
    <w:rsid w:val="004E478A"/>
    <w:rsid w:val="004E4889"/>
    <w:rsid w:val="004E4905"/>
    <w:rsid w:val="004E4A39"/>
    <w:rsid w:val="004E4B6B"/>
    <w:rsid w:val="004E4EC5"/>
    <w:rsid w:val="004E4FCF"/>
    <w:rsid w:val="004E517D"/>
    <w:rsid w:val="004E5281"/>
    <w:rsid w:val="004E554B"/>
    <w:rsid w:val="004E5626"/>
    <w:rsid w:val="004E5A04"/>
    <w:rsid w:val="004E5EBA"/>
    <w:rsid w:val="004E5F10"/>
    <w:rsid w:val="004E612C"/>
    <w:rsid w:val="004E68A8"/>
    <w:rsid w:val="004E6930"/>
    <w:rsid w:val="004E69B8"/>
    <w:rsid w:val="004E70A4"/>
    <w:rsid w:val="004E70DA"/>
    <w:rsid w:val="004E70DB"/>
    <w:rsid w:val="004E70DD"/>
    <w:rsid w:val="004E7760"/>
    <w:rsid w:val="004E77D2"/>
    <w:rsid w:val="004E7849"/>
    <w:rsid w:val="004E79B9"/>
    <w:rsid w:val="004E7C71"/>
    <w:rsid w:val="004E7F48"/>
    <w:rsid w:val="004F0236"/>
    <w:rsid w:val="004F032D"/>
    <w:rsid w:val="004F03ED"/>
    <w:rsid w:val="004F0461"/>
    <w:rsid w:val="004F04EA"/>
    <w:rsid w:val="004F0618"/>
    <w:rsid w:val="004F06BB"/>
    <w:rsid w:val="004F06C9"/>
    <w:rsid w:val="004F0D44"/>
    <w:rsid w:val="004F0DEB"/>
    <w:rsid w:val="004F0DF0"/>
    <w:rsid w:val="004F11F7"/>
    <w:rsid w:val="004F18A9"/>
    <w:rsid w:val="004F1D7C"/>
    <w:rsid w:val="004F1E7F"/>
    <w:rsid w:val="004F1FD5"/>
    <w:rsid w:val="004F2161"/>
    <w:rsid w:val="004F2319"/>
    <w:rsid w:val="004F242F"/>
    <w:rsid w:val="004F2778"/>
    <w:rsid w:val="004F27EE"/>
    <w:rsid w:val="004F2BFC"/>
    <w:rsid w:val="004F2CE4"/>
    <w:rsid w:val="004F2FA3"/>
    <w:rsid w:val="004F309B"/>
    <w:rsid w:val="004F3190"/>
    <w:rsid w:val="004F3823"/>
    <w:rsid w:val="004F38E1"/>
    <w:rsid w:val="004F3D46"/>
    <w:rsid w:val="004F3FA9"/>
    <w:rsid w:val="004F4044"/>
    <w:rsid w:val="004F43AF"/>
    <w:rsid w:val="004F4561"/>
    <w:rsid w:val="004F4BDF"/>
    <w:rsid w:val="004F520B"/>
    <w:rsid w:val="004F5258"/>
    <w:rsid w:val="004F53F4"/>
    <w:rsid w:val="004F5648"/>
    <w:rsid w:val="004F57E2"/>
    <w:rsid w:val="004F5853"/>
    <w:rsid w:val="004F5C12"/>
    <w:rsid w:val="004F5DA5"/>
    <w:rsid w:val="004F638D"/>
    <w:rsid w:val="004F63BB"/>
    <w:rsid w:val="004F6621"/>
    <w:rsid w:val="004F6FE2"/>
    <w:rsid w:val="004F7037"/>
    <w:rsid w:val="004F71E1"/>
    <w:rsid w:val="004F7310"/>
    <w:rsid w:val="004F7BB4"/>
    <w:rsid w:val="004F7DDF"/>
    <w:rsid w:val="004F7FA8"/>
    <w:rsid w:val="00500768"/>
    <w:rsid w:val="00500834"/>
    <w:rsid w:val="005008F3"/>
    <w:rsid w:val="00500C77"/>
    <w:rsid w:val="00500C93"/>
    <w:rsid w:val="00500EE1"/>
    <w:rsid w:val="00500F9D"/>
    <w:rsid w:val="00501565"/>
    <w:rsid w:val="005015EB"/>
    <w:rsid w:val="005016CC"/>
    <w:rsid w:val="00501A64"/>
    <w:rsid w:val="00501AC4"/>
    <w:rsid w:val="00501B48"/>
    <w:rsid w:val="00501C87"/>
    <w:rsid w:val="00501EA9"/>
    <w:rsid w:val="0050202B"/>
    <w:rsid w:val="005020D1"/>
    <w:rsid w:val="0050247E"/>
    <w:rsid w:val="005024B2"/>
    <w:rsid w:val="00502720"/>
    <w:rsid w:val="00502BA9"/>
    <w:rsid w:val="00502CEB"/>
    <w:rsid w:val="00502DEB"/>
    <w:rsid w:val="00503093"/>
    <w:rsid w:val="00503209"/>
    <w:rsid w:val="00503318"/>
    <w:rsid w:val="0050337E"/>
    <w:rsid w:val="005033BC"/>
    <w:rsid w:val="005034DA"/>
    <w:rsid w:val="00503A39"/>
    <w:rsid w:val="00503F43"/>
    <w:rsid w:val="00504533"/>
    <w:rsid w:val="005046AB"/>
    <w:rsid w:val="00504DC5"/>
    <w:rsid w:val="005052D9"/>
    <w:rsid w:val="005053F1"/>
    <w:rsid w:val="00505564"/>
    <w:rsid w:val="00505567"/>
    <w:rsid w:val="0050562C"/>
    <w:rsid w:val="00505769"/>
    <w:rsid w:val="00505E57"/>
    <w:rsid w:val="00506248"/>
    <w:rsid w:val="00506378"/>
    <w:rsid w:val="00506385"/>
    <w:rsid w:val="00506504"/>
    <w:rsid w:val="005065DB"/>
    <w:rsid w:val="00506AC7"/>
    <w:rsid w:val="0050703F"/>
    <w:rsid w:val="005072E8"/>
    <w:rsid w:val="0050744D"/>
    <w:rsid w:val="00507650"/>
    <w:rsid w:val="00507CDB"/>
    <w:rsid w:val="00507CE0"/>
    <w:rsid w:val="00507FC4"/>
    <w:rsid w:val="00510589"/>
    <w:rsid w:val="005105E0"/>
    <w:rsid w:val="00510948"/>
    <w:rsid w:val="00510C48"/>
    <w:rsid w:val="00510CCA"/>
    <w:rsid w:val="00510ED9"/>
    <w:rsid w:val="005115EE"/>
    <w:rsid w:val="00511987"/>
    <w:rsid w:val="00511D66"/>
    <w:rsid w:val="00511F37"/>
    <w:rsid w:val="005120CB"/>
    <w:rsid w:val="005128C2"/>
    <w:rsid w:val="00512BB5"/>
    <w:rsid w:val="00512F8E"/>
    <w:rsid w:val="00512FED"/>
    <w:rsid w:val="00513618"/>
    <w:rsid w:val="00513669"/>
    <w:rsid w:val="00513755"/>
    <w:rsid w:val="00513865"/>
    <w:rsid w:val="00513995"/>
    <w:rsid w:val="00513D2A"/>
    <w:rsid w:val="00513FD2"/>
    <w:rsid w:val="00514221"/>
    <w:rsid w:val="0051480E"/>
    <w:rsid w:val="005149AB"/>
    <w:rsid w:val="00514BB4"/>
    <w:rsid w:val="005150B2"/>
    <w:rsid w:val="005151CF"/>
    <w:rsid w:val="00515547"/>
    <w:rsid w:val="00515701"/>
    <w:rsid w:val="00515929"/>
    <w:rsid w:val="00516276"/>
    <w:rsid w:val="0051660A"/>
    <w:rsid w:val="00516A69"/>
    <w:rsid w:val="00516DAB"/>
    <w:rsid w:val="0051701D"/>
    <w:rsid w:val="005170FF"/>
    <w:rsid w:val="00517106"/>
    <w:rsid w:val="005171A5"/>
    <w:rsid w:val="0051728C"/>
    <w:rsid w:val="00517632"/>
    <w:rsid w:val="0051770B"/>
    <w:rsid w:val="00517A12"/>
    <w:rsid w:val="005200AE"/>
    <w:rsid w:val="00520A6F"/>
    <w:rsid w:val="00520B11"/>
    <w:rsid w:val="00520D65"/>
    <w:rsid w:val="00521054"/>
    <w:rsid w:val="0052144F"/>
    <w:rsid w:val="005215C3"/>
    <w:rsid w:val="0052186A"/>
    <w:rsid w:val="00521933"/>
    <w:rsid w:val="00521A3F"/>
    <w:rsid w:val="00521E1E"/>
    <w:rsid w:val="00522355"/>
    <w:rsid w:val="00522459"/>
    <w:rsid w:val="00522546"/>
    <w:rsid w:val="00522811"/>
    <w:rsid w:val="00522BB3"/>
    <w:rsid w:val="00522CCC"/>
    <w:rsid w:val="00522D29"/>
    <w:rsid w:val="00522F35"/>
    <w:rsid w:val="00522FB2"/>
    <w:rsid w:val="0052343F"/>
    <w:rsid w:val="005236AC"/>
    <w:rsid w:val="005236CD"/>
    <w:rsid w:val="005239EA"/>
    <w:rsid w:val="00523AF3"/>
    <w:rsid w:val="00523C93"/>
    <w:rsid w:val="00523D3E"/>
    <w:rsid w:val="005240BF"/>
    <w:rsid w:val="0052434D"/>
    <w:rsid w:val="00524CC1"/>
    <w:rsid w:val="00524D7C"/>
    <w:rsid w:val="005250BE"/>
    <w:rsid w:val="005253F4"/>
    <w:rsid w:val="0052543D"/>
    <w:rsid w:val="0052565B"/>
    <w:rsid w:val="005258E6"/>
    <w:rsid w:val="005258FC"/>
    <w:rsid w:val="00525912"/>
    <w:rsid w:val="0052591D"/>
    <w:rsid w:val="00525CEA"/>
    <w:rsid w:val="00526052"/>
    <w:rsid w:val="00526091"/>
    <w:rsid w:val="00526515"/>
    <w:rsid w:val="0052651D"/>
    <w:rsid w:val="0052676C"/>
    <w:rsid w:val="00526785"/>
    <w:rsid w:val="005267EF"/>
    <w:rsid w:val="00526872"/>
    <w:rsid w:val="00526C08"/>
    <w:rsid w:val="00526D2F"/>
    <w:rsid w:val="00527108"/>
    <w:rsid w:val="00527A78"/>
    <w:rsid w:val="00527C77"/>
    <w:rsid w:val="00530444"/>
    <w:rsid w:val="00530659"/>
    <w:rsid w:val="005307EB"/>
    <w:rsid w:val="005309B9"/>
    <w:rsid w:val="005310B7"/>
    <w:rsid w:val="005313A8"/>
    <w:rsid w:val="005315D7"/>
    <w:rsid w:val="005319C4"/>
    <w:rsid w:val="00531D37"/>
    <w:rsid w:val="005321B5"/>
    <w:rsid w:val="005321B6"/>
    <w:rsid w:val="00532328"/>
    <w:rsid w:val="00532C28"/>
    <w:rsid w:val="00532D4A"/>
    <w:rsid w:val="00532EE7"/>
    <w:rsid w:val="005333C5"/>
    <w:rsid w:val="00533408"/>
    <w:rsid w:val="00533573"/>
    <w:rsid w:val="00533611"/>
    <w:rsid w:val="00533817"/>
    <w:rsid w:val="00533D23"/>
    <w:rsid w:val="00533D9A"/>
    <w:rsid w:val="00533DE0"/>
    <w:rsid w:val="00533E2E"/>
    <w:rsid w:val="00533E5A"/>
    <w:rsid w:val="00533F95"/>
    <w:rsid w:val="005340BA"/>
    <w:rsid w:val="005340E6"/>
    <w:rsid w:val="00534264"/>
    <w:rsid w:val="0053440E"/>
    <w:rsid w:val="00534491"/>
    <w:rsid w:val="0053472B"/>
    <w:rsid w:val="00534A7D"/>
    <w:rsid w:val="00534BD8"/>
    <w:rsid w:val="00534C25"/>
    <w:rsid w:val="00534FD0"/>
    <w:rsid w:val="00535748"/>
    <w:rsid w:val="0053584C"/>
    <w:rsid w:val="00535A9B"/>
    <w:rsid w:val="00536090"/>
    <w:rsid w:val="0053634D"/>
    <w:rsid w:val="0053666C"/>
    <w:rsid w:val="005367D7"/>
    <w:rsid w:val="00536993"/>
    <w:rsid w:val="00536DF3"/>
    <w:rsid w:val="00536E1B"/>
    <w:rsid w:val="00537045"/>
    <w:rsid w:val="005372C2"/>
    <w:rsid w:val="00537709"/>
    <w:rsid w:val="00537A14"/>
    <w:rsid w:val="00537CD0"/>
    <w:rsid w:val="005400BF"/>
    <w:rsid w:val="00540230"/>
    <w:rsid w:val="0054080D"/>
    <w:rsid w:val="00540AF3"/>
    <w:rsid w:val="00540C63"/>
    <w:rsid w:val="00541354"/>
    <w:rsid w:val="005415B8"/>
    <w:rsid w:val="0054189E"/>
    <w:rsid w:val="00541A47"/>
    <w:rsid w:val="00541A72"/>
    <w:rsid w:val="00541F75"/>
    <w:rsid w:val="00541FF8"/>
    <w:rsid w:val="00542003"/>
    <w:rsid w:val="0054218D"/>
    <w:rsid w:val="005423DE"/>
    <w:rsid w:val="005424C5"/>
    <w:rsid w:val="00542549"/>
    <w:rsid w:val="005427C0"/>
    <w:rsid w:val="0054290A"/>
    <w:rsid w:val="005432F4"/>
    <w:rsid w:val="005434C7"/>
    <w:rsid w:val="0054379A"/>
    <w:rsid w:val="005438A2"/>
    <w:rsid w:val="00543955"/>
    <w:rsid w:val="005441FE"/>
    <w:rsid w:val="00544316"/>
    <w:rsid w:val="005443AB"/>
    <w:rsid w:val="00544419"/>
    <w:rsid w:val="0054448F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359"/>
    <w:rsid w:val="0054667F"/>
    <w:rsid w:val="00547042"/>
    <w:rsid w:val="005472ED"/>
    <w:rsid w:val="005473D4"/>
    <w:rsid w:val="00547495"/>
    <w:rsid w:val="005474CF"/>
    <w:rsid w:val="00547912"/>
    <w:rsid w:val="00547B22"/>
    <w:rsid w:val="00547CB2"/>
    <w:rsid w:val="005503D0"/>
    <w:rsid w:val="005506E6"/>
    <w:rsid w:val="00550851"/>
    <w:rsid w:val="005508B4"/>
    <w:rsid w:val="00550AA6"/>
    <w:rsid w:val="00550B8A"/>
    <w:rsid w:val="00550FDB"/>
    <w:rsid w:val="0055135A"/>
    <w:rsid w:val="00551482"/>
    <w:rsid w:val="0055190A"/>
    <w:rsid w:val="00551AB0"/>
    <w:rsid w:val="00551AC5"/>
    <w:rsid w:val="00551CC8"/>
    <w:rsid w:val="00552256"/>
    <w:rsid w:val="005526B1"/>
    <w:rsid w:val="005526C1"/>
    <w:rsid w:val="0055281F"/>
    <w:rsid w:val="005528DF"/>
    <w:rsid w:val="00552B9A"/>
    <w:rsid w:val="00552C60"/>
    <w:rsid w:val="00552C6E"/>
    <w:rsid w:val="00552FB4"/>
    <w:rsid w:val="00553188"/>
    <w:rsid w:val="005539E2"/>
    <w:rsid w:val="00553D3B"/>
    <w:rsid w:val="00554CA9"/>
    <w:rsid w:val="00555372"/>
    <w:rsid w:val="005553C0"/>
    <w:rsid w:val="0055565A"/>
    <w:rsid w:val="00555726"/>
    <w:rsid w:val="00555881"/>
    <w:rsid w:val="00555EDF"/>
    <w:rsid w:val="00555F77"/>
    <w:rsid w:val="005563F9"/>
    <w:rsid w:val="00556589"/>
    <w:rsid w:val="005565D0"/>
    <w:rsid w:val="00556683"/>
    <w:rsid w:val="00556FA0"/>
    <w:rsid w:val="00557086"/>
    <w:rsid w:val="0055708C"/>
    <w:rsid w:val="0055712E"/>
    <w:rsid w:val="00557203"/>
    <w:rsid w:val="00557253"/>
    <w:rsid w:val="00557571"/>
    <w:rsid w:val="00557B07"/>
    <w:rsid w:val="00557B0B"/>
    <w:rsid w:val="00557B1A"/>
    <w:rsid w:val="00557B24"/>
    <w:rsid w:val="00557C9C"/>
    <w:rsid w:val="00560059"/>
    <w:rsid w:val="00560551"/>
    <w:rsid w:val="00560596"/>
    <w:rsid w:val="005606B7"/>
    <w:rsid w:val="00560D69"/>
    <w:rsid w:val="00561060"/>
    <w:rsid w:val="005610E1"/>
    <w:rsid w:val="005616EE"/>
    <w:rsid w:val="005617A3"/>
    <w:rsid w:val="00561915"/>
    <w:rsid w:val="005619C2"/>
    <w:rsid w:val="00561A93"/>
    <w:rsid w:val="00561C01"/>
    <w:rsid w:val="00562015"/>
    <w:rsid w:val="00562729"/>
    <w:rsid w:val="00562944"/>
    <w:rsid w:val="005630CE"/>
    <w:rsid w:val="005632E0"/>
    <w:rsid w:val="005635DC"/>
    <w:rsid w:val="005636A1"/>
    <w:rsid w:val="005637F6"/>
    <w:rsid w:val="005638F4"/>
    <w:rsid w:val="00564350"/>
    <w:rsid w:val="005648E7"/>
    <w:rsid w:val="00564A5F"/>
    <w:rsid w:val="00564D30"/>
    <w:rsid w:val="005650CD"/>
    <w:rsid w:val="005654C0"/>
    <w:rsid w:val="00565971"/>
    <w:rsid w:val="00565CC5"/>
    <w:rsid w:val="00565CFF"/>
    <w:rsid w:val="00565E51"/>
    <w:rsid w:val="0056641E"/>
    <w:rsid w:val="0056643C"/>
    <w:rsid w:val="005664A3"/>
    <w:rsid w:val="0056742E"/>
    <w:rsid w:val="00567665"/>
    <w:rsid w:val="005679F6"/>
    <w:rsid w:val="00567BC3"/>
    <w:rsid w:val="00570159"/>
    <w:rsid w:val="0057027C"/>
    <w:rsid w:val="00570DF9"/>
    <w:rsid w:val="00570EA7"/>
    <w:rsid w:val="00570EE3"/>
    <w:rsid w:val="00570F2D"/>
    <w:rsid w:val="00570F30"/>
    <w:rsid w:val="00571235"/>
    <w:rsid w:val="0057161B"/>
    <w:rsid w:val="005718E4"/>
    <w:rsid w:val="00571BB6"/>
    <w:rsid w:val="00571D34"/>
    <w:rsid w:val="0057213F"/>
    <w:rsid w:val="0057256F"/>
    <w:rsid w:val="00572782"/>
    <w:rsid w:val="005727A9"/>
    <w:rsid w:val="005728FB"/>
    <w:rsid w:val="00572B45"/>
    <w:rsid w:val="00572CF1"/>
    <w:rsid w:val="00572F97"/>
    <w:rsid w:val="00573046"/>
    <w:rsid w:val="005734D5"/>
    <w:rsid w:val="00573A6E"/>
    <w:rsid w:val="00573B34"/>
    <w:rsid w:val="00573BEB"/>
    <w:rsid w:val="00573F6D"/>
    <w:rsid w:val="005740EF"/>
    <w:rsid w:val="005743AE"/>
    <w:rsid w:val="00574605"/>
    <w:rsid w:val="00574611"/>
    <w:rsid w:val="00574A0F"/>
    <w:rsid w:val="00574A47"/>
    <w:rsid w:val="00574ABD"/>
    <w:rsid w:val="00574B4E"/>
    <w:rsid w:val="00574E54"/>
    <w:rsid w:val="00574F7C"/>
    <w:rsid w:val="00575241"/>
    <w:rsid w:val="005754EB"/>
    <w:rsid w:val="005754FE"/>
    <w:rsid w:val="00575638"/>
    <w:rsid w:val="0057573B"/>
    <w:rsid w:val="00575B09"/>
    <w:rsid w:val="00575B70"/>
    <w:rsid w:val="00575EE3"/>
    <w:rsid w:val="00575F5A"/>
    <w:rsid w:val="00576075"/>
    <w:rsid w:val="005764F9"/>
    <w:rsid w:val="00576546"/>
    <w:rsid w:val="0057671F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77F30"/>
    <w:rsid w:val="0058029F"/>
    <w:rsid w:val="005804B6"/>
    <w:rsid w:val="00580779"/>
    <w:rsid w:val="00580C31"/>
    <w:rsid w:val="00581240"/>
    <w:rsid w:val="0058145D"/>
    <w:rsid w:val="00581A14"/>
    <w:rsid w:val="00581AAF"/>
    <w:rsid w:val="00581D81"/>
    <w:rsid w:val="00581E8F"/>
    <w:rsid w:val="00582076"/>
    <w:rsid w:val="005820FE"/>
    <w:rsid w:val="00582520"/>
    <w:rsid w:val="0058282F"/>
    <w:rsid w:val="00582DDB"/>
    <w:rsid w:val="00583CF9"/>
    <w:rsid w:val="005840A5"/>
    <w:rsid w:val="00584130"/>
    <w:rsid w:val="005844B6"/>
    <w:rsid w:val="00584FBF"/>
    <w:rsid w:val="0058503E"/>
    <w:rsid w:val="0058570A"/>
    <w:rsid w:val="00585B89"/>
    <w:rsid w:val="00585C98"/>
    <w:rsid w:val="00585DA7"/>
    <w:rsid w:val="00585DD8"/>
    <w:rsid w:val="00585F40"/>
    <w:rsid w:val="005860C7"/>
    <w:rsid w:val="005861B9"/>
    <w:rsid w:val="005861D4"/>
    <w:rsid w:val="005862CF"/>
    <w:rsid w:val="0058638D"/>
    <w:rsid w:val="005867B8"/>
    <w:rsid w:val="00586ABA"/>
    <w:rsid w:val="00586C02"/>
    <w:rsid w:val="005874BE"/>
    <w:rsid w:val="0058753F"/>
    <w:rsid w:val="00587565"/>
    <w:rsid w:val="00587B30"/>
    <w:rsid w:val="00587C12"/>
    <w:rsid w:val="005900DA"/>
    <w:rsid w:val="00590621"/>
    <w:rsid w:val="00590827"/>
    <w:rsid w:val="00590867"/>
    <w:rsid w:val="00590D9D"/>
    <w:rsid w:val="005913F3"/>
    <w:rsid w:val="005914E1"/>
    <w:rsid w:val="00591665"/>
    <w:rsid w:val="0059192C"/>
    <w:rsid w:val="00591A8D"/>
    <w:rsid w:val="00591B78"/>
    <w:rsid w:val="00591D20"/>
    <w:rsid w:val="00592020"/>
    <w:rsid w:val="00592548"/>
    <w:rsid w:val="005925D5"/>
    <w:rsid w:val="00592805"/>
    <w:rsid w:val="00592896"/>
    <w:rsid w:val="0059292F"/>
    <w:rsid w:val="005929E3"/>
    <w:rsid w:val="00592D3A"/>
    <w:rsid w:val="00592E3B"/>
    <w:rsid w:val="0059334C"/>
    <w:rsid w:val="005934AC"/>
    <w:rsid w:val="005934B1"/>
    <w:rsid w:val="0059371A"/>
    <w:rsid w:val="00593743"/>
    <w:rsid w:val="005937C0"/>
    <w:rsid w:val="005937ED"/>
    <w:rsid w:val="00593A57"/>
    <w:rsid w:val="00593F4B"/>
    <w:rsid w:val="005941F5"/>
    <w:rsid w:val="00594323"/>
    <w:rsid w:val="00594653"/>
    <w:rsid w:val="00594704"/>
    <w:rsid w:val="00594914"/>
    <w:rsid w:val="00594C3A"/>
    <w:rsid w:val="00595136"/>
    <w:rsid w:val="005951C9"/>
    <w:rsid w:val="00595294"/>
    <w:rsid w:val="00595B52"/>
    <w:rsid w:val="00595D94"/>
    <w:rsid w:val="00595D9C"/>
    <w:rsid w:val="00596087"/>
    <w:rsid w:val="00596934"/>
    <w:rsid w:val="0059700D"/>
    <w:rsid w:val="00597128"/>
    <w:rsid w:val="00597230"/>
    <w:rsid w:val="0059759D"/>
    <w:rsid w:val="005977DE"/>
    <w:rsid w:val="0059794B"/>
    <w:rsid w:val="00597967"/>
    <w:rsid w:val="00597AA4"/>
    <w:rsid w:val="00597B39"/>
    <w:rsid w:val="00597F53"/>
    <w:rsid w:val="005A06EA"/>
    <w:rsid w:val="005A0924"/>
    <w:rsid w:val="005A097A"/>
    <w:rsid w:val="005A0990"/>
    <w:rsid w:val="005A0CB7"/>
    <w:rsid w:val="005A0D92"/>
    <w:rsid w:val="005A100D"/>
    <w:rsid w:val="005A1024"/>
    <w:rsid w:val="005A1437"/>
    <w:rsid w:val="005A1788"/>
    <w:rsid w:val="005A1A93"/>
    <w:rsid w:val="005A1DF9"/>
    <w:rsid w:val="005A2674"/>
    <w:rsid w:val="005A26BC"/>
    <w:rsid w:val="005A275C"/>
    <w:rsid w:val="005A28F1"/>
    <w:rsid w:val="005A29EC"/>
    <w:rsid w:val="005A2B51"/>
    <w:rsid w:val="005A2C34"/>
    <w:rsid w:val="005A2C8B"/>
    <w:rsid w:val="005A2C97"/>
    <w:rsid w:val="005A3064"/>
    <w:rsid w:val="005A32E3"/>
    <w:rsid w:val="005A3301"/>
    <w:rsid w:val="005A356F"/>
    <w:rsid w:val="005A35B7"/>
    <w:rsid w:val="005A391C"/>
    <w:rsid w:val="005A3AA8"/>
    <w:rsid w:val="005A3AE3"/>
    <w:rsid w:val="005A3F43"/>
    <w:rsid w:val="005A4232"/>
    <w:rsid w:val="005A4243"/>
    <w:rsid w:val="005A4292"/>
    <w:rsid w:val="005A468A"/>
    <w:rsid w:val="005A49FC"/>
    <w:rsid w:val="005A4B29"/>
    <w:rsid w:val="005A4B77"/>
    <w:rsid w:val="005A4BF8"/>
    <w:rsid w:val="005A4C0E"/>
    <w:rsid w:val="005A4E1F"/>
    <w:rsid w:val="005A521C"/>
    <w:rsid w:val="005A569E"/>
    <w:rsid w:val="005A58B4"/>
    <w:rsid w:val="005A58BF"/>
    <w:rsid w:val="005A5AEB"/>
    <w:rsid w:val="005A5E83"/>
    <w:rsid w:val="005A5E8B"/>
    <w:rsid w:val="005A5F89"/>
    <w:rsid w:val="005A5FCE"/>
    <w:rsid w:val="005A6706"/>
    <w:rsid w:val="005A6946"/>
    <w:rsid w:val="005A6E63"/>
    <w:rsid w:val="005A7402"/>
    <w:rsid w:val="005A79EA"/>
    <w:rsid w:val="005A7A9A"/>
    <w:rsid w:val="005A7B15"/>
    <w:rsid w:val="005A7B61"/>
    <w:rsid w:val="005A7EA2"/>
    <w:rsid w:val="005B00E9"/>
    <w:rsid w:val="005B06E5"/>
    <w:rsid w:val="005B0762"/>
    <w:rsid w:val="005B0A9C"/>
    <w:rsid w:val="005B0CD9"/>
    <w:rsid w:val="005B0F57"/>
    <w:rsid w:val="005B125A"/>
    <w:rsid w:val="005B14BE"/>
    <w:rsid w:val="005B1578"/>
    <w:rsid w:val="005B16CA"/>
    <w:rsid w:val="005B16DD"/>
    <w:rsid w:val="005B17A9"/>
    <w:rsid w:val="005B1A36"/>
    <w:rsid w:val="005B20CB"/>
    <w:rsid w:val="005B2143"/>
    <w:rsid w:val="005B22B0"/>
    <w:rsid w:val="005B2427"/>
    <w:rsid w:val="005B294D"/>
    <w:rsid w:val="005B2D66"/>
    <w:rsid w:val="005B2D68"/>
    <w:rsid w:val="005B302B"/>
    <w:rsid w:val="005B329C"/>
    <w:rsid w:val="005B33F5"/>
    <w:rsid w:val="005B33FF"/>
    <w:rsid w:val="005B353C"/>
    <w:rsid w:val="005B35AB"/>
    <w:rsid w:val="005B3795"/>
    <w:rsid w:val="005B3852"/>
    <w:rsid w:val="005B40EA"/>
    <w:rsid w:val="005B4286"/>
    <w:rsid w:val="005B43B9"/>
    <w:rsid w:val="005B4510"/>
    <w:rsid w:val="005B459C"/>
    <w:rsid w:val="005B45A0"/>
    <w:rsid w:val="005B45C5"/>
    <w:rsid w:val="005B4701"/>
    <w:rsid w:val="005B490D"/>
    <w:rsid w:val="005B4A00"/>
    <w:rsid w:val="005B4C41"/>
    <w:rsid w:val="005B537B"/>
    <w:rsid w:val="005B576E"/>
    <w:rsid w:val="005B5840"/>
    <w:rsid w:val="005B5C25"/>
    <w:rsid w:val="005B5F3C"/>
    <w:rsid w:val="005B601A"/>
    <w:rsid w:val="005B6585"/>
    <w:rsid w:val="005B677E"/>
    <w:rsid w:val="005B6F5D"/>
    <w:rsid w:val="005B73DD"/>
    <w:rsid w:val="005B7558"/>
    <w:rsid w:val="005B762D"/>
    <w:rsid w:val="005B7CBC"/>
    <w:rsid w:val="005B7E87"/>
    <w:rsid w:val="005C00F2"/>
    <w:rsid w:val="005C01B4"/>
    <w:rsid w:val="005C0AA0"/>
    <w:rsid w:val="005C0D1B"/>
    <w:rsid w:val="005C0DC2"/>
    <w:rsid w:val="005C0E8F"/>
    <w:rsid w:val="005C1997"/>
    <w:rsid w:val="005C1A7B"/>
    <w:rsid w:val="005C1AB3"/>
    <w:rsid w:val="005C1BB9"/>
    <w:rsid w:val="005C1E4E"/>
    <w:rsid w:val="005C1ED2"/>
    <w:rsid w:val="005C2185"/>
    <w:rsid w:val="005C24B2"/>
    <w:rsid w:val="005C28DE"/>
    <w:rsid w:val="005C2AAD"/>
    <w:rsid w:val="005C2DCE"/>
    <w:rsid w:val="005C3298"/>
    <w:rsid w:val="005C33C1"/>
    <w:rsid w:val="005C343D"/>
    <w:rsid w:val="005C3457"/>
    <w:rsid w:val="005C34E4"/>
    <w:rsid w:val="005C3B1F"/>
    <w:rsid w:val="005C3E0D"/>
    <w:rsid w:val="005C4256"/>
    <w:rsid w:val="005C4474"/>
    <w:rsid w:val="005C45C9"/>
    <w:rsid w:val="005C4707"/>
    <w:rsid w:val="005C4778"/>
    <w:rsid w:val="005C48B8"/>
    <w:rsid w:val="005C48CD"/>
    <w:rsid w:val="005C48E1"/>
    <w:rsid w:val="005C49B2"/>
    <w:rsid w:val="005C4D2E"/>
    <w:rsid w:val="005C4DA0"/>
    <w:rsid w:val="005C5030"/>
    <w:rsid w:val="005C50CD"/>
    <w:rsid w:val="005C539D"/>
    <w:rsid w:val="005C53AA"/>
    <w:rsid w:val="005C5416"/>
    <w:rsid w:val="005C554A"/>
    <w:rsid w:val="005C55C6"/>
    <w:rsid w:val="005C55F2"/>
    <w:rsid w:val="005C55F6"/>
    <w:rsid w:val="005C5AA1"/>
    <w:rsid w:val="005C5B31"/>
    <w:rsid w:val="005C5BF6"/>
    <w:rsid w:val="005C5CD8"/>
    <w:rsid w:val="005C5D8E"/>
    <w:rsid w:val="005C5DCD"/>
    <w:rsid w:val="005C5EF2"/>
    <w:rsid w:val="005C6297"/>
    <w:rsid w:val="005C62B2"/>
    <w:rsid w:val="005C62EC"/>
    <w:rsid w:val="005C66A2"/>
    <w:rsid w:val="005C6B86"/>
    <w:rsid w:val="005C7008"/>
    <w:rsid w:val="005C7688"/>
    <w:rsid w:val="005C7689"/>
    <w:rsid w:val="005C76C7"/>
    <w:rsid w:val="005C7789"/>
    <w:rsid w:val="005C77A4"/>
    <w:rsid w:val="005C77EF"/>
    <w:rsid w:val="005C7B55"/>
    <w:rsid w:val="005D0105"/>
    <w:rsid w:val="005D048A"/>
    <w:rsid w:val="005D0565"/>
    <w:rsid w:val="005D066F"/>
    <w:rsid w:val="005D0753"/>
    <w:rsid w:val="005D0856"/>
    <w:rsid w:val="005D0CC1"/>
    <w:rsid w:val="005D0EF8"/>
    <w:rsid w:val="005D0F71"/>
    <w:rsid w:val="005D0FAD"/>
    <w:rsid w:val="005D1050"/>
    <w:rsid w:val="005D1409"/>
    <w:rsid w:val="005D14A8"/>
    <w:rsid w:val="005D1566"/>
    <w:rsid w:val="005D177D"/>
    <w:rsid w:val="005D1A55"/>
    <w:rsid w:val="005D2372"/>
    <w:rsid w:val="005D23EA"/>
    <w:rsid w:val="005D2623"/>
    <w:rsid w:val="005D27D0"/>
    <w:rsid w:val="005D283C"/>
    <w:rsid w:val="005D2931"/>
    <w:rsid w:val="005D2E2B"/>
    <w:rsid w:val="005D30C7"/>
    <w:rsid w:val="005D31F8"/>
    <w:rsid w:val="005D35A5"/>
    <w:rsid w:val="005D3E0A"/>
    <w:rsid w:val="005D433B"/>
    <w:rsid w:val="005D438D"/>
    <w:rsid w:val="005D46A6"/>
    <w:rsid w:val="005D4942"/>
    <w:rsid w:val="005D4981"/>
    <w:rsid w:val="005D4A8B"/>
    <w:rsid w:val="005D4B71"/>
    <w:rsid w:val="005D4D29"/>
    <w:rsid w:val="005D4ED9"/>
    <w:rsid w:val="005D5001"/>
    <w:rsid w:val="005D543C"/>
    <w:rsid w:val="005D5512"/>
    <w:rsid w:val="005D579C"/>
    <w:rsid w:val="005D5CD4"/>
    <w:rsid w:val="005D5D95"/>
    <w:rsid w:val="005D5DE0"/>
    <w:rsid w:val="005D5ED5"/>
    <w:rsid w:val="005D5FD6"/>
    <w:rsid w:val="005D606D"/>
    <w:rsid w:val="005D61F7"/>
    <w:rsid w:val="005D6466"/>
    <w:rsid w:val="005D6862"/>
    <w:rsid w:val="005D6BDA"/>
    <w:rsid w:val="005D6CB1"/>
    <w:rsid w:val="005D75CD"/>
    <w:rsid w:val="005D77BC"/>
    <w:rsid w:val="005D79D5"/>
    <w:rsid w:val="005E0142"/>
    <w:rsid w:val="005E0369"/>
    <w:rsid w:val="005E05A2"/>
    <w:rsid w:val="005E0D10"/>
    <w:rsid w:val="005E0D6E"/>
    <w:rsid w:val="005E11C3"/>
    <w:rsid w:val="005E122B"/>
    <w:rsid w:val="005E14C1"/>
    <w:rsid w:val="005E157C"/>
    <w:rsid w:val="005E161C"/>
    <w:rsid w:val="005E17F8"/>
    <w:rsid w:val="005E17FA"/>
    <w:rsid w:val="005E1DE1"/>
    <w:rsid w:val="005E1EF7"/>
    <w:rsid w:val="005E2324"/>
    <w:rsid w:val="005E2702"/>
    <w:rsid w:val="005E3154"/>
    <w:rsid w:val="005E340B"/>
    <w:rsid w:val="005E377E"/>
    <w:rsid w:val="005E3934"/>
    <w:rsid w:val="005E3B95"/>
    <w:rsid w:val="005E497A"/>
    <w:rsid w:val="005E4980"/>
    <w:rsid w:val="005E4A74"/>
    <w:rsid w:val="005E4C1E"/>
    <w:rsid w:val="005E4D4B"/>
    <w:rsid w:val="005E4F90"/>
    <w:rsid w:val="005E5A71"/>
    <w:rsid w:val="005E5B33"/>
    <w:rsid w:val="005E5F2E"/>
    <w:rsid w:val="005E6421"/>
    <w:rsid w:val="005E64EF"/>
    <w:rsid w:val="005E65D0"/>
    <w:rsid w:val="005E671D"/>
    <w:rsid w:val="005E67B9"/>
    <w:rsid w:val="005E7266"/>
    <w:rsid w:val="005E73B2"/>
    <w:rsid w:val="005E7466"/>
    <w:rsid w:val="005E7734"/>
    <w:rsid w:val="005E799F"/>
    <w:rsid w:val="005E79E1"/>
    <w:rsid w:val="005E7A01"/>
    <w:rsid w:val="005E7B4F"/>
    <w:rsid w:val="005E7E07"/>
    <w:rsid w:val="005E7EE1"/>
    <w:rsid w:val="005F00A9"/>
    <w:rsid w:val="005F0150"/>
    <w:rsid w:val="005F0486"/>
    <w:rsid w:val="005F063F"/>
    <w:rsid w:val="005F06C7"/>
    <w:rsid w:val="005F09E4"/>
    <w:rsid w:val="005F0A7E"/>
    <w:rsid w:val="005F0AE4"/>
    <w:rsid w:val="005F0C2F"/>
    <w:rsid w:val="005F0E2B"/>
    <w:rsid w:val="005F0E95"/>
    <w:rsid w:val="005F139E"/>
    <w:rsid w:val="005F1412"/>
    <w:rsid w:val="005F14E1"/>
    <w:rsid w:val="005F17FF"/>
    <w:rsid w:val="005F1A71"/>
    <w:rsid w:val="005F1B0E"/>
    <w:rsid w:val="005F20DB"/>
    <w:rsid w:val="005F2355"/>
    <w:rsid w:val="005F25A0"/>
    <w:rsid w:val="005F26C8"/>
    <w:rsid w:val="005F2C4C"/>
    <w:rsid w:val="005F30E6"/>
    <w:rsid w:val="005F37E0"/>
    <w:rsid w:val="005F3E86"/>
    <w:rsid w:val="005F3F08"/>
    <w:rsid w:val="005F4495"/>
    <w:rsid w:val="005F45EA"/>
    <w:rsid w:val="005F4A1E"/>
    <w:rsid w:val="005F4AAA"/>
    <w:rsid w:val="005F4D0A"/>
    <w:rsid w:val="005F51D0"/>
    <w:rsid w:val="005F53C4"/>
    <w:rsid w:val="005F586E"/>
    <w:rsid w:val="005F5B35"/>
    <w:rsid w:val="005F5DDB"/>
    <w:rsid w:val="005F5F0A"/>
    <w:rsid w:val="005F6002"/>
    <w:rsid w:val="005F6102"/>
    <w:rsid w:val="005F61CD"/>
    <w:rsid w:val="005F64C3"/>
    <w:rsid w:val="005F657F"/>
    <w:rsid w:val="005F6B1B"/>
    <w:rsid w:val="005F6B83"/>
    <w:rsid w:val="005F6D59"/>
    <w:rsid w:val="005F7038"/>
    <w:rsid w:val="005F79A4"/>
    <w:rsid w:val="005F7A92"/>
    <w:rsid w:val="005F7E68"/>
    <w:rsid w:val="0060013C"/>
    <w:rsid w:val="00600249"/>
    <w:rsid w:val="006003F5"/>
    <w:rsid w:val="00600698"/>
    <w:rsid w:val="00600754"/>
    <w:rsid w:val="006007E5"/>
    <w:rsid w:val="00600A58"/>
    <w:rsid w:val="00600B67"/>
    <w:rsid w:val="00600ED3"/>
    <w:rsid w:val="006013B3"/>
    <w:rsid w:val="00601425"/>
    <w:rsid w:val="0060173E"/>
    <w:rsid w:val="00601898"/>
    <w:rsid w:val="00601A61"/>
    <w:rsid w:val="00601B5A"/>
    <w:rsid w:val="00601BBB"/>
    <w:rsid w:val="00601D37"/>
    <w:rsid w:val="00602154"/>
    <w:rsid w:val="006021B7"/>
    <w:rsid w:val="00602460"/>
    <w:rsid w:val="006024BC"/>
    <w:rsid w:val="0060251F"/>
    <w:rsid w:val="0060259F"/>
    <w:rsid w:val="006027C8"/>
    <w:rsid w:val="00602815"/>
    <w:rsid w:val="0060282F"/>
    <w:rsid w:val="00603102"/>
    <w:rsid w:val="006031F9"/>
    <w:rsid w:val="0060337B"/>
    <w:rsid w:val="00603474"/>
    <w:rsid w:val="00603865"/>
    <w:rsid w:val="00603A65"/>
    <w:rsid w:val="00603C5D"/>
    <w:rsid w:val="006040AC"/>
    <w:rsid w:val="00604209"/>
    <w:rsid w:val="006043B6"/>
    <w:rsid w:val="006046FB"/>
    <w:rsid w:val="006047A3"/>
    <w:rsid w:val="0060495D"/>
    <w:rsid w:val="00604D5B"/>
    <w:rsid w:val="00604E53"/>
    <w:rsid w:val="00604FE8"/>
    <w:rsid w:val="006055A7"/>
    <w:rsid w:val="006057E5"/>
    <w:rsid w:val="0060594A"/>
    <w:rsid w:val="00605A61"/>
    <w:rsid w:val="00605DC1"/>
    <w:rsid w:val="0060612D"/>
    <w:rsid w:val="00606267"/>
    <w:rsid w:val="0060626B"/>
    <w:rsid w:val="006067BA"/>
    <w:rsid w:val="00606970"/>
    <w:rsid w:val="00607062"/>
    <w:rsid w:val="006070FA"/>
    <w:rsid w:val="006073CA"/>
    <w:rsid w:val="006074BE"/>
    <w:rsid w:val="00607736"/>
    <w:rsid w:val="00607829"/>
    <w:rsid w:val="00607DA0"/>
    <w:rsid w:val="00607EF2"/>
    <w:rsid w:val="00607FDB"/>
    <w:rsid w:val="00610239"/>
    <w:rsid w:val="0061071E"/>
    <w:rsid w:val="00610728"/>
    <w:rsid w:val="00610873"/>
    <w:rsid w:val="00610948"/>
    <w:rsid w:val="00610DA5"/>
    <w:rsid w:val="00610F24"/>
    <w:rsid w:val="006113B6"/>
    <w:rsid w:val="006115F1"/>
    <w:rsid w:val="00612117"/>
    <w:rsid w:val="0061229C"/>
    <w:rsid w:val="00612512"/>
    <w:rsid w:val="00612561"/>
    <w:rsid w:val="006127BB"/>
    <w:rsid w:val="00612A27"/>
    <w:rsid w:val="00612A61"/>
    <w:rsid w:val="00612E51"/>
    <w:rsid w:val="00612FE5"/>
    <w:rsid w:val="0061330D"/>
    <w:rsid w:val="006133C3"/>
    <w:rsid w:val="00613457"/>
    <w:rsid w:val="006135A4"/>
    <w:rsid w:val="00613AC4"/>
    <w:rsid w:val="00613B43"/>
    <w:rsid w:val="00613E93"/>
    <w:rsid w:val="00614028"/>
    <w:rsid w:val="006140D3"/>
    <w:rsid w:val="006141A7"/>
    <w:rsid w:val="006141B5"/>
    <w:rsid w:val="006143D5"/>
    <w:rsid w:val="006148EB"/>
    <w:rsid w:val="00614956"/>
    <w:rsid w:val="00615377"/>
    <w:rsid w:val="006155F8"/>
    <w:rsid w:val="00615607"/>
    <w:rsid w:val="006156CC"/>
    <w:rsid w:val="00615799"/>
    <w:rsid w:val="00615D6B"/>
    <w:rsid w:val="00615D7C"/>
    <w:rsid w:val="00615DC1"/>
    <w:rsid w:val="00615E1C"/>
    <w:rsid w:val="00615F52"/>
    <w:rsid w:val="0061617B"/>
    <w:rsid w:val="006161D2"/>
    <w:rsid w:val="006162F5"/>
    <w:rsid w:val="00616446"/>
    <w:rsid w:val="0061648E"/>
    <w:rsid w:val="00616581"/>
    <w:rsid w:val="006166F6"/>
    <w:rsid w:val="00616B59"/>
    <w:rsid w:val="00617350"/>
    <w:rsid w:val="0061799F"/>
    <w:rsid w:val="006179C5"/>
    <w:rsid w:val="00617A1D"/>
    <w:rsid w:val="00617A9E"/>
    <w:rsid w:val="00617C23"/>
    <w:rsid w:val="006200D9"/>
    <w:rsid w:val="00620341"/>
    <w:rsid w:val="00620955"/>
    <w:rsid w:val="00620B65"/>
    <w:rsid w:val="00620D6A"/>
    <w:rsid w:val="0062114E"/>
    <w:rsid w:val="0062150D"/>
    <w:rsid w:val="0062151B"/>
    <w:rsid w:val="0062157C"/>
    <w:rsid w:val="0062175C"/>
    <w:rsid w:val="0062204C"/>
    <w:rsid w:val="0062246A"/>
    <w:rsid w:val="006224F6"/>
    <w:rsid w:val="0062270E"/>
    <w:rsid w:val="00622830"/>
    <w:rsid w:val="006228A6"/>
    <w:rsid w:val="00623072"/>
    <w:rsid w:val="006231B5"/>
    <w:rsid w:val="0062365D"/>
    <w:rsid w:val="00623815"/>
    <w:rsid w:val="006239A7"/>
    <w:rsid w:val="006239B6"/>
    <w:rsid w:val="00623E54"/>
    <w:rsid w:val="00623F93"/>
    <w:rsid w:val="006245D1"/>
    <w:rsid w:val="0062480B"/>
    <w:rsid w:val="00624BC8"/>
    <w:rsid w:val="00624E0E"/>
    <w:rsid w:val="006250B8"/>
    <w:rsid w:val="006250C8"/>
    <w:rsid w:val="006251FF"/>
    <w:rsid w:val="0062522C"/>
    <w:rsid w:val="00625469"/>
    <w:rsid w:val="006254DF"/>
    <w:rsid w:val="00625A0F"/>
    <w:rsid w:val="00625A97"/>
    <w:rsid w:val="00625F6B"/>
    <w:rsid w:val="006260B9"/>
    <w:rsid w:val="0062634C"/>
    <w:rsid w:val="00626402"/>
    <w:rsid w:val="0062682C"/>
    <w:rsid w:val="00626ACB"/>
    <w:rsid w:val="006270E5"/>
    <w:rsid w:val="006270E8"/>
    <w:rsid w:val="0062713D"/>
    <w:rsid w:val="0062761F"/>
    <w:rsid w:val="00627AD7"/>
    <w:rsid w:val="00627C7B"/>
    <w:rsid w:val="00627E26"/>
    <w:rsid w:val="00627FF4"/>
    <w:rsid w:val="006305C1"/>
    <w:rsid w:val="00630C38"/>
    <w:rsid w:val="00630CCC"/>
    <w:rsid w:val="00631000"/>
    <w:rsid w:val="006310B8"/>
    <w:rsid w:val="006311AF"/>
    <w:rsid w:val="0063134C"/>
    <w:rsid w:val="00631408"/>
    <w:rsid w:val="00631712"/>
    <w:rsid w:val="006317CF"/>
    <w:rsid w:val="006319BD"/>
    <w:rsid w:val="00631B03"/>
    <w:rsid w:val="006323E4"/>
    <w:rsid w:val="00632651"/>
    <w:rsid w:val="006328C9"/>
    <w:rsid w:val="006328FE"/>
    <w:rsid w:val="0063292E"/>
    <w:rsid w:val="00632C59"/>
    <w:rsid w:val="00632D1A"/>
    <w:rsid w:val="00633198"/>
    <w:rsid w:val="0063372C"/>
    <w:rsid w:val="006337A1"/>
    <w:rsid w:val="00633DDC"/>
    <w:rsid w:val="00634010"/>
    <w:rsid w:val="00634C65"/>
    <w:rsid w:val="00634CFC"/>
    <w:rsid w:val="00634E17"/>
    <w:rsid w:val="00634E4E"/>
    <w:rsid w:val="00634F15"/>
    <w:rsid w:val="0063508D"/>
    <w:rsid w:val="00635092"/>
    <w:rsid w:val="00635568"/>
    <w:rsid w:val="006355D2"/>
    <w:rsid w:val="006355FF"/>
    <w:rsid w:val="006356C3"/>
    <w:rsid w:val="00635902"/>
    <w:rsid w:val="006359F2"/>
    <w:rsid w:val="00635BD3"/>
    <w:rsid w:val="0063613D"/>
    <w:rsid w:val="006361F4"/>
    <w:rsid w:val="006365A9"/>
    <w:rsid w:val="006366C3"/>
    <w:rsid w:val="00636D6A"/>
    <w:rsid w:val="00636DD8"/>
    <w:rsid w:val="00637671"/>
    <w:rsid w:val="00637766"/>
    <w:rsid w:val="006378D3"/>
    <w:rsid w:val="00637B55"/>
    <w:rsid w:val="00637D2D"/>
    <w:rsid w:val="00640101"/>
    <w:rsid w:val="006401E2"/>
    <w:rsid w:val="00640258"/>
    <w:rsid w:val="00640F68"/>
    <w:rsid w:val="00641131"/>
    <w:rsid w:val="0064163C"/>
    <w:rsid w:val="00641810"/>
    <w:rsid w:val="00641B33"/>
    <w:rsid w:val="00641DF3"/>
    <w:rsid w:val="00641F30"/>
    <w:rsid w:val="00642495"/>
    <w:rsid w:val="006424DD"/>
    <w:rsid w:val="006426F2"/>
    <w:rsid w:val="00642B95"/>
    <w:rsid w:val="006431FE"/>
    <w:rsid w:val="00643579"/>
    <w:rsid w:val="00643A5C"/>
    <w:rsid w:val="00643D35"/>
    <w:rsid w:val="00643F0D"/>
    <w:rsid w:val="00643F3A"/>
    <w:rsid w:val="006440B2"/>
    <w:rsid w:val="006440C2"/>
    <w:rsid w:val="0064467A"/>
    <w:rsid w:val="0064469A"/>
    <w:rsid w:val="00644889"/>
    <w:rsid w:val="00644C86"/>
    <w:rsid w:val="00644E16"/>
    <w:rsid w:val="00645069"/>
    <w:rsid w:val="00645549"/>
    <w:rsid w:val="006455B9"/>
    <w:rsid w:val="006457E1"/>
    <w:rsid w:val="00645C84"/>
    <w:rsid w:val="00645F8F"/>
    <w:rsid w:val="00646071"/>
    <w:rsid w:val="006462BF"/>
    <w:rsid w:val="006463BB"/>
    <w:rsid w:val="00646502"/>
    <w:rsid w:val="00646610"/>
    <w:rsid w:val="006467BD"/>
    <w:rsid w:val="006468DB"/>
    <w:rsid w:val="006469A2"/>
    <w:rsid w:val="006469D5"/>
    <w:rsid w:val="00646E11"/>
    <w:rsid w:val="00646F57"/>
    <w:rsid w:val="00647134"/>
    <w:rsid w:val="0064755B"/>
    <w:rsid w:val="00647D73"/>
    <w:rsid w:val="00647DDF"/>
    <w:rsid w:val="00650039"/>
    <w:rsid w:val="0065058B"/>
    <w:rsid w:val="00651000"/>
    <w:rsid w:val="0065123E"/>
    <w:rsid w:val="00651289"/>
    <w:rsid w:val="00651313"/>
    <w:rsid w:val="0065136F"/>
    <w:rsid w:val="006513C5"/>
    <w:rsid w:val="00651548"/>
    <w:rsid w:val="00651E4F"/>
    <w:rsid w:val="006523F4"/>
    <w:rsid w:val="00652AA9"/>
    <w:rsid w:val="00652F95"/>
    <w:rsid w:val="0065301E"/>
    <w:rsid w:val="00653284"/>
    <w:rsid w:val="00653442"/>
    <w:rsid w:val="00653568"/>
    <w:rsid w:val="00653AA4"/>
    <w:rsid w:val="00653E32"/>
    <w:rsid w:val="00653EDF"/>
    <w:rsid w:val="006545BA"/>
    <w:rsid w:val="00654A8B"/>
    <w:rsid w:val="00654BDB"/>
    <w:rsid w:val="00654DBF"/>
    <w:rsid w:val="00654EBE"/>
    <w:rsid w:val="00655020"/>
    <w:rsid w:val="006551EC"/>
    <w:rsid w:val="00655485"/>
    <w:rsid w:val="00655818"/>
    <w:rsid w:val="006558C9"/>
    <w:rsid w:val="006558EB"/>
    <w:rsid w:val="0065629A"/>
    <w:rsid w:val="006564E9"/>
    <w:rsid w:val="00656639"/>
    <w:rsid w:val="0065663B"/>
    <w:rsid w:val="00656993"/>
    <w:rsid w:val="0065728B"/>
    <w:rsid w:val="00657332"/>
    <w:rsid w:val="0065739A"/>
    <w:rsid w:val="00657518"/>
    <w:rsid w:val="00657634"/>
    <w:rsid w:val="006579FB"/>
    <w:rsid w:val="00657F55"/>
    <w:rsid w:val="0066007E"/>
    <w:rsid w:val="006600C2"/>
    <w:rsid w:val="00660280"/>
    <w:rsid w:val="00660557"/>
    <w:rsid w:val="006605CB"/>
    <w:rsid w:val="00660747"/>
    <w:rsid w:val="00660DC7"/>
    <w:rsid w:val="00660F73"/>
    <w:rsid w:val="00660FDC"/>
    <w:rsid w:val="006610A6"/>
    <w:rsid w:val="006612AD"/>
    <w:rsid w:val="0066132C"/>
    <w:rsid w:val="006613E5"/>
    <w:rsid w:val="00661794"/>
    <w:rsid w:val="00661C19"/>
    <w:rsid w:val="00661C8B"/>
    <w:rsid w:val="00661CFD"/>
    <w:rsid w:val="00661ED6"/>
    <w:rsid w:val="00662151"/>
    <w:rsid w:val="006621C9"/>
    <w:rsid w:val="00662442"/>
    <w:rsid w:val="006626AF"/>
    <w:rsid w:val="006628A7"/>
    <w:rsid w:val="00662B04"/>
    <w:rsid w:val="00662BB5"/>
    <w:rsid w:val="006630AE"/>
    <w:rsid w:val="0066372A"/>
    <w:rsid w:val="00663ADD"/>
    <w:rsid w:val="00663BA5"/>
    <w:rsid w:val="00663CB4"/>
    <w:rsid w:val="00663DC8"/>
    <w:rsid w:val="00663FB5"/>
    <w:rsid w:val="006640AF"/>
    <w:rsid w:val="00664144"/>
    <w:rsid w:val="00664424"/>
    <w:rsid w:val="00664481"/>
    <w:rsid w:val="006645FB"/>
    <w:rsid w:val="006648B5"/>
    <w:rsid w:val="00664DC9"/>
    <w:rsid w:val="006654FE"/>
    <w:rsid w:val="006656C1"/>
    <w:rsid w:val="00665EA6"/>
    <w:rsid w:val="0066608E"/>
    <w:rsid w:val="00666276"/>
    <w:rsid w:val="006664F7"/>
    <w:rsid w:val="006667BD"/>
    <w:rsid w:val="00666BC9"/>
    <w:rsid w:val="00666C58"/>
    <w:rsid w:val="00666D2B"/>
    <w:rsid w:val="00666E86"/>
    <w:rsid w:val="0066727C"/>
    <w:rsid w:val="0066727F"/>
    <w:rsid w:val="0066747C"/>
    <w:rsid w:val="00667662"/>
    <w:rsid w:val="006677B5"/>
    <w:rsid w:val="00667B64"/>
    <w:rsid w:val="00667DC4"/>
    <w:rsid w:val="0067024C"/>
    <w:rsid w:val="00670296"/>
    <w:rsid w:val="0067030A"/>
    <w:rsid w:val="00670838"/>
    <w:rsid w:val="00670AEB"/>
    <w:rsid w:val="00670B95"/>
    <w:rsid w:val="0067108F"/>
    <w:rsid w:val="006712BC"/>
    <w:rsid w:val="0067188F"/>
    <w:rsid w:val="00671916"/>
    <w:rsid w:val="00671C38"/>
    <w:rsid w:val="0067258A"/>
    <w:rsid w:val="00672C4F"/>
    <w:rsid w:val="00672EEC"/>
    <w:rsid w:val="00673582"/>
    <w:rsid w:val="006737A5"/>
    <w:rsid w:val="006737C8"/>
    <w:rsid w:val="00673B67"/>
    <w:rsid w:val="00674003"/>
    <w:rsid w:val="00674213"/>
    <w:rsid w:val="0067428A"/>
    <w:rsid w:val="00674334"/>
    <w:rsid w:val="00674454"/>
    <w:rsid w:val="00674633"/>
    <w:rsid w:val="0067468B"/>
    <w:rsid w:val="00674D67"/>
    <w:rsid w:val="00674E6D"/>
    <w:rsid w:val="0067536C"/>
    <w:rsid w:val="0067542F"/>
    <w:rsid w:val="00675971"/>
    <w:rsid w:val="00675B6E"/>
    <w:rsid w:val="00675C08"/>
    <w:rsid w:val="00675C8F"/>
    <w:rsid w:val="00675FA6"/>
    <w:rsid w:val="00675FD6"/>
    <w:rsid w:val="0067606B"/>
    <w:rsid w:val="006760E1"/>
    <w:rsid w:val="00676162"/>
    <w:rsid w:val="006764F8"/>
    <w:rsid w:val="006766F8"/>
    <w:rsid w:val="00676AA4"/>
    <w:rsid w:val="00676CE7"/>
    <w:rsid w:val="00677315"/>
    <w:rsid w:val="006776B0"/>
    <w:rsid w:val="0067787B"/>
    <w:rsid w:val="00677918"/>
    <w:rsid w:val="00677C9B"/>
    <w:rsid w:val="00677CEC"/>
    <w:rsid w:val="00677E8A"/>
    <w:rsid w:val="00677F93"/>
    <w:rsid w:val="006803B9"/>
    <w:rsid w:val="0068049D"/>
    <w:rsid w:val="006807C8"/>
    <w:rsid w:val="00680F6D"/>
    <w:rsid w:val="0068128C"/>
    <w:rsid w:val="00681C07"/>
    <w:rsid w:val="00681E68"/>
    <w:rsid w:val="00682095"/>
    <w:rsid w:val="0068210E"/>
    <w:rsid w:val="0068246F"/>
    <w:rsid w:val="00682A48"/>
    <w:rsid w:val="00682AB8"/>
    <w:rsid w:val="00682B0F"/>
    <w:rsid w:val="00682B34"/>
    <w:rsid w:val="00682DBC"/>
    <w:rsid w:val="00682E96"/>
    <w:rsid w:val="00683089"/>
    <w:rsid w:val="0068349C"/>
    <w:rsid w:val="006836CC"/>
    <w:rsid w:val="00683869"/>
    <w:rsid w:val="006838C2"/>
    <w:rsid w:val="00683E40"/>
    <w:rsid w:val="00683F01"/>
    <w:rsid w:val="00683FEA"/>
    <w:rsid w:val="00684036"/>
    <w:rsid w:val="006841EC"/>
    <w:rsid w:val="0068426B"/>
    <w:rsid w:val="00684291"/>
    <w:rsid w:val="00684461"/>
    <w:rsid w:val="00684642"/>
    <w:rsid w:val="00684672"/>
    <w:rsid w:val="0068479E"/>
    <w:rsid w:val="00684FAB"/>
    <w:rsid w:val="00685444"/>
    <w:rsid w:val="006854A7"/>
    <w:rsid w:val="0068561E"/>
    <w:rsid w:val="006856B4"/>
    <w:rsid w:val="006859A0"/>
    <w:rsid w:val="00685B00"/>
    <w:rsid w:val="00685B8F"/>
    <w:rsid w:val="00685CEE"/>
    <w:rsid w:val="006865F5"/>
    <w:rsid w:val="00686708"/>
    <w:rsid w:val="006867CC"/>
    <w:rsid w:val="00686AB8"/>
    <w:rsid w:val="00686B5A"/>
    <w:rsid w:val="00686FCA"/>
    <w:rsid w:val="00687123"/>
    <w:rsid w:val="006871D8"/>
    <w:rsid w:val="006874F7"/>
    <w:rsid w:val="006876E7"/>
    <w:rsid w:val="006878C7"/>
    <w:rsid w:val="00687AB4"/>
    <w:rsid w:val="00687C2B"/>
    <w:rsid w:val="00687C69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0F20"/>
    <w:rsid w:val="006914C5"/>
    <w:rsid w:val="00691757"/>
    <w:rsid w:val="00691F78"/>
    <w:rsid w:val="006921D8"/>
    <w:rsid w:val="00692245"/>
    <w:rsid w:val="006928DC"/>
    <w:rsid w:val="00692949"/>
    <w:rsid w:val="00692AC6"/>
    <w:rsid w:val="00692C32"/>
    <w:rsid w:val="00693254"/>
    <w:rsid w:val="006932BA"/>
    <w:rsid w:val="00693357"/>
    <w:rsid w:val="00693462"/>
    <w:rsid w:val="0069350F"/>
    <w:rsid w:val="00693899"/>
    <w:rsid w:val="00693A19"/>
    <w:rsid w:val="00693B05"/>
    <w:rsid w:val="00693B2C"/>
    <w:rsid w:val="00693BC9"/>
    <w:rsid w:val="00693D0C"/>
    <w:rsid w:val="00694083"/>
    <w:rsid w:val="006941D4"/>
    <w:rsid w:val="00694818"/>
    <w:rsid w:val="00694B77"/>
    <w:rsid w:val="0069506C"/>
    <w:rsid w:val="00695369"/>
    <w:rsid w:val="0069563B"/>
    <w:rsid w:val="00695900"/>
    <w:rsid w:val="00695955"/>
    <w:rsid w:val="00695B69"/>
    <w:rsid w:val="00695B7C"/>
    <w:rsid w:val="00695BB8"/>
    <w:rsid w:val="00695E2A"/>
    <w:rsid w:val="00696005"/>
    <w:rsid w:val="00696443"/>
    <w:rsid w:val="00696667"/>
    <w:rsid w:val="006968A2"/>
    <w:rsid w:val="0069692A"/>
    <w:rsid w:val="00696A00"/>
    <w:rsid w:val="00697359"/>
    <w:rsid w:val="00697730"/>
    <w:rsid w:val="00697779"/>
    <w:rsid w:val="00697A3A"/>
    <w:rsid w:val="006A0094"/>
    <w:rsid w:val="006A00FB"/>
    <w:rsid w:val="006A0451"/>
    <w:rsid w:val="006A0563"/>
    <w:rsid w:val="006A0B16"/>
    <w:rsid w:val="006A14C8"/>
    <w:rsid w:val="006A14CC"/>
    <w:rsid w:val="006A168C"/>
    <w:rsid w:val="006A1815"/>
    <w:rsid w:val="006A1B0E"/>
    <w:rsid w:val="006A1B37"/>
    <w:rsid w:val="006A2695"/>
    <w:rsid w:val="006A270E"/>
    <w:rsid w:val="006A27E1"/>
    <w:rsid w:val="006A2804"/>
    <w:rsid w:val="006A280B"/>
    <w:rsid w:val="006A2884"/>
    <w:rsid w:val="006A2E67"/>
    <w:rsid w:val="006A2F21"/>
    <w:rsid w:val="006A30DA"/>
    <w:rsid w:val="006A3187"/>
    <w:rsid w:val="006A3427"/>
    <w:rsid w:val="006A3698"/>
    <w:rsid w:val="006A3D1A"/>
    <w:rsid w:val="006A3D6F"/>
    <w:rsid w:val="006A3ED8"/>
    <w:rsid w:val="006A43BA"/>
    <w:rsid w:val="006A43FF"/>
    <w:rsid w:val="006A479D"/>
    <w:rsid w:val="006A47EE"/>
    <w:rsid w:val="006A4A42"/>
    <w:rsid w:val="006A4F29"/>
    <w:rsid w:val="006A5584"/>
    <w:rsid w:val="006A5C6D"/>
    <w:rsid w:val="006A5F5E"/>
    <w:rsid w:val="006A600C"/>
    <w:rsid w:val="006A610F"/>
    <w:rsid w:val="006A63F5"/>
    <w:rsid w:val="006A643D"/>
    <w:rsid w:val="006A650C"/>
    <w:rsid w:val="006A6811"/>
    <w:rsid w:val="006A6F8C"/>
    <w:rsid w:val="006A708F"/>
    <w:rsid w:val="006A7666"/>
    <w:rsid w:val="006A7DA9"/>
    <w:rsid w:val="006B00FA"/>
    <w:rsid w:val="006B01CF"/>
    <w:rsid w:val="006B03C2"/>
    <w:rsid w:val="006B060E"/>
    <w:rsid w:val="006B0BD8"/>
    <w:rsid w:val="006B105C"/>
    <w:rsid w:val="006B144E"/>
    <w:rsid w:val="006B146D"/>
    <w:rsid w:val="006B1916"/>
    <w:rsid w:val="006B1C94"/>
    <w:rsid w:val="006B22F3"/>
    <w:rsid w:val="006B2356"/>
    <w:rsid w:val="006B2A64"/>
    <w:rsid w:val="006B2E94"/>
    <w:rsid w:val="006B2F26"/>
    <w:rsid w:val="006B2F4C"/>
    <w:rsid w:val="006B3016"/>
    <w:rsid w:val="006B3399"/>
    <w:rsid w:val="006B363A"/>
    <w:rsid w:val="006B3754"/>
    <w:rsid w:val="006B3775"/>
    <w:rsid w:val="006B3869"/>
    <w:rsid w:val="006B3A36"/>
    <w:rsid w:val="006B3AF0"/>
    <w:rsid w:val="006B3B4D"/>
    <w:rsid w:val="006B3E7C"/>
    <w:rsid w:val="006B3ED0"/>
    <w:rsid w:val="006B4009"/>
    <w:rsid w:val="006B410D"/>
    <w:rsid w:val="006B44C7"/>
    <w:rsid w:val="006B485A"/>
    <w:rsid w:val="006B4931"/>
    <w:rsid w:val="006B4959"/>
    <w:rsid w:val="006B4BBD"/>
    <w:rsid w:val="006B4BF9"/>
    <w:rsid w:val="006B4C92"/>
    <w:rsid w:val="006B5EFE"/>
    <w:rsid w:val="006B61D0"/>
    <w:rsid w:val="006B62C4"/>
    <w:rsid w:val="006B640E"/>
    <w:rsid w:val="006B665B"/>
    <w:rsid w:val="006B68F4"/>
    <w:rsid w:val="006B6ACF"/>
    <w:rsid w:val="006B6D62"/>
    <w:rsid w:val="006B746B"/>
    <w:rsid w:val="006B7798"/>
    <w:rsid w:val="006B7831"/>
    <w:rsid w:val="006B789B"/>
    <w:rsid w:val="006B7B9C"/>
    <w:rsid w:val="006B7D27"/>
    <w:rsid w:val="006C00D4"/>
    <w:rsid w:val="006C0113"/>
    <w:rsid w:val="006C0149"/>
    <w:rsid w:val="006C01F9"/>
    <w:rsid w:val="006C025A"/>
    <w:rsid w:val="006C0332"/>
    <w:rsid w:val="006C0369"/>
    <w:rsid w:val="006C04BF"/>
    <w:rsid w:val="006C0578"/>
    <w:rsid w:val="006C067C"/>
    <w:rsid w:val="006C0689"/>
    <w:rsid w:val="006C0B2E"/>
    <w:rsid w:val="006C0B66"/>
    <w:rsid w:val="006C0EDD"/>
    <w:rsid w:val="006C15BE"/>
    <w:rsid w:val="006C17DE"/>
    <w:rsid w:val="006C193F"/>
    <w:rsid w:val="006C19BE"/>
    <w:rsid w:val="006C1BDD"/>
    <w:rsid w:val="006C1C84"/>
    <w:rsid w:val="006C2005"/>
    <w:rsid w:val="006C2077"/>
    <w:rsid w:val="006C20D3"/>
    <w:rsid w:val="006C218D"/>
    <w:rsid w:val="006C231B"/>
    <w:rsid w:val="006C23B1"/>
    <w:rsid w:val="006C2405"/>
    <w:rsid w:val="006C2465"/>
    <w:rsid w:val="006C247C"/>
    <w:rsid w:val="006C251F"/>
    <w:rsid w:val="006C272D"/>
    <w:rsid w:val="006C276C"/>
    <w:rsid w:val="006C27ED"/>
    <w:rsid w:val="006C2837"/>
    <w:rsid w:val="006C28C5"/>
    <w:rsid w:val="006C2A15"/>
    <w:rsid w:val="006C2B92"/>
    <w:rsid w:val="006C2BF6"/>
    <w:rsid w:val="006C2D61"/>
    <w:rsid w:val="006C389D"/>
    <w:rsid w:val="006C394C"/>
    <w:rsid w:val="006C3C42"/>
    <w:rsid w:val="006C3F9D"/>
    <w:rsid w:val="006C41D3"/>
    <w:rsid w:val="006C4A00"/>
    <w:rsid w:val="006C4B66"/>
    <w:rsid w:val="006C4C46"/>
    <w:rsid w:val="006C4CE8"/>
    <w:rsid w:val="006C4D89"/>
    <w:rsid w:val="006C4F56"/>
    <w:rsid w:val="006C4F6E"/>
    <w:rsid w:val="006C5131"/>
    <w:rsid w:val="006C5797"/>
    <w:rsid w:val="006C5A2F"/>
    <w:rsid w:val="006C5B1A"/>
    <w:rsid w:val="006C5F37"/>
    <w:rsid w:val="006C6421"/>
    <w:rsid w:val="006C6751"/>
    <w:rsid w:val="006C67CB"/>
    <w:rsid w:val="006C6D65"/>
    <w:rsid w:val="006C7218"/>
    <w:rsid w:val="006C7650"/>
    <w:rsid w:val="006C7CE9"/>
    <w:rsid w:val="006C7F9D"/>
    <w:rsid w:val="006D0297"/>
    <w:rsid w:val="006D03D2"/>
    <w:rsid w:val="006D03D7"/>
    <w:rsid w:val="006D058F"/>
    <w:rsid w:val="006D07A8"/>
    <w:rsid w:val="006D0A13"/>
    <w:rsid w:val="006D0C4B"/>
    <w:rsid w:val="006D0F72"/>
    <w:rsid w:val="006D1512"/>
    <w:rsid w:val="006D1556"/>
    <w:rsid w:val="006D17AE"/>
    <w:rsid w:val="006D17CD"/>
    <w:rsid w:val="006D1853"/>
    <w:rsid w:val="006D1980"/>
    <w:rsid w:val="006D19DF"/>
    <w:rsid w:val="006D1C65"/>
    <w:rsid w:val="006D1DA0"/>
    <w:rsid w:val="006D1DEF"/>
    <w:rsid w:val="006D2026"/>
    <w:rsid w:val="006D25B9"/>
    <w:rsid w:val="006D291A"/>
    <w:rsid w:val="006D2BEB"/>
    <w:rsid w:val="006D3058"/>
    <w:rsid w:val="006D30E9"/>
    <w:rsid w:val="006D32CA"/>
    <w:rsid w:val="006D32E8"/>
    <w:rsid w:val="006D376F"/>
    <w:rsid w:val="006D3A08"/>
    <w:rsid w:val="006D3AA0"/>
    <w:rsid w:val="006D3B37"/>
    <w:rsid w:val="006D3DA9"/>
    <w:rsid w:val="006D3EFC"/>
    <w:rsid w:val="006D3FEF"/>
    <w:rsid w:val="006D4582"/>
    <w:rsid w:val="006D467E"/>
    <w:rsid w:val="006D488A"/>
    <w:rsid w:val="006D4DF3"/>
    <w:rsid w:val="006D4EFA"/>
    <w:rsid w:val="006D54D1"/>
    <w:rsid w:val="006D5691"/>
    <w:rsid w:val="006D6917"/>
    <w:rsid w:val="006D6C64"/>
    <w:rsid w:val="006D6C66"/>
    <w:rsid w:val="006D6F1A"/>
    <w:rsid w:val="006D73B3"/>
    <w:rsid w:val="006D7430"/>
    <w:rsid w:val="006D7E58"/>
    <w:rsid w:val="006D7E97"/>
    <w:rsid w:val="006E0080"/>
    <w:rsid w:val="006E0758"/>
    <w:rsid w:val="006E0ECF"/>
    <w:rsid w:val="006E10DF"/>
    <w:rsid w:val="006E10F5"/>
    <w:rsid w:val="006E1138"/>
    <w:rsid w:val="006E11A5"/>
    <w:rsid w:val="006E1341"/>
    <w:rsid w:val="006E19ED"/>
    <w:rsid w:val="006E2120"/>
    <w:rsid w:val="006E26CB"/>
    <w:rsid w:val="006E288C"/>
    <w:rsid w:val="006E2CBA"/>
    <w:rsid w:val="006E3315"/>
    <w:rsid w:val="006E3615"/>
    <w:rsid w:val="006E3658"/>
    <w:rsid w:val="006E36D5"/>
    <w:rsid w:val="006E38FC"/>
    <w:rsid w:val="006E3AE1"/>
    <w:rsid w:val="006E3B38"/>
    <w:rsid w:val="006E3C77"/>
    <w:rsid w:val="006E3E2C"/>
    <w:rsid w:val="006E3F48"/>
    <w:rsid w:val="006E42E5"/>
    <w:rsid w:val="006E4512"/>
    <w:rsid w:val="006E45D3"/>
    <w:rsid w:val="006E47ED"/>
    <w:rsid w:val="006E494A"/>
    <w:rsid w:val="006E4AB7"/>
    <w:rsid w:val="006E4B64"/>
    <w:rsid w:val="006E4E4B"/>
    <w:rsid w:val="006E5174"/>
    <w:rsid w:val="006E59E0"/>
    <w:rsid w:val="006E5C1C"/>
    <w:rsid w:val="006E6186"/>
    <w:rsid w:val="006E64BE"/>
    <w:rsid w:val="006E64D1"/>
    <w:rsid w:val="006E66A2"/>
    <w:rsid w:val="006E6824"/>
    <w:rsid w:val="006E6A38"/>
    <w:rsid w:val="006E71FE"/>
    <w:rsid w:val="006E73E9"/>
    <w:rsid w:val="006E76CA"/>
    <w:rsid w:val="006E7928"/>
    <w:rsid w:val="006E7C42"/>
    <w:rsid w:val="006F0076"/>
    <w:rsid w:val="006F03BF"/>
    <w:rsid w:val="006F03F0"/>
    <w:rsid w:val="006F055E"/>
    <w:rsid w:val="006F080F"/>
    <w:rsid w:val="006F10E2"/>
    <w:rsid w:val="006F15F3"/>
    <w:rsid w:val="006F17A5"/>
    <w:rsid w:val="006F19CC"/>
    <w:rsid w:val="006F1B26"/>
    <w:rsid w:val="006F1BB5"/>
    <w:rsid w:val="006F2832"/>
    <w:rsid w:val="006F28D7"/>
    <w:rsid w:val="006F28FB"/>
    <w:rsid w:val="006F2B6C"/>
    <w:rsid w:val="006F2E17"/>
    <w:rsid w:val="006F30BF"/>
    <w:rsid w:val="006F3223"/>
    <w:rsid w:val="006F347C"/>
    <w:rsid w:val="006F34E8"/>
    <w:rsid w:val="006F3755"/>
    <w:rsid w:val="006F3A8C"/>
    <w:rsid w:val="006F40EF"/>
    <w:rsid w:val="006F434C"/>
    <w:rsid w:val="006F4409"/>
    <w:rsid w:val="006F45DE"/>
    <w:rsid w:val="006F4653"/>
    <w:rsid w:val="006F4841"/>
    <w:rsid w:val="006F4846"/>
    <w:rsid w:val="006F49BE"/>
    <w:rsid w:val="006F4CC1"/>
    <w:rsid w:val="006F4ED6"/>
    <w:rsid w:val="006F4F7C"/>
    <w:rsid w:val="006F525D"/>
    <w:rsid w:val="006F5506"/>
    <w:rsid w:val="006F59A8"/>
    <w:rsid w:val="006F5AB6"/>
    <w:rsid w:val="006F5C97"/>
    <w:rsid w:val="006F5D80"/>
    <w:rsid w:val="006F5F85"/>
    <w:rsid w:val="006F63E0"/>
    <w:rsid w:val="006F6421"/>
    <w:rsid w:val="006F66B2"/>
    <w:rsid w:val="006F6773"/>
    <w:rsid w:val="006F6B07"/>
    <w:rsid w:val="006F6E59"/>
    <w:rsid w:val="006F6E86"/>
    <w:rsid w:val="006F6EEE"/>
    <w:rsid w:val="006F707F"/>
    <w:rsid w:val="006F7336"/>
    <w:rsid w:val="006F7671"/>
    <w:rsid w:val="006F7F21"/>
    <w:rsid w:val="00700579"/>
    <w:rsid w:val="00700696"/>
    <w:rsid w:val="00700941"/>
    <w:rsid w:val="00701272"/>
    <w:rsid w:val="007017F7"/>
    <w:rsid w:val="00701C8E"/>
    <w:rsid w:val="007026B7"/>
    <w:rsid w:val="007026F3"/>
    <w:rsid w:val="0070275D"/>
    <w:rsid w:val="00702A9F"/>
    <w:rsid w:val="00702E54"/>
    <w:rsid w:val="007031D1"/>
    <w:rsid w:val="00703290"/>
    <w:rsid w:val="0070345A"/>
    <w:rsid w:val="007037F1"/>
    <w:rsid w:val="0070380A"/>
    <w:rsid w:val="007038DF"/>
    <w:rsid w:val="00703C36"/>
    <w:rsid w:val="00703DEE"/>
    <w:rsid w:val="00703ECA"/>
    <w:rsid w:val="00704078"/>
    <w:rsid w:val="0070416F"/>
    <w:rsid w:val="007043E8"/>
    <w:rsid w:val="00704C79"/>
    <w:rsid w:val="00705117"/>
    <w:rsid w:val="0070527A"/>
    <w:rsid w:val="00705309"/>
    <w:rsid w:val="0070539C"/>
    <w:rsid w:val="0070567E"/>
    <w:rsid w:val="00705757"/>
    <w:rsid w:val="0070585D"/>
    <w:rsid w:val="00705BD2"/>
    <w:rsid w:val="00705CA6"/>
    <w:rsid w:val="00705CF9"/>
    <w:rsid w:val="00705EFC"/>
    <w:rsid w:val="0070613B"/>
    <w:rsid w:val="00706224"/>
    <w:rsid w:val="00706252"/>
    <w:rsid w:val="0070627C"/>
    <w:rsid w:val="00706A17"/>
    <w:rsid w:val="00706FAA"/>
    <w:rsid w:val="00707376"/>
    <w:rsid w:val="00707617"/>
    <w:rsid w:val="007076E9"/>
    <w:rsid w:val="0070773F"/>
    <w:rsid w:val="007077B5"/>
    <w:rsid w:val="00707C3B"/>
    <w:rsid w:val="00707D54"/>
    <w:rsid w:val="00707D69"/>
    <w:rsid w:val="007100B1"/>
    <w:rsid w:val="00710430"/>
    <w:rsid w:val="00710517"/>
    <w:rsid w:val="0071067C"/>
    <w:rsid w:val="007108B1"/>
    <w:rsid w:val="007109B0"/>
    <w:rsid w:val="00710AA6"/>
    <w:rsid w:val="00710DB9"/>
    <w:rsid w:val="00710E1B"/>
    <w:rsid w:val="00710EC9"/>
    <w:rsid w:val="0071119A"/>
    <w:rsid w:val="007111A1"/>
    <w:rsid w:val="00711215"/>
    <w:rsid w:val="007112C7"/>
    <w:rsid w:val="00711316"/>
    <w:rsid w:val="00711746"/>
    <w:rsid w:val="00711848"/>
    <w:rsid w:val="007118A9"/>
    <w:rsid w:val="00711A14"/>
    <w:rsid w:val="00712171"/>
    <w:rsid w:val="00712324"/>
    <w:rsid w:val="00712452"/>
    <w:rsid w:val="007125D3"/>
    <w:rsid w:val="007129D5"/>
    <w:rsid w:val="00712C6F"/>
    <w:rsid w:val="00712F07"/>
    <w:rsid w:val="00712F6D"/>
    <w:rsid w:val="00713123"/>
    <w:rsid w:val="007132DF"/>
    <w:rsid w:val="00713582"/>
    <w:rsid w:val="00713589"/>
    <w:rsid w:val="00713609"/>
    <w:rsid w:val="007136A4"/>
    <w:rsid w:val="007139BC"/>
    <w:rsid w:val="00713C23"/>
    <w:rsid w:val="00713C50"/>
    <w:rsid w:val="00713D63"/>
    <w:rsid w:val="00713F85"/>
    <w:rsid w:val="00714304"/>
    <w:rsid w:val="00714CB7"/>
    <w:rsid w:val="00714D19"/>
    <w:rsid w:val="0071508A"/>
    <w:rsid w:val="0071520C"/>
    <w:rsid w:val="007152DE"/>
    <w:rsid w:val="00715475"/>
    <w:rsid w:val="00715748"/>
    <w:rsid w:val="007157D1"/>
    <w:rsid w:val="0071589E"/>
    <w:rsid w:val="0071590F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61B"/>
    <w:rsid w:val="007168E7"/>
    <w:rsid w:val="007169A9"/>
    <w:rsid w:val="007169C3"/>
    <w:rsid w:val="00716A80"/>
    <w:rsid w:val="00716C88"/>
    <w:rsid w:val="00717078"/>
    <w:rsid w:val="007171AD"/>
    <w:rsid w:val="00717339"/>
    <w:rsid w:val="0071743B"/>
    <w:rsid w:val="007174B6"/>
    <w:rsid w:val="00717ADF"/>
    <w:rsid w:val="00717B70"/>
    <w:rsid w:val="00717D48"/>
    <w:rsid w:val="00717E4A"/>
    <w:rsid w:val="00717E8E"/>
    <w:rsid w:val="00717FDD"/>
    <w:rsid w:val="0072007F"/>
    <w:rsid w:val="00720240"/>
    <w:rsid w:val="007203AB"/>
    <w:rsid w:val="00720458"/>
    <w:rsid w:val="007208D6"/>
    <w:rsid w:val="007209C6"/>
    <w:rsid w:val="00720B85"/>
    <w:rsid w:val="00720FFA"/>
    <w:rsid w:val="00721008"/>
    <w:rsid w:val="00721152"/>
    <w:rsid w:val="0072124A"/>
    <w:rsid w:val="00721364"/>
    <w:rsid w:val="00721723"/>
    <w:rsid w:val="00721799"/>
    <w:rsid w:val="00721E6C"/>
    <w:rsid w:val="00722109"/>
    <w:rsid w:val="00722384"/>
    <w:rsid w:val="0072260F"/>
    <w:rsid w:val="00722660"/>
    <w:rsid w:val="007228B4"/>
    <w:rsid w:val="00723319"/>
    <w:rsid w:val="007233DE"/>
    <w:rsid w:val="0072350D"/>
    <w:rsid w:val="007235E3"/>
    <w:rsid w:val="007235F3"/>
    <w:rsid w:val="007238C9"/>
    <w:rsid w:val="00723937"/>
    <w:rsid w:val="00723DA7"/>
    <w:rsid w:val="0072427B"/>
    <w:rsid w:val="0072440E"/>
    <w:rsid w:val="007244E4"/>
    <w:rsid w:val="007246C4"/>
    <w:rsid w:val="00724869"/>
    <w:rsid w:val="00724F27"/>
    <w:rsid w:val="00725188"/>
    <w:rsid w:val="0072529F"/>
    <w:rsid w:val="00725320"/>
    <w:rsid w:val="0072533A"/>
    <w:rsid w:val="0072560E"/>
    <w:rsid w:val="00725624"/>
    <w:rsid w:val="00725720"/>
    <w:rsid w:val="007260DA"/>
    <w:rsid w:val="00726220"/>
    <w:rsid w:val="00726302"/>
    <w:rsid w:val="007265B0"/>
    <w:rsid w:val="00726A3D"/>
    <w:rsid w:val="00726A5E"/>
    <w:rsid w:val="007272AD"/>
    <w:rsid w:val="007277E8"/>
    <w:rsid w:val="00727C3E"/>
    <w:rsid w:val="00727E2E"/>
    <w:rsid w:val="00730280"/>
    <w:rsid w:val="007302C2"/>
    <w:rsid w:val="007308F3"/>
    <w:rsid w:val="00730B4D"/>
    <w:rsid w:val="00730C99"/>
    <w:rsid w:val="00731227"/>
    <w:rsid w:val="007313F6"/>
    <w:rsid w:val="007318F5"/>
    <w:rsid w:val="00731C35"/>
    <w:rsid w:val="00731DBF"/>
    <w:rsid w:val="00732268"/>
    <w:rsid w:val="007326CC"/>
    <w:rsid w:val="00732C12"/>
    <w:rsid w:val="00732C93"/>
    <w:rsid w:val="00732DE0"/>
    <w:rsid w:val="00732E9F"/>
    <w:rsid w:val="0073302B"/>
    <w:rsid w:val="0073322D"/>
    <w:rsid w:val="0073350B"/>
    <w:rsid w:val="007338A5"/>
    <w:rsid w:val="007339E9"/>
    <w:rsid w:val="00733C2E"/>
    <w:rsid w:val="00733FD7"/>
    <w:rsid w:val="007341F1"/>
    <w:rsid w:val="007341FD"/>
    <w:rsid w:val="0073453D"/>
    <w:rsid w:val="0073469E"/>
    <w:rsid w:val="007346B9"/>
    <w:rsid w:val="0073473A"/>
    <w:rsid w:val="00734C67"/>
    <w:rsid w:val="00734E5C"/>
    <w:rsid w:val="00735005"/>
    <w:rsid w:val="00735018"/>
    <w:rsid w:val="00735513"/>
    <w:rsid w:val="007359BE"/>
    <w:rsid w:val="00735E64"/>
    <w:rsid w:val="00735EFA"/>
    <w:rsid w:val="00735FA2"/>
    <w:rsid w:val="007360CD"/>
    <w:rsid w:val="00736188"/>
    <w:rsid w:val="007362B4"/>
    <w:rsid w:val="0073667F"/>
    <w:rsid w:val="00736B7C"/>
    <w:rsid w:val="00736F65"/>
    <w:rsid w:val="007376DB"/>
    <w:rsid w:val="00737753"/>
    <w:rsid w:val="007377DD"/>
    <w:rsid w:val="00737843"/>
    <w:rsid w:val="00737F84"/>
    <w:rsid w:val="0074001C"/>
    <w:rsid w:val="0074035E"/>
    <w:rsid w:val="00740D12"/>
    <w:rsid w:val="00740D98"/>
    <w:rsid w:val="00741234"/>
    <w:rsid w:val="0074136C"/>
    <w:rsid w:val="00741486"/>
    <w:rsid w:val="00741679"/>
    <w:rsid w:val="0074171D"/>
    <w:rsid w:val="00741897"/>
    <w:rsid w:val="00741A24"/>
    <w:rsid w:val="00741B7C"/>
    <w:rsid w:val="00741BC1"/>
    <w:rsid w:val="00742C89"/>
    <w:rsid w:val="007431F8"/>
    <w:rsid w:val="007436C9"/>
    <w:rsid w:val="00743833"/>
    <w:rsid w:val="00743D76"/>
    <w:rsid w:val="0074414F"/>
    <w:rsid w:val="007441F2"/>
    <w:rsid w:val="00744503"/>
    <w:rsid w:val="0074452E"/>
    <w:rsid w:val="0074459A"/>
    <w:rsid w:val="00744842"/>
    <w:rsid w:val="007448D1"/>
    <w:rsid w:val="00744F2E"/>
    <w:rsid w:val="007450A9"/>
    <w:rsid w:val="00745362"/>
    <w:rsid w:val="00745A05"/>
    <w:rsid w:val="00745A77"/>
    <w:rsid w:val="00745DC4"/>
    <w:rsid w:val="0074623B"/>
    <w:rsid w:val="007462E5"/>
    <w:rsid w:val="007463FD"/>
    <w:rsid w:val="00746440"/>
    <w:rsid w:val="007464D0"/>
    <w:rsid w:val="00746A5E"/>
    <w:rsid w:val="00746AB0"/>
    <w:rsid w:val="00746AC8"/>
    <w:rsid w:val="00746D72"/>
    <w:rsid w:val="00747354"/>
    <w:rsid w:val="0074786B"/>
    <w:rsid w:val="0074788C"/>
    <w:rsid w:val="00747F02"/>
    <w:rsid w:val="00750107"/>
    <w:rsid w:val="007501BE"/>
    <w:rsid w:val="0075040C"/>
    <w:rsid w:val="007508BE"/>
    <w:rsid w:val="00750924"/>
    <w:rsid w:val="00750EC8"/>
    <w:rsid w:val="0075114C"/>
    <w:rsid w:val="007511C5"/>
    <w:rsid w:val="007514FB"/>
    <w:rsid w:val="00751838"/>
    <w:rsid w:val="007518DF"/>
    <w:rsid w:val="00751A38"/>
    <w:rsid w:val="0075217F"/>
    <w:rsid w:val="007522C9"/>
    <w:rsid w:val="007524B9"/>
    <w:rsid w:val="00752529"/>
    <w:rsid w:val="00752741"/>
    <w:rsid w:val="00752892"/>
    <w:rsid w:val="00752C36"/>
    <w:rsid w:val="00752E74"/>
    <w:rsid w:val="00752ECA"/>
    <w:rsid w:val="00752FA5"/>
    <w:rsid w:val="00753237"/>
    <w:rsid w:val="007533D0"/>
    <w:rsid w:val="007533F7"/>
    <w:rsid w:val="00753D4D"/>
    <w:rsid w:val="0075423D"/>
    <w:rsid w:val="0075435F"/>
    <w:rsid w:val="007546C9"/>
    <w:rsid w:val="00754709"/>
    <w:rsid w:val="00754823"/>
    <w:rsid w:val="00754E32"/>
    <w:rsid w:val="00754FD8"/>
    <w:rsid w:val="0075517A"/>
    <w:rsid w:val="00755249"/>
    <w:rsid w:val="0075525D"/>
    <w:rsid w:val="00755579"/>
    <w:rsid w:val="00755C69"/>
    <w:rsid w:val="0075617F"/>
    <w:rsid w:val="007562AD"/>
    <w:rsid w:val="007564C5"/>
    <w:rsid w:val="007568EC"/>
    <w:rsid w:val="0075693D"/>
    <w:rsid w:val="00756BF3"/>
    <w:rsid w:val="00756FCA"/>
    <w:rsid w:val="00757032"/>
    <w:rsid w:val="00757254"/>
    <w:rsid w:val="0075727D"/>
    <w:rsid w:val="007572E8"/>
    <w:rsid w:val="007574C2"/>
    <w:rsid w:val="0075760D"/>
    <w:rsid w:val="00757835"/>
    <w:rsid w:val="00757A2E"/>
    <w:rsid w:val="007600DE"/>
    <w:rsid w:val="007601A2"/>
    <w:rsid w:val="0076022D"/>
    <w:rsid w:val="00760401"/>
    <w:rsid w:val="00760476"/>
    <w:rsid w:val="00760858"/>
    <w:rsid w:val="0076129A"/>
    <w:rsid w:val="007612A6"/>
    <w:rsid w:val="0076131B"/>
    <w:rsid w:val="007614FF"/>
    <w:rsid w:val="0076160F"/>
    <w:rsid w:val="007618BF"/>
    <w:rsid w:val="00761CA1"/>
    <w:rsid w:val="00761DBA"/>
    <w:rsid w:val="00761E8D"/>
    <w:rsid w:val="00762034"/>
    <w:rsid w:val="0076240B"/>
    <w:rsid w:val="00762464"/>
    <w:rsid w:val="007628DE"/>
    <w:rsid w:val="00762D0F"/>
    <w:rsid w:val="00763024"/>
    <w:rsid w:val="007634E0"/>
    <w:rsid w:val="00763711"/>
    <w:rsid w:val="007639D4"/>
    <w:rsid w:val="00763A51"/>
    <w:rsid w:val="00763DDF"/>
    <w:rsid w:val="00764068"/>
    <w:rsid w:val="007644B1"/>
    <w:rsid w:val="00764C9C"/>
    <w:rsid w:val="00765051"/>
    <w:rsid w:val="00765145"/>
    <w:rsid w:val="00765D71"/>
    <w:rsid w:val="00765E8D"/>
    <w:rsid w:val="00765F81"/>
    <w:rsid w:val="0076639D"/>
    <w:rsid w:val="00766834"/>
    <w:rsid w:val="00766BE2"/>
    <w:rsid w:val="00766C26"/>
    <w:rsid w:val="00766C7D"/>
    <w:rsid w:val="00766DE0"/>
    <w:rsid w:val="00766FEC"/>
    <w:rsid w:val="00767290"/>
    <w:rsid w:val="00767427"/>
    <w:rsid w:val="00767591"/>
    <w:rsid w:val="0076765E"/>
    <w:rsid w:val="0076769E"/>
    <w:rsid w:val="007676B4"/>
    <w:rsid w:val="0076774D"/>
    <w:rsid w:val="00767993"/>
    <w:rsid w:val="00767A31"/>
    <w:rsid w:val="00767AED"/>
    <w:rsid w:val="00767FD9"/>
    <w:rsid w:val="00770292"/>
    <w:rsid w:val="007704E8"/>
    <w:rsid w:val="00770A61"/>
    <w:rsid w:val="00770E7F"/>
    <w:rsid w:val="0077101A"/>
    <w:rsid w:val="00771039"/>
    <w:rsid w:val="00771171"/>
    <w:rsid w:val="007711FC"/>
    <w:rsid w:val="0077128E"/>
    <w:rsid w:val="007713C7"/>
    <w:rsid w:val="0077144E"/>
    <w:rsid w:val="0077184B"/>
    <w:rsid w:val="0077190E"/>
    <w:rsid w:val="00772168"/>
    <w:rsid w:val="00772253"/>
    <w:rsid w:val="0077227C"/>
    <w:rsid w:val="007725D4"/>
    <w:rsid w:val="00772BE7"/>
    <w:rsid w:val="00772F4F"/>
    <w:rsid w:val="007733CF"/>
    <w:rsid w:val="00773E8B"/>
    <w:rsid w:val="00773EAA"/>
    <w:rsid w:val="0077432E"/>
    <w:rsid w:val="00774514"/>
    <w:rsid w:val="00774752"/>
    <w:rsid w:val="007748C5"/>
    <w:rsid w:val="00774C7F"/>
    <w:rsid w:val="00774DFF"/>
    <w:rsid w:val="00774F0D"/>
    <w:rsid w:val="00775225"/>
    <w:rsid w:val="007756CA"/>
    <w:rsid w:val="00775B3A"/>
    <w:rsid w:val="00775B41"/>
    <w:rsid w:val="00775D0A"/>
    <w:rsid w:val="00775DC4"/>
    <w:rsid w:val="0077647D"/>
    <w:rsid w:val="007767DD"/>
    <w:rsid w:val="00776A04"/>
    <w:rsid w:val="00776E8A"/>
    <w:rsid w:val="0077706C"/>
    <w:rsid w:val="0077739A"/>
    <w:rsid w:val="007773CD"/>
    <w:rsid w:val="007776F0"/>
    <w:rsid w:val="007778E3"/>
    <w:rsid w:val="007779D5"/>
    <w:rsid w:val="00777BB9"/>
    <w:rsid w:val="00777BE9"/>
    <w:rsid w:val="00777DB6"/>
    <w:rsid w:val="00777EA8"/>
    <w:rsid w:val="00777FBF"/>
    <w:rsid w:val="00780257"/>
    <w:rsid w:val="00780304"/>
    <w:rsid w:val="00780FA0"/>
    <w:rsid w:val="00781059"/>
    <w:rsid w:val="007814B0"/>
    <w:rsid w:val="0078164B"/>
    <w:rsid w:val="00782029"/>
    <w:rsid w:val="00782161"/>
    <w:rsid w:val="007823EA"/>
    <w:rsid w:val="00782542"/>
    <w:rsid w:val="00782B14"/>
    <w:rsid w:val="00782C73"/>
    <w:rsid w:val="00782EA6"/>
    <w:rsid w:val="00782EDE"/>
    <w:rsid w:val="00782F39"/>
    <w:rsid w:val="00782FAC"/>
    <w:rsid w:val="00782FDB"/>
    <w:rsid w:val="007831BD"/>
    <w:rsid w:val="007833D4"/>
    <w:rsid w:val="00783449"/>
    <w:rsid w:val="00783787"/>
    <w:rsid w:val="007838AA"/>
    <w:rsid w:val="007838D0"/>
    <w:rsid w:val="00783963"/>
    <w:rsid w:val="00783DAB"/>
    <w:rsid w:val="00783FD1"/>
    <w:rsid w:val="00783FD2"/>
    <w:rsid w:val="007840E5"/>
    <w:rsid w:val="0078435B"/>
    <w:rsid w:val="00784597"/>
    <w:rsid w:val="00784FF5"/>
    <w:rsid w:val="007855A3"/>
    <w:rsid w:val="0078575A"/>
    <w:rsid w:val="00785807"/>
    <w:rsid w:val="00785987"/>
    <w:rsid w:val="0078614E"/>
    <w:rsid w:val="00786384"/>
    <w:rsid w:val="007863D2"/>
    <w:rsid w:val="007864F9"/>
    <w:rsid w:val="00786729"/>
    <w:rsid w:val="00786784"/>
    <w:rsid w:val="00786787"/>
    <w:rsid w:val="00786806"/>
    <w:rsid w:val="007869EE"/>
    <w:rsid w:val="00786A30"/>
    <w:rsid w:val="00786CA3"/>
    <w:rsid w:val="0078759E"/>
    <w:rsid w:val="007877D6"/>
    <w:rsid w:val="00787819"/>
    <w:rsid w:val="00787922"/>
    <w:rsid w:val="00787C6A"/>
    <w:rsid w:val="007905CC"/>
    <w:rsid w:val="00790708"/>
    <w:rsid w:val="00790836"/>
    <w:rsid w:val="007908C6"/>
    <w:rsid w:val="00790A41"/>
    <w:rsid w:val="00790A95"/>
    <w:rsid w:val="00790AE5"/>
    <w:rsid w:val="00791139"/>
    <w:rsid w:val="00791683"/>
    <w:rsid w:val="007916B1"/>
    <w:rsid w:val="00791837"/>
    <w:rsid w:val="00791A07"/>
    <w:rsid w:val="00791B46"/>
    <w:rsid w:val="00791B57"/>
    <w:rsid w:val="00791E41"/>
    <w:rsid w:val="00791E4F"/>
    <w:rsid w:val="00791E6E"/>
    <w:rsid w:val="00791EF7"/>
    <w:rsid w:val="0079206D"/>
    <w:rsid w:val="00792462"/>
    <w:rsid w:val="00792514"/>
    <w:rsid w:val="00792705"/>
    <w:rsid w:val="00792FEC"/>
    <w:rsid w:val="0079301C"/>
    <w:rsid w:val="00793293"/>
    <w:rsid w:val="007933BD"/>
    <w:rsid w:val="00793507"/>
    <w:rsid w:val="00793543"/>
    <w:rsid w:val="0079369F"/>
    <w:rsid w:val="007938B5"/>
    <w:rsid w:val="00793A30"/>
    <w:rsid w:val="00793A49"/>
    <w:rsid w:val="00793CD1"/>
    <w:rsid w:val="00793E57"/>
    <w:rsid w:val="0079406C"/>
    <w:rsid w:val="0079420A"/>
    <w:rsid w:val="00794259"/>
    <w:rsid w:val="0079457E"/>
    <w:rsid w:val="00794714"/>
    <w:rsid w:val="007947AE"/>
    <w:rsid w:val="00794D2F"/>
    <w:rsid w:val="00794E18"/>
    <w:rsid w:val="00794E9E"/>
    <w:rsid w:val="00795477"/>
    <w:rsid w:val="007954BE"/>
    <w:rsid w:val="00795A84"/>
    <w:rsid w:val="00795CA1"/>
    <w:rsid w:val="00795CB1"/>
    <w:rsid w:val="00795D87"/>
    <w:rsid w:val="007966C9"/>
    <w:rsid w:val="007966E5"/>
    <w:rsid w:val="00796991"/>
    <w:rsid w:val="00796993"/>
    <w:rsid w:val="00796AB5"/>
    <w:rsid w:val="00797460"/>
    <w:rsid w:val="007974C6"/>
    <w:rsid w:val="0079775E"/>
    <w:rsid w:val="00797846"/>
    <w:rsid w:val="00797FB6"/>
    <w:rsid w:val="007A00C9"/>
    <w:rsid w:val="007A03BA"/>
    <w:rsid w:val="007A03FF"/>
    <w:rsid w:val="007A046F"/>
    <w:rsid w:val="007A0650"/>
    <w:rsid w:val="007A0710"/>
    <w:rsid w:val="007A0E4E"/>
    <w:rsid w:val="007A13F3"/>
    <w:rsid w:val="007A1508"/>
    <w:rsid w:val="007A1636"/>
    <w:rsid w:val="007A1A6B"/>
    <w:rsid w:val="007A1AC9"/>
    <w:rsid w:val="007A1BFB"/>
    <w:rsid w:val="007A1CA2"/>
    <w:rsid w:val="007A1DA3"/>
    <w:rsid w:val="007A1DDE"/>
    <w:rsid w:val="007A2297"/>
    <w:rsid w:val="007A2332"/>
    <w:rsid w:val="007A2521"/>
    <w:rsid w:val="007A2587"/>
    <w:rsid w:val="007A273C"/>
    <w:rsid w:val="007A2968"/>
    <w:rsid w:val="007A2BA6"/>
    <w:rsid w:val="007A2BED"/>
    <w:rsid w:val="007A30A8"/>
    <w:rsid w:val="007A30F6"/>
    <w:rsid w:val="007A325F"/>
    <w:rsid w:val="007A339E"/>
    <w:rsid w:val="007A374A"/>
    <w:rsid w:val="007A3770"/>
    <w:rsid w:val="007A3BA2"/>
    <w:rsid w:val="007A3CD6"/>
    <w:rsid w:val="007A3CFE"/>
    <w:rsid w:val="007A3DD1"/>
    <w:rsid w:val="007A3FB3"/>
    <w:rsid w:val="007A4259"/>
    <w:rsid w:val="007A434C"/>
    <w:rsid w:val="007A450B"/>
    <w:rsid w:val="007A4883"/>
    <w:rsid w:val="007A4AA6"/>
    <w:rsid w:val="007A4C22"/>
    <w:rsid w:val="007A53FE"/>
    <w:rsid w:val="007A5BA1"/>
    <w:rsid w:val="007A5BD8"/>
    <w:rsid w:val="007A5ECF"/>
    <w:rsid w:val="007A5EE6"/>
    <w:rsid w:val="007A6127"/>
    <w:rsid w:val="007A61FF"/>
    <w:rsid w:val="007A6BCE"/>
    <w:rsid w:val="007A6E1A"/>
    <w:rsid w:val="007A7602"/>
    <w:rsid w:val="007A76E7"/>
    <w:rsid w:val="007B054D"/>
    <w:rsid w:val="007B0591"/>
    <w:rsid w:val="007B089A"/>
    <w:rsid w:val="007B0A49"/>
    <w:rsid w:val="007B0D41"/>
    <w:rsid w:val="007B127D"/>
    <w:rsid w:val="007B13AE"/>
    <w:rsid w:val="007B14E7"/>
    <w:rsid w:val="007B1764"/>
    <w:rsid w:val="007B1801"/>
    <w:rsid w:val="007B189E"/>
    <w:rsid w:val="007B1EE3"/>
    <w:rsid w:val="007B20EE"/>
    <w:rsid w:val="007B20FA"/>
    <w:rsid w:val="007B211B"/>
    <w:rsid w:val="007B21A1"/>
    <w:rsid w:val="007B23AD"/>
    <w:rsid w:val="007B241B"/>
    <w:rsid w:val="007B257B"/>
    <w:rsid w:val="007B281F"/>
    <w:rsid w:val="007B2BF0"/>
    <w:rsid w:val="007B2D12"/>
    <w:rsid w:val="007B2F12"/>
    <w:rsid w:val="007B301B"/>
    <w:rsid w:val="007B305A"/>
    <w:rsid w:val="007B314F"/>
    <w:rsid w:val="007B3393"/>
    <w:rsid w:val="007B34A2"/>
    <w:rsid w:val="007B36E2"/>
    <w:rsid w:val="007B3B99"/>
    <w:rsid w:val="007B3BEE"/>
    <w:rsid w:val="007B4615"/>
    <w:rsid w:val="007B4701"/>
    <w:rsid w:val="007B48C8"/>
    <w:rsid w:val="007B48E5"/>
    <w:rsid w:val="007B4AF4"/>
    <w:rsid w:val="007B5544"/>
    <w:rsid w:val="007B585C"/>
    <w:rsid w:val="007B5866"/>
    <w:rsid w:val="007B5990"/>
    <w:rsid w:val="007B59F8"/>
    <w:rsid w:val="007B5E01"/>
    <w:rsid w:val="007B5F61"/>
    <w:rsid w:val="007B6323"/>
    <w:rsid w:val="007B63BA"/>
    <w:rsid w:val="007B65BA"/>
    <w:rsid w:val="007B6626"/>
    <w:rsid w:val="007B6654"/>
    <w:rsid w:val="007B6B72"/>
    <w:rsid w:val="007B6B84"/>
    <w:rsid w:val="007B6DDF"/>
    <w:rsid w:val="007B6FFE"/>
    <w:rsid w:val="007B7078"/>
    <w:rsid w:val="007B7372"/>
    <w:rsid w:val="007B76AB"/>
    <w:rsid w:val="007B7BDC"/>
    <w:rsid w:val="007B7D3F"/>
    <w:rsid w:val="007B7D9A"/>
    <w:rsid w:val="007B7F06"/>
    <w:rsid w:val="007C0194"/>
    <w:rsid w:val="007C031C"/>
    <w:rsid w:val="007C072C"/>
    <w:rsid w:val="007C0788"/>
    <w:rsid w:val="007C0BC0"/>
    <w:rsid w:val="007C0CB0"/>
    <w:rsid w:val="007C121C"/>
    <w:rsid w:val="007C1266"/>
    <w:rsid w:val="007C13C6"/>
    <w:rsid w:val="007C1A9B"/>
    <w:rsid w:val="007C2014"/>
    <w:rsid w:val="007C220C"/>
    <w:rsid w:val="007C2280"/>
    <w:rsid w:val="007C28D3"/>
    <w:rsid w:val="007C2A2F"/>
    <w:rsid w:val="007C2A45"/>
    <w:rsid w:val="007C2AA6"/>
    <w:rsid w:val="007C2CD6"/>
    <w:rsid w:val="007C2E01"/>
    <w:rsid w:val="007C3061"/>
    <w:rsid w:val="007C3205"/>
    <w:rsid w:val="007C343D"/>
    <w:rsid w:val="007C34D0"/>
    <w:rsid w:val="007C3AAD"/>
    <w:rsid w:val="007C404B"/>
    <w:rsid w:val="007C413A"/>
    <w:rsid w:val="007C414F"/>
    <w:rsid w:val="007C4308"/>
    <w:rsid w:val="007C4312"/>
    <w:rsid w:val="007C446B"/>
    <w:rsid w:val="007C46E8"/>
    <w:rsid w:val="007C4A97"/>
    <w:rsid w:val="007C4BCE"/>
    <w:rsid w:val="007C50A5"/>
    <w:rsid w:val="007C52AA"/>
    <w:rsid w:val="007C53EA"/>
    <w:rsid w:val="007C575D"/>
    <w:rsid w:val="007C5DC0"/>
    <w:rsid w:val="007C62EA"/>
    <w:rsid w:val="007C69D3"/>
    <w:rsid w:val="007C6B4C"/>
    <w:rsid w:val="007C6E62"/>
    <w:rsid w:val="007C702F"/>
    <w:rsid w:val="007C73F0"/>
    <w:rsid w:val="007C7D81"/>
    <w:rsid w:val="007D0109"/>
    <w:rsid w:val="007D01AE"/>
    <w:rsid w:val="007D07F0"/>
    <w:rsid w:val="007D081F"/>
    <w:rsid w:val="007D09E1"/>
    <w:rsid w:val="007D0DCF"/>
    <w:rsid w:val="007D1055"/>
    <w:rsid w:val="007D12F3"/>
    <w:rsid w:val="007D13C5"/>
    <w:rsid w:val="007D13F5"/>
    <w:rsid w:val="007D148D"/>
    <w:rsid w:val="007D184A"/>
    <w:rsid w:val="007D1E72"/>
    <w:rsid w:val="007D1E97"/>
    <w:rsid w:val="007D1F96"/>
    <w:rsid w:val="007D2180"/>
    <w:rsid w:val="007D2284"/>
    <w:rsid w:val="007D22AB"/>
    <w:rsid w:val="007D2878"/>
    <w:rsid w:val="007D28AD"/>
    <w:rsid w:val="007D2B7F"/>
    <w:rsid w:val="007D2CB3"/>
    <w:rsid w:val="007D2EE7"/>
    <w:rsid w:val="007D31DE"/>
    <w:rsid w:val="007D3285"/>
    <w:rsid w:val="007D3417"/>
    <w:rsid w:val="007D3C2B"/>
    <w:rsid w:val="007D3D17"/>
    <w:rsid w:val="007D3D1F"/>
    <w:rsid w:val="007D3E12"/>
    <w:rsid w:val="007D3F03"/>
    <w:rsid w:val="007D40B6"/>
    <w:rsid w:val="007D4155"/>
    <w:rsid w:val="007D4162"/>
    <w:rsid w:val="007D423F"/>
    <w:rsid w:val="007D429F"/>
    <w:rsid w:val="007D44C3"/>
    <w:rsid w:val="007D48DD"/>
    <w:rsid w:val="007D4D11"/>
    <w:rsid w:val="007D4DD8"/>
    <w:rsid w:val="007D4F86"/>
    <w:rsid w:val="007D5C14"/>
    <w:rsid w:val="007D6519"/>
    <w:rsid w:val="007D6653"/>
    <w:rsid w:val="007D67E5"/>
    <w:rsid w:val="007D6908"/>
    <w:rsid w:val="007D6B05"/>
    <w:rsid w:val="007D6C1D"/>
    <w:rsid w:val="007D6E3E"/>
    <w:rsid w:val="007D6FF1"/>
    <w:rsid w:val="007D709A"/>
    <w:rsid w:val="007D781E"/>
    <w:rsid w:val="007D7A01"/>
    <w:rsid w:val="007D7D08"/>
    <w:rsid w:val="007D7D0E"/>
    <w:rsid w:val="007D7DC2"/>
    <w:rsid w:val="007E00D2"/>
    <w:rsid w:val="007E03D1"/>
    <w:rsid w:val="007E0476"/>
    <w:rsid w:val="007E0611"/>
    <w:rsid w:val="007E0753"/>
    <w:rsid w:val="007E0A9B"/>
    <w:rsid w:val="007E0B2F"/>
    <w:rsid w:val="007E0C36"/>
    <w:rsid w:val="007E0F3E"/>
    <w:rsid w:val="007E1331"/>
    <w:rsid w:val="007E1829"/>
    <w:rsid w:val="007E184E"/>
    <w:rsid w:val="007E1B50"/>
    <w:rsid w:val="007E1CA3"/>
    <w:rsid w:val="007E1CCD"/>
    <w:rsid w:val="007E1CEC"/>
    <w:rsid w:val="007E1F44"/>
    <w:rsid w:val="007E1FE9"/>
    <w:rsid w:val="007E2097"/>
    <w:rsid w:val="007E243C"/>
    <w:rsid w:val="007E2609"/>
    <w:rsid w:val="007E287D"/>
    <w:rsid w:val="007E2CFE"/>
    <w:rsid w:val="007E2D73"/>
    <w:rsid w:val="007E2FDC"/>
    <w:rsid w:val="007E305B"/>
    <w:rsid w:val="007E31E3"/>
    <w:rsid w:val="007E32E8"/>
    <w:rsid w:val="007E332E"/>
    <w:rsid w:val="007E347B"/>
    <w:rsid w:val="007E35C5"/>
    <w:rsid w:val="007E35F5"/>
    <w:rsid w:val="007E3609"/>
    <w:rsid w:val="007E361F"/>
    <w:rsid w:val="007E38B7"/>
    <w:rsid w:val="007E3AF0"/>
    <w:rsid w:val="007E3BA9"/>
    <w:rsid w:val="007E3C74"/>
    <w:rsid w:val="007E411D"/>
    <w:rsid w:val="007E437E"/>
    <w:rsid w:val="007E446A"/>
    <w:rsid w:val="007E4687"/>
    <w:rsid w:val="007E47D0"/>
    <w:rsid w:val="007E4A65"/>
    <w:rsid w:val="007E4F20"/>
    <w:rsid w:val="007E5029"/>
    <w:rsid w:val="007E507A"/>
    <w:rsid w:val="007E5560"/>
    <w:rsid w:val="007E55C1"/>
    <w:rsid w:val="007E5962"/>
    <w:rsid w:val="007E5A65"/>
    <w:rsid w:val="007E5AF0"/>
    <w:rsid w:val="007E5F23"/>
    <w:rsid w:val="007E6048"/>
    <w:rsid w:val="007E6178"/>
    <w:rsid w:val="007E63AD"/>
    <w:rsid w:val="007E6C73"/>
    <w:rsid w:val="007E6C7A"/>
    <w:rsid w:val="007E6E0C"/>
    <w:rsid w:val="007E6F26"/>
    <w:rsid w:val="007E6FA2"/>
    <w:rsid w:val="007E7559"/>
    <w:rsid w:val="007E768C"/>
    <w:rsid w:val="007E7990"/>
    <w:rsid w:val="007E7BD8"/>
    <w:rsid w:val="007E7C45"/>
    <w:rsid w:val="007E7DBC"/>
    <w:rsid w:val="007E7DDB"/>
    <w:rsid w:val="007E7E60"/>
    <w:rsid w:val="007F010C"/>
    <w:rsid w:val="007F0596"/>
    <w:rsid w:val="007F08F2"/>
    <w:rsid w:val="007F0A67"/>
    <w:rsid w:val="007F0DFF"/>
    <w:rsid w:val="007F1107"/>
    <w:rsid w:val="007F135A"/>
    <w:rsid w:val="007F1A72"/>
    <w:rsid w:val="007F1C60"/>
    <w:rsid w:val="007F1C63"/>
    <w:rsid w:val="007F21F6"/>
    <w:rsid w:val="007F23B0"/>
    <w:rsid w:val="007F2BAF"/>
    <w:rsid w:val="007F2C40"/>
    <w:rsid w:val="007F2E69"/>
    <w:rsid w:val="007F3142"/>
    <w:rsid w:val="007F320D"/>
    <w:rsid w:val="007F324B"/>
    <w:rsid w:val="007F38B6"/>
    <w:rsid w:val="007F3CB1"/>
    <w:rsid w:val="007F3E52"/>
    <w:rsid w:val="007F46DE"/>
    <w:rsid w:val="007F473C"/>
    <w:rsid w:val="007F4901"/>
    <w:rsid w:val="007F4ACF"/>
    <w:rsid w:val="007F4E78"/>
    <w:rsid w:val="007F4EB7"/>
    <w:rsid w:val="007F4F3A"/>
    <w:rsid w:val="007F5702"/>
    <w:rsid w:val="007F572C"/>
    <w:rsid w:val="007F5768"/>
    <w:rsid w:val="007F5985"/>
    <w:rsid w:val="007F5AB8"/>
    <w:rsid w:val="007F5B57"/>
    <w:rsid w:val="007F5C78"/>
    <w:rsid w:val="007F5D86"/>
    <w:rsid w:val="007F5D90"/>
    <w:rsid w:val="007F5DCA"/>
    <w:rsid w:val="007F6156"/>
    <w:rsid w:val="007F6395"/>
    <w:rsid w:val="007F64E0"/>
    <w:rsid w:val="007F685B"/>
    <w:rsid w:val="007F6BF7"/>
    <w:rsid w:val="007F6E9E"/>
    <w:rsid w:val="007F6F64"/>
    <w:rsid w:val="007F70A3"/>
    <w:rsid w:val="007F71DC"/>
    <w:rsid w:val="007F741B"/>
    <w:rsid w:val="007F774D"/>
    <w:rsid w:val="007F79AF"/>
    <w:rsid w:val="00800048"/>
    <w:rsid w:val="0080010F"/>
    <w:rsid w:val="0080063C"/>
    <w:rsid w:val="00800813"/>
    <w:rsid w:val="00800982"/>
    <w:rsid w:val="008011B7"/>
    <w:rsid w:val="0080175D"/>
    <w:rsid w:val="0080194D"/>
    <w:rsid w:val="00801CE6"/>
    <w:rsid w:val="008022DE"/>
    <w:rsid w:val="0080231E"/>
    <w:rsid w:val="0080240A"/>
    <w:rsid w:val="00802769"/>
    <w:rsid w:val="00802DAC"/>
    <w:rsid w:val="008032E9"/>
    <w:rsid w:val="008037D7"/>
    <w:rsid w:val="008037F4"/>
    <w:rsid w:val="008039FD"/>
    <w:rsid w:val="00803A47"/>
    <w:rsid w:val="00803E23"/>
    <w:rsid w:val="00804129"/>
    <w:rsid w:val="00804175"/>
    <w:rsid w:val="00804262"/>
    <w:rsid w:val="00804D19"/>
    <w:rsid w:val="00804E07"/>
    <w:rsid w:val="00804F0C"/>
    <w:rsid w:val="00805368"/>
    <w:rsid w:val="008056AA"/>
    <w:rsid w:val="0080576A"/>
    <w:rsid w:val="00805D1D"/>
    <w:rsid w:val="00805D3F"/>
    <w:rsid w:val="00805FC9"/>
    <w:rsid w:val="00806072"/>
    <w:rsid w:val="00806129"/>
    <w:rsid w:val="00806369"/>
    <w:rsid w:val="008063B2"/>
    <w:rsid w:val="0080645E"/>
    <w:rsid w:val="008065DD"/>
    <w:rsid w:val="0080707E"/>
    <w:rsid w:val="008074ED"/>
    <w:rsid w:val="00807535"/>
    <w:rsid w:val="00807712"/>
    <w:rsid w:val="00807819"/>
    <w:rsid w:val="00807B5A"/>
    <w:rsid w:val="00807C66"/>
    <w:rsid w:val="00810315"/>
    <w:rsid w:val="00810481"/>
    <w:rsid w:val="00810596"/>
    <w:rsid w:val="00810B53"/>
    <w:rsid w:val="00810D31"/>
    <w:rsid w:val="00810EE5"/>
    <w:rsid w:val="00810F7C"/>
    <w:rsid w:val="00811307"/>
    <w:rsid w:val="0081134C"/>
    <w:rsid w:val="00811575"/>
    <w:rsid w:val="0081174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3442"/>
    <w:rsid w:val="0081375E"/>
    <w:rsid w:val="00813EE5"/>
    <w:rsid w:val="00814209"/>
    <w:rsid w:val="00814222"/>
    <w:rsid w:val="0081429D"/>
    <w:rsid w:val="0081439E"/>
    <w:rsid w:val="0081454C"/>
    <w:rsid w:val="00814806"/>
    <w:rsid w:val="00814842"/>
    <w:rsid w:val="00814920"/>
    <w:rsid w:val="00814B6B"/>
    <w:rsid w:val="00814BF6"/>
    <w:rsid w:val="00814D21"/>
    <w:rsid w:val="00814DC8"/>
    <w:rsid w:val="00814E3C"/>
    <w:rsid w:val="00815005"/>
    <w:rsid w:val="008150FB"/>
    <w:rsid w:val="008157E9"/>
    <w:rsid w:val="00815AA2"/>
    <w:rsid w:val="00815B22"/>
    <w:rsid w:val="00815BE1"/>
    <w:rsid w:val="00815C4F"/>
    <w:rsid w:val="0081601D"/>
    <w:rsid w:val="00816692"/>
    <w:rsid w:val="0081693B"/>
    <w:rsid w:val="00816CC4"/>
    <w:rsid w:val="00816EA8"/>
    <w:rsid w:val="00816EB0"/>
    <w:rsid w:val="008173D6"/>
    <w:rsid w:val="0081743E"/>
    <w:rsid w:val="00817599"/>
    <w:rsid w:val="00817A2E"/>
    <w:rsid w:val="00817BD5"/>
    <w:rsid w:val="00817E5A"/>
    <w:rsid w:val="00820322"/>
    <w:rsid w:val="008203A6"/>
    <w:rsid w:val="00820553"/>
    <w:rsid w:val="00820557"/>
    <w:rsid w:val="008208F3"/>
    <w:rsid w:val="0082143C"/>
    <w:rsid w:val="008214A7"/>
    <w:rsid w:val="00821503"/>
    <w:rsid w:val="00821A82"/>
    <w:rsid w:val="00821C80"/>
    <w:rsid w:val="008222E4"/>
    <w:rsid w:val="00822A52"/>
    <w:rsid w:val="00822AD0"/>
    <w:rsid w:val="00822C91"/>
    <w:rsid w:val="00822D4D"/>
    <w:rsid w:val="008232A4"/>
    <w:rsid w:val="008232D0"/>
    <w:rsid w:val="008234DD"/>
    <w:rsid w:val="0082377A"/>
    <w:rsid w:val="00823CF5"/>
    <w:rsid w:val="00823DD5"/>
    <w:rsid w:val="00823F3D"/>
    <w:rsid w:val="00824146"/>
    <w:rsid w:val="00824374"/>
    <w:rsid w:val="00824421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5F22"/>
    <w:rsid w:val="00826024"/>
    <w:rsid w:val="008261E4"/>
    <w:rsid w:val="008263CA"/>
    <w:rsid w:val="00826576"/>
    <w:rsid w:val="008266E3"/>
    <w:rsid w:val="0082691C"/>
    <w:rsid w:val="008269E8"/>
    <w:rsid w:val="00826A70"/>
    <w:rsid w:val="00827324"/>
    <w:rsid w:val="008273A6"/>
    <w:rsid w:val="00827793"/>
    <w:rsid w:val="008277C6"/>
    <w:rsid w:val="008278D8"/>
    <w:rsid w:val="00827BC9"/>
    <w:rsid w:val="00827CA1"/>
    <w:rsid w:val="00827DE0"/>
    <w:rsid w:val="00827E1A"/>
    <w:rsid w:val="00827F45"/>
    <w:rsid w:val="00830175"/>
    <w:rsid w:val="008308CC"/>
    <w:rsid w:val="0083108C"/>
    <w:rsid w:val="008311CC"/>
    <w:rsid w:val="00831622"/>
    <w:rsid w:val="00831818"/>
    <w:rsid w:val="00831AA6"/>
    <w:rsid w:val="00831B32"/>
    <w:rsid w:val="00831DB5"/>
    <w:rsid w:val="00832042"/>
    <w:rsid w:val="00832428"/>
    <w:rsid w:val="008324E3"/>
    <w:rsid w:val="00832505"/>
    <w:rsid w:val="0083268E"/>
    <w:rsid w:val="008326EC"/>
    <w:rsid w:val="0083320B"/>
    <w:rsid w:val="00833396"/>
    <w:rsid w:val="008334F5"/>
    <w:rsid w:val="008336B4"/>
    <w:rsid w:val="008337B2"/>
    <w:rsid w:val="0083385B"/>
    <w:rsid w:val="00833B54"/>
    <w:rsid w:val="00833E5C"/>
    <w:rsid w:val="00834312"/>
    <w:rsid w:val="00834359"/>
    <w:rsid w:val="00834556"/>
    <w:rsid w:val="00834592"/>
    <w:rsid w:val="00834610"/>
    <w:rsid w:val="0083488A"/>
    <w:rsid w:val="00834911"/>
    <w:rsid w:val="008349E8"/>
    <w:rsid w:val="00834A2E"/>
    <w:rsid w:val="00834C2B"/>
    <w:rsid w:val="00835007"/>
    <w:rsid w:val="008353B1"/>
    <w:rsid w:val="008353FA"/>
    <w:rsid w:val="00835865"/>
    <w:rsid w:val="00835C54"/>
    <w:rsid w:val="00836686"/>
    <w:rsid w:val="00836727"/>
    <w:rsid w:val="00836AF3"/>
    <w:rsid w:val="00836BCB"/>
    <w:rsid w:val="00836C77"/>
    <w:rsid w:val="00836FF0"/>
    <w:rsid w:val="00837151"/>
    <w:rsid w:val="008375F4"/>
    <w:rsid w:val="0083770F"/>
    <w:rsid w:val="00837731"/>
    <w:rsid w:val="00837C46"/>
    <w:rsid w:val="00837CA0"/>
    <w:rsid w:val="00837F66"/>
    <w:rsid w:val="00840111"/>
    <w:rsid w:val="00840360"/>
    <w:rsid w:val="00840457"/>
    <w:rsid w:val="00840532"/>
    <w:rsid w:val="008407D1"/>
    <w:rsid w:val="008409E1"/>
    <w:rsid w:val="00840D6B"/>
    <w:rsid w:val="00840EF4"/>
    <w:rsid w:val="008410C6"/>
    <w:rsid w:val="0084123F"/>
    <w:rsid w:val="00841278"/>
    <w:rsid w:val="008412B7"/>
    <w:rsid w:val="008415F4"/>
    <w:rsid w:val="00841636"/>
    <w:rsid w:val="00841817"/>
    <w:rsid w:val="00841B3B"/>
    <w:rsid w:val="00842534"/>
    <w:rsid w:val="008427E0"/>
    <w:rsid w:val="00842AF1"/>
    <w:rsid w:val="00842E74"/>
    <w:rsid w:val="00843043"/>
    <w:rsid w:val="008433BF"/>
    <w:rsid w:val="008434B9"/>
    <w:rsid w:val="008441F1"/>
    <w:rsid w:val="00844234"/>
    <w:rsid w:val="008444AA"/>
    <w:rsid w:val="00844579"/>
    <w:rsid w:val="008445B0"/>
    <w:rsid w:val="00844702"/>
    <w:rsid w:val="00844A32"/>
    <w:rsid w:val="00844D41"/>
    <w:rsid w:val="008450CE"/>
    <w:rsid w:val="008450D0"/>
    <w:rsid w:val="0084533E"/>
    <w:rsid w:val="008456CE"/>
    <w:rsid w:val="008456F6"/>
    <w:rsid w:val="0084589F"/>
    <w:rsid w:val="00845AAC"/>
    <w:rsid w:val="00845B19"/>
    <w:rsid w:val="00846243"/>
    <w:rsid w:val="00846506"/>
    <w:rsid w:val="0084668C"/>
    <w:rsid w:val="008468AA"/>
    <w:rsid w:val="0084708E"/>
    <w:rsid w:val="0084741D"/>
    <w:rsid w:val="00847471"/>
    <w:rsid w:val="008474C7"/>
    <w:rsid w:val="0084770C"/>
    <w:rsid w:val="00847836"/>
    <w:rsid w:val="008478E2"/>
    <w:rsid w:val="00847EA7"/>
    <w:rsid w:val="00847FFB"/>
    <w:rsid w:val="008501C9"/>
    <w:rsid w:val="00850432"/>
    <w:rsid w:val="00850982"/>
    <w:rsid w:val="00850CAF"/>
    <w:rsid w:val="00850D3B"/>
    <w:rsid w:val="00850F43"/>
    <w:rsid w:val="00851032"/>
    <w:rsid w:val="0085103A"/>
    <w:rsid w:val="00851056"/>
    <w:rsid w:val="00851069"/>
    <w:rsid w:val="00851283"/>
    <w:rsid w:val="008513F0"/>
    <w:rsid w:val="0085144F"/>
    <w:rsid w:val="00851650"/>
    <w:rsid w:val="0085193A"/>
    <w:rsid w:val="00851AAD"/>
    <w:rsid w:val="00851AE2"/>
    <w:rsid w:val="00851BB8"/>
    <w:rsid w:val="00851BFB"/>
    <w:rsid w:val="00851D43"/>
    <w:rsid w:val="00851F95"/>
    <w:rsid w:val="008520C6"/>
    <w:rsid w:val="00852270"/>
    <w:rsid w:val="008522D5"/>
    <w:rsid w:val="008522DD"/>
    <w:rsid w:val="0085242B"/>
    <w:rsid w:val="008524F0"/>
    <w:rsid w:val="0085259D"/>
    <w:rsid w:val="00852695"/>
    <w:rsid w:val="00852920"/>
    <w:rsid w:val="00852A99"/>
    <w:rsid w:val="00852CCA"/>
    <w:rsid w:val="00852DBE"/>
    <w:rsid w:val="0085348E"/>
    <w:rsid w:val="0085380B"/>
    <w:rsid w:val="00853968"/>
    <w:rsid w:val="00853D16"/>
    <w:rsid w:val="00853EF1"/>
    <w:rsid w:val="0085409E"/>
    <w:rsid w:val="00854175"/>
    <w:rsid w:val="008543F9"/>
    <w:rsid w:val="008544D2"/>
    <w:rsid w:val="008547C2"/>
    <w:rsid w:val="0085504B"/>
    <w:rsid w:val="00855087"/>
    <w:rsid w:val="00855094"/>
    <w:rsid w:val="008553AD"/>
    <w:rsid w:val="0085558D"/>
    <w:rsid w:val="00855851"/>
    <w:rsid w:val="008559AE"/>
    <w:rsid w:val="00855BEB"/>
    <w:rsid w:val="00855EA7"/>
    <w:rsid w:val="0085608D"/>
    <w:rsid w:val="0085609F"/>
    <w:rsid w:val="0085630D"/>
    <w:rsid w:val="0085643B"/>
    <w:rsid w:val="008564FF"/>
    <w:rsid w:val="0085663D"/>
    <w:rsid w:val="0085664E"/>
    <w:rsid w:val="008571AE"/>
    <w:rsid w:val="0085730E"/>
    <w:rsid w:val="0085758E"/>
    <w:rsid w:val="008576F7"/>
    <w:rsid w:val="00857781"/>
    <w:rsid w:val="008577BB"/>
    <w:rsid w:val="0085784F"/>
    <w:rsid w:val="00857A09"/>
    <w:rsid w:val="00857E7B"/>
    <w:rsid w:val="00857F8B"/>
    <w:rsid w:val="0086050C"/>
    <w:rsid w:val="0086083D"/>
    <w:rsid w:val="00860874"/>
    <w:rsid w:val="00860B0A"/>
    <w:rsid w:val="00860DBC"/>
    <w:rsid w:val="00860DF7"/>
    <w:rsid w:val="00860F95"/>
    <w:rsid w:val="0086105D"/>
    <w:rsid w:val="00861295"/>
    <w:rsid w:val="008612A9"/>
    <w:rsid w:val="0086141A"/>
    <w:rsid w:val="0086158F"/>
    <w:rsid w:val="008616D5"/>
    <w:rsid w:val="008618DE"/>
    <w:rsid w:val="0086192A"/>
    <w:rsid w:val="00861A00"/>
    <w:rsid w:val="00861A6E"/>
    <w:rsid w:val="008620A9"/>
    <w:rsid w:val="00862150"/>
    <w:rsid w:val="008621D0"/>
    <w:rsid w:val="008622B7"/>
    <w:rsid w:val="00862959"/>
    <w:rsid w:val="00862A8A"/>
    <w:rsid w:val="00862B06"/>
    <w:rsid w:val="00862C5F"/>
    <w:rsid w:val="00862F77"/>
    <w:rsid w:val="00863114"/>
    <w:rsid w:val="0086316A"/>
    <w:rsid w:val="0086330B"/>
    <w:rsid w:val="00863334"/>
    <w:rsid w:val="008634E5"/>
    <w:rsid w:val="00863921"/>
    <w:rsid w:val="00863C19"/>
    <w:rsid w:val="00863F27"/>
    <w:rsid w:val="00863FBC"/>
    <w:rsid w:val="0086418B"/>
    <w:rsid w:val="008641A7"/>
    <w:rsid w:val="0086430A"/>
    <w:rsid w:val="0086481B"/>
    <w:rsid w:val="00864CD3"/>
    <w:rsid w:val="00864E4E"/>
    <w:rsid w:val="00865171"/>
    <w:rsid w:val="008656CD"/>
    <w:rsid w:val="008656DC"/>
    <w:rsid w:val="0086583E"/>
    <w:rsid w:val="008658B2"/>
    <w:rsid w:val="008659BC"/>
    <w:rsid w:val="00865AAD"/>
    <w:rsid w:val="00865C66"/>
    <w:rsid w:val="00865CC3"/>
    <w:rsid w:val="00865D1C"/>
    <w:rsid w:val="00865FA2"/>
    <w:rsid w:val="00866408"/>
    <w:rsid w:val="0086655C"/>
    <w:rsid w:val="00866595"/>
    <w:rsid w:val="008666DD"/>
    <w:rsid w:val="00866766"/>
    <w:rsid w:val="00866993"/>
    <w:rsid w:val="00866DAC"/>
    <w:rsid w:val="00867689"/>
    <w:rsid w:val="00867A25"/>
    <w:rsid w:val="00867A48"/>
    <w:rsid w:val="00867D1C"/>
    <w:rsid w:val="0087010C"/>
    <w:rsid w:val="008705BE"/>
    <w:rsid w:val="008707B9"/>
    <w:rsid w:val="0087099E"/>
    <w:rsid w:val="00870B9B"/>
    <w:rsid w:val="00870DA6"/>
    <w:rsid w:val="00870F41"/>
    <w:rsid w:val="0087105A"/>
    <w:rsid w:val="0087113A"/>
    <w:rsid w:val="00871184"/>
    <w:rsid w:val="008714D3"/>
    <w:rsid w:val="0087158E"/>
    <w:rsid w:val="008719F2"/>
    <w:rsid w:val="00871A4F"/>
    <w:rsid w:val="00871E28"/>
    <w:rsid w:val="00871F4D"/>
    <w:rsid w:val="00871F9B"/>
    <w:rsid w:val="00871FD1"/>
    <w:rsid w:val="00872147"/>
    <w:rsid w:val="00872BE2"/>
    <w:rsid w:val="00872E0C"/>
    <w:rsid w:val="008732C4"/>
    <w:rsid w:val="00873370"/>
    <w:rsid w:val="008738E1"/>
    <w:rsid w:val="00873FE8"/>
    <w:rsid w:val="00874363"/>
    <w:rsid w:val="008743F5"/>
    <w:rsid w:val="00874729"/>
    <w:rsid w:val="00874CB4"/>
    <w:rsid w:val="00875013"/>
    <w:rsid w:val="008753BF"/>
    <w:rsid w:val="0087547C"/>
    <w:rsid w:val="00875A73"/>
    <w:rsid w:val="00875FA5"/>
    <w:rsid w:val="008760EF"/>
    <w:rsid w:val="0087647B"/>
    <w:rsid w:val="00876626"/>
    <w:rsid w:val="0087672C"/>
    <w:rsid w:val="00876984"/>
    <w:rsid w:val="00876AC7"/>
    <w:rsid w:val="00876B75"/>
    <w:rsid w:val="00876F53"/>
    <w:rsid w:val="008772DD"/>
    <w:rsid w:val="008772F0"/>
    <w:rsid w:val="008773A2"/>
    <w:rsid w:val="00877932"/>
    <w:rsid w:val="00877A31"/>
    <w:rsid w:val="00877A58"/>
    <w:rsid w:val="00877E1D"/>
    <w:rsid w:val="00880272"/>
    <w:rsid w:val="00880877"/>
    <w:rsid w:val="008809BC"/>
    <w:rsid w:val="00880DF7"/>
    <w:rsid w:val="008817C2"/>
    <w:rsid w:val="00881AAB"/>
    <w:rsid w:val="00881C08"/>
    <w:rsid w:val="00881D22"/>
    <w:rsid w:val="00881DE5"/>
    <w:rsid w:val="0088213D"/>
    <w:rsid w:val="008822F9"/>
    <w:rsid w:val="0088230B"/>
    <w:rsid w:val="008823EA"/>
    <w:rsid w:val="00882488"/>
    <w:rsid w:val="00882531"/>
    <w:rsid w:val="008825BF"/>
    <w:rsid w:val="008825C1"/>
    <w:rsid w:val="00882620"/>
    <w:rsid w:val="008827D5"/>
    <w:rsid w:val="00882AC8"/>
    <w:rsid w:val="00882D6D"/>
    <w:rsid w:val="00882F8F"/>
    <w:rsid w:val="00882FDC"/>
    <w:rsid w:val="0088322F"/>
    <w:rsid w:val="008832E2"/>
    <w:rsid w:val="0088385E"/>
    <w:rsid w:val="0088392E"/>
    <w:rsid w:val="00883EC4"/>
    <w:rsid w:val="00884668"/>
    <w:rsid w:val="0088477A"/>
    <w:rsid w:val="00884BC6"/>
    <w:rsid w:val="008852FA"/>
    <w:rsid w:val="00885452"/>
    <w:rsid w:val="0088560B"/>
    <w:rsid w:val="00885673"/>
    <w:rsid w:val="0088583C"/>
    <w:rsid w:val="008858E7"/>
    <w:rsid w:val="00885975"/>
    <w:rsid w:val="008859A5"/>
    <w:rsid w:val="00885B10"/>
    <w:rsid w:val="00885E71"/>
    <w:rsid w:val="00885E74"/>
    <w:rsid w:val="00886076"/>
    <w:rsid w:val="008862AE"/>
    <w:rsid w:val="0088652C"/>
    <w:rsid w:val="00886691"/>
    <w:rsid w:val="00886909"/>
    <w:rsid w:val="00886C0D"/>
    <w:rsid w:val="00886CC5"/>
    <w:rsid w:val="00887585"/>
    <w:rsid w:val="008878CC"/>
    <w:rsid w:val="00887982"/>
    <w:rsid w:val="00887A9B"/>
    <w:rsid w:val="00887B46"/>
    <w:rsid w:val="00887C1E"/>
    <w:rsid w:val="0089009E"/>
    <w:rsid w:val="008900F1"/>
    <w:rsid w:val="00890297"/>
    <w:rsid w:val="008902C8"/>
    <w:rsid w:val="00890767"/>
    <w:rsid w:val="00890B0F"/>
    <w:rsid w:val="008913DA"/>
    <w:rsid w:val="008913DC"/>
    <w:rsid w:val="0089161F"/>
    <w:rsid w:val="0089171F"/>
    <w:rsid w:val="00892439"/>
    <w:rsid w:val="00892488"/>
    <w:rsid w:val="0089252B"/>
    <w:rsid w:val="00892596"/>
    <w:rsid w:val="008925E3"/>
    <w:rsid w:val="00892D9A"/>
    <w:rsid w:val="00892E5A"/>
    <w:rsid w:val="008930B5"/>
    <w:rsid w:val="008930F4"/>
    <w:rsid w:val="00893145"/>
    <w:rsid w:val="00893259"/>
    <w:rsid w:val="0089345F"/>
    <w:rsid w:val="00893606"/>
    <w:rsid w:val="00893852"/>
    <w:rsid w:val="00893AF3"/>
    <w:rsid w:val="00893D9D"/>
    <w:rsid w:val="00893F44"/>
    <w:rsid w:val="00894152"/>
    <w:rsid w:val="008942F2"/>
    <w:rsid w:val="008948C4"/>
    <w:rsid w:val="00894CE0"/>
    <w:rsid w:val="00894D22"/>
    <w:rsid w:val="00894EEE"/>
    <w:rsid w:val="00895015"/>
    <w:rsid w:val="0089522E"/>
    <w:rsid w:val="008952C7"/>
    <w:rsid w:val="00895419"/>
    <w:rsid w:val="00895713"/>
    <w:rsid w:val="00895A99"/>
    <w:rsid w:val="00895D22"/>
    <w:rsid w:val="008961CA"/>
    <w:rsid w:val="0089621A"/>
    <w:rsid w:val="00896465"/>
    <w:rsid w:val="0089648D"/>
    <w:rsid w:val="008968C4"/>
    <w:rsid w:val="008969D6"/>
    <w:rsid w:val="00896AF4"/>
    <w:rsid w:val="00896B29"/>
    <w:rsid w:val="00896CA1"/>
    <w:rsid w:val="00896E11"/>
    <w:rsid w:val="00897246"/>
    <w:rsid w:val="00897262"/>
    <w:rsid w:val="00897795"/>
    <w:rsid w:val="008978FB"/>
    <w:rsid w:val="00897C95"/>
    <w:rsid w:val="00897E9B"/>
    <w:rsid w:val="008A0113"/>
    <w:rsid w:val="008A0359"/>
    <w:rsid w:val="008A090A"/>
    <w:rsid w:val="008A0A0A"/>
    <w:rsid w:val="008A0B27"/>
    <w:rsid w:val="008A0B91"/>
    <w:rsid w:val="008A0DAC"/>
    <w:rsid w:val="008A0DFA"/>
    <w:rsid w:val="008A1418"/>
    <w:rsid w:val="008A178B"/>
    <w:rsid w:val="008A23C0"/>
    <w:rsid w:val="008A2429"/>
    <w:rsid w:val="008A24D2"/>
    <w:rsid w:val="008A291F"/>
    <w:rsid w:val="008A29FD"/>
    <w:rsid w:val="008A2BC7"/>
    <w:rsid w:val="008A2CB2"/>
    <w:rsid w:val="008A2D53"/>
    <w:rsid w:val="008A326A"/>
    <w:rsid w:val="008A33D7"/>
    <w:rsid w:val="008A352D"/>
    <w:rsid w:val="008A3588"/>
    <w:rsid w:val="008A368D"/>
    <w:rsid w:val="008A36BE"/>
    <w:rsid w:val="008A377C"/>
    <w:rsid w:val="008A3A47"/>
    <w:rsid w:val="008A3BFB"/>
    <w:rsid w:val="008A3DBD"/>
    <w:rsid w:val="008A3E5E"/>
    <w:rsid w:val="008A3F84"/>
    <w:rsid w:val="008A4604"/>
    <w:rsid w:val="008A487A"/>
    <w:rsid w:val="008A4EA8"/>
    <w:rsid w:val="008A4EFF"/>
    <w:rsid w:val="008A5070"/>
    <w:rsid w:val="008A51FF"/>
    <w:rsid w:val="008A58BB"/>
    <w:rsid w:val="008A5A08"/>
    <w:rsid w:val="008A5A50"/>
    <w:rsid w:val="008A60F7"/>
    <w:rsid w:val="008A663B"/>
    <w:rsid w:val="008A6D10"/>
    <w:rsid w:val="008A7205"/>
    <w:rsid w:val="008A751D"/>
    <w:rsid w:val="008A7744"/>
    <w:rsid w:val="008A7763"/>
    <w:rsid w:val="008A7C3C"/>
    <w:rsid w:val="008A7CAF"/>
    <w:rsid w:val="008A7D6E"/>
    <w:rsid w:val="008A7D7A"/>
    <w:rsid w:val="008A7E2F"/>
    <w:rsid w:val="008B0054"/>
    <w:rsid w:val="008B00EB"/>
    <w:rsid w:val="008B0120"/>
    <w:rsid w:val="008B0430"/>
    <w:rsid w:val="008B04E8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15D"/>
    <w:rsid w:val="008B22E8"/>
    <w:rsid w:val="008B24BC"/>
    <w:rsid w:val="008B25BC"/>
    <w:rsid w:val="008B2636"/>
    <w:rsid w:val="008B2905"/>
    <w:rsid w:val="008B2942"/>
    <w:rsid w:val="008B2BB2"/>
    <w:rsid w:val="008B2C25"/>
    <w:rsid w:val="008B2EE3"/>
    <w:rsid w:val="008B2FA8"/>
    <w:rsid w:val="008B3361"/>
    <w:rsid w:val="008B33E0"/>
    <w:rsid w:val="008B33E7"/>
    <w:rsid w:val="008B3632"/>
    <w:rsid w:val="008B3709"/>
    <w:rsid w:val="008B3981"/>
    <w:rsid w:val="008B3A33"/>
    <w:rsid w:val="008B3C3B"/>
    <w:rsid w:val="008B3CF7"/>
    <w:rsid w:val="008B3E09"/>
    <w:rsid w:val="008B4214"/>
    <w:rsid w:val="008B426C"/>
    <w:rsid w:val="008B4330"/>
    <w:rsid w:val="008B44EA"/>
    <w:rsid w:val="008B4549"/>
    <w:rsid w:val="008B465E"/>
    <w:rsid w:val="008B46BC"/>
    <w:rsid w:val="008B49EF"/>
    <w:rsid w:val="008B4BCB"/>
    <w:rsid w:val="008B5468"/>
    <w:rsid w:val="008B5549"/>
    <w:rsid w:val="008B566B"/>
    <w:rsid w:val="008B5703"/>
    <w:rsid w:val="008B598B"/>
    <w:rsid w:val="008B5C2B"/>
    <w:rsid w:val="008B5DFE"/>
    <w:rsid w:val="008B613C"/>
    <w:rsid w:val="008B625C"/>
    <w:rsid w:val="008B698F"/>
    <w:rsid w:val="008B6D30"/>
    <w:rsid w:val="008B6D6D"/>
    <w:rsid w:val="008B6DD8"/>
    <w:rsid w:val="008B6EA1"/>
    <w:rsid w:val="008B6F7D"/>
    <w:rsid w:val="008B728B"/>
    <w:rsid w:val="008B7445"/>
    <w:rsid w:val="008B7C57"/>
    <w:rsid w:val="008B7E42"/>
    <w:rsid w:val="008C01F4"/>
    <w:rsid w:val="008C0538"/>
    <w:rsid w:val="008C0862"/>
    <w:rsid w:val="008C0EAA"/>
    <w:rsid w:val="008C1271"/>
    <w:rsid w:val="008C1952"/>
    <w:rsid w:val="008C19CD"/>
    <w:rsid w:val="008C1A65"/>
    <w:rsid w:val="008C1AE2"/>
    <w:rsid w:val="008C1D9F"/>
    <w:rsid w:val="008C230C"/>
    <w:rsid w:val="008C232F"/>
    <w:rsid w:val="008C2372"/>
    <w:rsid w:val="008C249F"/>
    <w:rsid w:val="008C24A8"/>
    <w:rsid w:val="008C24B9"/>
    <w:rsid w:val="008C2624"/>
    <w:rsid w:val="008C266D"/>
    <w:rsid w:val="008C2770"/>
    <w:rsid w:val="008C2C97"/>
    <w:rsid w:val="008C2D44"/>
    <w:rsid w:val="008C30A4"/>
    <w:rsid w:val="008C31B6"/>
    <w:rsid w:val="008C3567"/>
    <w:rsid w:val="008C35C4"/>
    <w:rsid w:val="008C3634"/>
    <w:rsid w:val="008C394A"/>
    <w:rsid w:val="008C41C8"/>
    <w:rsid w:val="008C43D7"/>
    <w:rsid w:val="008C4742"/>
    <w:rsid w:val="008C4986"/>
    <w:rsid w:val="008C4A02"/>
    <w:rsid w:val="008C4BD5"/>
    <w:rsid w:val="008C4BEF"/>
    <w:rsid w:val="008C4C74"/>
    <w:rsid w:val="008C4CF1"/>
    <w:rsid w:val="008C4E19"/>
    <w:rsid w:val="008C5036"/>
    <w:rsid w:val="008C586E"/>
    <w:rsid w:val="008C58BE"/>
    <w:rsid w:val="008C58C9"/>
    <w:rsid w:val="008C5930"/>
    <w:rsid w:val="008C5E39"/>
    <w:rsid w:val="008C63B6"/>
    <w:rsid w:val="008C64F9"/>
    <w:rsid w:val="008C6669"/>
    <w:rsid w:val="008C6874"/>
    <w:rsid w:val="008C6B48"/>
    <w:rsid w:val="008C6B6D"/>
    <w:rsid w:val="008C6CA2"/>
    <w:rsid w:val="008C6DCC"/>
    <w:rsid w:val="008C721D"/>
    <w:rsid w:val="008C735F"/>
    <w:rsid w:val="008C7378"/>
    <w:rsid w:val="008C765B"/>
    <w:rsid w:val="008C7679"/>
    <w:rsid w:val="008C7829"/>
    <w:rsid w:val="008C7B51"/>
    <w:rsid w:val="008C7EDB"/>
    <w:rsid w:val="008C7F47"/>
    <w:rsid w:val="008D004C"/>
    <w:rsid w:val="008D00A1"/>
    <w:rsid w:val="008D01CB"/>
    <w:rsid w:val="008D0253"/>
    <w:rsid w:val="008D0506"/>
    <w:rsid w:val="008D0565"/>
    <w:rsid w:val="008D05C5"/>
    <w:rsid w:val="008D0679"/>
    <w:rsid w:val="008D06F6"/>
    <w:rsid w:val="008D0737"/>
    <w:rsid w:val="008D0883"/>
    <w:rsid w:val="008D0940"/>
    <w:rsid w:val="008D096F"/>
    <w:rsid w:val="008D0CCA"/>
    <w:rsid w:val="008D10DE"/>
    <w:rsid w:val="008D12DC"/>
    <w:rsid w:val="008D162F"/>
    <w:rsid w:val="008D2582"/>
    <w:rsid w:val="008D2873"/>
    <w:rsid w:val="008D29B8"/>
    <w:rsid w:val="008D2C08"/>
    <w:rsid w:val="008D2E7F"/>
    <w:rsid w:val="008D3384"/>
    <w:rsid w:val="008D3706"/>
    <w:rsid w:val="008D3728"/>
    <w:rsid w:val="008D3FD6"/>
    <w:rsid w:val="008D3FE1"/>
    <w:rsid w:val="008D4024"/>
    <w:rsid w:val="008D41DA"/>
    <w:rsid w:val="008D4409"/>
    <w:rsid w:val="008D4E0F"/>
    <w:rsid w:val="008D4F96"/>
    <w:rsid w:val="008D5249"/>
    <w:rsid w:val="008D5310"/>
    <w:rsid w:val="008D54C4"/>
    <w:rsid w:val="008D550F"/>
    <w:rsid w:val="008D58C7"/>
    <w:rsid w:val="008D5DC1"/>
    <w:rsid w:val="008D6117"/>
    <w:rsid w:val="008D611E"/>
    <w:rsid w:val="008D61E2"/>
    <w:rsid w:val="008D6259"/>
    <w:rsid w:val="008D6387"/>
    <w:rsid w:val="008D6CCF"/>
    <w:rsid w:val="008D70C3"/>
    <w:rsid w:val="008D71B9"/>
    <w:rsid w:val="008D7707"/>
    <w:rsid w:val="008D7906"/>
    <w:rsid w:val="008D7989"/>
    <w:rsid w:val="008D7995"/>
    <w:rsid w:val="008D799A"/>
    <w:rsid w:val="008D79F6"/>
    <w:rsid w:val="008D7FD8"/>
    <w:rsid w:val="008E013A"/>
    <w:rsid w:val="008E027F"/>
    <w:rsid w:val="008E0440"/>
    <w:rsid w:val="008E0D4B"/>
    <w:rsid w:val="008E0F73"/>
    <w:rsid w:val="008E11FA"/>
    <w:rsid w:val="008E1683"/>
    <w:rsid w:val="008E1C61"/>
    <w:rsid w:val="008E1CA2"/>
    <w:rsid w:val="008E1D57"/>
    <w:rsid w:val="008E1E2D"/>
    <w:rsid w:val="008E1F76"/>
    <w:rsid w:val="008E214E"/>
    <w:rsid w:val="008E2151"/>
    <w:rsid w:val="008E226E"/>
    <w:rsid w:val="008E2272"/>
    <w:rsid w:val="008E2273"/>
    <w:rsid w:val="008E2C30"/>
    <w:rsid w:val="008E2D89"/>
    <w:rsid w:val="008E2FEA"/>
    <w:rsid w:val="008E31A0"/>
    <w:rsid w:val="008E3C1A"/>
    <w:rsid w:val="008E3D7A"/>
    <w:rsid w:val="008E3E74"/>
    <w:rsid w:val="008E418A"/>
    <w:rsid w:val="008E432F"/>
    <w:rsid w:val="008E43F9"/>
    <w:rsid w:val="008E443A"/>
    <w:rsid w:val="008E4A62"/>
    <w:rsid w:val="008E52A1"/>
    <w:rsid w:val="008E5338"/>
    <w:rsid w:val="008E533B"/>
    <w:rsid w:val="008E5A2E"/>
    <w:rsid w:val="008E5A95"/>
    <w:rsid w:val="008E6196"/>
    <w:rsid w:val="008E629F"/>
    <w:rsid w:val="008E69B4"/>
    <w:rsid w:val="008E6A83"/>
    <w:rsid w:val="008E6E0F"/>
    <w:rsid w:val="008E70ED"/>
    <w:rsid w:val="008E716F"/>
    <w:rsid w:val="008E7900"/>
    <w:rsid w:val="008E795E"/>
    <w:rsid w:val="008E798B"/>
    <w:rsid w:val="008E7AD4"/>
    <w:rsid w:val="008E7C78"/>
    <w:rsid w:val="008E7D5F"/>
    <w:rsid w:val="008F0B59"/>
    <w:rsid w:val="008F0ED8"/>
    <w:rsid w:val="008F1006"/>
    <w:rsid w:val="008F1107"/>
    <w:rsid w:val="008F12E8"/>
    <w:rsid w:val="008F15D6"/>
    <w:rsid w:val="008F163D"/>
    <w:rsid w:val="008F22A0"/>
    <w:rsid w:val="008F23F2"/>
    <w:rsid w:val="008F241B"/>
    <w:rsid w:val="008F24C0"/>
    <w:rsid w:val="008F24E9"/>
    <w:rsid w:val="008F25D5"/>
    <w:rsid w:val="008F26C0"/>
    <w:rsid w:val="008F28AE"/>
    <w:rsid w:val="008F3AB7"/>
    <w:rsid w:val="008F3B02"/>
    <w:rsid w:val="008F3B3C"/>
    <w:rsid w:val="008F3EC4"/>
    <w:rsid w:val="008F3F48"/>
    <w:rsid w:val="008F4227"/>
    <w:rsid w:val="008F4241"/>
    <w:rsid w:val="008F4420"/>
    <w:rsid w:val="008F4583"/>
    <w:rsid w:val="008F48E0"/>
    <w:rsid w:val="008F4ADC"/>
    <w:rsid w:val="008F4ED4"/>
    <w:rsid w:val="008F51E5"/>
    <w:rsid w:val="008F57BC"/>
    <w:rsid w:val="008F5C6E"/>
    <w:rsid w:val="008F5DB1"/>
    <w:rsid w:val="008F5F04"/>
    <w:rsid w:val="008F5F29"/>
    <w:rsid w:val="008F6123"/>
    <w:rsid w:val="008F623B"/>
    <w:rsid w:val="008F6285"/>
    <w:rsid w:val="008F62E7"/>
    <w:rsid w:val="008F6310"/>
    <w:rsid w:val="008F6562"/>
    <w:rsid w:val="008F656C"/>
    <w:rsid w:val="008F6745"/>
    <w:rsid w:val="008F6778"/>
    <w:rsid w:val="008F6853"/>
    <w:rsid w:val="008F6883"/>
    <w:rsid w:val="008F6892"/>
    <w:rsid w:val="008F6969"/>
    <w:rsid w:val="008F6A30"/>
    <w:rsid w:val="008F6A9B"/>
    <w:rsid w:val="008F6B49"/>
    <w:rsid w:val="008F6F36"/>
    <w:rsid w:val="008F701F"/>
    <w:rsid w:val="008F7144"/>
    <w:rsid w:val="008F75F9"/>
    <w:rsid w:val="008F781C"/>
    <w:rsid w:val="008F7D6A"/>
    <w:rsid w:val="0090000D"/>
    <w:rsid w:val="0090004C"/>
    <w:rsid w:val="00900174"/>
    <w:rsid w:val="009003EB"/>
    <w:rsid w:val="009005EB"/>
    <w:rsid w:val="0090073B"/>
    <w:rsid w:val="0090074D"/>
    <w:rsid w:val="009008FB"/>
    <w:rsid w:val="009009EF"/>
    <w:rsid w:val="00900BB1"/>
    <w:rsid w:val="00900DBD"/>
    <w:rsid w:val="00900EBC"/>
    <w:rsid w:val="00900F68"/>
    <w:rsid w:val="009010EC"/>
    <w:rsid w:val="00901163"/>
    <w:rsid w:val="009012BE"/>
    <w:rsid w:val="009016F7"/>
    <w:rsid w:val="00901FDF"/>
    <w:rsid w:val="009023A9"/>
    <w:rsid w:val="009025FD"/>
    <w:rsid w:val="0090266B"/>
    <w:rsid w:val="00902767"/>
    <w:rsid w:val="009027DB"/>
    <w:rsid w:val="00902A58"/>
    <w:rsid w:val="00902BC0"/>
    <w:rsid w:val="00903001"/>
    <w:rsid w:val="0090320C"/>
    <w:rsid w:val="0090326F"/>
    <w:rsid w:val="00903518"/>
    <w:rsid w:val="009035AD"/>
    <w:rsid w:val="00903D15"/>
    <w:rsid w:val="00903DE9"/>
    <w:rsid w:val="00903EC7"/>
    <w:rsid w:val="00903F87"/>
    <w:rsid w:val="009041B6"/>
    <w:rsid w:val="009045F2"/>
    <w:rsid w:val="00904638"/>
    <w:rsid w:val="00904860"/>
    <w:rsid w:val="00904A63"/>
    <w:rsid w:val="00904B95"/>
    <w:rsid w:val="00904FB1"/>
    <w:rsid w:val="00905225"/>
    <w:rsid w:val="009052AF"/>
    <w:rsid w:val="0090533A"/>
    <w:rsid w:val="0090553E"/>
    <w:rsid w:val="00905A6B"/>
    <w:rsid w:val="00905C6B"/>
    <w:rsid w:val="00905CC6"/>
    <w:rsid w:val="00905D55"/>
    <w:rsid w:val="00905F9B"/>
    <w:rsid w:val="00906245"/>
    <w:rsid w:val="00906405"/>
    <w:rsid w:val="009065A3"/>
    <w:rsid w:val="009067CE"/>
    <w:rsid w:val="009067DB"/>
    <w:rsid w:val="00906D5E"/>
    <w:rsid w:val="00906D6A"/>
    <w:rsid w:val="00906F9E"/>
    <w:rsid w:val="00906FA7"/>
    <w:rsid w:val="00907114"/>
    <w:rsid w:val="00907310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DB1"/>
    <w:rsid w:val="00911EC9"/>
    <w:rsid w:val="00911F3E"/>
    <w:rsid w:val="0091234B"/>
    <w:rsid w:val="00912497"/>
    <w:rsid w:val="0091264E"/>
    <w:rsid w:val="009127E9"/>
    <w:rsid w:val="00912968"/>
    <w:rsid w:val="00912DFB"/>
    <w:rsid w:val="00912E8A"/>
    <w:rsid w:val="00913035"/>
    <w:rsid w:val="00913314"/>
    <w:rsid w:val="0091331A"/>
    <w:rsid w:val="00913498"/>
    <w:rsid w:val="00913E2F"/>
    <w:rsid w:val="00914EC8"/>
    <w:rsid w:val="00914F63"/>
    <w:rsid w:val="00915028"/>
    <w:rsid w:val="00915626"/>
    <w:rsid w:val="0091577E"/>
    <w:rsid w:val="0091588F"/>
    <w:rsid w:val="00915D0D"/>
    <w:rsid w:val="00915DB1"/>
    <w:rsid w:val="00915E7C"/>
    <w:rsid w:val="00916274"/>
    <w:rsid w:val="00916283"/>
    <w:rsid w:val="00916932"/>
    <w:rsid w:val="00916B48"/>
    <w:rsid w:val="00916EDD"/>
    <w:rsid w:val="00916F3D"/>
    <w:rsid w:val="009174D8"/>
    <w:rsid w:val="00917546"/>
    <w:rsid w:val="009176E9"/>
    <w:rsid w:val="00917866"/>
    <w:rsid w:val="00917A4B"/>
    <w:rsid w:val="00917B72"/>
    <w:rsid w:val="00917C5F"/>
    <w:rsid w:val="0092013D"/>
    <w:rsid w:val="009201B3"/>
    <w:rsid w:val="0092040B"/>
    <w:rsid w:val="00920704"/>
    <w:rsid w:val="00920D66"/>
    <w:rsid w:val="00921075"/>
    <w:rsid w:val="00921689"/>
    <w:rsid w:val="009217CE"/>
    <w:rsid w:val="00921C74"/>
    <w:rsid w:val="00921CB4"/>
    <w:rsid w:val="00921FAE"/>
    <w:rsid w:val="0092216F"/>
    <w:rsid w:val="00922245"/>
    <w:rsid w:val="009224F2"/>
    <w:rsid w:val="009229CD"/>
    <w:rsid w:val="00922CFC"/>
    <w:rsid w:val="00922FB0"/>
    <w:rsid w:val="009232AD"/>
    <w:rsid w:val="00923367"/>
    <w:rsid w:val="009238E0"/>
    <w:rsid w:val="00923924"/>
    <w:rsid w:val="0092420C"/>
    <w:rsid w:val="00924343"/>
    <w:rsid w:val="00924365"/>
    <w:rsid w:val="00924FFD"/>
    <w:rsid w:val="0092526C"/>
    <w:rsid w:val="009254BE"/>
    <w:rsid w:val="009255FC"/>
    <w:rsid w:val="009256B4"/>
    <w:rsid w:val="00925AFE"/>
    <w:rsid w:val="00925C6C"/>
    <w:rsid w:val="00925EFE"/>
    <w:rsid w:val="009261A6"/>
    <w:rsid w:val="00926266"/>
    <w:rsid w:val="009264F7"/>
    <w:rsid w:val="00926538"/>
    <w:rsid w:val="00926615"/>
    <w:rsid w:val="009267DB"/>
    <w:rsid w:val="0092699F"/>
    <w:rsid w:val="00926A28"/>
    <w:rsid w:val="00926AFC"/>
    <w:rsid w:val="00926B82"/>
    <w:rsid w:val="0092719E"/>
    <w:rsid w:val="009271CD"/>
    <w:rsid w:val="00927209"/>
    <w:rsid w:val="009273AD"/>
    <w:rsid w:val="009274D0"/>
    <w:rsid w:val="00930746"/>
    <w:rsid w:val="00930BAD"/>
    <w:rsid w:val="00930C1E"/>
    <w:rsid w:val="00930EB7"/>
    <w:rsid w:val="00930ED2"/>
    <w:rsid w:val="00930F5B"/>
    <w:rsid w:val="009311D6"/>
    <w:rsid w:val="00931B29"/>
    <w:rsid w:val="00931C94"/>
    <w:rsid w:val="00932050"/>
    <w:rsid w:val="00932163"/>
    <w:rsid w:val="00932438"/>
    <w:rsid w:val="009329A8"/>
    <w:rsid w:val="009329FD"/>
    <w:rsid w:val="00932F1F"/>
    <w:rsid w:val="009334D2"/>
    <w:rsid w:val="00933B30"/>
    <w:rsid w:val="009340F1"/>
    <w:rsid w:val="009344F7"/>
    <w:rsid w:val="009347B1"/>
    <w:rsid w:val="00934D74"/>
    <w:rsid w:val="00934DC3"/>
    <w:rsid w:val="009350C9"/>
    <w:rsid w:val="00935116"/>
    <w:rsid w:val="009351E4"/>
    <w:rsid w:val="009353C3"/>
    <w:rsid w:val="009353D1"/>
    <w:rsid w:val="009358CA"/>
    <w:rsid w:val="009358CF"/>
    <w:rsid w:val="00935BFF"/>
    <w:rsid w:val="00935D1B"/>
    <w:rsid w:val="00935E82"/>
    <w:rsid w:val="00935F04"/>
    <w:rsid w:val="00935FF1"/>
    <w:rsid w:val="00936992"/>
    <w:rsid w:val="00936ADF"/>
    <w:rsid w:val="00936B2B"/>
    <w:rsid w:val="00936BBF"/>
    <w:rsid w:val="00936CE1"/>
    <w:rsid w:val="00936DDB"/>
    <w:rsid w:val="009370CC"/>
    <w:rsid w:val="009370CF"/>
    <w:rsid w:val="00937488"/>
    <w:rsid w:val="009376E5"/>
    <w:rsid w:val="009377D1"/>
    <w:rsid w:val="0093798B"/>
    <w:rsid w:val="00937C2B"/>
    <w:rsid w:val="00937C5D"/>
    <w:rsid w:val="00937CCD"/>
    <w:rsid w:val="00937D77"/>
    <w:rsid w:val="00937DBF"/>
    <w:rsid w:val="00937E40"/>
    <w:rsid w:val="00937F80"/>
    <w:rsid w:val="00940028"/>
    <w:rsid w:val="009404E1"/>
    <w:rsid w:val="0094070E"/>
    <w:rsid w:val="00940AA3"/>
    <w:rsid w:val="00940D9B"/>
    <w:rsid w:val="009415C2"/>
    <w:rsid w:val="0094165C"/>
    <w:rsid w:val="0094214E"/>
    <w:rsid w:val="0094260F"/>
    <w:rsid w:val="00942716"/>
    <w:rsid w:val="0094281B"/>
    <w:rsid w:val="009428CC"/>
    <w:rsid w:val="00942904"/>
    <w:rsid w:val="00942DB1"/>
    <w:rsid w:val="009430F1"/>
    <w:rsid w:val="0094322C"/>
    <w:rsid w:val="00943257"/>
    <w:rsid w:val="009436EF"/>
    <w:rsid w:val="00943B2F"/>
    <w:rsid w:val="00943CCF"/>
    <w:rsid w:val="00943E4C"/>
    <w:rsid w:val="0094411C"/>
    <w:rsid w:val="00944160"/>
    <w:rsid w:val="00944477"/>
    <w:rsid w:val="009444BA"/>
    <w:rsid w:val="009448C1"/>
    <w:rsid w:val="009449DE"/>
    <w:rsid w:val="00944A9F"/>
    <w:rsid w:val="00944BF6"/>
    <w:rsid w:val="00944CCE"/>
    <w:rsid w:val="00944E1C"/>
    <w:rsid w:val="00944E2C"/>
    <w:rsid w:val="00944EB8"/>
    <w:rsid w:val="00944EDA"/>
    <w:rsid w:val="0094511A"/>
    <w:rsid w:val="0094526E"/>
    <w:rsid w:val="00945B44"/>
    <w:rsid w:val="00945DE1"/>
    <w:rsid w:val="00946086"/>
    <w:rsid w:val="009460DA"/>
    <w:rsid w:val="009460FB"/>
    <w:rsid w:val="009462BF"/>
    <w:rsid w:val="00946602"/>
    <w:rsid w:val="009466B6"/>
    <w:rsid w:val="00946C8D"/>
    <w:rsid w:val="00947225"/>
    <w:rsid w:val="00947437"/>
    <w:rsid w:val="0094762B"/>
    <w:rsid w:val="00947835"/>
    <w:rsid w:val="00947942"/>
    <w:rsid w:val="009479CA"/>
    <w:rsid w:val="009479F1"/>
    <w:rsid w:val="00947D5C"/>
    <w:rsid w:val="00947DF8"/>
    <w:rsid w:val="00950015"/>
    <w:rsid w:val="00950119"/>
    <w:rsid w:val="009501F4"/>
    <w:rsid w:val="00950215"/>
    <w:rsid w:val="009502C4"/>
    <w:rsid w:val="00950555"/>
    <w:rsid w:val="00950979"/>
    <w:rsid w:val="0095098F"/>
    <w:rsid w:val="00950B26"/>
    <w:rsid w:val="009510A5"/>
    <w:rsid w:val="00951236"/>
    <w:rsid w:val="009514D5"/>
    <w:rsid w:val="009518E0"/>
    <w:rsid w:val="009524E4"/>
    <w:rsid w:val="009528CD"/>
    <w:rsid w:val="009528F6"/>
    <w:rsid w:val="00953015"/>
    <w:rsid w:val="0095302A"/>
    <w:rsid w:val="00953106"/>
    <w:rsid w:val="00953157"/>
    <w:rsid w:val="009533D1"/>
    <w:rsid w:val="009534D4"/>
    <w:rsid w:val="009536FB"/>
    <w:rsid w:val="0095373F"/>
    <w:rsid w:val="00953A9A"/>
    <w:rsid w:val="00953F4F"/>
    <w:rsid w:val="00954152"/>
    <w:rsid w:val="00954244"/>
    <w:rsid w:val="009546D6"/>
    <w:rsid w:val="00954783"/>
    <w:rsid w:val="00954970"/>
    <w:rsid w:val="00954C2C"/>
    <w:rsid w:val="00954E62"/>
    <w:rsid w:val="009550F7"/>
    <w:rsid w:val="009553B2"/>
    <w:rsid w:val="0095548F"/>
    <w:rsid w:val="00955617"/>
    <w:rsid w:val="0095564D"/>
    <w:rsid w:val="00955716"/>
    <w:rsid w:val="009557BA"/>
    <w:rsid w:val="009557DA"/>
    <w:rsid w:val="00956384"/>
    <w:rsid w:val="009566CE"/>
    <w:rsid w:val="00956C49"/>
    <w:rsid w:val="00957082"/>
    <w:rsid w:val="0095709B"/>
    <w:rsid w:val="009570BE"/>
    <w:rsid w:val="009574BA"/>
    <w:rsid w:val="00957775"/>
    <w:rsid w:val="009578B7"/>
    <w:rsid w:val="00957D44"/>
    <w:rsid w:val="00957F81"/>
    <w:rsid w:val="00960274"/>
    <w:rsid w:val="0096038D"/>
    <w:rsid w:val="00960645"/>
    <w:rsid w:val="00960B76"/>
    <w:rsid w:val="00960C68"/>
    <w:rsid w:val="00960EC8"/>
    <w:rsid w:val="00960FE7"/>
    <w:rsid w:val="00961116"/>
    <w:rsid w:val="0096154E"/>
    <w:rsid w:val="0096189C"/>
    <w:rsid w:val="00961D67"/>
    <w:rsid w:val="00961F83"/>
    <w:rsid w:val="0096208F"/>
    <w:rsid w:val="009620F9"/>
    <w:rsid w:val="009620FD"/>
    <w:rsid w:val="0096260F"/>
    <w:rsid w:val="00962EDD"/>
    <w:rsid w:val="0096330D"/>
    <w:rsid w:val="00963523"/>
    <w:rsid w:val="00963808"/>
    <w:rsid w:val="00963850"/>
    <w:rsid w:val="00963A76"/>
    <w:rsid w:val="009640EC"/>
    <w:rsid w:val="00964380"/>
    <w:rsid w:val="00964526"/>
    <w:rsid w:val="0096466F"/>
    <w:rsid w:val="009646ED"/>
    <w:rsid w:val="00964B09"/>
    <w:rsid w:val="00964F0F"/>
    <w:rsid w:val="009651FE"/>
    <w:rsid w:val="009654B8"/>
    <w:rsid w:val="00965738"/>
    <w:rsid w:val="009657D9"/>
    <w:rsid w:val="009659D7"/>
    <w:rsid w:val="00965A5C"/>
    <w:rsid w:val="00965B17"/>
    <w:rsid w:val="00965C1B"/>
    <w:rsid w:val="00965C67"/>
    <w:rsid w:val="00965E7C"/>
    <w:rsid w:val="00965EE7"/>
    <w:rsid w:val="009660DB"/>
    <w:rsid w:val="00966192"/>
    <w:rsid w:val="00966238"/>
    <w:rsid w:val="0096673C"/>
    <w:rsid w:val="00966960"/>
    <w:rsid w:val="00966CC9"/>
    <w:rsid w:val="0096705D"/>
    <w:rsid w:val="0096728C"/>
    <w:rsid w:val="00967476"/>
    <w:rsid w:val="009675C2"/>
    <w:rsid w:val="009676E8"/>
    <w:rsid w:val="00967B7B"/>
    <w:rsid w:val="00967D7E"/>
    <w:rsid w:val="00970286"/>
    <w:rsid w:val="0097031E"/>
    <w:rsid w:val="009703FF"/>
    <w:rsid w:val="009704F5"/>
    <w:rsid w:val="0097058F"/>
    <w:rsid w:val="009705A8"/>
    <w:rsid w:val="0097064E"/>
    <w:rsid w:val="00970BB9"/>
    <w:rsid w:val="00970EB0"/>
    <w:rsid w:val="009712B8"/>
    <w:rsid w:val="009716CA"/>
    <w:rsid w:val="009716F7"/>
    <w:rsid w:val="00971A94"/>
    <w:rsid w:val="00971DE4"/>
    <w:rsid w:val="0097260E"/>
    <w:rsid w:val="00972995"/>
    <w:rsid w:val="009729E2"/>
    <w:rsid w:val="00972B3E"/>
    <w:rsid w:val="00972B5A"/>
    <w:rsid w:val="00972E84"/>
    <w:rsid w:val="00972EB0"/>
    <w:rsid w:val="00972F1B"/>
    <w:rsid w:val="0097389C"/>
    <w:rsid w:val="00973A74"/>
    <w:rsid w:val="00973AF2"/>
    <w:rsid w:val="00973BFE"/>
    <w:rsid w:val="00973DC1"/>
    <w:rsid w:val="00973EE9"/>
    <w:rsid w:val="00973FA7"/>
    <w:rsid w:val="009744C7"/>
    <w:rsid w:val="00974514"/>
    <w:rsid w:val="00974822"/>
    <w:rsid w:val="00974B5C"/>
    <w:rsid w:val="00974BC9"/>
    <w:rsid w:val="00974DFA"/>
    <w:rsid w:val="0097506E"/>
    <w:rsid w:val="009753D5"/>
    <w:rsid w:val="009754EC"/>
    <w:rsid w:val="009756C1"/>
    <w:rsid w:val="009756C4"/>
    <w:rsid w:val="00975A19"/>
    <w:rsid w:val="00976618"/>
    <w:rsid w:val="00976777"/>
    <w:rsid w:val="00976814"/>
    <w:rsid w:val="00976B30"/>
    <w:rsid w:val="00976B6E"/>
    <w:rsid w:val="009778DF"/>
    <w:rsid w:val="00977E22"/>
    <w:rsid w:val="00977F07"/>
    <w:rsid w:val="009801AA"/>
    <w:rsid w:val="00980243"/>
    <w:rsid w:val="00980352"/>
    <w:rsid w:val="00980375"/>
    <w:rsid w:val="0098053C"/>
    <w:rsid w:val="009809E3"/>
    <w:rsid w:val="00980A22"/>
    <w:rsid w:val="00981477"/>
    <w:rsid w:val="0098175B"/>
    <w:rsid w:val="0098192E"/>
    <w:rsid w:val="00981ADA"/>
    <w:rsid w:val="00981B9E"/>
    <w:rsid w:val="00981FAF"/>
    <w:rsid w:val="00982385"/>
    <w:rsid w:val="009828AA"/>
    <w:rsid w:val="00982EE2"/>
    <w:rsid w:val="0098365B"/>
    <w:rsid w:val="00983DFC"/>
    <w:rsid w:val="00983FA1"/>
    <w:rsid w:val="00984302"/>
    <w:rsid w:val="00984874"/>
    <w:rsid w:val="00984BFA"/>
    <w:rsid w:val="00984F07"/>
    <w:rsid w:val="00985513"/>
    <w:rsid w:val="00985B68"/>
    <w:rsid w:val="00985DA2"/>
    <w:rsid w:val="00985FAB"/>
    <w:rsid w:val="00986076"/>
    <w:rsid w:val="00986140"/>
    <w:rsid w:val="0098626C"/>
    <w:rsid w:val="0098632C"/>
    <w:rsid w:val="009864C6"/>
    <w:rsid w:val="00986632"/>
    <w:rsid w:val="0098669B"/>
    <w:rsid w:val="009869D7"/>
    <w:rsid w:val="00986D1E"/>
    <w:rsid w:val="00986F20"/>
    <w:rsid w:val="009870DC"/>
    <w:rsid w:val="00987251"/>
    <w:rsid w:val="009875DC"/>
    <w:rsid w:val="00987ACB"/>
    <w:rsid w:val="00987BDF"/>
    <w:rsid w:val="00987DE5"/>
    <w:rsid w:val="00990037"/>
    <w:rsid w:val="009901A4"/>
    <w:rsid w:val="009903DC"/>
    <w:rsid w:val="009904FA"/>
    <w:rsid w:val="0099051F"/>
    <w:rsid w:val="009908D6"/>
    <w:rsid w:val="0099096A"/>
    <w:rsid w:val="00990A69"/>
    <w:rsid w:val="00990B53"/>
    <w:rsid w:val="00990DC0"/>
    <w:rsid w:val="00990F85"/>
    <w:rsid w:val="009915DD"/>
    <w:rsid w:val="009918B9"/>
    <w:rsid w:val="00991B61"/>
    <w:rsid w:val="00991B81"/>
    <w:rsid w:val="00991B85"/>
    <w:rsid w:val="00991E7B"/>
    <w:rsid w:val="00991EBB"/>
    <w:rsid w:val="00991F28"/>
    <w:rsid w:val="0099284C"/>
    <w:rsid w:val="0099297A"/>
    <w:rsid w:val="00992A32"/>
    <w:rsid w:val="00992BEF"/>
    <w:rsid w:val="0099306C"/>
    <w:rsid w:val="009936F4"/>
    <w:rsid w:val="009939FF"/>
    <w:rsid w:val="00993FE6"/>
    <w:rsid w:val="00994807"/>
    <w:rsid w:val="00994BB4"/>
    <w:rsid w:val="00994C0F"/>
    <w:rsid w:val="00994C21"/>
    <w:rsid w:val="00994D81"/>
    <w:rsid w:val="0099508F"/>
    <w:rsid w:val="00995613"/>
    <w:rsid w:val="00995C6F"/>
    <w:rsid w:val="00995C97"/>
    <w:rsid w:val="00995CFC"/>
    <w:rsid w:val="00995D40"/>
    <w:rsid w:val="00995E77"/>
    <w:rsid w:val="00995F86"/>
    <w:rsid w:val="00996307"/>
    <w:rsid w:val="0099665F"/>
    <w:rsid w:val="00996BDF"/>
    <w:rsid w:val="0099768E"/>
    <w:rsid w:val="00997B69"/>
    <w:rsid w:val="00997DD3"/>
    <w:rsid w:val="00997EE4"/>
    <w:rsid w:val="00997F94"/>
    <w:rsid w:val="009A001F"/>
    <w:rsid w:val="009A023E"/>
    <w:rsid w:val="009A033C"/>
    <w:rsid w:val="009A07BC"/>
    <w:rsid w:val="009A0951"/>
    <w:rsid w:val="009A0CD5"/>
    <w:rsid w:val="009A0E1E"/>
    <w:rsid w:val="009A0F67"/>
    <w:rsid w:val="009A11CA"/>
    <w:rsid w:val="009A128A"/>
    <w:rsid w:val="009A1506"/>
    <w:rsid w:val="009A15C0"/>
    <w:rsid w:val="009A1733"/>
    <w:rsid w:val="009A1807"/>
    <w:rsid w:val="009A1926"/>
    <w:rsid w:val="009A1A9D"/>
    <w:rsid w:val="009A1A9E"/>
    <w:rsid w:val="009A1C69"/>
    <w:rsid w:val="009A263E"/>
    <w:rsid w:val="009A267F"/>
    <w:rsid w:val="009A2713"/>
    <w:rsid w:val="009A2778"/>
    <w:rsid w:val="009A2785"/>
    <w:rsid w:val="009A294A"/>
    <w:rsid w:val="009A29F8"/>
    <w:rsid w:val="009A2B1A"/>
    <w:rsid w:val="009A2B90"/>
    <w:rsid w:val="009A2CAF"/>
    <w:rsid w:val="009A2F00"/>
    <w:rsid w:val="009A2F1D"/>
    <w:rsid w:val="009A313D"/>
    <w:rsid w:val="009A3227"/>
    <w:rsid w:val="009A3330"/>
    <w:rsid w:val="009A3353"/>
    <w:rsid w:val="009A37AC"/>
    <w:rsid w:val="009A37C8"/>
    <w:rsid w:val="009A38A5"/>
    <w:rsid w:val="009A3B85"/>
    <w:rsid w:val="009A3B8B"/>
    <w:rsid w:val="009A3BAD"/>
    <w:rsid w:val="009A3F9A"/>
    <w:rsid w:val="009A42B6"/>
    <w:rsid w:val="009A4328"/>
    <w:rsid w:val="009A4C92"/>
    <w:rsid w:val="009A4CD3"/>
    <w:rsid w:val="009A4E38"/>
    <w:rsid w:val="009A5507"/>
    <w:rsid w:val="009A57B8"/>
    <w:rsid w:val="009A5887"/>
    <w:rsid w:val="009A5B16"/>
    <w:rsid w:val="009A5E2B"/>
    <w:rsid w:val="009A5F04"/>
    <w:rsid w:val="009A6180"/>
    <w:rsid w:val="009A6189"/>
    <w:rsid w:val="009A6349"/>
    <w:rsid w:val="009A661F"/>
    <w:rsid w:val="009A6E05"/>
    <w:rsid w:val="009A6F76"/>
    <w:rsid w:val="009A70DB"/>
    <w:rsid w:val="009A7696"/>
    <w:rsid w:val="009A769B"/>
    <w:rsid w:val="009A7780"/>
    <w:rsid w:val="009A78C9"/>
    <w:rsid w:val="009A7A27"/>
    <w:rsid w:val="009A7A53"/>
    <w:rsid w:val="009A7EF8"/>
    <w:rsid w:val="009B015E"/>
    <w:rsid w:val="009B0351"/>
    <w:rsid w:val="009B03BE"/>
    <w:rsid w:val="009B0BB1"/>
    <w:rsid w:val="009B0BBA"/>
    <w:rsid w:val="009B0C6D"/>
    <w:rsid w:val="009B0F3E"/>
    <w:rsid w:val="009B10DF"/>
    <w:rsid w:val="009B15AF"/>
    <w:rsid w:val="009B196F"/>
    <w:rsid w:val="009B1B95"/>
    <w:rsid w:val="009B1D8C"/>
    <w:rsid w:val="009B1F57"/>
    <w:rsid w:val="009B1FCD"/>
    <w:rsid w:val="009B2C16"/>
    <w:rsid w:val="009B310A"/>
    <w:rsid w:val="009B343A"/>
    <w:rsid w:val="009B34D6"/>
    <w:rsid w:val="009B3E2F"/>
    <w:rsid w:val="009B3E86"/>
    <w:rsid w:val="009B4212"/>
    <w:rsid w:val="009B4213"/>
    <w:rsid w:val="009B42D6"/>
    <w:rsid w:val="009B462A"/>
    <w:rsid w:val="009B4643"/>
    <w:rsid w:val="009B476C"/>
    <w:rsid w:val="009B4A59"/>
    <w:rsid w:val="009B4B10"/>
    <w:rsid w:val="009B4BAC"/>
    <w:rsid w:val="009B4CF8"/>
    <w:rsid w:val="009B4E9C"/>
    <w:rsid w:val="009B5065"/>
    <w:rsid w:val="009B50AA"/>
    <w:rsid w:val="009B5427"/>
    <w:rsid w:val="009B571C"/>
    <w:rsid w:val="009B579B"/>
    <w:rsid w:val="009B5921"/>
    <w:rsid w:val="009B59D4"/>
    <w:rsid w:val="009B6341"/>
    <w:rsid w:val="009B65F6"/>
    <w:rsid w:val="009B6DB6"/>
    <w:rsid w:val="009B6DE9"/>
    <w:rsid w:val="009B6F60"/>
    <w:rsid w:val="009B70B2"/>
    <w:rsid w:val="009B7192"/>
    <w:rsid w:val="009B758B"/>
    <w:rsid w:val="009B7681"/>
    <w:rsid w:val="009B7A45"/>
    <w:rsid w:val="009C016C"/>
    <w:rsid w:val="009C01F8"/>
    <w:rsid w:val="009C0A99"/>
    <w:rsid w:val="009C0E8F"/>
    <w:rsid w:val="009C1541"/>
    <w:rsid w:val="009C1677"/>
    <w:rsid w:val="009C170F"/>
    <w:rsid w:val="009C18EE"/>
    <w:rsid w:val="009C19E8"/>
    <w:rsid w:val="009C1B9C"/>
    <w:rsid w:val="009C1C22"/>
    <w:rsid w:val="009C1E04"/>
    <w:rsid w:val="009C2309"/>
    <w:rsid w:val="009C29EA"/>
    <w:rsid w:val="009C2CB4"/>
    <w:rsid w:val="009C2D08"/>
    <w:rsid w:val="009C30EC"/>
    <w:rsid w:val="009C3202"/>
    <w:rsid w:val="009C34D8"/>
    <w:rsid w:val="009C35E2"/>
    <w:rsid w:val="009C384C"/>
    <w:rsid w:val="009C3859"/>
    <w:rsid w:val="009C389E"/>
    <w:rsid w:val="009C39B8"/>
    <w:rsid w:val="009C3CBA"/>
    <w:rsid w:val="009C3DB6"/>
    <w:rsid w:val="009C3FA7"/>
    <w:rsid w:val="009C46F8"/>
    <w:rsid w:val="009C493B"/>
    <w:rsid w:val="009C49AB"/>
    <w:rsid w:val="009C4C48"/>
    <w:rsid w:val="009C4C71"/>
    <w:rsid w:val="009C4EDA"/>
    <w:rsid w:val="009C4F43"/>
    <w:rsid w:val="009C5064"/>
    <w:rsid w:val="009C5164"/>
    <w:rsid w:val="009C5419"/>
    <w:rsid w:val="009C54B0"/>
    <w:rsid w:val="009C5764"/>
    <w:rsid w:val="009C5875"/>
    <w:rsid w:val="009C5888"/>
    <w:rsid w:val="009C58D1"/>
    <w:rsid w:val="009C59AA"/>
    <w:rsid w:val="009C5DFE"/>
    <w:rsid w:val="009C6150"/>
    <w:rsid w:val="009C6213"/>
    <w:rsid w:val="009C64ED"/>
    <w:rsid w:val="009C6544"/>
    <w:rsid w:val="009C67E5"/>
    <w:rsid w:val="009C69EB"/>
    <w:rsid w:val="009C6A49"/>
    <w:rsid w:val="009C6BBB"/>
    <w:rsid w:val="009C6C41"/>
    <w:rsid w:val="009C6DF7"/>
    <w:rsid w:val="009C7006"/>
    <w:rsid w:val="009C7504"/>
    <w:rsid w:val="009C7602"/>
    <w:rsid w:val="009C769F"/>
    <w:rsid w:val="009C79E9"/>
    <w:rsid w:val="009C7D1C"/>
    <w:rsid w:val="009C7E0A"/>
    <w:rsid w:val="009C7ECE"/>
    <w:rsid w:val="009C7FA7"/>
    <w:rsid w:val="009D01B6"/>
    <w:rsid w:val="009D059D"/>
    <w:rsid w:val="009D06AB"/>
    <w:rsid w:val="009D06C2"/>
    <w:rsid w:val="009D06E0"/>
    <w:rsid w:val="009D07F9"/>
    <w:rsid w:val="009D0915"/>
    <w:rsid w:val="009D0918"/>
    <w:rsid w:val="009D0BD9"/>
    <w:rsid w:val="009D0EC8"/>
    <w:rsid w:val="009D0F98"/>
    <w:rsid w:val="009D0FB6"/>
    <w:rsid w:val="009D16A3"/>
    <w:rsid w:val="009D170B"/>
    <w:rsid w:val="009D182E"/>
    <w:rsid w:val="009D193C"/>
    <w:rsid w:val="009D1B1C"/>
    <w:rsid w:val="009D1C63"/>
    <w:rsid w:val="009D1C9E"/>
    <w:rsid w:val="009D2335"/>
    <w:rsid w:val="009D23AF"/>
    <w:rsid w:val="009D2838"/>
    <w:rsid w:val="009D29DD"/>
    <w:rsid w:val="009D2A49"/>
    <w:rsid w:val="009D2CF9"/>
    <w:rsid w:val="009D2E49"/>
    <w:rsid w:val="009D31EC"/>
    <w:rsid w:val="009D3602"/>
    <w:rsid w:val="009D3B4C"/>
    <w:rsid w:val="009D3CB8"/>
    <w:rsid w:val="009D3D1D"/>
    <w:rsid w:val="009D437C"/>
    <w:rsid w:val="009D45E9"/>
    <w:rsid w:val="009D464E"/>
    <w:rsid w:val="009D4694"/>
    <w:rsid w:val="009D534F"/>
    <w:rsid w:val="009D5A0D"/>
    <w:rsid w:val="009D5E58"/>
    <w:rsid w:val="009D5F4A"/>
    <w:rsid w:val="009D60E5"/>
    <w:rsid w:val="009D6548"/>
    <w:rsid w:val="009D68C8"/>
    <w:rsid w:val="009D6A22"/>
    <w:rsid w:val="009D6ED2"/>
    <w:rsid w:val="009D70DB"/>
    <w:rsid w:val="009D7162"/>
    <w:rsid w:val="009D7190"/>
    <w:rsid w:val="009D72D0"/>
    <w:rsid w:val="009D72F3"/>
    <w:rsid w:val="009D7974"/>
    <w:rsid w:val="009D7A07"/>
    <w:rsid w:val="009D7BFD"/>
    <w:rsid w:val="009D7CB5"/>
    <w:rsid w:val="009E0AED"/>
    <w:rsid w:val="009E0B29"/>
    <w:rsid w:val="009E0CB6"/>
    <w:rsid w:val="009E0E04"/>
    <w:rsid w:val="009E1282"/>
    <w:rsid w:val="009E1535"/>
    <w:rsid w:val="009E16F5"/>
    <w:rsid w:val="009E17EB"/>
    <w:rsid w:val="009E204D"/>
    <w:rsid w:val="009E25D0"/>
    <w:rsid w:val="009E27A1"/>
    <w:rsid w:val="009E2ABD"/>
    <w:rsid w:val="009E2CB8"/>
    <w:rsid w:val="009E2CC1"/>
    <w:rsid w:val="009E2F38"/>
    <w:rsid w:val="009E3146"/>
    <w:rsid w:val="009E33BA"/>
    <w:rsid w:val="009E3579"/>
    <w:rsid w:val="009E404B"/>
    <w:rsid w:val="009E43E2"/>
    <w:rsid w:val="009E4861"/>
    <w:rsid w:val="009E4F0F"/>
    <w:rsid w:val="009E5645"/>
    <w:rsid w:val="009E5D24"/>
    <w:rsid w:val="009E5E64"/>
    <w:rsid w:val="009E5F00"/>
    <w:rsid w:val="009E60BF"/>
    <w:rsid w:val="009E63D0"/>
    <w:rsid w:val="009E640E"/>
    <w:rsid w:val="009E65B1"/>
    <w:rsid w:val="009E6A02"/>
    <w:rsid w:val="009E6B5F"/>
    <w:rsid w:val="009E6D19"/>
    <w:rsid w:val="009E6D31"/>
    <w:rsid w:val="009E6DCF"/>
    <w:rsid w:val="009E70F5"/>
    <w:rsid w:val="009E719C"/>
    <w:rsid w:val="009E7442"/>
    <w:rsid w:val="009E749D"/>
    <w:rsid w:val="009E7762"/>
    <w:rsid w:val="009E796C"/>
    <w:rsid w:val="009E7A12"/>
    <w:rsid w:val="009E7B8B"/>
    <w:rsid w:val="009E7D6F"/>
    <w:rsid w:val="009E7F72"/>
    <w:rsid w:val="009F03E0"/>
    <w:rsid w:val="009F0516"/>
    <w:rsid w:val="009F0C47"/>
    <w:rsid w:val="009F1277"/>
    <w:rsid w:val="009F16A9"/>
    <w:rsid w:val="009F184D"/>
    <w:rsid w:val="009F1971"/>
    <w:rsid w:val="009F1DB5"/>
    <w:rsid w:val="009F2173"/>
    <w:rsid w:val="009F2250"/>
    <w:rsid w:val="009F22DD"/>
    <w:rsid w:val="009F230B"/>
    <w:rsid w:val="009F23E8"/>
    <w:rsid w:val="009F28C1"/>
    <w:rsid w:val="009F2B8A"/>
    <w:rsid w:val="009F3453"/>
    <w:rsid w:val="009F365F"/>
    <w:rsid w:val="009F3829"/>
    <w:rsid w:val="009F39A8"/>
    <w:rsid w:val="009F3A05"/>
    <w:rsid w:val="009F3A06"/>
    <w:rsid w:val="009F3C79"/>
    <w:rsid w:val="009F3E71"/>
    <w:rsid w:val="009F4036"/>
    <w:rsid w:val="009F41DB"/>
    <w:rsid w:val="009F42FC"/>
    <w:rsid w:val="009F430A"/>
    <w:rsid w:val="009F43D7"/>
    <w:rsid w:val="009F4B99"/>
    <w:rsid w:val="009F51D5"/>
    <w:rsid w:val="009F51E8"/>
    <w:rsid w:val="009F5417"/>
    <w:rsid w:val="009F5700"/>
    <w:rsid w:val="009F5C08"/>
    <w:rsid w:val="009F5C36"/>
    <w:rsid w:val="009F6763"/>
    <w:rsid w:val="009F67FC"/>
    <w:rsid w:val="009F6835"/>
    <w:rsid w:val="009F6A28"/>
    <w:rsid w:val="009F6AC3"/>
    <w:rsid w:val="009F6AFF"/>
    <w:rsid w:val="009F6C68"/>
    <w:rsid w:val="009F7B63"/>
    <w:rsid w:val="009F7D73"/>
    <w:rsid w:val="009F7E35"/>
    <w:rsid w:val="00A0016F"/>
    <w:rsid w:val="00A0046F"/>
    <w:rsid w:val="00A0085D"/>
    <w:rsid w:val="00A00B1B"/>
    <w:rsid w:val="00A0123F"/>
    <w:rsid w:val="00A0154D"/>
    <w:rsid w:val="00A0192A"/>
    <w:rsid w:val="00A01A84"/>
    <w:rsid w:val="00A026C0"/>
    <w:rsid w:val="00A0275E"/>
    <w:rsid w:val="00A02B5E"/>
    <w:rsid w:val="00A031E2"/>
    <w:rsid w:val="00A035EC"/>
    <w:rsid w:val="00A03A60"/>
    <w:rsid w:val="00A03C9C"/>
    <w:rsid w:val="00A04348"/>
    <w:rsid w:val="00A04710"/>
    <w:rsid w:val="00A04954"/>
    <w:rsid w:val="00A04BAD"/>
    <w:rsid w:val="00A04CA5"/>
    <w:rsid w:val="00A04CE0"/>
    <w:rsid w:val="00A04F6F"/>
    <w:rsid w:val="00A04F9A"/>
    <w:rsid w:val="00A04FAD"/>
    <w:rsid w:val="00A0514E"/>
    <w:rsid w:val="00A051C0"/>
    <w:rsid w:val="00A053FA"/>
    <w:rsid w:val="00A05905"/>
    <w:rsid w:val="00A059B7"/>
    <w:rsid w:val="00A05CCE"/>
    <w:rsid w:val="00A05F6E"/>
    <w:rsid w:val="00A061DD"/>
    <w:rsid w:val="00A064CD"/>
    <w:rsid w:val="00A068B7"/>
    <w:rsid w:val="00A06A19"/>
    <w:rsid w:val="00A06B03"/>
    <w:rsid w:val="00A06BE3"/>
    <w:rsid w:val="00A0707C"/>
    <w:rsid w:val="00A07099"/>
    <w:rsid w:val="00A070A9"/>
    <w:rsid w:val="00A0765A"/>
    <w:rsid w:val="00A07804"/>
    <w:rsid w:val="00A07A2F"/>
    <w:rsid w:val="00A07AC3"/>
    <w:rsid w:val="00A07AE2"/>
    <w:rsid w:val="00A07B00"/>
    <w:rsid w:val="00A07CAB"/>
    <w:rsid w:val="00A10388"/>
    <w:rsid w:val="00A105A3"/>
    <w:rsid w:val="00A106BA"/>
    <w:rsid w:val="00A11025"/>
    <w:rsid w:val="00A1110F"/>
    <w:rsid w:val="00A1139E"/>
    <w:rsid w:val="00A115E6"/>
    <w:rsid w:val="00A11A42"/>
    <w:rsid w:val="00A11A6D"/>
    <w:rsid w:val="00A11E96"/>
    <w:rsid w:val="00A121B9"/>
    <w:rsid w:val="00A1239C"/>
    <w:rsid w:val="00A12405"/>
    <w:rsid w:val="00A1249D"/>
    <w:rsid w:val="00A1253D"/>
    <w:rsid w:val="00A12961"/>
    <w:rsid w:val="00A12B5B"/>
    <w:rsid w:val="00A13222"/>
    <w:rsid w:val="00A13EC0"/>
    <w:rsid w:val="00A14147"/>
    <w:rsid w:val="00A143E8"/>
    <w:rsid w:val="00A14464"/>
    <w:rsid w:val="00A14466"/>
    <w:rsid w:val="00A1481B"/>
    <w:rsid w:val="00A14E21"/>
    <w:rsid w:val="00A14FB1"/>
    <w:rsid w:val="00A152FB"/>
    <w:rsid w:val="00A1544E"/>
    <w:rsid w:val="00A15577"/>
    <w:rsid w:val="00A15691"/>
    <w:rsid w:val="00A1571F"/>
    <w:rsid w:val="00A1591E"/>
    <w:rsid w:val="00A15A80"/>
    <w:rsid w:val="00A15CAB"/>
    <w:rsid w:val="00A15D78"/>
    <w:rsid w:val="00A15E95"/>
    <w:rsid w:val="00A16777"/>
    <w:rsid w:val="00A16D6E"/>
    <w:rsid w:val="00A17366"/>
    <w:rsid w:val="00A17A90"/>
    <w:rsid w:val="00A17CCF"/>
    <w:rsid w:val="00A17ED2"/>
    <w:rsid w:val="00A17F5F"/>
    <w:rsid w:val="00A20104"/>
    <w:rsid w:val="00A203B3"/>
    <w:rsid w:val="00A205AC"/>
    <w:rsid w:val="00A20818"/>
    <w:rsid w:val="00A20844"/>
    <w:rsid w:val="00A208C8"/>
    <w:rsid w:val="00A209AE"/>
    <w:rsid w:val="00A20AB3"/>
    <w:rsid w:val="00A21078"/>
    <w:rsid w:val="00A2151F"/>
    <w:rsid w:val="00A21CF7"/>
    <w:rsid w:val="00A21D4E"/>
    <w:rsid w:val="00A21E69"/>
    <w:rsid w:val="00A21EFF"/>
    <w:rsid w:val="00A21F6D"/>
    <w:rsid w:val="00A220A5"/>
    <w:rsid w:val="00A22108"/>
    <w:rsid w:val="00A223D0"/>
    <w:rsid w:val="00A22430"/>
    <w:rsid w:val="00A2268E"/>
    <w:rsid w:val="00A2327D"/>
    <w:rsid w:val="00A23352"/>
    <w:rsid w:val="00A233FC"/>
    <w:rsid w:val="00A234F3"/>
    <w:rsid w:val="00A23638"/>
    <w:rsid w:val="00A23700"/>
    <w:rsid w:val="00A238B3"/>
    <w:rsid w:val="00A23AE3"/>
    <w:rsid w:val="00A23CB1"/>
    <w:rsid w:val="00A24897"/>
    <w:rsid w:val="00A249F8"/>
    <w:rsid w:val="00A24BD5"/>
    <w:rsid w:val="00A24C4E"/>
    <w:rsid w:val="00A24FEB"/>
    <w:rsid w:val="00A254D9"/>
    <w:rsid w:val="00A256BB"/>
    <w:rsid w:val="00A260D1"/>
    <w:rsid w:val="00A26911"/>
    <w:rsid w:val="00A26E87"/>
    <w:rsid w:val="00A27010"/>
    <w:rsid w:val="00A27167"/>
    <w:rsid w:val="00A276BD"/>
    <w:rsid w:val="00A2786B"/>
    <w:rsid w:val="00A279D0"/>
    <w:rsid w:val="00A27B54"/>
    <w:rsid w:val="00A27F58"/>
    <w:rsid w:val="00A30160"/>
    <w:rsid w:val="00A301AA"/>
    <w:rsid w:val="00A3021C"/>
    <w:rsid w:val="00A304F6"/>
    <w:rsid w:val="00A3053F"/>
    <w:rsid w:val="00A30872"/>
    <w:rsid w:val="00A308B0"/>
    <w:rsid w:val="00A3097A"/>
    <w:rsid w:val="00A30EBE"/>
    <w:rsid w:val="00A30F6B"/>
    <w:rsid w:val="00A31121"/>
    <w:rsid w:val="00A317C3"/>
    <w:rsid w:val="00A31842"/>
    <w:rsid w:val="00A31BF4"/>
    <w:rsid w:val="00A31D8A"/>
    <w:rsid w:val="00A3209A"/>
    <w:rsid w:val="00A326B0"/>
    <w:rsid w:val="00A327AB"/>
    <w:rsid w:val="00A327E2"/>
    <w:rsid w:val="00A32AB7"/>
    <w:rsid w:val="00A32AFD"/>
    <w:rsid w:val="00A32B09"/>
    <w:rsid w:val="00A32D29"/>
    <w:rsid w:val="00A32D2D"/>
    <w:rsid w:val="00A3365F"/>
    <w:rsid w:val="00A337DA"/>
    <w:rsid w:val="00A33BF5"/>
    <w:rsid w:val="00A33E19"/>
    <w:rsid w:val="00A34380"/>
    <w:rsid w:val="00A34A61"/>
    <w:rsid w:val="00A34B35"/>
    <w:rsid w:val="00A34B3B"/>
    <w:rsid w:val="00A34F34"/>
    <w:rsid w:val="00A3552B"/>
    <w:rsid w:val="00A35A5F"/>
    <w:rsid w:val="00A35E16"/>
    <w:rsid w:val="00A36055"/>
    <w:rsid w:val="00A3608C"/>
    <w:rsid w:val="00A36386"/>
    <w:rsid w:val="00A36438"/>
    <w:rsid w:val="00A36767"/>
    <w:rsid w:val="00A36C22"/>
    <w:rsid w:val="00A36DD0"/>
    <w:rsid w:val="00A37047"/>
    <w:rsid w:val="00A37095"/>
    <w:rsid w:val="00A3742D"/>
    <w:rsid w:val="00A37552"/>
    <w:rsid w:val="00A3764D"/>
    <w:rsid w:val="00A376E3"/>
    <w:rsid w:val="00A37830"/>
    <w:rsid w:val="00A37B8D"/>
    <w:rsid w:val="00A37C7F"/>
    <w:rsid w:val="00A404BB"/>
    <w:rsid w:val="00A408D6"/>
    <w:rsid w:val="00A4091F"/>
    <w:rsid w:val="00A41074"/>
    <w:rsid w:val="00A41098"/>
    <w:rsid w:val="00A4183D"/>
    <w:rsid w:val="00A41885"/>
    <w:rsid w:val="00A41C29"/>
    <w:rsid w:val="00A42271"/>
    <w:rsid w:val="00A42295"/>
    <w:rsid w:val="00A4230F"/>
    <w:rsid w:val="00A42648"/>
    <w:rsid w:val="00A42948"/>
    <w:rsid w:val="00A4299A"/>
    <w:rsid w:val="00A42A2C"/>
    <w:rsid w:val="00A42A87"/>
    <w:rsid w:val="00A42D1F"/>
    <w:rsid w:val="00A42E2D"/>
    <w:rsid w:val="00A42E86"/>
    <w:rsid w:val="00A42E9A"/>
    <w:rsid w:val="00A42FB8"/>
    <w:rsid w:val="00A43ADA"/>
    <w:rsid w:val="00A43AE3"/>
    <w:rsid w:val="00A43D6B"/>
    <w:rsid w:val="00A43E9E"/>
    <w:rsid w:val="00A43F7E"/>
    <w:rsid w:val="00A4413B"/>
    <w:rsid w:val="00A44536"/>
    <w:rsid w:val="00A4477F"/>
    <w:rsid w:val="00A44AA2"/>
    <w:rsid w:val="00A44CC2"/>
    <w:rsid w:val="00A44D81"/>
    <w:rsid w:val="00A45177"/>
    <w:rsid w:val="00A45293"/>
    <w:rsid w:val="00A45701"/>
    <w:rsid w:val="00A45BF3"/>
    <w:rsid w:val="00A45E2B"/>
    <w:rsid w:val="00A461F7"/>
    <w:rsid w:val="00A4649A"/>
    <w:rsid w:val="00A46657"/>
    <w:rsid w:val="00A46674"/>
    <w:rsid w:val="00A466E0"/>
    <w:rsid w:val="00A46722"/>
    <w:rsid w:val="00A46937"/>
    <w:rsid w:val="00A46A81"/>
    <w:rsid w:val="00A46AB3"/>
    <w:rsid w:val="00A46D83"/>
    <w:rsid w:val="00A470DB"/>
    <w:rsid w:val="00A471C1"/>
    <w:rsid w:val="00A471F1"/>
    <w:rsid w:val="00A47407"/>
    <w:rsid w:val="00A4766A"/>
    <w:rsid w:val="00A47770"/>
    <w:rsid w:val="00A477BC"/>
    <w:rsid w:val="00A50461"/>
    <w:rsid w:val="00A50766"/>
    <w:rsid w:val="00A5106C"/>
    <w:rsid w:val="00A5167C"/>
    <w:rsid w:val="00A51AEF"/>
    <w:rsid w:val="00A52182"/>
    <w:rsid w:val="00A52356"/>
    <w:rsid w:val="00A525C3"/>
    <w:rsid w:val="00A526B2"/>
    <w:rsid w:val="00A528C8"/>
    <w:rsid w:val="00A52AB3"/>
    <w:rsid w:val="00A52DAD"/>
    <w:rsid w:val="00A532C7"/>
    <w:rsid w:val="00A5330F"/>
    <w:rsid w:val="00A53337"/>
    <w:rsid w:val="00A53404"/>
    <w:rsid w:val="00A536D5"/>
    <w:rsid w:val="00A539CB"/>
    <w:rsid w:val="00A53E9E"/>
    <w:rsid w:val="00A5411E"/>
    <w:rsid w:val="00A545FC"/>
    <w:rsid w:val="00A5477D"/>
    <w:rsid w:val="00A548C8"/>
    <w:rsid w:val="00A54914"/>
    <w:rsid w:val="00A54A43"/>
    <w:rsid w:val="00A54D3B"/>
    <w:rsid w:val="00A54D4D"/>
    <w:rsid w:val="00A5535F"/>
    <w:rsid w:val="00A5536E"/>
    <w:rsid w:val="00A556D7"/>
    <w:rsid w:val="00A557C1"/>
    <w:rsid w:val="00A563F0"/>
    <w:rsid w:val="00A56742"/>
    <w:rsid w:val="00A56799"/>
    <w:rsid w:val="00A56962"/>
    <w:rsid w:val="00A56E85"/>
    <w:rsid w:val="00A5726F"/>
    <w:rsid w:val="00A575B9"/>
    <w:rsid w:val="00A577D7"/>
    <w:rsid w:val="00A57F5A"/>
    <w:rsid w:val="00A60152"/>
    <w:rsid w:val="00A60763"/>
    <w:rsid w:val="00A60780"/>
    <w:rsid w:val="00A60BDD"/>
    <w:rsid w:val="00A60E8C"/>
    <w:rsid w:val="00A61019"/>
    <w:rsid w:val="00A61053"/>
    <w:rsid w:val="00A612F7"/>
    <w:rsid w:val="00A61430"/>
    <w:rsid w:val="00A61497"/>
    <w:rsid w:val="00A6152D"/>
    <w:rsid w:val="00A618D4"/>
    <w:rsid w:val="00A61DEF"/>
    <w:rsid w:val="00A61FFF"/>
    <w:rsid w:val="00A62072"/>
    <w:rsid w:val="00A62128"/>
    <w:rsid w:val="00A631A6"/>
    <w:rsid w:val="00A6331D"/>
    <w:rsid w:val="00A638B9"/>
    <w:rsid w:val="00A6392B"/>
    <w:rsid w:val="00A63B38"/>
    <w:rsid w:val="00A63E4E"/>
    <w:rsid w:val="00A643DB"/>
    <w:rsid w:val="00A644EA"/>
    <w:rsid w:val="00A644FD"/>
    <w:rsid w:val="00A64606"/>
    <w:rsid w:val="00A64803"/>
    <w:rsid w:val="00A64A21"/>
    <w:rsid w:val="00A64AC4"/>
    <w:rsid w:val="00A64D20"/>
    <w:rsid w:val="00A64D4C"/>
    <w:rsid w:val="00A64DDD"/>
    <w:rsid w:val="00A6567A"/>
    <w:rsid w:val="00A65759"/>
    <w:rsid w:val="00A65A25"/>
    <w:rsid w:val="00A65ADB"/>
    <w:rsid w:val="00A65B15"/>
    <w:rsid w:val="00A65D1F"/>
    <w:rsid w:val="00A65D2C"/>
    <w:rsid w:val="00A6602A"/>
    <w:rsid w:val="00A66180"/>
    <w:rsid w:val="00A66268"/>
    <w:rsid w:val="00A66760"/>
    <w:rsid w:val="00A6682A"/>
    <w:rsid w:val="00A6687C"/>
    <w:rsid w:val="00A66972"/>
    <w:rsid w:val="00A670E0"/>
    <w:rsid w:val="00A6776A"/>
    <w:rsid w:val="00A67833"/>
    <w:rsid w:val="00A678BD"/>
    <w:rsid w:val="00A679B6"/>
    <w:rsid w:val="00A67A0F"/>
    <w:rsid w:val="00A67C07"/>
    <w:rsid w:val="00A67C1E"/>
    <w:rsid w:val="00A67D5A"/>
    <w:rsid w:val="00A67E3F"/>
    <w:rsid w:val="00A67F5E"/>
    <w:rsid w:val="00A67F5F"/>
    <w:rsid w:val="00A70078"/>
    <w:rsid w:val="00A700FB"/>
    <w:rsid w:val="00A7013A"/>
    <w:rsid w:val="00A70295"/>
    <w:rsid w:val="00A703AC"/>
    <w:rsid w:val="00A705CB"/>
    <w:rsid w:val="00A70682"/>
    <w:rsid w:val="00A70A73"/>
    <w:rsid w:val="00A70D6E"/>
    <w:rsid w:val="00A70F1F"/>
    <w:rsid w:val="00A70FB8"/>
    <w:rsid w:val="00A710BB"/>
    <w:rsid w:val="00A710D1"/>
    <w:rsid w:val="00A71118"/>
    <w:rsid w:val="00A71B5D"/>
    <w:rsid w:val="00A71C2F"/>
    <w:rsid w:val="00A71C96"/>
    <w:rsid w:val="00A71E89"/>
    <w:rsid w:val="00A71F3C"/>
    <w:rsid w:val="00A71FCC"/>
    <w:rsid w:val="00A72039"/>
    <w:rsid w:val="00A721AE"/>
    <w:rsid w:val="00A727C3"/>
    <w:rsid w:val="00A72BD2"/>
    <w:rsid w:val="00A72C29"/>
    <w:rsid w:val="00A72CA4"/>
    <w:rsid w:val="00A72D19"/>
    <w:rsid w:val="00A72FBA"/>
    <w:rsid w:val="00A730C3"/>
    <w:rsid w:val="00A73388"/>
    <w:rsid w:val="00A7397B"/>
    <w:rsid w:val="00A73A05"/>
    <w:rsid w:val="00A73ACD"/>
    <w:rsid w:val="00A73DA4"/>
    <w:rsid w:val="00A74180"/>
    <w:rsid w:val="00A74338"/>
    <w:rsid w:val="00A7445B"/>
    <w:rsid w:val="00A74461"/>
    <w:rsid w:val="00A74509"/>
    <w:rsid w:val="00A74B05"/>
    <w:rsid w:val="00A74C71"/>
    <w:rsid w:val="00A74CBE"/>
    <w:rsid w:val="00A74F9B"/>
    <w:rsid w:val="00A755B2"/>
    <w:rsid w:val="00A75640"/>
    <w:rsid w:val="00A75795"/>
    <w:rsid w:val="00A7579D"/>
    <w:rsid w:val="00A75847"/>
    <w:rsid w:val="00A758A7"/>
    <w:rsid w:val="00A758E3"/>
    <w:rsid w:val="00A761BF"/>
    <w:rsid w:val="00A764D0"/>
    <w:rsid w:val="00A76555"/>
    <w:rsid w:val="00A76E53"/>
    <w:rsid w:val="00A7714F"/>
    <w:rsid w:val="00A77339"/>
    <w:rsid w:val="00A7754F"/>
    <w:rsid w:val="00A776F1"/>
    <w:rsid w:val="00A77955"/>
    <w:rsid w:val="00A77B4C"/>
    <w:rsid w:val="00A77B4E"/>
    <w:rsid w:val="00A77B58"/>
    <w:rsid w:val="00A77CE5"/>
    <w:rsid w:val="00A77E88"/>
    <w:rsid w:val="00A80823"/>
    <w:rsid w:val="00A80A1E"/>
    <w:rsid w:val="00A80B0A"/>
    <w:rsid w:val="00A80D71"/>
    <w:rsid w:val="00A80FB3"/>
    <w:rsid w:val="00A81053"/>
    <w:rsid w:val="00A8129C"/>
    <w:rsid w:val="00A813DD"/>
    <w:rsid w:val="00A81559"/>
    <w:rsid w:val="00A81995"/>
    <w:rsid w:val="00A819DD"/>
    <w:rsid w:val="00A81AD6"/>
    <w:rsid w:val="00A81C89"/>
    <w:rsid w:val="00A81E4D"/>
    <w:rsid w:val="00A821FD"/>
    <w:rsid w:val="00A8241F"/>
    <w:rsid w:val="00A82430"/>
    <w:rsid w:val="00A82663"/>
    <w:rsid w:val="00A83237"/>
    <w:rsid w:val="00A83254"/>
    <w:rsid w:val="00A8337B"/>
    <w:rsid w:val="00A836C8"/>
    <w:rsid w:val="00A838E5"/>
    <w:rsid w:val="00A83BBF"/>
    <w:rsid w:val="00A83D5C"/>
    <w:rsid w:val="00A83F47"/>
    <w:rsid w:val="00A84011"/>
    <w:rsid w:val="00A84096"/>
    <w:rsid w:val="00A8429A"/>
    <w:rsid w:val="00A843CB"/>
    <w:rsid w:val="00A848F2"/>
    <w:rsid w:val="00A848FF"/>
    <w:rsid w:val="00A8494E"/>
    <w:rsid w:val="00A84EA7"/>
    <w:rsid w:val="00A857A4"/>
    <w:rsid w:val="00A85F1A"/>
    <w:rsid w:val="00A8689B"/>
    <w:rsid w:val="00A86A98"/>
    <w:rsid w:val="00A86B46"/>
    <w:rsid w:val="00A86C1B"/>
    <w:rsid w:val="00A86C65"/>
    <w:rsid w:val="00A86D37"/>
    <w:rsid w:val="00A86E27"/>
    <w:rsid w:val="00A870B7"/>
    <w:rsid w:val="00A8712A"/>
    <w:rsid w:val="00A872FF"/>
    <w:rsid w:val="00A87748"/>
    <w:rsid w:val="00A87A55"/>
    <w:rsid w:val="00A87BD7"/>
    <w:rsid w:val="00A87BEC"/>
    <w:rsid w:val="00A87D36"/>
    <w:rsid w:val="00A87E43"/>
    <w:rsid w:val="00A87FBE"/>
    <w:rsid w:val="00A90045"/>
    <w:rsid w:val="00A9018A"/>
    <w:rsid w:val="00A9047C"/>
    <w:rsid w:val="00A90552"/>
    <w:rsid w:val="00A909F2"/>
    <w:rsid w:val="00A90D53"/>
    <w:rsid w:val="00A90FA3"/>
    <w:rsid w:val="00A910A7"/>
    <w:rsid w:val="00A910F4"/>
    <w:rsid w:val="00A9118A"/>
    <w:rsid w:val="00A912D5"/>
    <w:rsid w:val="00A9150F"/>
    <w:rsid w:val="00A916E2"/>
    <w:rsid w:val="00A917B8"/>
    <w:rsid w:val="00A91E0B"/>
    <w:rsid w:val="00A92067"/>
    <w:rsid w:val="00A924B2"/>
    <w:rsid w:val="00A92651"/>
    <w:rsid w:val="00A92769"/>
    <w:rsid w:val="00A928AE"/>
    <w:rsid w:val="00A92CA5"/>
    <w:rsid w:val="00A92EA7"/>
    <w:rsid w:val="00A93858"/>
    <w:rsid w:val="00A938C0"/>
    <w:rsid w:val="00A93B63"/>
    <w:rsid w:val="00A9406B"/>
    <w:rsid w:val="00A94329"/>
    <w:rsid w:val="00A9465F"/>
    <w:rsid w:val="00A94B5B"/>
    <w:rsid w:val="00A94CA8"/>
    <w:rsid w:val="00A94F99"/>
    <w:rsid w:val="00A952A8"/>
    <w:rsid w:val="00A952BD"/>
    <w:rsid w:val="00A953DF"/>
    <w:rsid w:val="00A954BA"/>
    <w:rsid w:val="00A959EE"/>
    <w:rsid w:val="00A95BC9"/>
    <w:rsid w:val="00A95D46"/>
    <w:rsid w:val="00A95DE7"/>
    <w:rsid w:val="00A95E75"/>
    <w:rsid w:val="00A9614D"/>
    <w:rsid w:val="00A96281"/>
    <w:rsid w:val="00A96859"/>
    <w:rsid w:val="00A96D4E"/>
    <w:rsid w:val="00A96E82"/>
    <w:rsid w:val="00A96F53"/>
    <w:rsid w:val="00A97083"/>
    <w:rsid w:val="00A974DD"/>
    <w:rsid w:val="00A97682"/>
    <w:rsid w:val="00A9781A"/>
    <w:rsid w:val="00A9782E"/>
    <w:rsid w:val="00A979FE"/>
    <w:rsid w:val="00A97CAC"/>
    <w:rsid w:val="00AA02B1"/>
    <w:rsid w:val="00AA04DE"/>
    <w:rsid w:val="00AA0C30"/>
    <w:rsid w:val="00AA0DF7"/>
    <w:rsid w:val="00AA1052"/>
    <w:rsid w:val="00AA1099"/>
    <w:rsid w:val="00AA1119"/>
    <w:rsid w:val="00AA1A60"/>
    <w:rsid w:val="00AA1C4F"/>
    <w:rsid w:val="00AA1C99"/>
    <w:rsid w:val="00AA1D4E"/>
    <w:rsid w:val="00AA1D8A"/>
    <w:rsid w:val="00AA20F5"/>
    <w:rsid w:val="00AA24DD"/>
    <w:rsid w:val="00AA284E"/>
    <w:rsid w:val="00AA2ABA"/>
    <w:rsid w:val="00AA2EA3"/>
    <w:rsid w:val="00AA30FF"/>
    <w:rsid w:val="00AA326E"/>
    <w:rsid w:val="00AA3699"/>
    <w:rsid w:val="00AA36AD"/>
    <w:rsid w:val="00AA3A06"/>
    <w:rsid w:val="00AA3F31"/>
    <w:rsid w:val="00AA43EE"/>
    <w:rsid w:val="00AA465F"/>
    <w:rsid w:val="00AA4FE4"/>
    <w:rsid w:val="00AA5263"/>
    <w:rsid w:val="00AA5A4F"/>
    <w:rsid w:val="00AA5BC2"/>
    <w:rsid w:val="00AA5C92"/>
    <w:rsid w:val="00AA5E34"/>
    <w:rsid w:val="00AA61C7"/>
    <w:rsid w:val="00AA6712"/>
    <w:rsid w:val="00AA6937"/>
    <w:rsid w:val="00AA6B6C"/>
    <w:rsid w:val="00AA6BA2"/>
    <w:rsid w:val="00AA6C90"/>
    <w:rsid w:val="00AA706A"/>
    <w:rsid w:val="00AA7138"/>
    <w:rsid w:val="00AA7325"/>
    <w:rsid w:val="00AA7421"/>
    <w:rsid w:val="00AA7578"/>
    <w:rsid w:val="00AA794F"/>
    <w:rsid w:val="00AA7F98"/>
    <w:rsid w:val="00AB0319"/>
    <w:rsid w:val="00AB0379"/>
    <w:rsid w:val="00AB07D3"/>
    <w:rsid w:val="00AB08D7"/>
    <w:rsid w:val="00AB0C65"/>
    <w:rsid w:val="00AB0E5D"/>
    <w:rsid w:val="00AB0F6C"/>
    <w:rsid w:val="00AB1683"/>
    <w:rsid w:val="00AB1713"/>
    <w:rsid w:val="00AB1A86"/>
    <w:rsid w:val="00AB1B49"/>
    <w:rsid w:val="00AB2618"/>
    <w:rsid w:val="00AB26D4"/>
    <w:rsid w:val="00AB284D"/>
    <w:rsid w:val="00AB2861"/>
    <w:rsid w:val="00AB2E60"/>
    <w:rsid w:val="00AB2E71"/>
    <w:rsid w:val="00AB32B0"/>
    <w:rsid w:val="00AB336D"/>
    <w:rsid w:val="00AB3762"/>
    <w:rsid w:val="00AB3967"/>
    <w:rsid w:val="00AB3C95"/>
    <w:rsid w:val="00AB3C9D"/>
    <w:rsid w:val="00AB3FD1"/>
    <w:rsid w:val="00AB4004"/>
    <w:rsid w:val="00AB40CE"/>
    <w:rsid w:val="00AB4279"/>
    <w:rsid w:val="00AB485E"/>
    <w:rsid w:val="00AB4F0F"/>
    <w:rsid w:val="00AB50F9"/>
    <w:rsid w:val="00AB5300"/>
    <w:rsid w:val="00AB543B"/>
    <w:rsid w:val="00AB54D4"/>
    <w:rsid w:val="00AB58F6"/>
    <w:rsid w:val="00AB5954"/>
    <w:rsid w:val="00AB5A85"/>
    <w:rsid w:val="00AB5A9C"/>
    <w:rsid w:val="00AB6083"/>
    <w:rsid w:val="00AB6824"/>
    <w:rsid w:val="00AB68FA"/>
    <w:rsid w:val="00AB6C43"/>
    <w:rsid w:val="00AB6D05"/>
    <w:rsid w:val="00AB6F6F"/>
    <w:rsid w:val="00AB732A"/>
    <w:rsid w:val="00AB73B5"/>
    <w:rsid w:val="00AB73D3"/>
    <w:rsid w:val="00AB7883"/>
    <w:rsid w:val="00AB7AC3"/>
    <w:rsid w:val="00AC006C"/>
    <w:rsid w:val="00AC0288"/>
    <w:rsid w:val="00AC04B9"/>
    <w:rsid w:val="00AC05B5"/>
    <w:rsid w:val="00AC06F0"/>
    <w:rsid w:val="00AC08FD"/>
    <w:rsid w:val="00AC09E6"/>
    <w:rsid w:val="00AC0D13"/>
    <w:rsid w:val="00AC0D1B"/>
    <w:rsid w:val="00AC12C0"/>
    <w:rsid w:val="00AC13B4"/>
    <w:rsid w:val="00AC16D0"/>
    <w:rsid w:val="00AC199F"/>
    <w:rsid w:val="00AC19DD"/>
    <w:rsid w:val="00AC1D29"/>
    <w:rsid w:val="00AC1E71"/>
    <w:rsid w:val="00AC2050"/>
    <w:rsid w:val="00AC2CE0"/>
    <w:rsid w:val="00AC2ED6"/>
    <w:rsid w:val="00AC313E"/>
    <w:rsid w:val="00AC3414"/>
    <w:rsid w:val="00AC34FC"/>
    <w:rsid w:val="00AC34FD"/>
    <w:rsid w:val="00AC365D"/>
    <w:rsid w:val="00AC366B"/>
    <w:rsid w:val="00AC375F"/>
    <w:rsid w:val="00AC389B"/>
    <w:rsid w:val="00AC38C3"/>
    <w:rsid w:val="00AC3B05"/>
    <w:rsid w:val="00AC3C4A"/>
    <w:rsid w:val="00AC3CA5"/>
    <w:rsid w:val="00AC3D03"/>
    <w:rsid w:val="00AC3F12"/>
    <w:rsid w:val="00AC3F50"/>
    <w:rsid w:val="00AC3F79"/>
    <w:rsid w:val="00AC4402"/>
    <w:rsid w:val="00AC46C7"/>
    <w:rsid w:val="00AC49A3"/>
    <w:rsid w:val="00AC4B62"/>
    <w:rsid w:val="00AC4CA7"/>
    <w:rsid w:val="00AC5038"/>
    <w:rsid w:val="00AC54F3"/>
    <w:rsid w:val="00AC5673"/>
    <w:rsid w:val="00AC5AEE"/>
    <w:rsid w:val="00AC5BB1"/>
    <w:rsid w:val="00AC5BF5"/>
    <w:rsid w:val="00AC6078"/>
    <w:rsid w:val="00AC63C5"/>
    <w:rsid w:val="00AC645C"/>
    <w:rsid w:val="00AC6A03"/>
    <w:rsid w:val="00AC6A29"/>
    <w:rsid w:val="00AC6B07"/>
    <w:rsid w:val="00AC6D94"/>
    <w:rsid w:val="00AC6DF1"/>
    <w:rsid w:val="00AC71B6"/>
    <w:rsid w:val="00AC775F"/>
    <w:rsid w:val="00AC7D31"/>
    <w:rsid w:val="00AC7E98"/>
    <w:rsid w:val="00AC7F31"/>
    <w:rsid w:val="00AD0009"/>
    <w:rsid w:val="00AD0151"/>
    <w:rsid w:val="00AD02AA"/>
    <w:rsid w:val="00AD036D"/>
    <w:rsid w:val="00AD0523"/>
    <w:rsid w:val="00AD0566"/>
    <w:rsid w:val="00AD0932"/>
    <w:rsid w:val="00AD09BF"/>
    <w:rsid w:val="00AD0C61"/>
    <w:rsid w:val="00AD0D93"/>
    <w:rsid w:val="00AD109F"/>
    <w:rsid w:val="00AD1486"/>
    <w:rsid w:val="00AD14AD"/>
    <w:rsid w:val="00AD1546"/>
    <w:rsid w:val="00AD1565"/>
    <w:rsid w:val="00AD18AB"/>
    <w:rsid w:val="00AD1A1A"/>
    <w:rsid w:val="00AD1B19"/>
    <w:rsid w:val="00AD1C5F"/>
    <w:rsid w:val="00AD1CA4"/>
    <w:rsid w:val="00AD1D39"/>
    <w:rsid w:val="00AD1E7F"/>
    <w:rsid w:val="00AD1EA7"/>
    <w:rsid w:val="00AD27D2"/>
    <w:rsid w:val="00AD2A42"/>
    <w:rsid w:val="00AD2B88"/>
    <w:rsid w:val="00AD2C7C"/>
    <w:rsid w:val="00AD2CF6"/>
    <w:rsid w:val="00AD3001"/>
    <w:rsid w:val="00AD31F9"/>
    <w:rsid w:val="00AD33D8"/>
    <w:rsid w:val="00AD38CB"/>
    <w:rsid w:val="00AD3FE8"/>
    <w:rsid w:val="00AD403F"/>
    <w:rsid w:val="00AD47A7"/>
    <w:rsid w:val="00AD4817"/>
    <w:rsid w:val="00AD4D24"/>
    <w:rsid w:val="00AD4D8E"/>
    <w:rsid w:val="00AD4FF6"/>
    <w:rsid w:val="00AD5159"/>
    <w:rsid w:val="00AD5360"/>
    <w:rsid w:val="00AD53A1"/>
    <w:rsid w:val="00AD5686"/>
    <w:rsid w:val="00AD573E"/>
    <w:rsid w:val="00AD5972"/>
    <w:rsid w:val="00AD59F9"/>
    <w:rsid w:val="00AD5A3C"/>
    <w:rsid w:val="00AD5A62"/>
    <w:rsid w:val="00AD5F7D"/>
    <w:rsid w:val="00AD6136"/>
    <w:rsid w:val="00AD6153"/>
    <w:rsid w:val="00AD61C9"/>
    <w:rsid w:val="00AD61EC"/>
    <w:rsid w:val="00AD6707"/>
    <w:rsid w:val="00AD6797"/>
    <w:rsid w:val="00AD6A38"/>
    <w:rsid w:val="00AD6AC1"/>
    <w:rsid w:val="00AD6F74"/>
    <w:rsid w:val="00AD713D"/>
    <w:rsid w:val="00AD7313"/>
    <w:rsid w:val="00AD76A7"/>
    <w:rsid w:val="00AD77C8"/>
    <w:rsid w:val="00AD7967"/>
    <w:rsid w:val="00AD798A"/>
    <w:rsid w:val="00AE01E8"/>
    <w:rsid w:val="00AE0322"/>
    <w:rsid w:val="00AE0428"/>
    <w:rsid w:val="00AE08DF"/>
    <w:rsid w:val="00AE091B"/>
    <w:rsid w:val="00AE0BB8"/>
    <w:rsid w:val="00AE0EB1"/>
    <w:rsid w:val="00AE0F53"/>
    <w:rsid w:val="00AE11EA"/>
    <w:rsid w:val="00AE13B1"/>
    <w:rsid w:val="00AE15C0"/>
    <w:rsid w:val="00AE167D"/>
    <w:rsid w:val="00AE179B"/>
    <w:rsid w:val="00AE1818"/>
    <w:rsid w:val="00AE1BF0"/>
    <w:rsid w:val="00AE1D4E"/>
    <w:rsid w:val="00AE22AE"/>
    <w:rsid w:val="00AE231C"/>
    <w:rsid w:val="00AE2413"/>
    <w:rsid w:val="00AE2842"/>
    <w:rsid w:val="00AE2AFF"/>
    <w:rsid w:val="00AE2B3E"/>
    <w:rsid w:val="00AE2C3B"/>
    <w:rsid w:val="00AE2F50"/>
    <w:rsid w:val="00AE3075"/>
    <w:rsid w:val="00AE34CD"/>
    <w:rsid w:val="00AE3A41"/>
    <w:rsid w:val="00AE3C6D"/>
    <w:rsid w:val="00AE3FD0"/>
    <w:rsid w:val="00AE43D0"/>
    <w:rsid w:val="00AE4573"/>
    <w:rsid w:val="00AE4658"/>
    <w:rsid w:val="00AE4853"/>
    <w:rsid w:val="00AE4AC8"/>
    <w:rsid w:val="00AE4BFC"/>
    <w:rsid w:val="00AE4DED"/>
    <w:rsid w:val="00AE4F6D"/>
    <w:rsid w:val="00AE4FFB"/>
    <w:rsid w:val="00AE5298"/>
    <w:rsid w:val="00AE567D"/>
    <w:rsid w:val="00AE58AA"/>
    <w:rsid w:val="00AE58FE"/>
    <w:rsid w:val="00AE5C18"/>
    <w:rsid w:val="00AE5C21"/>
    <w:rsid w:val="00AE5C78"/>
    <w:rsid w:val="00AE5D55"/>
    <w:rsid w:val="00AE5E7B"/>
    <w:rsid w:val="00AE632A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E22"/>
    <w:rsid w:val="00AE7FE9"/>
    <w:rsid w:val="00AF0260"/>
    <w:rsid w:val="00AF0647"/>
    <w:rsid w:val="00AF06AE"/>
    <w:rsid w:val="00AF08EA"/>
    <w:rsid w:val="00AF096C"/>
    <w:rsid w:val="00AF0C6E"/>
    <w:rsid w:val="00AF0DE4"/>
    <w:rsid w:val="00AF0FAA"/>
    <w:rsid w:val="00AF1676"/>
    <w:rsid w:val="00AF17B4"/>
    <w:rsid w:val="00AF18FF"/>
    <w:rsid w:val="00AF1CAC"/>
    <w:rsid w:val="00AF1F64"/>
    <w:rsid w:val="00AF205F"/>
    <w:rsid w:val="00AF21F7"/>
    <w:rsid w:val="00AF2313"/>
    <w:rsid w:val="00AF256D"/>
    <w:rsid w:val="00AF2621"/>
    <w:rsid w:val="00AF2652"/>
    <w:rsid w:val="00AF2A28"/>
    <w:rsid w:val="00AF2C5C"/>
    <w:rsid w:val="00AF2D81"/>
    <w:rsid w:val="00AF311E"/>
    <w:rsid w:val="00AF316E"/>
    <w:rsid w:val="00AF3594"/>
    <w:rsid w:val="00AF367B"/>
    <w:rsid w:val="00AF38E9"/>
    <w:rsid w:val="00AF39AF"/>
    <w:rsid w:val="00AF39EE"/>
    <w:rsid w:val="00AF3A0F"/>
    <w:rsid w:val="00AF3B20"/>
    <w:rsid w:val="00AF3F7D"/>
    <w:rsid w:val="00AF41BC"/>
    <w:rsid w:val="00AF4489"/>
    <w:rsid w:val="00AF4574"/>
    <w:rsid w:val="00AF4DB9"/>
    <w:rsid w:val="00AF4E28"/>
    <w:rsid w:val="00AF4F70"/>
    <w:rsid w:val="00AF4FC0"/>
    <w:rsid w:val="00AF505C"/>
    <w:rsid w:val="00AF57D9"/>
    <w:rsid w:val="00AF5853"/>
    <w:rsid w:val="00AF5B0A"/>
    <w:rsid w:val="00AF5BAB"/>
    <w:rsid w:val="00AF5F4C"/>
    <w:rsid w:val="00AF6031"/>
    <w:rsid w:val="00AF62C9"/>
    <w:rsid w:val="00AF63A0"/>
    <w:rsid w:val="00AF661D"/>
    <w:rsid w:val="00AF6645"/>
    <w:rsid w:val="00AF682C"/>
    <w:rsid w:val="00AF68F0"/>
    <w:rsid w:val="00AF6A29"/>
    <w:rsid w:val="00AF6B62"/>
    <w:rsid w:val="00AF7037"/>
    <w:rsid w:val="00AF7056"/>
    <w:rsid w:val="00AF7447"/>
    <w:rsid w:val="00AF766F"/>
    <w:rsid w:val="00AF7761"/>
    <w:rsid w:val="00AF77C9"/>
    <w:rsid w:val="00AF7925"/>
    <w:rsid w:val="00AF7AFA"/>
    <w:rsid w:val="00AF7D14"/>
    <w:rsid w:val="00B001DF"/>
    <w:rsid w:val="00B004B5"/>
    <w:rsid w:val="00B00667"/>
    <w:rsid w:val="00B0073A"/>
    <w:rsid w:val="00B009C4"/>
    <w:rsid w:val="00B00A3E"/>
    <w:rsid w:val="00B00AD1"/>
    <w:rsid w:val="00B00C33"/>
    <w:rsid w:val="00B00E4B"/>
    <w:rsid w:val="00B00E85"/>
    <w:rsid w:val="00B00E8F"/>
    <w:rsid w:val="00B0101B"/>
    <w:rsid w:val="00B013FB"/>
    <w:rsid w:val="00B01476"/>
    <w:rsid w:val="00B01506"/>
    <w:rsid w:val="00B016FF"/>
    <w:rsid w:val="00B019E9"/>
    <w:rsid w:val="00B022AD"/>
    <w:rsid w:val="00B02437"/>
    <w:rsid w:val="00B02705"/>
    <w:rsid w:val="00B02736"/>
    <w:rsid w:val="00B02C30"/>
    <w:rsid w:val="00B02E85"/>
    <w:rsid w:val="00B02FCA"/>
    <w:rsid w:val="00B03894"/>
    <w:rsid w:val="00B03A0E"/>
    <w:rsid w:val="00B03D8A"/>
    <w:rsid w:val="00B03DB1"/>
    <w:rsid w:val="00B0459A"/>
    <w:rsid w:val="00B04755"/>
    <w:rsid w:val="00B048DB"/>
    <w:rsid w:val="00B04B04"/>
    <w:rsid w:val="00B04CF1"/>
    <w:rsid w:val="00B04DC2"/>
    <w:rsid w:val="00B04FE3"/>
    <w:rsid w:val="00B05042"/>
    <w:rsid w:val="00B0511F"/>
    <w:rsid w:val="00B0518B"/>
    <w:rsid w:val="00B05316"/>
    <w:rsid w:val="00B0543B"/>
    <w:rsid w:val="00B05467"/>
    <w:rsid w:val="00B05636"/>
    <w:rsid w:val="00B056A9"/>
    <w:rsid w:val="00B05C55"/>
    <w:rsid w:val="00B06266"/>
    <w:rsid w:val="00B06681"/>
    <w:rsid w:val="00B06733"/>
    <w:rsid w:val="00B0724E"/>
    <w:rsid w:val="00B0726A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0FCB"/>
    <w:rsid w:val="00B112AC"/>
    <w:rsid w:val="00B11413"/>
    <w:rsid w:val="00B1168F"/>
    <w:rsid w:val="00B11856"/>
    <w:rsid w:val="00B1199B"/>
    <w:rsid w:val="00B11AB0"/>
    <w:rsid w:val="00B11B39"/>
    <w:rsid w:val="00B11D0A"/>
    <w:rsid w:val="00B11FB6"/>
    <w:rsid w:val="00B12318"/>
    <w:rsid w:val="00B12319"/>
    <w:rsid w:val="00B1237F"/>
    <w:rsid w:val="00B123A9"/>
    <w:rsid w:val="00B12B05"/>
    <w:rsid w:val="00B12C6E"/>
    <w:rsid w:val="00B13979"/>
    <w:rsid w:val="00B13B2B"/>
    <w:rsid w:val="00B13C3F"/>
    <w:rsid w:val="00B13D58"/>
    <w:rsid w:val="00B13EA3"/>
    <w:rsid w:val="00B13EE0"/>
    <w:rsid w:val="00B143AD"/>
    <w:rsid w:val="00B144BD"/>
    <w:rsid w:val="00B1475A"/>
    <w:rsid w:val="00B14993"/>
    <w:rsid w:val="00B14FD9"/>
    <w:rsid w:val="00B15053"/>
    <w:rsid w:val="00B15215"/>
    <w:rsid w:val="00B15265"/>
    <w:rsid w:val="00B1575A"/>
    <w:rsid w:val="00B1576D"/>
    <w:rsid w:val="00B157FB"/>
    <w:rsid w:val="00B1591A"/>
    <w:rsid w:val="00B15F66"/>
    <w:rsid w:val="00B16635"/>
    <w:rsid w:val="00B166E7"/>
    <w:rsid w:val="00B16898"/>
    <w:rsid w:val="00B16A3D"/>
    <w:rsid w:val="00B16B3B"/>
    <w:rsid w:val="00B16BC8"/>
    <w:rsid w:val="00B16D1C"/>
    <w:rsid w:val="00B16E03"/>
    <w:rsid w:val="00B16E05"/>
    <w:rsid w:val="00B16E62"/>
    <w:rsid w:val="00B17221"/>
    <w:rsid w:val="00B17540"/>
    <w:rsid w:val="00B1774D"/>
    <w:rsid w:val="00B177BD"/>
    <w:rsid w:val="00B17874"/>
    <w:rsid w:val="00B179F9"/>
    <w:rsid w:val="00B17B73"/>
    <w:rsid w:val="00B17D53"/>
    <w:rsid w:val="00B20263"/>
    <w:rsid w:val="00B20424"/>
    <w:rsid w:val="00B206DA"/>
    <w:rsid w:val="00B20D54"/>
    <w:rsid w:val="00B20F50"/>
    <w:rsid w:val="00B20FC5"/>
    <w:rsid w:val="00B212BF"/>
    <w:rsid w:val="00B213E6"/>
    <w:rsid w:val="00B21910"/>
    <w:rsid w:val="00B21B04"/>
    <w:rsid w:val="00B2211D"/>
    <w:rsid w:val="00B22555"/>
    <w:rsid w:val="00B2283F"/>
    <w:rsid w:val="00B22944"/>
    <w:rsid w:val="00B22C50"/>
    <w:rsid w:val="00B22DF8"/>
    <w:rsid w:val="00B23115"/>
    <w:rsid w:val="00B231EC"/>
    <w:rsid w:val="00B234ED"/>
    <w:rsid w:val="00B235E1"/>
    <w:rsid w:val="00B23FC9"/>
    <w:rsid w:val="00B24913"/>
    <w:rsid w:val="00B24A2E"/>
    <w:rsid w:val="00B24ABE"/>
    <w:rsid w:val="00B24D16"/>
    <w:rsid w:val="00B25118"/>
    <w:rsid w:val="00B251B3"/>
    <w:rsid w:val="00B251C1"/>
    <w:rsid w:val="00B2550C"/>
    <w:rsid w:val="00B2552E"/>
    <w:rsid w:val="00B2565E"/>
    <w:rsid w:val="00B2579A"/>
    <w:rsid w:val="00B259A4"/>
    <w:rsid w:val="00B25F54"/>
    <w:rsid w:val="00B261AB"/>
    <w:rsid w:val="00B261BB"/>
    <w:rsid w:val="00B26595"/>
    <w:rsid w:val="00B265B0"/>
    <w:rsid w:val="00B26872"/>
    <w:rsid w:val="00B26BCD"/>
    <w:rsid w:val="00B26CD7"/>
    <w:rsid w:val="00B2709D"/>
    <w:rsid w:val="00B270CF"/>
    <w:rsid w:val="00B27934"/>
    <w:rsid w:val="00B27BE8"/>
    <w:rsid w:val="00B27E47"/>
    <w:rsid w:val="00B27F53"/>
    <w:rsid w:val="00B27FA1"/>
    <w:rsid w:val="00B30185"/>
    <w:rsid w:val="00B3089B"/>
    <w:rsid w:val="00B30DE6"/>
    <w:rsid w:val="00B30F68"/>
    <w:rsid w:val="00B312CB"/>
    <w:rsid w:val="00B31343"/>
    <w:rsid w:val="00B3136D"/>
    <w:rsid w:val="00B317D8"/>
    <w:rsid w:val="00B31B22"/>
    <w:rsid w:val="00B31CCC"/>
    <w:rsid w:val="00B31DC8"/>
    <w:rsid w:val="00B327B3"/>
    <w:rsid w:val="00B3291A"/>
    <w:rsid w:val="00B32938"/>
    <w:rsid w:val="00B32B5B"/>
    <w:rsid w:val="00B32B83"/>
    <w:rsid w:val="00B32C1A"/>
    <w:rsid w:val="00B32D30"/>
    <w:rsid w:val="00B330AB"/>
    <w:rsid w:val="00B3338A"/>
    <w:rsid w:val="00B3347E"/>
    <w:rsid w:val="00B336AC"/>
    <w:rsid w:val="00B339CE"/>
    <w:rsid w:val="00B33D14"/>
    <w:rsid w:val="00B33D27"/>
    <w:rsid w:val="00B342C5"/>
    <w:rsid w:val="00B34345"/>
    <w:rsid w:val="00B34789"/>
    <w:rsid w:val="00B34B59"/>
    <w:rsid w:val="00B34C90"/>
    <w:rsid w:val="00B350D6"/>
    <w:rsid w:val="00B35111"/>
    <w:rsid w:val="00B35578"/>
    <w:rsid w:val="00B35665"/>
    <w:rsid w:val="00B35A90"/>
    <w:rsid w:val="00B35B50"/>
    <w:rsid w:val="00B35D67"/>
    <w:rsid w:val="00B35E9C"/>
    <w:rsid w:val="00B36265"/>
    <w:rsid w:val="00B36387"/>
    <w:rsid w:val="00B36414"/>
    <w:rsid w:val="00B36AD2"/>
    <w:rsid w:val="00B37369"/>
    <w:rsid w:val="00B37575"/>
    <w:rsid w:val="00B375A6"/>
    <w:rsid w:val="00B3760D"/>
    <w:rsid w:val="00B37630"/>
    <w:rsid w:val="00B376B4"/>
    <w:rsid w:val="00B379BC"/>
    <w:rsid w:val="00B379E2"/>
    <w:rsid w:val="00B37BE5"/>
    <w:rsid w:val="00B37DAD"/>
    <w:rsid w:val="00B40280"/>
    <w:rsid w:val="00B402C4"/>
    <w:rsid w:val="00B402D7"/>
    <w:rsid w:val="00B408AE"/>
    <w:rsid w:val="00B40AEB"/>
    <w:rsid w:val="00B40B4F"/>
    <w:rsid w:val="00B40D58"/>
    <w:rsid w:val="00B40E7B"/>
    <w:rsid w:val="00B41660"/>
    <w:rsid w:val="00B42252"/>
    <w:rsid w:val="00B422F9"/>
    <w:rsid w:val="00B42506"/>
    <w:rsid w:val="00B428C2"/>
    <w:rsid w:val="00B429F0"/>
    <w:rsid w:val="00B431B6"/>
    <w:rsid w:val="00B432AB"/>
    <w:rsid w:val="00B4399A"/>
    <w:rsid w:val="00B439EA"/>
    <w:rsid w:val="00B43E90"/>
    <w:rsid w:val="00B44114"/>
    <w:rsid w:val="00B44200"/>
    <w:rsid w:val="00B4468C"/>
    <w:rsid w:val="00B446C7"/>
    <w:rsid w:val="00B44761"/>
    <w:rsid w:val="00B44793"/>
    <w:rsid w:val="00B448B1"/>
    <w:rsid w:val="00B4495C"/>
    <w:rsid w:val="00B44BEF"/>
    <w:rsid w:val="00B44E26"/>
    <w:rsid w:val="00B44FBF"/>
    <w:rsid w:val="00B4507F"/>
    <w:rsid w:val="00B45295"/>
    <w:rsid w:val="00B458DA"/>
    <w:rsid w:val="00B45A69"/>
    <w:rsid w:val="00B45C77"/>
    <w:rsid w:val="00B45D7B"/>
    <w:rsid w:val="00B45D84"/>
    <w:rsid w:val="00B460A5"/>
    <w:rsid w:val="00B46110"/>
    <w:rsid w:val="00B46F3A"/>
    <w:rsid w:val="00B470C6"/>
    <w:rsid w:val="00B47227"/>
    <w:rsid w:val="00B47636"/>
    <w:rsid w:val="00B477F8"/>
    <w:rsid w:val="00B47818"/>
    <w:rsid w:val="00B47862"/>
    <w:rsid w:val="00B478CB"/>
    <w:rsid w:val="00B47C6F"/>
    <w:rsid w:val="00B47FD7"/>
    <w:rsid w:val="00B50225"/>
    <w:rsid w:val="00B505C1"/>
    <w:rsid w:val="00B50D2D"/>
    <w:rsid w:val="00B50F22"/>
    <w:rsid w:val="00B50F48"/>
    <w:rsid w:val="00B50F9A"/>
    <w:rsid w:val="00B5130A"/>
    <w:rsid w:val="00B51383"/>
    <w:rsid w:val="00B515CB"/>
    <w:rsid w:val="00B516E0"/>
    <w:rsid w:val="00B5223B"/>
    <w:rsid w:val="00B522B5"/>
    <w:rsid w:val="00B523D0"/>
    <w:rsid w:val="00B52507"/>
    <w:rsid w:val="00B5279E"/>
    <w:rsid w:val="00B528DF"/>
    <w:rsid w:val="00B52A0B"/>
    <w:rsid w:val="00B52CAE"/>
    <w:rsid w:val="00B5312A"/>
    <w:rsid w:val="00B53311"/>
    <w:rsid w:val="00B533D8"/>
    <w:rsid w:val="00B5382C"/>
    <w:rsid w:val="00B538DA"/>
    <w:rsid w:val="00B539FE"/>
    <w:rsid w:val="00B53DE5"/>
    <w:rsid w:val="00B54044"/>
    <w:rsid w:val="00B540B1"/>
    <w:rsid w:val="00B54162"/>
    <w:rsid w:val="00B54189"/>
    <w:rsid w:val="00B54266"/>
    <w:rsid w:val="00B5431B"/>
    <w:rsid w:val="00B54547"/>
    <w:rsid w:val="00B54637"/>
    <w:rsid w:val="00B5470F"/>
    <w:rsid w:val="00B54786"/>
    <w:rsid w:val="00B54788"/>
    <w:rsid w:val="00B54951"/>
    <w:rsid w:val="00B549A9"/>
    <w:rsid w:val="00B54A84"/>
    <w:rsid w:val="00B54A8B"/>
    <w:rsid w:val="00B54B3C"/>
    <w:rsid w:val="00B54EDF"/>
    <w:rsid w:val="00B5556B"/>
    <w:rsid w:val="00B55936"/>
    <w:rsid w:val="00B55B6E"/>
    <w:rsid w:val="00B55D1D"/>
    <w:rsid w:val="00B56811"/>
    <w:rsid w:val="00B56B3A"/>
    <w:rsid w:val="00B56C2A"/>
    <w:rsid w:val="00B56D68"/>
    <w:rsid w:val="00B574CE"/>
    <w:rsid w:val="00B5764F"/>
    <w:rsid w:val="00B57809"/>
    <w:rsid w:val="00B579FC"/>
    <w:rsid w:val="00B57A33"/>
    <w:rsid w:val="00B57F71"/>
    <w:rsid w:val="00B60337"/>
    <w:rsid w:val="00B604F7"/>
    <w:rsid w:val="00B60563"/>
    <w:rsid w:val="00B6058C"/>
    <w:rsid w:val="00B60779"/>
    <w:rsid w:val="00B6085C"/>
    <w:rsid w:val="00B60D72"/>
    <w:rsid w:val="00B60D9C"/>
    <w:rsid w:val="00B60DA4"/>
    <w:rsid w:val="00B60E47"/>
    <w:rsid w:val="00B6126D"/>
    <w:rsid w:val="00B61488"/>
    <w:rsid w:val="00B617A2"/>
    <w:rsid w:val="00B61ADF"/>
    <w:rsid w:val="00B61DCA"/>
    <w:rsid w:val="00B62027"/>
    <w:rsid w:val="00B62282"/>
    <w:rsid w:val="00B62730"/>
    <w:rsid w:val="00B62817"/>
    <w:rsid w:val="00B62A65"/>
    <w:rsid w:val="00B62C6A"/>
    <w:rsid w:val="00B62D77"/>
    <w:rsid w:val="00B6339F"/>
    <w:rsid w:val="00B634AD"/>
    <w:rsid w:val="00B635D5"/>
    <w:rsid w:val="00B63C1C"/>
    <w:rsid w:val="00B63C50"/>
    <w:rsid w:val="00B63C67"/>
    <w:rsid w:val="00B63EED"/>
    <w:rsid w:val="00B63EF6"/>
    <w:rsid w:val="00B64305"/>
    <w:rsid w:val="00B644AA"/>
    <w:rsid w:val="00B64559"/>
    <w:rsid w:val="00B64959"/>
    <w:rsid w:val="00B64DB8"/>
    <w:rsid w:val="00B64EDA"/>
    <w:rsid w:val="00B653AA"/>
    <w:rsid w:val="00B65643"/>
    <w:rsid w:val="00B65B2E"/>
    <w:rsid w:val="00B661AE"/>
    <w:rsid w:val="00B66E9B"/>
    <w:rsid w:val="00B66F27"/>
    <w:rsid w:val="00B67233"/>
    <w:rsid w:val="00B67483"/>
    <w:rsid w:val="00B6767C"/>
    <w:rsid w:val="00B67788"/>
    <w:rsid w:val="00B67BC4"/>
    <w:rsid w:val="00B67D8D"/>
    <w:rsid w:val="00B67E2B"/>
    <w:rsid w:val="00B67E72"/>
    <w:rsid w:val="00B67ED5"/>
    <w:rsid w:val="00B7001C"/>
    <w:rsid w:val="00B70329"/>
    <w:rsid w:val="00B70645"/>
    <w:rsid w:val="00B70717"/>
    <w:rsid w:val="00B71395"/>
    <w:rsid w:val="00B7189F"/>
    <w:rsid w:val="00B71D05"/>
    <w:rsid w:val="00B721EC"/>
    <w:rsid w:val="00B72699"/>
    <w:rsid w:val="00B72A21"/>
    <w:rsid w:val="00B72BFF"/>
    <w:rsid w:val="00B72E54"/>
    <w:rsid w:val="00B73116"/>
    <w:rsid w:val="00B732BF"/>
    <w:rsid w:val="00B73536"/>
    <w:rsid w:val="00B73574"/>
    <w:rsid w:val="00B736E5"/>
    <w:rsid w:val="00B73787"/>
    <w:rsid w:val="00B73908"/>
    <w:rsid w:val="00B73BB4"/>
    <w:rsid w:val="00B73BDA"/>
    <w:rsid w:val="00B73E90"/>
    <w:rsid w:val="00B73FF6"/>
    <w:rsid w:val="00B74862"/>
    <w:rsid w:val="00B74B22"/>
    <w:rsid w:val="00B74B8C"/>
    <w:rsid w:val="00B753EE"/>
    <w:rsid w:val="00B75419"/>
    <w:rsid w:val="00B759C8"/>
    <w:rsid w:val="00B7627C"/>
    <w:rsid w:val="00B762E1"/>
    <w:rsid w:val="00B763E3"/>
    <w:rsid w:val="00B767DF"/>
    <w:rsid w:val="00B76ACF"/>
    <w:rsid w:val="00B76BF7"/>
    <w:rsid w:val="00B76C91"/>
    <w:rsid w:val="00B76CD9"/>
    <w:rsid w:val="00B76FE9"/>
    <w:rsid w:val="00B772AB"/>
    <w:rsid w:val="00B772CC"/>
    <w:rsid w:val="00B77361"/>
    <w:rsid w:val="00B7771C"/>
    <w:rsid w:val="00B77901"/>
    <w:rsid w:val="00B77C0B"/>
    <w:rsid w:val="00B77D1C"/>
    <w:rsid w:val="00B77E89"/>
    <w:rsid w:val="00B80392"/>
    <w:rsid w:val="00B8058C"/>
    <w:rsid w:val="00B8071F"/>
    <w:rsid w:val="00B80A72"/>
    <w:rsid w:val="00B80BED"/>
    <w:rsid w:val="00B80CE2"/>
    <w:rsid w:val="00B81239"/>
    <w:rsid w:val="00B81A97"/>
    <w:rsid w:val="00B81C5A"/>
    <w:rsid w:val="00B81CF2"/>
    <w:rsid w:val="00B81D6A"/>
    <w:rsid w:val="00B81E37"/>
    <w:rsid w:val="00B82206"/>
    <w:rsid w:val="00B82249"/>
    <w:rsid w:val="00B8226D"/>
    <w:rsid w:val="00B82472"/>
    <w:rsid w:val="00B825F4"/>
    <w:rsid w:val="00B8267F"/>
    <w:rsid w:val="00B82804"/>
    <w:rsid w:val="00B82A2C"/>
    <w:rsid w:val="00B839B9"/>
    <w:rsid w:val="00B840CC"/>
    <w:rsid w:val="00B84504"/>
    <w:rsid w:val="00B845E6"/>
    <w:rsid w:val="00B84898"/>
    <w:rsid w:val="00B84AFA"/>
    <w:rsid w:val="00B84BF4"/>
    <w:rsid w:val="00B8512B"/>
    <w:rsid w:val="00B8528C"/>
    <w:rsid w:val="00B85354"/>
    <w:rsid w:val="00B8541E"/>
    <w:rsid w:val="00B85475"/>
    <w:rsid w:val="00B85792"/>
    <w:rsid w:val="00B859DC"/>
    <w:rsid w:val="00B85A41"/>
    <w:rsid w:val="00B861A7"/>
    <w:rsid w:val="00B8655C"/>
    <w:rsid w:val="00B86754"/>
    <w:rsid w:val="00B868C3"/>
    <w:rsid w:val="00B8698A"/>
    <w:rsid w:val="00B86C9C"/>
    <w:rsid w:val="00B86DDF"/>
    <w:rsid w:val="00B86E41"/>
    <w:rsid w:val="00B86EAF"/>
    <w:rsid w:val="00B87057"/>
    <w:rsid w:val="00B871E2"/>
    <w:rsid w:val="00B872C3"/>
    <w:rsid w:val="00B87308"/>
    <w:rsid w:val="00B87428"/>
    <w:rsid w:val="00B8742D"/>
    <w:rsid w:val="00B876ED"/>
    <w:rsid w:val="00B87AEE"/>
    <w:rsid w:val="00B87E2B"/>
    <w:rsid w:val="00B87F69"/>
    <w:rsid w:val="00B903CF"/>
    <w:rsid w:val="00B9047E"/>
    <w:rsid w:val="00B9051B"/>
    <w:rsid w:val="00B90525"/>
    <w:rsid w:val="00B90A9C"/>
    <w:rsid w:val="00B90D30"/>
    <w:rsid w:val="00B91785"/>
    <w:rsid w:val="00B918FF"/>
    <w:rsid w:val="00B91A7E"/>
    <w:rsid w:val="00B91D52"/>
    <w:rsid w:val="00B92149"/>
    <w:rsid w:val="00B92342"/>
    <w:rsid w:val="00B924E8"/>
    <w:rsid w:val="00B92A18"/>
    <w:rsid w:val="00B92B03"/>
    <w:rsid w:val="00B92B8D"/>
    <w:rsid w:val="00B92BAD"/>
    <w:rsid w:val="00B92C73"/>
    <w:rsid w:val="00B933F6"/>
    <w:rsid w:val="00B93EE4"/>
    <w:rsid w:val="00B93FA5"/>
    <w:rsid w:val="00B94665"/>
    <w:rsid w:val="00B947D3"/>
    <w:rsid w:val="00B948CE"/>
    <w:rsid w:val="00B9496F"/>
    <w:rsid w:val="00B94BA5"/>
    <w:rsid w:val="00B94D9C"/>
    <w:rsid w:val="00B94E84"/>
    <w:rsid w:val="00B95248"/>
    <w:rsid w:val="00B95295"/>
    <w:rsid w:val="00B9548F"/>
    <w:rsid w:val="00B9558E"/>
    <w:rsid w:val="00B95AA8"/>
    <w:rsid w:val="00B95CEE"/>
    <w:rsid w:val="00B95D4B"/>
    <w:rsid w:val="00B95FA2"/>
    <w:rsid w:val="00B96CC2"/>
    <w:rsid w:val="00B96E6D"/>
    <w:rsid w:val="00B96F15"/>
    <w:rsid w:val="00B96F68"/>
    <w:rsid w:val="00B974EF"/>
    <w:rsid w:val="00B97568"/>
    <w:rsid w:val="00B975B2"/>
    <w:rsid w:val="00B976FD"/>
    <w:rsid w:val="00B97E9E"/>
    <w:rsid w:val="00B97F79"/>
    <w:rsid w:val="00B97FC6"/>
    <w:rsid w:val="00BA00DC"/>
    <w:rsid w:val="00BA0637"/>
    <w:rsid w:val="00BA08D3"/>
    <w:rsid w:val="00BA0A95"/>
    <w:rsid w:val="00BA0B54"/>
    <w:rsid w:val="00BA0BDE"/>
    <w:rsid w:val="00BA0CB3"/>
    <w:rsid w:val="00BA0DB8"/>
    <w:rsid w:val="00BA0DD8"/>
    <w:rsid w:val="00BA0DFB"/>
    <w:rsid w:val="00BA1341"/>
    <w:rsid w:val="00BA1F3D"/>
    <w:rsid w:val="00BA2010"/>
    <w:rsid w:val="00BA2298"/>
    <w:rsid w:val="00BA24E2"/>
    <w:rsid w:val="00BA26CF"/>
    <w:rsid w:val="00BA2816"/>
    <w:rsid w:val="00BA32CC"/>
    <w:rsid w:val="00BA33E0"/>
    <w:rsid w:val="00BA404C"/>
    <w:rsid w:val="00BA40BD"/>
    <w:rsid w:val="00BA417A"/>
    <w:rsid w:val="00BA4459"/>
    <w:rsid w:val="00BA4719"/>
    <w:rsid w:val="00BA4871"/>
    <w:rsid w:val="00BA4A81"/>
    <w:rsid w:val="00BA4AE2"/>
    <w:rsid w:val="00BA4C07"/>
    <w:rsid w:val="00BA4E10"/>
    <w:rsid w:val="00BA5173"/>
    <w:rsid w:val="00BA5406"/>
    <w:rsid w:val="00BA54A3"/>
    <w:rsid w:val="00BA55FB"/>
    <w:rsid w:val="00BA568F"/>
    <w:rsid w:val="00BA5701"/>
    <w:rsid w:val="00BA5865"/>
    <w:rsid w:val="00BA5DC1"/>
    <w:rsid w:val="00BA5E5A"/>
    <w:rsid w:val="00BA5F5C"/>
    <w:rsid w:val="00BA61EB"/>
    <w:rsid w:val="00BA647E"/>
    <w:rsid w:val="00BA6502"/>
    <w:rsid w:val="00BA6505"/>
    <w:rsid w:val="00BA653C"/>
    <w:rsid w:val="00BA6577"/>
    <w:rsid w:val="00BA699B"/>
    <w:rsid w:val="00BA6AB0"/>
    <w:rsid w:val="00BA6BE5"/>
    <w:rsid w:val="00BA6D33"/>
    <w:rsid w:val="00BA6F98"/>
    <w:rsid w:val="00BA7663"/>
    <w:rsid w:val="00BA7685"/>
    <w:rsid w:val="00BA7742"/>
    <w:rsid w:val="00BA7839"/>
    <w:rsid w:val="00BA7C27"/>
    <w:rsid w:val="00BA7E4B"/>
    <w:rsid w:val="00BA7EA0"/>
    <w:rsid w:val="00BB0021"/>
    <w:rsid w:val="00BB003B"/>
    <w:rsid w:val="00BB0442"/>
    <w:rsid w:val="00BB0894"/>
    <w:rsid w:val="00BB0AEE"/>
    <w:rsid w:val="00BB0F4F"/>
    <w:rsid w:val="00BB10A9"/>
    <w:rsid w:val="00BB14E9"/>
    <w:rsid w:val="00BB1A56"/>
    <w:rsid w:val="00BB2059"/>
    <w:rsid w:val="00BB2278"/>
    <w:rsid w:val="00BB278D"/>
    <w:rsid w:val="00BB293C"/>
    <w:rsid w:val="00BB2A03"/>
    <w:rsid w:val="00BB2DEB"/>
    <w:rsid w:val="00BB309F"/>
    <w:rsid w:val="00BB30A0"/>
    <w:rsid w:val="00BB32E1"/>
    <w:rsid w:val="00BB35FC"/>
    <w:rsid w:val="00BB3CA0"/>
    <w:rsid w:val="00BB3F0E"/>
    <w:rsid w:val="00BB4024"/>
    <w:rsid w:val="00BB4070"/>
    <w:rsid w:val="00BB420D"/>
    <w:rsid w:val="00BB48DD"/>
    <w:rsid w:val="00BB4A52"/>
    <w:rsid w:val="00BB4B0F"/>
    <w:rsid w:val="00BB4BE2"/>
    <w:rsid w:val="00BB5125"/>
    <w:rsid w:val="00BB5618"/>
    <w:rsid w:val="00BB58D1"/>
    <w:rsid w:val="00BB5ABD"/>
    <w:rsid w:val="00BB5BF1"/>
    <w:rsid w:val="00BB5D82"/>
    <w:rsid w:val="00BB61EB"/>
    <w:rsid w:val="00BB66B1"/>
    <w:rsid w:val="00BB69AF"/>
    <w:rsid w:val="00BB6EDA"/>
    <w:rsid w:val="00BB72EC"/>
    <w:rsid w:val="00BB734A"/>
    <w:rsid w:val="00BB7371"/>
    <w:rsid w:val="00BB7B03"/>
    <w:rsid w:val="00BB7BF9"/>
    <w:rsid w:val="00BB7CA4"/>
    <w:rsid w:val="00BB7E46"/>
    <w:rsid w:val="00BB7FE5"/>
    <w:rsid w:val="00BC00B1"/>
    <w:rsid w:val="00BC00D3"/>
    <w:rsid w:val="00BC023E"/>
    <w:rsid w:val="00BC04CE"/>
    <w:rsid w:val="00BC09FB"/>
    <w:rsid w:val="00BC0AD9"/>
    <w:rsid w:val="00BC114B"/>
    <w:rsid w:val="00BC1453"/>
    <w:rsid w:val="00BC148C"/>
    <w:rsid w:val="00BC1C19"/>
    <w:rsid w:val="00BC1D0B"/>
    <w:rsid w:val="00BC207E"/>
    <w:rsid w:val="00BC21C0"/>
    <w:rsid w:val="00BC23FE"/>
    <w:rsid w:val="00BC2559"/>
    <w:rsid w:val="00BC260E"/>
    <w:rsid w:val="00BC2665"/>
    <w:rsid w:val="00BC2785"/>
    <w:rsid w:val="00BC27D1"/>
    <w:rsid w:val="00BC286B"/>
    <w:rsid w:val="00BC2B9C"/>
    <w:rsid w:val="00BC2E1F"/>
    <w:rsid w:val="00BC2E27"/>
    <w:rsid w:val="00BC2EF8"/>
    <w:rsid w:val="00BC3061"/>
    <w:rsid w:val="00BC3166"/>
    <w:rsid w:val="00BC323D"/>
    <w:rsid w:val="00BC33BF"/>
    <w:rsid w:val="00BC34B1"/>
    <w:rsid w:val="00BC37BD"/>
    <w:rsid w:val="00BC3A4E"/>
    <w:rsid w:val="00BC3B4B"/>
    <w:rsid w:val="00BC3D41"/>
    <w:rsid w:val="00BC3F40"/>
    <w:rsid w:val="00BC4183"/>
    <w:rsid w:val="00BC438E"/>
    <w:rsid w:val="00BC471E"/>
    <w:rsid w:val="00BC5354"/>
    <w:rsid w:val="00BC5A49"/>
    <w:rsid w:val="00BC5C01"/>
    <w:rsid w:val="00BC5D72"/>
    <w:rsid w:val="00BC6055"/>
    <w:rsid w:val="00BC63F7"/>
    <w:rsid w:val="00BC69A2"/>
    <w:rsid w:val="00BC6D1E"/>
    <w:rsid w:val="00BC6D2B"/>
    <w:rsid w:val="00BC6F42"/>
    <w:rsid w:val="00BC7089"/>
    <w:rsid w:val="00BC7111"/>
    <w:rsid w:val="00BC77F9"/>
    <w:rsid w:val="00BC7800"/>
    <w:rsid w:val="00BC7910"/>
    <w:rsid w:val="00BC7A3F"/>
    <w:rsid w:val="00BC7B72"/>
    <w:rsid w:val="00BC7F09"/>
    <w:rsid w:val="00BC7F0D"/>
    <w:rsid w:val="00BD06EA"/>
    <w:rsid w:val="00BD0832"/>
    <w:rsid w:val="00BD0ACA"/>
    <w:rsid w:val="00BD0B73"/>
    <w:rsid w:val="00BD0C25"/>
    <w:rsid w:val="00BD0EFB"/>
    <w:rsid w:val="00BD131D"/>
    <w:rsid w:val="00BD15E9"/>
    <w:rsid w:val="00BD1697"/>
    <w:rsid w:val="00BD16C9"/>
    <w:rsid w:val="00BD179D"/>
    <w:rsid w:val="00BD1967"/>
    <w:rsid w:val="00BD1AFD"/>
    <w:rsid w:val="00BD22BE"/>
    <w:rsid w:val="00BD2A88"/>
    <w:rsid w:val="00BD2B9A"/>
    <w:rsid w:val="00BD2C84"/>
    <w:rsid w:val="00BD304D"/>
    <w:rsid w:val="00BD3088"/>
    <w:rsid w:val="00BD3166"/>
    <w:rsid w:val="00BD3376"/>
    <w:rsid w:val="00BD361B"/>
    <w:rsid w:val="00BD3721"/>
    <w:rsid w:val="00BD3741"/>
    <w:rsid w:val="00BD384D"/>
    <w:rsid w:val="00BD3C68"/>
    <w:rsid w:val="00BD3D46"/>
    <w:rsid w:val="00BD43E0"/>
    <w:rsid w:val="00BD4936"/>
    <w:rsid w:val="00BD4A82"/>
    <w:rsid w:val="00BD4ADB"/>
    <w:rsid w:val="00BD50FC"/>
    <w:rsid w:val="00BD51A1"/>
    <w:rsid w:val="00BD52FB"/>
    <w:rsid w:val="00BD54BF"/>
    <w:rsid w:val="00BD55B6"/>
    <w:rsid w:val="00BD5B37"/>
    <w:rsid w:val="00BD5B4D"/>
    <w:rsid w:val="00BD5D2F"/>
    <w:rsid w:val="00BD5D64"/>
    <w:rsid w:val="00BD5DAE"/>
    <w:rsid w:val="00BD6116"/>
    <w:rsid w:val="00BD662E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700C"/>
    <w:rsid w:val="00BD737E"/>
    <w:rsid w:val="00BD75C3"/>
    <w:rsid w:val="00BD7661"/>
    <w:rsid w:val="00BE0241"/>
    <w:rsid w:val="00BE0352"/>
    <w:rsid w:val="00BE08DD"/>
    <w:rsid w:val="00BE0922"/>
    <w:rsid w:val="00BE0C9C"/>
    <w:rsid w:val="00BE0DA1"/>
    <w:rsid w:val="00BE1468"/>
    <w:rsid w:val="00BE1939"/>
    <w:rsid w:val="00BE1A9C"/>
    <w:rsid w:val="00BE1D8F"/>
    <w:rsid w:val="00BE1DEC"/>
    <w:rsid w:val="00BE1EF8"/>
    <w:rsid w:val="00BE1FC9"/>
    <w:rsid w:val="00BE236A"/>
    <w:rsid w:val="00BE24D6"/>
    <w:rsid w:val="00BE2576"/>
    <w:rsid w:val="00BE2946"/>
    <w:rsid w:val="00BE2971"/>
    <w:rsid w:val="00BE2A9C"/>
    <w:rsid w:val="00BE2AC1"/>
    <w:rsid w:val="00BE2C6C"/>
    <w:rsid w:val="00BE2E63"/>
    <w:rsid w:val="00BE3320"/>
    <w:rsid w:val="00BE34BF"/>
    <w:rsid w:val="00BE3A07"/>
    <w:rsid w:val="00BE3EF1"/>
    <w:rsid w:val="00BE41F0"/>
    <w:rsid w:val="00BE449B"/>
    <w:rsid w:val="00BE46BE"/>
    <w:rsid w:val="00BE48F9"/>
    <w:rsid w:val="00BE4D10"/>
    <w:rsid w:val="00BE4F18"/>
    <w:rsid w:val="00BE54DB"/>
    <w:rsid w:val="00BE554B"/>
    <w:rsid w:val="00BE58CD"/>
    <w:rsid w:val="00BE5965"/>
    <w:rsid w:val="00BE596D"/>
    <w:rsid w:val="00BE5BB0"/>
    <w:rsid w:val="00BE5C37"/>
    <w:rsid w:val="00BE5E0F"/>
    <w:rsid w:val="00BE5E65"/>
    <w:rsid w:val="00BE6136"/>
    <w:rsid w:val="00BE619C"/>
    <w:rsid w:val="00BE61AF"/>
    <w:rsid w:val="00BE625D"/>
    <w:rsid w:val="00BE6314"/>
    <w:rsid w:val="00BE6328"/>
    <w:rsid w:val="00BE636F"/>
    <w:rsid w:val="00BE6677"/>
    <w:rsid w:val="00BE68C7"/>
    <w:rsid w:val="00BE6E9C"/>
    <w:rsid w:val="00BE73F1"/>
    <w:rsid w:val="00BE7437"/>
    <w:rsid w:val="00BE74E2"/>
    <w:rsid w:val="00BE75B7"/>
    <w:rsid w:val="00BE7AA7"/>
    <w:rsid w:val="00BE7D6D"/>
    <w:rsid w:val="00BE7E62"/>
    <w:rsid w:val="00BF014C"/>
    <w:rsid w:val="00BF0573"/>
    <w:rsid w:val="00BF0CAE"/>
    <w:rsid w:val="00BF0DFE"/>
    <w:rsid w:val="00BF1020"/>
    <w:rsid w:val="00BF15BB"/>
    <w:rsid w:val="00BF1753"/>
    <w:rsid w:val="00BF177D"/>
    <w:rsid w:val="00BF1C6F"/>
    <w:rsid w:val="00BF2148"/>
    <w:rsid w:val="00BF22BB"/>
    <w:rsid w:val="00BF23DE"/>
    <w:rsid w:val="00BF23EA"/>
    <w:rsid w:val="00BF2517"/>
    <w:rsid w:val="00BF2614"/>
    <w:rsid w:val="00BF2735"/>
    <w:rsid w:val="00BF294B"/>
    <w:rsid w:val="00BF2A20"/>
    <w:rsid w:val="00BF2C09"/>
    <w:rsid w:val="00BF2C49"/>
    <w:rsid w:val="00BF2E5D"/>
    <w:rsid w:val="00BF35BC"/>
    <w:rsid w:val="00BF36D7"/>
    <w:rsid w:val="00BF36EC"/>
    <w:rsid w:val="00BF3824"/>
    <w:rsid w:val="00BF38FB"/>
    <w:rsid w:val="00BF3AB4"/>
    <w:rsid w:val="00BF3CCA"/>
    <w:rsid w:val="00BF44F4"/>
    <w:rsid w:val="00BF4719"/>
    <w:rsid w:val="00BF4947"/>
    <w:rsid w:val="00BF4C7B"/>
    <w:rsid w:val="00BF4E12"/>
    <w:rsid w:val="00BF505F"/>
    <w:rsid w:val="00BF5111"/>
    <w:rsid w:val="00BF522C"/>
    <w:rsid w:val="00BF55A9"/>
    <w:rsid w:val="00BF55E9"/>
    <w:rsid w:val="00BF56C3"/>
    <w:rsid w:val="00BF56EB"/>
    <w:rsid w:val="00BF5898"/>
    <w:rsid w:val="00BF5A0A"/>
    <w:rsid w:val="00BF5EC0"/>
    <w:rsid w:val="00BF5F4A"/>
    <w:rsid w:val="00BF602E"/>
    <w:rsid w:val="00BF608F"/>
    <w:rsid w:val="00BF621B"/>
    <w:rsid w:val="00BF647A"/>
    <w:rsid w:val="00BF64B7"/>
    <w:rsid w:val="00BF6634"/>
    <w:rsid w:val="00BF6680"/>
    <w:rsid w:val="00BF69EF"/>
    <w:rsid w:val="00BF7425"/>
    <w:rsid w:val="00BF745D"/>
    <w:rsid w:val="00BF7892"/>
    <w:rsid w:val="00BF78F8"/>
    <w:rsid w:val="00BF7901"/>
    <w:rsid w:val="00BF79CE"/>
    <w:rsid w:val="00BF7B91"/>
    <w:rsid w:val="00C007C7"/>
    <w:rsid w:val="00C00852"/>
    <w:rsid w:val="00C00CA0"/>
    <w:rsid w:val="00C01132"/>
    <w:rsid w:val="00C0119E"/>
    <w:rsid w:val="00C01216"/>
    <w:rsid w:val="00C01286"/>
    <w:rsid w:val="00C012B8"/>
    <w:rsid w:val="00C0138C"/>
    <w:rsid w:val="00C0151B"/>
    <w:rsid w:val="00C0156A"/>
    <w:rsid w:val="00C0166A"/>
    <w:rsid w:val="00C0199E"/>
    <w:rsid w:val="00C024D4"/>
    <w:rsid w:val="00C026E9"/>
    <w:rsid w:val="00C027A4"/>
    <w:rsid w:val="00C02881"/>
    <w:rsid w:val="00C029F9"/>
    <w:rsid w:val="00C03235"/>
    <w:rsid w:val="00C034FA"/>
    <w:rsid w:val="00C0377E"/>
    <w:rsid w:val="00C03B49"/>
    <w:rsid w:val="00C03BAE"/>
    <w:rsid w:val="00C03F4F"/>
    <w:rsid w:val="00C03F5E"/>
    <w:rsid w:val="00C04390"/>
    <w:rsid w:val="00C0483F"/>
    <w:rsid w:val="00C04B5E"/>
    <w:rsid w:val="00C04D26"/>
    <w:rsid w:val="00C04DE0"/>
    <w:rsid w:val="00C04EF5"/>
    <w:rsid w:val="00C050DE"/>
    <w:rsid w:val="00C0549E"/>
    <w:rsid w:val="00C05553"/>
    <w:rsid w:val="00C0555D"/>
    <w:rsid w:val="00C058C0"/>
    <w:rsid w:val="00C058DA"/>
    <w:rsid w:val="00C058E1"/>
    <w:rsid w:val="00C05992"/>
    <w:rsid w:val="00C05F04"/>
    <w:rsid w:val="00C0627D"/>
    <w:rsid w:val="00C06397"/>
    <w:rsid w:val="00C067D0"/>
    <w:rsid w:val="00C06899"/>
    <w:rsid w:val="00C06C99"/>
    <w:rsid w:val="00C06CB6"/>
    <w:rsid w:val="00C06D2D"/>
    <w:rsid w:val="00C072ED"/>
    <w:rsid w:val="00C074BE"/>
    <w:rsid w:val="00C076C3"/>
    <w:rsid w:val="00C0770F"/>
    <w:rsid w:val="00C079CB"/>
    <w:rsid w:val="00C07B49"/>
    <w:rsid w:val="00C07EBB"/>
    <w:rsid w:val="00C07F3A"/>
    <w:rsid w:val="00C100BE"/>
    <w:rsid w:val="00C10482"/>
    <w:rsid w:val="00C10519"/>
    <w:rsid w:val="00C108C6"/>
    <w:rsid w:val="00C10C5E"/>
    <w:rsid w:val="00C10C9D"/>
    <w:rsid w:val="00C10E6D"/>
    <w:rsid w:val="00C111A9"/>
    <w:rsid w:val="00C111DF"/>
    <w:rsid w:val="00C11933"/>
    <w:rsid w:val="00C11B7A"/>
    <w:rsid w:val="00C12035"/>
    <w:rsid w:val="00C12178"/>
    <w:rsid w:val="00C1219E"/>
    <w:rsid w:val="00C12239"/>
    <w:rsid w:val="00C122F2"/>
    <w:rsid w:val="00C123B9"/>
    <w:rsid w:val="00C126F8"/>
    <w:rsid w:val="00C12810"/>
    <w:rsid w:val="00C12D38"/>
    <w:rsid w:val="00C12FB0"/>
    <w:rsid w:val="00C130F0"/>
    <w:rsid w:val="00C13338"/>
    <w:rsid w:val="00C1350C"/>
    <w:rsid w:val="00C1367E"/>
    <w:rsid w:val="00C1385F"/>
    <w:rsid w:val="00C138BF"/>
    <w:rsid w:val="00C13A43"/>
    <w:rsid w:val="00C13D93"/>
    <w:rsid w:val="00C13F04"/>
    <w:rsid w:val="00C142AE"/>
    <w:rsid w:val="00C143A5"/>
    <w:rsid w:val="00C1453F"/>
    <w:rsid w:val="00C14892"/>
    <w:rsid w:val="00C14BA7"/>
    <w:rsid w:val="00C14C2B"/>
    <w:rsid w:val="00C15305"/>
    <w:rsid w:val="00C158BF"/>
    <w:rsid w:val="00C159A0"/>
    <w:rsid w:val="00C15D9B"/>
    <w:rsid w:val="00C15F19"/>
    <w:rsid w:val="00C164A9"/>
    <w:rsid w:val="00C1674D"/>
    <w:rsid w:val="00C16AC7"/>
    <w:rsid w:val="00C16B4D"/>
    <w:rsid w:val="00C16BB8"/>
    <w:rsid w:val="00C16E9E"/>
    <w:rsid w:val="00C170A5"/>
    <w:rsid w:val="00C1751B"/>
    <w:rsid w:val="00C1784C"/>
    <w:rsid w:val="00C17CBA"/>
    <w:rsid w:val="00C17CC1"/>
    <w:rsid w:val="00C17D24"/>
    <w:rsid w:val="00C17FDF"/>
    <w:rsid w:val="00C207DE"/>
    <w:rsid w:val="00C20F9A"/>
    <w:rsid w:val="00C20FA3"/>
    <w:rsid w:val="00C210A5"/>
    <w:rsid w:val="00C210A8"/>
    <w:rsid w:val="00C21314"/>
    <w:rsid w:val="00C21416"/>
    <w:rsid w:val="00C21737"/>
    <w:rsid w:val="00C2174C"/>
    <w:rsid w:val="00C21752"/>
    <w:rsid w:val="00C217BC"/>
    <w:rsid w:val="00C21910"/>
    <w:rsid w:val="00C21A3D"/>
    <w:rsid w:val="00C2202A"/>
    <w:rsid w:val="00C22234"/>
    <w:rsid w:val="00C22449"/>
    <w:rsid w:val="00C224DC"/>
    <w:rsid w:val="00C22E22"/>
    <w:rsid w:val="00C2310E"/>
    <w:rsid w:val="00C23145"/>
    <w:rsid w:val="00C233A2"/>
    <w:rsid w:val="00C23613"/>
    <w:rsid w:val="00C237B9"/>
    <w:rsid w:val="00C2396A"/>
    <w:rsid w:val="00C23A34"/>
    <w:rsid w:val="00C23C09"/>
    <w:rsid w:val="00C23E32"/>
    <w:rsid w:val="00C24041"/>
    <w:rsid w:val="00C24132"/>
    <w:rsid w:val="00C24388"/>
    <w:rsid w:val="00C2438E"/>
    <w:rsid w:val="00C243D8"/>
    <w:rsid w:val="00C24ED8"/>
    <w:rsid w:val="00C250B6"/>
    <w:rsid w:val="00C25126"/>
    <w:rsid w:val="00C254D6"/>
    <w:rsid w:val="00C25782"/>
    <w:rsid w:val="00C2580F"/>
    <w:rsid w:val="00C25920"/>
    <w:rsid w:val="00C25948"/>
    <w:rsid w:val="00C25A61"/>
    <w:rsid w:val="00C25E24"/>
    <w:rsid w:val="00C26429"/>
    <w:rsid w:val="00C267A7"/>
    <w:rsid w:val="00C268C7"/>
    <w:rsid w:val="00C26B86"/>
    <w:rsid w:val="00C26D6C"/>
    <w:rsid w:val="00C26E40"/>
    <w:rsid w:val="00C26E6A"/>
    <w:rsid w:val="00C26E73"/>
    <w:rsid w:val="00C27235"/>
    <w:rsid w:val="00C2751C"/>
    <w:rsid w:val="00C278B7"/>
    <w:rsid w:val="00C27FC8"/>
    <w:rsid w:val="00C302B1"/>
    <w:rsid w:val="00C303A4"/>
    <w:rsid w:val="00C30845"/>
    <w:rsid w:val="00C30A65"/>
    <w:rsid w:val="00C30A95"/>
    <w:rsid w:val="00C30B8A"/>
    <w:rsid w:val="00C30BE9"/>
    <w:rsid w:val="00C30D76"/>
    <w:rsid w:val="00C30EE7"/>
    <w:rsid w:val="00C3116E"/>
    <w:rsid w:val="00C31326"/>
    <w:rsid w:val="00C3156E"/>
    <w:rsid w:val="00C316D4"/>
    <w:rsid w:val="00C319B0"/>
    <w:rsid w:val="00C31BAD"/>
    <w:rsid w:val="00C31C61"/>
    <w:rsid w:val="00C32084"/>
    <w:rsid w:val="00C325A1"/>
    <w:rsid w:val="00C327EA"/>
    <w:rsid w:val="00C3298F"/>
    <w:rsid w:val="00C32A2C"/>
    <w:rsid w:val="00C32CA3"/>
    <w:rsid w:val="00C331E4"/>
    <w:rsid w:val="00C33799"/>
    <w:rsid w:val="00C33CA1"/>
    <w:rsid w:val="00C3402B"/>
    <w:rsid w:val="00C341FD"/>
    <w:rsid w:val="00C34496"/>
    <w:rsid w:val="00C34525"/>
    <w:rsid w:val="00C34568"/>
    <w:rsid w:val="00C34844"/>
    <w:rsid w:val="00C348E7"/>
    <w:rsid w:val="00C34B3D"/>
    <w:rsid w:val="00C34DDF"/>
    <w:rsid w:val="00C35279"/>
    <w:rsid w:val="00C3527E"/>
    <w:rsid w:val="00C3530D"/>
    <w:rsid w:val="00C35688"/>
    <w:rsid w:val="00C35990"/>
    <w:rsid w:val="00C35F09"/>
    <w:rsid w:val="00C35F2E"/>
    <w:rsid w:val="00C362FD"/>
    <w:rsid w:val="00C36421"/>
    <w:rsid w:val="00C36437"/>
    <w:rsid w:val="00C3663C"/>
    <w:rsid w:val="00C36676"/>
    <w:rsid w:val="00C3759D"/>
    <w:rsid w:val="00C379D5"/>
    <w:rsid w:val="00C37B75"/>
    <w:rsid w:val="00C37F2D"/>
    <w:rsid w:val="00C37F8D"/>
    <w:rsid w:val="00C40165"/>
    <w:rsid w:val="00C404D3"/>
    <w:rsid w:val="00C408EF"/>
    <w:rsid w:val="00C40A19"/>
    <w:rsid w:val="00C41427"/>
    <w:rsid w:val="00C41532"/>
    <w:rsid w:val="00C4162C"/>
    <w:rsid w:val="00C417C5"/>
    <w:rsid w:val="00C419F4"/>
    <w:rsid w:val="00C41A1B"/>
    <w:rsid w:val="00C41A94"/>
    <w:rsid w:val="00C4221D"/>
    <w:rsid w:val="00C423B2"/>
    <w:rsid w:val="00C427B5"/>
    <w:rsid w:val="00C42B84"/>
    <w:rsid w:val="00C42F2B"/>
    <w:rsid w:val="00C43168"/>
    <w:rsid w:val="00C432E7"/>
    <w:rsid w:val="00C432F8"/>
    <w:rsid w:val="00C4391F"/>
    <w:rsid w:val="00C43FE7"/>
    <w:rsid w:val="00C440FA"/>
    <w:rsid w:val="00C44140"/>
    <w:rsid w:val="00C442FD"/>
    <w:rsid w:val="00C4448A"/>
    <w:rsid w:val="00C444A8"/>
    <w:rsid w:val="00C44542"/>
    <w:rsid w:val="00C44622"/>
    <w:rsid w:val="00C44B60"/>
    <w:rsid w:val="00C45079"/>
    <w:rsid w:val="00C45134"/>
    <w:rsid w:val="00C45519"/>
    <w:rsid w:val="00C45618"/>
    <w:rsid w:val="00C45855"/>
    <w:rsid w:val="00C45B08"/>
    <w:rsid w:val="00C45C6D"/>
    <w:rsid w:val="00C45D3A"/>
    <w:rsid w:val="00C46231"/>
    <w:rsid w:val="00C46240"/>
    <w:rsid w:val="00C46376"/>
    <w:rsid w:val="00C46BE2"/>
    <w:rsid w:val="00C471BF"/>
    <w:rsid w:val="00C47394"/>
    <w:rsid w:val="00C4763F"/>
    <w:rsid w:val="00C47790"/>
    <w:rsid w:val="00C4785E"/>
    <w:rsid w:val="00C47C09"/>
    <w:rsid w:val="00C47D84"/>
    <w:rsid w:val="00C506BC"/>
    <w:rsid w:val="00C506F4"/>
    <w:rsid w:val="00C50734"/>
    <w:rsid w:val="00C507B9"/>
    <w:rsid w:val="00C50A0C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C1F"/>
    <w:rsid w:val="00C51DE1"/>
    <w:rsid w:val="00C521A3"/>
    <w:rsid w:val="00C529B7"/>
    <w:rsid w:val="00C52DD0"/>
    <w:rsid w:val="00C52F71"/>
    <w:rsid w:val="00C52F8C"/>
    <w:rsid w:val="00C53091"/>
    <w:rsid w:val="00C53192"/>
    <w:rsid w:val="00C53429"/>
    <w:rsid w:val="00C53BE5"/>
    <w:rsid w:val="00C544F6"/>
    <w:rsid w:val="00C54580"/>
    <w:rsid w:val="00C54591"/>
    <w:rsid w:val="00C545A1"/>
    <w:rsid w:val="00C547A5"/>
    <w:rsid w:val="00C54841"/>
    <w:rsid w:val="00C5491E"/>
    <w:rsid w:val="00C54965"/>
    <w:rsid w:val="00C550F5"/>
    <w:rsid w:val="00C551B5"/>
    <w:rsid w:val="00C551C8"/>
    <w:rsid w:val="00C551EF"/>
    <w:rsid w:val="00C5550D"/>
    <w:rsid w:val="00C55FD4"/>
    <w:rsid w:val="00C563F8"/>
    <w:rsid w:val="00C565C3"/>
    <w:rsid w:val="00C56C4D"/>
    <w:rsid w:val="00C56F48"/>
    <w:rsid w:val="00C57233"/>
    <w:rsid w:val="00C573ED"/>
    <w:rsid w:val="00C57454"/>
    <w:rsid w:val="00C576CF"/>
    <w:rsid w:val="00C57801"/>
    <w:rsid w:val="00C579F5"/>
    <w:rsid w:val="00C60035"/>
    <w:rsid w:val="00C60284"/>
    <w:rsid w:val="00C60785"/>
    <w:rsid w:val="00C60A24"/>
    <w:rsid w:val="00C60AF6"/>
    <w:rsid w:val="00C60DBA"/>
    <w:rsid w:val="00C61173"/>
    <w:rsid w:val="00C615A4"/>
    <w:rsid w:val="00C61646"/>
    <w:rsid w:val="00C61D1D"/>
    <w:rsid w:val="00C61DFE"/>
    <w:rsid w:val="00C624FB"/>
    <w:rsid w:val="00C625A4"/>
    <w:rsid w:val="00C62A37"/>
    <w:rsid w:val="00C63398"/>
    <w:rsid w:val="00C63465"/>
    <w:rsid w:val="00C636A3"/>
    <w:rsid w:val="00C637A3"/>
    <w:rsid w:val="00C637CE"/>
    <w:rsid w:val="00C63D9B"/>
    <w:rsid w:val="00C64487"/>
    <w:rsid w:val="00C64570"/>
    <w:rsid w:val="00C647F0"/>
    <w:rsid w:val="00C64AD9"/>
    <w:rsid w:val="00C64F45"/>
    <w:rsid w:val="00C652A1"/>
    <w:rsid w:val="00C654C1"/>
    <w:rsid w:val="00C66111"/>
    <w:rsid w:val="00C665D4"/>
    <w:rsid w:val="00C66922"/>
    <w:rsid w:val="00C6707C"/>
    <w:rsid w:val="00C67378"/>
    <w:rsid w:val="00C675FA"/>
    <w:rsid w:val="00C67D57"/>
    <w:rsid w:val="00C67E2E"/>
    <w:rsid w:val="00C67FE9"/>
    <w:rsid w:val="00C70306"/>
    <w:rsid w:val="00C7032C"/>
    <w:rsid w:val="00C70CAC"/>
    <w:rsid w:val="00C70DC7"/>
    <w:rsid w:val="00C7114D"/>
    <w:rsid w:val="00C71445"/>
    <w:rsid w:val="00C716A9"/>
    <w:rsid w:val="00C71711"/>
    <w:rsid w:val="00C717C8"/>
    <w:rsid w:val="00C71901"/>
    <w:rsid w:val="00C71902"/>
    <w:rsid w:val="00C71AEC"/>
    <w:rsid w:val="00C71EEF"/>
    <w:rsid w:val="00C72135"/>
    <w:rsid w:val="00C7233E"/>
    <w:rsid w:val="00C72341"/>
    <w:rsid w:val="00C72708"/>
    <w:rsid w:val="00C73240"/>
    <w:rsid w:val="00C73439"/>
    <w:rsid w:val="00C73458"/>
    <w:rsid w:val="00C734BD"/>
    <w:rsid w:val="00C73BFF"/>
    <w:rsid w:val="00C73D8E"/>
    <w:rsid w:val="00C742D9"/>
    <w:rsid w:val="00C742E1"/>
    <w:rsid w:val="00C74D8A"/>
    <w:rsid w:val="00C74F80"/>
    <w:rsid w:val="00C757AA"/>
    <w:rsid w:val="00C75A4F"/>
    <w:rsid w:val="00C75A62"/>
    <w:rsid w:val="00C75B95"/>
    <w:rsid w:val="00C75D6A"/>
    <w:rsid w:val="00C75D7A"/>
    <w:rsid w:val="00C75F83"/>
    <w:rsid w:val="00C75FAD"/>
    <w:rsid w:val="00C76357"/>
    <w:rsid w:val="00C76900"/>
    <w:rsid w:val="00C76E20"/>
    <w:rsid w:val="00C76E9D"/>
    <w:rsid w:val="00C77218"/>
    <w:rsid w:val="00C772C4"/>
    <w:rsid w:val="00C774EB"/>
    <w:rsid w:val="00C7778F"/>
    <w:rsid w:val="00C77D5F"/>
    <w:rsid w:val="00C77D6C"/>
    <w:rsid w:val="00C77DDC"/>
    <w:rsid w:val="00C77F1B"/>
    <w:rsid w:val="00C77F1E"/>
    <w:rsid w:val="00C800FB"/>
    <w:rsid w:val="00C80570"/>
    <w:rsid w:val="00C806BF"/>
    <w:rsid w:val="00C808CA"/>
    <w:rsid w:val="00C80B91"/>
    <w:rsid w:val="00C80E9A"/>
    <w:rsid w:val="00C81055"/>
    <w:rsid w:val="00C815B0"/>
    <w:rsid w:val="00C815C6"/>
    <w:rsid w:val="00C81E76"/>
    <w:rsid w:val="00C81F1B"/>
    <w:rsid w:val="00C8249A"/>
    <w:rsid w:val="00C827F6"/>
    <w:rsid w:val="00C827FD"/>
    <w:rsid w:val="00C8291B"/>
    <w:rsid w:val="00C829AB"/>
    <w:rsid w:val="00C82C16"/>
    <w:rsid w:val="00C82FF1"/>
    <w:rsid w:val="00C833AB"/>
    <w:rsid w:val="00C83F3B"/>
    <w:rsid w:val="00C84169"/>
    <w:rsid w:val="00C8430B"/>
    <w:rsid w:val="00C844C9"/>
    <w:rsid w:val="00C8467F"/>
    <w:rsid w:val="00C8498B"/>
    <w:rsid w:val="00C84AF6"/>
    <w:rsid w:val="00C84BFD"/>
    <w:rsid w:val="00C84C5D"/>
    <w:rsid w:val="00C84D4E"/>
    <w:rsid w:val="00C84FFC"/>
    <w:rsid w:val="00C851A0"/>
    <w:rsid w:val="00C851D0"/>
    <w:rsid w:val="00C85225"/>
    <w:rsid w:val="00C85403"/>
    <w:rsid w:val="00C856F1"/>
    <w:rsid w:val="00C85708"/>
    <w:rsid w:val="00C85791"/>
    <w:rsid w:val="00C85A09"/>
    <w:rsid w:val="00C85B68"/>
    <w:rsid w:val="00C86384"/>
    <w:rsid w:val="00C86579"/>
    <w:rsid w:val="00C86741"/>
    <w:rsid w:val="00C86A19"/>
    <w:rsid w:val="00C86B6E"/>
    <w:rsid w:val="00C86BEA"/>
    <w:rsid w:val="00C8716A"/>
    <w:rsid w:val="00C87217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067"/>
    <w:rsid w:val="00C9007C"/>
    <w:rsid w:val="00C90110"/>
    <w:rsid w:val="00C90425"/>
    <w:rsid w:val="00C9067F"/>
    <w:rsid w:val="00C90B6C"/>
    <w:rsid w:val="00C90D34"/>
    <w:rsid w:val="00C90D36"/>
    <w:rsid w:val="00C90DEA"/>
    <w:rsid w:val="00C910C5"/>
    <w:rsid w:val="00C9127F"/>
    <w:rsid w:val="00C91551"/>
    <w:rsid w:val="00C9157F"/>
    <w:rsid w:val="00C91A08"/>
    <w:rsid w:val="00C91BAD"/>
    <w:rsid w:val="00C9210F"/>
    <w:rsid w:val="00C92387"/>
    <w:rsid w:val="00C92565"/>
    <w:rsid w:val="00C925CC"/>
    <w:rsid w:val="00C928A9"/>
    <w:rsid w:val="00C92B98"/>
    <w:rsid w:val="00C92DF6"/>
    <w:rsid w:val="00C92EB1"/>
    <w:rsid w:val="00C92F62"/>
    <w:rsid w:val="00C932AB"/>
    <w:rsid w:val="00C932D1"/>
    <w:rsid w:val="00C933FC"/>
    <w:rsid w:val="00C934D5"/>
    <w:rsid w:val="00C937BB"/>
    <w:rsid w:val="00C93853"/>
    <w:rsid w:val="00C9390B"/>
    <w:rsid w:val="00C93BB1"/>
    <w:rsid w:val="00C9464E"/>
    <w:rsid w:val="00C94C2C"/>
    <w:rsid w:val="00C94C56"/>
    <w:rsid w:val="00C94D8E"/>
    <w:rsid w:val="00C95329"/>
    <w:rsid w:val="00C954C7"/>
    <w:rsid w:val="00C95BC0"/>
    <w:rsid w:val="00C95C34"/>
    <w:rsid w:val="00C95E43"/>
    <w:rsid w:val="00C95EFC"/>
    <w:rsid w:val="00C9621B"/>
    <w:rsid w:val="00C96320"/>
    <w:rsid w:val="00C9655D"/>
    <w:rsid w:val="00C96BA1"/>
    <w:rsid w:val="00C96D0C"/>
    <w:rsid w:val="00C96F81"/>
    <w:rsid w:val="00C96FFB"/>
    <w:rsid w:val="00C975A5"/>
    <w:rsid w:val="00C9796A"/>
    <w:rsid w:val="00C97A64"/>
    <w:rsid w:val="00C97B7C"/>
    <w:rsid w:val="00C97C85"/>
    <w:rsid w:val="00C97D53"/>
    <w:rsid w:val="00C97DF0"/>
    <w:rsid w:val="00CA0066"/>
    <w:rsid w:val="00CA02AB"/>
    <w:rsid w:val="00CA0425"/>
    <w:rsid w:val="00CA04D3"/>
    <w:rsid w:val="00CA06AD"/>
    <w:rsid w:val="00CA088B"/>
    <w:rsid w:val="00CA0C52"/>
    <w:rsid w:val="00CA0D6C"/>
    <w:rsid w:val="00CA11D5"/>
    <w:rsid w:val="00CA1304"/>
    <w:rsid w:val="00CA1452"/>
    <w:rsid w:val="00CA147B"/>
    <w:rsid w:val="00CA1774"/>
    <w:rsid w:val="00CA1A7A"/>
    <w:rsid w:val="00CA1A84"/>
    <w:rsid w:val="00CA1D37"/>
    <w:rsid w:val="00CA1E5B"/>
    <w:rsid w:val="00CA1E6E"/>
    <w:rsid w:val="00CA2181"/>
    <w:rsid w:val="00CA2200"/>
    <w:rsid w:val="00CA24BC"/>
    <w:rsid w:val="00CA28AB"/>
    <w:rsid w:val="00CA2BB7"/>
    <w:rsid w:val="00CA2E9B"/>
    <w:rsid w:val="00CA33FB"/>
    <w:rsid w:val="00CA34B6"/>
    <w:rsid w:val="00CA34CF"/>
    <w:rsid w:val="00CA34EE"/>
    <w:rsid w:val="00CA3550"/>
    <w:rsid w:val="00CA37A9"/>
    <w:rsid w:val="00CA4141"/>
    <w:rsid w:val="00CA42D7"/>
    <w:rsid w:val="00CA4422"/>
    <w:rsid w:val="00CA4451"/>
    <w:rsid w:val="00CA450B"/>
    <w:rsid w:val="00CA46C7"/>
    <w:rsid w:val="00CA46CA"/>
    <w:rsid w:val="00CA46F3"/>
    <w:rsid w:val="00CA4721"/>
    <w:rsid w:val="00CA478D"/>
    <w:rsid w:val="00CA4974"/>
    <w:rsid w:val="00CA49B8"/>
    <w:rsid w:val="00CA4CF3"/>
    <w:rsid w:val="00CA4E8D"/>
    <w:rsid w:val="00CA4F85"/>
    <w:rsid w:val="00CA56D6"/>
    <w:rsid w:val="00CA5C83"/>
    <w:rsid w:val="00CA5D2A"/>
    <w:rsid w:val="00CA5F09"/>
    <w:rsid w:val="00CA62D2"/>
    <w:rsid w:val="00CA67BA"/>
    <w:rsid w:val="00CA6B09"/>
    <w:rsid w:val="00CA6B1C"/>
    <w:rsid w:val="00CA6B83"/>
    <w:rsid w:val="00CA7209"/>
    <w:rsid w:val="00CA74BA"/>
    <w:rsid w:val="00CA75E7"/>
    <w:rsid w:val="00CA76B0"/>
    <w:rsid w:val="00CA79BB"/>
    <w:rsid w:val="00CA7BAE"/>
    <w:rsid w:val="00CA7E4D"/>
    <w:rsid w:val="00CB006A"/>
    <w:rsid w:val="00CB0B2B"/>
    <w:rsid w:val="00CB0F41"/>
    <w:rsid w:val="00CB135F"/>
    <w:rsid w:val="00CB1474"/>
    <w:rsid w:val="00CB15C7"/>
    <w:rsid w:val="00CB1672"/>
    <w:rsid w:val="00CB17C6"/>
    <w:rsid w:val="00CB1A64"/>
    <w:rsid w:val="00CB1F77"/>
    <w:rsid w:val="00CB20CE"/>
    <w:rsid w:val="00CB259C"/>
    <w:rsid w:val="00CB2787"/>
    <w:rsid w:val="00CB2CA9"/>
    <w:rsid w:val="00CB313A"/>
    <w:rsid w:val="00CB3886"/>
    <w:rsid w:val="00CB3BE4"/>
    <w:rsid w:val="00CB3C22"/>
    <w:rsid w:val="00CB3FF9"/>
    <w:rsid w:val="00CB4027"/>
    <w:rsid w:val="00CB4861"/>
    <w:rsid w:val="00CB4BC6"/>
    <w:rsid w:val="00CB4CDD"/>
    <w:rsid w:val="00CB4DB8"/>
    <w:rsid w:val="00CB4F5B"/>
    <w:rsid w:val="00CB504E"/>
    <w:rsid w:val="00CB55EC"/>
    <w:rsid w:val="00CB564D"/>
    <w:rsid w:val="00CB56C3"/>
    <w:rsid w:val="00CB57C7"/>
    <w:rsid w:val="00CB5B0E"/>
    <w:rsid w:val="00CB5BB6"/>
    <w:rsid w:val="00CB5BCA"/>
    <w:rsid w:val="00CB5D65"/>
    <w:rsid w:val="00CB5E28"/>
    <w:rsid w:val="00CB619A"/>
    <w:rsid w:val="00CB61D9"/>
    <w:rsid w:val="00CB6322"/>
    <w:rsid w:val="00CB6394"/>
    <w:rsid w:val="00CB655C"/>
    <w:rsid w:val="00CB66EA"/>
    <w:rsid w:val="00CB66F7"/>
    <w:rsid w:val="00CB68C8"/>
    <w:rsid w:val="00CB6A1E"/>
    <w:rsid w:val="00CB6B2B"/>
    <w:rsid w:val="00CB6FEB"/>
    <w:rsid w:val="00CB70AB"/>
    <w:rsid w:val="00CB70CC"/>
    <w:rsid w:val="00CB71C8"/>
    <w:rsid w:val="00CB7238"/>
    <w:rsid w:val="00CB73A9"/>
    <w:rsid w:val="00CB766A"/>
    <w:rsid w:val="00CB77C2"/>
    <w:rsid w:val="00CB7BCE"/>
    <w:rsid w:val="00CB7C71"/>
    <w:rsid w:val="00CB7CEC"/>
    <w:rsid w:val="00CC0443"/>
    <w:rsid w:val="00CC0598"/>
    <w:rsid w:val="00CC0621"/>
    <w:rsid w:val="00CC07B8"/>
    <w:rsid w:val="00CC0976"/>
    <w:rsid w:val="00CC0C5C"/>
    <w:rsid w:val="00CC0DD7"/>
    <w:rsid w:val="00CC1264"/>
    <w:rsid w:val="00CC1372"/>
    <w:rsid w:val="00CC13C4"/>
    <w:rsid w:val="00CC1458"/>
    <w:rsid w:val="00CC17AD"/>
    <w:rsid w:val="00CC197A"/>
    <w:rsid w:val="00CC1A36"/>
    <w:rsid w:val="00CC1CC1"/>
    <w:rsid w:val="00CC1E88"/>
    <w:rsid w:val="00CC237A"/>
    <w:rsid w:val="00CC24C9"/>
    <w:rsid w:val="00CC26D4"/>
    <w:rsid w:val="00CC277C"/>
    <w:rsid w:val="00CC2A8E"/>
    <w:rsid w:val="00CC2D2B"/>
    <w:rsid w:val="00CC303A"/>
    <w:rsid w:val="00CC334E"/>
    <w:rsid w:val="00CC37D4"/>
    <w:rsid w:val="00CC395E"/>
    <w:rsid w:val="00CC3B66"/>
    <w:rsid w:val="00CC3D6E"/>
    <w:rsid w:val="00CC4237"/>
    <w:rsid w:val="00CC52C2"/>
    <w:rsid w:val="00CC5389"/>
    <w:rsid w:val="00CC541E"/>
    <w:rsid w:val="00CC5574"/>
    <w:rsid w:val="00CC5684"/>
    <w:rsid w:val="00CC591F"/>
    <w:rsid w:val="00CC5921"/>
    <w:rsid w:val="00CC5A33"/>
    <w:rsid w:val="00CC5D98"/>
    <w:rsid w:val="00CC5E8A"/>
    <w:rsid w:val="00CC618C"/>
    <w:rsid w:val="00CC6743"/>
    <w:rsid w:val="00CC6ACC"/>
    <w:rsid w:val="00CC6CFD"/>
    <w:rsid w:val="00CC6D0B"/>
    <w:rsid w:val="00CC6D53"/>
    <w:rsid w:val="00CC72EE"/>
    <w:rsid w:val="00CC7DF9"/>
    <w:rsid w:val="00CC7F1C"/>
    <w:rsid w:val="00CC7F1E"/>
    <w:rsid w:val="00CD0267"/>
    <w:rsid w:val="00CD0602"/>
    <w:rsid w:val="00CD0BF5"/>
    <w:rsid w:val="00CD0EA8"/>
    <w:rsid w:val="00CD0EDE"/>
    <w:rsid w:val="00CD129C"/>
    <w:rsid w:val="00CD1423"/>
    <w:rsid w:val="00CD1511"/>
    <w:rsid w:val="00CD1E43"/>
    <w:rsid w:val="00CD220A"/>
    <w:rsid w:val="00CD28CE"/>
    <w:rsid w:val="00CD29E7"/>
    <w:rsid w:val="00CD2A96"/>
    <w:rsid w:val="00CD2C4E"/>
    <w:rsid w:val="00CD2DC6"/>
    <w:rsid w:val="00CD2E82"/>
    <w:rsid w:val="00CD2EFA"/>
    <w:rsid w:val="00CD322E"/>
    <w:rsid w:val="00CD322F"/>
    <w:rsid w:val="00CD3237"/>
    <w:rsid w:val="00CD36BB"/>
    <w:rsid w:val="00CD36F3"/>
    <w:rsid w:val="00CD3B26"/>
    <w:rsid w:val="00CD3D6A"/>
    <w:rsid w:val="00CD3F51"/>
    <w:rsid w:val="00CD3F5E"/>
    <w:rsid w:val="00CD4172"/>
    <w:rsid w:val="00CD4199"/>
    <w:rsid w:val="00CD4233"/>
    <w:rsid w:val="00CD449B"/>
    <w:rsid w:val="00CD45ED"/>
    <w:rsid w:val="00CD47BB"/>
    <w:rsid w:val="00CD4952"/>
    <w:rsid w:val="00CD4CCF"/>
    <w:rsid w:val="00CD4D01"/>
    <w:rsid w:val="00CD4F12"/>
    <w:rsid w:val="00CD4FFC"/>
    <w:rsid w:val="00CD51D8"/>
    <w:rsid w:val="00CD52D1"/>
    <w:rsid w:val="00CD54F6"/>
    <w:rsid w:val="00CD571F"/>
    <w:rsid w:val="00CD5CB4"/>
    <w:rsid w:val="00CD5DC0"/>
    <w:rsid w:val="00CD6056"/>
    <w:rsid w:val="00CD647A"/>
    <w:rsid w:val="00CD65FD"/>
    <w:rsid w:val="00CD6764"/>
    <w:rsid w:val="00CD682A"/>
    <w:rsid w:val="00CD6B96"/>
    <w:rsid w:val="00CD71F1"/>
    <w:rsid w:val="00CD77C2"/>
    <w:rsid w:val="00CD7DDF"/>
    <w:rsid w:val="00CE0289"/>
    <w:rsid w:val="00CE040A"/>
    <w:rsid w:val="00CE0436"/>
    <w:rsid w:val="00CE0654"/>
    <w:rsid w:val="00CE067A"/>
    <w:rsid w:val="00CE0B27"/>
    <w:rsid w:val="00CE0E4C"/>
    <w:rsid w:val="00CE0E88"/>
    <w:rsid w:val="00CE1345"/>
    <w:rsid w:val="00CE1910"/>
    <w:rsid w:val="00CE1A92"/>
    <w:rsid w:val="00CE1C7F"/>
    <w:rsid w:val="00CE1DE1"/>
    <w:rsid w:val="00CE23D6"/>
    <w:rsid w:val="00CE2483"/>
    <w:rsid w:val="00CE2781"/>
    <w:rsid w:val="00CE28F3"/>
    <w:rsid w:val="00CE2B91"/>
    <w:rsid w:val="00CE2C1F"/>
    <w:rsid w:val="00CE2D4C"/>
    <w:rsid w:val="00CE2E7A"/>
    <w:rsid w:val="00CE2F24"/>
    <w:rsid w:val="00CE30F3"/>
    <w:rsid w:val="00CE37BF"/>
    <w:rsid w:val="00CE3907"/>
    <w:rsid w:val="00CE3979"/>
    <w:rsid w:val="00CE3BC0"/>
    <w:rsid w:val="00CE3D7F"/>
    <w:rsid w:val="00CE405F"/>
    <w:rsid w:val="00CE4108"/>
    <w:rsid w:val="00CE4138"/>
    <w:rsid w:val="00CE41A1"/>
    <w:rsid w:val="00CE427B"/>
    <w:rsid w:val="00CE43BD"/>
    <w:rsid w:val="00CE43FB"/>
    <w:rsid w:val="00CE4414"/>
    <w:rsid w:val="00CE465C"/>
    <w:rsid w:val="00CE4666"/>
    <w:rsid w:val="00CE47D3"/>
    <w:rsid w:val="00CE4CD3"/>
    <w:rsid w:val="00CE500E"/>
    <w:rsid w:val="00CE51BC"/>
    <w:rsid w:val="00CE551F"/>
    <w:rsid w:val="00CE5526"/>
    <w:rsid w:val="00CE55B5"/>
    <w:rsid w:val="00CE57E8"/>
    <w:rsid w:val="00CE584D"/>
    <w:rsid w:val="00CE58EC"/>
    <w:rsid w:val="00CE5CE1"/>
    <w:rsid w:val="00CE62D5"/>
    <w:rsid w:val="00CE64BA"/>
    <w:rsid w:val="00CE67EF"/>
    <w:rsid w:val="00CE6810"/>
    <w:rsid w:val="00CE6BFA"/>
    <w:rsid w:val="00CE6F94"/>
    <w:rsid w:val="00CE7166"/>
    <w:rsid w:val="00CE7195"/>
    <w:rsid w:val="00CE72F1"/>
    <w:rsid w:val="00CE7340"/>
    <w:rsid w:val="00CE753A"/>
    <w:rsid w:val="00CE76A3"/>
    <w:rsid w:val="00CE7877"/>
    <w:rsid w:val="00CE7A7D"/>
    <w:rsid w:val="00CE7BEA"/>
    <w:rsid w:val="00CE7CA3"/>
    <w:rsid w:val="00CE7E38"/>
    <w:rsid w:val="00CF062F"/>
    <w:rsid w:val="00CF06C3"/>
    <w:rsid w:val="00CF09DD"/>
    <w:rsid w:val="00CF0C12"/>
    <w:rsid w:val="00CF0C18"/>
    <w:rsid w:val="00CF0E63"/>
    <w:rsid w:val="00CF1014"/>
    <w:rsid w:val="00CF1095"/>
    <w:rsid w:val="00CF1494"/>
    <w:rsid w:val="00CF1517"/>
    <w:rsid w:val="00CF15D4"/>
    <w:rsid w:val="00CF15DE"/>
    <w:rsid w:val="00CF17CD"/>
    <w:rsid w:val="00CF1903"/>
    <w:rsid w:val="00CF1AB3"/>
    <w:rsid w:val="00CF1D99"/>
    <w:rsid w:val="00CF1E1E"/>
    <w:rsid w:val="00CF1F2B"/>
    <w:rsid w:val="00CF209D"/>
    <w:rsid w:val="00CF23F3"/>
    <w:rsid w:val="00CF2478"/>
    <w:rsid w:val="00CF25AD"/>
    <w:rsid w:val="00CF25B1"/>
    <w:rsid w:val="00CF25EC"/>
    <w:rsid w:val="00CF291C"/>
    <w:rsid w:val="00CF2AAB"/>
    <w:rsid w:val="00CF31EC"/>
    <w:rsid w:val="00CF32A9"/>
    <w:rsid w:val="00CF34C0"/>
    <w:rsid w:val="00CF388C"/>
    <w:rsid w:val="00CF3C2D"/>
    <w:rsid w:val="00CF42BA"/>
    <w:rsid w:val="00CF451F"/>
    <w:rsid w:val="00CF47BC"/>
    <w:rsid w:val="00CF4E8F"/>
    <w:rsid w:val="00CF5385"/>
    <w:rsid w:val="00CF55A1"/>
    <w:rsid w:val="00CF5821"/>
    <w:rsid w:val="00CF58D8"/>
    <w:rsid w:val="00CF593E"/>
    <w:rsid w:val="00CF5BAB"/>
    <w:rsid w:val="00CF6104"/>
    <w:rsid w:val="00CF61D9"/>
    <w:rsid w:val="00CF6370"/>
    <w:rsid w:val="00CF663E"/>
    <w:rsid w:val="00CF6675"/>
    <w:rsid w:val="00CF67C6"/>
    <w:rsid w:val="00CF6A53"/>
    <w:rsid w:val="00CF755C"/>
    <w:rsid w:val="00CF76B1"/>
    <w:rsid w:val="00CF77A1"/>
    <w:rsid w:val="00CF77EC"/>
    <w:rsid w:val="00CF791A"/>
    <w:rsid w:val="00CF7A30"/>
    <w:rsid w:val="00CF7AE9"/>
    <w:rsid w:val="00CF7D9C"/>
    <w:rsid w:val="00D00085"/>
    <w:rsid w:val="00D008F8"/>
    <w:rsid w:val="00D00A46"/>
    <w:rsid w:val="00D00AC6"/>
    <w:rsid w:val="00D00B0B"/>
    <w:rsid w:val="00D00CFA"/>
    <w:rsid w:val="00D01312"/>
    <w:rsid w:val="00D01367"/>
    <w:rsid w:val="00D014CB"/>
    <w:rsid w:val="00D01665"/>
    <w:rsid w:val="00D0173E"/>
    <w:rsid w:val="00D018D8"/>
    <w:rsid w:val="00D01C31"/>
    <w:rsid w:val="00D02098"/>
    <w:rsid w:val="00D026E6"/>
    <w:rsid w:val="00D02DED"/>
    <w:rsid w:val="00D02F9F"/>
    <w:rsid w:val="00D030AD"/>
    <w:rsid w:val="00D03126"/>
    <w:rsid w:val="00D03217"/>
    <w:rsid w:val="00D03604"/>
    <w:rsid w:val="00D0406D"/>
    <w:rsid w:val="00D04238"/>
    <w:rsid w:val="00D0438F"/>
    <w:rsid w:val="00D04464"/>
    <w:rsid w:val="00D0451C"/>
    <w:rsid w:val="00D04720"/>
    <w:rsid w:val="00D04806"/>
    <w:rsid w:val="00D04E77"/>
    <w:rsid w:val="00D04E79"/>
    <w:rsid w:val="00D04F83"/>
    <w:rsid w:val="00D05163"/>
    <w:rsid w:val="00D0518D"/>
    <w:rsid w:val="00D05673"/>
    <w:rsid w:val="00D05675"/>
    <w:rsid w:val="00D06049"/>
    <w:rsid w:val="00D062FB"/>
    <w:rsid w:val="00D06496"/>
    <w:rsid w:val="00D066C7"/>
    <w:rsid w:val="00D06AF5"/>
    <w:rsid w:val="00D06E5D"/>
    <w:rsid w:val="00D07351"/>
    <w:rsid w:val="00D0770B"/>
    <w:rsid w:val="00D079C0"/>
    <w:rsid w:val="00D07C93"/>
    <w:rsid w:val="00D07CAB"/>
    <w:rsid w:val="00D07D5D"/>
    <w:rsid w:val="00D07E34"/>
    <w:rsid w:val="00D07E6D"/>
    <w:rsid w:val="00D104D0"/>
    <w:rsid w:val="00D106A9"/>
    <w:rsid w:val="00D10A3E"/>
    <w:rsid w:val="00D112E0"/>
    <w:rsid w:val="00D11329"/>
    <w:rsid w:val="00D114A7"/>
    <w:rsid w:val="00D114D6"/>
    <w:rsid w:val="00D11A6C"/>
    <w:rsid w:val="00D11B88"/>
    <w:rsid w:val="00D11BE7"/>
    <w:rsid w:val="00D11CD5"/>
    <w:rsid w:val="00D12013"/>
    <w:rsid w:val="00D120B1"/>
    <w:rsid w:val="00D120EA"/>
    <w:rsid w:val="00D125AB"/>
    <w:rsid w:val="00D127EC"/>
    <w:rsid w:val="00D127F4"/>
    <w:rsid w:val="00D12875"/>
    <w:rsid w:val="00D12C6D"/>
    <w:rsid w:val="00D1329E"/>
    <w:rsid w:val="00D1368C"/>
    <w:rsid w:val="00D136E9"/>
    <w:rsid w:val="00D13D29"/>
    <w:rsid w:val="00D13F21"/>
    <w:rsid w:val="00D1400F"/>
    <w:rsid w:val="00D14064"/>
    <w:rsid w:val="00D1445E"/>
    <w:rsid w:val="00D14706"/>
    <w:rsid w:val="00D147A0"/>
    <w:rsid w:val="00D147B5"/>
    <w:rsid w:val="00D14AE9"/>
    <w:rsid w:val="00D14B37"/>
    <w:rsid w:val="00D15041"/>
    <w:rsid w:val="00D152BC"/>
    <w:rsid w:val="00D152F2"/>
    <w:rsid w:val="00D1532A"/>
    <w:rsid w:val="00D1533C"/>
    <w:rsid w:val="00D1563D"/>
    <w:rsid w:val="00D157D0"/>
    <w:rsid w:val="00D15BA8"/>
    <w:rsid w:val="00D15CFC"/>
    <w:rsid w:val="00D15D73"/>
    <w:rsid w:val="00D16008"/>
    <w:rsid w:val="00D16072"/>
    <w:rsid w:val="00D16150"/>
    <w:rsid w:val="00D1683C"/>
    <w:rsid w:val="00D168B0"/>
    <w:rsid w:val="00D169E1"/>
    <w:rsid w:val="00D16ADA"/>
    <w:rsid w:val="00D16E9D"/>
    <w:rsid w:val="00D17258"/>
    <w:rsid w:val="00D172B7"/>
    <w:rsid w:val="00D17348"/>
    <w:rsid w:val="00D17397"/>
    <w:rsid w:val="00D1740F"/>
    <w:rsid w:val="00D17544"/>
    <w:rsid w:val="00D17554"/>
    <w:rsid w:val="00D1768C"/>
    <w:rsid w:val="00D177C5"/>
    <w:rsid w:val="00D17865"/>
    <w:rsid w:val="00D1788F"/>
    <w:rsid w:val="00D17CB7"/>
    <w:rsid w:val="00D17D93"/>
    <w:rsid w:val="00D17FDD"/>
    <w:rsid w:val="00D2000B"/>
    <w:rsid w:val="00D20227"/>
    <w:rsid w:val="00D20279"/>
    <w:rsid w:val="00D20779"/>
    <w:rsid w:val="00D207E1"/>
    <w:rsid w:val="00D20927"/>
    <w:rsid w:val="00D20A52"/>
    <w:rsid w:val="00D20EBE"/>
    <w:rsid w:val="00D20EC8"/>
    <w:rsid w:val="00D20EE7"/>
    <w:rsid w:val="00D215AC"/>
    <w:rsid w:val="00D2160A"/>
    <w:rsid w:val="00D218A4"/>
    <w:rsid w:val="00D218C1"/>
    <w:rsid w:val="00D2197F"/>
    <w:rsid w:val="00D21A48"/>
    <w:rsid w:val="00D21A5D"/>
    <w:rsid w:val="00D21A6C"/>
    <w:rsid w:val="00D21C78"/>
    <w:rsid w:val="00D221E0"/>
    <w:rsid w:val="00D221FD"/>
    <w:rsid w:val="00D2264A"/>
    <w:rsid w:val="00D2278F"/>
    <w:rsid w:val="00D22A14"/>
    <w:rsid w:val="00D230CB"/>
    <w:rsid w:val="00D2310C"/>
    <w:rsid w:val="00D23888"/>
    <w:rsid w:val="00D238FF"/>
    <w:rsid w:val="00D23A70"/>
    <w:rsid w:val="00D23AA3"/>
    <w:rsid w:val="00D23E67"/>
    <w:rsid w:val="00D24270"/>
    <w:rsid w:val="00D2454A"/>
    <w:rsid w:val="00D24C61"/>
    <w:rsid w:val="00D25079"/>
    <w:rsid w:val="00D254E3"/>
    <w:rsid w:val="00D254E9"/>
    <w:rsid w:val="00D25572"/>
    <w:rsid w:val="00D257EC"/>
    <w:rsid w:val="00D25D65"/>
    <w:rsid w:val="00D25E24"/>
    <w:rsid w:val="00D261BD"/>
    <w:rsid w:val="00D262A5"/>
    <w:rsid w:val="00D2693C"/>
    <w:rsid w:val="00D269B0"/>
    <w:rsid w:val="00D26C32"/>
    <w:rsid w:val="00D26C6D"/>
    <w:rsid w:val="00D26D8C"/>
    <w:rsid w:val="00D26E29"/>
    <w:rsid w:val="00D26F62"/>
    <w:rsid w:val="00D27009"/>
    <w:rsid w:val="00D27015"/>
    <w:rsid w:val="00D27157"/>
    <w:rsid w:val="00D272E6"/>
    <w:rsid w:val="00D27381"/>
    <w:rsid w:val="00D2745F"/>
    <w:rsid w:val="00D27799"/>
    <w:rsid w:val="00D2779C"/>
    <w:rsid w:val="00D27860"/>
    <w:rsid w:val="00D278B6"/>
    <w:rsid w:val="00D278F5"/>
    <w:rsid w:val="00D27B49"/>
    <w:rsid w:val="00D27C0D"/>
    <w:rsid w:val="00D27D6A"/>
    <w:rsid w:val="00D30050"/>
    <w:rsid w:val="00D30352"/>
    <w:rsid w:val="00D3053D"/>
    <w:rsid w:val="00D30732"/>
    <w:rsid w:val="00D308A5"/>
    <w:rsid w:val="00D30AE4"/>
    <w:rsid w:val="00D30D3C"/>
    <w:rsid w:val="00D3109B"/>
    <w:rsid w:val="00D310D7"/>
    <w:rsid w:val="00D31128"/>
    <w:rsid w:val="00D31133"/>
    <w:rsid w:val="00D31286"/>
    <w:rsid w:val="00D314AC"/>
    <w:rsid w:val="00D31877"/>
    <w:rsid w:val="00D31F27"/>
    <w:rsid w:val="00D31F72"/>
    <w:rsid w:val="00D32355"/>
    <w:rsid w:val="00D323C3"/>
    <w:rsid w:val="00D32DE6"/>
    <w:rsid w:val="00D32E38"/>
    <w:rsid w:val="00D33068"/>
    <w:rsid w:val="00D331CA"/>
    <w:rsid w:val="00D335F7"/>
    <w:rsid w:val="00D33632"/>
    <w:rsid w:val="00D33741"/>
    <w:rsid w:val="00D33C1D"/>
    <w:rsid w:val="00D33D79"/>
    <w:rsid w:val="00D33E5F"/>
    <w:rsid w:val="00D33EB8"/>
    <w:rsid w:val="00D3456C"/>
    <w:rsid w:val="00D346EF"/>
    <w:rsid w:val="00D348F8"/>
    <w:rsid w:val="00D34EF7"/>
    <w:rsid w:val="00D35317"/>
    <w:rsid w:val="00D358A9"/>
    <w:rsid w:val="00D35B09"/>
    <w:rsid w:val="00D35CF8"/>
    <w:rsid w:val="00D35D0A"/>
    <w:rsid w:val="00D35D93"/>
    <w:rsid w:val="00D35DFB"/>
    <w:rsid w:val="00D35FB0"/>
    <w:rsid w:val="00D3663D"/>
    <w:rsid w:val="00D366ED"/>
    <w:rsid w:val="00D368CA"/>
    <w:rsid w:val="00D368E8"/>
    <w:rsid w:val="00D36AA4"/>
    <w:rsid w:val="00D36C31"/>
    <w:rsid w:val="00D36CD5"/>
    <w:rsid w:val="00D3708C"/>
    <w:rsid w:val="00D377C3"/>
    <w:rsid w:val="00D37B17"/>
    <w:rsid w:val="00D37CCF"/>
    <w:rsid w:val="00D4015D"/>
    <w:rsid w:val="00D40381"/>
    <w:rsid w:val="00D403BF"/>
    <w:rsid w:val="00D4063E"/>
    <w:rsid w:val="00D406AD"/>
    <w:rsid w:val="00D40A4F"/>
    <w:rsid w:val="00D40C51"/>
    <w:rsid w:val="00D40C96"/>
    <w:rsid w:val="00D40DD2"/>
    <w:rsid w:val="00D410AE"/>
    <w:rsid w:val="00D4181A"/>
    <w:rsid w:val="00D41E75"/>
    <w:rsid w:val="00D4218F"/>
    <w:rsid w:val="00D4248B"/>
    <w:rsid w:val="00D4278A"/>
    <w:rsid w:val="00D42AE7"/>
    <w:rsid w:val="00D4318E"/>
    <w:rsid w:val="00D433A1"/>
    <w:rsid w:val="00D43654"/>
    <w:rsid w:val="00D43984"/>
    <w:rsid w:val="00D43F4E"/>
    <w:rsid w:val="00D4436B"/>
    <w:rsid w:val="00D443FB"/>
    <w:rsid w:val="00D445A4"/>
    <w:rsid w:val="00D446F5"/>
    <w:rsid w:val="00D448B8"/>
    <w:rsid w:val="00D453EA"/>
    <w:rsid w:val="00D45577"/>
    <w:rsid w:val="00D456A0"/>
    <w:rsid w:val="00D4571F"/>
    <w:rsid w:val="00D45742"/>
    <w:rsid w:val="00D45A61"/>
    <w:rsid w:val="00D45B20"/>
    <w:rsid w:val="00D45B8F"/>
    <w:rsid w:val="00D45BB1"/>
    <w:rsid w:val="00D45C47"/>
    <w:rsid w:val="00D45E49"/>
    <w:rsid w:val="00D45E55"/>
    <w:rsid w:val="00D45F08"/>
    <w:rsid w:val="00D46367"/>
    <w:rsid w:val="00D464B9"/>
    <w:rsid w:val="00D465BB"/>
    <w:rsid w:val="00D466ED"/>
    <w:rsid w:val="00D466FE"/>
    <w:rsid w:val="00D4687E"/>
    <w:rsid w:val="00D469CF"/>
    <w:rsid w:val="00D46ACC"/>
    <w:rsid w:val="00D46B09"/>
    <w:rsid w:val="00D46C92"/>
    <w:rsid w:val="00D46EB8"/>
    <w:rsid w:val="00D47238"/>
    <w:rsid w:val="00D4740B"/>
    <w:rsid w:val="00D4743C"/>
    <w:rsid w:val="00D4782B"/>
    <w:rsid w:val="00D47EA0"/>
    <w:rsid w:val="00D502A5"/>
    <w:rsid w:val="00D50787"/>
    <w:rsid w:val="00D509C9"/>
    <w:rsid w:val="00D50C86"/>
    <w:rsid w:val="00D50CAE"/>
    <w:rsid w:val="00D51195"/>
    <w:rsid w:val="00D51252"/>
    <w:rsid w:val="00D5150C"/>
    <w:rsid w:val="00D51744"/>
    <w:rsid w:val="00D519C2"/>
    <w:rsid w:val="00D51E4F"/>
    <w:rsid w:val="00D51FFA"/>
    <w:rsid w:val="00D520EE"/>
    <w:rsid w:val="00D520F8"/>
    <w:rsid w:val="00D5216E"/>
    <w:rsid w:val="00D5235E"/>
    <w:rsid w:val="00D525CF"/>
    <w:rsid w:val="00D526B4"/>
    <w:rsid w:val="00D52889"/>
    <w:rsid w:val="00D529C1"/>
    <w:rsid w:val="00D532DA"/>
    <w:rsid w:val="00D534A5"/>
    <w:rsid w:val="00D53AA7"/>
    <w:rsid w:val="00D53AB9"/>
    <w:rsid w:val="00D53DE0"/>
    <w:rsid w:val="00D53E09"/>
    <w:rsid w:val="00D53FD0"/>
    <w:rsid w:val="00D53FF5"/>
    <w:rsid w:val="00D54006"/>
    <w:rsid w:val="00D540E4"/>
    <w:rsid w:val="00D5432D"/>
    <w:rsid w:val="00D543DA"/>
    <w:rsid w:val="00D5471F"/>
    <w:rsid w:val="00D54938"/>
    <w:rsid w:val="00D549DB"/>
    <w:rsid w:val="00D54B18"/>
    <w:rsid w:val="00D54BB9"/>
    <w:rsid w:val="00D54C4A"/>
    <w:rsid w:val="00D54F5F"/>
    <w:rsid w:val="00D55297"/>
    <w:rsid w:val="00D554EE"/>
    <w:rsid w:val="00D55910"/>
    <w:rsid w:val="00D56033"/>
    <w:rsid w:val="00D56066"/>
    <w:rsid w:val="00D564CA"/>
    <w:rsid w:val="00D56580"/>
    <w:rsid w:val="00D56664"/>
    <w:rsid w:val="00D567CD"/>
    <w:rsid w:val="00D56BB1"/>
    <w:rsid w:val="00D56CA3"/>
    <w:rsid w:val="00D57566"/>
    <w:rsid w:val="00D57C52"/>
    <w:rsid w:val="00D57E7C"/>
    <w:rsid w:val="00D57EC3"/>
    <w:rsid w:val="00D60153"/>
    <w:rsid w:val="00D602A7"/>
    <w:rsid w:val="00D604D3"/>
    <w:rsid w:val="00D6053D"/>
    <w:rsid w:val="00D608FD"/>
    <w:rsid w:val="00D60920"/>
    <w:rsid w:val="00D609CB"/>
    <w:rsid w:val="00D60A1E"/>
    <w:rsid w:val="00D60AB1"/>
    <w:rsid w:val="00D60AD0"/>
    <w:rsid w:val="00D60D85"/>
    <w:rsid w:val="00D61012"/>
    <w:rsid w:val="00D611AB"/>
    <w:rsid w:val="00D612AA"/>
    <w:rsid w:val="00D6157F"/>
    <w:rsid w:val="00D616EB"/>
    <w:rsid w:val="00D61C09"/>
    <w:rsid w:val="00D61D23"/>
    <w:rsid w:val="00D624D4"/>
    <w:rsid w:val="00D62CDF"/>
    <w:rsid w:val="00D62D97"/>
    <w:rsid w:val="00D62F11"/>
    <w:rsid w:val="00D63001"/>
    <w:rsid w:val="00D63524"/>
    <w:rsid w:val="00D63774"/>
    <w:rsid w:val="00D63A0E"/>
    <w:rsid w:val="00D63A62"/>
    <w:rsid w:val="00D63A81"/>
    <w:rsid w:val="00D6423C"/>
    <w:rsid w:val="00D642CA"/>
    <w:rsid w:val="00D6470C"/>
    <w:rsid w:val="00D64DDF"/>
    <w:rsid w:val="00D650CA"/>
    <w:rsid w:val="00D655F8"/>
    <w:rsid w:val="00D657D0"/>
    <w:rsid w:val="00D65A5C"/>
    <w:rsid w:val="00D65B51"/>
    <w:rsid w:val="00D65D13"/>
    <w:rsid w:val="00D65D85"/>
    <w:rsid w:val="00D65F3A"/>
    <w:rsid w:val="00D65FF0"/>
    <w:rsid w:val="00D6616F"/>
    <w:rsid w:val="00D662F8"/>
    <w:rsid w:val="00D66820"/>
    <w:rsid w:val="00D66E28"/>
    <w:rsid w:val="00D67307"/>
    <w:rsid w:val="00D674EE"/>
    <w:rsid w:val="00D7001C"/>
    <w:rsid w:val="00D700E5"/>
    <w:rsid w:val="00D701EC"/>
    <w:rsid w:val="00D70265"/>
    <w:rsid w:val="00D70425"/>
    <w:rsid w:val="00D70494"/>
    <w:rsid w:val="00D70A3C"/>
    <w:rsid w:val="00D70CAC"/>
    <w:rsid w:val="00D70EB5"/>
    <w:rsid w:val="00D70EFA"/>
    <w:rsid w:val="00D70F06"/>
    <w:rsid w:val="00D71139"/>
    <w:rsid w:val="00D711D6"/>
    <w:rsid w:val="00D713AC"/>
    <w:rsid w:val="00D71471"/>
    <w:rsid w:val="00D71801"/>
    <w:rsid w:val="00D71896"/>
    <w:rsid w:val="00D71A8A"/>
    <w:rsid w:val="00D71BA8"/>
    <w:rsid w:val="00D71F12"/>
    <w:rsid w:val="00D71FBC"/>
    <w:rsid w:val="00D72A6D"/>
    <w:rsid w:val="00D72FDB"/>
    <w:rsid w:val="00D73498"/>
    <w:rsid w:val="00D736B1"/>
    <w:rsid w:val="00D73B32"/>
    <w:rsid w:val="00D73B7A"/>
    <w:rsid w:val="00D73C91"/>
    <w:rsid w:val="00D73E40"/>
    <w:rsid w:val="00D73F92"/>
    <w:rsid w:val="00D74138"/>
    <w:rsid w:val="00D7414D"/>
    <w:rsid w:val="00D741DC"/>
    <w:rsid w:val="00D741FE"/>
    <w:rsid w:val="00D744A5"/>
    <w:rsid w:val="00D745B4"/>
    <w:rsid w:val="00D745C5"/>
    <w:rsid w:val="00D74E8C"/>
    <w:rsid w:val="00D75165"/>
    <w:rsid w:val="00D75302"/>
    <w:rsid w:val="00D75311"/>
    <w:rsid w:val="00D754C9"/>
    <w:rsid w:val="00D7550F"/>
    <w:rsid w:val="00D757AC"/>
    <w:rsid w:val="00D758FE"/>
    <w:rsid w:val="00D75CE8"/>
    <w:rsid w:val="00D75D60"/>
    <w:rsid w:val="00D75D6E"/>
    <w:rsid w:val="00D75FB1"/>
    <w:rsid w:val="00D75FF0"/>
    <w:rsid w:val="00D76293"/>
    <w:rsid w:val="00D76357"/>
    <w:rsid w:val="00D763CC"/>
    <w:rsid w:val="00D7675F"/>
    <w:rsid w:val="00D76847"/>
    <w:rsid w:val="00D76863"/>
    <w:rsid w:val="00D7694B"/>
    <w:rsid w:val="00D7698B"/>
    <w:rsid w:val="00D76C04"/>
    <w:rsid w:val="00D76EE5"/>
    <w:rsid w:val="00D76F74"/>
    <w:rsid w:val="00D7755E"/>
    <w:rsid w:val="00D775E1"/>
    <w:rsid w:val="00D7799A"/>
    <w:rsid w:val="00D77A7B"/>
    <w:rsid w:val="00D77D8D"/>
    <w:rsid w:val="00D77DDF"/>
    <w:rsid w:val="00D77EF8"/>
    <w:rsid w:val="00D77F12"/>
    <w:rsid w:val="00D80141"/>
    <w:rsid w:val="00D801B3"/>
    <w:rsid w:val="00D80485"/>
    <w:rsid w:val="00D8099E"/>
    <w:rsid w:val="00D80AD4"/>
    <w:rsid w:val="00D80B16"/>
    <w:rsid w:val="00D80BCC"/>
    <w:rsid w:val="00D80C31"/>
    <w:rsid w:val="00D80D33"/>
    <w:rsid w:val="00D80E4C"/>
    <w:rsid w:val="00D80E9C"/>
    <w:rsid w:val="00D80FD9"/>
    <w:rsid w:val="00D81022"/>
    <w:rsid w:val="00D8173B"/>
    <w:rsid w:val="00D81744"/>
    <w:rsid w:val="00D81A6D"/>
    <w:rsid w:val="00D825B5"/>
    <w:rsid w:val="00D82773"/>
    <w:rsid w:val="00D82C72"/>
    <w:rsid w:val="00D82F80"/>
    <w:rsid w:val="00D83022"/>
    <w:rsid w:val="00D833E5"/>
    <w:rsid w:val="00D835B0"/>
    <w:rsid w:val="00D8394C"/>
    <w:rsid w:val="00D83AA1"/>
    <w:rsid w:val="00D83DB1"/>
    <w:rsid w:val="00D84287"/>
    <w:rsid w:val="00D8454B"/>
    <w:rsid w:val="00D846CD"/>
    <w:rsid w:val="00D84774"/>
    <w:rsid w:val="00D847CF"/>
    <w:rsid w:val="00D848DA"/>
    <w:rsid w:val="00D848F9"/>
    <w:rsid w:val="00D84D57"/>
    <w:rsid w:val="00D85060"/>
    <w:rsid w:val="00D851AB"/>
    <w:rsid w:val="00D857AB"/>
    <w:rsid w:val="00D85C12"/>
    <w:rsid w:val="00D85C82"/>
    <w:rsid w:val="00D860D0"/>
    <w:rsid w:val="00D865C5"/>
    <w:rsid w:val="00D86949"/>
    <w:rsid w:val="00D86AAC"/>
    <w:rsid w:val="00D86BB6"/>
    <w:rsid w:val="00D871C9"/>
    <w:rsid w:val="00D871D9"/>
    <w:rsid w:val="00D87C21"/>
    <w:rsid w:val="00D87C6D"/>
    <w:rsid w:val="00D900F8"/>
    <w:rsid w:val="00D90134"/>
    <w:rsid w:val="00D90703"/>
    <w:rsid w:val="00D908A9"/>
    <w:rsid w:val="00D908B0"/>
    <w:rsid w:val="00D9090F"/>
    <w:rsid w:val="00D90955"/>
    <w:rsid w:val="00D90A48"/>
    <w:rsid w:val="00D90AEA"/>
    <w:rsid w:val="00D90CDA"/>
    <w:rsid w:val="00D9108F"/>
    <w:rsid w:val="00D910BA"/>
    <w:rsid w:val="00D913A3"/>
    <w:rsid w:val="00D91CA9"/>
    <w:rsid w:val="00D91DBF"/>
    <w:rsid w:val="00D91E32"/>
    <w:rsid w:val="00D9252B"/>
    <w:rsid w:val="00D9260D"/>
    <w:rsid w:val="00D92F01"/>
    <w:rsid w:val="00D9397D"/>
    <w:rsid w:val="00D93A58"/>
    <w:rsid w:val="00D93AD1"/>
    <w:rsid w:val="00D93D09"/>
    <w:rsid w:val="00D93D8E"/>
    <w:rsid w:val="00D9413A"/>
    <w:rsid w:val="00D94175"/>
    <w:rsid w:val="00D94602"/>
    <w:rsid w:val="00D946AF"/>
    <w:rsid w:val="00D94D16"/>
    <w:rsid w:val="00D955F8"/>
    <w:rsid w:val="00D95B7A"/>
    <w:rsid w:val="00D95C53"/>
    <w:rsid w:val="00D95D7A"/>
    <w:rsid w:val="00D95DA6"/>
    <w:rsid w:val="00D95F54"/>
    <w:rsid w:val="00D96125"/>
    <w:rsid w:val="00D961F6"/>
    <w:rsid w:val="00D96302"/>
    <w:rsid w:val="00D9669F"/>
    <w:rsid w:val="00D970C8"/>
    <w:rsid w:val="00D975C9"/>
    <w:rsid w:val="00D976CB"/>
    <w:rsid w:val="00D97790"/>
    <w:rsid w:val="00D9791D"/>
    <w:rsid w:val="00D97B39"/>
    <w:rsid w:val="00D97B45"/>
    <w:rsid w:val="00D97D5F"/>
    <w:rsid w:val="00D97EC0"/>
    <w:rsid w:val="00DA0162"/>
    <w:rsid w:val="00DA01BE"/>
    <w:rsid w:val="00DA0516"/>
    <w:rsid w:val="00DA056F"/>
    <w:rsid w:val="00DA05B4"/>
    <w:rsid w:val="00DA071B"/>
    <w:rsid w:val="00DA07DA"/>
    <w:rsid w:val="00DA0871"/>
    <w:rsid w:val="00DA0A39"/>
    <w:rsid w:val="00DA0A5F"/>
    <w:rsid w:val="00DA0E15"/>
    <w:rsid w:val="00DA1355"/>
    <w:rsid w:val="00DA1889"/>
    <w:rsid w:val="00DA1968"/>
    <w:rsid w:val="00DA1C83"/>
    <w:rsid w:val="00DA1D14"/>
    <w:rsid w:val="00DA2167"/>
    <w:rsid w:val="00DA220C"/>
    <w:rsid w:val="00DA249C"/>
    <w:rsid w:val="00DA2752"/>
    <w:rsid w:val="00DA2A77"/>
    <w:rsid w:val="00DA2A89"/>
    <w:rsid w:val="00DA2C1D"/>
    <w:rsid w:val="00DA2F39"/>
    <w:rsid w:val="00DA303C"/>
    <w:rsid w:val="00DA3535"/>
    <w:rsid w:val="00DA3C04"/>
    <w:rsid w:val="00DA3E7B"/>
    <w:rsid w:val="00DA3EB2"/>
    <w:rsid w:val="00DA3FD1"/>
    <w:rsid w:val="00DA4001"/>
    <w:rsid w:val="00DA407C"/>
    <w:rsid w:val="00DA42E1"/>
    <w:rsid w:val="00DA4577"/>
    <w:rsid w:val="00DA462D"/>
    <w:rsid w:val="00DA4A2B"/>
    <w:rsid w:val="00DA4B31"/>
    <w:rsid w:val="00DA4FDF"/>
    <w:rsid w:val="00DA5120"/>
    <w:rsid w:val="00DA56A9"/>
    <w:rsid w:val="00DA57BA"/>
    <w:rsid w:val="00DA598C"/>
    <w:rsid w:val="00DA59FF"/>
    <w:rsid w:val="00DA5F14"/>
    <w:rsid w:val="00DA5FB6"/>
    <w:rsid w:val="00DA67D5"/>
    <w:rsid w:val="00DA69B3"/>
    <w:rsid w:val="00DA6CB6"/>
    <w:rsid w:val="00DA6FA3"/>
    <w:rsid w:val="00DA7664"/>
    <w:rsid w:val="00DA7798"/>
    <w:rsid w:val="00DA783F"/>
    <w:rsid w:val="00DA7875"/>
    <w:rsid w:val="00DA7A42"/>
    <w:rsid w:val="00DA7BA2"/>
    <w:rsid w:val="00DA7CF9"/>
    <w:rsid w:val="00DA7E20"/>
    <w:rsid w:val="00DA7EDD"/>
    <w:rsid w:val="00DB008F"/>
    <w:rsid w:val="00DB00A8"/>
    <w:rsid w:val="00DB0120"/>
    <w:rsid w:val="00DB02D5"/>
    <w:rsid w:val="00DB076C"/>
    <w:rsid w:val="00DB0807"/>
    <w:rsid w:val="00DB08BA"/>
    <w:rsid w:val="00DB0F32"/>
    <w:rsid w:val="00DB11B8"/>
    <w:rsid w:val="00DB12A8"/>
    <w:rsid w:val="00DB1D2A"/>
    <w:rsid w:val="00DB202F"/>
    <w:rsid w:val="00DB20E9"/>
    <w:rsid w:val="00DB2227"/>
    <w:rsid w:val="00DB2BFB"/>
    <w:rsid w:val="00DB2C85"/>
    <w:rsid w:val="00DB2D2A"/>
    <w:rsid w:val="00DB3070"/>
    <w:rsid w:val="00DB3258"/>
    <w:rsid w:val="00DB3839"/>
    <w:rsid w:val="00DB3DF9"/>
    <w:rsid w:val="00DB3FD7"/>
    <w:rsid w:val="00DB40B7"/>
    <w:rsid w:val="00DB4439"/>
    <w:rsid w:val="00DB4495"/>
    <w:rsid w:val="00DB49B6"/>
    <w:rsid w:val="00DB5030"/>
    <w:rsid w:val="00DB5083"/>
    <w:rsid w:val="00DB50AD"/>
    <w:rsid w:val="00DB5187"/>
    <w:rsid w:val="00DB51AB"/>
    <w:rsid w:val="00DB538F"/>
    <w:rsid w:val="00DB5483"/>
    <w:rsid w:val="00DB591A"/>
    <w:rsid w:val="00DB5A29"/>
    <w:rsid w:val="00DB5C63"/>
    <w:rsid w:val="00DB6234"/>
    <w:rsid w:val="00DB6332"/>
    <w:rsid w:val="00DB65AB"/>
    <w:rsid w:val="00DB65B9"/>
    <w:rsid w:val="00DB6665"/>
    <w:rsid w:val="00DB6668"/>
    <w:rsid w:val="00DB669D"/>
    <w:rsid w:val="00DB678D"/>
    <w:rsid w:val="00DB6B97"/>
    <w:rsid w:val="00DB6D19"/>
    <w:rsid w:val="00DB72E2"/>
    <w:rsid w:val="00DB78EB"/>
    <w:rsid w:val="00DB7A8F"/>
    <w:rsid w:val="00DB7C7B"/>
    <w:rsid w:val="00DC00FC"/>
    <w:rsid w:val="00DC020F"/>
    <w:rsid w:val="00DC03B4"/>
    <w:rsid w:val="00DC05C8"/>
    <w:rsid w:val="00DC0600"/>
    <w:rsid w:val="00DC06D4"/>
    <w:rsid w:val="00DC09FD"/>
    <w:rsid w:val="00DC0A43"/>
    <w:rsid w:val="00DC0AB4"/>
    <w:rsid w:val="00DC0B5E"/>
    <w:rsid w:val="00DC0CD0"/>
    <w:rsid w:val="00DC0CE6"/>
    <w:rsid w:val="00DC0E85"/>
    <w:rsid w:val="00DC12A5"/>
    <w:rsid w:val="00DC1573"/>
    <w:rsid w:val="00DC1952"/>
    <w:rsid w:val="00DC208C"/>
    <w:rsid w:val="00DC2893"/>
    <w:rsid w:val="00DC2A15"/>
    <w:rsid w:val="00DC2A6D"/>
    <w:rsid w:val="00DC2C82"/>
    <w:rsid w:val="00DC2CF5"/>
    <w:rsid w:val="00DC2D06"/>
    <w:rsid w:val="00DC2D90"/>
    <w:rsid w:val="00DC303D"/>
    <w:rsid w:val="00DC3409"/>
    <w:rsid w:val="00DC3455"/>
    <w:rsid w:val="00DC37E6"/>
    <w:rsid w:val="00DC3A02"/>
    <w:rsid w:val="00DC4062"/>
    <w:rsid w:val="00DC4063"/>
    <w:rsid w:val="00DC4089"/>
    <w:rsid w:val="00DC433C"/>
    <w:rsid w:val="00DC4432"/>
    <w:rsid w:val="00DC4866"/>
    <w:rsid w:val="00DC4868"/>
    <w:rsid w:val="00DC4E3E"/>
    <w:rsid w:val="00DC52A9"/>
    <w:rsid w:val="00DC54DC"/>
    <w:rsid w:val="00DC5508"/>
    <w:rsid w:val="00DC55D6"/>
    <w:rsid w:val="00DC5651"/>
    <w:rsid w:val="00DC56E1"/>
    <w:rsid w:val="00DC5897"/>
    <w:rsid w:val="00DC5B12"/>
    <w:rsid w:val="00DC5D0B"/>
    <w:rsid w:val="00DC5FC3"/>
    <w:rsid w:val="00DC6011"/>
    <w:rsid w:val="00DC614F"/>
    <w:rsid w:val="00DC64DB"/>
    <w:rsid w:val="00DC64F1"/>
    <w:rsid w:val="00DC682B"/>
    <w:rsid w:val="00DC6BFC"/>
    <w:rsid w:val="00DC6C02"/>
    <w:rsid w:val="00DC6C8C"/>
    <w:rsid w:val="00DC7388"/>
    <w:rsid w:val="00DC7A13"/>
    <w:rsid w:val="00DC7B90"/>
    <w:rsid w:val="00DC7D8A"/>
    <w:rsid w:val="00DC7E35"/>
    <w:rsid w:val="00DD02E9"/>
    <w:rsid w:val="00DD0527"/>
    <w:rsid w:val="00DD0572"/>
    <w:rsid w:val="00DD06C4"/>
    <w:rsid w:val="00DD08D1"/>
    <w:rsid w:val="00DD0B98"/>
    <w:rsid w:val="00DD0D3D"/>
    <w:rsid w:val="00DD126A"/>
    <w:rsid w:val="00DD12B9"/>
    <w:rsid w:val="00DD1590"/>
    <w:rsid w:val="00DD15AD"/>
    <w:rsid w:val="00DD184E"/>
    <w:rsid w:val="00DD1F57"/>
    <w:rsid w:val="00DD212A"/>
    <w:rsid w:val="00DD217B"/>
    <w:rsid w:val="00DD219A"/>
    <w:rsid w:val="00DD21A4"/>
    <w:rsid w:val="00DD225F"/>
    <w:rsid w:val="00DD22F9"/>
    <w:rsid w:val="00DD234B"/>
    <w:rsid w:val="00DD240B"/>
    <w:rsid w:val="00DD244B"/>
    <w:rsid w:val="00DD2969"/>
    <w:rsid w:val="00DD2993"/>
    <w:rsid w:val="00DD2C06"/>
    <w:rsid w:val="00DD334B"/>
    <w:rsid w:val="00DD34A6"/>
    <w:rsid w:val="00DD39FC"/>
    <w:rsid w:val="00DD3B69"/>
    <w:rsid w:val="00DD44E1"/>
    <w:rsid w:val="00DD44FD"/>
    <w:rsid w:val="00DD45A9"/>
    <w:rsid w:val="00DD472C"/>
    <w:rsid w:val="00DD47DE"/>
    <w:rsid w:val="00DD4917"/>
    <w:rsid w:val="00DD4987"/>
    <w:rsid w:val="00DD4A9D"/>
    <w:rsid w:val="00DD4B89"/>
    <w:rsid w:val="00DD50E2"/>
    <w:rsid w:val="00DD5108"/>
    <w:rsid w:val="00DD523E"/>
    <w:rsid w:val="00DD5272"/>
    <w:rsid w:val="00DD5564"/>
    <w:rsid w:val="00DD598E"/>
    <w:rsid w:val="00DD5F1F"/>
    <w:rsid w:val="00DD5F3B"/>
    <w:rsid w:val="00DD62B1"/>
    <w:rsid w:val="00DD638F"/>
    <w:rsid w:val="00DD699A"/>
    <w:rsid w:val="00DD6B25"/>
    <w:rsid w:val="00DD6ED1"/>
    <w:rsid w:val="00DD7148"/>
    <w:rsid w:val="00DD7219"/>
    <w:rsid w:val="00DD7254"/>
    <w:rsid w:val="00DD737A"/>
    <w:rsid w:val="00DD73C0"/>
    <w:rsid w:val="00DD7670"/>
    <w:rsid w:val="00DD76F8"/>
    <w:rsid w:val="00DD770F"/>
    <w:rsid w:val="00DD776C"/>
    <w:rsid w:val="00DD7816"/>
    <w:rsid w:val="00DD79C2"/>
    <w:rsid w:val="00DD7AA9"/>
    <w:rsid w:val="00DD7C97"/>
    <w:rsid w:val="00DE001F"/>
    <w:rsid w:val="00DE00DE"/>
    <w:rsid w:val="00DE02D2"/>
    <w:rsid w:val="00DE0324"/>
    <w:rsid w:val="00DE072E"/>
    <w:rsid w:val="00DE0B8B"/>
    <w:rsid w:val="00DE0C8A"/>
    <w:rsid w:val="00DE1135"/>
    <w:rsid w:val="00DE1195"/>
    <w:rsid w:val="00DE11C7"/>
    <w:rsid w:val="00DE13F9"/>
    <w:rsid w:val="00DE1408"/>
    <w:rsid w:val="00DE159C"/>
    <w:rsid w:val="00DE1740"/>
    <w:rsid w:val="00DE180A"/>
    <w:rsid w:val="00DE1975"/>
    <w:rsid w:val="00DE19EF"/>
    <w:rsid w:val="00DE2412"/>
    <w:rsid w:val="00DE24A3"/>
    <w:rsid w:val="00DE2B79"/>
    <w:rsid w:val="00DE2C5A"/>
    <w:rsid w:val="00DE2EDC"/>
    <w:rsid w:val="00DE3298"/>
    <w:rsid w:val="00DE3513"/>
    <w:rsid w:val="00DE3723"/>
    <w:rsid w:val="00DE376B"/>
    <w:rsid w:val="00DE39E4"/>
    <w:rsid w:val="00DE3AEE"/>
    <w:rsid w:val="00DE3DB2"/>
    <w:rsid w:val="00DE40F7"/>
    <w:rsid w:val="00DE4395"/>
    <w:rsid w:val="00DE441E"/>
    <w:rsid w:val="00DE4CA3"/>
    <w:rsid w:val="00DE4D22"/>
    <w:rsid w:val="00DE54D0"/>
    <w:rsid w:val="00DE5971"/>
    <w:rsid w:val="00DE5E11"/>
    <w:rsid w:val="00DE5EEC"/>
    <w:rsid w:val="00DE5F19"/>
    <w:rsid w:val="00DE605D"/>
    <w:rsid w:val="00DE61DD"/>
    <w:rsid w:val="00DE61FC"/>
    <w:rsid w:val="00DE64BE"/>
    <w:rsid w:val="00DE65D6"/>
    <w:rsid w:val="00DE69A2"/>
    <w:rsid w:val="00DE6AC3"/>
    <w:rsid w:val="00DE6B56"/>
    <w:rsid w:val="00DE6B90"/>
    <w:rsid w:val="00DE6BC5"/>
    <w:rsid w:val="00DE6D3A"/>
    <w:rsid w:val="00DE6D8B"/>
    <w:rsid w:val="00DE6F9F"/>
    <w:rsid w:val="00DE74BA"/>
    <w:rsid w:val="00DE74EC"/>
    <w:rsid w:val="00DE79FC"/>
    <w:rsid w:val="00DE7CC9"/>
    <w:rsid w:val="00DF028E"/>
    <w:rsid w:val="00DF0430"/>
    <w:rsid w:val="00DF0AA4"/>
    <w:rsid w:val="00DF0AE0"/>
    <w:rsid w:val="00DF0D4B"/>
    <w:rsid w:val="00DF1350"/>
    <w:rsid w:val="00DF13D2"/>
    <w:rsid w:val="00DF153A"/>
    <w:rsid w:val="00DF1739"/>
    <w:rsid w:val="00DF199E"/>
    <w:rsid w:val="00DF1EBE"/>
    <w:rsid w:val="00DF1F48"/>
    <w:rsid w:val="00DF2106"/>
    <w:rsid w:val="00DF21BC"/>
    <w:rsid w:val="00DF23AE"/>
    <w:rsid w:val="00DF245A"/>
    <w:rsid w:val="00DF26E3"/>
    <w:rsid w:val="00DF29E1"/>
    <w:rsid w:val="00DF2D6D"/>
    <w:rsid w:val="00DF3240"/>
    <w:rsid w:val="00DF32E4"/>
    <w:rsid w:val="00DF32FF"/>
    <w:rsid w:val="00DF3658"/>
    <w:rsid w:val="00DF38EA"/>
    <w:rsid w:val="00DF3D1A"/>
    <w:rsid w:val="00DF3F3F"/>
    <w:rsid w:val="00DF4038"/>
    <w:rsid w:val="00DF4221"/>
    <w:rsid w:val="00DF4382"/>
    <w:rsid w:val="00DF43C4"/>
    <w:rsid w:val="00DF44E0"/>
    <w:rsid w:val="00DF4624"/>
    <w:rsid w:val="00DF4B2B"/>
    <w:rsid w:val="00DF4B35"/>
    <w:rsid w:val="00DF4C52"/>
    <w:rsid w:val="00DF4F72"/>
    <w:rsid w:val="00DF50A7"/>
    <w:rsid w:val="00DF511B"/>
    <w:rsid w:val="00DF5659"/>
    <w:rsid w:val="00DF5663"/>
    <w:rsid w:val="00DF5C30"/>
    <w:rsid w:val="00DF5C91"/>
    <w:rsid w:val="00DF5CF0"/>
    <w:rsid w:val="00DF5DA2"/>
    <w:rsid w:val="00DF5DE2"/>
    <w:rsid w:val="00DF5F78"/>
    <w:rsid w:val="00DF6002"/>
    <w:rsid w:val="00DF6549"/>
    <w:rsid w:val="00DF69A0"/>
    <w:rsid w:val="00DF69B4"/>
    <w:rsid w:val="00DF6EC5"/>
    <w:rsid w:val="00DF7145"/>
    <w:rsid w:val="00DF748B"/>
    <w:rsid w:val="00DF77E5"/>
    <w:rsid w:val="00DF7914"/>
    <w:rsid w:val="00DF7B0A"/>
    <w:rsid w:val="00DF7B4E"/>
    <w:rsid w:val="00DF7B72"/>
    <w:rsid w:val="00DF7CB1"/>
    <w:rsid w:val="00DF7CB2"/>
    <w:rsid w:val="00DF7FE6"/>
    <w:rsid w:val="00E00056"/>
    <w:rsid w:val="00E00075"/>
    <w:rsid w:val="00E00720"/>
    <w:rsid w:val="00E00B27"/>
    <w:rsid w:val="00E00F89"/>
    <w:rsid w:val="00E01267"/>
    <w:rsid w:val="00E01270"/>
    <w:rsid w:val="00E01E6D"/>
    <w:rsid w:val="00E01ED2"/>
    <w:rsid w:val="00E02046"/>
    <w:rsid w:val="00E02205"/>
    <w:rsid w:val="00E022DA"/>
    <w:rsid w:val="00E0237E"/>
    <w:rsid w:val="00E02432"/>
    <w:rsid w:val="00E025B7"/>
    <w:rsid w:val="00E02748"/>
    <w:rsid w:val="00E02EAD"/>
    <w:rsid w:val="00E02EF9"/>
    <w:rsid w:val="00E0315A"/>
    <w:rsid w:val="00E032E0"/>
    <w:rsid w:val="00E03867"/>
    <w:rsid w:val="00E03AF9"/>
    <w:rsid w:val="00E03D3A"/>
    <w:rsid w:val="00E03DE5"/>
    <w:rsid w:val="00E03E7E"/>
    <w:rsid w:val="00E03EA9"/>
    <w:rsid w:val="00E040DA"/>
    <w:rsid w:val="00E0429F"/>
    <w:rsid w:val="00E042E4"/>
    <w:rsid w:val="00E04996"/>
    <w:rsid w:val="00E050CE"/>
    <w:rsid w:val="00E05143"/>
    <w:rsid w:val="00E0571F"/>
    <w:rsid w:val="00E057B9"/>
    <w:rsid w:val="00E05CCB"/>
    <w:rsid w:val="00E05DA5"/>
    <w:rsid w:val="00E05DB1"/>
    <w:rsid w:val="00E05DFD"/>
    <w:rsid w:val="00E05ED0"/>
    <w:rsid w:val="00E06016"/>
    <w:rsid w:val="00E0627B"/>
    <w:rsid w:val="00E062ED"/>
    <w:rsid w:val="00E06416"/>
    <w:rsid w:val="00E06612"/>
    <w:rsid w:val="00E06907"/>
    <w:rsid w:val="00E0695C"/>
    <w:rsid w:val="00E06A02"/>
    <w:rsid w:val="00E06B08"/>
    <w:rsid w:val="00E06BE2"/>
    <w:rsid w:val="00E071EA"/>
    <w:rsid w:val="00E0759A"/>
    <w:rsid w:val="00E076C7"/>
    <w:rsid w:val="00E076CC"/>
    <w:rsid w:val="00E0775E"/>
    <w:rsid w:val="00E07C7A"/>
    <w:rsid w:val="00E07D30"/>
    <w:rsid w:val="00E07EC5"/>
    <w:rsid w:val="00E07F39"/>
    <w:rsid w:val="00E10370"/>
    <w:rsid w:val="00E103F3"/>
    <w:rsid w:val="00E104E2"/>
    <w:rsid w:val="00E10894"/>
    <w:rsid w:val="00E10902"/>
    <w:rsid w:val="00E10C58"/>
    <w:rsid w:val="00E10E9F"/>
    <w:rsid w:val="00E10F1C"/>
    <w:rsid w:val="00E112DB"/>
    <w:rsid w:val="00E117EF"/>
    <w:rsid w:val="00E11CF8"/>
    <w:rsid w:val="00E1223C"/>
    <w:rsid w:val="00E124FB"/>
    <w:rsid w:val="00E127CE"/>
    <w:rsid w:val="00E128D7"/>
    <w:rsid w:val="00E12A8B"/>
    <w:rsid w:val="00E12B17"/>
    <w:rsid w:val="00E12D63"/>
    <w:rsid w:val="00E12DB0"/>
    <w:rsid w:val="00E133FA"/>
    <w:rsid w:val="00E13495"/>
    <w:rsid w:val="00E13AA4"/>
    <w:rsid w:val="00E13DCE"/>
    <w:rsid w:val="00E13FBE"/>
    <w:rsid w:val="00E140E3"/>
    <w:rsid w:val="00E14103"/>
    <w:rsid w:val="00E1433E"/>
    <w:rsid w:val="00E1467F"/>
    <w:rsid w:val="00E147BD"/>
    <w:rsid w:val="00E14B2F"/>
    <w:rsid w:val="00E14C63"/>
    <w:rsid w:val="00E14DBF"/>
    <w:rsid w:val="00E150B6"/>
    <w:rsid w:val="00E151C0"/>
    <w:rsid w:val="00E153B7"/>
    <w:rsid w:val="00E157BA"/>
    <w:rsid w:val="00E157D5"/>
    <w:rsid w:val="00E15865"/>
    <w:rsid w:val="00E158F4"/>
    <w:rsid w:val="00E16164"/>
    <w:rsid w:val="00E16312"/>
    <w:rsid w:val="00E163B6"/>
    <w:rsid w:val="00E163C5"/>
    <w:rsid w:val="00E1658D"/>
    <w:rsid w:val="00E1668F"/>
    <w:rsid w:val="00E16768"/>
    <w:rsid w:val="00E16966"/>
    <w:rsid w:val="00E1697B"/>
    <w:rsid w:val="00E169BB"/>
    <w:rsid w:val="00E16BE8"/>
    <w:rsid w:val="00E16C20"/>
    <w:rsid w:val="00E16D75"/>
    <w:rsid w:val="00E17254"/>
    <w:rsid w:val="00E172F0"/>
    <w:rsid w:val="00E173CF"/>
    <w:rsid w:val="00E17886"/>
    <w:rsid w:val="00E17D05"/>
    <w:rsid w:val="00E17E7B"/>
    <w:rsid w:val="00E202AC"/>
    <w:rsid w:val="00E20413"/>
    <w:rsid w:val="00E2093A"/>
    <w:rsid w:val="00E21247"/>
    <w:rsid w:val="00E21403"/>
    <w:rsid w:val="00E214D9"/>
    <w:rsid w:val="00E21660"/>
    <w:rsid w:val="00E21D0A"/>
    <w:rsid w:val="00E220BF"/>
    <w:rsid w:val="00E22B9B"/>
    <w:rsid w:val="00E231D5"/>
    <w:rsid w:val="00E235AF"/>
    <w:rsid w:val="00E2376D"/>
    <w:rsid w:val="00E2378C"/>
    <w:rsid w:val="00E23970"/>
    <w:rsid w:val="00E239C1"/>
    <w:rsid w:val="00E23CEE"/>
    <w:rsid w:val="00E23DE1"/>
    <w:rsid w:val="00E23ED4"/>
    <w:rsid w:val="00E240CF"/>
    <w:rsid w:val="00E24269"/>
    <w:rsid w:val="00E2460E"/>
    <w:rsid w:val="00E24956"/>
    <w:rsid w:val="00E24B7C"/>
    <w:rsid w:val="00E24E7F"/>
    <w:rsid w:val="00E24E87"/>
    <w:rsid w:val="00E25480"/>
    <w:rsid w:val="00E25737"/>
    <w:rsid w:val="00E258C6"/>
    <w:rsid w:val="00E25A2A"/>
    <w:rsid w:val="00E25A73"/>
    <w:rsid w:val="00E25B68"/>
    <w:rsid w:val="00E25E93"/>
    <w:rsid w:val="00E25ED0"/>
    <w:rsid w:val="00E26137"/>
    <w:rsid w:val="00E2620A"/>
    <w:rsid w:val="00E263C0"/>
    <w:rsid w:val="00E26983"/>
    <w:rsid w:val="00E26AE2"/>
    <w:rsid w:val="00E26FF6"/>
    <w:rsid w:val="00E27029"/>
    <w:rsid w:val="00E27355"/>
    <w:rsid w:val="00E27680"/>
    <w:rsid w:val="00E276C0"/>
    <w:rsid w:val="00E2770A"/>
    <w:rsid w:val="00E2782A"/>
    <w:rsid w:val="00E27A37"/>
    <w:rsid w:val="00E304B2"/>
    <w:rsid w:val="00E3055E"/>
    <w:rsid w:val="00E30A56"/>
    <w:rsid w:val="00E30B09"/>
    <w:rsid w:val="00E30C18"/>
    <w:rsid w:val="00E30DF2"/>
    <w:rsid w:val="00E30F7A"/>
    <w:rsid w:val="00E3121D"/>
    <w:rsid w:val="00E3142E"/>
    <w:rsid w:val="00E31940"/>
    <w:rsid w:val="00E31D33"/>
    <w:rsid w:val="00E31ED4"/>
    <w:rsid w:val="00E32355"/>
    <w:rsid w:val="00E325E1"/>
    <w:rsid w:val="00E326AB"/>
    <w:rsid w:val="00E326B1"/>
    <w:rsid w:val="00E32880"/>
    <w:rsid w:val="00E328BE"/>
    <w:rsid w:val="00E32999"/>
    <w:rsid w:val="00E329B4"/>
    <w:rsid w:val="00E32A85"/>
    <w:rsid w:val="00E32E6A"/>
    <w:rsid w:val="00E3348C"/>
    <w:rsid w:val="00E334AB"/>
    <w:rsid w:val="00E33634"/>
    <w:rsid w:val="00E33B70"/>
    <w:rsid w:val="00E343E6"/>
    <w:rsid w:val="00E344A2"/>
    <w:rsid w:val="00E3466D"/>
    <w:rsid w:val="00E34800"/>
    <w:rsid w:val="00E348A2"/>
    <w:rsid w:val="00E34A00"/>
    <w:rsid w:val="00E34FB1"/>
    <w:rsid w:val="00E35341"/>
    <w:rsid w:val="00E35453"/>
    <w:rsid w:val="00E35648"/>
    <w:rsid w:val="00E3569E"/>
    <w:rsid w:val="00E356F6"/>
    <w:rsid w:val="00E35720"/>
    <w:rsid w:val="00E3582C"/>
    <w:rsid w:val="00E35B27"/>
    <w:rsid w:val="00E35D21"/>
    <w:rsid w:val="00E361D2"/>
    <w:rsid w:val="00E3691E"/>
    <w:rsid w:val="00E36BED"/>
    <w:rsid w:val="00E36CAA"/>
    <w:rsid w:val="00E36DEC"/>
    <w:rsid w:val="00E3710B"/>
    <w:rsid w:val="00E374A2"/>
    <w:rsid w:val="00E374E5"/>
    <w:rsid w:val="00E37590"/>
    <w:rsid w:val="00E376CA"/>
    <w:rsid w:val="00E37E05"/>
    <w:rsid w:val="00E37E08"/>
    <w:rsid w:val="00E37F17"/>
    <w:rsid w:val="00E37F2F"/>
    <w:rsid w:val="00E37FE2"/>
    <w:rsid w:val="00E4000E"/>
    <w:rsid w:val="00E404DD"/>
    <w:rsid w:val="00E409C0"/>
    <w:rsid w:val="00E40AFC"/>
    <w:rsid w:val="00E40CF7"/>
    <w:rsid w:val="00E412E4"/>
    <w:rsid w:val="00E4139E"/>
    <w:rsid w:val="00E4158C"/>
    <w:rsid w:val="00E4169B"/>
    <w:rsid w:val="00E41846"/>
    <w:rsid w:val="00E41871"/>
    <w:rsid w:val="00E418AE"/>
    <w:rsid w:val="00E41BD2"/>
    <w:rsid w:val="00E41D6C"/>
    <w:rsid w:val="00E41E92"/>
    <w:rsid w:val="00E42082"/>
    <w:rsid w:val="00E42114"/>
    <w:rsid w:val="00E426FF"/>
    <w:rsid w:val="00E42C27"/>
    <w:rsid w:val="00E4306F"/>
    <w:rsid w:val="00E4327B"/>
    <w:rsid w:val="00E43B9E"/>
    <w:rsid w:val="00E43E90"/>
    <w:rsid w:val="00E44186"/>
    <w:rsid w:val="00E4437A"/>
    <w:rsid w:val="00E4459F"/>
    <w:rsid w:val="00E448F9"/>
    <w:rsid w:val="00E44E4A"/>
    <w:rsid w:val="00E44F72"/>
    <w:rsid w:val="00E4515F"/>
    <w:rsid w:val="00E456F3"/>
    <w:rsid w:val="00E45796"/>
    <w:rsid w:val="00E45B88"/>
    <w:rsid w:val="00E45BD5"/>
    <w:rsid w:val="00E45CCE"/>
    <w:rsid w:val="00E45D58"/>
    <w:rsid w:val="00E45FAE"/>
    <w:rsid w:val="00E46164"/>
    <w:rsid w:val="00E46740"/>
    <w:rsid w:val="00E46A17"/>
    <w:rsid w:val="00E46C1D"/>
    <w:rsid w:val="00E47387"/>
    <w:rsid w:val="00E47621"/>
    <w:rsid w:val="00E5040D"/>
    <w:rsid w:val="00E508DE"/>
    <w:rsid w:val="00E50B3B"/>
    <w:rsid w:val="00E50B49"/>
    <w:rsid w:val="00E50BB1"/>
    <w:rsid w:val="00E5145D"/>
    <w:rsid w:val="00E51660"/>
    <w:rsid w:val="00E5184E"/>
    <w:rsid w:val="00E51C30"/>
    <w:rsid w:val="00E51E2A"/>
    <w:rsid w:val="00E520BC"/>
    <w:rsid w:val="00E523C9"/>
    <w:rsid w:val="00E524AE"/>
    <w:rsid w:val="00E527E5"/>
    <w:rsid w:val="00E52889"/>
    <w:rsid w:val="00E52A35"/>
    <w:rsid w:val="00E52BE7"/>
    <w:rsid w:val="00E52BFB"/>
    <w:rsid w:val="00E52D0E"/>
    <w:rsid w:val="00E52ECC"/>
    <w:rsid w:val="00E530E8"/>
    <w:rsid w:val="00E532EF"/>
    <w:rsid w:val="00E53442"/>
    <w:rsid w:val="00E53693"/>
    <w:rsid w:val="00E53B19"/>
    <w:rsid w:val="00E53C9C"/>
    <w:rsid w:val="00E5409F"/>
    <w:rsid w:val="00E542CD"/>
    <w:rsid w:val="00E544B2"/>
    <w:rsid w:val="00E5460D"/>
    <w:rsid w:val="00E5461B"/>
    <w:rsid w:val="00E5465E"/>
    <w:rsid w:val="00E54887"/>
    <w:rsid w:val="00E5499C"/>
    <w:rsid w:val="00E54A40"/>
    <w:rsid w:val="00E54B14"/>
    <w:rsid w:val="00E54CCD"/>
    <w:rsid w:val="00E54D08"/>
    <w:rsid w:val="00E54DD0"/>
    <w:rsid w:val="00E555FE"/>
    <w:rsid w:val="00E55AD8"/>
    <w:rsid w:val="00E55E17"/>
    <w:rsid w:val="00E55EDA"/>
    <w:rsid w:val="00E56173"/>
    <w:rsid w:val="00E573C2"/>
    <w:rsid w:val="00E57402"/>
    <w:rsid w:val="00E5760B"/>
    <w:rsid w:val="00E57C65"/>
    <w:rsid w:val="00E60065"/>
    <w:rsid w:val="00E601B2"/>
    <w:rsid w:val="00E60248"/>
    <w:rsid w:val="00E6062D"/>
    <w:rsid w:val="00E6063C"/>
    <w:rsid w:val="00E60C61"/>
    <w:rsid w:val="00E60CC6"/>
    <w:rsid w:val="00E60D30"/>
    <w:rsid w:val="00E61211"/>
    <w:rsid w:val="00E614AF"/>
    <w:rsid w:val="00E616CA"/>
    <w:rsid w:val="00E61B83"/>
    <w:rsid w:val="00E61BDA"/>
    <w:rsid w:val="00E61F4B"/>
    <w:rsid w:val="00E61FED"/>
    <w:rsid w:val="00E62163"/>
    <w:rsid w:val="00E62167"/>
    <w:rsid w:val="00E6236C"/>
    <w:rsid w:val="00E62410"/>
    <w:rsid w:val="00E6264D"/>
    <w:rsid w:val="00E626A1"/>
    <w:rsid w:val="00E62A44"/>
    <w:rsid w:val="00E62C26"/>
    <w:rsid w:val="00E63067"/>
    <w:rsid w:val="00E63993"/>
    <w:rsid w:val="00E63B72"/>
    <w:rsid w:val="00E64361"/>
    <w:rsid w:val="00E644B0"/>
    <w:rsid w:val="00E6468A"/>
    <w:rsid w:val="00E6477F"/>
    <w:rsid w:val="00E65358"/>
    <w:rsid w:val="00E65405"/>
    <w:rsid w:val="00E6596C"/>
    <w:rsid w:val="00E659F1"/>
    <w:rsid w:val="00E65BFC"/>
    <w:rsid w:val="00E65EC2"/>
    <w:rsid w:val="00E663EA"/>
    <w:rsid w:val="00E6651F"/>
    <w:rsid w:val="00E66759"/>
    <w:rsid w:val="00E66827"/>
    <w:rsid w:val="00E66BED"/>
    <w:rsid w:val="00E66EF4"/>
    <w:rsid w:val="00E66F6D"/>
    <w:rsid w:val="00E67E37"/>
    <w:rsid w:val="00E67F13"/>
    <w:rsid w:val="00E70312"/>
    <w:rsid w:val="00E7092A"/>
    <w:rsid w:val="00E70AA9"/>
    <w:rsid w:val="00E70ABD"/>
    <w:rsid w:val="00E70AE1"/>
    <w:rsid w:val="00E70AF7"/>
    <w:rsid w:val="00E70E7C"/>
    <w:rsid w:val="00E70F7A"/>
    <w:rsid w:val="00E7105C"/>
    <w:rsid w:val="00E710E2"/>
    <w:rsid w:val="00E712EC"/>
    <w:rsid w:val="00E71376"/>
    <w:rsid w:val="00E71806"/>
    <w:rsid w:val="00E71C39"/>
    <w:rsid w:val="00E71D1C"/>
    <w:rsid w:val="00E71D5A"/>
    <w:rsid w:val="00E71ED2"/>
    <w:rsid w:val="00E724CB"/>
    <w:rsid w:val="00E72901"/>
    <w:rsid w:val="00E7296B"/>
    <w:rsid w:val="00E729D5"/>
    <w:rsid w:val="00E73046"/>
    <w:rsid w:val="00E732D4"/>
    <w:rsid w:val="00E736D8"/>
    <w:rsid w:val="00E73737"/>
    <w:rsid w:val="00E73842"/>
    <w:rsid w:val="00E738B4"/>
    <w:rsid w:val="00E739F5"/>
    <w:rsid w:val="00E73BBC"/>
    <w:rsid w:val="00E73C61"/>
    <w:rsid w:val="00E74163"/>
    <w:rsid w:val="00E7472A"/>
    <w:rsid w:val="00E74769"/>
    <w:rsid w:val="00E74D1C"/>
    <w:rsid w:val="00E7516C"/>
    <w:rsid w:val="00E75445"/>
    <w:rsid w:val="00E75545"/>
    <w:rsid w:val="00E7569F"/>
    <w:rsid w:val="00E75AAF"/>
    <w:rsid w:val="00E75D26"/>
    <w:rsid w:val="00E75DEC"/>
    <w:rsid w:val="00E76077"/>
    <w:rsid w:val="00E761B8"/>
    <w:rsid w:val="00E764A8"/>
    <w:rsid w:val="00E76503"/>
    <w:rsid w:val="00E76616"/>
    <w:rsid w:val="00E7699C"/>
    <w:rsid w:val="00E76B49"/>
    <w:rsid w:val="00E76F75"/>
    <w:rsid w:val="00E770E6"/>
    <w:rsid w:val="00E77372"/>
    <w:rsid w:val="00E7786D"/>
    <w:rsid w:val="00E77AFA"/>
    <w:rsid w:val="00E77C21"/>
    <w:rsid w:val="00E8039D"/>
    <w:rsid w:val="00E804D5"/>
    <w:rsid w:val="00E80608"/>
    <w:rsid w:val="00E80C3B"/>
    <w:rsid w:val="00E80D86"/>
    <w:rsid w:val="00E80D90"/>
    <w:rsid w:val="00E81353"/>
    <w:rsid w:val="00E81431"/>
    <w:rsid w:val="00E81758"/>
    <w:rsid w:val="00E819B4"/>
    <w:rsid w:val="00E819CC"/>
    <w:rsid w:val="00E819D0"/>
    <w:rsid w:val="00E81BB7"/>
    <w:rsid w:val="00E8227C"/>
    <w:rsid w:val="00E82474"/>
    <w:rsid w:val="00E824AA"/>
    <w:rsid w:val="00E82994"/>
    <w:rsid w:val="00E82B97"/>
    <w:rsid w:val="00E82CD9"/>
    <w:rsid w:val="00E82E74"/>
    <w:rsid w:val="00E8344E"/>
    <w:rsid w:val="00E836E3"/>
    <w:rsid w:val="00E838A8"/>
    <w:rsid w:val="00E8399C"/>
    <w:rsid w:val="00E83C0D"/>
    <w:rsid w:val="00E83C7D"/>
    <w:rsid w:val="00E83D91"/>
    <w:rsid w:val="00E83E43"/>
    <w:rsid w:val="00E84461"/>
    <w:rsid w:val="00E84871"/>
    <w:rsid w:val="00E84A01"/>
    <w:rsid w:val="00E84B63"/>
    <w:rsid w:val="00E84CCF"/>
    <w:rsid w:val="00E84E9E"/>
    <w:rsid w:val="00E85314"/>
    <w:rsid w:val="00E85513"/>
    <w:rsid w:val="00E8555C"/>
    <w:rsid w:val="00E857E4"/>
    <w:rsid w:val="00E8594E"/>
    <w:rsid w:val="00E85A54"/>
    <w:rsid w:val="00E85CCB"/>
    <w:rsid w:val="00E85D79"/>
    <w:rsid w:val="00E85FB3"/>
    <w:rsid w:val="00E8604A"/>
    <w:rsid w:val="00E860D1"/>
    <w:rsid w:val="00E86B5E"/>
    <w:rsid w:val="00E86BD6"/>
    <w:rsid w:val="00E86D87"/>
    <w:rsid w:val="00E871B6"/>
    <w:rsid w:val="00E8725D"/>
    <w:rsid w:val="00E872DD"/>
    <w:rsid w:val="00E87586"/>
    <w:rsid w:val="00E87797"/>
    <w:rsid w:val="00E87880"/>
    <w:rsid w:val="00E87A45"/>
    <w:rsid w:val="00E87F86"/>
    <w:rsid w:val="00E9000B"/>
    <w:rsid w:val="00E9075A"/>
    <w:rsid w:val="00E90C44"/>
    <w:rsid w:val="00E915F9"/>
    <w:rsid w:val="00E9168D"/>
    <w:rsid w:val="00E919AB"/>
    <w:rsid w:val="00E91A05"/>
    <w:rsid w:val="00E91C43"/>
    <w:rsid w:val="00E920BE"/>
    <w:rsid w:val="00E92448"/>
    <w:rsid w:val="00E9276C"/>
    <w:rsid w:val="00E928B2"/>
    <w:rsid w:val="00E928E9"/>
    <w:rsid w:val="00E92A27"/>
    <w:rsid w:val="00E92B3F"/>
    <w:rsid w:val="00E92D1F"/>
    <w:rsid w:val="00E92EDE"/>
    <w:rsid w:val="00E930DC"/>
    <w:rsid w:val="00E9336F"/>
    <w:rsid w:val="00E934BE"/>
    <w:rsid w:val="00E934D6"/>
    <w:rsid w:val="00E936D0"/>
    <w:rsid w:val="00E93DFE"/>
    <w:rsid w:val="00E9454C"/>
    <w:rsid w:val="00E949BE"/>
    <w:rsid w:val="00E94DEB"/>
    <w:rsid w:val="00E94DF7"/>
    <w:rsid w:val="00E94F7C"/>
    <w:rsid w:val="00E95115"/>
    <w:rsid w:val="00E9589B"/>
    <w:rsid w:val="00E95B67"/>
    <w:rsid w:val="00E95FE4"/>
    <w:rsid w:val="00E9601A"/>
    <w:rsid w:val="00E9602C"/>
    <w:rsid w:val="00E960EE"/>
    <w:rsid w:val="00E967B9"/>
    <w:rsid w:val="00E969F7"/>
    <w:rsid w:val="00E96B4B"/>
    <w:rsid w:val="00E96DA3"/>
    <w:rsid w:val="00E9717B"/>
    <w:rsid w:val="00E978EF"/>
    <w:rsid w:val="00EA016B"/>
    <w:rsid w:val="00EA0238"/>
    <w:rsid w:val="00EA026E"/>
    <w:rsid w:val="00EA0398"/>
    <w:rsid w:val="00EA064C"/>
    <w:rsid w:val="00EA0750"/>
    <w:rsid w:val="00EA0AC9"/>
    <w:rsid w:val="00EA0BA1"/>
    <w:rsid w:val="00EA0C4C"/>
    <w:rsid w:val="00EA1112"/>
    <w:rsid w:val="00EA112C"/>
    <w:rsid w:val="00EA1353"/>
    <w:rsid w:val="00EA142C"/>
    <w:rsid w:val="00EA1673"/>
    <w:rsid w:val="00EA1CAE"/>
    <w:rsid w:val="00EA1E5E"/>
    <w:rsid w:val="00EA1F04"/>
    <w:rsid w:val="00EA24C5"/>
    <w:rsid w:val="00EA28CE"/>
    <w:rsid w:val="00EA297B"/>
    <w:rsid w:val="00EA2DC0"/>
    <w:rsid w:val="00EA2F5C"/>
    <w:rsid w:val="00EA329F"/>
    <w:rsid w:val="00EA32BD"/>
    <w:rsid w:val="00EA3306"/>
    <w:rsid w:val="00EA331F"/>
    <w:rsid w:val="00EA3483"/>
    <w:rsid w:val="00EA3854"/>
    <w:rsid w:val="00EA38D7"/>
    <w:rsid w:val="00EA3C4B"/>
    <w:rsid w:val="00EA3F8D"/>
    <w:rsid w:val="00EA42F2"/>
    <w:rsid w:val="00EA46B4"/>
    <w:rsid w:val="00EA47B0"/>
    <w:rsid w:val="00EA4A90"/>
    <w:rsid w:val="00EA4BB7"/>
    <w:rsid w:val="00EA542E"/>
    <w:rsid w:val="00EA54E4"/>
    <w:rsid w:val="00EA557B"/>
    <w:rsid w:val="00EA5676"/>
    <w:rsid w:val="00EA5F96"/>
    <w:rsid w:val="00EA6353"/>
    <w:rsid w:val="00EA644E"/>
    <w:rsid w:val="00EA6743"/>
    <w:rsid w:val="00EA6783"/>
    <w:rsid w:val="00EA681F"/>
    <w:rsid w:val="00EA6E4C"/>
    <w:rsid w:val="00EA71F9"/>
    <w:rsid w:val="00EA7235"/>
    <w:rsid w:val="00EA7453"/>
    <w:rsid w:val="00EA7705"/>
    <w:rsid w:val="00EA771C"/>
    <w:rsid w:val="00EA7D20"/>
    <w:rsid w:val="00EA7D72"/>
    <w:rsid w:val="00EA7F5F"/>
    <w:rsid w:val="00EB0323"/>
    <w:rsid w:val="00EB0639"/>
    <w:rsid w:val="00EB067A"/>
    <w:rsid w:val="00EB09EB"/>
    <w:rsid w:val="00EB0CFA"/>
    <w:rsid w:val="00EB0E5A"/>
    <w:rsid w:val="00EB0FA9"/>
    <w:rsid w:val="00EB0FC7"/>
    <w:rsid w:val="00EB12F5"/>
    <w:rsid w:val="00EB160B"/>
    <w:rsid w:val="00EB1BB8"/>
    <w:rsid w:val="00EB1D6D"/>
    <w:rsid w:val="00EB2216"/>
    <w:rsid w:val="00EB23D8"/>
    <w:rsid w:val="00EB2AB1"/>
    <w:rsid w:val="00EB2BD9"/>
    <w:rsid w:val="00EB2CA5"/>
    <w:rsid w:val="00EB2D2A"/>
    <w:rsid w:val="00EB2F1C"/>
    <w:rsid w:val="00EB2FE0"/>
    <w:rsid w:val="00EB30F6"/>
    <w:rsid w:val="00EB3159"/>
    <w:rsid w:val="00EB3684"/>
    <w:rsid w:val="00EB3725"/>
    <w:rsid w:val="00EB3777"/>
    <w:rsid w:val="00EB39E8"/>
    <w:rsid w:val="00EB3A82"/>
    <w:rsid w:val="00EB3C66"/>
    <w:rsid w:val="00EB3DFD"/>
    <w:rsid w:val="00EB42E3"/>
    <w:rsid w:val="00EB46A7"/>
    <w:rsid w:val="00EB4930"/>
    <w:rsid w:val="00EB49E6"/>
    <w:rsid w:val="00EB4B34"/>
    <w:rsid w:val="00EB4C68"/>
    <w:rsid w:val="00EB4C6C"/>
    <w:rsid w:val="00EB4CC7"/>
    <w:rsid w:val="00EB4D31"/>
    <w:rsid w:val="00EB540E"/>
    <w:rsid w:val="00EB5500"/>
    <w:rsid w:val="00EB5775"/>
    <w:rsid w:val="00EB5A50"/>
    <w:rsid w:val="00EB60D7"/>
    <w:rsid w:val="00EB635B"/>
    <w:rsid w:val="00EB63C1"/>
    <w:rsid w:val="00EB63D2"/>
    <w:rsid w:val="00EB682D"/>
    <w:rsid w:val="00EB6C10"/>
    <w:rsid w:val="00EB6F0A"/>
    <w:rsid w:val="00EB708C"/>
    <w:rsid w:val="00EB773C"/>
    <w:rsid w:val="00EC006B"/>
    <w:rsid w:val="00EC01E1"/>
    <w:rsid w:val="00EC0697"/>
    <w:rsid w:val="00EC081E"/>
    <w:rsid w:val="00EC09F8"/>
    <w:rsid w:val="00EC0BC5"/>
    <w:rsid w:val="00EC1154"/>
    <w:rsid w:val="00EC1182"/>
    <w:rsid w:val="00EC12FB"/>
    <w:rsid w:val="00EC17CD"/>
    <w:rsid w:val="00EC1E1A"/>
    <w:rsid w:val="00EC24C9"/>
    <w:rsid w:val="00EC2624"/>
    <w:rsid w:val="00EC2A12"/>
    <w:rsid w:val="00EC2B6C"/>
    <w:rsid w:val="00EC3027"/>
    <w:rsid w:val="00EC3235"/>
    <w:rsid w:val="00EC3420"/>
    <w:rsid w:val="00EC344A"/>
    <w:rsid w:val="00EC3AA8"/>
    <w:rsid w:val="00EC3B51"/>
    <w:rsid w:val="00EC3E60"/>
    <w:rsid w:val="00EC4068"/>
    <w:rsid w:val="00EC412E"/>
    <w:rsid w:val="00EC4464"/>
    <w:rsid w:val="00EC492E"/>
    <w:rsid w:val="00EC4964"/>
    <w:rsid w:val="00EC4B60"/>
    <w:rsid w:val="00EC4C68"/>
    <w:rsid w:val="00EC564E"/>
    <w:rsid w:val="00EC5856"/>
    <w:rsid w:val="00EC5992"/>
    <w:rsid w:val="00EC5DA4"/>
    <w:rsid w:val="00EC5E77"/>
    <w:rsid w:val="00EC6032"/>
    <w:rsid w:val="00EC6154"/>
    <w:rsid w:val="00EC62F8"/>
    <w:rsid w:val="00EC6364"/>
    <w:rsid w:val="00EC6719"/>
    <w:rsid w:val="00EC688A"/>
    <w:rsid w:val="00EC6946"/>
    <w:rsid w:val="00EC6AAA"/>
    <w:rsid w:val="00EC6BE6"/>
    <w:rsid w:val="00EC6E48"/>
    <w:rsid w:val="00EC7350"/>
    <w:rsid w:val="00EC765C"/>
    <w:rsid w:val="00EC7CFB"/>
    <w:rsid w:val="00EC7E73"/>
    <w:rsid w:val="00ED0012"/>
    <w:rsid w:val="00ED0052"/>
    <w:rsid w:val="00ED057F"/>
    <w:rsid w:val="00ED0720"/>
    <w:rsid w:val="00ED07DC"/>
    <w:rsid w:val="00ED0976"/>
    <w:rsid w:val="00ED0A65"/>
    <w:rsid w:val="00ED1029"/>
    <w:rsid w:val="00ED107B"/>
    <w:rsid w:val="00ED1130"/>
    <w:rsid w:val="00ED1182"/>
    <w:rsid w:val="00ED161D"/>
    <w:rsid w:val="00ED1C78"/>
    <w:rsid w:val="00ED1E83"/>
    <w:rsid w:val="00ED221E"/>
    <w:rsid w:val="00ED2275"/>
    <w:rsid w:val="00ED22EE"/>
    <w:rsid w:val="00ED2E3B"/>
    <w:rsid w:val="00ED2E59"/>
    <w:rsid w:val="00ED3409"/>
    <w:rsid w:val="00ED348A"/>
    <w:rsid w:val="00ED350B"/>
    <w:rsid w:val="00ED39C8"/>
    <w:rsid w:val="00ED3C77"/>
    <w:rsid w:val="00ED3DF4"/>
    <w:rsid w:val="00ED4544"/>
    <w:rsid w:val="00ED4597"/>
    <w:rsid w:val="00ED4A58"/>
    <w:rsid w:val="00ED4AEB"/>
    <w:rsid w:val="00ED50E1"/>
    <w:rsid w:val="00ED5695"/>
    <w:rsid w:val="00ED59BD"/>
    <w:rsid w:val="00ED5A31"/>
    <w:rsid w:val="00ED5D7F"/>
    <w:rsid w:val="00ED61F3"/>
    <w:rsid w:val="00ED6786"/>
    <w:rsid w:val="00ED69CD"/>
    <w:rsid w:val="00ED6EB2"/>
    <w:rsid w:val="00ED6ED6"/>
    <w:rsid w:val="00ED7479"/>
    <w:rsid w:val="00ED747C"/>
    <w:rsid w:val="00ED7672"/>
    <w:rsid w:val="00ED7689"/>
    <w:rsid w:val="00ED77CF"/>
    <w:rsid w:val="00ED785E"/>
    <w:rsid w:val="00ED797A"/>
    <w:rsid w:val="00ED7B17"/>
    <w:rsid w:val="00ED7F9F"/>
    <w:rsid w:val="00EE04C5"/>
    <w:rsid w:val="00EE0511"/>
    <w:rsid w:val="00EE0984"/>
    <w:rsid w:val="00EE1688"/>
    <w:rsid w:val="00EE1783"/>
    <w:rsid w:val="00EE1BD8"/>
    <w:rsid w:val="00EE21BD"/>
    <w:rsid w:val="00EE235B"/>
    <w:rsid w:val="00EE23BB"/>
    <w:rsid w:val="00EE258A"/>
    <w:rsid w:val="00EE293A"/>
    <w:rsid w:val="00EE29DB"/>
    <w:rsid w:val="00EE2C92"/>
    <w:rsid w:val="00EE2CFD"/>
    <w:rsid w:val="00EE2D4A"/>
    <w:rsid w:val="00EE2EA3"/>
    <w:rsid w:val="00EE32A5"/>
    <w:rsid w:val="00EE3C43"/>
    <w:rsid w:val="00EE415A"/>
    <w:rsid w:val="00EE4699"/>
    <w:rsid w:val="00EE47CE"/>
    <w:rsid w:val="00EE4C20"/>
    <w:rsid w:val="00EE50BD"/>
    <w:rsid w:val="00EE54B0"/>
    <w:rsid w:val="00EE553D"/>
    <w:rsid w:val="00EE556E"/>
    <w:rsid w:val="00EE5B3E"/>
    <w:rsid w:val="00EE62CE"/>
    <w:rsid w:val="00EE652E"/>
    <w:rsid w:val="00EE6682"/>
    <w:rsid w:val="00EE6A5D"/>
    <w:rsid w:val="00EE6E6B"/>
    <w:rsid w:val="00EE7143"/>
    <w:rsid w:val="00EE742B"/>
    <w:rsid w:val="00EE7510"/>
    <w:rsid w:val="00EE751B"/>
    <w:rsid w:val="00EE75D3"/>
    <w:rsid w:val="00EE7632"/>
    <w:rsid w:val="00EE7888"/>
    <w:rsid w:val="00EE7E88"/>
    <w:rsid w:val="00EF017E"/>
    <w:rsid w:val="00EF01A2"/>
    <w:rsid w:val="00EF049C"/>
    <w:rsid w:val="00EF07EA"/>
    <w:rsid w:val="00EF0D7E"/>
    <w:rsid w:val="00EF1B04"/>
    <w:rsid w:val="00EF1BE1"/>
    <w:rsid w:val="00EF20E2"/>
    <w:rsid w:val="00EF21F5"/>
    <w:rsid w:val="00EF2816"/>
    <w:rsid w:val="00EF3109"/>
    <w:rsid w:val="00EF322D"/>
    <w:rsid w:val="00EF3A43"/>
    <w:rsid w:val="00EF3DBB"/>
    <w:rsid w:val="00EF3DDD"/>
    <w:rsid w:val="00EF3F35"/>
    <w:rsid w:val="00EF40B1"/>
    <w:rsid w:val="00EF416F"/>
    <w:rsid w:val="00EF4302"/>
    <w:rsid w:val="00EF4337"/>
    <w:rsid w:val="00EF43F5"/>
    <w:rsid w:val="00EF476F"/>
    <w:rsid w:val="00EF4DA3"/>
    <w:rsid w:val="00EF4E88"/>
    <w:rsid w:val="00EF4EB5"/>
    <w:rsid w:val="00EF50A3"/>
    <w:rsid w:val="00EF50A5"/>
    <w:rsid w:val="00EF53EA"/>
    <w:rsid w:val="00EF53F2"/>
    <w:rsid w:val="00EF5532"/>
    <w:rsid w:val="00EF58AA"/>
    <w:rsid w:val="00EF613B"/>
    <w:rsid w:val="00EF63F2"/>
    <w:rsid w:val="00EF69B5"/>
    <w:rsid w:val="00EF735C"/>
    <w:rsid w:val="00EF7504"/>
    <w:rsid w:val="00EF7A43"/>
    <w:rsid w:val="00EF7D63"/>
    <w:rsid w:val="00EF7E05"/>
    <w:rsid w:val="00EF7E34"/>
    <w:rsid w:val="00F00199"/>
    <w:rsid w:val="00F0063D"/>
    <w:rsid w:val="00F0073C"/>
    <w:rsid w:val="00F00BC0"/>
    <w:rsid w:val="00F00F4C"/>
    <w:rsid w:val="00F00F7B"/>
    <w:rsid w:val="00F0107C"/>
    <w:rsid w:val="00F01496"/>
    <w:rsid w:val="00F017F7"/>
    <w:rsid w:val="00F01911"/>
    <w:rsid w:val="00F01B9E"/>
    <w:rsid w:val="00F01F79"/>
    <w:rsid w:val="00F0233B"/>
    <w:rsid w:val="00F0245D"/>
    <w:rsid w:val="00F026B1"/>
    <w:rsid w:val="00F02C80"/>
    <w:rsid w:val="00F03162"/>
    <w:rsid w:val="00F031AB"/>
    <w:rsid w:val="00F0328E"/>
    <w:rsid w:val="00F0373C"/>
    <w:rsid w:val="00F03C54"/>
    <w:rsid w:val="00F0422E"/>
    <w:rsid w:val="00F042A9"/>
    <w:rsid w:val="00F04D57"/>
    <w:rsid w:val="00F04DE7"/>
    <w:rsid w:val="00F04FAC"/>
    <w:rsid w:val="00F0522E"/>
    <w:rsid w:val="00F05576"/>
    <w:rsid w:val="00F0561E"/>
    <w:rsid w:val="00F05636"/>
    <w:rsid w:val="00F05A35"/>
    <w:rsid w:val="00F05BF5"/>
    <w:rsid w:val="00F05C00"/>
    <w:rsid w:val="00F05E17"/>
    <w:rsid w:val="00F05F9F"/>
    <w:rsid w:val="00F0634C"/>
    <w:rsid w:val="00F067C7"/>
    <w:rsid w:val="00F0694E"/>
    <w:rsid w:val="00F075D7"/>
    <w:rsid w:val="00F0760E"/>
    <w:rsid w:val="00F07C4B"/>
    <w:rsid w:val="00F1017C"/>
    <w:rsid w:val="00F101D7"/>
    <w:rsid w:val="00F1062F"/>
    <w:rsid w:val="00F10774"/>
    <w:rsid w:val="00F10CA7"/>
    <w:rsid w:val="00F10D7A"/>
    <w:rsid w:val="00F10E89"/>
    <w:rsid w:val="00F114DC"/>
    <w:rsid w:val="00F116C1"/>
    <w:rsid w:val="00F11E21"/>
    <w:rsid w:val="00F11E48"/>
    <w:rsid w:val="00F1201E"/>
    <w:rsid w:val="00F12251"/>
    <w:rsid w:val="00F12306"/>
    <w:rsid w:val="00F125D2"/>
    <w:rsid w:val="00F12935"/>
    <w:rsid w:val="00F12D81"/>
    <w:rsid w:val="00F12E4E"/>
    <w:rsid w:val="00F12E94"/>
    <w:rsid w:val="00F12EFC"/>
    <w:rsid w:val="00F13300"/>
    <w:rsid w:val="00F13B5B"/>
    <w:rsid w:val="00F13E03"/>
    <w:rsid w:val="00F13E85"/>
    <w:rsid w:val="00F13F75"/>
    <w:rsid w:val="00F140FC"/>
    <w:rsid w:val="00F1423C"/>
    <w:rsid w:val="00F14453"/>
    <w:rsid w:val="00F1459C"/>
    <w:rsid w:val="00F14656"/>
    <w:rsid w:val="00F147B3"/>
    <w:rsid w:val="00F147B7"/>
    <w:rsid w:val="00F14A61"/>
    <w:rsid w:val="00F14AE3"/>
    <w:rsid w:val="00F14CE7"/>
    <w:rsid w:val="00F14E99"/>
    <w:rsid w:val="00F14EDB"/>
    <w:rsid w:val="00F14F05"/>
    <w:rsid w:val="00F15275"/>
    <w:rsid w:val="00F15451"/>
    <w:rsid w:val="00F15BCB"/>
    <w:rsid w:val="00F15D0E"/>
    <w:rsid w:val="00F15D49"/>
    <w:rsid w:val="00F15FF6"/>
    <w:rsid w:val="00F16046"/>
    <w:rsid w:val="00F16196"/>
    <w:rsid w:val="00F16969"/>
    <w:rsid w:val="00F16FD5"/>
    <w:rsid w:val="00F170BC"/>
    <w:rsid w:val="00F173EC"/>
    <w:rsid w:val="00F17873"/>
    <w:rsid w:val="00F17B55"/>
    <w:rsid w:val="00F17B5C"/>
    <w:rsid w:val="00F2000C"/>
    <w:rsid w:val="00F202DE"/>
    <w:rsid w:val="00F2036E"/>
    <w:rsid w:val="00F20B0B"/>
    <w:rsid w:val="00F20CA0"/>
    <w:rsid w:val="00F20DE3"/>
    <w:rsid w:val="00F2100E"/>
    <w:rsid w:val="00F21054"/>
    <w:rsid w:val="00F212B2"/>
    <w:rsid w:val="00F2137D"/>
    <w:rsid w:val="00F21686"/>
    <w:rsid w:val="00F2179A"/>
    <w:rsid w:val="00F21E89"/>
    <w:rsid w:val="00F22372"/>
    <w:rsid w:val="00F223B4"/>
    <w:rsid w:val="00F22458"/>
    <w:rsid w:val="00F228AD"/>
    <w:rsid w:val="00F22951"/>
    <w:rsid w:val="00F22A98"/>
    <w:rsid w:val="00F2327A"/>
    <w:rsid w:val="00F2335E"/>
    <w:rsid w:val="00F237DE"/>
    <w:rsid w:val="00F239CD"/>
    <w:rsid w:val="00F23A6F"/>
    <w:rsid w:val="00F23AF1"/>
    <w:rsid w:val="00F23F26"/>
    <w:rsid w:val="00F24111"/>
    <w:rsid w:val="00F24187"/>
    <w:rsid w:val="00F24239"/>
    <w:rsid w:val="00F24CD0"/>
    <w:rsid w:val="00F24D3E"/>
    <w:rsid w:val="00F24EAF"/>
    <w:rsid w:val="00F25085"/>
    <w:rsid w:val="00F25592"/>
    <w:rsid w:val="00F25A81"/>
    <w:rsid w:val="00F25C3B"/>
    <w:rsid w:val="00F25F3C"/>
    <w:rsid w:val="00F26305"/>
    <w:rsid w:val="00F26310"/>
    <w:rsid w:val="00F264B0"/>
    <w:rsid w:val="00F2662B"/>
    <w:rsid w:val="00F26B7C"/>
    <w:rsid w:val="00F26D14"/>
    <w:rsid w:val="00F270E7"/>
    <w:rsid w:val="00F27113"/>
    <w:rsid w:val="00F27175"/>
    <w:rsid w:val="00F2798C"/>
    <w:rsid w:val="00F279AA"/>
    <w:rsid w:val="00F27BDB"/>
    <w:rsid w:val="00F27C83"/>
    <w:rsid w:val="00F27FF2"/>
    <w:rsid w:val="00F3006C"/>
    <w:rsid w:val="00F30125"/>
    <w:rsid w:val="00F302BE"/>
    <w:rsid w:val="00F304D0"/>
    <w:rsid w:val="00F3067E"/>
    <w:rsid w:val="00F30951"/>
    <w:rsid w:val="00F30ACB"/>
    <w:rsid w:val="00F312CE"/>
    <w:rsid w:val="00F31FF8"/>
    <w:rsid w:val="00F32038"/>
    <w:rsid w:val="00F32040"/>
    <w:rsid w:val="00F3235E"/>
    <w:rsid w:val="00F324DA"/>
    <w:rsid w:val="00F32632"/>
    <w:rsid w:val="00F32741"/>
    <w:rsid w:val="00F3281C"/>
    <w:rsid w:val="00F328C5"/>
    <w:rsid w:val="00F32DB2"/>
    <w:rsid w:val="00F333ED"/>
    <w:rsid w:val="00F3347D"/>
    <w:rsid w:val="00F33C81"/>
    <w:rsid w:val="00F33E57"/>
    <w:rsid w:val="00F3446A"/>
    <w:rsid w:val="00F34619"/>
    <w:rsid w:val="00F3462F"/>
    <w:rsid w:val="00F349E1"/>
    <w:rsid w:val="00F351FB"/>
    <w:rsid w:val="00F352B0"/>
    <w:rsid w:val="00F354CF"/>
    <w:rsid w:val="00F3560E"/>
    <w:rsid w:val="00F35868"/>
    <w:rsid w:val="00F3587E"/>
    <w:rsid w:val="00F35A7C"/>
    <w:rsid w:val="00F35C78"/>
    <w:rsid w:val="00F35F9E"/>
    <w:rsid w:val="00F35FFE"/>
    <w:rsid w:val="00F360A3"/>
    <w:rsid w:val="00F36147"/>
    <w:rsid w:val="00F3622E"/>
    <w:rsid w:val="00F3623A"/>
    <w:rsid w:val="00F36463"/>
    <w:rsid w:val="00F364E6"/>
    <w:rsid w:val="00F36926"/>
    <w:rsid w:val="00F36B48"/>
    <w:rsid w:val="00F36F37"/>
    <w:rsid w:val="00F36F6E"/>
    <w:rsid w:val="00F370DE"/>
    <w:rsid w:val="00F372C0"/>
    <w:rsid w:val="00F37D61"/>
    <w:rsid w:val="00F37ECB"/>
    <w:rsid w:val="00F4000A"/>
    <w:rsid w:val="00F40228"/>
    <w:rsid w:val="00F40406"/>
    <w:rsid w:val="00F404A1"/>
    <w:rsid w:val="00F406DF"/>
    <w:rsid w:val="00F406EE"/>
    <w:rsid w:val="00F40753"/>
    <w:rsid w:val="00F407AE"/>
    <w:rsid w:val="00F40831"/>
    <w:rsid w:val="00F409B5"/>
    <w:rsid w:val="00F4110B"/>
    <w:rsid w:val="00F414CF"/>
    <w:rsid w:val="00F41980"/>
    <w:rsid w:val="00F4198B"/>
    <w:rsid w:val="00F42087"/>
    <w:rsid w:val="00F42B2F"/>
    <w:rsid w:val="00F430EB"/>
    <w:rsid w:val="00F430FC"/>
    <w:rsid w:val="00F431A3"/>
    <w:rsid w:val="00F4323B"/>
    <w:rsid w:val="00F43669"/>
    <w:rsid w:val="00F43B1C"/>
    <w:rsid w:val="00F43EB3"/>
    <w:rsid w:val="00F43FE7"/>
    <w:rsid w:val="00F44184"/>
    <w:rsid w:val="00F4452C"/>
    <w:rsid w:val="00F446D5"/>
    <w:rsid w:val="00F44837"/>
    <w:rsid w:val="00F4508D"/>
    <w:rsid w:val="00F454EF"/>
    <w:rsid w:val="00F454FB"/>
    <w:rsid w:val="00F45670"/>
    <w:rsid w:val="00F457BB"/>
    <w:rsid w:val="00F45B53"/>
    <w:rsid w:val="00F45D31"/>
    <w:rsid w:val="00F45E3D"/>
    <w:rsid w:val="00F45EEA"/>
    <w:rsid w:val="00F45FA4"/>
    <w:rsid w:val="00F4635E"/>
    <w:rsid w:val="00F4647A"/>
    <w:rsid w:val="00F46896"/>
    <w:rsid w:val="00F468AD"/>
    <w:rsid w:val="00F46BE6"/>
    <w:rsid w:val="00F46D6E"/>
    <w:rsid w:val="00F471AA"/>
    <w:rsid w:val="00F471E1"/>
    <w:rsid w:val="00F47571"/>
    <w:rsid w:val="00F477F7"/>
    <w:rsid w:val="00F47901"/>
    <w:rsid w:val="00F47A01"/>
    <w:rsid w:val="00F47BE2"/>
    <w:rsid w:val="00F47C39"/>
    <w:rsid w:val="00F47D7D"/>
    <w:rsid w:val="00F502B2"/>
    <w:rsid w:val="00F503D3"/>
    <w:rsid w:val="00F5098C"/>
    <w:rsid w:val="00F50C70"/>
    <w:rsid w:val="00F51009"/>
    <w:rsid w:val="00F51290"/>
    <w:rsid w:val="00F512FD"/>
    <w:rsid w:val="00F5171C"/>
    <w:rsid w:val="00F5178C"/>
    <w:rsid w:val="00F51A30"/>
    <w:rsid w:val="00F51AD7"/>
    <w:rsid w:val="00F51E58"/>
    <w:rsid w:val="00F520C3"/>
    <w:rsid w:val="00F52519"/>
    <w:rsid w:val="00F5316C"/>
    <w:rsid w:val="00F53230"/>
    <w:rsid w:val="00F5376B"/>
    <w:rsid w:val="00F53849"/>
    <w:rsid w:val="00F5396C"/>
    <w:rsid w:val="00F53AB7"/>
    <w:rsid w:val="00F53E2B"/>
    <w:rsid w:val="00F54068"/>
    <w:rsid w:val="00F544C4"/>
    <w:rsid w:val="00F5478F"/>
    <w:rsid w:val="00F549DB"/>
    <w:rsid w:val="00F54B85"/>
    <w:rsid w:val="00F54F7F"/>
    <w:rsid w:val="00F551A7"/>
    <w:rsid w:val="00F55730"/>
    <w:rsid w:val="00F55A0C"/>
    <w:rsid w:val="00F56AD7"/>
    <w:rsid w:val="00F56CBE"/>
    <w:rsid w:val="00F571EE"/>
    <w:rsid w:val="00F579F7"/>
    <w:rsid w:val="00F57CA5"/>
    <w:rsid w:val="00F57ED5"/>
    <w:rsid w:val="00F6061F"/>
    <w:rsid w:val="00F60634"/>
    <w:rsid w:val="00F607DF"/>
    <w:rsid w:val="00F609DA"/>
    <w:rsid w:val="00F60C8E"/>
    <w:rsid w:val="00F610BD"/>
    <w:rsid w:val="00F616FD"/>
    <w:rsid w:val="00F61959"/>
    <w:rsid w:val="00F61CBF"/>
    <w:rsid w:val="00F61E8C"/>
    <w:rsid w:val="00F61EF0"/>
    <w:rsid w:val="00F623BE"/>
    <w:rsid w:val="00F6242C"/>
    <w:rsid w:val="00F6246A"/>
    <w:rsid w:val="00F625FD"/>
    <w:rsid w:val="00F6282E"/>
    <w:rsid w:val="00F62945"/>
    <w:rsid w:val="00F62C83"/>
    <w:rsid w:val="00F630AB"/>
    <w:rsid w:val="00F6333E"/>
    <w:rsid w:val="00F63974"/>
    <w:rsid w:val="00F63E2A"/>
    <w:rsid w:val="00F64050"/>
    <w:rsid w:val="00F6475A"/>
    <w:rsid w:val="00F64E39"/>
    <w:rsid w:val="00F64E67"/>
    <w:rsid w:val="00F64FF5"/>
    <w:rsid w:val="00F65056"/>
    <w:rsid w:val="00F65299"/>
    <w:rsid w:val="00F653A5"/>
    <w:rsid w:val="00F65402"/>
    <w:rsid w:val="00F655E5"/>
    <w:rsid w:val="00F65649"/>
    <w:rsid w:val="00F65A15"/>
    <w:rsid w:val="00F65F91"/>
    <w:rsid w:val="00F6606A"/>
    <w:rsid w:val="00F666A2"/>
    <w:rsid w:val="00F66782"/>
    <w:rsid w:val="00F667A6"/>
    <w:rsid w:val="00F667F0"/>
    <w:rsid w:val="00F66952"/>
    <w:rsid w:val="00F66C8B"/>
    <w:rsid w:val="00F66E68"/>
    <w:rsid w:val="00F67133"/>
    <w:rsid w:val="00F673BE"/>
    <w:rsid w:val="00F678D7"/>
    <w:rsid w:val="00F67AB3"/>
    <w:rsid w:val="00F67FC6"/>
    <w:rsid w:val="00F702DB"/>
    <w:rsid w:val="00F707F9"/>
    <w:rsid w:val="00F70DF1"/>
    <w:rsid w:val="00F710A1"/>
    <w:rsid w:val="00F713A1"/>
    <w:rsid w:val="00F713E7"/>
    <w:rsid w:val="00F71596"/>
    <w:rsid w:val="00F716A9"/>
    <w:rsid w:val="00F717FA"/>
    <w:rsid w:val="00F71917"/>
    <w:rsid w:val="00F71C54"/>
    <w:rsid w:val="00F71E32"/>
    <w:rsid w:val="00F722C9"/>
    <w:rsid w:val="00F72329"/>
    <w:rsid w:val="00F72425"/>
    <w:rsid w:val="00F72795"/>
    <w:rsid w:val="00F72836"/>
    <w:rsid w:val="00F72934"/>
    <w:rsid w:val="00F72C96"/>
    <w:rsid w:val="00F72D3A"/>
    <w:rsid w:val="00F72FD9"/>
    <w:rsid w:val="00F73285"/>
    <w:rsid w:val="00F73348"/>
    <w:rsid w:val="00F73509"/>
    <w:rsid w:val="00F738A7"/>
    <w:rsid w:val="00F7394E"/>
    <w:rsid w:val="00F73B99"/>
    <w:rsid w:val="00F73DEF"/>
    <w:rsid w:val="00F7417B"/>
    <w:rsid w:val="00F7419A"/>
    <w:rsid w:val="00F742EF"/>
    <w:rsid w:val="00F74412"/>
    <w:rsid w:val="00F744F0"/>
    <w:rsid w:val="00F74BFA"/>
    <w:rsid w:val="00F74CFB"/>
    <w:rsid w:val="00F74D93"/>
    <w:rsid w:val="00F74E27"/>
    <w:rsid w:val="00F751D1"/>
    <w:rsid w:val="00F752F2"/>
    <w:rsid w:val="00F753DC"/>
    <w:rsid w:val="00F755B0"/>
    <w:rsid w:val="00F755BC"/>
    <w:rsid w:val="00F75692"/>
    <w:rsid w:val="00F75695"/>
    <w:rsid w:val="00F756C1"/>
    <w:rsid w:val="00F75C20"/>
    <w:rsid w:val="00F75CD1"/>
    <w:rsid w:val="00F75EF6"/>
    <w:rsid w:val="00F76046"/>
    <w:rsid w:val="00F76156"/>
    <w:rsid w:val="00F762DD"/>
    <w:rsid w:val="00F76456"/>
    <w:rsid w:val="00F7656D"/>
    <w:rsid w:val="00F76615"/>
    <w:rsid w:val="00F76769"/>
    <w:rsid w:val="00F76B9B"/>
    <w:rsid w:val="00F76C00"/>
    <w:rsid w:val="00F76D38"/>
    <w:rsid w:val="00F77186"/>
    <w:rsid w:val="00F77910"/>
    <w:rsid w:val="00F77B12"/>
    <w:rsid w:val="00F77D0A"/>
    <w:rsid w:val="00F805D4"/>
    <w:rsid w:val="00F80A79"/>
    <w:rsid w:val="00F80CA5"/>
    <w:rsid w:val="00F80F73"/>
    <w:rsid w:val="00F81225"/>
    <w:rsid w:val="00F812DB"/>
    <w:rsid w:val="00F8145B"/>
    <w:rsid w:val="00F814F9"/>
    <w:rsid w:val="00F81554"/>
    <w:rsid w:val="00F8174D"/>
    <w:rsid w:val="00F81BBD"/>
    <w:rsid w:val="00F81C35"/>
    <w:rsid w:val="00F82021"/>
    <w:rsid w:val="00F82091"/>
    <w:rsid w:val="00F82137"/>
    <w:rsid w:val="00F822AB"/>
    <w:rsid w:val="00F822B4"/>
    <w:rsid w:val="00F82342"/>
    <w:rsid w:val="00F8282A"/>
    <w:rsid w:val="00F82AD4"/>
    <w:rsid w:val="00F830B9"/>
    <w:rsid w:val="00F83278"/>
    <w:rsid w:val="00F832EB"/>
    <w:rsid w:val="00F83532"/>
    <w:rsid w:val="00F8372F"/>
    <w:rsid w:val="00F83EB4"/>
    <w:rsid w:val="00F840D0"/>
    <w:rsid w:val="00F84616"/>
    <w:rsid w:val="00F849EC"/>
    <w:rsid w:val="00F84A36"/>
    <w:rsid w:val="00F84DE5"/>
    <w:rsid w:val="00F84E00"/>
    <w:rsid w:val="00F84FAA"/>
    <w:rsid w:val="00F84FC0"/>
    <w:rsid w:val="00F853AE"/>
    <w:rsid w:val="00F8563B"/>
    <w:rsid w:val="00F85A0C"/>
    <w:rsid w:val="00F85AA2"/>
    <w:rsid w:val="00F85BA5"/>
    <w:rsid w:val="00F85CA7"/>
    <w:rsid w:val="00F85D22"/>
    <w:rsid w:val="00F85E16"/>
    <w:rsid w:val="00F85F0A"/>
    <w:rsid w:val="00F8603B"/>
    <w:rsid w:val="00F86109"/>
    <w:rsid w:val="00F86145"/>
    <w:rsid w:val="00F862DE"/>
    <w:rsid w:val="00F866DB"/>
    <w:rsid w:val="00F8700E"/>
    <w:rsid w:val="00F87076"/>
    <w:rsid w:val="00F872C2"/>
    <w:rsid w:val="00F874A8"/>
    <w:rsid w:val="00F876C2"/>
    <w:rsid w:val="00F8792E"/>
    <w:rsid w:val="00F87939"/>
    <w:rsid w:val="00F87AAF"/>
    <w:rsid w:val="00F87E9C"/>
    <w:rsid w:val="00F90116"/>
    <w:rsid w:val="00F90203"/>
    <w:rsid w:val="00F902B9"/>
    <w:rsid w:val="00F90520"/>
    <w:rsid w:val="00F9056D"/>
    <w:rsid w:val="00F907AC"/>
    <w:rsid w:val="00F90ADF"/>
    <w:rsid w:val="00F90C56"/>
    <w:rsid w:val="00F90CBE"/>
    <w:rsid w:val="00F91471"/>
    <w:rsid w:val="00F91527"/>
    <w:rsid w:val="00F9182A"/>
    <w:rsid w:val="00F9187C"/>
    <w:rsid w:val="00F91C27"/>
    <w:rsid w:val="00F92092"/>
    <w:rsid w:val="00F9248F"/>
    <w:rsid w:val="00F9272A"/>
    <w:rsid w:val="00F92907"/>
    <w:rsid w:val="00F92A4F"/>
    <w:rsid w:val="00F92A72"/>
    <w:rsid w:val="00F92ED8"/>
    <w:rsid w:val="00F932E7"/>
    <w:rsid w:val="00F933A6"/>
    <w:rsid w:val="00F9355F"/>
    <w:rsid w:val="00F93686"/>
    <w:rsid w:val="00F937EC"/>
    <w:rsid w:val="00F93857"/>
    <w:rsid w:val="00F939BE"/>
    <w:rsid w:val="00F93BF8"/>
    <w:rsid w:val="00F93EA0"/>
    <w:rsid w:val="00F9456E"/>
    <w:rsid w:val="00F94750"/>
    <w:rsid w:val="00F94801"/>
    <w:rsid w:val="00F94962"/>
    <w:rsid w:val="00F94A30"/>
    <w:rsid w:val="00F94FB0"/>
    <w:rsid w:val="00F95116"/>
    <w:rsid w:val="00F956EE"/>
    <w:rsid w:val="00F9587B"/>
    <w:rsid w:val="00F95E90"/>
    <w:rsid w:val="00F96216"/>
    <w:rsid w:val="00F9622D"/>
    <w:rsid w:val="00F96398"/>
    <w:rsid w:val="00F96BC0"/>
    <w:rsid w:val="00F96C0B"/>
    <w:rsid w:val="00F96CF2"/>
    <w:rsid w:val="00F96E32"/>
    <w:rsid w:val="00F96EB5"/>
    <w:rsid w:val="00F9760C"/>
    <w:rsid w:val="00F97834"/>
    <w:rsid w:val="00F97862"/>
    <w:rsid w:val="00F97A3D"/>
    <w:rsid w:val="00F97CC9"/>
    <w:rsid w:val="00F97DD8"/>
    <w:rsid w:val="00F97E76"/>
    <w:rsid w:val="00F97F54"/>
    <w:rsid w:val="00FA0212"/>
    <w:rsid w:val="00FA066F"/>
    <w:rsid w:val="00FA06F8"/>
    <w:rsid w:val="00FA0C08"/>
    <w:rsid w:val="00FA1181"/>
    <w:rsid w:val="00FA124C"/>
    <w:rsid w:val="00FA13DD"/>
    <w:rsid w:val="00FA1A90"/>
    <w:rsid w:val="00FA1B90"/>
    <w:rsid w:val="00FA1BCE"/>
    <w:rsid w:val="00FA2377"/>
    <w:rsid w:val="00FA2527"/>
    <w:rsid w:val="00FA25A3"/>
    <w:rsid w:val="00FA26ED"/>
    <w:rsid w:val="00FA2D9D"/>
    <w:rsid w:val="00FA2F16"/>
    <w:rsid w:val="00FA313D"/>
    <w:rsid w:val="00FA31EF"/>
    <w:rsid w:val="00FA32B0"/>
    <w:rsid w:val="00FA33AF"/>
    <w:rsid w:val="00FA3526"/>
    <w:rsid w:val="00FA35C3"/>
    <w:rsid w:val="00FA3749"/>
    <w:rsid w:val="00FA3B9D"/>
    <w:rsid w:val="00FA3F75"/>
    <w:rsid w:val="00FA3F82"/>
    <w:rsid w:val="00FA3FD2"/>
    <w:rsid w:val="00FA4145"/>
    <w:rsid w:val="00FA416A"/>
    <w:rsid w:val="00FA4439"/>
    <w:rsid w:val="00FA47D8"/>
    <w:rsid w:val="00FA48F6"/>
    <w:rsid w:val="00FA4C8B"/>
    <w:rsid w:val="00FA4D02"/>
    <w:rsid w:val="00FA4D3C"/>
    <w:rsid w:val="00FA51F3"/>
    <w:rsid w:val="00FA53D9"/>
    <w:rsid w:val="00FA5B4B"/>
    <w:rsid w:val="00FA5D75"/>
    <w:rsid w:val="00FA5E63"/>
    <w:rsid w:val="00FA608E"/>
    <w:rsid w:val="00FA663F"/>
    <w:rsid w:val="00FA678B"/>
    <w:rsid w:val="00FA67C5"/>
    <w:rsid w:val="00FA6810"/>
    <w:rsid w:val="00FA69F5"/>
    <w:rsid w:val="00FA7747"/>
    <w:rsid w:val="00FA7A05"/>
    <w:rsid w:val="00FA7CAE"/>
    <w:rsid w:val="00FA7F9D"/>
    <w:rsid w:val="00FB0047"/>
    <w:rsid w:val="00FB0169"/>
    <w:rsid w:val="00FB029E"/>
    <w:rsid w:val="00FB0309"/>
    <w:rsid w:val="00FB0322"/>
    <w:rsid w:val="00FB0417"/>
    <w:rsid w:val="00FB0745"/>
    <w:rsid w:val="00FB0FC9"/>
    <w:rsid w:val="00FB1574"/>
    <w:rsid w:val="00FB16CD"/>
    <w:rsid w:val="00FB17A3"/>
    <w:rsid w:val="00FB1860"/>
    <w:rsid w:val="00FB191E"/>
    <w:rsid w:val="00FB197D"/>
    <w:rsid w:val="00FB1A84"/>
    <w:rsid w:val="00FB1E30"/>
    <w:rsid w:val="00FB1FC8"/>
    <w:rsid w:val="00FB26DC"/>
    <w:rsid w:val="00FB2705"/>
    <w:rsid w:val="00FB28BC"/>
    <w:rsid w:val="00FB2DDB"/>
    <w:rsid w:val="00FB2EBA"/>
    <w:rsid w:val="00FB2F42"/>
    <w:rsid w:val="00FB31B8"/>
    <w:rsid w:val="00FB3948"/>
    <w:rsid w:val="00FB3A62"/>
    <w:rsid w:val="00FB3D33"/>
    <w:rsid w:val="00FB416A"/>
    <w:rsid w:val="00FB4324"/>
    <w:rsid w:val="00FB4776"/>
    <w:rsid w:val="00FB483B"/>
    <w:rsid w:val="00FB486A"/>
    <w:rsid w:val="00FB4BAD"/>
    <w:rsid w:val="00FB4BD7"/>
    <w:rsid w:val="00FB4D07"/>
    <w:rsid w:val="00FB4D56"/>
    <w:rsid w:val="00FB4E1B"/>
    <w:rsid w:val="00FB5806"/>
    <w:rsid w:val="00FB59A8"/>
    <w:rsid w:val="00FB5A28"/>
    <w:rsid w:val="00FB5CA2"/>
    <w:rsid w:val="00FB5D1F"/>
    <w:rsid w:val="00FB5D89"/>
    <w:rsid w:val="00FB5F83"/>
    <w:rsid w:val="00FB60D1"/>
    <w:rsid w:val="00FB61E4"/>
    <w:rsid w:val="00FB66C4"/>
    <w:rsid w:val="00FB670F"/>
    <w:rsid w:val="00FB6728"/>
    <w:rsid w:val="00FB6A9C"/>
    <w:rsid w:val="00FB6F33"/>
    <w:rsid w:val="00FB7013"/>
    <w:rsid w:val="00FB765B"/>
    <w:rsid w:val="00FB774E"/>
    <w:rsid w:val="00FB77E3"/>
    <w:rsid w:val="00FB7823"/>
    <w:rsid w:val="00FB7A74"/>
    <w:rsid w:val="00FB7BBF"/>
    <w:rsid w:val="00FC0078"/>
    <w:rsid w:val="00FC0156"/>
    <w:rsid w:val="00FC0515"/>
    <w:rsid w:val="00FC0708"/>
    <w:rsid w:val="00FC07B1"/>
    <w:rsid w:val="00FC0D70"/>
    <w:rsid w:val="00FC0EEB"/>
    <w:rsid w:val="00FC14B7"/>
    <w:rsid w:val="00FC1860"/>
    <w:rsid w:val="00FC199A"/>
    <w:rsid w:val="00FC1A7D"/>
    <w:rsid w:val="00FC1C44"/>
    <w:rsid w:val="00FC1CAC"/>
    <w:rsid w:val="00FC223D"/>
    <w:rsid w:val="00FC24E2"/>
    <w:rsid w:val="00FC2AEE"/>
    <w:rsid w:val="00FC2B76"/>
    <w:rsid w:val="00FC2F30"/>
    <w:rsid w:val="00FC3116"/>
    <w:rsid w:val="00FC314A"/>
    <w:rsid w:val="00FC34BD"/>
    <w:rsid w:val="00FC36A9"/>
    <w:rsid w:val="00FC3BD6"/>
    <w:rsid w:val="00FC3CA0"/>
    <w:rsid w:val="00FC3DBF"/>
    <w:rsid w:val="00FC3DC5"/>
    <w:rsid w:val="00FC4169"/>
    <w:rsid w:val="00FC4245"/>
    <w:rsid w:val="00FC4317"/>
    <w:rsid w:val="00FC449E"/>
    <w:rsid w:val="00FC4617"/>
    <w:rsid w:val="00FC48C9"/>
    <w:rsid w:val="00FC490F"/>
    <w:rsid w:val="00FC4A62"/>
    <w:rsid w:val="00FC4AAF"/>
    <w:rsid w:val="00FC4AD2"/>
    <w:rsid w:val="00FC5182"/>
    <w:rsid w:val="00FC5579"/>
    <w:rsid w:val="00FC55DA"/>
    <w:rsid w:val="00FC56F6"/>
    <w:rsid w:val="00FC578F"/>
    <w:rsid w:val="00FC598E"/>
    <w:rsid w:val="00FC610F"/>
    <w:rsid w:val="00FC615D"/>
    <w:rsid w:val="00FC626E"/>
    <w:rsid w:val="00FC6661"/>
    <w:rsid w:val="00FC6DC9"/>
    <w:rsid w:val="00FC70C0"/>
    <w:rsid w:val="00FC7296"/>
    <w:rsid w:val="00FC739E"/>
    <w:rsid w:val="00FC74E0"/>
    <w:rsid w:val="00FC7540"/>
    <w:rsid w:val="00FC771A"/>
    <w:rsid w:val="00FC7806"/>
    <w:rsid w:val="00FC782E"/>
    <w:rsid w:val="00FC7A84"/>
    <w:rsid w:val="00FC7A9E"/>
    <w:rsid w:val="00FC7B7E"/>
    <w:rsid w:val="00FC7BEC"/>
    <w:rsid w:val="00FD010E"/>
    <w:rsid w:val="00FD0300"/>
    <w:rsid w:val="00FD083E"/>
    <w:rsid w:val="00FD086A"/>
    <w:rsid w:val="00FD0CC9"/>
    <w:rsid w:val="00FD0DFD"/>
    <w:rsid w:val="00FD1064"/>
    <w:rsid w:val="00FD122E"/>
    <w:rsid w:val="00FD128F"/>
    <w:rsid w:val="00FD131D"/>
    <w:rsid w:val="00FD140A"/>
    <w:rsid w:val="00FD1657"/>
    <w:rsid w:val="00FD172B"/>
    <w:rsid w:val="00FD1801"/>
    <w:rsid w:val="00FD1DE1"/>
    <w:rsid w:val="00FD21AD"/>
    <w:rsid w:val="00FD2344"/>
    <w:rsid w:val="00FD2773"/>
    <w:rsid w:val="00FD294E"/>
    <w:rsid w:val="00FD2A8C"/>
    <w:rsid w:val="00FD2C19"/>
    <w:rsid w:val="00FD2DFD"/>
    <w:rsid w:val="00FD2F12"/>
    <w:rsid w:val="00FD38DD"/>
    <w:rsid w:val="00FD3AAE"/>
    <w:rsid w:val="00FD3D84"/>
    <w:rsid w:val="00FD3F0B"/>
    <w:rsid w:val="00FD4A56"/>
    <w:rsid w:val="00FD4C1F"/>
    <w:rsid w:val="00FD4F9C"/>
    <w:rsid w:val="00FD4F9F"/>
    <w:rsid w:val="00FD55D8"/>
    <w:rsid w:val="00FD5A2C"/>
    <w:rsid w:val="00FD5DD2"/>
    <w:rsid w:val="00FD5DE9"/>
    <w:rsid w:val="00FD6102"/>
    <w:rsid w:val="00FD62F3"/>
    <w:rsid w:val="00FD68C1"/>
    <w:rsid w:val="00FD6B1E"/>
    <w:rsid w:val="00FD6E57"/>
    <w:rsid w:val="00FD7148"/>
    <w:rsid w:val="00FD7248"/>
    <w:rsid w:val="00FD78A4"/>
    <w:rsid w:val="00FD7C61"/>
    <w:rsid w:val="00FD7EE3"/>
    <w:rsid w:val="00FE04D0"/>
    <w:rsid w:val="00FE062A"/>
    <w:rsid w:val="00FE0A3D"/>
    <w:rsid w:val="00FE10DB"/>
    <w:rsid w:val="00FE1240"/>
    <w:rsid w:val="00FE1812"/>
    <w:rsid w:val="00FE18E1"/>
    <w:rsid w:val="00FE191D"/>
    <w:rsid w:val="00FE19FF"/>
    <w:rsid w:val="00FE1B57"/>
    <w:rsid w:val="00FE2385"/>
    <w:rsid w:val="00FE26E4"/>
    <w:rsid w:val="00FE282D"/>
    <w:rsid w:val="00FE2B1B"/>
    <w:rsid w:val="00FE2C90"/>
    <w:rsid w:val="00FE2E6D"/>
    <w:rsid w:val="00FE2F6F"/>
    <w:rsid w:val="00FE3512"/>
    <w:rsid w:val="00FE3694"/>
    <w:rsid w:val="00FE3958"/>
    <w:rsid w:val="00FE3AAC"/>
    <w:rsid w:val="00FE3B48"/>
    <w:rsid w:val="00FE3BCD"/>
    <w:rsid w:val="00FE3C0E"/>
    <w:rsid w:val="00FE3C22"/>
    <w:rsid w:val="00FE43EB"/>
    <w:rsid w:val="00FE4D02"/>
    <w:rsid w:val="00FE4E5B"/>
    <w:rsid w:val="00FE4F08"/>
    <w:rsid w:val="00FE4F74"/>
    <w:rsid w:val="00FE52EA"/>
    <w:rsid w:val="00FE542D"/>
    <w:rsid w:val="00FE5811"/>
    <w:rsid w:val="00FE58E8"/>
    <w:rsid w:val="00FE5B68"/>
    <w:rsid w:val="00FE5DF9"/>
    <w:rsid w:val="00FE5EA3"/>
    <w:rsid w:val="00FE6123"/>
    <w:rsid w:val="00FE6124"/>
    <w:rsid w:val="00FE6161"/>
    <w:rsid w:val="00FE634C"/>
    <w:rsid w:val="00FE669E"/>
    <w:rsid w:val="00FE68A9"/>
    <w:rsid w:val="00FE6AF3"/>
    <w:rsid w:val="00FE7009"/>
    <w:rsid w:val="00FE71E1"/>
    <w:rsid w:val="00FE7511"/>
    <w:rsid w:val="00FE776D"/>
    <w:rsid w:val="00FE7940"/>
    <w:rsid w:val="00FE7A5D"/>
    <w:rsid w:val="00FE7B3F"/>
    <w:rsid w:val="00FE7C24"/>
    <w:rsid w:val="00FE7CE4"/>
    <w:rsid w:val="00FE7E9F"/>
    <w:rsid w:val="00FF0087"/>
    <w:rsid w:val="00FF0171"/>
    <w:rsid w:val="00FF041F"/>
    <w:rsid w:val="00FF07AF"/>
    <w:rsid w:val="00FF098E"/>
    <w:rsid w:val="00FF09E9"/>
    <w:rsid w:val="00FF0A16"/>
    <w:rsid w:val="00FF0E59"/>
    <w:rsid w:val="00FF0EDA"/>
    <w:rsid w:val="00FF0EEC"/>
    <w:rsid w:val="00FF16AC"/>
    <w:rsid w:val="00FF1801"/>
    <w:rsid w:val="00FF1A6E"/>
    <w:rsid w:val="00FF1CBF"/>
    <w:rsid w:val="00FF1F60"/>
    <w:rsid w:val="00FF21CB"/>
    <w:rsid w:val="00FF2641"/>
    <w:rsid w:val="00FF275F"/>
    <w:rsid w:val="00FF2802"/>
    <w:rsid w:val="00FF2A0B"/>
    <w:rsid w:val="00FF2B71"/>
    <w:rsid w:val="00FF2B8A"/>
    <w:rsid w:val="00FF3897"/>
    <w:rsid w:val="00FF3AE1"/>
    <w:rsid w:val="00FF3BCE"/>
    <w:rsid w:val="00FF3D61"/>
    <w:rsid w:val="00FF42C3"/>
    <w:rsid w:val="00FF445B"/>
    <w:rsid w:val="00FF4E3A"/>
    <w:rsid w:val="00FF5313"/>
    <w:rsid w:val="00FF55E6"/>
    <w:rsid w:val="00FF58C6"/>
    <w:rsid w:val="00FF599F"/>
    <w:rsid w:val="00FF5AF8"/>
    <w:rsid w:val="00FF5E65"/>
    <w:rsid w:val="00FF5E98"/>
    <w:rsid w:val="00FF6025"/>
    <w:rsid w:val="00FF6411"/>
    <w:rsid w:val="00FF6488"/>
    <w:rsid w:val="00FF6560"/>
    <w:rsid w:val="00FF6BAD"/>
    <w:rsid w:val="00FF6BD9"/>
    <w:rsid w:val="00FF6C3D"/>
    <w:rsid w:val="00FF6D94"/>
    <w:rsid w:val="00FF7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24088C"/>
  <w15:docId w15:val="{AD286178-486A-4197-B9D1-DA98E884F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39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numPr>
        <w:numId w:val="27"/>
      </w:numPr>
      <w:tabs>
        <w:tab w:val="left" w:pos="284"/>
      </w:tabs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4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46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04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34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3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9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83DBDAE-C2E7-43F6-8A88-8114696642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3E2B18-D6E4-4CB2-83A3-604EDDF001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E02E4E-AACF-4C56-9D4F-2B5995DF91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865E93-0349-4166-A7EB-FF310343365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Kannika Phasuk</cp:lastModifiedBy>
  <cp:revision>2</cp:revision>
  <cp:lastPrinted>2026-05-08T08:40:00Z</cp:lastPrinted>
  <dcterms:created xsi:type="dcterms:W3CDTF">2026-05-11T15:12:00Z</dcterms:created>
  <dcterms:modified xsi:type="dcterms:W3CDTF">2026-05-11T15:12:00Z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1b28938ff81dd7228ea7405cd902f5760b45a25b1854bcfaa32d2db398a58490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  <property fmtid="{D5CDD505-2E9C-101B-9397-08002B2CF9AE}" pid="7" name="lcf76f155ced4ddcb4097134ff3c332f">
    <vt:lpwstr/>
  </property>
  <property fmtid="{D5CDD505-2E9C-101B-9397-08002B2CF9AE}" pid="8" name="TaxCatchAll">
    <vt:lpwstr/>
  </property>
</Properties>
</file>