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3414B0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3414B0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>หมายเหตุ</w:t>
      </w:r>
      <w:r w:rsidRPr="003414B0">
        <w:rPr>
          <w:rFonts w:ascii="Angsana New" w:hAnsi="Angsana New" w:cs="Angsana New"/>
          <w:b w:val="0"/>
          <w:bCs/>
          <w:sz w:val="30"/>
          <w:szCs w:val="30"/>
          <w:lang w:val="en-US"/>
        </w:rPr>
        <w:tab/>
      </w:r>
      <w:r w:rsidRPr="003414B0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>สารบัญ</w:t>
      </w:r>
      <w:r w:rsidRPr="003414B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5A1CD314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1EDA8F3E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41B6035B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เงินทดรองจ่ายให้แก่เกษตรกร</w:t>
      </w:r>
    </w:p>
    <w:p w14:paraId="1F4F02DD" w14:textId="05D75522" w:rsidR="001433B6" w:rsidRPr="003414B0" w:rsidRDefault="001433B6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0E0BB26E" w14:textId="72180A46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ที่ดิน อาคารและอุปกรณ์</w:t>
      </w:r>
      <w:r w:rsidR="00F45FA4"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และสินทรัพย์สิทธิการใช้</w:t>
      </w:r>
    </w:p>
    <w:p w14:paraId="0526BF6F" w14:textId="1ED0EEC4" w:rsidR="008C6669" w:rsidRPr="003414B0" w:rsidRDefault="00DA3E7B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680FF2D" w14:textId="5ECC2D15" w:rsidR="00F125D2" w:rsidRPr="003414B0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</w:p>
    <w:p w14:paraId="5DCA3198" w14:textId="28A274AF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ภาษีเงินได้</w:t>
      </w:r>
    </w:p>
    <w:p w14:paraId="3FCF07C2" w14:textId="113DA764" w:rsidR="00EE6A5D" w:rsidRPr="003414B0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กำไรต่อหุ้น</w:t>
      </w:r>
    </w:p>
    <w:p w14:paraId="1616121A" w14:textId="70588141" w:rsidR="000613D2" w:rsidRPr="003414B0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0E6395CC" w14:textId="311E824D" w:rsidR="00102221" w:rsidRPr="003414B0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ข้อมูลงบกระแสเงินสดเปิดเผยเพิ่มเติม</w:t>
      </w:r>
    </w:p>
    <w:p w14:paraId="3DD341A8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3414B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18F699EA" w14:textId="44E3EE83" w:rsidR="001F79E0" w:rsidRPr="003414B0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bCs/>
          <w:sz w:val="30"/>
          <w:szCs w:val="30"/>
          <w:lang w:val="en-US" w:bidi="th-TH"/>
        </w:rPr>
        <w:br w:type="page"/>
      </w:r>
    </w:p>
    <w:p w14:paraId="40A8E5B0" w14:textId="13BF8106" w:rsidR="00804175" w:rsidRPr="003414B0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ระหว่างกาล</w:t>
      </w: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F1D3D4C" w14:textId="3378EBEB" w:rsidR="00713123" w:rsidRPr="004D49BC" w:rsidRDefault="00713123" w:rsidP="00713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tab/>
      </w:r>
      <w:r w:rsidR="0088322F" w:rsidRPr="003414B0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322F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11</w:t>
      </w:r>
      <w:r w:rsidR="0035399E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35399E" w:rsidRPr="003414B0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</w:p>
    <w:p w14:paraId="22AFE43B" w14:textId="6FC53345" w:rsidR="002D6F2B" w:rsidRPr="003414B0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>เ</w:t>
      </w:r>
      <w:r w:rsidR="008D5DC1" w:rsidRPr="003414B0">
        <w:rPr>
          <w:rFonts w:ascii="Angsana New" w:hAnsi="Angsana New" w:cs="Angsana New"/>
          <w:sz w:val="30"/>
          <w:szCs w:val="30"/>
          <w:u w:val="none"/>
          <w:cs/>
        </w:rPr>
        <w:t>กณฑ์การจัดทำงบการเงิน</w:t>
      </w:r>
      <w:r w:rsidR="0088322F" w:rsidRPr="003414B0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45478D2E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3414B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3414B0">
        <w:rPr>
          <w:rFonts w:ascii="Angsana New" w:hAnsi="Angsana New" w:cs="Angsana New"/>
          <w:spacing w:val="-6"/>
          <w:sz w:val="30"/>
          <w:szCs w:val="30"/>
          <w:cs/>
        </w:rPr>
        <w:t xml:space="preserve"> 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C1182" w:rsidRPr="003414B0">
        <w:rPr>
          <w:rFonts w:ascii="Angsana New" w:hAnsi="Angsana New" w:cs="Angsana New"/>
          <w:sz w:val="30"/>
          <w:szCs w:val="30"/>
        </w:rPr>
        <w:t>34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="00B87AEE" w:rsidRPr="003414B0">
        <w:rPr>
          <w:rFonts w:ascii="Angsana New" w:hAnsi="Angsana New" w:cs="Angsana New"/>
          <w:sz w:val="30"/>
          <w:szCs w:val="30"/>
        </w:rPr>
        <w:t xml:space="preserve">      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414B0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3414B0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414B0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25480" w:rsidRPr="003414B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3414B0">
        <w:rPr>
          <w:rFonts w:ascii="Angsana New" w:hAnsi="Angsana New" w:cs="Angsana New"/>
          <w:sz w:val="30"/>
          <w:szCs w:val="30"/>
          <w:cs/>
        </w:rPr>
        <w:t xml:space="preserve">           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3414B0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E25480" w:rsidRPr="003414B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BFF1FED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3414B0">
        <w:rPr>
          <w:rFonts w:ascii="Angsana New" w:hAnsi="Angsana New" w:cs="Angsana New" w:hint="cs"/>
          <w:sz w:val="30"/>
          <w:szCs w:val="30"/>
          <w:cs/>
        </w:rPr>
        <w:t>ม</w:t>
      </w:r>
      <w:r w:rsidRPr="003414B0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3414B0">
        <w:rPr>
          <w:rFonts w:ascii="Angsana New" w:hAnsi="Angsana New" w:cs="Angsana New" w:hint="cs"/>
          <w:sz w:val="30"/>
          <w:szCs w:val="30"/>
          <w:cs/>
        </w:rPr>
        <w:t>ที่</w:t>
      </w:r>
      <w:r w:rsidRPr="003414B0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3414B0">
        <w:rPr>
          <w:rFonts w:ascii="Angsana New" w:hAnsi="Angsana New" w:cs="Angsana New" w:hint="cs"/>
          <w:sz w:val="30"/>
          <w:szCs w:val="30"/>
          <w:cs/>
        </w:rPr>
        <w:t>ไว้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4ED4DB29" w14:textId="18C9BFDE" w:rsidR="00705309" w:rsidRPr="004D49BC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2C48621F" w14:textId="0BBF1A06" w:rsidR="002F116D" w:rsidRPr="003414B0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51FC0F41" w:rsidR="00A64606" w:rsidRPr="004D49B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EC1182" w:rsidRPr="003414B0">
        <w:rPr>
          <w:rFonts w:asciiTheme="majorBidi" w:hAnsiTheme="majorBidi" w:cstheme="majorBidi"/>
          <w:bCs/>
          <w:spacing w:val="-2"/>
          <w:sz w:val="30"/>
          <w:szCs w:val="30"/>
        </w:rPr>
        <w:t>5</w:t>
      </w:r>
      <w:r w:rsidR="009A07BC" w:rsidRPr="003414B0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9A07BC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3414B0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="00333E5C" w:rsidRPr="003414B0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3414B0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3414B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3414B0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3414B0">
        <w:rPr>
          <w:rFonts w:ascii="Angsana New" w:hAnsi="Angsana New" w:cstheme="majorBidi" w:hint="cs"/>
          <w:spacing w:val="6"/>
          <w:sz w:val="30"/>
          <w:szCs w:val="30"/>
          <w:cs/>
        </w:rPr>
        <w:t>ปีสิ้นสุดวันที่</w:t>
      </w:r>
      <w:r w:rsidR="00291890" w:rsidRPr="003414B0">
        <w:rPr>
          <w:rFonts w:ascii="Angsana New" w:hAnsi="Angsana New" w:cstheme="majorBidi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554EE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554EE" w:rsidRPr="003414B0">
        <w:rPr>
          <w:rFonts w:ascii="Angsana New" w:hAnsi="Angsana New" w:cstheme="majorBidi" w:hint="cs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157278D7" w14:textId="06B49710" w:rsidR="00D4571F" w:rsidRDefault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br w:type="page"/>
      </w:r>
    </w:p>
    <w:p w14:paraId="0566E43D" w14:textId="188340B2" w:rsidR="00D27157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1E24ED0D" w14:textId="77777777" w:rsidR="009A37AC" w:rsidRPr="004E68A8" w:rsidRDefault="009A37AC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9A37AC" w:rsidRPr="004D49BC" w14:paraId="3A33690A" w14:textId="77777777" w:rsidTr="00F72795">
        <w:trPr>
          <w:trHeight w:val="360"/>
          <w:tblHeader/>
        </w:trPr>
        <w:tc>
          <w:tcPr>
            <w:tcW w:w="2290" w:type="pct"/>
          </w:tcPr>
          <w:p w14:paraId="49343002" w14:textId="77777777" w:rsidR="009A37AC" w:rsidRPr="00232960" w:rsidRDefault="009A37AC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br w:type="page"/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283" w:type="pct"/>
            <w:gridSpan w:val="3"/>
          </w:tcPr>
          <w:p w14:paraId="72228687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318FE606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pct"/>
            <w:gridSpan w:val="3"/>
          </w:tcPr>
          <w:p w14:paraId="78784D1E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7AC" w:rsidRPr="004D49BC" w14:paraId="14E07D32" w14:textId="77777777" w:rsidTr="00F72795">
        <w:trPr>
          <w:trHeight w:val="360"/>
          <w:tblHeader/>
        </w:trPr>
        <w:tc>
          <w:tcPr>
            <w:tcW w:w="2290" w:type="pct"/>
          </w:tcPr>
          <w:p w14:paraId="61518943" w14:textId="4900D192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58" w:type="pct"/>
          </w:tcPr>
          <w:p w14:paraId="100BA702" w14:textId="1EE8C2AD" w:rsidR="009A37AC" w:rsidRPr="00232960" w:rsidRDefault="00EC1182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" w:type="pct"/>
          </w:tcPr>
          <w:p w14:paraId="2A12BF23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C3B592A" w14:textId="7219E86F" w:rsidR="009A37AC" w:rsidRPr="00232960" w:rsidRDefault="00EC1182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7BD8639D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772898D" w14:textId="0FF25BC6" w:rsidR="009A37AC" w:rsidRPr="00232960" w:rsidRDefault="00EC1182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" w:type="pct"/>
          </w:tcPr>
          <w:p w14:paraId="4013C874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1FDE900" w14:textId="2670F2BF" w:rsidR="009A37AC" w:rsidRPr="00232960" w:rsidRDefault="00EC1182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A37AC" w:rsidRPr="004D49BC" w14:paraId="784DC956" w14:textId="77777777" w:rsidTr="00F72795">
        <w:trPr>
          <w:trHeight w:val="360"/>
          <w:tblHeader/>
        </w:trPr>
        <w:tc>
          <w:tcPr>
            <w:tcW w:w="2290" w:type="pct"/>
          </w:tcPr>
          <w:p w14:paraId="032F92A0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0" w:type="pct"/>
            <w:gridSpan w:val="7"/>
          </w:tcPr>
          <w:p w14:paraId="5318C516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A37AC" w:rsidRPr="004D49BC" w14:paraId="28ABA600" w14:textId="77777777" w:rsidTr="00F72795">
        <w:trPr>
          <w:trHeight w:val="360"/>
        </w:trPr>
        <w:tc>
          <w:tcPr>
            <w:tcW w:w="2290" w:type="pct"/>
          </w:tcPr>
          <w:p w14:paraId="5B31F21C" w14:textId="77777777" w:rsidR="009A37AC" w:rsidRPr="00232960" w:rsidRDefault="009A37AC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2621FE68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01299448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32A3FFC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6E5785E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C47A0FA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F76B90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8E65DDD" w14:textId="77777777" w:rsidR="009A37AC" w:rsidRPr="00232960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399E" w:rsidRPr="004D49BC" w14:paraId="143D3CF2" w14:textId="77777777" w:rsidTr="00F72795">
        <w:trPr>
          <w:trHeight w:val="360"/>
        </w:trPr>
        <w:tc>
          <w:tcPr>
            <w:tcW w:w="2290" w:type="pct"/>
          </w:tcPr>
          <w:p w14:paraId="5C0C291D" w14:textId="77777777" w:rsidR="0035399E" w:rsidRPr="00232960" w:rsidRDefault="0035399E" w:rsidP="0087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558" w:type="pct"/>
          </w:tcPr>
          <w:p w14:paraId="59921294" w14:textId="7919A5A6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3DF97D3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3D04E3F" w14:textId="15028A96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956A38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BCB2C74" w14:textId="3AE599C2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38" w:type="pct"/>
          </w:tcPr>
          <w:p w14:paraId="3C755EDE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DC546E2" w14:textId="1B1EDCF0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="Angsana New"/>
                <w:sz w:val="28"/>
                <w:szCs w:val="28"/>
              </w:rPr>
              <w:t>902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="Angsana New"/>
                <w:sz w:val="28"/>
                <w:szCs w:val="28"/>
              </w:rPr>
              <w:t>502</w:t>
            </w:r>
          </w:p>
        </w:tc>
      </w:tr>
      <w:tr w:rsidR="0035399E" w:rsidRPr="004D49BC" w14:paraId="4EEBF4E6" w14:textId="77777777" w:rsidTr="00F72795">
        <w:trPr>
          <w:trHeight w:val="360"/>
        </w:trPr>
        <w:tc>
          <w:tcPr>
            <w:tcW w:w="2290" w:type="pct"/>
          </w:tcPr>
          <w:p w14:paraId="0C57D8AC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1200046" w14:textId="67F4C298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3B74356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89F2625" w14:textId="1D8B476E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C86FC22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1838203" w14:textId="3C40C2C7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38" w:type="pct"/>
          </w:tcPr>
          <w:p w14:paraId="6D1F88E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DD2E6C5" w14:textId="62E0A5CD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35399E" w:rsidRPr="0023296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526785" w:rsidRPr="003414B0">
              <w:rPr>
                <w:rFonts w:asciiTheme="majorBidi" w:hAnsiTheme="majorBidi" w:cs="Angsana New"/>
                <w:sz w:val="28"/>
                <w:szCs w:val="28"/>
              </w:rPr>
              <w:t>791</w:t>
            </w:r>
          </w:p>
        </w:tc>
      </w:tr>
      <w:tr w:rsidR="0035399E" w:rsidRPr="004D49BC" w14:paraId="4FF7C5CC" w14:textId="77777777" w:rsidTr="00F72795">
        <w:trPr>
          <w:trHeight w:val="360"/>
        </w:trPr>
        <w:tc>
          <w:tcPr>
            <w:tcW w:w="2290" w:type="pct"/>
          </w:tcPr>
          <w:p w14:paraId="4D1EF398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558" w:type="pct"/>
          </w:tcPr>
          <w:p w14:paraId="3773F878" w14:textId="33DA33A3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70FDCCC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69669B5" w14:textId="033FFD83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362184D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54B09C2" w14:textId="438A96FD" w:rsidR="0035399E" w:rsidRPr="003414B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87E0A" w:rsidRPr="001F43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8" w:type="pct"/>
          </w:tcPr>
          <w:p w14:paraId="4AC20B67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13C438A" w14:textId="5DF2A59E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="Angsana New"/>
                <w:sz w:val="28"/>
                <w:szCs w:val="28"/>
              </w:rPr>
              <w:t>144</w:t>
            </w:r>
            <w:r w:rsidR="00187E0A" w:rsidRPr="0023296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="Angsana New"/>
                <w:sz w:val="28"/>
                <w:szCs w:val="28"/>
              </w:rPr>
              <w:t>640</w:t>
            </w:r>
          </w:p>
        </w:tc>
      </w:tr>
      <w:tr w:rsidR="0035399E" w:rsidRPr="004D49BC" w14:paraId="11956CAD" w14:textId="77777777" w:rsidTr="00F72795">
        <w:trPr>
          <w:trHeight w:val="360"/>
        </w:trPr>
        <w:tc>
          <w:tcPr>
            <w:tcW w:w="2290" w:type="pct"/>
          </w:tcPr>
          <w:p w14:paraId="6F6BF394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1B6C781E" w14:textId="57768ACA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B48DA69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4EFBAE0" w14:textId="48ED470F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BE0D6D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B9F3ADF" w14:textId="3A4544CE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8" w:type="pct"/>
          </w:tcPr>
          <w:p w14:paraId="46A2300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719BDDB" w14:textId="5749EF8D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399E" w:rsidRPr="004D49BC" w14:paraId="7335E483" w14:textId="77777777" w:rsidTr="00F72795">
        <w:trPr>
          <w:trHeight w:val="360"/>
        </w:trPr>
        <w:tc>
          <w:tcPr>
            <w:tcW w:w="2290" w:type="pct"/>
          </w:tcPr>
          <w:p w14:paraId="2C76F4D4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6A9B2388" w14:textId="79B73D66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CAF134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383D387" w14:textId="51CBD455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356AD1F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F3C5841" w14:textId="64014A27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38" w:type="pct"/>
          </w:tcPr>
          <w:p w14:paraId="69126EDB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333BF13" w14:textId="157F0B13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35399E" w:rsidRPr="004D49BC" w14:paraId="0FE31DA8" w14:textId="77777777" w:rsidTr="00F72795">
        <w:trPr>
          <w:trHeight w:val="360"/>
        </w:trPr>
        <w:tc>
          <w:tcPr>
            <w:tcW w:w="2290" w:type="pct"/>
          </w:tcPr>
          <w:p w14:paraId="758C60A9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ซื้อสินค้าหรือบริการ</w:t>
            </w:r>
          </w:p>
        </w:tc>
        <w:tc>
          <w:tcPr>
            <w:tcW w:w="558" w:type="pct"/>
          </w:tcPr>
          <w:p w14:paraId="256539E5" w14:textId="05BB5FFA" w:rsidR="0035399E" w:rsidRPr="003414B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76ABB77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4A6A3B1" w14:textId="139D8F1B" w:rsidR="0035399E" w:rsidRPr="003414B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7E28083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768F8CF" w14:textId="45965164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22A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="00F752F2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38" w:type="pct"/>
          </w:tcPr>
          <w:p w14:paraId="011DE12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253B211" w14:textId="52F2546E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35399E" w:rsidRPr="004D49BC" w14:paraId="172E07D2" w14:textId="77777777" w:rsidTr="00F72795">
        <w:trPr>
          <w:trHeight w:val="360"/>
        </w:trPr>
        <w:tc>
          <w:tcPr>
            <w:tcW w:w="2290" w:type="pct"/>
          </w:tcPr>
          <w:p w14:paraId="16F56F34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60B7E811" w14:textId="005DBF48" w:rsidR="0035399E" w:rsidRPr="003414B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A4ECDA3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C33AA8E" w14:textId="1E87CA90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522AFE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EC1F740" w14:textId="221156EF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38" w:type="pct"/>
          </w:tcPr>
          <w:p w14:paraId="423701AE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348493A" w14:textId="57F6AC49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</w:tr>
      <w:tr w:rsidR="0035399E" w:rsidRPr="004D49BC" w14:paraId="3DB80579" w14:textId="77777777" w:rsidTr="00F72795">
        <w:trPr>
          <w:trHeight w:val="360"/>
        </w:trPr>
        <w:tc>
          <w:tcPr>
            <w:tcW w:w="2290" w:type="pct"/>
          </w:tcPr>
          <w:p w14:paraId="5BEEBD48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ดอกเบี้ยจ่าย</w:t>
            </w:r>
          </w:p>
        </w:tc>
        <w:tc>
          <w:tcPr>
            <w:tcW w:w="558" w:type="pct"/>
          </w:tcPr>
          <w:p w14:paraId="70E0639F" w14:textId="277FEF3F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B5ABD4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31B2F12" w14:textId="5A72C24A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4E991E5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F8EB530" w14:textId="3FA8DA3A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0696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38" w:type="pct"/>
          </w:tcPr>
          <w:p w14:paraId="00C9D8B8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A8BBBFF" w14:textId="473B1D89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35399E" w:rsidRPr="004D49BC" w14:paraId="1499C05A" w14:textId="77777777" w:rsidTr="00F72795">
        <w:trPr>
          <w:trHeight w:val="360"/>
        </w:trPr>
        <w:tc>
          <w:tcPr>
            <w:tcW w:w="2290" w:type="pct"/>
          </w:tcPr>
          <w:p w14:paraId="57B6BE1C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18A81922" w14:textId="7209FF4E" w:rsidR="0035399E" w:rsidRPr="00232960" w:rsidRDefault="00B0543B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3D8E27B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27533D8" w14:textId="7F9471C3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552B0EC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05A2433" w14:textId="705FD8AA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75DC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8" w:type="pct"/>
          </w:tcPr>
          <w:p w14:paraId="7D2BA9E4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F218937" w14:textId="668A48B6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35399E" w:rsidRPr="004D49BC" w14:paraId="3A9E528F" w14:textId="77777777" w:rsidTr="00232960">
        <w:trPr>
          <w:trHeight w:val="209"/>
        </w:trPr>
        <w:tc>
          <w:tcPr>
            <w:tcW w:w="2290" w:type="pct"/>
          </w:tcPr>
          <w:p w14:paraId="6974E71A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44D2C94E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818EA6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64A63ED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EE84AF8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090FE1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56F69DB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E3CB952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399E" w:rsidRPr="004D49BC" w14:paraId="1A3160A7" w14:textId="77777777" w:rsidTr="00F72795">
        <w:trPr>
          <w:trHeight w:val="360"/>
        </w:trPr>
        <w:tc>
          <w:tcPr>
            <w:tcW w:w="2290" w:type="pct"/>
          </w:tcPr>
          <w:p w14:paraId="66D214A2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246E7F24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E105E52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4FF4C41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11D12A3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360B374" w14:textId="77777777" w:rsidR="0035399E" w:rsidRPr="003414B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FD16AD7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FFCA420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399E" w:rsidRPr="004D49BC" w14:paraId="2EDD6488" w14:textId="77777777" w:rsidTr="00F72795">
        <w:trPr>
          <w:trHeight w:val="360"/>
        </w:trPr>
        <w:tc>
          <w:tcPr>
            <w:tcW w:w="2290" w:type="pct"/>
          </w:tcPr>
          <w:p w14:paraId="7355B869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558" w:type="pct"/>
          </w:tcPr>
          <w:p w14:paraId="3A909ADE" w14:textId="40838362" w:rsidR="0035399E" w:rsidRPr="003414B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F01F79" w:rsidRPr="00F01F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42" w:type="pct"/>
          </w:tcPr>
          <w:p w14:paraId="589200E7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43977FB" w14:textId="305C15A1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01F79" w:rsidRPr="00F01F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34" w:type="pct"/>
          </w:tcPr>
          <w:p w14:paraId="5BBCBEC2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2EF0BF0" w14:textId="108938B0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700696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8" w:type="pct"/>
          </w:tcPr>
          <w:p w14:paraId="57A9F2DE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DD71214" w14:textId="7D5487C0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35399E" w:rsidRPr="004D49BC" w14:paraId="375BA7FD" w14:textId="77777777" w:rsidTr="00F72795">
        <w:trPr>
          <w:trHeight w:val="360"/>
        </w:trPr>
        <w:tc>
          <w:tcPr>
            <w:tcW w:w="2290" w:type="pct"/>
          </w:tcPr>
          <w:p w14:paraId="7E667205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3B3127FF" w14:textId="336ECF6F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67D836F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CC210C0" w14:textId="473F0418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4" w:type="pct"/>
          </w:tcPr>
          <w:p w14:paraId="6C098039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388E8E4" w14:textId="52537AAF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765B591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9763854" w14:textId="2F0B1A2D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35399E" w:rsidRPr="004D49BC" w14:paraId="5BC5FB1A" w14:textId="77777777" w:rsidTr="00F72795">
        <w:trPr>
          <w:trHeight w:val="360"/>
        </w:trPr>
        <w:tc>
          <w:tcPr>
            <w:tcW w:w="2290" w:type="pct"/>
          </w:tcPr>
          <w:p w14:paraId="52485499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558" w:type="pct"/>
          </w:tcPr>
          <w:p w14:paraId="3BE25A8F" w14:textId="034884F0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543B" w:rsidRPr="00B054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42" w:type="pct"/>
          </w:tcPr>
          <w:p w14:paraId="75B8E5C8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1540E95" w14:textId="132D36F6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399E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34" w:type="pct"/>
          </w:tcPr>
          <w:p w14:paraId="20C05DBF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ED92648" w14:textId="70346DAF" w:rsidR="0035399E" w:rsidRPr="00232960" w:rsidRDefault="00700696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B9E4CFB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2FC1532" w14:textId="0B1D0933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399E" w:rsidRPr="004D49BC" w14:paraId="2917B6D9" w14:textId="77777777" w:rsidTr="00F72795">
        <w:trPr>
          <w:trHeight w:val="360"/>
        </w:trPr>
        <w:tc>
          <w:tcPr>
            <w:tcW w:w="2290" w:type="pct"/>
          </w:tcPr>
          <w:p w14:paraId="553EE96A" w14:textId="77777777" w:rsidR="0035399E" w:rsidRPr="0023296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698D6098" w14:textId="1128436E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pct"/>
          </w:tcPr>
          <w:p w14:paraId="6FBFA64B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65B8DD9" w14:textId="75A2C529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4" w:type="pct"/>
          </w:tcPr>
          <w:p w14:paraId="215D8863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C460D8B" w14:textId="773B7A13" w:rsidR="0035399E" w:rsidRPr="003414B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8" w:type="pct"/>
          </w:tcPr>
          <w:p w14:paraId="46823D3A" w14:textId="77777777" w:rsidR="0035399E" w:rsidRPr="0023296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D73A899" w14:textId="4CD4B957" w:rsidR="0035399E" w:rsidRPr="00232960" w:rsidRDefault="00EC1182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0543B" w:rsidRPr="004D49BC" w14:paraId="76ECC079" w14:textId="77777777" w:rsidTr="00752E74">
        <w:trPr>
          <w:trHeight w:val="360"/>
        </w:trPr>
        <w:tc>
          <w:tcPr>
            <w:tcW w:w="2290" w:type="pct"/>
          </w:tcPr>
          <w:p w14:paraId="0DCE5E54" w14:textId="77777777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1057889" w14:textId="6F2B48B6" w:rsidR="00B0543B" w:rsidRPr="00715748" w:rsidRDefault="00EC1182" w:rsidP="0071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52E74" w:rsidRPr="00752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2" w:type="pct"/>
          </w:tcPr>
          <w:p w14:paraId="09EDE635" w14:textId="77777777" w:rsidR="00B0543B" w:rsidRPr="00715748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6A528D8" w14:textId="5478441C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34" w:type="pct"/>
          </w:tcPr>
          <w:p w14:paraId="091C92AE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833D722" w14:textId="2713126D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7D0F67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68CE9A8" w14:textId="55E98CEF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43B" w:rsidRPr="004D49BC" w14:paraId="387D692D" w14:textId="77777777" w:rsidTr="00F72795">
        <w:trPr>
          <w:trHeight w:val="360"/>
        </w:trPr>
        <w:tc>
          <w:tcPr>
            <w:tcW w:w="2290" w:type="pct"/>
          </w:tcPr>
          <w:p w14:paraId="73A0D81E" w14:textId="77777777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pct"/>
          </w:tcPr>
          <w:p w14:paraId="7C8FE1F8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6DCD6AA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123FD1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CB04FB0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2EDFCF6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F0E441B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1579860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613EFC96" w14:textId="77777777" w:rsidTr="00F72795">
        <w:trPr>
          <w:trHeight w:val="360"/>
        </w:trPr>
        <w:tc>
          <w:tcPr>
            <w:tcW w:w="2290" w:type="pct"/>
          </w:tcPr>
          <w:p w14:paraId="5441851C" w14:textId="77777777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709C5FB5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A10891B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768AF72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61F6BB2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E739037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2704DE5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96921B5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11C54CD2" w14:textId="77777777" w:rsidTr="00F72795">
        <w:trPr>
          <w:trHeight w:val="360"/>
        </w:trPr>
        <w:tc>
          <w:tcPr>
            <w:tcW w:w="2290" w:type="pct"/>
          </w:tcPr>
          <w:p w14:paraId="486CEC8B" w14:textId="77777777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15BB7979" w14:textId="05621E61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2" w:type="pct"/>
          </w:tcPr>
          <w:p w14:paraId="542FDCCA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B361650" w14:textId="310AD6E1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4" w:type="pct"/>
          </w:tcPr>
          <w:p w14:paraId="7502C83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6C8A973" w14:textId="07F84199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8" w:type="pct"/>
          </w:tcPr>
          <w:p w14:paraId="5B1959C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696C9B6" w14:textId="1F490830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6785" w:rsidRPr="003414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B0543B" w:rsidRPr="004D49BC" w14:paraId="61BBAB05" w14:textId="77777777" w:rsidTr="00F72795">
        <w:trPr>
          <w:trHeight w:val="360"/>
        </w:trPr>
        <w:tc>
          <w:tcPr>
            <w:tcW w:w="2290" w:type="pct"/>
          </w:tcPr>
          <w:p w14:paraId="5920D7F3" w14:textId="77777777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558" w:type="pct"/>
          </w:tcPr>
          <w:p w14:paraId="5C095FF0" w14:textId="2F4E20EF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543B" w:rsidRPr="00B054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42" w:type="pct"/>
          </w:tcPr>
          <w:p w14:paraId="6EB27225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ED1EE3A" w14:textId="6688B31E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34" w:type="pct"/>
          </w:tcPr>
          <w:p w14:paraId="66ACF96A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4E94940" w14:textId="33AD3200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4ABEBBF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27FF3DF" w14:textId="091301B6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43B" w:rsidRPr="004D49BC" w14:paraId="752C23FD" w14:textId="77777777" w:rsidTr="00F72795">
        <w:trPr>
          <w:trHeight w:val="360"/>
        </w:trPr>
        <w:tc>
          <w:tcPr>
            <w:tcW w:w="2290" w:type="pct"/>
          </w:tcPr>
          <w:p w14:paraId="779CC611" w14:textId="77777777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58" w:type="pct"/>
          </w:tcPr>
          <w:p w14:paraId="54675F8E" w14:textId="796F25B6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0543B" w:rsidRPr="00B054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42" w:type="pct"/>
          </w:tcPr>
          <w:p w14:paraId="1CC99B49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570B0B" w14:textId="1FFEEA3F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0543B" w:rsidRPr="00B054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34" w:type="pct"/>
          </w:tcPr>
          <w:p w14:paraId="0F4FA8C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E0B6110" w14:textId="1663F72E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597A38B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569C15E" w14:textId="39355180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43B" w:rsidRPr="004D49BC" w14:paraId="30F949EC" w14:textId="77777777" w:rsidTr="00F72795">
        <w:trPr>
          <w:trHeight w:val="360"/>
        </w:trPr>
        <w:tc>
          <w:tcPr>
            <w:tcW w:w="2290" w:type="pct"/>
          </w:tcPr>
          <w:p w14:paraId="396D9008" w14:textId="77777777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3B3B44C5" w14:textId="37586C82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42" w:type="pct"/>
          </w:tcPr>
          <w:p w14:paraId="6BCA067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06604D4" w14:textId="324E3017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34" w:type="pct"/>
          </w:tcPr>
          <w:p w14:paraId="24D40286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471896C" w14:textId="5403BE1C" w:rsidR="00B0543B" w:rsidRPr="003414B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38" w:type="pct"/>
          </w:tcPr>
          <w:p w14:paraId="42B1DDA9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C9165C0" w14:textId="60C30260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B0543B" w:rsidRPr="004D49BC" w14:paraId="3C4BCEB4" w14:textId="77777777" w:rsidTr="00752E74">
        <w:trPr>
          <w:trHeight w:val="360"/>
        </w:trPr>
        <w:tc>
          <w:tcPr>
            <w:tcW w:w="2290" w:type="pct"/>
          </w:tcPr>
          <w:p w14:paraId="6695AE09" w14:textId="77777777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17427E2B" w14:textId="761DC63D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52E74" w:rsidRPr="00752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42" w:type="pct"/>
          </w:tcPr>
          <w:p w14:paraId="6CEEE480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C0FB23" w14:textId="2BF2C3A4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34" w:type="pct"/>
          </w:tcPr>
          <w:p w14:paraId="3D6F3246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DE888FC" w14:textId="07FBDC83" w:rsidR="00B0543B" w:rsidRPr="003414B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38" w:type="pct"/>
          </w:tcPr>
          <w:p w14:paraId="0CDC186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2A197DC" w14:textId="3EE8895F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B0543B" w:rsidRPr="004D49BC" w14:paraId="63D8FA04" w14:textId="77777777" w:rsidTr="00752E74">
        <w:trPr>
          <w:trHeight w:val="360"/>
        </w:trPr>
        <w:tc>
          <w:tcPr>
            <w:tcW w:w="2290" w:type="pct"/>
          </w:tcPr>
          <w:p w14:paraId="4345ABED" w14:textId="5058B4FA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ยเกี่ยวกับสัญญาเช่า</w:t>
            </w:r>
          </w:p>
        </w:tc>
        <w:tc>
          <w:tcPr>
            <w:tcW w:w="558" w:type="pct"/>
          </w:tcPr>
          <w:p w14:paraId="62E18973" w14:textId="4027B1CD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52E74" w:rsidRPr="00752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42" w:type="pct"/>
          </w:tcPr>
          <w:p w14:paraId="0162DF44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91BE90D" w14:textId="5C506C0E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4" w:type="pct"/>
          </w:tcPr>
          <w:p w14:paraId="4EC87E26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C9C68B8" w14:textId="5C74164B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76A50C9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4A9DEE6" w14:textId="3EE15EC8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43B" w:rsidRPr="004D49BC" w14:paraId="56635DD5" w14:textId="77777777" w:rsidTr="005E7EA6">
        <w:trPr>
          <w:trHeight w:val="405"/>
        </w:trPr>
        <w:tc>
          <w:tcPr>
            <w:tcW w:w="2290" w:type="pct"/>
          </w:tcPr>
          <w:p w14:paraId="15FC4AD7" w14:textId="40E34A90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pct"/>
          </w:tcPr>
          <w:p w14:paraId="0ACFD65A" w14:textId="79760D25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25EEFAB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F1D5D11" w14:textId="34353D1B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4884F3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C548698" w14:textId="75B17728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1BC27DF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A5267C2" w14:textId="5DA7493C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4E658C96" w14:textId="77777777" w:rsidTr="005E7EA6">
        <w:trPr>
          <w:trHeight w:val="405"/>
        </w:trPr>
        <w:tc>
          <w:tcPr>
            <w:tcW w:w="2290" w:type="pct"/>
          </w:tcPr>
          <w:p w14:paraId="3D13A4D9" w14:textId="43A34D3B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35A7E4F6" w14:textId="70965BF6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0779D4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AD95FEF" w14:textId="1F44F39D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04203DA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F9AAC99" w14:textId="577DB1FA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BDC1A5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5EC1EC8" w14:textId="33427EE4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5B0C2FAA" w14:textId="77777777" w:rsidTr="005E7EA6">
        <w:trPr>
          <w:trHeight w:val="405"/>
        </w:trPr>
        <w:tc>
          <w:tcPr>
            <w:tcW w:w="2290" w:type="pct"/>
          </w:tcPr>
          <w:p w14:paraId="302D1201" w14:textId="1798AAF9" w:rsidR="00B0543B" w:rsidRPr="00232960" w:rsidRDefault="00B0543B" w:rsidP="0057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414B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ค่าตอบแทนการเลี้ยง</w:t>
            </w:r>
          </w:p>
        </w:tc>
        <w:tc>
          <w:tcPr>
            <w:tcW w:w="558" w:type="pct"/>
          </w:tcPr>
          <w:p w14:paraId="4C187E83" w14:textId="1F6F3A21" w:rsidR="00B0543B" w:rsidRPr="003414B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42" w:type="pct"/>
          </w:tcPr>
          <w:p w14:paraId="62BA52BC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104ECC3" w14:textId="189CD6BC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34" w:type="pct"/>
          </w:tcPr>
          <w:p w14:paraId="54FBAEFC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674D196" w14:textId="4167F06D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A9951BD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6E1AF3A" w14:textId="25E03079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43B" w:rsidRPr="004D49BC" w14:paraId="5519CFA3" w14:textId="77777777" w:rsidTr="005E7EA6">
        <w:trPr>
          <w:trHeight w:val="405"/>
        </w:trPr>
        <w:tc>
          <w:tcPr>
            <w:tcW w:w="2290" w:type="pct"/>
          </w:tcPr>
          <w:p w14:paraId="7E766702" w14:textId="0FC4D8A3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" w:type="pct"/>
          </w:tcPr>
          <w:p w14:paraId="1F5AB48F" w14:textId="717D280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5CD9D19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C10CF66" w14:textId="0DB795D9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BF17E0E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A7DBE9E" w14:textId="56FC54E3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506A3F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ACC27A6" w14:textId="29516501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9A37AC" w14:paraId="59BDF34C" w14:textId="77777777" w:rsidTr="009A37AC">
        <w:trPr>
          <w:trHeight w:val="60"/>
        </w:trPr>
        <w:tc>
          <w:tcPr>
            <w:tcW w:w="2290" w:type="pct"/>
          </w:tcPr>
          <w:p w14:paraId="5A3F933A" w14:textId="329C975A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5400114E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1A4B322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8D20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241D421D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117E0C88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BB38783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16278B8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6F88A1B8" w14:textId="77777777" w:rsidTr="005E7EA6">
        <w:trPr>
          <w:trHeight w:val="405"/>
        </w:trPr>
        <w:tc>
          <w:tcPr>
            <w:tcW w:w="2290" w:type="pct"/>
          </w:tcPr>
          <w:p w14:paraId="672B9D3F" w14:textId="5E965E6C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ค่าตอบแทนผู้บริหารสำคัญ</w:t>
            </w:r>
            <w:r w:rsidRPr="003414B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pct"/>
          </w:tcPr>
          <w:p w14:paraId="0F3C76A5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DA05BFB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BF55CF7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EFC2CB8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2B4C898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243DAAD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028FD4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3B" w:rsidRPr="004D49BC" w14:paraId="74AEE2DC" w14:textId="77777777" w:rsidTr="0046610D">
        <w:trPr>
          <w:trHeight w:val="405"/>
        </w:trPr>
        <w:tc>
          <w:tcPr>
            <w:tcW w:w="2290" w:type="pct"/>
          </w:tcPr>
          <w:p w14:paraId="67B0FA77" w14:textId="2F4AA7D9" w:rsidR="00B0543B" w:rsidRPr="003414B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ผลประโยชน์ระยะสั้นของพนักงาน</w:t>
            </w:r>
          </w:p>
        </w:tc>
        <w:tc>
          <w:tcPr>
            <w:tcW w:w="558" w:type="pct"/>
          </w:tcPr>
          <w:p w14:paraId="0B85935B" w14:textId="7A1004AE" w:rsidR="00B0543B" w:rsidRPr="00715748" w:rsidRDefault="00D335F7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1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142" w:type="pct"/>
          </w:tcPr>
          <w:p w14:paraId="1E72C1A8" w14:textId="77777777" w:rsidR="00B0543B" w:rsidRPr="00715748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37C1B54" w14:textId="5430A4B8" w:rsidR="00B0543B" w:rsidRPr="00715748" w:rsidRDefault="00EC1182" w:rsidP="00576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0543B" w:rsidRPr="003414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4" w:type="pct"/>
          </w:tcPr>
          <w:p w14:paraId="3B31426D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6BCE326D" w14:textId="692321C0" w:rsidR="00B0543B" w:rsidRPr="00715748" w:rsidRDefault="00D335F7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1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38" w:type="pct"/>
          </w:tcPr>
          <w:p w14:paraId="60716FD7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ADC68D6" w14:textId="7818F44A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0543B" w:rsidRPr="00232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B0543B" w:rsidRPr="0046610D" w14:paraId="4FD6B516" w14:textId="77777777" w:rsidTr="0046610D">
        <w:trPr>
          <w:trHeight w:val="405"/>
        </w:trPr>
        <w:tc>
          <w:tcPr>
            <w:tcW w:w="2290" w:type="pct"/>
          </w:tcPr>
          <w:p w14:paraId="7441FB58" w14:textId="09FC65E1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2544EB0" w14:textId="1AAEFBA8" w:rsidR="00B0543B" w:rsidRPr="00715748" w:rsidRDefault="00D335F7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2" w:type="pct"/>
          </w:tcPr>
          <w:p w14:paraId="175B8930" w14:textId="77777777" w:rsidR="00B0543B" w:rsidRPr="00715748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DAAA259" w14:textId="526486BB" w:rsidR="00B0543B" w:rsidRPr="00715748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34" w:type="pct"/>
          </w:tcPr>
          <w:p w14:paraId="0622F4BF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13F0A6" w14:textId="2F933F2A" w:rsidR="00B0543B" w:rsidRPr="00715748" w:rsidRDefault="00D335F7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8" w:type="pct"/>
          </w:tcPr>
          <w:p w14:paraId="4603B8B1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7D13479" w14:textId="76CB2A66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0543B" w:rsidRPr="004D49BC" w14:paraId="076F4E34" w14:textId="77777777" w:rsidTr="0046610D">
        <w:trPr>
          <w:trHeight w:val="405"/>
        </w:trPr>
        <w:tc>
          <w:tcPr>
            <w:tcW w:w="2290" w:type="pct"/>
          </w:tcPr>
          <w:p w14:paraId="7AEDF07E" w14:textId="7C138939" w:rsidR="00B0543B" w:rsidRPr="00232960" w:rsidRDefault="00B0543B" w:rsidP="00B0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5301A5F" w14:textId="11089814" w:rsidR="00B0543B" w:rsidRPr="00715748" w:rsidRDefault="0046610D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715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142" w:type="pct"/>
          </w:tcPr>
          <w:p w14:paraId="71706714" w14:textId="77777777" w:rsidR="00B0543B" w:rsidRPr="00715748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02F6FCB" w14:textId="25D50C3C" w:rsidR="00B0543B" w:rsidRPr="00715748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B0543B"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134" w:type="pct"/>
          </w:tcPr>
          <w:p w14:paraId="36E0663C" w14:textId="77777777" w:rsidR="00B0543B" w:rsidRPr="003414B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9BEDB12" w14:textId="259A3FF2" w:rsidR="00B0543B" w:rsidRPr="00715748" w:rsidRDefault="0046610D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715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138" w:type="pct"/>
          </w:tcPr>
          <w:p w14:paraId="09E73083" w14:textId="77777777" w:rsidR="00B0543B" w:rsidRPr="00232960" w:rsidRDefault="00B0543B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3CC572" w14:textId="0EE4C445" w:rsidR="00B0543B" w:rsidRPr="00232960" w:rsidRDefault="00EC1182" w:rsidP="00B0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0543B"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</w:tr>
    </w:tbl>
    <w:p w14:paraId="61C2785C" w14:textId="77777777" w:rsidR="009A37AC" w:rsidRPr="00367B1B" w:rsidRDefault="009A37AC" w:rsidP="00E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1C1C6F0" w14:textId="2D365453" w:rsidR="000B2FE1" w:rsidRPr="00367B1B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>มีนาคม</w:t>
      </w:r>
      <w:r w:rsidR="006558EB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571D34" w:rsidRPr="003414B0">
        <w:rPr>
          <w:rFonts w:ascii="Angsana New" w:hAnsi="Angsana New" w:cs="Angsana New"/>
          <w:sz w:val="30"/>
          <w:szCs w:val="30"/>
        </w:rPr>
        <w:t xml:space="preserve"> </w:t>
      </w:r>
      <w:r w:rsidR="00F12EFC" w:rsidRPr="003414B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367B1B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7AC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9A37AC" w:rsidRPr="003414B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593D7A9D" w:rsidR="009A37AC" w:rsidRPr="003414B0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0" w:type="pct"/>
          </w:tcPr>
          <w:p w14:paraId="74BC8F8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57CB2F3F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41676687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7657CA76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2AC49CF9" w:rsidR="009A37AC" w:rsidRPr="003414B0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37AC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76EDD41B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0FE32325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00DD8838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6D5A483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17383804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6812041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488B9676" w:rsidR="009A37AC" w:rsidRPr="004D49BC" w:rsidRDefault="00EC118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9A37AC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7AC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9A37AC" w:rsidRPr="003414B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722EC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5C7BC43B" w14:textId="118545D8" w:rsidR="001722EC" w:rsidRPr="004D49BC" w:rsidRDefault="00B0543B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5DCE08B" w14:textId="51734F81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68731A32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787</w:t>
            </w:r>
            <w:r w:rsidR="00700696" w:rsidRPr="00700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140" w:type="pct"/>
          </w:tcPr>
          <w:p w14:paraId="5EEEECE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6F051665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="00172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1722EC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8F20C1F" w14:textId="7573BC99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0F3EA1" w:rsidRPr="000F3E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140" w:type="pct"/>
          </w:tcPr>
          <w:p w14:paraId="68C7BBDA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17E9C0C" w14:textId="556DBA77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C60A24" w:rsidRPr="00C60A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39" w:type="pct"/>
          </w:tcPr>
          <w:p w14:paraId="013549E3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4533C3E9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700696" w:rsidRPr="00700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140" w:type="pct"/>
          </w:tcPr>
          <w:p w14:paraId="28E6D40E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5A5CEB29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172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1722EC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366A6FE0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="00D26F62" w:rsidRPr="00D26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140" w:type="pct"/>
            <w:vAlign w:val="bottom"/>
          </w:tcPr>
          <w:p w14:paraId="1D233CF4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54BD58E1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D26F62" w:rsidRPr="00D26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39" w:type="pct"/>
            <w:vAlign w:val="bottom"/>
          </w:tcPr>
          <w:p w14:paraId="7594AE97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27DCFCF1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813</w:t>
            </w:r>
            <w:r w:rsidR="00700696" w:rsidRPr="00700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0" w:type="pct"/>
            <w:vAlign w:val="bottom"/>
          </w:tcPr>
          <w:p w14:paraId="296F685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1CDC22C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  <w:r w:rsidR="00172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</w:tr>
      <w:tr w:rsidR="001722EC" w:rsidRPr="009A37AC" w14:paraId="1EA0295E" w14:textId="77777777" w:rsidTr="00D27C0D">
        <w:trPr>
          <w:trHeight w:val="314"/>
        </w:trPr>
        <w:tc>
          <w:tcPr>
            <w:tcW w:w="2289" w:type="pct"/>
            <w:vAlign w:val="bottom"/>
          </w:tcPr>
          <w:p w14:paraId="5E2EBBEA" w14:textId="77777777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3A6802BB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14B3E41" w14:textId="77777777" w:rsidR="001722EC" w:rsidRPr="009A37A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722EC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7E4698FD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F88B7C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EC" w:rsidRPr="004D49BC" w14:paraId="1AF2B6F8" w14:textId="77777777" w:rsidTr="003D7D44">
        <w:trPr>
          <w:trHeight w:val="366"/>
        </w:trPr>
        <w:tc>
          <w:tcPr>
            <w:tcW w:w="2289" w:type="pct"/>
          </w:tcPr>
          <w:p w14:paraId="6C1F6DBD" w14:textId="75620561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797E70B3" w:rsidR="001722EC" w:rsidRPr="00567665" w:rsidRDefault="00B0543B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18671DDE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40AB0472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243</w:t>
            </w:r>
            <w:r w:rsidR="00700696" w:rsidRPr="00700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40" w:type="pct"/>
          </w:tcPr>
          <w:p w14:paraId="7A2AEB5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B9269D3" w14:textId="21B969D7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1722EC" w:rsidRPr="006268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1722EC" w:rsidRPr="004D49BC" w14:paraId="12E8DB82" w14:textId="77777777" w:rsidTr="003D7D44">
        <w:trPr>
          <w:trHeight w:val="366"/>
        </w:trPr>
        <w:tc>
          <w:tcPr>
            <w:tcW w:w="2289" w:type="pct"/>
          </w:tcPr>
          <w:p w14:paraId="0DA1913C" w14:textId="0BE51009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0A4D5DAD" w14:textId="791F4647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0543B" w:rsidRPr="00B054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140" w:type="pct"/>
          </w:tcPr>
          <w:p w14:paraId="550F7623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5BA51E82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22EC" w:rsidRPr="001852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39" w:type="pct"/>
          </w:tcPr>
          <w:p w14:paraId="5CA64158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596E6E2D" w:rsidR="00700696" w:rsidRPr="00567665" w:rsidRDefault="00700696" w:rsidP="0070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998C8F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3B21BFE" w14:textId="021C96FF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722EC" w:rsidRPr="004D49BC" w14:paraId="360EA27B" w14:textId="77777777" w:rsidTr="003D7D44">
        <w:trPr>
          <w:trHeight w:val="366"/>
        </w:trPr>
        <w:tc>
          <w:tcPr>
            <w:tcW w:w="2289" w:type="pct"/>
          </w:tcPr>
          <w:p w14:paraId="48FBBF4F" w14:textId="73E846AE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</w:tcPr>
          <w:p w14:paraId="7CE710C3" w14:textId="37879D34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140" w:type="pct"/>
          </w:tcPr>
          <w:p w14:paraId="477B0B97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6787858" w14:textId="5BC5C33A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9" w:type="pct"/>
          </w:tcPr>
          <w:p w14:paraId="66ADB5A9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65DE0CA7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FF3086E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997225F" w14:textId="7572D79A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722EC" w:rsidRPr="004D49BC" w14:paraId="7FA7DF25" w14:textId="77777777" w:rsidTr="003D7D44">
        <w:trPr>
          <w:trHeight w:val="366"/>
        </w:trPr>
        <w:tc>
          <w:tcPr>
            <w:tcW w:w="2289" w:type="pct"/>
          </w:tcPr>
          <w:p w14:paraId="7B557894" w14:textId="3775FB04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8FFB03E" w14:textId="4F6E013A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26F62" w:rsidRPr="00D26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140" w:type="pct"/>
          </w:tcPr>
          <w:p w14:paraId="2418F259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6002B" w14:textId="59F04FFB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72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39" w:type="pct"/>
          </w:tcPr>
          <w:p w14:paraId="23116889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73F10FA2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  <w:r w:rsidR="00700696" w:rsidRPr="00700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0" w:type="pct"/>
          </w:tcPr>
          <w:p w14:paraId="60E447F8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9DD9F" w14:textId="335C9B0E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172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</w:tr>
      <w:tr w:rsidR="001722EC" w:rsidRPr="004D49BC" w14:paraId="725D7FA7" w14:textId="77777777" w:rsidTr="00D27C0D">
        <w:trPr>
          <w:trHeight w:val="287"/>
        </w:trPr>
        <w:tc>
          <w:tcPr>
            <w:tcW w:w="2289" w:type="pct"/>
          </w:tcPr>
          <w:p w14:paraId="643092E3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297286E5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AC4FE52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722EC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44159B51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CD31E91" w14:textId="77777777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722EC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224A145F" w:rsidR="001722EC" w:rsidRPr="003414B0" w:rsidRDefault="00B0543B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1727E5AC" w:rsidR="001722EC" w:rsidRPr="003414B0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6359BB43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00696" w:rsidRPr="00700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833</w:t>
            </w:r>
          </w:p>
        </w:tc>
        <w:tc>
          <w:tcPr>
            <w:tcW w:w="140" w:type="pct"/>
          </w:tcPr>
          <w:p w14:paraId="468951DA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7DD47C98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1722EC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76E7F4D2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0" w:type="pct"/>
          </w:tcPr>
          <w:p w14:paraId="663F29EE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52344133" w:rsidR="001722EC" w:rsidRPr="00715748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95DA6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30D8CD60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37BF291C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0" w:type="pct"/>
          </w:tcPr>
          <w:p w14:paraId="5B6D205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4DFFA4B8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1722EC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3FABAD43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40" w:type="pct"/>
          </w:tcPr>
          <w:p w14:paraId="473CFF2A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289515D0" w:rsidR="001722EC" w:rsidRPr="00715748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39" w:type="pct"/>
          </w:tcPr>
          <w:p w14:paraId="7EE40D2F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1BA00C81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40" w:type="pct"/>
          </w:tcPr>
          <w:p w14:paraId="1C6F2C21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094BF76A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1722EC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32D3ED49" w:rsidR="001722EC" w:rsidRPr="00567665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40" w:type="pct"/>
          </w:tcPr>
          <w:p w14:paraId="5C923106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1AF9CEAD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D95DA6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27FD24E9" w14:textId="77777777" w:rsidR="001722EC" w:rsidRPr="00567665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2D96A76D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700696" w:rsidRPr="00700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140" w:type="pct"/>
          </w:tcPr>
          <w:p w14:paraId="37FDDDAF" w14:textId="77777777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640711BC" w:rsidR="001722EC" w:rsidRPr="003414B0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</w:tr>
    </w:tbl>
    <w:p w14:paraId="339318AF" w14:textId="77777777" w:rsidR="001C4718" w:rsidRPr="003414B0" w:rsidRDefault="001C4718">
      <w:pPr>
        <w:rPr>
          <w:rFonts w:cstheme="minorBidi"/>
          <w:sz w:val="2"/>
          <w:szCs w:val="2"/>
          <w:cs/>
        </w:rPr>
      </w:pPr>
    </w:p>
    <w:p w14:paraId="472A2DD7" w14:textId="77777777" w:rsidR="00D27C0D" w:rsidRDefault="00D27C0D">
      <w:r w:rsidRPr="003414B0">
        <w:rPr>
          <w:rFonts w:cs="Angsana New"/>
        </w:rPr>
        <w:br w:type="page"/>
      </w: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4D49BC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57CBF95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vAlign w:val="bottom"/>
          </w:tcPr>
          <w:p w14:paraId="39B1B3F4" w14:textId="4404F30C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0428DC">
        <w:trPr>
          <w:trHeight w:val="733"/>
        </w:trPr>
        <w:tc>
          <w:tcPr>
            <w:tcW w:w="4134" w:type="dxa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1CC8580D" w:rsidR="009E204D" w:rsidRPr="003414B0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0BA0ABAF" w:rsidR="009E204D" w:rsidRPr="003414B0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4D49BC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00277531" w:rsidR="009E204D" w:rsidRPr="004D49BC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722EC" w:rsidRPr="004D49BC" w14:paraId="2E62CD2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23228EFF" w14:textId="2C8F0C6E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0" w:type="dxa"/>
            <w:vAlign w:val="bottom"/>
          </w:tcPr>
          <w:p w14:paraId="7FD48D12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71BBFCF2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7B1BCE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6A9A37DE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000)</w:t>
            </w:r>
          </w:p>
        </w:tc>
        <w:tc>
          <w:tcPr>
            <w:tcW w:w="270" w:type="dxa"/>
            <w:vAlign w:val="bottom"/>
          </w:tcPr>
          <w:p w14:paraId="2F74861A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7D36F5A8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722EC" w:rsidRPr="004D49BC" w14:paraId="3F60480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FBA060" w14:textId="774EC69A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80" w:type="dxa"/>
            <w:vAlign w:val="bottom"/>
          </w:tcPr>
          <w:p w14:paraId="39447B49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401250F7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44B916D2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7DC58DC9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500)</w:t>
            </w:r>
          </w:p>
        </w:tc>
        <w:tc>
          <w:tcPr>
            <w:tcW w:w="270" w:type="dxa"/>
            <w:vAlign w:val="bottom"/>
          </w:tcPr>
          <w:p w14:paraId="10752FDB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376A028C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1722EC" w:rsidRPr="004D49BC" w14:paraId="30D9D951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6132E7" w14:textId="582CFBEE" w:rsidR="001722EC" w:rsidRPr="004D49BC" w:rsidRDefault="00EC1182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80" w:type="dxa"/>
            <w:vAlign w:val="bottom"/>
          </w:tcPr>
          <w:p w14:paraId="79EA94B7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6517B3C5" w:rsidR="001722EC" w:rsidRPr="003414B0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CD7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4E5BCF38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4FB9B5F2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</w:t>
            </w:r>
            <w:r w:rsidRPr="00CD7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500)</w:t>
            </w:r>
          </w:p>
        </w:tc>
        <w:tc>
          <w:tcPr>
            <w:tcW w:w="270" w:type="dxa"/>
            <w:vAlign w:val="bottom"/>
          </w:tcPr>
          <w:p w14:paraId="57E509E0" w14:textId="77C47352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16A8A55C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Pr="00CD7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1722EC" w:rsidRPr="004D49BC" w14:paraId="08E11ADD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044AE1" w14:textId="66BF2DD2" w:rsidR="001722EC" w:rsidRPr="004D49BC" w:rsidRDefault="001722EC" w:rsidP="0017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4072DC98" w:rsidR="001722EC" w:rsidRPr="004D49BC" w:rsidRDefault="00CD7DDF" w:rsidP="00715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(622)</w:t>
            </w:r>
          </w:p>
        </w:tc>
      </w:tr>
      <w:tr w:rsidR="001722EC" w:rsidRPr="004D49BC" w14:paraId="7B1BB1FB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75A754BF" w:rsidR="001722EC" w:rsidRPr="004D49BC" w:rsidRDefault="00EC1182" w:rsidP="0071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1722EC" w:rsidRPr="003414B0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1722EC" w:rsidRPr="004D49BC" w:rsidRDefault="001722EC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243DDE82" w:rsidR="001722EC" w:rsidRPr="004D49BC" w:rsidRDefault="00CD7DDF" w:rsidP="0017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136,608</w:t>
            </w:r>
          </w:p>
        </w:tc>
      </w:tr>
    </w:tbl>
    <w:p w14:paraId="697C205F" w14:textId="05C03182" w:rsidR="00C423B2" w:rsidRPr="004D49BC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3A2CCB5C" w:rsidR="0010732F" w:rsidRPr="003414B0" w:rsidRDefault="00EC1182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3414B0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3414B0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3414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3414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3D5A8568" w:rsidR="0010732F" w:rsidRPr="003414B0" w:rsidRDefault="00EC1182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5D611F3F" w:rsidR="0010732F" w:rsidRPr="004D49BC" w:rsidRDefault="00EC1182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3414B0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91B81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991B81" w:rsidRPr="003414B0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66C99118" w:rsidR="00991B81" w:rsidRPr="00372711" w:rsidRDefault="00EC1182" w:rsidP="0099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991B81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273BA6F8" w14:textId="77777777" w:rsidR="00991B81" w:rsidRPr="00372711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1845955C" w:rsidR="00991B81" w:rsidRPr="00372711" w:rsidRDefault="00EC1182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742D141" w14:textId="77777777" w:rsidR="00991B81" w:rsidRPr="00372711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7D18385C" w:rsidR="00991B81" w:rsidRPr="003414B0" w:rsidRDefault="006166F6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5C858" w14:textId="77777777" w:rsidR="00991B81" w:rsidRPr="00372711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4C37A9B8" w:rsidR="00991B81" w:rsidRPr="00372711" w:rsidRDefault="00EC1182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700696" w:rsidRPr="00700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991B81" w:rsidRPr="004D49BC" w14:paraId="05D70EF8" w14:textId="77777777" w:rsidTr="00594323">
        <w:trPr>
          <w:trHeight w:val="366"/>
        </w:trPr>
        <w:tc>
          <w:tcPr>
            <w:tcW w:w="4137" w:type="dxa"/>
          </w:tcPr>
          <w:p w14:paraId="084FBA2B" w14:textId="77777777" w:rsidR="00991B81" w:rsidRPr="003414B0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01F4BA1E" w:rsidR="00991B81" w:rsidRPr="004D49BC" w:rsidRDefault="00EC1182" w:rsidP="0099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72F4FA2A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7A020B43" w:rsidR="00991B81" w:rsidRPr="004D49BC" w:rsidRDefault="00EC1182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FA0B27A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5FCFF596" w:rsidR="00991B81" w:rsidRPr="004D49BC" w:rsidRDefault="00706224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D68DF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46F35CFC" w:rsidR="00991B81" w:rsidRPr="003414B0" w:rsidRDefault="00EC1182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  <w:tr w:rsidR="00991B81" w:rsidRPr="004D49BC" w14:paraId="48FC2C25" w14:textId="77777777" w:rsidTr="00594323">
        <w:trPr>
          <w:trHeight w:val="390"/>
        </w:trPr>
        <w:tc>
          <w:tcPr>
            <w:tcW w:w="4137" w:type="dxa"/>
          </w:tcPr>
          <w:p w14:paraId="1B09AE80" w14:textId="3091A1DB" w:rsidR="00991B81" w:rsidRPr="003414B0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489C888C" w:rsidR="00991B81" w:rsidRPr="004D49BC" w:rsidRDefault="00991B81" w:rsidP="0071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05549C9D" w:rsidR="00991B81" w:rsidRPr="00EE2EA3" w:rsidRDefault="00537045" w:rsidP="00715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D52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1B81" w:rsidRPr="004D49BC" w14:paraId="21A9C5FD" w14:textId="77777777" w:rsidTr="00FD4A91">
        <w:trPr>
          <w:trHeight w:val="378"/>
        </w:trPr>
        <w:tc>
          <w:tcPr>
            <w:tcW w:w="4137" w:type="dxa"/>
          </w:tcPr>
          <w:p w14:paraId="4C390AED" w14:textId="66F5208B" w:rsidR="00991B81" w:rsidRPr="003414B0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5A25F278" w:rsidR="00991B81" w:rsidRPr="004D49BC" w:rsidRDefault="00EC1182" w:rsidP="0099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550E523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991B81" w:rsidRPr="004D49BC" w:rsidRDefault="00991B81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7576B3CE" w:rsidR="00991B81" w:rsidRPr="00EE2EA3" w:rsidRDefault="00EC1182" w:rsidP="009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7045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2D5250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</w:tr>
    </w:tbl>
    <w:p w14:paraId="6E06EEDE" w14:textId="77777777" w:rsidR="00F96C0B" w:rsidRPr="004D49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1A3C0D1A" w:rsidR="006C0689" w:rsidRPr="003414B0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EC1182" w:rsidRPr="003414B0">
        <w:rPr>
          <w:rFonts w:ascii="Angsana New" w:hAnsi="Angsana New" w:cs="Angsana New"/>
          <w:spacing w:val="-2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</w:t>
      </w:r>
      <w:r w:rsidR="00EE6A5D" w:rsidRPr="003414B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pacing w:val="-2"/>
          <w:sz w:val="30"/>
          <w:szCs w:val="30"/>
        </w:rPr>
        <w:t>2569</w:t>
      </w: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เงินให้กู้ยืมระยะสั้นแก่บริษัทย่อย</w:t>
      </w:r>
      <w:r w:rsidR="00C423B2"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41D10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3414B0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9A2CAF" w:rsidRPr="003414B0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3414B0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3414B0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9A2CAF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3414B0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3414B0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3414B0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โดยมีอัตราดอกเบี้ยระหว่างร้อยล</w:t>
      </w:r>
      <w:r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="00573046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4</w:t>
      </w:r>
      <w:r w:rsidR="00573046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15</w:t>
      </w:r>
      <w:r w:rsidR="00570EE3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7</w:t>
      </w:r>
      <w:r w:rsidR="00537045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00</w:t>
      </w:r>
      <w:r w:rsidR="00EE6A5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ต่อป</w:t>
      </w:r>
      <w:r w:rsidR="006E64D1" w:rsidRPr="003414B0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0E73BE" w:rsidRPr="003414B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ระหว่างร้อยละ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</w:t>
      </w:r>
      <w:r w:rsidR="000E73BE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49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7</w:t>
      </w:r>
      <w:r w:rsidR="000E73BE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00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44437FB2" w14:textId="6BD4FCB8" w:rsidR="00914EC8" w:rsidRPr="004D49BC" w:rsidRDefault="00914EC8"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594323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50EE6F47" w14:textId="77777777" w:rsidR="004A3739" w:rsidRPr="003414B0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E025B7" w14:paraId="57427845" w14:textId="77777777" w:rsidTr="00594323">
        <w:trPr>
          <w:trHeight w:val="733"/>
        </w:trPr>
        <w:tc>
          <w:tcPr>
            <w:tcW w:w="4137" w:type="dxa"/>
            <w:vAlign w:val="bottom"/>
          </w:tcPr>
          <w:p w14:paraId="52E80E1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064FE36" w:rsidR="004A3739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3414B0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3414B0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3E20B5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43F8FAFC" w:rsidR="004A3739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4A3739" w:rsidRPr="00E025B7" w14:paraId="5E547CD7" w14:textId="77777777" w:rsidTr="00594323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E025B7" w14:paraId="1AA4D5D2" w14:textId="77777777" w:rsidTr="00594323">
        <w:trPr>
          <w:trHeight w:hRule="exact" w:val="404"/>
        </w:trPr>
        <w:tc>
          <w:tcPr>
            <w:tcW w:w="4137" w:type="dxa"/>
          </w:tcPr>
          <w:p w14:paraId="6A461B3F" w14:textId="0C1B9328" w:rsidR="004A3739" w:rsidRPr="00E025B7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3414B0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22B0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53809275" w:rsidR="005B22B0" w:rsidRPr="00E025B7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B22B0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5C5DFD69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748DF37F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7E60D576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625)</w:t>
            </w:r>
          </w:p>
        </w:tc>
        <w:tc>
          <w:tcPr>
            <w:tcW w:w="270" w:type="dxa"/>
            <w:vAlign w:val="bottom"/>
          </w:tcPr>
          <w:p w14:paraId="4A1FE2BA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26376558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CD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5B22B0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652F3251" w:rsidR="005B22B0" w:rsidRPr="00E025B7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B22B0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0865F0D7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04C339EA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02D32A3A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Pr="00CD7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625)</w:t>
            </w:r>
          </w:p>
        </w:tc>
        <w:tc>
          <w:tcPr>
            <w:tcW w:w="270" w:type="dxa"/>
            <w:vAlign w:val="bottom"/>
          </w:tcPr>
          <w:p w14:paraId="6AF42CAE" w14:textId="77777777" w:rsidR="005B22B0" w:rsidRPr="00E025B7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61E37136" w:rsidR="005B22B0" w:rsidRPr="00E025B7" w:rsidRDefault="00CD7DDF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28,125</w:t>
            </w:r>
          </w:p>
        </w:tc>
      </w:tr>
      <w:bookmarkEnd w:id="1"/>
      <w:bookmarkEnd w:id="2"/>
    </w:tbl>
    <w:p w14:paraId="029DA882" w14:textId="77777777" w:rsidR="00914EC8" w:rsidRPr="00E025B7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7D22E2" w14:textId="2037B704" w:rsidR="006C251F" w:rsidRPr="007B211B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C1182" w:rsidRPr="003414B0">
        <w:rPr>
          <w:rFonts w:ascii="Angsana New" w:hAnsi="Angsana New" w:cs="Angsana New"/>
          <w:spacing w:val="2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pacing w:val="2"/>
          <w:sz w:val="30"/>
          <w:szCs w:val="30"/>
          <w:cs/>
        </w:rPr>
        <w:t xml:space="preserve"> มีนาคม</w:t>
      </w:r>
      <w:r w:rsidR="00EE6A5D" w:rsidRPr="003414B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</w:t>
      </w:r>
      <w:r w:rsidRPr="003414B0">
        <w:rPr>
          <w:rFonts w:ascii="Angsana New" w:hAnsi="Angsana New" w:cs="Angsana New" w:hint="cs"/>
          <w:sz w:val="30"/>
          <w:szCs w:val="30"/>
          <w:cs/>
        </w:rPr>
        <w:t>ยาว</w:t>
      </w:r>
      <w:r w:rsidRPr="003414B0">
        <w:rPr>
          <w:rFonts w:ascii="Angsana New" w:hAnsi="Angsana New" w:cs="Angsana New"/>
          <w:sz w:val="30"/>
          <w:szCs w:val="30"/>
          <w:cs/>
        </w:rPr>
        <w:t>แก่</w:t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3414B0">
        <w:rPr>
          <w:rFonts w:ascii="Angsana New" w:hAnsi="Angsana New" w:cs="Angsana New" w:hint="cs"/>
          <w:sz w:val="30"/>
          <w:szCs w:val="30"/>
          <w:cs/>
        </w:rPr>
        <w:t>ไม่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มีหลักประกัน 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8C31B6" w:rsidRPr="003414B0">
        <w:rPr>
          <w:rFonts w:ascii="Angsana New" w:hAnsi="Angsana New" w:cs="Angsana New"/>
          <w:sz w:val="30"/>
          <w:szCs w:val="30"/>
        </w:rPr>
        <w:t>90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รับชำระคืนทุกๆ</w:t>
      </w:r>
      <w:r w:rsidR="007F774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ไตรมาสจนถึงเดือนมิถุนายน</w:t>
      </w:r>
      <w:r w:rsidR="00844D41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2570</w:t>
      </w:r>
      <w:r w:rsidR="00844D41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</w:t>
      </w:r>
      <w:r w:rsidRPr="003414B0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3414B0">
        <w:rPr>
          <w:rFonts w:ascii="Angsana New" w:hAnsi="Angsana New" w:cs="Angsana New" w:hint="cs"/>
          <w:sz w:val="30"/>
          <w:szCs w:val="30"/>
          <w:cs/>
        </w:rPr>
        <w:t>ย</w:t>
      </w:r>
      <w:r w:rsidRPr="003414B0">
        <w:rPr>
          <w:rFonts w:ascii="Angsana New" w:hAnsi="Angsana New" w:cs="Angsana New"/>
          <w:sz w:val="30"/>
          <w:szCs w:val="30"/>
          <w:cs/>
        </w:rPr>
        <w:t>ร้อยล</w:t>
      </w:r>
      <w:r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="002E57B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6</w:t>
      </w:r>
      <w:r w:rsidR="002E57BD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50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ต่อ</w:t>
      </w:r>
      <w:r w:rsidR="00BE0922" w:rsidRPr="003414B0">
        <w:rPr>
          <w:rFonts w:ascii="Angsana New" w:hAnsi="Angsana New" w:cs="Angsana New" w:hint="cs"/>
          <w:sz w:val="30"/>
          <w:szCs w:val="30"/>
          <w:cs/>
        </w:rPr>
        <w:t>ปี</w:t>
      </w:r>
      <w:r w:rsidR="00BE0922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BE0922" w:rsidRPr="003414B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6</w:t>
      </w:r>
      <w:r w:rsidR="00BE0922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50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3414B0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22"/>
          <w:szCs w:val="22"/>
          <w:cs/>
        </w:rPr>
      </w:pP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9A37AC">
        <w:trPr>
          <w:trHeight w:val="413"/>
          <w:tblHeader/>
        </w:trPr>
        <w:tc>
          <w:tcPr>
            <w:tcW w:w="3807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vAlign w:val="bottom"/>
          </w:tcPr>
          <w:p w14:paraId="22A33950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9A37AC">
        <w:trPr>
          <w:trHeight w:val="816"/>
          <w:tblHeader/>
        </w:trPr>
        <w:tc>
          <w:tcPr>
            <w:tcW w:w="3807" w:type="dxa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5283B115" w:rsidR="009E204D" w:rsidRPr="003414B0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4A24272B" w:rsidR="009E204D" w:rsidRPr="003414B0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4D49BC" w14:paraId="131588C0" w14:textId="77777777" w:rsidTr="009A37AC">
        <w:trPr>
          <w:trHeight w:hRule="exact" w:val="414"/>
          <w:tblHeader/>
        </w:trPr>
        <w:tc>
          <w:tcPr>
            <w:tcW w:w="3807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9A37AC">
        <w:trPr>
          <w:trHeight w:hRule="exact" w:val="414"/>
        </w:trPr>
        <w:tc>
          <w:tcPr>
            <w:tcW w:w="3807" w:type="dxa"/>
          </w:tcPr>
          <w:p w14:paraId="3C2BE69F" w14:textId="4B497BA5" w:rsidR="009E204D" w:rsidRPr="004D49BC" w:rsidRDefault="00EC118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3414B0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22B0" w:rsidRPr="004D49BC" w14:paraId="6ADE1647" w14:textId="77777777" w:rsidTr="009A37AC">
        <w:trPr>
          <w:trHeight w:val="401"/>
        </w:trPr>
        <w:tc>
          <w:tcPr>
            <w:tcW w:w="3807" w:type="dxa"/>
            <w:vAlign w:val="bottom"/>
          </w:tcPr>
          <w:p w14:paraId="13428069" w14:textId="7FBF55E4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0755B1DB" w:rsidR="005B22B0" w:rsidRPr="00372711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22B0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5B22B0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65D74ADA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7435FD1D" w:rsidR="005B22B0" w:rsidRPr="00372711" w:rsidRDefault="00537045" w:rsidP="0036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563C4542" w:rsidR="005B22B0" w:rsidRPr="00372711" w:rsidRDefault="00537045" w:rsidP="0036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51981173" w:rsidR="005B22B0" w:rsidRPr="00372711" w:rsidRDefault="00EC1182" w:rsidP="0036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7045" w:rsidRPr="005370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537045" w:rsidRPr="005370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B22B0" w:rsidRPr="004D49BC" w14:paraId="061C5BA7" w14:textId="77777777" w:rsidTr="009A37AC">
        <w:trPr>
          <w:trHeight w:val="413"/>
        </w:trPr>
        <w:tc>
          <w:tcPr>
            <w:tcW w:w="3807" w:type="dxa"/>
          </w:tcPr>
          <w:p w14:paraId="6509A058" w14:textId="42C94F1C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70A6B31E" w:rsidR="005B22B0" w:rsidRPr="00372711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22B0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5B22B0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2534C75E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3094B3BD" w:rsidR="005B22B0" w:rsidRPr="00372711" w:rsidRDefault="00537045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53C017C6" w:rsidR="005B22B0" w:rsidRPr="00372711" w:rsidRDefault="00537045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5B22B0" w:rsidRPr="00372711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1B946217" w:rsidR="005B22B0" w:rsidRPr="00372711" w:rsidRDefault="00EC1182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7045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537045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0935B4C" w14:textId="77777777" w:rsidR="00C423B2" w:rsidRPr="004D49BC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664EE2D" w14:textId="06D980DF" w:rsidR="00027A6A" w:rsidRPr="007B211B" w:rsidRDefault="00B05636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ณ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>มีนาคม</w:t>
      </w:r>
      <w:r w:rsidR="00693BC9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414B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ไทย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 w:rsidRPr="003414B0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414B0">
        <w:rPr>
          <w:rFonts w:ascii="Angsana New" w:hAnsi="Angsana New" w:cs="Angsana New" w:hint="cs"/>
          <w:sz w:val="30"/>
          <w:szCs w:val="30"/>
          <w:cs/>
        </w:rPr>
        <w:t>ให้กู้ยืมประเภทไม่มีหลักประกัน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="009574BA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1</w:t>
      </w:r>
      <w:r w:rsidR="009574BA" w:rsidRPr="00715748">
        <w:rPr>
          <w:rFonts w:ascii="Angsana New" w:hAnsi="Angsana New" w:cs="Angsana New"/>
          <w:sz w:val="30"/>
          <w:szCs w:val="30"/>
        </w:rPr>
        <w:t>,</w:t>
      </w:r>
      <w:r w:rsidR="00EC1182" w:rsidRPr="003414B0">
        <w:rPr>
          <w:rFonts w:ascii="Angsana New" w:hAnsi="Angsana New" w:cs="Angsana New"/>
          <w:sz w:val="30"/>
          <w:szCs w:val="30"/>
        </w:rPr>
        <w:t>000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รับชำร</w:t>
      </w:r>
      <w:r w:rsidR="00BA24E2"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Pr="003414B0">
        <w:rPr>
          <w:rFonts w:ascii="Angsana New" w:hAnsi="Angsana New" w:cs="Angsana New" w:hint="cs"/>
          <w:sz w:val="30"/>
          <w:szCs w:val="30"/>
          <w:cs/>
        </w:rPr>
        <w:t>คืนทั้งจำนวนในเดือนพฤศจิกายน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4</w:t>
      </w:r>
      <w:r w:rsidR="00537045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25</w:t>
      </w:r>
      <w:r w:rsidR="004C61C1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7B63BA" w:rsidRPr="003414B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</w:t>
      </w:r>
      <w:r w:rsidR="007B63BA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64F012C2" w:rsidR="008732C4" w:rsidRDefault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1"/>
        <w:gridCol w:w="270"/>
        <w:gridCol w:w="1082"/>
        <w:gridCol w:w="270"/>
        <w:gridCol w:w="1078"/>
        <w:gridCol w:w="270"/>
        <w:gridCol w:w="1169"/>
      </w:tblGrid>
      <w:tr w:rsidR="000B1B9B" w:rsidRPr="004D49BC" w14:paraId="74F5A4AB" w14:textId="77777777" w:rsidTr="009A37AC">
        <w:trPr>
          <w:trHeight w:val="60"/>
        </w:trPr>
        <w:tc>
          <w:tcPr>
            <w:tcW w:w="2085" w:type="pct"/>
          </w:tcPr>
          <w:p w14:paraId="660C6577" w14:textId="3081EA5B" w:rsidR="000B1B9B" w:rsidRPr="003414B0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8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3414B0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8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vAlign w:val="bottom"/>
          </w:tcPr>
          <w:p w14:paraId="32940E4E" w14:textId="1998CC76" w:rsidR="000B1B9B" w:rsidRPr="003414B0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C81" w:rsidRPr="004D49BC" w14:paraId="5A16A3C5" w14:textId="77777777" w:rsidTr="009A37AC">
        <w:trPr>
          <w:trHeight w:val="414"/>
        </w:trPr>
        <w:tc>
          <w:tcPr>
            <w:tcW w:w="2085" w:type="pct"/>
            <w:vAlign w:val="bottom"/>
          </w:tcPr>
          <w:p w14:paraId="51F9E948" w14:textId="241176A7" w:rsidR="00F33C81" w:rsidRPr="003414B0" w:rsidRDefault="00F33C81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  </w:t>
            </w:r>
            <w:r w:rsidR="00EC1182"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3" w:type="pct"/>
          </w:tcPr>
          <w:p w14:paraId="7B775043" w14:textId="7D9782AA" w:rsidR="00F33C81" w:rsidRPr="00F33C81" w:rsidRDefault="00EC1182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2B4F03C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1503F90" w14:textId="1A3974F2" w:rsidR="00F33C81" w:rsidRPr="004D49BC" w:rsidRDefault="00EC1182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EA3241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3AD8490" w14:textId="24164A6C" w:rsidR="00F33C81" w:rsidRPr="004D49BC" w:rsidRDefault="00EC1182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12C3773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FC0FF7F" w14:textId="51A83676" w:rsidR="00F33C81" w:rsidRPr="004D49BC" w:rsidRDefault="00EC1182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0F2692" w:rsidRPr="004D49BC" w14:paraId="2AA0BB9A" w14:textId="77777777" w:rsidTr="009A37AC">
        <w:trPr>
          <w:trHeight w:val="414"/>
        </w:trPr>
        <w:tc>
          <w:tcPr>
            <w:tcW w:w="2085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5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6D10" w:rsidRPr="004D49BC" w14:paraId="194E00F0" w14:textId="77777777" w:rsidTr="009A37AC">
        <w:trPr>
          <w:trHeight w:val="60"/>
        </w:trPr>
        <w:tc>
          <w:tcPr>
            <w:tcW w:w="2085" w:type="pct"/>
            <w:vAlign w:val="bottom"/>
          </w:tcPr>
          <w:p w14:paraId="04C84EB3" w14:textId="4D8DA365" w:rsidR="008A6D10" w:rsidRPr="003414B0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  <w:vAlign w:val="bottom"/>
          </w:tcPr>
          <w:p w14:paraId="137FE4C0" w14:textId="3A8C4782" w:rsidR="008A6D10" w:rsidRPr="003414B0" w:rsidRDefault="00CD7DDF" w:rsidP="008A6D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296</w:t>
            </w:r>
          </w:p>
        </w:tc>
        <w:tc>
          <w:tcPr>
            <w:tcW w:w="148" w:type="pct"/>
            <w:vAlign w:val="bottom"/>
          </w:tcPr>
          <w:p w14:paraId="2C774450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6846B21" w14:textId="143D40FB" w:rsidR="008A6D10" w:rsidRPr="004D49BC" w:rsidRDefault="00EC1182" w:rsidP="00367B1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8" w:type="pct"/>
            <w:vAlign w:val="bottom"/>
          </w:tcPr>
          <w:p w14:paraId="510EC86C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F2BC5C1" w14:textId="41A445A3" w:rsidR="008A6D10" w:rsidRPr="00EE2EA3" w:rsidRDefault="00EC1182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28</w:t>
            </w:r>
            <w:r w:rsidR="000C50E4">
              <w:rPr>
                <w:rFonts w:ascii="Angsana New" w:hAnsi="Angsana New" w:cstheme="min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897</w:t>
            </w:r>
          </w:p>
        </w:tc>
        <w:tc>
          <w:tcPr>
            <w:tcW w:w="148" w:type="pct"/>
            <w:vAlign w:val="bottom"/>
          </w:tcPr>
          <w:p w14:paraId="0D4E53E2" w14:textId="77777777" w:rsidR="008A6D10" w:rsidRPr="00EE2EA3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0F4C59E" w14:textId="6EADF47F" w:rsidR="008A6D10" w:rsidRPr="004D49BC" w:rsidRDefault="0035399E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(</w:t>
            </w:r>
            <w:r w:rsidR="00EC1182"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174</w:t>
            </w:r>
            <w:r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,</w:t>
            </w:r>
            <w:r w:rsidR="00EC1182"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314</w:t>
            </w:r>
            <w:r w:rsidRPr="003414B0">
              <w:rPr>
                <w:rFonts w:ascii="Angsana New" w:hAnsi="Angsana New" w:cstheme="minorBidi"/>
                <w:sz w:val="30"/>
                <w:szCs w:val="30"/>
                <w:lang w:eastAsia="ko-KR"/>
              </w:rPr>
              <w:t>)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1"/>
        <w:gridCol w:w="1082"/>
        <w:gridCol w:w="267"/>
        <w:gridCol w:w="1080"/>
        <w:gridCol w:w="271"/>
        <w:gridCol w:w="1169"/>
      </w:tblGrid>
      <w:tr w:rsidR="008E5338" w:rsidRPr="004D49BC" w14:paraId="08093DAA" w14:textId="77777777" w:rsidTr="00332FA2">
        <w:trPr>
          <w:trHeight w:val="369"/>
          <w:tblHeader/>
        </w:trPr>
        <w:tc>
          <w:tcPr>
            <w:tcW w:w="2079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14B0">
              <w:rPr>
                <w:rFonts w:cs="Angsana New"/>
                <w:b w:val="0"/>
                <w:bCs w:val="0"/>
              </w:rPr>
              <w:br w:type="page"/>
            </w:r>
          </w:p>
        </w:tc>
        <w:tc>
          <w:tcPr>
            <w:tcW w:w="1388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FA2" w:rsidRPr="004D49BC" w14:paraId="6F6FF796" w14:textId="77777777" w:rsidTr="00332FA2">
        <w:trPr>
          <w:trHeight w:val="369"/>
          <w:tblHeader/>
        </w:trPr>
        <w:tc>
          <w:tcPr>
            <w:tcW w:w="2079" w:type="pct"/>
          </w:tcPr>
          <w:p w14:paraId="202E9E6D" w14:textId="77777777" w:rsidR="00332FA2" w:rsidRPr="003414B0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7808CAC" w14:textId="0339D7EB" w:rsidR="00332FA2" w:rsidRPr="003414B0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59A16A7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7F2C9B" w14:textId="3E959A93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32FA2"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32FA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9DEFF10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AEBF0F7" w14:textId="1F6CAD6A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1887F9A4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80CE1D" w14:textId="307A0BCB" w:rsidR="00332FA2" w:rsidRPr="003414B0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32FA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2FA2" w:rsidRPr="004D49BC" w14:paraId="52445793" w14:textId="77777777" w:rsidTr="00332FA2">
        <w:trPr>
          <w:trHeight w:val="357"/>
          <w:tblHeader/>
        </w:trPr>
        <w:tc>
          <w:tcPr>
            <w:tcW w:w="2079" w:type="pct"/>
          </w:tcPr>
          <w:p w14:paraId="658F55B5" w14:textId="0F6DBE79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6D7EE60" w14:textId="4DC6AEF8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9" w:type="pct"/>
            <w:vAlign w:val="bottom"/>
          </w:tcPr>
          <w:p w14:paraId="64E0A8B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9B6995B" w14:textId="60C4D9EA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D25F61A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45F0636" w14:textId="7D6FD2E5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9" w:type="pct"/>
            <w:vAlign w:val="bottom"/>
          </w:tcPr>
          <w:p w14:paraId="4C7DF306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E109DE" w14:textId="5344BDC1" w:rsidR="00332FA2" w:rsidRPr="004D49BC" w:rsidRDefault="00EC118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332FA2" w:rsidRPr="004D49BC" w14:paraId="2EDE04CE" w14:textId="77777777" w:rsidTr="009A37AC">
        <w:trPr>
          <w:trHeight w:val="369"/>
          <w:tblHeader/>
        </w:trPr>
        <w:tc>
          <w:tcPr>
            <w:tcW w:w="2079" w:type="pct"/>
          </w:tcPr>
          <w:p w14:paraId="22E078A6" w14:textId="3FCC0C5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1" w:type="pct"/>
            <w:gridSpan w:val="7"/>
          </w:tcPr>
          <w:p w14:paraId="18812E68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32FA2" w:rsidRPr="004D49BC" w14:paraId="28D0400C" w14:textId="77777777" w:rsidTr="009A37AC">
        <w:trPr>
          <w:trHeight w:val="369"/>
        </w:trPr>
        <w:tc>
          <w:tcPr>
            <w:tcW w:w="2079" w:type="pct"/>
          </w:tcPr>
          <w:p w14:paraId="4254A2DA" w14:textId="2335099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21" w:type="pct"/>
            <w:gridSpan w:val="7"/>
          </w:tcPr>
          <w:p w14:paraId="43F8548B" w14:textId="77777777" w:rsidR="00332FA2" w:rsidRPr="003414B0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B22B0" w:rsidRPr="004D49BC" w14:paraId="4738ACF9" w14:textId="77777777" w:rsidTr="00332FA2">
        <w:trPr>
          <w:trHeight w:val="369"/>
        </w:trPr>
        <w:tc>
          <w:tcPr>
            <w:tcW w:w="2079" w:type="pct"/>
          </w:tcPr>
          <w:p w14:paraId="166B0F15" w14:textId="77777777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42E4D9B" w14:textId="668DDEB7" w:rsidR="005B22B0" w:rsidRPr="004D49BC" w:rsidRDefault="0097482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63F6E5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0382E3" w14:textId="2B292F72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830211E" w14:textId="3AC3ABAD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218</w:t>
            </w:r>
            <w:r w:rsidR="00537045" w:rsidRPr="00537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149" w:type="pct"/>
          </w:tcPr>
          <w:p w14:paraId="19737835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D749D7" w14:textId="2B816732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5B22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001</w:t>
            </w:r>
          </w:p>
        </w:tc>
      </w:tr>
      <w:tr w:rsidR="005B22B0" w:rsidRPr="004D49BC" w14:paraId="7021D789" w14:textId="77777777" w:rsidTr="00332FA2">
        <w:trPr>
          <w:trHeight w:val="369"/>
        </w:trPr>
        <w:tc>
          <w:tcPr>
            <w:tcW w:w="2079" w:type="pct"/>
          </w:tcPr>
          <w:p w14:paraId="5765E6E7" w14:textId="75F55816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</w:tcPr>
          <w:p w14:paraId="7B5822D3" w14:textId="6605F3AE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974822" w:rsidRPr="00974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149" w:type="pct"/>
          </w:tcPr>
          <w:p w14:paraId="7F3D02F7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A7C9EB" w14:textId="0C709D04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5B22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833</w:t>
            </w:r>
          </w:p>
        </w:tc>
        <w:tc>
          <w:tcPr>
            <w:tcW w:w="147" w:type="pct"/>
          </w:tcPr>
          <w:p w14:paraId="59FA36E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182EE7" w14:textId="2098B720" w:rsidR="005B22B0" w:rsidRPr="004D49BC" w:rsidRDefault="00537045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CC339B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DE47322" w14:textId="1D797549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22B0" w:rsidRPr="004D49BC" w14:paraId="690F7DE8" w14:textId="77777777" w:rsidTr="00332FA2">
        <w:trPr>
          <w:trHeight w:val="369"/>
        </w:trPr>
        <w:tc>
          <w:tcPr>
            <w:tcW w:w="2079" w:type="pct"/>
          </w:tcPr>
          <w:p w14:paraId="6450ADA3" w14:textId="0EBDC128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622369C" w14:textId="6BA5FE3A" w:rsidR="005B22B0" w:rsidRPr="004D49BC" w:rsidRDefault="0097482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95C3D4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1868EF5" w14:textId="0AA8B7B8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22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  <w:tc>
          <w:tcPr>
            <w:tcW w:w="147" w:type="pct"/>
          </w:tcPr>
          <w:p w14:paraId="122718E9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0F35633" w14:textId="1DB5FC33" w:rsidR="005B22B0" w:rsidRPr="004D49BC" w:rsidRDefault="00537045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3E94CF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5DF781C" w14:textId="57952A64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22B0" w:rsidRPr="004D49BC" w14:paraId="1DE4B3EF" w14:textId="77777777" w:rsidTr="00332FA2">
        <w:trPr>
          <w:trHeight w:val="357"/>
        </w:trPr>
        <w:tc>
          <w:tcPr>
            <w:tcW w:w="2079" w:type="pct"/>
          </w:tcPr>
          <w:p w14:paraId="125E2A87" w14:textId="77777777" w:rsidR="005B22B0" w:rsidRPr="004D49BC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6B4F9B2" w:rsidR="005B22B0" w:rsidRPr="00367B1B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367B1B" w:rsidRPr="00367B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149" w:type="pct"/>
          </w:tcPr>
          <w:p w14:paraId="2100089E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37C9BEA7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5B22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498CF1C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38EB3AC5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</w:t>
            </w:r>
            <w:r w:rsidR="00537045" w:rsidRPr="00537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49" w:type="pct"/>
          </w:tcPr>
          <w:p w14:paraId="4B7F71CD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7277368B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5B22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</w:p>
        </w:tc>
      </w:tr>
      <w:tr w:rsidR="005B22B0" w:rsidRPr="004D49BC" w14:paraId="24068A37" w14:textId="77777777" w:rsidTr="00332FA2">
        <w:trPr>
          <w:trHeight w:val="357"/>
        </w:trPr>
        <w:tc>
          <w:tcPr>
            <w:tcW w:w="2079" w:type="pct"/>
          </w:tcPr>
          <w:p w14:paraId="5384A318" w14:textId="23D71AE6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44" w:type="pct"/>
          </w:tcPr>
          <w:p w14:paraId="2271A97C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7FC4BF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9ABD743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6DF33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5176E13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EE6AF7B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2E7070E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22B0" w:rsidRPr="004D49BC" w14:paraId="14FB28E3" w14:textId="77777777" w:rsidTr="00332FA2">
        <w:trPr>
          <w:trHeight w:val="357"/>
        </w:trPr>
        <w:tc>
          <w:tcPr>
            <w:tcW w:w="2079" w:type="pct"/>
          </w:tcPr>
          <w:p w14:paraId="4C9967FA" w14:textId="4C979C08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3436B345" w14:textId="5A16D88D" w:rsidR="005B22B0" w:rsidRPr="004D49BC" w:rsidRDefault="0097482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88228D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EA255CF" w14:textId="223BA8D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C2D73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1C64959" w14:textId="2440E272" w:rsidR="005B22B0" w:rsidRPr="00D745B4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537045" w:rsidRPr="00537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49" w:type="pct"/>
          </w:tcPr>
          <w:p w14:paraId="2EF886F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F5D9A75" w14:textId="0686220D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B22B0"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</w:tr>
      <w:tr w:rsidR="005B22B0" w:rsidRPr="004D49BC" w14:paraId="0156176E" w14:textId="77777777" w:rsidTr="00332FA2">
        <w:trPr>
          <w:trHeight w:val="357"/>
        </w:trPr>
        <w:tc>
          <w:tcPr>
            <w:tcW w:w="2079" w:type="pct"/>
          </w:tcPr>
          <w:p w14:paraId="62CC6FFA" w14:textId="507C79BE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57F0A95A" w14:textId="15D211CB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974822" w:rsidRPr="00974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  <w:tc>
          <w:tcPr>
            <w:tcW w:w="149" w:type="pct"/>
          </w:tcPr>
          <w:p w14:paraId="469DD23D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F974142" w14:textId="209DB464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5B22B0"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317</w:t>
            </w:r>
          </w:p>
        </w:tc>
        <w:tc>
          <w:tcPr>
            <w:tcW w:w="147" w:type="pct"/>
          </w:tcPr>
          <w:p w14:paraId="58AF454F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702DAB7" w14:textId="424E3919" w:rsidR="005B22B0" w:rsidRPr="00D745B4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37045" w:rsidRPr="00537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49" w:type="pct"/>
          </w:tcPr>
          <w:p w14:paraId="238D715A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4425F7E" w14:textId="2C28C8EF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B22B0"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</w:tr>
      <w:tr w:rsidR="005B22B0" w:rsidRPr="004D49BC" w14:paraId="23F73CCD" w14:textId="77777777" w:rsidTr="00332FA2">
        <w:trPr>
          <w:trHeight w:val="357"/>
        </w:trPr>
        <w:tc>
          <w:tcPr>
            <w:tcW w:w="2079" w:type="pct"/>
          </w:tcPr>
          <w:p w14:paraId="5583ADAE" w14:textId="2487995D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7AACDB2" w14:textId="47D8D840" w:rsidR="005B22B0" w:rsidRPr="003414B0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974822" w:rsidRPr="00974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149" w:type="pct"/>
          </w:tcPr>
          <w:p w14:paraId="2EA1E534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68B3776F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5B22B0"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147" w:type="pct"/>
          </w:tcPr>
          <w:p w14:paraId="005C368A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62FB2183" w:rsidR="005B22B0" w:rsidRPr="00D745B4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537045" w:rsidRPr="00537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49" w:type="pct"/>
          </w:tcPr>
          <w:p w14:paraId="127B8380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08DA8" w14:textId="0A870E28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072186" w:rsidRPr="00072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</w:tr>
      <w:tr w:rsidR="005B22B0" w:rsidRPr="004D49BC" w14:paraId="69F62AFA" w14:textId="77777777" w:rsidTr="00332FA2">
        <w:trPr>
          <w:trHeight w:val="357"/>
        </w:trPr>
        <w:tc>
          <w:tcPr>
            <w:tcW w:w="2079" w:type="pct"/>
          </w:tcPr>
          <w:p w14:paraId="3E1F8220" w14:textId="77777777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9CFE9E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4C37EE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3F0A5B1C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561D1D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1A79025" w14:textId="77777777" w:rsidR="005B22B0" w:rsidRPr="00770292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9" w:type="pct"/>
          </w:tcPr>
          <w:p w14:paraId="14518E2C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17C7E057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22B0" w:rsidRPr="004D49BC" w14:paraId="3267D58F" w14:textId="77777777" w:rsidTr="00332FA2">
        <w:trPr>
          <w:trHeight w:val="357"/>
        </w:trPr>
        <w:tc>
          <w:tcPr>
            <w:tcW w:w="2079" w:type="pct"/>
          </w:tcPr>
          <w:p w14:paraId="1553648A" w14:textId="17AB64DD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3B44B289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8218A5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AF85AD6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C1CF56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A3BD901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00CF23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B17280A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22B0" w:rsidRPr="004D49BC" w14:paraId="203C51FA" w14:textId="77777777" w:rsidTr="00332FA2">
        <w:trPr>
          <w:trHeight w:val="357"/>
        </w:trPr>
        <w:tc>
          <w:tcPr>
            <w:tcW w:w="2079" w:type="pct"/>
          </w:tcPr>
          <w:p w14:paraId="4F636089" w14:textId="25492E9B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27B4C8D" w14:textId="4FA43345" w:rsidR="005B22B0" w:rsidRPr="00572782" w:rsidRDefault="0097482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347C76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B97A065" w14:textId="1AB0C25B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12140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79576EE" w14:textId="3CCDF489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37045" w:rsidRPr="00537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149" w:type="pct"/>
          </w:tcPr>
          <w:p w14:paraId="1C006AC5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70CC708" w14:textId="1930BDE9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22B0"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5B22B0" w:rsidRPr="004D49BC" w14:paraId="6F692982" w14:textId="77777777" w:rsidTr="00332FA2">
        <w:trPr>
          <w:trHeight w:val="357"/>
        </w:trPr>
        <w:tc>
          <w:tcPr>
            <w:tcW w:w="2079" w:type="pct"/>
          </w:tcPr>
          <w:p w14:paraId="53D8790A" w14:textId="038DAC41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694FBDAC" w:rsidR="005B22B0" w:rsidRPr="004D49BC" w:rsidRDefault="0097482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414DD4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0A1CCB98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97A78F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4EAD8B78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537045" w:rsidRPr="00537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9" w:type="pct"/>
          </w:tcPr>
          <w:p w14:paraId="3C158F3B" w14:textId="77777777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2248E05" w14:textId="51FB694E" w:rsidR="005B22B0" w:rsidRPr="004D49BC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5B22B0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081"/>
        <w:gridCol w:w="270"/>
        <w:gridCol w:w="1080"/>
        <w:gridCol w:w="270"/>
        <w:gridCol w:w="1168"/>
      </w:tblGrid>
      <w:tr w:rsidR="005A2C34" w:rsidRPr="004D49BC" w14:paraId="6E916BEB" w14:textId="77777777" w:rsidTr="009A37AC">
        <w:trPr>
          <w:trHeight w:val="381"/>
        </w:trPr>
        <w:tc>
          <w:tcPr>
            <w:tcW w:w="2073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5B22B0">
        <w:trPr>
          <w:trHeight w:val="381"/>
        </w:trPr>
        <w:tc>
          <w:tcPr>
            <w:tcW w:w="2073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9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5B22B0">
        <w:trPr>
          <w:trHeight w:val="368"/>
        </w:trPr>
        <w:tc>
          <w:tcPr>
            <w:tcW w:w="2073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45" w:type="pct"/>
          </w:tcPr>
          <w:p w14:paraId="637808D5" w14:textId="039A7689" w:rsidR="005A2C34" w:rsidRPr="003414B0" w:rsidRDefault="00EC1182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A2C34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0E7DF38" w14:textId="28595A4B" w:rsidR="005A2C34" w:rsidRPr="003414B0" w:rsidRDefault="00EC1182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5A2C34" w:rsidRPr="004D49BC" w14:paraId="71D17098" w14:textId="77777777" w:rsidTr="009A37AC">
        <w:trPr>
          <w:trHeight w:val="381"/>
        </w:trPr>
        <w:tc>
          <w:tcPr>
            <w:tcW w:w="2073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2C34" w:rsidRPr="004D49BC" w14:paraId="2436DE3C" w14:textId="77777777" w:rsidTr="005B22B0">
        <w:trPr>
          <w:trHeight w:val="381"/>
        </w:trPr>
        <w:tc>
          <w:tcPr>
            <w:tcW w:w="2073" w:type="pct"/>
          </w:tcPr>
          <w:p w14:paraId="0AD96AD6" w14:textId="6F0790EA" w:rsidR="005A2C34" w:rsidRPr="003414B0" w:rsidRDefault="00EC1182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45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2B0" w:rsidRPr="004D49BC" w14:paraId="3609B0B4" w14:textId="77777777" w:rsidTr="005B22B0">
        <w:trPr>
          <w:trHeight w:val="332"/>
        </w:trPr>
        <w:tc>
          <w:tcPr>
            <w:tcW w:w="2073" w:type="pct"/>
          </w:tcPr>
          <w:p w14:paraId="67F87A56" w14:textId="6A9C9C1D" w:rsidR="005B22B0" w:rsidRPr="003414B0" w:rsidRDefault="005B22B0" w:rsidP="005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  <w:vAlign w:val="bottom"/>
          </w:tcPr>
          <w:p w14:paraId="427A2D94" w14:textId="46622133" w:rsidR="005B22B0" w:rsidRPr="004D49BC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3355AA" w14:textId="77777777" w:rsidR="005B22B0" w:rsidRPr="001B75D1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6A3EDD" w14:textId="2216ECBD" w:rsidR="005B22B0" w:rsidRPr="001B75D1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F4221" w:rsidRPr="00DF42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DF4221" w:rsidRPr="00DF42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149" w:type="pct"/>
          </w:tcPr>
          <w:p w14:paraId="26FA718A" w14:textId="77777777" w:rsidR="005B22B0" w:rsidRPr="001B75D1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E27905" w14:textId="558E3993" w:rsidR="005B22B0" w:rsidRPr="003414B0" w:rsidRDefault="00E75545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755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E755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B49B65E" w14:textId="77777777" w:rsidR="005B22B0" w:rsidRPr="001B75D1" w:rsidRDefault="005B22B0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E6103D" w14:textId="5EFF61D2" w:rsidR="005B22B0" w:rsidRPr="001B75D1" w:rsidRDefault="00EC1182" w:rsidP="005B2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404</w:t>
            </w:r>
            <w:r w:rsidR="00537045" w:rsidRPr="00537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537045" w:rsidRPr="004D49BC" w14:paraId="78857CA8" w14:textId="77777777" w:rsidTr="005B22B0">
        <w:trPr>
          <w:trHeight w:val="368"/>
        </w:trPr>
        <w:tc>
          <w:tcPr>
            <w:tcW w:w="2073" w:type="pct"/>
          </w:tcPr>
          <w:p w14:paraId="2CCCBA3D" w14:textId="77777777" w:rsidR="00537045" w:rsidRPr="004D49BC" w:rsidRDefault="00537045" w:rsidP="0053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3DA06C75" w:rsidR="00537045" w:rsidRPr="004D49BC" w:rsidRDefault="00537045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BFC251" w14:textId="77777777" w:rsidR="00537045" w:rsidRPr="001B75D1" w:rsidRDefault="00537045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08E8B6B" w14:textId="580A18A4" w:rsidR="00537045" w:rsidRPr="00537045" w:rsidRDefault="00EC1182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F4221" w:rsidRPr="00DF4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  <w:r w:rsidR="00DF4221" w:rsidRPr="00DF4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49" w:type="pct"/>
          </w:tcPr>
          <w:p w14:paraId="07877A97" w14:textId="77777777" w:rsidR="00537045" w:rsidRPr="00537045" w:rsidRDefault="00537045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58D5D40" w:rsidR="00537045" w:rsidRPr="00537045" w:rsidRDefault="00E75545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75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Pr="00E75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A5EF679" w14:textId="77777777" w:rsidR="00537045" w:rsidRPr="00537045" w:rsidRDefault="00537045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822578D" w14:textId="423D2C82" w:rsidR="00537045" w:rsidRPr="003414B0" w:rsidRDefault="00EC1182" w:rsidP="0053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537045" w:rsidRPr="00537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54702C94" w14:textId="77777777" w:rsidR="006024BC" w:rsidRPr="00332FA2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2CBE5B5" w14:textId="151130FC" w:rsidR="00221071" w:rsidRPr="003414B0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" w:name="_Hlk141985806"/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332FA2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"/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เงินกู้ยืมระยะสั้น</w:t>
      </w:r>
      <w:r w:rsidRPr="003414B0">
        <w:rPr>
          <w:rFonts w:ascii="Angsana New" w:hAnsi="Angsana New" w:cs="Angsana New" w:hint="cs"/>
          <w:sz w:val="30"/>
          <w:szCs w:val="30"/>
          <w:cs/>
        </w:rPr>
        <w:t>จาก</w:t>
      </w:r>
      <w:r w:rsidRPr="003414B0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3414B0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3414B0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3414B0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C4785E" w:rsidRPr="003414B0">
        <w:rPr>
          <w:rFonts w:ascii="Angsana New" w:hAnsi="Angsana New" w:cs="Angsana New"/>
          <w:position w:val="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position w:val="2"/>
          <w:sz w:val="30"/>
          <w:szCs w:val="30"/>
        </w:rPr>
        <w:t>4</w:t>
      </w:r>
      <w:r w:rsidR="00C4785E" w:rsidRPr="003414B0">
        <w:rPr>
          <w:rFonts w:ascii="Angsana New" w:hAnsi="Angsana New" w:cs="Angsana New"/>
          <w:position w:val="2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position w:val="2"/>
          <w:sz w:val="30"/>
          <w:szCs w:val="30"/>
        </w:rPr>
        <w:t>65</w:t>
      </w:r>
      <w:r w:rsidR="00F97E76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3414B0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9A1807" w:rsidRPr="003414B0">
        <w:rPr>
          <w:rFonts w:ascii="Angsana New" w:hAnsi="Angsana New" w:cs="Angsana New"/>
          <w:position w:val="2"/>
          <w:sz w:val="30"/>
          <w:szCs w:val="30"/>
          <w:cs/>
        </w:rPr>
        <w:t xml:space="preserve"> </w:t>
      </w:r>
      <w:r w:rsidR="009A1807" w:rsidRPr="003414B0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31</w:t>
      </w:r>
      <w:r w:rsidR="009A1807" w:rsidRPr="003414B0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 ธันวาคม </w:t>
      </w:r>
      <w:r w:rsidR="00EC1182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2568</w:t>
      </w:r>
      <w:r w:rsidR="009A1807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9A1807" w:rsidRPr="003414B0">
        <w:rPr>
          <w:rFonts w:ascii="Angsana New" w:hAnsi="Angsana New" w:cs="Angsana New" w:hint="cs"/>
          <w:i/>
          <w:iCs/>
          <w:position w:val="2"/>
          <w:sz w:val="30"/>
          <w:szCs w:val="30"/>
        </w:rPr>
        <w:t xml:space="preserve"> </w:t>
      </w:r>
      <w:r w:rsidR="009A1807" w:rsidRPr="003414B0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ร้อยละ</w:t>
      </w:r>
      <w:r w:rsidR="009A1807" w:rsidRPr="003414B0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5B22B0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position w:val="2"/>
          <w:sz w:val="30"/>
          <w:szCs w:val="30"/>
        </w:rPr>
        <w:t>99</w:t>
      </w:r>
      <w:r w:rsidR="009A1807" w:rsidRPr="003414B0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 </w:t>
      </w:r>
      <w:r w:rsidR="009A1807" w:rsidRPr="003414B0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9A1807"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29D9F82" w14:textId="77777777" w:rsidR="00AA61C7" w:rsidRPr="00332FA2" w:rsidRDefault="00AA61C7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A7BD82" w14:textId="5B6E2515" w:rsidR="00F50C70" w:rsidRPr="003414B0" w:rsidRDefault="00F50C70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14B0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332FA2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8FEE7D" w14:textId="1C78101A" w:rsidR="00435DFF" w:rsidRPr="00332FA2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332FA2" w:rsidRDefault="00AA61C7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8B9DEB1" w14:textId="4B69197D" w:rsidR="00570EE3" w:rsidRPr="00332FA2" w:rsidRDefault="00570EE3" w:rsidP="005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="00E23ED4" w:rsidRPr="003414B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และบริษัทร่วมบางแห่งซึ่งได้รับจากธนาคารเป็นจำนวนเงิน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46610D" w:rsidRPr="003414B0">
        <w:rPr>
          <w:rFonts w:ascii="Angsana New" w:hAnsi="Angsana New" w:cs="Angsana New"/>
          <w:sz w:val="30"/>
          <w:szCs w:val="30"/>
        </w:rPr>
        <w:t>23</w:t>
      </w:r>
      <w:r w:rsidR="0046610D" w:rsidRPr="00715748">
        <w:rPr>
          <w:rFonts w:ascii="Angsana New" w:hAnsi="Angsana New" w:cs="Angsana New"/>
          <w:sz w:val="30"/>
          <w:szCs w:val="30"/>
        </w:rPr>
        <w:t>,</w:t>
      </w:r>
      <w:r w:rsidR="0046610D" w:rsidRPr="003414B0">
        <w:rPr>
          <w:rFonts w:ascii="Angsana New" w:hAnsi="Angsana New" w:cs="Angsana New"/>
          <w:sz w:val="30"/>
          <w:szCs w:val="30"/>
        </w:rPr>
        <w:t>301.</w:t>
      </w:r>
      <w:r w:rsidR="00FC0D70" w:rsidRPr="003414B0">
        <w:rPr>
          <w:rFonts w:ascii="Angsana New" w:hAnsi="Angsana New" w:cs="Angsana New"/>
          <w:sz w:val="30"/>
          <w:szCs w:val="30"/>
        </w:rPr>
        <w:t>3</w:t>
      </w:r>
      <w:r w:rsidR="0046610D"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1A0189CB" w14:textId="77777777" w:rsidR="008732C4" w:rsidRPr="003414B0" w:rsidRDefault="008732C4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72BBC79" w14:textId="77777777" w:rsidR="004F5C12" w:rsidRPr="003414B0" w:rsidRDefault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414B0">
        <w:rPr>
          <w:rFonts w:ascii="Angsana New" w:hAnsi="Angsana New" w:cs="Angsana New"/>
          <w:sz w:val="30"/>
          <w:szCs w:val="30"/>
        </w:rPr>
        <w:br w:type="page"/>
      </w:r>
    </w:p>
    <w:p w14:paraId="6BE7D94F" w14:textId="6DBF18E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</w:p>
    <w:p w14:paraId="6F24574A" w14:textId="4F74AE35" w:rsidR="00593F4B" w:rsidRPr="003414B0" w:rsidRDefault="00593F4B" w:rsidP="00593F4B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3414B0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3414B0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3414B0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020B84" w:rsidRPr="003414B0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23EA70" w14:textId="16733CCA" w:rsidR="00020B84" w:rsidRPr="003414B0" w:rsidRDefault="00EC1182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D32355"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0C0638EC" w14:textId="77A62852" w:rsidR="00020B84" w:rsidRPr="003414B0" w:rsidRDefault="00EC1182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65C27293" w14:textId="77777777" w:rsidR="00020B84" w:rsidRPr="003414B0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FB25E1F" w14:textId="2BCB16A8" w:rsidR="00020B84" w:rsidRPr="003414B0" w:rsidRDefault="00EC1182" w:rsidP="00020B8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31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="00020B84"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28D1BA9B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A12B207" w14:textId="4A59978C" w:rsidR="00020B84" w:rsidRPr="003414B0" w:rsidRDefault="00EC1182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D32355"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0F0A327" w14:textId="253F1CC0" w:rsidR="00020B84" w:rsidRPr="003414B0" w:rsidRDefault="00EC1182" w:rsidP="00020B8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9" w:type="dxa"/>
            <w:vAlign w:val="bottom"/>
          </w:tcPr>
          <w:p w14:paraId="7AAFD6A5" w14:textId="77777777" w:rsidR="00020B84" w:rsidRPr="003414B0" w:rsidRDefault="00020B84" w:rsidP="00020B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CA8315" w14:textId="5581141E" w:rsidR="00020B84" w:rsidRPr="003414B0" w:rsidRDefault="00EC1182" w:rsidP="00020B8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31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="00020B84"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</w:tr>
      <w:tr w:rsidR="00020B84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020B84" w:rsidRPr="003414B0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20B84" w:rsidRPr="004D49BC" w14:paraId="4E12AF87" w14:textId="77777777" w:rsidTr="00020B84">
        <w:trPr>
          <w:cantSplit/>
          <w:trHeight w:val="60"/>
        </w:trPr>
        <w:tc>
          <w:tcPr>
            <w:tcW w:w="3870" w:type="dxa"/>
          </w:tcPr>
          <w:p w14:paraId="031C9539" w14:textId="396CA738" w:rsidR="00020B84" w:rsidRPr="003414B0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020B84" w:rsidRPr="004E2379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E566B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0E566B" w:rsidRPr="004D49BC" w:rsidRDefault="000E566B" w:rsidP="000E56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5B32D749" w:rsidR="000E566B" w:rsidRPr="004D49BC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</w:tcPr>
          <w:p w14:paraId="49B1A64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F45A752" w14:textId="07C56792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83" w:type="dxa"/>
          </w:tcPr>
          <w:p w14:paraId="6E30DC56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381D07E" w14:textId="4A018D7E" w:rsidR="000E566B" w:rsidRPr="00083F5F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1967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="00BD1967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59" w:type="dxa"/>
          </w:tcPr>
          <w:p w14:paraId="0628585B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241B8" w14:textId="600FB465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515</w:t>
            </w:r>
          </w:p>
        </w:tc>
      </w:tr>
      <w:tr w:rsidR="000E566B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0E566B" w:rsidRPr="004D49BC" w:rsidRDefault="000E566B" w:rsidP="000E56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0E566B" w:rsidRPr="004D49BC" w:rsidRDefault="000E566B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0E566B" w:rsidRPr="00083F5F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566B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4D6E58C5" w:rsidR="000E566B" w:rsidRPr="004D49BC" w:rsidRDefault="000E566B" w:rsidP="000E566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4330D3" w14:textId="1C73FFFF" w:rsidR="000E566B" w:rsidRPr="004D49BC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32B4D21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DEC821D" w14:textId="5CE501C4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83" w:type="dxa"/>
          </w:tcPr>
          <w:p w14:paraId="5548707F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5710896F" w14:textId="706F9F16" w:rsidR="000E566B" w:rsidRPr="00083F5F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B70645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59" w:type="dxa"/>
          </w:tcPr>
          <w:p w14:paraId="3075443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C794A1" w14:textId="7EB95D61" w:rsidR="000E566B" w:rsidRPr="003414B0" w:rsidRDefault="00EC1182" w:rsidP="000E5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</w:tr>
      <w:tr w:rsidR="000E566B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1889CD95" w:rsidR="000E566B" w:rsidRPr="004D49BC" w:rsidRDefault="000E566B" w:rsidP="000E566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65287304" w:rsidR="000E566B" w:rsidRPr="004D49BC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</w:tcPr>
          <w:p w14:paraId="62B0D80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55D4BAE" w14:textId="44B9210B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83" w:type="dxa"/>
          </w:tcPr>
          <w:p w14:paraId="572D2DB3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7B3EFD8C" w14:textId="736FE4B9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9" w:type="dxa"/>
          </w:tcPr>
          <w:p w14:paraId="3A91D5A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BF2465" w14:textId="091A0E5B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</w:p>
        </w:tc>
      </w:tr>
      <w:tr w:rsidR="000E566B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79D203F2" w:rsidR="000E566B" w:rsidRPr="004D49BC" w:rsidRDefault="000E566B" w:rsidP="000E566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01AB46D0" w:rsidR="000E566B" w:rsidRPr="004D49BC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06B6812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2857310" w14:textId="792D2713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83" w:type="dxa"/>
          </w:tcPr>
          <w:p w14:paraId="749BE1A2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B2C063B" w14:textId="5EB46134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0D05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59" w:type="dxa"/>
          </w:tcPr>
          <w:p w14:paraId="02F7BB03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22FFC18E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8339AEE" w:rsidR="000E566B" w:rsidRPr="004D49BC" w:rsidRDefault="000E566B" w:rsidP="000E566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430830DB" w:rsidR="000E566B" w:rsidRPr="003414B0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70" w:type="dxa"/>
          </w:tcPr>
          <w:p w14:paraId="132EC50E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4A6702" w14:textId="6C5105A8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83" w:type="dxa"/>
          </w:tcPr>
          <w:p w14:paraId="355E5EB1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063712A" w14:textId="0F8D9AAD" w:rsidR="000E566B" w:rsidRPr="003414B0" w:rsidRDefault="00270D05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1F908F7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48B1319D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0E566B" w:rsidRPr="004D49BC" w:rsidRDefault="000E566B" w:rsidP="000E566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00FDCB3E" w:rsidR="000E566B" w:rsidRPr="003414B0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261BD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097B8E8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6F12A12E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83" w:type="dxa"/>
          </w:tcPr>
          <w:p w14:paraId="786B6FA5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66FD0208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70D05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59" w:type="dxa"/>
          </w:tcPr>
          <w:p w14:paraId="3E8DC353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B28B5" w14:textId="3C0368DF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</w:tr>
      <w:tr w:rsidR="000E566B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0E566B" w:rsidRPr="004D49BC" w:rsidRDefault="000E566B" w:rsidP="000E56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76DADCA7" w:rsidR="000E566B" w:rsidRPr="003414B0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9465F" w:rsidRPr="00D26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  <w:r w:rsidR="00A9465F" w:rsidRPr="00D26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261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34A71713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1C8EB865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637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83" w:type="dxa"/>
          </w:tcPr>
          <w:p w14:paraId="1FF96942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52FEA8AB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70D05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</w:t>
            </w:r>
            <w:r w:rsidR="00270D05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59" w:type="dxa"/>
          </w:tcPr>
          <w:p w14:paraId="6493779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4DDC2514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  <w:tr w:rsidR="000E566B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0E566B" w:rsidRPr="003414B0" w:rsidRDefault="000E566B" w:rsidP="000E566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9B201BD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0E566B" w:rsidRPr="004D49BC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66B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0E566B" w:rsidRPr="004D49BC" w:rsidRDefault="000E566B" w:rsidP="00367B1B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1BD50524" w:rsidR="000E566B" w:rsidRPr="004D49BC" w:rsidRDefault="00A9465F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86C1F9C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36265D7C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091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9595480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37EC0411" w:rsidR="000E566B" w:rsidRPr="003414B0" w:rsidRDefault="00270D05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  <w:r w:rsidR="00900DBD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7032D352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C04C517" w:rsidR="000E566B" w:rsidRPr="000C400E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566B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0E566B" w:rsidRPr="003414B0" w:rsidRDefault="000E566B" w:rsidP="000E56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48ECD495" w:rsidR="000E566B" w:rsidRPr="003414B0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465F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  <w:r w:rsidR="00A9465F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261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343A45EE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7835FE56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83" w:type="dxa"/>
          </w:tcPr>
          <w:p w14:paraId="317A4E38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41F54252" w:rsidR="000E566B" w:rsidRPr="00B5130A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00D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387</w:t>
            </w:r>
            <w:r w:rsidR="00900D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59" w:type="dxa"/>
          </w:tcPr>
          <w:p w14:paraId="6B3E730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5F591351" w:rsidR="000E566B" w:rsidRPr="003414B0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  <w:tr w:rsidR="000E566B" w:rsidRPr="004D49BC" w14:paraId="45174A61" w14:textId="77777777" w:rsidTr="00594323">
        <w:trPr>
          <w:cantSplit/>
          <w:trHeight w:val="60"/>
        </w:trPr>
        <w:tc>
          <w:tcPr>
            <w:tcW w:w="3870" w:type="dxa"/>
          </w:tcPr>
          <w:p w14:paraId="5308A29B" w14:textId="22CD656B" w:rsidR="000E566B" w:rsidRPr="003414B0" w:rsidRDefault="000E566B" w:rsidP="000E566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0E566B" w:rsidRPr="004D49BC" w:rsidRDefault="000E566B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7E073BF" w14:textId="28AA71CB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8C55CE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01BD388A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2ECA64" w14:textId="14980FFF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3F190216" w14:textId="77777777" w:rsidTr="002C5B4F">
        <w:trPr>
          <w:cantSplit/>
          <w:trHeight w:val="60"/>
        </w:trPr>
        <w:tc>
          <w:tcPr>
            <w:tcW w:w="3870" w:type="dxa"/>
          </w:tcPr>
          <w:p w14:paraId="1BF9117F" w14:textId="76D035B6" w:rsidR="000E566B" w:rsidRPr="003414B0" w:rsidRDefault="000E566B" w:rsidP="000E566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0E566B" w:rsidRPr="004D49BC" w:rsidRDefault="000E566B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1C646812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566B" w:rsidRPr="004D49BC" w14:paraId="15224BF1" w14:textId="77777777" w:rsidTr="002C5B4F">
        <w:trPr>
          <w:cantSplit/>
          <w:trHeight w:val="60"/>
        </w:trPr>
        <w:tc>
          <w:tcPr>
            <w:tcW w:w="3870" w:type="dxa"/>
          </w:tcPr>
          <w:p w14:paraId="32C80D0F" w14:textId="50BC72FB" w:rsidR="000E566B" w:rsidRPr="003414B0" w:rsidRDefault="000E566B" w:rsidP="000E566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48C06FC7" w:rsidR="000E566B" w:rsidRPr="004D49BC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6CB0E3B2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91C1C86" w14:textId="5B95A573" w:rsidR="000E566B" w:rsidRPr="008C31B6" w:rsidRDefault="00F5171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72,568</w:t>
            </w:r>
          </w:p>
        </w:tc>
        <w:tc>
          <w:tcPr>
            <w:tcW w:w="283" w:type="dxa"/>
          </w:tcPr>
          <w:p w14:paraId="267F1A12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6FFB4A82" w:rsidR="000E566B" w:rsidRPr="004D49BC" w:rsidRDefault="00900DBD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32C914F5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12121AEB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566B" w:rsidRPr="004D49BC" w14:paraId="06762362" w14:textId="77777777" w:rsidTr="002C5B4F">
        <w:trPr>
          <w:cantSplit/>
          <w:trHeight w:val="60"/>
        </w:trPr>
        <w:tc>
          <w:tcPr>
            <w:tcW w:w="3870" w:type="dxa"/>
          </w:tcPr>
          <w:p w14:paraId="298D32DF" w14:textId="0D122A92" w:rsidR="000E566B" w:rsidRPr="003414B0" w:rsidRDefault="000E566B" w:rsidP="000E566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267C4DED" w:rsidR="000E566B" w:rsidRPr="004D49BC" w:rsidRDefault="000E566B" w:rsidP="00A9465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0E566B" w:rsidRPr="008C31B6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548515D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04E319F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6EFED6FB" w14:textId="77777777" w:rsidTr="002C5B4F">
        <w:trPr>
          <w:cantSplit/>
          <w:trHeight w:val="60"/>
        </w:trPr>
        <w:tc>
          <w:tcPr>
            <w:tcW w:w="3870" w:type="dxa"/>
          </w:tcPr>
          <w:p w14:paraId="7D381E32" w14:textId="681D4E7E" w:rsidR="000E566B" w:rsidRPr="003414B0" w:rsidRDefault="000E566B" w:rsidP="000E566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543DE954" w:rsidR="000E566B" w:rsidRPr="003414B0" w:rsidRDefault="00A9465F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Pr="00A946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2E8AA4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07011876" w:rsidR="000E566B" w:rsidRPr="008C31B6" w:rsidRDefault="00F5171C" w:rsidP="000E566B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</w:t>
            </w:r>
            <w:r w:rsidRPr="008C31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568)</w:t>
            </w:r>
          </w:p>
        </w:tc>
        <w:tc>
          <w:tcPr>
            <w:tcW w:w="283" w:type="dxa"/>
          </w:tcPr>
          <w:p w14:paraId="74F73414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16665FD4" w:rsidR="000E566B" w:rsidRPr="004D49BC" w:rsidRDefault="00900DBD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5B9F567A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566B" w:rsidRPr="004D49BC" w14:paraId="159756BE" w14:textId="77777777" w:rsidTr="002C5B4F">
        <w:trPr>
          <w:cantSplit/>
          <w:trHeight w:val="50"/>
        </w:trPr>
        <w:tc>
          <w:tcPr>
            <w:tcW w:w="3870" w:type="dxa"/>
          </w:tcPr>
          <w:p w14:paraId="418A5B9C" w14:textId="77777777" w:rsidR="000E566B" w:rsidRPr="003414B0" w:rsidRDefault="000E566B" w:rsidP="000E566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5EE4F3B7" w:rsidR="000E566B" w:rsidRPr="004D49BC" w:rsidRDefault="00A9465F" w:rsidP="000E566B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A46204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3D2A6522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D6EA5C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70771291" w:rsidR="000E566B" w:rsidRPr="004D49BC" w:rsidRDefault="00900DBD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AC56D80" w:rsidR="000E566B" w:rsidRPr="004D49BC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90D0C" w:rsidRPr="004D49BC" w14:paraId="001DE01C" w14:textId="77777777" w:rsidTr="00E90D0C">
        <w:trPr>
          <w:cantSplit/>
          <w:trHeight w:val="50"/>
        </w:trPr>
        <w:tc>
          <w:tcPr>
            <w:tcW w:w="3870" w:type="dxa"/>
          </w:tcPr>
          <w:p w14:paraId="7056B077" w14:textId="77777777" w:rsidR="00E90D0C" w:rsidRPr="003414B0" w:rsidRDefault="00E90D0C" w:rsidP="000E566B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CB9AB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2BB974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77652EF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15872B8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935B2CB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5C18E731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6A391D" w14:textId="77777777" w:rsidR="00E90D0C" w:rsidRPr="003414B0" w:rsidRDefault="00E90D0C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E566B" w:rsidRPr="004D49BC" w14:paraId="3DBF7E4C" w14:textId="77777777" w:rsidTr="00E90D0C">
        <w:trPr>
          <w:cantSplit/>
          <w:trHeight w:val="50"/>
        </w:trPr>
        <w:tc>
          <w:tcPr>
            <w:tcW w:w="3870" w:type="dxa"/>
          </w:tcPr>
          <w:p w14:paraId="69E76D58" w14:textId="77777777" w:rsidR="000E566B" w:rsidRPr="003414B0" w:rsidRDefault="000E566B" w:rsidP="000E566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7F676C59" w:rsidR="000E566B" w:rsidRPr="003414B0" w:rsidRDefault="00EC1182" w:rsidP="000E566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465F" w:rsidRPr="00A946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  <w:r w:rsidR="00A9465F" w:rsidRPr="00A946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261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2A1B6338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7BA37E1" w14:textId="75E0B42C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83" w:type="dxa"/>
          </w:tcPr>
          <w:p w14:paraId="3DFE9917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bottom w:val="double" w:sz="4" w:space="0" w:color="auto"/>
              <w:right w:val="nil"/>
            </w:tcBorders>
          </w:tcPr>
          <w:p w14:paraId="6B43E5FD" w14:textId="536988DD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00D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387</w:t>
            </w:r>
            <w:r w:rsidR="00900DB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59" w:type="dxa"/>
          </w:tcPr>
          <w:p w14:paraId="26DB0490" w14:textId="77777777" w:rsidR="000E566B" w:rsidRPr="003414B0" w:rsidRDefault="000E566B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B4AC049" w14:textId="04346377" w:rsidR="000E566B" w:rsidRPr="004D49BC" w:rsidRDefault="00EC1182" w:rsidP="000E566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</w:tbl>
    <w:p w14:paraId="1FA3CB0A" w14:textId="1E7F1ABE" w:rsidR="000911A2" w:rsidRPr="003414B0" w:rsidRDefault="000911A2" w:rsidP="00F85D22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020B84" w:rsidRPr="004D49BC" w14:paraId="784F2259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3992EF4B" w:rsidR="00020B84" w:rsidRPr="003414B0" w:rsidRDefault="00020B84" w:rsidP="00020B8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</w:t>
            </w: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40C39678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4D62B48E" w:rsidR="00020B84" w:rsidRPr="004D49BC" w:rsidRDefault="00367B1B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 </w:t>
            </w:r>
            <w:r w:rsidR="00020B84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D32355"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สามเดือน</w:t>
            </w:r>
            <w:r w:rsidR="00020B84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สิ้นสุดวันที่</w:t>
            </w:r>
            <w:r w:rsidR="00020B84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BA9EC58" w14:textId="544658D2" w:rsidR="00020B84" w:rsidRPr="00DC5B12" w:rsidRDefault="00EC1182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4" w:type="dxa"/>
            <w:vAlign w:val="bottom"/>
          </w:tcPr>
          <w:p w14:paraId="60DCB7CB" w14:textId="77777777" w:rsidR="00020B84" w:rsidRPr="003414B0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3E00F" w14:textId="2F735F4B" w:rsidR="00020B84" w:rsidRPr="003414B0" w:rsidRDefault="00EC1182" w:rsidP="00020B8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43755D8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E53ABB" w14:textId="54397B3E" w:rsidR="00020B84" w:rsidRPr="003414B0" w:rsidRDefault="00EC1182" w:rsidP="00020B8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3A0AC3C4" w14:textId="77777777" w:rsidR="00020B84" w:rsidRPr="003414B0" w:rsidRDefault="00020B84" w:rsidP="00020B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051A02" w14:textId="5654CB44" w:rsidR="00020B84" w:rsidRPr="003414B0" w:rsidRDefault="00EC1182" w:rsidP="00020B8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6F6E59" w:rsidRPr="004D49BC" w14:paraId="185AB8C2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3414B0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3414B0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399E" w:rsidRPr="004D49BC" w14:paraId="778E0155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35399E" w:rsidRPr="003414B0" w:rsidRDefault="0035399E" w:rsidP="0035399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71321DF2" w:rsidR="0035399E" w:rsidRPr="003414B0" w:rsidRDefault="00D261BD" w:rsidP="007157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4" w:type="dxa"/>
            <w:vAlign w:val="bottom"/>
          </w:tcPr>
          <w:p w14:paraId="64AB03ED" w14:textId="77777777" w:rsidR="0035399E" w:rsidRPr="003414B0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C297DB" w14:textId="100438C1" w:rsidR="0035399E" w:rsidRPr="004D49BC" w:rsidRDefault="00EC1182" w:rsidP="0035399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35399E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37487098" w14:textId="77777777" w:rsidR="0035399E" w:rsidRPr="003414B0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44E5C" w14:textId="6C951439" w:rsidR="0035399E" w:rsidRPr="004D49BC" w:rsidRDefault="00EC1182" w:rsidP="0035399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330F02C7" w14:textId="77777777" w:rsidR="0035399E" w:rsidRPr="003414B0" w:rsidRDefault="0035399E" w:rsidP="003539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A60BC" w14:textId="764DA6F0" w:rsidR="0035399E" w:rsidRPr="004D49BC" w:rsidRDefault="00EC1182" w:rsidP="0035399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5637DEE2" w14:textId="77777777" w:rsidR="00020B84" w:rsidRPr="003414B0" w:rsidRDefault="0002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414B0">
        <w:rPr>
          <w:rFonts w:asciiTheme="majorBidi" w:hAnsiTheme="majorBidi" w:cstheme="majorBidi"/>
          <w:sz w:val="30"/>
          <w:szCs w:val="30"/>
        </w:rPr>
        <w:br w:type="page"/>
      </w: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3414B0">
        <w:rPr>
          <w:rFonts w:ascii="Angsana New" w:hAnsi="Angsana New" w:cs="Angsana New"/>
          <w:sz w:val="30"/>
          <w:szCs w:val="30"/>
          <w:u w:val="none"/>
          <w:cs/>
        </w:rPr>
        <w:t>เงินทดรองจ่ายให้แก่เกษตรกร</w:t>
      </w:r>
      <w:bookmarkEnd w:id="4"/>
    </w:p>
    <w:p w14:paraId="1AA8C4CB" w14:textId="77777777" w:rsidR="00CE3D7F" w:rsidRPr="00367B1B" w:rsidRDefault="00CE3D7F" w:rsidP="00CE3D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0B84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4EBEF9F9" w:rsidR="00020B84" w:rsidRPr="003414B0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14:paraId="0C787E1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0A47F646" w:rsidR="00020B84" w:rsidRPr="004D49BC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20B84"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20B84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1F561D6A" w:rsidR="00020B84" w:rsidRPr="004D49BC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EED739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689FAC3" w:rsidR="00020B84" w:rsidRPr="004D49BC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20B84"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20B84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0B84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22868ADF" w:rsidR="00020B84" w:rsidRPr="003414B0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14A13CA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429AA631" w:rsidR="00020B84" w:rsidRPr="003414B0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11106D93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39FDFFE4" w:rsidR="00020B84" w:rsidRPr="004D49BC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7F1CE7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41D59299" w:rsidR="00020B84" w:rsidRPr="004D49BC" w:rsidRDefault="00EC1182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020B84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0B84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66B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0E566B" w:rsidRPr="004D49BC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14EC6DD0" w:rsidR="000E566B" w:rsidRPr="004D49BC" w:rsidRDefault="00EC1182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  <w:r w:rsidR="008D5310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62175C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vAlign w:val="bottom"/>
          </w:tcPr>
          <w:p w14:paraId="147FB8F6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02E7713D" w14:textId="6FBB6804" w:rsidR="000E566B" w:rsidRPr="004D49BC" w:rsidRDefault="00EC1182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31" w:type="pct"/>
            <w:vAlign w:val="bottom"/>
          </w:tcPr>
          <w:p w14:paraId="03EFE9A9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25E3AA3A" w14:textId="150B6C95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45A44669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0E566B" w:rsidRPr="004D49BC" w:rsidRDefault="000E566B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0FB8C996" w:rsidR="000E566B" w:rsidRPr="004D49BC" w:rsidRDefault="008D5310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2" w:type="pct"/>
            <w:vAlign w:val="bottom"/>
          </w:tcPr>
          <w:p w14:paraId="06E36D7B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5DEBC712" w14:textId="04563817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72514F24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A2DFDEA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4B3E3D47" w:rsidR="000E566B" w:rsidRPr="003414B0" w:rsidRDefault="00EC1182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208</w:t>
            </w:r>
            <w:r w:rsidR="008D5310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62175C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vAlign w:val="bottom"/>
          </w:tcPr>
          <w:p w14:paraId="1CB4B30E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4401E520" w:rsidR="000E566B" w:rsidRPr="004D49BC" w:rsidRDefault="00EC1182" w:rsidP="000E566B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</w:t>
            </w:r>
            <w:r w:rsidR="000E56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31" w:type="pct"/>
            <w:vAlign w:val="bottom"/>
          </w:tcPr>
          <w:p w14:paraId="21D1E17A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34560F11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6172D6B1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0E566B" w:rsidRPr="004D49BC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0E566B" w:rsidRPr="004D49BC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0E566B" w:rsidRPr="004D49BC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E566B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3656DC1C" w:rsidR="000E566B" w:rsidRPr="004D49BC" w:rsidRDefault="00EC1182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  <w:r w:rsidR="008D5310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32" w:type="pct"/>
            <w:vAlign w:val="bottom"/>
          </w:tcPr>
          <w:p w14:paraId="2D83AD50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2F9CB12D" w14:textId="4CACEBA9" w:rsidR="000E566B" w:rsidRPr="004D49BC" w:rsidRDefault="00EC1182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31" w:type="pct"/>
            <w:vAlign w:val="bottom"/>
          </w:tcPr>
          <w:p w14:paraId="2945E065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648CC3BC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0DA33898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E566B" w:rsidRPr="003414B0" w:rsidRDefault="000E566B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156A1D30" w:rsidR="000E566B" w:rsidRPr="004D49BC" w:rsidRDefault="008D5310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2" w:type="pct"/>
            <w:vAlign w:val="bottom"/>
          </w:tcPr>
          <w:p w14:paraId="411FA7B6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54E4CD81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073DE4DB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49BECF19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23B04DC6" w:rsidR="000E566B" w:rsidRPr="004D49BC" w:rsidRDefault="00EC1182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="008D5310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32" w:type="pct"/>
            <w:vAlign w:val="bottom"/>
          </w:tcPr>
          <w:p w14:paraId="3D35C2A2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7280AACF" w:rsidR="000E566B" w:rsidRPr="004D49BC" w:rsidRDefault="00EC1182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31" w:type="pct"/>
            <w:vAlign w:val="bottom"/>
          </w:tcPr>
          <w:p w14:paraId="786BA31D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6C816C10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381BCE8B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49892362" w14:textId="77777777" w:rsidTr="00594323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0E566B" w:rsidRPr="004D49BC" w:rsidRDefault="000E566B" w:rsidP="000E566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E566B" w:rsidRPr="003414B0" w:rsidRDefault="000E566B" w:rsidP="000E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E566B" w:rsidRPr="004D49BC" w:rsidRDefault="000E566B" w:rsidP="000E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791F86A6" w:rsidR="000E566B" w:rsidRPr="00520A6F" w:rsidRDefault="00EC1182" w:rsidP="000E566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440</w:t>
            </w:r>
            <w:r w:rsidR="008D5310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62175C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3DD2B000" w14:textId="77777777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4581B558" w:rsidR="000E566B" w:rsidRPr="004D49BC" w:rsidRDefault="00EC1182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31" w:type="pct"/>
            <w:vAlign w:val="bottom"/>
          </w:tcPr>
          <w:p w14:paraId="3F109BC4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3C1B9F18" w:rsidR="000E566B" w:rsidRPr="004D49BC" w:rsidRDefault="00900DBD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E566B" w:rsidRPr="004D49BC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1DCF89E2" w:rsidR="000E566B" w:rsidRPr="003414B0" w:rsidRDefault="000E566B" w:rsidP="000E566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054"/>
        <w:gridCol w:w="270"/>
        <w:gridCol w:w="1032"/>
        <w:gridCol w:w="228"/>
        <w:gridCol w:w="1080"/>
        <w:gridCol w:w="268"/>
        <w:gridCol w:w="1090"/>
      </w:tblGrid>
      <w:tr w:rsidR="00020B84" w:rsidRPr="004D49BC" w14:paraId="55A8BB75" w14:textId="77777777" w:rsidTr="00020B84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45BB3A34" w:rsidR="00020B84" w:rsidRPr="003414B0" w:rsidRDefault="00020B84" w:rsidP="00020B84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6" w:type="dxa"/>
            <w:gridSpan w:val="3"/>
            <w:vAlign w:val="bottom"/>
          </w:tcPr>
          <w:p w14:paraId="355337EB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4950AB6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74C8C7DF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50C3C49B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5D394031" w:rsidR="00020B84" w:rsidRPr="004D49BC" w:rsidRDefault="00020B84" w:rsidP="00020B84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สำหรับงวด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สามเดือน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 w:rsidR="00EC1182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54" w:type="dxa"/>
            <w:vAlign w:val="bottom"/>
          </w:tcPr>
          <w:p w14:paraId="531F0D46" w14:textId="30ECF0D1" w:rsidR="00020B84" w:rsidRPr="0062175C" w:rsidRDefault="00EC1182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414B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694D1AC2" w14:textId="77777777" w:rsidR="00020B84" w:rsidRPr="003414B0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4E0866A2" w14:textId="3A856D04" w:rsidR="00020B84" w:rsidRPr="003414B0" w:rsidRDefault="00EC1182" w:rsidP="00020B8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28" w:type="dxa"/>
          </w:tcPr>
          <w:p w14:paraId="33562CBE" w14:textId="77777777" w:rsidR="00020B84" w:rsidRPr="003414B0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FF5157" w14:textId="6F9C8233" w:rsidR="00020B84" w:rsidRPr="003414B0" w:rsidRDefault="00EC1182" w:rsidP="00020B8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268" w:type="dxa"/>
            <w:vAlign w:val="bottom"/>
          </w:tcPr>
          <w:p w14:paraId="5CE021B0" w14:textId="77777777" w:rsidR="00020B84" w:rsidRPr="003414B0" w:rsidRDefault="00020B84" w:rsidP="00020B8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1D7947CA" w14:textId="32266F00" w:rsidR="00020B84" w:rsidRPr="003414B0" w:rsidRDefault="00EC1182" w:rsidP="00020B8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6F6E59" w:rsidRPr="004D49BC" w14:paraId="3A5310ED" w14:textId="77777777" w:rsidTr="00020B84">
        <w:trPr>
          <w:cantSplit/>
          <w:trHeight w:val="6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3414B0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6F6E59" w:rsidRPr="003414B0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399E" w:rsidRPr="00CA46F3" w14:paraId="23AB5AEB" w14:textId="77777777" w:rsidTr="000A3FB8">
        <w:trPr>
          <w:cantSplit/>
          <w:trHeight w:val="386"/>
        </w:trPr>
        <w:tc>
          <w:tcPr>
            <w:tcW w:w="4166" w:type="dxa"/>
          </w:tcPr>
          <w:p w14:paraId="1FBD2E80" w14:textId="44731B13" w:rsidR="0035399E" w:rsidRPr="003414B0" w:rsidRDefault="0035399E" w:rsidP="0035399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1054" w:type="dxa"/>
            <w:vAlign w:val="bottom"/>
          </w:tcPr>
          <w:p w14:paraId="37AD99ED" w14:textId="67F1A87E" w:rsidR="0035399E" w:rsidRPr="00224EF4" w:rsidRDefault="00EC1182" w:rsidP="0035399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9465F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19F6E022" w14:textId="77777777" w:rsidR="0035399E" w:rsidRPr="003414B0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2F013352" w14:textId="0A997F8B" w:rsidR="0035399E" w:rsidRPr="003414B0" w:rsidRDefault="00EC1182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28" w:type="dxa"/>
            <w:vAlign w:val="bottom"/>
          </w:tcPr>
          <w:p w14:paraId="5C1AA8C1" w14:textId="77777777" w:rsidR="0035399E" w:rsidRPr="003414B0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C8D766" w14:textId="0AB32A2C" w:rsidR="0035399E" w:rsidRPr="003414B0" w:rsidRDefault="00900DBD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35399E" w:rsidRPr="00224EF4" w:rsidRDefault="0035399E" w:rsidP="0035399E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543F83AD" w14:textId="3DED5B68" w:rsidR="0035399E" w:rsidRPr="00224EF4" w:rsidRDefault="0035399E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399E" w:rsidRPr="004D49BC" w14:paraId="47E6A9EC" w14:textId="77777777" w:rsidTr="000A3FB8">
        <w:trPr>
          <w:cantSplit/>
          <w:trHeight w:val="386"/>
        </w:trPr>
        <w:tc>
          <w:tcPr>
            <w:tcW w:w="4166" w:type="dxa"/>
          </w:tcPr>
          <w:p w14:paraId="62F432A0" w14:textId="128131CE" w:rsidR="0035399E" w:rsidRPr="00CA46F3" w:rsidRDefault="0035399E" w:rsidP="0035399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3414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54" w:type="dxa"/>
            <w:vAlign w:val="bottom"/>
          </w:tcPr>
          <w:p w14:paraId="4D4719C3" w14:textId="791135E0" w:rsidR="0035399E" w:rsidRPr="00224EF4" w:rsidRDefault="00A9465F" w:rsidP="00E90D0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B42E6C" w14:textId="77777777" w:rsidR="0035399E" w:rsidRPr="00CA46F3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65C43F" w14:textId="2D6982DB" w:rsidR="0035399E" w:rsidRPr="00224EF4" w:rsidRDefault="0035399E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8" w:type="dxa"/>
            <w:vAlign w:val="bottom"/>
          </w:tcPr>
          <w:p w14:paraId="7D2664A6" w14:textId="77777777" w:rsidR="0035399E" w:rsidRPr="003414B0" w:rsidRDefault="0035399E" w:rsidP="0035399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F0243F" w14:textId="16659448" w:rsidR="0035399E" w:rsidRPr="00224EF4" w:rsidRDefault="00900DBD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35399E" w:rsidRPr="00224EF4" w:rsidRDefault="0035399E" w:rsidP="0035399E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A85BE6A" w14:textId="55D87900" w:rsidR="0035399E" w:rsidRPr="003414B0" w:rsidRDefault="0035399E" w:rsidP="003539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CB5F28" w14:textId="77777777" w:rsidR="0094070E" w:rsidRPr="003414B0" w:rsidRDefault="0094070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A56992" w14:textId="084DE9AC" w:rsidR="00F17B55" w:rsidRDefault="00346AE0" w:rsidP="00B2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414B0">
        <w:rPr>
          <w:rFonts w:ascii="Angsana New" w:hAnsi="Angsana New" w:cs="Angsana New" w:hint="cs"/>
          <w:spacing w:val="-2"/>
          <w:sz w:val="30"/>
          <w:szCs w:val="30"/>
          <w:cs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3414B0">
        <w:rPr>
          <w:rFonts w:ascii="Angsana New" w:hAnsi="Angsana New" w:cs="Angsana New" w:hint="cs"/>
          <w:sz w:val="30"/>
          <w:szCs w:val="30"/>
          <w:cs/>
        </w:rPr>
        <w:br/>
      </w:r>
      <w:r w:rsidR="00E90D0C" w:rsidRPr="00E90D0C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Pr="00E90D0C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="004B0455" w:rsidRPr="00E90D0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C1182" w:rsidRPr="00E90D0C">
        <w:rPr>
          <w:rFonts w:ascii="Angsana New" w:hAnsi="Angsana New" w:cs="Angsana New"/>
          <w:spacing w:val="-2"/>
          <w:sz w:val="30"/>
          <w:szCs w:val="30"/>
        </w:rPr>
        <w:t>9</w:t>
      </w:r>
      <w:r w:rsidR="006F6E86" w:rsidRPr="00E90D0C">
        <w:rPr>
          <w:rFonts w:ascii="Angsana New" w:hAnsi="Angsana New" w:cs="Angsana New"/>
          <w:spacing w:val="-2"/>
          <w:sz w:val="30"/>
          <w:szCs w:val="30"/>
        </w:rPr>
        <w:t>.</w:t>
      </w:r>
      <w:r w:rsidR="00EC1182" w:rsidRPr="00E90D0C">
        <w:rPr>
          <w:rFonts w:ascii="Angsana New" w:hAnsi="Angsana New" w:cs="Angsana New"/>
          <w:spacing w:val="-2"/>
          <w:sz w:val="30"/>
          <w:szCs w:val="30"/>
        </w:rPr>
        <w:t>5</w:t>
      </w:r>
      <w:r w:rsidR="00D525CF" w:rsidRPr="00E90D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ถึงร้อยละ </w:t>
      </w:r>
      <w:r w:rsidR="00EC1182" w:rsidRPr="00E90D0C">
        <w:rPr>
          <w:rFonts w:ascii="Angsana New" w:hAnsi="Angsana New" w:cs="Angsana New"/>
          <w:spacing w:val="-2"/>
          <w:sz w:val="30"/>
          <w:szCs w:val="30"/>
        </w:rPr>
        <w:t>12</w:t>
      </w:r>
      <w:r w:rsidR="008C31B6" w:rsidRPr="00E90D0C">
        <w:rPr>
          <w:rFonts w:ascii="Angsana New" w:hAnsi="Angsana New" w:cs="Angsana New"/>
          <w:spacing w:val="-2"/>
          <w:sz w:val="30"/>
          <w:szCs w:val="30"/>
        </w:rPr>
        <w:t>.0</w:t>
      </w:r>
      <w:r w:rsidR="00D525CF" w:rsidRPr="00E90D0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25CF" w:rsidRPr="00E90D0C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="00B2283F" w:rsidRPr="00E90D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B2283F" w:rsidRPr="00E90D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2568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: 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ระหว่างร้อยละ</w:t>
      </w:r>
      <w:r w:rsidR="00D2197F" w:rsidRPr="00E90D0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9</w:t>
      </w:r>
      <w:r w:rsidR="00D2197F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D2197F" w:rsidRPr="00E90D0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12</w:t>
      </w:r>
      <w:r w:rsidR="00B2283F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EC1182" w:rsidRPr="00E90D0C">
        <w:rPr>
          <w:rFonts w:ascii="Angsana New" w:hAnsi="Angsana New" w:cs="Angsana New"/>
          <w:i/>
          <w:iCs/>
          <w:spacing w:val="-2"/>
          <w:sz w:val="30"/>
          <w:szCs w:val="30"/>
        </w:rPr>
        <w:t>0</w:t>
      </w:r>
      <w:r w:rsidR="00B2283F" w:rsidRPr="00E90D0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B2283F" w:rsidRPr="00E90D0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ต่อปี)</w:t>
      </w:r>
      <w:r w:rsidR="00B2283F" w:rsidRPr="00E90D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E90D0C">
        <w:rPr>
          <w:rFonts w:ascii="Angsana New" w:hAnsi="Angsana New" w:cs="Angsana New" w:hint="cs"/>
          <w:spacing w:val="-2"/>
          <w:sz w:val="30"/>
          <w:szCs w:val="30"/>
          <w:cs/>
        </w:rPr>
        <w:t>เงินทดรองจ่าย</w:t>
      </w:r>
      <w:r w:rsidRPr="003414B0">
        <w:rPr>
          <w:rFonts w:ascii="Angsana New" w:hAnsi="Angsana New" w:cs="Angsana New" w:hint="cs"/>
          <w:sz w:val="30"/>
          <w:szCs w:val="30"/>
          <w:cs/>
        </w:rPr>
        <w:t>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3414B0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EC1182" w:rsidRPr="003414B0">
        <w:rPr>
          <w:rFonts w:ascii="Angsana New" w:hAnsi="Angsana New" w:cs="Angsana New"/>
          <w:sz w:val="30"/>
          <w:szCs w:val="30"/>
        </w:rPr>
        <w:t>1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ปี สำหรับเงินทดรองจ่ายให้แก่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="00CF1014" w:rsidRPr="003414B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โดยขึ้นอยู่กับผลประกอบการ</w:t>
      </w:r>
      <w:r w:rsidR="003A7B31" w:rsidRPr="003414B0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การรับจ้างเลี้ยงของเกษตรกรแต่ละราย เงินทดรองจ่ายให้แก่เกษตรกรไม่หมุนเวียนมีหลักทรัพย์ค้ำประกันเป็น</w:t>
      </w:r>
      <w:r w:rsidR="003A7B31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การค้ำประกันโดยที่ดินของเกษตรกร</w:t>
      </w:r>
    </w:p>
    <w:p w14:paraId="0E983E33" w14:textId="1714AD11" w:rsidR="001433B6" w:rsidRDefault="001433B6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เงินลงทุนในบริษัทย่อย</w:t>
      </w:r>
    </w:p>
    <w:p w14:paraId="6A9D4384" w14:textId="77777777" w:rsidR="001433B6" w:rsidRPr="003414B0" w:rsidRDefault="001433B6" w:rsidP="001433B6">
      <w:pPr>
        <w:rPr>
          <w:rFonts w:cstheme="minorBidi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360"/>
        <w:gridCol w:w="990"/>
        <w:gridCol w:w="2340"/>
      </w:tblGrid>
      <w:tr w:rsidR="00020B84" w:rsidRPr="00E40AFC" w14:paraId="1F11350B" w14:textId="77777777" w:rsidTr="00E062ED">
        <w:trPr>
          <w:tblHeader/>
        </w:trPr>
        <w:tc>
          <w:tcPr>
            <w:tcW w:w="5490" w:type="dxa"/>
            <w:vAlign w:val="bottom"/>
          </w:tcPr>
          <w:p w14:paraId="2392E620" w14:textId="77777777" w:rsidR="00020B84" w:rsidRPr="00022856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73B6E2F9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60" w:type="dxa"/>
          </w:tcPr>
          <w:p w14:paraId="6F00D666" w14:textId="77777777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3BAA5F" w14:textId="77777777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51C19D1" w14:textId="77777777" w:rsidR="00020B84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6E787D" w14:textId="68243FB2" w:rsidR="00020B84" w:rsidRPr="009035AD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363" w:rsidRPr="00E40AFC" w14:paraId="2C8FB89F" w14:textId="77777777" w:rsidTr="00E062ED">
        <w:tc>
          <w:tcPr>
            <w:tcW w:w="5490" w:type="dxa"/>
            <w:vAlign w:val="bottom"/>
          </w:tcPr>
          <w:p w14:paraId="0BB6B2D4" w14:textId="24314C93" w:rsidR="002F3363" w:rsidRPr="003414B0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</w:tcPr>
          <w:p w14:paraId="7AF7269C" w14:textId="77777777" w:rsidR="002F3363" w:rsidRPr="003414B0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397867DE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B357328" w14:textId="2EB2DE9C" w:rsidR="002F3363" w:rsidRPr="002F3363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E062ED">
        <w:tc>
          <w:tcPr>
            <w:tcW w:w="5490" w:type="dxa"/>
            <w:vAlign w:val="bottom"/>
          </w:tcPr>
          <w:p w14:paraId="6DF15EBB" w14:textId="6624933C" w:rsidR="002F3363" w:rsidRPr="003414B0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FCC2817" w14:textId="77777777" w:rsidR="002F3363" w:rsidRPr="003414B0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23FE9522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8ABEF39" w14:textId="77777777" w:rsidR="002F3363" w:rsidRPr="003414B0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84146" w:rsidRPr="00E40AFC" w14:paraId="2278A24A" w14:textId="77777777" w:rsidTr="00E062ED">
        <w:tc>
          <w:tcPr>
            <w:tcW w:w="5490" w:type="dxa"/>
            <w:vAlign w:val="bottom"/>
          </w:tcPr>
          <w:p w14:paraId="6B864146" w14:textId="03902FD7" w:rsidR="00184146" w:rsidRPr="003414B0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ไทยฟู้ดส์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คอฟฟี่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แอนด์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เบฟเวอเรจส์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60" w:type="dxa"/>
          </w:tcPr>
          <w:p w14:paraId="188305CE" w14:textId="77777777" w:rsidR="00184146" w:rsidRPr="003414B0" w:rsidRDefault="00184146" w:rsidP="001841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826E8C" w14:textId="77777777" w:rsidR="00184146" w:rsidRPr="00D35DFB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27D7F256" w14:textId="112DC5E0" w:rsidR="00184146" w:rsidRPr="002B7DF5" w:rsidRDefault="00EC1182" w:rsidP="0018414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B7DF5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617D561" w14:textId="77777777" w:rsidR="001433B6" w:rsidRPr="00C96BA1" w:rsidRDefault="001433B6" w:rsidP="001433B6">
      <w:pPr>
        <w:rPr>
          <w:rFonts w:cstheme="minorBidi"/>
          <w:sz w:val="26"/>
          <w:szCs w:val="26"/>
        </w:rPr>
      </w:pPr>
    </w:p>
    <w:p w14:paraId="0CA912FD" w14:textId="7690F070" w:rsidR="004E5281" w:rsidRPr="003414B0" w:rsidRDefault="000A0C4E" w:rsidP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ซื้อเงินลงทุน</w:t>
      </w:r>
      <w:r w:rsidR="003559F7"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ใน</w:t>
      </w:r>
      <w:r w:rsidR="00A87A55"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4D4A3EB0" w14:textId="77777777" w:rsidR="004E5281" w:rsidRPr="00EA064C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14:paraId="0EEC0508" w14:textId="3A6430E0" w:rsidR="00073EF0" w:rsidRPr="003559F7" w:rsidRDefault="004E5281" w:rsidP="003559F7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3414B0">
        <w:rPr>
          <w:rFonts w:ascii="Angsana New" w:hAnsi="Angsana New"/>
          <w:sz w:val="30"/>
          <w:szCs w:val="30"/>
        </w:rPr>
        <w:tab/>
      </w:r>
      <w:r w:rsidR="00557253" w:rsidRPr="003414B0">
        <w:rPr>
          <w:rFonts w:ascii="Angsana New" w:hAnsi="Angsana New" w:hint="cs"/>
          <w:sz w:val="30"/>
          <w:szCs w:val="30"/>
          <w:cs/>
        </w:rPr>
        <w:t>บริษัทจัดตั้งบริษัทย่อยในประเทศแห่งหนึ่ง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(</w:t>
      </w:r>
      <w:r w:rsidR="00557253" w:rsidRPr="003414B0">
        <w:rPr>
          <w:rFonts w:ascii="Angsana New" w:hAnsi="Angsana New" w:hint="cs"/>
          <w:sz w:val="30"/>
          <w:szCs w:val="30"/>
          <w:cs/>
        </w:rPr>
        <w:t>บริษัท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ไทยฟู้ดส์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คอฟฟี่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แอนด์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เบฟเวอเรจส์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จำกัด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) </w:t>
      </w:r>
      <w:r w:rsidR="00557253" w:rsidRPr="003414B0">
        <w:rPr>
          <w:rFonts w:ascii="Angsana New" w:hAnsi="Angsana New" w:hint="cs"/>
          <w:sz w:val="30"/>
          <w:szCs w:val="30"/>
          <w:cs/>
        </w:rPr>
        <w:t>โดยมีทุน</w:t>
      </w:r>
      <w:r w:rsidR="003559F7" w:rsidRPr="003414B0">
        <w:rPr>
          <w:rFonts w:ascii="Angsana New" w:hAnsi="Angsana New"/>
          <w:sz w:val="30"/>
          <w:szCs w:val="30"/>
          <w:cs/>
        </w:rPr>
        <w:br/>
      </w:r>
      <w:r w:rsidR="00557253" w:rsidRPr="003414B0">
        <w:rPr>
          <w:rFonts w:ascii="Angsana New" w:hAnsi="Angsana New" w:hint="cs"/>
          <w:sz w:val="30"/>
          <w:szCs w:val="30"/>
          <w:cs/>
        </w:rPr>
        <w:t>จดทะเบียนเริ่มแรก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1</w:t>
      </w:r>
      <w:r w:rsidR="00557253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0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ล้านบาท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100</w:t>
      </w:r>
      <w:r w:rsidR="00557253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00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073EF0" w:rsidRPr="003414B0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บริษัทมีสัดส่วนการลงทุนในบริษัทย่อยดังกล่าวคิดเป็นร้อยละ</w:t>
      </w:r>
      <w:r w:rsidR="00073EF0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99</w:t>
      </w:r>
      <w:r w:rsidR="00073EF0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9</w:t>
      </w:r>
      <w:r w:rsidR="003559F7" w:rsidRPr="003414B0">
        <w:rPr>
          <w:rFonts w:ascii="Angsana New" w:hAnsi="Angsana New"/>
          <w:sz w:val="30"/>
          <w:szCs w:val="30"/>
        </w:rPr>
        <w:t>8</w:t>
      </w:r>
      <w:r w:rsidR="00073EF0" w:rsidRPr="003414B0">
        <w:rPr>
          <w:rFonts w:ascii="Angsana New" w:hAnsi="Angsana New"/>
          <w:sz w:val="30"/>
          <w:szCs w:val="30"/>
          <w:cs/>
        </w:rPr>
        <w:t xml:space="preserve"> </w:t>
      </w:r>
      <w:r w:rsidR="00073EF0" w:rsidRPr="003414B0">
        <w:rPr>
          <w:rFonts w:ascii="Angsana New" w:hAnsi="Angsana New" w:hint="cs"/>
          <w:sz w:val="30"/>
          <w:szCs w:val="30"/>
          <w:cs/>
        </w:rPr>
        <w:t>ของ</w:t>
      </w:r>
      <w:r w:rsidR="008C31B6" w:rsidRPr="003414B0">
        <w:rPr>
          <w:rFonts w:ascii="Angsana New" w:hAnsi="Angsana New" w:hint="cs"/>
          <w:sz w:val="30"/>
          <w:szCs w:val="30"/>
          <w:cs/>
        </w:rPr>
        <w:t>ทุน</w:t>
      </w:r>
      <w:r w:rsidR="00073EF0" w:rsidRPr="003414B0">
        <w:rPr>
          <w:rFonts w:ascii="Angsana New" w:hAnsi="Angsana New" w:hint="cs"/>
          <w:sz w:val="30"/>
          <w:szCs w:val="30"/>
          <w:cs/>
        </w:rPr>
        <w:t>ที่ชำระแล้ว</w:t>
      </w:r>
      <w:r w:rsidR="00073EF0" w:rsidRPr="003414B0">
        <w:rPr>
          <w:rFonts w:ascii="Angsana New" w:hAnsi="Angsana New"/>
          <w:sz w:val="30"/>
          <w:szCs w:val="30"/>
          <w:cs/>
        </w:rPr>
        <w:t xml:space="preserve"> </w:t>
      </w:r>
      <w:r w:rsidR="00073EF0" w:rsidRPr="003414B0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="00073EF0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1</w:t>
      </w:r>
      <w:r w:rsidR="00073EF0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0</w:t>
      </w:r>
      <w:r w:rsidR="00073EF0" w:rsidRPr="003414B0">
        <w:rPr>
          <w:rFonts w:ascii="Angsana New" w:hAnsi="Angsana New"/>
          <w:sz w:val="30"/>
          <w:szCs w:val="30"/>
          <w:cs/>
        </w:rPr>
        <w:t xml:space="preserve"> </w:t>
      </w:r>
      <w:r w:rsidR="00073EF0" w:rsidRPr="003414B0">
        <w:rPr>
          <w:rFonts w:ascii="Angsana New" w:hAnsi="Angsana New" w:hint="cs"/>
          <w:sz w:val="30"/>
          <w:szCs w:val="30"/>
          <w:cs/>
        </w:rPr>
        <w:t>ล้านบาท</w:t>
      </w:r>
      <w:r w:rsidR="00A42E9A" w:rsidRPr="003414B0">
        <w:rPr>
          <w:rFonts w:ascii="Angsana New" w:hAnsi="Angsana New"/>
          <w:sz w:val="30"/>
          <w:szCs w:val="30"/>
          <w:cs/>
        </w:rPr>
        <w:t xml:space="preserve"> </w:t>
      </w:r>
      <w:r w:rsidR="00F223B4" w:rsidRPr="003414B0">
        <w:rPr>
          <w:rFonts w:ascii="Angsana New" w:hAnsi="Angsana New"/>
          <w:sz w:val="30"/>
          <w:szCs w:val="30"/>
          <w:cs/>
        </w:rPr>
        <w:br/>
      </w:r>
      <w:r w:rsidR="00A42E9A" w:rsidRPr="003414B0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การดำเนินการจดทะเบียนหุ้นทุนเริ่มแรกของบริษัทย่อยดังกล่าวกับกระทรวงพาณิชย์ได้แล้วเสร็จเมื่อ</w:t>
      </w:r>
      <w:r w:rsidR="003414B0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A42E9A" w:rsidRPr="003414B0">
        <w:rPr>
          <w:rFonts w:ascii="Angsana New" w:hAnsi="Angsana New" w:hint="cs"/>
          <w:sz w:val="30"/>
          <w:szCs w:val="30"/>
          <w:cs/>
        </w:rPr>
        <w:t>วันที่</w:t>
      </w:r>
      <w:r w:rsidR="003414B0">
        <w:rPr>
          <w:rFonts w:ascii="Angsana New" w:hAnsi="Angsana New"/>
          <w:sz w:val="30"/>
          <w:szCs w:val="30"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9</w:t>
      </w:r>
      <w:r w:rsidR="00A42E9A" w:rsidRPr="003414B0">
        <w:rPr>
          <w:rFonts w:ascii="Angsana New" w:hAnsi="Angsana New"/>
          <w:sz w:val="30"/>
          <w:szCs w:val="30"/>
          <w:cs/>
        </w:rPr>
        <w:t xml:space="preserve"> </w:t>
      </w:r>
      <w:r w:rsidR="00A42E9A" w:rsidRPr="003414B0">
        <w:rPr>
          <w:rFonts w:ascii="Angsana New" w:hAnsi="Angsana New" w:hint="cs"/>
          <w:sz w:val="30"/>
          <w:szCs w:val="30"/>
          <w:cs/>
        </w:rPr>
        <w:t>มกราคม</w:t>
      </w:r>
      <w:r w:rsidR="00A42E9A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2569</w:t>
      </w:r>
      <w:r w:rsidR="00A42E9A" w:rsidRPr="003414B0">
        <w:rPr>
          <w:rFonts w:ascii="Angsana New" w:hAnsi="Angsana New"/>
          <w:sz w:val="30"/>
          <w:szCs w:val="30"/>
        </w:rPr>
        <w:t xml:space="preserve"> </w:t>
      </w:r>
    </w:p>
    <w:p w14:paraId="6A5362B1" w14:textId="72A1C816" w:rsidR="00570EE3" w:rsidRPr="00C96BA1" w:rsidRDefault="00570EE3" w:rsidP="00D17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6"/>
          <w:szCs w:val="26"/>
        </w:rPr>
      </w:pPr>
    </w:p>
    <w:p w14:paraId="3ED4856A" w14:textId="2650D5DE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ที่ดิน อาคารและอุปกรณ์</w:t>
      </w:r>
      <w:r w:rsidR="001F3F0A" w:rsidRPr="003414B0">
        <w:rPr>
          <w:rFonts w:ascii="Angsana New" w:hAnsi="Angsana New" w:cs="Angsana New" w:hint="cs"/>
          <w:sz w:val="30"/>
          <w:szCs w:val="30"/>
          <w:u w:val="none"/>
          <w:cs/>
        </w:rPr>
        <w:t>และสินทรัพย์สิทธิการใช้</w:t>
      </w:r>
    </w:p>
    <w:p w14:paraId="0B44A698" w14:textId="77777777" w:rsidR="009A0F67" w:rsidRPr="00C96BA1" w:rsidRDefault="009A0F67" w:rsidP="001B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73949376" w:rsidR="00425D45" w:rsidRPr="004D49BC" w:rsidRDefault="00020B84" w:rsidP="0059432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D32355"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สามเดือน</w:t>
            </w: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59432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3414B0" w:rsidRDefault="00425D45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3414B0" w:rsidRDefault="00425D45" w:rsidP="0059432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3414B0" w:rsidRDefault="00425D45" w:rsidP="0059432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3414B0" w:rsidRDefault="00425D45" w:rsidP="0059432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3414B0" w:rsidRDefault="00425D45" w:rsidP="00594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3414B0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3414B0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3414B0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59AEB1A" w14:textId="1AAC8E5D" w:rsidR="00DD21A4" w:rsidRPr="003414B0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3414B0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3414B0">
              <w:rPr>
                <w:rFonts w:asciiTheme="majorBidi" w:hAnsiTheme="majorBidi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D9F69C" w14:textId="187A8749" w:rsidR="000655D7" w:rsidRPr="003414B0" w:rsidRDefault="00ED0A65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1,271,411</w:t>
            </w:r>
          </w:p>
        </w:tc>
        <w:tc>
          <w:tcPr>
            <w:tcW w:w="180" w:type="dxa"/>
          </w:tcPr>
          <w:p w14:paraId="3AD6A7F2" w14:textId="77777777" w:rsidR="000655D7" w:rsidRPr="003414B0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7F5D0B2" w14:textId="4DC385F9" w:rsidR="000655D7" w:rsidRPr="009008FB" w:rsidRDefault="00EC1182" w:rsidP="00DA18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0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5908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3414B0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0274AE" w14:textId="4A4204A8" w:rsidR="000655D7" w:rsidRPr="004D49BC" w:rsidRDefault="00EC1182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7296B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</w:tcPr>
          <w:p w14:paraId="6B42F28D" w14:textId="77777777" w:rsidR="000655D7" w:rsidRPr="003414B0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2600609" w14:textId="1D145B6F" w:rsidR="000655D7" w:rsidRPr="009008FB" w:rsidRDefault="00EC1182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3414B0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B651EC" w14:textId="1C8F0E0E" w:rsidR="00DD21A4" w:rsidRPr="00EA1E5E" w:rsidRDefault="00EC1182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 w:rsidR="00E7296B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0" w:type="dxa"/>
          </w:tcPr>
          <w:p w14:paraId="6F71C9A9" w14:textId="77777777" w:rsidR="00DD21A4" w:rsidRPr="003414B0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B524D0E" w14:textId="1FC58537" w:rsidR="00DD21A4" w:rsidRPr="009008FB" w:rsidRDefault="00EC1182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908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3414B0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A55DE1" w14:textId="12190263" w:rsidR="00DD21A4" w:rsidRPr="003414B0" w:rsidRDefault="00E7296B" w:rsidP="00E7296B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0F3EA2" w14:textId="77777777" w:rsidR="00DD21A4" w:rsidRPr="003414B0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6E281AD" w14:textId="005E9722" w:rsidR="00DD21A4" w:rsidRPr="003414B0" w:rsidRDefault="00EA064C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3414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A54B8" w:rsidRPr="003414B0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2A5C80" w:rsidRPr="003414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A5C80"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09DD47" w14:textId="2F9D99D7" w:rsidR="00A72039" w:rsidRPr="004D49BC" w:rsidRDefault="00A72039" w:rsidP="00E7296B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70E95224" w:rsidR="00A72039" w:rsidRPr="003414B0" w:rsidRDefault="00A72039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C80" w:rsidRPr="00341641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3414B0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71EC85D" w14:textId="145860B8" w:rsidR="002A5C80" w:rsidRPr="004D49BC" w:rsidRDefault="005A4B29" w:rsidP="005A4B2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3414B0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80447BA" w14:textId="4DF42BD8" w:rsidR="002A5C80" w:rsidRPr="003414B0" w:rsidRDefault="003A72F5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77927CD" w14:textId="77777777" w:rsidR="00090F44" w:rsidRPr="003414B0" w:rsidRDefault="00090F44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6"/>
          <w:szCs w:val="26"/>
          <w:cs/>
        </w:rPr>
      </w:pPr>
    </w:p>
    <w:p w14:paraId="3D657235" w14:textId="454E2645" w:rsidR="00A548C8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3414B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bCs/>
          <w:sz w:val="30"/>
          <w:szCs w:val="30"/>
        </w:rPr>
        <w:t>2569</w:t>
      </w:r>
      <w:r w:rsidRPr="003414B0">
        <w:rPr>
          <w:rFonts w:ascii="Angsana New" w:hAnsi="Angsana New" w:cs="Angsana New"/>
          <w:bCs/>
          <w:sz w:val="30"/>
          <w:szCs w:val="30"/>
        </w:rPr>
        <w:t xml:space="preserve"> </w:t>
      </w:r>
      <w:r w:rsidRPr="003414B0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414B0">
        <w:rPr>
          <w:rFonts w:asciiTheme="majorBidi" w:hAnsiTheme="majorBidi" w:cs="Angsana New"/>
          <w:sz w:val="30"/>
          <w:szCs w:val="30"/>
          <w:cs/>
        </w:rPr>
        <w:t>บริษัทได้เข้าทำสัญญาเช่า</w:t>
      </w:r>
      <w:r w:rsidR="00C86384" w:rsidRPr="003414B0">
        <w:rPr>
          <w:rFonts w:asciiTheme="majorBidi" w:hAnsiTheme="majorBidi" w:cs="Angsana New" w:hint="cs"/>
          <w:sz w:val="30"/>
          <w:szCs w:val="30"/>
          <w:cs/>
        </w:rPr>
        <w:t xml:space="preserve">ที่ดิน 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อาคารและ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อุปกรณ์การผลิตเป็นระยะเวลา </w:t>
      </w:r>
      <w:r w:rsidR="00EC1182" w:rsidRPr="003414B0">
        <w:rPr>
          <w:rFonts w:asciiTheme="majorBidi" w:hAnsiTheme="majorBidi" w:cstheme="majorBidi"/>
          <w:sz w:val="30"/>
          <w:szCs w:val="30"/>
        </w:rPr>
        <w:t>2</w:t>
      </w:r>
      <w:r w:rsidR="00FC7296" w:rsidRPr="003414B0">
        <w:rPr>
          <w:rFonts w:asciiTheme="majorBidi" w:hAnsiTheme="majorBidi" w:cstheme="majorBidi"/>
          <w:sz w:val="30"/>
          <w:szCs w:val="30"/>
        </w:rPr>
        <w:t xml:space="preserve"> 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15</w:t>
      </w:r>
      <w:r w:rsidRPr="003414B0">
        <w:rPr>
          <w:rFonts w:asciiTheme="majorBidi" w:hAnsiTheme="majorBidi" w:cstheme="majorBidi"/>
          <w:sz w:val="30"/>
          <w:szCs w:val="30"/>
        </w:rPr>
        <w:t xml:space="preserve"> 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E82474">
        <w:rPr>
          <w:rFonts w:asciiTheme="majorBidi" w:hAnsiTheme="majorBidi" w:cstheme="majorBidi"/>
          <w:sz w:val="30"/>
          <w:szCs w:val="30"/>
        </w:rPr>
        <w:br/>
      </w:r>
      <w:r w:rsidRPr="003414B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3414B0">
        <w:rPr>
          <w:rFonts w:ascii="Angsana New" w:hAnsi="Angsana New" w:cstheme="majorBidi"/>
          <w:sz w:val="30"/>
          <w:szCs w:val="30"/>
          <w:cs/>
        </w:rPr>
        <w:t>จำนวน</w:t>
      </w:r>
      <w:r w:rsidRPr="003414B0">
        <w:rPr>
          <w:rFonts w:ascii="Angsana New" w:hAnsi="Angsana New" w:cstheme="majorBidi" w:hint="cs"/>
          <w:sz w:val="30"/>
          <w:szCs w:val="30"/>
          <w:cs/>
        </w:rPr>
        <w:t>เงิน</w:t>
      </w:r>
      <w:r w:rsidRPr="003414B0">
        <w:rPr>
          <w:rFonts w:ascii="Angsana New" w:hAnsi="Angsana New" w:cstheme="majorBidi"/>
          <w:sz w:val="30"/>
          <w:szCs w:val="30"/>
          <w:cs/>
        </w:rPr>
        <w:t xml:space="preserve"> </w:t>
      </w:r>
      <w:r w:rsidR="00DB538F" w:rsidRPr="003414B0">
        <w:rPr>
          <w:rFonts w:asciiTheme="majorBidi" w:hAnsiTheme="majorBidi" w:cstheme="majorBidi"/>
          <w:sz w:val="30"/>
          <w:szCs w:val="30"/>
        </w:rPr>
        <w:t>385.</w:t>
      </w:r>
      <w:r w:rsidR="00F94750" w:rsidRPr="003414B0">
        <w:rPr>
          <w:rFonts w:asciiTheme="majorBidi" w:hAnsiTheme="majorBidi" w:cstheme="majorBidi"/>
          <w:sz w:val="30"/>
          <w:szCs w:val="30"/>
        </w:rPr>
        <w:t>3</w:t>
      </w:r>
      <w:r w:rsidR="00526515" w:rsidRPr="003414B0">
        <w:rPr>
          <w:rFonts w:asciiTheme="majorBidi" w:hAnsiTheme="majorBidi" w:cstheme="majorBidi"/>
          <w:sz w:val="30"/>
          <w:szCs w:val="30"/>
        </w:rPr>
        <w:t xml:space="preserve"> </w:t>
      </w:r>
      <w:r w:rsidRPr="003414B0">
        <w:rPr>
          <w:rFonts w:ascii="Angsana New" w:hAnsi="Angsana New" w:cstheme="majorBidi"/>
          <w:sz w:val="30"/>
          <w:szCs w:val="30"/>
          <w:cs/>
        </w:rPr>
        <w:t xml:space="preserve">ล้านบาท </w:t>
      </w:r>
      <w:r w:rsidRPr="003414B0">
        <w:rPr>
          <w:rFonts w:ascii="Angsana New" w:hAnsi="Angsana New" w:cstheme="majorBidi" w:hint="cs"/>
          <w:sz w:val="30"/>
          <w:szCs w:val="30"/>
          <w:cs/>
        </w:rPr>
        <w:t>และ</w:t>
      </w:r>
      <w:r w:rsidR="003F1A3E" w:rsidRPr="003414B0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4</w:t>
      </w:r>
      <w:r w:rsidR="00526515" w:rsidRPr="003414B0">
        <w:rPr>
          <w:rFonts w:asciiTheme="majorBidi" w:hAnsiTheme="majorBidi" w:cstheme="majorBidi"/>
          <w:sz w:val="30"/>
          <w:szCs w:val="30"/>
        </w:rPr>
        <w:t>.</w:t>
      </w:r>
      <w:r w:rsidR="00EC1182" w:rsidRPr="003414B0">
        <w:rPr>
          <w:rFonts w:asciiTheme="majorBidi" w:hAnsiTheme="majorBidi" w:cstheme="majorBidi"/>
          <w:sz w:val="30"/>
          <w:szCs w:val="30"/>
        </w:rPr>
        <w:t>9</w:t>
      </w:r>
      <w:r w:rsidR="00FC7296" w:rsidRPr="003414B0">
        <w:rPr>
          <w:rFonts w:ascii="Angsana New" w:hAnsi="Angsana New" w:cstheme="majorBidi"/>
          <w:sz w:val="30"/>
          <w:szCs w:val="30"/>
        </w:rPr>
        <w:t xml:space="preserve"> </w:t>
      </w:r>
      <w:r w:rsidRPr="003414B0">
        <w:rPr>
          <w:rFonts w:ascii="Angsana New" w:hAnsi="Angsana New" w:cstheme="majorBidi"/>
          <w:sz w:val="30"/>
          <w:szCs w:val="30"/>
          <w:cs/>
        </w:rPr>
        <w:t>ล้านบาท</w:t>
      </w:r>
      <w:r w:rsidRPr="003414B0">
        <w:rPr>
          <w:rFonts w:ascii="Angsana New" w:hAnsi="Angsana New" w:cstheme="majorBidi" w:hint="cs"/>
          <w:sz w:val="30"/>
          <w:szCs w:val="30"/>
          <w:cs/>
        </w:rPr>
        <w:t xml:space="preserve"> ตามลำดับ</w:t>
      </w:r>
    </w:p>
    <w:p w14:paraId="2E6ED08D" w14:textId="77777777" w:rsidR="00F94750" w:rsidRDefault="00F94750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C88DB" w14:textId="61477140" w:rsidR="009578B7" w:rsidRDefault="009578B7" w:rsidP="00200F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5A5D682A" w14:textId="77777777" w:rsidR="009578B7" w:rsidRPr="00AC34FD" w:rsidRDefault="009578B7" w:rsidP="009578B7">
      <w:pPr>
        <w:rPr>
          <w:sz w:val="26"/>
          <w:szCs w:val="26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9578B7" w:rsidRPr="004D49BC" w14:paraId="11CD7F13" w14:textId="77777777" w:rsidTr="00594323">
        <w:trPr>
          <w:trHeight w:val="322"/>
          <w:tblHeader/>
        </w:trPr>
        <w:tc>
          <w:tcPr>
            <w:tcW w:w="1901" w:type="dxa"/>
          </w:tcPr>
          <w:p w14:paraId="53C6656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2CBF4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8B34D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1AE3C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245FFF2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3414B0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578B7" w:rsidRPr="004D49BC" w14:paraId="4054DBDF" w14:textId="77777777" w:rsidTr="00594323">
        <w:trPr>
          <w:trHeight w:val="322"/>
          <w:tblHeader/>
        </w:trPr>
        <w:tc>
          <w:tcPr>
            <w:tcW w:w="1901" w:type="dxa"/>
          </w:tcPr>
          <w:p w14:paraId="1390BCF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AD368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A10BB3F" w14:textId="0C150E4F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32355" w:rsidRPr="003414B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  <w:r w:rsidR="009578B7" w:rsidRPr="003414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5" w:type="dxa"/>
          </w:tcPr>
          <w:p w14:paraId="2EEC253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345BC9AE" w14:textId="115D6FC4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32355" w:rsidRPr="003414B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9578B7" w:rsidRPr="003414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9578B7" w:rsidRPr="004D49BC" w14:paraId="5E9A9A56" w14:textId="77777777" w:rsidTr="00594323">
        <w:trPr>
          <w:trHeight w:val="635"/>
          <w:tblHeader/>
        </w:trPr>
        <w:tc>
          <w:tcPr>
            <w:tcW w:w="1901" w:type="dxa"/>
          </w:tcPr>
          <w:p w14:paraId="1283D4A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6682C27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6A61D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2938211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95A3AB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58C0DC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FA1A3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DCD427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7AD04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1095FF5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71F0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F1D3E5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DBDE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78B7" w:rsidRPr="004D49BC" w14:paraId="008F274F" w14:textId="77777777" w:rsidTr="00594323">
        <w:trPr>
          <w:trHeight w:val="312"/>
          <w:tblHeader/>
        </w:trPr>
        <w:tc>
          <w:tcPr>
            <w:tcW w:w="1901" w:type="dxa"/>
          </w:tcPr>
          <w:p w14:paraId="6C1FAC3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1F4F3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4A2ECD84" w14:textId="77777777" w:rsidR="009578B7" w:rsidRPr="003414B0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3414B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3414B0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578B7" w:rsidRPr="004D49BC" w14:paraId="49DCB995" w14:textId="77777777" w:rsidTr="00594323">
        <w:trPr>
          <w:trHeight w:val="635"/>
        </w:trPr>
        <w:tc>
          <w:tcPr>
            <w:tcW w:w="1901" w:type="dxa"/>
          </w:tcPr>
          <w:p w14:paraId="0EE3B9D3" w14:textId="77777777" w:rsidR="009578B7" w:rsidRPr="003414B0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3414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3414B0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515C8900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600B6ED" w14:textId="4086C9A3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272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304</w:t>
            </w:r>
          </w:p>
        </w:tc>
        <w:tc>
          <w:tcPr>
            <w:tcW w:w="231" w:type="dxa"/>
            <w:vAlign w:val="bottom"/>
          </w:tcPr>
          <w:p w14:paraId="4476963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46E6A78" w14:textId="251D24E3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232" w:type="dxa"/>
            <w:vAlign w:val="bottom"/>
          </w:tcPr>
          <w:p w14:paraId="6AF73BE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C31E76" w14:textId="33AF2573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974822" w:rsidRPr="009748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883</w:t>
            </w:r>
            <w:r w:rsidR="00974822" w:rsidRPr="009748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235" w:type="dxa"/>
            <w:vAlign w:val="bottom"/>
          </w:tcPr>
          <w:p w14:paraId="3D74583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698E39" w14:textId="6579956E" w:rsidR="009578B7" w:rsidRPr="004D49BC" w:rsidRDefault="00EC1182" w:rsidP="00F0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738202C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DB1D04E" w14:textId="71FB8137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1" w:type="dxa"/>
            <w:vAlign w:val="bottom"/>
          </w:tcPr>
          <w:p w14:paraId="09912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A2F6A4" w14:textId="2044F8E7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530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000</w:t>
            </w:r>
          </w:p>
        </w:tc>
      </w:tr>
      <w:tr w:rsidR="009578B7" w:rsidRPr="004D49BC" w14:paraId="31C3206C" w14:textId="77777777" w:rsidTr="00594323">
        <w:trPr>
          <w:trHeight w:val="635"/>
        </w:trPr>
        <w:tc>
          <w:tcPr>
            <w:tcW w:w="1901" w:type="dxa"/>
          </w:tcPr>
          <w:p w14:paraId="33C87853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2CBCD0E9" w14:textId="77777777" w:rsidR="009578B7" w:rsidRPr="003414B0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62A73C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4C6343B" w14:textId="7B810026" w:rsidR="009578B7" w:rsidRPr="004D49BC" w:rsidRDefault="006067B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2CEA75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CF630EF" w14:textId="36366825" w:rsidR="009578B7" w:rsidRPr="004D49BC" w:rsidRDefault="006067B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01E7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5E6DD7" w14:textId="0666C87B" w:rsidR="009578B7" w:rsidRPr="004D49BC" w:rsidRDefault="006067B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5A88F1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E8587B2" w14:textId="33E9C5B2" w:rsidR="009578B7" w:rsidRPr="004D49BC" w:rsidRDefault="00A670E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3B38F8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A9716E6" w14:textId="7626617D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231" w:type="dxa"/>
            <w:vAlign w:val="bottom"/>
          </w:tcPr>
          <w:p w14:paraId="2156470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EEB5DA" w14:textId="008E959F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404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400</w:t>
            </w:r>
          </w:p>
        </w:tc>
      </w:tr>
      <w:tr w:rsidR="009578B7" w:rsidRPr="004D49BC" w14:paraId="79227B98" w14:textId="77777777" w:rsidTr="00594323">
        <w:trPr>
          <w:trHeight w:val="625"/>
        </w:trPr>
        <w:tc>
          <w:tcPr>
            <w:tcW w:w="1901" w:type="dxa"/>
          </w:tcPr>
          <w:p w14:paraId="25BF99DD" w14:textId="77777777" w:rsidR="009578B7" w:rsidRPr="003414B0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427E89D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7A5BFE" w14:textId="01A6054E" w:rsidR="009578B7" w:rsidRPr="003414B0" w:rsidRDefault="00EC1182" w:rsidP="00C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="000F3E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231" w:type="dxa"/>
            <w:vAlign w:val="bottom"/>
          </w:tcPr>
          <w:p w14:paraId="7027C7C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129344E" w14:textId="2120807F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6067BA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232" w:type="dxa"/>
            <w:vAlign w:val="bottom"/>
          </w:tcPr>
          <w:p w14:paraId="64C8619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6549BBE" w14:textId="705DD07A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729</w:t>
            </w:r>
            <w:r w:rsidR="000F3E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35" w:type="dxa"/>
            <w:vAlign w:val="bottom"/>
          </w:tcPr>
          <w:p w14:paraId="26E7C99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52CE87E" w14:textId="42448E05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239" w:type="dxa"/>
            <w:vAlign w:val="bottom"/>
          </w:tcPr>
          <w:p w14:paraId="46DFE6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6938247" w14:textId="3365A110" w:rsidR="009578B7" w:rsidRPr="003414B0" w:rsidRDefault="00EC1182" w:rsidP="004F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B04B04" w:rsidRPr="00B04B0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231" w:type="dxa"/>
            <w:vAlign w:val="bottom"/>
          </w:tcPr>
          <w:p w14:paraId="33F990E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387663" w14:textId="08BE457E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409</w:t>
            </w:r>
            <w:r w:rsidR="00B04B04" w:rsidRPr="00B04B0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413</w:t>
            </w:r>
          </w:p>
        </w:tc>
      </w:tr>
      <w:tr w:rsidR="009578B7" w:rsidRPr="004D49BC" w14:paraId="2E1A29F7" w14:textId="77777777" w:rsidTr="000F3EA1">
        <w:trPr>
          <w:trHeight w:val="332"/>
        </w:trPr>
        <w:tc>
          <w:tcPr>
            <w:tcW w:w="1901" w:type="dxa"/>
          </w:tcPr>
          <w:p w14:paraId="3AEC68EF" w14:textId="77777777" w:rsidR="009578B7" w:rsidRPr="003414B0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1A827643" w14:textId="2CA6F2A1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FFAF3A" w14:textId="1BB6C250" w:rsidR="009578B7" w:rsidRPr="004D49BC" w:rsidRDefault="0097482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0F1F11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CBB52A7" w14:textId="303A17D0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F3EA1" w:rsidRPr="000F3E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0F3EA1" w:rsidRPr="000F3E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232" w:type="dxa"/>
            <w:vAlign w:val="bottom"/>
          </w:tcPr>
          <w:p w14:paraId="195EB33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D8B5C" w14:textId="6AF3B229" w:rsidR="009578B7" w:rsidRPr="000F3EA1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0F3EA1" w:rsidRPr="000F3E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253</w:t>
            </w:r>
            <w:r w:rsidR="000F3EA1" w:rsidRPr="000F3E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235" w:type="dxa"/>
            <w:vAlign w:val="bottom"/>
          </w:tcPr>
          <w:p w14:paraId="5FA82E79" w14:textId="77777777" w:rsidR="009578B7" w:rsidRPr="000F3EA1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20BC0EE" w14:textId="68EA7B12" w:rsidR="009578B7" w:rsidRPr="004D49BC" w:rsidRDefault="00A670E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7F556A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A0A4FF7" w14:textId="13653865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231" w:type="dxa"/>
            <w:vAlign w:val="bottom"/>
          </w:tcPr>
          <w:p w14:paraId="48AA5D8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D37AC8" w14:textId="5323D506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380</w:t>
            </w:r>
          </w:p>
        </w:tc>
      </w:tr>
      <w:tr w:rsidR="009578B7" w:rsidRPr="004D49BC" w14:paraId="6A648265" w14:textId="77777777" w:rsidTr="00594323">
        <w:trPr>
          <w:trHeight w:val="322"/>
        </w:trPr>
        <w:tc>
          <w:tcPr>
            <w:tcW w:w="1901" w:type="dxa"/>
          </w:tcPr>
          <w:p w14:paraId="3CC8C45E" w14:textId="77777777" w:rsidR="009578B7" w:rsidRPr="003414B0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7D22299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A308E2" w14:textId="3AF1CAAC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1" w:type="dxa"/>
            <w:vAlign w:val="bottom"/>
          </w:tcPr>
          <w:p w14:paraId="63989D6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DAF69E" w14:textId="227C1122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974822" w:rsidRPr="009748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2" w:type="dxa"/>
            <w:vAlign w:val="bottom"/>
          </w:tcPr>
          <w:p w14:paraId="1B33FD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9CFC7D" w14:textId="7333E6B9" w:rsidR="009578B7" w:rsidRPr="004D49BC" w:rsidRDefault="00EC1182" w:rsidP="0097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974822" w:rsidRPr="009748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835</w:t>
            </w:r>
            <w:r w:rsidR="00974822" w:rsidRPr="009748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5" w:type="dxa"/>
            <w:vAlign w:val="bottom"/>
          </w:tcPr>
          <w:p w14:paraId="058F1EC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9C8A30" w14:textId="34F1CF48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366E41B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EDC8B29" w14:textId="61BD868B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1" w:type="dxa"/>
            <w:vAlign w:val="bottom"/>
          </w:tcPr>
          <w:p w14:paraId="2DD37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9A1D58" w14:textId="1D869725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835</w:t>
            </w:r>
            <w:r w:rsidR="00F0522E" w:rsidRPr="00F052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500</w:t>
            </w:r>
          </w:p>
        </w:tc>
      </w:tr>
      <w:tr w:rsidR="009578B7" w:rsidRPr="004D49BC" w14:paraId="772A5AB5" w14:textId="77777777" w:rsidTr="00594323">
        <w:trPr>
          <w:trHeight w:val="322"/>
        </w:trPr>
        <w:tc>
          <w:tcPr>
            <w:tcW w:w="1901" w:type="dxa"/>
          </w:tcPr>
          <w:p w14:paraId="2CEB5D32" w14:textId="77777777" w:rsidR="009578B7" w:rsidRPr="003414B0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5C630E5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2A353C" w14:textId="6BBB3F73" w:rsidR="009578B7" w:rsidRPr="004D49BC" w:rsidRDefault="0097482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14934E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07EA622" w14:textId="0B6E0368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184</w:t>
            </w:r>
            <w:r w:rsidR="004F7FA8" w:rsidRPr="004F7FA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232" w:type="dxa"/>
            <w:vAlign w:val="bottom"/>
          </w:tcPr>
          <w:p w14:paraId="35B82CB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5980B18" w14:textId="1FD2C86E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184</w:t>
            </w:r>
            <w:r w:rsidR="004F7FA8" w:rsidRPr="004F7FA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35" w:type="dxa"/>
            <w:vAlign w:val="bottom"/>
          </w:tcPr>
          <w:p w14:paraId="64EE94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FCE4FEA" w14:textId="72039A2E" w:rsidR="009578B7" w:rsidRPr="004D49BC" w:rsidRDefault="00A670E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DC91A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0CBD495" w14:textId="37CAD127" w:rsidR="009578B7" w:rsidRPr="00A62128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F6A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231" w:type="dxa"/>
            <w:vAlign w:val="bottom"/>
          </w:tcPr>
          <w:p w14:paraId="06A74514" w14:textId="77777777" w:rsidR="009578B7" w:rsidRPr="00A62128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11C7C9" w14:textId="2E61FD56" w:rsidR="009578B7" w:rsidRPr="00A62128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</w:t>
            </w:r>
            <w:r w:rsidR="00AF6A2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103</w:t>
            </w:r>
          </w:p>
        </w:tc>
      </w:tr>
      <w:tr w:rsidR="009578B7" w:rsidRPr="004D49BC" w14:paraId="65DAFC25" w14:textId="77777777" w:rsidTr="00594323">
        <w:trPr>
          <w:trHeight w:val="280"/>
        </w:trPr>
        <w:tc>
          <w:tcPr>
            <w:tcW w:w="1901" w:type="dxa"/>
          </w:tcPr>
          <w:p w14:paraId="2EE6D927" w14:textId="77777777" w:rsidR="009578B7" w:rsidRPr="004D49BC" w:rsidRDefault="009578B7" w:rsidP="0059432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3414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6925695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6DC9C" w14:textId="757B3AEB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D3E12" w:rsidRPr="007D3E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627</w:t>
            </w:r>
            <w:r w:rsidR="007D3E12" w:rsidRPr="007D3E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231" w:type="dxa"/>
            <w:vAlign w:val="bottom"/>
          </w:tcPr>
          <w:p w14:paraId="488A3AB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FC5E57" w14:textId="79727ADB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D3E12" w:rsidRPr="007D3E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="007D3E12" w:rsidRPr="007D3E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232" w:type="dxa"/>
            <w:vAlign w:val="bottom"/>
          </w:tcPr>
          <w:p w14:paraId="61BC2F3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EAFC" w14:textId="2AEE7700" w:rsidR="009578B7" w:rsidRPr="003414B0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</w:t>
            </w:r>
            <w:r w:rsidR="004F7FA8" w:rsidRPr="004F7FA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885</w:t>
            </w:r>
            <w:r w:rsidR="004F7FA8" w:rsidRPr="004F7FA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35" w:type="dxa"/>
            <w:vAlign w:val="bottom"/>
          </w:tcPr>
          <w:p w14:paraId="46227A2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4CAEA" w14:textId="639468BB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F0522E" w:rsidRPr="00F052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239" w:type="dxa"/>
            <w:vAlign w:val="bottom"/>
          </w:tcPr>
          <w:p w14:paraId="39D934F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FBC2" w14:textId="6702D3B5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04B04" w:rsidRPr="00B04B0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902</w:t>
            </w:r>
            <w:r w:rsidR="00B04B04" w:rsidRPr="00B04B0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sz w:val="24"/>
                <w:szCs w:val="24"/>
              </w:rPr>
              <w:t>818</w:t>
            </w:r>
          </w:p>
        </w:tc>
        <w:tc>
          <w:tcPr>
            <w:tcW w:w="231" w:type="dxa"/>
            <w:vAlign w:val="bottom"/>
          </w:tcPr>
          <w:p w14:paraId="5857252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5328" w14:textId="4BEB5566" w:rsidR="009578B7" w:rsidRPr="004D49BC" w:rsidRDefault="00EC118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B04B04"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267</w:t>
            </w:r>
            <w:r w:rsidR="00B04B04"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796</w:t>
            </w:r>
          </w:p>
        </w:tc>
      </w:tr>
    </w:tbl>
    <w:p w14:paraId="317C2385" w14:textId="77777777" w:rsidR="00DB6665" w:rsidRPr="003414B0" w:rsidRDefault="00DB6665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6"/>
          <w:szCs w:val="26"/>
          <w:cs/>
        </w:rPr>
      </w:pPr>
    </w:p>
    <w:tbl>
      <w:tblPr>
        <w:tblpPr w:leftFromText="180" w:rightFromText="180" w:vertAnchor="text" w:horzAnchor="margin" w:tblpX="450" w:tblpY="195"/>
        <w:tblW w:w="9378" w:type="dxa"/>
        <w:tblLayout w:type="fixed"/>
        <w:tblLook w:val="0000" w:firstRow="0" w:lastRow="0" w:firstColumn="0" w:lastColumn="0" w:noHBand="0" w:noVBand="0"/>
      </w:tblPr>
      <w:tblGrid>
        <w:gridCol w:w="3869"/>
        <w:gridCol w:w="1191"/>
        <w:gridCol w:w="263"/>
        <w:gridCol w:w="1180"/>
        <w:gridCol w:w="270"/>
        <w:gridCol w:w="1178"/>
        <w:gridCol w:w="238"/>
        <w:gridCol w:w="1189"/>
      </w:tblGrid>
      <w:tr w:rsidR="009578B7" w:rsidRPr="004D49BC" w14:paraId="6D1B4E25" w14:textId="77777777" w:rsidTr="002F52E7">
        <w:trPr>
          <w:trHeight w:hRule="exact" w:val="384"/>
        </w:trPr>
        <w:tc>
          <w:tcPr>
            <w:tcW w:w="2063" w:type="pct"/>
            <w:vAlign w:val="bottom"/>
          </w:tcPr>
          <w:p w14:paraId="72F426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404" w:type="pct"/>
            <w:gridSpan w:val="3"/>
          </w:tcPr>
          <w:p w14:paraId="1B74D27E" w14:textId="77777777" w:rsidR="009578B7" w:rsidRPr="003414B0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BBBD9D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20A1753C" w14:textId="77777777" w:rsidR="009578B7" w:rsidRPr="003414B0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35" w:rsidRPr="004D49BC" w14:paraId="3F45EB8E" w14:textId="77777777" w:rsidTr="002F52E7">
        <w:trPr>
          <w:trHeight w:hRule="exact" w:val="384"/>
        </w:trPr>
        <w:tc>
          <w:tcPr>
            <w:tcW w:w="2063" w:type="pct"/>
            <w:vAlign w:val="bottom"/>
          </w:tcPr>
          <w:p w14:paraId="4B91C8FE" w14:textId="77777777" w:rsidR="00403635" w:rsidRPr="003414B0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32D89350" w14:textId="6172B9A7" w:rsidR="00403635" w:rsidRPr="004D49BC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39983223" w14:textId="77777777" w:rsidR="00403635" w:rsidRPr="003414B0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EC84CE5" w14:textId="54B9832A" w:rsidR="00403635" w:rsidRPr="003414B0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0363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03635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53AC16A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1AB947" w14:textId="014C37F9" w:rsidR="00403635" w:rsidRPr="004D49BC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2E42B45B" w14:textId="77777777" w:rsidR="00403635" w:rsidRPr="003414B0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00DDF8C" w14:textId="3B56E777" w:rsidR="00403635" w:rsidRPr="003414B0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0363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03635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03635" w:rsidRPr="004D49BC" w14:paraId="05EC1960" w14:textId="77777777" w:rsidTr="002F52E7">
        <w:trPr>
          <w:trHeight w:hRule="exact" w:val="384"/>
        </w:trPr>
        <w:tc>
          <w:tcPr>
            <w:tcW w:w="2063" w:type="pct"/>
            <w:vAlign w:val="bottom"/>
          </w:tcPr>
          <w:p w14:paraId="786A7D6D" w14:textId="77777777" w:rsidR="00403635" w:rsidRPr="003414B0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85AAC72" w14:textId="667E73EA" w:rsidR="00403635" w:rsidRPr="004D49BC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39964FFB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6871D5C" w14:textId="3C9D769D" w:rsidR="00403635" w:rsidRPr="003414B0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87E2FB6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BF91210" w14:textId="39C5A067" w:rsidR="00403635" w:rsidRPr="004D49BC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7" w:type="pct"/>
          </w:tcPr>
          <w:p w14:paraId="5D36CB73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27DA3D" w14:textId="3E7933A7" w:rsidR="00403635" w:rsidRPr="004D49BC" w:rsidRDefault="00EC1182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03635" w:rsidRPr="004D49BC" w14:paraId="25438E5E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4D9628BA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14A551E6" w14:textId="653E8418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52E7" w:rsidRPr="004D49BC" w14:paraId="46FA4741" w14:textId="77777777" w:rsidTr="002F52E7">
        <w:trPr>
          <w:trHeight w:hRule="exact" w:val="384"/>
        </w:trPr>
        <w:tc>
          <w:tcPr>
            <w:tcW w:w="2063" w:type="pct"/>
          </w:tcPr>
          <w:p w14:paraId="2BB96D43" w14:textId="77777777" w:rsidR="002F52E7" w:rsidRPr="003414B0" w:rsidRDefault="002F52E7" w:rsidP="002F52E7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635" w:type="pct"/>
            <w:vAlign w:val="bottom"/>
          </w:tcPr>
          <w:p w14:paraId="03A17743" w14:textId="7CEE828A" w:rsidR="002F52E7" w:rsidRPr="00276115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</w:t>
            </w:r>
            <w:r w:rsidR="00974822" w:rsidRPr="0097482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132</w:t>
            </w:r>
          </w:p>
        </w:tc>
        <w:tc>
          <w:tcPr>
            <w:tcW w:w="140" w:type="pct"/>
            <w:vAlign w:val="bottom"/>
          </w:tcPr>
          <w:p w14:paraId="64690999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CA21EA1" w14:textId="72AC2E81" w:rsidR="002F52E7" w:rsidRPr="004D49BC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</w:t>
            </w:r>
            <w:r w:rsidR="002F52E7"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132</w:t>
            </w:r>
          </w:p>
        </w:tc>
        <w:tc>
          <w:tcPr>
            <w:tcW w:w="144" w:type="pct"/>
            <w:vAlign w:val="bottom"/>
          </w:tcPr>
          <w:p w14:paraId="627DDD7A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1A68D1B" w14:textId="6CF8E751" w:rsidR="002F52E7" w:rsidRPr="004D49BC" w:rsidRDefault="00B54951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D7FFAFB" w14:textId="77777777" w:rsidR="002F52E7" w:rsidRPr="004D49BC" w:rsidRDefault="002F52E7" w:rsidP="002F52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1CC5588" w14:textId="7B1DCDBD" w:rsidR="002F52E7" w:rsidRPr="004D49BC" w:rsidRDefault="002F52E7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52E7" w:rsidRPr="004D49BC" w14:paraId="00EDDC01" w14:textId="77777777" w:rsidTr="002F52E7">
        <w:trPr>
          <w:trHeight w:hRule="exact" w:val="384"/>
        </w:trPr>
        <w:tc>
          <w:tcPr>
            <w:tcW w:w="2063" w:type="pct"/>
          </w:tcPr>
          <w:p w14:paraId="27B475B8" w14:textId="77777777" w:rsidR="002F52E7" w:rsidRPr="003414B0" w:rsidRDefault="002F52E7" w:rsidP="002F52E7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635" w:type="pct"/>
            <w:vAlign w:val="bottom"/>
          </w:tcPr>
          <w:p w14:paraId="5114E285" w14:textId="4719C1B4" w:rsidR="002F52E7" w:rsidRPr="00276115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="00974822" w:rsidRPr="0097482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955</w:t>
            </w:r>
            <w:r w:rsidR="00974822" w:rsidRPr="0097482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867</w:t>
            </w:r>
          </w:p>
        </w:tc>
        <w:tc>
          <w:tcPr>
            <w:tcW w:w="140" w:type="pct"/>
            <w:vAlign w:val="bottom"/>
          </w:tcPr>
          <w:p w14:paraId="2942D784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452BC92" w14:textId="25D7B276" w:rsidR="002F52E7" w:rsidRPr="004D49BC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2F52E7"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152</w:t>
            </w:r>
            <w:r w:rsidR="002F52E7"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030</w:t>
            </w:r>
          </w:p>
        </w:tc>
        <w:tc>
          <w:tcPr>
            <w:tcW w:w="144" w:type="pct"/>
            <w:vAlign w:val="bottom"/>
          </w:tcPr>
          <w:p w14:paraId="7518E9CE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7CE6996" w14:textId="65ED3C0D" w:rsidR="002F52E7" w:rsidRPr="004D49BC" w:rsidRDefault="00EC1182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B54951" w:rsidRPr="00B549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  <w:tc>
          <w:tcPr>
            <w:tcW w:w="127" w:type="pct"/>
            <w:vAlign w:val="bottom"/>
          </w:tcPr>
          <w:p w14:paraId="24B5931C" w14:textId="77777777" w:rsidR="002F52E7" w:rsidRPr="004D49BC" w:rsidRDefault="002F52E7" w:rsidP="002F52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4D95710" w14:textId="13631217" w:rsidR="002F52E7" w:rsidRPr="004D49BC" w:rsidRDefault="00EC1182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="002F52E7"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</w:tr>
      <w:tr w:rsidR="002F52E7" w:rsidRPr="004D49BC" w14:paraId="0F9F2727" w14:textId="77777777" w:rsidTr="002F52E7">
        <w:trPr>
          <w:trHeight w:hRule="exact" w:val="384"/>
        </w:trPr>
        <w:tc>
          <w:tcPr>
            <w:tcW w:w="2063" w:type="pct"/>
            <w:vAlign w:val="bottom"/>
          </w:tcPr>
          <w:p w14:paraId="401DC803" w14:textId="77777777" w:rsidR="002F52E7" w:rsidRPr="004D49BC" w:rsidRDefault="002F52E7" w:rsidP="002F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EF707" w14:textId="28A92F0B" w:rsidR="002F52E7" w:rsidRPr="003414B0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74822" w:rsidRPr="00974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</w:t>
            </w:r>
            <w:r w:rsidR="00974822" w:rsidRPr="00974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0" w:type="pct"/>
            <w:vAlign w:val="bottom"/>
          </w:tcPr>
          <w:p w14:paraId="74A7A7F9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F2E4" w14:textId="55C0BBEB" w:rsidR="002F52E7" w:rsidRPr="003414B0" w:rsidRDefault="00EC1182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144" w:type="pct"/>
            <w:vAlign w:val="bottom"/>
          </w:tcPr>
          <w:p w14:paraId="69EA0358" w14:textId="77777777" w:rsidR="002F52E7" w:rsidRPr="004D49BC" w:rsidRDefault="002F52E7" w:rsidP="002F5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4419" w14:textId="21368912" w:rsidR="002F52E7" w:rsidRPr="004D49BC" w:rsidRDefault="00EC1182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 w:rsidR="001A7D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127" w:type="pct"/>
            <w:vAlign w:val="bottom"/>
          </w:tcPr>
          <w:p w14:paraId="003459F6" w14:textId="77777777" w:rsidR="002F52E7" w:rsidRPr="004D49BC" w:rsidRDefault="002F52E7" w:rsidP="002F52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BF4E7" w14:textId="47D3FDB6" w:rsidR="002F52E7" w:rsidRPr="004D49BC" w:rsidRDefault="00EC1182" w:rsidP="002F52E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  <w:r w:rsidR="002F52E7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</w:t>
            </w:r>
          </w:p>
        </w:tc>
      </w:tr>
    </w:tbl>
    <w:p w14:paraId="17EF613F" w14:textId="77777777" w:rsidR="00F44837" w:rsidRPr="003414B0" w:rsidRDefault="00F44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6"/>
          <w:szCs w:val="26"/>
          <w:cs/>
        </w:rPr>
      </w:pPr>
    </w:p>
    <w:tbl>
      <w:tblPr>
        <w:tblW w:w="941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86"/>
        <w:gridCol w:w="1172"/>
        <w:gridCol w:w="264"/>
        <w:gridCol w:w="1186"/>
        <w:gridCol w:w="273"/>
        <w:gridCol w:w="1188"/>
        <w:gridCol w:w="269"/>
        <w:gridCol w:w="1173"/>
      </w:tblGrid>
      <w:tr w:rsidR="00403635" w:rsidRPr="004D49BC" w14:paraId="73BA3F7E" w14:textId="77777777" w:rsidTr="0035399E">
        <w:trPr>
          <w:trHeight w:hRule="exact" w:val="374"/>
        </w:trPr>
        <w:tc>
          <w:tcPr>
            <w:tcW w:w="2065" w:type="pct"/>
          </w:tcPr>
          <w:p w14:paraId="6484EBC6" w14:textId="77777777" w:rsidR="00403635" w:rsidRPr="004D49BC" w:rsidRDefault="00403635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A55EBE3" w14:textId="77777777" w:rsidR="00403635" w:rsidRPr="004D49BC" w:rsidRDefault="00403635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146E82A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8455EB6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84F4295" w14:textId="77777777" w:rsidR="00403635" w:rsidRPr="003414B0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35" w:rsidRPr="004D49BC" w14:paraId="2029437C" w14:textId="77777777" w:rsidTr="0035399E">
        <w:trPr>
          <w:trHeight w:hRule="exact" w:val="374"/>
        </w:trPr>
        <w:tc>
          <w:tcPr>
            <w:tcW w:w="2065" w:type="pct"/>
          </w:tcPr>
          <w:p w14:paraId="4B22BE28" w14:textId="77777777" w:rsidR="00403635" w:rsidRPr="004D49BC" w:rsidRDefault="00403635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50C231D" w14:textId="7B6C7211" w:rsidR="00403635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5DABE208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0B2639" w14:textId="15BC4626" w:rsidR="00403635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4C61FF8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C5169B" w14:textId="4409C24C" w:rsidR="00403635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170103EA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FFE60D" w14:textId="753CCEB9" w:rsidR="00403635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403635" w:rsidRPr="004D49BC" w14:paraId="2604109D" w14:textId="77777777" w:rsidTr="00403635">
        <w:trPr>
          <w:trHeight w:hRule="exact" w:val="374"/>
        </w:trPr>
        <w:tc>
          <w:tcPr>
            <w:tcW w:w="2065" w:type="pct"/>
          </w:tcPr>
          <w:p w14:paraId="6A0EBFD1" w14:textId="77777777" w:rsidR="00403635" w:rsidRPr="004D49BC" w:rsidRDefault="00403635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329C01F6" w14:textId="77777777" w:rsidR="00403635" w:rsidRPr="003414B0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99E" w:rsidRPr="004D49BC" w14:paraId="5C553347" w14:textId="77777777" w:rsidTr="0035399E">
        <w:trPr>
          <w:trHeight w:hRule="exact" w:val="374"/>
        </w:trPr>
        <w:tc>
          <w:tcPr>
            <w:tcW w:w="2065" w:type="pct"/>
          </w:tcPr>
          <w:p w14:paraId="04FE0D23" w14:textId="717EFE1F" w:rsidR="0035399E" w:rsidRPr="004D49BC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</w:tcPr>
          <w:p w14:paraId="496AFEE7" w14:textId="2679892C" w:rsidR="0035399E" w:rsidRPr="002F52E7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827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0" w:type="pct"/>
          </w:tcPr>
          <w:p w14:paraId="28C1BF42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BD30A90" w14:textId="75166D90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45" w:type="pct"/>
          </w:tcPr>
          <w:p w14:paraId="5A490A02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11C472" w14:textId="6EDB4EE8" w:rsidR="0035399E" w:rsidRPr="002F52E7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3" w:type="pct"/>
          </w:tcPr>
          <w:p w14:paraId="27AA1B76" w14:textId="77777777" w:rsidR="0035399E" w:rsidRPr="006C2B92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3EC53BC" w14:textId="65F6F291" w:rsidR="0035399E" w:rsidRPr="0099508F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35399E" w:rsidRPr="004D49BC" w14:paraId="75A86990" w14:textId="77777777" w:rsidTr="0035399E">
        <w:trPr>
          <w:trHeight w:hRule="exact" w:val="374"/>
        </w:trPr>
        <w:tc>
          <w:tcPr>
            <w:tcW w:w="2065" w:type="pct"/>
          </w:tcPr>
          <w:p w14:paraId="4B9D1EC8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</w:tcPr>
          <w:p w14:paraId="156525EA" w14:textId="3E21A3D4" w:rsidR="0035399E" w:rsidRPr="003414B0" w:rsidRDefault="0097482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46C3987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E7E0BD" w14:textId="46F4D53E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 w:rsidR="003539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28A56D55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011F8" w14:textId="6D7CEDE7" w:rsidR="0035399E" w:rsidRPr="004D49BC" w:rsidRDefault="00B54951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99E4ADC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8AAA5D2" w14:textId="1C39A6A2" w:rsidR="0035399E" w:rsidRPr="003414B0" w:rsidRDefault="00EC1182" w:rsidP="0035399E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 w:rsidR="003539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5399E" w:rsidRPr="004D49BC" w14:paraId="728B7843" w14:textId="77777777" w:rsidTr="0035399E">
        <w:trPr>
          <w:trHeight w:hRule="exact" w:val="344"/>
        </w:trPr>
        <w:tc>
          <w:tcPr>
            <w:tcW w:w="2065" w:type="pct"/>
          </w:tcPr>
          <w:p w14:paraId="58E6B851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23" w:type="pct"/>
          </w:tcPr>
          <w:p w14:paraId="130AEB23" w14:textId="28C65143" w:rsidR="0035399E" w:rsidRPr="003414B0" w:rsidRDefault="0097482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Pr="00974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24EB61D4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14B9C2" w14:textId="6D6DF2B2" w:rsidR="0035399E" w:rsidRPr="004D49BC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Pr="005E37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37274D13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C4A6A5" w14:textId="2FE3A2A4" w:rsidR="0035399E" w:rsidRPr="004D49BC" w:rsidRDefault="00B54951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B549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0839F27E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2188AA4" w14:textId="168DED6A" w:rsidR="0035399E" w:rsidRPr="0099508F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</w:p>
        </w:tc>
      </w:tr>
      <w:tr w:rsidR="0035399E" w:rsidRPr="004D49BC" w14:paraId="09B59EC3" w14:textId="77777777" w:rsidTr="0035399E">
        <w:trPr>
          <w:trHeight w:hRule="exact" w:val="374"/>
        </w:trPr>
        <w:tc>
          <w:tcPr>
            <w:tcW w:w="2065" w:type="pct"/>
          </w:tcPr>
          <w:p w14:paraId="6B919581" w14:textId="057C78EC" w:rsidR="0035399E" w:rsidRPr="003414B0" w:rsidRDefault="0035399E" w:rsidP="0035399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909B1FB" w14:textId="0CBBDF99" w:rsidR="0035399E" w:rsidRPr="003414B0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729</w:t>
            </w:r>
            <w:r w:rsidR="00974822" w:rsidRPr="009748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40" w:type="pct"/>
          </w:tcPr>
          <w:p w14:paraId="63FDC6CB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C04712" w14:textId="5FB537C6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5399E" w:rsidRPr="005E37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35399E" w:rsidRPr="005E37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45" w:type="pct"/>
          </w:tcPr>
          <w:p w14:paraId="0073318B" w14:textId="77777777" w:rsidR="0035399E" w:rsidRPr="004D49BC" w:rsidRDefault="0035399E" w:rsidP="0035399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E405738" w14:textId="5550A204" w:rsidR="0035399E" w:rsidRPr="003414B0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409</w:t>
            </w:r>
            <w:r w:rsidR="00B54951" w:rsidRPr="00B549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43" w:type="pct"/>
          </w:tcPr>
          <w:p w14:paraId="655EE240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41A8D91" w14:textId="488ACA85" w:rsidR="0035399E" w:rsidRPr="0099508F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667</w:t>
            </w:r>
            <w:r w:rsidR="0035399E" w:rsidRPr="007C0D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</w:tr>
      <w:tr w:rsidR="0035399E" w:rsidRPr="004D49BC" w14:paraId="3F7FEE4C" w14:textId="77777777" w:rsidTr="0035399E">
        <w:trPr>
          <w:trHeight w:hRule="exact" w:val="410"/>
        </w:trPr>
        <w:tc>
          <w:tcPr>
            <w:tcW w:w="2065" w:type="pct"/>
          </w:tcPr>
          <w:p w14:paraId="17986354" w14:textId="1F903352" w:rsidR="0035399E" w:rsidRPr="003414B0" w:rsidRDefault="0035399E" w:rsidP="0035399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1911E0A8" w14:textId="141B5A5C" w:rsidR="0035399E" w:rsidRPr="00AA30FF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E43D35" w14:textId="77777777" w:rsidR="0035399E" w:rsidRPr="003414B0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80D1297" w14:textId="75F41022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14:paraId="488EF9C1" w14:textId="77777777" w:rsidR="0035399E" w:rsidRPr="004D49BC" w:rsidRDefault="0035399E" w:rsidP="0035399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0104538" w14:textId="77777777" w:rsidR="0035399E" w:rsidRPr="003414B0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7B3C4297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51D3A579" w14:textId="76F020A5" w:rsidR="0035399E" w:rsidRPr="003414B0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</w:tbl>
    <w:p w14:paraId="2C38B574" w14:textId="36483B05" w:rsidR="002013F0" w:rsidRDefault="002013F0" w:rsidP="009578B7"/>
    <w:p w14:paraId="0C0D0284" w14:textId="77777777" w:rsidR="002013F0" w:rsidRDefault="0020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414B0">
        <w:rPr>
          <w:rFonts w:cs="Angsana New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907"/>
        <w:gridCol w:w="1181"/>
        <w:gridCol w:w="259"/>
        <w:gridCol w:w="1172"/>
        <w:gridCol w:w="268"/>
        <w:gridCol w:w="1261"/>
        <w:gridCol w:w="270"/>
        <w:gridCol w:w="1168"/>
      </w:tblGrid>
      <w:tr w:rsidR="009578B7" w:rsidRPr="004D49BC" w14:paraId="1B6B43C0" w14:textId="77777777" w:rsidTr="0035399E">
        <w:trPr>
          <w:trHeight w:hRule="exact" w:val="388"/>
        </w:trPr>
        <w:tc>
          <w:tcPr>
            <w:tcW w:w="1568" w:type="pct"/>
          </w:tcPr>
          <w:p w14:paraId="0CBF9487" w14:textId="77777777" w:rsidR="009578B7" w:rsidRPr="004D49BC" w:rsidRDefault="009578B7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cs="Angsana New"/>
                <w:cs/>
              </w:rPr>
              <w:br w:type="page"/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0" w:type="pct"/>
          </w:tcPr>
          <w:p w14:paraId="2CB1BF68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3A08D3BF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B00D7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20028313" w14:textId="77777777" w:rsidR="009578B7" w:rsidRPr="003414B0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960" w:rsidRPr="004D49BC" w14:paraId="0CFBEE73" w14:textId="77777777" w:rsidTr="0035399E">
        <w:trPr>
          <w:trHeight w:hRule="exact" w:val="388"/>
        </w:trPr>
        <w:tc>
          <w:tcPr>
            <w:tcW w:w="1568" w:type="pct"/>
          </w:tcPr>
          <w:p w14:paraId="7D12DA0A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5743A1CD" w14:textId="77777777" w:rsidR="009578B7" w:rsidRPr="003414B0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58A30C2A" w14:textId="17D779DE" w:rsidR="009578B7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0216872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54C4348" w14:textId="588251B3" w:rsidR="009578B7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49BDDFA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9C085" w14:textId="64A9CD2B" w:rsidR="009578B7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69B604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C9FD02" w14:textId="013AF46F" w:rsidR="009578B7" w:rsidRPr="004D49BC" w:rsidRDefault="00EC1182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9578B7" w:rsidRPr="004D49BC" w14:paraId="054C81FC" w14:textId="77777777" w:rsidTr="005727A9">
        <w:trPr>
          <w:trHeight w:hRule="exact" w:val="388"/>
        </w:trPr>
        <w:tc>
          <w:tcPr>
            <w:tcW w:w="1568" w:type="pct"/>
          </w:tcPr>
          <w:p w14:paraId="37F77883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14:paraId="2BD6FF0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pct"/>
            <w:gridSpan w:val="7"/>
          </w:tcPr>
          <w:p w14:paraId="720357CF" w14:textId="77777777" w:rsidR="009578B7" w:rsidRPr="003414B0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99E" w:rsidRPr="004D49BC" w14:paraId="0A2DE7F5" w14:textId="77777777" w:rsidTr="0035399E">
        <w:trPr>
          <w:trHeight w:hRule="exact" w:val="388"/>
        </w:trPr>
        <w:tc>
          <w:tcPr>
            <w:tcW w:w="1568" w:type="pct"/>
          </w:tcPr>
          <w:p w14:paraId="632355AB" w14:textId="741A9A8F" w:rsidR="0035399E" w:rsidRPr="004D49BC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0" w:type="pct"/>
          </w:tcPr>
          <w:p w14:paraId="5D9A7901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A210D2F" w14:textId="58B9A0D3" w:rsidR="0035399E" w:rsidRPr="002F52E7" w:rsidRDefault="00EC1182" w:rsidP="0035399E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7" w:type="pct"/>
          </w:tcPr>
          <w:p w14:paraId="3103742E" w14:textId="77777777" w:rsidR="0035399E" w:rsidRPr="002F52E7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8CD3B6" w14:textId="2BB07DB5" w:rsidR="0035399E" w:rsidRPr="002F52E7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2" w:type="pct"/>
          </w:tcPr>
          <w:p w14:paraId="71A2E680" w14:textId="77777777" w:rsidR="0035399E" w:rsidRPr="002F52E7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171A03C" w14:textId="2CE3FE2F" w:rsidR="0035399E" w:rsidRPr="002F52E7" w:rsidRDefault="00EC1182" w:rsidP="002013F0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3" w:type="pct"/>
          </w:tcPr>
          <w:p w14:paraId="4F1CC848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3C4B9F" w14:textId="414417E1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35399E" w:rsidRPr="004D49BC" w14:paraId="634EA1F0" w14:textId="77777777" w:rsidTr="0035399E">
        <w:trPr>
          <w:trHeight w:hRule="exact" w:val="388"/>
        </w:trPr>
        <w:tc>
          <w:tcPr>
            <w:tcW w:w="1568" w:type="pct"/>
          </w:tcPr>
          <w:p w14:paraId="1E2869A3" w14:textId="77777777" w:rsidR="0035399E" w:rsidRPr="004D49BC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0F695E92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585DBE09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F50458D" w14:textId="1A6359BC" w:rsidR="0035399E" w:rsidRPr="004D49BC" w:rsidRDefault="00673B67" w:rsidP="0035399E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6588E360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87B9B5" w14:textId="1E9E62B2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5399E"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  <w:r w:rsidR="0035399E"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2" w:type="pct"/>
          </w:tcPr>
          <w:p w14:paraId="24EC3ACF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598D9D0" w14:textId="61548BB5" w:rsidR="0035399E" w:rsidRPr="004D49BC" w:rsidRDefault="00B54951" w:rsidP="002013F0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E8C666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0FF59F" w14:textId="6C73CDC6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5399E"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  <w:r w:rsidR="0035399E"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5399E" w:rsidRPr="004D49BC" w14:paraId="1675BDDB" w14:textId="77777777" w:rsidTr="0035399E">
        <w:trPr>
          <w:trHeight w:hRule="exact" w:val="388"/>
        </w:trPr>
        <w:tc>
          <w:tcPr>
            <w:tcW w:w="1568" w:type="pct"/>
          </w:tcPr>
          <w:p w14:paraId="5AA75179" w14:textId="77777777" w:rsidR="0035399E" w:rsidRPr="003414B0" w:rsidRDefault="0035399E" w:rsidP="003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80" w:type="pct"/>
          </w:tcPr>
          <w:p w14:paraId="5FED6E44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2AC0257" w14:textId="017851A1" w:rsidR="0035399E" w:rsidRPr="004D49BC" w:rsidRDefault="00673B67" w:rsidP="0035399E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73B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  <w:r w:rsidRPr="00673B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0BE2A311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968664" w14:textId="0F5B4E95" w:rsidR="0035399E" w:rsidRPr="003414B0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  <w:r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</w:tcPr>
          <w:p w14:paraId="79AE5B2E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0ECDE09" w14:textId="580102B9" w:rsidR="0035399E" w:rsidRPr="004D49BC" w:rsidRDefault="00B54951" w:rsidP="002013F0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549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  <w:r w:rsidRPr="00B549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0A0ECF85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3BE965" w14:textId="528CDC39" w:rsidR="0035399E" w:rsidRPr="003414B0" w:rsidRDefault="0035399E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  <w:r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5399E" w:rsidRPr="004D49BC" w14:paraId="7270623A" w14:textId="77777777" w:rsidTr="0035399E">
        <w:trPr>
          <w:trHeight w:hRule="exact" w:val="388"/>
        </w:trPr>
        <w:tc>
          <w:tcPr>
            <w:tcW w:w="1568" w:type="pct"/>
          </w:tcPr>
          <w:p w14:paraId="3E013F45" w14:textId="024FB6AD" w:rsidR="0035399E" w:rsidRPr="003414B0" w:rsidRDefault="0035399E" w:rsidP="0035399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80" w:type="pct"/>
          </w:tcPr>
          <w:p w14:paraId="50E50332" w14:textId="77777777" w:rsidR="0035399E" w:rsidRPr="004D49BC" w:rsidRDefault="0035399E" w:rsidP="0035399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CB879CA" w14:textId="75494D07" w:rsidR="0035399E" w:rsidRPr="003414B0" w:rsidRDefault="00EC1182" w:rsidP="0035399E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73B67" w:rsidRPr="00673B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835</w:t>
            </w:r>
            <w:r w:rsidR="00673B67" w:rsidRPr="00673B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37" w:type="pct"/>
          </w:tcPr>
          <w:p w14:paraId="4C253869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F20210" w14:textId="299822FC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5399E" w:rsidRPr="00E527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35399E" w:rsidRPr="00E527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2" w:type="pct"/>
          </w:tcPr>
          <w:p w14:paraId="41460B8F" w14:textId="77777777" w:rsidR="0035399E" w:rsidRPr="004D49BC" w:rsidRDefault="0035399E" w:rsidP="0035399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7364E6F" w14:textId="543766B8" w:rsidR="0035399E" w:rsidRPr="004D49BC" w:rsidRDefault="00EC1182" w:rsidP="002013F0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54951" w:rsidRPr="00B549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835</w:t>
            </w:r>
            <w:r w:rsidR="00B54951" w:rsidRPr="00B549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3" w:type="pct"/>
          </w:tcPr>
          <w:p w14:paraId="396BB7DD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4797452" w14:textId="186EFFF7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5399E" w:rsidRPr="00FA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35399E" w:rsidRPr="00FA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  <w:tr w:rsidR="0035399E" w:rsidRPr="004D49BC" w14:paraId="3B8F6ACD" w14:textId="77777777" w:rsidTr="0035399E">
        <w:trPr>
          <w:trHeight w:hRule="exact" w:val="388"/>
        </w:trPr>
        <w:tc>
          <w:tcPr>
            <w:tcW w:w="1568" w:type="pct"/>
          </w:tcPr>
          <w:p w14:paraId="5C752F66" w14:textId="129F8713" w:rsidR="0035399E" w:rsidRPr="003414B0" w:rsidRDefault="0035399E" w:rsidP="0035399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0" w:type="pct"/>
          </w:tcPr>
          <w:p w14:paraId="16A83E4A" w14:textId="77777777" w:rsidR="0035399E" w:rsidRPr="004D49BC" w:rsidRDefault="0035399E" w:rsidP="0035399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</w:tcPr>
          <w:p w14:paraId="4F6A5561" w14:textId="77777777" w:rsidR="0035399E" w:rsidRPr="004D49BC" w:rsidRDefault="0035399E" w:rsidP="0035399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3D5A426E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4AB347C8" w14:textId="4121A4A2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2F52E7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2" w:type="pct"/>
          </w:tcPr>
          <w:p w14:paraId="5AD5AAFB" w14:textId="77777777" w:rsidR="0035399E" w:rsidRPr="004D49BC" w:rsidRDefault="0035399E" w:rsidP="0035399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  <w:left w:val="nil"/>
              <w:bottom w:val="nil"/>
            </w:tcBorders>
          </w:tcPr>
          <w:p w14:paraId="520D4B87" w14:textId="77777777" w:rsidR="0035399E" w:rsidRPr="004D49BC" w:rsidRDefault="0035399E" w:rsidP="0035399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3176CE8" w14:textId="77777777" w:rsidR="0035399E" w:rsidRPr="004D49BC" w:rsidRDefault="0035399E" w:rsidP="00353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14B9EB95" w14:textId="4CBCE02F" w:rsidR="0035399E" w:rsidRPr="004D49BC" w:rsidRDefault="00EC1182" w:rsidP="0035399E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F52E7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2F52E7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</w:tbl>
    <w:p w14:paraId="70DDF009" w14:textId="77777777" w:rsidR="009578B7" w:rsidRPr="00C11B7A" w:rsidRDefault="009578B7" w:rsidP="00E2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27025896" w14:textId="33A64285" w:rsidR="009578B7" w:rsidRPr="004D49BC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14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200D30FC" w14:textId="77777777" w:rsidR="009578B7" w:rsidRPr="003414B0" w:rsidRDefault="009578B7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55A6D21D" w14:textId="039C2E07" w:rsidR="008732C4" w:rsidRPr="00E153B7" w:rsidRDefault="009578B7" w:rsidP="00E15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 xml:space="preserve">ณวันที่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>มีนาคม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17</w:t>
      </w:r>
      <w:r w:rsidR="00A45293">
        <w:rPr>
          <w:rFonts w:ascii="Angsana New" w:hAnsi="Angsana New" w:cs="Angsana New"/>
          <w:sz w:val="30"/>
          <w:szCs w:val="30"/>
        </w:rPr>
        <w:t>,</w:t>
      </w:r>
      <w:r w:rsidR="00EC1182" w:rsidRPr="003414B0">
        <w:rPr>
          <w:rFonts w:ascii="Angsana New" w:hAnsi="Angsana New" w:cs="Angsana New"/>
          <w:sz w:val="30"/>
          <w:szCs w:val="30"/>
        </w:rPr>
        <w:t>316</w:t>
      </w:r>
      <w:r w:rsidR="00A45293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6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และ</w:t>
      </w:r>
      <w:r w:rsidR="00290EC1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6</w:t>
      </w:r>
      <w:r w:rsidR="00290EC1">
        <w:rPr>
          <w:rFonts w:ascii="Angsana New" w:hAnsi="Angsana New" w:cs="Angsana New"/>
          <w:sz w:val="30"/>
          <w:szCs w:val="30"/>
        </w:rPr>
        <w:t>,</w:t>
      </w:r>
      <w:r w:rsidR="00EC1182" w:rsidRPr="003414B0">
        <w:rPr>
          <w:rFonts w:ascii="Angsana New" w:hAnsi="Angsana New" w:cs="Angsana New"/>
          <w:sz w:val="30"/>
          <w:szCs w:val="30"/>
        </w:rPr>
        <w:t>053</w:t>
      </w:r>
      <w:r w:rsidR="00820322" w:rsidRPr="003414B0">
        <w:rPr>
          <w:rFonts w:ascii="Angsana New" w:hAnsi="Angsana New" w:cs="Angsana New"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sz w:val="30"/>
          <w:szCs w:val="30"/>
        </w:rPr>
        <w:t>0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3414B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Pr="003414B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Pr="003414B0">
        <w:rPr>
          <w:rFonts w:ascii="Angsana New" w:hAnsi="Angsana New" w:cs="Angsana New"/>
          <w:i/>
          <w:iCs/>
          <w:sz w:val="30"/>
          <w:szCs w:val="30"/>
        </w:rPr>
        <w:t>:</w:t>
      </w:r>
      <w:r w:rsidR="002F52E7" w:rsidRPr="003414B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16</w:t>
      </w:r>
      <w:r w:rsidR="002F52E7" w:rsidRPr="002F52E7">
        <w:rPr>
          <w:rFonts w:ascii="Angsana New" w:hAnsi="Angsana New" w:cs="Angsana New"/>
          <w:i/>
          <w:iCs/>
          <w:sz w:val="30"/>
          <w:szCs w:val="30"/>
        </w:rPr>
        <w:t>,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867</w:t>
      </w:r>
      <w:r w:rsidR="002F52E7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5</w:t>
      </w:r>
      <w:r w:rsidR="002F52E7" w:rsidRPr="003414B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F52E7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</w:t>
      </w:r>
      <w:r w:rsidR="002F52E7" w:rsidRPr="002F52E7">
        <w:rPr>
          <w:rFonts w:ascii="Angsana New" w:hAnsi="Angsana New" w:cs="Angsana New"/>
          <w:i/>
          <w:iCs/>
          <w:sz w:val="30"/>
          <w:szCs w:val="30"/>
        </w:rPr>
        <w:t>,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253</w:t>
      </w:r>
      <w:r w:rsidR="002F52E7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0</w:t>
      </w:r>
      <w:r w:rsidR="002F52E7" w:rsidRPr="003414B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A03E41F" w14:textId="77777777" w:rsidR="00C11B7A" w:rsidRPr="003414B0" w:rsidRDefault="00C11B7A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883A471" w14:textId="54517FF6" w:rsidR="006856B4" w:rsidRPr="006254DF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277D36" w:rsidRDefault="002221E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63DD03E" w14:textId="5B89A602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1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ธุรกิจไก่</w:t>
      </w:r>
    </w:p>
    <w:p w14:paraId="7C6A9E8E" w14:textId="73006D06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ธุรกิจสุกร</w:t>
      </w:r>
    </w:p>
    <w:p w14:paraId="2151AB18" w14:textId="4FB11B9C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</w:t>
      </w:r>
      <w:r w:rsidRPr="003414B0">
        <w:rPr>
          <w:rFonts w:ascii="Angsana New" w:hAnsi="Angsana New" w:cs="Angsana New"/>
          <w:sz w:val="30"/>
          <w:szCs w:val="30"/>
        </w:rPr>
        <w:t>: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6D2500B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EC1182" w:rsidRPr="003414B0">
        <w:rPr>
          <w:rFonts w:ascii="Angsana New" w:hAnsi="Angsana New" w:cs="Angsana New"/>
          <w:sz w:val="30"/>
          <w:szCs w:val="30"/>
        </w:rPr>
        <w:t>4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852270" w:rsidRPr="003414B0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3414B0">
        <w:rPr>
          <w:rFonts w:ascii="Angsana New" w:hAnsi="Angsana New" w:cs="Angsana New" w:hint="cs"/>
          <w:b/>
          <w:sz w:val="30"/>
          <w:szCs w:val="30"/>
          <w:cs/>
        </w:rPr>
        <w:t>จำหน่ายสินค้าปลีก</w:t>
      </w:r>
      <w:r w:rsidR="00852270" w:rsidRPr="003414B0">
        <w:rPr>
          <w:rFonts w:ascii="Angsana New" w:hAnsi="Angsana New" w:cs="Angsana New"/>
          <w:b/>
          <w:sz w:val="28"/>
          <w:szCs w:val="28"/>
        </w:rPr>
        <w:br/>
      </w:r>
      <w:r w:rsidR="003F63E6" w:rsidRPr="003414B0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EC1182" w:rsidRPr="003414B0">
        <w:rPr>
          <w:rFonts w:ascii="Angsana New" w:hAnsi="Angsana New" w:cs="Angsana New"/>
          <w:sz w:val="30"/>
          <w:szCs w:val="30"/>
        </w:rPr>
        <w:t>5</w:t>
      </w:r>
      <w:r w:rsidR="003F63E6" w:rsidRPr="003414B0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3F63E6" w:rsidRPr="003414B0">
        <w:rPr>
          <w:rFonts w:ascii="Angsana New" w:hAnsi="Angsana New" w:cs="Angsana New" w:hint="cs"/>
          <w:sz w:val="30"/>
          <w:szCs w:val="30"/>
          <w:cs/>
        </w:rPr>
        <w:t>ธุรกิจอื่นๆ</w:t>
      </w:r>
    </w:p>
    <w:p w14:paraId="3A263CF2" w14:textId="5577B24E" w:rsidR="002E5ADD" w:rsidRPr="004D49BC" w:rsidRDefault="002E5AD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414B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277D36" w:rsidRDefault="002E5AD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รายได้</w:t>
      </w:r>
      <w:r w:rsidRPr="003414B0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3414B0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BAA7C0" w:rsidR="006D058F" w:rsidRPr="003414B0" w:rsidRDefault="003318B9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6D058F" w:rsidRPr="003414B0" w:rsidSect="00B533D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  <w:r w:rsidRPr="003414B0">
        <w:rPr>
          <w:rFonts w:ascii="Angsana New" w:hAnsi="Angsana New" w:cs="Angsana New"/>
          <w:sz w:val="30"/>
          <w:szCs w:val="30"/>
        </w:rPr>
        <w:br w:type="page"/>
      </w:r>
    </w:p>
    <w:p w14:paraId="1C88EC7F" w14:textId="1BA5DA3E" w:rsidR="009B571C" w:rsidRDefault="009B571C" w:rsidP="0020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tab/>
      </w:r>
      <w:r w:rsidRPr="003414B0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 w:rsidRPr="003414B0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32355" w:rsidRPr="003414B0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3414B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6C2B92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EF12135" w14:textId="77777777" w:rsidR="009904FA" w:rsidRPr="009904FA" w:rsidRDefault="009904FA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6"/>
          <w:szCs w:val="16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904FA" w:rsidRPr="004D49BC" w14:paraId="70FB0D73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4BED3A19" w14:textId="77777777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66DABFC0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904FA" w:rsidRPr="004D49BC" w14:paraId="558F944F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6A3FF9C6" w14:textId="77777777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335E0AA8" w14:textId="76F854F8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สามเดือน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8DD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935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746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A6C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318C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ส่วนงานธุรกิจ</w:t>
            </w: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8B63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BE44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F7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13A7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ส่วนงาน</w:t>
            </w:r>
          </w:p>
          <w:p w14:paraId="51B5D9F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876B829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0D83CCEC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 xml:space="preserve">การตัดรายการ </w:t>
            </w:r>
          </w:p>
          <w:p w14:paraId="14592CEA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ระหว่างกัน</w:t>
            </w:r>
          </w:p>
        </w:tc>
        <w:tc>
          <w:tcPr>
            <w:tcW w:w="266" w:type="dxa"/>
          </w:tcPr>
          <w:p w14:paraId="3C1CC2CF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</w:p>
        </w:tc>
        <w:tc>
          <w:tcPr>
            <w:tcW w:w="1624" w:type="dxa"/>
            <w:gridSpan w:val="3"/>
          </w:tcPr>
          <w:p w14:paraId="366A42B6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  <w:p w14:paraId="258E0CD8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9904FA" w:rsidRPr="004D49BC" w14:paraId="39EB2CDA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96C60" w14:textId="766366C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31</w:t>
            </w:r>
            <w:r w:rsidR="00D32355" w:rsidRPr="003414B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32355" w:rsidRPr="003414B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51E7" w14:textId="07B0CA95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D926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A94" w14:textId="23ACA278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2D4F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1EF7" w14:textId="7025A1FA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DFD1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38F4" w14:textId="5AAA02CD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D55D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19D8" w14:textId="6BBDBB39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2AC4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7CFD" w14:textId="230A052D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E34F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08AB" w14:textId="4FBD287C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6017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0F46" w14:textId="79B0B1E1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BDC1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9757" w14:textId="399598AA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B2C1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142" w14:textId="75EC9831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66" w:type="dxa"/>
            <w:vAlign w:val="bottom"/>
          </w:tcPr>
          <w:p w14:paraId="737FB76F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AD2433" w14:textId="369B6EF0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vAlign w:val="bottom"/>
          </w:tcPr>
          <w:p w14:paraId="5E526A34" w14:textId="77777777" w:rsidR="009904FA" w:rsidRPr="009B6F6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AC13724" w14:textId="1F73FF98" w:rsidR="009904FA" w:rsidRPr="009B6F60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66" w:type="dxa"/>
          </w:tcPr>
          <w:p w14:paraId="016D294A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3D59AC1" w14:textId="6C2C136E" w:rsidR="009904FA" w:rsidRPr="009904FA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vAlign w:val="bottom"/>
          </w:tcPr>
          <w:p w14:paraId="449EB1A9" w14:textId="77777777" w:rsidR="009904FA" w:rsidRPr="009904FA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71273A5" w14:textId="560EF2B3" w:rsidR="009904FA" w:rsidRPr="009904FA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9904FA" w:rsidRPr="004D49BC" w14:paraId="23CE3536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46B9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2640ECEE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</w:rPr>
              <w:t>(</w:t>
            </w:r>
            <w:r w:rsidRPr="003414B0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E37FE2" w:rsidRPr="004D49BC" w14:paraId="5A101D80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2EC9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1FBAA83" w14:textId="07F140E6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94718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B945F3" w14:textId="387DAA16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E37FE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BD5A2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B37C8E7" w14:textId="7BEB919D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233E1B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1252C6" w14:textId="45CB1E63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E37FE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FE3BEB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24D4C82" w14:textId="32E480E3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7D0286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8D6ACB7" w14:textId="4D1C2365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E37FE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ACC0C0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46B382D" w14:textId="6BE9C4D9" w:rsidR="00E37FE2" w:rsidRPr="00651548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6F98F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B082F2" w14:textId="77CDD6DD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E37FE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9C46E5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758A446" w14:textId="4D1D9A1B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A2C62E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599A7C2" w14:textId="0A547210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66" w:type="dxa"/>
            <w:vAlign w:val="bottom"/>
          </w:tcPr>
          <w:p w14:paraId="72C5772B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C79A795" w14:textId="7C444905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21EB575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F23F110" w14:textId="0BB0CF39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50E3EF6B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364CF56" w14:textId="3267AA21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588</w:t>
            </w:r>
          </w:p>
        </w:tc>
        <w:tc>
          <w:tcPr>
            <w:tcW w:w="270" w:type="dxa"/>
            <w:vAlign w:val="bottom"/>
          </w:tcPr>
          <w:p w14:paraId="5D72EC8F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CEA0D62" w14:textId="065F689B" w:rsidR="00E37FE2" w:rsidRPr="003414B0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 w:rsidR="00E37FE2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729</w:t>
            </w:r>
          </w:p>
        </w:tc>
      </w:tr>
      <w:tr w:rsidR="00E37FE2" w:rsidRPr="004D49BC" w14:paraId="0D2FB6C3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9A7B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B387F" w14:textId="2A104006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35BD9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7431D" w14:textId="5780B5E3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167A9E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ABE87" w14:textId="3E43410D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1C08F1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FB0BF" w14:textId="05BD76B7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C7182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B4969" w14:textId="79CA538A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DC4265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C0344" w14:textId="34242C1F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463B18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5D712" w14:textId="0231AEC6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88EB9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85075" w14:textId="7FC8C4E0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337F1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F15BA" w14:textId="28DF84ED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</w:t>
            </w:r>
            <w:r w:rsidR="00347D00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17D40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EE3AF" w14:textId="0192ECD9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66" w:type="dxa"/>
            <w:vAlign w:val="bottom"/>
          </w:tcPr>
          <w:p w14:paraId="61716579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4EB5F0" w14:textId="7919F48F" w:rsidR="00E37FE2" w:rsidRPr="00656993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(</w:t>
            </w:r>
            <w:r w:rsidR="006A14C8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6A14C8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6A14C8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233</w:t>
            </w:r>
            <w:r w:rsidRPr="003414B0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4A69001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4EF4BB5" w14:textId="33D3E470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EC1182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EC1182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541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6" w:type="dxa"/>
            <w:vAlign w:val="bottom"/>
          </w:tcPr>
          <w:p w14:paraId="0B38345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63C1844" w14:textId="4DF67E2B" w:rsidR="00E37FE2" w:rsidRPr="004D49BC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7BA07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3C73B04" w14:textId="190A6AE3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E37FE2" w:rsidRPr="004D49BC" w14:paraId="7BB38B81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140E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A5464A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63943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F718B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3AFCC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C3BF7D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9F6E3D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4D50F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7E4B15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B134C08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589BDB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00F4D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37E8CB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3EA9C33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770C19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7DE12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F1ADB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2A5ED8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95D65E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D9FD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1F94D06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40CC42E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CF1338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B21248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61826EE9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63E5B8C2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EEDDBB1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061200C0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E37FE2" w:rsidRPr="004D49BC" w14:paraId="6B31F41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BD830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A17AE3" w14:textId="637B5808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41AF3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BAB6DE" w14:textId="58839A15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062D47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03D356" w14:textId="7D8E0B8C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F5C36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178E2" w14:textId="5DA33C34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5733D7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6CB2B8" w14:textId="205E5299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11381A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A20FA5" w14:textId="433D0555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3EEA63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B28958" w14:textId="0D9B56E9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4BC359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1F7A9" w14:textId="76FAA890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6EF6D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AC0B0E" w14:textId="78457CE6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31</w:t>
            </w:r>
            <w:r w:rsidR="00E02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30E57C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E0B83D" w14:textId="510FDE00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167</w:t>
            </w:r>
          </w:p>
        </w:tc>
        <w:tc>
          <w:tcPr>
            <w:tcW w:w="266" w:type="dxa"/>
            <w:vAlign w:val="bottom"/>
          </w:tcPr>
          <w:p w14:paraId="7B08CF1A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FE1B93" w14:textId="76490A75" w:rsidR="00E37FE2" w:rsidRPr="00656993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(</w:t>
            </w:r>
            <w:r w:rsidR="006A14C8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6A14C8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6A14C8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233</w:t>
            </w:r>
            <w:r w:rsidRPr="003414B0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E74851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572256B0" w14:textId="5881C2B0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EC1182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EC1182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541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6" w:type="dxa"/>
            <w:vAlign w:val="bottom"/>
          </w:tcPr>
          <w:p w14:paraId="5B6472AE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79067C3" w14:textId="410F7DD1" w:rsidR="00E37FE2" w:rsidRPr="003414B0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588</w:t>
            </w:r>
          </w:p>
        </w:tc>
        <w:tc>
          <w:tcPr>
            <w:tcW w:w="270" w:type="dxa"/>
            <w:vAlign w:val="bottom"/>
          </w:tcPr>
          <w:p w14:paraId="39E9628E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4976BCB3" w14:textId="67CF1919" w:rsidR="00E37FE2" w:rsidRPr="004D49BC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 w:rsidR="00E37FE2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729</w:t>
            </w:r>
          </w:p>
        </w:tc>
      </w:tr>
      <w:tr w:rsidR="00E37FE2" w:rsidRPr="001C1444" w14:paraId="08ACC5FE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D3698" w14:textId="7677D5A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กำไรจากการดำเนินงานหลัง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การขาดทุนจากการด้อยค่า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ซึ่งเป็นไปตาม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TFRS </w:t>
            </w:r>
            <w:r w:rsidR="00EC1182" w:rsidRPr="003414B0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การตัดกำไร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ระหว่างกันและ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46053" w14:textId="39C0DF75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="00656993"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3AC7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BA9FA" w14:textId="51E8FFE7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B2D0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CAAFB" w14:textId="55216E52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40" w:lineRule="exact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2340D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3BB8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7E833" w14:textId="53A27FE0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E37FE2" w:rsidRPr="0065699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A4A7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05004" w14:textId="573B9335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8FE1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E9031" w14:textId="4E781918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7F65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FA0622" w14:textId="20BF8970" w:rsidR="00E37FE2" w:rsidRPr="00656993" w:rsidRDefault="002340D0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01EC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87DB9" w14:textId="0A1FB0F0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E485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A92A4" w14:textId="427ACE2C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6CA0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C282A" w14:textId="56B6D94E" w:rsidR="00E37FE2" w:rsidRPr="00656993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</w:p>
        </w:tc>
        <w:tc>
          <w:tcPr>
            <w:tcW w:w="266" w:type="dxa"/>
            <w:vAlign w:val="bottom"/>
          </w:tcPr>
          <w:p w14:paraId="126DBEA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370B7F" w14:textId="0A5A8D0D" w:rsidR="00E37FE2" w:rsidRPr="001C1444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5C0B4EB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CE97489" w14:textId="310F47A8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63288B73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7AB942" w14:textId="388AB318" w:rsidR="00E37FE2" w:rsidRPr="00656993" w:rsidRDefault="006A14C8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  <w:r w:rsidRPr="0065699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525</w:t>
            </w:r>
          </w:p>
        </w:tc>
        <w:tc>
          <w:tcPr>
            <w:tcW w:w="270" w:type="dxa"/>
            <w:vAlign w:val="bottom"/>
          </w:tcPr>
          <w:p w14:paraId="7021E3D4" w14:textId="77777777" w:rsidR="00E37FE2" w:rsidRPr="00656993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F2E2776" w14:textId="7848D02F" w:rsidR="00E37FE2" w:rsidRPr="001C1444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  <w:r w:rsidR="00E37FE2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576</w:t>
            </w:r>
          </w:p>
        </w:tc>
      </w:tr>
      <w:tr w:rsidR="00E37FE2" w:rsidRPr="001C1444" w14:paraId="2E7D2583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458DE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E42344F" w14:textId="64DB1314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DD979D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C0E1E80" w14:textId="4377D47C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B504BE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F83CA9C" w14:textId="671F7A4D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00977E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7C087ED" w14:textId="3DA3D355" w:rsidR="00E37FE2" w:rsidRPr="001C1444" w:rsidRDefault="00E37FE2" w:rsidP="0021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2B700D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D76A493" w14:textId="50EF4B4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46CF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266B6B" w14:textId="0727D61D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F3E09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AFB7F82" w14:textId="1E4DB88E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576DB9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1947B1" w14:textId="26ADE4E5" w:rsidR="00E37FE2" w:rsidRPr="001C1444" w:rsidRDefault="00E37FE2" w:rsidP="0021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E04A5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98FA006" w14:textId="7832FFB4" w:rsidR="00E37FE2" w:rsidRPr="001C1444" w:rsidRDefault="00E37FE2" w:rsidP="0021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FAF28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736F1B2" w14:textId="5788866A" w:rsidR="00E37FE2" w:rsidRPr="001C1444" w:rsidRDefault="00E37FE2" w:rsidP="0021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71E30C8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E64B990" w14:textId="2B996B3F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2FA26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3762222" w14:textId="37B42874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46084E9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47BBC156" w14:textId="2DA37CF4" w:rsidR="00E37FE2" w:rsidRPr="001C1444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</w:rPr>
              <w:t>(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178</w:t>
            </w:r>
            <w:r w:rsidRPr="003414B0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08F4C8D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31CA070C" w14:textId="1BA178FE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</w:t>
            </w:r>
            <w:r w:rsidR="00EC1182"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210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E37FE2" w:rsidRPr="001C1444" w14:paraId="757DC39F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B84CE" w14:textId="77777777" w:rsidR="00CC17AD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ส่วนแบ่</w:t>
            </w: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งกำไรของ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การร่วมค้า</w:t>
            </w:r>
          </w:p>
          <w:p w14:paraId="1214D761" w14:textId="18AB0F6D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974DF9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729F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131C0C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BD2FE4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E30E14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9FDD59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CFB6F2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32FFC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AB4BF1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2FE49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B2342C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86D4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D508D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12E51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1AD05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7574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19BDEB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BBD47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7D3C09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1901A0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04348B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9B44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696E42D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5BC474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23079D31" w14:textId="06B7E6BC" w:rsidR="00E37FE2" w:rsidRPr="002B31E8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6261E94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F6FF7AF" w14:textId="126B9406" w:rsidR="00E37FE2" w:rsidRPr="001C1444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32</w:t>
            </w:r>
          </w:p>
        </w:tc>
      </w:tr>
      <w:tr w:rsidR="00E37FE2" w:rsidRPr="001C1444" w14:paraId="6E99DC4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69CCD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ค่าใช้จ่าย</w:t>
            </w:r>
            <w:r w:rsidRPr="003414B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27A500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5BB64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E6D07C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CF63E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38B19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01E6DE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02938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E2D42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F1866E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BEEE84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CD145E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2690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7343CC3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BCB3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7F2C8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B4E11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64ED00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F34B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8E75091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7D0A819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71AA9E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F46B7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5FCB93B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FEDB0AA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9F288B" w14:textId="2DF11210" w:rsidR="00E37FE2" w:rsidRPr="002B31E8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</w:rPr>
              <w:t>(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296</w:t>
            </w:r>
            <w:r w:rsidRPr="003414B0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00E364F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EA4428D" w14:textId="2D7D0E98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</w:t>
            </w:r>
            <w:r w:rsidR="00EC1182"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363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E37FE2" w:rsidRPr="001C1444" w14:paraId="29C6E0C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3CECC" w14:textId="76CB2A4A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4118E3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34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649FD1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540F9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34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6AE3C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0B6E4D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773E3E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09B947D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9C2938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E630D2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BC7D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5DB3D4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8C5A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525D65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D5D677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79166ED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2667D0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C698EF9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EBC53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CAB9C23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E91B858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759C256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814A31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007F152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2BC1C77C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9AB7" w14:textId="469BE42B" w:rsidR="00E37FE2" w:rsidRPr="002B31E8" w:rsidRDefault="001D65B4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051</w:t>
            </w:r>
          </w:p>
        </w:tc>
        <w:tc>
          <w:tcPr>
            <w:tcW w:w="270" w:type="dxa"/>
            <w:vAlign w:val="bottom"/>
          </w:tcPr>
          <w:p w14:paraId="7F5240EF" w14:textId="77777777" w:rsidR="00E37FE2" w:rsidRPr="001C1444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0497" w14:textId="79CC6DBA" w:rsidR="00E37FE2" w:rsidRPr="001C1444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  <w:r w:rsidR="00E37FE2"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Pr="003414B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035</w:t>
            </w:r>
          </w:p>
        </w:tc>
      </w:tr>
    </w:tbl>
    <w:p w14:paraId="73080A53" w14:textId="77777777" w:rsidR="009904FA" w:rsidRPr="003414B0" w:rsidRDefault="0099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3414B0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57EFB2F" w14:textId="00D86EC4" w:rsidR="009B571C" w:rsidRPr="003414B0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414B0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สินทรัพย์และหนี้สินจำแนกตามส่วนงานในงบการเงินรวม ณ</w:t>
      </w:r>
      <w:r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2569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31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2568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19809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6"/>
      </w:tblGrid>
      <w:tr w:rsidR="009904FA" w:rsidRPr="004D49BC" w14:paraId="047C3EF6" w14:textId="77777777" w:rsidTr="009904FA">
        <w:trPr>
          <w:gridAfter w:val="6"/>
          <w:wAfter w:w="3986" w:type="dxa"/>
          <w:trHeight w:val="371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66B25C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67D57F29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04FA" w:rsidRPr="004D49BC" w14:paraId="311F1584" w14:textId="77777777" w:rsidTr="009904FA">
        <w:trPr>
          <w:gridAfter w:val="6"/>
          <w:wAfter w:w="3986" w:type="dxa"/>
          <w:trHeight w:val="425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8088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6D7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F35B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718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2D91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CFD8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</w:t>
            </w: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65D6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B0D1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ส่วนงานธุรกิจ</w:t>
            </w:r>
            <w:r w:rsidRPr="003414B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br/>
            </w:r>
            <w:r w:rsidRPr="003414B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EEE2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2D58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</w:t>
            </w:r>
          </w:p>
          <w:p w14:paraId="70144941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554B3CF8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426EE7C3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การตัดรายการ </w:t>
            </w:r>
          </w:p>
          <w:p w14:paraId="33BDEC5F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1821CBC3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654" w:type="dxa"/>
            <w:gridSpan w:val="3"/>
          </w:tcPr>
          <w:p w14:paraId="6392A3BF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0BA0C12A" w14:textId="77777777" w:rsidR="009904FA" w:rsidRPr="003414B0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</w:tr>
      <w:tr w:rsidR="009904FA" w:rsidRPr="004D49BC" w14:paraId="45291777" w14:textId="77777777" w:rsidTr="009904FA">
        <w:trPr>
          <w:gridAfter w:val="6"/>
          <w:wAfter w:w="3986" w:type="dxa"/>
          <w:trHeight w:val="218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937B5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CA8E" w14:textId="3B73E194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572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3A2" w14:textId="4EE1C246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E0B0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9AAC" w14:textId="40FC72BE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76A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2BF6" w14:textId="4358D157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36AA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D760" w14:textId="0F494122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3984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D45" w14:textId="2F2EE0D8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D49F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A876" w14:textId="2AEA0BCF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8266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3A21" w14:textId="753540B3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CADF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A068" w14:textId="29FAA559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95FD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ED71" w14:textId="78089A86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vAlign w:val="bottom"/>
          </w:tcPr>
          <w:p w14:paraId="090BDC6C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E2F1" w14:textId="6EEC9959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0ADF" w14:textId="77777777" w:rsidR="009904FA" w:rsidRPr="00155F97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641" w14:textId="5C420D92" w:rsidR="009904FA" w:rsidRPr="00155F97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758D0BE6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F0E70EA" w14:textId="48BF720D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vAlign w:val="bottom"/>
          </w:tcPr>
          <w:p w14:paraId="280E8C5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29A198" w14:textId="06E2B923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9904FA" w:rsidRPr="004D49BC" w14:paraId="5D9693A7" w14:textId="77777777" w:rsidTr="009904FA">
        <w:trPr>
          <w:trHeight w:val="173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6028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4E4AD346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(</w:t>
            </w:r>
            <w:r w:rsidRPr="003414B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64" w:type="dxa"/>
          </w:tcPr>
          <w:p w14:paraId="0C13D97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8ACD1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7EC1A1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7B2D47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28E358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24A80A0E" w14:textId="77777777" w:rsidR="009904FA" w:rsidRPr="003414B0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</w:rPr>
            </w:pPr>
          </w:p>
        </w:tc>
      </w:tr>
      <w:tr w:rsidR="00E37FE2" w:rsidRPr="00455306" w14:paraId="61042783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AB52F8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  <w:r w:rsidRPr="003414B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3414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และบริษัทร่วม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9AE41C" w14:textId="36281609" w:rsidR="00E37FE2" w:rsidRPr="004D49BC" w:rsidRDefault="00347D00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DF54B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28001B" w14:textId="3407C8F8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8FF0D" w14:textId="77777777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7D5748" w14:textId="0D6E622B" w:rsidR="00E37FE2" w:rsidRPr="004D49BC" w:rsidRDefault="001C54EB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A62E4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2007082" w14:textId="0B8D5256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92775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9B937D" w14:textId="6D771BB2" w:rsidR="00E37FE2" w:rsidRPr="004D49BC" w:rsidRDefault="001C54EB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5F00A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2866A01" w14:textId="02F13590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6EF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7B617CD" w14:textId="2C91B91B" w:rsidR="00E37FE2" w:rsidRPr="004D49BC" w:rsidRDefault="001C54EB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BDDCE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38E281" w14:textId="3BA50A0F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65153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7A8431" w14:textId="77172AF9" w:rsidR="00E37FE2" w:rsidRPr="00455306" w:rsidRDefault="00347D00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356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E17A2" w14:textId="77777777" w:rsidR="00E37FE2" w:rsidRPr="00455306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4D6570" w14:textId="6A236B3B" w:rsidR="00E37FE2" w:rsidRPr="00455306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381</w:t>
            </w:r>
          </w:p>
        </w:tc>
        <w:tc>
          <w:tcPr>
            <w:tcW w:w="270" w:type="dxa"/>
            <w:vAlign w:val="bottom"/>
          </w:tcPr>
          <w:p w14:paraId="0E394D63" w14:textId="77777777" w:rsidR="00E37FE2" w:rsidRPr="00455306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75A7E52" w14:textId="24D222E7" w:rsidR="00E37FE2" w:rsidRPr="00455306" w:rsidRDefault="001C54EB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ACE1D5" w14:textId="77777777" w:rsidR="00E37FE2" w:rsidRPr="00455306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0460A49D" w14:textId="4E028FEA" w:rsidR="00E37FE2" w:rsidRPr="003414B0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A97D4CF" w14:textId="77777777" w:rsidR="00E37FE2" w:rsidRPr="00455306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DCBBE65" w14:textId="1C80B234" w:rsidR="00E37FE2" w:rsidRPr="00455306" w:rsidRDefault="00347D00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sz w:val="27"/>
                <w:szCs w:val="27"/>
              </w:rPr>
              <w:t>356</w:t>
            </w:r>
          </w:p>
        </w:tc>
        <w:tc>
          <w:tcPr>
            <w:tcW w:w="270" w:type="dxa"/>
            <w:vAlign w:val="bottom"/>
          </w:tcPr>
          <w:p w14:paraId="0C54278C" w14:textId="77777777" w:rsidR="00E37FE2" w:rsidRPr="004D49BC" w:rsidRDefault="00E37FE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37DED45" w14:textId="003123E0" w:rsidR="00E37FE2" w:rsidRPr="002013F0" w:rsidRDefault="00EC1182" w:rsidP="00E3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381</w:t>
            </w:r>
          </w:p>
        </w:tc>
      </w:tr>
      <w:tr w:rsidR="003315F6" w:rsidRPr="004D49BC" w14:paraId="42C97BB1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CB650" w14:textId="77777777" w:rsidR="003315F6" w:rsidRPr="00C7144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สินทรัพย์ตามส่วนงานที่รายงาน</w:t>
            </w:r>
          </w:p>
          <w:p w14:paraId="209B0038" w14:textId="5F3FC7ED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EC1182"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มีนาคม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5642035" w14:textId="3B964E15" w:rsidR="003315F6" w:rsidRPr="003414B0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33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4967B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57D9EAA" w14:textId="4CE52E2A" w:rsidR="003315F6" w:rsidRPr="002B31E8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074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C9927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2CC4C41" w14:textId="721EEB32" w:rsidR="003315F6" w:rsidRPr="002B31E8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20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2059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63BBCB" w14:textId="241CF14F" w:rsidR="003315F6" w:rsidRPr="00656993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3315F6" w:rsidRPr="006569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81CD5" w14:textId="77777777" w:rsidR="003315F6" w:rsidRPr="00656993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AE6F92A" w14:textId="13888C40" w:rsidR="003315F6" w:rsidRPr="00656993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65699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656993" w:rsidRPr="003414B0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1754E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F2E2241" w14:textId="7F2C2B64" w:rsidR="003315F6" w:rsidRPr="002B31E8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E4E730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385F288" w14:textId="3DB3A545" w:rsidR="003315F6" w:rsidRPr="002B31E8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619EF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90DA716" w14:textId="66B58820" w:rsidR="003315F6" w:rsidRPr="002B31E8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FD8DA" w14:textId="77777777" w:rsidR="003315F6" w:rsidRPr="002B31E8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BEDF36" w14:textId="07FE2905" w:rsidR="003315F6" w:rsidRPr="00455306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6076A" w14:textId="77777777" w:rsidR="003315F6" w:rsidRPr="00455306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D73D76" w14:textId="1F706767" w:rsidR="003315F6" w:rsidRPr="00455306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270" w:type="dxa"/>
            <w:vAlign w:val="bottom"/>
          </w:tcPr>
          <w:p w14:paraId="445D8413" w14:textId="77777777" w:rsidR="003315F6" w:rsidRPr="00455306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2A0AD2F" w14:textId="684FFD0B" w:rsidR="003315F6" w:rsidRPr="00455306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26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959</w:t>
            </w:r>
            <w:r w:rsidRPr="003414B0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920CD92" w14:textId="77777777" w:rsidR="003315F6" w:rsidRPr="00455306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7A7B50A6" w14:textId="2DAC3CC8" w:rsidR="003315F6" w:rsidRPr="00455306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182" w:rsidRPr="003414B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C1182" w:rsidRPr="003414B0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7D1DED2" w14:textId="77777777" w:rsidR="003315F6" w:rsidRPr="00455306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95E1B7E" w14:textId="0D7AF5B3" w:rsidR="003315F6" w:rsidRPr="003414B0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sz w:val="27"/>
                <w:szCs w:val="27"/>
              </w:rPr>
              <w:t>48</w:t>
            </w:r>
            <w:r w:rsidRPr="00656993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b/>
                <w:sz w:val="27"/>
                <w:szCs w:val="27"/>
              </w:rPr>
              <w:t>920</w:t>
            </w:r>
          </w:p>
        </w:tc>
        <w:tc>
          <w:tcPr>
            <w:tcW w:w="270" w:type="dxa"/>
            <w:vAlign w:val="bottom"/>
          </w:tcPr>
          <w:p w14:paraId="2A519E9F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83EF854" w14:textId="147F56A2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</w:rPr>
              <w:t>47</w:t>
            </w:r>
            <w:r w:rsidR="003315F6" w:rsidRPr="001555B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b/>
                <w:sz w:val="28"/>
                <w:szCs w:val="28"/>
              </w:rPr>
              <w:t>488</w:t>
            </w:r>
          </w:p>
        </w:tc>
      </w:tr>
      <w:tr w:rsidR="003315F6" w:rsidRPr="004D49BC" w14:paraId="44A1D4B8" w14:textId="77777777" w:rsidTr="003C5E09">
        <w:trPr>
          <w:gridAfter w:val="6"/>
          <w:wAfter w:w="3986" w:type="dxa"/>
          <w:trHeight w:val="2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B1296" w14:textId="77777777" w:rsidR="003315F6" w:rsidRPr="00C7144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หนี้สินตามส่วนงานที่รายงาน</w:t>
            </w:r>
          </w:p>
          <w:p w14:paraId="4624E3CD" w14:textId="58955D2A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EC1182"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มีนาคม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3414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414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440B1D" w14:textId="550A09AD" w:rsidR="003315F6" w:rsidRPr="00AF7925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15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B10A2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6F5E31" w14:textId="77777777" w:rsidR="00991B81" w:rsidRDefault="00991B81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  <w:p w14:paraId="2F69DA10" w14:textId="3ADD2C03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F6F08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B349DE" w14:textId="57A9A1C0" w:rsidR="003315F6" w:rsidRPr="00AF7925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10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599D2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A8AF4C4" w14:textId="3EC9949D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DCD720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635AAE2" w14:textId="0C9C4632" w:rsidR="003315F6" w:rsidRPr="00AF7925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98C27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1B264CD" w14:textId="25A29D29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D1BB87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140696" w14:textId="6A8740E9" w:rsidR="003315F6" w:rsidRPr="00AF7925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761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4D591E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60CFAF" w14:textId="4DE3D3DF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0C22BF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9DDFBD" w14:textId="6DB9E387" w:rsidR="003315F6" w:rsidRPr="003414B0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3426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E64B27" w14:textId="68269B1D" w:rsidR="003315F6" w:rsidRPr="00AF7925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31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533</w:t>
            </w:r>
          </w:p>
        </w:tc>
        <w:tc>
          <w:tcPr>
            <w:tcW w:w="270" w:type="dxa"/>
            <w:vAlign w:val="bottom"/>
          </w:tcPr>
          <w:p w14:paraId="23DDFD99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65695AD" w14:textId="43D680C3" w:rsidR="003315F6" w:rsidRPr="003414B0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12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sz w:val="27"/>
                <w:szCs w:val="27"/>
              </w:rPr>
              <w:t>825</w:t>
            </w:r>
            <w:r w:rsidRPr="003414B0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2B8BF14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48722B4" w14:textId="68BE3094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3414B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182" w:rsidRPr="003414B0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C1182" w:rsidRPr="003414B0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3414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F4B3552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3497423" w14:textId="25249DD4" w:rsidR="003315F6" w:rsidRPr="003414B0" w:rsidRDefault="00347D00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sz w:val="27"/>
                <w:szCs w:val="27"/>
              </w:rPr>
              <w:t>26</w:t>
            </w:r>
            <w:r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3414B0">
              <w:rPr>
                <w:rFonts w:ascii="Angsana New" w:hAnsi="Angsana New" w:cs="Angsana New"/>
                <w:b/>
                <w:sz w:val="27"/>
                <w:szCs w:val="27"/>
              </w:rPr>
              <w:t>921</w:t>
            </w:r>
          </w:p>
        </w:tc>
        <w:tc>
          <w:tcPr>
            <w:tcW w:w="270" w:type="dxa"/>
            <w:vAlign w:val="bottom"/>
          </w:tcPr>
          <w:p w14:paraId="13F94B65" w14:textId="77777777" w:rsidR="003315F6" w:rsidRPr="00AF7925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DCE0BA6" w14:textId="2CCAAB0B" w:rsidR="003315F6" w:rsidRPr="003414B0" w:rsidRDefault="00EC1182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</w:rPr>
              <w:t>27</w:t>
            </w:r>
            <w:r w:rsidR="003315F6" w:rsidRPr="001555B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414B0">
              <w:rPr>
                <w:rFonts w:ascii="Angsana New" w:hAnsi="Angsana New" w:cs="Angsana New"/>
                <w:b/>
                <w:sz w:val="28"/>
                <w:szCs w:val="28"/>
              </w:rPr>
              <w:t>765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3414B0" w:rsidRDefault="003A08AF" w:rsidP="009B571C">
      <w:pPr>
        <w:rPr>
          <w:rFonts w:cstheme="minorBidi"/>
          <w:cs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3414B0" w:rsidRDefault="003A08AF" w:rsidP="009B571C">
      <w:pPr>
        <w:rPr>
          <w:rFonts w:cstheme="minorBidi"/>
        </w:rPr>
        <w:sectPr w:rsidR="003A08AF" w:rsidRPr="003414B0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3414B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1159E106" w:rsidR="00527108" w:rsidRPr="003414B0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</w:t>
      </w:r>
      <w:r w:rsidR="00184146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>มีนาคม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184146"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34318">
        <w:rPr>
          <w:rFonts w:ascii="Angsana New" w:hAnsi="Angsana New" w:cs="Angsana New"/>
          <w:sz w:val="30"/>
          <w:szCs w:val="30"/>
        </w:rPr>
        <w:br/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="00C81055" w:rsidRPr="003414B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3414B0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32355" w:rsidRPr="003414B0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8E3D7A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62480B" w:rsidRPr="003414B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="0062480B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594323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3414B0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14B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594323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ข้อมูลส่วนงานภูมิศาสตร์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(</w:t>
            </w:r>
            <w:r w:rsidRPr="003414B0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ไม่รวมเครื่องมือทางการเงิน และสินทรัพย์ภาษีเงินได้รอตัดบัญชี)</w:t>
            </w:r>
          </w:p>
        </w:tc>
      </w:tr>
      <w:tr w:rsidR="009904FA" w:rsidRPr="004D49BC" w14:paraId="2AC13F5B" w14:textId="77777777" w:rsidTr="00594323">
        <w:trPr>
          <w:tblHeader/>
        </w:trPr>
        <w:tc>
          <w:tcPr>
            <w:tcW w:w="3690" w:type="dxa"/>
          </w:tcPr>
          <w:p w14:paraId="6C621CE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5A1C9BE3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6089ED3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7733B5C2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38169EF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07A04899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2596EE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4D11DD29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4FA"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4FA"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904FA" w:rsidRPr="004D49BC" w14:paraId="24A145AE" w14:textId="77777777" w:rsidTr="00594323">
        <w:trPr>
          <w:tblHeader/>
        </w:trPr>
        <w:tc>
          <w:tcPr>
            <w:tcW w:w="3690" w:type="dxa"/>
          </w:tcPr>
          <w:p w14:paraId="7D39685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63C99D" w14:textId="4CC624DA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753A4BF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88080CB" w14:textId="4C8719F0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54D9CB9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3D2D1" w14:textId="2714701C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0A9B84E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B4657C1" w14:textId="331E45D3" w:rsidR="009904FA" w:rsidRPr="004D49BC" w:rsidRDefault="00EC1182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904FA" w:rsidRPr="004D49BC" w14:paraId="1999C5E9" w14:textId="77777777" w:rsidTr="00594323">
        <w:trPr>
          <w:tblHeader/>
        </w:trPr>
        <w:tc>
          <w:tcPr>
            <w:tcW w:w="3690" w:type="dxa"/>
          </w:tcPr>
          <w:p w14:paraId="52A856AE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9904FA" w:rsidRPr="003414B0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396FAE" w:rsidRPr="004D49BC" w14:paraId="1E6A6F71" w14:textId="77777777" w:rsidTr="00594323">
        <w:tc>
          <w:tcPr>
            <w:tcW w:w="3690" w:type="dxa"/>
          </w:tcPr>
          <w:p w14:paraId="3B4A4227" w14:textId="77777777" w:rsidR="00396FAE" w:rsidRPr="003414B0" w:rsidRDefault="00396FAE" w:rsidP="00396F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126673F3" w:rsidR="00396FAE" w:rsidRPr="004D49BC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</w:tcPr>
          <w:p w14:paraId="54DB7F71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31F84C9E" w:rsidR="00396FAE" w:rsidRPr="003414B0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396FA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36" w:type="dxa"/>
          </w:tcPr>
          <w:p w14:paraId="4FCFEFBB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1AD627E1" w:rsidR="00396FAE" w:rsidRPr="00C73D8E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  <w:gridSpan w:val="2"/>
          </w:tcPr>
          <w:p w14:paraId="0A0C7982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75E9B213" w:rsidR="00396FAE" w:rsidRPr="003D46B7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396FAE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396FAE" w:rsidRPr="004D49BC" w14:paraId="3825DC8D" w14:textId="77777777" w:rsidTr="00594323">
        <w:tc>
          <w:tcPr>
            <w:tcW w:w="3690" w:type="dxa"/>
          </w:tcPr>
          <w:p w14:paraId="74420974" w14:textId="77777777" w:rsidR="00396FAE" w:rsidRPr="003414B0" w:rsidRDefault="00396FAE" w:rsidP="00396F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0A9CFA78" w:rsidR="00396FAE" w:rsidRPr="004D49BC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36" w:type="dxa"/>
          </w:tcPr>
          <w:p w14:paraId="37C605CA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4A67176E" w:rsidR="00396FAE" w:rsidRPr="004D49BC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96FA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36" w:type="dxa"/>
          </w:tcPr>
          <w:p w14:paraId="1376DB12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5053EDF5" w:rsidR="00396FAE" w:rsidRPr="003414B0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2,682</w:t>
            </w:r>
          </w:p>
        </w:tc>
        <w:tc>
          <w:tcPr>
            <w:tcW w:w="270" w:type="dxa"/>
            <w:gridSpan w:val="2"/>
          </w:tcPr>
          <w:p w14:paraId="24745B84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06882998" w:rsidR="00396FAE" w:rsidRPr="003414B0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96FAE"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</w:tr>
      <w:tr w:rsidR="00396FAE" w:rsidRPr="004D49BC" w14:paraId="21919120" w14:textId="77777777" w:rsidTr="00594323">
        <w:tc>
          <w:tcPr>
            <w:tcW w:w="3690" w:type="dxa"/>
          </w:tcPr>
          <w:p w14:paraId="1F8AD60E" w14:textId="77777777" w:rsidR="00396FAE" w:rsidRPr="003414B0" w:rsidRDefault="00396FAE" w:rsidP="00396F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19DDD8BA" w:rsidR="00396FAE" w:rsidRPr="004D49BC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6" w:type="dxa"/>
          </w:tcPr>
          <w:p w14:paraId="12FAE342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7FFB9307" w:rsidR="00396FAE" w:rsidRPr="004D49BC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36" w:type="dxa"/>
          </w:tcPr>
          <w:p w14:paraId="4D1369FF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3EDCB59B" w:rsidR="00396FAE" w:rsidRPr="003414B0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134A5B76" w:rsidR="00396FAE" w:rsidRPr="004D49BC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6FAE" w:rsidRPr="00AA1C4F" w14:paraId="776C75BD" w14:textId="77777777" w:rsidTr="00594323">
        <w:tc>
          <w:tcPr>
            <w:tcW w:w="3690" w:type="dxa"/>
          </w:tcPr>
          <w:p w14:paraId="68792B59" w14:textId="77777777" w:rsidR="00396FAE" w:rsidRPr="004D49BC" w:rsidRDefault="00396FAE" w:rsidP="00396F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44EAC6CF" w:rsidR="00396FAE" w:rsidRPr="004D49BC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569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6B00FA" w:rsidRPr="00341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D2D3C61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783A4E02" w:rsidR="00396FAE" w:rsidRPr="004D49BC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6FA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36" w:type="dxa"/>
          </w:tcPr>
          <w:p w14:paraId="69F75C62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342FE0D6" w:rsidR="00396FAE" w:rsidRPr="003414B0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687C406A" w:rsidR="00396FAE" w:rsidRPr="004D49BC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6FAE" w:rsidRPr="004D49BC" w14:paraId="52A9D0C9" w14:textId="77777777" w:rsidTr="00594323">
        <w:tc>
          <w:tcPr>
            <w:tcW w:w="3690" w:type="dxa"/>
          </w:tcPr>
          <w:p w14:paraId="16EDC4CE" w14:textId="77777777" w:rsidR="00396FAE" w:rsidRPr="004D49BC" w:rsidRDefault="00396FAE" w:rsidP="00396F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05803205" w:rsidR="00396FAE" w:rsidRPr="003414B0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17,58</w:t>
            </w:r>
            <w:r w:rsidR="00CC17AD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999AA1D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6A91F2B3" w:rsidR="00396FAE" w:rsidRPr="003414B0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396FAE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</w:tcPr>
          <w:p w14:paraId="7D2BB85C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2710D10E" w:rsidR="00396FAE" w:rsidRPr="003414B0" w:rsidRDefault="006A14C8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26,094</w:t>
            </w:r>
          </w:p>
        </w:tc>
        <w:tc>
          <w:tcPr>
            <w:tcW w:w="270" w:type="dxa"/>
            <w:gridSpan w:val="2"/>
          </w:tcPr>
          <w:p w14:paraId="4082EFAB" w14:textId="77777777" w:rsidR="00396FAE" w:rsidRPr="004D49BC" w:rsidRDefault="00396FAE" w:rsidP="0039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6B0AF1B9" w:rsidR="00396FAE" w:rsidRPr="003414B0" w:rsidRDefault="00EC1182" w:rsidP="00396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396FAE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</w:tr>
    </w:tbl>
    <w:p w14:paraId="30908F10" w14:textId="77777777" w:rsidR="003A08AF" w:rsidRPr="00277D36" w:rsidRDefault="003A08AF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4B8F483" w14:textId="02376D6D" w:rsidR="003A08AF" w:rsidRPr="004D49BC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ภาษีเงินได้</w:t>
      </w:r>
    </w:p>
    <w:p w14:paraId="2A8948C7" w14:textId="0B5A5D46" w:rsidR="00D848F9" w:rsidRPr="00277D36" w:rsidRDefault="00D848F9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70594AE" w14:textId="49FADD7A" w:rsidR="00257662" w:rsidRPr="003414B0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14B0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3414B0">
        <w:rPr>
          <w:rFonts w:asciiTheme="majorBidi" w:hAnsiTheme="majorBidi" w:cstheme="majorBidi"/>
          <w:sz w:val="30"/>
          <w:szCs w:val="30"/>
          <w:cs/>
        </w:rPr>
        <w:t>และ</w:t>
      </w:r>
      <w:r w:rsidRPr="003414B0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D32355" w:rsidRPr="003414B0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</w:t>
      </w:r>
      <w:r w:rsidRPr="003414B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C1182" w:rsidRPr="003414B0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32355" w:rsidRPr="00341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</w:t>
      </w:r>
      <w:r w:rsidR="00ED1130" w:rsidRPr="00341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2569</w:t>
      </w:r>
      <w:r w:rsidRPr="003414B0">
        <w:rPr>
          <w:rFonts w:asciiTheme="majorBidi" w:hAnsiTheme="majorBidi" w:cstheme="majorBidi"/>
          <w:sz w:val="30"/>
          <w:szCs w:val="30"/>
          <w:cs/>
        </w:rPr>
        <w:t xml:space="preserve"> คือ</w:t>
      </w:r>
      <w:r w:rsidR="00A0123F" w:rsidRPr="003414B0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12</w:t>
      </w:r>
      <w:r w:rsidR="004767F6" w:rsidRPr="003414B0">
        <w:rPr>
          <w:rFonts w:asciiTheme="majorBidi" w:hAnsiTheme="majorBidi" w:cstheme="majorBidi"/>
          <w:sz w:val="30"/>
          <w:szCs w:val="30"/>
        </w:rPr>
        <w:t>.</w:t>
      </w:r>
      <w:r w:rsidR="00EF4337" w:rsidRPr="003414B0">
        <w:rPr>
          <w:rFonts w:asciiTheme="majorBidi" w:hAnsiTheme="majorBidi" w:cstheme="majorBidi"/>
          <w:sz w:val="30"/>
          <w:szCs w:val="30"/>
        </w:rPr>
        <w:t>6</w:t>
      </w:r>
      <w:r w:rsidR="00940D9B"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23F" w:rsidRPr="003414B0">
        <w:rPr>
          <w:rFonts w:asciiTheme="majorBidi" w:hAnsiTheme="majorBidi" w:cstheme="majorBidi"/>
          <w:sz w:val="30"/>
          <w:szCs w:val="30"/>
          <w:cs/>
        </w:rPr>
        <w:t>และ</w:t>
      </w:r>
      <w:r w:rsidRPr="003414B0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02192"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3</w:t>
      </w:r>
      <w:r w:rsidR="00EB5A50" w:rsidRPr="003414B0">
        <w:rPr>
          <w:rFonts w:asciiTheme="majorBidi" w:hAnsiTheme="majorBidi" w:cstheme="majorBidi"/>
          <w:sz w:val="30"/>
          <w:szCs w:val="30"/>
        </w:rPr>
        <w:t>.</w:t>
      </w:r>
      <w:r w:rsidR="00EC1182" w:rsidRPr="003414B0">
        <w:rPr>
          <w:rFonts w:asciiTheme="majorBidi" w:hAnsiTheme="majorBidi" w:cstheme="majorBidi"/>
          <w:sz w:val="30"/>
          <w:szCs w:val="30"/>
        </w:rPr>
        <w:t>7</w:t>
      </w:r>
      <w:r w:rsidR="00940D9B"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7662" w:rsidRPr="003414B0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3414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C1182" w:rsidRPr="003414B0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3414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3414B0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3414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E37FE2" w:rsidRPr="003414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C1182" w:rsidRPr="003414B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7FE2" w:rsidRPr="003414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EC1182" w:rsidRPr="003414B0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E37FE2" w:rsidRPr="003414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C1182" w:rsidRPr="003414B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37FE2"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7662" w:rsidRPr="003414B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3414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9087F" w14:textId="77777777" w:rsidR="008732C4" w:rsidRPr="000665BD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การเปลี่ยนแปลงในอัตราภาษีเงินได้ที่แท้จริงในงบการเงินรวมมีสาเหตุหลักจากปัจจัยดังต่อไปนี้</w:t>
      </w:r>
    </w:p>
    <w:p w14:paraId="4187D55D" w14:textId="77777777" w:rsidR="008732C4" w:rsidRPr="000665BD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t>กลุ่มบริษัทมีกำไรในกิจการที่ได้รับการส่งเสริมการลงทุน</w:t>
      </w:r>
    </w:p>
    <w:p w14:paraId="131139D6" w14:textId="77777777" w:rsidR="008732C4" w:rsidRPr="000665BD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33C0360" w14:textId="77777777" w:rsidR="004F0DEB" w:rsidRPr="000665BD" w:rsidRDefault="004F0DEB" w:rsidP="004F0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Pr="003414B0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3C729D27" w14:textId="21F1B734" w:rsidR="009A1926" w:rsidRDefault="009A1926" w:rsidP="004F0DE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t>บริษัทมีรายได้เงินปันผลที่ได้รับยกเว้นทางภาษี</w:t>
      </w:r>
    </w:p>
    <w:p w14:paraId="205C526B" w14:textId="0144836D" w:rsidR="004F0DEB" w:rsidRPr="00AF4DB9" w:rsidRDefault="004F0DEB" w:rsidP="004F0DE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F4DB9">
        <w:rPr>
          <w:rFonts w:asciiTheme="majorBidi" w:hAnsiTheme="majorBidi" w:hint="cs"/>
          <w:spacing w:val="-4"/>
          <w:sz w:val="30"/>
          <w:szCs w:val="30"/>
          <w:cs/>
        </w:rPr>
        <w:t>กำไรจากการดำเนินงานของโรงงานผลิตไก่ชำแหละแห่งหนึ่ง</w:t>
      </w:r>
      <w:r w:rsidRPr="00AF4D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F4DB9">
        <w:rPr>
          <w:rFonts w:asciiTheme="majorBidi" w:hAnsiTheme="majorBidi" w:hint="cs"/>
          <w:spacing w:val="-4"/>
          <w:sz w:val="30"/>
          <w:szCs w:val="30"/>
          <w:cs/>
        </w:rPr>
        <w:t>อยู่ภายใต้สิทธิยกเว้นภาษีตามบัตรส่งเสริมการลงทุน</w:t>
      </w:r>
    </w:p>
    <w:p w14:paraId="12745FE0" w14:textId="77777777" w:rsidR="006B00FA" w:rsidRPr="003414B0" w:rsidRDefault="006B0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3414B0">
        <w:rPr>
          <w:rFonts w:asciiTheme="majorBidi" w:hAnsiTheme="majorBidi" w:cs="Angsana New"/>
          <w:sz w:val="30"/>
          <w:szCs w:val="30"/>
        </w:rPr>
        <w:br w:type="page"/>
      </w:r>
    </w:p>
    <w:p w14:paraId="0D326BB3" w14:textId="517F0F22" w:rsidR="00452719" w:rsidRDefault="004F0DEB" w:rsidP="0045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1</w:t>
      </w:r>
      <w:r w:rsidRPr="003414B0">
        <w:rPr>
          <w:rFonts w:asciiTheme="majorBidi" w:hAnsiTheme="majorBidi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2568</w:t>
      </w:r>
      <w:r w:rsidRPr="003414B0">
        <w:rPr>
          <w:rFonts w:asciiTheme="majorBidi" w:hAnsiTheme="majorBidi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เป็นต้นไป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กลุ่มบริษัทมีหนี้สินเกี่ยวกับภาษีส่วนเพิ่มจากการดำเนินธุรกิจในประเทศเวียดนาม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15</w:t>
      </w:r>
      <w:r w:rsidRPr="003414B0">
        <w:rPr>
          <w:rFonts w:asciiTheme="majorBidi" w:hAnsiTheme="majorBidi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ในงบกำไรขาดทุนเบ็ดเสร็จรวมสำหรับงวด</w:t>
      </w:r>
      <w:r w:rsidR="0051728C"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EC1182" w:rsidRPr="003414B0">
        <w:rPr>
          <w:rFonts w:ascii="Angsana New" w:hAnsi="Angsana New" w:cs="Angsana New"/>
          <w:spacing w:val="-4"/>
          <w:sz w:val="30"/>
          <w:szCs w:val="30"/>
        </w:rPr>
        <w:t>31</w:t>
      </w:r>
      <w:r w:rsidR="0051728C" w:rsidRPr="003414B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728C"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EC1182" w:rsidRPr="003414B0">
        <w:rPr>
          <w:rFonts w:ascii="Angsana New" w:hAnsi="Angsana New" w:cs="Angsana New"/>
          <w:spacing w:val="-4"/>
          <w:sz w:val="30"/>
          <w:szCs w:val="30"/>
        </w:rPr>
        <w:t>2569</w:t>
      </w:r>
      <w:r w:rsidRPr="003414B0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4767F6" w:rsidRPr="003414B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pacing w:val="-4"/>
          <w:sz w:val="30"/>
          <w:szCs w:val="38"/>
        </w:rPr>
        <w:t>74</w:t>
      </w:r>
      <w:r w:rsidR="004767F6" w:rsidRPr="003414B0">
        <w:rPr>
          <w:rFonts w:asciiTheme="majorBidi" w:hAnsiTheme="majorBidi" w:cs="Angsana New"/>
          <w:spacing w:val="-4"/>
          <w:sz w:val="30"/>
          <w:szCs w:val="38"/>
        </w:rPr>
        <w:t>.</w:t>
      </w:r>
      <w:r w:rsidR="00EC1182" w:rsidRPr="003414B0">
        <w:rPr>
          <w:rFonts w:asciiTheme="majorBidi" w:hAnsiTheme="majorBidi" w:cs="Angsana New"/>
          <w:spacing w:val="-4"/>
          <w:sz w:val="30"/>
          <w:szCs w:val="38"/>
        </w:rPr>
        <w:t>2</w:t>
      </w:r>
      <w:r w:rsidRPr="003414B0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3414B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="00EC1182" w:rsidRPr="003414B0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414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A6097" w:rsidRPr="003414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88.3 </w:t>
      </w:r>
      <w:r w:rsidR="000A6097" w:rsidRPr="003414B0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3414B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ทั้งนี้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B139560" w14:textId="77777777" w:rsidR="004F0DEB" w:rsidRPr="00A924B2" w:rsidRDefault="004F0DEB" w:rsidP="0045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51DBF" w14:textId="3E4F89E4" w:rsidR="008D0883" w:rsidRDefault="007A30A8" w:rsidP="0017709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414B0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4DEC7F03" w14:textId="77777777" w:rsidR="00177093" w:rsidRPr="00A924B2" w:rsidRDefault="00177093" w:rsidP="00177093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9904FA" w:rsidRPr="00A924B2" w14:paraId="17FDC2B5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29D89BBC" w14:textId="77777777" w:rsidR="009904FA" w:rsidRPr="00A924B2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75DB3F8E" w14:textId="77777777" w:rsidR="009904FA" w:rsidRPr="00A924B2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72216A1" w14:textId="77777777" w:rsidR="009904FA" w:rsidRPr="00A924B2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71CB1BFE" w14:textId="77777777" w:rsidR="009904FA" w:rsidRPr="00A924B2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4FA" w:rsidRPr="008412B7" w14:paraId="465692CC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7D234EBA" w14:textId="77777777" w:rsidR="009904FA" w:rsidRPr="003414B0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4E901F85" w14:textId="3CCE0008" w:rsidR="009904FA" w:rsidRPr="008412B7" w:rsidRDefault="00EC1182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0A16052A" w14:textId="77777777" w:rsidR="009904FA" w:rsidRPr="008412B7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9D0D98E" w14:textId="5B97018B" w:rsidR="009904FA" w:rsidRPr="008412B7" w:rsidRDefault="00EC1182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5" w:type="pct"/>
          </w:tcPr>
          <w:p w14:paraId="2C36C007" w14:textId="77777777" w:rsidR="009904FA" w:rsidRPr="008412B7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B71A329" w14:textId="58BE4D93" w:rsidR="009904FA" w:rsidRPr="008412B7" w:rsidRDefault="00EC1182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618D34D5" w14:textId="77777777" w:rsidR="009904FA" w:rsidRPr="008412B7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30C086" w14:textId="1F3C5CF4" w:rsidR="009904FA" w:rsidRPr="008412B7" w:rsidRDefault="00EC1182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9904FA" w:rsidRPr="008412B7" w14:paraId="3F416D64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024A65D8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7B31C437" w14:textId="77777777" w:rsidR="009904FA" w:rsidRPr="003414B0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พันบาท/พันหุ้น)</w:t>
            </w:r>
          </w:p>
        </w:tc>
      </w:tr>
      <w:tr w:rsidR="009904FA" w:rsidRPr="008412B7" w14:paraId="3CDA21DF" w14:textId="77777777" w:rsidTr="005E7EA6">
        <w:trPr>
          <w:trHeight w:hRule="exact" w:val="389"/>
        </w:trPr>
        <w:tc>
          <w:tcPr>
            <w:tcW w:w="2493" w:type="pct"/>
          </w:tcPr>
          <w:p w14:paraId="4C0E6607" w14:textId="2B4C9DC1" w:rsidR="009904FA" w:rsidRPr="003414B0" w:rsidRDefault="009904FA" w:rsidP="005E7EA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D32355"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สามเดือน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0" w:type="pct"/>
          </w:tcPr>
          <w:p w14:paraId="5F6CE612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C31DF9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B61C6B4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110BAEF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59E050F8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D8F1463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50DC8B8" w14:textId="77777777" w:rsidR="009904FA" w:rsidRPr="008412B7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12B7" w:rsidRPr="008412B7" w14:paraId="6FB1115E" w14:textId="77777777" w:rsidTr="005E7EA6">
        <w:trPr>
          <w:trHeight w:hRule="exact" w:val="389"/>
        </w:trPr>
        <w:tc>
          <w:tcPr>
            <w:tcW w:w="2493" w:type="pct"/>
          </w:tcPr>
          <w:p w14:paraId="1752387D" w14:textId="77777777" w:rsidR="008412B7" w:rsidRPr="003414B0" w:rsidRDefault="008412B7" w:rsidP="008412B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 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84DCA08" w14:textId="4B97AF3A" w:rsidR="008412B7" w:rsidRPr="008412B7" w:rsidRDefault="00414CEF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7C13C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13C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  <w:r w:rsidR="00292AF5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B4C7EB4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0A5AB82" w14:textId="5DADE96E" w:rsidR="008412B7" w:rsidRPr="008412B7" w:rsidRDefault="00EC1182" w:rsidP="00201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412B7"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036</w:t>
            </w:r>
            <w:r w:rsidR="008412B7"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35" w:type="pct"/>
          </w:tcPr>
          <w:p w14:paraId="1EB19EA1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1F1F3878" w14:textId="1E99729A" w:rsidR="008412B7" w:rsidRPr="008412B7" w:rsidRDefault="00EC1182" w:rsidP="00201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  <w:r w:rsidR="00662151" w:rsidRPr="003A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DF5CF0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C60CFE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7ED24FE" w14:textId="1210FA35" w:rsidR="008412B7" w:rsidRPr="008412B7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  <w:r w:rsidR="008412B7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</w:tr>
      <w:tr w:rsidR="008412B7" w:rsidRPr="008412B7" w14:paraId="0A37543F" w14:textId="77777777" w:rsidTr="005E7EA6">
        <w:trPr>
          <w:trHeight w:hRule="exact" w:val="389"/>
        </w:trPr>
        <w:tc>
          <w:tcPr>
            <w:tcW w:w="2493" w:type="pct"/>
          </w:tcPr>
          <w:p w14:paraId="76F42EF8" w14:textId="3C2EB4DF" w:rsidR="008412B7" w:rsidRPr="003414B0" w:rsidRDefault="008412B7" w:rsidP="008412B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10BAC89F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8AF3E39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25F2EEF8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3C666E6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1D667859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23AC4B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695C1C5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12B7" w:rsidRPr="008412B7" w14:paraId="4C36BEEF" w14:textId="77777777" w:rsidTr="005E7EA6">
        <w:trPr>
          <w:trHeight w:hRule="exact" w:val="389"/>
        </w:trPr>
        <w:tc>
          <w:tcPr>
            <w:tcW w:w="2493" w:type="pct"/>
          </w:tcPr>
          <w:p w14:paraId="07A7B8C7" w14:textId="77777777" w:rsidR="008412B7" w:rsidRPr="003414B0" w:rsidRDefault="008412B7" w:rsidP="008412B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 (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8684D22" w14:textId="51C22A1A" w:rsidR="008412B7" w:rsidRPr="003414B0" w:rsidRDefault="00414CEF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13C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13C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  <w:r w:rsidR="00292AF5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463FCF2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AEBC9D2" w14:textId="36EC9941" w:rsidR="008412B7" w:rsidRPr="008412B7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412B7"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036</w:t>
            </w:r>
            <w:r w:rsidR="008412B7"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35" w:type="pct"/>
          </w:tcPr>
          <w:p w14:paraId="72AA6B6E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EE85BC4" w14:textId="265BB61D" w:rsidR="008412B7" w:rsidRPr="008412B7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  <w:r w:rsidR="00AC3CA5" w:rsidRPr="003A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DF5CF0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3152AF9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E1E51D8" w14:textId="490FC409" w:rsidR="008412B7" w:rsidRPr="008412B7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  <w:r w:rsidR="008412B7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</w:tr>
      <w:tr w:rsidR="008412B7" w:rsidRPr="008412B7" w14:paraId="1AD85B8C" w14:textId="77777777" w:rsidTr="00184842">
        <w:trPr>
          <w:trHeight w:hRule="exact" w:val="389"/>
        </w:trPr>
        <w:tc>
          <w:tcPr>
            <w:tcW w:w="2493" w:type="pct"/>
          </w:tcPr>
          <w:p w14:paraId="6B47C424" w14:textId="77777777" w:rsidR="008412B7" w:rsidRPr="008412B7" w:rsidRDefault="008412B7" w:rsidP="008412B7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B3C99CE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EE55013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E3DB361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177F36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077EE78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043FBF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20E54CF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12B7" w:rsidRPr="008412B7" w14:paraId="00BE610C" w14:textId="77777777" w:rsidTr="00184842">
        <w:trPr>
          <w:trHeight w:hRule="exact" w:val="389"/>
        </w:trPr>
        <w:tc>
          <w:tcPr>
            <w:tcW w:w="2493" w:type="pct"/>
          </w:tcPr>
          <w:p w14:paraId="793CD53C" w14:textId="77777777" w:rsidR="008412B7" w:rsidRPr="008412B7" w:rsidRDefault="008412B7" w:rsidP="008412B7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2DCD54A9" w14:textId="77777777" w:rsidR="008412B7" w:rsidRPr="003414B0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935A698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A44EED5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18B4483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6D014FA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C1AE49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C47FCE9" w14:textId="77777777" w:rsidR="008412B7" w:rsidRPr="008412B7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15F6" w:rsidRPr="008412B7" w14:paraId="3C602486" w14:textId="77777777" w:rsidTr="00184842">
        <w:trPr>
          <w:trHeight w:hRule="exact" w:val="389"/>
        </w:trPr>
        <w:tc>
          <w:tcPr>
            <w:tcW w:w="2493" w:type="pct"/>
          </w:tcPr>
          <w:p w14:paraId="54BECE6D" w14:textId="77777777" w:rsidR="003315F6" w:rsidRPr="003414B0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</w:tcPr>
          <w:p w14:paraId="3702161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6158EA6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40E5589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4F463CE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EA5930D" w14:textId="77777777" w:rsidR="003315F6" w:rsidRPr="003414B0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10742EC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9F3278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15F6" w:rsidRPr="008412B7" w14:paraId="76B37100" w14:textId="77777777" w:rsidTr="005E7EA6">
        <w:trPr>
          <w:trHeight w:hRule="exact" w:val="389"/>
        </w:trPr>
        <w:tc>
          <w:tcPr>
            <w:tcW w:w="2493" w:type="pct"/>
          </w:tcPr>
          <w:p w14:paraId="4F65F721" w14:textId="572AEC10" w:rsidR="003315F6" w:rsidRPr="003414B0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(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</w:tcPr>
          <w:p w14:paraId="15C68DA6" w14:textId="6D0F4CDC" w:rsidR="003315F6" w:rsidRPr="008412B7" w:rsidRDefault="00414CEF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1" w:type="pct"/>
          </w:tcPr>
          <w:p w14:paraId="7D34D8EA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F729160" w14:textId="22CDB15A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315F6"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810</w:t>
            </w:r>
            <w:r w:rsidR="003315F6"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5" w:type="pct"/>
          </w:tcPr>
          <w:p w14:paraId="1940003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7543C6E" w14:textId="0E8B14C2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C3CA5" w:rsidRPr="00AC3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823</w:t>
            </w:r>
            <w:r w:rsidR="00AC3CA5" w:rsidRPr="00AC3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7" w:type="pct"/>
          </w:tcPr>
          <w:p w14:paraId="059F1FA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48D2AE5" w14:textId="18D7A523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315F6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810</w:t>
            </w:r>
            <w:r w:rsidR="003315F6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</w:t>
            </w:r>
          </w:p>
        </w:tc>
      </w:tr>
      <w:tr w:rsidR="003315F6" w:rsidRPr="008412B7" w14:paraId="216053B4" w14:textId="77777777" w:rsidTr="005E7EA6">
        <w:trPr>
          <w:trHeight w:hRule="exact" w:val="389"/>
        </w:trPr>
        <w:tc>
          <w:tcPr>
            <w:tcW w:w="2493" w:type="pct"/>
          </w:tcPr>
          <w:p w14:paraId="5D02F6B9" w14:textId="77777777" w:rsidR="003315F6" w:rsidRPr="003414B0" w:rsidRDefault="003315F6" w:rsidP="003315F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5BFFC6F" w14:textId="07076356" w:rsidR="003315F6" w:rsidRPr="008412B7" w:rsidRDefault="00414CEF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141" w:type="pct"/>
          </w:tcPr>
          <w:p w14:paraId="41441760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C418AAD" w14:textId="1A38FBF0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315F6" w:rsidRPr="00B351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35" w:type="pct"/>
          </w:tcPr>
          <w:p w14:paraId="2971EFA8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1303CD96" w14:textId="6CA954D5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="00324FFF" w:rsidRPr="00324F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13F2A6E5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EF969E5" w14:textId="1496C0A5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315F6" w:rsidRPr="008269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3315F6" w:rsidRPr="008412B7" w14:paraId="45144BE1" w14:textId="77777777" w:rsidTr="005E7EA6">
        <w:trPr>
          <w:trHeight w:hRule="exact" w:val="389"/>
        </w:trPr>
        <w:tc>
          <w:tcPr>
            <w:tcW w:w="2493" w:type="pct"/>
          </w:tcPr>
          <w:p w14:paraId="0777EE3F" w14:textId="77777777" w:rsidR="003315F6" w:rsidRPr="003414B0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1EFB8FCD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3C865B1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29F21650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74EBAD4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2622099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894F4A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3B3D58D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15F6" w:rsidRPr="008412B7" w14:paraId="5595192B" w14:textId="77777777" w:rsidTr="005E7EA6">
        <w:trPr>
          <w:trHeight w:hRule="exact" w:val="389"/>
        </w:trPr>
        <w:tc>
          <w:tcPr>
            <w:tcW w:w="2493" w:type="pct"/>
          </w:tcPr>
          <w:p w14:paraId="36AFBF6B" w14:textId="1DEA3B22" w:rsidR="003315F6" w:rsidRPr="008412B7" w:rsidRDefault="003315F6" w:rsidP="003315F6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</w:tcPr>
          <w:p w14:paraId="0F4F4D0E" w14:textId="10EC4362" w:rsidR="003315F6" w:rsidRPr="008412B7" w:rsidRDefault="00414CEF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1" w:type="pct"/>
          </w:tcPr>
          <w:p w14:paraId="704BDC1D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948300F" w14:textId="216525E2" w:rsidR="003315F6" w:rsidRPr="003414B0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315F6"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  <w:r w:rsidR="003315F6"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35" w:type="pct"/>
          </w:tcPr>
          <w:p w14:paraId="51687C1A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06DC451" w14:textId="67A091DF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24FFF" w:rsidRPr="00324F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019</w:t>
            </w:r>
            <w:r w:rsidR="00324FFF" w:rsidRPr="00324F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7" w:type="pct"/>
          </w:tcPr>
          <w:p w14:paraId="7E112D37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400965B" w14:textId="73F5FE8A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315F6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  <w:r w:rsidR="003315F6"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950</w:t>
            </w:r>
          </w:p>
        </w:tc>
      </w:tr>
      <w:tr w:rsidR="003315F6" w:rsidRPr="008412B7" w14:paraId="4672FCD8" w14:textId="77777777" w:rsidTr="005E7EA6">
        <w:trPr>
          <w:trHeight w:hRule="exact" w:val="389"/>
        </w:trPr>
        <w:tc>
          <w:tcPr>
            <w:tcW w:w="2493" w:type="pct"/>
          </w:tcPr>
          <w:p w14:paraId="53F3670E" w14:textId="77777777" w:rsidR="003315F6" w:rsidRPr="003414B0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BC55529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C60CDE7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48C7DFC0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6DF918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39DDEA04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7615D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460EF25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15F6" w:rsidRPr="008412B7" w14:paraId="325C812B" w14:textId="77777777" w:rsidTr="005E7EA6">
        <w:trPr>
          <w:trHeight w:hRule="exact" w:val="389"/>
        </w:trPr>
        <w:tc>
          <w:tcPr>
            <w:tcW w:w="2493" w:type="pct"/>
          </w:tcPr>
          <w:p w14:paraId="445AC821" w14:textId="77777777" w:rsidR="003315F6" w:rsidRPr="008412B7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69BC75C6" w14:textId="2AB7F5F5" w:rsidR="003315F6" w:rsidRPr="008412B7" w:rsidRDefault="00414CEF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41" w:type="pct"/>
          </w:tcPr>
          <w:p w14:paraId="7DFF1A52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EA1C37C" w14:textId="6FBC5B1F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35" w:type="pct"/>
          </w:tcPr>
          <w:p w14:paraId="5ED54416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36A1EA3E" w14:textId="10618AB9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87B30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7CA415BA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DE26C2B" w14:textId="549C0455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</w:tr>
      <w:tr w:rsidR="003315F6" w:rsidRPr="00CF1517" w14:paraId="222D715C" w14:textId="77777777" w:rsidTr="006D467E">
        <w:trPr>
          <w:trHeight w:hRule="exact" w:val="389"/>
        </w:trPr>
        <w:tc>
          <w:tcPr>
            <w:tcW w:w="2493" w:type="pct"/>
          </w:tcPr>
          <w:p w14:paraId="21D41668" w14:textId="77777777" w:rsidR="003315F6" w:rsidRPr="003414B0" w:rsidRDefault="003315F6" w:rsidP="003315F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606C47B4" w14:textId="79CCCBA3" w:rsidR="003315F6" w:rsidRPr="008412B7" w:rsidRDefault="00414CEF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141" w:type="pct"/>
          </w:tcPr>
          <w:p w14:paraId="3507BFE0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0558B50B" w14:textId="3E7CA687" w:rsidR="003315F6" w:rsidRPr="008412B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35" w:type="pct"/>
          </w:tcPr>
          <w:p w14:paraId="3726111B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4A6B15CB" w14:textId="4E781FB2" w:rsidR="003315F6" w:rsidRPr="003414B0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87B30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092FF68C" w14:textId="77777777" w:rsidR="003315F6" w:rsidRPr="008412B7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double" w:sz="4" w:space="0" w:color="auto"/>
            </w:tcBorders>
          </w:tcPr>
          <w:p w14:paraId="10121E9F" w14:textId="68D2241D" w:rsidR="003315F6" w:rsidRPr="00CF1517" w:rsidRDefault="00EC1182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297999CF" w14:textId="77777777" w:rsidR="009514D5" w:rsidRDefault="009514D5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83DFFC" w14:textId="77777777" w:rsidR="00A924B2" w:rsidRPr="003414B0" w:rsidRDefault="00A924B2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1D7525" w14:textId="537C6E94" w:rsidR="007A30A8" w:rsidRPr="00C82C16" w:rsidRDefault="00260641" w:rsidP="00C82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br w:type="page"/>
      </w:r>
    </w:p>
    <w:p w14:paraId="3AE3E0B0" w14:textId="087C8B41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1836062C" w14:textId="77777777" w:rsidR="002B4284" w:rsidRPr="00277D36" w:rsidRDefault="002B4284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95B2A2D" w14:textId="77777777" w:rsidR="00944BF6" w:rsidRPr="003414B0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414B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  <w:r w:rsidRPr="003414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Pr="003414B0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3414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</w:t>
      </w:r>
      <w:r w:rsidR="00A13222"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การเงินที่วัดมูลค่าด้วย</w:t>
      </w:r>
      <w:r w:rsidR="0040560D" w:rsidRPr="003414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ราคาทุนตัดจำหน่าย</w:t>
      </w: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หากมูลค่าตามบัญชีใกล้เคียงกับมูลค่ายุติธรรมอย่างสมเหตุสมผล</w:t>
      </w:r>
      <w:r w:rsidRPr="003414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ECC7BBA" w14:textId="71158D36" w:rsidR="00BF5898" w:rsidRPr="00DD15AD" w:rsidRDefault="00BF5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F84FAA" w:rsidRPr="004D49BC" w14:paraId="3C69058D" w14:textId="77777777" w:rsidTr="00A74180">
        <w:trPr>
          <w:trHeight w:val="362"/>
          <w:tblHeader/>
        </w:trPr>
        <w:tc>
          <w:tcPr>
            <w:tcW w:w="1980" w:type="dxa"/>
            <w:vAlign w:val="bottom"/>
          </w:tcPr>
          <w:p w14:paraId="3570AFB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3414B0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84FAA" w:rsidRPr="004D49BC" w14:paraId="6EEB93AB" w14:textId="77777777" w:rsidTr="00A74180">
        <w:trPr>
          <w:trHeight w:val="362"/>
          <w:tblHeader/>
        </w:trPr>
        <w:tc>
          <w:tcPr>
            <w:tcW w:w="1980" w:type="dxa"/>
            <w:vAlign w:val="bottom"/>
          </w:tcPr>
          <w:p w14:paraId="2406B6B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1EF66E20" w14:textId="77777777" w:rsidR="00F84FAA" w:rsidRPr="003414B0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A74180">
        <w:trPr>
          <w:trHeight w:val="50"/>
          <w:tblHeader/>
        </w:trPr>
        <w:tc>
          <w:tcPr>
            <w:tcW w:w="1980" w:type="dxa"/>
          </w:tcPr>
          <w:p w14:paraId="5E8D035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59432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3414B0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568DFC" w14:textId="77777777" w:rsidR="00EC3B51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79EDD" w14:textId="401B3895" w:rsidR="00F84FAA" w:rsidRPr="003414B0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D23CBA1" w14:textId="05A4923D" w:rsidR="00F84FAA" w:rsidRPr="004D49BC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="00F84FAA"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275560" w14:textId="4E218279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6C0336BD" w14:textId="0056EEB5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257F2F6" w14:textId="04789D90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13109C6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A74180">
        <w:trPr>
          <w:trHeight w:val="362"/>
          <w:tblHeader/>
        </w:trPr>
        <w:tc>
          <w:tcPr>
            <w:tcW w:w="1980" w:type="dxa"/>
          </w:tcPr>
          <w:p w14:paraId="52D7C77C" w14:textId="77777777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3414B0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</w:tr>
      <w:tr w:rsidR="00F84FAA" w:rsidRPr="004D49BC" w14:paraId="66453DEA" w14:textId="77777777" w:rsidTr="00A74180">
        <w:trPr>
          <w:trHeight w:val="362"/>
        </w:trPr>
        <w:tc>
          <w:tcPr>
            <w:tcW w:w="1980" w:type="dxa"/>
          </w:tcPr>
          <w:p w14:paraId="15DFCEF4" w14:textId="20D738C9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3414B0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F84FAA" w:rsidRPr="004D49BC" w14:paraId="4ADD6E62" w14:textId="77777777" w:rsidTr="00A74180">
        <w:trPr>
          <w:trHeight w:val="362"/>
        </w:trPr>
        <w:tc>
          <w:tcPr>
            <w:tcW w:w="1980" w:type="dxa"/>
          </w:tcPr>
          <w:p w14:paraId="0965187F" w14:textId="77777777" w:rsidR="00F84FAA" w:rsidRPr="003414B0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E936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69FABC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9C4E51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95D203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A6A671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4BFF5D" w14:textId="77777777" w:rsidR="00F84FAA" w:rsidRPr="003414B0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59063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F36F839" w14:textId="77777777" w:rsidR="00F84FAA" w:rsidRPr="003414B0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78992613" w14:textId="77777777" w:rsidTr="00A74180">
        <w:trPr>
          <w:trHeight w:val="362"/>
        </w:trPr>
        <w:tc>
          <w:tcPr>
            <w:tcW w:w="1980" w:type="dxa"/>
          </w:tcPr>
          <w:p w14:paraId="2BE090FA" w14:textId="77777777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0ACC8B4E" w:rsidR="003315F6" w:rsidRPr="003414B0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F76615"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180" w:type="dxa"/>
          </w:tcPr>
          <w:p w14:paraId="1DDAD404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45041" w14:textId="732D01B5" w:rsidR="003315F6" w:rsidRPr="004D49BC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387AD4D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571014CD" w14:textId="42F5229D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1CAE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180" w:type="dxa"/>
          </w:tcPr>
          <w:p w14:paraId="1EFACE4C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C8FA93" w14:textId="4AC097D2" w:rsidR="003315F6" w:rsidRPr="004D49BC" w:rsidRDefault="00EC1182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76615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900" w:type="dxa"/>
            <w:vAlign w:val="bottom"/>
          </w:tcPr>
          <w:p w14:paraId="37419F63" w14:textId="5CD8ECF4" w:rsidR="003315F6" w:rsidRPr="004D49BC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B8C6577" w14:textId="09073C10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41D7188" w14:textId="165FAFCE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1CAE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</w:tr>
      <w:tr w:rsidR="003315F6" w:rsidRPr="004D49BC" w14:paraId="30F6119B" w14:textId="77777777" w:rsidTr="00A74180">
        <w:trPr>
          <w:trHeight w:val="362"/>
        </w:trPr>
        <w:tc>
          <w:tcPr>
            <w:tcW w:w="1980" w:type="dxa"/>
          </w:tcPr>
          <w:p w14:paraId="2656A588" w14:textId="77777777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65192B58" w14:textId="51E51208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F6D6A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958E66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0A84AEB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2F0C74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D888B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6C2480" w14:textId="7D92CA51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C0FA7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55C1BB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4EF3EDB9" w14:textId="77777777" w:rsidTr="00A74180">
        <w:trPr>
          <w:trHeight w:val="362"/>
        </w:trPr>
        <w:tc>
          <w:tcPr>
            <w:tcW w:w="1980" w:type="dxa"/>
          </w:tcPr>
          <w:p w14:paraId="6B0E25B9" w14:textId="77777777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5BF1A50E" w:rsidR="003315F6" w:rsidRPr="00AB58F6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918721" w14:textId="57B714DD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10F9DFAC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D06856D" w14:textId="45CBFE9F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5E398C6C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CD05AA" w14:textId="7597E91B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345F4352" w14:textId="4F3D817B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990" w:type="dxa"/>
            <w:vAlign w:val="bottom"/>
          </w:tcPr>
          <w:p w14:paraId="45A65E3B" w14:textId="5FD6B2F5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1A79D52D" w14:textId="7BD47365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</w:tr>
      <w:tr w:rsidR="003315F6" w:rsidRPr="004D49BC" w14:paraId="2D19BC7F" w14:textId="77777777" w:rsidTr="00A74180">
        <w:trPr>
          <w:trHeight w:val="362"/>
        </w:trPr>
        <w:tc>
          <w:tcPr>
            <w:tcW w:w="1980" w:type="dxa"/>
          </w:tcPr>
          <w:p w14:paraId="24561BA0" w14:textId="381A4AEF" w:rsidR="003315F6" w:rsidRPr="003414B0" w:rsidRDefault="003315F6" w:rsidP="0033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166E9B06" w14:textId="000EAF80" w:rsidR="003315F6" w:rsidRPr="00567665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2C3DFD1D" w14:textId="77777777" w:rsidR="003315F6" w:rsidRPr="00567665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240365" w14:textId="6055F65B" w:rsidR="003315F6" w:rsidRPr="00567665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DA32CEE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37FF8E3D" w14:textId="22EAA363" w:rsidR="003315F6" w:rsidRPr="00567665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62008397" w14:textId="77777777" w:rsidR="003315F6" w:rsidRPr="00567665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C511FE" w14:textId="4A9C4E79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4B502AD1" w14:textId="4E13890E" w:rsidR="003315F6" w:rsidRPr="00567665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990" w:type="dxa"/>
          </w:tcPr>
          <w:p w14:paraId="5D878331" w14:textId="697B6041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32C0E4E4" w14:textId="19EB9AEB" w:rsidR="003315F6" w:rsidRPr="00046597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  <w:tr w:rsidR="003315F6" w:rsidRPr="004D49BC" w14:paraId="6253B273" w14:textId="77777777" w:rsidTr="00A74180">
        <w:trPr>
          <w:trHeight w:val="144"/>
        </w:trPr>
        <w:tc>
          <w:tcPr>
            <w:tcW w:w="1980" w:type="dxa"/>
          </w:tcPr>
          <w:p w14:paraId="7EF3ABE5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A4576F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BAE9C1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2A6864D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7B151D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E5A48B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E64C5F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CDD9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9D8DBF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F5171C" w14:paraId="68BD9F46" w14:textId="77777777" w:rsidTr="00A74180">
        <w:trPr>
          <w:trHeight w:val="362"/>
        </w:trPr>
        <w:tc>
          <w:tcPr>
            <w:tcW w:w="1980" w:type="dxa"/>
          </w:tcPr>
          <w:p w14:paraId="3FF1CC5B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80AC27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9556C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82ED074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FF98CF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95E630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AC80A1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F5503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FD3A98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2EE02130" w14:textId="77777777" w:rsidTr="00A74180">
        <w:trPr>
          <w:trHeight w:val="350"/>
        </w:trPr>
        <w:tc>
          <w:tcPr>
            <w:tcW w:w="1980" w:type="dxa"/>
          </w:tcPr>
          <w:p w14:paraId="4D943A43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3315F6" w:rsidRPr="004D49BC" w:rsidRDefault="003315F6" w:rsidP="00EA1C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C06D87" w14:textId="455DA8B9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6BEA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3D6BE2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074C5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6CA832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7D5F1B" w14:textId="44AACF92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B6599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97B3F9" w14:textId="00C03553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410679E" w14:textId="77777777" w:rsidTr="00A74180">
        <w:trPr>
          <w:trHeight w:val="350"/>
        </w:trPr>
        <w:tc>
          <w:tcPr>
            <w:tcW w:w="1980" w:type="dxa"/>
          </w:tcPr>
          <w:p w14:paraId="6765FE16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4ED16F0D" w14:textId="3D2897D2" w:rsidR="003315F6" w:rsidRPr="00AB58F6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E367D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9D4168" w14:textId="3745873C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730</w:t>
            </w:r>
          </w:p>
        </w:tc>
        <w:tc>
          <w:tcPr>
            <w:tcW w:w="180" w:type="dxa"/>
          </w:tcPr>
          <w:p w14:paraId="66E3377A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5D43789" w14:textId="24824A67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2963520C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4F5094" w14:textId="0E58EFCF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7D31CC7" w14:textId="4128CDB6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990" w:type="dxa"/>
            <w:vAlign w:val="bottom"/>
          </w:tcPr>
          <w:p w14:paraId="1903BE0F" w14:textId="395F8D0A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F9F0F07" w14:textId="57EFA1F8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717</w:t>
            </w:r>
          </w:p>
        </w:tc>
      </w:tr>
      <w:tr w:rsidR="003315F6" w:rsidRPr="004D49BC" w14:paraId="25A913A2" w14:textId="77777777" w:rsidTr="00A74180">
        <w:trPr>
          <w:trHeight w:val="350"/>
        </w:trPr>
        <w:tc>
          <w:tcPr>
            <w:tcW w:w="1980" w:type="dxa"/>
          </w:tcPr>
          <w:p w14:paraId="1463FDB4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B08AC0B" w14:textId="595536F1" w:rsidR="003315F6" w:rsidRPr="003414B0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6BD110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438DD0" w14:textId="502ECB23" w:rsidR="003315F6" w:rsidRPr="003414B0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EA1CAE"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80" w:type="dxa"/>
          </w:tcPr>
          <w:p w14:paraId="10A45508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0B5EE009" w14:textId="17D55DC2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A1CAE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80" w:type="dxa"/>
            <w:vAlign w:val="bottom"/>
          </w:tcPr>
          <w:p w14:paraId="51C581B9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0E88D9" w14:textId="04F4A2FB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45A4C339" w14:textId="4D7FE4A8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A1CAE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830</w:t>
            </w:r>
          </w:p>
        </w:tc>
        <w:tc>
          <w:tcPr>
            <w:tcW w:w="990" w:type="dxa"/>
            <w:vAlign w:val="bottom"/>
          </w:tcPr>
          <w:p w14:paraId="5CE24C1B" w14:textId="21B295B2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8E7EF3" w14:textId="7BB204ED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A1CAE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830</w:t>
            </w:r>
          </w:p>
        </w:tc>
      </w:tr>
      <w:tr w:rsidR="003315F6" w:rsidRPr="00F5171C" w14:paraId="2843FB76" w14:textId="77777777" w:rsidTr="00A74180">
        <w:trPr>
          <w:trHeight w:val="350"/>
        </w:trPr>
        <w:tc>
          <w:tcPr>
            <w:tcW w:w="1980" w:type="dxa"/>
          </w:tcPr>
          <w:p w14:paraId="6263024B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0B5BEC4A" w14:textId="2DB95A9D" w:rsidR="003315F6" w:rsidRPr="003414B0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0847BB8" w14:textId="4D0D7316" w:rsidR="003315F6" w:rsidRPr="00715748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8B1B75" w14:textId="3529ABB8" w:rsidR="003315F6" w:rsidRPr="003414B0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4A93AA2" w14:textId="77777777" w:rsidR="003315F6" w:rsidRPr="00715748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7B3B3E9A" w14:textId="13B526EB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2ADD8D69" w14:textId="77777777" w:rsidR="003315F6" w:rsidRPr="00715748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86CB8A" w14:textId="381D354D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E3B312C" w14:textId="30CB372E" w:rsidR="003315F6" w:rsidRPr="00715748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5171C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90" w:type="dxa"/>
            <w:vAlign w:val="bottom"/>
          </w:tcPr>
          <w:p w14:paraId="5FDA15C3" w14:textId="5B259811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C81BD32" w14:textId="02F764D3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5171C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3315F6" w:rsidRPr="004D49BC" w14:paraId="0D3F563B" w14:textId="77777777" w:rsidTr="00A74180">
        <w:trPr>
          <w:trHeight w:val="350"/>
        </w:trPr>
        <w:tc>
          <w:tcPr>
            <w:tcW w:w="1980" w:type="dxa"/>
          </w:tcPr>
          <w:p w14:paraId="53129E9B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0C5B77C1" w14:textId="1AAD8877" w:rsidR="003315F6" w:rsidRPr="00715748" w:rsidRDefault="00EA1CAE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C0DD99E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624636" w14:textId="0B1DDD08" w:rsidR="003315F6" w:rsidRPr="00715748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  <w:r w:rsidR="00F5171C"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72C47DB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8CD65EB" w14:textId="76D25199" w:rsidR="003315F6" w:rsidRPr="00715748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F5171C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ACB952E" w14:textId="77777777" w:rsidR="003315F6" w:rsidRPr="00715748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26D104" w14:textId="539294B4" w:rsidR="003315F6" w:rsidRPr="003414B0" w:rsidRDefault="00EA1CAE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F2D4EFB" w14:textId="4F86A76F" w:rsidR="003315F6" w:rsidRPr="00715748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5171C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990" w:type="dxa"/>
            <w:vAlign w:val="bottom"/>
          </w:tcPr>
          <w:p w14:paraId="683BECCA" w14:textId="4C47AC2D" w:rsidR="003315F6" w:rsidRPr="003414B0" w:rsidRDefault="00EA1CAE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DF7FA04" w14:textId="0B6EF8AA" w:rsidR="003315F6" w:rsidRPr="003414B0" w:rsidRDefault="00F5171C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</w:tr>
      <w:tr w:rsidR="003315F6" w:rsidRPr="004D49BC" w14:paraId="047F464B" w14:textId="77777777" w:rsidTr="00A74180">
        <w:trPr>
          <w:trHeight w:val="350"/>
        </w:trPr>
        <w:tc>
          <w:tcPr>
            <w:tcW w:w="1980" w:type="dxa"/>
          </w:tcPr>
          <w:p w14:paraId="51DBC2B1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B2F7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19000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8233343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724A95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42DA3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77BB8E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62FB4C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4F5BBD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1B25512B" w14:textId="77777777" w:rsidTr="00A74180">
        <w:trPr>
          <w:trHeight w:val="350"/>
        </w:trPr>
        <w:tc>
          <w:tcPr>
            <w:tcW w:w="1980" w:type="dxa"/>
          </w:tcPr>
          <w:p w14:paraId="21B85C8D" w14:textId="0D751C02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8C354A1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9D875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5DAD0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1C3EDFD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8DD3D4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472D1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B566B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322317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79224B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950C29B" w14:textId="77777777" w:rsidTr="00A74180">
        <w:trPr>
          <w:trHeight w:val="350"/>
        </w:trPr>
        <w:tc>
          <w:tcPr>
            <w:tcW w:w="1980" w:type="dxa"/>
          </w:tcPr>
          <w:p w14:paraId="01A7A1C3" w14:textId="77777777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7F23F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93B469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7D1FBF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37C91D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B3880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234D9B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651B9C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E10384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3B508D53" w14:textId="77777777" w:rsidTr="00A74180">
        <w:trPr>
          <w:trHeight w:val="350"/>
        </w:trPr>
        <w:tc>
          <w:tcPr>
            <w:tcW w:w="1980" w:type="dxa"/>
          </w:tcPr>
          <w:p w14:paraId="0A46A47B" w14:textId="77777777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320B2F0" w14:textId="75C0CBAA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287D7A21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0C30EC4" w14:textId="33C07B8A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1A59B0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3BEF5861" w14:textId="6BA55B07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681E57DA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1D457F" w14:textId="0168C176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900" w:type="dxa"/>
            <w:vAlign w:val="bottom"/>
          </w:tcPr>
          <w:p w14:paraId="51000A47" w14:textId="04ADE9CD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9972A6D" w14:textId="1EEF1B9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74348E7" w14:textId="666F5B88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</w:tr>
      <w:tr w:rsidR="00396FAE" w:rsidRPr="004D49BC" w14:paraId="1A933770" w14:textId="77777777" w:rsidTr="00A74180">
        <w:trPr>
          <w:trHeight w:val="350"/>
        </w:trPr>
        <w:tc>
          <w:tcPr>
            <w:tcW w:w="1980" w:type="dxa"/>
          </w:tcPr>
          <w:p w14:paraId="1C4A86F7" w14:textId="77777777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72287517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20D883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1ED576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EFC85D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6E66FFA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629BA4" w14:textId="77777777" w:rsidR="00396FAE" w:rsidRPr="004D49BC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F9C9E7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C38F56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5ED027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643007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676A49F5" w14:textId="77777777" w:rsidTr="00A74180">
        <w:trPr>
          <w:trHeight w:val="350"/>
        </w:trPr>
        <w:tc>
          <w:tcPr>
            <w:tcW w:w="1980" w:type="dxa"/>
          </w:tcPr>
          <w:p w14:paraId="1CC294B0" w14:textId="77777777" w:rsidR="00396FAE" w:rsidRPr="004D49BC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2E67FF24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3317C5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23CF63" w14:textId="3B9ED98F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76D7D550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11F61C9" w14:textId="0BA8B0F4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3BF74272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BCF4DF" w14:textId="720436AE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70AC03D" w14:textId="5D80B8A7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990" w:type="dxa"/>
            <w:vAlign w:val="bottom"/>
          </w:tcPr>
          <w:p w14:paraId="027DCAF7" w14:textId="30F9797F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EE0214D" w14:textId="560D2B38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</w:p>
        </w:tc>
      </w:tr>
      <w:tr w:rsidR="00396FAE" w:rsidRPr="004D49BC" w14:paraId="0E7FA248" w14:textId="77777777" w:rsidTr="00A74180">
        <w:trPr>
          <w:trHeight w:val="350"/>
        </w:trPr>
        <w:tc>
          <w:tcPr>
            <w:tcW w:w="1980" w:type="dxa"/>
          </w:tcPr>
          <w:p w14:paraId="73A43BAE" w14:textId="77777777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7E926FD4" w14:textId="77882092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D90E54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C077F29" w14:textId="00D796A9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A62F25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06B83F8" w14:textId="5BE2CDB4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B29FBB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AA68C38" w14:textId="570831A9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25E1E88" w14:textId="6C1D1BAA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0FC60740" w14:textId="1725F4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3B10CC6F" w14:textId="2E02AFB5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</w:tr>
      <w:tr w:rsidR="00396FAE" w:rsidRPr="004D49BC" w14:paraId="43788CF0" w14:textId="77777777" w:rsidTr="00A74180">
        <w:trPr>
          <w:trHeight w:val="350"/>
        </w:trPr>
        <w:tc>
          <w:tcPr>
            <w:tcW w:w="1980" w:type="dxa"/>
          </w:tcPr>
          <w:p w14:paraId="791BB6AA" w14:textId="77777777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A1F54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4084D3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346C0C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021C73A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E4BEC2" w14:textId="77777777" w:rsidR="00396FAE" w:rsidRPr="004D49BC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6E548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46C3FE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D989AB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326E8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166AD8FA" w14:textId="77777777" w:rsidTr="00A74180">
        <w:trPr>
          <w:trHeight w:val="350"/>
        </w:trPr>
        <w:tc>
          <w:tcPr>
            <w:tcW w:w="1980" w:type="dxa"/>
          </w:tcPr>
          <w:p w14:paraId="02C3BA5E" w14:textId="77777777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29D16032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6432E9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1EFD4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5A9A65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6E1CA45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1967AB" w14:textId="77777777" w:rsidR="00396FAE" w:rsidRPr="004D49BC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B0A93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C18232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AC7503" w14:textId="77777777" w:rsidR="00396FAE" w:rsidRPr="004D49BC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119416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3EF34635" w14:textId="77777777" w:rsidTr="00A74180">
        <w:trPr>
          <w:trHeight w:val="350"/>
        </w:trPr>
        <w:tc>
          <w:tcPr>
            <w:tcW w:w="1980" w:type="dxa"/>
          </w:tcPr>
          <w:p w14:paraId="1C12B628" w14:textId="77777777" w:rsidR="00396FAE" w:rsidRPr="004D49BC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14E2CD03" w14:textId="3EE0C514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FB392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FF8CCD2" w14:textId="77C5936A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76D65387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74F4793" w14:textId="7B630721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  <w:vAlign w:val="bottom"/>
          </w:tcPr>
          <w:p w14:paraId="57798AAC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C9D221" w14:textId="2FBC1C98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58F408A" w14:textId="50599395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821</w:t>
            </w:r>
          </w:p>
        </w:tc>
        <w:tc>
          <w:tcPr>
            <w:tcW w:w="990" w:type="dxa"/>
            <w:vAlign w:val="bottom"/>
          </w:tcPr>
          <w:p w14:paraId="33ABAE0C" w14:textId="009DA61E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5C40D9E0" w14:textId="14ADDDD4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821</w:t>
            </w:r>
          </w:p>
        </w:tc>
      </w:tr>
      <w:tr w:rsidR="00396FAE" w:rsidRPr="004D49BC" w14:paraId="1A9B32BD" w14:textId="77777777" w:rsidTr="00A74180">
        <w:trPr>
          <w:trHeight w:val="350"/>
        </w:trPr>
        <w:tc>
          <w:tcPr>
            <w:tcW w:w="1980" w:type="dxa"/>
          </w:tcPr>
          <w:p w14:paraId="15D9454F" w14:textId="77777777" w:rsidR="00396FAE" w:rsidRPr="004D49BC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B44AA4F" w14:textId="3524AB2E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4684E6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652A1F" w14:textId="11ED977D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040DB471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CD009FA" w14:textId="466FCA11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741B74C3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5B5ED7" w14:textId="2C9FCCC6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8523DA4" w14:textId="0BCD2BF2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199</w:t>
            </w:r>
          </w:p>
        </w:tc>
        <w:tc>
          <w:tcPr>
            <w:tcW w:w="990" w:type="dxa"/>
            <w:vAlign w:val="bottom"/>
          </w:tcPr>
          <w:p w14:paraId="461386C2" w14:textId="7B68EE0B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76259392" w14:textId="31AC31AD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199</w:t>
            </w:r>
          </w:p>
        </w:tc>
      </w:tr>
      <w:tr w:rsidR="00396FAE" w:rsidRPr="004D49BC" w14:paraId="3D0E054F" w14:textId="77777777" w:rsidTr="00A74180">
        <w:trPr>
          <w:trHeight w:val="350"/>
        </w:trPr>
        <w:tc>
          <w:tcPr>
            <w:tcW w:w="1980" w:type="dxa"/>
          </w:tcPr>
          <w:p w14:paraId="2E33C029" w14:textId="22D25276" w:rsidR="00396FAE" w:rsidRPr="003414B0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125FA6C2" w14:textId="042573E1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7A8D2D5A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11BD79" w14:textId="3BEB5555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E9476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2B253FA" w14:textId="156C9F46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7E4C60E1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2D8761" w14:textId="716FFFD8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4AF86F5" w14:textId="08D5180B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990" w:type="dxa"/>
            <w:vAlign w:val="bottom"/>
          </w:tcPr>
          <w:p w14:paraId="2CD91C01" w14:textId="36E1FF94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0141248" w14:textId="3A093DD5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</w:tr>
      <w:tr w:rsidR="00396FAE" w:rsidRPr="004D49BC" w14:paraId="070B560E" w14:textId="77777777" w:rsidTr="00A74180">
        <w:trPr>
          <w:trHeight w:val="350"/>
        </w:trPr>
        <w:tc>
          <w:tcPr>
            <w:tcW w:w="1980" w:type="dxa"/>
          </w:tcPr>
          <w:p w14:paraId="4EF64950" w14:textId="77777777" w:rsidR="00396FAE" w:rsidRPr="004D49BC" w:rsidRDefault="00396FAE" w:rsidP="00396FA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5A42DD80" w:rsidR="00396FAE" w:rsidRPr="004D49BC" w:rsidRDefault="00396FAE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322A9D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B99C869" w14:textId="7B8527BB" w:rsidR="00396FAE" w:rsidRPr="004D49BC" w:rsidRDefault="00EC1182" w:rsidP="00396F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35AA5C41" w14:textId="77777777" w:rsidR="00396FAE" w:rsidRPr="003414B0" w:rsidRDefault="00396FAE" w:rsidP="00396F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3A209F8" w14:textId="719E642F" w:rsidR="00396FAE" w:rsidRPr="004D49BC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A655F8F" w14:textId="77777777" w:rsidR="00396FAE" w:rsidRPr="003414B0" w:rsidRDefault="00396FAE" w:rsidP="00396FA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0FE370" w14:textId="25F4FFF7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2952E82" w14:textId="6568C1FE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990" w:type="dxa"/>
            <w:vAlign w:val="bottom"/>
          </w:tcPr>
          <w:p w14:paraId="7025FD93" w14:textId="4C748ED9" w:rsidR="00396FAE" w:rsidRPr="003414B0" w:rsidRDefault="00396FAE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7C7DF41F" w14:textId="021F5D28" w:rsidR="00396FAE" w:rsidRPr="003414B0" w:rsidRDefault="00EC1182" w:rsidP="00396FA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</w:t>
            </w:r>
          </w:p>
        </w:tc>
      </w:tr>
    </w:tbl>
    <w:p w14:paraId="24DC5AD3" w14:textId="77777777" w:rsidR="00F84FAA" w:rsidRPr="00AF4DB9" w:rsidRDefault="00F84FAA">
      <w:pPr>
        <w:rPr>
          <w:rFonts w:cstheme="minorBidi"/>
          <w:sz w:val="30"/>
          <w:szCs w:val="30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7A76E7">
        <w:trPr>
          <w:trHeight w:val="362"/>
          <w:tblHeader/>
        </w:trPr>
        <w:tc>
          <w:tcPr>
            <w:tcW w:w="1980" w:type="dxa"/>
            <w:vAlign w:val="bottom"/>
          </w:tcPr>
          <w:p w14:paraId="64D7197A" w14:textId="192B6DE9" w:rsidR="00AD4FF6" w:rsidRPr="004D49BC" w:rsidRDefault="00AD4FF6" w:rsidP="00F84FA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3414B0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7A76E7">
        <w:trPr>
          <w:trHeight w:val="362"/>
          <w:tblHeader/>
        </w:trPr>
        <w:tc>
          <w:tcPr>
            <w:tcW w:w="1980" w:type="dxa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6012356E" w14:textId="77777777" w:rsidR="00AD4FF6" w:rsidRPr="003414B0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7A76E7">
        <w:trPr>
          <w:trHeight w:val="50"/>
          <w:tblHeader/>
        </w:trPr>
        <w:tc>
          <w:tcPr>
            <w:tcW w:w="1980" w:type="dxa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3414B0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DE09D" w14:textId="77777777" w:rsidR="00EC3B51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A742D" w14:textId="65DDE4C2" w:rsidR="00EC3B51" w:rsidRPr="003414B0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937BCA3" w14:textId="77777777" w:rsidR="00EC3B51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2A4C8E56" w:rsidR="00D86BB6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5F8023E" w14:textId="47D35FD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267AE08A" w14:textId="2ACAA8C8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304C3B5" w14:textId="1D3FB421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7A76E7">
        <w:trPr>
          <w:trHeight w:val="362"/>
          <w:tblHeader/>
        </w:trPr>
        <w:tc>
          <w:tcPr>
            <w:tcW w:w="1980" w:type="dxa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3414B0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</w:tr>
      <w:tr w:rsidR="003B1C31" w:rsidRPr="004D49BC" w14:paraId="60EAD047" w14:textId="77777777" w:rsidTr="007A76E7">
        <w:trPr>
          <w:trHeight w:val="362"/>
        </w:trPr>
        <w:tc>
          <w:tcPr>
            <w:tcW w:w="1980" w:type="dxa"/>
          </w:tcPr>
          <w:p w14:paraId="1EC7FFB1" w14:textId="6C984CE2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32355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ED1130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3414B0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D86BB6" w:rsidRPr="004D49BC" w14:paraId="0C389F09" w14:textId="77777777" w:rsidTr="007A76E7">
        <w:trPr>
          <w:trHeight w:val="362"/>
        </w:trPr>
        <w:tc>
          <w:tcPr>
            <w:tcW w:w="1980" w:type="dxa"/>
          </w:tcPr>
          <w:p w14:paraId="1A643724" w14:textId="77777777" w:rsidR="00D86BB6" w:rsidRPr="003414B0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3F712" w14:textId="77777777" w:rsidR="00D86BB6" w:rsidRPr="003414B0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C733EB0" w14:textId="77777777" w:rsidR="00D86BB6" w:rsidRPr="003414B0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27B65E22" w14:textId="77777777" w:rsidTr="007A76E7">
        <w:trPr>
          <w:trHeight w:val="362"/>
        </w:trPr>
        <w:tc>
          <w:tcPr>
            <w:tcW w:w="1980" w:type="dxa"/>
          </w:tcPr>
          <w:p w14:paraId="4D22A2D9" w14:textId="4A40F569" w:rsidR="00824421" w:rsidRPr="003414B0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6F44408A" w:rsidR="00824421" w:rsidRPr="003414B0" w:rsidRDefault="00EC118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6E1F1E" w14:textId="35EA960C" w:rsidR="00824421" w:rsidRPr="004D49BC" w:rsidRDefault="0098725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ACB3C9" w14:textId="77777777" w:rsidR="00824421" w:rsidRPr="003414B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57A29D2" w14:textId="71FB1949" w:rsidR="00824421" w:rsidRPr="004D49BC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180" w:type="dxa"/>
            <w:vAlign w:val="bottom"/>
          </w:tcPr>
          <w:p w14:paraId="0AA32440" w14:textId="77777777" w:rsidR="00824421" w:rsidRPr="003414B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B25F40" w14:textId="04F15496" w:rsidR="00824421" w:rsidRPr="004D49BC" w:rsidRDefault="00EC118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900" w:type="dxa"/>
            <w:vAlign w:val="bottom"/>
          </w:tcPr>
          <w:p w14:paraId="68FCF656" w14:textId="038B2CE5" w:rsidR="00824421" w:rsidRPr="004D49BC" w:rsidRDefault="0098725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B832426" w14:textId="0D45FB33" w:rsidR="00824421" w:rsidRPr="003414B0" w:rsidRDefault="00987251" w:rsidP="00D5666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10E96A8" w14:textId="654F097C" w:rsidR="00824421" w:rsidRPr="003414B0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</w:tr>
      <w:tr w:rsidR="00824421" w:rsidRPr="004D49BC" w14:paraId="29798C36" w14:textId="77777777" w:rsidTr="007A76E7">
        <w:trPr>
          <w:trHeight w:val="362"/>
        </w:trPr>
        <w:tc>
          <w:tcPr>
            <w:tcW w:w="1980" w:type="dxa"/>
          </w:tcPr>
          <w:p w14:paraId="48C13823" w14:textId="179AAEA7" w:rsidR="00824421" w:rsidRPr="003414B0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697213" w14:textId="0FD1ADD5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49F2A2" w14:textId="774D4B7C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5EDFF61" w14:textId="4661F2E1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6AED8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26295C" w14:textId="6603BB83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0D6A71" w14:textId="76D50A94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B9377C" w14:textId="3CFDD1CA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925FFF" w14:textId="4B209B97" w:rsidR="00824421" w:rsidRPr="003414B0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002DA5C" w14:textId="77777777" w:rsidTr="007A76E7">
        <w:trPr>
          <w:trHeight w:val="362"/>
        </w:trPr>
        <w:tc>
          <w:tcPr>
            <w:tcW w:w="1980" w:type="dxa"/>
          </w:tcPr>
          <w:p w14:paraId="43282AF2" w14:textId="0DC852A3" w:rsidR="00824421" w:rsidRPr="003414B0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47466568" w:rsidR="00824421" w:rsidRPr="00AB58F6" w:rsidRDefault="001F606F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3414B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292A90" w14:textId="604229E0" w:rsidR="00824421" w:rsidRPr="004D49BC" w:rsidRDefault="00EC118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252BC24" w14:textId="4125C114" w:rsidR="00824421" w:rsidRPr="003414B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B088526" w14:textId="6646CEE5" w:rsidR="00824421" w:rsidRPr="004D49BC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87251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0E8D50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4044CD" w14:textId="72AD2749" w:rsidR="00824421" w:rsidRPr="003414B0" w:rsidRDefault="001F606F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F9C6A94" w14:textId="224669C8" w:rsidR="00824421" w:rsidRPr="004D49BC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994</w:t>
            </w:r>
          </w:p>
        </w:tc>
        <w:tc>
          <w:tcPr>
            <w:tcW w:w="990" w:type="dxa"/>
            <w:vAlign w:val="bottom"/>
          </w:tcPr>
          <w:p w14:paraId="0EB189C2" w14:textId="77C919EC" w:rsidR="00824421" w:rsidRPr="003414B0" w:rsidRDefault="001F606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BFE90B9" w14:textId="1785FF94" w:rsidR="00824421" w:rsidRPr="003414B0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994</w:t>
            </w:r>
          </w:p>
        </w:tc>
      </w:tr>
      <w:tr w:rsidR="00824421" w:rsidRPr="004D49BC" w14:paraId="6B0787A5" w14:textId="77777777" w:rsidTr="007A76E7">
        <w:trPr>
          <w:trHeight w:val="144"/>
        </w:trPr>
        <w:tc>
          <w:tcPr>
            <w:tcW w:w="1980" w:type="dxa"/>
          </w:tcPr>
          <w:p w14:paraId="46179DB1" w14:textId="77777777" w:rsidR="00824421" w:rsidRPr="003414B0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2C4FE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022AE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34E5E4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642CF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41C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CEF3F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72482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72948" w14:textId="77777777" w:rsidR="00824421" w:rsidRPr="003414B0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33CD5FE7" w14:textId="77777777" w:rsidTr="007A76E7">
        <w:trPr>
          <w:trHeight w:val="362"/>
        </w:trPr>
        <w:tc>
          <w:tcPr>
            <w:tcW w:w="1980" w:type="dxa"/>
          </w:tcPr>
          <w:p w14:paraId="1AEBB2A4" w14:textId="77777777" w:rsidR="00824421" w:rsidRPr="003414B0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AA9B3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1258D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7E6F63C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815C9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A3CB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87F7F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3FD2F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8DDFBE" w14:textId="77777777" w:rsidR="00824421" w:rsidRPr="003414B0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B61E365" w14:textId="77777777" w:rsidTr="007A76E7">
        <w:trPr>
          <w:trHeight w:val="350"/>
        </w:trPr>
        <w:tc>
          <w:tcPr>
            <w:tcW w:w="1980" w:type="dxa"/>
          </w:tcPr>
          <w:p w14:paraId="7CAB51A7" w14:textId="5845C546" w:rsidR="00824421" w:rsidRPr="003414B0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FB703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0CB2B1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2FF96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80D598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8ED98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3BB11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576CD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AB8032" w14:textId="77777777" w:rsidR="00824421" w:rsidRPr="003414B0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0138A64" w14:textId="77777777" w:rsidTr="007A76E7">
        <w:trPr>
          <w:trHeight w:val="350"/>
        </w:trPr>
        <w:tc>
          <w:tcPr>
            <w:tcW w:w="1980" w:type="dxa"/>
          </w:tcPr>
          <w:p w14:paraId="18FA5CB6" w14:textId="561EA718" w:rsidR="00824421" w:rsidRPr="003414B0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69C55C47" w:rsidR="00824421" w:rsidRPr="00AB58F6" w:rsidRDefault="005C343D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3414B0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00F69F" w14:textId="4D2AC6EE" w:rsidR="00824421" w:rsidRPr="004D49BC" w:rsidRDefault="00EC118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75020634" w14:textId="77777777" w:rsidR="00824421" w:rsidRPr="003414B0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9B4EDED" w14:textId="125079F4" w:rsidR="00824421" w:rsidRPr="004D49BC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5D1892C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4F6C1" w14:textId="53720581" w:rsidR="00824421" w:rsidRPr="003414B0" w:rsidRDefault="005C343D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93AFEA4" w14:textId="384447CA" w:rsidR="00824421" w:rsidRPr="00916932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403</w:t>
            </w:r>
          </w:p>
        </w:tc>
        <w:tc>
          <w:tcPr>
            <w:tcW w:w="990" w:type="dxa"/>
            <w:vAlign w:val="bottom"/>
          </w:tcPr>
          <w:p w14:paraId="574799B7" w14:textId="584A0D6A" w:rsidR="00824421" w:rsidRPr="003414B0" w:rsidRDefault="005C343D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E0EDE6" w14:textId="6EE4C3F0" w:rsidR="00824421" w:rsidRPr="002B17BE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403</w:t>
            </w:r>
          </w:p>
        </w:tc>
      </w:tr>
      <w:tr w:rsidR="00824421" w:rsidRPr="004D49BC" w14:paraId="7E32F36B" w14:textId="77777777" w:rsidTr="007A76E7">
        <w:trPr>
          <w:trHeight w:val="350"/>
        </w:trPr>
        <w:tc>
          <w:tcPr>
            <w:tcW w:w="1980" w:type="dxa"/>
          </w:tcPr>
          <w:p w14:paraId="54AD3286" w14:textId="37AD76B9" w:rsidR="00824421" w:rsidRPr="003414B0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2BF17666" w:rsidR="00824421" w:rsidRPr="003414B0" w:rsidRDefault="005C343D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041238D" w14:textId="03120C5A" w:rsidR="00824421" w:rsidRPr="003414B0" w:rsidRDefault="00EC118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03500"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80" w:type="dxa"/>
          </w:tcPr>
          <w:p w14:paraId="5DFD947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4358011" w14:textId="05D85002" w:rsidR="00824421" w:rsidRPr="003414B0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03500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80" w:type="dxa"/>
          </w:tcPr>
          <w:p w14:paraId="737EF0A7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7E326C2" w14:textId="539E1BD6" w:rsidR="00824421" w:rsidRPr="003414B0" w:rsidRDefault="00403500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1052D67E" w14:textId="57BFC089" w:rsidR="00824421" w:rsidRPr="004D49BC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03500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990" w:type="dxa"/>
          </w:tcPr>
          <w:p w14:paraId="54FB5678" w14:textId="739EC464" w:rsidR="00824421" w:rsidRPr="003414B0" w:rsidRDefault="00403500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49312A5C" w14:textId="20F54F7A" w:rsidR="00824421" w:rsidRPr="003414B0" w:rsidRDefault="00EC118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03500"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</w:tr>
      <w:tr w:rsidR="006161D2" w:rsidRPr="004D49BC" w14:paraId="744DC19B" w14:textId="77777777" w:rsidTr="007A76E7">
        <w:trPr>
          <w:trHeight w:val="350"/>
        </w:trPr>
        <w:tc>
          <w:tcPr>
            <w:tcW w:w="1980" w:type="dxa"/>
          </w:tcPr>
          <w:p w14:paraId="7A765CEF" w14:textId="60B2A4B9" w:rsidR="006161D2" w:rsidRPr="003414B0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D3109B"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29D83755" w14:textId="30E1DE25" w:rsidR="006161D2" w:rsidRPr="0012401B" w:rsidRDefault="00EC118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6CF911E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FF128D" w14:textId="79C1AB1E" w:rsidR="006161D2" w:rsidRPr="003414B0" w:rsidRDefault="0012401B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777F3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2585293" w14:textId="6FAE3E93" w:rsidR="006161D2" w:rsidRPr="003414B0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16492F7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66E518" w14:textId="63AF6417" w:rsidR="006161D2" w:rsidRPr="003414B0" w:rsidRDefault="0012401B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86FC1FA" w14:textId="40149E20" w:rsidR="006161D2" w:rsidRPr="004D49BC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90" w:type="dxa"/>
            <w:vAlign w:val="bottom"/>
          </w:tcPr>
          <w:p w14:paraId="52718230" w14:textId="5A9FB7B8" w:rsidR="006161D2" w:rsidRPr="003414B0" w:rsidRDefault="0012401B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79C5AA1" w14:textId="7B8DB25F" w:rsidR="006161D2" w:rsidRPr="003414B0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6161D2" w:rsidRPr="004D49BC" w14:paraId="0612E50C" w14:textId="77777777" w:rsidTr="007A76E7">
        <w:trPr>
          <w:trHeight w:val="350"/>
        </w:trPr>
        <w:tc>
          <w:tcPr>
            <w:tcW w:w="1980" w:type="dxa"/>
          </w:tcPr>
          <w:p w14:paraId="7DBF1F4B" w14:textId="4DFF5D2A" w:rsidR="006161D2" w:rsidRPr="003414B0" w:rsidRDefault="00D3109B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057BFB0C" w:rsidR="006161D2" w:rsidRPr="004D49BC" w:rsidRDefault="0010287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3D25799" w14:textId="77777777" w:rsidR="006161D2" w:rsidRPr="003414B0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7735B1" w14:textId="4F38A15F" w:rsidR="006161D2" w:rsidRPr="00A42648" w:rsidRDefault="00EC118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7353881C" w14:textId="77777777" w:rsidR="006161D2" w:rsidRPr="003414B0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6999EF1" w14:textId="19386480" w:rsidR="006161D2" w:rsidRPr="009F67FC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2E737EA9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CEDD95" w14:textId="66AEEF2C" w:rsidR="006161D2" w:rsidRPr="003414B0" w:rsidRDefault="00102870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E175BD8" w14:textId="3F7AC4A2" w:rsidR="006161D2" w:rsidRPr="004D49BC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990" w:type="dxa"/>
            <w:vAlign w:val="bottom"/>
          </w:tcPr>
          <w:p w14:paraId="412B4895" w14:textId="30F597A6" w:rsidR="006161D2" w:rsidRPr="003414B0" w:rsidRDefault="0010287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48C512C" w14:textId="32A0E346" w:rsidR="006161D2" w:rsidRPr="003414B0" w:rsidRDefault="00EC118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</w:p>
        </w:tc>
      </w:tr>
      <w:tr w:rsidR="00717D48" w:rsidRPr="004D49BC" w14:paraId="02D0F2CF" w14:textId="77777777" w:rsidTr="007A76E7">
        <w:trPr>
          <w:trHeight w:val="350"/>
        </w:trPr>
        <w:tc>
          <w:tcPr>
            <w:tcW w:w="1980" w:type="dxa"/>
          </w:tcPr>
          <w:p w14:paraId="4EA1CC34" w14:textId="77777777" w:rsidR="00AF4DB9" w:rsidRPr="003414B0" w:rsidRDefault="00AF4DB9" w:rsidP="00AF4DB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023B8F0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7AA50E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1AEA12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928229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B9865FE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8D87EE" w14:textId="77777777" w:rsidR="00717D48" w:rsidRPr="004D49BC" w:rsidRDefault="00717D48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A49A51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C0DBA3" w14:textId="77777777" w:rsidR="00717D48" w:rsidRPr="004D49BC" w:rsidRDefault="00717D48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B6B743" w14:textId="77777777" w:rsidR="00717D48" w:rsidRPr="004D49BC" w:rsidRDefault="00717D48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A13DE9" w14:textId="77777777" w:rsidR="00717D48" w:rsidRPr="003414B0" w:rsidRDefault="00717D48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61D2" w:rsidRPr="004D49BC" w14:paraId="02F36E0A" w14:textId="77777777" w:rsidTr="007A76E7">
        <w:trPr>
          <w:trHeight w:val="350"/>
        </w:trPr>
        <w:tc>
          <w:tcPr>
            <w:tcW w:w="1980" w:type="dxa"/>
          </w:tcPr>
          <w:p w14:paraId="71C05B1D" w14:textId="77777777" w:rsidR="00AF4DB9" w:rsidRDefault="00AF4DB9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9D35215" w14:textId="03CD303E" w:rsidR="006161D2" w:rsidRPr="003414B0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B00A2C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CAE482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AD425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BD5F7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7BBD61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1CE5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42FEE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FF8936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3FCEF5" w14:textId="77777777" w:rsidR="006161D2" w:rsidRPr="003414B0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61D2" w:rsidRPr="004D49BC" w14:paraId="1C7F31CE" w14:textId="77777777" w:rsidTr="007A76E7">
        <w:trPr>
          <w:trHeight w:val="350"/>
        </w:trPr>
        <w:tc>
          <w:tcPr>
            <w:tcW w:w="1980" w:type="dxa"/>
          </w:tcPr>
          <w:p w14:paraId="17C2C577" w14:textId="528CFE83" w:rsidR="006161D2" w:rsidRPr="003414B0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261E174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AF207C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7E1DB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0471289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9EBA75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3E62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825E15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6030A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368AFF" w14:textId="77777777" w:rsidR="006161D2" w:rsidRPr="003414B0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64A2B4B0" w14:textId="77777777" w:rsidTr="007A76E7">
        <w:trPr>
          <w:trHeight w:val="350"/>
        </w:trPr>
        <w:tc>
          <w:tcPr>
            <w:tcW w:w="1980" w:type="dxa"/>
          </w:tcPr>
          <w:p w14:paraId="062BEEE1" w14:textId="35BE0418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E77E9FB" w14:textId="3C953225" w:rsidR="003315F6" w:rsidRPr="009578B7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39581D86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4716145" w14:textId="08DBDD27" w:rsidR="003315F6" w:rsidRPr="009578B7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AD4167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DB2BBC5" w14:textId="3000B845" w:rsidR="003315F6" w:rsidRPr="009578B7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7CDA6CF9" w14:textId="77777777" w:rsidR="003315F6" w:rsidRPr="003414B0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9388C3" w14:textId="632A6934" w:rsidR="003315F6" w:rsidRPr="009578B7" w:rsidRDefault="00EC1182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900" w:type="dxa"/>
            <w:vAlign w:val="bottom"/>
          </w:tcPr>
          <w:p w14:paraId="50F287DE" w14:textId="123983FC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3532020" w14:textId="7F1C1C59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7042240" w14:textId="06BD667F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</w:tr>
      <w:tr w:rsidR="003315F6" w:rsidRPr="004D49BC" w14:paraId="7CD81EDB" w14:textId="77777777" w:rsidTr="007A76E7">
        <w:trPr>
          <w:trHeight w:val="350"/>
        </w:trPr>
        <w:tc>
          <w:tcPr>
            <w:tcW w:w="1980" w:type="dxa"/>
          </w:tcPr>
          <w:p w14:paraId="79F34AF8" w14:textId="413C81D9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059002B6" w14:textId="494E2AF6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C4A1E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43E6A" w14:textId="56D303FF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5B290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2419938" w14:textId="784D254D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9FC6E5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9E18F5" w14:textId="429CE8BE" w:rsidR="003315F6" w:rsidRPr="004D49BC" w:rsidRDefault="003315F6" w:rsidP="003315F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3039B4" w14:textId="18999EE9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22B244" w14:textId="58721AF9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1DA88E" w14:textId="2C81A37E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C3A33A8" w14:textId="77777777" w:rsidTr="007A76E7">
        <w:trPr>
          <w:trHeight w:val="350"/>
        </w:trPr>
        <w:tc>
          <w:tcPr>
            <w:tcW w:w="1980" w:type="dxa"/>
          </w:tcPr>
          <w:p w14:paraId="59607F74" w14:textId="6B18160C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6065D67" w14:textId="6F68A485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3A3793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72BF3E" w14:textId="742B8E34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61F9A3F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56D2BDE" w14:textId="5894BE5B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38BA57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517B84" w14:textId="1E240035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37FC3D9C" w14:textId="68679A2E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</w:p>
        </w:tc>
        <w:tc>
          <w:tcPr>
            <w:tcW w:w="990" w:type="dxa"/>
            <w:vAlign w:val="bottom"/>
          </w:tcPr>
          <w:p w14:paraId="62D46E86" w14:textId="747885AE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AA0F741" w14:textId="6F2C228E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</w:p>
        </w:tc>
      </w:tr>
      <w:tr w:rsidR="003315F6" w:rsidRPr="004D49BC" w14:paraId="7B3C823E" w14:textId="77777777" w:rsidTr="007A76E7">
        <w:trPr>
          <w:trHeight w:val="350"/>
        </w:trPr>
        <w:tc>
          <w:tcPr>
            <w:tcW w:w="1980" w:type="dxa"/>
          </w:tcPr>
          <w:p w14:paraId="6FFC8146" w14:textId="419D8408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44F84833" w14:textId="1FEE70C1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F6AA6B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8F46ED7" w14:textId="5E6F8B88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4CE8C6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558AD662" w14:textId="51D084E1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4F615E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71EF9" w14:textId="41C87A26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434C2FC4" w14:textId="11575291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</w:tcPr>
          <w:p w14:paraId="5CD14EF7" w14:textId="4EAD4E16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64CF2E9F" w14:textId="5701D654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3315F6" w:rsidRPr="004D49BC" w14:paraId="309C7F4D" w14:textId="77777777" w:rsidTr="007A76E7">
        <w:trPr>
          <w:trHeight w:val="350"/>
        </w:trPr>
        <w:tc>
          <w:tcPr>
            <w:tcW w:w="1980" w:type="dxa"/>
          </w:tcPr>
          <w:p w14:paraId="7654F69B" w14:textId="79BAAF5F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4858854" w14:textId="09E6C9B9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BC74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A88A39" w14:textId="75D57B92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CB4C41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7393625" w14:textId="19F2872D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DEFCAF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90BE36" w14:textId="08389BFF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DDE22D" w14:textId="7EC54685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AB9E7" w14:textId="712F680E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ABFC9" w14:textId="42B7D826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653E80DD" w14:textId="77777777" w:rsidTr="007A76E7">
        <w:trPr>
          <w:trHeight w:val="350"/>
        </w:trPr>
        <w:tc>
          <w:tcPr>
            <w:tcW w:w="1980" w:type="dxa"/>
          </w:tcPr>
          <w:p w14:paraId="2CE5ABA1" w14:textId="21EBF569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F5F943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B46AA0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B5A7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17A2EA4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5C3866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C6D5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2B2C4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E3D76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98D55F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2D32F59D" w14:textId="77777777" w:rsidTr="007A76E7">
        <w:trPr>
          <w:trHeight w:val="350"/>
        </w:trPr>
        <w:tc>
          <w:tcPr>
            <w:tcW w:w="1980" w:type="dxa"/>
          </w:tcPr>
          <w:p w14:paraId="758849D8" w14:textId="4FACA333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0885EB0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5B413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EA2BBA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9C247B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307F71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5ED18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B5596D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34B525" w14:textId="77777777" w:rsidR="003315F6" w:rsidRPr="004D49BC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15FA5F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7B7D3411" w14:textId="77777777" w:rsidTr="007A76E7">
        <w:trPr>
          <w:trHeight w:val="350"/>
        </w:trPr>
        <w:tc>
          <w:tcPr>
            <w:tcW w:w="1980" w:type="dxa"/>
          </w:tcPr>
          <w:p w14:paraId="75619B87" w14:textId="1B3DB32B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3C988C1E" w14:textId="6F79FC21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44153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8AF29B" w14:textId="47BBED38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6989FBE6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D918D5B" w14:textId="7C93D719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03E8BDFE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D7C56" w14:textId="5D09D6A0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027B885" w14:textId="6242B6CB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</w:t>
            </w:r>
          </w:p>
        </w:tc>
        <w:tc>
          <w:tcPr>
            <w:tcW w:w="990" w:type="dxa"/>
            <w:vAlign w:val="bottom"/>
          </w:tcPr>
          <w:p w14:paraId="3EDEB8E2" w14:textId="69996ECB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167859B" w14:textId="1B9B0C55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</w:t>
            </w:r>
          </w:p>
        </w:tc>
      </w:tr>
      <w:tr w:rsidR="003315F6" w:rsidRPr="004D49BC" w14:paraId="52F738DB" w14:textId="77777777" w:rsidTr="007A76E7">
        <w:trPr>
          <w:trHeight w:val="350"/>
        </w:trPr>
        <w:tc>
          <w:tcPr>
            <w:tcW w:w="1980" w:type="dxa"/>
          </w:tcPr>
          <w:p w14:paraId="7190AEA3" w14:textId="459F17E6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68894F4" w14:textId="35CA79EC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87C5BC" w14:textId="4B99AFCC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5BB96156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71D8083D" w14:textId="50011313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07C110DD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B095C6" w14:textId="69FD127E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56E9C34" w14:textId="561951D4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199</w:t>
            </w:r>
          </w:p>
        </w:tc>
        <w:tc>
          <w:tcPr>
            <w:tcW w:w="990" w:type="dxa"/>
            <w:vAlign w:val="bottom"/>
          </w:tcPr>
          <w:p w14:paraId="0F6B577A" w14:textId="3E3C428E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4079BF8" w14:textId="7A2E4D4F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199</w:t>
            </w:r>
          </w:p>
        </w:tc>
      </w:tr>
      <w:tr w:rsidR="003315F6" w:rsidRPr="004D49BC" w14:paraId="7FCE305E" w14:textId="77777777" w:rsidTr="007A76E7">
        <w:trPr>
          <w:trHeight w:val="350"/>
        </w:trPr>
        <w:tc>
          <w:tcPr>
            <w:tcW w:w="1980" w:type="dxa"/>
          </w:tcPr>
          <w:p w14:paraId="1E5F5475" w14:textId="14D08D9A" w:rsidR="003315F6" w:rsidRPr="003414B0" w:rsidRDefault="003315F6" w:rsidP="003315F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4A37E1E2" w14:textId="33B416FF" w:rsidR="003315F6" w:rsidRPr="004D49BC" w:rsidRDefault="003315F6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11C382" w14:textId="19E77C3F" w:rsidR="003315F6" w:rsidRPr="004D49BC" w:rsidRDefault="00EC1182" w:rsidP="003315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6B864730" w14:textId="77777777" w:rsidR="003315F6" w:rsidRPr="003414B0" w:rsidRDefault="003315F6" w:rsidP="003315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965EB09" w14:textId="7F3FB522" w:rsidR="003315F6" w:rsidRPr="004D49BC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75F66FA3" w14:textId="77777777" w:rsidR="003315F6" w:rsidRPr="004D49BC" w:rsidRDefault="003315F6" w:rsidP="003315F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25C956" w14:textId="2BDF965E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6A9AB4D" w14:textId="25A9C280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990" w:type="dxa"/>
            <w:vAlign w:val="bottom"/>
          </w:tcPr>
          <w:p w14:paraId="161D989E" w14:textId="28D20F23" w:rsidR="003315F6" w:rsidRPr="003414B0" w:rsidRDefault="003315F6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874B19B" w14:textId="55FDF400" w:rsidR="003315F6" w:rsidRPr="003414B0" w:rsidRDefault="00EC1182" w:rsidP="003315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</w:tr>
    </w:tbl>
    <w:p w14:paraId="27F740A0" w14:textId="3BDD70EF" w:rsidR="00D56066" w:rsidRDefault="00D56066" w:rsidP="0052543D">
      <w:pPr>
        <w:rPr>
          <w:rFonts w:cstheme="minorBidi"/>
        </w:rPr>
      </w:pPr>
    </w:p>
    <w:p w14:paraId="366CD2EC" w14:textId="77777777" w:rsidR="008D2E7F" w:rsidRPr="003414B0" w:rsidRDefault="008D2E7F" w:rsidP="0052543D">
      <w:pPr>
        <w:rPr>
          <w:rFonts w:cstheme="minorBidi"/>
          <w:cs/>
        </w:rPr>
      </w:pPr>
    </w:p>
    <w:p w14:paraId="5B9D1597" w14:textId="0EED36A6" w:rsidR="00102221" w:rsidRPr="00E7472A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5" w:name="_Hlk165987322"/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ข้อมูลงบกระแสเงินสดเปิดเผยเพิ่มเติม</w:t>
      </w:r>
    </w:p>
    <w:bookmarkEnd w:id="5"/>
    <w:p w14:paraId="34521613" w14:textId="77777777" w:rsidR="00102221" w:rsidRPr="00277D36" w:rsidRDefault="00102221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C25B709" w14:textId="30F09C54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รายละเอียดที่ดิน อาคารและอุปกรณ์</w:t>
      </w:r>
      <w:r w:rsidRPr="003414B0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3414B0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3414B0">
        <w:rPr>
          <w:rFonts w:ascii="Angsana New" w:hAnsi="Angsana New" w:cs="Angsana New" w:hint="cs"/>
          <w:sz w:val="30"/>
          <w:szCs w:val="30"/>
          <w:cs/>
        </w:rPr>
        <w:t>งวด</w:t>
      </w:r>
      <w:r w:rsidR="00D32355" w:rsidRPr="003414B0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32355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32355" w:rsidRPr="003414B0">
        <w:rPr>
          <w:rFonts w:ascii="Angsana New" w:hAnsi="Angsana New" w:cs="Angsana New"/>
          <w:sz w:val="30"/>
          <w:szCs w:val="30"/>
          <w:cs/>
        </w:rPr>
        <w:t>มีนาคม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878"/>
        <w:gridCol w:w="984"/>
        <w:gridCol w:w="270"/>
        <w:gridCol w:w="1080"/>
        <w:gridCol w:w="270"/>
        <w:gridCol w:w="1102"/>
        <w:gridCol w:w="270"/>
        <w:gridCol w:w="1083"/>
      </w:tblGrid>
      <w:tr w:rsidR="00102221" w:rsidRPr="004D49BC" w14:paraId="16FD766D" w14:textId="77777777" w:rsidTr="008412B7">
        <w:tc>
          <w:tcPr>
            <w:tcW w:w="1766" w:type="pct"/>
          </w:tcPr>
          <w:p w14:paraId="35C556D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8" w:type="pct"/>
          </w:tcPr>
          <w:p w14:paraId="6EA2705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68BCB6C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BE111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8A397A5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4D49BC" w14:paraId="3B5E388B" w14:textId="77777777" w:rsidTr="008412B7">
        <w:tc>
          <w:tcPr>
            <w:tcW w:w="1766" w:type="pct"/>
          </w:tcPr>
          <w:p w14:paraId="14B4F324" w14:textId="77777777" w:rsidR="003047E2" w:rsidRPr="004D49BC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7CE060C0" w14:textId="57EBC33C" w:rsidR="003047E2" w:rsidRPr="003414B0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46EC9A30" w14:textId="2A686AC3" w:rsidR="003047E2" w:rsidRPr="004D49BC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DE407C3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0ACC5C" w14:textId="01091221" w:rsidR="003047E2" w:rsidRPr="004D49BC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94EBD77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C7421D" w14:textId="2FC60F7B" w:rsidR="003047E2" w:rsidRPr="004D49BC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1340421B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34CB0B" w14:textId="01CA5EC0" w:rsidR="003047E2" w:rsidRPr="004D49BC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02221" w:rsidRPr="004D49BC" w14:paraId="2C870A6A" w14:textId="77777777" w:rsidTr="008412B7">
        <w:tc>
          <w:tcPr>
            <w:tcW w:w="1766" w:type="pct"/>
          </w:tcPr>
          <w:p w14:paraId="28ABF44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67C72214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5D7354B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12B7" w:rsidRPr="001343B8" w14:paraId="061C66B6" w14:textId="77777777" w:rsidTr="008412B7">
        <w:tc>
          <w:tcPr>
            <w:tcW w:w="1766" w:type="pct"/>
          </w:tcPr>
          <w:p w14:paraId="53A754FB" w14:textId="77777777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78" w:type="pct"/>
          </w:tcPr>
          <w:p w14:paraId="5573FE2B" w14:textId="0E9A7E4B" w:rsidR="008412B7" w:rsidRPr="001343B8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DEAA16B" w14:textId="7E76FECC" w:rsidR="008412B7" w:rsidRPr="006254DF" w:rsidRDefault="00B37DAD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7" w:type="pct"/>
          </w:tcPr>
          <w:p w14:paraId="0D3F71FF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04FB3C" w14:textId="27AF0A4C" w:rsidR="008412B7" w:rsidRPr="001343B8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8412B7" w:rsidRPr="00224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47" w:type="pct"/>
          </w:tcPr>
          <w:p w14:paraId="1826FE19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EEBBA2" w14:textId="551A3380" w:rsidR="008412B7" w:rsidRPr="003414B0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37</w:t>
            </w:r>
            <w:r w:rsidR="00893852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236</w:t>
            </w:r>
          </w:p>
        </w:tc>
        <w:tc>
          <w:tcPr>
            <w:tcW w:w="147" w:type="pct"/>
          </w:tcPr>
          <w:p w14:paraId="23A0F252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14:paraId="707CFDAA" w14:textId="428B93D8" w:rsidR="008412B7" w:rsidRPr="001343B8" w:rsidRDefault="00EC1182" w:rsidP="001E10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62</w:t>
            </w:r>
            <w:r w:rsidR="008412B7"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183</w:t>
            </w:r>
          </w:p>
        </w:tc>
      </w:tr>
      <w:tr w:rsidR="008412B7" w:rsidRPr="001343B8" w14:paraId="382A9298" w14:textId="77777777" w:rsidTr="008412B7">
        <w:tc>
          <w:tcPr>
            <w:tcW w:w="1766" w:type="pct"/>
          </w:tcPr>
          <w:p w14:paraId="0A9D02A7" w14:textId="6CAE2D96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บวก/(หัก) - </w:t>
            </w:r>
            <w:r w:rsidRPr="003414B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3414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" w:type="pct"/>
          </w:tcPr>
          <w:p w14:paraId="447B6C6D" w14:textId="77777777" w:rsidR="008412B7" w:rsidRPr="001343B8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FB6E6F" w14:textId="15451EE1" w:rsidR="008412B7" w:rsidRPr="006254DF" w:rsidRDefault="00B37DAD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47" w:type="pct"/>
          </w:tcPr>
          <w:p w14:paraId="41C87430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1E2370" w14:textId="6304E4E1" w:rsidR="008412B7" w:rsidRPr="001343B8" w:rsidRDefault="008412B7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24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9425CE7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1F2BBE6" w14:textId="708BF517" w:rsidR="008412B7" w:rsidRPr="001343B8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41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11</w:t>
            </w:r>
            <w:r w:rsidR="00E573C2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47" w:type="pct"/>
          </w:tcPr>
          <w:p w14:paraId="781F1FF2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14:paraId="5D198C5C" w14:textId="62932FC5" w:rsidR="008412B7" w:rsidRPr="001343B8" w:rsidRDefault="008412B7" w:rsidP="001E10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</w:t>
            </w:r>
            <w:r w:rsidR="00EC1182"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15</w:t>
            </w: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="00EC1182"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610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8412B7" w:rsidRPr="001343B8" w14:paraId="7BCC23CC" w14:textId="77777777" w:rsidTr="008412B7">
        <w:tc>
          <w:tcPr>
            <w:tcW w:w="1766" w:type="pct"/>
          </w:tcPr>
          <w:p w14:paraId="54469DA5" w14:textId="77777777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78" w:type="pct"/>
          </w:tcPr>
          <w:p w14:paraId="341AA745" w14:textId="77777777" w:rsidR="008412B7" w:rsidRPr="001343B8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D8FE438" w14:textId="3E15AC92" w:rsidR="008412B7" w:rsidRPr="003414B0" w:rsidRDefault="00B37DAD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47" w:type="pct"/>
          </w:tcPr>
          <w:p w14:paraId="1433369A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2B54CFF5" w:rsidR="008412B7" w:rsidRPr="001343B8" w:rsidRDefault="00EC1182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  <w:r w:rsidR="008412B7"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147" w:type="pct"/>
          </w:tcPr>
          <w:p w14:paraId="3C1B6D82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44FAF5" w14:textId="667A3ADE" w:rsidR="008412B7" w:rsidRPr="001343B8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48</w:t>
            </w:r>
            <w:r w:rsidR="00E573C2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551</w:t>
            </w:r>
          </w:p>
        </w:tc>
        <w:tc>
          <w:tcPr>
            <w:tcW w:w="147" w:type="pct"/>
          </w:tcPr>
          <w:p w14:paraId="085C3D9B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6D710A2E" w:rsidR="008412B7" w:rsidRPr="001343B8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46</w:t>
            </w:r>
            <w:r w:rsidR="008412B7"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573</w:t>
            </w:r>
          </w:p>
        </w:tc>
      </w:tr>
    </w:tbl>
    <w:p w14:paraId="61865154" w14:textId="2A32EBD4" w:rsidR="007A76E7" w:rsidRPr="003414B0" w:rsidRDefault="007A76E7" w:rsidP="00102221">
      <w:pPr>
        <w:rPr>
          <w:rFonts w:asciiTheme="majorBidi" w:hAnsiTheme="majorBidi" w:cstheme="majorBidi"/>
          <w:cs/>
        </w:rPr>
      </w:pPr>
    </w:p>
    <w:p w14:paraId="7E8DE32D" w14:textId="77777777" w:rsidR="007A76E7" w:rsidRPr="003414B0" w:rsidRDefault="007A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3414B0">
        <w:rPr>
          <w:rFonts w:asciiTheme="majorBidi" w:hAnsiTheme="majorBidi" w:cstheme="majorBidi"/>
        </w:rPr>
        <w:br w:type="page"/>
      </w:r>
    </w:p>
    <w:p w14:paraId="7F8847AE" w14:textId="77777777" w:rsidR="00102221" w:rsidRPr="001343B8" w:rsidRDefault="00102221" w:rsidP="00102221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80"/>
        <w:gridCol w:w="982"/>
        <w:gridCol w:w="272"/>
        <w:gridCol w:w="1080"/>
        <w:gridCol w:w="272"/>
        <w:gridCol w:w="1114"/>
        <w:gridCol w:w="272"/>
        <w:gridCol w:w="1078"/>
      </w:tblGrid>
      <w:tr w:rsidR="00102221" w:rsidRPr="001343B8" w14:paraId="2D22A7CE" w14:textId="77777777" w:rsidTr="00A053FA">
        <w:tc>
          <w:tcPr>
            <w:tcW w:w="1814" w:type="pct"/>
          </w:tcPr>
          <w:p w14:paraId="78EAE60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5" w:type="pct"/>
          </w:tcPr>
          <w:p w14:paraId="66882EBA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117583C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15710D94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1343B8" w14:paraId="565B5660" w14:textId="77777777" w:rsidTr="008412B7">
        <w:trPr>
          <w:trHeight w:val="371"/>
        </w:trPr>
        <w:tc>
          <w:tcPr>
            <w:tcW w:w="1814" w:type="pct"/>
          </w:tcPr>
          <w:p w14:paraId="258C56CA" w14:textId="77777777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13EA4BC4" w14:textId="77777777" w:rsidR="003047E2" w:rsidRPr="003414B0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1E696384" w14:textId="6144FC45" w:rsidR="003047E2" w:rsidRPr="001343B8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4C1B731A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1B9678" w14:textId="51A43D74" w:rsidR="003047E2" w:rsidRPr="001343B8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168544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53992" w14:textId="3A474486" w:rsidR="003047E2" w:rsidRPr="001343B8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5E2E8ED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A0700" w14:textId="50BBB98B" w:rsidR="003047E2" w:rsidRPr="001343B8" w:rsidRDefault="00EC118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02221" w:rsidRPr="001343B8" w14:paraId="15A1C503" w14:textId="77777777" w:rsidTr="00A053FA">
        <w:tc>
          <w:tcPr>
            <w:tcW w:w="1814" w:type="pct"/>
          </w:tcPr>
          <w:p w14:paraId="090D96BE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695C9FC8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14:paraId="216AB4A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12B7" w:rsidRPr="001343B8" w14:paraId="07FD0FB2" w14:textId="77777777" w:rsidTr="008412B7">
        <w:tc>
          <w:tcPr>
            <w:tcW w:w="1814" w:type="pct"/>
          </w:tcPr>
          <w:p w14:paraId="7A0FC31A" w14:textId="77777777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5" w:type="pct"/>
          </w:tcPr>
          <w:p w14:paraId="49BCB36E" w14:textId="77777777" w:rsidR="008412B7" w:rsidRPr="001343B8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73C6DE2" w14:textId="33D45B30" w:rsidR="008412B7" w:rsidRPr="001343B8" w:rsidRDefault="00B37DAD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48" w:type="pct"/>
          </w:tcPr>
          <w:p w14:paraId="145058A9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6611E6" w14:textId="745CFC71" w:rsidR="008412B7" w:rsidRPr="001343B8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12B7" w:rsidRPr="00224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0BC9A1D7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525D31" w14:textId="7998DB19" w:rsidR="008412B7" w:rsidRPr="003414B0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378</w:t>
            </w:r>
          </w:p>
        </w:tc>
        <w:tc>
          <w:tcPr>
            <w:tcW w:w="148" w:type="pct"/>
          </w:tcPr>
          <w:p w14:paraId="5FCE0175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14:paraId="7D1ACB7A" w14:textId="245C96B7" w:rsidR="008412B7" w:rsidRPr="001343B8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638</w:t>
            </w:r>
          </w:p>
        </w:tc>
      </w:tr>
      <w:tr w:rsidR="008412B7" w:rsidRPr="004D49BC" w14:paraId="43FC7878" w14:textId="77777777" w:rsidTr="008412B7">
        <w:tc>
          <w:tcPr>
            <w:tcW w:w="1814" w:type="pct"/>
          </w:tcPr>
          <w:p w14:paraId="124FC342" w14:textId="77777777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บวก/(หัก) 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การเปลี่ยนแปลงในเจ้าหนี้        </w:t>
            </w:r>
          </w:p>
        </w:tc>
        <w:tc>
          <w:tcPr>
            <w:tcW w:w="425" w:type="pct"/>
          </w:tcPr>
          <w:p w14:paraId="1902792B" w14:textId="77777777" w:rsidR="008412B7" w:rsidRPr="001343B8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EEF3752" w14:textId="0DDE6FBF" w:rsidR="008412B7" w:rsidRPr="001343B8" w:rsidRDefault="00B37DAD" w:rsidP="00B37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(740)</w:t>
            </w:r>
          </w:p>
        </w:tc>
        <w:tc>
          <w:tcPr>
            <w:tcW w:w="148" w:type="pct"/>
          </w:tcPr>
          <w:p w14:paraId="0A2A1052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C0D0DD" w14:textId="7183FB42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219752B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5B0C604" w14:textId="6DA95C7E" w:rsidR="008412B7" w:rsidRPr="003414B0" w:rsidRDefault="001E1024" w:rsidP="001E10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</w:t>
            </w:r>
            <w:r w:rsidR="00EC1182"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279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8" w:type="pct"/>
          </w:tcPr>
          <w:p w14:paraId="29A967AA" w14:textId="77777777" w:rsidR="008412B7" w:rsidRPr="001343B8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14:paraId="62FAA0EC" w14:textId="2C1C823F" w:rsidR="008412B7" w:rsidRPr="004D49BC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</w:t>
            </w:r>
            <w:r w:rsidR="008412B7"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155</w:t>
            </w:r>
          </w:p>
        </w:tc>
      </w:tr>
      <w:tr w:rsidR="008412B7" w:rsidRPr="004D49BC" w14:paraId="139960D4" w14:textId="77777777" w:rsidTr="008412B7">
        <w:tc>
          <w:tcPr>
            <w:tcW w:w="1814" w:type="pct"/>
          </w:tcPr>
          <w:p w14:paraId="47A65B4D" w14:textId="77777777" w:rsidR="008412B7" w:rsidRPr="003414B0" w:rsidRDefault="008412B7" w:rsidP="0084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5" w:type="pct"/>
          </w:tcPr>
          <w:p w14:paraId="54096C4B" w14:textId="77777777" w:rsidR="008412B7" w:rsidRPr="004D49BC" w:rsidRDefault="008412B7" w:rsidP="00841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88C527D" w14:textId="3C52DD9C" w:rsidR="008412B7" w:rsidRPr="005415B8" w:rsidRDefault="00B37DAD" w:rsidP="0084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148" w:type="pct"/>
          </w:tcPr>
          <w:p w14:paraId="0A4545B4" w14:textId="77777777" w:rsidR="008412B7" w:rsidRPr="004D49BC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53FEC725" w:rsidR="008412B7" w:rsidRPr="004D49BC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12B7"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48" w:type="pct"/>
          </w:tcPr>
          <w:p w14:paraId="0A938969" w14:textId="77777777" w:rsidR="008412B7" w:rsidRPr="004D49BC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0B42B5" w14:textId="10953A73" w:rsidR="008412B7" w:rsidRPr="004D49BC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148" w:type="pct"/>
          </w:tcPr>
          <w:p w14:paraId="200AF11F" w14:textId="77777777" w:rsidR="008412B7" w:rsidRPr="004D49BC" w:rsidRDefault="008412B7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5EB77D69" w:rsidR="008412B7" w:rsidRPr="004D49BC" w:rsidRDefault="00EC1182" w:rsidP="008412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8412B7"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793</w:t>
            </w:r>
          </w:p>
        </w:tc>
      </w:tr>
    </w:tbl>
    <w:p w14:paraId="3CEFEE7D" w14:textId="77777777" w:rsidR="00102221" w:rsidRPr="00277D36" w:rsidRDefault="00102221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E045BF" w14:textId="0BB628F0" w:rsidR="00804175" w:rsidRPr="003414B0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3414B0" w:rsidRDefault="0036476B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2752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086664D4" w:rsidR="00DA2752" w:rsidRPr="003414B0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14:paraId="5D9C4F52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62103B45" w:rsidR="00DA2752" w:rsidRPr="003414B0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2752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A275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645C89B1" w:rsidR="00DA2752" w:rsidRPr="003414B0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2355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0" w:type="pct"/>
          </w:tcPr>
          <w:p w14:paraId="22069C7D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738930F" w:rsidR="00DA2752" w:rsidRPr="004D49BC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2752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275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2752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4EB31130" w:rsidR="00DA2752" w:rsidRPr="004D49BC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5" w:type="pct"/>
          </w:tcPr>
          <w:p w14:paraId="3DCA5BD6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43E1D738" w:rsidR="00DA2752" w:rsidRPr="004D49BC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072F9D0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896E86D" w:rsidR="00DA2752" w:rsidRPr="004D49BC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77542354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0C8A550A" w:rsidR="00DA2752" w:rsidRPr="004D49BC" w:rsidRDefault="00EC118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A2752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2752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DA2752" w:rsidRPr="003414B0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315F6" w:rsidRPr="004D49BC" w14:paraId="2DBED288" w14:textId="77777777" w:rsidTr="0052543D">
        <w:tc>
          <w:tcPr>
            <w:tcW w:w="2198" w:type="pct"/>
          </w:tcPr>
          <w:p w14:paraId="3242F6BE" w14:textId="278F6AEF" w:rsidR="003315F6" w:rsidRPr="002C4C52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128E04E6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659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106</w:t>
            </w:r>
          </w:p>
        </w:tc>
        <w:tc>
          <w:tcPr>
            <w:tcW w:w="135" w:type="pct"/>
            <w:vAlign w:val="bottom"/>
          </w:tcPr>
          <w:p w14:paraId="08ED3E39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625843F5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444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595</w:t>
            </w:r>
          </w:p>
        </w:tc>
        <w:tc>
          <w:tcPr>
            <w:tcW w:w="141" w:type="pct"/>
            <w:vAlign w:val="bottom"/>
          </w:tcPr>
          <w:p w14:paraId="04C30879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6A4B2083" w:rsidR="003315F6" w:rsidRPr="001A3359" w:rsidRDefault="00EC1182" w:rsidP="00AF66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16</w:t>
            </w:r>
            <w:r w:rsidR="00080442" w:rsidRPr="00080442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641</w:t>
            </w:r>
          </w:p>
        </w:tc>
        <w:tc>
          <w:tcPr>
            <w:tcW w:w="130" w:type="pct"/>
            <w:vAlign w:val="bottom"/>
          </w:tcPr>
          <w:p w14:paraId="3B9ED57F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2848E70C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737</w:t>
            </w:r>
          </w:p>
        </w:tc>
      </w:tr>
      <w:tr w:rsidR="003315F6" w:rsidRPr="004D49BC" w14:paraId="3D8844D1" w14:textId="77777777" w:rsidTr="00594323">
        <w:tc>
          <w:tcPr>
            <w:tcW w:w="2198" w:type="pct"/>
          </w:tcPr>
          <w:p w14:paraId="0C9F6AB9" w14:textId="3831F25E" w:rsidR="003315F6" w:rsidRPr="003414B0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91" w:type="pct"/>
            <w:vAlign w:val="bottom"/>
          </w:tcPr>
          <w:p w14:paraId="5ACE0157" w14:textId="580F0ED2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088</w:t>
            </w:r>
          </w:p>
        </w:tc>
        <w:tc>
          <w:tcPr>
            <w:tcW w:w="135" w:type="pct"/>
            <w:vAlign w:val="bottom"/>
          </w:tcPr>
          <w:p w14:paraId="2C16410C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353B1C2D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981</w:t>
            </w:r>
          </w:p>
        </w:tc>
        <w:tc>
          <w:tcPr>
            <w:tcW w:w="141" w:type="pct"/>
            <w:vAlign w:val="bottom"/>
          </w:tcPr>
          <w:p w14:paraId="22229F82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510B70AB" w:rsidR="003315F6" w:rsidRPr="001A3359" w:rsidRDefault="0008044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3414B0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EB66497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4D6C690E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032</w:t>
            </w:r>
          </w:p>
        </w:tc>
      </w:tr>
      <w:tr w:rsidR="003315F6" w:rsidRPr="004D49BC" w14:paraId="0FAB8C2E" w14:textId="77777777" w:rsidTr="0052543D">
        <w:tc>
          <w:tcPr>
            <w:tcW w:w="2198" w:type="pct"/>
          </w:tcPr>
          <w:p w14:paraId="2FC4E3AA" w14:textId="77777777" w:rsidR="003315F6" w:rsidRPr="004D49BC" w:rsidRDefault="003315F6" w:rsidP="00331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2BFCC0F1" w:rsidR="003315F6" w:rsidRPr="003414B0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662</w:t>
            </w:r>
            <w:r w:rsidR="00673B67" w:rsidRPr="00673B6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194</w:t>
            </w:r>
          </w:p>
        </w:tc>
        <w:tc>
          <w:tcPr>
            <w:tcW w:w="135" w:type="pct"/>
            <w:vAlign w:val="bottom"/>
          </w:tcPr>
          <w:p w14:paraId="5E257414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368ED2BF" w:rsidR="003315F6" w:rsidRPr="003414B0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447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57</w:t>
            </w:r>
            <w:r w:rsidR="00D60D85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1" w:type="pct"/>
            <w:vAlign w:val="bottom"/>
          </w:tcPr>
          <w:p w14:paraId="694298E6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265EFCFB" w:rsidR="003315F6" w:rsidRPr="001A3359" w:rsidRDefault="00EC1182" w:rsidP="00080442">
            <w:pPr>
              <w:pStyle w:val="ListBullet"/>
              <w:numPr>
                <w:ilvl w:val="0"/>
                <w:numId w:val="0"/>
              </w:numPr>
              <w:ind w:left="340"/>
              <w:rPr>
                <w:rFonts w:eastAsia="Malgun Gothic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</w:t>
            </w:r>
            <w:r w:rsidR="00080442" w:rsidRPr="00080442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641</w:t>
            </w:r>
          </w:p>
        </w:tc>
        <w:tc>
          <w:tcPr>
            <w:tcW w:w="130" w:type="pct"/>
            <w:vAlign w:val="bottom"/>
          </w:tcPr>
          <w:p w14:paraId="3CE72A6B" w14:textId="77777777" w:rsidR="003315F6" w:rsidRPr="004D49BC" w:rsidRDefault="003315F6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3A0CF88E" w:rsidR="003315F6" w:rsidRPr="004D49BC" w:rsidRDefault="00EC1182" w:rsidP="003315F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769</w:t>
            </w:r>
          </w:p>
        </w:tc>
      </w:tr>
    </w:tbl>
    <w:p w14:paraId="5A8A5C56" w14:textId="14B2F4D5" w:rsidR="00F17B55" w:rsidRPr="00DF5CF0" w:rsidRDefault="00F17B5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DA2752" w:rsidRPr="004D49BC" w14:paraId="2C54FB7E" w14:textId="77777777" w:rsidTr="0052543D">
        <w:tc>
          <w:tcPr>
            <w:tcW w:w="2198" w:type="pct"/>
          </w:tcPr>
          <w:p w14:paraId="7F5AD18B" w14:textId="3E412DFC" w:rsidR="00DA2752" w:rsidRPr="004D49BC" w:rsidRDefault="00DA2752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DA2752" w:rsidRPr="003414B0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2752" w:rsidRPr="004D49BC" w14:paraId="2FC085B4" w14:textId="77777777" w:rsidTr="0052543D">
        <w:tc>
          <w:tcPr>
            <w:tcW w:w="2198" w:type="pct"/>
          </w:tcPr>
          <w:p w14:paraId="1FE2DBED" w14:textId="3F9190EE" w:rsidR="00DA2752" w:rsidRPr="004D49BC" w:rsidRDefault="00DA2752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DA2752" w:rsidRPr="003414B0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DA2752" w:rsidRPr="004D49BC" w:rsidRDefault="00DA275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315F6" w:rsidRPr="004D49BC" w14:paraId="12A74638" w14:textId="77777777" w:rsidTr="00A27F35">
        <w:tc>
          <w:tcPr>
            <w:tcW w:w="2198" w:type="pct"/>
          </w:tcPr>
          <w:p w14:paraId="686937CE" w14:textId="4E71E023" w:rsidR="003315F6" w:rsidRPr="003414B0" w:rsidRDefault="003315F6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 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5820D40A" w:rsidR="003315F6" w:rsidRPr="003414B0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121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827</w:t>
            </w:r>
          </w:p>
        </w:tc>
        <w:tc>
          <w:tcPr>
            <w:tcW w:w="135" w:type="pct"/>
            <w:vAlign w:val="bottom"/>
          </w:tcPr>
          <w:p w14:paraId="2A393262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6F4E9085" w14:textId="5BA50401" w:rsidR="003315F6" w:rsidRPr="004D49BC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637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263</w:t>
            </w:r>
          </w:p>
        </w:tc>
        <w:tc>
          <w:tcPr>
            <w:tcW w:w="141" w:type="pct"/>
            <w:vAlign w:val="bottom"/>
          </w:tcPr>
          <w:p w14:paraId="340B43FD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33EA9215" w:rsidR="00065DBA" w:rsidRPr="00065DBA" w:rsidRDefault="00065DBA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579F3B00" w14:textId="66122B4C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3315F6" w:rsidRPr="004D49BC" w14:paraId="4A4FFF5A" w14:textId="77777777" w:rsidTr="00A27F35">
        <w:tc>
          <w:tcPr>
            <w:tcW w:w="2198" w:type="pct"/>
          </w:tcPr>
          <w:p w14:paraId="14E9687E" w14:textId="536B7C8D" w:rsidR="003315F6" w:rsidRPr="00A73388" w:rsidRDefault="003315F6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 วัตถุดิบ </w:t>
            </w:r>
          </w:p>
        </w:tc>
        <w:tc>
          <w:tcPr>
            <w:tcW w:w="591" w:type="pct"/>
          </w:tcPr>
          <w:p w14:paraId="595A6C29" w14:textId="77777777" w:rsidR="003315F6" w:rsidRPr="003414B0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01C545E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70CB823B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315F6" w:rsidRPr="004D49BC" w14:paraId="19DCAD67" w14:textId="77777777" w:rsidTr="00594323">
        <w:tc>
          <w:tcPr>
            <w:tcW w:w="2198" w:type="pct"/>
          </w:tcPr>
          <w:p w14:paraId="1DA96CF2" w14:textId="5EB188F1" w:rsidR="003315F6" w:rsidRPr="003414B0" w:rsidRDefault="003315F6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7C52F92" w14:textId="334D1FFD" w:rsidR="003315F6" w:rsidRPr="00B60D72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highlight w:val="cyan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013</w:t>
            </w:r>
            <w:r w:rsidR="00673B67" w:rsidRPr="00673B6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921</w:t>
            </w:r>
          </w:p>
        </w:tc>
        <w:tc>
          <w:tcPr>
            <w:tcW w:w="135" w:type="pct"/>
            <w:vAlign w:val="bottom"/>
          </w:tcPr>
          <w:p w14:paraId="32BEBB99" w14:textId="77777777" w:rsidR="003315F6" w:rsidRPr="00DD7219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A2FA1F7" w14:textId="348A6D07" w:rsidR="003315F6" w:rsidRPr="00DD7219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203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263</w:t>
            </w:r>
          </w:p>
        </w:tc>
        <w:tc>
          <w:tcPr>
            <w:tcW w:w="141" w:type="pct"/>
            <w:vAlign w:val="bottom"/>
          </w:tcPr>
          <w:p w14:paraId="70656236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0B2FBD4F" w:rsidR="003315F6" w:rsidRPr="004D49BC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208</w:t>
            </w:r>
            <w:r w:rsidR="00F17B5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785</w:t>
            </w:r>
          </w:p>
        </w:tc>
        <w:tc>
          <w:tcPr>
            <w:tcW w:w="130" w:type="pct"/>
            <w:vAlign w:val="bottom"/>
          </w:tcPr>
          <w:p w14:paraId="4642A45B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5A80536" w14:textId="0B2103ED" w:rsidR="003315F6" w:rsidRPr="004D49BC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199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580</w:t>
            </w:r>
          </w:p>
        </w:tc>
      </w:tr>
      <w:tr w:rsidR="003315F6" w:rsidRPr="004D49BC" w14:paraId="077CE9EF" w14:textId="77777777" w:rsidTr="00594323">
        <w:tc>
          <w:tcPr>
            <w:tcW w:w="2198" w:type="pct"/>
          </w:tcPr>
          <w:p w14:paraId="29FB453D" w14:textId="6CD30924" w:rsidR="003315F6" w:rsidRPr="004D49BC" w:rsidRDefault="003315F6" w:rsidP="00FF5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7144B2D9" w:rsidR="003315F6" w:rsidRPr="003414B0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  <w:r w:rsidR="00673B67" w:rsidRPr="00673B6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135</w:t>
            </w:r>
            <w:r w:rsidR="00673B67" w:rsidRPr="00673B6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748</w:t>
            </w:r>
          </w:p>
        </w:tc>
        <w:tc>
          <w:tcPr>
            <w:tcW w:w="135" w:type="pct"/>
            <w:vAlign w:val="bottom"/>
          </w:tcPr>
          <w:p w14:paraId="26E47C99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8CCE1A" w14:textId="319AF36A" w:rsidR="003315F6" w:rsidRPr="004D49BC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840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526</w:t>
            </w:r>
          </w:p>
        </w:tc>
        <w:tc>
          <w:tcPr>
            <w:tcW w:w="141" w:type="pct"/>
            <w:vAlign w:val="bottom"/>
          </w:tcPr>
          <w:p w14:paraId="02CB9118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3E54B23D" w:rsidR="003315F6" w:rsidRPr="003414B0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208</w:t>
            </w:r>
            <w:r w:rsidR="00F17B5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785</w:t>
            </w:r>
          </w:p>
        </w:tc>
        <w:tc>
          <w:tcPr>
            <w:tcW w:w="130" w:type="pct"/>
            <w:vAlign w:val="bottom"/>
          </w:tcPr>
          <w:p w14:paraId="03F37E52" w14:textId="77777777" w:rsidR="003315F6" w:rsidRPr="004D49BC" w:rsidRDefault="003315F6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41B9AD" w14:textId="3F1D30E1" w:rsidR="003315F6" w:rsidRPr="004D49BC" w:rsidRDefault="00EC1182" w:rsidP="00FF55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199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580</w:t>
            </w:r>
          </w:p>
        </w:tc>
      </w:tr>
    </w:tbl>
    <w:p w14:paraId="721839B8" w14:textId="361F3D4F" w:rsidR="00DD15AD" w:rsidRPr="003414B0" w:rsidRDefault="00DD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77FD38B" w14:textId="77777777" w:rsidR="00DD15AD" w:rsidRPr="003414B0" w:rsidRDefault="00DD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  <w:r w:rsidRPr="003414B0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193E0D22" w14:textId="6A8B0C96" w:rsidR="00FF55E6" w:rsidRPr="00FF55E6" w:rsidRDefault="005D177D" w:rsidP="00FF55E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6C80635F" w14:textId="77777777" w:rsidR="00FF55E6" w:rsidRDefault="00FF55E6" w:rsidP="00FF55E6">
      <w:pPr>
        <w:spacing w:line="240" w:lineRule="auto"/>
        <w:rPr>
          <w:rFonts w:cstheme="minorBidi"/>
          <w:lang w:val="th-TH"/>
        </w:rPr>
      </w:pPr>
    </w:p>
    <w:p w14:paraId="4369E10D" w14:textId="019C3D2D" w:rsidR="00FF55E6" w:rsidRPr="00393FFC" w:rsidRDefault="00081D69" w:rsidP="00081D69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810"/>
          <w:tab w:val="left" w:pos="2250"/>
        </w:tabs>
        <w:spacing w:line="240" w:lineRule="auto"/>
        <w:ind w:left="1170" w:hanging="630"/>
        <w:jc w:val="thaiDistribute"/>
        <w:rPr>
          <w:rFonts w:ascii="Angsana New" w:hAnsi="Angsana New"/>
          <w:spacing w:val="-9"/>
          <w:sz w:val="30"/>
          <w:szCs w:val="30"/>
          <w:cs/>
        </w:rPr>
      </w:pPr>
      <w:r w:rsidRPr="00081D69">
        <w:rPr>
          <w:rFonts w:ascii="Angsana New" w:hAnsi="Angsana New" w:hint="cs"/>
          <w:spacing w:val="-8"/>
          <w:sz w:val="30"/>
          <w:szCs w:val="30"/>
          <w:cs/>
        </w:rPr>
        <w:t>ในการประชุมคณะกรรมการของบริษัท</w:t>
      </w:r>
      <w:r w:rsidRPr="00081D69">
        <w:rPr>
          <w:rFonts w:ascii="Angsana New" w:hAnsi="Angsana New"/>
          <w:spacing w:val="-8"/>
          <w:sz w:val="30"/>
          <w:szCs w:val="30"/>
        </w:rPr>
        <w:t xml:space="preserve"> </w:t>
      </w:r>
      <w:r w:rsidR="00FF55E6" w:rsidRPr="00081D69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="00FF55E6" w:rsidRPr="00081D6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56C36" w:rsidRPr="00081D69">
        <w:rPr>
          <w:rFonts w:ascii="Angsana New" w:hAnsi="Angsana New"/>
          <w:spacing w:val="-8"/>
          <w:sz w:val="30"/>
          <w:szCs w:val="30"/>
        </w:rPr>
        <w:t>11</w:t>
      </w:r>
      <w:r w:rsidR="00FF55E6" w:rsidRPr="00081D69">
        <w:rPr>
          <w:rFonts w:ascii="Angsana New" w:hAnsi="Angsana New"/>
          <w:spacing w:val="-8"/>
          <w:sz w:val="30"/>
          <w:szCs w:val="30"/>
        </w:rPr>
        <w:t xml:space="preserve"> </w:t>
      </w:r>
      <w:r w:rsidR="00256C36" w:rsidRPr="00081D69">
        <w:rPr>
          <w:rFonts w:ascii="Angsana New" w:hAnsi="Angsana New" w:hint="cs"/>
          <w:spacing w:val="-8"/>
          <w:sz w:val="30"/>
          <w:szCs w:val="30"/>
          <w:cs/>
        </w:rPr>
        <w:t>พฤษภาคม</w:t>
      </w:r>
      <w:r w:rsidR="00FF55E6" w:rsidRPr="00081D6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F55E6" w:rsidRPr="00081D69">
        <w:rPr>
          <w:rFonts w:ascii="Angsana New" w:hAnsi="Angsana New"/>
          <w:spacing w:val="-8"/>
          <w:sz w:val="30"/>
          <w:szCs w:val="30"/>
        </w:rPr>
        <w:t xml:space="preserve">2569 </w:t>
      </w:r>
      <w:r w:rsidRPr="00081D69">
        <w:rPr>
          <w:rFonts w:ascii="Angsana New" w:hAnsi="Angsana New"/>
          <w:spacing w:val="-8"/>
          <w:sz w:val="30"/>
          <w:szCs w:val="30"/>
          <w:cs/>
        </w:rPr>
        <w:t>คณะกรรมการของบริษัทได้อนุมัติให</w:t>
      </w:r>
      <w:r w:rsidRPr="00081D69">
        <w:rPr>
          <w:rFonts w:ascii="Angsana New" w:hAnsi="Angsana New" w:hint="cs"/>
          <w:spacing w:val="-8"/>
          <w:sz w:val="30"/>
          <w:szCs w:val="30"/>
          <w:cs/>
        </w:rPr>
        <w:t>้</w:t>
      </w:r>
      <w:r w:rsidRPr="00081D69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Pr="00393FFC">
        <w:rPr>
          <w:rFonts w:ascii="Angsana New" w:hAnsi="Angsana New"/>
          <w:spacing w:val="-9"/>
          <w:sz w:val="30"/>
          <w:szCs w:val="30"/>
          <w:cs/>
        </w:rPr>
        <w:t>จ่ายเงินปันผลระหว่างกาล</w:t>
      </w:r>
      <w:r w:rsidR="00FF55E6" w:rsidRPr="00393FFC">
        <w:rPr>
          <w:rFonts w:ascii="Angsana New" w:hAnsi="Angsana New"/>
          <w:spacing w:val="-9"/>
          <w:sz w:val="30"/>
          <w:szCs w:val="30"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ในอัตราหุ้นละ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FF55E6" w:rsidRPr="00393FFC">
        <w:rPr>
          <w:rFonts w:ascii="Angsana New" w:hAnsi="Angsana New"/>
          <w:spacing w:val="-9"/>
          <w:sz w:val="30"/>
          <w:szCs w:val="30"/>
        </w:rPr>
        <w:t>0.</w:t>
      </w:r>
      <w:r w:rsidR="00256C36" w:rsidRPr="00393FFC">
        <w:rPr>
          <w:rFonts w:ascii="Angsana New" w:hAnsi="Angsana New"/>
          <w:spacing w:val="-9"/>
          <w:sz w:val="30"/>
          <w:szCs w:val="30"/>
        </w:rPr>
        <w:t>085</w:t>
      </w:r>
      <w:r w:rsidR="00FF55E6" w:rsidRPr="00393FFC">
        <w:rPr>
          <w:rFonts w:ascii="Angsana New" w:hAnsi="Angsana New"/>
          <w:spacing w:val="-9"/>
          <w:sz w:val="30"/>
          <w:szCs w:val="30"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บาท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สําหรับหุ้นสามัญจํานวน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FF55E6" w:rsidRPr="00393FFC">
        <w:rPr>
          <w:rFonts w:ascii="Angsana New" w:hAnsi="Angsana New"/>
          <w:spacing w:val="-9"/>
          <w:sz w:val="30"/>
          <w:szCs w:val="30"/>
        </w:rPr>
        <w:t>5,</w:t>
      </w:r>
      <w:r w:rsidR="00643F3A" w:rsidRPr="00393FFC">
        <w:rPr>
          <w:rFonts w:ascii="Angsana New" w:hAnsi="Angsana New"/>
          <w:spacing w:val="-9"/>
          <w:sz w:val="30"/>
          <w:szCs w:val="30"/>
        </w:rPr>
        <w:t>823.7</w:t>
      </w:r>
      <w:r w:rsidR="00FF55E6" w:rsidRPr="00393FFC">
        <w:rPr>
          <w:rFonts w:ascii="Angsana New" w:hAnsi="Angsana New"/>
          <w:spacing w:val="-9"/>
          <w:sz w:val="30"/>
          <w:szCs w:val="30"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ล้านหุ้น</w:t>
      </w:r>
      <w:r w:rsidR="00393FFC" w:rsidRPr="00393FFC">
        <w:rPr>
          <w:rFonts w:ascii="Angsana New" w:hAnsi="Angsana New" w:hint="cs"/>
          <w:spacing w:val="-9"/>
          <w:sz w:val="30"/>
          <w:szCs w:val="30"/>
          <w:cs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เป็นจํานวนเงินรวม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643F3A" w:rsidRPr="00393FFC">
        <w:rPr>
          <w:rFonts w:ascii="Angsana New" w:hAnsi="Angsana New"/>
          <w:spacing w:val="-9"/>
          <w:sz w:val="30"/>
          <w:szCs w:val="30"/>
        </w:rPr>
        <w:t>495</w:t>
      </w:r>
      <w:r w:rsidRPr="00393FFC">
        <w:rPr>
          <w:rFonts w:ascii="Angsana New" w:hAnsi="Angsana New"/>
          <w:spacing w:val="-9"/>
          <w:sz w:val="30"/>
          <w:szCs w:val="30"/>
        </w:rPr>
        <w:t>.0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ล้านบาท</w:t>
      </w:r>
      <w:r w:rsidR="00FF55E6" w:rsidRPr="00393FF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Pr="00393FFC">
        <w:rPr>
          <w:rFonts w:ascii="Angsana New" w:hAnsi="Angsana New"/>
          <w:spacing w:val="-9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</w:t>
      </w:r>
      <w:r w:rsidR="00FF55E6" w:rsidRPr="00393FFC">
        <w:rPr>
          <w:rFonts w:ascii="Angsana New" w:hAnsi="Angsana New" w:hint="cs"/>
          <w:spacing w:val="-9"/>
          <w:sz w:val="30"/>
          <w:szCs w:val="30"/>
          <w:cs/>
        </w:rPr>
        <w:t>ใน</w:t>
      </w:r>
      <w:r w:rsidR="00393FFC" w:rsidRPr="00393FFC">
        <w:rPr>
          <w:rFonts w:ascii="Angsana New" w:hAnsi="Angsana New" w:hint="cs"/>
          <w:spacing w:val="-9"/>
          <w:sz w:val="30"/>
          <w:szCs w:val="30"/>
          <w:cs/>
        </w:rPr>
        <w:t>เดือน</w:t>
      </w:r>
      <w:r w:rsidR="00256C36" w:rsidRPr="00393FFC">
        <w:rPr>
          <w:rFonts w:ascii="Angsana New" w:hAnsi="Angsana New" w:hint="cs"/>
          <w:spacing w:val="-9"/>
          <w:sz w:val="30"/>
          <w:szCs w:val="30"/>
          <w:cs/>
        </w:rPr>
        <w:t>มิถุนายน</w:t>
      </w:r>
      <w:r w:rsidRPr="00393FFC">
        <w:rPr>
          <w:rFonts w:ascii="Angsana New" w:hAnsi="Angsana New"/>
          <w:spacing w:val="-9"/>
          <w:sz w:val="30"/>
          <w:szCs w:val="30"/>
        </w:rPr>
        <w:t xml:space="preserve"> 2569</w:t>
      </w:r>
    </w:p>
    <w:p w14:paraId="3DF0D432" w14:textId="77777777" w:rsidR="003F2F95" w:rsidRPr="00896B29" w:rsidRDefault="003F2F95" w:rsidP="00FF55E6">
      <w:pPr>
        <w:tabs>
          <w:tab w:val="clear" w:pos="454"/>
          <w:tab w:val="clear" w:pos="680"/>
          <w:tab w:val="clear" w:pos="907"/>
          <w:tab w:val="left" w:pos="720"/>
          <w:tab w:val="left" w:pos="1440"/>
          <w:tab w:val="left" w:pos="1530"/>
        </w:tabs>
        <w:spacing w:line="240" w:lineRule="auto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1982FA9A" w14:textId="5CC4B41A" w:rsidR="003F2F95" w:rsidRPr="00896B29" w:rsidRDefault="003F2F95" w:rsidP="00FF55E6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810"/>
          <w:tab w:val="left" w:pos="1620"/>
          <w:tab w:val="left" w:pos="2250"/>
        </w:tabs>
        <w:spacing w:line="240" w:lineRule="auto"/>
        <w:ind w:left="1170" w:hanging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>14.</w:t>
      </w:r>
      <w:r w:rsidR="00FF55E6"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>2</w:t>
      </w:r>
      <w:r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ab/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คณะกรรมการของบริษัทได้อนุมัติให้จัดตั้งบริษัทย่อยแห่งหนึ่</w:t>
      </w:r>
      <w:r w:rsidRPr="003414B0">
        <w:rPr>
          <w:rFonts w:asciiTheme="majorBidi" w:hAnsiTheme="majorBidi" w:cs="Angsana New"/>
          <w:spacing w:val="-4"/>
          <w:sz w:val="30"/>
          <w:szCs w:val="30"/>
          <w:cs/>
        </w:rPr>
        <w:t xml:space="preserve">ง (บริษัท ไทยฟู้ดส์ ไรซ์ อะกริเทรด จำกัด) </w:t>
      </w:r>
      <w:r w:rsidRPr="00896B29">
        <w:rPr>
          <w:rFonts w:ascii="Angsana New" w:hAnsi="Angsana New"/>
          <w:spacing w:val="-4"/>
          <w:sz w:val="30"/>
          <w:szCs w:val="30"/>
        </w:rPr>
        <w:br/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ซึ่งดำเนินธุรกิจการผลิต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แปรรูป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โรงสีข้าว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และจำหน่ายข้าวในประเทศไทย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โดยมีทุนจดทะเบียนเริ่มแรกเป็นจำนวนเงิน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 xml:space="preserve">1.0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และให้เรียกชำระค่าหุ้นอัตราร้อยละ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 xml:space="preserve">100.00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บริษัทมีสัดส่วนการลงทุนในบริษัทย่อยดังกล่าวคิดเป็นร้อยละ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 xml:space="preserve">99.98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คิดเป็นจำนวนเงิน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 xml:space="preserve">1.0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42A6F147" w14:textId="0DDA09C4" w:rsidR="003F2F95" w:rsidRPr="003414B0" w:rsidRDefault="003F2F95" w:rsidP="00FF55E6">
      <w:pPr>
        <w:tabs>
          <w:tab w:val="clear" w:pos="454"/>
          <w:tab w:val="clear" w:pos="680"/>
          <w:tab w:val="clear" w:pos="907"/>
          <w:tab w:val="left" w:pos="720"/>
          <w:tab w:val="left" w:pos="1440"/>
          <w:tab w:val="left" w:pos="1530"/>
        </w:tabs>
        <w:spacing w:line="240" w:lineRule="auto"/>
        <w:ind w:left="1170" w:hanging="630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</w:p>
    <w:p w14:paraId="514E6DF2" w14:textId="4ADED688" w:rsidR="00DF5CF0" w:rsidRPr="00896B29" w:rsidRDefault="00DF5CF0" w:rsidP="00FF55E6">
      <w:pPr>
        <w:tabs>
          <w:tab w:val="clear" w:pos="454"/>
          <w:tab w:val="clear" w:pos="680"/>
          <w:tab w:val="clear" w:pos="907"/>
          <w:tab w:val="left" w:pos="720"/>
          <w:tab w:val="left" w:pos="1440"/>
          <w:tab w:val="left" w:pos="1530"/>
        </w:tabs>
        <w:spacing w:line="240" w:lineRule="auto"/>
        <w:ind w:left="1170" w:hanging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>14.</w:t>
      </w:r>
      <w:r w:rsidR="00FF55E6"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>3</w:t>
      </w:r>
      <w:r w:rsidRPr="003414B0">
        <w:rPr>
          <w:rFonts w:ascii="Angsana New" w:hAnsi="Angsana New" w:cs="Angsana New"/>
          <w:snapToGrid w:val="0"/>
          <w:spacing w:val="-4"/>
          <w:sz w:val="30"/>
          <w:szCs w:val="30"/>
          <w:lang w:eastAsia="th-TH"/>
        </w:rPr>
        <w:tab/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บริษัทลงทุนในบริษัทย่อยในประเทศแห่งหนึ่ง</w:t>
      </w:r>
      <w:r w:rsidRPr="003414B0">
        <w:rPr>
          <w:rFonts w:asciiTheme="majorBidi" w:hAnsiTheme="majorBidi" w:cs="Angsana New"/>
          <w:spacing w:val="-4"/>
          <w:sz w:val="30"/>
          <w:szCs w:val="30"/>
          <w:cs/>
        </w:rPr>
        <w:t xml:space="preserve"> (บริษัท บิ้ว ออล จำกัด) เพิ่มขึ้น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pacing w:val="-4"/>
          <w:sz w:val="30"/>
          <w:szCs w:val="30"/>
        </w:rPr>
        <w:t>6</w:t>
      </w:r>
      <w:r w:rsidR="004263BD" w:rsidRPr="003414B0">
        <w:rPr>
          <w:rFonts w:ascii="Angsana New" w:hAnsi="Angsana New" w:cs="Angsana New"/>
          <w:spacing w:val="-4"/>
          <w:sz w:val="30"/>
          <w:szCs w:val="38"/>
        </w:rPr>
        <w:t>.</w:t>
      </w:r>
      <w:r w:rsidRPr="003414B0">
        <w:rPr>
          <w:rFonts w:ascii="Angsana New" w:hAnsi="Angsana New" w:cs="Angsana New"/>
          <w:spacing w:val="-4"/>
          <w:sz w:val="30"/>
          <w:szCs w:val="30"/>
        </w:rPr>
        <w:t>8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โดยมีรายละเอียดดังนี้</w:t>
      </w:r>
    </w:p>
    <w:p w14:paraId="48DCCF08" w14:textId="77777777" w:rsidR="00DF5CF0" w:rsidRPr="00896B29" w:rsidRDefault="00DF5CF0" w:rsidP="00FF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569FB9B6" w14:textId="3C3AFF4B" w:rsidR="00FF55E6" w:rsidRPr="00896B29" w:rsidRDefault="00DF5CF0" w:rsidP="00FF55E6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spacing w:line="240" w:lineRule="auto"/>
        <w:ind w:left="1350"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3414B0">
        <w:rPr>
          <w:rFonts w:ascii="Angsana New" w:hAnsi="Angsana New" w:hint="cs"/>
          <w:spacing w:val="-4"/>
          <w:sz w:val="30"/>
          <w:szCs w:val="30"/>
          <w:cs/>
        </w:rPr>
        <w:t>เรียกชำระค่าหุ้นส่วนที่เหลือในราคาหุ้นละ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25.0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สำหรับหุ้นสามัญจำนวน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>16</w:t>
      </w:r>
      <w:r w:rsidRPr="00896B29">
        <w:rPr>
          <w:rFonts w:ascii="Angsana New" w:hAnsi="Angsana New"/>
          <w:spacing w:val="-4"/>
          <w:sz w:val="30"/>
          <w:szCs w:val="30"/>
        </w:rPr>
        <w:t>,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000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0.4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077E0ECB" w14:textId="0C48433A" w:rsidR="0085608D" w:rsidRPr="00896B29" w:rsidRDefault="00DF5CF0" w:rsidP="00FF55E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350" w:hanging="180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3414B0">
        <w:rPr>
          <w:rFonts w:ascii="Angsana New" w:hAnsi="Angsana New" w:hint="cs"/>
          <w:spacing w:val="-4"/>
          <w:sz w:val="30"/>
          <w:szCs w:val="30"/>
          <w:cs/>
        </w:rPr>
        <w:t>เพิ่มทุนจดทะเบียนเป็นจำนวนเงิน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8.0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จากทุนจดทะเบียนจำนวน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2.0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10.0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และให้เรียกชำระค่าหุ้นในอัตราร้อยละ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100.00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คิดเป็นจำนวนเงิน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8.0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บริษัทเข้าซื้อหุ้นเพิ่มทุนเป็นจำนวนเงิน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6.8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ล้านบาทซึ่งเป็นไปตามสัดส่วนการลงทุนของบริษัท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การดำเนินการจดทะเบียนเพิ่มทุนดังกล่าวกับกระทรวงพาณิชย์ได้แล้วเสร็จเมื่อวันที่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 xml:space="preserve">27 </w:t>
      </w:r>
      <w:r w:rsidRPr="003414B0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3414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/>
          <w:spacing w:val="-4"/>
          <w:sz w:val="30"/>
          <w:szCs w:val="30"/>
        </w:rPr>
        <w:t>2569</w:t>
      </w:r>
    </w:p>
    <w:p w14:paraId="4FCF6C97" w14:textId="77777777" w:rsidR="00FF55E6" w:rsidRPr="00CE465C" w:rsidRDefault="00FF55E6" w:rsidP="00FF5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sectPr w:rsidR="00FF55E6" w:rsidRPr="00CE465C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B2D7" w14:textId="77777777" w:rsidR="00B3196A" w:rsidRDefault="00B3196A">
      <w:r>
        <w:separator/>
      </w:r>
    </w:p>
  </w:endnote>
  <w:endnote w:type="continuationSeparator" w:id="0">
    <w:p w14:paraId="2D1DA339" w14:textId="77777777" w:rsidR="00B3196A" w:rsidRDefault="00B3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50776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C03DF1" w14:textId="77777777" w:rsidR="00B26BCD" w:rsidRPr="005D4B71" w:rsidRDefault="00B26BCD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3414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4E6A02F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EC1182" w:rsidRPr="003414B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EDA4" w14:textId="77777777" w:rsidR="00B3196A" w:rsidRDefault="00B3196A">
      <w:r>
        <w:separator/>
      </w:r>
    </w:p>
  </w:footnote>
  <w:footnote w:type="continuationSeparator" w:id="0">
    <w:p w14:paraId="67FADD7E" w14:textId="77777777" w:rsidR="00B3196A" w:rsidRDefault="00B31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4FCD6EB" w:rsidR="00012C5B" w:rsidRPr="003414B0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ED0969B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EA5DC" w14:textId="6560DA96" w:rsidR="00713123" w:rsidRPr="003414B0" w:rsidRDefault="00713123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สำหรับงวด</w:t>
    </w:r>
    <w:r w:rsidR="00D32355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สามเดือน</w:t>
    </w: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 xml:space="preserve">สิ้นสุดวันที่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31</w:t>
    </w:r>
    <w:r w:rsidR="00D32355" w:rsidRPr="003414B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D32355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มีนาคม</w:t>
    </w:r>
    <w:r w:rsidRPr="003414B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2569</w:t>
    </w:r>
    <w:r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(</w:t>
    </w: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ไม่ได้ตรวจสอบ)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CE13" w14:textId="27EDC0D7" w:rsidR="00713123" w:rsidRPr="003414B0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513764F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AE9283" w14:textId="77CE40BE" w:rsidR="00713123" w:rsidRPr="003414B0" w:rsidRDefault="00713123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สำหรับงวด</w:t>
    </w:r>
    <w:r w:rsidR="00D32355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สามเดือน</w:t>
    </w: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 xml:space="preserve">สิ้นสุดวันที่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31</w:t>
    </w:r>
    <w:r w:rsidR="00D32355" w:rsidRPr="003414B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D32355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มีนาคม</w:t>
    </w:r>
    <w:r w:rsidRPr="003414B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2569</w:t>
    </w:r>
    <w:r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(</w:t>
    </w:r>
    <w:r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ไม่ได้ตรวจสอบ)</w:t>
    </w:r>
  </w:p>
  <w:p w14:paraId="2683D9FB" w14:textId="77777777" w:rsidR="00456E97" w:rsidRPr="003414B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A43EFD"/>
    <w:multiLevelType w:val="hybridMultilevel"/>
    <w:tmpl w:val="440AAA4E"/>
    <w:name w:val="KIDS"/>
    <w:lvl w:ilvl="0" w:tplc="3F9EE332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3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CC2C68"/>
    <w:multiLevelType w:val="multilevel"/>
    <w:tmpl w:val="B1EAD89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5" w15:restartNumberingAfterBreak="0">
    <w:nsid w:val="221962B5"/>
    <w:multiLevelType w:val="hybridMultilevel"/>
    <w:tmpl w:val="213A147E"/>
    <w:lvl w:ilvl="0" w:tplc="2D80F21E">
      <w:start w:val="1"/>
      <w:numFmt w:val="decimal"/>
      <w:lvlText w:val="16.%1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D169B1"/>
    <w:multiLevelType w:val="multilevel"/>
    <w:tmpl w:val="BE3805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3A5C1060"/>
    <w:multiLevelType w:val="multilevel"/>
    <w:tmpl w:val="5C30F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B35EFC"/>
    <w:multiLevelType w:val="hybridMultilevel"/>
    <w:tmpl w:val="5FCA23FE"/>
    <w:lvl w:ilvl="0" w:tplc="BD66ACA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07D29"/>
    <w:multiLevelType w:val="hybridMultilevel"/>
    <w:tmpl w:val="16BC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107A77A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ABF00F0"/>
    <w:multiLevelType w:val="multilevel"/>
    <w:tmpl w:val="0F0223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17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8" w15:restartNumberingAfterBreak="0">
    <w:nsid w:val="72BF4F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0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9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21"/>
  </w:num>
  <w:num w:numId="10">
    <w:abstractNumId w:val="20"/>
  </w:num>
  <w:num w:numId="11">
    <w:abstractNumId w:val="15"/>
  </w:num>
  <w:num w:numId="12">
    <w:abstractNumId w:val="17"/>
  </w:num>
  <w:num w:numId="13">
    <w:abstractNumId w:val="9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4"/>
  </w:num>
  <w:num w:numId="21">
    <w:abstractNumId w:val="12"/>
  </w:num>
  <w:num w:numId="22">
    <w:abstractNumId w:val="7"/>
  </w:num>
  <w:num w:numId="23">
    <w:abstractNumId w:val="18"/>
  </w:num>
  <w:num w:numId="24">
    <w:abstractNumId w:val="5"/>
  </w:num>
  <w:num w:numId="25">
    <w:abstractNumId w:val="13"/>
  </w:num>
  <w:num w:numId="26">
    <w:abstractNumId w:val="11"/>
  </w:num>
  <w:num w:numId="27">
    <w:abstractNumId w:val="1"/>
  </w:num>
  <w:num w:numId="2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37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63"/>
    <w:rsid w:val="00025392"/>
    <w:rsid w:val="000255BE"/>
    <w:rsid w:val="00025A43"/>
    <w:rsid w:val="00025A8E"/>
    <w:rsid w:val="00025B37"/>
    <w:rsid w:val="00025D60"/>
    <w:rsid w:val="00025F58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196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DBA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8DD"/>
    <w:rsid w:val="00071C18"/>
    <w:rsid w:val="00071C3D"/>
    <w:rsid w:val="00071DAC"/>
    <w:rsid w:val="00071E82"/>
    <w:rsid w:val="00072003"/>
    <w:rsid w:val="00072186"/>
    <w:rsid w:val="00072552"/>
    <w:rsid w:val="00072A65"/>
    <w:rsid w:val="00072B6F"/>
    <w:rsid w:val="00072E91"/>
    <w:rsid w:val="0007321B"/>
    <w:rsid w:val="00073367"/>
    <w:rsid w:val="00073EF0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42"/>
    <w:rsid w:val="000804DC"/>
    <w:rsid w:val="000805D4"/>
    <w:rsid w:val="0008074C"/>
    <w:rsid w:val="000808BB"/>
    <w:rsid w:val="00081278"/>
    <w:rsid w:val="0008157C"/>
    <w:rsid w:val="000817C1"/>
    <w:rsid w:val="00081A14"/>
    <w:rsid w:val="00081D69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4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11C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23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C4E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578"/>
    <w:rsid w:val="000A36F0"/>
    <w:rsid w:val="000A37E2"/>
    <w:rsid w:val="000A3E4E"/>
    <w:rsid w:val="000A3F8F"/>
    <w:rsid w:val="000A3FC5"/>
    <w:rsid w:val="000A405B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097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0E4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7E1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642"/>
    <w:rsid w:val="000D3996"/>
    <w:rsid w:val="000D3ABD"/>
    <w:rsid w:val="000D3B7D"/>
    <w:rsid w:val="000D3BDB"/>
    <w:rsid w:val="000D3D2C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B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6B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3EA1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70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58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998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01B"/>
    <w:rsid w:val="0012425A"/>
    <w:rsid w:val="001244DE"/>
    <w:rsid w:val="0012500A"/>
    <w:rsid w:val="0012502D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4D7"/>
    <w:rsid w:val="00132980"/>
    <w:rsid w:val="00132B37"/>
    <w:rsid w:val="00132F57"/>
    <w:rsid w:val="0013305F"/>
    <w:rsid w:val="0013311C"/>
    <w:rsid w:val="001331BF"/>
    <w:rsid w:val="001331E8"/>
    <w:rsid w:val="001332F3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5F97"/>
    <w:rsid w:val="00156307"/>
    <w:rsid w:val="001565AF"/>
    <w:rsid w:val="001566E3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57D42"/>
    <w:rsid w:val="001600D5"/>
    <w:rsid w:val="0016031D"/>
    <w:rsid w:val="001605C8"/>
    <w:rsid w:val="00160769"/>
    <w:rsid w:val="00160853"/>
    <w:rsid w:val="0016091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19C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2EC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6E6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4C0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842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567"/>
    <w:rsid w:val="0018681D"/>
    <w:rsid w:val="00186A8F"/>
    <w:rsid w:val="00186DB8"/>
    <w:rsid w:val="00186E89"/>
    <w:rsid w:val="00187423"/>
    <w:rsid w:val="001876E1"/>
    <w:rsid w:val="001876F8"/>
    <w:rsid w:val="00187748"/>
    <w:rsid w:val="00187E0A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581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BBD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202"/>
    <w:rsid w:val="001A74AB"/>
    <w:rsid w:val="001A74B6"/>
    <w:rsid w:val="001A757C"/>
    <w:rsid w:val="001A75D7"/>
    <w:rsid w:val="001A7AEF"/>
    <w:rsid w:val="001A7C47"/>
    <w:rsid w:val="001A7D3E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CE0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4EB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142"/>
    <w:rsid w:val="001D522E"/>
    <w:rsid w:val="001D54BF"/>
    <w:rsid w:val="001D59E6"/>
    <w:rsid w:val="001D5B01"/>
    <w:rsid w:val="001D5D99"/>
    <w:rsid w:val="001D5E98"/>
    <w:rsid w:val="001D6282"/>
    <w:rsid w:val="001D65B4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02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3E5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06F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3F0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71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14CE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959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00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91F"/>
    <w:rsid w:val="00223AEC"/>
    <w:rsid w:val="00223C8A"/>
    <w:rsid w:val="00223CD5"/>
    <w:rsid w:val="0022438A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960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0D0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411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DF9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36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1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05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1E2F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C73"/>
    <w:rsid w:val="00284E05"/>
    <w:rsid w:val="00284FE0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C1"/>
    <w:rsid w:val="00290EF0"/>
    <w:rsid w:val="00291316"/>
    <w:rsid w:val="002914CF"/>
    <w:rsid w:val="002915B0"/>
    <w:rsid w:val="002917D4"/>
    <w:rsid w:val="002917DD"/>
    <w:rsid w:val="00291890"/>
    <w:rsid w:val="0029193F"/>
    <w:rsid w:val="002919CA"/>
    <w:rsid w:val="00291A3C"/>
    <w:rsid w:val="00291FB2"/>
    <w:rsid w:val="00291FC2"/>
    <w:rsid w:val="00291FD8"/>
    <w:rsid w:val="0029223D"/>
    <w:rsid w:val="0029229C"/>
    <w:rsid w:val="002925F7"/>
    <w:rsid w:val="00292AF5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23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61E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B7DF5"/>
    <w:rsid w:val="002C03D9"/>
    <w:rsid w:val="002C0587"/>
    <w:rsid w:val="002C08A2"/>
    <w:rsid w:val="002C0C35"/>
    <w:rsid w:val="002C0C8F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0E5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98"/>
    <w:rsid w:val="002D3FF3"/>
    <w:rsid w:val="002D45A1"/>
    <w:rsid w:val="002D472A"/>
    <w:rsid w:val="002D4A98"/>
    <w:rsid w:val="002D4F66"/>
    <w:rsid w:val="002D5045"/>
    <w:rsid w:val="002D50F1"/>
    <w:rsid w:val="002D5250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B7E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94C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7B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40E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2E7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BBB"/>
    <w:rsid w:val="002F7DAE"/>
    <w:rsid w:val="0030002D"/>
    <w:rsid w:val="00300038"/>
    <w:rsid w:val="003001A0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4DA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DF9"/>
    <w:rsid w:val="00310E44"/>
    <w:rsid w:val="00310FA0"/>
    <w:rsid w:val="0031124F"/>
    <w:rsid w:val="0031126B"/>
    <w:rsid w:val="003113AF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4FFF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4DA"/>
    <w:rsid w:val="003315E6"/>
    <w:rsid w:val="003315F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EA2"/>
    <w:rsid w:val="00337FDC"/>
    <w:rsid w:val="0034006F"/>
    <w:rsid w:val="00340159"/>
    <w:rsid w:val="00340488"/>
    <w:rsid w:val="00340AD1"/>
    <w:rsid w:val="00340C4D"/>
    <w:rsid w:val="003411EF"/>
    <w:rsid w:val="003414B0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D00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2E"/>
    <w:rsid w:val="003535FD"/>
    <w:rsid w:val="0035399E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9F7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B1B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6D8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9EF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3FFC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AE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2F5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2B1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4D3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8A7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A4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95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500"/>
    <w:rsid w:val="00403635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0DA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29"/>
    <w:rsid w:val="00412CB8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4CEF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3D96"/>
    <w:rsid w:val="00424279"/>
    <w:rsid w:val="004244D5"/>
    <w:rsid w:val="0042468B"/>
    <w:rsid w:val="004246A1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3BD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8B4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1BE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8A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ED2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0D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7F6"/>
    <w:rsid w:val="00476908"/>
    <w:rsid w:val="004769CF"/>
    <w:rsid w:val="004769D4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574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94E"/>
    <w:rsid w:val="00492D53"/>
    <w:rsid w:val="00493061"/>
    <w:rsid w:val="0049309A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75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6F35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710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69A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5AB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379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8A8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D44"/>
    <w:rsid w:val="004F0DEB"/>
    <w:rsid w:val="004F0DF0"/>
    <w:rsid w:val="004F11F7"/>
    <w:rsid w:val="004F18A9"/>
    <w:rsid w:val="004F1D7C"/>
    <w:rsid w:val="004F1E7F"/>
    <w:rsid w:val="004F1FD5"/>
    <w:rsid w:val="004F2161"/>
    <w:rsid w:val="004F2319"/>
    <w:rsid w:val="004F242F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4F7FA8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28C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52"/>
    <w:rsid w:val="00526091"/>
    <w:rsid w:val="00526515"/>
    <w:rsid w:val="0052651D"/>
    <w:rsid w:val="0052676C"/>
    <w:rsid w:val="00526785"/>
    <w:rsid w:val="005267EF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7D7"/>
    <w:rsid w:val="00536993"/>
    <w:rsid w:val="00536DF3"/>
    <w:rsid w:val="00536E1B"/>
    <w:rsid w:val="00537045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08C"/>
    <w:rsid w:val="0055712E"/>
    <w:rsid w:val="00557203"/>
    <w:rsid w:val="0055725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EE3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F1"/>
    <w:rsid w:val="00572F97"/>
    <w:rsid w:val="00573046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71F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C98"/>
    <w:rsid w:val="00585DA7"/>
    <w:rsid w:val="00585DD8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B30"/>
    <w:rsid w:val="00587C12"/>
    <w:rsid w:val="005900DA"/>
    <w:rsid w:val="00590621"/>
    <w:rsid w:val="00590827"/>
    <w:rsid w:val="0059086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29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2B0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3D"/>
    <w:rsid w:val="005C3457"/>
    <w:rsid w:val="005C34E4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856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57F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A0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95D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7BA"/>
    <w:rsid w:val="00606970"/>
    <w:rsid w:val="00607062"/>
    <w:rsid w:val="006070FA"/>
    <w:rsid w:val="006073CA"/>
    <w:rsid w:val="006074BE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7B"/>
    <w:rsid w:val="006161D2"/>
    <w:rsid w:val="006162F5"/>
    <w:rsid w:val="00616446"/>
    <w:rsid w:val="0061648E"/>
    <w:rsid w:val="00616581"/>
    <w:rsid w:val="006166F6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175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671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3F3A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3BB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442"/>
    <w:rsid w:val="00653568"/>
    <w:rsid w:val="00653AA4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6993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51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3B67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87B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2C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8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0FA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A64"/>
    <w:rsid w:val="006B2E94"/>
    <w:rsid w:val="006B2F26"/>
    <w:rsid w:val="006B2F4C"/>
    <w:rsid w:val="006B3016"/>
    <w:rsid w:val="006B3399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B7D27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6D65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A8C"/>
    <w:rsid w:val="006F40EF"/>
    <w:rsid w:val="006F434C"/>
    <w:rsid w:val="006F4409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579"/>
    <w:rsid w:val="00700696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24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08A"/>
    <w:rsid w:val="0071520C"/>
    <w:rsid w:val="007152DE"/>
    <w:rsid w:val="00715475"/>
    <w:rsid w:val="00715748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D48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28B4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2C9"/>
    <w:rsid w:val="007524B9"/>
    <w:rsid w:val="00752529"/>
    <w:rsid w:val="00752741"/>
    <w:rsid w:val="00752892"/>
    <w:rsid w:val="00752C36"/>
    <w:rsid w:val="00752E74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993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059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4FF5"/>
    <w:rsid w:val="007855A3"/>
    <w:rsid w:val="0078575A"/>
    <w:rsid w:val="00785807"/>
    <w:rsid w:val="00785987"/>
    <w:rsid w:val="0078614E"/>
    <w:rsid w:val="00786384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846"/>
    <w:rsid w:val="00797FB6"/>
    <w:rsid w:val="007A00C9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A76E7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1B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701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5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3C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12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84E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A2E"/>
    <w:rsid w:val="00817BD5"/>
    <w:rsid w:val="00817E5A"/>
    <w:rsid w:val="00820322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85B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0EF4"/>
    <w:rsid w:val="008410C6"/>
    <w:rsid w:val="0084123F"/>
    <w:rsid w:val="00841278"/>
    <w:rsid w:val="008412B7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3A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8D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334"/>
    <w:rsid w:val="008634E5"/>
    <w:rsid w:val="00863921"/>
    <w:rsid w:val="00863C19"/>
    <w:rsid w:val="00863F27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7B9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6F53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852"/>
    <w:rsid w:val="00893AF3"/>
    <w:rsid w:val="00893D9D"/>
    <w:rsid w:val="00893F44"/>
    <w:rsid w:val="00894152"/>
    <w:rsid w:val="008942F2"/>
    <w:rsid w:val="008948C4"/>
    <w:rsid w:val="00894CE0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B29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14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1B6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CF1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2E7F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310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04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A9B"/>
    <w:rsid w:val="008F6B49"/>
    <w:rsid w:val="008F6F36"/>
    <w:rsid w:val="008F701F"/>
    <w:rsid w:val="008F7144"/>
    <w:rsid w:val="008F75F9"/>
    <w:rsid w:val="008F781C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DBD"/>
    <w:rsid w:val="00900EBC"/>
    <w:rsid w:val="00900F68"/>
    <w:rsid w:val="009010EC"/>
    <w:rsid w:val="00901163"/>
    <w:rsid w:val="009012BE"/>
    <w:rsid w:val="009016F7"/>
    <w:rsid w:val="00901FDF"/>
    <w:rsid w:val="009023A9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B95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0F1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E82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7D1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9DE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96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64E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822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251"/>
    <w:rsid w:val="009875DC"/>
    <w:rsid w:val="00987ACB"/>
    <w:rsid w:val="00987BDF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06"/>
    <w:rsid w:val="009A15C0"/>
    <w:rsid w:val="009A1733"/>
    <w:rsid w:val="009A1807"/>
    <w:rsid w:val="009A1926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6F60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EDA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E58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D7CB5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6A9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4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53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86B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BF5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E9A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293"/>
    <w:rsid w:val="00A45701"/>
    <w:rsid w:val="00A45BF3"/>
    <w:rsid w:val="00A45E2B"/>
    <w:rsid w:val="00A461F7"/>
    <w:rsid w:val="00A4649A"/>
    <w:rsid w:val="00A46657"/>
    <w:rsid w:val="00A46674"/>
    <w:rsid w:val="00A466E0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0E0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05"/>
    <w:rsid w:val="00A73ACD"/>
    <w:rsid w:val="00A73DA4"/>
    <w:rsid w:val="00A74180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37"/>
    <w:rsid w:val="00A83254"/>
    <w:rsid w:val="00A8337B"/>
    <w:rsid w:val="00A836C8"/>
    <w:rsid w:val="00A838E5"/>
    <w:rsid w:val="00A83BBF"/>
    <w:rsid w:val="00A83D5C"/>
    <w:rsid w:val="00A83F47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A55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A7"/>
    <w:rsid w:val="00A910F4"/>
    <w:rsid w:val="00A9118A"/>
    <w:rsid w:val="00A912D5"/>
    <w:rsid w:val="00A9150F"/>
    <w:rsid w:val="00A916E2"/>
    <w:rsid w:val="00A917B8"/>
    <w:rsid w:val="00A91E0B"/>
    <w:rsid w:val="00A92067"/>
    <w:rsid w:val="00A924B2"/>
    <w:rsid w:val="00A92651"/>
    <w:rsid w:val="00A92769"/>
    <w:rsid w:val="00A928AE"/>
    <w:rsid w:val="00A92CA5"/>
    <w:rsid w:val="00A92EA7"/>
    <w:rsid w:val="00A93858"/>
    <w:rsid w:val="00A938C0"/>
    <w:rsid w:val="00A93B63"/>
    <w:rsid w:val="00A9406B"/>
    <w:rsid w:val="00A94329"/>
    <w:rsid w:val="00A9465F"/>
    <w:rsid w:val="00A94B5B"/>
    <w:rsid w:val="00A94CA8"/>
    <w:rsid w:val="00A94F99"/>
    <w:rsid w:val="00A952A8"/>
    <w:rsid w:val="00A952BD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4F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2ED6"/>
    <w:rsid w:val="00AC313E"/>
    <w:rsid w:val="00AC3414"/>
    <w:rsid w:val="00AC34FC"/>
    <w:rsid w:val="00AC34FD"/>
    <w:rsid w:val="00AC365D"/>
    <w:rsid w:val="00AC366B"/>
    <w:rsid w:val="00AC375F"/>
    <w:rsid w:val="00AC389B"/>
    <w:rsid w:val="00AC38C3"/>
    <w:rsid w:val="00AC3B05"/>
    <w:rsid w:val="00AC3C4A"/>
    <w:rsid w:val="00AC3CA5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E5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1E8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5C0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8EA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9AF"/>
    <w:rsid w:val="00AF39EE"/>
    <w:rsid w:val="00AF3A0F"/>
    <w:rsid w:val="00AF3B20"/>
    <w:rsid w:val="00AF3F7D"/>
    <w:rsid w:val="00AF41BC"/>
    <w:rsid w:val="00AF4489"/>
    <w:rsid w:val="00AF4574"/>
    <w:rsid w:val="00AF4DB9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1D"/>
    <w:rsid w:val="00AF6645"/>
    <w:rsid w:val="00AF682C"/>
    <w:rsid w:val="00AF68F0"/>
    <w:rsid w:val="00AF6A29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22AD"/>
    <w:rsid w:val="00B02437"/>
    <w:rsid w:val="00B02705"/>
    <w:rsid w:val="00B02736"/>
    <w:rsid w:val="00B02C30"/>
    <w:rsid w:val="00B02E85"/>
    <w:rsid w:val="00B02FCA"/>
    <w:rsid w:val="00B03894"/>
    <w:rsid w:val="00B03A0E"/>
    <w:rsid w:val="00B03D8A"/>
    <w:rsid w:val="00B03DB1"/>
    <w:rsid w:val="00B0459A"/>
    <w:rsid w:val="00B04755"/>
    <w:rsid w:val="00B048DB"/>
    <w:rsid w:val="00B04B04"/>
    <w:rsid w:val="00B04CF1"/>
    <w:rsid w:val="00B04DC2"/>
    <w:rsid w:val="00B04FE3"/>
    <w:rsid w:val="00B05042"/>
    <w:rsid w:val="00B0511F"/>
    <w:rsid w:val="00B0518B"/>
    <w:rsid w:val="00B05316"/>
    <w:rsid w:val="00B0543B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B39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11D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BCD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96A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37DAD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95C"/>
    <w:rsid w:val="00B44BEF"/>
    <w:rsid w:val="00B44E26"/>
    <w:rsid w:val="00B44FBF"/>
    <w:rsid w:val="00B4507F"/>
    <w:rsid w:val="00B45295"/>
    <w:rsid w:val="00B458DA"/>
    <w:rsid w:val="00B45A69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3D8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51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645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1E2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149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5B2"/>
    <w:rsid w:val="00B976FD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17A"/>
    <w:rsid w:val="00BA4459"/>
    <w:rsid w:val="00BA4719"/>
    <w:rsid w:val="00BA4871"/>
    <w:rsid w:val="00BA4A81"/>
    <w:rsid w:val="00BA4AE2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3F0E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9A2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0EFB"/>
    <w:rsid w:val="00BD131D"/>
    <w:rsid w:val="00BD15E9"/>
    <w:rsid w:val="00BD1697"/>
    <w:rsid w:val="00BD16C9"/>
    <w:rsid w:val="00BD179D"/>
    <w:rsid w:val="00BD1967"/>
    <w:rsid w:val="00BD1AFD"/>
    <w:rsid w:val="00BD22BE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0DA1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1C6F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898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B7A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5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3A2"/>
    <w:rsid w:val="00C23613"/>
    <w:rsid w:val="00C237B9"/>
    <w:rsid w:val="00C2396A"/>
    <w:rsid w:val="00C23A34"/>
    <w:rsid w:val="00C23C09"/>
    <w:rsid w:val="00C23E32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948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B84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394"/>
    <w:rsid w:val="00C4763F"/>
    <w:rsid w:val="00C47790"/>
    <w:rsid w:val="00C4785E"/>
    <w:rsid w:val="00C47C09"/>
    <w:rsid w:val="00C47D84"/>
    <w:rsid w:val="00C50281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4CE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233"/>
    <w:rsid w:val="00C573ED"/>
    <w:rsid w:val="00C57454"/>
    <w:rsid w:val="00C576CF"/>
    <w:rsid w:val="00C57801"/>
    <w:rsid w:val="00C579F5"/>
    <w:rsid w:val="00C60035"/>
    <w:rsid w:val="00C60284"/>
    <w:rsid w:val="00C60785"/>
    <w:rsid w:val="00C60A24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2A37"/>
    <w:rsid w:val="00C63398"/>
    <w:rsid w:val="00C63465"/>
    <w:rsid w:val="00C636A3"/>
    <w:rsid w:val="00C637A3"/>
    <w:rsid w:val="00C637CE"/>
    <w:rsid w:val="00C63D9B"/>
    <w:rsid w:val="00C64487"/>
    <w:rsid w:val="00C64570"/>
    <w:rsid w:val="00C647F0"/>
    <w:rsid w:val="00C64AD9"/>
    <w:rsid w:val="00C64F45"/>
    <w:rsid w:val="00C652A1"/>
    <w:rsid w:val="00C654C1"/>
    <w:rsid w:val="00C66111"/>
    <w:rsid w:val="00C665D4"/>
    <w:rsid w:val="00C66922"/>
    <w:rsid w:val="00C6707C"/>
    <w:rsid w:val="00C67378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7AA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C16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110"/>
    <w:rsid w:val="00C90425"/>
    <w:rsid w:val="00C9067F"/>
    <w:rsid w:val="00C90B6C"/>
    <w:rsid w:val="00C90D34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BA1"/>
    <w:rsid w:val="00C96D0C"/>
    <w:rsid w:val="00C96F81"/>
    <w:rsid w:val="00C96FFB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87"/>
    <w:rsid w:val="00CB2CA9"/>
    <w:rsid w:val="00CB313A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6C3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BCE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7AD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1F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C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8CE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D7DDF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781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5C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88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CFC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6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1BD"/>
    <w:rsid w:val="00D262A5"/>
    <w:rsid w:val="00D2693C"/>
    <w:rsid w:val="00D269B0"/>
    <w:rsid w:val="00D26C32"/>
    <w:rsid w:val="00D26C6D"/>
    <w:rsid w:val="00D26D8C"/>
    <w:rsid w:val="00D26E29"/>
    <w:rsid w:val="00D26F62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C0D"/>
    <w:rsid w:val="00D27D6A"/>
    <w:rsid w:val="00D30050"/>
    <w:rsid w:val="00D30352"/>
    <w:rsid w:val="00D3053D"/>
    <w:rsid w:val="00D30732"/>
    <w:rsid w:val="00D308A5"/>
    <w:rsid w:val="00D30AE4"/>
    <w:rsid w:val="00D30D3C"/>
    <w:rsid w:val="00D3109B"/>
    <w:rsid w:val="00D310D7"/>
    <w:rsid w:val="00D31128"/>
    <w:rsid w:val="00D31133"/>
    <w:rsid w:val="00D31286"/>
    <w:rsid w:val="00D314AC"/>
    <w:rsid w:val="00D31877"/>
    <w:rsid w:val="00D31F27"/>
    <w:rsid w:val="00D31F72"/>
    <w:rsid w:val="00D32355"/>
    <w:rsid w:val="00D323C3"/>
    <w:rsid w:val="00D32DE6"/>
    <w:rsid w:val="00D32E38"/>
    <w:rsid w:val="00D33068"/>
    <w:rsid w:val="00D331CA"/>
    <w:rsid w:val="00D335F7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98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ACC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889"/>
    <w:rsid w:val="00D529C1"/>
    <w:rsid w:val="00D532DA"/>
    <w:rsid w:val="00D534A5"/>
    <w:rsid w:val="00D5352D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D85"/>
    <w:rsid w:val="00D61012"/>
    <w:rsid w:val="00D611AB"/>
    <w:rsid w:val="00D612AA"/>
    <w:rsid w:val="00D6157F"/>
    <w:rsid w:val="00D616EB"/>
    <w:rsid w:val="00D61C09"/>
    <w:rsid w:val="00D61D23"/>
    <w:rsid w:val="00D624D4"/>
    <w:rsid w:val="00D62CDF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6E28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27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134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B7A"/>
    <w:rsid w:val="00D95C53"/>
    <w:rsid w:val="00D95D7A"/>
    <w:rsid w:val="00D95DA6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38F"/>
    <w:rsid w:val="00DB5483"/>
    <w:rsid w:val="00DB591A"/>
    <w:rsid w:val="00DB5A29"/>
    <w:rsid w:val="00DB5C63"/>
    <w:rsid w:val="00DB6234"/>
    <w:rsid w:val="00DB6332"/>
    <w:rsid w:val="00DB65AB"/>
    <w:rsid w:val="00DB65B9"/>
    <w:rsid w:val="00DB6665"/>
    <w:rsid w:val="00DB6668"/>
    <w:rsid w:val="00DB669D"/>
    <w:rsid w:val="00DB678D"/>
    <w:rsid w:val="00DB6B97"/>
    <w:rsid w:val="00DB6D19"/>
    <w:rsid w:val="00DB72E2"/>
    <w:rsid w:val="00DB78EB"/>
    <w:rsid w:val="00DB7A8F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08C"/>
    <w:rsid w:val="00DC2893"/>
    <w:rsid w:val="00DC2A15"/>
    <w:rsid w:val="00DC2A6D"/>
    <w:rsid w:val="00DC2C82"/>
    <w:rsid w:val="00DC2CF5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B12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5AD"/>
    <w:rsid w:val="00DD184E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CA3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221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11B"/>
    <w:rsid w:val="00DF5659"/>
    <w:rsid w:val="00DF5663"/>
    <w:rsid w:val="00DF5C30"/>
    <w:rsid w:val="00DF5C91"/>
    <w:rsid w:val="00DF5CF0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37E"/>
    <w:rsid w:val="00E02432"/>
    <w:rsid w:val="00E025B7"/>
    <w:rsid w:val="00E02748"/>
    <w:rsid w:val="00E02C59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5ED0"/>
    <w:rsid w:val="00E06016"/>
    <w:rsid w:val="00E0627B"/>
    <w:rsid w:val="00E062ED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3B7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9C1"/>
    <w:rsid w:val="00E23CEE"/>
    <w:rsid w:val="00E23DE1"/>
    <w:rsid w:val="00E23ED4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82A"/>
    <w:rsid w:val="00E27A37"/>
    <w:rsid w:val="00E304B2"/>
    <w:rsid w:val="00E3055E"/>
    <w:rsid w:val="00E30A56"/>
    <w:rsid w:val="00E30B09"/>
    <w:rsid w:val="00E30C18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37FE2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6F3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3C2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6B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5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AFA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B4"/>
    <w:rsid w:val="00E819CC"/>
    <w:rsid w:val="00E819D0"/>
    <w:rsid w:val="00E81BB7"/>
    <w:rsid w:val="00E8227C"/>
    <w:rsid w:val="00E82474"/>
    <w:rsid w:val="00E824AA"/>
    <w:rsid w:val="00E82994"/>
    <w:rsid w:val="00E82B97"/>
    <w:rsid w:val="00E82CD9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0D1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0D0C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64C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CAE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60B"/>
    <w:rsid w:val="00EB1BB8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4D31"/>
    <w:rsid w:val="00EB540E"/>
    <w:rsid w:val="00EB5500"/>
    <w:rsid w:val="00EB5775"/>
    <w:rsid w:val="00EB5A50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182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B40"/>
    <w:rsid w:val="00EC7CFB"/>
    <w:rsid w:val="00EC7E73"/>
    <w:rsid w:val="00ED0012"/>
    <w:rsid w:val="00ED0052"/>
    <w:rsid w:val="00ED057F"/>
    <w:rsid w:val="00ED0720"/>
    <w:rsid w:val="00ED07DC"/>
    <w:rsid w:val="00ED0976"/>
    <w:rsid w:val="00ED0A65"/>
    <w:rsid w:val="00ED1029"/>
    <w:rsid w:val="00ED107B"/>
    <w:rsid w:val="00ED1130"/>
    <w:rsid w:val="00ED1182"/>
    <w:rsid w:val="00ED161D"/>
    <w:rsid w:val="00ED1C78"/>
    <w:rsid w:val="00ED1E83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688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6E6B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37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1F79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22E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17B5C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3B4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592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0A3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4837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6D6E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1C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9DB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33E"/>
    <w:rsid w:val="00F63974"/>
    <w:rsid w:val="00F63E2A"/>
    <w:rsid w:val="00F64050"/>
    <w:rsid w:val="00F6475A"/>
    <w:rsid w:val="00F64E39"/>
    <w:rsid w:val="00F64E67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79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94E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2F2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615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AB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750"/>
    <w:rsid w:val="00F94801"/>
    <w:rsid w:val="00F94962"/>
    <w:rsid w:val="00F94A30"/>
    <w:rsid w:val="00F94FB0"/>
    <w:rsid w:val="00F95116"/>
    <w:rsid w:val="00F956EE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D70"/>
    <w:rsid w:val="00FC0EEB"/>
    <w:rsid w:val="00FC14B7"/>
    <w:rsid w:val="00FC1860"/>
    <w:rsid w:val="00FC199A"/>
    <w:rsid w:val="00FC1A7D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90F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06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24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802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5E6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27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83DBDAE-C2E7-43F6-8A88-811469664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3613</Words>
  <Characters>20598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2026-05-08T08:40:00Z</cp:lastPrinted>
  <dcterms:created xsi:type="dcterms:W3CDTF">2026-05-11T15:14:00Z</dcterms:created>
  <dcterms:modified xsi:type="dcterms:W3CDTF">2026-05-11T15:14:00Z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