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D6B880C" w14:textId="77777777" w:rsidR="004F2105" w:rsidRDefault="00DC6F9C" w:rsidP="004F21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4F2105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4F210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100F6D7F" w14:textId="414EFB2B" w:rsidR="00DC6F9C" w:rsidRPr="001C5D84" w:rsidRDefault="004F2105" w:rsidP="004F21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AE85CDB" w14:textId="68BB7A32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BC6F30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11B651E" w14:textId="77777777" w:rsidR="00B626F4" w:rsidRDefault="00B626F4">
      <w:pPr>
        <w:sectPr w:rsidR="00B626F4" w:rsidSect="0069494D">
          <w:headerReference w:type="first" r:id="rId9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0FE4DE84" w:rsidR="00DC6F9C" w:rsidRDefault="00DC6F9C" w:rsidP="009D0F4B">
      <w:pPr>
        <w:pStyle w:val="Default"/>
        <w:spacing w:before="240" w:after="120" w:line="420" w:lineRule="exact"/>
        <w:ind w:right="-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5C59BF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การบินกรุงเทพ จำกัด (มหาชน) และบริษัทย่อย (กลุ่มบริษัท) ซึ่งประกอบไปด้วย</w:t>
      </w:r>
      <w:r w:rsidRPr="00B366AC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C6F30">
        <w:rPr>
          <w:rFonts w:ascii="Angsana New" w:hAnsi="Angsana New" w:cs="Angsana New"/>
          <w:sz w:val="32"/>
          <w:szCs w:val="32"/>
        </w:rPr>
        <w:t>2569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="009D0F4B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D061F3">
      <w:pPr>
        <w:pStyle w:val="Default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57C7DDE3" w:rsidR="00DC6F9C" w:rsidRPr="00B366AC" w:rsidRDefault="00DC6F9C" w:rsidP="00D061F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8B4546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9D0F4B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9D0F4B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D061F3">
      <w:pPr>
        <w:pStyle w:val="CM2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D061F3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4A545B7D" w14:textId="77777777" w:rsidR="001E2CD1" w:rsidRPr="001E2CD1" w:rsidRDefault="001E2CD1" w:rsidP="001E2CD1"/>
    <w:p w14:paraId="780E2F41" w14:textId="08F5397A" w:rsidR="00DC6F9C" w:rsidRPr="00B30BDD" w:rsidRDefault="00D061F3" w:rsidP="00D061F3">
      <w:pPr>
        <w:tabs>
          <w:tab w:val="left" w:pos="6480"/>
        </w:tabs>
        <w:spacing w:before="9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กิตติ เตชะเกษมบัณฑิตย์</w:t>
      </w:r>
    </w:p>
    <w:p w14:paraId="5337C307" w14:textId="7FB8EB15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D061F3">
        <w:rPr>
          <w:rFonts w:ascii="Angsana New" w:hAnsi="Angsana New"/>
          <w:spacing w:val="-4"/>
          <w:sz w:val="32"/>
          <w:szCs w:val="32"/>
        </w:rPr>
        <w:t>9151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2549B596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3C7FE9">
        <w:rPr>
          <w:rFonts w:ascii="Angsana New" w:hAnsi="Angsana New"/>
          <w:spacing w:val="-4"/>
          <w:sz w:val="32"/>
          <w:szCs w:val="32"/>
        </w:rPr>
        <w:t>12</w:t>
      </w:r>
      <w:r w:rsidR="00671004">
        <w:rPr>
          <w:rFonts w:ascii="Angsana New" w:hAnsi="Angsana New"/>
          <w:spacing w:val="-4"/>
          <w:sz w:val="32"/>
          <w:szCs w:val="32"/>
        </w:rPr>
        <w:t xml:space="preserve"> </w:t>
      </w:r>
      <w:r w:rsidR="0067100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BC6F30">
        <w:rPr>
          <w:rFonts w:ascii="Angsana New" w:hAnsi="Angsana New"/>
          <w:spacing w:val="-4"/>
          <w:sz w:val="32"/>
          <w:szCs w:val="32"/>
        </w:rPr>
        <w:t>2569</w:t>
      </w:r>
    </w:p>
    <w:sectPr w:rsidR="00900CA2" w:rsidRPr="00C574FE" w:rsidSect="00D061F3">
      <w:footerReference w:type="default" r:id="rId10"/>
      <w:pgSz w:w="11909" w:h="16834" w:code="9"/>
      <w:pgMar w:top="2880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96960" w14:textId="77777777" w:rsidR="003B6BF2" w:rsidRDefault="003B6BF2" w:rsidP="0077481E">
      <w:r>
        <w:separator/>
      </w:r>
    </w:p>
  </w:endnote>
  <w:endnote w:type="continuationSeparator" w:id="0">
    <w:p w14:paraId="322BE6CF" w14:textId="77777777" w:rsidR="003B6BF2" w:rsidRDefault="003B6BF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B6EC" w14:textId="495684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91FCC" w14:textId="77777777" w:rsidR="003B6BF2" w:rsidRDefault="003B6BF2" w:rsidP="0077481E">
      <w:r>
        <w:separator/>
      </w:r>
    </w:p>
  </w:footnote>
  <w:footnote w:type="continuationSeparator" w:id="0">
    <w:p w14:paraId="6BC0AAF7" w14:textId="77777777" w:rsidR="003B6BF2" w:rsidRDefault="003B6BF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621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4E9F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286F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B79C2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59BE"/>
    <w:rsid w:val="002062F1"/>
    <w:rsid w:val="00206368"/>
    <w:rsid w:val="00206D4A"/>
    <w:rsid w:val="00207341"/>
    <w:rsid w:val="00210405"/>
    <w:rsid w:val="00210514"/>
    <w:rsid w:val="002108FC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5EE5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6A15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31A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6F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202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0EAE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6BF2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C7FE9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465A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2105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9BF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494D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0C91"/>
    <w:rsid w:val="00821328"/>
    <w:rsid w:val="008224F8"/>
    <w:rsid w:val="00822C37"/>
    <w:rsid w:val="008239A4"/>
    <w:rsid w:val="00823B27"/>
    <w:rsid w:val="00823EC8"/>
    <w:rsid w:val="00825350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49C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A7BC0"/>
    <w:rsid w:val="008B24D3"/>
    <w:rsid w:val="008B3CE2"/>
    <w:rsid w:val="008B4546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1B49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0F4B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6CB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B94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0BF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E74A6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666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F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16BA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1F3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3471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5F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F06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193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e91c24d738c8f1786fc51b264f8c4990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9d386f82c4c97935ee5d0cfdcb3d176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446630-8738-413F-8792-980237289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E1107-301D-4725-B6FA-C7A615FAE61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3.xml><?xml version="1.0" encoding="utf-8"?>
<ds:datastoreItem xmlns:ds="http://schemas.openxmlformats.org/officeDocument/2006/customXml" ds:itemID="{C2071B59-9120-40C6-A3E6-3912562DB5C4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59</TotalTime>
  <Pages>2</Pages>
  <Words>392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Darika Tongprapai</cp:lastModifiedBy>
  <cp:revision>37</cp:revision>
  <cp:lastPrinted>2026-05-04T04:23:00Z</cp:lastPrinted>
  <dcterms:created xsi:type="dcterms:W3CDTF">2020-05-10T05:25:00Z</dcterms:created>
  <dcterms:modified xsi:type="dcterms:W3CDTF">2026-05-04T04:24:00Z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  <property fmtid="{D5CDD505-2E9C-101B-9397-08002B2CF9AE}" pid="3" name="MediaServiceImageTags">
    <vt:lpwstr/>
  </property>
</Properties>
</file>