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240894B0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FBA482" w14:textId="28925819" w:rsidR="009B2BF1" w:rsidRPr="00CF3746" w:rsidRDefault="009B2BF1" w:rsidP="009B2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="006D67E2"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31 </w:t>
      </w:r>
      <w:r w:rsidR="006D67E2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6D67E2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</w:rPr>
        <w:sectPr w:rsidR="00804175" w:rsidRPr="00CF3746" w:rsidSect="00414D0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E906C5D" w14:textId="1407D4F5" w:rsidR="00B47DBE" w:rsidRPr="00B75C2F" w:rsidRDefault="00B47DBE" w:rsidP="00B47DBE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75C2F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</w:t>
      </w:r>
      <w:r w:rsidR="006D67E2" w:rsidRPr="00B75C2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3F4966" w:rsidRPr="00B75C2F">
        <w:rPr>
          <w:rFonts w:asciiTheme="majorBidi" w:hAnsiTheme="majorBidi" w:cstheme="majorBidi"/>
          <w:sz w:val="28"/>
          <w:szCs w:val="28"/>
        </w:rPr>
        <w:t xml:space="preserve"> </w:t>
      </w:r>
      <w:r w:rsidR="00B75C2F">
        <w:rPr>
          <w:rFonts w:asciiTheme="majorBidi" w:hAnsiTheme="majorBidi" w:cstheme="majorBidi"/>
          <w:sz w:val="28"/>
          <w:szCs w:val="28"/>
        </w:rPr>
        <w:t xml:space="preserve">31 </w:t>
      </w:r>
      <w:r w:rsidR="006D67E2" w:rsidRPr="00B75C2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B75C2F">
        <w:rPr>
          <w:rFonts w:asciiTheme="majorBidi" w:hAnsiTheme="majorBidi" w:cstheme="majorBidi"/>
          <w:sz w:val="28"/>
          <w:szCs w:val="28"/>
        </w:rPr>
        <w:t xml:space="preserve"> 2569</w:t>
      </w:r>
      <w:r w:rsidR="006D67E2" w:rsidRPr="00B75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5C2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</w:t>
      </w:r>
      <w:r w:rsidR="00592F7F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B75C2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75C2F" w:rsidRPr="00B75C2F">
        <w:rPr>
          <w:rFonts w:asciiTheme="majorBidi" w:hAnsiTheme="majorBidi" w:cstheme="majorBidi"/>
          <w:sz w:val="28"/>
          <w:szCs w:val="28"/>
          <w:cs/>
        </w:rPr>
        <w:t xml:space="preserve"> สำหรับงวดสามเดือนสิ้นสุดวันที่</w:t>
      </w:r>
      <w:r w:rsidR="00B75C2F">
        <w:rPr>
          <w:rFonts w:asciiTheme="majorBidi" w:hAnsiTheme="majorBidi" w:cstheme="majorBidi"/>
          <w:sz w:val="28"/>
          <w:szCs w:val="28"/>
        </w:rPr>
        <w:t xml:space="preserve"> 31 </w:t>
      </w:r>
      <w:r w:rsidR="00B75C2F" w:rsidRPr="00B75C2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B75C2F">
        <w:rPr>
          <w:rFonts w:asciiTheme="majorBidi" w:hAnsiTheme="majorBidi" w:cstheme="majorBidi"/>
          <w:sz w:val="28"/>
          <w:szCs w:val="28"/>
        </w:rPr>
        <w:t xml:space="preserve"> 2569 </w:t>
      </w:r>
      <w:r w:rsidR="00DF4BF0">
        <w:rPr>
          <w:rFonts w:asciiTheme="majorBidi" w:hAnsiTheme="majorBidi" w:cstheme="majorBidi"/>
          <w:sz w:val="28"/>
          <w:szCs w:val="28"/>
          <w:cs/>
        </w:rPr>
        <w:br/>
      </w:r>
      <w:r w:rsidRPr="00B75C2F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</w:t>
      </w:r>
      <w:r w:rsidR="00DF4BF0">
        <w:rPr>
          <w:rFonts w:asciiTheme="majorBidi" w:hAnsiTheme="majorBidi" w:cstheme="majorBidi"/>
          <w:sz w:val="28"/>
          <w:szCs w:val="28"/>
          <w:cs/>
        </w:rPr>
        <w:br/>
      </w:r>
      <w:r w:rsidRPr="00B75C2F">
        <w:rPr>
          <w:rFonts w:asciiTheme="majorBidi" w:hAnsiTheme="majorBidi" w:cstheme="majorBidi"/>
          <w:sz w:val="28"/>
          <w:szCs w:val="28"/>
          <w:cs/>
        </w:rPr>
        <w:t>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</w:t>
      </w:r>
      <w:r w:rsidR="00DF4BF0">
        <w:rPr>
          <w:rFonts w:asciiTheme="majorBidi" w:hAnsiTheme="majorBidi" w:cstheme="majorBidi"/>
          <w:sz w:val="28"/>
          <w:szCs w:val="28"/>
          <w:cs/>
        </w:rPr>
        <w:br/>
      </w:r>
      <w:r w:rsidRPr="00B75C2F">
        <w:rPr>
          <w:rFonts w:asciiTheme="majorBidi" w:hAnsiTheme="majorBidi" w:cstheme="majorBidi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75C2F">
        <w:rPr>
          <w:rFonts w:asciiTheme="majorBidi" w:hAnsiTheme="majorBidi" w:cstheme="majorBidi"/>
          <w:sz w:val="28"/>
          <w:szCs w:val="28"/>
        </w:rPr>
        <w:t>34</w:t>
      </w:r>
      <w:r w:rsidRPr="00B75C2F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2E39DBAD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B82D3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4206778" w14:textId="77777777" w:rsidR="00F472D0" w:rsidRPr="00805163" w:rsidRDefault="00F472D0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4E280158" w14:textId="0FE30378" w:rsidR="00C323D6" w:rsidRPr="00F06B7D" w:rsidRDefault="00B71BBF" w:rsidP="001B7D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/>
          <w:sz w:val="28"/>
        </w:rPr>
      </w:pPr>
      <w:r w:rsidRPr="00B71BBF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12 </w:t>
      </w:r>
      <w:r w:rsidR="006D67E2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พฤษภาคม</w:t>
      </w:r>
      <w:r>
        <w:rPr>
          <w:rFonts w:asciiTheme="majorBidi" w:hAnsiTheme="majorBidi" w:cs="Angsana New"/>
          <w:b w:val="0"/>
          <w:bCs w:val="0"/>
          <w:sz w:val="28"/>
          <w:szCs w:val="28"/>
        </w:rPr>
        <w:t xml:space="preserve"> 2569</w:t>
      </w:r>
    </w:p>
    <w:sectPr w:rsidR="00C323D6" w:rsidRPr="00F06B7D" w:rsidSect="001B7DA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67B1" w14:textId="77777777" w:rsidR="00594ED0" w:rsidRDefault="00594ED0">
      <w:r>
        <w:separator/>
      </w:r>
    </w:p>
  </w:endnote>
  <w:endnote w:type="continuationSeparator" w:id="0">
    <w:p w14:paraId="054A7434" w14:textId="77777777" w:rsidR="00594ED0" w:rsidRDefault="00594ED0">
      <w:r>
        <w:continuationSeparator/>
      </w:r>
    </w:p>
  </w:endnote>
  <w:endnote w:type="continuationNotice" w:id="1">
    <w:p w14:paraId="259F15BD" w14:textId="77777777" w:rsidR="00594ED0" w:rsidRDefault="00594E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535D" w14:textId="77777777" w:rsidR="001B7DA4" w:rsidRPr="00960645" w:rsidRDefault="001B7D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6DFA" w14:textId="77777777" w:rsidR="00594ED0" w:rsidRDefault="00594ED0">
      <w:r>
        <w:separator/>
      </w:r>
    </w:p>
  </w:footnote>
  <w:footnote w:type="continuationSeparator" w:id="0">
    <w:p w14:paraId="09C2ED5C" w14:textId="77777777" w:rsidR="00594ED0" w:rsidRDefault="00594ED0">
      <w:r>
        <w:continuationSeparator/>
      </w:r>
    </w:p>
  </w:footnote>
  <w:footnote w:type="continuationNotice" w:id="1">
    <w:p w14:paraId="490A60EA" w14:textId="77777777" w:rsidR="00594ED0" w:rsidRDefault="00594E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A7443" w:rsidRDefault="001B7DA4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D69A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4E2B45C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EC44301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0810D37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D57D193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DB0A883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C88DD65" w14:textId="77777777" w:rsidR="001B7DA4" w:rsidRDefault="001B7DA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47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189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17E18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2C3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0C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4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0E0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731"/>
    <w:rsid w:val="0007689D"/>
    <w:rsid w:val="00076922"/>
    <w:rsid w:val="00076B87"/>
    <w:rsid w:val="00076BDC"/>
    <w:rsid w:val="00076E25"/>
    <w:rsid w:val="00076F7C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86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ABC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793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EAF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C7FE9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D1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1E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578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99A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04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D2F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2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C9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DDC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8BA"/>
    <w:rsid w:val="00153931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01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2AC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4A7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3AD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DA4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1B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6E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238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2FE5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5F1B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AF7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191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DCA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9AB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12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8A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7D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3D3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01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56B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84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A11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D5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4F3F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071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29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5F21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3DF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AAC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4F5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9DC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E19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966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BF0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401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276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5DB2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2FD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AF2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49B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43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D16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56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9C8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1E8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0C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8FA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3C"/>
    <w:rsid w:val="004C5355"/>
    <w:rsid w:val="004C53B2"/>
    <w:rsid w:val="004C5463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338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05B"/>
    <w:rsid w:val="004D5277"/>
    <w:rsid w:val="004D53C3"/>
    <w:rsid w:val="004D5738"/>
    <w:rsid w:val="004D5B0F"/>
    <w:rsid w:val="004D5BEE"/>
    <w:rsid w:val="004D5C30"/>
    <w:rsid w:val="004D6069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AF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8EB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AFF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DC1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B26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2F7F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4ED0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12A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D15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89D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2E6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B83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A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CCA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01C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BC9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44B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61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57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8A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BB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9AC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9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725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B1E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5B9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7E2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17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2F8"/>
    <w:rsid w:val="007024AC"/>
    <w:rsid w:val="007027EE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1D1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AE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6D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1F77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0FB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83E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186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5B6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812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0FD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ED8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3AB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DA4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777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6FE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36A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07E56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1D0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603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5C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70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5FA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77F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43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C9E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DC8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A3D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93D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25F"/>
    <w:rsid w:val="008A2408"/>
    <w:rsid w:val="008A242D"/>
    <w:rsid w:val="008A24FE"/>
    <w:rsid w:val="008A27E8"/>
    <w:rsid w:val="008A29FD"/>
    <w:rsid w:val="008A2BC7"/>
    <w:rsid w:val="008A2CB2"/>
    <w:rsid w:val="008A2D3E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A96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B7CD6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E91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1E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2A2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0F3E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3FC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BDF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1D8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DDC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9C8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825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6E6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0E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7B3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E77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068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98C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2C"/>
    <w:rsid w:val="00AC0296"/>
    <w:rsid w:val="00AC03CD"/>
    <w:rsid w:val="00AC04A3"/>
    <w:rsid w:val="00AC053E"/>
    <w:rsid w:val="00AC089B"/>
    <w:rsid w:val="00AC08C3"/>
    <w:rsid w:val="00AC09E6"/>
    <w:rsid w:val="00AC0B1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7D7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46F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E7FE9"/>
    <w:rsid w:val="00AF0000"/>
    <w:rsid w:val="00AF003C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8C1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552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5F9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BBF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5C2F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01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3B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42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A0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BC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ADD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6E0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3D6"/>
    <w:rsid w:val="00C325FE"/>
    <w:rsid w:val="00C3275F"/>
    <w:rsid w:val="00C32AAE"/>
    <w:rsid w:val="00C32CF9"/>
    <w:rsid w:val="00C3300A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C4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68C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AB7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BE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1ED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48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5FB7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BB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075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53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5DE3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961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764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6FD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B82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07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DFD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3F1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742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6BE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5E54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7CA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A00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7D4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11A"/>
    <w:rsid w:val="00DD3341"/>
    <w:rsid w:val="00DD34A6"/>
    <w:rsid w:val="00DD37DF"/>
    <w:rsid w:val="00DD380F"/>
    <w:rsid w:val="00DD39E7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133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BF0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6D58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67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30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64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0EC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D48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1AE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AB6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486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000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E39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7E4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80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8A8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B7D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4E25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D0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05"/>
    <w:rsid w:val="00F60C42"/>
    <w:rsid w:val="00F610BD"/>
    <w:rsid w:val="00F61206"/>
    <w:rsid w:val="00F61703"/>
    <w:rsid w:val="00F61A3D"/>
    <w:rsid w:val="00F61BE5"/>
    <w:rsid w:val="00F61F0C"/>
    <w:rsid w:val="00F62021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54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680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6D80"/>
    <w:rsid w:val="00FE7009"/>
    <w:rsid w:val="00FE73BA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  <w:style w:type="paragraph" w:styleId="NormalWeb">
    <w:name w:val="Normal (Web)"/>
    <w:basedOn w:val="Normal"/>
    <w:uiPriority w:val="99"/>
    <w:semiHidden/>
    <w:unhideWhenUsed/>
    <w:rsid w:val="00A64E77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A8C7B-EE3E-43A0-9FB3-8723B488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00A99-2A74-4635-80B4-95E4D8DE32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ABD880-BEE8-4E7A-A4FB-044CCA8262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2</Pages>
  <Words>388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14</cp:revision>
  <cp:lastPrinted>2026-05-05T10:58:00Z</cp:lastPrinted>
  <dcterms:created xsi:type="dcterms:W3CDTF">2026-05-08T03:27:00Z</dcterms:created>
  <dcterms:modified xsi:type="dcterms:W3CDTF">2026-05-12T07:19:00Z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_DocHome">
    <vt:i4>1203376570</vt:i4>
  </property>
</Properties>
</file>