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876E3" w14:textId="77777777" w:rsidR="00FE73BA" w:rsidRPr="006B417E" w:rsidRDefault="00FE73BA" w:rsidP="00AC59CD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B417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415C3F3" w14:textId="77777777" w:rsidR="00FE73BA" w:rsidRPr="006B417E" w:rsidRDefault="00FE73BA" w:rsidP="00AC59CD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20B00D1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B2B2CF8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268CDCF" w14:textId="77777777" w:rsidR="00FE73BA" w:rsidRPr="00EA2A53" w:rsidRDefault="00FE73BA" w:rsidP="00EA2A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ลูกหนี้เงินให้สินเชื่อและลูกหนี้ตามสัญญาเช่าซื้อ</w:t>
      </w:r>
    </w:p>
    <w:p w14:paraId="59AC3C04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3F8739AC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41BC5B9E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721397F5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4B990DB" w14:textId="77777777" w:rsidR="00FE73BA" w:rsidRDefault="00FE73BA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เครื่องมือทางการเงิน</w:t>
      </w:r>
    </w:p>
    <w:p w14:paraId="0DF70F55" w14:textId="77777777" w:rsidR="00FE73BA" w:rsidRPr="006B417E" w:rsidRDefault="00FE73BA" w:rsidP="00C31C6C">
      <w:pPr>
        <w:pStyle w:val="index"/>
        <w:tabs>
          <w:tab w:val="clear" w:pos="1134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lang w:bidi="th-TH"/>
        </w:rPr>
        <w:t>9</w:t>
      </w:r>
      <w:r>
        <w:rPr>
          <w:rFonts w:asciiTheme="majorBidi" w:hAnsiTheme="majorBidi" w:cstheme="majorBidi"/>
          <w:sz w:val="28"/>
          <w:szCs w:val="28"/>
          <w:lang w:bidi="th-TH"/>
        </w:rPr>
        <w:tab/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A13E766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48A124BF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90B946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49AF53" w14:textId="7AEC2319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71BBF">
        <w:rPr>
          <w:rFonts w:asciiTheme="majorBidi" w:hAnsiTheme="majorBidi" w:cstheme="majorBidi"/>
          <w:sz w:val="28"/>
          <w:szCs w:val="28"/>
        </w:rPr>
        <w:t xml:space="preserve"> 12 </w:t>
      </w:r>
      <w:r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7F58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F58E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</w:p>
    <w:p w14:paraId="31D7F6E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286146" w14:textId="77777777" w:rsidR="00FE73BA" w:rsidRPr="006B417E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เกณฑ์การจัดทำงบการเงินระหว่างกาล</w:t>
      </w:r>
    </w:p>
    <w:p w14:paraId="39289458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4CFCC9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B417E">
        <w:rPr>
          <w:rFonts w:asciiTheme="majorBidi" w:hAnsiTheme="majorBidi" w:cstheme="majorBidi"/>
          <w:sz w:val="28"/>
          <w:szCs w:val="28"/>
        </w:rPr>
        <w:t xml:space="preserve">34 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6B417E">
        <w:rPr>
          <w:rFonts w:asciiTheme="majorBidi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r>
        <w:rPr>
          <w:rFonts w:asciiTheme="majorBidi" w:eastAsia="Calibri" w:hAnsiTheme="majorBidi" w:cstheme="majorBidi"/>
          <w:sz w:val="28"/>
          <w:szCs w:val="28"/>
        </w:rPr>
        <w:t>8</w:t>
      </w:r>
    </w:p>
    <w:p w14:paraId="12E951F1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F95927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ไว้ในงบการเงินสำหรับปีสิ้นสุดวันที่ </w:t>
      </w:r>
      <w:bookmarkStart w:id="1" w:name="_Hlk99203210"/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bookmarkEnd w:id="1"/>
      <w:r>
        <w:rPr>
          <w:rFonts w:asciiTheme="majorBidi" w:eastAsia="Calibri" w:hAnsiTheme="majorBidi" w:cstheme="majorBidi"/>
          <w:sz w:val="28"/>
          <w:szCs w:val="28"/>
        </w:rPr>
        <w:t>8</w:t>
      </w:r>
    </w:p>
    <w:p w14:paraId="47DDF566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1C27CB" w14:textId="77777777" w:rsidR="00FE73BA" w:rsidRPr="006B417E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382F5324" w14:textId="77777777" w:rsidR="00FE73BA" w:rsidRPr="006B417E" w:rsidRDefault="00FE73BA" w:rsidP="00AC59C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A954EFE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และนโยบายการกำหนดราคา</w:t>
      </w:r>
    </w:p>
    <w:p w14:paraId="1D04219E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28A7ED8" w14:textId="77777777" w:rsidR="00FE73BA" w:rsidRDefault="00FE73BA" w:rsidP="00A21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4C0DE4">
        <w:rPr>
          <w:rFonts w:asciiTheme="majorBidi" w:hAnsiTheme="majorBidi" w:cstheme="majorBidi" w:hint="cs"/>
          <w:b/>
          <w:sz w:val="28"/>
          <w:szCs w:val="28"/>
          <w:cs/>
        </w:rPr>
        <w:t>เดือน</w:t>
      </w:r>
      <w:r w:rsidRPr="004C0DE4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Pr="004C0DE4">
        <w:rPr>
          <w:rFonts w:ascii="Angsana New" w:eastAsia="Cordia New" w:hAnsi="Angsana New" w:cs="Angsana New"/>
          <w:spacing w:val="-4"/>
          <w:sz w:val="28"/>
          <w:szCs w:val="28"/>
        </w:rPr>
        <w:t>3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>1</w:t>
      </w:r>
      <w:r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มีนาคม</w:t>
      </w:r>
      <w:r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9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8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630F324" w14:textId="77777777" w:rsidR="00FE73BA" w:rsidRPr="005F1064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FE73BA" w:rsidRPr="00A2116D" w14:paraId="68A67714" w14:textId="77777777" w:rsidTr="00F16E4E">
        <w:tc>
          <w:tcPr>
            <w:tcW w:w="2207" w:type="pct"/>
          </w:tcPr>
          <w:p w14:paraId="2EECA1A4" w14:textId="77777777" w:rsidR="00FE73BA" w:rsidRPr="00A2116D" w:rsidRDefault="00FE73BA" w:rsidP="00F16E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701EA31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2F823CEF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32685C37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73BA" w:rsidRPr="00A2116D" w14:paraId="1F419966" w14:textId="77777777" w:rsidTr="00F16E4E">
        <w:tc>
          <w:tcPr>
            <w:tcW w:w="2207" w:type="pct"/>
          </w:tcPr>
          <w:p w14:paraId="553336F2" w14:textId="7FBE9B2F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B535F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535F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6" w:type="pct"/>
          </w:tcPr>
          <w:p w14:paraId="28CFC558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3" w:type="pct"/>
          </w:tcPr>
          <w:p w14:paraId="45D29C3B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BC0666A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5F25C852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782ED7F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4" w:type="pct"/>
          </w:tcPr>
          <w:p w14:paraId="04DDF6B5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4E41DD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E73BA" w:rsidRPr="00A2116D" w14:paraId="545400C8" w14:textId="77777777" w:rsidTr="00F16E4E">
        <w:tc>
          <w:tcPr>
            <w:tcW w:w="2207" w:type="pct"/>
          </w:tcPr>
          <w:p w14:paraId="32A696ED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3BF8D6C4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A2116D" w14:paraId="442352DA" w14:textId="77777777" w:rsidTr="00F16E4E">
        <w:tc>
          <w:tcPr>
            <w:tcW w:w="2207" w:type="pct"/>
          </w:tcPr>
          <w:p w14:paraId="35AEE1DB" w14:textId="77777777" w:rsidR="00FE73BA" w:rsidRPr="00A2116D" w:rsidRDefault="00FE73BA" w:rsidP="00F16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11B694D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A3612C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0DD3C9A7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EBB807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DFFAC66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485A651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4A1C0F" w14:textId="77777777" w:rsidR="00FE73BA" w:rsidRPr="00A2116D" w:rsidRDefault="00FE73BA" w:rsidP="00F16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5F21" w:rsidRPr="00A2116D" w14:paraId="613D58A7" w14:textId="77777777" w:rsidTr="00F16E4E">
        <w:tc>
          <w:tcPr>
            <w:tcW w:w="2207" w:type="pct"/>
          </w:tcPr>
          <w:p w14:paraId="1A2E4226" w14:textId="77777777" w:rsidR="00375F21" w:rsidRPr="00A2116D" w:rsidRDefault="00375F21" w:rsidP="0037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7BAC742F" w14:textId="5F7B9190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1F21AC0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FF8EBF9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B81A072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66F53251" w14:textId="24214029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B47CA">
              <w:rPr>
                <w:rFonts w:ascii="Angsana New" w:hAnsi="Angsana New" w:cs="Angsana New"/>
                <w:sz w:val="28"/>
                <w:szCs w:val="28"/>
              </w:rPr>
              <w:t>120,395</w:t>
            </w:r>
          </w:p>
        </w:tc>
        <w:tc>
          <w:tcPr>
            <w:tcW w:w="144" w:type="pct"/>
          </w:tcPr>
          <w:p w14:paraId="679845D5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7BBF89C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16805">
              <w:rPr>
                <w:rFonts w:asciiTheme="majorBidi" w:hAnsiTheme="majorBidi" w:cstheme="majorBidi"/>
                <w:sz w:val="28"/>
                <w:szCs w:val="28"/>
              </w:rPr>
              <w:t>101,101</w:t>
            </w:r>
          </w:p>
        </w:tc>
      </w:tr>
      <w:tr w:rsidR="00375F21" w:rsidRPr="00A2116D" w14:paraId="159C4F85" w14:textId="77777777" w:rsidTr="00F16E4E">
        <w:tc>
          <w:tcPr>
            <w:tcW w:w="2207" w:type="pct"/>
          </w:tcPr>
          <w:p w14:paraId="097EF2A9" w14:textId="77777777" w:rsidR="00375F21" w:rsidRPr="00A2116D" w:rsidRDefault="00375F21" w:rsidP="0037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662FF7C3" w14:textId="228C1BC1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940E0C9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8FC5CE8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484FA9B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C8F13B5" w14:textId="77FEE603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B47CA">
              <w:rPr>
                <w:rFonts w:ascii="Angsana New" w:hAnsi="Angsana New" w:cs="Angsana New"/>
                <w:sz w:val="28"/>
                <w:szCs w:val="28"/>
              </w:rPr>
              <w:t>441</w:t>
            </w:r>
          </w:p>
        </w:tc>
        <w:tc>
          <w:tcPr>
            <w:tcW w:w="144" w:type="pct"/>
          </w:tcPr>
          <w:p w14:paraId="07F3C2ED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2D89AC1B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16805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375F21" w:rsidRPr="00A2116D" w14:paraId="144F5326" w14:textId="77777777" w:rsidTr="00F16E4E">
        <w:tc>
          <w:tcPr>
            <w:tcW w:w="2207" w:type="pct"/>
          </w:tcPr>
          <w:p w14:paraId="28A34E46" w14:textId="77777777" w:rsidR="00375F21" w:rsidRPr="00A2116D" w:rsidRDefault="00375F21" w:rsidP="00375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1BFEACAC" w14:textId="741177CD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29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43302C7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03FE39EE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B010453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10FCC15" w14:textId="0EF9E322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B47CA">
              <w:rPr>
                <w:rFonts w:ascii="Angsana New" w:hAnsi="Angsana New" w:cs="Angsana New"/>
                <w:sz w:val="28"/>
                <w:szCs w:val="28"/>
              </w:rPr>
              <w:t>4,688</w:t>
            </w:r>
          </w:p>
        </w:tc>
        <w:tc>
          <w:tcPr>
            <w:tcW w:w="144" w:type="pct"/>
          </w:tcPr>
          <w:p w14:paraId="5614F2A2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AD02BF" w14:textId="77777777" w:rsidR="00375F21" w:rsidRPr="00A2116D" w:rsidRDefault="00375F21" w:rsidP="00375F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16805">
              <w:rPr>
                <w:rFonts w:asciiTheme="majorBidi" w:hAnsiTheme="majorBidi" w:cstheme="majorBidi"/>
                <w:sz w:val="28"/>
                <w:szCs w:val="28"/>
              </w:rPr>
              <w:t>9,739</w:t>
            </w:r>
          </w:p>
        </w:tc>
      </w:tr>
      <w:tr w:rsidR="00FE73BA" w:rsidRPr="00A2116D" w14:paraId="6085275C" w14:textId="77777777" w:rsidTr="00F16E4E">
        <w:tc>
          <w:tcPr>
            <w:tcW w:w="2207" w:type="pct"/>
          </w:tcPr>
          <w:p w14:paraId="423592B9" w14:textId="77777777" w:rsidR="00FE73BA" w:rsidRPr="00A2116D" w:rsidRDefault="00FE73BA" w:rsidP="006517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1C4AACB5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77D06C00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11CC2A73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73BA" w:rsidRPr="00A2116D" w14:paraId="6CFC9B04" w14:textId="77777777" w:rsidTr="00F16E4E">
        <w:tc>
          <w:tcPr>
            <w:tcW w:w="2207" w:type="pct"/>
          </w:tcPr>
          <w:p w14:paraId="6F43ED5B" w14:textId="37AA4252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2F9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B535F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8B2F9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6" w:type="pct"/>
          </w:tcPr>
          <w:p w14:paraId="1BF59C58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3" w:type="pct"/>
          </w:tcPr>
          <w:p w14:paraId="387B9F2E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79967EED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1D90346C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4037E37C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4" w:type="pct"/>
          </w:tcPr>
          <w:p w14:paraId="3B1ED421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28BCC5CA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FE73BA" w:rsidRPr="00A2116D" w14:paraId="266A6B34" w14:textId="77777777" w:rsidTr="00F16E4E">
        <w:tc>
          <w:tcPr>
            <w:tcW w:w="2207" w:type="pct"/>
          </w:tcPr>
          <w:p w14:paraId="31D3D0FB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604EFA6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116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A2116D" w14:paraId="69596461" w14:textId="77777777" w:rsidTr="00F16E4E">
        <w:tc>
          <w:tcPr>
            <w:tcW w:w="2207" w:type="pct"/>
          </w:tcPr>
          <w:p w14:paraId="5B9F70B2" w14:textId="77777777" w:rsidR="00FE73BA" w:rsidRPr="00A2116D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EB34F75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FFBF979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09E52C0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4D967A4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369DAE5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EFF2E47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E9F1E46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A2116D" w14:paraId="3CF0FC5A" w14:textId="77777777" w:rsidTr="00F16E4E">
        <w:tc>
          <w:tcPr>
            <w:tcW w:w="2207" w:type="pct"/>
          </w:tcPr>
          <w:p w14:paraId="256CCE4F" w14:textId="77777777" w:rsidR="00FE73BA" w:rsidRPr="00A2116D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5A3363D8" w14:textId="74209552" w:rsidR="00FE73BA" w:rsidRPr="00A2116D" w:rsidRDefault="00201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3" w:type="pct"/>
          </w:tcPr>
          <w:p w14:paraId="008A49B0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4398DD9" w14:textId="77777777" w:rsidR="00FE73BA" w:rsidRPr="00A2116D" w:rsidRDefault="00FE73BA" w:rsidP="00E40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F039E6B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8E132FC" w14:textId="210D65F9" w:rsidR="00FE73BA" w:rsidRPr="00A2116D" w:rsidRDefault="00201238" w:rsidP="00E40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426DA54B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36B0D7C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E73BA" w:rsidRPr="00A2116D" w14:paraId="76F9350A" w14:textId="77777777" w:rsidTr="00464B60">
        <w:tc>
          <w:tcPr>
            <w:tcW w:w="2207" w:type="pct"/>
          </w:tcPr>
          <w:p w14:paraId="040DEC47" w14:textId="77777777" w:rsidR="00FE73BA" w:rsidRPr="00A2116D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ต้นทุนทางการเงิน </w:t>
            </w:r>
            <w:r w:rsidRPr="00A2116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ดอกเบี้ยจ่ายตามหนี้สิน</w:t>
            </w:r>
          </w:p>
        </w:tc>
        <w:tc>
          <w:tcPr>
            <w:tcW w:w="576" w:type="pct"/>
            <w:vAlign w:val="bottom"/>
          </w:tcPr>
          <w:p w14:paraId="252E22A2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5F35539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13196AA3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511CBDAA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56A5036A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380DF7D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0A7A0D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A2116D" w14:paraId="0AACFFBE" w14:textId="77777777" w:rsidTr="00464B60">
        <w:tc>
          <w:tcPr>
            <w:tcW w:w="2207" w:type="pct"/>
          </w:tcPr>
          <w:p w14:paraId="5174A530" w14:textId="77777777" w:rsidR="00FE73BA" w:rsidRPr="00A2116D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576" w:type="pct"/>
          </w:tcPr>
          <w:p w14:paraId="02F1F34A" w14:textId="570C30B8" w:rsidR="00FE73BA" w:rsidRPr="00A2116D" w:rsidRDefault="00C17ADD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191</w:t>
            </w:r>
          </w:p>
        </w:tc>
        <w:tc>
          <w:tcPr>
            <w:tcW w:w="143" w:type="pct"/>
          </w:tcPr>
          <w:p w14:paraId="170F10FD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0B68BE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47" w:type="pct"/>
            <w:vAlign w:val="bottom"/>
          </w:tcPr>
          <w:p w14:paraId="28BE1FA9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20D159AF" w14:textId="5315ECDA" w:rsidR="00FE73BA" w:rsidRPr="00A2116D" w:rsidRDefault="00C17ADD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191</w:t>
            </w:r>
          </w:p>
        </w:tc>
        <w:tc>
          <w:tcPr>
            <w:tcW w:w="144" w:type="pct"/>
            <w:vAlign w:val="bottom"/>
          </w:tcPr>
          <w:p w14:paraId="1A6A4666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A1B76E4" w14:textId="77777777" w:rsidR="00FE73BA" w:rsidRPr="00A2116D" w:rsidRDefault="00FE73BA" w:rsidP="00E40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FE73BA" w:rsidRPr="00A2116D" w14:paraId="03E5E51A" w14:textId="77777777" w:rsidTr="00F16E4E">
        <w:tc>
          <w:tcPr>
            <w:tcW w:w="2207" w:type="pct"/>
          </w:tcPr>
          <w:p w14:paraId="29DBD9B1" w14:textId="77777777" w:rsidR="00FE73BA" w:rsidRPr="00A2116D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723B2195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61843981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89EE4C1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2BA8040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7D703AB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EB4B108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44F847C3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003C" w:rsidRPr="00A2116D" w14:paraId="75F4F5B3" w14:textId="77777777" w:rsidTr="00F16E4E">
        <w:tc>
          <w:tcPr>
            <w:tcW w:w="2207" w:type="pct"/>
          </w:tcPr>
          <w:p w14:paraId="2592C115" w14:textId="77777777" w:rsidR="00AF003C" w:rsidRPr="00A2116D" w:rsidRDefault="00AF003C" w:rsidP="00AF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0A0603AC" w14:textId="71CC40B3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</w:rPr>
              <w:t>,633</w:t>
            </w:r>
          </w:p>
        </w:tc>
        <w:tc>
          <w:tcPr>
            <w:tcW w:w="143" w:type="pct"/>
          </w:tcPr>
          <w:p w14:paraId="23C78413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38229549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11,485</w:t>
            </w:r>
          </w:p>
        </w:tc>
        <w:tc>
          <w:tcPr>
            <w:tcW w:w="147" w:type="pct"/>
          </w:tcPr>
          <w:p w14:paraId="21C5D6D5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DCF5D88" w14:textId="2F670FCF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</w:rPr>
              <w:t>,633</w:t>
            </w:r>
          </w:p>
        </w:tc>
        <w:tc>
          <w:tcPr>
            <w:tcW w:w="144" w:type="pct"/>
          </w:tcPr>
          <w:p w14:paraId="5743EE11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6410DCD6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11,485</w:t>
            </w:r>
          </w:p>
        </w:tc>
      </w:tr>
      <w:tr w:rsidR="00AF003C" w:rsidRPr="00A2116D" w14:paraId="04409170" w14:textId="77777777" w:rsidTr="00F16E4E">
        <w:tc>
          <w:tcPr>
            <w:tcW w:w="2207" w:type="pct"/>
          </w:tcPr>
          <w:p w14:paraId="5182CCD0" w14:textId="77777777" w:rsidR="00AF003C" w:rsidRPr="00A2116D" w:rsidRDefault="00AF003C" w:rsidP="00AF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1F819E9" w14:textId="298BE69E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479</w:t>
            </w:r>
          </w:p>
        </w:tc>
        <w:tc>
          <w:tcPr>
            <w:tcW w:w="143" w:type="pct"/>
          </w:tcPr>
          <w:p w14:paraId="4606CB06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DA774AF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47" w:type="pct"/>
          </w:tcPr>
          <w:p w14:paraId="6C340655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2E3E3E4" w14:textId="1FD64946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479</w:t>
            </w:r>
          </w:p>
        </w:tc>
        <w:tc>
          <w:tcPr>
            <w:tcW w:w="144" w:type="pct"/>
          </w:tcPr>
          <w:p w14:paraId="1BAA62CB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29CCBBA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</w:tr>
      <w:tr w:rsidR="00AF003C" w:rsidRPr="00A2116D" w14:paraId="467C2488" w14:textId="77777777" w:rsidTr="00F16E4E">
        <w:tc>
          <w:tcPr>
            <w:tcW w:w="2207" w:type="pct"/>
          </w:tcPr>
          <w:p w14:paraId="3C183AB2" w14:textId="77777777" w:rsidR="00AF003C" w:rsidRPr="00A2116D" w:rsidRDefault="00AF003C" w:rsidP="00AF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890A3AC" w14:textId="68B9364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14,112</w:t>
            </w:r>
          </w:p>
        </w:tc>
        <w:tc>
          <w:tcPr>
            <w:tcW w:w="143" w:type="pct"/>
          </w:tcPr>
          <w:p w14:paraId="2FE3AB44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C2E28DE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</w:t>
            </w:r>
          </w:p>
        </w:tc>
        <w:tc>
          <w:tcPr>
            <w:tcW w:w="147" w:type="pct"/>
          </w:tcPr>
          <w:p w14:paraId="21E2AC56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FFA10FF" w14:textId="7AC5CA6F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14,112</w:t>
            </w:r>
          </w:p>
        </w:tc>
        <w:tc>
          <w:tcPr>
            <w:tcW w:w="144" w:type="pct"/>
          </w:tcPr>
          <w:p w14:paraId="076AD17E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7F393DC" w14:textId="77777777" w:rsidR="00AF003C" w:rsidRPr="00A2116D" w:rsidRDefault="00AF003C" w:rsidP="00AF0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11,943</w:t>
            </w:r>
          </w:p>
        </w:tc>
      </w:tr>
      <w:tr w:rsidR="00FE73BA" w:rsidRPr="00A2116D" w14:paraId="76492B87" w14:textId="77777777" w:rsidTr="00F16E4E">
        <w:tc>
          <w:tcPr>
            <w:tcW w:w="2207" w:type="pct"/>
          </w:tcPr>
          <w:p w14:paraId="2392456F" w14:textId="77777777" w:rsidR="00FE73BA" w:rsidRPr="00A2116D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D7E6680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352F18AA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6AD1F544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BB24CC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D7F5997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99CA129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8DFA1A6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A2116D" w14:paraId="0F3CC74A" w14:textId="77777777" w:rsidTr="00F16E4E">
        <w:tc>
          <w:tcPr>
            <w:tcW w:w="2207" w:type="pct"/>
          </w:tcPr>
          <w:p w14:paraId="7017CC28" w14:textId="77777777" w:rsidR="00FE73BA" w:rsidRPr="00A2116D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5C000CF2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8FD87D8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01511A7A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F7165DB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5C5D4A7D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01FF9124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446FC747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A2116D" w14:paraId="6EE28315" w14:textId="77777777" w:rsidTr="00F16E4E">
        <w:tc>
          <w:tcPr>
            <w:tcW w:w="2207" w:type="pct"/>
          </w:tcPr>
          <w:p w14:paraId="29B619DB" w14:textId="77777777" w:rsidR="00FE73BA" w:rsidRPr="00A2116D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116D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4A0AB455" w14:textId="090CC55D" w:rsidR="00FE73BA" w:rsidRPr="00A2116D" w:rsidRDefault="00375F21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43" w:type="pct"/>
          </w:tcPr>
          <w:p w14:paraId="17B50F8D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18225291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47" w:type="pct"/>
          </w:tcPr>
          <w:p w14:paraId="77C63CF2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B1CF991" w14:textId="1D6DAF5C" w:rsidR="00FE73BA" w:rsidRPr="00A2116D" w:rsidRDefault="00375F21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44" w:type="pct"/>
          </w:tcPr>
          <w:p w14:paraId="719EE7A5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8299914" w14:textId="77777777" w:rsidR="00FE73BA" w:rsidRPr="00A2116D" w:rsidRDefault="00FE73BA" w:rsidP="0065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</w:tbl>
    <w:p w14:paraId="02CBAF59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B12A067" w14:textId="77777777" w:rsidR="00FE73BA" w:rsidRPr="008F2572" w:rsidRDefault="00FE73BA" w:rsidP="00004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1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256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9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8F2572">
        <w:rPr>
          <w:rFonts w:asciiTheme="majorBidi" w:hAnsiTheme="majorBidi" w:cstheme="majorBidi"/>
          <w:sz w:val="28"/>
          <w:szCs w:val="28"/>
        </w:rPr>
        <w:t xml:space="preserve"> 31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57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4A07CAA" w14:textId="77777777" w:rsidR="00FE73BA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080"/>
        <w:gridCol w:w="268"/>
        <w:gridCol w:w="1091"/>
        <w:gridCol w:w="276"/>
        <w:gridCol w:w="1080"/>
        <w:gridCol w:w="268"/>
        <w:gridCol w:w="1175"/>
      </w:tblGrid>
      <w:tr w:rsidR="00FE73BA" w:rsidRPr="008F2572" w14:paraId="225DD628" w14:textId="77777777" w:rsidTr="009D1251">
        <w:trPr>
          <w:tblHeader/>
        </w:trPr>
        <w:tc>
          <w:tcPr>
            <w:tcW w:w="2206" w:type="pct"/>
          </w:tcPr>
          <w:p w14:paraId="4BDB7028" w14:textId="77777777" w:rsidR="00FE73BA" w:rsidRPr="008F2572" w:rsidRDefault="00FE73BA" w:rsidP="00DA36F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1" w:type="pct"/>
            <w:gridSpan w:val="3"/>
          </w:tcPr>
          <w:p w14:paraId="3C6A85AC" w14:textId="77777777" w:rsidR="00FE73BA" w:rsidRPr="008F2572" w:rsidRDefault="00FE73BA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5D96FAD6" w14:textId="77777777" w:rsidR="00FE73BA" w:rsidRPr="008F2572" w:rsidRDefault="00FE73BA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421DE67" w14:textId="77777777" w:rsidR="00FE73BA" w:rsidRPr="008F2572" w:rsidRDefault="00FE73BA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73BA" w:rsidRPr="008F2572" w14:paraId="3AC0C4A4" w14:textId="77777777" w:rsidTr="009D1251">
        <w:trPr>
          <w:tblHeader/>
        </w:trPr>
        <w:tc>
          <w:tcPr>
            <w:tcW w:w="2206" w:type="pct"/>
          </w:tcPr>
          <w:p w14:paraId="04ED93FA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29529053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5F7783F6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70E5CF9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D115F73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8791F3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</w:tcPr>
          <w:p w14:paraId="21F6E295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75F36AA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FE73BA" w:rsidRPr="008F2572" w14:paraId="07F2E724" w14:textId="77777777" w:rsidTr="009D1251">
        <w:trPr>
          <w:tblHeader/>
        </w:trPr>
        <w:tc>
          <w:tcPr>
            <w:tcW w:w="2206" w:type="pct"/>
          </w:tcPr>
          <w:p w14:paraId="104499DA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32CF049B" w14:textId="77777777" w:rsidR="00FE73BA" w:rsidRPr="009D1251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" w:type="pct"/>
          </w:tcPr>
          <w:p w14:paraId="4AF081EE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7B55637" w14:textId="77777777" w:rsidR="00FE73BA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52B92BC9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4D19384" w14:textId="77777777" w:rsidR="00FE73BA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" w:type="pct"/>
          </w:tcPr>
          <w:p w14:paraId="1714EC19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8B236F4" w14:textId="77777777" w:rsidR="00FE73BA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73BA" w:rsidRPr="008F2572" w14:paraId="624613C5" w14:textId="77777777" w:rsidTr="009D1251">
        <w:trPr>
          <w:tblHeader/>
        </w:trPr>
        <w:tc>
          <w:tcPr>
            <w:tcW w:w="2206" w:type="pct"/>
          </w:tcPr>
          <w:p w14:paraId="0C9A01E9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0B47F31B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8F2572" w14:paraId="6247C786" w14:textId="77777777" w:rsidTr="009D1251">
        <w:trPr>
          <w:tblHeader/>
        </w:trPr>
        <w:tc>
          <w:tcPr>
            <w:tcW w:w="2206" w:type="pct"/>
          </w:tcPr>
          <w:p w14:paraId="357158EA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94" w:type="pct"/>
            <w:gridSpan w:val="7"/>
          </w:tcPr>
          <w:p w14:paraId="586CD582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60C05" w:rsidRPr="008F2572" w14:paraId="495430F6" w14:textId="77777777" w:rsidTr="00CC0C07">
        <w:tc>
          <w:tcPr>
            <w:tcW w:w="2206" w:type="pct"/>
          </w:tcPr>
          <w:p w14:paraId="76BE3DB6" w14:textId="77777777" w:rsidR="00F60C05" w:rsidRPr="008F2572" w:rsidRDefault="00F60C05" w:rsidP="00F6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7B526DBE" w14:textId="5B83EE4F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4491154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22A8E5F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5A49798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6588E31" w14:textId="440A4D6F" w:rsidR="00F60C05" w:rsidRPr="008F2572" w:rsidRDefault="00F038A8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5,586,762</w:t>
            </w:r>
          </w:p>
        </w:tc>
        <w:tc>
          <w:tcPr>
            <w:tcW w:w="143" w:type="pct"/>
          </w:tcPr>
          <w:p w14:paraId="2E53BDD3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DA62131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4,855,528</w:t>
            </w:r>
          </w:p>
        </w:tc>
      </w:tr>
      <w:tr w:rsidR="00F60C05" w:rsidRPr="008F2572" w14:paraId="4F943D7E" w14:textId="77777777" w:rsidTr="009D1251">
        <w:tc>
          <w:tcPr>
            <w:tcW w:w="2206" w:type="pct"/>
          </w:tcPr>
          <w:p w14:paraId="3DE7373E" w14:textId="77777777" w:rsidR="00F60C05" w:rsidRPr="008F2572" w:rsidRDefault="00F60C05" w:rsidP="00F6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6A3F123F" w14:textId="6F5A4242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0ABFB18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0CC7307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E65ACEF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A81B0E" w14:textId="3BC71040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312,500</w:t>
            </w:r>
          </w:p>
        </w:tc>
        <w:tc>
          <w:tcPr>
            <w:tcW w:w="143" w:type="pct"/>
          </w:tcPr>
          <w:p w14:paraId="05228D7B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99A4D4D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400,000</w:t>
            </w:r>
          </w:p>
        </w:tc>
      </w:tr>
      <w:tr w:rsidR="00F60C05" w:rsidRPr="008F2572" w14:paraId="7CBD0741" w14:textId="77777777" w:rsidTr="009D1251">
        <w:tc>
          <w:tcPr>
            <w:tcW w:w="2206" w:type="pct"/>
          </w:tcPr>
          <w:p w14:paraId="0507DF4C" w14:textId="77777777" w:rsidR="00F60C05" w:rsidRPr="008F2572" w:rsidRDefault="00F60C05" w:rsidP="00F6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1A0E15E4" w14:textId="74ACDDF4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96A96E8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92C1C44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C4562AD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E757FE" w14:textId="79BB4839" w:rsidR="00F60C05" w:rsidRPr="008F2572" w:rsidRDefault="00F038A8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,973,025</w:t>
            </w:r>
          </w:p>
        </w:tc>
        <w:tc>
          <w:tcPr>
            <w:tcW w:w="143" w:type="pct"/>
          </w:tcPr>
          <w:p w14:paraId="5227A09C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5496BE5" w14:textId="77777777" w:rsidR="00F60C05" w:rsidRPr="008F2572" w:rsidRDefault="00F60C05" w:rsidP="00F60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="Angsana New" w:hAnsi="Angsana New" w:cs="Angsana New"/>
                <w:sz w:val="28"/>
                <w:szCs w:val="28"/>
              </w:rPr>
              <w:t>1,594,162</w:t>
            </w:r>
          </w:p>
        </w:tc>
      </w:tr>
      <w:tr w:rsidR="00FE73BA" w:rsidRPr="008F2572" w14:paraId="04A5ADDB" w14:textId="77777777" w:rsidTr="009D1251">
        <w:tc>
          <w:tcPr>
            <w:tcW w:w="2206" w:type="pct"/>
          </w:tcPr>
          <w:p w14:paraId="7ACC4B5C" w14:textId="77777777" w:rsidR="00FE73BA" w:rsidRPr="008F2572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A740747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047F634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3BCE057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FF72CF6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884E4E2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D4D9456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4405FBE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8F2572" w14:paraId="68D573B7" w14:textId="77777777" w:rsidTr="009D1251">
        <w:tc>
          <w:tcPr>
            <w:tcW w:w="2206" w:type="pct"/>
          </w:tcPr>
          <w:p w14:paraId="630B5604" w14:textId="77777777" w:rsidR="00FE73BA" w:rsidRPr="008F2572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44EFBEC7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C76C4A4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3629415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7D7AE90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850A859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9573699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1D66460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8F2572" w14:paraId="77298A0B" w14:textId="77777777" w:rsidTr="009D1251">
        <w:tc>
          <w:tcPr>
            <w:tcW w:w="2206" w:type="pct"/>
          </w:tcPr>
          <w:p w14:paraId="5FC52033" w14:textId="77777777" w:rsidR="00FE73BA" w:rsidRPr="008F2572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287133DF" w14:textId="16170828" w:rsidR="00FE73BA" w:rsidRPr="00D15DE3" w:rsidRDefault="00201238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3" w:type="pct"/>
          </w:tcPr>
          <w:p w14:paraId="19DFC8B5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23814D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147" w:type="pct"/>
          </w:tcPr>
          <w:p w14:paraId="22242DA2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F75E57" w14:textId="099A00E2" w:rsidR="00FE73BA" w:rsidRPr="00D15DE3" w:rsidRDefault="00201238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3" w:type="pct"/>
          </w:tcPr>
          <w:p w14:paraId="0CEB1C2E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2A4CBC1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</w:tr>
      <w:tr w:rsidR="003B14F5" w:rsidRPr="008F2572" w14:paraId="68F3A182" w14:textId="77777777" w:rsidTr="009D1251">
        <w:tc>
          <w:tcPr>
            <w:tcW w:w="2206" w:type="pct"/>
          </w:tcPr>
          <w:p w14:paraId="0FA1CD86" w14:textId="77777777" w:rsidR="003B14F5" w:rsidRPr="008F2572" w:rsidRDefault="003B14F5" w:rsidP="003B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4D56352B" w14:textId="1756C90D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Pr="00D15DE3">
              <w:rPr>
                <w:rFonts w:asciiTheme="majorBidi" w:hAnsiTheme="majorBidi" w:cstheme="majorBidi"/>
                <w:sz w:val="28"/>
                <w:szCs w:val="28"/>
              </w:rPr>
              <w:t>,728</w:t>
            </w:r>
          </w:p>
        </w:tc>
        <w:tc>
          <w:tcPr>
            <w:tcW w:w="143" w:type="pct"/>
          </w:tcPr>
          <w:p w14:paraId="7F4281E4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57E0EC6" w14:textId="1BF8476C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1338">
              <w:rPr>
                <w:rFonts w:ascii="Angsana New" w:hAnsi="Angsana New" w:cs="Angsana New"/>
                <w:sz w:val="28"/>
                <w:szCs w:val="28"/>
              </w:rPr>
              <w:t>5,095</w:t>
            </w:r>
          </w:p>
        </w:tc>
        <w:tc>
          <w:tcPr>
            <w:tcW w:w="147" w:type="pct"/>
          </w:tcPr>
          <w:p w14:paraId="4009A104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72DD2F" w14:textId="6D69B75D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DE3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Pr="00D15DE3">
              <w:rPr>
                <w:rFonts w:asciiTheme="majorBidi" w:hAnsiTheme="majorBidi" w:cstheme="majorBidi"/>
                <w:sz w:val="28"/>
                <w:szCs w:val="28"/>
              </w:rPr>
              <w:t>,728</w:t>
            </w:r>
          </w:p>
        </w:tc>
        <w:tc>
          <w:tcPr>
            <w:tcW w:w="143" w:type="pct"/>
          </w:tcPr>
          <w:p w14:paraId="6D9C3FE5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E4C1CA5" w14:textId="1ED8BF65" w:rsidR="003B14F5" w:rsidRPr="00D15DE3" w:rsidRDefault="00DF6D58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1338">
              <w:rPr>
                <w:rFonts w:ascii="Angsana New" w:hAnsi="Angsana New" w:cs="Angsana New"/>
                <w:sz w:val="28"/>
                <w:szCs w:val="28"/>
              </w:rPr>
              <w:t>5,095</w:t>
            </w:r>
          </w:p>
        </w:tc>
      </w:tr>
      <w:tr w:rsidR="003B14F5" w:rsidRPr="008F2572" w14:paraId="2BBB0945" w14:textId="77777777" w:rsidTr="009D1251">
        <w:tc>
          <w:tcPr>
            <w:tcW w:w="2206" w:type="pct"/>
          </w:tcPr>
          <w:p w14:paraId="6587E193" w14:textId="77777777" w:rsidR="003B14F5" w:rsidRPr="008F2572" w:rsidRDefault="003B14F5" w:rsidP="003B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28E5AD14" w14:textId="783D8184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Theme="majorBidi" w:hAnsiTheme="majorBidi" w:cstheme="majorBidi"/>
                <w:sz w:val="28"/>
                <w:szCs w:val="28"/>
              </w:rPr>
              <w:t>16,475</w:t>
            </w:r>
          </w:p>
        </w:tc>
        <w:tc>
          <w:tcPr>
            <w:tcW w:w="143" w:type="pct"/>
          </w:tcPr>
          <w:p w14:paraId="0E2DA898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8A977E9" w14:textId="777AC014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1338">
              <w:rPr>
                <w:rFonts w:ascii="Angsana New" w:hAnsi="Angsana New" w:cs="Angsana New"/>
                <w:sz w:val="28"/>
                <w:szCs w:val="28"/>
              </w:rPr>
              <w:t>5,790</w:t>
            </w:r>
          </w:p>
        </w:tc>
        <w:tc>
          <w:tcPr>
            <w:tcW w:w="147" w:type="pct"/>
          </w:tcPr>
          <w:p w14:paraId="6869CAF5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D9C0460" w14:textId="0BAC678B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Theme="majorBidi" w:hAnsiTheme="majorBidi" w:cstheme="majorBidi"/>
                <w:sz w:val="28"/>
                <w:szCs w:val="28"/>
              </w:rPr>
              <w:t>16,475</w:t>
            </w:r>
          </w:p>
        </w:tc>
        <w:tc>
          <w:tcPr>
            <w:tcW w:w="143" w:type="pct"/>
          </w:tcPr>
          <w:p w14:paraId="2560BBE1" w14:textId="77777777" w:rsidR="003B14F5" w:rsidRPr="00D15DE3" w:rsidRDefault="003B14F5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B147AE3" w14:textId="3B27C53D" w:rsidR="003B14F5" w:rsidRPr="00D15DE3" w:rsidRDefault="00DF6D58" w:rsidP="003B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1338">
              <w:rPr>
                <w:rFonts w:ascii="Angsana New" w:hAnsi="Angsana New" w:cs="Angsana New"/>
                <w:sz w:val="28"/>
                <w:szCs w:val="28"/>
              </w:rPr>
              <w:t>5,790</w:t>
            </w:r>
          </w:p>
        </w:tc>
      </w:tr>
      <w:tr w:rsidR="00FE73BA" w:rsidRPr="008F2572" w14:paraId="582CAA26" w14:textId="77777777" w:rsidTr="009D1251">
        <w:tc>
          <w:tcPr>
            <w:tcW w:w="2206" w:type="pct"/>
          </w:tcPr>
          <w:p w14:paraId="415F5563" w14:textId="77777777" w:rsidR="00FE73BA" w:rsidRPr="008F2572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15B8F16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08CE37C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27FFD122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C06D677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D5E4B8A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584C716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1D65FF9" w14:textId="77777777" w:rsidR="00FE73BA" w:rsidRPr="00D15DE3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8F2572" w14:paraId="3B7DDEFC" w14:textId="77777777" w:rsidTr="009D1251">
        <w:tc>
          <w:tcPr>
            <w:tcW w:w="2206" w:type="pct"/>
          </w:tcPr>
          <w:p w14:paraId="448853B7" w14:textId="77777777" w:rsidR="00FE73BA" w:rsidRPr="008F2572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3D005A23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518ED591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FA4083F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DD3A4C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122E2D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08279DF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88A44CB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8F2572" w14:paraId="1CF7B626" w14:textId="77777777" w:rsidTr="009D1251">
        <w:tc>
          <w:tcPr>
            <w:tcW w:w="2206" w:type="pct"/>
          </w:tcPr>
          <w:p w14:paraId="66E04F13" w14:textId="77777777" w:rsidR="00FE73BA" w:rsidRPr="008F2572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46466A76" w14:textId="2B24B339" w:rsidR="00FE73BA" w:rsidRPr="008F2572" w:rsidRDefault="00153931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43" w:type="pct"/>
          </w:tcPr>
          <w:p w14:paraId="166F138D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E4DC42A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7" w:type="pct"/>
          </w:tcPr>
          <w:p w14:paraId="486B6516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B11D10F" w14:textId="3C3B99DD" w:rsidR="00FE73BA" w:rsidRPr="008F2572" w:rsidRDefault="00153931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43" w:type="pct"/>
          </w:tcPr>
          <w:p w14:paraId="558E2502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92EA188" w14:textId="77777777" w:rsidR="00FE73BA" w:rsidRPr="008F2572" w:rsidRDefault="00FE73BA" w:rsidP="008B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</w:tbl>
    <w:p w14:paraId="0420B9FD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19A82467" w14:textId="7A35FC65" w:rsidR="00FE73BA" w:rsidRPr="006B417E" w:rsidRDefault="00FE73BA" w:rsidP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62894727" w14:textId="77777777" w:rsidR="00FE73BA" w:rsidRPr="00EC6E59" w:rsidRDefault="00FE73BA" w:rsidP="00EA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cs/>
        </w:rPr>
      </w:pPr>
    </w:p>
    <w:p w14:paraId="477B84CD" w14:textId="05F31B91" w:rsidR="00FE73BA" w:rsidRDefault="00FE73BA" w:rsidP="007906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1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เงินให้กู้ยืมระยะสั้นแก่ผู้บริหารสำคัญมีอัตราดอกเบี้ยร้อยละ </w:t>
      </w:r>
      <w:r w:rsidR="00DB47CA">
        <w:rPr>
          <w:rFonts w:asciiTheme="majorBidi" w:eastAsia="Cordia New" w:hAnsiTheme="majorBidi" w:cstheme="majorBidi"/>
          <w:sz w:val="28"/>
          <w:szCs w:val="28"/>
        </w:rPr>
        <w:t>8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 ต่อปี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 xml:space="preserve">(31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ธันวาคม</w:t>
      </w:r>
      <w:r w:rsidR="00B75C2F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="00B75C2F">
        <w:rPr>
          <w:rFonts w:asciiTheme="majorBidi" w:eastAsia="Cordia New" w:hAnsiTheme="majorBidi" w:cstheme="majorBidi"/>
          <w:i/>
          <w:iCs/>
          <w:sz w:val="28"/>
          <w:szCs w:val="28"/>
        </w:rPr>
        <w:t>2568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>:</w:t>
      </w:r>
      <w:r w:rsidR="00B75C2F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 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ร้อยละ </w:t>
      </w:r>
      <w:r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8 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ต่อปี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)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68A279F2" w14:textId="77777777" w:rsidR="00FE73BA" w:rsidRDefault="00FE73BA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8"/>
          <w:szCs w:val="28"/>
        </w:rPr>
      </w:pPr>
    </w:p>
    <w:p w14:paraId="3C2D3213" w14:textId="5A752CAA" w:rsidR="00FE73BA" w:rsidRPr="003272BD" w:rsidRDefault="00FE73BA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3272BD">
        <w:rPr>
          <w:rFonts w:asciiTheme="majorBidi" w:eastAsia="Cordia New" w:hAnsiTheme="majorBidi" w:cstheme="majorBidi"/>
          <w:sz w:val="28"/>
          <w:szCs w:val="28"/>
          <w:cs/>
        </w:rPr>
        <w:t>ณ วันที่</w:t>
      </w:r>
      <w:r w:rsidRPr="003272BD">
        <w:rPr>
          <w:rFonts w:asciiTheme="majorBidi" w:eastAsia="Cordia New" w:hAnsiTheme="majorBidi" w:cstheme="majorBidi"/>
          <w:sz w:val="28"/>
          <w:szCs w:val="28"/>
        </w:rPr>
        <w:t xml:space="preserve"> 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เงินให้กู้ยืมระยะยาวแก่บริษัทย่อยมีจำนวน</w:t>
      </w:r>
      <w:r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 w:rsidR="00722F6D" w:rsidRPr="00722F6D">
        <w:rPr>
          <w:rFonts w:asciiTheme="majorBidi" w:eastAsia="Cordia New" w:hAnsiTheme="majorBidi" w:cstheme="majorBidi"/>
          <w:sz w:val="28"/>
          <w:szCs w:val="28"/>
        </w:rPr>
        <w:t>312.5</w:t>
      </w:r>
      <w:r w:rsidRPr="0032630B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ล้านบาท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>
        <w:rPr>
          <w:rFonts w:asciiTheme="majorBidi" w:eastAsia="Cordia New" w:hAnsiTheme="majorBidi" w:cstheme="majorBidi"/>
          <w:i/>
          <w:iCs/>
          <w:sz w:val="28"/>
          <w:szCs w:val="28"/>
        </w:rPr>
        <w:t>8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:</w:t>
      </w:r>
      <w:r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 400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ล้านบาท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)</w:t>
      </w:r>
      <w:r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โดยมีกำหนดชำระคืนเงินต้น</w:t>
      </w:r>
      <w:r w:rsidRPr="00882B2A">
        <w:rPr>
          <w:rFonts w:asciiTheme="majorBidi" w:eastAsia="Cordia New" w:hAnsiTheme="majorBidi" w:cstheme="majorBidi"/>
          <w:sz w:val="28"/>
          <w:szCs w:val="28"/>
          <w:cs/>
        </w:rPr>
        <w:t>ทุ</w:t>
      </w:r>
      <w:r>
        <w:rPr>
          <w:rFonts w:asciiTheme="majorBidi" w:eastAsia="Cordia New" w:hAnsiTheme="majorBidi" w:cstheme="majorBidi" w:hint="cs"/>
          <w:sz w:val="28"/>
          <w:szCs w:val="28"/>
          <w:cs/>
        </w:rPr>
        <w:t>ก</w:t>
      </w:r>
      <w:r w:rsidR="00B75C2F"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eastAsia="Cordia New" w:hAnsiTheme="majorBidi" w:cstheme="majorBidi"/>
          <w:sz w:val="28"/>
          <w:szCs w:val="28"/>
        </w:rPr>
        <w:t xml:space="preserve">3 </w:t>
      </w:r>
      <w:r w:rsidRPr="00882B2A">
        <w:rPr>
          <w:rFonts w:asciiTheme="majorBidi" w:eastAsia="Cordia New" w:hAnsiTheme="majorBidi" w:cstheme="majorBidi"/>
          <w:sz w:val="28"/>
          <w:szCs w:val="28"/>
          <w:cs/>
        </w:rPr>
        <w:t>เดือนและชำระดอกเบี้ยทุกเดือนจนถึงเดือ</w:t>
      </w:r>
      <w:r w:rsidRPr="00882B2A">
        <w:rPr>
          <w:rFonts w:asciiTheme="majorBidi" w:eastAsia="Cordia New" w:hAnsiTheme="majorBidi" w:cstheme="majorBidi" w:hint="cs"/>
          <w:sz w:val="28"/>
          <w:szCs w:val="28"/>
          <w:cs/>
        </w:rPr>
        <w:t xml:space="preserve">นมิถุนายน </w:t>
      </w:r>
      <w:r w:rsidRPr="00882B2A">
        <w:rPr>
          <w:rFonts w:asciiTheme="majorBidi" w:eastAsia="Cordia New" w:hAnsiTheme="majorBidi" w:cstheme="majorBidi"/>
          <w:sz w:val="28"/>
          <w:szCs w:val="28"/>
        </w:rPr>
        <w:t>25</w:t>
      </w:r>
      <w:r w:rsidRPr="00882B2A">
        <w:rPr>
          <w:rFonts w:asciiTheme="majorBidi" w:eastAsia="Cordia New" w:hAnsiTheme="majorBidi" w:cstheme="majorBidi" w:hint="cs"/>
          <w:sz w:val="28"/>
          <w:szCs w:val="28"/>
          <w:cs/>
        </w:rPr>
        <w:t>70</w:t>
      </w:r>
      <w:r w:rsidRPr="00882B2A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882B2A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882B2A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ธันวาคม</w:t>
      </w:r>
      <w:r w:rsidR="00B75C2F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>
        <w:rPr>
          <w:rFonts w:asciiTheme="majorBidi" w:eastAsia="Cordia New" w:hAnsiTheme="majorBidi" w:cstheme="majorBidi"/>
          <w:i/>
          <w:iCs/>
          <w:sz w:val="28"/>
          <w:szCs w:val="28"/>
        </w:rPr>
        <w:t>8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: </w:t>
      </w:r>
      <w:r>
        <w:rPr>
          <w:rFonts w:asciiTheme="majorBidi" w:eastAsia="Cordia New" w:hAnsiTheme="majorBidi" w:cstheme="majorBidi"/>
          <w:i/>
          <w:iCs/>
          <w:sz w:val="28"/>
          <w:szCs w:val="28"/>
        </w:rPr>
        <w:br/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เดือน</w:t>
      </w:r>
      <w:r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มิถุนาย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น </w:t>
      </w:r>
      <w:r>
        <w:rPr>
          <w:rFonts w:asciiTheme="majorBidi" w:eastAsia="Cordia New" w:hAnsiTheme="majorBidi" w:cstheme="majorBidi"/>
          <w:i/>
          <w:iCs/>
          <w:sz w:val="28"/>
          <w:szCs w:val="28"/>
        </w:rPr>
        <w:t>2570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)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อัตราดอกเบี้ยเป็นไปตามที่ระบุไว้ในสัญญ</w:t>
      </w:r>
      <w:r w:rsidR="00B75C2F">
        <w:rPr>
          <w:rFonts w:asciiTheme="majorBidi" w:eastAsia="Cordia New" w:hAnsiTheme="majorBidi" w:cstheme="majorBidi" w:hint="cs"/>
          <w:sz w:val="28"/>
          <w:szCs w:val="28"/>
          <w:cs/>
        </w:rPr>
        <w:t>า</w:t>
      </w:r>
    </w:p>
    <w:p w14:paraId="2CE6D1BA" w14:textId="77777777" w:rsidR="00FE73BA" w:rsidRPr="00EC6E59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2E08A9B5" w14:textId="77777777" w:rsidR="00FE73BA" w:rsidRPr="003272BD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บริษัทมีสัญญาให้บริการแก่บริษัทย่อยหลายฉบับ ขอบเขตการให้บริการประกอบด้วยการจัดหานายหน้าประกันวินาศภัย การอนุมัติสินเชื่อเช่าซื้อและสินเชื่อส่วนบุคคล การเรียกเก็บเงินรับชำระ 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</w:t>
      </w:r>
      <w:r w:rsidRPr="00FB509E">
        <w:rPr>
          <w:rFonts w:asciiTheme="majorBidi" w:hAnsiTheme="majorBidi" w:cstheme="majorBidi"/>
          <w:sz w:val="28"/>
          <w:szCs w:val="28"/>
          <w:cs/>
        </w:rPr>
        <w:t xml:space="preserve">สารสนเทศ </w:t>
      </w:r>
      <w:r w:rsidRPr="00FB509E">
        <w:rPr>
          <w:rFonts w:asciiTheme="majorBidi" w:hAnsiTheme="majorBidi" w:cstheme="majorBidi" w:hint="cs"/>
          <w:sz w:val="28"/>
          <w:szCs w:val="28"/>
          <w:cs/>
        </w:rPr>
        <w:t>การให้บริการบริหารจัดการ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1D635621" w14:textId="77777777" w:rsidR="00FE73BA" w:rsidRPr="003272BD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EBED82" w14:textId="17CDF8C2" w:rsidR="00FE73BA" w:rsidRPr="00E40D48" w:rsidRDefault="00FE73BA" w:rsidP="007D611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40D4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40D48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E40D48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E40D4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40D48">
        <w:rPr>
          <w:rFonts w:asciiTheme="majorBidi" w:eastAsia="Cordia New" w:hAnsiTheme="majorBidi" w:cstheme="majorBidi" w:hint="cs"/>
          <w:sz w:val="28"/>
          <w:szCs w:val="28"/>
        </w:rPr>
        <w:t>256</w:t>
      </w:r>
      <w:r w:rsidRPr="00E40D48">
        <w:rPr>
          <w:rFonts w:asciiTheme="majorBidi" w:eastAsia="Cordia New" w:hAnsiTheme="majorBidi" w:cstheme="majorBidi"/>
          <w:sz w:val="28"/>
          <w:szCs w:val="28"/>
        </w:rPr>
        <w:t>9</w:t>
      </w:r>
      <w:r w:rsidRPr="00E40D48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Pr="00E40D48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โดยมีระยะเวลาเช่า</w:t>
      </w:r>
      <w:r w:rsidRPr="00E40D4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40D48">
        <w:rPr>
          <w:rFonts w:asciiTheme="majorBidi" w:eastAsia="Cordia New" w:hAnsiTheme="majorBidi" w:cstheme="majorBidi"/>
          <w:sz w:val="28"/>
          <w:szCs w:val="28"/>
        </w:rPr>
        <w:t>3</w:t>
      </w:r>
      <w:r w:rsidRPr="00E40D48">
        <w:rPr>
          <w:rFonts w:asciiTheme="majorBidi" w:hAnsiTheme="majorBidi" w:cstheme="majorBidi" w:hint="cs"/>
          <w:sz w:val="28"/>
          <w:szCs w:val="28"/>
          <w:cs/>
        </w:rPr>
        <w:t xml:space="preserve"> ปี</w:t>
      </w:r>
      <w:r w:rsidR="00E40D48" w:rsidRPr="00E40D4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40D48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E40D48" w:rsidRPr="00E40D48">
        <w:rPr>
          <w:rFonts w:asciiTheme="majorBidi" w:hAnsiTheme="majorBidi" w:cstheme="majorBidi"/>
          <w:sz w:val="28"/>
          <w:szCs w:val="28"/>
          <w:cs/>
        </w:rPr>
        <w:br/>
      </w:r>
      <w:r w:rsidRPr="00E40D48">
        <w:rPr>
          <w:rFonts w:asciiTheme="majorBidi" w:eastAsia="Cordia New" w:hAnsiTheme="majorBidi" w:cstheme="majorBidi"/>
          <w:sz w:val="28"/>
          <w:szCs w:val="28"/>
        </w:rPr>
        <w:t>1</w:t>
      </w:r>
      <w:r w:rsidRPr="00E40D48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Pr="00E40D48">
        <w:rPr>
          <w:rFonts w:asciiTheme="majorBidi" w:hAnsiTheme="majorBidi" w:cstheme="majorBidi"/>
          <w:sz w:val="28"/>
          <w:szCs w:val="28"/>
        </w:rPr>
        <w:t>2567</w:t>
      </w:r>
      <w:r w:rsidRPr="00E40D48">
        <w:rPr>
          <w:rFonts w:asciiTheme="majorBidi" w:hAnsiTheme="majorBidi" w:cstheme="majorBidi" w:hint="cs"/>
          <w:sz w:val="28"/>
          <w:szCs w:val="28"/>
          <w:cs/>
        </w:rPr>
        <w:t xml:space="preserve"> ถึงวันที่ </w:t>
      </w:r>
      <w:r w:rsidRPr="00E40D48">
        <w:rPr>
          <w:rFonts w:asciiTheme="majorBidi" w:hAnsiTheme="majorBidi" w:cstheme="majorBidi"/>
          <w:sz w:val="28"/>
          <w:szCs w:val="28"/>
        </w:rPr>
        <w:t xml:space="preserve">31 </w:t>
      </w:r>
      <w:r w:rsidRPr="00E40D4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E40D48">
        <w:rPr>
          <w:rFonts w:asciiTheme="majorBidi" w:hAnsiTheme="majorBidi" w:cstheme="majorBidi"/>
          <w:sz w:val="28"/>
          <w:szCs w:val="28"/>
        </w:rPr>
        <w:t>2570</w:t>
      </w:r>
      <w:r w:rsidRPr="00E40D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0D48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E40D48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="00B75C2F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E40D48">
        <w:rPr>
          <w:rFonts w:asciiTheme="majorBidi" w:hAnsiTheme="majorBidi" w:cstheme="majorBidi"/>
          <w:i/>
          <w:iCs/>
          <w:sz w:val="28"/>
          <w:szCs w:val="28"/>
        </w:rPr>
        <w:t xml:space="preserve">2568: 3 </w:t>
      </w:r>
      <w:r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Pr="00E40D48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75C2F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>มีนาคม</w:t>
      </w:r>
      <w:r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E40D4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75C2F" w:rsidRPr="00E40D48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E40D4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ถึงวันที่ </w:t>
      </w:r>
      <w:r w:rsidR="00017E18" w:rsidRPr="00E40D4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17E18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</w:t>
      </w:r>
      <w:r w:rsidR="00F62021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>ม</w:t>
      </w:r>
      <w:r w:rsidR="00017E18" w:rsidRPr="00E40D4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E40D48">
        <w:rPr>
          <w:rFonts w:asciiTheme="majorBidi" w:hAnsiTheme="majorBidi" w:cstheme="majorBidi"/>
          <w:i/>
          <w:iCs/>
          <w:sz w:val="28"/>
          <w:szCs w:val="28"/>
        </w:rPr>
        <w:t>2570)</w:t>
      </w:r>
      <w:r w:rsidR="00B75C2F" w:rsidRPr="00E40D4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40D48">
        <w:rPr>
          <w:rFonts w:asciiTheme="majorBidi" w:hAnsiTheme="majorBidi" w:cstheme="majorBidi"/>
          <w:sz w:val="28"/>
          <w:szCs w:val="28"/>
          <w:cs/>
        </w:rPr>
        <w:t>บริษัทย่อยมีสิทธิต่อสัญญาเช่าเมื่อสิ้นสุดอายุสัญญา บริษัทได้รับค่าเช่าตามที่ระบุในสัญญาค่าเช่าจะมีกา</w:t>
      </w:r>
      <w:r w:rsidRPr="00E40D48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E40D48">
        <w:rPr>
          <w:rFonts w:asciiTheme="majorBidi" w:hAnsiTheme="majorBidi" w:cstheme="majorBidi"/>
          <w:sz w:val="28"/>
          <w:szCs w:val="28"/>
          <w:cs/>
        </w:rPr>
        <w:t>ทบทวนทุกครั้ง</w:t>
      </w:r>
      <w:r w:rsidR="00E40D48">
        <w:rPr>
          <w:rFonts w:asciiTheme="majorBidi" w:hAnsiTheme="majorBidi" w:cstheme="majorBidi"/>
          <w:sz w:val="28"/>
          <w:szCs w:val="28"/>
          <w:cs/>
        </w:rPr>
        <w:br/>
      </w:r>
      <w:r w:rsidRPr="00E40D48">
        <w:rPr>
          <w:rFonts w:asciiTheme="majorBidi" w:hAnsiTheme="majorBidi" w:cstheme="majorBidi"/>
          <w:sz w:val="28"/>
          <w:szCs w:val="28"/>
          <w:cs/>
        </w:rPr>
        <w:t>เมื่อครบกำหนดสัญญา</w:t>
      </w:r>
    </w:p>
    <w:p w14:paraId="24034C93" w14:textId="77777777" w:rsidR="00FE73BA" w:rsidRPr="003272BD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9D6DA8" w14:textId="77777777" w:rsidR="00FE73BA" w:rsidRPr="003272BD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sz w:val="28"/>
          <w:szCs w:val="28"/>
        </w:rPr>
        <w:t>256</w:t>
      </w:r>
      <w:r>
        <w:rPr>
          <w:rFonts w:asciiTheme="majorBidi" w:eastAsia="Cordia New" w:hAnsiTheme="majorBidi" w:cstheme="majorBidi"/>
          <w:sz w:val="28"/>
          <w:szCs w:val="28"/>
        </w:rPr>
        <w:t>9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</w:t>
      </w:r>
      <w:r w:rsidRPr="00D03462">
        <w:rPr>
          <w:rFonts w:asciiTheme="majorBidi" w:hAnsiTheme="majorBidi" w:cstheme="majorBidi"/>
          <w:sz w:val="28"/>
          <w:szCs w:val="28"/>
          <w:cs/>
        </w:rPr>
        <w:t>โดยมีระยะเวลาเช่</w:t>
      </w:r>
      <w:r w:rsidRPr="00D03462">
        <w:rPr>
          <w:rFonts w:asciiTheme="majorBidi" w:hAnsiTheme="majorBidi" w:cstheme="majorBidi" w:hint="cs"/>
          <w:sz w:val="28"/>
          <w:szCs w:val="28"/>
          <w:cs/>
        </w:rPr>
        <w:t xml:space="preserve">า </w:t>
      </w:r>
      <w:r w:rsidRPr="00D03462">
        <w:rPr>
          <w:rFonts w:asciiTheme="majorBidi" w:hAnsiTheme="majorBidi" w:cstheme="majorBidi"/>
          <w:sz w:val="28"/>
          <w:szCs w:val="28"/>
        </w:rPr>
        <w:t>3</w:t>
      </w:r>
      <w:r w:rsidRPr="00D03462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Pr="00F773AE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F773AE">
        <w:rPr>
          <w:rFonts w:asciiTheme="majorBidi" w:hAnsiTheme="majorBidi" w:cstheme="majorBidi"/>
          <w:sz w:val="28"/>
          <w:szCs w:val="28"/>
        </w:rPr>
        <w:t>1</w:t>
      </w:r>
      <w:r w:rsidRPr="00F773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F773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773A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F773AE">
        <w:rPr>
          <w:rFonts w:asciiTheme="majorBidi" w:hAnsiTheme="majorBidi" w:cstheme="majorBidi" w:hint="cs"/>
          <w:sz w:val="28"/>
          <w:szCs w:val="28"/>
          <w:cs/>
        </w:rPr>
        <w:t xml:space="preserve"> ถึงวันที่ </w:t>
      </w:r>
      <w:r w:rsidRPr="00F773AE">
        <w:rPr>
          <w:rFonts w:asciiTheme="majorBidi" w:hAnsiTheme="majorBidi" w:cstheme="majorBidi"/>
          <w:sz w:val="28"/>
          <w:szCs w:val="28"/>
        </w:rPr>
        <w:t>3</w:t>
      </w:r>
      <w:r w:rsidRPr="00F773AE">
        <w:rPr>
          <w:rFonts w:asciiTheme="majorBidi" w:hAnsiTheme="majorBidi" w:cs="Angsana New"/>
          <w:sz w:val="28"/>
          <w:szCs w:val="28"/>
        </w:rPr>
        <w:t>1</w:t>
      </w:r>
      <w:r w:rsidRPr="00F773AE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F773AE">
        <w:rPr>
          <w:rFonts w:asciiTheme="majorBidi" w:hAnsiTheme="majorBidi" w:cstheme="majorBidi"/>
          <w:sz w:val="28"/>
          <w:szCs w:val="28"/>
        </w:rPr>
        <w:t>2569</w:t>
      </w:r>
      <w:r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3272BD">
        <w:rPr>
          <w:rFonts w:asciiTheme="majorBidi" w:hAnsiTheme="majorBidi" w:cs="Angsana New"/>
          <w:i/>
          <w:iCs/>
          <w:sz w:val="28"/>
          <w:szCs w:val="28"/>
        </w:rPr>
        <w:t>3</w:t>
      </w:r>
      <w:r w:rsidRPr="003272BD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ตั้งแต่</w:t>
      </w:r>
      <w:r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มกราคม</w:t>
      </w:r>
      <w:r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>ถึง</w:t>
      </w:r>
      <w:r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วันที่</w:t>
      </w:r>
      <w:r w:rsidRPr="003272BD">
        <w:rPr>
          <w:rFonts w:ascii="Angsana New" w:eastAsia="Cordia New" w:hAnsi="Angsana New"/>
          <w:i/>
          <w:iCs/>
          <w:spacing w:val="-4"/>
          <w:sz w:val="28"/>
          <w:szCs w:val="28"/>
        </w:rPr>
        <w:t xml:space="preserve"> </w:t>
      </w:r>
      <w:r w:rsidRPr="003272BD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31</w:t>
      </w:r>
      <w:r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ธันวาคม</w:t>
      </w:r>
      <w:r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>2569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0B84A019" w14:textId="77777777" w:rsidR="00FE73BA" w:rsidRPr="00EC6E59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C6E59">
        <w:rPr>
          <w:rFonts w:asciiTheme="majorBidi" w:hAnsiTheme="majorBidi" w:cstheme="majorBidi"/>
          <w:sz w:val="24"/>
          <w:szCs w:val="24"/>
        </w:rPr>
        <w:br w:type="page"/>
      </w:r>
    </w:p>
    <w:p w14:paraId="79FE9F4B" w14:textId="77777777" w:rsidR="00FE73BA" w:rsidRPr="00B82D37" w:rsidRDefault="00FE73BA" w:rsidP="00B82D3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ลูกหนี้เงินให้สินเชื่อและลูกหนี้ตามสัญญาเช่าซื้อ</w:t>
      </w:r>
    </w:p>
    <w:p w14:paraId="3831F3A3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3.1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จำแนกตามประเภทลูกหนี้</w:t>
      </w:r>
    </w:p>
    <w:p w14:paraId="6F5C8390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FE73BA" w:rsidRPr="00A36AFB" w14:paraId="41CAD53A" w14:textId="77777777" w:rsidTr="002D2981">
        <w:tc>
          <w:tcPr>
            <w:tcW w:w="3150" w:type="dxa"/>
          </w:tcPr>
          <w:p w14:paraId="4B3012DD" w14:textId="77777777" w:rsidR="00FE73BA" w:rsidRPr="00A36AFB" w:rsidRDefault="00FE73BA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E508354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73BA" w:rsidRPr="00A36AFB" w14:paraId="55981B35" w14:textId="77777777" w:rsidTr="002D2981">
        <w:tc>
          <w:tcPr>
            <w:tcW w:w="3150" w:type="dxa"/>
          </w:tcPr>
          <w:p w14:paraId="1D62F640" w14:textId="77777777" w:rsidR="00FE73BA" w:rsidRPr="00A36AFB" w:rsidRDefault="00FE73BA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88DC977" w14:textId="77777777" w:rsidR="00FE73BA" w:rsidRPr="008B2F96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3314" w:type="dxa"/>
            <w:gridSpan w:val="3"/>
            <w:vAlign w:val="bottom"/>
          </w:tcPr>
          <w:p w14:paraId="7276E0B9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Pr="008B2F9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A36AFB" w14:paraId="38698F88" w14:textId="77777777" w:rsidTr="002D2981">
        <w:tc>
          <w:tcPr>
            <w:tcW w:w="3150" w:type="dxa"/>
          </w:tcPr>
          <w:p w14:paraId="47589FCA" w14:textId="77777777" w:rsidR="00FE73BA" w:rsidRPr="00A36AFB" w:rsidRDefault="00FE73BA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  <w:r w:rsidRPr="00A36AF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DF6D290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0F8B168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86" w:type="dxa"/>
            <w:vAlign w:val="bottom"/>
          </w:tcPr>
          <w:p w14:paraId="0FBACD7B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0C69B457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E381A1D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54" w:type="dxa"/>
            <w:vAlign w:val="bottom"/>
          </w:tcPr>
          <w:p w14:paraId="594EA054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A36AFB" w14:paraId="03BDB327" w14:textId="77777777" w:rsidTr="002D2981">
        <w:tc>
          <w:tcPr>
            <w:tcW w:w="3150" w:type="dxa"/>
          </w:tcPr>
          <w:p w14:paraId="44B42627" w14:textId="77777777" w:rsidR="00FE73BA" w:rsidRPr="00A36AFB" w:rsidRDefault="00FE73BA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E288686" w14:textId="77777777" w:rsidR="00FE73BA" w:rsidRPr="00A36AFB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A36AFB" w14:paraId="072E8304" w14:textId="77777777" w:rsidTr="00BD1BF8">
        <w:tc>
          <w:tcPr>
            <w:tcW w:w="3150" w:type="dxa"/>
          </w:tcPr>
          <w:p w14:paraId="1F8E84EF" w14:textId="77777777" w:rsidR="00FE73BA" w:rsidRPr="00A36AFB" w:rsidRDefault="00FE73BA" w:rsidP="008B2F96">
            <w:pPr>
              <w:spacing w:line="240" w:lineRule="auto"/>
              <w:ind w:left="-20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398E8D48" w14:textId="7BE9114A" w:rsidR="00FE73BA" w:rsidRPr="00A36AFB" w:rsidRDefault="007F66F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80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968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="008A225F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14:paraId="2CCECF6F" w14:textId="0E7C6564" w:rsidR="00FE73BA" w:rsidRPr="00A36AFB" w:rsidRDefault="007F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96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449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99</w:t>
            </w:r>
            <w:r w:rsidR="008A225F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86" w:type="dxa"/>
          </w:tcPr>
          <w:p w14:paraId="14F8ABB8" w14:textId="15C3C49E" w:rsidR="00FE73BA" w:rsidRPr="00A36AFB" w:rsidRDefault="007F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177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418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343</w:t>
            </w:r>
          </w:p>
        </w:tc>
        <w:tc>
          <w:tcPr>
            <w:tcW w:w="1080" w:type="dxa"/>
          </w:tcPr>
          <w:p w14:paraId="22E075E1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80,508,52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</w:tcPr>
          <w:p w14:paraId="18170FE2" w14:textId="77777777" w:rsidR="00FE73BA" w:rsidRPr="00A36AFB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96,292,19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154" w:type="dxa"/>
          </w:tcPr>
          <w:p w14:paraId="47C90E18" w14:textId="77777777" w:rsidR="00FE73BA" w:rsidRPr="00A36AFB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176,800,72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FE73BA" w:rsidRPr="00A36AFB" w14:paraId="7C439ADE" w14:textId="77777777" w:rsidTr="00BD1BF8">
        <w:tc>
          <w:tcPr>
            <w:tcW w:w="3150" w:type="dxa"/>
          </w:tcPr>
          <w:p w14:paraId="1E64F132" w14:textId="1BDD39F9" w:rsidR="00FE73BA" w:rsidRPr="00935EED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331" w:right="-115" w:hanging="374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="00DE3133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  <w:r w:rsidR="00017E18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2185BC3F" w14:textId="77777777" w:rsidR="00FE73BA" w:rsidRDefault="00FE73BA" w:rsidP="00E4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2936F64" w14:textId="51BDF106" w:rsidR="00FE73BA" w:rsidRPr="00A36AFB" w:rsidRDefault="00AD246F" w:rsidP="00E4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AD24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373</w:t>
            </w:r>
            <w:r w:rsidRPr="00AD24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122</w:t>
            </w:r>
          </w:p>
        </w:tc>
        <w:tc>
          <w:tcPr>
            <w:tcW w:w="1080" w:type="dxa"/>
          </w:tcPr>
          <w:p w14:paraId="0D251324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5C0E50" w14:textId="7DFF0A15" w:rsidR="00FE73BA" w:rsidRPr="00A36AFB" w:rsidRDefault="007F6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009E02C9" w14:textId="77777777" w:rsidR="00FE73BA" w:rsidRDefault="00FE73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8DD85D4" w14:textId="4F98D14B" w:rsidR="00FE73BA" w:rsidRPr="00A36AFB" w:rsidRDefault="00AD24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AD24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373</w:t>
            </w:r>
            <w:r w:rsidRPr="00AD24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122</w:t>
            </w:r>
          </w:p>
        </w:tc>
        <w:tc>
          <w:tcPr>
            <w:tcW w:w="1080" w:type="dxa"/>
          </w:tcPr>
          <w:p w14:paraId="7563E151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C7DAC9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</w:tcPr>
          <w:p w14:paraId="75211C52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4864B0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</w:tcPr>
          <w:p w14:paraId="7E4B60D1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CE2A90" w14:textId="77777777" w:rsidR="00FE73BA" w:rsidRPr="00A36AFB" w:rsidRDefault="00FE73BA" w:rsidP="006517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401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75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</w:tr>
      <w:tr w:rsidR="00AD246F" w:rsidRPr="00A36AFB" w14:paraId="3623D4B3" w14:textId="77777777" w:rsidTr="002D2981">
        <w:tc>
          <w:tcPr>
            <w:tcW w:w="3150" w:type="dxa"/>
            <w:vAlign w:val="bottom"/>
          </w:tcPr>
          <w:p w14:paraId="48993E91" w14:textId="77777777" w:rsidR="00AD246F" w:rsidRPr="00A36AFB" w:rsidRDefault="00AD246F" w:rsidP="00AD246F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3A022DB2" w14:textId="2BA94E8B" w:rsidR="00AD246F" w:rsidRPr="009971D8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83,341,472</w:t>
            </w:r>
          </w:p>
        </w:tc>
        <w:tc>
          <w:tcPr>
            <w:tcW w:w="1080" w:type="dxa"/>
          </w:tcPr>
          <w:p w14:paraId="009FEA86" w14:textId="53C70DBB" w:rsidR="00AD246F" w:rsidRPr="009971D8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96,449,993</w:t>
            </w:r>
          </w:p>
        </w:tc>
        <w:tc>
          <w:tcPr>
            <w:tcW w:w="1186" w:type="dxa"/>
          </w:tcPr>
          <w:p w14:paraId="11F4B687" w14:textId="58B6867F" w:rsidR="00AD246F" w:rsidRPr="009971D8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179,791,465</w:t>
            </w:r>
          </w:p>
        </w:tc>
        <w:tc>
          <w:tcPr>
            <w:tcW w:w="1080" w:type="dxa"/>
          </w:tcPr>
          <w:p w14:paraId="740B1416" w14:textId="77777777" w:rsidR="00AD246F" w:rsidRPr="00A36AFB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82,910,28</w:t>
            </w: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</w:tcPr>
          <w:p w14:paraId="680E7A6D" w14:textId="77777777" w:rsidR="00AD246F" w:rsidRPr="00A36AFB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C2E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96,292,19</w:t>
            </w:r>
            <w:r w:rsidRPr="004C2E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54" w:type="dxa"/>
          </w:tcPr>
          <w:p w14:paraId="0E7B9585" w14:textId="77777777" w:rsidR="00AD246F" w:rsidRPr="00A36AFB" w:rsidRDefault="00AD246F" w:rsidP="00AD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179,202,480</w:t>
            </w:r>
          </w:p>
        </w:tc>
      </w:tr>
      <w:tr w:rsidR="00FE73BA" w:rsidRPr="00A36AFB" w14:paraId="3836288D" w14:textId="77777777" w:rsidTr="002D2981">
        <w:tc>
          <w:tcPr>
            <w:tcW w:w="3150" w:type="dxa"/>
            <w:vAlign w:val="bottom"/>
          </w:tcPr>
          <w:p w14:paraId="17A3B883" w14:textId="34DDBA5D" w:rsidR="00FE73BA" w:rsidRPr="00935EED" w:rsidRDefault="00FE73BA" w:rsidP="00592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left="331" w:right="-115" w:hanging="331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า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7EEA3920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A9E8206" w14:textId="6A97EA57" w:rsidR="00FE73BA" w:rsidRPr="00A36AFB" w:rsidRDefault="00CF7075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F7075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CF7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075">
              <w:rPr>
                <w:rFonts w:ascii="Angsana New" w:hAnsi="Angsana New" w:cs="Angsana New"/>
                <w:sz w:val="28"/>
                <w:szCs w:val="28"/>
                <w:cs/>
              </w:rPr>
              <w:t>723</w:t>
            </w:r>
            <w:r w:rsidRPr="00CF7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075">
              <w:rPr>
                <w:rFonts w:ascii="Angsana New" w:hAnsi="Angsana New" w:cs="Angsana New"/>
                <w:sz w:val="28"/>
                <w:szCs w:val="28"/>
                <w:cs/>
              </w:rPr>
              <w:t>610)</w:t>
            </w:r>
            <w:r w:rsidRPr="00CF7075" w:rsidDel="00AD246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2DEF14B2" w14:textId="77777777" w:rsidR="00FE73BA" w:rsidRPr="00E40D48" w:rsidRDefault="00FE73BA" w:rsidP="00F06B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7F9B586" w14:textId="4643DE20" w:rsidR="00FE73BA" w:rsidRPr="00E40D48" w:rsidRDefault="00CF7075" w:rsidP="00F06B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F7075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CF7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075">
              <w:rPr>
                <w:rFonts w:ascii="Angsana New" w:hAnsi="Angsana New" w:cs="Angsana New"/>
                <w:sz w:val="28"/>
                <w:szCs w:val="28"/>
                <w:cs/>
              </w:rPr>
              <w:t>992</w:t>
            </w:r>
            <w:r w:rsidRPr="00CF707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7075">
              <w:rPr>
                <w:rFonts w:ascii="Angsana New" w:hAnsi="Angsana New" w:cs="Angsana New"/>
                <w:sz w:val="28"/>
                <w:szCs w:val="28"/>
                <w:cs/>
              </w:rPr>
              <w:t>441)</w:t>
            </w:r>
            <w:r w:rsidRPr="00CF7075" w:rsidDel="00AD246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6" w:type="dxa"/>
          </w:tcPr>
          <w:p w14:paraId="51B5ACBF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1B0F7C6" w14:textId="0CABE800" w:rsidR="00FE73BA" w:rsidRPr="00A36AFB" w:rsidRDefault="00AD246F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(6</w:t>
            </w:r>
            <w:r w:rsidRPr="00AD24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716</w:t>
            </w:r>
            <w:r w:rsidRPr="00AD246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D246F">
              <w:rPr>
                <w:rFonts w:ascii="Angsana New" w:hAnsi="Angsana New" w:cs="Angsana New"/>
                <w:sz w:val="28"/>
                <w:szCs w:val="28"/>
                <w:cs/>
              </w:rPr>
              <w:t>051)</w:t>
            </w:r>
          </w:p>
        </w:tc>
        <w:tc>
          <w:tcPr>
            <w:tcW w:w="1080" w:type="dxa"/>
          </w:tcPr>
          <w:p w14:paraId="3D1E3F58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0F9B2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606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991)</w:t>
            </w:r>
          </w:p>
        </w:tc>
        <w:tc>
          <w:tcPr>
            <w:tcW w:w="1080" w:type="dxa"/>
          </w:tcPr>
          <w:p w14:paraId="2527FCA1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37399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908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109)</w:t>
            </w:r>
          </w:p>
        </w:tc>
        <w:tc>
          <w:tcPr>
            <w:tcW w:w="1154" w:type="dxa"/>
          </w:tcPr>
          <w:p w14:paraId="27467685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3DA029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515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100)</w:t>
            </w:r>
          </w:p>
        </w:tc>
      </w:tr>
      <w:tr w:rsidR="00AD246F" w:rsidRPr="00A36AFB" w14:paraId="6389278B" w14:textId="77777777" w:rsidTr="002D2981">
        <w:tc>
          <w:tcPr>
            <w:tcW w:w="3150" w:type="dxa"/>
            <w:vAlign w:val="bottom"/>
          </w:tcPr>
          <w:p w14:paraId="10BE7308" w14:textId="77777777" w:rsidR="00AD246F" w:rsidRPr="00A36AFB" w:rsidRDefault="00AD246F" w:rsidP="00AD246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754FAA28" w14:textId="4CB56E40" w:rsidR="00AD246F" w:rsidRPr="009971D8" w:rsidRDefault="00CF7075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78,617,862</w:t>
            </w:r>
          </w:p>
        </w:tc>
        <w:tc>
          <w:tcPr>
            <w:tcW w:w="1080" w:type="dxa"/>
          </w:tcPr>
          <w:p w14:paraId="0C3FBFD7" w14:textId="2838F30D" w:rsidR="00AD246F" w:rsidRPr="009971D8" w:rsidRDefault="00CF7075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94,457,552</w:t>
            </w:r>
          </w:p>
        </w:tc>
        <w:tc>
          <w:tcPr>
            <w:tcW w:w="1186" w:type="dxa"/>
          </w:tcPr>
          <w:p w14:paraId="04AF3F99" w14:textId="088B1A1B" w:rsidR="00AD246F" w:rsidRPr="009971D8" w:rsidRDefault="00AD246F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173,075,414</w:t>
            </w:r>
          </w:p>
        </w:tc>
        <w:tc>
          <w:tcPr>
            <w:tcW w:w="1080" w:type="dxa"/>
          </w:tcPr>
          <w:p w14:paraId="522795AA" w14:textId="77777777" w:rsidR="00AD246F" w:rsidRPr="00A36AFB" w:rsidRDefault="00AD246F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78,303,294</w:t>
            </w:r>
          </w:p>
        </w:tc>
        <w:tc>
          <w:tcPr>
            <w:tcW w:w="1080" w:type="dxa"/>
          </w:tcPr>
          <w:p w14:paraId="53A586BB" w14:textId="77777777" w:rsidR="00AD246F" w:rsidRPr="00A36AFB" w:rsidRDefault="00AD246F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94,384,086</w:t>
            </w:r>
          </w:p>
        </w:tc>
        <w:tc>
          <w:tcPr>
            <w:tcW w:w="1154" w:type="dxa"/>
          </w:tcPr>
          <w:p w14:paraId="102E83F6" w14:textId="77777777" w:rsidR="00AD246F" w:rsidRPr="00A36AFB" w:rsidRDefault="00AD246F" w:rsidP="00AD24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172,687,380</w:t>
            </w:r>
          </w:p>
        </w:tc>
      </w:tr>
      <w:tr w:rsidR="00FE73BA" w:rsidRPr="00A36AFB" w14:paraId="618F7C13" w14:textId="77777777" w:rsidTr="002D2981">
        <w:tc>
          <w:tcPr>
            <w:tcW w:w="3150" w:type="dxa"/>
            <w:vAlign w:val="bottom"/>
          </w:tcPr>
          <w:p w14:paraId="1FBEDBA9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7FDA5E7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D28202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ED26091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CF6C5A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7C6BB9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F3D666F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73BA" w:rsidRPr="00A36AFB" w14:paraId="7CD23903" w14:textId="77777777" w:rsidTr="002D2981">
        <w:tc>
          <w:tcPr>
            <w:tcW w:w="3150" w:type="dxa"/>
            <w:vAlign w:val="bottom"/>
          </w:tcPr>
          <w:p w14:paraId="5897D73E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54294668" w14:textId="4D251DCC" w:rsidR="00FE73BA" w:rsidRPr="00A36AFB" w:rsidRDefault="007F66FE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409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157</w:t>
            </w:r>
          </w:p>
        </w:tc>
        <w:tc>
          <w:tcPr>
            <w:tcW w:w="1080" w:type="dxa"/>
          </w:tcPr>
          <w:p w14:paraId="4E7ED84D" w14:textId="61163FF0" w:rsidR="00FE73BA" w:rsidRPr="00A36AFB" w:rsidRDefault="007F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940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55</w:t>
            </w:r>
            <w:r w:rsidR="00A7506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86" w:type="dxa"/>
          </w:tcPr>
          <w:p w14:paraId="733CD79D" w14:textId="2C597C91" w:rsidR="00FE73BA" w:rsidRPr="00A36AFB" w:rsidRDefault="007F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349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71</w:t>
            </w:r>
            <w:r w:rsidR="00A7506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0028937B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2,360,260</w:t>
            </w:r>
          </w:p>
        </w:tc>
        <w:tc>
          <w:tcPr>
            <w:tcW w:w="1080" w:type="dxa"/>
          </w:tcPr>
          <w:p w14:paraId="2FAE8976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2,749,934</w:t>
            </w:r>
          </w:p>
        </w:tc>
        <w:tc>
          <w:tcPr>
            <w:tcW w:w="1154" w:type="dxa"/>
          </w:tcPr>
          <w:p w14:paraId="55DC3B0D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5,110,194 </w:t>
            </w:r>
          </w:p>
        </w:tc>
      </w:tr>
      <w:tr w:rsidR="00FE73BA" w:rsidRPr="00A36AFB" w14:paraId="2ACFEEF5" w14:textId="77777777" w:rsidTr="002D2981">
        <w:tc>
          <w:tcPr>
            <w:tcW w:w="3150" w:type="dxa"/>
            <w:vAlign w:val="bottom"/>
          </w:tcPr>
          <w:p w14:paraId="27E21962" w14:textId="74752471" w:rsidR="00FE73BA" w:rsidRPr="00A36AFB" w:rsidRDefault="00FE73BA" w:rsidP="00592F7F">
            <w:pPr>
              <w:tabs>
                <w:tab w:val="clear" w:pos="227"/>
                <w:tab w:val="clear" w:pos="454"/>
                <w:tab w:val="left" w:pos="341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E31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27F490A8" w14:textId="2280D630" w:rsidR="00FE73BA" w:rsidRPr="00A36AFB" w:rsidRDefault="007F66FE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(620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448)</w:t>
            </w:r>
          </w:p>
        </w:tc>
        <w:tc>
          <w:tcPr>
            <w:tcW w:w="1080" w:type="dxa"/>
          </w:tcPr>
          <w:p w14:paraId="6C5E3E84" w14:textId="4C555A63" w:rsidR="00FE73BA" w:rsidRPr="00A36AFB" w:rsidRDefault="007F66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(535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137)</w:t>
            </w:r>
          </w:p>
        </w:tc>
        <w:tc>
          <w:tcPr>
            <w:tcW w:w="1186" w:type="dxa"/>
          </w:tcPr>
          <w:p w14:paraId="769144B6" w14:textId="3897DB19" w:rsidR="00FE73BA" w:rsidRPr="00A36AFB" w:rsidRDefault="007F66FE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155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585)</w:t>
            </w:r>
          </w:p>
        </w:tc>
        <w:tc>
          <w:tcPr>
            <w:tcW w:w="1080" w:type="dxa"/>
          </w:tcPr>
          <w:p w14:paraId="3E05F693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(597,333)</w:t>
            </w:r>
          </w:p>
        </w:tc>
        <w:tc>
          <w:tcPr>
            <w:tcW w:w="1080" w:type="dxa"/>
          </w:tcPr>
          <w:p w14:paraId="05D13402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(492,245)</w:t>
            </w:r>
          </w:p>
        </w:tc>
        <w:tc>
          <w:tcPr>
            <w:tcW w:w="1154" w:type="dxa"/>
          </w:tcPr>
          <w:p w14:paraId="45C4D298" w14:textId="77777777" w:rsidR="00FE73BA" w:rsidRPr="00A36AFB" w:rsidRDefault="00FE73BA" w:rsidP="006517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(1,089,5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</w:tr>
      <w:tr w:rsidR="00FE73BA" w:rsidRPr="00A36AFB" w14:paraId="453ACE37" w14:textId="77777777" w:rsidTr="002D2981">
        <w:tc>
          <w:tcPr>
            <w:tcW w:w="3150" w:type="dxa"/>
            <w:vAlign w:val="bottom"/>
          </w:tcPr>
          <w:p w14:paraId="060EE966" w14:textId="77777777" w:rsidR="00FE73BA" w:rsidRPr="0041776F" w:rsidRDefault="00FE73BA" w:rsidP="008B2F96">
            <w:pPr>
              <w:tabs>
                <w:tab w:val="clear" w:pos="454"/>
                <w:tab w:val="left" w:pos="433"/>
              </w:tabs>
              <w:spacing w:line="240" w:lineRule="auto"/>
              <w:ind w:left="-18" w:right="-106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051CB0F8" w14:textId="66F5119A" w:rsidR="00FE73BA" w:rsidRPr="000B6670" w:rsidRDefault="007F66FE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788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709</w:t>
            </w:r>
          </w:p>
        </w:tc>
        <w:tc>
          <w:tcPr>
            <w:tcW w:w="1080" w:type="dxa"/>
          </w:tcPr>
          <w:p w14:paraId="38BDD570" w14:textId="67760C6A" w:rsidR="00FE73BA" w:rsidRPr="000B6670" w:rsidRDefault="007F6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405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41</w:t>
            </w:r>
            <w:r w:rsidR="00A750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186" w:type="dxa"/>
          </w:tcPr>
          <w:p w14:paraId="65B1FE21" w14:textId="7C911AFD" w:rsidR="00FE73BA" w:rsidRPr="000B6670" w:rsidRDefault="007F66FE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194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12</w:t>
            </w:r>
            <w:r w:rsidR="00A750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080" w:type="dxa"/>
          </w:tcPr>
          <w:p w14:paraId="786F2D06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1,762,927</w:t>
            </w:r>
          </w:p>
        </w:tc>
        <w:tc>
          <w:tcPr>
            <w:tcW w:w="1080" w:type="dxa"/>
          </w:tcPr>
          <w:p w14:paraId="5C1F34BE" w14:textId="77777777" w:rsidR="00FE73BA" w:rsidRPr="00A36AFB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2,257,689</w:t>
            </w:r>
          </w:p>
        </w:tc>
        <w:tc>
          <w:tcPr>
            <w:tcW w:w="1154" w:type="dxa"/>
          </w:tcPr>
          <w:p w14:paraId="343736B7" w14:textId="77777777" w:rsidR="00FE73BA" w:rsidRPr="00A36AFB" w:rsidRDefault="00FE73BA" w:rsidP="0065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4,020,616 </w:t>
            </w:r>
          </w:p>
        </w:tc>
      </w:tr>
      <w:tr w:rsidR="00FE73BA" w:rsidRPr="00A36AFB" w14:paraId="586EE95E" w14:textId="77777777" w:rsidTr="002D2981">
        <w:tc>
          <w:tcPr>
            <w:tcW w:w="3150" w:type="dxa"/>
          </w:tcPr>
          <w:p w14:paraId="7C05F59C" w14:textId="2F36F831" w:rsidR="00FE73BA" w:rsidRPr="00017E18" w:rsidRDefault="00FE73BA" w:rsidP="00DE313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430"/>
                <w:tab w:val="left" w:pos="460"/>
                <w:tab w:val="left" w:pos="550"/>
              </w:tabs>
              <w:spacing w:line="240" w:lineRule="auto"/>
              <w:ind w:left="331" w:right="-115" w:hanging="331"/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="00DE3133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017E18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Pr="00017E18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า</w:t>
            </w:r>
            <w:r w:rsidRPr="00017E18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0BAC5584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D595588" w14:textId="107FEBAC" w:rsidR="00FE73BA" w:rsidRPr="00A36AFB" w:rsidRDefault="007F66FE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(68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192)</w:t>
            </w:r>
          </w:p>
        </w:tc>
        <w:tc>
          <w:tcPr>
            <w:tcW w:w="1080" w:type="dxa"/>
          </w:tcPr>
          <w:p w14:paraId="17334589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4FF4774" w14:textId="29506378" w:rsidR="00FE73BA" w:rsidRPr="00A36AFB" w:rsidRDefault="007F66FE" w:rsidP="00F06B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(21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353)</w:t>
            </w:r>
          </w:p>
        </w:tc>
        <w:tc>
          <w:tcPr>
            <w:tcW w:w="1186" w:type="dxa"/>
          </w:tcPr>
          <w:p w14:paraId="7064E6D5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9F87456" w14:textId="42D46091" w:rsidR="00FE73BA" w:rsidRPr="00A36AFB" w:rsidRDefault="007F66FE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(89</w:t>
            </w:r>
            <w:r w:rsidRPr="007F66F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sz w:val="28"/>
                <w:szCs w:val="28"/>
                <w:cs/>
              </w:rPr>
              <w:t>545)</w:t>
            </w:r>
          </w:p>
        </w:tc>
        <w:tc>
          <w:tcPr>
            <w:tcW w:w="1080" w:type="dxa"/>
          </w:tcPr>
          <w:p w14:paraId="7B93E3ED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BEF62" w14:textId="77777777" w:rsidR="00FE73BA" w:rsidRPr="00A36AFB" w:rsidRDefault="00FE73BA" w:rsidP="006517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(79,085)</w:t>
            </w:r>
          </w:p>
        </w:tc>
        <w:tc>
          <w:tcPr>
            <w:tcW w:w="1080" w:type="dxa"/>
          </w:tcPr>
          <w:p w14:paraId="403B7F35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8BF0CA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(24,168)</w:t>
            </w:r>
          </w:p>
        </w:tc>
        <w:tc>
          <w:tcPr>
            <w:tcW w:w="1154" w:type="dxa"/>
          </w:tcPr>
          <w:p w14:paraId="24A15BBD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919C8" w14:textId="77777777" w:rsidR="00FE73BA" w:rsidRPr="00A36AFB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(103,25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E73BA" w:rsidRPr="00A36AFB" w14:paraId="5C56F43D" w14:textId="77777777" w:rsidTr="002D2981">
        <w:tc>
          <w:tcPr>
            <w:tcW w:w="3150" w:type="dxa"/>
            <w:vAlign w:val="bottom"/>
          </w:tcPr>
          <w:p w14:paraId="31FBA194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1D7269DC" w14:textId="404EE9D1" w:rsidR="00FE73BA" w:rsidRPr="000B6670" w:rsidRDefault="007F66FE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720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517</w:t>
            </w:r>
          </w:p>
        </w:tc>
        <w:tc>
          <w:tcPr>
            <w:tcW w:w="1080" w:type="dxa"/>
          </w:tcPr>
          <w:p w14:paraId="4953CE26" w14:textId="10B88C17" w:rsidR="00FE73BA" w:rsidRPr="000B6670" w:rsidRDefault="007F66FE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384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06</w:t>
            </w:r>
            <w:r w:rsidR="00A750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86" w:type="dxa"/>
          </w:tcPr>
          <w:p w14:paraId="2F186E9C" w14:textId="5DB6B793" w:rsidR="00FE73BA" w:rsidRPr="000B6670" w:rsidRDefault="007F66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104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F66F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58</w:t>
            </w:r>
            <w:r w:rsidR="00A7506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5758123D" w14:textId="77777777" w:rsidR="00FE73BA" w:rsidRPr="00A36AFB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1,683,842</w:t>
            </w:r>
          </w:p>
        </w:tc>
        <w:tc>
          <w:tcPr>
            <w:tcW w:w="1080" w:type="dxa"/>
          </w:tcPr>
          <w:p w14:paraId="68C09782" w14:textId="77777777" w:rsidR="00FE73BA" w:rsidRPr="00A36AFB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2,233,521</w:t>
            </w:r>
          </w:p>
        </w:tc>
        <w:tc>
          <w:tcPr>
            <w:tcW w:w="1154" w:type="dxa"/>
          </w:tcPr>
          <w:p w14:paraId="3F813EE7" w14:textId="77777777" w:rsidR="00FE73BA" w:rsidRPr="00A36AFB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3,917,363 </w:t>
            </w:r>
          </w:p>
        </w:tc>
      </w:tr>
      <w:tr w:rsidR="00FE73BA" w:rsidRPr="00A36AFB" w14:paraId="114B5AC7" w14:textId="77777777" w:rsidTr="002D2981">
        <w:tc>
          <w:tcPr>
            <w:tcW w:w="3150" w:type="dxa"/>
            <w:vAlign w:val="bottom"/>
          </w:tcPr>
          <w:p w14:paraId="0EE4BD93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8497C14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29F6A4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2E7B04C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63085D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448678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7EE77A4A" w14:textId="77777777" w:rsidR="00FE73BA" w:rsidRPr="00A36AF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FE73BA" w:rsidRPr="00A36AFB" w14:paraId="27D942B3" w14:textId="77777777" w:rsidTr="002D2981">
        <w:tc>
          <w:tcPr>
            <w:tcW w:w="3150" w:type="dxa"/>
          </w:tcPr>
          <w:p w14:paraId="12E63B5E" w14:textId="4DC51D1A" w:rsidR="00FE73BA" w:rsidRPr="00A36AFB" w:rsidRDefault="00FE73BA" w:rsidP="00DE3133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32" w:right="-101" w:hanging="346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</w:t>
            </w:r>
            <w:r w:rsidR="00017E18"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ม</w:t>
            </w: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สัญญาเช่าซื้อสุทธิ</w:t>
            </w:r>
          </w:p>
        </w:tc>
        <w:tc>
          <w:tcPr>
            <w:tcW w:w="1080" w:type="dxa"/>
          </w:tcPr>
          <w:p w14:paraId="25804C08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5F1A24D" w14:textId="4BBF038A" w:rsidR="00FE73BA" w:rsidRPr="000B6670" w:rsidRDefault="00CF7075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80</w:t>
            </w: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338</w:t>
            </w: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379</w:t>
            </w:r>
          </w:p>
        </w:tc>
        <w:tc>
          <w:tcPr>
            <w:tcW w:w="1080" w:type="dxa"/>
          </w:tcPr>
          <w:p w14:paraId="61EC442E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0007B3E" w14:textId="5586BF72" w:rsidR="00FE73BA" w:rsidRPr="000B6670" w:rsidRDefault="00CF7075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96</w:t>
            </w: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841</w:t>
            </w: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707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616</w:t>
            </w:r>
          </w:p>
        </w:tc>
        <w:tc>
          <w:tcPr>
            <w:tcW w:w="1186" w:type="dxa"/>
          </w:tcPr>
          <w:p w14:paraId="6D84CDE4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ADB91E6" w14:textId="23C0F772" w:rsidR="00FE73BA" w:rsidRPr="000B6670" w:rsidRDefault="00AD246F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D24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177</w:t>
            </w:r>
            <w:r w:rsidRPr="00AD24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D24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179</w:t>
            </w:r>
            <w:r w:rsidRPr="00AD246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D246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995</w:t>
            </w:r>
          </w:p>
        </w:tc>
        <w:tc>
          <w:tcPr>
            <w:tcW w:w="1080" w:type="dxa"/>
          </w:tcPr>
          <w:p w14:paraId="7478F7F2" w14:textId="77777777" w:rsidR="00FE73BA" w:rsidRPr="006B66CE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CD057C" w14:textId="77777777" w:rsidR="00FE73BA" w:rsidRPr="00A36AFB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79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987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136</w:t>
            </w:r>
          </w:p>
        </w:tc>
        <w:tc>
          <w:tcPr>
            <w:tcW w:w="1080" w:type="dxa"/>
          </w:tcPr>
          <w:p w14:paraId="57584894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E52A22" w14:textId="77777777" w:rsidR="00FE73BA" w:rsidRPr="00A36AFB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617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607</w:t>
            </w:r>
          </w:p>
        </w:tc>
        <w:tc>
          <w:tcPr>
            <w:tcW w:w="1154" w:type="dxa"/>
          </w:tcPr>
          <w:p w14:paraId="228E486C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7D2AA1" w14:textId="77777777" w:rsidR="00FE73BA" w:rsidRPr="00A36AFB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176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604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743</w:t>
            </w:r>
          </w:p>
        </w:tc>
      </w:tr>
    </w:tbl>
    <w:p w14:paraId="54E08932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44FC1789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161FAA7B" w14:textId="77777777" w:rsidR="00FE73BA" w:rsidRPr="006B417E" w:rsidRDefault="00FE73BA" w:rsidP="00AC59CD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7DBDDA4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6B417E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64"/>
        <w:gridCol w:w="1080"/>
        <w:gridCol w:w="1170"/>
      </w:tblGrid>
      <w:tr w:rsidR="00FE73BA" w:rsidRPr="006B417E" w14:paraId="329476C3" w14:textId="77777777" w:rsidTr="00A6238E">
        <w:tc>
          <w:tcPr>
            <w:tcW w:w="3150" w:type="dxa"/>
          </w:tcPr>
          <w:p w14:paraId="28D2B5D2" w14:textId="77777777" w:rsidR="00FE73BA" w:rsidRPr="006B417E" w:rsidRDefault="00FE73BA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695F994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73BA" w:rsidRPr="006B417E" w14:paraId="0D8EC776" w14:textId="77777777" w:rsidTr="00A6238E">
        <w:tc>
          <w:tcPr>
            <w:tcW w:w="3150" w:type="dxa"/>
          </w:tcPr>
          <w:p w14:paraId="049CE212" w14:textId="77777777" w:rsidR="00FE73BA" w:rsidRPr="006B417E" w:rsidRDefault="00FE73BA" w:rsidP="008B2F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11998E1B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3314" w:type="dxa"/>
            <w:gridSpan w:val="3"/>
            <w:vAlign w:val="bottom"/>
          </w:tcPr>
          <w:p w14:paraId="4AED52D0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Pr="008B2F96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65BBE39F" w14:textId="77777777" w:rsidTr="00A6238E">
        <w:tc>
          <w:tcPr>
            <w:tcW w:w="3150" w:type="dxa"/>
          </w:tcPr>
          <w:p w14:paraId="3986C1CD" w14:textId="77777777" w:rsidR="00FE73BA" w:rsidRPr="006B417E" w:rsidRDefault="00FE73BA" w:rsidP="008B2F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C59757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44B8B1F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3124E5AD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4" w:type="dxa"/>
            <w:vAlign w:val="bottom"/>
          </w:tcPr>
          <w:p w14:paraId="6F8BFE47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8A6E13A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70" w:type="dxa"/>
            <w:vAlign w:val="bottom"/>
          </w:tcPr>
          <w:p w14:paraId="651B5C96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6B417E" w14:paraId="1490F4C4" w14:textId="77777777" w:rsidTr="00A6238E">
        <w:tc>
          <w:tcPr>
            <w:tcW w:w="3150" w:type="dxa"/>
          </w:tcPr>
          <w:p w14:paraId="741831A3" w14:textId="77777777" w:rsidR="00FE73BA" w:rsidRPr="006B417E" w:rsidRDefault="00FE73BA" w:rsidP="008B2F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F35231D" w14:textId="77777777" w:rsidR="00FE73BA" w:rsidRPr="006B417E" w:rsidRDefault="00FE73BA" w:rsidP="008B2F9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6B417E" w14:paraId="5B9EFB11" w14:textId="77777777" w:rsidTr="00401401">
        <w:tc>
          <w:tcPr>
            <w:tcW w:w="3150" w:type="dxa"/>
            <w:vAlign w:val="center"/>
          </w:tcPr>
          <w:p w14:paraId="180AC5E4" w14:textId="77777777" w:rsidR="00FE73BA" w:rsidRPr="006B417E" w:rsidRDefault="00FE73BA" w:rsidP="00401401">
            <w:pPr>
              <w:spacing w:line="240" w:lineRule="auto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705688A1" w14:textId="44295622" w:rsidR="00FE73BA" w:rsidRPr="007C492B" w:rsidRDefault="00BE1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79</w:t>
            </w:r>
            <w:r w:rsidRPr="00BE1A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151</w:t>
            </w:r>
            <w:r w:rsidRPr="00BE1A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87</w:t>
            </w:r>
            <w:r w:rsidR="008B0A96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42C4694C" w14:textId="7050CAB7" w:rsidR="00FE73BA" w:rsidRPr="007C492B" w:rsidRDefault="00BE1A0C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94</w:t>
            </w:r>
            <w:r w:rsidRPr="00BE1A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531</w:t>
            </w:r>
            <w:r w:rsidRPr="00BE1A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514</w:t>
            </w:r>
          </w:p>
        </w:tc>
        <w:tc>
          <w:tcPr>
            <w:tcW w:w="1186" w:type="dxa"/>
          </w:tcPr>
          <w:p w14:paraId="0408562A" w14:textId="36A77A2B" w:rsidR="00FE73BA" w:rsidRPr="007C492B" w:rsidRDefault="00BE1A0C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173</w:t>
            </w:r>
            <w:r w:rsidRPr="00BE1A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683</w:t>
            </w:r>
            <w:r w:rsidRPr="00BE1A0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E1A0C">
              <w:rPr>
                <w:rFonts w:ascii="Angsana New" w:hAnsi="Angsana New" w:cs="Angsana New"/>
                <w:sz w:val="28"/>
                <w:szCs w:val="28"/>
                <w:cs/>
              </w:rPr>
              <w:t>38</w:t>
            </w:r>
            <w:r w:rsidR="008B0A96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64" w:type="dxa"/>
          </w:tcPr>
          <w:p w14:paraId="4EDE3CA8" w14:textId="77777777" w:rsidR="00FE73BA" w:rsidRPr="002D2981" w:rsidRDefault="00FE73BA" w:rsidP="00EC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78,789,615</w:t>
            </w:r>
          </w:p>
        </w:tc>
        <w:tc>
          <w:tcPr>
            <w:tcW w:w="1080" w:type="dxa"/>
          </w:tcPr>
          <w:p w14:paraId="3EC9EA19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94,528,726</w:t>
            </w:r>
          </w:p>
        </w:tc>
        <w:tc>
          <w:tcPr>
            <w:tcW w:w="1170" w:type="dxa"/>
          </w:tcPr>
          <w:p w14:paraId="63269E97" w14:textId="77777777" w:rsidR="00FE73BA" w:rsidRPr="002D2981" w:rsidRDefault="00FE73BA" w:rsidP="00EC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173,318,341</w:t>
            </w:r>
          </w:p>
        </w:tc>
      </w:tr>
      <w:tr w:rsidR="00FE73BA" w:rsidRPr="006B417E" w14:paraId="4D2546F7" w14:textId="77777777" w:rsidTr="00401401">
        <w:tc>
          <w:tcPr>
            <w:tcW w:w="3150" w:type="dxa"/>
            <w:vAlign w:val="center"/>
          </w:tcPr>
          <w:p w14:paraId="7D12B0CF" w14:textId="7A0E3833" w:rsidR="00FE73BA" w:rsidRPr="00935EED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587"/>
              </w:tabs>
              <w:spacing w:line="240" w:lineRule="auto"/>
              <w:ind w:left="331" w:right="-115" w:hanging="374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  <w:r w:rsidR="00401401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5115FC25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376F686" w14:textId="01784EE5" w:rsidR="00FE73BA" w:rsidRPr="007C492B" w:rsidRDefault="0063001C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6300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345</w:t>
            </w:r>
            <w:r w:rsidRPr="006300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545</w:t>
            </w:r>
          </w:p>
        </w:tc>
        <w:tc>
          <w:tcPr>
            <w:tcW w:w="1080" w:type="dxa"/>
          </w:tcPr>
          <w:p w14:paraId="15DC5FC7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  <w:p w14:paraId="42531AC0" w14:textId="6640DE10" w:rsidR="00FE73BA" w:rsidRPr="007C492B" w:rsidRDefault="00BE1A0C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09362034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C7E264E" w14:textId="1162C745" w:rsidR="00FE73BA" w:rsidRPr="007C492B" w:rsidRDefault="0063001C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6300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345</w:t>
            </w:r>
            <w:r w:rsidRPr="006300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545</w:t>
            </w:r>
          </w:p>
        </w:tc>
        <w:tc>
          <w:tcPr>
            <w:tcW w:w="1064" w:type="dxa"/>
          </w:tcPr>
          <w:p w14:paraId="0E90801D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8FA316" w14:textId="77777777" w:rsidR="00FE73BA" w:rsidRPr="002D2981" w:rsidRDefault="00FE73BA" w:rsidP="00EC4A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374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643</w:t>
            </w:r>
          </w:p>
        </w:tc>
        <w:tc>
          <w:tcPr>
            <w:tcW w:w="1080" w:type="dxa"/>
          </w:tcPr>
          <w:p w14:paraId="197078EF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DC188F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8A6CE1D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3DEFCC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374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643</w:t>
            </w:r>
          </w:p>
        </w:tc>
      </w:tr>
      <w:tr w:rsidR="0063001C" w:rsidRPr="006B417E" w14:paraId="74088933" w14:textId="77777777" w:rsidTr="009971D8">
        <w:tc>
          <w:tcPr>
            <w:tcW w:w="3150" w:type="dxa"/>
            <w:vAlign w:val="center"/>
          </w:tcPr>
          <w:p w14:paraId="2A205443" w14:textId="77777777" w:rsidR="0063001C" w:rsidRPr="006B417E" w:rsidRDefault="0063001C" w:rsidP="0063001C">
            <w:pPr>
              <w:spacing w:line="240" w:lineRule="auto"/>
              <w:ind w:left="-18" w:right="-106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354D62B6" w14:textId="1E27E086" w:rsidR="0063001C" w:rsidRPr="009971D8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81,497,416</w:t>
            </w:r>
          </w:p>
        </w:tc>
        <w:tc>
          <w:tcPr>
            <w:tcW w:w="1080" w:type="dxa"/>
          </w:tcPr>
          <w:p w14:paraId="74D0A7D2" w14:textId="1DAAF42B" w:rsidR="0063001C" w:rsidRPr="009971D8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94,531,514</w:t>
            </w:r>
          </w:p>
        </w:tc>
        <w:tc>
          <w:tcPr>
            <w:tcW w:w="1186" w:type="dxa"/>
          </w:tcPr>
          <w:p w14:paraId="03C31CFA" w14:textId="436805FD" w:rsidR="0063001C" w:rsidRPr="009971D8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176,028,930</w:t>
            </w:r>
          </w:p>
        </w:tc>
        <w:tc>
          <w:tcPr>
            <w:tcW w:w="1064" w:type="dxa"/>
            <w:vAlign w:val="center"/>
          </w:tcPr>
          <w:p w14:paraId="6F3B55B2" w14:textId="77777777" w:rsidR="0063001C" w:rsidRPr="002D2981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2EFB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81,164,258</w:t>
            </w:r>
          </w:p>
        </w:tc>
        <w:tc>
          <w:tcPr>
            <w:tcW w:w="1080" w:type="dxa"/>
            <w:vAlign w:val="center"/>
          </w:tcPr>
          <w:p w14:paraId="52537451" w14:textId="77777777" w:rsidR="0063001C" w:rsidRPr="002D2981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94,528,72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center"/>
          </w:tcPr>
          <w:p w14:paraId="66A21B91" w14:textId="77777777" w:rsidR="0063001C" w:rsidRPr="002D2981" w:rsidRDefault="0063001C" w:rsidP="0063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175,692,984</w:t>
            </w:r>
          </w:p>
        </w:tc>
      </w:tr>
      <w:tr w:rsidR="00FE73BA" w:rsidRPr="006B417E" w14:paraId="34B99CB9" w14:textId="77777777" w:rsidTr="00401401">
        <w:trPr>
          <w:trHeight w:val="452"/>
        </w:trPr>
        <w:tc>
          <w:tcPr>
            <w:tcW w:w="3150" w:type="dxa"/>
            <w:vAlign w:val="center"/>
          </w:tcPr>
          <w:p w14:paraId="06846F94" w14:textId="1B15DC06" w:rsidR="00FE73BA" w:rsidRPr="00EC4A16" w:rsidRDefault="00FE73BA" w:rsidP="00DE3133">
            <w:pPr>
              <w:tabs>
                <w:tab w:val="clear" w:pos="227"/>
                <w:tab w:val="left" w:pos="340"/>
                <w:tab w:val="left" w:pos="520"/>
              </w:tabs>
              <w:spacing w:line="240" w:lineRule="auto"/>
              <w:ind w:left="332" w:right="-101" w:hanging="346"/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</w:pPr>
            <w:r w:rsidRPr="00EC4A16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EC4A16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EC4A16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</w:t>
            </w:r>
            <w:r w:rsidRPr="00EC4A16"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า 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 xml:space="preserve">   </w:t>
            </w:r>
            <w:r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</w:r>
            <w:r w:rsidRPr="00EC4A16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21B93298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8D6C30A" w14:textId="71D82021" w:rsidR="00FE73BA" w:rsidRPr="007C492B" w:rsidRDefault="0066738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6738A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66738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738A">
              <w:rPr>
                <w:rFonts w:ascii="Angsana New" w:hAnsi="Angsana New" w:cs="Angsana New"/>
                <w:sz w:val="28"/>
                <w:szCs w:val="28"/>
                <w:cs/>
              </w:rPr>
              <w:t>662</w:t>
            </w:r>
            <w:r w:rsidRPr="0066738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738A">
              <w:rPr>
                <w:rFonts w:ascii="Angsana New" w:hAnsi="Angsana New" w:cs="Angsana New"/>
                <w:sz w:val="28"/>
                <w:szCs w:val="28"/>
                <w:cs/>
              </w:rPr>
              <w:t>990)</w:t>
            </w:r>
            <w:r w:rsidRPr="0066738A" w:rsidDel="006300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42053DF6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E26CC59" w14:textId="23867E10" w:rsidR="00FE73BA" w:rsidRPr="007C492B" w:rsidRDefault="0066738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6738A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66738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738A">
              <w:rPr>
                <w:rFonts w:ascii="Angsana New" w:hAnsi="Angsana New" w:cs="Angsana New"/>
                <w:sz w:val="28"/>
                <w:szCs w:val="28"/>
                <w:cs/>
              </w:rPr>
              <w:t>975</w:t>
            </w:r>
            <w:r w:rsidRPr="0066738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738A">
              <w:rPr>
                <w:rFonts w:ascii="Angsana New" w:hAnsi="Angsana New" w:cs="Angsana New"/>
                <w:sz w:val="28"/>
                <w:szCs w:val="28"/>
                <w:cs/>
              </w:rPr>
              <w:t>303)</w:t>
            </w:r>
            <w:r w:rsidRPr="0066738A" w:rsidDel="0063001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6" w:type="dxa"/>
          </w:tcPr>
          <w:p w14:paraId="117A6533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F891A77" w14:textId="278014F8" w:rsidR="00FE73BA" w:rsidRPr="007C492B" w:rsidRDefault="0063001C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(6</w:t>
            </w:r>
            <w:r w:rsidRPr="006300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638</w:t>
            </w:r>
            <w:r w:rsidRPr="006300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3001C">
              <w:rPr>
                <w:rFonts w:ascii="Angsana New" w:hAnsi="Angsana New" w:cs="Angsana New"/>
                <w:sz w:val="28"/>
                <w:szCs w:val="28"/>
                <w:cs/>
              </w:rPr>
              <w:t>293)</w:t>
            </w:r>
          </w:p>
        </w:tc>
        <w:tc>
          <w:tcPr>
            <w:tcW w:w="1064" w:type="dxa"/>
          </w:tcPr>
          <w:p w14:paraId="69C8FEE6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E7BC2F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539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264)</w:t>
            </w:r>
          </w:p>
        </w:tc>
        <w:tc>
          <w:tcPr>
            <w:tcW w:w="1080" w:type="dxa"/>
          </w:tcPr>
          <w:p w14:paraId="7B2B2FDC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D8147E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888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080)</w:t>
            </w:r>
          </w:p>
        </w:tc>
        <w:tc>
          <w:tcPr>
            <w:tcW w:w="1170" w:type="dxa"/>
          </w:tcPr>
          <w:p w14:paraId="7696EC21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D9D56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(6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427</w:t>
            </w:r>
            <w:r w:rsidRPr="006B66CE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344)</w:t>
            </w:r>
          </w:p>
        </w:tc>
      </w:tr>
      <w:tr w:rsidR="0066738A" w:rsidRPr="006B417E" w14:paraId="36026F1B" w14:textId="77777777" w:rsidTr="00401401">
        <w:tc>
          <w:tcPr>
            <w:tcW w:w="3150" w:type="dxa"/>
            <w:vAlign w:val="center"/>
          </w:tcPr>
          <w:p w14:paraId="4FBE2CB0" w14:textId="77777777" w:rsidR="0066738A" w:rsidRPr="006B417E" w:rsidRDefault="0066738A" w:rsidP="0066738A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4DC540B7" w14:textId="0A37BF9D" w:rsidR="0066738A" w:rsidRPr="009971D8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76,834,426 </w:t>
            </w:r>
          </w:p>
        </w:tc>
        <w:tc>
          <w:tcPr>
            <w:tcW w:w="1080" w:type="dxa"/>
          </w:tcPr>
          <w:p w14:paraId="23509216" w14:textId="01C84B60" w:rsidR="0066738A" w:rsidRPr="009971D8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92,556,211 </w:t>
            </w:r>
          </w:p>
        </w:tc>
        <w:tc>
          <w:tcPr>
            <w:tcW w:w="1186" w:type="dxa"/>
          </w:tcPr>
          <w:p w14:paraId="65011528" w14:textId="4D052416" w:rsidR="0066738A" w:rsidRPr="009971D8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169,390,637</w:t>
            </w:r>
          </w:p>
        </w:tc>
        <w:tc>
          <w:tcPr>
            <w:tcW w:w="1064" w:type="dxa"/>
          </w:tcPr>
          <w:p w14:paraId="75957E16" w14:textId="77777777" w:rsidR="0066738A" w:rsidRPr="002D2981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76,624,994</w:t>
            </w:r>
          </w:p>
        </w:tc>
        <w:tc>
          <w:tcPr>
            <w:tcW w:w="1080" w:type="dxa"/>
          </w:tcPr>
          <w:p w14:paraId="03131B0A" w14:textId="77777777" w:rsidR="0066738A" w:rsidRPr="002D2981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92,640,646</w:t>
            </w:r>
          </w:p>
        </w:tc>
        <w:tc>
          <w:tcPr>
            <w:tcW w:w="1170" w:type="dxa"/>
          </w:tcPr>
          <w:p w14:paraId="0F010AA7" w14:textId="77777777" w:rsidR="0066738A" w:rsidRPr="002D2981" w:rsidRDefault="0066738A" w:rsidP="006673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169,265,640</w:t>
            </w:r>
          </w:p>
        </w:tc>
      </w:tr>
      <w:tr w:rsidR="00FE73BA" w:rsidRPr="006B417E" w14:paraId="020ABA25" w14:textId="77777777" w:rsidTr="00401401">
        <w:tc>
          <w:tcPr>
            <w:tcW w:w="3150" w:type="dxa"/>
            <w:vAlign w:val="center"/>
          </w:tcPr>
          <w:p w14:paraId="166D1F66" w14:textId="77777777" w:rsidR="00FE73BA" w:rsidRPr="006B417E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35A558E" w14:textId="77777777" w:rsidR="00FE73BA" w:rsidRPr="007C492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91300E" w14:textId="77777777" w:rsidR="00FE73BA" w:rsidRPr="007C492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BED7283" w14:textId="77777777" w:rsidR="00FE73BA" w:rsidRPr="007C492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F4ED4F2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4C1B16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B7E64C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6B417E" w14:paraId="204ED202" w14:textId="77777777" w:rsidTr="00401401">
        <w:tc>
          <w:tcPr>
            <w:tcW w:w="3150" w:type="dxa"/>
            <w:vAlign w:val="center"/>
          </w:tcPr>
          <w:p w14:paraId="7093CA52" w14:textId="77777777" w:rsidR="00FE73BA" w:rsidRPr="006B417E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70C5A46C" w14:textId="60053DDD" w:rsidR="00FE73BA" w:rsidRPr="00670AB9" w:rsidRDefault="00303A11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303A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974</w:t>
            </w:r>
          </w:p>
        </w:tc>
        <w:tc>
          <w:tcPr>
            <w:tcW w:w="1080" w:type="dxa"/>
          </w:tcPr>
          <w:p w14:paraId="6941C515" w14:textId="4A13860C" w:rsidR="00FE73BA" w:rsidRPr="00670AB9" w:rsidRDefault="00E40D48" w:rsidP="00E4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14:paraId="1B32AE97" w14:textId="52300DFC" w:rsidR="00FE73BA" w:rsidRPr="00670AB9" w:rsidRDefault="00303A11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303A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974</w:t>
            </w:r>
          </w:p>
        </w:tc>
        <w:tc>
          <w:tcPr>
            <w:tcW w:w="1064" w:type="dxa"/>
          </w:tcPr>
          <w:p w14:paraId="0260A948" w14:textId="77777777" w:rsidR="00FE73BA" w:rsidRPr="002D2981" w:rsidRDefault="00FE73BA" w:rsidP="00EC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31,605</w:t>
            </w:r>
          </w:p>
        </w:tc>
        <w:tc>
          <w:tcPr>
            <w:tcW w:w="1080" w:type="dxa"/>
          </w:tcPr>
          <w:p w14:paraId="514ADB23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4,509</w:t>
            </w:r>
          </w:p>
        </w:tc>
        <w:tc>
          <w:tcPr>
            <w:tcW w:w="1170" w:type="dxa"/>
          </w:tcPr>
          <w:p w14:paraId="3FC5BF75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36,114</w:t>
            </w:r>
          </w:p>
        </w:tc>
      </w:tr>
      <w:tr w:rsidR="00FE73BA" w:rsidRPr="006B417E" w14:paraId="0F02D49B" w14:textId="77777777" w:rsidTr="00401401">
        <w:tc>
          <w:tcPr>
            <w:tcW w:w="3150" w:type="dxa"/>
            <w:vAlign w:val="center"/>
          </w:tcPr>
          <w:p w14:paraId="0ADB5CCA" w14:textId="77777777" w:rsidR="00FE73BA" w:rsidRPr="006B417E" w:rsidRDefault="00FE73BA" w:rsidP="00DE3133">
            <w:pPr>
              <w:tabs>
                <w:tab w:val="clear" w:pos="227"/>
                <w:tab w:val="clear" w:pos="454"/>
                <w:tab w:val="left" w:pos="339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1C835E7E" w14:textId="38C03E36" w:rsidR="00FE73BA" w:rsidRPr="00670AB9" w:rsidRDefault="00303A11" w:rsidP="00D15D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303A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337)</w:t>
            </w:r>
          </w:p>
        </w:tc>
        <w:tc>
          <w:tcPr>
            <w:tcW w:w="1080" w:type="dxa"/>
          </w:tcPr>
          <w:p w14:paraId="76CCC895" w14:textId="00023AD0" w:rsidR="00FE73BA" w:rsidRPr="00670AB9" w:rsidRDefault="00303A11" w:rsidP="00E4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293800E7" w14:textId="14935389" w:rsidR="00FE73BA" w:rsidRPr="00670AB9" w:rsidRDefault="00303A11" w:rsidP="00F06B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303A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337)</w:t>
            </w:r>
          </w:p>
        </w:tc>
        <w:tc>
          <w:tcPr>
            <w:tcW w:w="1064" w:type="dxa"/>
          </w:tcPr>
          <w:p w14:paraId="648772A9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(3,609)</w:t>
            </w:r>
          </w:p>
        </w:tc>
        <w:tc>
          <w:tcPr>
            <w:tcW w:w="1080" w:type="dxa"/>
          </w:tcPr>
          <w:p w14:paraId="3B46A7F1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(108)</w:t>
            </w:r>
          </w:p>
        </w:tc>
        <w:tc>
          <w:tcPr>
            <w:tcW w:w="1170" w:type="dxa"/>
          </w:tcPr>
          <w:p w14:paraId="20A5ADA2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(3,717)</w:t>
            </w:r>
          </w:p>
        </w:tc>
      </w:tr>
      <w:tr w:rsidR="00FE73BA" w:rsidRPr="006B417E" w14:paraId="144C54A2" w14:textId="77777777" w:rsidTr="00401401">
        <w:tc>
          <w:tcPr>
            <w:tcW w:w="3150" w:type="dxa"/>
            <w:vAlign w:val="center"/>
          </w:tcPr>
          <w:p w14:paraId="7AA2ECFC" w14:textId="77777777" w:rsidR="00FE73BA" w:rsidRPr="00F143FB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76A85F8" w14:textId="0D65537C" w:rsidR="00FE73BA" w:rsidRPr="000B6670" w:rsidRDefault="00303A11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</w:t>
            </w: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637</w:t>
            </w:r>
          </w:p>
        </w:tc>
        <w:tc>
          <w:tcPr>
            <w:tcW w:w="1080" w:type="dxa"/>
          </w:tcPr>
          <w:p w14:paraId="2CA24FD7" w14:textId="35B2F08A" w:rsidR="00FE73BA" w:rsidRPr="000B6670" w:rsidRDefault="00303A11" w:rsidP="00E4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69DDAF4A" w14:textId="11A42ED6" w:rsidR="00FE73BA" w:rsidRPr="000B6670" w:rsidRDefault="00303A11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23</w:t>
            </w: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637</w:t>
            </w:r>
          </w:p>
        </w:tc>
        <w:tc>
          <w:tcPr>
            <w:tcW w:w="1064" w:type="dxa"/>
          </w:tcPr>
          <w:p w14:paraId="789A8EF5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27,996</w:t>
            </w:r>
          </w:p>
        </w:tc>
        <w:tc>
          <w:tcPr>
            <w:tcW w:w="1080" w:type="dxa"/>
          </w:tcPr>
          <w:p w14:paraId="5C6B4E7B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4,401</w:t>
            </w:r>
          </w:p>
        </w:tc>
        <w:tc>
          <w:tcPr>
            <w:tcW w:w="1170" w:type="dxa"/>
          </w:tcPr>
          <w:p w14:paraId="1BAE99BB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32,397</w:t>
            </w:r>
          </w:p>
        </w:tc>
      </w:tr>
      <w:tr w:rsidR="00FE73BA" w:rsidRPr="006B417E" w14:paraId="6DCA53B9" w14:textId="77777777" w:rsidTr="00401401">
        <w:trPr>
          <w:trHeight w:val="398"/>
        </w:trPr>
        <w:tc>
          <w:tcPr>
            <w:tcW w:w="3150" w:type="dxa"/>
            <w:vAlign w:val="center"/>
          </w:tcPr>
          <w:p w14:paraId="4F577915" w14:textId="7E0EA897" w:rsidR="00FE73BA" w:rsidRPr="006B417E" w:rsidRDefault="00FE73BA" w:rsidP="00DE3133">
            <w:pPr>
              <w:tabs>
                <w:tab w:val="clear" w:pos="227"/>
                <w:tab w:val="clear" w:pos="454"/>
                <w:tab w:val="left" w:pos="335"/>
                <w:tab w:val="left" w:pos="433"/>
                <w:tab w:val="left" w:pos="520"/>
              </w:tabs>
              <w:spacing w:line="240" w:lineRule="auto"/>
              <w:ind w:left="317" w:right="-101" w:hanging="33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EC4A16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EC4A16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EC4A16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EC4A16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  <w:t>จะเกิดขึ้น</w:t>
            </w:r>
          </w:p>
        </w:tc>
        <w:tc>
          <w:tcPr>
            <w:tcW w:w="1080" w:type="dxa"/>
          </w:tcPr>
          <w:p w14:paraId="69CCF73D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735CC7A" w14:textId="4BACA59B" w:rsidR="00FE73BA" w:rsidRPr="00670AB9" w:rsidRDefault="00303A11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(3</w:t>
            </w:r>
            <w:r w:rsidRPr="00303A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617)</w:t>
            </w:r>
          </w:p>
        </w:tc>
        <w:tc>
          <w:tcPr>
            <w:tcW w:w="1080" w:type="dxa"/>
          </w:tcPr>
          <w:p w14:paraId="65F2650C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F1B5999" w14:textId="22D518EF" w:rsidR="00FE73BA" w:rsidRPr="00670AB9" w:rsidRDefault="00303A11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77490D0F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886E76B" w14:textId="5351CDBD" w:rsidR="00FE73BA" w:rsidRPr="00670AB9" w:rsidRDefault="00303A11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(3</w:t>
            </w:r>
            <w:r w:rsidRPr="00303A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sz w:val="28"/>
                <w:szCs w:val="28"/>
                <w:cs/>
              </w:rPr>
              <w:t>617)</w:t>
            </w:r>
          </w:p>
        </w:tc>
        <w:tc>
          <w:tcPr>
            <w:tcW w:w="1064" w:type="dxa"/>
          </w:tcPr>
          <w:p w14:paraId="7A68CE28" w14:textId="77777777" w:rsidR="00FE73BA" w:rsidRPr="006B66CE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9D004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(4,750)</w:t>
            </w:r>
          </w:p>
        </w:tc>
        <w:tc>
          <w:tcPr>
            <w:tcW w:w="1080" w:type="dxa"/>
          </w:tcPr>
          <w:p w14:paraId="706DEA1D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BB515F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1170" w:type="dxa"/>
          </w:tcPr>
          <w:p w14:paraId="042D86A7" w14:textId="77777777" w:rsidR="00FE73BA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935FAD" w14:textId="77777777" w:rsidR="00FE73BA" w:rsidRPr="002D2981" w:rsidRDefault="00FE73BA" w:rsidP="008B2F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(5,056)</w:t>
            </w:r>
          </w:p>
        </w:tc>
      </w:tr>
      <w:tr w:rsidR="00FE73BA" w:rsidRPr="006B417E" w14:paraId="573FE505" w14:textId="77777777" w:rsidTr="00401401">
        <w:tc>
          <w:tcPr>
            <w:tcW w:w="3150" w:type="dxa"/>
            <w:vAlign w:val="center"/>
          </w:tcPr>
          <w:p w14:paraId="05FAE549" w14:textId="77777777" w:rsidR="00FE73BA" w:rsidRPr="006B417E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053AC56A" w14:textId="414062C6" w:rsidR="00FE73BA" w:rsidRPr="000B6670" w:rsidRDefault="00303A11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20</w:t>
            </w: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020</w:t>
            </w:r>
          </w:p>
        </w:tc>
        <w:tc>
          <w:tcPr>
            <w:tcW w:w="1080" w:type="dxa"/>
          </w:tcPr>
          <w:p w14:paraId="3AB42736" w14:textId="1DC493F2" w:rsidR="00FE73BA" w:rsidRPr="000B6670" w:rsidRDefault="00303A11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2C5102D5" w14:textId="779A5968" w:rsidR="00FE73BA" w:rsidRPr="000B6670" w:rsidRDefault="00303A11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20</w:t>
            </w: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03A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020</w:t>
            </w:r>
          </w:p>
        </w:tc>
        <w:tc>
          <w:tcPr>
            <w:tcW w:w="1064" w:type="dxa"/>
          </w:tcPr>
          <w:p w14:paraId="3AE67268" w14:textId="77777777" w:rsidR="00FE73BA" w:rsidRPr="002D2981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23,246</w:t>
            </w:r>
          </w:p>
        </w:tc>
        <w:tc>
          <w:tcPr>
            <w:tcW w:w="1080" w:type="dxa"/>
          </w:tcPr>
          <w:p w14:paraId="35BFCF22" w14:textId="77777777" w:rsidR="00FE73BA" w:rsidRPr="002D2981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4,095</w:t>
            </w:r>
          </w:p>
        </w:tc>
        <w:tc>
          <w:tcPr>
            <w:tcW w:w="1170" w:type="dxa"/>
          </w:tcPr>
          <w:p w14:paraId="1A7A0C8B" w14:textId="77777777" w:rsidR="00FE73BA" w:rsidRPr="002D2981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27,341</w:t>
            </w:r>
          </w:p>
        </w:tc>
      </w:tr>
      <w:tr w:rsidR="00FE73BA" w:rsidRPr="006B417E" w14:paraId="007A7BEF" w14:textId="77777777" w:rsidTr="00401401">
        <w:tc>
          <w:tcPr>
            <w:tcW w:w="3150" w:type="dxa"/>
            <w:vAlign w:val="center"/>
          </w:tcPr>
          <w:p w14:paraId="4941D751" w14:textId="77777777" w:rsidR="00FE73BA" w:rsidRPr="006B417E" w:rsidRDefault="00FE73BA" w:rsidP="00401401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EE2AD8" w14:textId="77777777" w:rsidR="00FE73BA" w:rsidRPr="007C492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EE9A4E" w14:textId="77777777" w:rsidR="00FE73BA" w:rsidRPr="007C492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0A2634D" w14:textId="77777777" w:rsidR="00FE73BA" w:rsidRPr="007C492B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0C846F5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56F182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7BCD29" w14:textId="77777777" w:rsidR="00FE73BA" w:rsidRPr="002D2981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6B417E" w14:paraId="724CDADE" w14:textId="77777777" w:rsidTr="00401401">
        <w:tc>
          <w:tcPr>
            <w:tcW w:w="3150" w:type="dxa"/>
            <w:vAlign w:val="center"/>
          </w:tcPr>
          <w:p w14:paraId="75F131B9" w14:textId="23B11925" w:rsidR="00FE73BA" w:rsidRPr="006B417E" w:rsidRDefault="00FE73BA" w:rsidP="00401401">
            <w:pPr>
              <w:spacing w:line="240" w:lineRule="auto"/>
              <w:ind w:left="323" w:right="-101" w:hanging="337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</w:t>
            </w:r>
            <w:r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br/>
            </w: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สัญญาเช่าซื้อสุทธิ</w:t>
            </w:r>
          </w:p>
        </w:tc>
        <w:tc>
          <w:tcPr>
            <w:tcW w:w="1080" w:type="dxa"/>
          </w:tcPr>
          <w:p w14:paraId="410D855D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EC2093E" w14:textId="119C46F1" w:rsidR="00FE73BA" w:rsidRPr="000B6670" w:rsidRDefault="00147DDC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76</w:t>
            </w: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854</w:t>
            </w: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446 </w:t>
            </w:r>
          </w:p>
        </w:tc>
        <w:tc>
          <w:tcPr>
            <w:tcW w:w="1080" w:type="dxa"/>
          </w:tcPr>
          <w:p w14:paraId="34E95BCD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7739DDD" w14:textId="13E506D3" w:rsidR="00FE73BA" w:rsidRPr="000B6670" w:rsidRDefault="00147DDC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92</w:t>
            </w: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556</w:t>
            </w: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47DD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211 </w:t>
            </w:r>
          </w:p>
        </w:tc>
        <w:tc>
          <w:tcPr>
            <w:tcW w:w="1186" w:type="dxa"/>
          </w:tcPr>
          <w:p w14:paraId="297C11AF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BF3DB8" w14:textId="2AEDC3C6" w:rsidR="00FE73BA" w:rsidRPr="000B6670" w:rsidRDefault="0063001C" w:rsidP="00D15D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00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169</w:t>
            </w:r>
            <w:r w:rsidRPr="006300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300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410</w:t>
            </w:r>
            <w:r w:rsidRPr="0063001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3001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657</w:t>
            </w:r>
          </w:p>
        </w:tc>
        <w:tc>
          <w:tcPr>
            <w:tcW w:w="1064" w:type="dxa"/>
          </w:tcPr>
          <w:p w14:paraId="1EAF78D6" w14:textId="77777777" w:rsidR="00FE73BA" w:rsidRPr="006B66CE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BB7E09" w14:textId="77777777" w:rsidR="00FE73BA" w:rsidRPr="007C492B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648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240</w:t>
            </w:r>
          </w:p>
        </w:tc>
        <w:tc>
          <w:tcPr>
            <w:tcW w:w="1080" w:type="dxa"/>
          </w:tcPr>
          <w:p w14:paraId="4FDF065F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0441F4" w14:textId="77777777" w:rsidR="00FE73BA" w:rsidRPr="002D2981" w:rsidRDefault="00FE73BA" w:rsidP="00EC4A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644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741</w:t>
            </w:r>
          </w:p>
        </w:tc>
        <w:tc>
          <w:tcPr>
            <w:tcW w:w="1170" w:type="dxa"/>
          </w:tcPr>
          <w:p w14:paraId="50630681" w14:textId="77777777" w:rsidR="00FE73BA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FD6D0A" w14:textId="77777777" w:rsidR="00FE73BA" w:rsidRPr="002D2981" w:rsidRDefault="00FE73BA" w:rsidP="008B2F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169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292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981</w:t>
            </w:r>
          </w:p>
        </w:tc>
      </w:tr>
    </w:tbl>
    <w:p w14:paraId="0975665F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</w:p>
    <w:p w14:paraId="77E50E52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29634864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0DCEDAE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69725BF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3F8FDBB1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0CEBDDD6" w14:textId="77777777" w:rsidR="00FE73BA" w:rsidRPr="006B417E" w:rsidRDefault="00FE73BA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th-TH" w:bidi="th-TH"/>
        </w:rPr>
        <w:t>ลูกหนี้เงินให้สินเชื่อ</w:t>
      </w:r>
    </w:p>
    <w:p w14:paraId="4FAA07A0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8F35765" w14:textId="77777777" w:rsidR="00FE73BA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sz w:val="28"/>
          <w:szCs w:val="28"/>
        </w:rPr>
        <w:t xml:space="preserve">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สำหรับลูกหนี้</w:t>
      </w:r>
      <w:r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เงินให้สินเชื่อ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3A6CA877" w14:textId="77777777" w:rsidR="00FE73BA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FE73BA" w14:paraId="7F253F27" w14:textId="77777777" w:rsidTr="007D0460">
        <w:tc>
          <w:tcPr>
            <w:tcW w:w="3420" w:type="dxa"/>
          </w:tcPr>
          <w:p w14:paraId="7587B0D9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719869F1" w14:textId="77777777" w:rsidR="00FE73BA" w:rsidRPr="00202128" w:rsidRDefault="00FE73BA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3BA" w14:paraId="4F1B9166" w14:textId="77777777" w:rsidTr="007D0460">
        <w:tc>
          <w:tcPr>
            <w:tcW w:w="3420" w:type="dxa"/>
          </w:tcPr>
          <w:p w14:paraId="52F4BE11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22C789B" w14:textId="77777777" w:rsidR="00FE73BA" w:rsidRDefault="00FE73BA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FE73BA" w:rsidRPr="00202128" w14:paraId="37A0431F" w14:textId="77777777" w:rsidTr="007D0460">
        <w:tc>
          <w:tcPr>
            <w:tcW w:w="3420" w:type="dxa"/>
          </w:tcPr>
          <w:p w14:paraId="6FA5CDA5" w14:textId="77777777" w:rsidR="00FE73BA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46CF19BE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121B6FF5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1A2CCFD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9EEE96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7533C0D0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D78E0F9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5BA294" w14:textId="77777777" w:rsidR="00FE73BA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78AD61" w14:textId="77777777" w:rsidR="00FE73BA" w:rsidRPr="00202128" w:rsidRDefault="00FE73BA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FE73BA" w14:paraId="64F68955" w14:textId="77777777" w:rsidTr="007D0460">
        <w:tc>
          <w:tcPr>
            <w:tcW w:w="3420" w:type="dxa"/>
          </w:tcPr>
          <w:p w14:paraId="1A3BDC49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57E9A6A" w14:textId="77777777" w:rsidR="00FE73BA" w:rsidRPr="00202128" w:rsidRDefault="00FE73BA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573A41B1" w14:textId="77777777" w:rsidTr="007D0460">
        <w:tc>
          <w:tcPr>
            <w:tcW w:w="3420" w:type="dxa"/>
          </w:tcPr>
          <w:p w14:paraId="60FF5DE4" w14:textId="77777777" w:rsidR="00FE73BA" w:rsidRPr="00202128" w:rsidRDefault="00FE73BA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3FC1CFC4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94C672D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31EDC13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1ED9D9E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C492A2" w14:textId="77777777" w:rsidR="00FE73BA" w:rsidRDefault="00FE73BA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D9CBB3D" w14:textId="77777777" w:rsidTr="007D0460">
        <w:tc>
          <w:tcPr>
            <w:tcW w:w="3420" w:type="dxa"/>
          </w:tcPr>
          <w:p w14:paraId="70F7126B" w14:textId="77777777" w:rsidR="00FE73BA" w:rsidRDefault="00FE73BA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518A7B05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89E5B3D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1F06A0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74E35AB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E6D993E" w14:textId="77777777" w:rsidR="00FE73BA" w:rsidRDefault="00FE73BA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ED1" w14:paraId="6A48A6D9" w14:textId="77777777" w:rsidTr="007D0460">
        <w:tc>
          <w:tcPr>
            <w:tcW w:w="3420" w:type="dxa"/>
          </w:tcPr>
          <w:p w14:paraId="70C7D339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CFF1729" w14:textId="46D5F255" w:rsidR="000D2ED1" w:rsidRDefault="000D2ED1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69C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161</w:t>
            </w:r>
            <w:r w:rsidRPr="004869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869C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481</w:t>
            </w:r>
            <w:r w:rsidRPr="004869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869C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8" w:type="dxa"/>
          </w:tcPr>
          <w:p w14:paraId="212857A3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B6D698" w14:textId="7E7C4862" w:rsidR="000D2ED1" w:rsidRDefault="0026497D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>(2,039,550)</w:t>
            </w:r>
            <w:r w:rsidRPr="0026497D" w:rsidDel="00F27E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14:paraId="3853388C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BAD1698" w14:textId="5B215270" w:rsidR="000D2ED1" w:rsidRDefault="0026497D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 xml:space="preserve">159,441,946 </w:t>
            </w:r>
          </w:p>
        </w:tc>
      </w:tr>
      <w:tr w:rsidR="000D2ED1" w14:paraId="5C2A01E0" w14:textId="77777777" w:rsidTr="007D0460">
        <w:tc>
          <w:tcPr>
            <w:tcW w:w="3420" w:type="dxa"/>
          </w:tcPr>
          <w:p w14:paraId="0035C6C0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2A166727" w14:textId="77777777" w:rsidR="000D2ED1" w:rsidRDefault="000D2ED1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8800DE0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A10FE9" w14:textId="77777777" w:rsidR="000D2ED1" w:rsidRDefault="000D2ED1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4EC26B2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957EB1" w14:textId="77777777" w:rsidR="000D2ED1" w:rsidRDefault="000D2ED1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ED1" w14:paraId="45CDFC78" w14:textId="77777777" w:rsidTr="007D0460">
        <w:tc>
          <w:tcPr>
            <w:tcW w:w="3420" w:type="dxa"/>
          </w:tcPr>
          <w:p w14:paraId="5296C358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7CD0E00E" w14:textId="2C447D2C" w:rsidR="000D2ED1" w:rsidRDefault="000D2ED1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69C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</w:t>
            </w:r>
            <w:r w:rsidRPr="004869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869C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640</w:t>
            </w:r>
            <w:r w:rsidRPr="004869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869C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147</w:t>
            </w:r>
          </w:p>
        </w:tc>
        <w:tc>
          <w:tcPr>
            <w:tcW w:w="288" w:type="dxa"/>
          </w:tcPr>
          <w:p w14:paraId="74307829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027EBF80" w14:textId="28647C0A" w:rsidR="000D2ED1" w:rsidRDefault="0026497D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>(1,376,713)</w:t>
            </w:r>
            <w:r w:rsidRPr="0026497D" w:rsidDel="00F27E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14:paraId="538535B1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86996E1" w14:textId="31F75969" w:rsidR="000D2ED1" w:rsidRDefault="0026497D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 xml:space="preserve">12,263,434 </w:t>
            </w:r>
          </w:p>
        </w:tc>
      </w:tr>
      <w:tr w:rsidR="000D2ED1" w14:paraId="6755315B" w14:textId="77777777" w:rsidTr="00F21078">
        <w:tc>
          <w:tcPr>
            <w:tcW w:w="3420" w:type="dxa"/>
          </w:tcPr>
          <w:p w14:paraId="0A5B736B" w14:textId="77777777" w:rsidR="000D2ED1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716791F5" w14:textId="792DD972" w:rsidR="000D2ED1" w:rsidRDefault="000D2ED1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69C8">
              <w:rPr>
                <w:rFonts w:asciiTheme="majorBidi" w:hAnsiTheme="majorBidi" w:cstheme="majorBidi"/>
                <w:sz w:val="28"/>
                <w:szCs w:val="28"/>
              </w:rPr>
              <w:t>4,669,82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8" w:type="dxa"/>
          </w:tcPr>
          <w:p w14:paraId="2D5745C9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1D0B83" w14:textId="0D9A6327" w:rsidR="000D2ED1" w:rsidRDefault="0026497D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>(3,299,788)</w:t>
            </w:r>
            <w:r w:rsidRPr="0026497D" w:rsidDel="00F27E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14:paraId="5D4F4BBF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19D034" w14:textId="3984D216" w:rsidR="000D2ED1" w:rsidRDefault="0026497D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 xml:space="preserve">1,370,034 </w:t>
            </w:r>
          </w:p>
        </w:tc>
      </w:tr>
      <w:tr w:rsidR="000D2ED1" w14:paraId="413E2069" w14:textId="77777777" w:rsidTr="00F21078">
        <w:tc>
          <w:tcPr>
            <w:tcW w:w="3420" w:type="dxa"/>
          </w:tcPr>
          <w:p w14:paraId="4A53616D" w14:textId="77777777" w:rsidR="000D2ED1" w:rsidRPr="00A728DA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28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7BCD659D" w14:textId="377C66FE" w:rsidR="000D2ED1" w:rsidRPr="00A728DA" w:rsidRDefault="000D2ED1" w:rsidP="000D2ED1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69C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179</w:t>
            </w:r>
            <w:r w:rsidRPr="004869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869C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791</w:t>
            </w:r>
            <w:r w:rsidRPr="004869C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869C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88" w:type="dxa"/>
          </w:tcPr>
          <w:p w14:paraId="11C04222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7B5BCD7" w14:textId="465BDAD5" w:rsidR="000D2ED1" w:rsidRPr="000D2ED1" w:rsidRDefault="000D2ED1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(6,716,051)</w:t>
            </w:r>
          </w:p>
        </w:tc>
        <w:tc>
          <w:tcPr>
            <w:tcW w:w="288" w:type="dxa"/>
          </w:tcPr>
          <w:p w14:paraId="321A3735" w14:textId="77777777" w:rsidR="000D2ED1" w:rsidRPr="00AD1D35" w:rsidRDefault="000D2ED1" w:rsidP="000D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2C4C173" w14:textId="4CE7090D" w:rsidR="000D2ED1" w:rsidRPr="00A728DA" w:rsidRDefault="000D2ED1" w:rsidP="000D2ED1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E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173,075,414</w:t>
            </w:r>
          </w:p>
        </w:tc>
      </w:tr>
    </w:tbl>
    <w:p w14:paraId="076E2880" w14:textId="77777777" w:rsidR="00FE73BA" w:rsidRDefault="00FE73BA" w:rsidP="00AC59CD">
      <w:pPr>
        <w:rPr>
          <w:rFonts w:asciiTheme="majorBidi" w:hAnsiTheme="majorBidi" w:cstheme="majorBidi"/>
        </w:rPr>
      </w:pPr>
    </w:p>
    <w:p w14:paraId="28146D80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FE73BA" w14:paraId="3D6F5703" w14:textId="77777777" w:rsidTr="00DE133D">
        <w:tc>
          <w:tcPr>
            <w:tcW w:w="3420" w:type="dxa"/>
          </w:tcPr>
          <w:p w14:paraId="32B9876A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28CC507" w14:textId="77777777" w:rsidR="00FE73BA" w:rsidRPr="00202128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3BA" w14:paraId="0B9DC8FF" w14:textId="77777777" w:rsidTr="00DE133D">
        <w:tc>
          <w:tcPr>
            <w:tcW w:w="3420" w:type="dxa"/>
          </w:tcPr>
          <w:p w14:paraId="7369F424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2C7F20E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73BA" w:rsidRPr="00202128" w14:paraId="55784348" w14:textId="77777777" w:rsidTr="00DE133D">
        <w:trPr>
          <w:trHeight w:val="1487"/>
        </w:trPr>
        <w:tc>
          <w:tcPr>
            <w:tcW w:w="3420" w:type="dxa"/>
          </w:tcPr>
          <w:p w14:paraId="3F34A42C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618AF50A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2AE75E4B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9193F09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94034E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14F824E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246C24D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8E741" w14:textId="77777777" w:rsidR="00FE73BA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EC7604" w14:textId="77777777" w:rsidR="00FE73BA" w:rsidRPr="00202128" w:rsidRDefault="00FE73BA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FE73BA" w14:paraId="1D1BD427" w14:textId="77777777" w:rsidTr="00DE133D">
        <w:tc>
          <w:tcPr>
            <w:tcW w:w="3420" w:type="dxa"/>
          </w:tcPr>
          <w:p w14:paraId="01B9F41B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5D66635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790F3EDD" w14:textId="77777777" w:rsidTr="00DE133D">
        <w:tc>
          <w:tcPr>
            <w:tcW w:w="3420" w:type="dxa"/>
          </w:tcPr>
          <w:p w14:paraId="4FA69EEE" w14:textId="77777777" w:rsidR="00FE73BA" w:rsidRPr="00746F76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62BE43B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CDF881F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75DB30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26696AE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4AF6DAD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1E87A87" w14:textId="77777777" w:rsidTr="00DE133D">
        <w:tc>
          <w:tcPr>
            <w:tcW w:w="3420" w:type="dxa"/>
          </w:tcPr>
          <w:p w14:paraId="58EBAD41" w14:textId="77777777" w:rsidR="00FE73BA" w:rsidRPr="00746F76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46271F3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FBA613A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C30C1C5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58651ED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D019CC8" w14:textId="77777777" w:rsidR="00FE73BA" w:rsidRPr="00746F76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6D4FD1C4" w14:textId="77777777" w:rsidTr="00DE133D">
        <w:tc>
          <w:tcPr>
            <w:tcW w:w="3420" w:type="dxa"/>
          </w:tcPr>
          <w:p w14:paraId="6EB146A9" w14:textId="77777777" w:rsidR="00FE73BA" w:rsidRPr="00746F76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60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1F0B563" w14:textId="77777777" w:rsidR="00FE73BA" w:rsidRPr="00746F76" w:rsidRDefault="00FE73BA" w:rsidP="00D15DE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161,417,053</w:t>
            </w:r>
          </w:p>
        </w:tc>
        <w:tc>
          <w:tcPr>
            <w:tcW w:w="288" w:type="dxa"/>
          </w:tcPr>
          <w:p w14:paraId="2A6B5156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21C16D2" w14:textId="77777777" w:rsidR="00FE73BA" w:rsidRPr="00746F76" w:rsidRDefault="00FE73BA" w:rsidP="00D15DE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(2,012,115)</w:t>
            </w:r>
          </w:p>
        </w:tc>
        <w:tc>
          <w:tcPr>
            <w:tcW w:w="288" w:type="dxa"/>
          </w:tcPr>
          <w:p w14:paraId="3AA47A8A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FDCA89" w14:textId="77777777" w:rsidR="00FE73BA" w:rsidRPr="00746F76" w:rsidRDefault="00FE73BA" w:rsidP="00D15DE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159,404,938</w:t>
            </w:r>
          </w:p>
        </w:tc>
      </w:tr>
      <w:tr w:rsidR="00FE73BA" w14:paraId="7269EAFA" w14:textId="77777777" w:rsidTr="00DE133D">
        <w:tc>
          <w:tcPr>
            <w:tcW w:w="3420" w:type="dxa"/>
          </w:tcPr>
          <w:p w14:paraId="2A2F50E7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43F7BC4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27C03D7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AC2FD7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AB411B1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9176AD2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74A80B90" w14:textId="77777777" w:rsidTr="00DE133D">
        <w:tc>
          <w:tcPr>
            <w:tcW w:w="3420" w:type="dxa"/>
          </w:tcPr>
          <w:p w14:paraId="64688037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80BA084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13,226,833</w:t>
            </w:r>
          </w:p>
        </w:tc>
        <w:tc>
          <w:tcPr>
            <w:tcW w:w="288" w:type="dxa"/>
          </w:tcPr>
          <w:p w14:paraId="111995F6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9AC613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(1,269,217)</w:t>
            </w:r>
          </w:p>
        </w:tc>
        <w:tc>
          <w:tcPr>
            <w:tcW w:w="288" w:type="dxa"/>
          </w:tcPr>
          <w:p w14:paraId="55AD9A39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0255F3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11,957,616</w:t>
            </w:r>
          </w:p>
        </w:tc>
      </w:tr>
      <w:tr w:rsidR="00FE73BA" w14:paraId="0C21A55B" w14:textId="77777777" w:rsidTr="00F21078">
        <w:trPr>
          <w:trHeight w:val="53"/>
        </w:trPr>
        <w:tc>
          <w:tcPr>
            <w:tcW w:w="3420" w:type="dxa"/>
          </w:tcPr>
          <w:p w14:paraId="6DD08DAB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74D7D892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4,558,594</w:t>
            </w:r>
          </w:p>
        </w:tc>
        <w:tc>
          <w:tcPr>
            <w:tcW w:w="288" w:type="dxa"/>
          </w:tcPr>
          <w:p w14:paraId="179C5832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F03314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(3,233,768)</w:t>
            </w:r>
          </w:p>
        </w:tc>
        <w:tc>
          <w:tcPr>
            <w:tcW w:w="288" w:type="dxa"/>
          </w:tcPr>
          <w:p w14:paraId="10E479F5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2770DD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1,324,826</w:t>
            </w:r>
          </w:p>
        </w:tc>
      </w:tr>
      <w:tr w:rsidR="00FE73BA" w14:paraId="751B7203" w14:textId="77777777" w:rsidTr="00F21078">
        <w:tc>
          <w:tcPr>
            <w:tcW w:w="3420" w:type="dxa"/>
          </w:tcPr>
          <w:p w14:paraId="01D14A16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5513E00B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179,202,480</w:t>
            </w:r>
          </w:p>
        </w:tc>
        <w:tc>
          <w:tcPr>
            <w:tcW w:w="288" w:type="dxa"/>
          </w:tcPr>
          <w:p w14:paraId="7686ECB9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134672D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(6,515,100)</w:t>
            </w:r>
          </w:p>
        </w:tc>
        <w:tc>
          <w:tcPr>
            <w:tcW w:w="288" w:type="dxa"/>
          </w:tcPr>
          <w:p w14:paraId="4266E777" w14:textId="77777777" w:rsidR="00FE73BA" w:rsidRPr="00746F76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0CA89F7" w14:textId="77777777" w:rsidR="00FE73BA" w:rsidRPr="00746F76" w:rsidRDefault="00FE73BA" w:rsidP="008B2F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172,687,380</w:t>
            </w:r>
          </w:p>
        </w:tc>
      </w:tr>
    </w:tbl>
    <w:p w14:paraId="38F1E084" w14:textId="77777777" w:rsidR="00FE73BA" w:rsidRPr="006B417E" w:rsidRDefault="00FE73BA" w:rsidP="00AC59CD">
      <w:pPr>
        <w:rPr>
          <w:rFonts w:asciiTheme="majorBidi" w:hAnsiTheme="majorBidi" w:cstheme="majorBidi"/>
        </w:rPr>
      </w:pPr>
    </w:p>
    <w:p w14:paraId="323EFDE6" w14:textId="77777777" w:rsidR="00FE73BA" w:rsidRPr="004B3FC9" w:rsidRDefault="00FE73BA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FE73BA" w14:paraId="5D9F9205" w14:textId="77777777" w:rsidTr="008C0A91">
        <w:tc>
          <w:tcPr>
            <w:tcW w:w="3420" w:type="dxa"/>
          </w:tcPr>
          <w:p w14:paraId="359F2125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4C751F2" w14:textId="77777777" w:rsidR="00FE73BA" w:rsidRPr="00202128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3BA" w14:paraId="77AF1D09" w14:textId="77777777" w:rsidTr="008C0A91">
        <w:tc>
          <w:tcPr>
            <w:tcW w:w="3420" w:type="dxa"/>
          </w:tcPr>
          <w:p w14:paraId="4DB1B33D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5361ACE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FE73BA" w:rsidRPr="00202128" w14:paraId="21655643" w14:textId="77777777" w:rsidTr="008C0A91">
        <w:tc>
          <w:tcPr>
            <w:tcW w:w="3420" w:type="dxa"/>
          </w:tcPr>
          <w:p w14:paraId="13F9D80F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72E27F9A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76463413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E48A3ED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C5B202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124ADAC2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CB70AC2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249CD9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A23203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FE73BA" w14:paraId="5243E5D7" w14:textId="77777777" w:rsidTr="008C0A91">
        <w:tc>
          <w:tcPr>
            <w:tcW w:w="3420" w:type="dxa"/>
          </w:tcPr>
          <w:p w14:paraId="47AB1285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8F24B6A" w14:textId="77777777" w:rsidR="00FE73BA" w:rsidRPr="00202128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5B0165C6" w14:textId="77777777" w:rsidTr="008C0A91">
        <w:tc>
          <w:tcPr>
            <w:tcW w:w="3420" w:type="dxa"/>
          </w:tcPr>
          <w:p w14:paraId="11D55C20" w14:textId="77777777" w:rsidR="00FE73BA" w:rsidRPr="00202128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13BE422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1ABC225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43DE75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7BA0040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5A8779B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4597F863" w14:textId="77777777" w:rsidTr="008C0A91">
        <w:tc>
          <w:tcPr>
            <w:tcW w:w="3420" w:type="dxa"/>
          </w:tcPr>
          <w:p w14:paraId="5FAA4F7E" w14:textId="77777777" w:rsidR="00FE73BA" w:rsidRDefault="00FE73BA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23B88A90" w14:textId="77777777" w:rsidR="00FE73BA" w:rsidRDefault="00FE73BA" w:rsidP="00EC4A1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9A87E77" w14:textId="77777777" w:rsidR="00FE73BA" w:rsidRDefault="00FE73BA" w:rsidP="00EC4A1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008985C" w14:textId="77777777" w:rsidR="00FE73BA" w:rsidRDefault="00FE73BA" w:rsidP="00EC4A1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4C9E872" w14:textId="77777777" w:rsidR="00FE73BA" w:rsidRDefault="00FE73BA" w:rsidP="00EC4A1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E75441" w14:textId="77777777" w:rsidR="00FE73BA" w:rsidRDefault="00FE73BA" w:rsidP="00EC4A1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9DC" w14:paraId="6AECD546" w14:textId="77777777" w:rsidTr="008C0A91">
        <w:tc>
          <w:tcPr>
            <w:tcW w:w="3420" w:type="dxa"/>
          </w:tcPr>
          <w:p w14:paraId="7220BF56" w14:textId="77777777" w:rsidR="003B39DC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60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6D593595" w14:textId="399E1FFC" w:rsidR="003B39DC" w:rsidRPr="00527ED2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69C8">
              <w:rPr>
                <w:rFonts w:asciiTheme="majorBidi" w:hAnsiTheme="majorBidi" w:cstheme="majorBidi"/>
                <w:sz w:val="28"/>
                <w:szCs w:val="28"/>
              </w:rPr>
              <w:t>157,867,91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8" w:type="dxa"/>
          </w:tcPr>
          <w:p w14:paraId="12699256" w14:textId="77777777" w:rsidR="003B39DC" w:rsidRPr="00527ED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771FB4CC" w14:textId="5653123C" w:rsidR="003B39DC" w:rsidRDefault="0026497D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>(2,015,553)</w:t>
            </w:r>
            <w:r w:rsidRPr="0026497D" w:rsidDel="008E5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14:paraId="1667E1DC" w14:textId="77777777" w:rsidR="003B39DC" w:rsidRPr="00527ED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2A507031" w14:textId="3BEE5FF4" w:rsidR="003B39DC" w:rsidRDefault="0026497D" w:rsidP="003B39D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 xml:space="preserve">155,852,361 </w:t>
            </w:r>
          </w:p>
        </w:tc>
      </w:tr>
      <w:tr w:rsidR="003B39DC" w14:paraId="364C1A74" w14:textId="77777777" w:rsidTr="008C0A91">
        <w:tc>
          <w:tcPr>
            <w:tcW w:w="3420" w:type="dxa"/>
          </w:tcPr>
          <w:p w14:paraId="1ABED797" w14:textId="77777777" w:rsidR="003B39DC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26618AC2" w14:textId="77777777" w:rsidR="003B39DC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714F239" w14:textId="77777777" w:rsidR="003B39DC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99D1B98" w14:textId="77777777" w:rsidR="003B39DC" w:rsidRDefault="003B39DC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B387A79" w14:textId="77777777" w:rsidR="003B39DC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0BF4F25" w14:textId="77777777" w:rsidR="003B39DC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9DC" w14:paraId="7672FA15" w14:textId="77777777" w:rsidTr="008C0A91">
        <w:tc>
          <w:tcPr>
            <w:tcW w:w="3420" w:type="dxa"/>
          </w:tcPr>
          <w:p w14:paraId="209FB014" w14:textId="77777777" w:rsidR="003B39DC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60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932C43C" w14:textId="566B55CE" w:rsidR="003B39DC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69C8">
              <w:rPr>
                <w:rFonts w:asciiTheme="majorBidi" w:hAnsiTheme="majorBidi" w:cstheme="majorBidi"/>
                <w:sz w:val="28"/>
                <w:szCs w:val="28"/>
              </w:rPr>
              <w:t>13,554,291</w:t>
            </w:r>
          </w:p>
        </w:tc>
        <w:tc>
          <w:tcPr>
            <w:tcW w:w="288" w:type="dxa"/>
          </w:tcPr>
          <w:p w14:paraId="1B9F0AE4" w14:textId="77777777" w:rsidR="003B39DC" w:rsidRPr="00527ED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F717F2E" w14:textId="42E3E53D" w:rsidR="003B39DC" w:rsidRDefault="0026497D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>(1,367,361)</w:t>
            </w:r>
            <w:r w:rsidRPr="0026497D" w:rsidDel="008E5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14:paraId="0028E3F4" w14:textId="77777777" w:rsidR="003B39DC" w:rsidRPr="00527ED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BBDABC2" w14:textId="356E642B" w:rsidR="003B39DC" w:rsidRDefault="0026497D" w:rsidP="003B39D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49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</w:t>
            </w:r>
            <w:r w:rsidRPr="0026497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649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186</w:t>
            </w:r>
            <w:r w:rsidRPr="0026497D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26497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930 </w:t>
            </w:r>
          </w:p>
        </w:tc>
      </w:tr>
      <w:tr w:rsidR="003B39DC" w14:paraId="12D8DB65" w14:textId="77777777" w:rsidTr="00F21078">
        <w:tc>
          <w:tcPr>
            <w:tcW w:w="3420" w:type="dxa"/>
          </w:tcPr>
          <w:p w14:paraId="33F0E03B" w14:textId="77777777" w:rsidR="003B39DC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3AD700CA" w14:textId="67059844" w:rsidR="003B39DC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69C8">
              <w:rPr>
                <w:rFonts w:asciiTheme="majorBidi" w:hAnsiTheme="majorBidi" w:cstheme="majorBidi"/>
                <w:sz w:val="28"/>
                <w:szCs w:val="28"/>
              </w:rPr>
              <w:t>4,606,72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8" w:type="dxa"/>
          </w:tcPr>
          <w:p w14:paraId="6546188D" w14:textId="77777777" w:rsidR="003B39DC" w:rsidRPr="00527ED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28CAE3" w14:textId="5CAF4FF4" w:rsidR="003B39DC" w:rsidRDefault="0026497D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>(3,255,379)</w:t>
            </w:r>
            <w:r w:rsidRPr="0026497D" w:rsidDel="008E52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8" w:type="dxa"/>
          </w:tcPr>
          <w:p w14:paraId="30FC555C" w14:textId="77777777" w:rsidR="003B39DC" w:rsidRPr="00527ED2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637DAA" w14:textId="4C9B2905" w:rsidR="003B39DC" w:rsidRDefault="0026497D" w:rsidP="003B39D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6497D">
              <w:rPr>
                <w:rFonts w:asciiTheme="majorBidi" w:hAnsiTheme="majorBidi" w:cstheme="majorBidi"/>
                <w:sz w:val="28"/>
                <w:szCs w:val="28"/>
              </w:rPr>
              <w:t xml:space="preserve">1,351,346 </w:t>
            </w:r>
          </w:p>
        </w:tc>
      </w:tr>
      <w:tr w:rsidR="003B39DC" w14:paraId="74225021" w14:textId="77777777" w:rsidTr="00F21078">
        <w:tc>
          <w:tcPr>
            <w:tcW w:w="3420" w:type="dxa"/>
          </w:tcPr>
          <w:p w14:paraId="2465761A" w14:textId="77777777" w:rsidR="003B39DC" w:rsidRPr="00202128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63709710" w14:textId="77817570" w:rsidR="003B39DC" w:rsidRPr="00EC4A16" w:rsidRDefault="003B39DC" w:rsidP="003B39DC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6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176,028,9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</w:p>
        </w:tc>
        <w:tc>
          <w:tcPr>
            <w:tcW w:w="288" w:type="dxa"/>
          </w:tcPr>
          <w:p w14:paraId="716035EC" w14:textId="77777777" w:rsidR="003B39DC" w:rsidRPr="00EC4A16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3019B45" w14:textId="3C83349C" w:rsidR="003B39DC" w:rsidRPr="003B39DC" w:rsidRDefault="003B39DC" w:rsidP="009971D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(6,638,293)</w:t>
            </w:r>
          </w:p>
        </w:tc>
        <w:tc>
          <w:tcPr>
            <w:tcW w:w="288" w:type="dxa"/>
          </w:tcPr>
          <w:p w14:paraId="3FAE5559" w14:textId="77777777" w:rsidR="003B39DC" w:rsidRPr="00EC4A16" w:rsidRDefault="003B39DC" w:rsidP="003B3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E0D026A" w14:textId="05784BD1" w:rsidR="003B39DC" w:rsidRPr="00EC4A16" w:rsidRDefault="003B39DC" w:rsidP="003B39D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B39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169,390,637</w:t>
            </w:r>
          </w:p>
        </w:tc>
      </w:tr>
    </w:tbl>
    <w:p w14:paraId="636907F5" w14:textId="77777777" w:rsidR="00FE73BA" w:rsidRDefault="00FE73BA" w:rsidP="00C02AF0">
      <w:pPr>
        <w:rPr>
          <w:rFonts w:asciiTheme="majorBidi" w:hAnsiTheme="majorBidi" w:cstheme="majorBidi"/>
        </w:rPr>
      </w:pPr>
    </w:p>
    <w:p w14:paraId="4F633984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FE73BA" w14:paraId="7DF1971C" w14:textId="77777777" w:rsidTr="008C0A91">
        <w:tc>
          <w:tcPr>
            <w:tcW w:w="3420" w:type="dxa"/>
          </w:tcPr>
          <w:p w14:paraId="2CA24BEE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947AE2B" w14:textId="77777777" w:rsidR="00FE73BA" w:rsidRPr="00202128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3BA" w14:paraId="6E745D5F" w14:textId="77777777" w:rsidTr="008C0A91">
        <w:tc>
          <w:tcPr>
            <w:tcW w:w="3420" w:type="dxa"/>
          </w:tcPr>
          <w:p w14:paraId="383F182A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78EDAFF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73BA" w:rsidRPr="00202128" w14:paraId="5986F722" w14:textId="77777777" w:rsidTr="008C0A91">
        <w:tc>
          <w:tcPr>
            <w:tcW w:w="3420" w:type="dxa"/>
          </w:tcPr>
          <w:p w14:paraId="012F0591" w14:textId="77777777" w:rsidR="00FE73BA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03F54F7D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74F730A5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A122528" w14:textId="77777777" w:rsidR="00FE73BA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2849D2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5A4D268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F28C6CE" w14:textId="77777777" w:rsidR="00FE73BA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5FC3AC" w14:textId="77777777" w:rsidR="00FE73BA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E27A9F" w14:textId="77777777" w:rsidR="00FE73BA" w:rsidRPr="00202128" w:rsidRDefault="00FE73BA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FE73BA" w14:paraId="7CBF22B1" w14:textId="77777777" w:rsidTr="008C0A91">
        <w:tc>
          <w:tcPr>
            <w:tcW w:w="3420" w:type="dxa"/>
          </w:tcPr>
          <w:p w14:paraId="29C3B73C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4593124" w14:textId="77777777" w:rsidR="00FE73BA" w:rsidRPr="00202128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56338B32" w14:textId="77777777" w:rsidTr="008C0A91">
        <w:tc>
          <w:tcPr>
            <w:tcW w:w="3420" w:type="dxa"/>
          </w:tcPr>
          <w:p w14:paraId="4BA2E0BA" w14:textId="77777777" w:rsidR="00FE73BA" w:rsidRPr="00202128" w:rsidRDefault="00FE73BA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294264C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88E0C92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852A83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BBCA586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F26FFE3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A2604A8" w14:textId="77777777" w:rsidTr="008C0A91">
        <w:tc>
          <w:tcPr>
            <w:tcW w:w="3420" w:type="dxa"/>
          </w:tcPr>
          <w:p w14:paraId="126FCDF1" w14:textId="77777777" w:rsidR="00FE73BA" w:rsidRDefault="00FE73BA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63C42AE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0D70CE4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164E16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3BE71DF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C231D40" w14:textId="77777777" w:rsidR="00FE73BA" w:rsidRDefault="00FE73BA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95FE866" w14:textId="77777777" w:rsidTr="008C0A91">
        <w:tc>
          <w:tcPr>
            <w:tcW w:w="3420" w:type="dxa"/>
          </w:tcPr>
          <w:p w14:paraId="0F8D63CC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E3A3684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158,064,932</w:t>
            </w:r>
          </w:p>
        </w:tc>
        <w:tc>
          <w:tcPr>
            <w:tcW w:w="288" w:type="dxa"/>
          </w:tcPr>
          <w:p w14:paraId="5A4A42A3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EB5B80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(1,984,524)</w:t>
            </w:r>
          </w:p>
        </w:tc>
        <w:tc>
          <w:tcPr>
            <w:tcW w:w="288" w:type="dxa"/>
          </w:tcPr>
          <w:p w14:paraId="79223A1A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11BFA59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156,080,408</w:t>
            </w:r>
          </w:p>
        </w:tc>
      </w:tr>
      <w:tr w:rsidR="00FE73BA" w14:paraId="546B9177" w14:textId="77777777" w:rsidTr="008C0A91">
        <w:tc>
          <w:tcPr>
            <w:tcW w:w="3420" w:type="dxa"/>
          </w:tcPr>
          <w:p w14:paraId="0F635026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0067308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9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277E0B5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F461B0" w14:textId="77777777" w:rsidR="00FE73BA" w:rsidRDefault="00FE73BA" w:rsidP="008B2F9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9545FED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4F0C968" w14:textId="77777777" w:rsidR="00FE73BA" w:rsidRDefault="00FE73BA" w:rsidP="008B2F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8D0DEFF" w14:textId="77777777" w:rsidTr="008C0A91">
        <w:tc>
          <w:tcPr>
            <w:tcW w:w="3420" w:type="dxa"/>
          </w:tcPr>
          <w:p w14:paraId="3DB877A5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68D2C09E" w14:textId="77777777" w:rsidR="00FE73BA" w:rsidRDefault="00FE73BA" w:rsidP="008B2F96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13,137,843</w:t>
            </w:r>
          </w:p>
        </w:tc>
        <w:tc>
          <w:tcPr>
            <w:tcW w:w="288" w:type="dxa"/>
          </w:tcPr>
          <w:p w14:paraId="783458C4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3E6293" w14:textId="77777777" w:rsidR="00FE73BA" w:rsidRDefault="00FE73BA" w:rsidP="008B2F9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(1,257,632)</w:t>
            </w:r>
          </w:p>
        </w:tc>
        <w:tc>
          <w:tcPr>
            <w:tcW w:w="288" w:type="dxa"/>
          </w:tcPr>
          <w:p w14:paraId="73584F2E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E2973E" w14:textId="77777777" w:rsidR="00FE73BA" w:rsidRDefault="00FE73BA" w:rsidP="008B2F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11,880,211</w:t>
            </w:r>
          </w:p>
        </w:tc>
      </w:tr>
      <w:tr w:rsidR="00FE73BA" w14:paraId="4AEF0441" w14:textId="77777777" w:rsidTr="00F21078">
        <w:tc>
          <w:tcPr>
            <w:tcW w:w="3420" w:type="dxa"/>
          </w:tcPr>
          <w:p w14:paraId="20079C54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5F050520" w14:textId="77777777" w:rsidR="00FE73BA" w:rsidRDefault="00FE73BA" w:rsidP="008B2F96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4,490,209</w:t>
            </w:r>
          </w:p>
        </w:tc>
        <w:tc>
          <w:tcPr>
            <w:tcW w:w="288" w:type="dxa"/>
          </w:tcPr>
          <w:p w14:paraId="5EA288D2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67C538" w14:textId="77777777" w:rsidR="00FE73BA" w:rsidRDefault="00FE73BA" w:rsidP="008B2F9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(3,185,188)</w:t>
            </w:r>
          </w:p>
        </w:tc>
        <w:tc>
          <w:tcPr>
            <w:tcW w:w="288" w:type="dxa"/>
          </w:tcPr>
          <w:p w14:paraId="5405C285" w14:textId="77777777" w:rsidR="00FE73BA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044599" w14:textId="77777777" w:rsidR="00FE73BA" w:rsidRDefault="00FE73BA" w:rsidP="008B2F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1,305,021</w:t>
            </w:r>
          </w:p>
        </w:tc>
      </w:tr>
      <w:tr w:rsidR="00FE73BA" w14:paraId="3D264A27" w14:textId="77777777" w:rsidTr="00F21078">
        <w:tc>
          <w:tcPr>
            <w:tcW w:w="3420" w:type="dxa"/>
          </w:tcPr>
          <w:p w14:paraId="4E830D40" w14:textId="77777777" w:rsidR="00FE73BA" w:rsidRPr="00202128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14A02FB6" w14:textId="77777777" w:rsidR="00FE73BA" w:rsidRPr="00202128" w:rsidRDefault="00FE73BA" w:rsidP="008B2F96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175,692,984</w:t>
            </w:r>
          </w:p>
        </w:tc>
        <w:tc>
          <w:tcPr>
            <w:tcW w:w="288" w:type="dxa"/>
          </w:tcPr>
          <w:p w14:paraId="60531C54" w14:textId="77777777" w:rsidR="00FE73BA" w:rsidRPr="00202128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F7299BB" w14:textId="77777777" w:rsidR="00FE73BA" w:rsidRPr="00202128" w:rsidRDefault="00FE73BA" w:rsidP="008B2F9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(6,427,344)</w:t>
            </w:r>
          </w:p>
        </w:tc>
        <w:tc>
          <w:tcPr>
            <w:tcW w:w="288" w:type="dxa"/>
          </w:tcPr>
          <w:p w14:paraId="1A808542" w14:textId="77777777" w:rsidR="00FE73BA" w:rsidRPr="00202128" w:rsidRDefault="00FE73BA" w:rsidP="008B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F850539" w14:textId="77777777" w:rsidR="00FE73BA" w:rsidRPr="00202128" w:rsidRDefault="00FE73BA" w:rsidP="008B2F9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169,265,640</w:t>
            </w:r>
          </w:p>
        </w:tc>
      </w:tr>
    </w:tbl>
    <w:p w14:paraId="00F789F9" w14:textId="77777777" w:rsidR="00FE73BA" w:rsidRPr="006B417E" w:rsidRDefault="00FE73BA" w:rsidP="00AC59CD">
      <w:pPr>
        <w:rPr>
          <w:rFonts w:asciiTheme="majorBidi" w:hAnsiTheme="majorBidi" w:cstheme="majorBidi"/>
        </w:rPr>
      </w:pPr>
    </w:p>
    <w:p w14:paraId="3374B3B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ระยะเวลาการให้สินเชื่อแก่ลูกหนี้โดยปกติของกลุ่มบริษัทและบริษัท มีระยะเวลาตั้งแต่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3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Pr="00FE759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FE759A">
        <w:rPr>
          <w:rFonts w:asciiTheme="majorBidi" w:hAnsiTheme="majorBidi" w:cstheme="majorBidi"/>
          <w:sz w:val="28"/>
          <w:szCs w:val="28"/>
        </w:rPr>
        <w:t xml:space="preserve">80 </w:t>
      </w:r>
      <w:r w:rsidRPr="00FE759A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F1FCF19" w14:textId="77777777" w:rsidR="00FE73BA" w:rsidRPr="00EA22C0" w:rsidRDefault="00FE73BA" w:rsidP="00EA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Pr="006B417E">
        <w:rPr>
          <w:rFonts w:asciiTheme="majorBidi" w:hAnsiTheme="majorBidi" w:cstheme="majorBidi"/>
          <w:b/>
          <w:bCs/>
          <w:sz w:val="28"/>
          <w:szCs w:val="28"/>
        </w:rPr>
        <w:t xml:space="preserve">3.2.2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ลูกหนี้ตามสัญญาเช่าซื้อ</w:t>
      </w:r>
    </w:p>
    <w:p w14:paraId="2258BFF9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1C97309" w14:textId="2C23C7E6" w:rsidR="00FE73BA" w:rsidRPr="00DE3133" w:rsidRDefault="00FE73BA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DE3133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DE3133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DE3133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มีนาคม</w:t>
      </w:r>
      <w:r w:rsidR="00DE3133" w:rsidRPr="00DE3133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 2569 </w:t>
      </w:r>
      <w:r w:rsidRPr="00DE3133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DE3133">
        <w:rPr>
          <w:rFonts w:asciiTheme="majorBidi" w:hAnsiTheme="majorBidi" w:cstheme="majorBidi"/>
          <w:bCs/>
          <w:sz w:val="28"/>
          <w:szCs w:val="28"/>
        </w:rPr>
        <w:t>31</w:t>
      </w:r>
      <w:r w:rsidRPr="00DE313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E3133">
        <w:rPr>
          <w:rFonts w:asciiTheme="majorBidi" w:hAnsiTheme="majorBidi" w:cstheme="majorBidi"/>
          <w:b/>
          <w:sz w:val="28"/>
          <w:szCs w:val="28"/>
          <w:cs/>
        </w:rPr>
        <w:t>ธันวาค</w:t>
      </w:r>
      <w:r w:rsidR="00DE3133" w:rsidRPr="00DE3133">
        <w:rPr>
          <w:rFonts w:asciiTheme="majorBidi" w:hAnsiTheme="majorBidi" w:cstheme="majorBidi"/>
          <w:b/>
          <w:sz w:val="28"/>
          <w:szCs w:val="28"/>
          <w:cs/>
        </w:rPr>
        <w:t>ม</w:t>
      </w:r>
      <w:r w:rsidR="00DE3133" w:rsidRPr="00DE3133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E3133" w:rsidRPr="00DE3133">
        <w:rPr>
          <w:rFonts w:asciiTheme="majorBidi" w:hAnsiTheme="majorBidi" w:cstheme="majorBidi"/>
          <w:bCs/>
          <w:sz w:val="28"/>
          <w:szCs w:val="28"/>
        </w:rPr>
        <w:t xml:space="preserve">2568 </w:t>
      </w:r>
      <w:r w:rsidRPr="00DE3133">
        <w:rPr>
          <w:rFonts w:asciiTheme="majorBidi" w:hAnsiTheme="majorBidi" w:cstheme="majorBidi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DE313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E3133">
        <w:rPr>
          <w:rFonts w:asciiTheme="majorBidi" w:hAnsiTheme="majorBidi" w:cstheme="majorBidi"/>
          <w:b/>
          <w:sz w:val="28"/>
          <w:szCs w:val="28"/>
          <w:cs/>
        </w:rPr>
        <w:t>ๆ</w:t>
      </w:r>
    </w:p>
    <w:p w14:paraId="684EEB9C" w14:textId="77777777" w:rsidR="00FE73BA" w:rsidRPr="006B417E" w:rsidRDefault="00FE73BA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FE73BA" w14:paraId="12E029F8" w14:textId="77777777" w:rsidTr="00C64965">
        <w:trPr>
          <w:tblHeader/>
        </w:trPr>
        <w:tc>
          <w:tcPr>
            <w:tcW w:w="3600" w:type="dxa"/>
          </w:tcPr>
          <w:p w14:paraId="36B19ED5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7271F14" w14:textId="77777777" w:rsidR="00FE73BA" w:rsidRPr="00202128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73BA" w14:paraId="1AE9D5A4" w14:textId="77777777" w:rsidTr="00C64965">
        <w:trPr>
          <w:tblHeader/>
        </w:trPr>
        <w:tc>
          <w:tcPr>
            <w:tcW w:w="3600" w:type="dxa"/>
          </w:tcPr>
          <w:p w14:paraId="3CB6D18E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C9212D8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FE73BA" w:rsidRPr="00202128" w14:paraId="239CADD3" w14:textId="77777777" w:rsidTr="00C64965">
        <w:trPr>
          <w:tblHeader/>
        </w:trPr>
        <w:tc>
          <w:tcPr>
            <w:tcW w:w="3600" w:type="dxa"/>
          </w:tcPr>
          <w:p w14:paraId="17B5C102" w14:textId="77777777" w:rsidR="00FE73BA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2BA27B2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A919375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DD2C765" w14:textId="77777777" w:rsidR="00FE73BA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84A02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2C7BD9D0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65FC50D" w14:textId="77777777" w:rsidR="00FE73BA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1737F3" w14:textId="77777777" w:rsidR="00FE73BA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CA2FE7" w14:textId="77777777" w:rsidR="00FE73BA" w:rsidRPr="00202128" w:rsidRDefault="00FE73BA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FE73BA" w14:paraId="40528A2D" w14:textId="77777777" w:rsidTr="00C64965">
        <w:trPr>
          <w:tblHeader/>
        </w:trPr>
        <w:tc>
          <w:tcPr>
            <w:tcW w:w="3600" w:type="dxa"/>
          </w:tcPr>
          <w:p w14:paraId="4CC549B3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7A92DE5" w14:textId="77777777" w:rsidR="00FE73BA" w:rsidRPr="00202128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6E78DDD4" w14:textId="77777777" w:rsidTr="00230EFE">
        <w:tc>
          <w:tcPr>
            <w:tcW w:w="3600" w:type="dxa"/>
          </w:tcPr>
          <w:p w14:paraId="398BADF9" w14:textId="77777777" w:rsidR="00FE73BA" w:rsidRPr="00202128" w:rsidRDefault="00FE73B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E9E0A31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FF9C062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564D7D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8E77EBC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3F5F9B1" w14:textId="77777777" w:rsidR="00FE73BA" w:rsidRDefault="00FE73BA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41F46A9" w14:textId="77777777" w:rsidTr="00230EFE">
        <w:tc>
          <w:tcPr>
            <w:tcW w:w="3600" w:type="dxa"/>
          </w:tcPr>
          <w:p w14:paraId="2DE308C0" w14:textId="77777777" w:rsidR="00FE73BA" w:rsidRDefault="00FE73B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79D3759A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0539C91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2AA37D2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72C68A1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B6AD33" w14:textId="77777777" w:rsidR="00FE73BA" w:rsidRDefault="00FE73BA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56D0B844" w14:textId="77777777" w:rsidTr="00230EFE">
        <w:tc>
          <w:tcPr>
            <w:tcW w:w="3600" w:type="dxa"/>
          </w:tcPr>
          <w:p w14:paraId="5EE67FA9" w14:textId="77777777" w:rsidR="00FE73BA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4BBC4E0F" w14:textId="021CB9C3" w:rsidR="00FE73BA" w:rsidRDefault="009F16E6" w:rsidP="000B6670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3,971,08</w:t>
            </w:r>
            <w:r w:rsidR="00C67A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8" w:type="dxa"/>
          </w:tcPr>
          <w:p w14:paraId="120B8339" w14:textId="77777777" w:rsidR="00FE73BA" w:rsidRPr="003B3D4B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5EB5D927" w14:textId="5EDF00A2" w:rsidR="00FE73BA" w:rsidRDefault="009F16E6" w:rsidP="00D15DE3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(23,833)</w:t>
            </w:r>
          </w:p>
        </w:tc>
        <w:tc>
          <w:tcPr>
            <w:tcW w:w="288" w:type="dxa"/>
          </w:tcPr>
          <w:p w14:paraId="015896E5" w14:textId="77777777" w:rsidR="00FE73BA" w:rsidRPr="003B3D4B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EA18DFB" w14:textId="70462DEF" w:rsidR="00FE73BA" w:rsidRDefault="009F16E6" w:rsidP="00D15DE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3,947,2</w:t>
            </w:r>
            <w:r w:rsidR="00C67A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49</w:t>
            </w:r>
          </w:p>
        </w:tc>
      </w:tr>
      <w:tr w:rsidR="00FE73BA" w14:paraId="28839D13" w14:textId="77777777" w:rsidTr="00230EFE">
        <w:tc>
          <w:tcPr>
            <w:tcW w:w="3600" w:type="dxa"/>
          </w:tcPr>
          <w:p w14:paraId="2039E518" w14:textId="77777777" w:rsidR="00FE73BA" w:rsidRDefault="00FE73B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8167BC5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1971B4B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FEE735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9F8C9BA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5FA683" w14:textId="77777777" w:rsidR="00FE73BA" w:rsidRDefault="00FE73BA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8A8C2F4" w14:textId="77777777" w:rsidTr="00230EFE">
        <w:tc>
          <w:tcPr>
            <w:tcW w:w="3600" w:type="dxa"/>
          </w:tcPr>
          <w:p w14:paraId="5C2D9F31" w14:textId="77777777" w:rsidR="00FE73BA" w:rsidRDefault="00FE73BA" w:rsidP="00EC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5D410AF8" w14:textId="4C7881B3" w:rsidR="00FE73BA" w:rsidRDefault="009F16E6" w:rsidP="000B667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162,311</w:t>
            </w:r>
          </w:p>
        </w:tc>
        <w:tc>
          <w:tcPr>
            <w:tcW w:w="288" w:type="dxa"/>
          </w:tcPr>
          <w:p w14:paraId="234EA2B7" w14:textId="77777777" w:rsidR="00FE73BA" w:rsidRPr="003B3D4B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1AC4F90F" w14:textId="2F87E2AA" w:rsidR="00FE73BA" w:rsidRDefault="009F16E6" w:rsidP="00CB5ED9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(26,786)</w:t>
            </w:r>
          </w:p>
        </w:tc>
        <w:tc>
          <w:tcPr>
            <w:tcW w:w="288" w:type="dxa"/>
          </w:tcPr>
          <w:p w14:paraId="11937F3B" w14:textId="77777777" w:rsidR="00FE73BA" w:rsidRPr="003B3D4B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6284B88C" w14:textId="01E7591C" w:rsidR="00FE73BA" w:rsidRDefault="009F16E6" w:rsidP="00CB5ED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135,525</w:t>
            </w:r>
          </w:p>
        </w:tc>
      </w:tr>
      <w:tr w:rsidR="00FE73BA" w14:paraId="45322FAF" w14:textId="77777777" w:rsidTr="00F21078">
        <w:tc>
          <w:tcPr>
            <w:tcW w:w="3600" w:type="dxa"/>
          </w:tcPr>
          <w:p w14:paraId="1D4BDA4B" w14:textId="77777777" w:rsidR="00FE73BA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20225F3" w14:textId="4212AAF0" w:rsidR="00FE73BA" w:rsidRDefault="009F16E6" w:rsidP="00CB5ED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60,733</w:t>
            </w:r>
          </w:p>
        </w:tc>
        <w:tc>
          <w:tcPr>
            <w:tcW w:w="288" w:type="dxa"/>
          </w:tcPr>
          <w:p w14:paraId="27767F52" w14:textId="77777777" w:rsidR="00FE73BA" w:rsidRPr="003B3D4B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FF2E6F" w14:textId="59CC0C54" w:rsidR="00FE73BA" w:rsidRDefault="009F16E6" w:rsidP="00CB5ED9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(38,926)</w:t>
            </w:r>
          </w:p>
        </w:tc>
        <w:tc>
          <w:tcPr>
            <w:tcW w:w="288" w:type="dxa"/>
          </w:tcPr>
          <w:p w14:paraId="63A500EF" w14:textId="77777777" w:rsidR="00FE73BA" w:rsidRPr="003B3D4B" w:rsidRDefault="00FE73BA" w:rsidP="00CB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21BBE5" w14:textId="1F6F012E" w:rsidR="00FE73BA" w:rsidRDefault="009F16E6" w:rsidP="00CB5ED9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F16E6">
              <w:rPr>
                <w:rFonts w:asciiTheme="majorBidi" w:hAnsiTheme="majorBidi" w:cstheme="majorBidi"/>
                <w:sz w:val="28"/>
                <w:szCs w:val="28"/>
              </w:rPr>
              <w:t>21,807</w:t>
            </w:r>
          </w:p>
        </w:tc>
      </w:tr>
      <w:tr w:rsidR="00FE73BA" w14:paraId="05C6FED8" w14:textId="77777777" w:rsidTr="00F21078">
        <w:tc>
          <w:tcPr>
            <w:tcW w:w="3600" w:type="dxa"/>
          </w:tcPr>
          <w:p w14:paraId="315C3134" w14:textId="77777777" w:rsidR="00FE73BA" w:rsidRPr="00202128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38D86F8F" w14:textId="17558867" w:rsidR="00FE73BA" w:rsidRPr="003B3D4B" w:rsidRDefault="009F16E6" w:rsidP="003B3D4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16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4,194,12</w:t>
            </w:r>
            <w:r w:rsidR="00C67A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88" w:type="dxa"/>
          </w:tcPr>
          <w:p w14:paraId="623C885B" w14:textId="77777777" w:rsidR="00FE73BA" w:rsidRPr="003B3D4B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747E8DE" w14:textId="3D240F8A" w:rsidR="00FE73BA" w:rsidRPr="00CB5ED9" w:rsidRDefault="009F16E6" w:rsidP="000B6670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16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(89,545)</w:t>
            </w:r>
          </w:p>
        </w:tc>
        <w:tc>
          <w:tcPr>
            <w:tcW w:w="288" w:type="dxa"/>
          </w:tcPr>
          <w:p w14:paraId="2CBD7660" w14:textId="77777777" w:rsidR="00FE73BA" w:rsidRPr="003B3D4B" w:rsidRDefault="00FE73BA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72FFA9" w14:textId="406AAB06" w:rsidR="00FE73BA" w:rsidRPr="003B3D4B" w:rsidRDefault="009F16E6" w:rsidP="003B3D4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16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4,104,58</w:t>
            </w:r>
            <w:r w:rsidR="00C67AB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</w:tr>
    </w:tbl>
    <w:p w14:paraId="3E2B4F1A" w14:textId="77777777" w:rsidR="00FE73BA" w:rsidRPr="006B417E" w:rsidRDefault="00FE73BA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FE73BA" w14:paraId="39040B67" w14:textId="77777777" w:rsidTr="00C64965">
        <w:tc>
          <w:tcPr>
            <w:tcW w:w="3600" w:type="dxa"/>
          </w:tcPr>
          <w:p w14:paraId="1E867FD9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28E374C9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E73BA" w14:paraId="42ACACA7" w14:textId="77777777" w:rsidTr="00C64965">
        <w:tc>
          <w:tcPr>
            <w:tcW w:w="3600" w:type="dxa"/>
          </w:tcPr>
          <w:p w14:paraId="6B3633B9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96B411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E73BA" w:rsidRPr="00202128" w14:paraId="1B98264F" w14:textId="77777777" w:rsidTr="00C64965">
        <w:tc>
          <w:tcPr>
            <w:tcW w:w="3600" w:type="dxa"/>
          </w:tcPr>
          <w:p w14:paraId="75685D54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3FD1577A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5D15B5D1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24ECEC3E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2FCDC8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34F64188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63CCA02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1E9321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FF421D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FE73BA" w14:paraId="4ACBB90D" w14:textId="77777777" w:rsidTr="00C64965">
        <w:tc>
          <w:tcPr>
            <w:tcW w:w="3600" w:type="dxa"/>
          </w:tcPr>
          <w:p w14:paraId="37025B0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706AC31A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2D0234DF" w14:textId="77777777" w:rsidTr="00C64965">
        <w:tc>
          <w:tcPr>
            <w:tcW w:w="3600" w:type="dxa"/>
          </w:tcPr>
          <w:p w14:paraId="04870443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4ABB3E54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C52FB01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740AB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CCBCE8C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BF8FF4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DEFCD53" w14:textId="77777777" w:rsidTr="00C64965">
        <w:tc>
          <w:tcPr>
            <w:tcW w:w="3600" w:type="dxa"/>
          </w:tcPr>
          <w:p w14:paraId="48B30F74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1864A7B7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882D16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A81F8D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5CF5AD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DC8BE5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0123F4E" w14:textId="77777777" w:rsidTr="00C64965">
        <w:tc>
          <w:tcPr>
            <w:tcW w:w="3600" w:type="dxa"/>
          </w:tcPr>
          <w:p w14:paraId="13A4A9D2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F138766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3,760,82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288" w:type="dxa"/>
          </w:tcPr>
          <w:p w14:paraId="1B3E310B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BEC366F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(27,72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6FF10614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833198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3,733,105</w:t>
            </w:r>
          </w:p>
        </w:tc>
      </w:tr>
      <w:tr w:rsidR="00FE73BA" w14:paraId="2A552CFE" w14:textId="77777777" w:rsidTr="00F21078">
        <w:tc>
          <w:tcPr>
            <w:tcW w:w="3600" w:type="dxa"/>
          </w:tcPr>
          <w:p w14:paraId="771357D1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3C1CEDE1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CDE9B71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2FE1B90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974312A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98EE788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3A552D0F" w14:textId="77777777" w:rsidTr="00C64965">
        <w:tc>
          <w:tcPr>
            <w:tcW w:w="3600" w:type="dxa"/>
          </w:tcPr>
          <w:p w14:paraId="20ABC4EC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8AE517F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189,847</w:t>
            </w:r>
          </w:p>
        </w:tc>
        <w:tc>
          <w:tcPr>
            <w:tcW w:w="288" w:type="dxa"/>
          </w:tcPr>
          <w:p w14:paraId="52796514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627987E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(30,521)</w:t>
            </w:r>
          </w:p>
        </w:tc>
        <w:tc>
          <w:tcPr>
            <w:tcW w:w="288" w:type="dxa"/>
          </w:tcPr>
          <w:p w14:paraId="0811E6A7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1CA5615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159,326</w:t>
            </w:r>
          </w:p>
        </w:tc>
      </w:tr>
      <w:tr w:rsidR="00FE73BA" w14:paraId="3F0B5108" w14:textId="77777777" w:rsidTr="00F21078">
        <w:tc>
          <w:tcPr>
            <w:tcW w:w="3600" w:type="dxa"/>
          </w:tcPr>
          <w:p w14:paraId="70AE7296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F6ED209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69,940</w:t>
            </w:r>
          </w:p>
        </w:tc>
        <w:tc>
          <w:tcPr>
            <w:tcW w:w="288" w:type="dxa"/>
          </w:tcPr>
          <w:p w14:paraId="097C92B1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1447AD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(45,008)</w:t>
            </w:r>
          </w:p>
        </w:tc>
        <w:tc>
          <w:tcPr>
            <w:tcW w:w="288" w:type="dxa"/>
          </w:tcPr>
          <w:p w14:paraId="240E743E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8E316F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24,932</w:t>
            </w:r>
          </w:p>
        </w:tc>
      </w:tr>
      <w:tr w:rsidR="00FE73BA" w14:paraId="1D512D1A" w14:textId="77777777" w:rsidTr="00F21078">
        <w:tc>
          <w:tcPr>
            <w:tcW w:w="3600" w:type="dxa"/>
          </w:tcPr>
          <w:p w14:paraId="3030745A" w14:textId="77777777" w:rsidR="00FE73BA" w:rsidRPr="00202128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4DEC6F5F" w14:textId="77777777" w:rsidR="00FE73BA" w:rsidRPr="00202128" w:rsidRDefault="00FE73BA" w:rsidP="00FB25C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4,020,61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88" w:type="dxa"/>
          </w:tcPr>
          <w:p w14:paraId="02795EB7" w14:textId="77777777" w:rsidR="00FE73BA" w:rsidRPr="00202128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53345BC" w14:textId="77777777" w:rsidR="00FE73BA" w:rsidRPr="00202128" w:rsidRDefault="00FE73BA" w:rsidP="00FB25C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(103,25</w:t>
            </w:r>
            <w:r w:rsidRPr="006B66C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B06FA12" w14:textId="77777777" w:rsidR="00FE73BA" w:rsidRPr="00202128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B4348E" w14:textId="77777777" w:rsidR="00FE73BA" w:rsidRPr="00D2028E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3,917,363</w:t>
            </w:r>
          </w:p>
        </w:tc>
      </w:tr>
    </w:tbl>
    <w:p w14:paraId="4E3C03E7" w14:textId="77777777" w:rsidR="00FE73BA" w:rsidRDefault="00FE73BA">
      <w: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FE73BA" w14:paraId="3F6885F3" w14:textId="77777777" w:rsidTr="00C64965">
        <w:tc>
          <w:tcPr>
            <w:tcW w:w="3600" w:type="dxa"/>
          </w:tcPr>
          <w:p w14:paraId="6F6E9D5E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19800EF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3BA" w14:paraId="2C51A9C8" w14:textId="77777777" w:rsidTr="00C64965">
        <w:tc>
          <w:tcPr>
            <w:tcW w:w="3600" w:type="dxa"/>
          </w:tcPr>
          <w:p w14:paraId="27E78CCD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79116B63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FE73BA" w:rsidRPr="00202128" w14:paraId="43666E5F" w14:textId="77777777" w:rsidTr="00C64965">
        <w:tc>
          <w:tcPr>
            <w:tcW w:w="3600" w:type="dxa"/>
          </w:tcPr>
          <w:p w14:paraId="53EB180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D058B1F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58B72882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599F3FF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323F45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8B23EC3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91EB30E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7EF5C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67D02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FE73BA" w14:paraId="32CB879C" w14:textId="77777777" w:rsidTr="00C64965">
        <w:tc>
          <w:tcPr>
            <w:tcW w:w="3600" w:type="dxa"/>
          </w:tcPr>
          <w:p w14:paraId="4BA518A3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7AF1529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6B37CA96" w14:textId="77777777" w:rsidTr="00C64965">
        <w:tc>
          <w:tcPr>
            <w:tcW w:w="3600" w:type="dxa"/>
          </w:tcPr>
          <w:p w14:paraId="451E2A9D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15592B1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AE958FB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07765E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A54BE2E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010AFDF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1AB0DBCF" w14:textId="77777777" w:rsidTr="00C64965">
        <w:tc>
          <w:tcPr>
            <w:tcW w:w="3600" w:type="dxa"/>
          </w:tcPr>
          <w:p w14:paraId="5663CEC2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DFFC277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7D42ED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15BF41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756EF97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D323890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26C8AE62" w14:textId="77777777" w:rsidTr="00C64965">
        <w:tc>
          <w:tcPr>
            <w:tcW w:w="3600" w:type="dxa"/>
          </w:tcPr>
          <w:p w14:paraId="0DED5278" w14:textId="77777777" w:rsidR="00FE73BA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48176E5" w14:textId="6B097CD6" w:rsidR="00FE73BA" w:rsidRDefault="00E30D64" w:rsidP="00D15DE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</w:t>
            </w:r>
            <w:r w:rsidRPr="00E30D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089</w:t>
            </w:r>
          </w:p>
        </w:tc>
        <w:tc>
          <w:tcPr>
            <w:tcW w:w="288" w:type="dxa"/>
          </w:tcPr>
          <w:p w14:paraId="55BB1CF6" w14:textId="77777777" w:rsidR="00FE73BA" w:rsidRPr="00A1102E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0652E72E" w14:textId="11F2F41D" w:rsidR="00FE73BA" w:rsidRDefault="00E30D64" w:rsidP="00D15DE3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(385)</w:t>
            </w:r>
          </w:p>
        </w:tc>
        <w:tc>
          <w:tcPr>
            <w:tcW w:w="288" w:type="dxa"/>
          </w:tcPr>
          <w:p w14:paraId="357B9313" w14:textId="77777777" w:rsidR="00FE73BA" w:rsidRPr="00A1102E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60C5FEB1" w14:textId="2BC667D0" w:rsidR="00FE73BA" w:rsidRDefault="00E30D64" w:rsidP="00D15DE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</w:t>
            </w:r>
            <w:r w:rsidRPr="00E30D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704</w:t>
            </w:r>
          </w:p>
        </w:tc>
      </w:tr>
      <w:tr w:rsidR="00FE73BA" w14:paraId="14545F7A" w14:textId="77777777" w:rsidTr="00C64965">
        <w:tc>
          <w:tcPr>
            <w:tcW w:w="3600" w:type="dxa"/>
          </w:tcPr>
          <w:p w14:paraId="7BD6B685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7725131C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645B10AE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149BD8A0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9D23DCE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5199CCD8" w14:textId="77777777" w:rsidR="00FE73BA" w:rsidRDefault="00FE73BA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E73BA" w14:paraId="097F1E6F" w14:textId="77777777" w:rsidTr="00C64965">
        <w:tc>
          <w:tcPr>
            <w:tcW w:w="3600" w:type="dxa"/>
          </w:tcPr>
          <w:p w14:paraId="03DF791B" w14:textId="77777777" w:rsidR="00FE73BA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F35B39D" w14:textId="370BF628" w:rsidR="00FE73BA" w:rsidRDefault="00E30D64" w:rsidP="000B667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</w:t>
            </w:r>
            <w:r w:rsidRPr="00E30D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528</w:t>
            </w:r>
          </w:p>
        </w:tc>
        <w:tc>
          <w:tcPr>
            <w:tcW w:w="288" w:type="dxa"/>
          </w:tcPr>
          <w:p w14:paraId="3A38475B" w14:textId="77777777" w:rsidR="00FE73BA" w:rsidRPr="00DD761D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1C16462D" w14:textId="26D03630" w:rsidR="00FE73BA" w:rsidRDefault="00E30D64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</w:t>
            </w:r>
            <w:r w:rsidRPr="00E30D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106)</w:t>
            </w:r>
          </w:p>
        </w:tc>
        <w:tc>
          <w:tcPr>
            <w:tcW w:w="288" w:type="dxa"/>
          </w:tcPr>
          <w:p w14:paraId="1D8EF734" w14:textId="77777777" w:rsidR="00FE73BA" w:rsidRPr="00DD761D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10AE4AFA" w14:textId="710E0D11" w:rsidR="00FE73BA" w:rsidRDefault="00E30D64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E30D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422</w:t>
            </w:r>
          </w:p>
        </w:tc>
      </w:tr>
      <w:tr w:rsidR="00FE73BA" w14:paraId="26E642AE" w14:textId="77777777" w:rsidTr="00F21078">
        <w:tc>
          <w:tcPr>
            <w:tcW w:w="3600" w:type="dxa"/>
          </w:tcPr>
          <w:p w14:paraId="6CBF31FB" w14:textId="77777777" w:rsidR="00FE73BA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7DED6A15" w14:textId="1279A296" w:rsidR="00FE73BA" w:rsidRDefault="00E30D64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E30D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020</w:t>
            </w:r>
          </w:p>
        </w:tc>
        <w:tc>
          <w:tcPr>
            <w:tcW w:w="288" w:type="dxa"/>
          </w:tcPr>
          <w:p w14:paraId="180BAA3B" w14:textId="77777777" w:rsidR="00FE73BA" w:rsidRPr="00DD761D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8E63FE" w14:textId="4B410612" w:rsidR="00FE73BA" w:rsidRDefault="00E30D64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</w:t>
            </w:r>
            <w:r w:rsidRPr="00E30D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126)</w:t>
            </w:r>
          </w:p>
        </w:tc>
        <w:tc>
          <w:tcPr>
            <w:tcW w:w="288" w:type="dxa"/>
          </w:tcPr>
          <w:p w14:paraId="7B9EB07B" w14:textId="77777777" w:rsidR="00FE73BA" w:rsidRPr="00DD761D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E55B25" w14:textId="503D880B" w:rsidR="00FE73BA" w:rsidRDefault="00E30D64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894</w:t>
            </w:r>
          </w:p>
        </w:tc>
      </w:tr>
      <w:tr w:rsidR="00FE73BA" w14:paraId="3A30C438" w14:textId="77777777" w:rsidTr="00F21078">
        <w:tc>
          <w:tcPr>
            <w:tcW w:w="3600" w:type="dxa"/>
          </w:tcPr>
          <w:p w14:paraId="6A98D571" w14:textId="77777777" w:rsidR="00FE73BA" w:rsidRPr="00202128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4412DCA" w14:textId="0B687455" w:rsidR="00FE73BA" w:rsidRPr="00A1102E" w:rsidRDefault="00E30D64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23</w:t>
            </w:r>
            <w:r w:rsidRPr="00E30D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637</w:t>
            </w:r>
          </w:p>
        </w:tc>
        <w:tc>
          <w:tcPr>
            <w:tcW w:w="288" w:type="dxa"/>
          </w:tcPr>
          <w:p w14:paraId="53865AC6" w14:textId="77777777" w:rsidR="00FE73BA" w:rsidRPr="00A1102E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4554734" w14:textId="322347AC" w:rsidR="00FE73BA" w:rsidRPr="00A1102E" w:rsidRDefault="00E30D64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D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(3</w:t>
            </w:r>
            <w:r w:rsidRPr="00E30D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D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617)</w:t>
            </w:r>
          </w:p>
        </w:tc>
        <w:tc>
          <w:tcPr>
            <w:tcW w:w="288" w:type="dxa"/>
          </w:tcPr>
          <w:p w14:paraId="36997799" w14:textId="77777777" w:rsidR="00FE73BA" w:rsidRPr="00A1102E" w:rsidRDefault="00FE73BA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88DFD07" w14:textId="5FB7077F" w:rsidR="00FE73BA" w:rsidRPr="00746EAE" w:rsidRDefault="00E30D64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30D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20</w:t>
            </w:r>
            <w:r w:rsidRPr="00E30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30D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020</w:t>
            </w:r>
          </w:p>
        </w:tc>
      </w:tr>
    </w:tbl>
    <w:p w14:paraId="7BE4678A" w14:textId="77777777" w:rsidR="00FE73BA" w:rsidRPr="008B31C4" w:rsidRDefault="00FE73BA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0465191D" w14:textId="77777777" w:rsidR="00FE73BA" w:rsidRPr="006B417E" w:rsidRDefault="00FE73BA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FE73BA" w14:paraId="47EEF9AC" w14:textId="77777777" w:rsidTr="00DA36F9">
        <w:tc>
          <w:tcPr>
            <w:tcW w:w="3600" w:type="dxa"/>
          </w:tcPr>
          <w:p w14:paraId="35812A4E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740B1BA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73BA" w14:paraId="7EB8212D" w14:textId="77777777" w:rsidTr="00DA36F9">
        <w:tc>
          <w:tcPr>
            <w:tcW w:w="3600" w:type="dxa"/>
          </w:tcPr>
          <w:p w14:paraId="35ED11CD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62D0C8E7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E73BA" w:rsidRPr="00202128" w14:paraId="6CCE6566" w14:textId="77777777" w:rsidTr="00DA36F9">
        <w:tc>
          <w:tcPr>
            <w:tcW w:w="3600" w:type="dxa"/>
          </w:tcPr>
          <w:p w14:paraId="78DDC4B0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6ECF9230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C283E30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EE68FEE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C64CC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8239696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854E65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155606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1E36A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FE73BA" w14:paraId="1617558D" w14:textId="77777777" w:rsidTr="00DA36F9">
        <w:tc>
          <w:tcPr>
            <w:tcW w:w="3600" w:type="dxa"/>
          </w:tcPr>
          <w:p w14:paraId="4514D8B0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BC9C1A9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14:paraId="5D52D7A9" w14:textId="77777777" w:rsidTr="00DA36F9">
        <w:tc>
          <w:tcPr>
            <w:tcW w:w="3600" w:type="dxa"/>
          </w:tcPr>
          <w:p w14:paraId="1839BDF1" w14:textId="77777777" w:rsidR="00FE73BA" w:rsidRPr="00202128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7A389778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817DD63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6951679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08C154B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919C978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3BACAB8F" w14:textId="77777777" w:rsidTr="00DA36F9">
        <w:tc>
          <w:tcPr>
            <w:tcW w:w="3600" w:type="dxa"/>
          </w:tcPr>
          <w:p w14:paraId="4E284AC8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7AC9B312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6E7A045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EFC2BBE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B26E619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563143" w14:textId="77777777" w:rsidR="00FE73BA" w:rsidRDefault="00FE73BA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14:paraId="047C8F27" w14:textId="77777777" w:rsidTr="00DA36F9">
        <w:tc>
          <w:tcPr>
            <w:tcW w:w="3600" w:type="dxa"/>
          </w:tcPr>
          <w:p w14:paraId="6A3E6D14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7EB9A30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21,908</w:t>
            </w:r>
          </w:p>
        </w:tc>
        <w:tc>
          <w:tcPr>
            <w:tcW w:w="288" w:type="dxa"/>
          </w:tcPr>
          <w:p w14:paraId="2487224B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F3B5EA6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(644)</w:t>
            </w:r>
          </w:p>
        </w:tc>
        <w:tc>
          <w:tcPr>
            <w:tcW w:w="288" w:type="dxa"/>
          </w:tcPr>
          <w:p w14:paraId="53AB0A7A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3BDD40B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21,264</w:t>
            </w:r>
          </w:p>
        </w:tc>
      </w:tr>
      <w:tr w:rsidR="00FE73BA" w14:paraId="1C15075A" w14:textId="77777777" w:rsidTr="00DA36F9">
        <w:tc>
          <w:tcPr>
            <w:tcW w:w="3600" w:type="dxa"/>
          </w:tcPr>
          <w:p w14:paraId="398C86E3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5F1F8363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57004D65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1A61321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B38A0FF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851F77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E73BA" w14:paraId="55604469" w14:textId="77777777" w:rsidTr="00DA36F9">
        <w:tc>
          <w:tcPr>
            <w:tcW w:w="3600" w:type="dxa"/>
          </w:tcPr>
          <w:p w14:paraId="6DC7C97B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4895FF5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6,466</w:t>
            </w:r>
          </w:p>
        </w:tc>
        <w:tc>
          <w:tcPr>
            <w:tcW w:w="288" w:type="dxa"/>
          </w:tcPr>
          <w:p w14:paraId="4532FF9D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084FA0F" w14:textId="77777777" w:rsidR="00FE73BA" w:rsidRDefault="00FE73BA" w:rsidP="00D15DE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(1,555)</w:t>
            </w:r>
          </w:p>
        </w:tc>
        <w:tc>
          <w:tcPr>
            <w:tcW w:w="288" w:type="dxa"/>
          </w:tcPr>
          <w:p w14:paraId="1879EAFE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38C813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4,911</w:t>
            </w:r>
          </w:p>
        </w:tc>
      </w:tr>
      <w:tr w:rsidR="00FE73BA" w14:paraId="0398F5E9" w14:textId="77777777" w:rsidTr="00F21078">
        <w:tc>
          <w:tcPr>
            <w:tcW w:w="3600" w:type="dxa"/>
          </w:tcPr>
          <w:p w14:paraId="692D633B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44CEA4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4,023</w:t>
            </w:r>
          </w:p>
        </w:tc>
        <w:tc>
          <w:tcPr>
            <w:tcW w:w="288" w:type="dxa"/>
          </w:tcPr>
          <w:p w14:paraId="23B814E4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0621DA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(2,857)</w:t>
            </w:r>
          </w:p>
        </w:tc>
        <w:tc>
          <w:tcPr>
            <w:tcW w:w="288" w:type="dxa"/>
          </w:tcPr>
          <w:p w14:paraId="4E4D9CC8" w14:textId="77777777" w:rsidR="00FE73BA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8496C6" w14:textId="77777777" w:rsidR="00FE73BA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1,166</w:t>
            </w:r>
          </w:p>
        </w:tc>
      </w:tr>
      <w:tr w:rsidR="00FE73BA" w:rsidRPr="00C64965" w14:paraId="0ED350CC" w14:textId="77777777" w:rsidTr="00F21078">
        <w:tc>
          <w:tcPr>
            <w:tcW w:w="3600" w:type="dxa"/>
          </w:tcPr>
          <w:p w14:paraId="1E1EA62A" w14:textId="77777777" w:rsidR="00FE73BA" w:rsidRPr="00202128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18D96DC8" w14:textId="77777777" w:rsidR="00FE73BA" w:rsidRPr="00D2028E" w:rsidRDefault="00FE73BA" w:rsidP="00FB25C0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32,397</w:t>
            </w:r>
          </w:p>
        </w:tc>
        <w:tc>
          <w:tcPr>
            <w:tcW w:w="288" w:type="dxa"/>
          </w:tcPr>
          <w:p w14:paraId="685540EF" w14:textId="77777777" w:rsidR="00FE73BA" w:rsidRPr="00202128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9A90244" w14:textId="77777777" w:rsidR="00FE73BA" w:rsidRPr="00202128" w:rsidRDefault="00FE73BA" w:rsidP="00FB25C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(5,056)</w:t>
            </w:r>
          </w:p>
        </w:tc>
        <w:tc>
          <w:tcPr>
            <w:tcW w:w="288" w:type="dxa"/>
          </w:tcPr>
          <w:p w14:paraId="53C8C4B1" w14:textId="77777777" w:rsidR="00FE73BA" w:rsidRPr="00202128" w:rsidRDefault="00FE73BA" w:rsidP="00FB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82E99E8" w14:textId="77777777" w:rsidR="00FE73BA" w:rsidRPr="00D2028E" w:rsidRDefault="00FE73BA" w:rsidP="00FB25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27,341</w:t>
            </w:r>
          </w:p>
        </w:tc>
      </w:tr>
    </w:tbl>
    <w:p w14:paraId="5BCF4AB8" w14:textId="77777777" w:rsidR="00FE73BA" w:rsidRDefault="00FE73BA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3A725FEB" w14:textId="77777777" w:rsidR="00FE73BA" w:rsidRPr="008B31C4" w:rsidRDefault="00FE73BA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6B417E">
        <w:rPr>
          <w:rFonts w:asciiTheme="majorBidi" w:hAnsiTheme="majorBidi" w:cstheme="majorBidi"/>
          <w:sz w:val="28"/>
          <w:szCs w:val="28"/>
        </w:rPr>
        <w:t>72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50D68380" w14:textId="77777777" w:rsidR="00FE73BA" w:rsidRPr="00C02AF0" w:rsidRDefault="00FE73BA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7FAA21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CAE8BA7" w14:textId="77777777" w:rsidR="00FE73BA" w:rsidRPr="009D251F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D251F">
        <w:rPr>
          <w:rFonts w:asciiTheme="majorBidi" w:hAnsiTheme="majorBidi" w:cstheme="majorBidi"/>
          <w:b/>
          <w:bCs/>
          <w:sz w:val="28"/>
          <w:szCs w:val="28"/>
        </w:rPr>
        <w:t>3.3</w:t>
      </w:r>
      <w:r w:rsidRPr="009D251F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D251F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ผลขาดทุนด้านเครดิตที่คาดว่าจะเกิดขึ้น</w:t>
      </w:r>
    </w:p>
    <w:p w14:paraId="5F307370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7"/>
        <w:gridCol w:w="1074"/>
        <w:gridCol w:w="266"/>
        <w:gridCol w:w="1083"/>
        <w:gridCol w:w="275"/>
        <w:gridCol w:w="1074"/>
        <w:gridCol w:w="268"/>
        <w:gridCol w:w="1113"/>
      </w:tblGrid>
      <w:tr w:rsidR="00FE73BA" w:rsidRPr="006B417E" w14:paraId="29E55D79" w14:textId="77777777" w:rsidTr="00DE3133">
        <w:trPr>
          <w:trHeight w:val="396"/>
          <w:tblHeader/>
        </w:trPr>
        <w:tc>
          <w:tcPr>
            <w:tcW w:w="2193" w:type="pct"/>
          </w:tcPr>
          <w:p w14:paraId="60C96D7F" w14:textId="77777777" w:rsidR="00FE73BA" w:rsidRPr="00D854EC" w:rsidRDefault="00FE73BA" w:rsidP="005320C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0" w:type="pct"/>
            <w:gridSpan w:val="3"/>
          </w:tcPr>
          <w:p w14:paraId="2A7A8ADD" w14:textId="77777777" w:rsidR="00FE73BA" w:rsidRPr="00D854EC" w:rsidRDefault="00FE73BA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" w:type="pct"/>
          </w:tcPr>
          <w:p w14:paraId="3A2DFF13" w14:textId="77777777" w:rsidR="00FE73BA" w:rsidRPr="00D854EC" w:rsidRDefault="00FE73BA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pct"/>
            <w:gridSpan w:val="3"/>
          </w:tcPr>
          <w:p w14:paraId="119F5DFD" w14:textId="77777777" w:rsidR="00FE73BA" w:rsidRPr="00D854EC" w:rsidRDefault="00FE73BA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E73BA" w:rsidRPr="006B417E" w14:paraId="68410E71" w14:textId="77777777" w:rsidTr="00DE3133">
        <w:trPr>
          <w:trHeight w:val="396"/>
          <w:tblHeader/>
        </w:trPr>
        <w:tc>
          <w:tcPr>
            <w:tcW w:w="2193" w:type="pct"/>
            <w:vAlign w:val="center"/>
          </w:tcPr>
          <w:p w14:paraId="5F3FA506" w14:textId="4222F875" w:rsidR="00FE73BA" w:rsidRPr="00D854EC" w:rsidRDefault="00FE73BA" w:rsidP="00D64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85" w:type="pct"/>
            <w:vAlign w:val="center"/>
          </w:tcPr>
          <w:p w14:paraId="27AACE9E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" w:type="pct"/>
            <w:vAlign w:val="center"/>
          </w:tcPr>
          <w:p w14:paraId="5EC54B67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51EA9D9C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0" w:type="pct"/>
          </w:tcPr>
          <w:p w14:paraId="30AD58CB" w14:textId="77777777" w:rsidR="00FE73BA" w:rsidRPr="00D854EC" w:rsidRDefault="00FE73BA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 w14:paraId="05342589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6" w:type="pct"/>
            <w:vAlign w:val="center"/>
          </w:tcPr>
          <w:p w14:paraId="3C90BEAE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17EFDEBF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E73BA" w:rsidRPr="006B417E" w14:paraId="51DFFA50" w14:textId="77777777" w:rsidTr="00DE3133">
        <w:trPr>
          <w:trHeight w:val="396"/>
          <w:tblHeader/>
        </w:trPr>
        <w:tc>
          <w:tcPr>
            <w:tcW w:w="2193" w:type="pct"/>
            <w:vAlign w:val="center"/>
          </w:tcPr>
          <w:p w14:paraId="22D3E2B7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7" w:type="pct"/>
            <w:gridSpan w:val="7"/>
            <w:vAlign w:val="center"/>
          </w:tcPr>
          <w:p w14:paraId="35AD3BE8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6B417E" w14:paraId="4CA013E2" w14:textId="77777777" w:rsidTr="00DE3133">
        <w:trPr>
          <w:trHeight w:val="396"/>
        </w:trPr>
        <w:tc>
          <w:tcPr>
            <w:tcW w:w="2193" w:type="pct"/>
            <w:vAlign w:val="center"/>
          </w:tcPr>
          <w:p w14:paraId="1892B066" w14:textId="77777777" w:rsidR="00FE73BA" w:rsidRPr="00D854EC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85" w:type="pct"/>
            <w:vAlign w:val="center"/>
          </w:tcPr>
          <w:p w14:paraId="4E85EAA8" w14:textId="1F516B06" w:rsidR="00FE73BA" w:rsidRPr="00D854EC" w:rsidRDefault="00894DC8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94DC8">
              <w:rPr>
                <w:rFonts w:asciiTheme="majorBidi" w:hAnsiTheme="majorBidi" w:cs="Angsana New"/>
                <w:sz w:val="28"/>
                <w:szCs w:val="28"/>
                <w:cs/>
              </w:rPr>
              <w:t>(774</w:t>
            </w:r>
            <w:r w:rsidRPr="00894D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4DC8">
              <w:rPr>
                <w:rFonts w:asciiTheme="majorBidi" w:hAnsiTheme="majorBidi" w:cs="Angsana New"/>
                <w:sz w:val="28"/>
                <w:szCs w:val="28"/>
                <w:cs/>
              </w:rPr>
              <w:t>539)</w:t>
            </w:r>
          </w:p>
        </w:tc>
        <w:tc>
          <w:tcPr>
            <w:tcW w:w="145" w:type="pct"/>
            <w:vAlign w:val="center"/>
          </w:tcPr>
          <w:p w14:paraId="02881251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39335464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752,720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0" w:type="pct"/>
            <w:vAlign w:val="center"/>
          </w:tcPr>
          <w:p w14:paraId="01394532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 w14:paraId="0D203083" w14:textId="4FE52278" w:rsidR="00FE73BA" w:rsidRPr="000B3369" w:rsidRDefault="00894DC8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94DC8">
              <w:rPr>
                <w:rFonts w:asciiTheme="majorBidi" w:hAnsiTheme="majorBidi" w:cs="Angsana New"/>
                <w:sz w:val="28"/>
                <w:szCs w:val="28"/>
                <w:cs/>
              </w:rPr>
              <w:t>(767</w:t>
            </w:r>
            <w:r w:rsidRPr="00894DC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94DC8">
              <w:rPr>
                <w:rFonts w:asciiTheme="majorBidi" w:hAnsiTheme="majorBidi" w:cs="Angsana New"/>
                <w:sz w:val="28"/>
                <w:szCs w:val="28"/>
                <w:cs/>
              </w:rPr>
              <w:t>794)</w:t>
            </w:r>
          </w:p>
        </w:tc>
        <w:tc>
          <w:tcPr>
            <w:tcW w:w="146" w:type="pct"/>
            <w:vAlign w:val="center"/>
          </w:tcPr>
          <w:p w14:paraId="26F1BE8D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2327E59A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740,285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E73BA" w:rsidRPr="006B417E" w14:paraId="4FBF80E8" w14:textId="77777777" w:rsidTr="00DE3133">
        <w:trPr>
          <w:trHeight w:val="396"/>
        </w:trPr>
        <w:tc>
          <w:tcPr>
            <w:tcW w:w="2193" w:type="pct"/>
            <w:vAlign w:val="center"/>
          </w:tcPr>
          <w:p w14:paraId="34279982" w14:textId="77777777" w:rsidR="00FE73BA" w:rsidRPr="00D854EC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85" w:type="pct"/>
            <w:vAlign w:val="center"/>
          </w:tcPr>
          <w:p w14:paraId="6E38EEA2" w14:textId="314903AF" w:rsidR="00FE73BA" w:rsidRPr="00D854EC" w:rsidRDefault="004921E8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3F2E19" w:rsidRPr="003F2E19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="003F2E19" w:rsidRPr="003F2E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2E19" w:rsidRPr="003F2E19">
              <w:rPr>
                <w:rFonts w:asciiTheme="majorBidi" w:hAnsiTheme="majorBidi" w:cs="Angsana New"/>
                <w:sz w:val="28"/>
                <w:szCs w:val="28"/>
                <w:cs/>
              </w:rPr>
              <w:t>583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  <w:vAlign w:val="center"/>
          </w:tcPr>
          <w:p w14:paraId="1927B7F6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23C91CA1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79D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150" w:type="pct"/>
            <w:vAlign w:val="center"/>
          </w:tcPr>
          <w:p w14:paraId="755C122B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center"/>
          </w:tcPr>
          <w:p w14:paraId="6831F8F9" w14:textId="3F18D279" w:rsidR="00FE73BA" w:rsidRPr="000B3369" w:rsidRDefault="00214AF7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14AF7">
              <w:rPr>
                <w:rFonts w:asciiTheme="majorBidi" w:hAnsiTheme="majorBidi" w:cs="Angsana New"/>
                <w:sz w:val="28"/>
                <w:szCs w:val="28"/>
                <w:cs/>
              </w:rPr>
              <w:t>286</w:t>
            </w:r>
          </w:p>
        </w:tc>
        <w:tc>
          <w:tcPr>
            <w:tcW w:w="146" w:type="pct"/>
            <w:vAlign w:val="center"/>
          </w:tcPr>
          <w:p w14:paraId="60296450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2EFA3492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7279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E73BA" w:rsidRPr="006B417E" w14:paraId="66426391" w14:textId="77777777" w:rsidTr="00DE3133">
        <w:trPr>
          <w:trHeight w:val="396"/>
        </w:trPr>
        <w:tc>
          <w:tcPr>
            <w:tcW w:w="2193" w:type="pct"/>
            <w:vAlign w:val="center"/>
          </w:tcPr>
          <w:p w14:paraId="00C12325" w14:textId="77777777" w:rsidR="00FE73BA" w:rsidRPr="00D854EC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14:paraId="0C6DF446" w14:textId="199A0DFA" w:rsidR="00FE73BA" w:rsidRPr="00D854EC" w:rsidRDefault="004921E8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3F2E19" w:rsidRPr="003F2E19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="003F2E19" w:rsidRPr="003F2E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F2E19" w:rsidRPr="003F2E19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3)</w:t>
            </w:r>
          </w:p>
        </w:tc>
        <w:tc>
          <w:tcPr>
            <w:tcW w:w="145" w:type="pct"/>
            <w:vAlign w:val="center"/>
          </w:tcPr>
          <w:p w14:paraId="7140CCE3" w14:textId="77777777" w:rsidR="00FE73BA" w:rsidRPr="00D854EC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5E01134A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79D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50" w:type="pct"/>
            <w:vAlign w:val="center"/>
          </w:tcPr>
          <w:p w14:paraId="6A4DF8FD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14:paraId="4C55EC75" w14:textId="76E7FA6D" w:rsidR="00FE73BA" w:rsidRPr="000B3369" w:rsidRDefault="004921E8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214AF7" w:rsidRPr="00214AF7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="00214AF7" w:rsidRPr="00214A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4AF7" w:rsidRPr="00214AF7">
              <w:rPr>
                <w:rFonts w:asciiTheme="majorBidi" w:hAnsiTheme="majorBidi" w:cs="Angsana New"/>
                <w:sz w:val="28"/>
                <w:szCs w:val="28"/>
                <w:cs/>
              </w:rPr>
              <w:t>58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3)</w:t>
            </w:r>
          </w:p>
        </w:tc>
        <w:tc>
          <w:tcPr>
            <w:tcW w:w="146" w:type="pct"/>
            <w:vAlign w:val="center"/>
          </w:tcPr>
          <w:p w14:paraId="175D2996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6C11143D" w14:textId="77777777" w:rsidR="00FE73BA" w:rsidRPr="000B3369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79D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FE73BA" w:rsidRPr="006B417E" w14:paraId="22AE2955" w14:textId="77777777" w:rsidTr="00DE3133">
        <w:trPr>
          <w:trHeight w:val="396"/>
        </w:trPr>
        <w:tc>
          <w:tcPr>
            <w:tcW w:w="2193" w:type="pct"/>
            <w:vAlign w:val="center"/>
          </w:tcPr>
          <w:p w14:paraId="1BF291D0" w14:textId="77777777" w:rsidR="00FE73BA" w:rsidRPr="00D854EC" w:rsidRDefault="00FE73BA" w:rsidP="00DE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D08DC3" w14:textId="7B6F16D9" w:rsidR="00FE73BA" w:rsidRPr="00DE133D" w:rsidRDefault="00894DC8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4DC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(780</w:t>
            </w:r>
            <w:r w:rsidRPr="00894DC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94DC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705)</w:t>
            </w:r>
          </w:p>
        </w:tc>
        <w:tc>
          <w:tcPr>
            <w:tcW w:w="145" w:type="pct"/>
            <w:vAlign w:val="center"/>
          </w:tcPr>
          <w:p w14:paraId="32DB4A55" w14:textId="77777777" w:rsidR="00FE73BA" w:rsidRPr="00DE133D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BF6636" w14:textId="77777777" w:rsidR="00FE73BA" w:rsidRPr="00C22245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751,703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0" w:type="pct"/>
            <w:vAlign w:val="center"/>
          </w:tcPr>
          <w:p w14:paraId="46C0FC76" w14:textId="77777777" w:rsidR="00FE73BA" w:rsidRPr="00DE133D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A20259" w14:textId="2DF14EAC" w:rsidR="00FE73BA" w:rsidRPr="00DE133D" w:rsidRDefault="00894DC8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4DC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(770</w:t>
            </w:r>
            <w:r w:rsidRPr="00894DC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894DC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091)</w:t>
            </w:r>
          </w:p>
        </w:tc>
        <w:tc>
          <w:tcPr>
            <w:tcW w:w="146" w:type="pct"/>
            <w:vAlign w:val="center"/>
          </w:tcPr>
          <w:p w14:paraId="0640F51D" w14:textId="77777777" w:rsidR="00FE73BA" w:rsidRPr="00DE133D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0818DA" w14:textId="77777777" w:rsidR="00FE73BA" w:rsidRPr="00DE133D" w:rsidRDefault="00FE73BA" w:rsidP="00DE31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739,497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E7455F5" w14:textId="56E85DA2" w:rsidR="00FE73BA" w:rsidRPr="00257C12" w:rsidRDefault="00FE73BA" w:rsidP="00CA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031428" w14:textId="678BC051" w:rsidR="00257C12" w:rsidRPr="00257C12" w:rsidRDefault="00257C12" w:rsidP="00257C12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57C12">
        <w:rPr>
          <w:rFonts w:asciiTheme="majorBidi" w:hAnsiTheme="majorBidi" w:cstheme="majorBidi"/>
          <w:sz w:val="28"/>
          <w:szCs w:val="28"/>
          <w:cs/>
        </w:rPr>
        <w:t>ณ วันที่</w:t>
      </w:r>
      <w:r>
        <w:rPr>
          <w:rFonts w:asciiTheme="majorBidi" w:hAnsiTheme="majorBidi" w:cstheme="majorBidi"/>
          <w:sz w:val="28"/>
          <w:szCs w:val="28"/>
        </w:rPr>
        <w:t xml:space="preserve"> 31 </w:t>
      </w:r>
      <w:r w:rsidRPr="00257C12">
        <w:rPr>
          <w:rFonts w:asciiTheme="majorBidi" w:hAnsiTheme="majorBidi" w:cstheme="majorBidi"/>
          <w:sz w:val="28"/>
          <w:szCs w:val="28"/>
          <w:cs/>
        </w:rPr>
        <w:t>มีนาคม</w:t>
      </w:r>
      <w:r>
        <w:rPr>
          <w:rFonts w:asciiTheme="majorBidi" w:hAnsiTheme="majorBidi" w:cstheme="majorBidi"/>
          <w:sz w:val="28"/>
          <w:szCs w:val="28"/>
        </w:rPr>
        <w:t xml:space="preserve"> 2569 </w:t>
      </w:r>
      <w:r w:rsidRPr="00257C1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ด้ตั้งค่าเผื่อผลขาดทุนด้านเครดิตที่คาดว่าจะเกิดขึ้นเพิ่มเติมโดยฝ่ายบริหาร (</w:t>
      </w:r>
      <w:r w:rsidRPr="00257C12">
        <w:rPr>
          <w:rFonts w:asciiTheme="majorBidi" w:hAnsiTheme="majorBidi" w:cstheme="majorBidi"/>
          <w:sz w:val="28"/>
          <w:szCs w:val="28"/>
        </w:rPr>
        <w:t>Management overlay) </w:t>
      </w:r>
      <w:r w:rsidRPr="00257C12">
        <w:rPr>
          <w:rFonts w:asciiTheme="majorBidi" w:hAnsiTheme="majorBidi" w:cstheme="majorBidi"/>
          <w:sz w:val="28"/>
          <w:szCs w:val="28"/>
          <w:cs/>
        </w:rPr>
        <w:t>เพื่อรองรับความไม่แน่นอนจากภาวะเศรษฐกิจไทยและเศรษฐกิจโลกที่อาจชะลอตัว</w:t>
      </w:r>
    </w:p>
    <w:p w14:paraId="26641E23" w14:textId="77777777" w:rsidR="00257C12" w:rsidRPr="00257C12" w:rsidRDefault="00257C12" w:rsidP="00CA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01254B3" w14:textId="77777777" w:rsidR="00FE73BA" w:rsidRPr="00B95296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5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7A480F72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39858000" w14:textId="77777777" w:rsidR="00FE73BA" w:rsidRPr="00C64965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เงินกู้ยืมระยะสั้นจากสถาบันการเงินสําหรับงวด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1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มีนาคม </w:t>
      </w:r>
      <w:r w:rsidRPr="00C64965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C64965">
        <w:rPr>
          <w:rFonts w:asciiTheme="majorBidi" w:hAnsiTheme="majorBidi" w:cstheme="majorBidi"/>
          <w:sz w:val="28"/>
          <w:szCs w:val="28"/>
        </w:rPr>
        <w:t xml:space="preserve"> </w:t>
      </w:r>
      <w:r w:rsidRPr="00C64965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518C55F1" w14:textId="77777777" w:rsidR="00FE73BA" w:rsidRPr="006B417E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350"/>
      </w:tblGrid>
      <w:tr w:rsidR="00FE73BA" w:rsidRPr="006B417E" w14:paraId="08CFAA42" w14:textId="77777777" w:rsidTr="00F06B7D">
        <w:trPr>
          <w:cantSplit/>
          <w:tblHeader/>
        </w:trPr>
        <w:tc>
          <w:tcPr>
            <w:tcW w:w="4860" w:type="dxa"/>
            <w:vAlign w:val="bottom"/>
          </w:tcPr>
          <w:p w14:paraId="0FC9E581" w14:textId="77777777" w:rsidR="00FE73BA" w:rsidRPr="006B417E" w:rsidRDefault="00FE73BA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5"/>
          </w:tcPr>
          <w:p w14:paraId="4F764F5E" w14:textId="77777777" w:rsidR="00FE73BA" w:rsidRPr="006B417E" w:rsidRDefault="00FE73BA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E73BA" w:rsidRPr="006B417E" w14:paraId="1AB804A6" w14:textId="77777777" w:rsidTr="00F06B7D">
        <w:trPr>
          <w:cantSplit/>
          <w:tblHeader/>
        </w:trPr>
        <w:tc>
          <w:tcPr>
            <w:tcW w:w="4860" w:type="dxa"/>
            <w:vAlign w:val="bottom"/>
          </w:tcPr>
          <w:p w14:paraId="21C3690A" w14:textId="77777777" w:rsidR="00FE73BA" w:rsidRPr="006B417E" w:rsidRDefault="00FE73BA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0A16DE9" w14:textId="77777777" w:rsidR="00FE73BA" w:rsidRPr="006B417E" w:rsidRDefault="00FE73BA" w:rsidP="006D3FA9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2C027636" w14:textId="77777777" w:rsidR="00FE73BA" w:rsidRPr="006B417E" w:rsidRDefault="00FE73BA" w:rsidP="006D3F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7DC50A" w14:textId="77777777" w:rsidR="00FE73BA" w:rsidRPr="006B417E" w:rsidRDefault="00FE73BA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74FCFF26" w14:textId="77777777" w:rsidR="00FE73BA" w:rsidRPr="006B417E" w:rsidRDefault="00FE73BA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8D55203" w14:textId="77777777" w:rsidR="00FE73BA" w:rsidRPr="006B417E" w:rsidRDefault="00FE73BA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6B417E" w14:paraId="171D2CC7" w14:textId="77777777" w:rsidTr="00F06B7D">
        <w:trPr>
          <w:cantSplit/>
        </w:trPr>
        <w:tc>
          <w:tcPr>
            <w:tcW w:w="4860" w:type="dxa"/>
          </w:tcPr>
          <w:p w14:paraId="209719B1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5"/>
          </w:tcPr>
          <w:p w14:paraId="5FC1566B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E73BA" w:rsidRPr="006B417E" w14:paraId="7247C6F4" w14:textId="77777777" w:rsidTr="00F06B7D">
        <w:trPr>
          <w:cantSplit/>
        </w:trPr>
        <w:tc>
          <w:tcPr>
            <w:tcW w:w="4860" w:type="dxa"/>
          </w:tcPr>
          <w:p w14:paraId="554B82F7" w14:textId="77777777" w:rsidR="00FE73BA" w:rsidRPr="006B417E" w:rsidRDefault="00FE73BA" w:rsidP="00632B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4CEC322B" w14:textId="77777777" w:rsidR="00FE73BA" w:rsidRPr="006B417E" w:rsidRDefault="00FE73BA" w:rsidP="00E40D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2,230,000</w:t>
            </w:r>
          </w:p>
        </w:tc>
        <w:tc>
          <w:tcPr>
            <w:tcW w:w="180" w:type="dxa"/>
          </w:tcPr>
          <w:p w14:paraId="1C4D7FCD" w14:textId="77777777" w:rsidR="00FE73BA" w:rsidRPr="006B417E" w:rsidRDefault="00FE73BA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2CAFB1" w14:textId="77777777" w:rsidR="00FE73BA" w:rsidRPr="00D2028E" w:rsidRDefault="00FE73BA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489,519</w:t>
            </w:r>
          </w:p>
        </w:tc>
        <w:tc>
          <w:tcPr>
            <w:tcW w:w="180" w:type="dxa"/>
          </w:tcPr>
          <w:p w14:paraId="215CF970" w14:textId="77777777" w:rsidR="00FE73BA" w:rsidRPr="006B417E" w:rsidRDefault="00FE73BA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D9F2E4" w14:textId="77777777" w:rsidR="00FE73BA" w:rsidRPr="00D2028E" w:rsidRDefault="00FE73BA" w:rsidP="00F06B7D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25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2,719,519</w:t>
            </w:r>
          </w:p>
        </w:tc>
      </w:tr>
      <w:tr w:rsidR="008A2D3E" w:rsidRPr="006B417E" w14:paraId="3E898530" w14:textId="77777777" w:rsidTr="00F06B7D">
        <w:trPr>
          <w:cantSplit/>
        </w:trPr>
        <w:tc>
          <w:tcPr>
            <w:tcW w:w="4860" w:type="dxa"/>
          </w:tcPr>
          <w:p w14:paraId="46A86C56" w14:textId="77777777" w:rsidR="008A2D3E" w:rsidRPr="006B417E" w:rsidRDefault="008A2D3E" w:rsidP="008A2D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650F616" w14:textId="22C192FC" w:rsidR="008A2D3E" w:rsidRPr="00DC5D7B" w:rsidRDefault="008A2D3E" w:rsidP="008A2D3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1,100,000</w:t>
            </w:r>
          </w:p>
        </w:tc>
        <w:tc>
          <w:tcPr>
            <w:tcW w:w="180" w:type="dxa"/>
          </w:tcPr>
          <w:p w14:paraId="2AFD717A" w14:textId="77777777" w:rsidR="008A2D3E" w:rsidRPr="007A40B8" w:rsidRDefault="008A2D3E" w:rsidP="008A2D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F713BC" w14:textId="26DAEA51" w:rsidR="008A2D3E" w:rsidRPr="00D2028E" w:rsidRDefault="008A2D3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BCF8E6" w14:textId="77777777" w:rsidR="008A2D3E" w:rsidRPr="007A40B8" w:rsidRDefault="008A2D3E" w:rsidP="008A2D3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A57515" w14:textId="2E50FE33" w:rsidR="008A2D3E" w:rsidRPr="00D2028E" w:rsidRDefault="008A2D3E" w:rsidP="00F06B7D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1,100,000</w:t>
            </w:r>
          </w:p>
        </w:tc>
      </w:tr>
      <w:tr w:rsidR="008A2D3E" w:rsidRPr="006B417E" w14:paraId="56B84D67" w14:textId="77777777" w:rsidTr="00F06B7D">
        <w:trPr>
          <w:cantSplit/>
        </w:trPr>
        <w:tc>
          <w:tcPr>
            <w:tcW w:w="4860" w:type="dxa"/>
          </w:tcPr>
          <w:p w14:paraId="3CC7651E" w14:textId="77777777" w:rsidR="008A2D3E" w:rsidRPr="006B417E" w:rsidRDefault="008A2D3E" w:rsidP="008A2D3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487F1234" w14:textId="556B75A3" w:rsidR="008A2D3E" w:rsidRPr="00F06B7D" w:rsidRDefault="008A2D3E" w:rsidP="008A2D3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/>
                <w:sz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2,230,000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EA3AB8" w14:textId="77777777" w:rsidR="008A2D3E" w:rsidRPr="007A40B8" w:rsidRDefault="008A2D3E" w:rsidP="008A2D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DB78EA" w14:textId="41582536" w:rsidR="008A2D3E" w:rsidRPr="00D2028E" w:rsidRDefault="008A2D3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(450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BA7B34" w14:textId="77777777" w:rsidR="008A2D3E" w:rsidRPr="007A40B8" w:rsidRDefault="008A2D3E" w:rsidP="008A2D3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155DB2" w14:textId="7140FF6A" w:rsidR="008A2D3E" w:rsidRPr="00D2028E" w:rsidRDefault="008A2D3E" w:rsidP="00F06B7D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,680,000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A2D3E" w:rsidRPr="006B417E" w14:paraId="12016F83" w14:textId="77777777" w:rsidTr="00F06B7D">
        <w:trPr>
          <w:cantSplit/>
        </w:trPr>
        <w:tc>
          <w:tcPr>
            <w:tcW w:w="4860" w:type="dxa"/>
          </w:tcPr>
          <w:p w14:paraId="777E5D27" w14:textId="77777777" w:rsidR="008A2D3E" w:rsidRPr="006B417E" w:rsidRDefault="008A2D3E" w:rsidP="008A2D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5C8A138" w14:textId="168CD46B" w:rsidR="008A2D3E" w:rsidRPr="006B417E" w:rsidRDefault="008A2D3E" w:rsidP="008A2D3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CDDCB85" w14:textId="77777777" w:rsidR="008A2D3E" w:rsidRPr="006B417E" w:rsidRDefault="008A2D3E" w:rsidP="008A2D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3D56F8E" w14:textId="69D50D71" w:rsidR="008A2D3E" w:rsidRPr="00D2028E" w:rsidRDefault="008A2D3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2563F1" w14:textId="77777777" w:rsidR="008A2D3E" w:rsidRPr="006B417E" w:rsidRDefault="008A2D3E" w:rsidP="008A2D3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B77E7BA" w14:textId="18C78307" w:rsidR="008A2D3E" w:rsidRPr="00D2028E" w:rsidRDefault="008A2D3E" w:rsidP="00F06B7D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</w:t>
            </w:r>
          </w:p>
        </w:tc>
      </w:tr>
      <w:tr w:rsidR="008A2D3E" w:rsidRPr="006B417E" w14:paraId="5A142D62" w14:textId="77777777" w:rsidTr="00F06B7D">
        <w:trPr>
          <w:cantSplit/>
        </w:trPr>
        <w:tc>
          <w:tcPr>
            <w:tcW w:w="4860" w:type="dxa"/>
          </w:tcPr>
          <w:p w14:paraId="5C1FBD1E" w14:textId="77777777" w:rsidR="008A2D3E" w:rsidRPr="006B417E" w:rsidRDefault="008A2D3E" w:rsidP="008A2D3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eastAsia="Cordia New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72182" w14:textId="70B690B9" w:rsidR="008A2D3E" w:rsidRPr="00F06B7D" w:rsidRDefault="008A2D3E" w:rsidP="008A2D3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1,100,000</w:t>
            </w:r>
          </w:p>
        </w:tc>
        <w:tc>
          <w:tcPr>
            <w:tcW w:w="180" w:type="dxa"/>
          </w:tcPr>
          <w:p w14:paraId="4EBD4A7F" w14:textId="77777777" w:rsidR="008A2D3E" w:rsidRPr="006B417E" w:rsidRDefault="008A2D3E" w:rsidP="008A2D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FD4E9" w14:textId="655979B6" w:rsidR="008A2D3E" w:rsidRPr="00D2028E" w:rsidRDefault="008A2D3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39,982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F7C243" w14:textId="77777777" w:rsidR="008A2D3E" w:rsidRPr="006B417E" w:rsidRDefault="008A2D3E" w:rsidP="008A2D3E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47973" w14:textId="3A78187E" w:rsidR="008A2D3E" w:rsidRPr="00BE73DC" w:rsidRDefault="008A2D3E" w:rsidP="00F06B7D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,139,982</w:t>
            </w:r>
          </w:p>
        </w:tc>
      </w:tr>
    </w:tbl>
    <w:p w14:paraId="531DE523" w14:textId="77777777" w:rsidR="00FE73BA" w:rsidRPr="006B417E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highlight w:val="green"/>
        </w:rPr>
      </w:pPr>
    </w:p>
    <w:p w14:paraId="3CEC5611" w14:textId="6ACB0984" w:rsidR="00FE73BA" w:rsidRPr="00C64965" w:rsidRDefault="00FE73BA" w:rsidP="00AC59CD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Pr="00C64965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 มีกําหนดชําระคืนเงินต้นทั้งจำนวนตามวันที่ระบุในตั๋วแต่ละฉบับ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และกำหนดชำระดอกเบี้ยทุกเดือน</w:t>
      </w:r>
    </w:p>
    <w:p w14:paraId="51AEA8A9" w14:textId="77777777" w:rsidR="00FE73BA" w:rsidRPr="00C64965" w:rsidRDefault="00FE73BA" w:rsidP="00AC59CD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489371C" w14:textId="77777777" w:rsidR="00FE73BA" w:rsidRPr="00C64965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F13ED3D" w14:textId="77777777" w:rsidR="00FE73BA" w:rsidRPr="00C64965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0A80FC41" w14:textId="77777777" w:rsidR="00FE73BA" w:rsidRPr="00C64965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1159FAD8" w14:textId="2285C0D5" w:rsidR="00FE73BA" w:rsidRPr="006B417E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47E03EB1" w14:textId="77777777" w:rsidR="00B535F9" w:rsidRDefault="00B53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F8F0E8" w14:textId="0A3900CC" w:rsidR="00FE73BA" w:rsidRPr="00401401" w:rsidRDefault="00FE73BA" w:rsidP="0040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01401">
        <w:rPr>
          <w:rFonts w:asciiTheme="majorBidi" w:hAnsiTheme="majorBidi" w:cstheme="majorBidi"/>
          <w:sz w:val="28"/>
          <w:szCs w:val="28"/>
          <w:cs/>
        </w:rPr>
        <w:t xml:space="preserve">บริษัทต้องปฏิบัติตามเงื่อนไขทางการเงินตามที่กำหนด เช่น การดำรงอัตราส่วนลูกหนี้ที่มียอดค้างชำระไม่เกิน </w:t>
      </w:r>
      <w:r w:rsidRPr="00401401">
        <w:rPr>
          <w:rFonts w:asciiTheme="majorBidi" w:hAnsiTheme="majorBidi" w:cstheme="majorBidi"/>
          <w:sz w:val="28"/>
          <w:szCs w:val="28"/>
        </w:rPr>
        <w:t>3</w:t>
      </w:r>
      <w:r w:rsidRPr="00401401">
        <w:rPr>
          <w:rFonts w:asciiTheme="majorBidi" w:hAnsiTheme="majorBidi" w:cstheme="majorBidi"/>
          <w:sz w:val="28"/>
          <w:szCs w:val="28"/>
          <w:cs/>
        </w:rPr>
        <w:t xml:space="preserve"> เดือนต่อ</w:t>
      </w:r>
      <w:r w:rsidR="00632BC9">
        <w:rPr>
          <w:rFonts w:asciiTheme="majorBidi" w:hAnsiTheme="majorBidi" w:cstheme="majorBidi"/>
          <w:sz w:val="28"/>
          <w:szCs w:val="28"/>
          <w:cs/>
        </w:rPr>
        <w:br/>
      </w:r>
      <w:r w:rsidRPr="00401401">
        <w:rPr>
          <w:rFonts w:asciiTheme="majorBidi" w:hAnsiTheme="majorBidi" w:cstheme="majorBidi"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401401">
        <w:rPr>
          <w:rFonts w:asciiTheme="majorBidi" w:hAnsiTheme="majorBidi" w:cstheme="majorBidi"/>
          <w:sz w:val="28"/>
          <w:szCs w:val="28"/>
        </w:rPr>
        <w:t>3</w:t>
      </w:r>
      <w:r w:rsidRPr="00401401">
        <w:rPr>
          <w:rFonts w:asciiTheme="majorBidi" w:hAnsiTheme="majorBidi" w:cstheme="majorBidi"/>
          <w:sz w:val="28"/>
          <w:szCs w:val="28"/>
          <w:cs/>
        </w:rPr>
        <w:t xml:space="preserve"> เดือน) ต่อลูกหนี้เงินให้สินเชื่อทั้งหมด การดำร</w:t>
      </w:r>
      <w:r w:rsidR="00632BC9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401401">
        <w:rPr>
          <w:rFonts w:asciiTheme="majorBidi" w:hAnsiTheme="majorBidi" w:cstheme="majorBidi"/>
          <w:sz w:val="28"/>
          <w:szCs w:val="28"/>
          <w:cs/>
        </w:rPr>
        <w:t xml:space="preserve">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401401">
        <w:rPr>
          <w:rFonts w:asciiTheme="majorBidi" w:hAnsiTheme="majorBidi" w:cstheme="majorBidi"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</w:t>
      </w:r>
    </w:p>
    <w:p w14:paraId="403ED636" w14:textId="77777777" w:rsidR="00FE73BA" w:rsidRDefault="00FE73BA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CBEF7" w14:textId="53CCD75C" w:rsidR="00FE73BA" w:rsidRPr="00632BC9" w:rsidRDefault="00FE73BA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32BC9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632BC9">
        <w:rPr>
          <w:rFonts w:asciiTheme="majorBidi" w:hAnsiTheme="majorBidi" w:cstheme="majorBidi"/>
          <w:sz w:val="28"/>
          <w:szCs w:val="28"/>
        </w:rPr>
        <w:t xml:space="preserve"> </w:t>
      </w:r>
      <w:r w:rsidRPr="00632BC9">
        <w:rPr>
          <w:rFonts w:asciiTheme="majorBidi" w:eastAsia="Cordia New" w:hAnsiTheme="majorBidi" w:cstheme="majorBidi"/>
          <w:spacing w:val="-4"/>
          <w:sz w:val="28"/>
          <w:szCs w:val="28"/>
        </w:rPr>
        <w:t xml:space="preserve">31 </w:t>
      </w:r>
      <w:r w:rsidRPr="00632BC9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มีนาคม</w:t>
      </w:r>
      <w:r w:rsidRPr="00632BC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32BC9">
        <w:rPr>
          <w:rFonts w:asciiTheme="majorBidi" w:hAnsiTheme="majorBidi" w:cstheme="majorBidi"/>
          <w:sz w:val="28"/>
          <w:szCs w:val="28"/>
        </w:rPr>
        <w:t>2569</w:t>
      </w:r>
      <w:r w:rsidRPr="00632BC9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</w:t>
      </w:r>
      <w:r w:rsidRPr="00632BC9">
        <w:rPr>
          <w:rFonts w:asciiTheme="majorBidi" w:hAnsiTheme="majorBidi" w:cstheme="majorBidi"/>
          <w:sz w:val="28"/>
          <w:szCs w:val="28"/>
        </w:rPr>
        <w:br/>
      </w:r>
      <w:r w:rsidRPr="00632BC9">
        <w:rPr>
          <w:rFonts w:asciiTheme="majorBidi" w:hAnsiTheme="majorBidi" w:cstheme="majorBidi"/>
          <w:sz w:val="28"/>
          <w:szCs w:val="28"/>
          <w:cs/>
        </w:rPr>
        <w:t xml:space="preserve">เบิกใช้คงเหลือจำนวน </w:t>
      </w:r>
      <w:r w:rsidR="00C53C49" w:rsidRPr="00632BC9">
        <w:rPr>
          <w:rFonts w:asciiTheme="majorBidi" w:hAnsiTheme="majorBidi" w:cstheme="majorBidi"/>
          <w:sz w:val="28"/>
          <w:szCs w:val="28"/>
        </w:rPr>
        <w:t>8,510</w:t>
      </w:r>
      <w:r w:rsidRPr="00632BC9">
        <w:rPr>
          <w:rFonts w:asciiTheme="majorBidi" w:hAnsiTheme="majorBidi" w:cstheme="majorBidi"/>
          <w:sz w:val="28"/>
          <w:szCs w:val="28"/>
        </w:rPr>
        <w:t xml:space="preserve"> </w:t>
      </w:r>
      <w:r w:rsidRPr="00632BC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32BC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32BC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632BC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</w:t>
      </w:r>
      <w:r w:rsidR="00401401" w:rsidRPr="00632BC9">
        <w:rPr>
          <w:rFonts w:asciiTheme="majorBidi" w:hAnsiTheme="majorBidi" w:cstheme="majorBidi"/>
          <w:i/>
          <w:iCs/>
          <w:sz w:val="28"/>
          <w:szCs w:val="28"/>
        </w:rPr>
        <w:t xml:space="preserve"> 2568: </w:t>
      </w:r>
      <w:r w:rsidRPr="00632BC9">
        <w:rPr>
          <w:rFonts w:asciiTheme="majorBidi" w:hAnsiTheme="majorBidi" w:cstheme="majorBidi"/>
          <w:i/>
          <w:iCs/>
          <w:sz w:val="28"/>
          <w:szCs w:val="28"/>
        </w:rPr>
        <w:t xml:space="preserve">7,380 </w:t>
      </w:r>
      <w:r w:rsidRPr="00632BC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F26F269" w14:textId="77777777" w:rsidR="00FE73BA" w:rsidRPr="00D75905" w:rsidRDefault="00FE73BA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42E501A" w14:textId="77777777" w:rsidR="00FE73BA" w:rsidRPr="006B417E" w:rsidRDefault="00FE73BA" w:rsidP="005B24C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90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5FC3EADB" w14:textId="77777777" w:rsidR="00FE73BA" w:rsidRPr="006B417E" w:rsidRDefault="00FE73BA" w:rsidP="007E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A15C599" w14:textId="77777777" w:rsidR="00FE73BA" w:rsidRDefault="00FE73BA" w:rsidP="005B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เงินกู้ยืมระยะยาวจากสถาบันการเงินสําหรับงวด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1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มีนาคม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304A69F5" w14:textId="77777777" w:rsidR="00FE73BA" w:rsidRPr="006B417E" w:rsidRDefault="00FE73BA" w:rsidP="0080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2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470"/>
        <w:gridCol w:w="1800"/>
      </w:tblGrid>
      <w:tr w:rsidR="00FE73BA" w:rsidRPr="006B417E" w14:paraId="3FC10F0C" w14:textId="77777777" w:rsidTr="00401401">
        <w:trPr>
          <w:cantSplit/>
          <w:tblHeader/>
        </w:trPr>
        <w:tc>
          <w:tcPr>
            <w:tcW w:w="7470" w:type="dxa"/>
            <w:vAlign w:val="bottom"/>
          </w:tcPr>
          <w:p w14:paraId="31CF9AB8" w14:textId="77777777" w:rsidR="00FE73BA" w:rsidRPr="006B417E" w:rsidRDefault="00FE73BA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046F5FF6" w14:textId="77777777" w:rsidR="00FE73BA" w:rsidRPr="006B417E" w:rsidRDefault="00FE73BA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FE73BA" w:rsidRPr="006B417E" w14:paraId="146751EB" w14:textId="77777777" w:rsidTr="00401401">
        <w:trPr>
          <w:cantSplit/>
        </w:trPr>
        <w:tc>
          <w:tcPr>
            <w:tcW w:w="7470" w:type="dxa"/>
          </w:tcPr>
          <w:p w14:paraId="6C6B1F6A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4A12077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E73BA" w:rsidRPr="006B417E" w14:paraId="7321BEA7" w14:textId="77777777" w:rsidTr="00401401">
        <w:trPr>
          <w:cantSplit/>
        </w:trPr>
        <w:tc>
          <w:tcPr>
            <w:tcW w:w="7470" w:type="dxa"/>
          </w:tcPr>
          <w:p w14:paraId="5ABE724C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5733A3DA" w14:textId="77777777" w:rsidR="00FE73BA" w:rsidRPr="006B417E" w:rsidRDefault="00FE73BA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28,812,883</w:t>
            </w:r>
          </w:p>
        </w:tc>
      </w:tr>
      <w:tr w:rsidR="00FE73BA" w:rsidRPr="006B417E" w14:paraId="4B99C6D1" w14:textId="77777777" w:rsidTr="00401401">
        <w:trPr>
          <w:cantSplit/>
        </w:trPr>
        <w:tc>
          <w:tcPr>
            <w:tcW w:w="7470" w:type="dxa"/>
          </w:tcPr>
          <w:p w14:paraId="709C126A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2E7B4F31" w14:textId="73B05BC1" w:rsidR="00FE73BA" w:rsidRPr="006B417E" w:rsidRDefault="00CD7E4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7,306,000</w:t>
            </w:r>
          </w:p>
        </w:tc>
      </w:tr>
      <w:tr w:rsidR="00FE73BA" w:rsidRPr="006B417E" w14:paraId="0D56221B" w14:textId="77777777" w:rsidTr="00401401">
        <w:trPr>
          <w:cantSplit/>
        </w:trPr>
        <w:tc>
          <w:tcPr>
            <w:tcW w:w="7470" w:type="dxa"/>
          </w:tcPr>
          <w:p w14:paraId="656D2CB8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800" w:type="dxa"/>
          </w:tcPr>
          <w:p w14:paraId="28598528" w14:textId="52471A27" w:rsidR="00FE73BA" w:rsidRPr="006B417E" w:rsidRDefault="00CD7E4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3,319,696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E73BA" w:rsidRPr="006B417E" w14:paraId="3690DECA" w14:textId="77777777" w:rsidTr="00401401">
        <w:trPr>
          <w:cantSplit/>
        </w:trPr>
        <w:tc>
          <w:tcPr>
            <w:tcW w:w="7470" w:type="dxa"/>
          </w:tcPr>
          <w:p w14:paraId="3C671FBB" w14:textId="225822CF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B535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B390C11" w14:textId="5E617FEA" w:rsidR="00FE73BA" w:rsidRPr="00F06B7D" w:rsidRDefault="00CD7E4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/>
                <w:sz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91,474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E73BA" w:rsidRPr="006B417E" w14:paraId="0A58739E" w14:textId="77777777" w:rsidTr="00401401">
        <w:trPr>
          <w:cantSplit/>
        </w:trPr>
        <w:tc>
          <w:tcPr>
            <w:tcW w:w="7470" w:type="dxa"/>
          </w:tcPr>
          <w:p w14:paraId="6EBFB376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B54AC07" w14:textId="1D6E1F47" w:rsidR="00FE73BA" w:rsidRPr="006B417E" w:rsidRDefault="00CD7E4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680,904</w:t>
            </w:r>
          </w:p>
        </w:tc>
      </w:tr>
      <w:tr w:rsidR="00FE73BA" w:rsidRPr="006B417E" w14:paraId="3C19C63A" w14:textId="77777777" w:rsidTr="00401401">
        <w:trPr>
          <w:cantSplit/>
          <w:trHeight w:val="127"/>
        </w:trPr>
        <w:tc>
          <w:tcPr>
            <w:tcW w:w="7470" w:type="dxa"/>
          </w:tcPr>
          <w:p w14:paraId="7E583D86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D48AD" w14:textId="2CB99ED6" w:rsidR="00FE73BA" w:rsidRPr="006B417E" w:rsidRDefault="00CD7E48" w:rsidP="007D03AB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33,388,617</w:t>
            </w:r>
          </w:p>
        </w:tc>
      </w:tr>
    </w:tbl>
    <w:p w14:paraId="43D66D72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  <w:cs/>
        </w:rPr>
      </w:pPr>
    </w:p>
    <w:p w14:paraId="1431881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4B3F378B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03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88"/>
        <w:gridCol w:w="1711"/>
        <w:gridCol w:w="362"/>
        <w:gridCol w:w="1666"/>
      </w:tblGrid>
      <w:tr w:rsidR="00FE73BA" w:rsidRPr="006B417E" w14:paraId="3DF50407" w14:textId="77777777" w:rsidTr="007D03AB">
        <w:trPr>
          <w:cantSplit/>
        </w:trPr>
        <w:tc>
          <w:tcPr>
            <w:tcW w:w="2974" w:type="pct"/>
          </w:tcPr>
          <w:p w14:paraId="5342B120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026" w:type="pct"/>
            <w:gridSpan w:val="3"/>
          </w:tcPr>
          <w:p w14:paraId="40920C77" w14:textId="77777777" w:rsidR="00FE73BA" w:rsidRPr="006B417E" w:rsidRDefault="00FE73BA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401401" w:rsidRPr="006B417E" w14:paraId="1E4E5C5C" w14:textId="77777777" w:rsidTr="00F06B7D">
        <w:trPr>
          <w:cantSplit/>
        </w:trPr>
        <w:tc>
          <w:tcPr>
            <w:tcW w:w="2974" w:type="pct"/>
          </w:tcPr>
          <w:p w14:paraId="7BA84F5D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927" w:type="pct"/>
          </w:tcPr>
          <w:p w14:paraId="02F9A64A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96" w:type="pct"/>
          </w:tcPr>
          <w:p w14:paraId="3E6D0FF8" w14:textId="77777777" w:rsidR="00FE73BA" w:rsidRPr="006B417E" w:rsidRDefault="00FE73BA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3" w:type="pct"/>
          </w:tcPr>
          <w:p w14:paraId="790A6194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788DFAE7" w14:textId="77777777" w:rsidTr="007D03AB">
        <w:trPr>
          <w:cantSplit/>
        </w:trPr>
        <w:tc>
          <w:tcPr>
            <w:tcW w:w="2974" w:type="pct"/>
          </w:tcPr>
          <w:p w14:paraId="3F39F6FC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026" w:type="pct"/>
            <w:gridSpan w:val="3"/>
          </w:tcPr>
          <w:p w14:paraId="2DC4F8EA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C30FD" w:rsidRPr="006B417E" w14:paraId="3F58A9B5" w14:textId="77777777" w:rsidTr="00F06B7D">
        <w:trPr>
          <w:cantSplit/>
        </w:trPr>
        <w:tc>
          <w:tcPr>
            <w:tcW w:w="2974" w:type="pct"/>
          </w:tcPr>
          <w:p w14:paraId="79DF5E36" w14:textId="77777777" w:rsidR="007C30FD" w:rsidRPr="006B417E" w:rsidRDefault="007C30FD" w:rsidP="007C30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27" w:type="pct"/>
          </w:tcPr>
          <w:p w14:paraId="092E25D9" w14:textId="6FE24293" w:rsidR="007C30FD" w:rsidRPr="007D03AB" w:rsidRDefault="0002430C" w:rsidP="007C30FD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02430C">
              <w:rPr>
                <w:rFonts w:asciiTheme="majorBidi" w:hAnsiTheme="majorBidi" w:cs="Angsana New"/>
                <w:sz w:val="28"/>
                <w:szCs w:val="28"/>
              </w:rPr>
              <w:t>11,166,128</w:t>
            </w:r>
          </w:p>
        </w:tc>
        <w:tc>
          <w:tcPr>
            <w:tcW w:w="196" w:type="pct"/>
          </w:tcPr>
          <w:p w14:paraId="4A6E9C6B" w14:textId="77777777" w:rsidR="007C30FD" w:rsidRPr="006B417E" w:rsidRDefault="007C30FD" w:rsidP="007C30F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pct"/>
            <w:tcBorders>
              <w:left w:val="nil"/>
              <w:right w:val="nil"/>
            </w:tcBorders>
          </w:tcPr>
          <w:p w14:paraId="1073A39E" w14:textId="77777777" w:rsidR="007C30FD" w:rsidRPr="006B417E" w:rsidRDefault="007C30FD" w:rsidP="00632BC9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349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08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3</w:t>
            </w:r>
          </w:p>
        </w:tc>
      </w:tr>
      <w:tr w:rsidR="007C30FD" w:rsidRPr="006B417E" w14:paraId="7B3B431C" w14:textId="77777777" w:rsidTr="00F06B7D">
        <w:trPr>
          <w:cantSplit/>
        </w:trPr>
        <w:tc>
          <w:tcPr>
            <w:tcW w:w="2974" w:type="pct"/>
          </w:tcPr>
          <w:p w14:paraId="47735F44" w14:textId="77777777" w:rsidR="007C30FD" w:rsidRPr="006B417E" w:rsidRDefault="007C30FD" w:rsidP="007C30F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927" w:type="pct"/>
            <w:tcBorders>
              <w:bottom w:val="single" w:sz="4" w:space="0" w:color="auto"/>
            </w:tcBorders>
          </w:tcPr>
          <w:p w14:paraId="301A9DBA" w14:textId="438B5C4D" w:rsidR="007C30FD" w:rsidRPr="007D03AB" w:rsidRDefault="007C30FD" w:rsidP="007C30FD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C30FD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02430C" w:rsidRPr="0002430C">
              <w:rPr>
                <w:rFonts w:asciiTheme="majorBidi" w:hAnsiTheme="majorBidi" w:cs="Angsana New"/>
                <w:sz w:val="28"/>
                <w:szCs w:val="28"/>
              </w:rPr>
              <w:t>22,222,489</w:t>
            </w:r>
          </w:p>
        </w:tc>
        <w:tc>
          <w:tcPr>
            <w:tcW w:w="196" w:type="pct"/>
          </w:tcPr>
          <w:p w14:paraId="0821C33D" w14:textId="77777777" w:rsidR="007C30FD" w:rsidRPr="006B417E" w:rsidRDefault="007C30FD" w:rsidP="007C30F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pct"/>
            <w:tcBorders>
              <w:left w:val="nil"/>
              <w:bottom w:val="single" w:sz="4" w:space="0" w:color="auto"/>
              <w:right w:val="nil"/>
            </w:tcBorders>
          </w:tcPr>
          <w:p w14:paraId="124BA666" w14:textId="77777777" w:rsidR="007C30FD" w:rsidRPr="006B417E" w:rsidRDefault="007C30FD" w:rsidP="007C30FD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sz w:val="28"/>
                <w:szCs w:val="28"/>
                <w:cs/>
              </w:rPr>
              <w:t>463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 w:hint="cs"/>
                <w:sz w:val="28"/>
                <w:szCs w:val="28"/>
                <w:cs/>
              </w:rPr>
              <w:t>800</w:t>
            </w:r>
          </w:p>
        </w:tc>
      </w:tr>
      <w:tr w:rsidR="007D03AB" w:rsidRPr="006B417E" w14:paraId="3232051E" w14:textId="77777777" w:rsidTr="00F06B7D">
        <w:trPr>
          <w:cantSplit/>
        </w:trPr>
        <w:tc>
          <w:tcPr>
            <w:tcW w:w="2974" w:type="pct"/>
          </w:tcPr>
          <w:p w14:paraId="2B8A81E2" w14:textId="77777777" w:rsidR="007D03AB" w:rsidRPr="00DE133D" w:rsidRDefault="007D03AB" w:rsidP="007D0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7" w:type="pct"/>
            <w:tcBorders>
              <w:top w:val="single" w:sz="4" w:space="0" w:color="auto"/>
              <w:bottom w:val="double" w:sz="4" w:space="0" w:color="auto"/>
            </w:tcBorders>
          </w:tcPr>
          <w:p w14:paraId="7BA5868D" w14:textId="41500F85" w:rsidR="007D03AB" w:rsidRPr="007D03AB" w:rsidRDefault="00CD7E48" w:rsidP="007D03AB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D7E4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33,388,617</w:t>
            </w:r>
          </w:p>
        </w:tc>
        <w:tc>
          <w:tcPr>
            <w:tcW w:w="196" w:type="pct"/>
          </w:tcPr>
          <w:p w14:paraId="1827CC0E" w14:textId="77777777" w:rsidR="007D03AB" w:rsidRPr="00DE133D" w:rsidRDefault="007D03AB" w:rsidP="007D03A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C003D" w14:textId="77777777" w:rsidR="007D03AB" w:rsidRPr="00DE133D" w:rsidRDefault="007D03AB" w:rsidP="007D03AB">
            <w:pPr>
              <w:pStyle w:val="acctfourfigures"/>
              <w:tabs>
                <w:tab w:val="clear" w:pos="765"/>
                <w:tab w:val="decimal" w:pos="14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883</w:t>
            </w:r>
          </w:p>
        </w:tc>
      </w:tr>
    </w:tbl>
    <w:p w14:paraId="59FCE8C4" w14:textId="77777777" w:rsidR="007D03AB" w:rsidRDefault="007D03AB" w:rsidP="007D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2" w:name="_Hlk179186935"/>
    </w:p>
    <w:p w14:paraId="38784958" w14:textId="77777777" w:rsidR="007D03AB" w:rsidRDefault="007D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E8F4DC" w14:textId="567A9A24" w:rsidR="00FE73BA" w:rsidRPr="006B417E" w:rsidRDefault="00FE73BA" w:rsidP="007D03AB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bookmarkEnd w:id="2"/>
    <w:p w14:paraId="6E0698C0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4826" w:type="pct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360"/>
        <w:gridCol w:w="1711"/>
      </w:tblGrid>
      <w:tr w:rsidR="00FE73BA" w:rsidRPr="006B417E" w14:paraId="1CCCE2C1" w14:textId="77777777" w:rsidTr="007D03AB">
        <w:trPr>
          <w:cantSplit/>
          <w:trHeight w:val="401"/>
        </w:trPr>
        <w:tc>
          <w:tcPr>
            <w:tcW w:w="2961" w:type="pct"/>
          </w:tcPr>
          <w:p w14:paraId="0E1EEF45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9" w:type="pct"/>
            <w:gridSpan w:val="3"/>
          </w:tcPr>
          <w:p w14:paraId="53CDE4BC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FE73BA" w:rsidRPr="006B417E" w14:paraId="23EDA9A6" w14:textId="77777777" w:rsidTr="007D03AB">
        <w:trPr>
          <w:cantSplit/>
          <w:trHeight w:val="401"/>
        </w:trPr>
        <w:tc>
          <w:tcPr>
            <w:tcW w:w="2961" w:type="pct"/>
          </w:tcPr>
          <w:p w14:paraId="7B23D383" w14:textId="77777777" w:rsidR="00FE73BA" w:rsidRPr="006B417E" w:rsidRDefault="00FE73BA" w:rsidP="00FB25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2" w:type="pct"/>
          </w:tcPr>
          <w:p w14:paraId="28763AC8" w14:textId="77777777" w:rsidR="00FE73BA" w:rsidRPr="006B417E" w:rsidRDefault="00FE73BA" w:rsidP="00FB25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94" w:type="pct"/>
          </w:tcPr>
          <w:p w14:paraId="5AB9DD9A" w14:textId="77777777" w:rsidR="00FE73BA" w:rsidRPr="006B417E" w:rsidRDefault="00FE73BA" w:rsidP="00FB25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277739B5" w14:textId="77777777" w:rsidR="00FE73BA" w:rsidRPr="006B417E" w:rsidRDefault="00FE73BA" w:rsidP="00FB25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67D3B742" w14:textId="77777777" w:rsidTr="007D03AB">
        <w:trPr>
          <w:cantSplit/>
          <w:trHeight w:val="401"/>
        </w:trPr>
        <w:tc>
          <w:tcPr>
            <w:tcW w:w="2961" w:type="pct"/>
          </w:tcPr>
          <w:p w14:paraId="6F92176C" w14:textId="77777777" w:rsidR="00FE73BA" w:rsidRPr="006B417E" w:rsidRDefault="00FE73BA" w:rsidP="00FB25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9" w:type="pct"/>
            <w:gridSpan w:val="3"/>
          </w:tcPr>
          <w:p w14:paraId="52998D6F" w14:textId="77777777" w:rsidR="00FE73BA" w:rsidRPr="006B417E" w:rsidRDefault="00FE73BA" w:rsidP="00FB25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D7E48" w:rsidRPr="006B417E" w14:paraId="2D20D645" w14:textId="77777777" w:rsidTr="007D03AB">
        <w:trPr>
          <w:cantSplit/>
          <w:trHeight w:val="390"/>
        </w:trPr>
        <w:tc>
          <w:tcPr>
            <w:tcW w:w="2961" w:type="pct"/>
          </w:tcPr>
          <w:p w14:paraId="402A5A4F" w14:textId="77777777" w:rsidR="00CD7E48" w:rsidRPr="006B417E" w:rsidRDefault="00CD7E48" w:rsidP="00CD7E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922" w:type="pct"/>
          </w:tcPr>
          <w:p w14:paraId="33D761CA" w14:textId="41271940" w:rsidR="00CD7E48" w:rsidRPr="00512EA6" w:rsidRDefault="00CD7E48" w:rsidP="00632BC9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D7E48">
              <w:rPr>
                <w:rFonts w:asciiTheme="majorBidi" w:hAnsiTheme="majorBidi" w:cstheme="majorBidi"/>
                <w:sz w:val="28"/>
                <w:szCs w:val="28"/>
              </w:rPr>
              <w:t xml:space="preserve"> 19,105,338 </w:t>
            </w:r>
          </w:p>
        </w:tc>
        <w:tc>
          <w:tcPr>
            <w:tcW w:w="194" w:type="pct"/>
          </w:tcPr>
          <w:p w14:paraId="68CF5B19" w14:textId="77777777" w:rsidR="00CD7E48" w:rsidRPr="006B417E" w:rsidRDefault="00CD7E48" w:rsidP="00CD7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75E6AA51" w14:textId="746EB6B1" w:rsidR="00CD7E48" w:rsidRPr="00B14ED9" w:rsidRDefault="00CD7E48" w:rsidP="00632BC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19,821,175</w:t>
            </w:r>
          </w:p>
        </w:tc>
      </w:tr>
      <w:tr w:rsidR="00CD7E48" w:rsidRPr="006B417E" w14:paraId="553EE1F9" w14:textId="77777777" w:rsidTr="007D03AB">
        <w:trPr>
          <w:cantSplit/>
          <w:trHeight w:val="390"/>
        </w:trPr>
        <w:tc>
          <w:tcPr>
            <w:tcW w:w="2961" w:type="pct"/>
          </w:tcPr>
          <w:p w14:paraId="5FC8DDD2" w14:textId="77777777" w:rsidR="00CD7E48" w:rsidRPr="006B417E" w:rsidRDefault="00CD7E48" w:rsidP="00CD7E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922" w:type="pct"/>
          </w:tcPr>
          <w:p w14:paraId="37F2A971" w14:textId="14007934" w:rsidR="00CD7E48" w:rsidRPr="006B417E" w:rsidRDefault="00CD7E48" w:rsidP="00CD7E48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D7E48">
              <w:rPr>
                <w:rFonts w:asciiTheme="majorBidi" w:hAnsiTheme="majorBidi" w:cstheme="majorBidi"/>
                <w:sz w:val="28"/>
                <w:szCs w:val="28"/>
              </w:rPr>
              <w:t xml:space="preserve"> 12,006,771 </w:t>
            </w:r>
          </w:p>
        </w:tc>
        <w:tc>
          <w:tcPr>
            <w:tcW w:w="194" w:type="pct"/>
          </w:tcPr>
          <w:p w14:paraId="735B19F5" w14:textId="77777777" w:rsidR="00CD7E48" w:rsidRPr="006B417E" w:rsidRDefault="00CD7E48" w:rsidP="00CD7E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08FFB7E8" w14:textId="56638F13" w:rsidR="00CD7E48" w:rsidRPr="00B14ED9" w:rsidRDefault="00CD7E48" w:rsidP="00632BC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6,526,637</w:t>
            </w:r>
          </w:p>
        </w:tc>
      </w:tr>
      <w:tr w:rsidR="00CD7E48" w:rsidRPr="006B417E" w14:paraId="6B4A9FA3" w14:textId="77777777" w:rsidTr="007D03AB">
        <w:trPr>
          <w:cantSplit/>
          <w:trHeight w:val="390"/>
        </w:trPr>
        <w:tc>
          <w:tcPr>
            <w:tcW w:w="2961" w:type="pct"/>
          </w:tcPr>
          <w:p w14:paraId="686FEB1E" w14:textId="77777777" w:rsidR="00CD7E48" w:rsidRPr="006B417E" w:rsidRDefault="00CD7E48" w:rsidP="00CD7E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922" w:type="pct"/>
          </w:tcPr>
          <w:p w14:paraId="289BB9B0" w14:textId="71368845" w:rsidR="00CD7E48" w:rsidRPr="006B417E" w:rsidRDefault="00CD7E48" w:rsidP="00CD7E48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D7E48">
              <w:rPr>
                <w:rFonts w:asciiTheme="majorBidi" w:hAnsiTheme="majorBidi" w:cstheme="majorBidi"/>
                <w:sz w:val="28"/>
                <w:szCs w:val="28"/>
              </w:rPr>
              <w:t xml:space="preserve"> 1,145,808 </w:t>
            </w:r>
          </w:p>
        </w:tc>
        <w:tc>
          <w:tcPr>
            <w:tcW w:w="194" w:type="pct"/>
          </w:tcPr>
          <w:p w14:paraId="792F5BF7" w14:textId="77777777" w:rsidR="00CD7E48" w:rsidRPr="006B417E" w:rsidRDefault="00CD7E48" w:rsidP="00CD7E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right w:val="nil"/>
            </w:tcBorders>
          </w:tcPr>
          <w:p w14:paraId="28E81A6D" w14:textId="44749F99" w:rsidR="00CD7E48" w:rsidRPr="00B14ED9" w:rsidRDefault="00CD7E48" w:rsidP="00632BC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1,349,308</w:t>
            </w:r>
          </w:p>
        </w:tc>
      </w:tr>
      <w:tr w:rsidR="00CD7E48" w:rsidRPr="006B417E" w14:paraId="6729C415" w14:textId="77777777" w:rsidTr="007D03AB">
        <w:trPr>
          <w:cantSplit/>
          <w:trHeight w:val="401"/>
        </w:trPr>
        <w:tc>
          <w:tcPr>
            <w:tcW w:w="2961" w:type="pct"/>
          </w:tcPr>
          <w:p w14:paraId="28DB1A77" w14:textId="77777777" w:rsidR="00CD7E48" w:rsidRPr="006B417E" w:rsidRDefault="00CD7E48" w:rsidP="00CD7E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922" w:type="pct"/>
            <w:tcBorders>
              <w:bottom w:val="single" w:sz="4" w:space="0" w:color="auto"/>
            </w:tcBorders>
          </w:tcPr>
          <w:p w14:paraId="78931095" w14:textId="5416AABD" w:rsidR="00CD7E48" w:rsidRPr="006B417E" w:rsidRDefault="00CD7E48" w:rsidP="00CD7E48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D7E48">
              <w:rPr>
                <w:rFonts w:asciiTheme="majorBidi" w:hAnsiTheme="majorBidi" w:cstheme="majorBidi"/>
                <w:sz w:val="28"/>
                <w:szCs w:val="28"/>
              </w:rPr>
              <w:t xml:space="preserve"> 1,130,700 </w:t>
            </w:r>
          </w:p>
        </w:tc>
        <w:tc>
          <w:tcPr>
            <w:tcW w:w="194" w:type="pct"/>
          </w:tcPr>
          <w:p w14:paraId="3CF01DAA" w14:textId="77777777" w:rsidR="00CD7E48" w:rsidRPr="006B417E" w:rsidRDefault="00CD7E48" w:rsidP="00CD7E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pct"/>
            <w:tcBorders>
              <w:left w:val="nil"/>
              <w:bottom w:val="single" w:sz="4" w:space="0" w:color="auto"/>
              <w:right w:val="nil"/>
            </w:tcBorders>
          </w:tcPr>
          <w:p w14:paraId="62AECE35" w14:textId="491B864D" w:rsidR="00CD7E48" w:rsidRPr="00B14ED9" w:rsidRDefault="00CD7E48" w:rsidP="00632BC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 xml:space="preserve"> 1,115,763</w:t>
            </w:r>
          </w:p>
        </w:tc>
      </w:tr>
      <w:tr w:rsidR="007D03AB" w:rsidRPr="006B417E" w14:paraId="1A0FC589" w14:textId="77777777" w:rsidTr="00857DEE">
        <w:trPr>
          <w:cantSplit/>
          <w:trHeight w:val="79"/>
        </w:trPr>
        <w:tc>
          <w:tcPr>
            <w:tcW w:w="2961" w:type="pct"/>
          </w:tcPr>
          <w:p w14:paraId="48544AFF" w14:textId="77777777" w:rsidR="007D03AB" w:rsidRPr="00DE133D" w:rsidRDefault="007D03AB" w:rsidP="007D0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DEBA8" w14:textId="7CC31730" w:rsidR="007D03AB" w:rsidRPr="00020FF1" w:rsidRDefault="00CD7E48" w:rsidP="007D03AB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D7E4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33,388,617</w:t>
            </w:r>
          </w:p>
        </w:tc>
        <w:tc>
          <w:tcPr>
            <w:tcW w:w="194" w:type="pct"/>
          </w:tcPr>
          <w:p w14:paraId="4AD66FC3" w14:textId="77777777" w:rsidR="007D03AB" w:rsidRPr="00DE133D" w:rsidRDefault="007D03AB" w:rsidP="007D03A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A5C9D" w14:textId="77777777" w:rsidR="007D03AB" w:rsidRPr="00DE133D" w:rsidRDefault="007D03AB" w:rsidP="00632BC9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28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812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883</w:t>
            </w:r>
          </w:p>
        </w:tc>
      </w:tr>
    </w:tbl>
    <w:p w14:paraId="6A19CBB8" w14:textId="77777777" w:rsidR="00FE73BA" w:rsidRPr="006B417E" w:rsidRDefault="00FE73BA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7AA93F76" w14:textId="5A5FD1F9" w:rsidR="00FE73BA" w:rsidRPr="006B417E" w:rsidRDefault="00FE73BA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เงินกู้ยืมระยะยาวจากสถาบันการเงินมีกําหนดชําระ</w:t>
      </w:r>
      <w:r w:rsidRPr="00D852C4">
        <w:rPr>
          <w:rFonts w:asciiTheme="majorBidi" w:hAnsiTheme="majorBidi" w:cstheme="majorBidi"/>
          <w:sz w:val="28"/>
          <w:szCs w:val="28"/>
          <w:cs/>
        </w:rPr>
        <w:t>คืนเงิน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ต้นทุก </w:t>
      </w:r>
      <w:bookmarkStart w:id="3" w:name="_Hlk118276843"/>
      <w:r w:rsidRPr="00162A12">
        <w:rPr>
          <w:rFonts w:asciiTheme="majorBidi" w:hAnsiTheme="majorBidi" w:cstheme="majorBidi"/>
          <w:sz w:val="28"/>
          <w:szCs w:val="28"/>
        </w:rPr>
        <w:t>3</w:t>
      </w:r>
      <w:bookmarkEnd w:id="3"/>
      <w:r w:rsidRPr="00162A12">
        <w:rPr>
          <w:rFonts w:asciiTheme="majorBidi" w:hAnsiTheme="majorBidi" w:cstheme="majorBidi"/>
          <w:sz w:val="28"/>
          <w:szCs w:val="28"/>
        </w:rPr>
        <w:t xml:space="preserve">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หรือทุก</w:t>
      </w:r>
      <w:r w:rsidRPr="00162A12">
        <w:rPr>
          <w:rFonts w:asciiTheme="majorBidi" w:hAnsiTheme="majorBidi" w:cstheme="majorBidi"/>
          <w:sz w:val="28"/>
          <w:szCs w:val="28"/>
        </w:rPr>
        <w:t xml:space="preserve"> 12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หรือ</w:t>
      </w:r>
      <w:r w:rsidR="00632BC9">
        <w:rPr>
          <w:rFonts w:asciiTheme="majorBidi" w:hAnsiTheme="majorBidi" w:cstheme="majorBidi"/>
          <w:sz w:val="28"/>
          <w:szCs w:val="28"/>
          <w:cs/>
        </w:rPr>
        <w:br/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เมื่อครบกำหนด และมีกำหนดชำระดอกเบี้ยทุกสิ้นเดือน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>3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โดยเงินกู้ยืมระยะยาวจาก</w:t>
      </w:r>
      <w:r w:rsidR="00632BC9">
        <w:rPr>
          <w:rFonts w:asciiTheme="majorBidi" w:hAnsiTheme="majorBidi" w:cstheme="majorBidi"/>
          <w:sz w:val="28"/>
          <w:szCs w:val="28"/>
          <w:cs/>
        </w:rPr>
        <w:br/>
      </w:r>
      <w:r w:rsidRPr="00162A12">
        <w:rPr>
          <w:rFonts w:asciiTheme="majorBidi" w:hAnsiTheme="majorBidi" w:cstheme="majorBidi"/>
          <w:sz w:val="28"/>
          <w:szCs w:val="28"/>
          <w:cs/>
        </w:rPr>
        <w:t>สถาบันการเงินเหล่านี้</w:t>
      </w:r>
      <w:r w:rsidRPr="00162A12">
        <w:rPr>
          <w:rFonts w:asciiTheme="majorBidi" w:eastAsia="Cordia New" w:hAnsiTheme="majorBidi" w:cstheme="majorBidi"/>
          <w:sz w:val="28"/>
          <w:szCs w:val="28"/>
          <w:cs/>
        </w:rPr>
        <w:t>คิดดอกเบี้ย</w:t>
      </w:r>
      <w:r w:rsidRPr="00162A12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49F4881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3F90" w14:textId="3FFC0A05" w:rsidR="00FE73BA" w:rsidRPr="000B3369" w:rsidRDefault="00FE73BA" w:rsidP="002D72D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3369">
        <w:rPr>
          <w:rFonts w:asciiTheme="majorBidi" w:hAnsiTheme="majorBidi" w:cstheme="majorBidi"/>
          <w:sz w:val="28"/>
          <w:szCs w:val="28"/>
          <w:cs/>
        </w:rPr>
        <w:t xml:space="preserve">บริษัทต้องปฏิบัติตามเงื่อนไขทางการเงินตามที่กำหนด เช่น การดำรงอัตราส่วนลูกหนี้ที่มียอดค้างชำระไม่เกิน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เดือนต่อ</w:t>
      </w:r>
      <w:r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เดือน) ต่อลูกหนี้เงินให้สินเชื่อทั้งหมด </w:t>
      </w:r>
      <w:r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การดำรงอัตราส่ว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เงินสำรองที่มีอยู่ต่อลูกหนี้ด้อยคุณภาพ </w:t>
      </w:r>
      <w:r w:rsidRPr="000B3369">
        <w:rPr>
          <w:rFonts w:asciiTheme="majorBidi" w:hAnsiTheme="majorBidi" w:cstheme="majorBidi"/>
          <w:sz w:val="28"/>
          <w:szCs w:val="28"/>
        </w:rPr>
        <w:t xml:space="preserve">(NPL Coverage ratio) </w:t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การดำรงกำไรสุทธิให้มากกว่าศูนย์ และ</w:t>
      </w:r>
      <w:r w:rsidR="00632BC9">
        <w:rPr>
          <w:rFonts w:asciiTheme="majorBidi" w:hAnsiTheme="majorBidi" w:cstheme="majorBidi"/>
          <w:sz w:val="28"/>
          <w:szCs w:val="28"/>
          <w:cs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การดำรงอัตราส่วนการถือหุ้นของผู้ถือหุ้นรายใหญ่ในบริษัท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</w:t>
      </w:r>
    </w:p>
    <w:p w14:paraId="0191434B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CCF4EC4" w14:textId="1CBE9378" w:rsidR="00FE73BA" w:rsidRPr="00C23809" w:rsidRDefault="00FE73BA" w:rsidP="00583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718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D718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7184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D71844">
        <w:rPr>
          <w:rFonts w:asciiTheme="majorBidi" w:hAnsiTheme="majorBidi" w:cstheme="majorBidi"/>
          <w:sz w:val="28"/>
          <w:szCs w:val="28"/>
        </w:rPr>
        <w:t xml:space="preserve"> </w:t>
      </w:r>
      <w:r w:rsidRPr="00D7184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กลุ่มบริษัทและบริษัทมีวงเงินกู้ยืมระยะยาวจากสถาบันการเงินที่ยังมิได้เบิกใช้คงเหลือ</w:t>
      </w:r>
      <w:r>
        <w:rPr>
          <w:rFonts w:asciiTheme="majorBidi" w:hAnsiTheme="majorBidi" w:cstheme="majorBidi"/>
          <w:sz w:val="28"/>
          <w:szCs w:val="28"/>
        </w:rPr>
        <w:br/>
      </w:r>
      <w:r w:rsidRPr="00D71844">
        <w:rPr>
          <w:rFonts w:asciiTheme="majorBidi" w:hAnsiTheme="majorBidi" w:cstheme="majorBidi"/>
          <w:sz w:val="28"/>
          <w:szCs w:val="28"/>
          <w:cs/>
        </w:rPr>
        <w:t>จำนวน</w:t>
      </w:r>
      <w:r w:rsidR="00632BC9">
        <w:rPr>
          <w:rFonts w:asciiTheme="majorBidi" w:hAnsiTheme="majorBidi" w:cstheme="majorBidi"/>
          <w:sz w:val="28"/>
          <w:szCs w:val="28"/>
        </w:rPr>
        <w:t xml:space="preserve"> 1,000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5834C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5834C7">
        <w:rPr>
          <w:rFonts w:asciiTheme="majorBidi" w:hAnsiTheme="majorBidi" w:cstheme="majorBidi"/>
          <w:i/>
          <w:iCs/>
          <w:sz w:val="28"/>
          <w:szCs w:val="28"/>
        </w:rPr>
        <w:t>256</w:t>
      </w:r>
      <w:r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5834C7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834C7">
        <w:rPr>
          <w:rFonts w:asciiTheme="majorBidi" w:hAnsiTheme="majorBidi" w:cstheme="majorBidi"/>
          <w:i/>
          <w:iCs/>
          <w:sz w:val="28"/>
          <w:szCs w:val="28"/>
        </w:rPr>
        <w:t>00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ล้า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นเหรียญสหรัฐ</w:t>
      </w:r>
      <w:r w:rsidRPr="006B417E">
        <w:rPr>
          <w:rFonts w:asciiTheme="majorBidi" w:hAnsiTheme="majorBidi" w:cstheme="majorBidi"/>
          <w:sz w:val="28"/>
          <w:szCs w:val="28"/>
          <w:cs/>
        </w:rPr>
        <w:t>ฯ</w:t>
      </w:r>
      <w:r w:rsidRPr="005834C7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  <w:r w:rsidRPr="007772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80D89B8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3A695F51" w14:textId="77777777" w:rsidR="00FE73BA" w:rsidRPr="006B417E" w:rsidRDefault="00FE73BA" w:rsidP="009643A8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B4CEE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>
        <w:rPr>
          <w:rFonts w:asciiTheme="majorBidi" w:hAnsiTheme="majorBidi" w:cstheme="majorBidi"/>
          <w:sz w:val="28"/>
          <w:szCs w:val="28"/>
        </w:rPr>
        <w:br/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ในอัตรา </w:t>
      </w:r>
      <w:r w:rsidRPr="000B4CEE">
        <w:rPr>
          <w:rFonts w:asciiTheme="majorBidi" w:hAnsiTheme="majorBidi" w:cstheme="majorBidi"/>
          <w:sz w:val="28"/>
          <w:szCs w:val="28"/>
        </w:rPr>
        <w:t xml:space="preserve">SOFR </w:t>
      </w:r>
      <w:r w:rsidRPr="000B4CE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>ดอกเบี้ยที่เป็นสกุล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 xml:space="preserve">ยูโรในอัตรา </w:t>
      </w:r>
      <w:r w:rsidRPr="000B4CEE">
        <w:rPr>
          <w:rFonts w:asciiTheme="majorBidi" w:hAnsiTheme="majorBidi" w:cstheme="majorBidi"/>
          <w:sz w:val="28"/>
          <w:szCs w:val="28"/>
        </w:rPr>
        <w:t xml:space="preserve">EURIBOR 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  <w:r w:rsidRPr="000B4CEE">
        <w:rPr>
          <w:rFonts w:asciiTheme="majorBidi" w:hAnsiTheme="majorBidi" w:cstheme="majorBidi"/>
          <w:sz w:val="28"/>
          <w:szCs w:val="28"/>
          <w:cs/>
        </w:rPr>
        <w:t>ดอกเบี้ยที่เป็นสกุลเงินเยนในอัตราร้อยละคงที่ต่อปี และ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ดอกเบี้ยที่เป็นสกุลเงินบาทในอัตรา </w:t>
      </w:r>
      <w:r>
        <w:rPr>
          <w:rFonts w:asciiTheme="majorBidi" w:hAnsiTheme="majorBidi" w:cstheme="majorBidi"/>
          <w:sz w:val="28"/>
          <w:szCs w:val="28"/>
        </w:rPr>
        <w:t xml:space="preserve">THOR </w:t>
      </w:r>
      <w:r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 ต่อปี และ</w:t>
      </w:r>
      <w:r w:rsidRPr="000B4CEE">
        <w:rPr>
          <w:rFonts w:asciiTheme="majorBidi" w:hAnsiTheme="majorBidi" w:cstheme="majorBidi"/>
          <w:sz w:val="28"/>
          <w:szCs w:val="28"/>
          <w:cs/>
        </w:rPr>
        <w:t>จะจ่ายเงินต้นเป็นเงิ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B4CEE">
        <w:rPr>
          <w:rFonts w:asciiTheme="majorBidi" w:hAnsiTheme="majorBidi" w:cstheme="majorBidi"/>
          <w:sz w:val="28"/>
          <w:szCs w:val="28"/>
          <w:cs/>
        </w:rPr>
        <w:t>บาท เพื่อแลกเปลี่ยนกับเงินต้นที่เป็นสกุล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>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 w:hint="cs"/>
          <w:sz w:val="28"/>
          <w:szCs w:val="28"/>
          <w:cs/>
        </w:rPr>
        <w:t>ยูโร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และสกุล</w:t>
      </w:r>
      <w:r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>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383DF3D2" w14:textId="3E37A002" w:rsidR="00FE73BA" w:rsidRPr="00FE73BA" w:rsidRDefault="00FE73BA" w:rsidP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BD374D5" w14:textId="77777777" w:rsidR="00FE73BA" w:rsidRDefault="00FE7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E2DA9B1" w14:textId="47EA1FD1" w:rsidR="00FE73BA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หุ้นกู้</w:t>
      </w:r>
    </w:p>
    <w:p w14:paraId="28D3B7A8" w14:textId="77777777" w:rsidR="00FE73BA" w:rsidRPr="006542D3" w:rsidRDefault="00FE73BA" w:rsidP="000B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5D395F07" w14:textId="314FFE12" w:rsidR="00FE73BA" w:rsidRPr="006B417E" w:rsidRDefault="00FE73BA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br/>
        <w:t>มีการเปลี่ยนแปลงดังนี้</w:t>
      </w:r>
    </w:p>
    <w:p w14:paraId="7CFF75D1" w14:textId="77777777" w:rsidR="00FE73BA" w:rsidRPr="006B417E" w:rsidRDefault="00FE73BA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FE73BA" w:rsidRPr="006B417E" w14:paraId="68C0DC3F" w14:textId="77777777" w:rsidTr="007D03AB">
        <w:trPr>
          <w:cantSplit/>
          <w:tblHeader/>
        </w:trPr>
        <w:tc>
          <w:tcPr>
            <w:tcW w:w="7290" w:type="dxa"/>
            <w:vAlign w:val="bottom"/>
          </w:tcPr>
          <w:p w14:paraId="6F57D0CE" w14:textId="77777777" w:rsidR="00FE73BA" w:rsidRPr="006B417E" w:rsidRDefault="00FE73BA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1980" w:type="dxa"/>
          </w:tcPr>
          <w:p w14:paraId="16F24EAC" w14:textId="77777777" w:rsidR="00FE73BA" w:rsidRPr="006B417E" w:rsidRDefault="00FE73BA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FE73BA" w:rsidRPr="006B417E" w14:paraId="110EDCA9" w14:textId="77777777" w:rsidTr="007D03AB">
        <w:trPr>
          <w:cantSplit/>
          <w:trHeight w:val="396"/>
        </w:trPr>
        <w:tc>
          <w:tcPr>
            <w:tcW w:w="7290" w:type="dxa"/>
          </w:tcPr>
          <w:p w14:paraId="49CE4CD4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980" w:type="dxa"/>
          </w:tcPr>
          <w:p w14:paraId="0A664918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E73BA" w:rsidRPr="006B417E" w14:paraId="7BB85099" w14:textId="77777777" w:rsidTr="007D03AB">
        <w:trPr>
          <w:cantSplit/>
          <w:trHeight w:val="396"/>
        </w:trPr>
        <w:tc>
          <w:tcPr>
            <w:tcW w:w="7290" w:type="dxa"/>
          </w:tcPr>
          <w:p w14:paraId="0234090E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0" w:type="dxa"/>
          </w:tcPr>
          <w:p w14:paraId="214C0068" w14:textId="77777777" w:rsidR="00FE73BA" w:rsidRPr="006B417E" w:rsidRDefault="00FE73BA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105,889,983</w:t>
            </w:r>
          </w:p>
        </w:tc>
      </w:tr>
      <w:tr w:rsidR="00FE73BA" w:rsidRPr="006B417E" w14:paraId="3512CA11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68F904FA" w14:textId="77777777" w:rsidR="00FE73BA" w:rsidRPr="006B417E" w:rsidRDefault="00FE73BA" w:rsidP="007D03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1980" w:type="dxa"/>
          </w:tcPr>
          <w:p w14:paraId="3440CD5A" w14:textId="00848CB1" w:rsidR="00FE73BA" w:rsidRPr="00D2028E" w:rsidRDefault="00616CCA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</w:t>
            </w:r>
          </w:p>
        </w:tc>
      </w:tr>
      <w:tr w:rsidR="00FE73BA" w:rsidRPr="006B417E" w14:paraId="1AD6727A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2CDEB5E2" w14:textId="77777777" w:rsidR="00FE73BA" w:rsidRPr="006B417E" w:rsidRDefault="00FE73BA" w:rsidP="007D03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1980" w:type="dxa"/>
          </w:tcPr>
          <w:p w14:paraId="76F4726B" w14:textId="2FEF5ED3" w:rsidR="00FE73BA" w:rsidRPr="00D2028E" w:rsidRDefault="00616CCA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4,943,300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E73BA" w:rsidRPr="006B417E" w14:paraId="76D13B3D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2FF272AF" w14:textId="67DEEF44" w:rsidR="00FE73BA" w:rsidRPr="006B417E" w:rsidRDefault="00FE73BA" w:rsidP="007D03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B535F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</w:tcPr>
          <w:p w14:paraId="03267E8B" w14:textId="0F4C4F60" w:rsidR="00FE73BA" w:rsidRPr="00D2028E" w:rsidRDefault="00616CCA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50,214</w:t>
            </w:r>
          </w:p>
        </w:tc>
      </w:tr>
      <w:tr w:rsidR="00FE73BA" w:rsidRPr="006B417E" w14:paraId="68584EF0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53DA7B76" w14:textId="77777777" w:rsidR="00FE73BA" w:rsidRPr="006B417E" w:rsidRDefault="00FE73BA" w:rsidP="007D03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ดอกเบี้ยจ่ายล่วงหน้ารอตัดบัญชี</w:t>
            </w:r>
          </w:p>
        </w:tc>
        <w:tc>
          <w:tcPr>
            <w:tcW w:w="1980" w:type="dxa"/>
          </w:tcPr>
          <w:p w14:paraId="7FBF48C9" w14:textId="2737507E" w:rsidR="00FE73BA" w:rsidRPr="00D2028E" w:rsidRDefault="00616CCA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123,860</w:t>
            </w:r>
          </w:p>
        </w:tc>
      </w:tr>
      <w:tr w:rsidR="00FE73BA" w:rsidRPr="006B417E" w14:paraId="67C74061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1ED93A36" w14:textId="77777777" w:rsidR="00FE73BA" w:rsidRPr="003E59F0" w:rsidRDefault="00FE73BA" w:rsidP="007D03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0E9AE81C" w14:textId="360BE458" w:rsidR="00FE73BA" w:rsidRPr="006B417E" w:rsidRDefault="00616CCA" w:rsidP="007D03AB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1,035,769</w:t>
            </w:r>
          </w:p>
        </w:tc>
      </w:tr>
      <w:tr w:rsidR="00FE73BA" w:rsidRPr="006B417E" w14:paraId="19132289" w14:textId="77777777" w:rsidTr="007D03AB">
        <w:trPr>
          <w:cantSplit/>
          <w:trHeight w:val="396"/>
        </w:trPr>
        <w:tc>
          <w:tcPr>
            <w:tcW w:w="7290" w:type="dxa"/>
            <w:vAlign w:val="center"/>
          </w:tcPr>
          <w:p w14:paraId="61FDAAA5" w14:textId="77777777" w:rsidR="00FE73BA" w:rsidRPr="006B417E" w:rsidRDefault="00FE73BA" w:rsidP="007D03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85AE0" w14:textId="2C6926AD" w:rsidR="00FE73BA" w:rsidRPr="00F06B7D" w:rsidRDefault="00616CCA" w:rsidP="00632BC9">
            <w:pPr>
              <w:pStyle w:val="acctfourfigures"/>
              <w:tabs>
                <w:tab w:val="clear" w:pos="765"/>
                <w:tab w:val="decimal" w:pos="163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,156,526</w:t>
            </w:r>
          </w:p>
        </w:tc>
      </w:tr>
    </w:tbl>
    <w:p w14:paraId="0E20AF79" w14:textId="77777777" w:rsidR="00FE73BA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</w:p>
    <w:p w14:paraId="16F8764C" w14:textId="77777777" w:rsidR="00FE73BA" w:rsidRPr="006B417E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54DF0412" w14:textId="77777777" w:rsidR="00FE73BA" w:rsidRPr="006B417E" w:rsidRDefault="00FE73BA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FE73BA" w:rsidRPr="006B417E" w14:paraId="4AC1DD95" w14:textId="77777777" w:rsidTr="009A0BFC">
        <w:trPr>
          <w:cantSplit/>
        </w:trPr>
        <w:tc>
          <w:tcPr>
            <w:tcW w:w="2815" w:type="pct"/>
          </w:tcPr>
          <w:p w14:paraId="0AAC04CD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0440F349" w14:textId="77777777" w:rsidR="00FE73BA" w:rsidRPr="006B417E" w:rsidRDefault="00FE73BA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FE73BA" w:rsidRPr="006B417E" w14:paraId="5446FED3" w14:textId="77777777" w:rsidTr="009A0BFC">
        <w:trPr>
          <w:cantSplit/>
        </w:trPr>
        <w:tc>
          <w:tcPr>
            <w:tcW w:w="2815" w:type="pct"/>
          </w:tcPr>
          <w:p w14:paraId="0A5E8176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669947A8" w14:textId="77777777" w:rsidR="00FE73BA" w:rsidRPr="00FB25C0" w:rsidRDefault="00FE73BA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98" w:type="pct"/>
          </w:tcPr>
          <w:p w14:paraId="215EF64A" w14:textId="77777777" w:rsidR="00FE73BA" w:rsidRPr="006B417E" w:rsidRDefault="00FE73BA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531B2AD5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1AF908FD" w14:textId="77777777" w:rsidTr="009A0BFC">
        <w:trPr>
          <w:cantSplit/>
        </w:trPr>
        <w:tc>
          <w:tcPr>
            <w:tcW w:w="2815" w:type="pct"/>
          </w:tcPr>
          <w:p w14:paraId="42AACF80" w14:textId="77777777" w:rsidR="00FE73BA" w:rsidRPr="006B417E" w:rsidRDefault="00FE73BA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2DE73C17" w14:textId="77777777" w:rsidR="00FE73BA" w:rsidRPr="006B417E" w:rsidRDefault="00FE73BA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25191" w:rsidRPr="006B417E" w14:paraId="7EA3E527" w14:textId="77777777" w:rsidTr="00E73ED2">
        <w:trPr>
          <w:cantSplit/>
        </w:trPr>
        <w:tc>
          <w:tcPr>
            <w:tcW w:w="2815" w:type="pct"/>
          </w:tcPr>
          <w:p w14:paraId="5EDA8216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7FBD7E53" w14:textId="14E087B7" w:rsidR="00225191" w:rsidRPr="00F06B7D" w:rsidRDefault="00225191" w:rsidP="00632BC9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/>
                <w:sz w:val="28"/>
              </w:rPr>
            </w:pPr>
            <w:r w:rsidRPr="00225191">
              <w:rPr>
                <w:rFonts w:asciiTheme="majorBidi" w:hAnsiTheme="majorBidi" w:cstheme="majorBidi"/>
                <w:sz w:val="28"/>
                <w:szCs w:val="28"/>
              </w:rPr>
              <w:t xml:space="preserve"> 34,335,917 </w:t>
            </w:r>
          </w:p>
        </w:tc>
        <w:tc>
          <w:tcPr>
            <w:tcW w:w="98" w:type="pct"/>
          </w:tcPr>
          <w:p w14:paraId="23A42B6B" w14:textId="77777777" w:rsidR="00225191" w:rsidRPr="006B417E" w:rsidRDefault="00225191" w:rsidP="0022519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6C2265AF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28,786,229</w:t>
            </w:r>
          </w:p>
        </w:tc>
      </w:tr>
      <w:tr w:rsidR="00225191" w:rsidRPr="006B417E" w14:paraId="51659358" w14:textId="77777777" w:rsidTr="00E73ED2">
        <w:trPr>
          <w:cantSplit/>
        </w:trPr>
        <w:tc>
          <w:tcPr>
            <w:tcW w:w="2815" w:type="pct"/>
          </w:tcPr>
          <w:p w14:paraId="709B0FA9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07B4C866" w14:textId="04C339CC" w:rsidR="00225191" w:rsidRPr="00F06B7D" w:rsidRDefault="00225191" w:rsidP="00225191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/>
                <w:sz w:val="28"/>
              </w:rPr>
            </w:pPr>
            <w:r w:rsidRPr="00225191">
              <w:rPr>
                <w:rFonts w:asciiTheme="majorBidi" w:hAnsiTheme="majorBidi" w:cstheme="majorBidi"/>
                <w:sz w:val="28"/>
                <w:szCs w:val="28"/>
              </w:rPr>
              <w:t xml:space="preserve"> 70,820,609 </w:t>
            </w:r>
          </w:p>
        </w:tc>
        <w:tc>
          <w:tcPr>
            <w:tcW w:w="98" w:type="pct"/>
          </w:tcPr>
          <w:p w14:paraId="3D78AA3A" w14:textId="77777777" w:rsidR="00225191" w:rsidRPr="006B417E" w:rsidRDefault="00225191" w:rsidP="0022519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59273D40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77,103,754</w:t>
            </w:r>
          </w:p>
        </w:tc>
      </w:tr>
      <w:tr w:rsidR="00FE73BA" w:rsidRPr="006B417E" w14:paraId="7442FAB7" w14:textId="77777777" w:rsidTr="00E73ED2">
        <w:trPr>
          <w:cantSplit/>
        </w:trPr>
        <w:tc>
          <w:tcPr>
            <w:tcW w:w="2815" w:type="pct"/>
          </w:tcPr>
          <w:p w14:paraId="40D281AB" w14:textId="77777777" w:rsidR="00FE73BA" w:rsidRPr="006B417E" w:rsidRDefault="00FE73BA" w:rsidP="00FB25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66C549C5" w14:textId="7E83604B" w:rsidR="00FE73BA" w:rsidRPr="006B417E" w:rsidRDefault="00616CCA" w:rsidP="00FB25C0">
            <w:pPr>
              <w:pStyle w:val="acctfourfigures"/>
              <w:tabs>
                <w:tab w:val="clear" w:pos="765"/>
                <w:tab w:val="decimal" w:pos="162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,156,526</w:t>
            </w:r>
          </w:p>
        </w:tc>
        <w:tc>
          <w:tcPr>
            <w:tcW w:w="98" w:type="pct"/>
          </w:tcPr>
          <w:p w14:paraId="39AC03CD" w14:textId="77777777" w:rsidR="00FE73BA" w:rsidRPr="006B417E" w:rsidRDefault="00FE73BA" w:rsidP="00FB25C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AA545" w14:textId="77777777" w:rsidR="00FE73BA" w:rsidRPr="003433E6" w:rsidRDefault="00FE73BA" w:rsidP="007E2DD2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105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889</w:t>
            </w: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66C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983</w:t>
            </w:r>
          </w:p>
        </w:tc>
      </w:tr>
    </w:tbl>
    <w:p w14:paraId="48993697" w14:textId="77777777" w:rsidR="00FE73BA" w:rsidRDefault="00FE73BA" w:rsidP="000B4CEE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D01F4A" w14:textId="77777777" w:rsidR="00FE73BA" w:rsidRDefault="00FE73BA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B4CEE">
        <w:rPr>
          <w:rFonts w:asciiTheme="majorBidi" w:hAnsiTheme="majorBidi" w:cs="Angsana New" w:hint="cs"/>
          <w:sz w:val="28"/>
          <w:szCs w:val="28"/>
          <w:cs/>
        </w:rPr>
        <w:t>ยอดคงเหลือตามบัญชีของ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หุ้นกู้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จำแนกตามสกุลเงิน</w:t>
      </w:r>
      <w:r w:rsidRPr="000B4C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มีดังต่อไปนี้</w:t>
      </w:r>
    </w:p>
    <w:p w14:paraId="234D2AF5" w14:textId="77777777" w:rsidR="00FE73BA" w:rsidRDefault="00FE73BA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FE73BA" w:rsidRPr="006B417E" w14:paraId="22B21E7E" w14:textId="77777777" w:rsidTr="00FD5A2C">
        <w:trPr>
          <w:cantSplit/>
        </w:trPr>
        <w:tc>
          <w:tcPr>
            <w:tcW w:w="2815" w:type="pct"/>
          </w:tcPr>
          <w:p w14:paraId="6275C102" w14:textId="77777777" w:rsidR="00FE73BA" w:rsidRPr="006B417E" w:rsidRDefault="00FE73BA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5A7A58EB" w14:textId="77777777" w:rsidR="00FE73BA" w:rsidRPr="006B417E" w:rsidRDefault="00FE73BA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FE73BA" w:rsidRPr="006B417E" w14:paraId="05185D6E" w14:textId="77777777" w:rsidTr="00FD5A2C">
        <w:trPr>
          <w:cantSplit/>
        </w:trPr>
        <w:tc>
          <w:tcPr>
            <w:tcW w:w="2815" w:type="pct"/>
          </w:tcPr>
          <w:p w14:paraId="26488990" w14:textId="77777777" w:rsidR="00FE73BA" w:rsidRPr="006B417E" w:rsidRDefault="00FE73BA" w:rsidP="00FB25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47D21F38" w14:textId="77777777" w:rsidR="00FE73BA" w:rsidRPr="006B417E" w:rsidRDefault="00FE73BA" w:rsidP="00FB25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98" w:type="pct"/>
          </w:tcPr>
          <w:p w14:paraId="6304933D" w14:textId="77777777" w:rsidR="00FE73BA" w:rsidRPr="006B417E" w:rsidRDefault="00FE73BA" w:rsidP="00FB25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1917A94" w14:textId="77777777" w:rsidR="00FE73BA" w:rsidRPr="006B417E" w:rsidRDefault="00FE73BA" w:rsidP="00FB25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E73BA" w:rsidRPr="006B417E" w14:paraId="3C9D0DF8" w14:textId="77777777" w:rsidTr="00FD5A2C">
        <w:trPr>
          <w:cantSplit/>
        </w:trPr>
        <w:tc>
          <w:tcPr>
            <w:tcW w:w="2815" w:type="pct"/>
          </w:tcPr>
          <w:p w14:paraId="12C4FA63" w14:textId="77777777" w:rsidR="00FE73BA" w:rsidRPr="006B417E" w:rsidRDefault="00FE73BA" w:rsidP="00FB25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29C66F00" w14:textId="77777777" w:rsidR="00FE73BA" w:rsidRPr="006B417E" w:rsidRDefault="00FE73BA" w:rsidP="00FB25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25191" w:rsidRPr="006B417E" w14:paraId="62A1187C" w14:textId="77777777" w:rsidTr="00D87C03">
        <w:trPr>
          <w:cantSplit/>
        </w:trPr>
        <w:tc>
          <w:tcPr>
            <w:tcW w:w="2815" w:type="pct"/>
          </w:tcPr>
          <w:p w14:paraId="702DBB0F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256E11BB" w14:textId="38CDFCC7" w:rsidR="00225191" w:rsidRPr="006B417E" w:rsidRDefault="00225191" w:rsidP="0022519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25191">
              <w:rPr>
                <w:rFonts w:asciiTheme="majorBidi" w:hAnsiTheme="majorBidi" w:cstheme="majorBidi"/>
                <w:sz w:val="28"/>
                <w:szCs w:val="28"/>
              </w:rPr>
              <w:t xml:space="preserve"> 78,708,562 </w:t>
            </w:r>
          </w:p>
        </w:tc>
        <w:tc>
          <w:tcPr>
            <w:tcW w:w="98" w:type="pct"/>
          </w:tcPr>
          <w:p w14:paraId="0AAB0057" w14:textId="77777777" w:rsidR="00225191" w:rsidRPr="006B417E" w:rsidRDefault="00225191" w:rsidP="0022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5D38AF11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80,170,386</w:t>
            </w:r>
          </w:p>
        </w:tc>
      </w:tr>
      <w:tr w:rsidR="00225191" w:rsidRPr="006B417E" w14:paraId="6FBF3269" w14:textId="77777777" w:rsidTr="00D87C03">
        <w:trPr>
          <w:cantSplit/>
        </w:trPr>
        <w:tc>
          <w:tcPr>
            <w:tcW w:w="2815" w:type="pct"/>
          </w:tcPr>
          <w:p w14:paraId="593529CF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6791BF17" w14:textId="51674325" w:rsidR="00225191" w:rsidRPr="006B417E" w:rsidRDefault="00225191" w:rsidP="0022519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25191">
              <w:rPr>
                <w:rFonts w:asciiTheme="majorBidi" w:hAnsiTheme="majorBidi" w:cstheme="majorBidi"/>
                <w:sz w:val="28"/>
                <w:szCs w:val="28"/>
              </w:rPr>
              <w:t xml:space="preserve"> 23,371,470 </w:t>
            </w:r>
          </w:p>
        </w:tc>
        <w:tc>
          <w:tcPr>
            <w:tcW w:w="98" w:type="pct"/>
          </w:tcPr>
          <w:p w14:paraId="5D5CCDD7" w14:textId="77777777" w:rsidR="00225191" w:rsidRPr="006B417E" w:rsidRDefault="00225191" w:rsidP="0022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C518DF1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22,772,205</w:t>
            </w:r>
          </w:p>
        </w:tc>
      </w:tr>
      <w:tr w:rsidR="00225191" w:rsidRPr="006B417E" w14:paraId="26F29043" w14:textId="77777777" w:rsidTr="00D87C03">
        <w:trPr>
          <w:cantSplit/>
        </w:trPr>
        <w:tc>
          <w:tcPr>
            <w:tcW w:w="2815" w:type="pct"/>
          </w:tcPr>
          <w:p w14:paraId="14FDDA83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</w:t>
            </w: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19" w:type="pct"/>
          </w:tcPr>
          <w:p w14:paraId="69B48A83" w14:textId="0187CF04" w:rsidR="00225191" w:rsidRPr="00292F98" w:rsidRDefault="00225191" w:rsidP="0022519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25191">
              <w:rPr>
                <w:rFonts w:asciiTheme="majorBidi" w:hAnsiTheme="majorBidi" w:cstheme="majorBidi"/>
                <w:sz w:val="28"/>
                <w:szCs w:val="28"/>
              </w:rPr>
              <w:t xml:space="preserve"> 3,076,494 </w:t>
            </w:r>
          </w:p>
        </w:tc>
        <w:tc>
          <w:tcPr>
            <w:tcW w:w="98" w:type="pct"/>
          </w:tcPr>
          <w:p w14:paraId="4E32A2E6" w14:textId="77777777" w:rsidR="00225191" w:rsidRPr="006B417E" w:rsidRDefault="00225191" w:rsidP="00225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07A02D32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2,947,392</w:t>
            </w:r>
          </w:p>
        </w:tc>
      </w:tr>
      <w:tr w:rsidR="00225191" w:rsidRPr="006B417E" w14:paraId="1F2738B1" w14:textId="77777777" w:rsidTr="00D87C03">
        <w:trPr>
          <w:cantSplit/>
          <w:trHeight w:val="77"/>
        </w:trPr>
        <w:tc>
          <w:tcPr>
            <w:tcW w:w="2815" w:type="pct"/>
          </w:tcPr>
          <w:p w14:paraId="42951D8D" w14:textId="77777777" w:rsidR="00225191" w:rsidRPr="006B417E" w:rsidRDefault="00225191" w:rsidP="002251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6D9B8170" w14:textId="6B92A411" w:rsidR="00225191" w:rsidRPr="006B417E" w:rsidRDefault="00225191" w:rsidP="00225191">
            <w:pPr>
              <w:pStyle w:val="acctfourfigures"/>
              <w:tabs>
                <w:tab w:val="clear" w:pos="765"/>
                <w:tab w:val="decimal" w:pos="16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,156,526</w:t>
            </w:r>
          </w:p>
        </w:tc>
        <w:tc>
          <w:tcPr>
            <w:tcW w:w="98" w:type="pct"/>
          </w:tcPr>
          <w:p w14:paraId="01C19004" w14:textId="77777777" w:rsidR="00225191" w:rsidRPr="006B417E" w:rsidRDefault="00225191" w:rsidP="00225191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</w:tcPr>
          <w:p w14:paraId="79BE9356" w14:textId="77777777" w:rsidR="00225191" w:rsidRPr="003433E6" w:rsidRDefault="00225191" w:rsidP="0022519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105,889,983</w:t>
            </w:r>
          </w:p>
        </w:tc>
      </w:tr>
    </w:tbl>
    <w:p w14:paraId="7721E618" w14:textId="77777777" w:rsidR="00FE73BA" w:rsidRDefault="00FE73BA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t>หุ้นกู้สกุลเงินบาทมีกําหนดชําระคืนเงินต้นทั้งจำนวนเมื่อครบกำหนด โดยแบ่งเป็นหุ้นกู้ที่ไม่มีการจ่ายดอกเบี้ย</w:t>
      </w:r>
      <w:r w:rsidRPr="003433E6">
        <w:rPr>
          <w:rFonts w:asciiTheme="majorBidi" w:hAnsiTheme="majorBidi" w:cstheme="majorBidi"/>
          <w:sz w:val="28"/>
          <w:szCs w:val="28"/>
          <w:cs/>
        </w:rPr>
        <w:br/>
        <w:t>(</w:t>
      </w:r>
      <w:r w:rsidRPr="003433E6">
        <w:rPr>
          <w:rFonts w:asciiTheme="majorBidi" w:hAnsiTheme="majorBidi" w:cstheme="majorBidi"/>
          <w:sz w:val="28"/>
          <w:szCs w:val="28"/>
        </w:rPr>
        <w:t xml:space="preserve">Zero-coupon bond) 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และหุ้นกู้ที่มีกำหนดชำระดอกเบี้ยทุก </w:t>
      </w:r>
      <w:r w:rsidRPr="003433E6">
        <w:rPr>
          <w:rFonts w:asciiTheme="majorBidi" w:hAnsiTheme="majorBidi" w:cstheme="majorBidi"/>
          <w:sz w:val="28"/>
          <w:szCs w:val="28"/>
        </w:rPr>
        <w:t>3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3433E6">
        <w:rPr>
          <w:rFonts w:asciiTheme="majorBidi" w:hAnsiTheme="majorBidi" w:cstheme="majorBidi"/>
          <w:sz w:val="28"/>
          <w:szCs w:val="28"/>
        </w:rPr>
        <w:t>6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ซึ่งคิดดอกเบี้ยในอัตราร้อยละคงที่ต่อปี</w:t>
      </w:r>
    </w:p>
    <w:p w14:paraId="6A850FD7" w14:textId="77777777" w:rsidR="00FE73BA" w:rsidRDefault="00FE73BA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BDA551" w14:textId="60EA1F7A" w:rsidR="00FE73BA" w:rsidRDefault="00FE73BA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หุ้นกู้สกุลเงินเหรียญสหรัฐฯ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มีกำหนดชำระคืนเงินต้นทุก </w:t>
      </w:r>
      <w:r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เดือน เท่า ๆ กัน หลังจาก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>ปี หรือทุก</w:t>
      </w:r>
      <w:r>
        <w:rPr>
          <w:rFonts w:asciiTheme="majorBidi" w:hAnsiTheme="majorBidi" w:cstheme="majorBidi"/>
          <w:sz w:val="28"/>
          <w:szCs w:val="28"/>
        </w:rPr>
        <w:t xml:space="preserve"> 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เดือน เท่า ๆ กัน หลังจาก </w:t>
      </w:r>
      <w:r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ปี นับจากวันที่ออกและเสนอขาย และมีกำหนดชำระดอกเบี้ยทุก </w:t>
      </w:r>
      <w:r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เดือน คิดดอกเบี้ยในอัตราร้อยละคงที่</w:t>
      </w:r>
      <w:r w:rsidR="00B535F9">
        <w:rPr>
          <w:rFonts w:asciiTheme="majorBidi" w:hAnsiTheme="majorBidi" w:cstheme="majorBidi" w:hint="cs"/>
          <w:sz w:val="28"/>
          <w:szCs w:val="28"/>
          <w:cs/>
        </w:rPr>
        <w:t>ต่อปี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และร้อยละ </w:t>
      </w:r>
      <w:r>
        <w:rPr>
          <w:rFonts w:asciiTheme="majorBidi" w:hAnsiTheme="majorBidi" w:cstheme="majorBidi"/>
          <w:sz w:val="28"/>
          <w:szCs w:val="28"/>
        </w:rPr>
        <w:t xml:space="preserve">SOFR </w:t>
      </w:r>
      <w:r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</w:p>
    <w:p w14:paraId="56B4C9EC" w14:textId="77777777" w:rsidR="00B535F9" w:rsidRDefault="00B535F9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782174" w14:textId="082973F7" w:rsidR="00B535F9" w:rsidRPr="003433E6" w:rsidRDefault="00B535F9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หุ้นกู้สกุลเงินเหรียญสิงคโปร์มีกำหนดชำระคืนเงิน</w:t>
      </w:r>
      <w:r w:rsidR="00012189">
        <w:rPr>
          <w:rFonts w:asciiTheme="majorBidi" w:hAnsiTheme="majorBidi" w:cstheme="majorBidi" w:hint="cs"/>
          <w:sz w:val="28"/>
          <w:szCs w:val="28"/>
          <w:cs/>
        </w:rPr>
        <w:t>ต้น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ทั้งจำนวนเมื่อครบกำหนด และมีกำหนดชำระดอกเบี้ยทุก </w:t>
      </w:r>
      <w:r>
        <w:rPr>
          <w:rFonts w:asciiTheme="majorBidi" w:hAnsiTheme="majorBidi" w:cstheme="majorBidi"/>
          <w:sz w:val="28"/>
          <w:szCs w:val="28"/>
        </w:rPr>
        <w:t xml:space="preserve">6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คิดดอกเบี้ยในอัตราร้อยละคงที่ต่อปี</w:t>
      </w:r>
    </w:p>
    <w:p w14:paraId="3F7BD1B8" w14:textId="77777777" w:rsidR="00FE73BA" w:rsidRPr="003433E6" w:rsidRDefault="00FE73BA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6BEB82" w14:textId="195E5E04" w:rsidR="00FE73BA" w:rsidRPr="00B535F9" w:rsidRDefault="00FE73BA" w:rsidP="00B535F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3433E6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บริษัทในฐานะผู้ออกหุ้นกู้จะต้องปฏิบัติตามกำหนดเงื่อนไขที่ได้ระบุไว้ </w:t>
      </w:r>
      <w:r w:rsidRPr="003433E6">
        <w:rPr>
          <w:rFonts w:asciiTheme="majorBidi" w:hAnsiTheme="majorBidi" w:cstheme="majorBidi" w:hint="cs"/>
          <w:b/>
          <w:sz w:val="28"/>
          <w:szCs w:val="28"/>
          <w:cs/>
        </w:rPr>
        <w:t>เช่น</w:t>
      </w:r>
      <w:r w:rsidRPr="003433E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433E6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การดำรงอัตราส่วนหนี้สินต่อส่วนของผู้ถือหุ้น</w:t>
      </w:r>
    </w:p>
    <w:p w14:paraId="1F77EA5E" w14:textId="77777777" w:rsidR="00B535F9" w:rsidRDefault="00B535F9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14:paraId="5666EE51" w14:textId="39528699" w:rsidR="00B535F9" w:rsidRPr="00632BC9" w:rsidRDefault="00B535F9" w:rsidP="00B535F9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</w:t>
      </w:r>
      <w:r>
        <w:rPr>
          <w:rFonts w:asciiTheme="majorBidi" w:hAnsiTheme="majorBidi" w:cstheme="majorBidi" w:hint="cs"/>
          <w:sz w:val="28"/>
          <w:szCs w:val="28"/>
          <w:cs/>
        </w:rPr>
        <w:t>และต่างประเทศ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ภายใต้สัญญาดังกล่าว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433E6">
        <w:rPr>
          <w:rFonts w:asciiTheme="majorBidi" w:hAnsiTheme="majorBidi" w:cstheme="majorBidi"/>
          <w:sz w:val="28"/>
          <w:szCs w:val="28"/>
          <w:cs/>
        </w:rPr>
        <w:t>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433E6">
        <w:rPr>
          <w:rFonts w:asciiTheme="majorBidi" w:hAnsiTheme="majorBidi" w:cstheme="majorBidi"/>
          <w:sz w:val="28"/>
          <w:szCs w:val="28"/>
          <w:cs/>
        </w:rPr>
        <w:t>เหรียญสหรัฐฯ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433E6">
        <w:rPr>
          <w:rFonts w:asciiTheme="majorBidi" w:hAnsiTheme="majorBidi" w:cstheme="majorBidi"/>
          <w:sz w:val="28"/>
          <w:szCs w:val="28"/>
          <w:cs/>
        </w:rPr>
        <w:t>ในอัตรา</w:t>
      </w:r>
      <w:r w:rsidRPr="003433E6">
        <w:rPr>
          <w:rFonts w:asciiTheme="majorBidi" w:hAnsiTheme="majorBidi" w:cstheme="majorBidi"/>
          <w:sz w:val="28"/>
          <w:szCs w:val="28"/>
        </w:rPr>
        <w:t xml:space="preserve"> SOFR 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 ดอกเบี้ยที่</w:t>
      </w:r>
      <w:r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สกุลเงินเหรียญสหรัฐฯ</w:t>
      </w:r>
      <w:r w:rsidRPr="003433E6">
        <w:rPr>
          <w:rFonts w:asciiTheme="majorBidi" w:hAnsiTheme="majorBidi" w:cstheme="majorBidi"/>
          <w:sz w:val="28"/>
          <w:szCs w:val="28"/>
        </w:rPr>
        <w:t xml:space="preserve"> 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ร้อยละคงที่ต่อปี </w:t>
      </w:r>
      <w:r>
        <w:rPr>
          <w:rFonts w:asciiTheme="majorBidi" w:hAnsiTheme="majorBidi" w:cstheme="majorBidi" w:hint="cs"/>
          <w:sz w:val="28"/>
          <w:szCs w:val="28"/>
          <w:cs/>
        </w:rPr>
        <w:t>และดอกเบี้ยที่เป็นสกุลเงินเหรียญสิงคโปร์ในอัตราร้อยละคงที่ต่อปี และจ่ายเงินต้นเป็นเงินบาท เพื่อแลกเปลี่ยนกับเงินต้นที่เป็นสกุลเงินเหรียญ</w:t>
      </w:r>
      <w:r w:rsidRPr="003433E6">
        <w:rPr>
          <w:rFonts w:asciiTheme="majorBidi" w:hAnsiTheme="majorBidi" w:cstheme="majorBidi" w:hint="cs"/>
          <w:sz w:val="28"/>
          <w:szCs w:val="28"/>
          <w:cs/>
        </w:rPr>
        <w:t>สหรัฐฯ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และสกุลเงินเหรียญสิงคโปร์ </w:t>
      </w:r>
      <w:r w:rsidRPr="003433E6">
        <w:rPr>
          <w:rFonts w:asciiTheme="majorBidi" w:hAnsiTheme="majorBidi" w:cstheme="majorBidi"/>
          <w:sz w:val="28"/>
          <w:szCs w:val="28"/>
          <w:cs/>
        </w:rPr>
        <w:t>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</w:t>
      </w:r>
      <w:r w:rsidRPr="00136C2B">
        <w:rPr>
          <w:rFonts w:asciiTheme="majorBidi" w:hAnsiTheme="majorBidi" w:cstheme="majorBidi"/>
          <w:sz w:val="28"/>
          <w:szCs w:val="28"/>
          <w:cs/>
        </w:rPr>
        <w:t>กู้ยืม</w:t>
      </w:r>
      <w:r w:rsidRPr="00136C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6C2B">
        <w:rPr>
          <w:rFonts w:asciiTheme="majorBidi" w:hAnsiTheme="majorBidi" w:cstheme="majorBidi"/>
          <w:sz w:val="28"/>
          <w:szCs w:val="28"/>
          <w:cs/>
        </w:rPr>
        <w:t>นอกจากนี้บริษัทจะได้รับหลักประกันเป็นเงินสด</w:t>
      </w:r>
      <w:r>
        <w:rPr>
          <w:rFonts w:asciiTheme="majorBidi" w:hAnsiTheme="majorBidi" w:cstheme="majorBidi"/>
          <w:sz w:val="28"/>
          <w:szCs w:val="28"/>
        </w:rPr>
        <w:br/>
      </w:r>
      <w:r w:rsidRPr="00136C2B">
        <w:rPr>
          <w:rFonts w:asciiTheme="majorBidi" w:hAnsiTheme="majorBidi" w:cstheme="majorBidi"/>
          <w:sz w:val="28"/>
          <w:szCs w:val="28"/>
          <w:cs/>
        </w:rPr>
        <w:t xml:space="preserve">เมื่อมูลค่ายุติธรรมของสัญญาเป็นผลกำไรเกินกว่าระดับที่กำหนด </w:t>
      </w:r>
      <w:r w:rsidRPr="00136C2B">
        <w:rPr>
          <w:rFonts w:asciiTheme="majorBidi" w:hAnsiTheme="majorBidi" w:cs="Angsana New" w:hint="cs"/>
          <w:sz w:val="28"/>
          <w:szCs w:val="28"/>
          <w:cs/>
        </w:rPr>
        <w:t>และจะต้องวางหลักประกันเป็นเงินสดเมื่อมูลค่ายุติธรรมของสัญญาเป็นผลขาดทุนเกินกว่าระดับที่กำหนด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136C2B">
        <w:rPr>
          <w:rFonts w:asciiTheme="majorBidi" w:hAnsiTheme="majorBidi" w:cstheme="majorBidi"/>
          <w:sz w:val="28"/>
          <w:szCs w:val="28"/>
          <w:cs/>
        </w:rPr>
        <w:t xml:space="preserve">โดย ณ วันที่ </w:t>
      </w:r>
      <w:r w:rsidRPr="00136C2B">
        <w:rPr>
          <w:rFonts w:asciiTheme="majorBidi" w:hAnsiTheme="majorBidi" w:cstheme="majorBidi"/>
          <w:sz w:val="28"/>
          <w:szCs w:val="28"/>
        </w:rPr>
        <w:t xml:space="preserve">31 </w:t>
      </w:r>
      <w:r w:rsidRPr="00136C2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136C2B">
        <w:rPr>
          <w:rFonts w:asciiTheme="majorBidi" w:hAnsiTheme="majorBidi" w:cstheme="majorBidi"/>
          <w:sz w:val="28"/>
          <w:szCs w:val="28"/>
        </w:rPr>
        <w:t xml:space="preserve">2569 </w:t>
      </w:r>
      <w:r w:rsidRPr="00136C2B">
        <w:rPr>
          <w:rFonts w:asciiTheme="majorBidi" w:hAnsiTheme="majorBidi" w:cstheme="majorBidi"/>
          <w:sz w:val="28"/>
          <w:szCs w:val="28"/>
          <w:cs/>
        </w:rPr>
        <w:t>บริษัทมีเงินฝากที่เป็นหลักประกัน</w:t>
      </w:r>
      <w:r>
        <w:rPr>
          <w:rFonts w:asciiTheme="majorBidi" w:hAnsiTheme="majorBidi" w:cstheme="majorBidi"/>
          <w:sz w:val="28"/>
          <w:szCs w:val="28"/>
        </w:rPr>
        <w:br/>
      </w:r>
      <w:r w:rsidRPr="00136C2B">
        <w:rPr>
          <w:rFonts w:asciiTheme="majorBidi" w:hAnsiTheme="majorBidi" w:cstheme="majorBidi"/>
          <w:sz w:val="28"/>
          <w:szCs w:val="28"/>
          <w:cs/>
        </w:rPr>
        <w:t>บันทึกอยู่ใน</w:t>
      </w:r>
      <w:r w:rsidRPr="00F06B7D">
        <w:rPr>
          <w:rFonts w:asciiTheme="majorBidi" w:hAnsiTheme="majorBidi" w:cstheme="majorBidi"/>
          <w:sz w:val="28"/>
          <w:szCs w:val="28"/>
          <w:cs/>
        </w:rPr>
        <w:t>หนี้สินไม่หมุนเวียนอื่น</w:t>
      </w:r>
      <w:r w:rsidRPr="004E78AF">
        <w:rPr>
          <w:rFonts w:asciiTheme="majorBidi" w:hAnsiTheme="majorBidi" w:cstheme="majorBidi"/>
          <w:sz w:val="28"/>
          <w:szCs w:val="28"/>
          <w:cs/>
        </w:rPr>
        <w:t>จำนวน</w:t>
      </w:r>
      <w:r>
        <w:rPr>
          <w:rFonts w:asciiTheme="majorBidi" w:hAnsiTheme="majorBidi" w:cstheme="majorBidi"/>
          <w:sz w:val="28"/>
          <w:szCs w:val="28"/>
        </w:rPr>
        <w:t xml:space="preserve"> 322.80</w:t>
      </w:r>
      <w:r w:rsidRPr="00F06B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E78AF">
        <w:rPr>
          <w:rFonts w:asciiTheme="majorBidi" w:hAnsiTheme="majorBidi" w:cstheme="majorBidi"/>
          <w:sz w:val="28"/>
          <w:szCs w:val="28"/>
          <w:cs/>
        </w:rPr>
        <w:t>ล้าน</w:t>
      </w:r>
      <w:r w:rsidRPr="00136C2B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136C2B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136C2B">
        <w:rPr>
          <w:rFonts w:asciiTheme="majorBidi" w:hAnsiTheme="majorBidi" w:cstheme="majorBidi"/>
          <w:i/>
          <w:iCs/>
          <w:sz w:val="28"/>
          <w:szCs w:val="28"/>
        </w:rPr>
        <w:t xml:space="preserve">2568: 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>บันทึก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อยู่ใน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สินทรัพย์ไม่หมุนเวียนอื่น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36C2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Pr="00632BC9">
        <w:rPr>
          <w:rFonts w:asciiTheme="majorBidi" w:hAnsiTheme="majorBidi" w:cstheme="majorBidi"/>
          <w:i/>
          <w:iCs/>
          <w:sz w:val="28"/>
          <w:szCs w:val="28"/>
        </w:rPr>
        <w:t xml:space="preserve">776.54 </w:t>
      </w:r>
      <w:r w:rsidRPr="00632BC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26FB3BEC" w14:textId="77777777" w:rsidR="00B535F9" w:rsidRPr="006B417E" w:rsidRDefault="00B535F9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B535F9" w:rsidRPr="006B417E" w:rsidSect="005C6A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F36A5AD" w14:textId="77777777" w:rsidR="00FE73BA" w:rsidRPr="006B417E" w:rsidRDefault="00FE73BA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3E7EA8A0" w14:textId="77777777" w:rsidR="00FE73BA" w:rsidRPr="0048685C" w:rsidRDefault="00FE73BA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16"/>
          <w:szCs w:val="16"/>
          <w:cs/>
        </w:rPr>
      </w:pPr>
    </w:p>
    <w:p w14:paraId="1C17E69B" w14:textId="77777777" w:rsidR="00FE73BA" w:rsidRDefault="00FE73BA" w:rsidP="007B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ข้อมูลทางการเงินจำแนกตามส่วนงานของกลุ่มบริษัทสำหรับงวด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สาม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8F2572">
        <w:rPr>
          <w:rFonts w:asciiTheme="majorBidi" w:hAnsiTheme="majorBidi" w:cstheme="majorBidi"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9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8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5BF69209" w14:textId="77777777" w:rsidR="00FE73BA" w:rsidRPr="0048685C" w:rsidRDefault="00FE73BA" w:rsidP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9"/>
        <w:gridCol w:w="960"/>
        <w:gridCol w:w="236"/>
        <w:gridCol w:w="934"/>
      </w:tblGrid>
      <w:tr w:rsidR="00FE73BA" w:rsidRPr="00116EC1" w14:paraId="78E6BABF" w14:textId="77777777" w:rsidTr="00F16E4E">
        <w:trPr>
          <w:trHeight w:val="144"/>
        </w:trPr>
        <w:tc>
          <w:tcPr>
            <w:tcW w:w="3150" w:type="dxa"/>
          </w:tcPr>
          <w:p w14:paraId="1D4D5949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vAlign w:val="bottom"/>
          </w:tcPr>
          <w:p w14:paraId="3B66FC38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E73BA" w:rsidRPr="00116EC1" w14:paraId="48304A31" w14:textId="77777777" w:rsidTr="00F16E4E">
        <w:trPr>
          <w:trHeight w:val="144"/>
        </w:trPr>
        <w:tc>
          <w:tcPr>
            <w:tcW w:w="3150" w:type="dxa"/>
          </w:tcPr>
          <w:p w14:paraId="46971963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vAlign w:val="bottom"/>
          </w:tcPr>
          <w:p w14:paraId="2DB5C94D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</w:tcPr>
          <w:p w14:paraId="31F85CC0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200AFA0F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</w:tcPr>
          <w:p w14:paraId="6027CFCA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725B5704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35261E1A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125DA9C8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9" w:type="dxa"/>
            <w:vAlign w:val="bottom"/>
          </w:tcPr>
          <w:p w14:paraId="2E472B6F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7B5A09A0" w14:textId="77777777" w:rsidR="00FE73BA" w:rsidRPr="00116EC1" w:rsidRDefault="00FE73BA" w:rsidP="0011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E73BA" w:rsidRPr="00116EC1" w14:paraId="4C5A5B47" w14:textId="77777777" w:rsidTr="00F16E4E">
        <w:trPr>
          <w:trHeight w:val="144"/>
        </w:trPr>
        <w:tc>
          <w:tcPr>
            <w:tcW w:w="3150" w:type="dxa"/>
            <w:vAlign w:val="bottom"/>
          </w:tcPr>
          <w:p w14:paraId="7F9B186F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116EC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7C0543F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57" w:type="dxa"/>
            <w:vAlign w:val="bottom"/>
          </w:tcPr>
          <w:p w14:paraId="710D85CA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ED28A99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5E1BDEEE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E443802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4A25A5FA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15D4E6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13956C1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66030FA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343CE6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B50ED6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5AB0488E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7DC5C02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BC28C3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189415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  <w:vAlign w:val="bottom"/>
          </w:tcPr>
          <w:p w14:paraId="599C8504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64A7BF32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125ECBB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9B9EA32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FE73BA" w:rsidRPr="00116EC1" w14:paraId="5D261911" w14:textId="77777777" w:rsidTr="00F16E4E">
        <w:trPr>
          <w:trHeight w:val="144"/>
        </w:trPr>
        <w:tc>
          <w:tcPr>
            <w:tcW w:w="3150" w:type="dxa"/>
          </w:tcPr>
          <w:p w14:paraId="416C87D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vAlign w:val="bottom"/>
          </w:tcPr>
          <w:p w14:paraId="7BA3FCCC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16EC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14D67" w:rsidRPr="00116EC1" w14:paraId="4B38A82F" w14:textId="77777777" w:rsidTr="00BF3684">
        <w:tc>
          <w:tcPr>
            <w:tcW w:w="3150" w:type="dxa"/>
          </w:tcPr>
          <w:p w14:paraId="199C7DDD" w14:textId="1C0C9A4E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รายได้ดอกเบี้ยในการให้บริการสินเชื่อแล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สัญญาเช่าซื้อ</w:t>
            </w:r>
          </w:p>
        </w:tc>
        <w:tc>
          <w:tcPr>
            <w:tcW w:w="990" w:type="dxa"/>
          </w:tcPr>
          <w:p w14:paraId="1C6707BA" w14:textId="77777777" w:rsidR="00E14D67" w:rsidRPr="00033EF4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23955536" w14:textId="04E90B12" w:rsidR="00E14D67" w:rsidRPr="00F06B7D" w:rsidRDefault="00E14D67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/>
                <w:sz w:val="24"/>
              </w:rPr>
            </w:pPr>
            <w:r w:rsidRPr="00033EF4">
              <w:rPr>
                <w:rFonts w:asciiTheme="majorBidi" w:hAnsiTheme="majorBidi" w:cs="Angsana New"/>
                <w:sz w:val="24"/>
                <w:szCs w:val="24"/>
              </w:rPr>
              <w:t>7,575,663</w:t>
            </w:r>
          </w:p>
        </w:tc>
        <w:tc>
          <w:tcPr>
            <w:tcW w:w="257" w:type="dxa"/>
          </w:tcPr>
          <w:p w14:paraId="32F2CEDC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7F6AA63" w14:textId="77777777" w:rsidR="00E14D67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893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10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</w:tcPr>
          <w:p w14:paraId="3CF350FC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6D149F55" w14:textId="77777777" w:rsidR="00E14D67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5D76B627" w14:textId="4B31658E" w:rsidR="00E14D67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36D182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8102BD1" w14:textId="77777777" w:rsidR="00E14D67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F6D9E41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16179067" w14:textId="77777777" w:rsidR="00E14D67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5B5D1FB1" w14:textId="0D3E5E7C" w:rsidR="00E14D67" w:rsidRPr="00116EC1" w:rsidRDefault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179,929</w:t>
            </w:r>
          </w:p>
        </w:tc>
        <w:tc>
          <w:tcPr>
            <w:tcW w:w="236" w:type="dxa"/>
          </w:tcPr>
          <w:p w14:paraId="1E95C1B7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23538FB" w14:textId="77777777" w:rsidR="00E14D67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164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661</w:t>
            </w:r>
          </w:p>
        </w:tc>
        <w:tc>
          <w:tcPr>
            <w:tcW w:w="236" w:type="dxa"/>
          </w:tcPr>
          <w:p w14:paraId="7ED7FB87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ED95E1B" w14:textId="7EC963FB" w:rsidR="00E14D67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3FC1996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96E58EB" w14:textId="77777777" w:rsidR="00E14D67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49562FDF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70F41AB" w14:textId="77777777" w:rsidR="00E14D67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0A776B8F" w14:textId="70C2B9AC" w:rsidR="00E14D67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7,755,592</w:t>
            </w:r>
          </w:p>
        </w:tc>
        <w:tc>
          <w:tcPr>
            <w:tcW w:w="236" w:type="dxa"/>
          </w:tcPr>
          <w:p w14:paraId="226615DB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1614248" w14:textId="77777777" w:rsidR="00E14D67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7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057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76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8</w:t>
            </w:r>
          </w:p>
        </w:tc>
      </w:tr>
      <w:tr w:rsidR="00E14D67" w:rsidRPr="00116EC1" w14:paraId="26B6545D" w14:textId="77777777" w:rsidTr="00BF3684">
        <w:tc>
          <w:tcPr>
            <w:tcW w:w="3150" w:type="dxa"/>
          </w:tcPr>
          <w:p w14:paraId="5798FFB8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23971E39" w14:textId="361C4D58" w:rsidR="00E14D67" w:rsidRPr="00F06B7D" w:rsidRDefault="00E14D67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/>
                <w:sz w:val="24"/>
              </w:rPr>
            </w:pPr>
            <w:r w:rsidRPr="00033EF4">
              <w:rPr>
                <w:rFonts w:asciiTheme="majorBidi" w:hAnsiTheme="majorBidi" w:cs="Angsana New"/>
                <w:sz w:val="24"/>
                <w:szCs w:val="24"/>
              </w:rPr>
              <w:t>119,887</w:t>
            </w:r>
          </w:p>
        </w:tc>
        <w:tc>
          <w:tcPr>
            <w:tcW w:w="257" w:type="dxa"/>
          </w:tcPr>
          <w:p w14:paraId="776F2527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7DF14F10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114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86</w:t>
            </w:r>
            <w:r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D73096E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313D9B1A" w14:textId="19EF13A3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24,191</w:t>
            </w:r>
          </w:p>
        </w:tc>
        <w:tc>
          <w:tcPr>
            <w:tcW w:w="236" w:type="dxa"/>
          </w:tcPr>
          <w:p w14:paraId="2373FBA1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3891865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22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421</w:t>
            </w:r>
          </w:p>
        </w:tc>
        <w:tc>
          <w:tcPr>
            <w:tcW w:w="236" w:type="dxa"/>
          </w:tcPr>
          <w:p w14:paraId="2D79AA6B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2F8B888A" w14:textId="20D7631C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3,625</w:t>
            </w:r>
          </w:p>
        </w:tc>
        <w:tc>
          <w:tcPr>
            <w:tcW w:w="236" w:type="dxa"/>
          </w:tcPr>
          <w:p w14:paraId="1701DC6B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D71B6E2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5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32</w:t>
            </w:r>
            <w:r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E81D6EA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61EAE8A" w14:textId="0F0D80C2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21AD4AD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A5DC3F2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1A32DF40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2CAB66E7" w14:textId="385D8D59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147,703</w:t>
            </w:r>
          </w:p>
        </w:tc>
        <w:tc>
          <w:tcPr>
            <w:tcW w:w="236" w:type="dxa"/>
          </w:tcPr>
          <w:p w14:paraId="46977ECA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CE7E12D" w14:textId="77777777" w:rsidR="00E14D67" w:rsidRPr="00116EC1" w:rsidRDefault="00E14D67" w:rsidP="00E14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142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61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1</w:t>
            </w:r>
          </w:p>
        </w:tc>
      </w:tr>
      <w:tr w:rsidR="00FE73BA" w:rsidRPr="00116EC1" w14:paraId="29CE3941" w14:textId="77777777" w:rsidTr="00BF3684">
        <w:tc>
          <w:tcPr>
            <w:tcW w:w="3150" w:type="dxa"/>
          </w:tcPr>
          <w:p w14:paraId="3BCF458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AB52C4" w14:textId="1CC8D689" w:rsidR="00FE73BA" w:rsidRPr="00F06B7D" w:rsidRDefault="00E14D67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/>
                <w:sz w:val="24"/>
              </w:rPr>
            </w:pPr>
            <w:r w:rsidRPr="00033EF4">
              <w:rPr>
                <w:rFonts w:asciiTheme="majorBidi" w:hAnsiTheme="majorBidi" w:cs="Angsana New"/>
                <w:sz w:val="24"/>
                <w:szCs w:val="24"/>
              </w:rPr>
              <w:t>156,462</w:t>
            </w:r>
          </w:p>
        </w:tc>
        <w:tc>
          <w:tcPr>
            <w:tcW w:w="257" w:type="dxa"/>
          </w:tcPr>
          <w:p w14:paraId="5C92F34E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C8CE9D4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146</w:t>
            </w:r>
            <w:r w:rsidRPr="003638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93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</w:tcPr>
          <w:p w14:paraId="14F33279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0E4183C" w14:textId="60352309" w:rsidR="00FE73BA" w:rsidRPr="00116EC1" w:rsidRDefault="00E14D67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236" w:type="dxa"/>
          </w:tcPr>
          <w:p w14:paraId="59828C3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0048F7D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sz w:val="24"/>
                <w:szCs w:val="24"/>
                <w:cs/>
              </w:rPr>
              <w:t>220</w:t>
            </w:r>
          </w:p>
        </w:tc>
        <w:tc>
          <w:tcPr>
            <w:tcW w:w="236" w:type="dxa"/>
          </w:tcPr>
          <w:p w14:paraId="0A58A3E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593F876" w14:textId="5CEF4A53" w:rsidR="00FE73BA" w:rsidRPr="00116EC1" w:rsidRDefault="00E14D67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2,291</w:t>
            </w:r>
          </w:p>
        </w:tc>
        <w:tc>
          <w:tcPr>
            <w:tcW w:w="236" w:type="dxa"/>
          </w:tcPr>
          <w:p w14:paraId="18AF832E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048286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130</w:t>
            </w:r>
          </w:p>
        </w:tc>
        <w:tc>
          <w:tcPr>
            <w:tcW w:w="236" w:type="dxa"/>
          </w:tcPr>
          <w:p w14:paraId="0B4295D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47B2935" w14:textId="230E14AB" w:rsidR="00FE73BA" w:rsidRPr="00116EC1" w:rsidRDefault="00E14D67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(125,524)</w:t>
            </w:r>
          </w:p>
        </w:tc>
        <w:tc>
          <w:tcPr>
            <w:tcW w:w="236" w:type="dxa"/>
          </w:tcPr>
          <w:p w14:paraId="53E8906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BF87119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(111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280)</w:t>
            </w:r>
          </w:p>
        </w:tc>
        <w:tc>
          <w:tcPr>
            <w:tcW w:w="239" w:type="dxa"/>
          </w:tcPr>
          <w:p w14:paraId="25178FF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3FAE64D" w14:textId="62B565BF" w:rsidR="00FE73BA" w:rsidRPr="00116EC1" w:rsidRDefault="00E14D67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sz w:val="24"/>
                <w:szCs w:val="24"/>
              </w:rPr>
              <w:t>33,307</w:t>
            </w:r>
          </w:p>
        </w:tc>
        <w:tc>
          <w:tcPr>
            <w:tcW w:w="236" w:type="dxa"/>
          </w:tcPr>
          <w:p w14:paraId="1B61DD35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4700DC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42</w:t>
            </w:r>
            <w:r w:rsidRPr="008B05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sz w:val="24"/>
                <w:szCs w:val="24"/>
                <w:cs/>
              </w:rPr>
              <w:t>00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3</w:t>
            </w:r>
          </w:p>
        </w:tc>
      </w:tr>
      <w:tr w:rsidR="00FE73BA" w:rsidRPr="00116EC1" w14:paraId="0B961CFA" w14:textId="77777777" w:rsidTr="00BF3684">
        <w:tc>
          <w:tcPr>
            <w:tcW w:w="3150" w:type="dxa"/>
          </w:tcPr>
          <w:p w14:paraId="67774CE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E0F09" w14:textId="32E68ADD" w:rsidR="00FE73BA" w:rsidRPr="00F06B7D" w:rsidRDefault="00E14D67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/>
                <w:b/>
                <w:sz w:val="24"/>
              </w:rPr>
            </w:pPr>
            <w:r w:rsidRPr="00033EF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7,852,012</w:t>
            </w:r>
          </w:p>
        </w:tc>
        <w:tc>
          <w:tcPr>
            <w:tcW w:w="257" w:type="dxa"/>
          </w:tcPr>
          <w:p w14:paraId="0A23B34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23B1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3638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154</w:t>
            </w:r>
            <w:r w:rsidRPr="003638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70" w:type="dxa"/>
          </w:tcPr>
          <w:p w14:paraId="68C1719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0307DD5" w14:textId="1D5C5CD9" w:rsidR="00FE73BA" w:rsidRPr="00116EC1" w:rsidRDefault="00E14D67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24,269</w:t>
            </w:r>
          </w:p>
        </w:tc>
        <w:tc>
          <w:tcPr>
            <w:tcW w:w="236" w:type="dxa"/>
          </w:tcPr>
          <w:p w14:paraId="3F58408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F4C7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22</w:t>
            </w:r>
            <w:r w:rsidRPr="003638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638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641</w:t>
            </w:r>
          </w:p>
        </w:tc>
        <w:tc>
          <w:tcPr>
            <w:tcW w:w="236" w:type="dxa"/>
          </w:tcPr>
          <w:p w14:paraId="5B151C2A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53E6542B" w14:textId="24F437E0" w:rsidR="00FE73BA" w:rsidRPr="00116EC1" w:rsidRDefault="00E14D67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185,845</w:t>
            </w:r>
          </w:p>
        </w:tc>
        <w:tc>
          <w:tcPr>
            <w:tcW w:w="236" w:type="dxa"/>
          </w:tcPr>
          <w:p w14:paraId="4637D874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7A405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176</w:t>
            </w:r>
            <w:r w:rsidRPr="008B05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3DC316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160113C" w14:textId="597890C2" w:rsidR="00FE73BA" w:rsidRPr="00116EC1" w:rsidRDefault="00E14D67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14D6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(125,524)</w:t>
            </w:r>
          </w:p>
        </w:tc>
        <w:tc>
          <w:tcPr>
            <w:tcW w:w="236" w:type="dxa"/>
          </w:tcPr>
          <w:p w14:paraId="3D821C5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43850A05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(111</w:t>
            </w:r>
            <w:r w:rsidRPr="008B05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280)</w:t>
            </w:r>
          </w:p>
        </w:tc>
        <w:tc>
          <w:tcPr>
            <w:tcW w:w="239" w:type="dxa"/>
          </w:tcPr>
          <w:p w14:paraId="61DE3D4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25E2AADC" w14:textId="6CF4ED7E" w:rsidR="00FE73BA" w:rsidRPr="00116EC1" w:rsidRDefault="00E14D67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14D6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7,936,602</w:t>
            </w:r>
          </w:p>
        </w:tc>
        <w:tc>
          <w:tcPr>
            <w:tcW w:w="236" w:type="dxa"/>
          </w:tcPr>
          <w:p w14:paraId="03C18561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68A5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8B05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242</w:t>
            </w:r>
            <w:r w:rsidRPr="008B05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05F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38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</w:tr>
      <w:tr w:rsidR="00FE73BA" w:rsidRPr="00116EC1" w14:paraId="5A597D0B" w14:textId="77777777" w:rsidTr="009917E4">
        <w:tc>
          <w:tcPr>
            <w:tcW w:w="3150" w:type="dxa"/>
          </w:tcPr>
          <w:p w14:paraId="18E24F7B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0FDF0D" w14:textId="77777777" w:rsidR="00FE73BA" w:rsidRPr="00F06B7D" w:rsidRDefault="00FE73B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/>
                <w:sz w:val="24"/>
              </w:rPr>
            </w:pPr>
          </w:p>
        </w:tc>
        <w:tc>
          <w:tcPr>
            <w:tcW w:w="257" w:type="dxa"/>
          </w:tcPr>
          <w:p w14:paraId="24ECC67F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2A87C8A2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28C82B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593E0E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26E79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0903DA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997A9F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5301E88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423074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549887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050B2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989D3C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8E2F7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54BFCE95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65089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08084AC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2867D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6237C04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1DDC" w:rsidRPr="00116EC1" w14:paraId="796E239B" w14:textId="77777777" w:rsidTr="00BF3684">
        <w:tc>
          <w:tcPr>
            <w:tcW w:w="3150" w:type="dxa"/>
          </w:tcPr>
          <w:p w14:paraId="361EF5CC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49" w:hanging="2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</w:tcPr>
          <w:p w14:paraId="5CC8750A" w14:textId="1D63EB9C" w:rsidR="009A1DDC" w:rsidRPr="009971D8" w:rsidRDefault="009A1DDC" w:rsidP="0099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Theme="majorBidi" w:hAnsiTheme="majorBidi" w:cs="Angsana New"/>
                <w:sz w:val="24"/>
                <w:szCs w:val="24"/>
              </w:rPr>
            </w:pPr>
            <w:r w:rsidRPr="009971D8">
              <w:rPr>
                <w:rFonts w:asciiTheme="majorBidi" w:hAnsiTheme="majorBidi" w:cs="Angsana New"/>
                <w:sz w:val="24"/>
                <w:szCs w:val="24"/>
              </w:rPr>
              <w:t>2,145,344</w:t>
            </w:r>
          </w:p>
        </w:tc>
        <w:tc>
          <w:tcPr>
            <w:tcW w:w="257" w:type="dxa"/>
          </w:tcPr>
          <w:p w14:paraId="113EE9FC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5A32ADC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1,843,087</w:t>
            </w:r>
          </w:p>
        </w:tc>
        <w:tc>
          <w:tcPr>
            <w:tcW w:w="270" w:type="dxa"/>
          </w:tcPr>
          <w:p w14:paraId="4FB00A3F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</w:tcPr>
          <w:p w14:paraId="2F85E1F0" w14:textId="6310737F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9D3825">
              <w:rPr>
                <w:rFonts w:ascii="Angsana New" w:hAnsi="Angsana New" w:cs="Angsana New"/>
                <w:sz w:val="24"/>
                <w:szCs w:val="24"/>
              </w:rPr>
              <w:t>4,626</w:t>
            </w:r>
          </w:p>
        </w:tc>
        <w:tc>
          <w:tcPr>
            <w:tcW w:w="236" w:type="dxa"/>
          </w:tcPr>
          <w:p w14:paraId="3E397FDE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EEB2CA8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4C68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544</w:t>
            </w:r>
          </w:p>
        </w:tc>
        <w:tc>
          <w:tcPr>
            <w:tcW w:w="236" w:type="dxa"/>
          </w:tcPr>
          <w:p w14:paraId="5F1D0E08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78B04369" w14:textId="27D0BB99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D3825">
              <w:rPr>
                <w:rFonts w:ascii="Angsana New" w:hAnsi="Angsana New" w:cs="Angsana New"/>
                <w:sz w:val="24"/>
                <w:szCs w:val="24"/>
              </w:rPr>
              <w:t>129,171</w:t>
            </w:r>
          </w:p>
        </w:tc>
        <w:tc>
          <w:tcPr>
            <w:tcW w:w="236" w:type="dxa"/>
          </w:tcPr>
          <w:p w14:paraId="1D1712AD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14:paraId="19343052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117</w:t>
            </w:r>
            <w:r w:rsidRPr="004C68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169</w:t>
            </w:r>
          </w:p>
        </w:tc>
        <w:tc>
          <w:tcPr>
            <w:tcW w:w="236" w:type="dxa"/>
          </w:tcPr>
          <w:p w14:paraId="022E797B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4BF7264B" w14:textId="72B4C891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84F771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F15A5FB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7C8D78A7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A5AA337" w14:textId="1D529252" w:rsidR="009A1DDC" w:rsidRPr="009971D8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9971D8">
              <w:rPr>
                <w:rFonts w:asciiTheme="majorBidi" w:hAnsiTheme="majorBidi" w:cs="Angsana New"/>
                <w:sz w:val="24"/>
                <w:szCs w:val="24"/>
              </w:rPr>
              <w:t>2,279,141</w:t>
            </w:r>
          </w:p>
        </w:tc>
        <w:tc>
          <w:tcPr>
            <w:tcW w:w="236" w:type="dxa"/>
          </w:tcPr>
          <w:p w14:paraId="62345B41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D9DCA7F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1,964,800</w:t>
            </w:r>
          </w:p>
        </w:tc>
      </w:tr>
      <w:tr w:rsidR="009A1DDC" w:rsidRPr="00116EC1" w14:paraId="13461DA7" w14:textId="77777777" w:rsidTr="00C700C7">
        <w:tc>
          <w:tcPr>
            <w:tcW w:w="3150" w:type="dxa"/>
          </w:tcPr>
          <w:p w14:paraId="1158D75D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4ACD8D" w14:textId="03C414AE" w:rsidR="009A1DDC" w:rsidRPr="009971D8" w:rsidRDefault="009A1DDC" w:rsidP="0099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Theme="majorBidi" w:hAnsiTheme="majorBidi" w:cs="Angsana New"/>
                <w:sz w:val="24"/>
                <w:szCs w:val="24"/>
              </w:rPr>
            </w:pPr>
            <w:r w:rsidRPr="009971D8">
              <w:rPr>
                <w:rFonts w:asciiTheme="majorBidi" w:hAnsiTheme="majorBidi" w:cs="Angsana New"/>
                <w:sz w:val="24"/>
                <w:szCs w:val="24"/>
              </w:rPr>
              <w:t>(428,990)</w:t>
            </w:r>
          </w:p>
        </w:tc>
        <w:tc>
          <w:tcPr>
            <w:tcW w:w="257" w:type="dxa"/>
          </w:tcPr>
          <w:p w14:paraId="08BC47A2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3A14C82D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368,948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A503446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1F237AD" w14:textId="00709351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9D3825">
              <w:rPr>
                <w:rFonts w:ascii="Angsana New" w:hAnsi="Angsana New" w:cs="Angsana New"/>
                <w:sz w:val="24"/>
                <w:szCs w:val="24"/>
              </w:rPr>
              <w:t>(925)</w:t>
            </w:r>
          </w:p>
        </w:tc>
        <w:tc>
          <w:tcPr>
            <w:tcW w:w="236" w:type="dxa"/>
          </w:tcPr>
          <w:p w14:paraId="444E9DF2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170E2C4E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(909)</w:t>
            </w:r>
          </w:p>
        </w:tc>
        <w:tc>
          <w:tcPr>
            <w:tcW w:w="236" w:type="dxa"/>
          </w:tcPr>
          <w:p w14:paraId="15C65939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5598B9D" w14:textId="7BDB6301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9D3825">
              <w:rPr>
                <w:rFonts w:ascii="Angsana New" w:hAnsi="Angsana New" w:cs="Angsana New"/>
                <w:sz w:val="24"/>
                <w:szCs w:val="24"/>
              </w:rPr>
              <w:t>(26,192)</w:t>
            </w:r>
          </w:p>
        </w:tc>
        <w:tc>
          <w:tcPr>
            <w:tcW w:w="236" w:type="dxa"/>
          </w:tcPr>
          <w:p w14:paraId="074DF0D0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541C08E5" w14:textId="145A163B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(23</w:t>
            </w:r>
            <w:r w:rsidRPr="004C68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72</w:t>
            </w:r>
            <w:r w:rsidR="00451AF2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528E0EE9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EDED2B1" w14:textId="1C7F4EE0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545A62B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C049F9B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686BCAEF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A55138F" w14:textId="1F413044" w:rsidR="009A1DDC" w:rsidRPr="009971D8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9971D8">
              <w:rPr>
                <w:rFonts w:asciiTheme="majorBidi" w:hAnsiTheme="majorBidi" w:cs="Angsana New"/>
                <w:sz w:val="24"/>
                <w:szCs w:val="24"/>
              </w:rPr>
              <w:t>(456,107)</w:t>
            </w:r>
          </w:p>
        </w:tc>
        <w:tc>
          <w:tcPr>
            <w:tcW w:w="236" w:type="dxa"/>
          </w:tcPr>
          <w:p w14:paraId="7CDC1B87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3190E4B" w14:textId="22E56736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393,58</w:t>
            </w:r>
            <w:r w:rsidR="00451AF2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4C68DD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9A1DDC" w:rsidRPr="00116EC1" w14:paraId="2DDE65FC" w14:textId="77777777" w:rsidTr="00BF3684">
        <w:trPr>
          <w:trHeight w:val="144"/>
        </w:trPr>
        <w:tc>
          <w:tcPr>
            <w:tcW w:w="3150" w:type="dxa"/>
          </w:tcPr>
          <w:p w14:paraId="03EC514F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F7FBAC" w14:textId="55B55988" w:rsidR="009A1DDC" w:rsidRPr="009971D8" w:rsidRDefault="009A1DDC" w:rsidP="0099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971D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1,716,354</w:t>
            </w:r>
          </w:p>
        </w:tc>
        <w:tc>
          <w:tcPr>
            <w:tcW w:w="257" w:type="dxa"/>
          </w:tcPr>
          <w:p w14:paraId="137EC343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5A9A6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474,139</w:t>
            </w:r>
          </w:p>
        </w:tc>
        <w:tc>
          <w:tcPr>
            <w:tcW w:w="270" w:type="dxa"/>
          </w:tcPr>
          <w:p w14:paraId="371A03A5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C0AAF93" w14:textId="1A6B5661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382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3,701</w:t>
            </w:r>
          </w:p>
        </w:tc>
        <w:tc>
          <w:tcPr>
            <w:tcW w:w="236" w:type="dxa"/>
          </w:tcPr>
          <w:p w14:paraId="40FE8F84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49133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635</w:t>
            </w:r>
          </w:p>
        </w:tc>
        <w:tc>
          <w:tcPr>
            <w:tcW w:w="236" w:type="dxa"/>
          </w:tcPr>
          <w:p w14:paraId="75D3079F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BD86483" w14:textId="3F099978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382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102,979</w:t>
            </w:r>
          </w:p>
        </w:tc>
        <w:tc>
          <w:tcPr>
            <w:tcW w:w="236" w:type="dxa"/>
          </w:tcPr>
          <w:p w14:paraId="7794BD71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20349FAC" w14:textId="2938AB39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93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44</w:t>
            </w:r>
            <w:r w:rsidR="00451AF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1DDE5AA2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7647C7D3" w14:textId="5B01A5F0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C9D4BA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6BF2ACC6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7DB1387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0A88F597" w14:textId="7E0D63FF" w:rsidR="009A1DDC" w:rsidRPr="009971D8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9971D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1,823,034</w:t>
            </w:r>
          </w:p>
        </w:tc>
        <w:tc>
          <w:tcPr>
            <w:tcW w:w="236" w:type="dxa"/>
          </w:tcPr>
          <w:p w14:paraId="434269A3" w14:textId="77777777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B6C80" w14:textId="62C239FA" w:rsidR="009A1DDC" w:rsidRPr="00116EC1" w:rsidRDefault="009A1DDC" w:rsidP="009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Pr="004C68D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571,21</w:t>
            </w:r>
            <w:r w:rsidR="00451AF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</w:t>
            </w:r>
          </w:p>
        </w:tc>
      </w:tr>
      <w:tr w:rsidR="00FE73BA" w:rsidRPr="00116EC1" w14:paraId="5DDF9E70" w14:textId="77777777" w:rsidTr="00F16E4E">
        <w:trPr>
          <w:trHeight w:val="125"/>
        </w:trPr>
        <w:tc>
          <w:tcPr>
            <w:tcW w:w="3150" w:type="dxa"/>
          </w:tcPr>
          <w:p w14:paraId="47FB353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352918" w14:textId="77777777" w:rsidR="00FE73BA" w:rsidRPr="00F06B7D" w:rsidRDefault="00FE73B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72" w:right="-118"/>
              <w:rPr>
                <w:rFonts w:asciiTheme="majorBidi" w:hAnsiTheme="majorBidi"/>
                <w:sz w:val="24"/>
              </w:rPr>
            </w:pPr>
          </w:p>
        </w:tc>
        <w:tc>
          <w:tcPr>
            <w:tcW w:w="257" w:type="dxa"/>
          </w:tcPr>
          <w:p w14:paraId="1176345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7EC2D76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CE768B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2A66A2A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43CBE2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44F19C6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0A0CA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10938E4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6E59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4625526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B6992B4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1C2E05FE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A8ABD4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DD4B39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3FA7DF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7BBEA1C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21D19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8332A0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E73BA" w:rsidRPr="00116EC1" w14:paraId="6F03FC2C" w14:textId="77777777" w:rsidTr="00F16E4E">
        <w:trPr>
          <w:trHeight w:val="144"/>
        </w:trPr>
        <w:tc>
          <w:tcPr>
            <w:tcW w:w="3150" w:type="dxa"/>
          </w:tcPr>
          <w:p w14:paraId="66CE178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vAlign w:val="bottom"/>
          </w:tcPr>
          <w:p w14:paraId="0B68DADA" w14:textId="77777777" w:rsidR="00FE73BA" w:rsidRPr="00F06B7D" w:rsidRDefault="00FE73B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72" w:right="-118"/>
              <w:rPr>
                <w:rFonts w:asciiTheme="majorBidi" w:hAnsiTheme="majorBidi"/>
                <w:sz w:val="24"/>
              </w:rPr>
            </w:pPr>
          </w:p>
        </w:tc>
        <w:tc>
          <w:tcPr>
            <w:tcW w:w="257" w:type="dxa"/>
          </w:tcPr>
          <w:p w14:paraId="50A0A40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DC086CA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FFD7B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7B034345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738AC52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437A22C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5570C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9D3CF9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DCEC8A3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0F402D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1D9B9D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6E7C801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08C7A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B4A146A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3FDF628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0D93997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left="-95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346A0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F3929C4" w14:textId="77777777" w:rsidR="00FE73BA" w:rsidRPr="00116EC1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A7793" w:rsidRPr="00116EC1" w14:paraId="4D4BCC51" w14:textId="77777777" w:rsidTr="00BF3684">
        <w:trPr>
          <w:trHeight w:val="144"/>
        </w:trPr>
        <w:tc>
          <w:tcPr>
            <w:tcW w:w="3150" w:type="dxa"/>
          </w:tcPr>
          <w:p w14:paraId="06EE1821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hanging="24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ผลขาดทุนจากการตัดรายการสินทรัพย์ทางการเงินที่วัดมูลค่าด้วยราคาทุนตัดจำหน่ายและ</w:t>
            </w:r>
            <w:r w:rsidRPr="00116EC1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</w:tcPr>
          <w:p w14:paraId="71CB6E48" w14:textId="77777777" w:rsidR="000A7793" w:rsidRPr="00033EF4" w:rsidRDefault="000A7793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156DFDF6" w14:textId="77777777" w:rsidR="000A7793" w:rsidRPr="00033EF4" w:rsidRDefault="000A7793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 w:cs="Angsana New"/>
                <w:sz w:val="24"/>
                <w:szCs w:val="24"/>
              </w:rPr>
            </w:pPr>
          </w:p>
          <w:p w14:paraId="77204C14" w14:textId="73953B36" w:rsidR="000A7793" w:rsidRPr="00F06B7D" w:rsidRDefault="000A7793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/>
                <w:sz w:val="24"/>
              </w:rPr>
            </w:pPr>
            <w:r w:rsidRPr="00033EF4">
              <w:rPr>
                <w:rFonts w:asciiTheme="majorBidi" w:hAnsiTheme="majorBidi" w:cs="Angsana New"/>
                <w:sz w:val="24"/>
                <w:szCs w:val="24"/>
                <w:cs/>
              </w:rPr>
              <w:t>(184</w:t>
            </w:r>
            <w:r w:rsidRPr="00033EF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33EF4">
              <w:rPr>
                <w:rFonts w:asciiTheme="majorBidi" w:hAnsiTheme="majorBidi" w:cs="Angsana New"/>
                <w:sz w:val="24"/>
                <w:szCs w:val="24"/>
                <w:cs/>
              </w:rPr>
              <w:t>423)</w:t>
            </w:r>
          </w:p>
        </w:tc>
        <w:tc>
          <w:tcPr>
            <w:tcW w:w="257" w:type="dxa"/>
          </w:tcPr>
          <w:p w14:paraId="2D138DE8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237D3D2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(232</w:t>
            </w:r>
            <w:r w:rsidRPr="007E10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075)</w:t>
            </w:r>
          </w:p>
        </w:tc>
        <w:tc>
          <w:tcPr>
            <w:tcW w:w="270" w:type="dxa"/>
          </w:tcPr>
          <w:p w14:paraId="12C617A1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4852406" w14:textId="72CF9A6B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2C3DE49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F3363C4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18760D1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</w:tcPr>
          <w:p w14:paraId="50009690" w14:textId="77777777" w:rsidR="000A7793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3B087241" w14:textId="77777777" w:rsidR="000A7793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719A33A0" w14:textId="4253AB92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A7793">
              <w:rPr>
                <w:rFonts w:ascii="Angsana New" w:hAnsi="Angsana New" w:cs="Angsana New"/>
                <w:sz w:val="24"/>
                <w:szCs w:val="24"/>
                <w:cs/>
              </w:rPr>
              <w:t>(5</w:t>
            </w:r>
            <w:r w:rsidRPr="000A77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A7793">
              <w:rPr>
                <w:rFonts w:ascii="Angsana New" w:hAnsi="Angsana New" w:cs="Angsana New"/>
                <w:sz w:val="24"/>
                <w:szCs w:val="24"/>
                <w:cs/>
              </w:rPr>
              <w:t>537)</w:t>
            </w:r>
          </w:p>
        </w:tc>
        <w:tc>
          <w:tcPr>
            <w:tcW w:w="236" w:type="dxa"/>
          </w:tcPr>
          <w:p w14:paraId="43BB6B26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80A6B8C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(13</w:t>
            </w:r>
            <w:r w:rsidRPr="007E106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934)</w:t>
            </w:r>
          </w:p>
        </w:tc>
        <w:tc>
          <w:tcPr>
            <w:tcW w:w="236" w:type="dxa"/>
          </w:tcPr>
          <w:p w14:paraId="12CC8C10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C26101D" w14:textId="73BC82AA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B44FB41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067DAD5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</w:tcPr>
          <w:p w14:paraId="3B42FEB6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40695B12" w14:textId="77777777" w:rsidR="000A7793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7D2338E9" w14:textId="77777777" w:rsidR="000A7793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14326416" w14:textId="22E2D901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A7793">
              <w:rPr>
                <w:rFonts w:ascii="Angsana New" w:hAnsi="Angsana New" w:cs="Angsana New"/>
                <w:sz w:val="24"/>
                <w:szCs w:val="24"/>
                <w:cs/>
              </w:rPr>
              <w:t>(189</w:t>
            </w:r>
            <w:r w:rsidRPr="000A77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A7793">
              <w:rPr>
                <w:rFonts w:ascii="Angsana New" w:hAnsi="Angsana New" w:cs="Angsana New"/>
                <w:sz w:val="24"/>
                <w:szCs w:val="24"/>
                <w:cs/>
              </w:rPr>
              <w:t>960)</w:t>
            </w:r>
          </w:p>
        </w:tc>
        <w:tc>
          <w:tcPr>
            <w:tcW w:w="236" w:type="dxa"/>
          </w:tcPr>
          <w:p w14:paraId="6C365CE8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C9723F8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(246</w:t>
            </w:r>
            <w:r w:rsidRPr="007E106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009)</w:t>
            </w:r>
          </w:p>
        </w:tc>
      </w:tr>
      <w:tr w:rsidR="000A7793" w:rsidRPr="00116EC1" w14:paraId="427B0779" w14:textId="77777777" w:rsidTr="00BF3684">
        <w:trPr>
          <w:trHeight w:val="144"/>
        </w:trPr>
        <w:tc>
          <w:tcPr>
            <w:tcW w:w="3150" w:type="dxa"/>
          </w:tcPr>
          <w:p w14:paraId="6FEA1691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Pr="00116EC1">
              <w:rPr>
                <w:rFonts w:ascii="Angsana New" w:hAnsi="Angsana New" w:cs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02709C09" w14:textId="7B465721" w:rsidR="000A7793" w:rsidRPr="00F06B7D" w:rsidRDefault="00405DB2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72" w:right="-118"/>
              <w:rPr>
                <w:rFonts w:asciiTheme="majorBidi" w:hAnsiTheme="majorBidi"/>
                <w:sz w:val="24"/>
              </w:rPr>
            </w:pPr>
            <w:r w:rsidRPr="00405DB2">
              <w:rPr>
                <w:rFonts w:asciiTheme="majorBidi" w:hAnsiTheme="majorBidi" w:cs="Angsana New"/>
                <w:sz w:val="24"/>
                <w:szCs w:val="24"/>
                <w:cs/>
              </w:rPr>
              <w:t>(777</w:t>
            </w:r>
            <w:r w:rsidRPr="00405DB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05DB2">
              <w:rPr>
                <w:rFonts w:asciiTheme="majorBidi" w:hAnsiTheme="majorBidi" w:cs="Angsana New"/>
                <w:sz w:val="24"/>
                <w:szCs w:val="24"/>
                <w:cs/>
              </w:rPr>
              <w:t>12</w:t>
            </w:r>
            <w:r w:rsidR="004D505B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405DB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351EB35A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75D3525F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72" w:right="-118"/>
              <w:rPr>
                <w:rFonts w:ascii="Angsana New" w:hAnsi="Angsana New" w:cs="Angsana New"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752,239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70BECB7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F84F908" w14:textId="2163EFD6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526580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30C9ED1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357E0F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</w:tcPr>
          <w:p w14:paraId="5D31DFE3" w14:textId="5489780F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5B012A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5B01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012A">
              <w:rPr>
                <w:rFonts w:ascii="Angsana New" w:hAnsi="Angsana New" w:cs="Angsana New"/>
                <w:sz w:val="24"/>
                <w:szCs w:val="24"/>
                <w:cs/>
              </w:rPr>
              <w:t>58</w:t>
            </w:r>
            <w:r w:rsidR="004D505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5B012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5D66EA85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03FCF1A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536</w:t>
            </w:r>
          </w:p>
        </w:tc>
        <w:tc>
          <w:tcPr>
            <w:tcW w:w="236" w:type="dxa"/>
          </w:tcPr>
          <w:p w14:paraId="3AF8E9AB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A291B10" w14:textId="21EDB756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001BC4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D35F7DC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5" w:right="-46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A727B9A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4FCA420" w14:textId="6AC45644" w:rsidR="000A7793" w:rsidRPr="00116EC1" w:rsidRDefault="00405DB2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5DB2">
              <w:rPr>
                <w:rFonts w:ascii="Angsana New" w:hAnsi="Angsana New" w:cs="Angsana New"/>
                <w:sz w:val="24"/>
                <w:szCs w:val="24"/>
                <w:cs/>
              </w:rPr>
              <w:t>(780</w:t>
            </w:r>
            <w:r w:rsidRPr="00405D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05DB2">
              <w:rPr>
                <w:rFonts w:ascii="Angsana New" w:hAnsi="Angsana New" w:cs="Angsana New"/>
                <w:sz w:val="24"/>
                <w:szCs w:val="24"/>
                <w:cs/>
              </w:rPr>
              <w:t>705)</w:t>
            </w:r>
          </w:p>
        </w:tc>
        <w:tc>
          <w:tcPr>
            <w:tcW w:w="236" w:type="dxa"/>
          </w:tcPr>
          <w:p w14:paraId="7B315004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2DD794FA" w14:textId="77777777" w:rsidR="000A7793" w:rsidRPr="00116EC1" w:rsidRDefault="000A7793" w:rsidP="000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751,703</w:t>
            </w:r>
            <w:r w:rsidRPr="007E1060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</w:tbl>
    <w:p w14:paraId="04DA7FD5" w14:textId="77777777" w:rsidR="00FE73BA" w:rsidRDefault="00FE73BA">
      <w:r>
        <w:br w:type="page"/>
      </w:r>
    </w:p>
    <w:tbl>
      <w:tblPr>
        <w:tblStyle w:val="TableGrid"/>
        <w:tblW w:w="14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73"/>
        <w:gridCol w:w="236"/>
        <w:gridCol w:w="822"/>
        <w:gridCol w:w="6"/>
        <w:gridCol w:w="230"/>
        <w:gridCol w:w="6"/>
        <w:gridCol w:w="957"/>
        <w:gridCol w:w="236"/>
        <w:gridCol w:w="934"/>
        <w:gridCol w:w="6"/>
      </w:tblGrid>
      <w:tr w:rsidR="00FE73BA" w:rsidRPr="006B417E" w14:paraId="1F2C1ABB" w14:textId="77777777" w:rsidTr="00FA7ED7">
        <w:trPr>
          <w:trHeight w:val="144"/>
        </w:trPr>
        <w:tc>
          <w:tcPr>
            <w:tcW w:w="3150" w:type="dxa"/>
          </w:tcPr>
          <w:p w14:paraId="4D66BDCF" w14:textId="77777777" w:rsidR="00FE73BA" w:rsidRPr="006B417E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2" w:type="dxa"/>
            <w:gridSpan w:val="22"/>
            <w:vAlign w:val="bottom"/>
          </w:tcPr>
          <w:p w14:paraId="798C8736" w14:textId="77777777" w:rsidR="00FE73BA" w:rsidRPr="00800F42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E73BA" w:rsidRPr="006B417E" w14:paraId="13C132EC" w14:textId="77777777" w:rsidTr="00FA7ED7">
        <w:trPr>
          <w:trHeight w:val="144"/>
        </w:trPr>
        <w:tc>
          <w:tcPr>
            <w:tcW w:w="3150" w:type="dxa"/>
          </w:tcPr>
          <w:p w14:paraId="7A0A3200" w14:textId="77777777" w:rsidR="00FE73BA" w:rsidRPr="006B417E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vAlign w:val="bottom"/>
          </w:tcPr>
          <w:p w14:paraId="742D216F" w14:textId="77777777" w:rsidR="00FE73BA" w:rsidRPr="00294FC3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vAlign w:val="bottom"/>
          </w:tcPr>
          <w:p w14:paraId="02688DD9" w14:textId="77777777" w:rsidR="00FE73BA" w:rsidRPr="006B417E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00166E51" w14:textId="77777777" w:rsidR="00FE73BA" w:rsidRPr="006B417E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7792BA8B" w14:textId="77777777" w:rsidR="00FE73BA" w:rsidRPr="006B417E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530B6245" w14:textId="77777777" w:rsidR="00FE73BA" w:rsidRPr="00294FC3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vAlign w:val="bottom"/>
          </w:tcPr>
          <w:p w14:paraId="76C5E308" w14:textId="77777777" w:rsidR="00FE73BA" w:rsidRPr="006B417E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gridSpan w:val="4"/>
            <w:vAlign w:val="bottom"/>
          </w:tcPr>
          <w:p w14:paraId="20A38E50" w14:textId="77777777" w:rsidR="00FE73BA" w:rsidRPr="006B417E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gridSpan w:val="2"/>
            <w:vAlign w:val="bottom"/>
          </w:tcPr>
          <w:p w14:paraId="3D9755D3" w14:textId="77777777" w:rsidR="00FE73BA" w:rsidRPr="006B417E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4"/>
            <w:vAlign w:val="bottom"/>
          </w:tcPr>
          <w:p w14:paraId="71C4536B" w14:textId="77777777" w:rsidR="00FE73BA" w:rsidRPr="00800F42" w:rsidRDefault="00FE73BA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E73BA" w:rsidRPr="006B417E" w14:paraId="2BBF8A19" w14:textId="77777777" w:rsidTr="00C67D9B">
        <w:trPr>
          <w:gridAfter w:val="1"/>
          <w:wAfter w:w="6" w:type="dxa"/>
          <w:trHeight w:val="144"/>
        </w:trPr>
        <w:tc>
          <w:tcPr>
            <w:tcW w:w="3150" w:type="dxa"/>
          </w:tcPr>
          <w:p w14:paraId="75CB55BB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A4EA83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57" w:type="dxa"/>
          </w:tcPr>
          <w:p w14:paraId="15C55592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4E707B6F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C3C3068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C19F2E1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4A876732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78ED19D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D0C55D1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D450E56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0D43EA2A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17AF68C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5510F8E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1CEAB5A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20908F29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4D0EE49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3E5250EB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76F71E82" w14:textId="77777777" w:rsidR="00FE73BA" w:rsidRPr="00800F42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015A6AF3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4C59A5D" w14:textId="77777777" w:rsidR="00FE73BA" w:rsidRPr="00800F42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FE73BA" w:rsidRPr="006B417E" w14:paraId="28B92364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</w:tcPr>
          <w:p w14:paraId="6E21BBC7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F2DA1EA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57" w:type="dxa"/>
          </w:tcPr>
          <w:p w14:paraId="34A95D5C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06F539C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29E76290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CBCEE74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67149E32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D05DE00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052266D1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3CF17FA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0AD78034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85E0F14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1B7530FC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9E4E84B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5DB080A7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74466CD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</w:tcPr>
          <w:p w14:paraId="7628A208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0FDD0BC3" w14:textId="77777777" w:rsidR="00FE73BA" w:rsidRPr="00800F42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2E18FF3F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004F1B3" w14:textId="77777777" w:rsidR="00FE73BA" w:rsidRPr="00800F42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E73BA" w:rsidRPr="006B417E" w14:paraId="138CD01C" w14:textId="77777777" w:rsidTr="00FA7ED7">
        <w:trPr>
          <w:trHeight w:val="144"/>
        </w:trPr>
        <w:tc>
          <w:tcPr>
            <w:tcW w:w="3150" w:type="dxa"/>
          </w:tcPr>
          <w:p w14:paraId="618F721E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2" w:type="dxa"/>
            <w:gridSpan w:val="22"/>
          </w:tcPr>
          <w:p w14:paraId="5719CAFA" w14:textId="77777777" w:rsidR="00FE73BA" w:rsidRPr="001967F2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967F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E73BA" w:rsidRPr="006B417E" w14:paraId="49C0CD80" w14:textId="77777777" w:rsidTr="00A21499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1C187C3E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632798" w14:textId="092E5CDA" w:rsidR="00FE73BA" w:rsidRPr="00517C32" w:rsidRDefault="00202FE5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2F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199,930,016</w:t>
            </w:r>
          </w:p>
        </w:tc>
        <w:tc>
          <w:tcPr>
            <w:tcW w:w="257" w:type="dxa"/>
            <w:vAlign w:val="bottom"/>
          </w:tcPr>
          <w:p w14:paraId="60F2E096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</w:tcPr>
          <w:p w14:paraId="609EC9C2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196,480,678</w:t>
            </w:r>
          </w:p>
        </w:tc>
        <w:tc>
          <w:tcPr>
            <w:tcW w:w="270" w:type="dxa"/>
            <w:vAlign w:val="bottom"/>
          </w:tcPr>
          <w:p w14:paraId="46AF0D90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44A83158" w14:textId="6E0D32E8" w:rsidR="00FE73BA" w:rsidRPr="00517C32" w:rsidRDefault="00101704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1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113,676</w:t>
            </w:r>
          </w:p>
        </w:tc>
        <w:tc>
          <w:tcPr>
            <w:tcW w:w="236" w:type="dxa"/>
            <w:vAlign w:val="bottom"/>
          </w:tcPr>
          <w:p w14:paraId="0379C341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7144569F" w14:textId="52ACCB1F" w:rsidR="00FE73BA" w:rsidRPr="006B417E" w:rsidRDefault="00FE73BA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92,07</w:t>
            </w:r>
            <w:r w:rsidR="00451AF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65BC12F0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7B2F60B8" w14:textId="118F9599" w:rsidR="00FE73BA" w:rsidRPr="00517C32" w:rsidRDefault="00101704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1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5,014,987</w:t>
            </w:r>
          </w:p>
        </w:tc>
        <w:tc>
          <w:tcPr>
            <w:tcW w:w="236" w:type="dxa"/>
            <w:vAlign w:val="bottom"/>
          </w:tcPr>
          <w:p w14:paraId="639E6362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4E57A036" w14:textId="77777777" w:rsidR="00FE73BA" w:rsidRPr="00294FC3" w:rsidRDefault="00FE73BA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4,661,430</w:t>
            </w:r>
          </w:p>
        </w:tc>
        <w:tc>
          <w:tcPr>
            <w:tcW w:w="236" w:type="dxa"/>
            <w:vAlign w:val="bottom"/>
          </w:tcPr>
          <w:p w14:paraId="12AA09E4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</w:tcPr>
          <w:p w14:paraId="204A343D" w14:textId="004F0C86" w:rsidR="00FE73BA" w:rsidRPr="00517C32" w:rsidRDefault="00101704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1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(9,874,287)</w:t>
            </w:r>
          </w:p>
        </w:tc>
        <w:tc>
          <w:tcPr>
            <w:tcW w:w="236" w:type="dxa"/>
            <w:vAlign w:val="bottom"/>
          </w:tcPr>
          <w:p w14:paraId="59C2DBC7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23765668" w14:textId="77777777" w:rsidR="00FE73BA" w:rsidRPr="006B417E" w:rsidRDefault="00FE73BA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8,851,690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DDDA9F4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double" w:sz="4" w:space="0" w:color="auto"/>
            </w:tcBorders>
          </w:tcPr>
          <w:p w14:paraId="0BCDA4C6" w14:textId="49F93961" w:rsidR="00FE73BA" w:rsidRPr="00517C32" w:rsidRDefault="00202FE5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2F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195,184,392</w:t>
            </w:r>
          </w:p>
        </w:tc>
        <w:tc>
          <w:tcPr>
            <w:tcW w:w="236" w:type="dxa"/>
            <w:vAlign w:val="bottom"/>
          </w:tcPr>
          <w:p w14:paraId="6B36FD12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7977DC5" w14:textId="791B2543" w:rsidR="00FE73BA" w:rsidRPr="00A442BE" w:rsidRDefault="00FE73BA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192,382,49</w:t>
            </w:r>
            <w:r w:rsidR="00451AF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FE73BA" w:rsidRPr="006B417E" w14:paraId="21A46BE7" w14:textId="77777777" w:rsidTr="00A21499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049886AA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A72CF18" w14:textId="2171722E" w:rsidR="00FE73BA" w:rsidRPr="00517C32" w:rsidRDefault="00202FE5" w:rsidP="0003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2FE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155,467,441</w:t>
            </w:r>
          </w:p>
        </w:tc>
        <w:tc>
          <w:tcPr>
            <w:tcW w:w="257" w:type="dxa"/>
            <w:vAlign w:val="bottom"/>
          </w:tcPr>
          <w:p w14:paraId="517FB36B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  <w:bottom w:val="double" w:sz="4" w:space="0" w:color="auto"/>
            </w:tcBorders>
          </w:tcPr>
          <w:p w14:paraId="2B12F8B3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153,916,369</w:t>
            </w:r>
          </w:p>
        </w:tc>
        <w:tc>
          <w:tcPr>
            <w:tcW w:w="270" w:type="dxa"/>
            <w:vAlign w:val="bottom"/>
          </w:tcPr>
          <w:p w14:paraId="11DBA2ED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double" w:sz="4" w:space="0" w:color="auto"/>
            </w:tcBorders>
          </w:tcPr>
          <w:p w14:paraId="320624E8" w14:textId="24C78B2E" w:rsidR="00FE73BA" w:rsidRPr="00517C32" w:rsidRDefault="00101704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1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73,328</w:t>
            </w:r>
          </w:p>
        </w:tc>
        <w:tc>
          <w:tcPr>
            <w:tcW w:w="236" w:type="dxa"/>
            <w:vAlign w:val="bottom"/>
          </w:tcPr>
          <w:p w14:paraId="30C2A4B6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  <w:bottom w:val="double" w:sz="4" w:space="0" w:color="auto"/>
            </w:tcBorders>
          </w:tcPr>
          <w:p w14:paraId="36359815" w14:textId="77777777" w:rsidR="00FE73BA" w:rsidRPr="006B417E" w:rsidRDefault="00FE73BA" w:rsidP="00F0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55,428</w:t>
            </w:r>
          </w:p>
        </w:tc>
        <w:tc>
          <w:tcPr>
            <w:tcW w:w="236" w:type="dxa"/>
            <w:vAlign w:val="bottom"/>
          </w:tcPr>
          <w:p w14:paraId="41183FC9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  <w:bottom w:val="double" w:sz="4" w:space="0" w:color="auto"/>
            </w:tcBorders>
          </w:tcPr>
          <w:p w14:paraId="5A53D9E9" w14:textId="18200203" w:rsidR="00FE73BA" w:rsidRPr="00517C32" w:rsidRDefault="00101704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1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2,600,395</w:t>
            </w:r>
          </w:p>
        </w:tc>
        <w:tc>
          <w:tcPr>
            <w:tcW w:w="236" w:type="dxa"/>
            <w:vAlign w:val="bottom"/>
          </w:tcPr>
          <w:p w14:paraId="5DDB9BF4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bottom w:val="double" w:sz="4" w:space="0" w:color="auto"/>
            </w:tcBorders>
          </w:tcPr>
          <w:p w14:paraId="4CFAD773" w14:textId="77777777" w:rsidR="00FE73BA" w:rsidRPr="00294FC3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341,694</w:t>
            </w:r>
          </w:p>
        </w:tc>
        <w:tc>
          <w:tcPr>
            <w:tcW w:w="236" w:type="dxa"/>
            <w:vAlign w:val="bottom"/>
          </w:tcPr>
          <w:p w14:paraId="4E2841A0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</w:tcPr>
          <w:p w14:paraId="796A71B6" w14:textId="251DB180" w:rsidR="00FE73BA" w:rsidRPr="00517C32" w:rsidRDefault="00101704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17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(7,872,287)</w:t>
            </w:r>
          </w:p>
        </w:tc>
        <w:tc>
          <w:tcPr>
            <w:tcW w:w="236" w:type="dxa"/>
            <w:vAlign w:val="bottom"/>
          </w:tcPr>
          <w:p w14:paraId="0399441D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bottom w:val="double" w:sz="4" w:space="0" w:color="auto"/>
            </w:tcBorders>
          </w:tcPr>
          <w:p w14:paraId="29D6BCB7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6,849,690</w:t>
            </w:r>
            <w:r w:rsidRPr="005148D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E128A74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856530B" w14:textId="1836057C" w:rsidR="00FE73BA" w:rsidRPr="00517C32" w:rsidRDefault="00202FE5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2F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150,268,877</w:t>
            </w:r>
          </w:p>
        </w:tc>
        <w:tc>
          <w:tcPr>
            <w:tcW w:w="236" w:type="dxa"/>
            <w:vAlign w:val="bottom"/>
          </w:tcPr>
          <w:p w14:paraId="42BC8ABD" w14:textId="77777777" w:rsidR="00FE73BA" w:rsidRPr="006B417E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562341E9" w14:textId="77777777" w:rsidR="00FE73BA" w:rsidRPr="00800F42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149,463,801</w:t>
            </w:r>
          </w:p>
        </w:tc>
      </w:tr>
    </w:tbl>
    <w:p w14:paraId="3BCC31BE" w14:textId="77777777" w:rsidR="00FE73BA" w:rsidRPr="006B417E" w:rsidRDefault="00FE73BA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FE73BA" w:rsidRPr="006B417E" w:rsidSect="00DC2A00">
          <w:headerReference w:type="default" r:id="rId17"/>
          <w:footerReference w:type="default" r:id="rId18"/>
          <w:pgSz w:w="16834" w:h="11909" w:orient="landscape" w:code="9"/>
          <w:pgMar w:top="619" w:right="1152" w:bottom="576" w:left="1152" w:header="720" w:footer="720" w:gutter="0"/>
          <w:cols w:space="720"/>
          <w:docGrid w:linePitch="360"/>
        </w:sectPr>
      </w:pPr>
    </w:p>
    <w:p w14:paraId="239D220A" w14:textId="77777777" w:rsidR="00FE73BA" w:rsidRPr="00AA4C96" w:rsidRDefault="00FE73BA" w:rsidP="00FC31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E2F8F34" w14:textId="77777777" w:rsidR="00FE73BA" w:rsidRPr="00B422B1" w:rsidRDefault="00FE73BA" w:rsidP="00FC3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lang w:val="en-GB"/>
        </w:rPr>
      </w:pPr>
    </w:p>
    <w:p w14:paraId="6195B939" w14:textId="77777777" w:rsidR="00FE73BA" w:rsidRPr="006B417E" w:rsidRDefault="00FE73BA" w:rsidP="00FC319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47EF98CC" w14:textId="77777777" w:rsidR="00FE73BA" w:rsidRPr="00B422B1" w:rsidRDefault="00FE73BA" w:rsidP="00FC319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16"/>
          <w:szCs w:val="16"/>
          <w:lang w:bidi="th-TH"/>
        </w:rPr>
      </w:pPr>
    </w:p>
    <w:p w14:paraId="4DC5A2D3" w14:textId="77777777" w:rsidR="00FE73BA" w:rsidRPr="006B417E" w:rsidRDefault="00FE73BA" w:rsidP="00FC319F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</w:t>
      </w:r>
      <w:r>
        <w:rPr>
          <w:rFonts w:asciiTheme="majorBidi" w:hAnsiTheme="majorBidi" w:cstheme="majorBidi"/>
          <w:b/>
          <w:sz w:val="28"/>
          <w:szCs w:val="28"/>
          <w:lang w:val="en-US" w:bidi="th-TH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320454E4" w14:textId="77777777" w:rsidR="00FE73BA" w:rsidRPr="00B422B1" w:rsidRDefault="00FE73BA" w:rsidP="00FC319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5"/>
        <w:gridCol w:w="1709"/>
        <w:gridCol w:w="183"/>
        <w:gridCol w:w="1616"/>
        <w:gridCol w:w="180"/>
        <w:gridCol w:w="1349"/>
        <w:gridCol w:w="185"/>
        <w:gridCol w:w="1094"/>
        <w:gridCol w:w="180"/>
        <w:gridCol w:w="1096"/>
        <w:gridCol w:w="180"/>
        <w:gridCol w:w="1094"/>
        <w:gridCol w:w="180"/>
        <w:gridCol w:w="1129"/>
      </w:tblGrid>
      <w:tr w:rsidR="00FE73BA" w:rsidRPr="00D029E8" w14:paraId="00194EA1" w14:textId="77777777" w:rsidTr="000631E4">
        <w:trPr>
          <w:cantSplit/>
          <w:trHeight w:val="74"/>
          <w:tblHeader/>
        </w:trPr>
        <w:tc>
          <w:tcPr>
            <w:tcW w:w="3955" w:type="dxa"/>
            <w:vAlign w:val="bottom"/>
          </w:tcPr>
          <w:p w14:paraId="6B39794E" w14:textId="77777777" w:rsidR="00FE73BA" w:rsidRPr="00D029E8" w:rsidDel="00A71EB6" w:rsidRDefault="00FE73BA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5" w:type="dxa"/>
            <w:gridSpan w:val="13"/>
            <w:vAlign w:val="center"/>
          </w:tcPr>
          <w:p w14:paraId="16EF944F" w14:textId="77777777" w:rsidR="00FE73BA" w:rsidRPr="00D029E8" w:rsidRDefault="00FE73BA" w:rsidP="00230A4A">
            <w:pPr>
              <w:pStyle w:val="acctcolumnheading"/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E73BA" w:rsidRPr="00D029E8" w14:paraId="323D3A35" w14:textId="77777777" w:rsidTr="000631E4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65EA253E" w14:textId="77777777" w:rsidR="00FE73BA" w:rsidRPr="00D029E8" w:rsidRDefault="00FE73BA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  <w:vAlign w:val="bottom"/>
          </w:tcPr>
          <w:p w14:paraId="62A3A28D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3A9FD955" w14:textId="77777777" w:rsidR="00FE73BA" w:rsidRPr="00D029E8" w:rsidRDefault="00FE73BA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3" w:type="dxa"/>
            <w:gridSpan w:val="7"/>
            <w:tcBorders>
              <w:bottom w:val="single" w:sz="4" w:space="0" w:color="auto"/>
            </w:tcBorders>
            <w:vAlign w:val="bottom"/>
          </w:tcPr>
          <w:p w14:paraId="2161711D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29E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E73BA" w:rsidRPr="00D029E8" w14:paraId="6A13A815" w14:textId="77777777" w:rsidTr="000631E4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71EEC078" w14:textId="77777777" w:rsidR="00FE73BA" w:rsidRPr="00D029E8" w:rsidRDefault="00FE73BA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6F5AA4CA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370DA7D" w14:textId="77777777" w:rsidR="00FE73BA" w:rsidRPr="00D029E8" w:rsidRDefault="00FE73BA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B7A9FB1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0" w:right="-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A4CF835" w14:textId="77777777" w:rsidR="00FE73BA" w:rsidRPr="00D029E8" w:rsidRDefault="00FE73BA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5DAD7DC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3797B4CA" w14:textId="77777777" w:rsidR="00FE73BA" w:rsidRPr="00D029E8" w:rsidRDefault="00FE73BA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1FF871E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2EF6CA7" w14:textId="77777777" w:rsidR="00FE73BA" w:rsidRPr="00D029E8" w:rsidRDefault="00FE73BA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6282BF1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E2A9E43" w14:textId="77777777" w:rsidR="00FE73BA" w:rsidRPr="00D029E8" w:rsidRDefault="00FE73BA" w:rsidP="00230A4A">
            <w:pPr>
              <w:pStyle w:val="acctcolumnheading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4061E6C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029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9C9E3E9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13930D8" w14:textId="77777777" w:rsidR="00FE73BA" w:rsidRPr="00D029E8" w:rsidRDefault="00FE73BA" w:rsidP="00230A4A">
            <w:pPr>
              <w:pStyle w:val="acctcolumnheading"/>
              <w:spacing w:after="0" w:line="240" w:lineRule="auto"/>
              <w:ind w:left="-79" w:right="-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D029E8" w14:paraId="27454C89" w14:textId="77777777" w:rsidTr="000631E4">
        <w:trPr>
          <w:cantSplit/>
          <w:trHeight w:val="56"/>
          <w:tblHeader/>
        </w:trPr>
        <w:tc>
          <w:tcPr>
            <w:tcW w:w="3955" w:type="dxa"/>
            <w:vAlign w:val="bottom"/>
          </w:tcPr>
          <w:p w14:paraId="0F2410C3" w14:textId="77777777" w:rsidR="00FE73BA" w:rsidRPr="00D029E8" w:rsidRDefault="00FE73BA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5" w:type="dxa"/>
            <w:gridSpan w:val="13"/>
            <w:vAlign w:val="bottom"/>
          </w:tcPr>
          <w:p w14:paraId="75A3C83A" w14:textId="77777777" w:rsidR="00FE73BA" w:rsidRPr="00D029E8" w:rsidRDefault="00FE73BA" w:rsidP="00230A4A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D029E8" w14:paraId="6291D163" w14:textId="77777777" w:rsidTr="00FE15A2">
        <w:trPr>
          <w:cantSplit/>
          <w:trHeight w:val="56"/>
        </w:trPr>
        <w:tc>
          <w:tcPr>
            <w:tcW w:w="3955" w:type="dxa"/>
          </w:tcPr>
          <w:p w14:paraId="2895FA2A" w14:textId="77777777" w:rsidR="00FE73BA" w:rsidRPr="00D029E8" w:rsidRDefault="00FE73BA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175" w:type="dxa"/>
            <w:gridSpan w:val="13"/>
            <w:vAlign w:val="bottom"/>
          </w:tcPr>
          <w:p w14:paraId="1CAAE14C" w14:textId="77777777" w:rsidR="00FE73BA" w:rsidRPr="00D029E8" w:rsidRDefault="00FE73BA" w:rsidP="00230A4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C5CBE" w:rsidRPr="00D029E8" w14:paraId="25D9B40B" w14:textId="77777777" w:rsidTr="009D7CB2">
        <w:trPr>
          <w:cantSplit/>
        </w:trPr>
        <w:tc>
          <w:tcPr>
            <w:tcW w:w="3955" w:type="dxa"/>
          </w:tcPr>
          <w:p w14:paraId="220A1270" w14:textId="05DB6D13" w:rsidR="00CC5CBE" w:rsidRPr="00D029E8" w:rsidRDefault="00CC5CBE" w:rsidP="00CC5C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09" w:type="dxa"/>
            <w:vAlign w:val="bottom"/>
          </w:tcPr>
          <w:p w14:paraId="77721033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E47999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119D332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C825AB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759D861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CCED11C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5391124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53501E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C357807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4A5205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03993D6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E942B3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EB08B39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5CBE" w:rsidRPr="00D029E8" w14:paraId="3628A1A3" w14:textId="77777777" w:rsidTr="009D7CB2">
        <w:trPr>
          <w:cantSplit/>
        </w:trPr>
        <w:tc>
          <w:tcPr>
            <w:tcW w:w="3955" w:type="dxa"/>
          </w:tcPr>
          <w:p w14:paraId="18B42B82" w14:textId="599D56C5" w:rsidR="00CC5CBE" w:rsidRPr="00D029E8" w:rsidRDefault="00CC5CBE" w:rsidP="00B535F9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อนุพันธ์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B535F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52F5E946" w14:textId="5FB146D7" w:rsidR="00CC5CBE" w:rsidRPr="00D029E8" w:rsidRDefault="00CC5CB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414</w:t>
            </w:r>
            <w:r>
              <w:rPr>
                <w:rFonts w:ascii="Angsana New" w:hAnsi="Angsana New" w:cs="Angsana New"/>
                <w:sz w:val="28"/>
                <w:szCs w:val="28"/>
              </w:rPr>
              <w:t>,238</w:t>
            </w:r>
          </w:p>
        </w:tc>
        <w:tc>
          <w:tcPr>
            <w:tcW w:w="183" w:type="dxa"/>
            <w:vAlign w:val="bottom"/>
          </w:tcPr>
          <w:p w14:paraId="3F031479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4352AF7" w14:textId="239362B6" w:rsidR="00CC5CBE" w:rsidRPr="00CC5CBE" w:rsidRDefault="00CC5CB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BE2ABC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87A4271" w14:textId="6F035016" w:rsidR="00CC5CBE" w:rsidRPr="00D029E8" w:rsidRDefault="00CC5CB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414</w:t>
            </w:r>
            <w:r>
              <w:rPr>
                <w:rFonts w:ascii="Angsana New" w:hAnsi="Angsana New" w:cs="Angsana New"/>
                <w:sz w:val="28"/>
                <w:szCs w:val="28"/>
              </w:rPr>
              <w:t>,238</w:t>
            </w:r>
          </w:p>
        </w:tc>
        <w:tc>
          <w:tcPr>
            <w:tcW w:w="185" w:type="dxa"/>
            <w:vAlign w:val="bottom"/>
          </w:tcPr>
          <w:p w14:paraId="4553C237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94E97AA" w14:textId="351143B2" w:rsidR="00CC5CBE" w:rsidRPr="00D029E8" w:rsidRDefault="00CC5CB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1D2CE0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54F583A" w14:textId="631E8939" w:rsidR="00CC5CBE" w:rsidRPr="00D029E8" w:rsidRDefault="00CC5CB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C5CBE">
              <w:rPr>
                <w:rFonts w:ascii="Angsana New" w:hAnsi="Angsana New" w:cs="Angsana New"/>
                <w:sz w:val="28"/>
                <w:szCs w:val="28"/>
              </w:rPr>
              <w:t>414,238</w:t>
            </w:r>
          </w:p>
        </w:tc>
        <w:tc>
          <w:tcPr>
            <w:tcW w:w="180" w:type="dxa"/>
            <w:vAlign w:val="bottom"/>
          </w:tcPr>
          <w:p w14:paraId="5FF89484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E6677EC" w14:textId="25833191" w:rsidR="00CC5CBE" w:rsidRPr="00D029E8" w:rsidRDefault="00CC5CB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138F20" w14:textId="77777777" w:rsidR="00CC5CBE" w:rsidRPr="00D029E8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97BF108" w14:textId="77777777" w:rsidR="00CC5CBE" w:rsidRDefault="00CC5CBE" w:rsidP="00CC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356671CD" w14:textId="0B4703FA" w:rsidR="00CC5CBE" w:rsidRPr="00D029E8" w:rsidRDefault="00CC5CBE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C5CBE">
              <w:rPr>
                <w:rFonts w:ascii="Angsana New" w:hAnsi="Angsana New" w:cs="Angsana New"/>
                <w:sz w:val="28"/>
                <w:szCs w:val="28"/>
              </w:rPr>
              <w:t>414,238</w:t>
            </w:r>
          </w:p>
        </w:tc>
      </w:tr>
      <w:tr w:rsidR="00CC5CBE" w:rsidRPr="00D029E8" w14:paraId="5EB5642D" w14:textId="77777777" w:rsidTr="000631E4">
        <w:trPr>
          <w:cantSplit/>
        </w:trPr>
        <w:tc>
          <w:tcPr>
            <w:tcW w:w="3955" w:type="dxa"/>
          </w:tcPr>
          <w:p w14:paraId="1F909B9B" w14:textId="77777777" w:rsidR="00CC5CBE" w:rsidRPr="00D029E8" w:rsidRDefault="00CC5CBE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9AE585D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808D1B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EB1E374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6FBE25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DE710C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6A3D0DF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590CA10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A4937D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ABB0DC8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0C96A9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EFCA589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67784C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57EDB72" w14:textId="77777777" w:rsidR="00CC5CBE" w:rsidRPr="00D029E8" w:rsidRDefault="00CC5CBE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D029E8" w14:paraId="60B673EB" w14:textId="77777777" w:rsidTr="000631E4">
        <w:trPr>
          <w:cantSplit/>
        </w:trPr>
        <w:tc>
          <w:tcPr>
            <w:tcW w:w="3955" w:type="dxa"/>
          </w:tcPr>
          <w:p w14:paraId="0F1AA653" w14:textId="77777777" w:rsidR="00FE73BA" w:rsidRPr="00D029E8" w:rsidRDefault="00FE73BA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0C6B6C16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01E48BC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4D9055F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B00CBD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0E598FC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32ACBB8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BD63952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61D2C8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7E0343F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413CD1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4C6CEEE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FD525B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64D5B5B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0F3E" w:rsidRPr="00D029E8" w14:paraId="1B60A6E4" w14:textId="77777777" w:rsidTr="000631E4">
        <w:trPr>
          <w:cantSplit/>
        </w:trPr>
        <w:tc>
          <w:tcPr>
            <w:tcW w:w="3955" w:type="dxa"/>
          </w:tcPr>
          <w:p w14:paraId="5289F19C" w14:textId="77777777" w:rsidR="00960F3E" w:rsidRPr="00D029E8" w:rsidRDefault="00960F3E" w:rsidP="00960F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1106D573" w14:textId="70FEE89F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E376635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3E58D965" w14:textId="5B4B40B9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F456B">
              <w:rPr>
                <w:rFonts w:ascii="Angsana New" w:hAnsi="Angsana New" w:cs="Angsana New"/>
                <w:sz w:val="28"/>
                <w:szCs w:val="28"/>
              </w:rPr>
              <w:t>33,388,617</w:t>
            </w:r>
          </w:p>
        </w:tc>
        <w:tc>
          <w:tcPr>
            <w:tcW w:w="180" w:type="dxa"/>
            <w:vAlign w:val="bottom"/>
          </w:tcPr>
          <w:p w14:paraId="7198BEDF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BDF6049" w14:textId="741C1188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F456B">
              <w:rPr>
                <w:rFonts w:ascii="Angsana New" w:hAnsi="Angsana New" w:cs="Angsana New"/>
                <w:sz w:val="28"/>
                <w:szCs w:val="28"/>
              </w:rPr>
              <w:t>33,388,617</w:t>
            </w:r>
          </w:p>
        </w:tc>
        <w:tc>
          <w:tcPr>
            <w:tcW w:w="185" w:type="dxa"/>
            <w:vAlign w:val="bottom"/>
          </w:tcPr>
          <w:p w14:paraId="137D79F5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FBC70A3" w14:textId="48A096BC" w:rsidR="00960F3E" w:rsidRPr="00D029E8" w:rsidRDefault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3A05BE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BFB0C69" w14:textId="2823211C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90742">
              <w:rPr>
                <w:rFonts w:ascii="Angsana New" w:hAnsi="Angsana New" w:cs="Angsana New"/>
                <w:sz w:val="28"/>
                <w:szCs w:val="28"/>
              </w:rPr>
              <w:t>33,</w:t>
            </w:r>
            <w:r>
              <w:rPr>
                <w:rFonts w:ascii="Angsana New" w:hAnsi="Angsana New" w:cs="Angsana New"/>
                <w:sz w:val="28"/>
                <w:szCs w:val="28"/>
              </w:rPr>
              <w:t>696,438</w:t>
            </w:r>
          </w:p>
        </w:tc>
        <w:tc>
          <w:tcPr>
            <w:tcW w:w="180" w:type="dxa"/>
            <w:vAlign w:val="bottom"/>
          </w:tcPr>
          <w:p w14:paraId="7917EF6F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649669E" w14:textId="53C38962" w:rsidR="00960F3E" w:rsidRPr="00D029E8" w:rsidRDefault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F28773" w14:textId="77777777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B432EA1" w14:textId="60129AD5" w:rsidR="00960F3E" w:rsidRPr="00D029E8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90742">
              <w:rPr>
                <w:rFonts w:ascii="Angsana New" w:hAnsi="Angsana New" w:cs="Angsana New"/>
                <w:sz w:val="28"/>
                <w:szCs w:val="28"/>
              </w:rPr>
              <w:t>33,</w:t>
            </w:r>
            <w:r>
              <w:rPr>
                <w:rFonts w:ascii="Angsana New" w:hAnsi="Angsana New" w:cs="Angsana New"/>
                <w:sz w:val="28"/>
                <w:szCs w:val="28"/>
              </w:rPr>
              <w:t>696,438</w:t>
            </w:r>
          </w:p>
        </w:tc>
      </w:tr>
      <w:tr w:rsidR="002F456B" w:rsidRPr="00D029E8" w14:paraId="2F6397CF" w14:textId="77777777" w:rsidTr="000631E4">
        <w:trPr>
          <w:cantSplit/>
        </w:trPr>
        <w:tc>
          <w:tcPr>
            <w:tcW w:w="3955" w:type="dxa"/>
          </w:tcPr>
          <w:p w14:paraId="65EF287B" w14:textId="77777777" w:rsidR="002F456B" w:rsidRPr="00D029E8" w:rsidRDefault="002F456B" w:rsidP="002F456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22F0E49B" w14:textId="73420A45" w:rsidR="002F456B" w:rsidRPr="00D029E8" w:rsidRDefault="002F456B" w:rsidP="002F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E7ED3B2" w14:textId="77777777" w:rsidR="002F456B" w:rsidRPr="00D029E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328C0EC9" w14:textId="2C0C69C2" w:rsidR="002F456B" w:rsidRPr="00D029E8" w:rsidRDefault="002F456B" w:rsidP="002F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F456B">
              <w:rPr>
                <w:rFonts w:ascii="Angsana New" w:hAnsi="Angsana New" w:cs="Angsana New"/>
                <w:sz w:val="28"/>
                <w:szCs w:val="28"/>
              </w:rPr>
              <w:t>105,156,526</w:t>
            </w:r>
          </w:p>
        </w:tc>
        <w:tc>
          <w:tcPr>
            <w:tcW w:w="180" w:type="dxa"/>
            <w:vAlign w:val="bottom"/>
          </w:tcPr>
          <w:p w14:paraId="421FF48F" w14:textId="77777777" w:rsidR="002F456B" w:rsidRPr="00D029E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5EF5ECFC" w14:textId="73D97F8C" w:rsidR="002F456B" w:rsidRPr="00D029E8" w:rsidRDefault="002F456B" w:rsidP="002F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F456B">
              <w:rPr>
                <w:rFonts w:ascii="Angsana New" w:hAnsi="Angsana New" w:cs="Angsana New"/>
                <w:sz w:val="28"/>
                <w:szCs w:val="28"/>
              </w:rPr>
              <w:t>105,156,526</w:t>
            </w:r>
          </w:p>
        </w:tc>
        <w:tc>
          <w:tcPr>
            <w:tcW w:w="185" w:type="dxa"/>
            <w:vAlign w:val="bottom"/>
          </w:tcPr>
          <w:p w14:paraId="1B9173FD" w14:textId="77777777" w:rsidR="002F456B" w:rsidRPr="00D029E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61B6EBA" w14:textId="1098F217" w:rsidR="002F456B" w:rsidRPr="00D903F8" w:rsidRDefault="00FE6D80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573A9CA" w14:textId="77777777" w:rsidR="002F456B" w:rsidRPr="00D903F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51458A84" w14:textId="16F3588E" w:rsidR="002F456B" w:rsidRPr="00D903F8" w:rsidRDefault="00FE6D80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FE6D80">
              <w:rPr>
                <w:rFonts w:ascii="Angsana New" w:hAnsi="Angsana New" w:cs="Angsana New"/>
                <w:sz w:val="28"/>
                <w:szCs w:val="28"/>
              </w:rPr>
              <w:t>107,436,057</w:t>
            </w:r>
          </w:p>
        </w:tc>
        <w:tc>
          <w:tcPr>
            <w:tcW w:w="180" w:type="dxa"/>
            <w:vAlign w:val="bottom"/>
          </w:tcPr>
          <w:p w14:paraId="73DFC583" w14:textId="77777777" w:rsidR="002F456B" w:rsidRPr="00D903F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AA93171" w14:textId="568C202A" w:rsidR="002F456B" w:rsidRPr="00D903F8" w:rsidRDefault="00FE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DAA9D1" w14:textId="77777777" w:rsidR="002F456B" w:rsidRPr="00D903F8" w:rsidRDefault="002F456B" w:rsidP="002F456B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1AB1BB1A" w14:textId="4F5ECDE7" w:rsidR="002F456B" w:rsidRPr="00D903F8" w:rsidRDefault="00FE6D80" w:rsidP="002F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6D80">
              <w:rPr>
                <w:rFonts w:ascii="Angsana New" w:hAnsi="Angsana New" w:cs="Angsana New"/>
                <w:sz w:val="28"/>
                <w:szCs w:val="28"/>
              </w:rPr>
              <w:t>107,436,057</w:t>
            </w:r>
          </w:p>
        </w:tc>
      </w:tr>
      <w:tr w:rsidR="00FE73BA" w:rsidRPr="00D029E8" w14:paraId="0645CC3D" w14:textId="77777777" w:rsidTr="000631E4">
        <w:trPr>
          <w:cantSplit/>
        </w:trPr>
        <w:tc>
          <w:tcPr>
            <w:tcW w:w="3955" w:type="dxa"/>
          </w:tcPr>
          <w:p w14:paraId="1AC39EFE" w14:textId="77777777" w:rsidR="00FE73BA" w:rsidRPr="00D029E8" w:rsidRDefault="00FE73BA" w:rsidP="00B535F9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5DB731FD" w14:textId="7A36CE28" w:rsidR="00FE73BA" w:rsidRPr="00D029E8" w:rsidRDefault="00AC0B16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1,095,280</w:t>
            </w:r>
          </w:p>
        </w:tc>
        <w:tc>
          <w:tcPr>
            <w:tcW w:w="183" w:type="dxa"/>
            <w:vAlign w:val="bottom"/>
          </w:tcPr>
          <w:p w14:paraId="5805AE32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CF89498" w14:textId="5C2763FE" w:rsidR="00FE73BA" w:rsidRPr="00D029E8" w:rsidRDefault="00AC0B16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6982A8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5C62F30" w14:textId="238FCE38" w:rsidR="00FE73BA" w:rsidRPr="00D029E8" w:rsidRDefault="00AC0B16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1,095,280</w:t>
            </w:r>
          </w:p>
        </w:tc>
        <w:tc>
          <w:tcPr>
            <w:tcW w:w="185" w:type="dxa"/>
            <w:vAlign w:val="bottom"/>
          </w:tcPr>
          <w:p w14:paraId="5F0D1B34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4D980C5" w14:textId="0F7A5257" w:rsidR="00FE73BA" w:rsidRPr="00D029E8" w:rsidRDefault="00FE6D80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2DC81A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326272AD" w14:textId="2878647D" w:rsidR="00FE73BA" w:rsidRPr="00D029E8" w:rsidRDefault="00D90742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1,095,280</w:t>
            </w:r>
          </w:p>
        </w:tc>
        <w:tc>
          <w:tcPr>
            <w:tcW w:w="180" w:type="dxa"/>
            <w:vAlign w:val="bottom"/>
          </w:tcPr>
          <w:p w14:paraId="05D6199D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1A14972" w14:textId="62B58FFF" w:rsidR="00FE73BA" w:rsidRPr="00D029E8" w:rsidRDefault="00FE6D80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8B50BD" w14:textId="77777777" w:rsidR="00FE73BA" w:rsidRPr="00D029E8" w:rsidRDefault="00FE73BA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2A53097" w14:textId="2D8808D5" w:rsidR="00FE73BA" w:rsidRPr="00D029E8" w:rsidRDefault="00D90742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90742">
              <w:rPr>
                <w:rFonts w:ascii="Angsana New" w:hAnsi="Angsana New" w:cs="Angsana New"/>
                <w:sz w:val="28"/>
                <w:szCs w:val="28"/>
              </w:rPr>
              <w:t>1,095,280</w:t>
            </w:r>
          </w:p>
        </w:tc>
      </w:tr>
      <w:tr w:rsidR="00FE73BA" w:rsidRPr="00D029E8" w14:paraId="0AE80BC8" w14:textId="77777777" w:rsidTr="00855223">
        <w:trPr>
          <w:cantSplit/>
        </w:trPr>
        <w:tc>
          <w:tcPr>
            <w:tcW w:w="3955" w:type="dxa"/>
          </w:tcPr>
          <w:p w14:paraId="0770CC85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709" w:type="dxa"/>
            <w:vAlign w:val="bottom"/>
          </w:tcPr>
          <w:p w14:paraId="0D62C6F0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7696A4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D7DE6EC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10C14D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7D49173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0DCA086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B0713EA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93CCAE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61FEC6D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BDFACD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04B3EDA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B6E366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03E8E5B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D029E8" w14:paraId="536088C2" w14:textId="77777777" w:rsidTr="000631E4">
        <w:trPr>
          <w:cantSplit/>
        </w:trPr>
        <w:tc>
          <w:tcPr>
            <w:tcW w:w="3955" w:type="dxa"/>
          </w:tcPr>
          <w:p w14:paraId="0318BF84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6777E5D8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DB986D4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176716B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EA0032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7164E56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DC820B8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19C06D6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BF3156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6D471CF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1EC334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A3373C9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EDD451" w14:textId="77777777" w:rsidR="00FE73BA" w:rsidRPr="00D029E8" w:rsidRDefault="00FE73BA" w:rsidP="00A442B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8F6E94A" w14:textId="77777777" w:rsidR="00FE73BA" w:rsidRPr="00D029E8" w:rsidRDefault="00FE73BA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BA" w:rsidRPr="00D029E8" w14:paraId="7A16D2EB" w14:textId="77777777" w:rsidTr="00855223">
        <w:trPr>
          <w:cantSplit/>
        </w:trPr>
        <w:tc>
          <w:tcPr>
            <w:tcW w:w="3955" w:type="dxa"/>
          </w:tcPr>
          <w:p w14:paraId="396B6241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67A5210A" w14:textId="77777777" w:rsidR="00FE73BA" w:rsidRPr="00D029E8" w:rsidRDefault="00FE73BA" w:rsidP="00F0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4F17D23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F5A6EE5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0" w:type="dxa"/>
            <w:vAlign w:val="bottom"/>
          </w:tcPr>
          <w:p w14:paraId="4B5D3676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1FF1CAA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5" w:type="dxa"/>
            <w:vAlign w:val="bottom"/>
          </w:tcPr>
          <w:p w14:paraId="42FB90C1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7ED24A3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A369F6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B250005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  <w:tc>
          <w:tcPr>
            <w:tcW w:w="180" w:type="dxa"/>
            <w:vAlign w:val="bottom"/>
          </w:tcPr>
          <w:p w14:paraId="057EB130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8602B2B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64FB52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90A4571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</w:tr>
      <w:tr w:rsidR="00FE73BA" w:rsidRPr="00D029E8" w14:paraId="32E807E5" w14:textId="77777777" w:rsidTr="000631E4">
        <w:trPr>
          <w:cantSplit/>
        </w:trPr>
        <w:tc>
          <w:tcPr>
            <w:tcW w:w="3955" w:type="dxa"/>
          </w:tcPr>
          <w:p w14:paraId="58A67D87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062A7D23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70F5A12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2FF1A6A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0" w:type="dxa"/>
            <w:vAlign w:val="bottom"/>
          </w:tcPr>
          <w:p w14:paraId="5FA51EFC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CA29884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5" w:type="dxa"/>
            <w:vAlign w:val="bottom"/>
          </w:tcPr>
          <w:p w14:paraId="64C1DA2A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BDB71C5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A87DB7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6EBA5BA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  <w:tc>
          <w:tcPr>
            <w:tcW w:w="180" w:type="dxa"/>
            <w:vAlign w:val="bottom"/>
          </w:tcPr>
          <w:p w14:paraId="2941BF04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A49CC40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2D9E3F" w14:textId="77777777" w:rsidR="00FE73BA" w:rsidRPr="00D029E8" w:rsidRDefault="00FE73BA" w:rsidP="004B6E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D1CBF69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</w:tr>
      <w:tr w:rsidR="00FE73BA" w:rsidRPr="00D029E8" w14:paraId="12E83407" w14:textId="77777777" w:rsidTr="000631E4">
        <w:trPr>
          <w:cantSplit/>
        </w:trPr>
        <w:tc>
          <w:tcPr>
            <w:tcW w:w="3955" w:type="dxa"/>
          </w:tcPr>
          <w:p w14:paraId="0A83B37D" w14:textId="77777777" w:rsidR="00FE73BA" w:rsidRPr="00D029E8" w:rsidRDefault="00FE73BA" w:rsidP="004637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="Angsana New" w:hAnsi="Angsana New" w:cs="Angsana New"/>
                <w:sz w:val="28"/>
                <w:szCs w:val="28"/>
              </w:rPr>
            </w:pP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หนี้สินอนุพันธ์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798966F9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3" w:type="dxa"/>
            <w:vAlign w:val="bottom"/>
          </w:tcPr>
          <w:p w14:paraId="274050E0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696B62EF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BF688E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51AE17B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5" w:type="dxa"/>
            <w:vAlign w:val="bottom"/>
          </w:tcPr>
          <w:p w14:paraId="534919FA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676740C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4EBD3C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CBE8E92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0" w:type="dxa"/>
            <w:vAlign w:val="bottom"/>
          </w:tcPr>
          <w:p w14:paraId="157066E9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428B364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76C663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FA5B39B" w14:textId="77777777" w:rsidR="00FE73BA" w:rsidRPr="00D029E8" w:rsidRDefault="00FE73BA" w:rsidP="004B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</w:tr>
    </w:tbl>
    <w:p w14:paraId="7120A79D" w14:textId="77777777" w:rsidR="00FE73BA" w:rsidRDefault="00FE73BA" w:rsidP="004F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CCB1F49" w14:textId="77777777" w:rsidR="00FE73BA" w:rsidRPr="00BD041C" w:rsidRDefault="00FE73BA" w:rsidP="004F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br w:type="page"/>
      </w: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1709"/>
        <w:gridCol w:w="183"/>
        <w:gridCol w:w="1616"/>
        <w:gridCol w:w="180"/>
        <w:gridCol w:w="1349"/>
        <w:gridCol w:w="185"/>
        <w:gridCol w:w="1094"/>
        <w:gridCol w:w="180"/>
        <w:gridCol w:w="1094"/>
        <w:gridCol w:w="180"/>
        <w:gridCol w:w="1094"/>
        <w:gridCol w:w="180"/>
        <w:gridCol w:w="1129"/>
      </w:tblGrid>
      <w:tr w:rsidR="00FE73BA" w:rsidRPr="006B417E" w14:paraId="33CD6F46" w14:textId="77777777" w:rsidTr="00142E76">
        <w:trPr>
          <w:cantSplit/>
          <w:trHeight w:val="74"/>
          <w:tblHeader/>
        </w:trPr>
        <w:tc>
          <w:tcPr>
            <w:tcW w:w="3957" w:type="dxa"/>
            <w:vAlign w:val="bottom"/>
          </w:tcPr>
          <w:p w14:paraId="677BE0B3" w14:textId="77777777" w:rsidR="00FE73BA" w:rsidRPr="006B417E" w:rsidDel="00A71EB6" w:rsidRDefault="00FE73BA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3" w:type="dxa"/>
            <w:gridSpan w:val="13"/>
            <w:vAlign w:val="center"/>
          </w:tcPr>
          <w:p w14:paraId="1668212D" w14:textId="77777777" w:rsidR="00FE73BA" w:rsidRPr="006B417E" w:rsidRDefault="00FE73BA" w:rsidP="00FF2D6E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E73BA" w:rsidRPr="006B417E" w14:paraId="37047DAD" w14:textId="77777777" w:rsidTr="00142E76">
        <w:trPr>
          <w:cantSplit/>
          <w:trHeight w:val="60"/>
          <w:tblHeader/>
        </w:trPr>
        <w:tc>
          <w:tcPr>
            <w:tcW w:w="3957" w:type="dxa"/>
            <w:vAlign w:val="bottom"/>
          </w:tcPr>
          <w:p w14:paraId="6B32A58C" w14:textId="77777777" w:rsidR="00FE73BA" w:rsidRPr="006B417E" w:rsidRDefault="00FE73BA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  <w:vAlign w:val="bottom"/>
          </w:tcPr>
          <w:p w14:paraId="1105D2E4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27781F04" w14:textId="77777777" w:rsidR="00FE73BA" w:rsidRPr="006B417E" w:rsidRDefault="00FE73BA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1" w:type="dxa"/>
            <w:gridSpan w:val="7"/>
            <w:tcBorders>
              <w:bottom w:val="single" w:sz="4" w:space="0" w:color="auto"/>
            </w:tcBorders>
            <w:vAlign w:val="bottom"/>
          </w:tcPr>
          <w:p w14:paraId="464A9A0B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E73BA" w:rsidRPr="006B417E" w14:paraId="6888B5EB" w14:textId="77777777" w:rsidTr="00142E76">
        <w:trPr>
          <w:cantSplit/>
          <w:trHeight w:val="60"/>
          <w:tblHeader/>
        </w:trPr>
        <w:tc>
          <w:tcPr>
            <w:tcW w:w="3957" w:type="dxa"/>
            <w:vAlign w:val="bottom"/>
          </w:tcPr>
          <w:p w14:paraId="42561BFB" w14:textId="77777777" w:rsidR="00FE73BA" w:rsidRPr="006B417E" w:rsidRDefault="00FE73BA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7C7C469E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6AE24D1" w14:textId="77777777" w:rsidR="00FE73BA" w:rsidRPr="006B417E" w:rsidRDefault="00FE73BA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1C744DD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4A98B14" w14:textId="77777777" w:rsidR="00FE73BA" w:rsidRPr="006B417E" w:rsidRDefault="00FE73BA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7497255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47B3E84B" w14:textId="77777777" w:rsidR="00FE73BA" w:rsidRPr="006B417E" w:rsidRDefault="00FE73BA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BE34EAD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A4E1CFD" w14:textId="77777777" w:rsidR="00FE73BA" w:rsidRPr="006B417E" w:rsidRDefault="00FE73BA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1BADD17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8C0AA9F" w14:textId="77777777" w:rsidR="00FE73BA" w:rsidRPr="006B417E" w:rsidRDefault="00FE73BA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25E8BD9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027E7DD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5F6CFA6" w14:textId="77777777" w:rsidR="00FE73BA" w:rsidRPr="006B417E" w:rsidRDefault="00FE73BA" w:rsidP="00142E76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E73BA" w:rsidRPr="006B417E" w14:paraId="0CEADFE3" w14:textId="77777777" w:rsidTr="00142E76">
        <w:trPr>
          <w:cantSplit/>
          <w:trHeight w:val="56"/>
          <w:tblHeader/>
        </w:trPr>
        <w:tc>
          <w:tcPr>
            <w:tcW w:w="3957" w:type="dxa"/>
            <w:vAlign w:val="bottom"/>
          </w:tcPr>
          <w:p w14:paraId="5FB7F56D" w14:textId="77777777" w:rsidR="00FE73BA" w:rsidRPr="006B417E" w:rsidRDefault="00FE73BA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3" w:type="dxa"/>
            <w:gridSpan w:val="13"/>
            <w:vAlign w:val="bottom"/>
          </w:tcPr>
          <w:p w14:paraId="2F4F3682" w14:textId="77777777" w:rsidR="00FE73BA" w:rsidRPr="006B417E" w:rsidRDefault="00FE73BA" w:rsidP="00142E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73BA" w:rsidRPr="006B417E" w14:paraId="7B5C0F05" w14:textId="77777777" w:rsidTr="000631E4">
        <w:trPr>
          <w:cantSplit/>
          <w:trHeight w:val="272"/>
        </w:trPr>
        <w:tc>
          <w:tcPr>
            <w:tcW w:w="3957" w:type="dxa"/>
            <w:vAlign w:val="bottom"/>
          </w:tcPr>
          <w:p w14:paraId="299BC5F5" w14:textId="77777777" w:rsidR="00FE73BA" w:rsidRPr="006B417E" w:rsidRDefault="00FE73BA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173" w:type="dxa"/>
            <w:gridSpan w:val="13"/>
            <w:vAlign w:val="bottom"/>
          </w:tcPr>
          <w:p w14:paraId="58060E36" w14:textId="77777777" w:rsidR="00FE73BA" w:rsidRPr="006B417E" w:rsidRDefault="00FE73BA" w:rsidP="00142E7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E73BA" w:rsidRPr="006B417E" w14:paraId="57C561A3" w14:textId="77777777" w:rsidTr="00142E76">
        <w:trPr>
          <w:cantSplit/>
        </w:trPr>
        <w:tc>
          <w:tcPr>
            <w:tcW w:w="3957" w:type="dxa"/>
          </w:tcPr>
          <w:p w14:paraId="15B9381E" w14:textId="77777777" w:rsidR="00FE73BA" w:rsidRPr="006B417E" w:rsidRDefault="00FE73BA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09" w:type="dxa"/>
            <w:vAlign w:val="bottom"/>
          </w:tcPr>
          <w:p w14:paraId="7DAA8FC4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35A4D3D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0A51DA88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393DD2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C054D6D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278018D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0E050FC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8F8BBF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5F0DAB5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030DB3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4314B7F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9F4D7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EA2D4AA" w14:textId="77777777" w:rsidR="00FE73BA" w:rsidRPr="006B417E" w:rsidRDefault="00FE73BA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6B417E" w14:paraId="25E9C31E" w14:textId="77777777" w:rsidTr="00142E76">
        <w:trPr>
          <w:cantSplit/>
        </w:trPr>
        <w:tc>
          <w:tcPr>
            <w:tcW w:w="3957" w:type="dxa"/>
          </w:tcPr>
          <w:p w14:paraId="4A3F88ED" w14:textId="77777777" w:rsidR="00FE73BA" w:rsidRDefault="00FE73BA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0274B65B" w14:textId="47720FCA" w:rsidR="00FE73BA" w:rsidRPr="006B417E" w:rsidRDefault="00DD39E7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28474C2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3E801D0E" w14:textId="6B3766DD" w:rsidR="00FE73BA" w:rsidRPr="006B417E" w:rsidRDefault="00DD39E7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D39E7">
              <w:rPr>
                <w:rFonts w:asciiTheme="majorBidi" w:hAnsiTheme="majorBidi" w:cstheme="majorBidi"/>
                <w:sz w:val="28"/>
                <w:szCs w:val="28"/>
              </w:rPr>
              <w:t>312,500</w:t>
            </w:r>
          </w:p>
        </w:tc>
        <w:tc>
          <w:tcPr>
            <w:tcW w:w="180" w:type="dxa"/>
            <w:vAlign w:val="bottom"/>
          </w:tcPr>
          <w:p w14:paraId="53E7861D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410F32E" w14:textId="0604C489" w:rsidR="00FE73BA" w:rsidRPr="006B417E" w:rsidRDefault="00DD39E7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D39E7">
              <w:rPr>
                <w:rFonts w:asciiTheme="majorBidi" w:hAnsiTheme="majorBidi" w:cstheme="majorBidi"/>
                <w:sz w:val="28"/>
                <w:szCs w:val="28"/>
              </w:rPr>
              <w:t>312,500</w:t>
            </w:r>
          </w:p>
        </w:tc>
        <w:tc>
          <w:tcPr>
            <w:tcW w:w="185" w:type="dxa"/>
            <w:vAlign w:val="bottom"/>
          </w:tcPr>
          <w:p w14:paraId="494E1416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3656AE1" w14:textId="40A19314" w:rsidR="00FE73BA" w:rsidRPr="006B417E" w:rsidRDefault="00AF48C1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4C2203D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65BB095" w14:textId="09FCC1C0" w:rsidR="00FE73BA" w:rsidRPr="006B417E" w:rsidRDefault="00AF48C1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318,430</w:t>
            </w:r>
          </w:p>
        </w:tc>
        <w:tc>
          <w:tcPr>
            <w:tcW w:w="180" w:type="dxa"/>
            <w:vAlign w:val="bottom"/>
          </w:tcPr>
          <w:p w14:paraId="169217AD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DA30FA0" w14:textId="1194462D" w:rsidR="00FE73BA" w:rsidRPr="00F06B7D" w:rsidRDefault="00AF48C1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28"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39B6DC6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CCF407D" w14:textId="2C8E18E6" w:rsidR="00FE73BA" w:rsidRPr="00F06B7D" w:rsidRDefault="00AF48C1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5DE3">
              <w:rPr>
                <w:rFonts w:ascii="Angsana New" w:hAnsi="Angsana New" w:cs="Angsana New"/>
                <w:sz w:val="28"/>
                <w:szCs w:val="28"/>
              </w:rPr>
              <w:t>318,430</w:t>
            </w:r>
            <w:r w:rsidR="00D15DE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AC022C" w:rsidRPr="006B417E" w14:paraId="494EF2AA" w14:textId="77777777" w:rsidTr="006955EE">
        <w:trPr>
          <w:cantSplit/>
        </w:trPr>
        <w:tc>
          <w:tcPr>
            <w:tcW w:w="3957" w:type="dxa"/>
          </w:tcPr>
          <w:p w14:paraId="13EF2939" w14:textId="5BD53246" w:rsidR="00AC022C" w:rsidRPr="00614AFB" w:rsidRDefault="00AC022C" w:rsidP="00463743">
            <w:pPr>
              <w:tabs>
                <w:tab w:val="left" w:pos="10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อนุพันธ์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D029E8">
              <w:rPr>
                <w:rFonts w:ascii="Angsana New" w:hAnsi="Angsana New" w:cs="Angsana New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590D2295" w14:textId="6092D547" w:rsidR="00AC022C" w:rsidRPr="00D15DE3" w:rsidRDefault="00AC022C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414</w:t>
            </w:r>
            <w:r>
              <w:rPr>
                <w:rFonts w:ascii="Angsana New" w:hAnsi="Angsana New" w:cs="Angsana New"/>
                <w:sz w:val="28"/>
                <w:szCs w:val="28"/>
              </w:rPr>
              <w:t>,238</w:t>
            </w:r>
          </w:p>
        </w:tc>
        <w:tc>
          <w:tcPr>
            <w:tcW w:w="183" w:type="dxa"/>
            <w:vAlign w:val="bottom"/>
          </w:tcPr>
          <w:p w14:paraId="67F494C7" w14:textId="77777777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CFC90A7" w14:textId="3A032C22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4621E5" w14:textId="77777777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D8F361E" w14:textId="26C0E367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414</w:t>
            </w:r>
            <w:r>
              <w:rPr>
                <w:rFonts w:ascii="Angsana New" w:hAnsi="Angsana New" w:cs="Angsana New"/>
                <w:sz w:val="28"/>
                <w:szCs w:val="28"/>
              </w:rPr>
              <w:t>,238</w:t>
            </w:r>
          </w:p>
        </w:tc>
        <w:tc>
          <w:tcPr>
            <w:tcW w:w="185" w:type="dxa"/>
            <w:vAlign w:val="bottom"/>
          </w:tcPr>
          <w:p w14:paraId="0A1BF458" w14:textId="77777777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D798678" w14:textId="50E0B218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A2893C4" w14:textId="77777777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1B9AEE1" w14:textId="571D2E17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C5CBE">
              <w:rPr>
                <w:rFonts w:ascii="Angsana New" w:hAnsi="Angsana New" w:cs="Angsana New"/>
                <w:sz w:val="28"/>
                <w:szCs w:val="28"/>
              </w:rPr>
              <w:t>414,238</w:t>
            </w:r>
          </w:p>
        </w:tc>
        <w:tc>
          <w:tcPr>
            <w:tcW w:w="180" w:type="dxa"/>
            <w:vAlign w:val="bottom"/>
          </w:tcPr>
          <w:p w14:paraId="3B76BE10" w14:textId="77777777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5663ADC" w14:textId="157E0D5D" w:rsidR="00AC022C" w:rsidRPr="00D15DE3" w:rsidRDefault="00AC022C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ECFBF6" w14:textId="77777777" w:rsidR="00AC022C" w:rsidRPr="006B417E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FD35692" w14:textId="77777777" w:rsidR="00AC022C" w:rsidRDefault="00AC022C" w:rsidP="00AC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  <w:p w14:paraId="178AF7BE" w14:textId="09ACD1D8" w:rsidR="00AC022C" w:rsidRPr="00D15DE3" w:rsidRDefault="00AC022C" w:rsidP="00D15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CC5CBE">
              <w:rPr>
                <w:rFonts w:ascii="Angsana New" w:hAnsi="Angsana New" w:cs="Angsana New"/>
                <w:sz w:val="28"/>
                <w:szCs w:val="28"/>
              </w:rPr>
              <w:t>414,238</w:t>
            </w:r>
          </w:p>
        </w:tc>
      </w:tr>
      <w:tr w:rsidR="00AC022C" w:rsidRPr="006B417E" w14:paraId="3D621D00" w14:textId="77777777" w:rsidTr="00142E76">
        <w:trPr>
          <w:cantSplit/>
        </w:trPr>
        <w:tc>
          <w:tcPr>
            <w:tcW w:w="3957" w:type="dxa"/>
          </w:tcPr>
          <w:p w14:paraId="553BFA9C" w14:textId="77777777" w:rsidR="00AC022C" w:rsidRPr="00614AFB" w:rsidRDefault="00AC022C" w:rsidP="00FF2D6E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90A192C" w14:textId="77777777" w:rsidR="00AC022C" w:rsidRPr="006B417E" w:rsidRDefault="00AC022C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3749969" w14:textId="77777777" w:rsidR="00AC022C" w:rsidRPr="006B417E" w:rsidRDefault="00AC022C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B2DFE53" w14:textId="77777777" w:rsidR="00AC022C" w:rsidRPr="006B417E" w:rsidRDefault="00AC022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82A44C" w14:textId="77777777" w:rsidR="00AC022C" w:rsidRPr="006B417E" w:rsidRDefault="00AC022C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4E5D20C" w14:textId="77777777" w:rsidR="00AC022C" w:rsidRPr="006B417E" w:rsidRDefault="00AC022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FB7F96A" w14:textId="77777777" w:rsidR="00AC022C" w:rsidRPr="006B417E" w:rsidRDefault="00AC022C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FE8364B" w14:textId="77777777" w:rsidR="00AC022C" w:rsidRPr="006B417E" w:rsidRDefault="00AC022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77AC77" w14:textId="77777777" w:rsidR="00AC022C" w:rsidRPr="006B417E" w:rsidRDefault="00AC022C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C204D89" w14:textId="77777777" w:rsidR="00AC022C" w:rsidRPr="006B417E" w:rsidRDefault="00AC022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4B67CB" w14:textId="77777777" w:rsidR="00AC022C" w:rsidRPr="006B417E" w:rsidRDefault="00AC022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DD9CD96" w14:textId="77777777" w:rsidR="00AC022C" w:rsidRPr="00F06B7D" w:rsidRDefault="00AC022C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77B0AA1D" w14:textId="77777777" w:rsidR="00AC022C" w:rsidRPr="006B417E" w:rsidRDefault="00AC022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F7B0455" w14:textId="77777777" w:rsidR="00AC022C" w:rsidRPr="006B417E" w:rsidRDefault="00AC022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73BA" w:rsidRPr="006B417E" w14:paraId="7E793A39" w14:textId="77777777" w:rsidTr="00142E76">
        <w:trPr>
          <w:cantSplit/>
        </w:trPr>
        <w:tc>
          <w:tcPr>
            <w:tcW w:w="3957" w:type="dxa"/>
          </w:tcPr>
          <w:p w14:paraId="74C037E6" w14:textId="77777777" w:rsidR="00FE73BA" w:rsidRPr="006B417E" w:rsidRDefault="00FE73BA" w:rsidP="00614AFB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0D2D7216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37E6F77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4486E7EB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7C0B59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FCC1B2A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43AFF30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65CA19D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AB0E152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EC0E619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4828B8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04EFA4E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E5458D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6A9E313" w14:textId="77777777" w:rsidR="00FE73BA" w:rsidRPr="006B417E" w:rsidRDefault="00FE73BA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F3E" w:rsidRPr="006B417E" w14:paraId="12890321" w14:textId="77777777" w:rsidTr="00142E76">
        <w:trPr>
          <w:cantSplit/>
        </w:trPr>
        <w:tc>
          <w:tcPr>
            <w:tcW w:w="3957" w:type="dxa"/>
          </w:tcPr>
          <w:p w14:paraId="0BBB933F" w14:textId="77777777" w:rsidR="00960F3E" w:rsidRPr="006B417E" w:rsidRDefault="00960F3E" w:rsidP="00960F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360C9926" w14:textId="662260F8" w:rsidR="00960F3E" w:rsidRPr="006B417E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C5C28AA" w14:textId="77777777" w:rsidR="00960F3E" w:rsidRPr="006B417E" w:rsidRDefault="00960F3E" w:rsidP="00960F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690BDC7" w14:textId="4FEEEBBA" w:rsidR="00960F3E" w:rsidRPr="006B417E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F456B">
              <w:rPr>
                <w:rFonts w:ascii="Angsana New" w:hAnsi="Angsana New" w:cs="Angsana New"/>
                <w:sz w:val="28"/>
                <w:szCs w:val="28"/>
              </w:rPr>
              <w:t>33,388,617</w:t>
            </w:r>
          </w:p>
        </w:tc>
        <w:tc>
          <w:tcPr>
            <w:tcW w:w="180" w:type="dxa"/>
            <w:vAlign w:val="bottom"/>
          </w:tcPr>
          <w:p w14:paraId="49CD41BA" w14:textId="77777777" w:rsidR="00960F3E" w:rsidRPr="006B417E" w:rsidRDefault="00960F3E" w:rsidP="00960F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25F4C84" w14:textId="1BD60C0C" w:rsidR="00960F3E" w:rsidRPr="006B417E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F456B">
              <w:rPr>
                <w:rFonts w:ascii="Angsana New" w:hAnsi="Angsana New" w:cs="Angsana New"/>
                <w:sz w:val="28"/>
                <w:szCs w:val="28"/>
              </w:rPr>
              <w:t>33,388,617</w:t>
            </w:r>
          </w:p>
        </w:tc>
        <w:tc>
          <w:tcPr>
            <w:tcW w:w="185" w:type="dxa"/>
            <w:vAlign w:val="bottom"/>
          </w:tcPr>
          <w:p w14:paraId="7D075CE2" w14:textId="77777777" w:rsidR="00960F3E" w:rsidRPr="006B417E" w:rsidRDefault="00960F3E" w:rsidP="00960F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E8350C0" w14:textId="5A064C79" w:rsidR="00960F3E" w:rsidRPr="006B417E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BD98F6" w14:textId="77777777" w:rsidR="00960F3E" w:rsidRPr="006B417E" w:rsidRDefault="00960F3E" w:rsidP="00960F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AA1EC96" w14:textId="2AADCA06" w:rsidR="00960F3E" w:rsidRPr="006B417E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90742">
              <w:rPr>
                <w:rFonts w:ascii="Angsana New" w:hAnsi="Angsana New" w:cs="Angsana New"/>
                <w:sz w:val="28"/>
                <w:szCs w:val="28"/>
              </w:rPr>
              <w:t>33,</w:t>
            </w:r>
            <w:r>
              <w:rPr>
                <w:rFonts w:ascii="Angsana New" w:hAnsi="Angsana New" w:cs="Angsana New"/>
                <w:sz w:val="28"/>
                <w:szCs w:val="28"/>
              </w:rPr>
              <w:t>696,438</w:t>
            </w:r>
          </w:p>
        </w:tc>
        <w:tc>
          <w:tcPr>
            <w:tcW w:w="180" w:type="dxa"/>
            <w:vAlign w:val="bottom"/>
          </w:tcPr>
          <w:p w14:paraId="70FDFA73" w14:textId="77777777" w:rsidR="00960F3E" w:rsidRPr="00716415" w:rsidRDefault="00960F3E" w:rsidP="00960F3E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A7E0450" w14:textId="1A4021D1" w:rsidR="00960F3E" w:rsidRPr="006B417E" w:rsidRDefault="00960F3E" w:rsidP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7858B1" w14:textId="77777777" w:rsidR="00960F3E" w:rsidRPr="00716415" w:rsidRDefault="00960F3E" w:rsidP="00960F3E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6EF39CB" w14:textId="15AA3D54" w:rsidR="00960F3E" w:rsidRPr="006B417E" w:rsidRDefault="0096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0742">
              <w:rPr>
                <w:rFonts w:ascii="Angsana New" w:hAnsi="Angsana New" w:cs="Angsana New"/>
                <w:sz w:val="28"/>
                <w:szCs w:val="28"/>
              </w:rPr>
              <w:t>33,</w:t>
            </w:r>
            <w:r>
              <w:rPr>
                <w:rFonts w:ascii="Angsana New" w:hAnsi="Angsana New" w:cs="Angsana New"/>
                <w:sz w:val="28"/>
                <w:szCs w:val="28"/>
              </w:rPr>
              <w:t>696,438</w:t>
            </w:r>
          </w:p>
        </w:tc>
      </w:tr>
      <w:tr w:rsidR="00D90742" w:rsidRPr="006B417E" w14:paraId="33CC28E0" w14:textId="77777777" w:rsidTr="00142E76">
        <w:trPr>
          <w:cantSplit/>
        </w:trPr>
        <w:tc>
          <w:tcPr>
            <w:tcW w:w="3957" w:type="dxa"/>
          </w:tcPr>
          <w:p w14:paraId="2D49CF6C" w14:textId="77777777" w:rsidR="00D90742" w:rsidRPr="006B417E" w:rsidRDefault="00D90742" w:rsidP="00D90742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03A73230" w14:textId="7D98FB27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03D07A5" w14:textId="77777777" w:rsidR="00D90742" w:rsidRPr="006B417E" w:rsidRDefault="00D90742" w:rsidP="00D907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005B253A" w14:textId="70E7FC5A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F456B">
              <w:rPr>
                <w:rFonts w:ascii="Angsana New" w:hAnsi="Angsana New" w:cs="Angsana New"/>
                <w:sz w:val="28"/>
                <w:szCs w:val="28"/>
              </w:rPr>
              <w:t>105,156,526</w:t>
            </w:r>
          </w:p>
        </w:tc>
        <w:tc>
          <w:tcPr>
            <w:tcW w:w="180" w:type="dxa"/>
            <w:vAlign w:val="bottom"/>
          </w:tcPr>
          <w:p w14:paraId="43AFE535" w14:textId="77777777" w:rsidR="00D90742" w:rsidRPr="006B417E" w:rsidRDefault="00D90742" w:rsidP="00D907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DF8F281" w14:textId="0EC90C33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F456B">
              <w:rPr>
                <w:rFonts w:ascii="Angsana New" w:hAnsi="Angsana New" w:cs="Angsana New"/>
                <w:sz w:val="28"/>
                <w:szCs w:val="28"/>
              </w:rPr>
              <w:t>105,156,526</w:t>
            </w:r>
          </w:p>
        </w:tc>
        <w:tc>
          <w:tcPr>
            <w:tcW w:w="185" w:type="dxa"/>
            <w:vAlign w:val="bottom"/>
          </w:tcPr>
          <w:p w14:paraId="627C1554" w14:textId="77777777" w:rsidR="00D90742" w:rsidRPr="006B417E" w:rsidRDefault="00D90742" w:rsidP="00D907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D4B28E2" w14:textId="1621C002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6C391F" w14:textId="77777777" w:rsidR="00D90742" w:rsidRPr="006B417E" w:rsidRDefault="00D90742" w:rsidP="00D907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DD83DFD" w14:textId="27CFC2E7" w:rsidR="00D90742" w:rsidRPr="00D903F8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D80">
              <w:rPr>
                <w:rFonts w:ascii="Angsana New" w:hAnsi="Angsana New" w:cs="Angsana New"/>
                <w:sz w:val="28"/>
                <w:szCs w:val="28"/>
              </w:rPr>
              <w:t>107,436,057</w:t>
            </w:r>
          </w:p>
        </w:tc>
        <w:tc>
          <w:tcPr>
            <w:tcW w:w="180" w:type="dxa"/>
            <w:vAlign w:val="bottom"/>
          </w:tcPr>
          <w:p w14:paraId="1BCF0A0C" w14:textId="77777777" w:rsidR="00D90742" w:rsidRPr="00D903F8" w:rsidRDefault="00D90742" w:rsidP="00D90742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0C14101" w14:textId="6874D7E8" w:rsidR="00D90742" w:rsidRPr="00D903F8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E7AA9D" w14:textId="77777777" w:rsidR="00D90742" w:rsidRPr="00D903F8" w:rsidRDefault="00D90742" w:rsidP="00D90742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12892E91" w14:textId="658BBDC4" w:rsidR="00D90742" w:rsidRPr="00D903F8" w:rsidRDefault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E6D80">
              <w:rPr>
                <w:rFonts w:ascii="Angsana New" w:hAnsi="Angsana New" w:cs="Angsana New"/>
                <w:sz w:val="28"/>
                <w:szCs w:val="28"/>
              </w:rPr>
              <w:t>107,436,057</w:t>
            </w:r>
          </w:p>
        </w:tc>
      </w:tr>
      <w:tr w:rsidR="00D90742" w:rsidRPr="006B417E" w14:paraId="7220FBCE" w14:textId="77777777" w:rsidTr="00142E76">
        <w:trPr>
          <w:cantSplit/>
        </w:trPr>
        <w:tc>
          <w:tcPr>
            <w:tcW w:w="3957" w:type="dxa"/>
          </w:tcPr>
          <w:p w14:paraId="3A48D5B1" w14:textId="77777777" w:rsidR="00D90742" w:rsidRPr="006B417E" w:rsidRDefault="00D90742" w:rsidP="0046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173AC99C" w14:textId="51E5AB9C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1,095,280</w:t>
            </w:r>
          </w:p>
        </w:tc>
        <w:tc>
          <w:tcPr>
            <w:tcW w:w="183" w:type="dxa"/>
            <w:vAlign w:val="bottom"/>
          </w:tcPr>
          <w:p w14:paraId="45552523" w14:textId="77777777" w:rsidR="00D90742" w:rsidRPr="006B417E" w:rsidRDefault="00D90742" w:rsidP="00D907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6E7E83C8" w14:textId="72F56A84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6928838" w14:textId="77777777" w:rsidR="00D90742" w:rsidRPr="006B417E" w:rsidRDefault="00D90742" w:rsidP="00D907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E8089DC" w14:textId="4C044AE8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1,095,280</w:t>
            </w:r>
          </w:p>
        </w:tc>
        <w:tc>
          <w:tcPr>
            <w:tcW w:w="185" w:type="dxa"/>
            <w:vAlign w:val="bottom"/>
          </w:tcPr>
          <w:p w14:paraId="64359BA1" w14:textId="77777777" w:rsidR="00D90742" w:rsidRPr="006B417E" w:rsidRDefault="00D90742" w:rsidP="00D907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7A0601A" w14:textId="3CFBE3EA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E93C5DF" w14:textId="77777777" w:rsidR="00D90742" w:rsidRPr="006B417E" w:rsidRDefault="00D90742" w:rsidP="00D907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61AE2BD" w14:textId="26636E70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1,095,280</w:t>
            </w:r>
          </w:p>
        </w:tc>
        <w:tc>
          <w:tcPr>
            <w:tcW w:w="180" w:type="dxa"/>
            <w:vAlign w:val="bottom"/>
          </w:tcPr>
          <w:p w14:paraId="307947A0" w14:textId="77777777" w:rsidR="00D90742" w:rsidRPr="00716415" w:rsidRDefault="00D90742" w:rsidP="00D90742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7BD8C3C" w14:textId="4F907DC7" w:rsidR="00D90742" w:rsidRPr="006B417E" w:rsidRDefault="00D90742" w:rsidP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B99BBB" w14:textId="77777777" w:rsidR="00D90742" w:rsidRPr="00716415" w:rsidRDefault="00D90742" w:rsidP="00D90742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4984F24" w14:textId="753612E2" w:rsidR="00D90742" w:rsidRPr="006B417E" w:rsidRDefault="00D9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90742">
              <w:rPr>
                <w:rFonts w:ascii="Angsana New" w:hAnsi="Angsana New" w:cs="Angsana New"/>
                <w:sz w:val="28"/>
                <w:szCs w:val="28"/>
              </w:rPr>
              <w:t>1,095,280</w:t>
            </w:r>
          </w:p>
        </w:tc>
      </w:tr>
      <w:tr w:rsidR="00FE73BA" w:rsidRPr="006B417E" w14:paraId="283C232A" w14:textId="77777777" w:rsidTr="00F06B7D">
        <w:trPr>
          <w:cantSplit/>
        </w:trPr>
        <w:tc>
          <w:tcPr>
            <w:tcW w:w="3957" w:type="dxa"/>
          </w:tcPr>
          <w:p w14:paraId="634A9602" w14:textId="77777777" w:rsidR="00FE73BA" w:rsidRDefault="00FE73B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8FB5AB" w14:textId="77777777" w:rsidR="00D15DE3" w:rsidRDefault="00D15DE3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B11D58" w14:textId="77777777" w:rsidR="00D15DE3" w:rsidRDefault="00D15DE3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E0D78A" w14:textId="1634F44A" w:rsidR="00D15DE3" w:rsidRPr="006B417E" w:rsidRDefault="00D15DE3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CB9C390" w14:textId="77777777" w:rsidR="00FE73BA" w:rsidRPr="006B417E" w:rsidRDefault="00FE73BA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7D906405" w14:textId="77777777" w:rsidR="00FE73BA" w:rsidRPr="006B417E" w:rsidRDefault="00FE73BA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75A05A2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96EE65" w14:textId="77777777" w:rsidR="00FE73BA" w:rsidRPr="006B417E" w:rsidRDefault="00FE73BA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0446AAB" w14:textId="77777777" w:rsidR="00FE73BA" w:rsidRPr="006B417E" w:rsidRDefault="00FE73BA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BBCCAA9" w14:textId="77777777" w:rsidR="00FE73BA" w:rsidRPr="006B417E" w:rsidRDefault="00FE73BA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4B77324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C8D2F8" w14:textId="77777777" w:rsidR="00FE73BA" w:rsidRPr="006B417E" w:rsidRDefault="00FE73BA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F5231FD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546BBC" w14:textId="77777777" w:rsidR="00FE73BA" w:rsidRPr="006B417E" w:rsidRDefault="00FE73BA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4B5E74F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779DA4" w14:textId="77777777" w:rsidR="00FE73BA" w:rsidRPr="006B417E" w:rsidRDefault="00FE73BA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4E74B2F" w14:textId="77777777" w:rsidR="00FE73BA" w:rsidRPr="006B417E" w:rsidRDefault="00FE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2FD" w:rsidRPr="006B417E" w14:paraId="1ADF1FA3" w14:textId="77777777" w:rsidTr="0012536E">
        <w:trPr>
          <w:cantSplit/>
        </w:trPr>
        <w:tc>
          <w:tcPr>
            <w:tcW w:w="3957" w:type="dxa"/>
          </w:tcPr>
          <w:p w14:paraId="3BB58468" w14:textId="4D2963DD" w:rsidR="004102FD" w:rsidRPr="006B417E" w:rsidRDefault="004102FD" w:rsidP="00F06B7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D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2D6E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F2D6E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F2D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709" w:type="dxa"/>
            <w:vAlign w:val="bottom"/>
          </w:tcPr>
          <w:p w14:paraId="3DA56292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CC35E3F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3E035D3F" w14:textId="77777777" w:rsidR="004102FD" w:rsidRPr="006B417E" w:rsidRDefault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1D02DE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4E03D557" w14:textId="77777777" w:rsidR="004102FD" w:rsidRPr="006B417E" w:rsidRDefault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41C4A85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4C63709C" w14:textId="77777777" w:rsidR="004102FD" w:rsidRPr="006B417E" w:rsidRDefault="004102F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E3F587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4D4F0240" w14:textId="77777777" w:rsidR="004102FD" w:rsidRPr="006B417E" w:rsidRDefault="004102F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1632A8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4DA235F7" w14:textId="77777777" w:rsidR="004102FD" w:rsidRPr="006B417E" w:rsidRDefault="004102F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FD23F6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129" w:type="dxa"/>
          </w:tcPr>
          <w:p w14:paraId="24598F67" w14:textId="77777777" w:rsidR="004102FD" w:rsidRPr="006B417E" w:rsidRDefault="004102F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02FD" w:rsidRPr="006B417E" w14:paraId="5C0AA187" w14:textId="77777777" w:rsidTr="0012536E">
        <w:trPr>
          <w:cantSplit/>
        </w:trPr>
        <w:tc>
          <w:tcPr>
            <w:tcW w:w="3957" w:type="dxa"/>
          </w:tcPr>
          <w:p w14:paraId="4DDB2894" w14:textId="1BC7D81F" w:rsidR="004102FD" w:rsidRPr="006B417E" w:rsidRDefault="004102FD" w:rsidP="00F06B7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9" w:type="dxa"/>
            <w:vAlign w:val="bottom"/>
          </w:tcPr>
          <w:p w14:paraId="6BB0A63B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72E617EC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0030A78F" w14:textId="77777777" w:rsidR="004102FD" w:rsidRPr="006B417E" w:rsidRDefault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98BEF0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349" w:type="dxa"/>
            <w:vAlign w:val="bottom"/>
          </w:tcPr>
          <w:p w14:paraId="2FE1DA8D" w14:textId="77777777" w:rsidR="004102FD" w:rsidRPr="006B417E" w:rsidRDefault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68A2187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7C34E466" w14:textId="77777777" w:rsidR="004102FD" w:rsidRPr="006B417E" w:rsidRDefault="004102F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2B0B47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525C5DC3" w14:textId="77777777" w:rsidR="004102FD" w:rsidRPr="006B417E" w:rsidRDefault="004102F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85D9CE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7601971D" w14:textId="77777777" w:rsidR="004102FD" w:rsidRPr="006B417E" w:rsidRDefault="004102F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0F273A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  <w:lang w:val="en-US"/>
              </w:rPr>
            </w:pPr>
          </w:p>
        </w:tc>
        <w:tc>
          <w:tcPr>
            <w:tcW w:w="1129" w:type="dxa"/>
          </w:tcPr>
          <w:p w14:paraId="7E60A0ED" w14:textId="77777777" w:rsidR="004102FD" w:rsidRPr="006B417E" w:rsidRDefault="004102FD" w:rsidP="00F06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02FD" w:rsidRPr="006B417E" w14:paraId="77D53DCF" w14:textId="77777777" w:rsidTr="0012536E">
        <w:trPr>
          <w:cantSplit/>
        </w:trPr>
        <w:tc>
          <w:tcPr>
            <w:tcW w:w="3957" w:type="dxa"/>
          </w:tcPr>
          <w:p w14:paraId="4D433054" w14:textId="365CFF5A" w:rsidR="004102FD" w:rsidRPr="006B417E" w:rsidRDefault="004102FD" w:rsidP="004102F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25A1E5E7" w14:textId="28BCDD9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4EFD8B29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616" w:type="dxa"/>
          </w:tcPr>
          <w:p w14:paraId="6FD07F3B" w14:textId="708DB5AE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400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0" w:type="dxa"/>
          </w:tcPr>
          <w:p w14:paraId="2CADE462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349" w:type="dxa"/>
          </w:tcPr>
          <w:p w14:paraId="261F5773" w14:textId="077FCD86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 w:hint="cs"/>
                <w:sz w:val="28"/>
                <w:szCs w:val="28"/>
                <w:cs/>
              </w:rPr>
              <w:t>400</w:t>
            </w:r>
            <w:r w:rsidRPr="006B66CE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5" w:type="dxa"/>
            <w:vAlign w:val="bottom"/>
          </w:tcPr>
          <w:p w14:paraId="1B6A9412" w14:textId="77777777" w:rsidR="004102FD" w:rsidRPr="00F06B7D" w:rsidRDefault="004102FD" w:rsidP="00F06B7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94" w:type="dxa"/>
            <w:vAlign w:val="bottom"/>
          </w:tcPr>
          <w:p w14:paraId="62BF4057" w14:textId="4CFC442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E144696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</w:rPr>
            </w:pPr>
          </w:p>
        </w:tc>
        <w:tc>
          <w:tcPr>
            <w:tcW w:w="1094" w:type="dxa"/>
            <w:vAlign w:val="bottom"/>
          </w:tcPr>
          <w:p w14:paraId="4AE4C16F" w14:textId="04CF6809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408,079</w:t>
            </w:r>
          </w:p>
        </w:tc>
        <w:tc>
          <w:tcPr>
            <w:tcW w:w="180" w:type="dxa"/>
            <w:vAlign w:val="bottom"/>
          </w:tcPr>
          <w:p w14:paraId="44DD8A1A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</w:rPr>
            </w:pPr>
          </w:p>
        </w:tc>
        <w:tc>
          <w:tcPr>
            <w:tcW w:w="1094" w:type="dxa"/>
            <w:vAlign w:val="bottom"/>
          </w:tcPr>
          <w:p w14:paraId="0207EBEE" w14:textId="23D6C8E9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F2ACD5" w14:textId="77777777" w:rsidR="004102FD" w:rsidRPr="00F06B7D" w:rsidRDefault="004102FD" w:rsidP="00F06B7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/>
                <w:sz w:val="28"/>
              </w:rPr>
            </w:pPr>
          </w:p>
        </w:tc>
        <w:tc>
          <w:tcPr>
            <w:tcW w:w="1129" w:type="dxa"/>
            <w:vAlign w:val="bottom"/>
          </w:tcPr>
          <w:p w14:paraId="6CDD10AA" w14:textId="01E6497F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408,079</w:t>
            </w:r>
          </w:p>
        </w:tc>
      </w:tr>
      <w:tr w:rsidR="004102FD" w:rsidRPr="006B417E" w14:paraId="711D764A" w14:textId="77777777" w:rsidTr="008141F9">
        <w:trPr>
          <w:cantSplit/>
        </w:trPr>
        <w:tc>
          <w:tcPr>
            <w:tcW w:w="3957" w:type="dxa"/>
          </w:tcPr>
          <w:p w14:paraId="16754FFB" w14:textId="77777777" w:rsidR="004102FD" w:rsidRPr="006B417E" w:rsidRDefault="004102FD" w:rsidP="004102F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2D8A0DB4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3C6ABD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3CD79EEA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F85113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6F4B061D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C3679ED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0F04872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1824F7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24EF29F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BE7DE7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BF0CCFB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F47D4B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5177845B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102FD" w:rsidRPr="006B417E" w14:paraId="21E5264A" w14:textId="77777777" w:rsidTr="002E2D15">
        <w:trPr>
          <w:cantSplit/>
        </w:trPr>
        <w:tc>
          <w:tcPr>
            <w:tcW w:w="3957" w:type="dxa"/>
          </w:tcPr>
          <w:p w14:paraId="25588060" w14:textId="77777777" w:rsidR="004102FD" w:rsidRPr="006B417E" w:rsidRDefault="004102FD" w:rsidP="004102F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4F41B140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639BDF1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10388A4A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1DF426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6C2C49A4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A1211BC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23F4E90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B5A820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0FFCE35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96A763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EA05C87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0A7F89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12CB721B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2FD" w:rsidRPr="006B417E" w14:paraId="21D32F1A" w14:textId="77777777" w:rsidTr="00142E76">
        <w:trPr>
          <w:cantSplit/>
        </w:trPr>
        <w:tc>
          <w:tcPr>
            <w:tcW w:w="3957" w:type="dxa"/>
          </w:tcPr>
          <w:p w14:paraId="6EFAAC5D" w14:textId="77777777" w:rsidR="004102FD" w:rsidRPr="006B417E" w:rsidRDefault="004102FD" w:rsidP="004102F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21B35091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72689FD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1C889B69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0" w:type="dxa"/>
            <w:vAlign w:val="bottom"/>
          </w:tcPr>
          <w:p w14:paraId="3FBEBF38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13BAAA67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28,812,883</w:t>
            </w:r>
          </w:p>
        </w:tc>
        <w:tc>
          <w:tcPr>
            <w:tcW w:w="185" w:type="dxa"/>
            <w:vAlign w:val="bottom"/>
          </w:tcPr>
          <w:p w14:paraId="7B27E9D6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542AE54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26A276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7334975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  <w:tc>
          <w:tcPr>
            <w:tcW w:w="180" w:type="dxa"/>
            <w:vAlign w:val="bottom"/>
          </w:tcPr>
          <w:p w14:paraId="7595D701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06648D6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04FCCE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D63341E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28,967,448</w:t>
            </w:r>
          </w:p>
        </w:tc>
      </w:tr>
      <w:tr w:rsidR="004102FD" w:rsidRPr="006B417E" w14:paraId="06ABF9A9" w14:textId="77777777" w:rsidTr="00142E76">
        <w:trPr>
          <w:cantSplit/>
        </w:trPr>
        <w:tc>
          <w:tcPr>
            <w:tcW w:w="3957" w:type="dxa"/>
          </w:tcPr>
          <w:p w14:paraId="3DC2C7DF" w14:textId="77777777" w:rsidR="004102FD" w:rsidRPr="006B417E" w:rsidRDefault="004102FD" w:rsidP="004102FD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747A7E2A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A470E64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32FFD2FE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0" w:type="dxa"/>
            <w:vAlign w:val="bottom"/>
          </w:tcPr>
          <w:p w14:paraId="1B4E2AC0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0CABE60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105,889,983</w:t>
            </w:r>
          </w:p>
        </w:tc>
        <w:tc>
          <w:tcPr>
            <w:tcW w:w="185" w:type="dxa"/>
            <w:vAlign w:val="bottom"/>
          </w:tcPr>
          <w:p w14:paraId="1CF62C50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B0EBED3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FBB5C3F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1CED48D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  <w:tc>
          <w:tcPr>
            <w:tcW w:w="180" w:type="dxa"/>
            <w:vAlign w:val="bottom"/>
          </w:tcPr>
          <w:p w14:paraId="76BCDBD8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64AD745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314EE7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EACCFC8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108,268,915</w:t>
            </w:r>
          </w:p>
        </w:tc>
      </w:tr>
      <w:tr w:rsidR="004102FD" w:rsidRPr="006B417E" w14:paraId="12E12A7E" w14:textId="77777777" w:rsidTr="00142E76">
        <w:trPr>
          <w:cantSplit/>
        </w:trPr>
        <w:tc>
          <w:tcPr>
            <w:tcW w:w="3957" w:type="dxa"/>
          </w:tcPr>
          <w:p w14:paraId="0E957F3F" w14:textId="1203406E" w:rsidR="004102FD" w:rsidRPr="006B417E" w:rsidRDefault="004102FD" w:rsidP="0046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183F45DE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3" w:type="dxa"/>
            <w:vAlign w:val="bottom"/>
          </w:tcPr>
          <w:p w14:paraId="4E680F0B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915F815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DB045D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F43293F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5" w:type="dxa"/>
            <w:vAlign w:val="bottom"/>
          </w:tcPr>
          <w:p w14:paraId="3E9217F9" w14:textId="77777777" w:rsidR="004102FD" w:rsidRPr="00A442BE" w:rsidRDefault="004102FD" w:rsidP="004102FD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5AE8D3E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46D3893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D2029F5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  <w:tc>
          <w:tcPr>
            <w:tcW w:w="180" w:type="dxa"/>
            <w:vAlign w:val="bottom"/>
          </w:tcPr>
          <w:p w14:paraId="15F66B95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989E2DC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D0E073" w14:textId="77777777" w:rsidR="004102FD" w:rsidRPr="00A442BE" w:rsidRDefault="004102FD" w:rsidP="004102FD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4D3F5D0A" w14:textId="77777777" w:rsidR="004102FD" w:rsidRPr="006B417E" w:rsidRDefault="004102FD" w:rsidP="00410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6CE">
              <w:rPr>
                <w:rFonts w:asciiTheme="majorBidi" w:hAnsiTheme="majorBidi" w:cstheme="majorBidi"/>
                <w:sz w:val="28"/>
                <w:szCs w:val="28"/>
              </w:rPr>
              <w:t>2,565,393</w:t>
            </w:r>
          </w:p>
        </w:tc>
      </w:tr>
    </w:tbl>
    <w:p w14:paraId="409226D0" w14:textId="77777777" w:rsidR="00FE73BA" w:rsidRPr="006B417E" w:rsidRDefault="00FE73BA" w:rsidP="00F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E7D0EE" w14:textId="77777777" w:rsidR="00FE73BA" w:rsidRDefault="00FE73BA" w:rsidP="0091528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ในระหว่างงวดสามเดือนสิ้นสุดวันที่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2569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กลุ่มบริษัทและบริษัทไม่มีการเปลี่ยนแปลงเทคนิคการประเมินค่ายุติธรรมของเครื่องมือทางการเงิน</w:t>
      </w:r>
    </w:p>
    <w:p w14:paraId="75470C5B" w14:textId="77777777" w:rsidR="00FE73BA" w:rsidRDefault="00FE73BA" w:rsidP="0091528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1B1ED5A" w14:textId="77777777" w:rsidR="00FE73BA" w:rsidRPr="006B417E" w:rsidRDefault="00FE73BA" w:rsidP="0091528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  <w:sectPr w:rsidR="00FE73BA" w:rsidRPr="006B417E" w:rsidSect="00FE73BA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9C931B8" w14:textId="670432DF" w:rsidR="00FE73BA" w:rsidRPr="00F06B7D" w:rsidRDefault="00FE73BA" w:rsidP="0007673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/>
          <w:sz w:val="28"/>
          <w:u w:val="none"/>
          <w:lang w:val="th-TH"/>
        </w:rPr>
      </w:pPr>
      <w:r w:rsidRPr="00F06B7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22EA6BA1" w14:textId="77777777" w:rsidR="00076731" w:rsidRPr="00F06B7D" w:rsidRDefault="00076731" w:rsidP="00076731">
      <w:pPr>
        <w:rPr>
          <w:rFonts w:asciiTheme="majorBidi" w:hAnsiTheme="majorBidi"/>
          <w:sz w:val="28"/>
          <w:lang w:val="th-TH"/>
        </w:rPr>
      </w:pPr>
    </w:p>
    <w:p w14:paraId="346F5128" w14:textId="77777777" w:rsidR="00C323D6" w:rsidRDefault="00076731" w:rsidP="00F06B7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เมื่อวันที่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lang w:val="en-US" w:bidi="th-TH"/>
        </w:rPr>
        <w:t>22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เมษายน</w:t>
      </w:r>
      <w:r w:rsidR="00404276">
        <w:rPr>
          <w:rFonts w:asciiTheme="majorBidi" w:hAnsiTheme="majorBidi" w:cstheme="majorBidi"/>
          <w:sz w:val="28"/>
          <w:szCs w:val="28"/>
          <w:lang w:val="en-US" w:bidi="th-TH"/>
        </w:rPr>
        <w:t xml:space="preserve"> 2569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ที่ประชุมสามัญผู้หุ้นประจำปี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มีมติ</w:t>
      </w:r>
      <w:r w:rsidR="00C323D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ดังนี้</w:t>
      </w:r>
    </w:p>
    <w:p w14:paraId="3EC94137" w14:textId="3020193E" w:rsidR="00076731" w:rsidRPr="00C323D6" w:rsidRDefault="00076731" w:rsidP="00C323D6">
      <w:pPr>
        <w:pStyle w:val="block"/>
        <w:numPr>
          <w:ilvl w:val="2"/>
          <w:numId w:val="3"/>
        </w:numPr>
        <w:shd w:val="clear" w:color="auto" w:fill="FFFFFF" w:themeFill="background1"/>
        <w:spacing w:after="0" w:line="240" w:lineRule="auto"/>
        <w:ind w:right="-7"/>
        <w:jc w:val="thaiDistribute"/>
        <w:rPr>
          <w:rFonts w:asciiTheme="majorBidi" w:hAnsiTheme="majorBidi"/>
          <w:sz w:val="28"/>
        </w:rPr>
      </w:pP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อนุมัติจ่ายเงินปันผลให้แก่ผู้ถือหุ้นสามัญจากกำไรสำหรับปี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lang w:val="en-US" w:bidi="th-TH"/>
        </w:rPr>
        <w:t xml:space="preserve">2568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ในอัตราหุ้นละ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lang w:val="en-US" w:bidi="th-TH"/>
        </w:rPr>
        <w:t>0.29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บาท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รวมเป็นเงินทั้งสิ</w:t>
      </w:r>
      <w:r w:rsidR="0001218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้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น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189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Pr="00076731">
        <w:rPr>
          <w:rFonts w:asciiTheme="majorBidi" w:hAnsiTheme="majorBidi" w:cstheme="majorBidi"/>
          <w:sz w:val="28"/>
          <w:szCs w:val="28"/>
          <w:lang w:val="en-US" w:bidi="th-TH"/>
        </w:rPr>
        <w:t xml:space="preserve">614.8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โดยจะจ่ายเงินปันผลในวันที่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lang w:val="en-US" w:bidi="th-TH"/>
        </w:rPr>
        <w:t xml:space="preserve">15 </w:t>
      </w:r>
      <w:r w:rsidRPr="00076731">
        <w:rPr>
          <w:rFonts w:asciiTheme="majorBidi" w:hAnsiTheme="majorBidi" w:cstheme="majorBidi"/>
          <w:sz w:val="28"/>
          <w:szCs w:val="28"/>
          <w:cs/>
          <w:lang w:val="en-US" w:bidi="th-TH"/>
        </w:rPr>
        <w:t>พฤษภาคม</w:t>
      </w:r>
      <w:r w:rsidRPr="0007673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76731">
        <w:rPr>
          <w:rFonts w:asciiTheme="majorBidi" w:hAnsiTheme="majorBidi" w:cstheme="majorBidi"/>
          <w:sz w:val="28"/>
          <w:szCs w:val="28"/>
          <w:lang w:val="en-US" w:bidi="th-TH"/>
        </w:rPr>
        <w:t>2569</w:t>
      </w:r>
    </w:p>
    <w:p w14:paraId="4E280158" w14:textId="66E45C04" w:rsidR="00C323D6" w:rsidRPr="00F06B7D" w:rsidRDefault="00C323D6" w:rsidP="00C323D6">
      <w:pPr>
        <w:pStyle w:val="block"/>
        <w:numPr>
          <w:ilvl w:val="2"/>
          <w:numId w:val="3"/>
        </w:numPr>
        <w:shd w:val="clear" w:color="auto" w:fill="FFFFFF" w:themeFill="background1"/>
        <w:spacing w:after="0" w:line="240" w:lineRule="auto"/>
        <w:ind w:right="-7"/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อนุมัติวงเงินเพิ่มเติมสำหรับการออกและเสนอขายหุ้นกู้</w:t>
      </w:r>
    </w:p>
    <w:sectPr w:rsidR="00C323D6" w:rsidRPr="00F06B7D" w:rsidSect="00CF5F05">
      <w:head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C67B1" w14:textId="77777777" w:rsidR="00594ED0" w:rsidRDefault="00594ED0">
      <w:r>
        <w:separator/>
      </w:r>
    </w:p>
  </w:endnote>
  <w:endnote w:type="continuationSeparator" w:id="0">
    <w:p w14:paraId="054A7434" w14:textId="77777777" w:rsidR="00594ED0" w:rsidRDefault="00594ED0">
      <w:r>
        <w:continuationSeparator/>
      </w:r>
    </w:p>
  </w:endnote>
  <w:endnote w:type="continuationNotice" w:id="1">
    <w:p w14:paraId="259F15BD" w14:textId="77777777" w:rsidR="00594ED0" w:rsidRDefault="00594ED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8274" w14:textId="77777777" w:rsidR="00CF5F05" w:rsidRDefault="00CF5F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019597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6B23D47F" w14:textId="77777777" w:rsidR="00FE73BA" w:rsidRPr="008E1272" w:rsidRDefault="00FE73BA" w:rsidP="008E1272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E1272">
          <w:rPr>
            <w:rFonts w:ascii="Angsana New" w:hAnsi="Angsana New" w:cs="Angsana New"/>
            <w:sz w:val="28"/>
            <w:szCs w:val="28"/>
          </w:rPr>
          <w:fldChar w:fldCharType="begin"/>
        </w:r>
        <w:r w:rsidRPr="008E1272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E1272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E1272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E1272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666B" w14:textId="77777777" w:rsidR="00CF5F05" w:rsidRDefault="00CF5F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5492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CFF7872" w14:textId="77777777" w:rsidR="00FE73BA" w:rsidRPr="004A72A3" w:rsidRDefault="00FE73BA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1050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70A71E7" w14:textId="77777777" w:rsidR="00FE73BA" w:rsidRPr="00A066F6" w:rsidRDefault="00FE73BA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A066F6">
          <w:rPr>
            <w:rFonts w:ascii="Angsana New" w:hAnsi="Angsana New" w:cs="Angsana New"/>
            <w:sz w:val="28"/>
            <w:szCs w:val="28"/>
          </w:rPr>
          <w:fldChar w:fldCharType="begin"/>
        </w:r>
        <w:r w:rsidRPr="00A066F6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A066F6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A066F6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A066F6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6DFA" w14:textId="77777777" w:rsidR="00594ED0" w:rsidRDefault="00594ED0">
      <w:r>
        <w:separator/>
      </w:r>
    </w:p>
  </w:footnote>
  <w:footnote w:type="continuationSeparator" w:id="0">
    <w:p w14:paraId="09C2ED5C" w14:textId="77777777" w:rsidR="00594ED0" w:rsidRDefault="00594ED0">
      <w:r>
        <w:continuationSeparator/>
      </w:r>
    </w:p>
  </w:footnote>
  <w:footnote w:type="continuationNotice" w:id="1">
    <w:p w14:paraId="490A60EA" w14:textId="77777777" w:rsidR="00594ED0" w:rsidRDefault="00594ED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E1591" w14:textId="77777777" w:rsidR="00CF5F05" w:rsidRDefault="00CF5F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00E0" w14:textId="77777777" w:rsidR="00FE73BA" w:rsidRPr="00606B89" w:rsidRDefault="00FE73BA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42D7148" w14:textId="77777777" w:rsidR="00FE73BA" w:rsidRPr="00606B89" w:rsidRDefault="00FE73BA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E5FC42E" w14:textId="77777777" w:rsidR="00FE73BA" w:rsidRPr="00B82E50" w:rsidRDefault="00FE73BA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0AF5D748" w14:textId="77777777" w:rsidR="00FE73BA" w:rsidRPr="00FD4633" w:rsidRDefault="00FE73BA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EE8CD" w14:textId="77777777" w:rsidR="00CF5F05" w:rsidRDefault="00CF5F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921A" w14:textId="77777777" w:rsidR="00FE73BA" w:rsidRPr="00606B89" w:rsidRDefault="00FE73BA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748CF34" w14:textId="77777777" w:rsidR="00FE73BA" w:rsidRPr="00606B89" w:rsidRDefault="00FE73BA" w:rsidP="00B47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F41DCFA" w14:textId="77777777" w:rsidR="00FE73BA" w:rsidRPr="00B82E50" w:rsidRDefault="00FE73BA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3CC7298E" w14:textId="77777777" w:rsidR="00FE73BA" w:rsidRPr="008C7553" w:rsidRDefault="00FE73BA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4C94" w14:textId="77777777" w:rsidR="00FE73BA" w:rsidRPr="00606B89" w:rsidRDefault="00FE73BA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85C9451" w14:textId="77777777" w:rsidR="00FE73BA" w:rsidRPr="00606B89" w:rsidRDefault="00FE73BA" w:rsidP="00B47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2B2DD5E" w14:textId="77777777" w:rsidR="00FE73BA" w:rsidRPr="00B82E50" w:rsidRDefault="00FE73BA" w:rsidP="00B47DB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2E30F06" w14:textId="77777777" w:rsidR="00FE73BA" w:rsidRPr="00BC5B69" w:rsidRDefault="00FE73B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46F4" w14:textId="77777777" w:rsidR="00FE73BA" w:rsidRPr="00606B89" w:rsidRDefault="00FE73BA" w:rsidP="00FE73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54CD34F" w14:textId="77777777" w:rsidR="00FE73BA" w:rsidRPr="00606B89" w:rsidRDefault="00FE73BA" w:rsidP="00FE73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B34E92D" w14:textId="219EA9A6" w:rsidR="00FE73BA" w:rsidRPr="00FE73BA" w:rsidRDefault="00FE73BA" w:rsidP="00FE73B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31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7E21B19" w14:textId="77777777" w:rsidR="00FE73BA" w:rsidRDefault="00FE73B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DF6E19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9"/>
  </w:num>
  <w:num w:numId="10" w16cid:durableId="255796996">
    <w:abstractNumId w:val="1"/>
  </w:num>
  <w:num w:numId="11" w16cid:durableId="251087856">
    <w:abstractNumId w:val="8"/>
  </w:num>
  <w:num w:numId="12" w16cid:durableId="1247420198">
    <w:abstractNumId w:val="10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46E"/>
    <w:rsid w:val="00002559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97"/>
    <w:rsid w:val="000034F2"/>
    <w:rsid w:val="000035CF"/>
    <w:rsid w:val="00003891"/>
    <w:rsid w:val="000038A2"/>
    <w:rsid w:val="000039AE"/>
    <w:rsid w:val="000039BE"/>
    <w:rsid w:val="00003A47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AE6"/>
    <w:rsid w:val="00010B13"/>
    <w:rsid w:val="00010B77"/>
    <w:rsid w:val="00010B8B"/>
    <w:rsid w:val="00010DF6"/>
    <w:rsid w:val="000112EE"/>
    <w:rsid w:val="0001146E"/>
    <w:rsid w:val="000115FA"/>
    <w:rsid w:val="000115FB"/>
    <w:rsid w:val="0001192B"/>
    <w:rsid w:val="0001193B"/>
    <w:rsid w:val="00011950"/>
    <w:rsid w:val="00011F66"/>
    <w:rsid w:val="00011F81"/>
    <w:rsid w:val="00012189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25A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17E18"/>
    <w:rsid w:val="0002001D"/>
    <w:rsid w:val="00020021"/>
    <w:rsid w:val="00020144"/>
    <w:rsid w:val="000202EF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0FF1"/>
    <w:rsid w:val="0002119C"/>
    <w:rsid w:val="00021255"/>
    <w:rsid w:val="000212C3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3A1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0C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4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24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08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373"/>
    <w:rsid w:val="000475F4"/>
    <w:rsid w:val="000477F9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8E9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7FB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1F8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1E4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7D7"/>
    <w:rsid w:val="00064837"/>
    <w:rsid w:val="0006485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6EF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063"/>
    <w:rsid w:val="000750E0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731"/>
    <w:rsid w:val="0007689D"/>
    <w:rsid w:val="00076922"/>
    <w:rsid w:val="00076B87"/>
    <w:rsid w:val="00076BDC"/>
    <w:rsid w:val="00076E25"/>
    <w:rsid w:val="00076F7C"/>
    <w:rsid w:val="000770AF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CA6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AC3"/>
    <w:rsid w:val="00083E1D"/>
    <w:rsid w:val="00083E69"/>
    <w:rsid w:val="00083EA5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0"/>
    <w:rsid w:val="000904B7"/>
    <w:rsid w:val="00090737"/>
    <w:rsid w:val="000908D0"/>
    <w:rsid w:val="000909FF"/>
    <w:rsid w:val="00090A18"/>
    <w:rsid w:val="00090ACF"/>
    <w:rsid w:val="00090E86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ABC"/>
    <w:rsid w:val="00095B3D"/>
    <w:rsid w:val="00095B92"/>
    <w:rsid w:val="00095C48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14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1FC8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793"/>
    <w:rsid w:val="000A78E1"/>
    <w:rsid w:val="000A79CC"/>
    <w:rsid w:val="000A7B0A"/>
    <w:rsid w:val="000A7B48"/>
    <w:rsid w:val="000A7BBD"/>
    <w:rsid w:val="000A7C89"/>
    <w:rsid w:val="000A7CD7"/>
    <w:rsid w:val="000A7DB4"/>
    <w:rsid w:val="000A7E80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670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1A5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E51"/>
    <w:rsid w:val="000C1EAF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C7FE9"/>
    <w:rsid w:val="000D01FE"/>
    <w:rsid w:val="000D041B"/>
    <w:rsid w:val="000D0562"/>
    <w:rsid w:val="000D059F"/>
    <w:rsid w:val="000D08FD"/>
    <w:rsid w:val="000D0A7A"/>
    <w:rsid w:val="000D0AE2"/>
    <w:rsid w:val="000D0CDC"/>
    <w:rsid w:val="000D0F51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D1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1E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578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99A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04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D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1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DFF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D2F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3C7"/>
    <w:rsid w:val="0013648A"/>
    <w:rsid w:val="0013657B"/>
    <w:rsid w:val="00136C2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D4B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C9"/>
    <w:rsid w:val="00145CFB"/>
    <w:rsid w:val="00145D01"/>
    <w:rsid w:val="0014616C"/>
    <w:rsid w:val="00146334"/>
    <w:rsid w:val="001463A3"/>
    <w:rsid w:val="00146450"/>
    <w:rsid w:val="001466B3"/>
    <w:rsid w:val="001467C1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DDC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354"/>
    <w:rsid w:val="001535AF"/>
    <w:rsid w:val="00153793"/>
    <w:rsid w:val="001538BA"/>
    <w:rsid w:val="00153931"/>
    <w:rsid w:val="00153969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01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2AC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2C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4A7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CC6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884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3AD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CD8"/>
    <w:rsid w:val="00194D35"/>
    <w:rsid w:val="00194D40"/>
    <w:rsid w:val="00194D7B"/>
    <w:rsid w:val="00194DD2"/>
    <w:rsid w:val="0019505C"/>
    <w:rsid w:val="00195149"/>
    <w:rsid w:val="00195304"/>
    <w:rsid w:val="00195512"/>
    <w:rsid w:val="00195516"/>
    <w:rsid w:val="00195790"/>
    <w:rsid w:val="00195A92"/>
    <w:rsid w:val="00195AA1"/>
    <w:rsid w:val="00195AD7"/>
    <w:rsid w:val="00195B1F"/>
    <w:rsid w:val="00195B6D"/>
    <w:rsid w:val="00195DC1"/>
    <w:rsid w:val="00195E25"/>
    <w:rsid w:val="00196169"/>
    <w:rsid w:val="00196228"/>
    <w:rsid w:val="00196344"/>
    <w:rsid w:val="001964A9"/>
    <w:rsid w:val="00196543"/>
    <w:rsid w:val="001966B7"/>
    <w:rsid w:val="001967F2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455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1B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4996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C5D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6E9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B2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BA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616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6E11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238"/>
    <w:rsid w:val="0020134B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35"/>
    <w:rsid w:val="00202491"/>
    <w:rsid w:val="002027CA"/>
    <w:rsid w:val="00202B12"/>
    <w:rsid w:val="00202CA0"/>
    <w:rsid w:val="00202E26"/>
    <w:rsid w:val="00202E9D"/>
    <w:rsid w:val="00202FE5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5F1B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24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AF7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3B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191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DCA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37F47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3E15"/>
    <w:rsid w:val="002442ED"/>
    <w:rsid w:val="002443B7"/>
    <w:rsid w:val="002446E9"/>
    <w:rsid w:val="002447E4"/>
    <w:rsid w:val="00244933"/>
    <w:rsid w:val="002449AB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3F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12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DDF"/>
    <w:rsid w:val="00260F18"/>
    <w:rsid w:val="00261002"/>
    <w:rsid w:val="00261074"/>
    <w:rsid w:val="0026188A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7D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A10"/>
    <w:rsid w:val="00272C03"/>
    <w:rsid w:val="00272D23"/>
    <w:rsid w:val="00272F02"/>
    <w:rsid w:val="00272FC2"/>
    <w:rsid w:val="00272FFF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A1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2F98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3D3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01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7C"/>
    <w:rsid w:val="002C033E"/>
    <w:rsid w:val="002C03D9"/>
    <w:rsid w:val="002C0607"/>
    <w:rsid w:val="002C07B6"/>
    <w:rsid w:val="002C08A2"/>
    <w:rsid w:val="002C0D32"/>
    <w:rsid w:val="002C0E74"/>
    <w:rsid w:val="002C0EED"/>
    <w:rsid w:val="002C10C4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D48"/>
    <w:rsid w:val="002D1EEC"/>
    <w:rsid w:val="002D1F7C"/>
    <w:rsid w:val="002D21BC"/>
    <w:rsid w:val="002D223A"/>
    <w:rsid w:val="002D229E"/>
    <w:rsid w:val="002D27BD"/>
    <w:rsid w:val="002D2979"/>
    <w:rsid w:val="002D2981"/>
    <w:rsid w:val="002D2AFE"/>
    <w:rsid w:val="002D2DCF"/>
    <w:rsid w:val="002D2EB8"/>
    <w:rsid w:val="002D2F28"/>
    <w:rsid w:val="002D304C"/>
    <w:rsid w:val="002D30A6"/>
    <w:rsid w:val="002D3165"/>
    <w:rsid w:val="002D369B"/>
    <w:rsid w:val="002D3944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53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2DD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A4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E93"/>
    <w:rsid w:val="002F1F54"/>
    <w:rsid w:val="002F20F1"/>
    <w:rsid w:val="002F210B"/>
    <w:rsid w:val="002F22BB"/>
    <w:rsid w:val="002F2337"/>
    <w:rsid w:val="002F2476"/>
    <w:rsid w:val="002F24B9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56B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84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A11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4F"/>
    <w:rsid w:val="003120BB"/>
    <w:rsid w:val="00312101"/>
    <w:rsid w:val="00312238"/>
    <w:rsid w:val="003123D5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4F3F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0B"/>
    <w:rsid w:val="00326361"/>
    <w:rsid w:val="003267BF"/>
    <w:rsid w:val="00326801"/>
    <w:rsid w:val="00326A96"/>
    <w:rsid w:val="00327071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906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6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BAD"/>
    <w:rsid w:val="00345D2B"/>
    <w:rsid w:val="00345DA7"/>
    <w:rsid w:val="00345DC9"/>
    <w:rsid w:val="00345E0B"/>
    <w:rsid w:val="00345F30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29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19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5F21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084"/>
    <w:rsid w:val="00381130"/>
    <w:rsid w:val="003811CF"/>
    <w:rsid w:val="0038139A"/>
    <w:rsid w:val="003813C4"/>
    <w:rsid w:val="003814FA"/>
    <w:rsid w:val="00382179"/>
    <w:rsid w:val="003821E0"/>
    <w:rsid w:val="003822EB"/>
    <w:rsid w:val="00382320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DA5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08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867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3DF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AAC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461"/>
    <w:rsid w:val="003B14F5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9DC"/>
    <w:rsid w:val="003B3BE7"/>
    <w:rsid w:val="003B3CBE"/>
    <w:rsid w:val="003B3D4B"/>
    <w:rsid w:val="003B3DD5"/>
    <w:rsid w:val="003B3E0A"/>
    <w:rsid w:val="003B3FDB"/>
    <w:rsid w:val="003B4248"/>
    <w:rsid w:val="003B46E3"/>
    <w:rsid w:val="003B4AD8"/>
    <w:rsid w:val="003B4FC5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7D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73E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738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90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E19"/>
    <w:rsid w:val="003F2FB2"/>
    <w:rsid w:val="003F3166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966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BF0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401"/>
    <w:rsid w:val="00401589"/>
    <w:rsid w:val="0040176C"/>
    <w:rsid w:val="0040186D"/>
    <w:rsid w:val="00401AEC"/>
    <w:rsid w:val="00401B88"/>
    <w:rsid w:val="00401B96"/>
    <w:rsid w:val="00401CE5"/>
    <w:rsid w:val="00401D6C"/>
    <w:rsid w:val="00401D91"/>
    <w:rsid w:val="00401F10"/>
    <w:rsid w:val="00401F9C"/>
    <w:rsid w:val="00402021"/>
    <w:rsid w:val="0040216D"/>
    <w:rsid w:val="004023BE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276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5DB2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2FD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D0B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26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925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09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43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00"/>
    <w:rsid w:val="00434632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971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363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00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AF2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49B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43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D16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56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50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5F21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658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AD0"/>
    <w:rsid w:val="00483C92"/>
    <w:rsid w:val="00483CAD"/>
    <w:rsid w:val="00483D97"/>
    <w:rsid w:val="004841B1"/>
    <w:rsid w:val="00484411"/>
    <w:rsid w:val="004847B0"/>
    <w:rsid w:val="00484883"/>
    <w:rsid w:val="004849D4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9C8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84"/>
    <w:rsid w:val="004914AB"/>
    <w:rsid w:val="004918BD"/>
    <w:rsid w:val="00491A75"/>
    <w:rsid w:val="00491B2A"/>
    <w:rsid w:val="00491E6B"/>
    <w:rsid w:val="00491EC9"/>
    <w:rsid w:val="004921E8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0C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B01"/>
    <w:rsid w:val="00494C43"/>
    <w:rsid w:val="00494CBB"/>
    <w:rsid w:val="004952C4"/>
    <w:rsid w:val="004952F4"/>
    <w:rsid w:val="00495663"/>
    <w:rsid w:val="00495765"/>
    <w:rsid w:val="00495B9F"/>
    <w:rsid w:val="00495C35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5DB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8FA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23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26C"/>
    <w:rsid w:val="004B7350"/>
    <w:rsid w:val="004B7681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1D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3C"/>
    <w:rsid w:val="004C5355"/>
    <w:rsid w:val="004C53B2"/>
    <w:rsid w:val="004C5463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01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338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05B"/>
    <w:rsid w:val="004D5277"/>
    <w:rsid w:val="004D53C3"/>
    <w:rsid w:val="004D5738"/>
    <w:rsid w:val="004D5B0F"/>
    <w:rsid w:val="004D5BEE"/>
    <w:rsid w:val="004D5C30"/>
    <w:rsid w:val="004D6069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B65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825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05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E37"/>
    <w:rsid w:val="004E5FBB"/>
    <w:rsid w:val="004E63B1"/>
    <w:rsid w:val="004E68DF"/>
    <w:rsid w:val="004E69B8"/>
    <w:rsid w:val="004E6A07"/>
    <w:rsid w:val="004E70DA"/>
    <w:rsid w:val="004E78AF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0E8"/>
    <w:rsid w:val="004F43D5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05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771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B5E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DBD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C32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AA0"/>
    <w:rsid w:val="00524B6E"/>
    <w:rsid w:val="00524CC1"/>
    <w:rsid w:val="00525027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2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A1D"/>
    <w:rsid w:val="00531D37"/>
    <w:rsid w:val="005320C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9F3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8EB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AFF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DC1"/>
    <w:rsid w:val="00566FE6"/>
    <w:rsid w:val="00567179"/>
    <w:rsid w:val="005673AE"/>
    <w:rsid w:val="005673BA"/>
    <w:rsid w:val="00567442"/>
    <w:rsid w:val="00567462"/>
    <w:rsid w:val="005675EB"/>
    <w:rsid w:val="00567C81"/>
    <w:rsid w:val="00570159"/>
    <w:rsid w:val="00570345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09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B79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75A"/>
    <w:rsid w:val="00581916"/>
    <w:rsid w:val="005819DC"/>
    <w:rsid w:val="00581A14"/>
    <w:rsid w:val="00581AAF"/>
    <w:rsid w:val="00581FB9"/>
    <w:rsid w:val="005821DB"/>
    <w:rsid w:val="0058234C"/>
    <w:rsid w:val="0058243B"/>
    <w:rsid w:val="005824E5"/>
    <w:rsid w:val="00582707"/>
    <w:rsid w:val="00582F7E"/>
    <w:rsid w:val="00583485"/>
    <w:rsid w:val="005834A3"/>
    <w:rsid w:val="005834C7"/>
    <w:rsid w:val="00583B03"/>
    <w:rsid w:val="00583B16"/>
    <w:rsid w:val="00583C2E"/>
    <w:rsid w:val="00583CB1"/>
    <w:rsid w:val="00583CF9"/>
    <w:rsid w:val="00583D32"/>
    <w:rsid w:val="00583DB3"/>
    <w:rsid w:val="00583EB9"/>
    <w:rsid w:val="00583F74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032"/>
    <w:rsid w:val="005874CD"/>
    <w:rsid w:val="0058753F"/>
    <w:rsid w:val="0058759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B26"/>
    <w:rsid w:val="00590CC3"/>
    <w:rsid w:val="005911DE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5E"/>
    <w:rsid w:val="00592D96"/>
    <w:rsid w:val="00592E37"/>
    <w:rsid w:val="00592F7F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4ED0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BD9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12A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A90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D15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B32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89D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6B"/>
    <w:rsid w:val="005E2F1A"/>
    <w:rsid w:val="005E32E6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4F6A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0F8B"/>
    <w:rsid w:val="005F0F9A"/>
    <w:rsid w:val="005F1064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98D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93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B83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A96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61A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AFB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CCA"/>
    <w:rsid w:val="00616D82"/>
    <w:rsid w:val="00617354"/>
    <w:rsid w:val="006179C5"/>
    <w:rsid w:val="00617B41"/>
    <w:rsid w:val="00617DF4"/>
    <w:rsid w:val="00617F1B"/>
    <w:rsid w:val="00620094"/>
    <w:rsid w:val="006201AB"/>
    <w:rsid w:val="00620341"/>
    <w:rsid w:val="006204F1"/>
    <w:rsid w:val="00620564"/>
    <w:rsid w:val="0062071B"/>
    <w:rsid w:val="0062076B"/>
    <w:rsid w:val="00620796"/>
    <w:rsid w:val="00620955"/>
    <w:rsid w:val="0062098A"/>
    <w:rsid w:val="00620E1D"/>
    <w:rsid w:val="00620F2C"/>
    <w:rsid w:val="00620FA5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403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337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01C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BC9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AC9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44B"/>
    <w:rsid w:val="006436DD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4C3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2DC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61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57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38A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DA0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AB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BB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3AA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9AC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9"/>
    <w:rsid w:val="006B3B4D"/>
    <w:rsid w:val="006B3B7F"/>
    <w:rsid w:val="006B3E7C"/>
    <w:rsid w:val="006B4638"/>
    <w:rsid w:val="006B4675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725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492"/>
    <w:rsid w:val="006C753F"/>
    <w:rsid w:val="006C75BB"/>
    <w:rsid w:val="006C7AF0"/>
    <w:rsid w:val="006C7B1E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5B9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7E2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7F"/>
    <w:rsid w:val="006E0A5A"/>
    <w:rsid w:val="006E10F0"/>
    <w:rsid w:val="006E1138"/>
    <w:rsid w:val="006E141D"/>
    <w:rsid w:val="006E1428"/>
    <w:rsid w:val="006E1B98"/>
    <w:rsid w:val="006E1C63"/>
    <w:rsid w:val="006E1F18"/>
    <w:rsid w:val="006E217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E5B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2F8"/>
    <w:rsid w:val="007024AC"/>
    <w:rsid w:val="007027EE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348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904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1D1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AE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415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3E8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6D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58E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2D0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EAE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9A7"/>
    <w:rsid w:val="007549EF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0B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1F77"/>
    <w:rsid w:val="00772168"/>
    <w:rsid w:val="00772189"/>
    <w:rsid w:val="007721DE"/>
    <w:rsid w:val="007722BE"/>
    <w:rsid w:val="00772693"/>
    <w:rsid w:val="00772863"/>
    <w:rsid w:val="0077290C"/>
    <w:rsid w:val="00772C2F"/>
    <w:rsid w:val="00772D33"/>
    <w:rsid w:val="00772F4F"/>
    <w:rsid w:val="007732E0"/>
    <w:rsid w:val="00773441"/>
    <w:rsid w:val="0077349C"/>
    <w:rsid w:val="007734E4"/>
    <w:rsid w:val="007739B6"/>
    <w:rsid w:val="00773B22"/>
    <w:rsid w:val="00773BDF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5E7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C66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0FB"/>
    <w:rsid w:val="0078614E"/>
    <w:rsid w:val="007863D2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342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83E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BDD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B01"/>
    <w:rsid w:val="007A0CA8"/>
    <w:rsid w:val="007A0CB3"/>
    <w:rsid w:val="007A0CF9"/>
    <w:rsid w:val="007A0D07"/>
    <w:rsid w:val="007A0E5C"/>
    <w:rsid w:val="007A1058"/>
    <w:rsid w:val="007A111D"/>
    <w:rsid w:val="007A1186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04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9B9"/>
    <w:rsid w:val="007A6A96"/>
    <w:rsid w:val="007A6AC6"/>
    <w:rsid w:val="007A6B36"/>
    <w:rsid w:val="007A6C2A"/>
    <w:rsid w:val="007A6E08"/>
    <w:rsid w:val="007A730F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5B6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812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0D0D"/>
    <w:rsid w:val="007C0DC5"/>
    <w:rsid w:val="007C1364"/>
    <w:rsid w:val="007C14D5"/>
    <w:rsid w:val="007C14FF"/>
    <w:rsid w:val="007C192D"/>
    <w:rsid w:val="007C2014"/>
    <w:rsid w:val="007C2532"/>
    <w:rsid w:val="007C2877"/>
    <w:rsid w:val="007C28B2"/>
    <w:rsid w:val="007C28D3"/>
    <w:rsid w:val="007C2A45"/>
    <w:rsid w:val="007C2C28"/>
    <w:rsid w:val="007C2CD6"/>
    <w:rsid w:val="007C3061"/>
    <w:rsid w:val="007C30FD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ED8"/>
    <w:rsid w:val="007C3F99"/>
    <w:rsid w:val="007C404B"/>
    <w:rsid w:val="007C413A"/>
    <w:rsid w:val="007C414F"/>
    <w:rsid w:val="007C4200"/>
    <w:rsid w:val="007C446B"/>
    <w:rsid w:val="007C448F"/>
    <w:rsid w:val="007C45FE"/>
    <w:rsid w:val="007C492B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BC"/>
    <w:rsid w:val="007C62F3"/>
    <w:rsid w:val="007C65DC"/>
    <w:rsid w:val="007C6B9E"/>
    <w:rsid w:val="007C6F6A"/>
    <w:rsid w:val="007C70B5"/>
    <w:rsid w:val="007C739E"/>
    <w:rsid w:val="007C764E"/>
    <w:rsid w:val="007C7785"/>
    <w:rsid w:val="007C7BE7"/>
    <w:rsid w:val="007C7FAD"/>
    <w:rsid w:val="007D0109"/>
    <w:rsid w:val="007D01AE"/>
    <w:rsid w:val="007D03AB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DA4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CDC"/>
    <w:rsid w:val="007D7D04"/>
    <w:rsid w:val="007D7E40"/>
    <w:rsid w:val="007E0146"/>
    <w:rsid w:val="007E03D1"/>
    <w:rsid w:val="007E0578"/>
    <w:rsid w:val="007E0C49"/>
    <w:rsid w:val="007E0CD3"/>
    <w:rsid w:val="007E0E6D"/>
    <w:rsid w:val="007E1060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05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AA7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8AC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777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8E4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6FE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36A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07E56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846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1D0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2DD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603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4E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5C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96"/>
    <w:rsid w:val="00842DAC"/>
    <w:rsid w:val="00842DD0"/>
    <w:rsid w:val="00842E6A"/>
    <w:rsid w:val="00843043"/>
    <w:rsid w:val="00843270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47F79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AF5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5FA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77F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2B9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43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039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B2A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C9E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DC8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A3D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93D"/>
    <w:rsid w:val="00897A49"/>
    <w:rsid w:val="00897A94"/>
    <w:rsid w:val="00897B51"/>
    <w:rsid w:val="00897CB7"/>
    <w:rsid w:val="00897D23"/>
    <w:rsid w:val="00897F43"/>
    <w:rsid w:val="008A027F"/>
    <w:rsid w:val="008A085A"/>
    <w:rsid w:val="008A09D7"/>
    <w:rsid w:val="008A0A0A"/>
    <w:rsid w:val="008A0B38"/>
    <w:rsid w:val="008A0B91"/>
    <w:rsid w:val="008A0DDB"/>
    <w:rsid w:val="008A0E93"/>
    <w:rsid w:val="008A129D"/>
    <w:rsid w:val="008A135E"/>
    <w:rsid w:val="008A14D8"/>
    <w:rsid w:val="008A1537"/>
    <w:rsid w:val="008A159E"/>
    <w:rsid w:val="008A178B"/>
    <w:rsid w:val="008A1BF0"/>
    <w:rsid w:val="008A1C51"/>
    <w:rsid w:val="008A1C9D"/>
    <w:rsid w:val="008A1CED"/>
    <w:rsid w:val="008A1E08"/>
    <w:rsid w:val="008A207C"/>
    <w:rsid w:val="008A225F"/>
    <w:rsid w:val="008A2408"/>
    <w:rsid w:val="008A242D"/>
    <w:rsid w:val="008A24FE"/>
    <w:rsid w:val="008A27E8"/>
    <w:rsid w:val="008A29FD"/>
    <w:rsid w:val="008A2BC7"/>
    <w:rsid w:val="008A2CB2"/>
    <w:rsid w:val="008A2D3E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34E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A96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B1D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B7CD6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37C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911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79C"/>
    <w:rsid w:val="008E2974"/>
    <w:rsid w:val="008E2A44"/>
    <w:rsid w:val="008E2FC8"/>
    <w:rsid w:val="008E31F6"/>
    <w:rsid w:val="008E320D"/>
    <w:rsid w:val="008E3B21"/>
    <w:rsid w:val="008E3C1A"/>
    <w:rsid w:val="008E3E8D"/>
    <w:rsid w:val="008E3E91"/>
    <w:rsid w:val="008E3F5B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23"/>
    <w:rsid w:val="008E654A"/>
    <w:rsid w:val="008E666A"/>
    <w:rsid w:val="008E66C5"/>
    <w:rsid w:val="008E67EA"/>
    <w:rsid w:val="008E69B4"/>
    <w:rsid w:val="008E6AE7"/>
    <w:rsid w:val="008E6E0F"/>
    <w:rsid w:val="008E716F"/>
    <w:rsid w:val="008E720E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1E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087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A9E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732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280"/>
    <w:rsid w:val="00915350"/>
    <w:rsid w:val="00915595"/>
    <w:rsid w:val="00915626"/>
    <w:rsid w:val="00915ABB"/>
    <w:rsid w:val="00915B21"/>
    <w:rsid w:val="00915E98"/>
    <w:rsid w:val="00915F6D"/>
    <w:rsid w:val="009161C3"/>
    <w:rsid w:val="00916244"/>
    <w:rsid w:val="00916274"/>
    <w:rsid w:val="00916659"/>
    <w:rsid w:val="0091677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2A2"/>
    <w:rsid w:val="00922576"/>
    <w:rsid w:val="009225F7"/>
    <w:rsid w:val="00922740"/>
    <w:rsid w:val="009228C3"/>
    <w:rsid w:val="009229CD"/>
    <w:rsid w:val="00922A13"/>
    <w:rsid w:val="00922F38"/>
    <w:rsid w:val="00922F69"/>
    <w:rsid w:val="009230E7"/>
    <w:rsid w:val="009234C5"/>
    <w:rsid w:val="00923892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AE9"/>
    <w:rsid w:val="00935D1B"/>
    <w:rsid w:val="00935EED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632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BDF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0F3E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775"/>
    <w:rsid w:val="009659D7"/>
    <w:rsid w:val="00965ABE"/>
    <w:rsid w:val="00965EAB"/>
    <w:rsid w:val="00965EE7"/>
    <w:rsid w:val="0096604D"/>
    <w:rsid w:val="009664DC"/>
    <w:rsid w:val="0096673C"/>
    <w:rsid w:val="009667C3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0C1"/>
    <w:rsid w:val="00973624"/>
    <w:rsid w:val="00973A74"/>
    <w:rsid w:val="00973B61"/>
    <w:rsid w:val="00973C1A"/>
    <w:rsid w:val="009743CD"/>
    <w:rsid w:val="009743FC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35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3"/>
    <w:rsid w:val="009815B8"/>
    <w:rsid w:val="0098192E"/>
    <w:rsid w:val="00981B9E"/>
    <w:rsid w:val="00981BDF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8DE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1D8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DDC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07C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9DA"/>
    <w:rsid w:val="009B2A89"/>
    <w:rsid w:val="009B2B3C"/>
    <w:rsid w:val="009B2B80"/>
    <w:rsid w:val="009B2B9F"/>
    <w:rsid w:val="009B2BC3"/>
    <w:rsid w:val="009B2BF1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28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9C8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251"/>
    <w:rsid w:val="009D16A3"/>
    <w:rsid w:val="009D170B"/>
    <w:rsid w:val="009D182E"/>
    <w:rsid w:val="009D1A93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51F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825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75D"/>
    <w:rsid w:val="009D5A4E"/>
    <w:rsid w:val="009D5C10"/>
    <w:rsid w:val="009D5E07"/>
    <w:rsid w:val="009D5F06"/>
    <w:rsid w:val="009D5FA9"/>
    <w:rsid w:val="009D6071"/>
    <w:rsid w:val="009D60E5"/>
    <w:rsid w:val="009D64B4"/>
    <w:rsid w:val="009D663E"/>
    <w:rsid w:val="009D67B1"/>
    <w:rsid w:val="009D68C8"/>
    <w:rsid w:val="009D68D2"/>
    <w:rsid w:val="009D69A0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087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B57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6E6"/>
    <w:rsid w:val="009F184D"/>
    <w:rsid w:val="009F1971"/>
    <w:rsid w:val="009F1C6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0E"/>
    <w:rsid w:val="009F51D5"/>
    <w:rsid w:val="009F51E8"/>
    <w:rsid w:val="009F52B3"/>
    <w:rsid w:val="009F53B5"/>
    <w:rsid w:val="009F5512"/>
    <w:rsid w:val="009F567C"/>
    <w:rsid w:val="009F56FE"/>
    <w:rsid w:val="009F58E4"/>
    <w:rsid w:val="009F5CCB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49F"/>
    <w:rsid w:val="00A0356C"/>
    <w:rsid w:val="00A038AA"/>
    <w:rsid w:val="00A03ADB"/>
    <w:rsid w:val="00A03AED"/>
    <w:rsid w:val="00A03EFA"/>
    <w:rsid w:val="00A03F95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02E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7B3"/>
    <w:rsid w:val="00A128C3"/>
    <w:rsid w:val="00A12B28"/>
    <w:rsid w:val="00A12B59"/>
    <w:rsid w:val="00A12B5B"/>
    <w:rsid w:val="00A134E5"/>
    <w:rsid w:val="00A136B4"/>
    <w:rsid w:val="00A137FA"/>
    <w:rsid w:val="00A1385F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899"/>
    <w:rsid w:val="00A20A0A"/>
    <w:rsid w:val="00A21078"/>
    <w:rsid w:val="00A21158"/>
    <w:rsid w:val="00A2116D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CAE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44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2BE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B19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9B4"/>
    <w:rsid w:val="00A64D20"/>
    <w:rsid w:val="00A64D41"/>
    <w:rsid w:val="00A64E77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5F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068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3DA"/>
    <w:rsid w:val="00A764D0"/>
    <w:rsid w:val="00A76663"/>
    <w:rsid w:val="00A766CE"/>
    <w:rsid w:val="00A768B1"/>
    <w:rsid w:val="00A768CD"/>
    <w:rsid w:val="00A76979"/>
    <w:rsid w:val="00A7698C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A43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D93"/>
    <w:rsid w:val="00AA3E42"/>
    <w:rsid w:val="00AA3F9D"/>
    <w:rsid w:val="00AA402D"/>
    <w:rsid w:val="00AA4169"/>
    <w:rsid w:val="00AA41C7"/>
    <w:rsid w:val="00AA43EE"/>
    <w:rsid w:val="00AA470E"/>
    <w:rsid w:val="00AA4A8A"/>
    <w:rsid w:val="00AA4C96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1D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C9D"/>
    <w:rsid w:val="00AB3F00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2C"/>
    <w:rsid w:val="00AC0296"/>
    <w:rsid w:val="00AC03CD"/>
    <w:rsid w:val="00AC04A3"/>
    <w:rsid w:val="00AC053E"/>
    <w:rsid w:val="00AC089B"/>
    <w:rsid w:val="00AC08C3"/>
    <w:rsid w:val="00AC09E6"/>
    <w:rsid w:val="00AC0B16"/>
    <w:rsid w:val="00AC0F1A"/>
    <w:rsid w:val="00AC1006"/>
    <w:rsid w:val="00AC1077"/>
    <w:rsid w:val="00AC11B4"/>
    <w:rsid w:val="00AC1361"/>
    <w:rsid w:val="00AC1419"/>
    <w:rsid w:val="00AC158A"/>
    <w:rsid w:val="00AC1676"/>
    <w:rsid w:val="00AC16D0"/>
    <w:rsid w:val="00AC1BB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7D7"/>
    <w:rsid w:val="00AC69FA"/>
    <w:rsid w:val="00AC6BC9"/>
    <w:rsid w:val="00AC6D94"/>
    <w:rsid w:val="00AC7265"/>
    <w:rsid w:val="00AC7451"/>
    <w:rsid w:val="00AC74AB"/>
    <w:rsid w:val="00AC7560"/>
    <w:rsid w:val="00AC77AE"/>
    <w:rsid w:val="00AC785E"/>
    <w:rsid w:val="00AC789F"/>
    <w:rsid w:val="00AC7AAF"/>
    <w:rsid w:val="00AD01D3"/>
    <w:rsid w:val="00AD0387"/>
    <w:rsid w:val="00AD0844"/>
    <w:rsid w:val="00AD0A20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5"/>
    <w:rsid w:val="00AD1D39"/>
    <w:rsid w:val="00AD1EA7"/>
    <w:rsid w:val="00AD1EBE"/>
    <w:rsid w:val="00AD220D"/>
    <w:rsid w:val="00AD246F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5FCB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1DF"/>
    <w:rsid w:val="00AD728E"/>
    <w:rsid w:val="00AD729C"/>
    <w:rsid w:val="00AD747D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2D3B"/>
    <w:rsid w:val="00AE323E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E7FE9"/>
    <w:rsid w:val="00AF0000"/>
    <w:rsid w:val="00AF003C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8C1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17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7B2"/>
    <w:rsid w:val="00B12AC4"/>
    <w:rsid w:val="00B12B10"/>
    <w:rsid w:val="00B12C6E"/>
    <w:rsid w:val="00B12FC0"/>
    <w:rsid w:val="00B13133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552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0A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6FF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95B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495"/>
    <w:rsid w:val="00B45830"/>
    <w:rsid w:val="00B45D7B"/>
    <w:rsid w:val="00B45D84"/>
    <w:rsid w:val="00B45F86"/>
    <w:rsid w:val="00B45FDB"/>
    <w:rsid w:val="00B4676E"/>
    <w:rsid w:val="00B46845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DBE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5F9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1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CC1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2E4E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E9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BBF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CD4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5C2F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9F8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B64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8DF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01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8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1D0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3B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25C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E32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41C"/>
    <w:rsid w:val="00BD0ACA"/>
    <w:rsid w:val="00BD140F"/>
    <w:rsid w:val="00BD146B"/>
    <w:rsid w:val="00BD15E9"/>
    <w:rsid w:val="00BD163B"/>
    <w:rsid w:val="00BD16C9"/>
    <w:rsid w:val="00BD1E03"/>
    <w:rsid w:val="00BD1F5F"/>
    <w:rsid w:val="00BD2011"/>
    <w:rsid w:val="00BD2929"/>
    <w:rsid w:val="00BD2E7C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00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42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81D"/>
    <w:rsid w:val="00BE1A0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1C14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BC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ADD"/>
    <w:rsid w:val="00C17C65"/>
    <w:rsid w:val="00C17EF3"/>
    <w:rsid w:val="00C17FDF"/>
    <w:rsid w:val="00C20202"/>
    <w:rsid w:val="00C2021B"/>
    <w:rsid w:val="00C2030C"/>
    <w:rsid w:val="00C204C2"/>
    <w:rsid w:val="00C2051F"/>
    <w:rsid w:val="00C207F4"/>
    <w:rsid w:val="00C2097C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2B9B"/>
    <w:rsid w:val="00C23036"/>
    <w:rsid w:val="00C23145"/>
    <w:rsid w:val="00C23235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6E0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3D6"/>
    <w:rsid w:val="00C325FE"/>
    <w:rsid w:val="00C3275F"/>
    <w:rsid w:val="00C32AAE"/>
    <w:rsid w:val="00C32CF9"/>
    <w:rsid w:val="00C3300A"/>
    <w:rsid w:val="00C332F7"/>
    <w:rsid w:val="00C33324"/>
    <w:rsid w:val="00C334A7"/>
    <w:rsid w:val="00C33682"/>
    <w:rsid w:val="00C33799"/>
    <w:rsid w:val="00C33A0E"/>
    <w:rsid w:val="00C3402B"/>
    <w:rsid w:val="00C343A0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79E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B3D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1B3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4F8F"/>
    <w:rsid w:val="00C452AC"/>
    <w:rsid w:val="00C45333"/>
    <w:rsid w:val="00C454EC"/>
    <w:rsid w:val="00C45D13"/>
    <w:rsid w:val="00C45D3A"/>
    <w:rsid w:val="00C460A7"/>
    <w:rsid w:val="00C46124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7AA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C4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49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68C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AB7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867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BC5"/>
    <w:rsid w:val="00C74C96"/>
    <w:rsid w:val="00C74CEE"/>
    <w:rsid w:val="00C752DA"/>
    <w:rsid w:val="00C753BC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129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C89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E83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4A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ED9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C18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E5E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BE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1ED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48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67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5FB7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AA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BB8"/>
    <w:rsid w:val="00CF5C89"/>
    <w:rsid w:val="00CF5E81"/>
    <w:rsid w:val="00CF5EFC"/>
    <w:rsid w:val="00CF5F05"/>
    <w:rsid w:val="00CF6049"/>
    <w:rsid w:val="00CF61E7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075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46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9E8"/>
    <w:rsid w:val="00D02C04"/>
    <w:rsid w:val="00D02CF7"/>
    <w:rsid w:val="00D02F41"/>
    <w:rsid w:val="00D03126"/>
    <w:rsid w:val="00D03160"/>
    <w:rsid w:val="00D032D9"/>
    <w:rsid w:val="00D033A7"/>
    <w:rsid w:val="00D03462"/>
    <w:rsid w:val="00D03535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E5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5DE3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8E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961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BF6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60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764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4AA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6FD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1A0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B82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250"/>
    <w:rsid w:val="00D6047C"/>
    <w:rsid w:val="00D604D3"/>
    <w:rsid w:val="00D60664"/>
    <w:rsid w:val="00D60B62"/>
    <w:rsid w:val="00D610E0"/>
    <w:rsid w:val="00D610E7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07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DFD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844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5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38C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3F1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3F8"/>
    <w:rsid w:val="00D9044B"/>
    <w:rsid w:val="00D905BB"/>
    <w:rsid w:val="00D90742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6BE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40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5E54"/>
    <w:rsid w:val="00DA6193"/>
    <w:rsid w:val="00DA651E"/>
    <w:rsid w:val="00DA6BF5"/>
    <w:rsid w:val="00DA6DAE"/>
    <w:rsid w:val="00DA6EE7"/>
    <w:rsid w:val="00DA7286"/>
    <w:rsid w:val="00DA7492"/>
    <w:rsid w:val="00DA7895"/>
    <w:rsid w:val="00DA7967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EA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BA2"/>
    <w:rsid w:val="00DB3ED1"/>
    <w:rsid w:val="00DB3FD7"/>
    <w:rsid w:val="00DB40A0"/>
    <w:rsid w:val="00DB4678"/>
    <w:rsid w:val="00DB47A9"/>
    <w:rsid w:val="00DB47CA"/>
    <w:rsid w:val="00DB49B6"/>
    <w:rsid w:val="00DB4E07"/>
    <w:rsid w:val="00DB4EEC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5C0A"/>
    <w:rsid w:val="00DB612A"/>
    <w:rsid w:val="00DB6234"/>
    <w:rsid w:val="00DB6476"/>
    <w:rsid w:val="00DB66A1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A00"/>
    <w:rsid w:val="00DC2C5E"/>
    <w:rsid w:val="00DC2CEC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D42"/>
    <w:rsid w:val="00DC3E0B"/>
    <w:rsid w:val="00DC4063"/>
    <w:rsid w:val="00DC4083"/>
    <w:rsid w:val="00DC4089"/>
    <w:rsid w:val="00DC413A"/>
    <w:rsid w:val="00DC4393"/>
    <w:rsid w:val="00DC44FE"/>
    <w:rsid w:val="00DC469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C1A"/>
    <w:rsid w:val="00DC5D7B"/>
    <w:rsid w:val="00DC5E68"/>
    <w:rsid w:val="00DC65E9"/>
    <w:rsid w:val="00DC6645"/>
    <w:rsid w:val="00DC67D4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58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11A"/>
    <w:rsid w:val="00DD3341"/>
    <w:rsid w:val="00DD34A6"/>
    <w:rsid w:val="00DD37DF"/>
    <w:rsid w:val="00DD380F"/>
    <w:rsid w:val="00DD39E7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133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2C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AF4"/>
    <w:rsid w:val="00DF3E13"/>
    <w:rsid w:val="00DF3EEA"/>
    <w:rsid w:val="00DF4038"/>
    <w:rsid w:val="00DF4362"/>
    <w:rsid w:val="00DF4382"/>
    <w:rsid w:val="00DF468F"/>
    <w:rsid w:val="00DF49FC"/>
    <w:rsid w:val="00DF4BF0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6D58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A29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67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389"/>
    <w:rsid w:val="00E2261B"/>
    <w:rsid w:val="00E22904"/>
    <w:rsid w:val="00E22ABD"/>
    <w:rsid w:val="00E22C8E"/>
    <w:rsid w:val="00E22E29"/>
    <w:rsid w:val="00E23130"/>
    <w:rsid w:val="00E231DD"/>
    <w:rsid w:val="00E23431"/>
    <w:rsid w:val="00E2378C"/>
    <w:rsid w:val="00E23970"/>
    <w:rsid w:val="00E23C52"/>
    <w:rsid w:val="00E23DE1"/>
    <w:rsid w:val="00E24086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64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47E"/>
    <w:rsid w:val="00E32607"/>
    <w:rsid w:val="00E329A6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0EC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766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D48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56"/>
    <w:rsid w:val="00E504CA"/>
    <w:rsid w:val="00E505A1"/>
    <w:rsid w:val="00E507AA"/>
    <w:rsid w:val="00E50BB9"/>
    <w:rsid w:val="00E50C86"/>
    <w:rsid w:val="00E50FFC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1AE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3F6"/>
    <w:rsid w:val="00E5448F"/>
    <w:rsid w:val="00E5461B"/>
    <w:rsid w:val="00E546C8"/>
    <w:rsid w:val="00E546F1"/>
    <w:rsid w:val="00E54728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57F10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AB6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486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000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06A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5FDF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B09"/>
    <w:rsid w:val="00EB5CF9"/>
    <w:rsid w:val="00EB5E6A"/>
    <w:rsid w:val="00EB5F9D"/>
    <w:rsid w:val="00EB62AC"/>
    <w:rsid w:val="00EB6304"/>
    <w:rsid w:val="00EB636E"/>
    <w:rsid w:val="00EB63D2"/>
    <w:rsid w:val="00EB6A12"/>
    <w:rsid w:val="00EB6A8E"/>
    <w:rsid w:val="00EB6BD4"/>
    <w:rsid w:val="00EB6C04"/>
    <w:rsid w:val="00EB6D00"/>
    <w:rsid w:val="00EB6DCE"/>
    <w:rsid w:val="00EB6DFB"/>
    <w:rsid w:val="00EB70E5"/>
    <w:rsid w:val="00EB7213"/>
    <w:rsid w:val="00EB7297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E39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514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7E4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718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8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7B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80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657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D75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2C2"/>
    <w:rsid w:val="00F0233B"/>
    <w:rsid w:val="00F0245D"/>
    <w:rsid w:val="00F02571"/>
    <w:rsid w:val="00F02B75"/>
    <w:rsid w:val="00F02BD3"/>
    <w:rsid w:val="00F02C3E"/>
    <w:rsid w:val="00F02C5A"/>
    <w:rsid w:val="00F02C83"/>
    <w:rsid w:val="00F02CAC"/>
    <w:rsid w:val="00F02D36"/>
    <w:rsid w:val="00F02E3A"/>
    <w:rsid w:val="00F03063"/>
    <w:rsid w:val="00F0308A"/>
    <w:rsid w:val="00F03162"/>
    <w:rsid w:val="00F0321D"/>
    <w:rsid w:val="00F038A8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B7D"/>
    <w:rsid w:val="00F06E49"/>
    <w:rsid w:val="00F07256"/>
    <w:rsid w:val="00F07422"/>
    <w:rsid w:val="00F07470"/>
    <w:rsid w:val="00F074F3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87"/>
    <w:rsid w:val="00F206EB"/>
    <w:rsid w:val="00F206F9"/>
    <w:rsid w:val="00F207D4"/>
    <w:rsid w:val="00F20B0B"/>
    <w:rsid w:val="00F20E3C"/>
    <w:rsid w:val="00F20FDF"/>
    <w:rsid w:val="00F21054"/>
    <w:rsid w:val="00F21078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D85"/>
    <w:rsid w:val="00F27E39"/>
    <w:rsid w:val="00F3028F"/>
    <w:rsid w:val="00F30525"/>
    <w:rsid w:val="00F30676"/>
    <w:rsid w:val="00F30B02"/>
    <w:rsid w:val="00F30C08"/>
    <w:rsid w:val="00F30D8C"/>
    <w:rsid w:val="00F31176"/>
    <w:rsid w:val="00F312CE"/>
    <w:rsid w:val="00F31457"/>
    <w:rsid w:val="00F3162F"/>
    <w:rsid w:val="00F31AFA"/>
    <w:rsid w:val="00F31B96"/>
    <w:rsid w:val="00F31E3D"/>
    <w:rsid w:val="00F31FB2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4E25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40E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D0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0F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05"/>
    <w:rsid w:val="00F60C42"/>
    <w:rsid w:val="00F610BD"/>
    <w:rsid w:val="00F61206"/>
    <w:rsid w:val="00F61703"/>
    <w:rsid w:val="00F61A3D"/>
    <w:rsid w:val="00F61BE5"/>
    <w:rsid w:val="00F61F0C"/>
    <w:rsid w:val="00F62021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54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8B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3AE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20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680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69"/>
    <w:rsid w:val="00F93EA0"/>
    <w:rsid w:val="00F93EEA"/>
    <w:rsid w:val="00F94055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7EB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01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ED7"/>
    <w:rsid w:val="00FB029E"/>
    <w:rsid w:val="00FB0309"/>
    <w:rsid w:val="00FB0322"/>
    <w:rsid w:val="00FB0456"/>
    <w:rsid w:val="00FB04BA"/>
    <w:rsid w:val="00FB0512"/>
    <w:rsid w:val="00FB0560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4B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09E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2F12"/>
    <w:rsid w:val="00FC3083"/>
    <w:rsid w:val="00FC314A"/>
    <w:rsid w:val="00FC317E"/>
    <w:rsid w:val="00FC319F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5A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2DA6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6D80"/>
    <w:rsid w:val="00FE7009"/>
    <w:rsid w:val="00FE73BA"/>
    <w:rsid w:val="00FE740E"/>
    <w:rsid w:val="00FE74C4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D6E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497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8A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  <w:style w:type="paragraph" w:styleId="NormalWeb">
    <w:name w:val="Normal (Web)"/>
    <w:basedOn w:val="Normal"/>
    <w:uiPriority w:val="99"/>
    <w:semiHidden/>
    <w:unhideWhenUsed/>
    <w:rsid w:val="00A64E77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ABD880-BEE8-4E7A-A4FB-044CCA826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A8C7B-EE3E-43A0-9FB3-8723B4889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C00A99-2A74-4635-80B4-95E4D8DE32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23</Pages>
  <Words>4628</Words>
  <Characters>21131</Characters>
  <Application>Microsoft Office Word</Application>
  <DocSecurity>0</DocSecurity>
  <Lines>176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16</cp:revision>
  <cp:lastPrinted>2026-05-05T10:58:00Z</cp:lastPrinted>
  <dcterms:created xsi:type="dcterms:W3CDTF">2026-05-08T03:27:00Z</dcterms:created>
  <dcterms:modified xsi:type="dcterms:W3CDTF">2026-05-12T07:24:00Z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_DocHome">
    <vt:i4>1203376570</vt:i4>
  </property>
</Properties>
</file>