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BB5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129F7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000EDC2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9B3B37" w14:textId="197BDE04" w:rsidR="00377773" w:rsidRPr="00C04117" w:rsidRDefault="00C04117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B1E496" w14:textId="77777777" w:rsidR="00377773" w:rsidRPr="00C04117" w:rsidRDefault="00377773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152297" w14:textId="652FA696" w:rsidR="00AD3B26" w:rsidRPr="00C04117" w:rsidRDefault="00AD3B26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315D2D">
        <w:rPr>
          <w:rFonts w:ascii="Angsana New" w:hAnsi="Angsana New" w:cs="Angsana New"/>
          <w:sz w:val="28"/>
          <w:szCs w:val="28"/>
          <w:cs/>
          <w:lang w:bidi="th-TH"/>
        </w:rPr>
        <w:t xml:space="preserve">เสนอ </w:t>
      </w:r>
      <w:r w:rsidR="00734D83" w:rsidRPr="00315D2D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A0163D" w:rsidRPr="00315D2D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ผู้ถือหุ้นและคณะกรรมการ</w:t>
      </w:r>
      <w:r w:rsidR="00A0163D" w:rsidRPr="00A0163D">
        <w:rPr>
          <w:rFonts w:ascii="Angsana New" w:hAnsi="Angsana New" w:cs="Angsana New" w:hint="cs"/>
          <w:sz w:val="28"/>
          <w:szCs w:val="28"/>
          <w:cs/>
          <w:lang w:bidi="th-TH"/>
        </w:rPr>
        <w:t>ของบริษัท</w:t>
      </w:r>
      <w:r w:rsidR="00A0163D" w:rsidRPr="00A016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B460F" w:rsidRPr="00C04117">
        <w:rPr>
          <w:rFonts w:ascii="Angsana New" w:hAnsi="Angsana New" w:cs="Angsan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C04117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EB08D12" w14:textId="4AFB686B" w:rsidR="005A47A9" w:rsidRPr="00C04117" w:rsidRDefault="005A47A9" w:rsidP="009664B2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ข้าพเจ้าได้สอบทาน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และข้อมูลทางการเงิน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B6213F" w:rsidRPr="00C04117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เอ็น.ดี. รับเบอร์ จำกัด (มหาชน)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373D6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="00183CA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E864C2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E864C2">
        <w:rPr>
          <w:rFonts w:ascii="Angsana New" w:hAnsi="Angsana New" w:cs="Angsana New" w:hint="cs"/>
          <w:sz w:val="28"/>
          <w:szCs w:val="28"/>
          <w:cs/>
          <w:lang w:val="en-US" w:bidi="th-TH"/>
        </w:rPr>
        <w:t>มีนาคม</w:t>
      </w:r>
      <w:r w:rsidR="007B7E4D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 w:rsidR="00E864C2">
        <w:rPr>
          <w:rFonts w:ascii="Angsana New" w:hAnsi="Angsana New" w:cs="Angsana New"/>
          <w:sz w:val="28"/>
          <w:szCs w:val="28"/>
          <w:lang w:val="en-US" w:bidi="th-TH"/>
        </w:rPr>
        <w:t>9</w:t>
      </w:r>
      <w:r w:rsidR="00CD0463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งบการเปลี่ยนแปลงส่วนของผู้ถือหุ้นรวมและเฉพาะกิจการ งบกระแสเงินสดรวมและเฉพาะกิจการสำหรับงว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ด</w:t>
      </w:r>
      <w:r w:rsidR="006B4770">
        <w:rPr>
          <w:rFonts w:ascii="Angsana New" w:hAnsi="Angsana New" w:cs="Angsana New" w:hint="cs"/>
          <w:sz w:val="28"/>
          <w:szCs w:val="28"/>
          <w:cs/>
          <w:lang w:bidi="th-TH"/>
        </w:rPr>
        <w:t>สาม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เดือนสิ้นสุดวันเดียวกัน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CE31E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</w:t>
      </w:r>
      <w:r w:rsidR="003B00E9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  <w:r w:rsidR="00BF549A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แบบย่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อ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ซึ่งผู้บริหารของ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แ</w:t>
      </w:r>
      <w:r w:rsidR="00D03A19" w:rsidRPr="00C04117">
        <w:rPr>
          <w:rFonts w:ascii="Angsana New" w:hAnsi="Angsana New" w:cs="Angsana New"/>
          <w:sz w:val="28"/>
          <w:szCs w:val="28"/>
          <w:cs/>
          <w:lang w:bidi="th-TH"/>
        </w:rPr>
        <w:t>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C04117">
        <w:rPr>
          <w:rFonts w:ascii="Angsana New" w:hAnsi="Angsana New" w:cs="Angsana New"/>
          <w:sz w:val="28"/>
          <w:szCs w:val="28"/>
          <w:lang w:val="en-US" w:bidi="th-TH"/>
        </w:rPr>
        <w:t>34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</w:t>
      </w:r>
      <w:r w:rsidR="005C7BC2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02A34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3F7A893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68831E9" w14:textId="10CE6DB6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2410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ระหว่างกาลโดยผู้สอบบัญชีรับอนุญาตของกิจการ” การสอบทาน</w:t>
      </w:r>
      <w:r w:rsidR="001A63C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</w:t>
      </w:r>
      <w:r w:rsidR="00707D08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ทําให้ข้าพเจ้าไม่สามารถ</w:t>
      </w:r>
      <w:r w:rsidR="005C7BC2">
        <w:rPr>
          <w:rFonts w:ascii="Angsana New" w:hAnsi="Angsana New" w:cs="Angsana New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ได้ความเชื่อมั่นว่าจะพบเรื่องที่มีนัยสําคัญทั้งหมดซึ่งอาจจะพบได้จากการ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 w:rsidRPr="00C04117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อาจ</w:t>
      </w:r>
      <w:r w:rsidR="005C7BC2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br/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Default="00FC672F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636489FB" w14:textId="590C1952" w:rsidR="00CD4D4E" w:rsidRPr="00C04117" w:rsidRDefault="00CD4D4E" w:rsidP="00FC672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ข้อสรุป</w:t>
      </w:r>
    </w:p>
    <w:p w14:paraId="4DC7B71D" w14:textId="3F917E0D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ฉบับที่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34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จากการสอบทานของข้าพเจ้า</w:t>
      </w:r>
    </w:p>
    <w:p w14:paraId="6972EA41" w14:textId="7D33768A" w:rsidR="006F1E46" w:rsidRPr="006F1E46" w:rsidRDefault="006F1E46" w:rsidP="0000651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891A583" w14:textId="74794E65" w:rsidR="006F1E46" w:rsidRPr="006F1E46" w:rsidRDefault="006F1E46" w:rsidP="00873FBF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7DAA36" wp14:editId="6CC16A48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9794762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CD80E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3D7FAD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7FBF9FF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7567A81B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24A8FFA2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DAA3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1pt;margin-top:714pt;width:219pt;height: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BlJAIAACs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" filled="f" strokecolor="blue">
                <v:textbox>
                  <w:txbxContent>
                    <w:p w14:paraId="31CD80E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3D7FAD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7FBF9FF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7567A81B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24A8FFA2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บริษัท สำนักงานสอบบัญชี ซี แอนด์ เอ จำกัด</w:t>
      </w:r>
    </w:p>
    <w:p w14:paraId="068793FF" w14:textId="108F8AE8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E852B61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5DE1EB4" w14:textId="77777777" w:rsid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07B4B37" w14:textId="77777777" w:rsidR="00873FBF" w:rsidRDefault="00873FBF" w:rsidP="00FF3FDC">
      <w:pPr>
        <w:tabs>
          <w:tab w:val="left" w:pos="5103"/>
          <w:tab w:val="left" w:pos="5245"/>
          <w:tab w:val="left" w:pos="5670"/>
          <w:tab w:val="left" w:pos="5812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789C7A3E" w14:textId="105E2505" w:rsidR="0006372D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56A18">
        <w:rPr>
          <w:rFonts w:ascii="Angsana New" w:hAnsi="Angsana New" w:cs="Angsana New"/>
          <w:sz w:val="28"/>
          <w:szCs w:val="28"/>
          <w:lang w:val="en-US" w:bidi="th-TH"/>
        </w:rPr>
        <w:t xml:space="preserve">  </w:t>
      </w:r>
      <w:r w:rsidR="000637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      </w:t>
      </w:r>
      <w:r w:rsidR="00556A18">
        <w:rPr>
          <w:rFonts w:ascii="Angsana New" w:hAnsi="Angsana New" w:cs="Angsana New"/>
          <w:sz w:val="28"/>
          <w:szCs w:val="28"/>
          <w:lang w:val="en-US" w:bidi="th-TH"/>
        </w:rPr>
        <w:t xml:space="preserve">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(นายธเรศ สันตติวงศ์ไชย)</w:t>
      </w:r>
    </w:p>
    <w:p w14:paraId="354C999C" w14:textId="250C46A7" w:rsidR="006F1E46" w:rsidRPr="006F1E46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 </w:t>
      </w:r>
      <w:r w:rsidR="000637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   </w:t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6F1E46">
        <w:rPr>
          <w:rFonts w:ascii="Angsana New" w:hAnsi="Angsana New" w:cs="Angsana New"/>
          <w:sz w:val="28"/>
          <w:szCs w:val="28"/>
          <w:lang w:val="en-US"/>
        </w:rPr>
        <w:t>10511</w:t>
      </w:r>
    </w:p>
    <w:p w14:paraId="56ADD4AE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8383DCB" w14:textId="2674FB14" w:rsidR="00D15EA5" w:rsidRPr="00C04117" w:rsidRDefault="006F1E46" w:rsidP="000637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กรุงเทพมหานคร </w:t>
      </w:r>
      <w:r w:rsidRPr="006F1E46">
        <w:rPr>
          <w:rFonts w:ascii="Angsana New" w:hAnsi="Angsana New" w:cs="Angsana New"/>
          <w:sz w:val="28"/>
          <w:szCs w:val="28"/>
          <w:lang w:val="en-US"/>
        </w:rPr>
        <w:t>: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วันที่ </w:t>
      </w:r>
      <w:r w:rsidR="00D450B7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A21031">
        <w:rPr>
          <w:rFonts w:ascii="Angsana New" w:hAnsi="Angsana New" w:cs="Angsana New"/>
          <w:sz w:val="28"/>
          <w:szCs w:val="28"/>
          <w:lang w:val="en-US" w:bidi="th-TH"/>
        </w:rPr>
        <w:t>4</w:t>
      </w:r>
      <w:r w:rsidR="00D450B7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D450B7">
        <w:rPr>
          <w:rFonts w:ascii="Angsana New" w:hAnsi="Angsana New" w:cs="Angsana New" w:hint="cs"/>
          <w:sz w:val="28"/>
          <w:szCs w:val="28"/>
          <w:cs/>
          <w:lang w:val="en-US" w:bidi="th-TH"/>
        </w:rPr>
        <w:t>พฤ</w:t>
      </w:r>
      <w:r w:rsidR="00A21031">
        <w:rPr>
          <w:rFonts w:ascii="Angsana New" w:hAnsi="Angsana New" w:cs="Angsana New" w:hint="cs"/>
          <w:sz w:val="28"/>
          <w:szCs w:val="28"/>
          <w:cs/>
          <w:lang w:val="en-US" w:bidi="th-TH"/>
        </w:rPr>
        <w:t>ษภาคม</w:t>
      </w:r>
      <w:r w:rsidR="00D450B7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lang w:val="en-US"/>
        </w:rPr>
        <w:t>256</w: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BB8C" wp14:editId="477AE6A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7587664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63AC04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44CAD7D7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34C72A66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7B26CF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730BE8E5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7BB8C" id="Text Box 10" o:spid="_x0000_s1028" type="#_x0000_t202" style="position:absolute;left:0;text-align:left;margin-left:51pt;margin-top:714pt;width:219pt;height:8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e3KA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1GtMEOnaQ/VIhCEMgqQFCvd01AaoXGm046wB/PP6LcbR7MnDWUeiLbn/fRSoODNfLA1n&#10;lc/nUeXJmC+uZmTgpWd/6RFWElTJA2fDdRuGzTg61IeGMg1ysHBDA611ovql+rFNEmYa1rhEUfmX&#10;dop6WfXNEwA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1ePntygCAAAyBAAADgAAAAAAAAAAAAAAAAAuAgAAZHJzL2Uy&#10;b0RvYy54bWxQSwECLQAUAAYACAAAACEA7NKHQN8AAAANAQAADwAAAAAAAAAAAAAAAACCBAAAZHJz&#10;L2Rvd25yZXYueG1sUEsFBgAAAAAEAAQA8wAAAI4FAAAAAA==&#10;" filled="f" strokecolor="blue">
                <v:textbox>
                  <w:txbxContent>
                    <w:p w14:paraId="0263AC04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44CAD7D7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34C72A66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57B26CF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730BE8E5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DE2D335" wp14:editId="473B9C8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7036431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281D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46CF20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528E8C6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41AC2CC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053F537F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2D335" id="Text Box 9" o:spid="_x0000_s1029" type="#_x0000_t202" style="position:absolute;left:0;text-align:left;margin-left:51pt;margin-top:714pt;width:219pt;height:8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G7PpoygCAAAyBAAADgAAAAAAAAAAAAAAAAAuAgAAZHJzL2Uy&#10;b0RvYy54bWxQSwECLQAUAAYACAAAACEA7NKHQN8AAAANAQAADwAAAAAAAAAAAAAAAACCBAAAZHJz&#10;L2Rvd25yZXYueG1sUEsFBgAAAAAEAAQA8wAAAI4FAAAAAA==&#10;" filled="f" strokecolor="blue">
                <v:textbox>
                  <w:txbxContent>
                    <w:p w14:paraId="2AF281D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46CF20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528E8C6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41AC2CC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053F537F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="00A21031">
        <w:rPr>
          <w:rFonts w:ascii="Angsana New" w:hAnsi="Angsana New" w:cs="Angsana New" w:hint="cs"/>
          <w:sz w:val="28"/>
          <w:szCs w:val="28"/>
          <w:cs/>
          <w:lang w:val="en-US" w:bidi="th-TH"/>
        </w:rPr>
        <w:t>9</w:t>
      </w:r>
    </w:p>
    <w:sectPr w:rsidR="00D15EA5" w:rsidRPr="00C04117" w:rsidSect="003939C4">
      <w:headerReference w:type="default" r:id="rId11"/>
      <w:headerReference w:type="first" r:id="rId12"/>
      <w:pgSz w:w="11907" w:h="16840" w:code="9"/>
      <w:pgMar w:top="1418" w:right="1134" w:bottom="567" w:left="170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7FE97" w14:textId="77777777" w:rsidR="00B44272" w:rsidRDefault="00B44272">
      <w:r>
        <w:separator/>
      </w:r>
    </w:p>
  </w:endnote>
  <w:endnote w:type="continuationSeparator" w:id="0">
    <w:p w14:paraId="71B5E84B" w14:textId="77777777" w:rsidR="00B44272" w:rsidRDefault="00B44272">
      <w:r>
        <w:continuationSeparator/>
      </w:r>
    </w:p>
  </w:endnote>
  <w:endnote w:type="continuationNotice" w:id="1">
    <w:p w14:paraId="33D6CF69" w14:textId="77777777" w:rsidR="00B44272" w:rsidRDefault="00B44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83545" w14:textId="77777777" w:rsidR="00B44272" w:rsidRDefault="00B44272">
      <w:bookmarkStart w:id="0" w:name="_Hlk482348182"/>
      <w:bookmarkEnd w:id="0"/>
      <w:r>
        <w:separator/>
      </w:r>
    </w:p>
  </w:footnote>
  <w:footnote w:type="continuationSeparator" w:id="0">
    <w:p w14:paraId="0000D4CA" w14:textId="77777777" w:rsidR="00B44272" w:rsidRDefault="00B44272">
      <w:r>
        <w:continuationSeparator/>
      </w:r>
    </w:p>
  </w:footnote>
  <w:footnote w:type="continuationNotice" w:id="1">
    <w:p w14:paraId="21B08D86" w14:textId="77777777" w:rsidR="00B44272" w:rsidRDefault="00B442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FEC6" w14:textId="1ED6F783" w:rsidR="006F1E46" w:rsidRPr="005C7BC2" w:rsidRDefault="0025187F" w:rsidP="006F1E46">
    <w:pPr>
      <w:pStyle w:val="Header"/>
      <w:jc w:val="right"/>
      <w:rPr>
        <w:color w:val="auto"/>
        <w:sz w:val="28"/>
        <w:szCs w:val="28"/>
        <w:lang w:val="en-US"/>
      </w:rPr>
    </w:pPr>
    <w:r>
      <w:rPr>
        <w:color w:val="auto"/>
        <w:sz w:val="28"/>
        <w:szCs w:val="28"/>
        <w:lang w:val="en-US"/>
      </w:rPr>
      <w:t>DRAFT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5649" w14:textId="57FD6969" w:rsidR="00FC672F" w:rsidRPr="005C7BC2" w:rsidRDefault="00FC672F" w:rsidP="00C04117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6514"/>
    <w:rsid w:val="000069F2"/>
    <w:rsid w:val="00010C20"/>
    <w:rsid w:val="000122FE"/>
    <w:rsid w:val="000149F1"/>
    <w:rsid w:val="000152E5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542D7"/>
    <w:rsid w:val="00057F82"/>
    <w:rsid w:val="0006372D"/>
    <w:rsid w:val="000723F7"/>
    <w:rsid w:val="00074485"/>
    <w:rsid w:val="000762C0"/>
    <w:rsid w:val="00080866"/>
    <w:rsid w:val="000828F1"/>
    <w:rsid w:val="00082F59"/>
    <w:rsid w:val="00083F84"/>
    <w:rsid w:val="0008634E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0062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83CAA"/>
    <w:rsid w:val="001904EC"/>
    <w:rsid w:val="0019210D"/>
    <w:rsid w:val="00192BF1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1306"/>
    <w:rsid w:val="001C5248"/>
    <w:rsid w:val="001D202B"/>
    <w:rsid w:val="001D2302"/>
    <w:rsid w:val="001D65C0"/>
    <w:rsid w:val="001D7BB3"/>
    <w:rsid w:val="001E12A6"/>
    <w:rsid w:val="001E498F"/>
    <w:rsid w:val="001E77DB"/>
    <w:rsid w:val="0020253C"/>
    <w:rsid w:val="0021104C"/>
    <w:rsid w:val="0021140A"/>
    <w:rsid w:val="00214C9B"/>
    <w:rsid w:val="00215B3B"/>
    <w:rsid w:val="002200B8"/>
    <w:rsid w:val="002219FD"/>
    <w:rsid w:val="00221F01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187F"/>
    <w:rsid w:val="00254ACD"/>
    <w:rsid w:val="002601E8"/>
    <w:rsid w:val="0026182A"/>
    <w:rsid w:val="00263C03"/>
    <w:rsid w:val="00276C4C"/>
    <w:rsid w:val="00277EBE"/>
    <w:rsid w:val="002838FB"/>
    <w:rsid w:val="00285249"/>
    <w:rsid w:val="00285E05"/>
    <w:rsid w:val="00292AA2"/>
    <w:rsid w:val="002A0FB3"/>
    <w:rsid w:val="002A252E"/>
    <w:rsid w:val="002B0883"/>
    <w:rsid w:val="002B5A4A"/>
    <w:rsid w:val="002C4310"/>
    <w:rsid w:val="002C5D2E"/>
    <w:rsid w:val="002C623D"/>
    <w:rsid w:val="002C7655"/>
    <w:rsid w:val="002D1445"/>
    <w:rsid w:val="002D5A0F"/>
    <w:rsid w:val="002D6E25"/>
    <w:rsid w:val="002E02F4"/>
    <w:rsid w:val="002E7F1E"/>
    <w:rsid w:val="002F0B69"/>
    <w:rsid w:val="002F2DEB"/>
    <w:rsid w:val="002F3903"/>
    <w:rsid w:val="002F4A52"/>
    <w:rsid w:val="002F7D90"/>
    <w:rsid w:val="0030026A"/>
    <w:rsid w:val="003014E0"/>
    <w:rsid w:val="00304ADA"/>
    <w:rsid w:val="00305173"/>
    <w:rsid w:val="00315D2D"/>
    <w:rsid w:val="00321A76"/>
    <w:rsid w:val="00330AA1"/>
    <w:rsid w:val="003350AF"/>
    <w:rsid w:val="00335E5B"/>
    <w:rsid w:val="003410B2"/>
    <w:rsid w:val="003426B9"/>
    <w:rsid w:val="003440BD"/>
    <w:rsid w:val="00345AC0"/>
    <w:rsid w:val="00352FF0"/>
    <w:rsid w:val="00354F5D"/>
    <w:rsid w:val="00356791"/>
    <w:rsid w:val="00360094"/>
    <w:rsid w:val="00365ECE"/>
    <w:rsid w:val="003744DA"/>
    <w:rsid w:val="00375682"/>
    <w:rsid w:val="0037689D"/>
    <w:rsid w:val="00377773"/>
    <w:rsid w:val="00384904"/>
    <w:rsid w:val="0038518D"/>
    <w:rsid w:val="003879F9"/>
    <w:rsid w:val="00387A6A"/>
    <w:rsid w:val="00391326"/>
    <w:rsid w:val="003939C4"/>
    <w:rsid w:val="00393CAB"/>
    <w:rsid w:val="003A2292"/>
    <w:rsid w:val="003B00E9"/>
    <w:rsid w:val="003B0537"/>
    <w:rsid w:val="003B2D2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1D6A"/>
    <w:rsid w:val="003E3E21"/>
    <w:rsid w:val="003E511E"/>
    <w:rsid w:val="003F12C5"/>
    <w:rsid w:val="003F20FE"/>
    <w:rsid w:val="003F52D0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57B51"/>
    <w:rsid w:val="004729E8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1053"/>
    <w:rsid w:val="004D20AE"/>
    <w:rsid w:val="004D3578"/>
    <w:rsid w:val="004F1A16"/>
    <w:rsid w:val="004F207F"/>
    <w:rsid w:val="004F5D91"/>
    <w:rsid w:val="004F62BB"/>
    <w:rsid w:val="00501FCA"/>
    <w:rsid w:val="00502A34"/>
    <w:rsid w:val="0050445C"/>
    <w:rsid w:val="00506F7C"/>
    <w:rsid w:val="005070FA"/>
    <w:rsid w:val="00512714"/>
    <w:rsid w:val="00516DE3"/>
    <w:rsid w:val="0052186A"/>
    <w:rsid w:val="0052306A"/>
    <w:rsid w:val="005321DA"/>
    <w:rsid w:val="00536A5F"/>
    <w:rsid w:val="005437DB"/>
    <w:rsid w:val="005456E5"/>
    <w:rsid w:val="00547541"/>
    <w:rsid w:val="00550619"/>
    <w:rsid w:val="00551365"/>
    <w:rsid w:val="00553BBE"/>
    <w:rsid w:val="00555CCD"/>
    <w:rsid w:val="00556A18"/>
    <w:rsid w:val="005627FF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C7BC2"/>
    <w:rsid w:val="005C7F7C"/>
    <w:rsid w:val="005D0FC1"/>
    <w:rsid w:val="005D1FC5"/>
    <w:rsid w:val="005D7025"/>
    <w:rsid w:val="005E2D67"/>
    <w:rsid w:val="005E2F87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36AD4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B4770"/>
    <w:rsid w:val="006C02E7"/>
    <w:rsid w:val="006C3D37"/>
    <w:rsid w:val="006C6376"/>
    <w:rsid w:val="006D2172"/>
    <w:rsid w:val="006D6C35"/>
    <w:rsid w:val="006D6FF5"/>
    <w:rsid w:val="006F1B19"/>
    <w:rsid w:val="006F1E46"/>
    <w:rsid w:val="006F29ED"/>
    <w:rsid w:val="006F4B40"/>
    <w:rsid w:val="006F4B57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35672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19DA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7166E"/>
    <w:rsid w:val="008719C2"/>
    <w:rsid w:val="00873FBF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B400B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664B2"/>
    <w:rsid w:val="00970DAB"/>
    <w:rsid w:val="0097321D"/>
    <w:rsid w:val="00984A4C"/>
    <w:rsid w:val="00985BD2"/>
    <w:rsid w:val="00992531"/>
    <w:rsid w:val="00995CD5"/>
    <w:rsid w:val="009A1787"/>
    <w:rsid w:val="009A2BB4"/>
    <w:rsid w:val="009A4F5A"/>
    <w:rsid w:val="009B08C2"/>
    <w:rsid w:val="009B1F44"/>
    <w:rsid w:val="009B4573"/>
    <w:rsid w:val="009C002A"/>
    <w:rsid w:val="009C1DAA"/>
    <w:rsid w:val="009C35E4"/>
    <w:rsid w:val="009C72A1"/>
    <w:rsid w:val="009C7EBB"/>
    <w:rsid w:val="009D08D8"/>
    <w:rsid w:val="009D39FC"/>
    <w:rsid w:val="009D4DAA"/>
    <w:rsid w:val="009E278C"/>
    <w:rsid w:val="009E5125"/>
    <w:rsid w:val="009F582B"/>
    <w:rsid w:val="009F6EDC"/>
    <w:rsid w:val="00A00DA8"/>
    <w:rsid w:val="00A0163D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21031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3B0B"/>
    <w:rsid w:val="00A74FF4"/>
    <w:rsid w:val="00A8168B"/>
    <w:rsid w:val="00A86026"/>
    <w:rsid w:val="00A918D1"/>
    <w:rsid w:val="00A93A9A"/>
    <w:rsid w:val="00A97597"/>
    <w:rsid w:val="00AA5C16"/>
    <w:rsid w:val="00AB26AA"/>
    <w:rsid w:val="00AB48F3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1E0C"/>
    <w:rsid w:val="00B34D51"/>
    <w:rsid w:val="00B36A0E"/>
    <w:rsid w:val="00B36BA1"/>
    <w:rsid w:val="00B40334"/>
    <w:rsid w:val="00B40952"/>
    <w:rsid w:val="00B40D67"/>
    <w:rsid w:val="00B43C45"/>
    <w:rsid w:val="00B44272"/>
    <w:rsid w:val="00B45A18"/>
    <w:rsid w:val="00B558F0"/>
    <w:rsid w:val="00B55EE8"/>
    <w:rsid w:val="00B56E6C"/>
    <w:rsid w:val="00B60C20"/>
    <w:rsid w:val="00B6213F"/>
    <w:rsid w:val="00B63D0E"/>
    <w:rsid w:val="00B72069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89B"/>
    <w:rsid w:val="00BB6DAD"/>
    <w:rsid w:val="00BB7346"/>
    <w:rsid w:val="00BB7659"/>
    <w:rsid w:val="00BC0286"/>
    <w:rsid w:val="00BC1555"/>
    <w:rsid w:val="00BC60A9"/>
    <w:rsid w:val="00BC69E0"/>
    <w:rsid w:val="00BC6F86"/>
    <w:rsid w:val="00BD11D9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4117"/>
    <w:rsid w:val="00C06939"/>
    <w:rsid w:val="00C07947"/>
    <w:rsid w:val="00C124F8"/>
    <w:rsid w:val="00C21795"/>
    <w:rsid w:val="00C21E3B"/>
    <w:rsid w:val="00C27CB1"/>
    <w:rsid w:val="00C322FD"/>
    <w:rsid w:val="00C35B1A"/>
    <w:rsid w:val="00C37C7B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1EA"/>
    <w:rsid w:val="00CE362B"/>
    <w:rsid w:val="00CE41DB"/>
    <w:rsid w:val="00CE4D96"/>
    <w:rsid w:val="00CF5B35"/>
    <w:rsid w:val="00D01512"/>
    <w:rsid w:val="00D01C16"/>
    <w:rsid w:val="00D03A19"/>
    <w:rsid w:val="00D052D2"/>
    <w:rsid w:val="00D05669"/>
    <w:rsid w:val="00D078C4"/>
    <w:rsid w:val="00D1326E"/>
    <w:rsid w:val="00D15EA5"/>
    <w:rsid w:val="00D20415"/>
    <w:rsid w:val="00D2100B"/>
    <w:rsid w:val="00D24220"/>
    <w:rsid w:val="00D250C8"/>
    <w:rsid w:val="00D3089E"/>
    <w:rsid w:val="00D31D7A"/>
    <w:rsid w:val="00D33E60"/>
    <w:rsid w:val="00D36034"/>
    <w:rsid w:val="00D371E9"/>
    <w:rsid w:val="00D430AD"/>
    <w:rsid w:val="00D450B7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21C09"/>
    <w:rsid w:val="00E268DB"/>
    <w:rsid w:val="00E26AF3"/>
    <w:rsid w:val="00E276E0"/>
    <w:rsid w:val="00E314EA"/>
    <w:rsid w:val="00E33FDA"/>
    <w:rsid w:val="00E3450C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67180"/>
    <w:rsid w:val="00E726FD"/>
    <w:rsid w:val="00E74503"/>
    <w:rsid w:val="00E7580C"/>
    <w:rsid w:val="00E864C2"/>
    <w:rsid w:val="00E86B53"/>
    <w:rsid w:val="00E9110B"/>
    <w:rsid w:val="00E95B08"/>
    <w:rsid w:val="00EA1B10"/>
    <w:rsid w:val="00EA2B6F"/>
    <w:rsid w:val="00EA5D23"/>
    <w:rsid w:val="00EB0781"/>
    <w:rsid w:val="00EB3478"/>
    <w:rsid w:val="00EB4B39"/>
    <w:rsid w:val="00EB6FE3"/>
    <w:rsid w:val="00EC44C4"/>
    <w:rsid w:val="00ED6D55"/>
    <w:rsid w:val="00EE0F65"/>
    <w:rsid w:val="00EE6455"/>
    <w:rsid w:val="00F06A77"/>
    <w:rsid w:val="00F07049"/>
    <w:rsid w:val="00F205B7"/>
    <w:rsid w:val="00F246A1"/>
    <w:rsid w:val="00F247EA"/>
    <w:rsid w:val="00F3171B"/>
    <w:rsid w:val="00F3252B"/>
    <w:rsid w:val="00F33767"/>
    <w:rsid w:val="00F34DFF"/>
    <w:rsid w:val="00F37917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C1059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23A5"/>
    <w:rsid w:val="00FE320C"/>
    <w:rsid w:val="00FE6836"/>
    <w:rsid w:val="00FF0D77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116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Orraphan</cp:lastModifiedBy>
  <cp:revision>39</cp:revision>
  <cp:lastPrinted>2025-08-08T03:38:00Z</cp:lastPrinted>
  <dcterms:created xsi:type="dcterms:W3CDTF">2024-11-07T14:33:00Z</dcterms:created>
  <dcterms:modified xsi:type="dcterms:W3CDTF">2026-05-11T17:54:00Z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