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CB789" w14:textId="77777777" w:rsidR="002E21C3" w:rsidRPr="00A03993" w:rsidRDefault="002E21C3" w:rsidP="002E21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8"/>
          <w:szCs w:val="48"/>
          <w:cs/>
        </w:rPr>
      </w:pPr>
      <w:r w:rsidRPr="00A03993">
        <w:rPr>
          <w:rFonts w:ascii="Angsana New" w:hAnsi="Angsana New" w:cs="Angsana New"/>
          <w:sz w:val="48"/>
          <w:szCs w:val="48"/>
          <w:cs/>
        </w:rPr>
        <w:t xml:space="preserve">บริษัท สแกน อินเตอร์ จำกัด (มหาชน) </w:t>
      </w:r>
      <w:r w:rsidRPr="00A03993">
        <w:rPr>
          <w:rFonts w:ascii="Angsana New" w:hAnsi="Angsana New" w:cs="Angsana New"/>
          <w:sz w:val="48"/>
          <w:szCs w:val="48"/>
          <w:cs/>
        </w:rPr>
        <w:br/>
      </w:r>
      <w:r w:rsidRPr="00A03993">
        <w:rPr>
          <w:rFonts w:ascii="Angsana New" w:hAnsi="Angsana New" w:cs="Angsana New" w:hint="cs"/>
          <w:sz w:val="48"/>
          <w:szCs w:val="48"/>
          <w:cs/>
        </w:rPr>
        <w:t>และบริษัทย่อย</w:t>
      </w:r>
    </w:p>
    <w:p w14:paraId="6FE9D424" w14:textId="77777777" w:rsidR="002E21C3" w:rsidRPr="00A30656" w:rsidRDefault="002E21C3" w:rsidP="002E21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3"/>
          <w:szCs w:val="43"/>
        </w:rPr>
      </w:pPr>
    </w:p>
    <w:p w14:paraId="787C4CF4" w14:textId="77777777" w:rsidR="002E21C3" w:rsidRPr="00A03993" w:rsidRDefault="002E21C3" w:rsidP="002E21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</w:pPr>
      <w:r w:rsidRPr="00A03993">
        <w:rPr>
          <w:rFonts w:ascii="Angsana New" w:hAnsi="Angsana New" w:cs="Angsana New"/>
          <w:b w:val="0"/>
          <w:bCs w:val="0"/>
          <w:sz w:val="30"/>
          <w:szCs w:val="30"/>
          <w:cs/>
        </w:rPr>
        <w:t>งบการเงิน</w:t>
      </w:r>
      <w:r w:rsidRPr="00A0399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ระหว่างกาลแบบย่อ</w:t>
      </w:r>
    </w:p>
    <w:p w14:paraId="53A131CA" w14:textId="3FB4A0F5" w:rsidR="002E21C3" w:rsidRPr="00A03993" w:rsidRDefault="007662A3" w:rsidP="002E21C3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30"/>
          <w:szCs w:val="30"/>
        </w:rPr>
      </w:pPr>
      <w:r w:rsidRPr="00A03993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Pr="00A03993">
        <w:rPr>
          <w:rFonts w:ascii="Angsana New" w:hAnsi="Angsana New"/>
          <w:sz w:val="30"/>
          <w:szCs w:val="30"/>
        </w:rPr>
        <w:t xml:space="preserve">31 </w:t>
      </w:r>
      <w:r w:rsidRPr="00A0399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A03993">
        <w:rPr>
          <w:rFonts w:ascii="Angsana New" w:hAnsi="Angsana New"/>
          <w:sz w:val="30"/>
          <w:szCs w:val="30"/>
        </w:rPr>
        <w:t>2569</w:t>
      </w:r>
    </w:p>
    <w:p w14:paraId="69FFE3AE" w14:textId="77777777" w:rsidR="002E21C3" w:rsidRPr="00A03993" w:rsidRDefault="002E21C3" w:rsidP="002E21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0"/>
          <w:szCs w:val="30"/>
          <w:lang w:eastAsia="ja-JP"/>
        </w:rPr>
      </w:pPr>
      <w:r w:rsidRPr="00A03993">
        <w:rPr>
          <w:rFonts w:ascii="Angsana New" w:hAnsi="Angsana New" w:cs="Angsana New"/>
          <w:b w:val="0"/>
          <w:bCs w:val="0"/>
          <w:sz w:val="30"/>
          <w:szCs w:val="30"/>
          <w:cs/>
        </w:rPr>
        <w:t>แล</w:t>
      </w:r>
      <w:r w:rsidRPr="00A03993">
        <w:rPr>
          <w:rFonts w:ascii="Angsana New" w:eastAsia="MS Mincho" w:hAnsi="Angsana New" w:cs="Angsana New"/>
          <w:b w:val="0"/>
          <w:bCs w:val="0"/>
          <w:sz w:val="30"/>
          <w:szCs w:val="30"/>
          <w:cs/>
          <w:lang w:eastAsia="ja-JP"/>
        </w:rPr>
        <w:t>ะ</w:t>
      </w:r>
    </w:p>
    <w:p w14:paraId="18CE6720" w14:textId="77777777" w:rsidR="002E21C3" w:rsidRPr="00A03993" w:rsidRDefault="002E21C3" w:rsidP="002E21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  <w:sectPr w:rsidR="002E21C3" w:rsidRPr="00A03993" w:rsidSect="002E21C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A03993">
        <w:rPr>
          <w:rFonts w:ascii="Angsana New" w:hAnsi="Angsana New" w:cs="Angsana New"/>
          <w:b w:val="0"/>
          <w:bCs w:val="0"/>
          <w:sz w:val="30"/>
          <w:szCs w:val="30"/>
          <w:cs/>
        </w:rPr>
        <w:t>รายงาน</w:t>
      </w:r>
      <w:r w:rsidRPr="00A0399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การสอบทานของ</w:t>
      </w:r>
      <w:r w:rsidRPr="00A03993">
        <w:rPr>
          <w:rFonts w:ascii="Angsana New" w:hAnsi="Angsana New" w:cs="Angsana New"/>
          <w:b w:val="0"/>
          <w:bCs w:val="0"/>
          <w:sz w:val="30"/>
          <w:szCs w:val="30"/>
          <w:cs/>
        </w:rPr>
        <w:t>ผู้สอบบัญชีรับอน</w:t>
      </w:r>
      <w:r w:rsidRPr="00A0399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ุญาต</w:t>
      </w:r>
    </w:p>
    <w:p w14:paraId="4B553EE0" w14:textId="77777777" w:rsidR="006E0999" w:rsidRDefault="006E0999" w:rsidP="002E2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29C47A" w14:textId="77777777" w:rsidR="006E0999" w:rsidRDefault="006E0999" w:rsidP="002E2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6670E6" w14:textId="77777777" w:rsidR="00D07011" w:rsidRDefault="00D07011" w:rsidP="002E2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B754A9" w14:textId="77777777" w:rsidR="00D07011" w:rsidRDefault="00D07011" w:rsidP="002E2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B8A999" w14:textId="3AC8FB16" w:rsidR="002E21C3" w:rsidRPr="00A03993" w:rsidRDefault="002E21C3" w:rsidP="002E2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03993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A4F302B" w14:textId="77777777" w:rsidR="002E21C3" w:rsidRPr="00A03993" w:rsidRDefault="002E21C3" w:rsidP="002E2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F7B671" w14:textId="77777777" w:rsidR="002E21C3" w:rsidRPr="00A03993" w:rsidRDefault="002E21C3" w:rsidP="002E21C3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03993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A03993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A03993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A03993">
        <w:rPr>
          <w:rFonts w:ascii="Angsana New" w:hAnsi="Angsana New" w:hint="cs"/>
          <w:b/>
          <w:bCs/>
          <w:sz w:val="30"/>
          <w:szCs w:val="30"/>
          <w:cs/>
        </w:rPr>
        <w:t>สแกน อินเตอร์</w:t>
      </w:r>
      <w:r w:rsidRPr="00A03993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4C1ED834" w14:textId="77777777" w:rsidR="002E21C3" w:rsidRPr="00065490" w:rsidRDefault="002E21C3" w:rsidP="002E21C3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565923D9" w14:textId="228F35F5" w:rsidR="002E21C3" w:rsidRPr="00A03993" w:rsidRDefault="002E21C3" w:rsidP="002E21C3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pacing w:val="-6"/>
          <w:sz w:val="30"/>
          <w:szCs w:val="30"/>
        </w:rPr>
      </w:pPr>
      <w:r w:rsidRPr="00A03993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7662A3" w:rsidRPr="00A03993">
        <w:rPr>
          <w:rFonts w:ascii="Angsana New" w:hAnsi="Angsana New"/>
          <w:spacing w:val="-6"/>
          <w:sz w:val="30"/>
          <w:szCs w:val="30"/>
        </w:rPr>
        <w:t xml:space="preserve">31 </w:t>
      </w:r>
      <w:r w:rsidR="007662A3" w:rsidRPr="00A03993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7662A3" w:rsidRPr="00A03993">
        <w:rPr>
          <w:rFonts w:ascii="Angsana New" w:hAnsi="Angsana New"/>
          <w:spacing w:val="-6"/>
          <w:sz w:val="30"/>
          <w:szCs w:val="30"/>
        </w:rPr>
        <w:t>256</w:t>
      </w:r>
      <w:r w:rsidR="00E1379E" w:rsidRPr="00A03993">
        <w:rPr>
          <w:rFonts w:ascii="Angsana New" w:hAnsi="Angsana New"/>
          <w:spacing w:val="-6"/>
          <w:sz w:val="30"/>
          <w:szCs w:val="30"/>
        </w:rPr>
        <w:t>9</w:t>
      </w:r>
      <w:r w:rsidR="007662A3" w:rsidRPr="00A03993">
        <w:rPr>
          <w:rFonts w:ascii="Angsana New" w:hAnsi="Angsana New"/>
          <w:spacing w:val="-6"/>
          <w:sz w:val="30"/>
          <w:szCs w:val="30"/>
        </w:rPr>
        <w:t xml:space="preserve"> </w:t>
      </w:r>
      <w:r w:rsidRPr="00A03993">
        <w:rPr>
          <w:rFonts w:ascii="Angsana New" w:hAnsi="Angsana New" w:hint="cs"/>
          <w:spacing w:val="-6"/>
          <w:sz w:val="30"/>
          <w:szCs w:val="30"/>
          <w:cs/>
        </w:rPr>
        <w:t>งบกำไรขาดทุนรวมและงบกำไรขาดทุนเฉพาะกิจการ</w:t>
      </w:r>
      <w:r w:rsidRPr="00A03993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</w:t>
      </w:r>
      <w:r w:rsidRPr="00A03993">
        <w:rPr>
          <w:rFonts w:ascii="Angsana New" w:hAnsi="Angsana New" w:hint="cs"/>
          <w:spacing w:val="-6"/>
          <w:sz w:val="30"/>
          <w:szCs w:val="30"/>
          <w:cs/>
        </w:rPr>
        <w:t>เบ็ดเสร็จ</w:t>
      </w:r>
      <w:r w:rsidRPr="00A03993">
        <w:rPr>
          <w:rFonts w:ascii="Angsana New" w:hAnsi="Angsana New"/>
          <w:spacing w:val="-6"/>
          <w:sz w:val="30"/>
          <w:szCs w:val="30"/>
          <w:cs/>
        </w:rPr>
        <w:t>รวมและงบกำไรขาดทุน</w:t>
      </w:r>
      <w:r w:rsidRPr="00A03993">
        <w:rPr>
          <w:rFonts w:ascii="Angsana New" w:hAnsi="Angsana New" w:hint="cs"/>
          <w:spacing w:val="-6"/>
          <w:sz w:val="30"/>
          <w:szCs w:val="30"/>
          <w:cs/>
        </w:rPr>
        <w:t>เบ็ดเสร็จ</w:t>
      </w:r>
      <w:r w:rsidRPr="00A03993">
        <w:rPr>
          <w:rFonts w:ascii="Angsana New" w:hAnsi="Angsana New"/>
          <w:spacing w:val="-6"/>
          <w:sz w:val="30"/>
          <w:szCs w:val="30"/>
          <w:cs/>
        </w:rPr>
        <w:t>เฉพาะกิจกา</w:t>
      </w:r>
      <w:r w:rsidRPr="00A03993">
        <w:rPr>
          <w:rFonts w:ascii="Angsana New" w:hAnsi="Angsana New" w:hint="cs"/>
          <w:spacing w:val="-6"/>
          <w:sz w:val="30"/>
          <w:szCs w:val="30"/>
          <w:cs/>
        </w:rPr>
        <w:t>ร</w:t>
      </w:r>
      <w:r w:rsidR="007662A3" w:rsidRPr="00A03993">
        <w:rPr>
          <w:rFonts w:ascii="Angsana New" w:hAnsi="Angsana New"/>
          <w:spacing w:val="-6"/>
          <w:sz w:val="30"/>
          <w:szCs w:val="30"/>
        </w:rPr>
        <w:t xml:space="preserve"> </w:t>
      </w:r>
      <w:r w:rsidRPr="00A03993">
        <w:rPr>
          <w:rFonts w:ascii="Angsana New" w:hAnsi="Angsana New"/>
          <w:spacing w:val="-6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7662A3" w:rsidRPr="00A03993">
        <w:rPr>
          <w:rFonts w:ascii="Angsana New" w:hAnsi="Angsana New" w:hint="cs"/>
          <w:spacing w:val="-6"/>
          <w:sz w:val="30"/>
          <w:szCs w:val="30"/>
          <w:cs/>
        </w:rPr>
        <w:t>สาม</w:t>
      </w:r>
      <w:r w:rsidRPr="00A03993">
        <w:rPr>
          <w:rFonts w:ascii="Angsana New" w:hAnsi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="007662A3" w:rsidRPr="00A03993">
        <w:rPr>
          <w:rFonts w:ascii="Angsana New" w:hAnsi="Angsana New"/>
          <w:spacing w:val="-6"/>
          <w:sz w:val="30"/>
          <w:szCs w:val="30"/>
        </w:rPr>
        <w:t xml:space="preserve">31 </w:t>
      </w:r>
      <w:r w:rsidR="007662A3" w:rsidRPr="00A03993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7662A3" w:rsidRPr="00A03993">
        <w:rPr>
          <w:rFonts w:ascii="Angsana New" w:hAnsi="Angsana New"/>
          <w:spacing w:val="-6"/>
          <w:sz w:val="30"/>
          <w:szCs w:val="30"/>
        </w:rPr>
        <w:t>256</w:t>
      </w:r>
      <w:r w:rsidR="00E1379E" w:rsidRPr="00A03993">
        <w:rPr>
          <w:rFonts w:ascii="Angsana New" w:hAnsi="Angsana New"/>
          <w:spacing w:val="-6"/>
          <w:sz w:val="30"/>
          <w:szCs w:val="30"/>
        </w:rPr>
        <w:t>9</w:t>
      </w:r>
      <w:r w:rsidR="007662A3" w:rsidRPr="00A03993">
        <w:rPr>
          <w:rFonts w:ascii="Angsana New" w:hAnsi="Angsana New"/>
          <w:spacing w:val="-6"/>
          <w:sz w:val="30"/>
          <w:szCs w:val="30"/>
        </w:rPr>
        <w:t xml:space="preserve"> </w:t>
      </w:r>
      <w:r w:rsidRPr="00A03993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</w:t>
      </w:r>
      <w:r w:rsidRPr="00A03993">
        <w:rPr>
          <w:rFonts w:ascii="Angsana New" w:hAnsi="Angsana New"/>
          <w:spacing w:val="-6"/>
          <w:sz w:val="30"/>
          <w:szCs w:val="30"/>
        </w:rPr>
        <w:t>“</w:t>
      </w:r>
      <w:r w:rsidRPr="00A03993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</w:t>
      </w:r>
      <w:r w:rsidRPr="00A03993">
        <w:rPr>
          <w:rFonts w:ascii="Angsana New" w:hAnsi="Angsana New"/>
          <w:spacing w:val="-6"/>
          <w:sz w:val="30"/>
          <w:szCs w:val="30"/>
        </w:rPr>
        <w:t>”</w:t>
      </w:r>
      <w:r w:rsidRPr="00A03993">
        <w:rPr>
          <w:rFonts w:ascii="Angsana New" w:hAnsi="Angsana New"/>
          <w:spacing w:val="-6"/>
          <w:sz w:val="30"/>
          <w:szCs w:val="30"/>
          <w:cs/>
        </w:rPr>
        <w:t xml:space="preserve">) ของบริษัท สแกน อินเตอร์ จำกัด (มหาชน) และบริษัทย่อย </w:t>
      </w:r>
      <w:r w:rsidRPr="00A03993">
        <w:rPr>
          <w:rFonts w:ascii="Angsana New" w:hAnsi="Angsana New" w:hint="cs"/>
          <w:spacing w:val="-6"/>
          <w:sz w:val="30"/>
          <w:szCs w:val="30"/>
          <w:cs/>
        </w:rPr>
        <w:t>(</w:t>
      </w:r>
      <w:r w:rsidRPr="00A03993">
        <w:rPr>
          <w:rFonts w:ascii="Angsana New" w:hAnsi="Angsana New"/>
          <w:spacing w:val="-6"/>
          <w:sz w:val="30"/>
          <w:szCs w:val="30"/>
        </w:rPr>
        <w:t>“</w:t>
      </w:r>
      <w:r w:rsidRPr="00A03993">
        <w:rPr>
          <w:rFonts w:ascii="Angsana New" w:hAnsi="Angsana New" w:hint="cs"/>
          <w:spacing w:val="-6"/>
          <w:sz w:val="30"/>
          <w:szCs w:val="30"/>
          <w:cs/>
        </w:rPr>
        <w:t>กลุ่มบริษัท</w:t>
      </w:r>
      <w:r w:rsidRPr="00A03993">
        <w:rPr>
          <w:rFonts w:ascii="Angsana New" w:hAnsi="Angsana New"/>
          <w:spacing w:val="-6"/>
          <w:sz w:val="30"/>
          <w:szCs w:val="30"/>
        </w:rPr>
        <w:t xml:space="preserve">”) </w:t>
      </w:r>
      <w:r w:rsidRPr="00A03993">
        <w:rPr>
          <w:rFonts w:ascii="Angsana New" w:hAnsi="Angsana New"/>
          <w:spacing w:val="-6"/>
          <w:sz w:val="30"/>
          <w:szCs w:val="30"/>
          <w:cs/>
        </w:rPr>
        <w:t>และของเฉพาะบริษัท</w:t>
      </w:r>
      <w:r w:rsidRPr="00A0399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03993">
        <w:rPr>
          <w:rFonts w:ascii="Angsana New" w:hAnsi="Angsana New"/>
          <w:spacing w:val="-6"/>
          <w:sz w:val="30"/>
          <w:szCs w:val="30"/>
          <w:cs/>
        </w:rPr>
        <w:t xml:space="preserve">สแกน อินเตอร์ จำกัด </w:t>
      </w:r>
      <w:r w:rsidRPr="00A03993">
        <w:rPr>
          <w:rFonts w:ascii="Angsana New" w:hAnsi="Angsana New"/>
          <w:spacing w:val="-6"/>
          <w:sz w:val="30"/>
          <w:szCs w:val="30"/>
        </w:rPr>
        <w:t>(</w:t>
      </w:r>
      <w:r w:rsidRPr="00A03993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Pr="00A03993">
        <w:rPr>
          <w:rFonts w:ascii="Angsana New" w:hAnsi="Angsana New"/>
          <w:spacing w:val="-6"/>
          <w:sz w:val="30"/>
          <w:szCs w:val="30"/>
        </w:rPr>
        <w:t>)</w:t>
      </w:r>
      <w:r w:rsidRPr="00A0399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03993">
        <w:rPr>
          <w:rFonts w:ascii="Angsana New" w:hAnsi="Angsana New"/>
          <w:spacing w:val="-6"/>
          <w:sz w:val="30"/>
          <w:szCs w:val="30"/>
        </w:rPr>
        <w:t>(“</w:t>
      </w:r>
      <w:r w:rsidRPr="00A03993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A03993">
        <w:rPr>
          <w:rFonts w:ascii="Angsana New" w:hAnsi="Angsana New"/>
          <w:spacing w:val="-6"/>
          <w:sz w:val="30"/>
          <w:szCs w:val="30"/>
        </w:rPr>
        <w:t xml:space="preserve">”) </w:t>
      </w:r>
      <w:r w:rsidRPr="00A03993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Pr="00A03993">
        <w:rPr>
          <w:rFonts w:ascii="Angsana New" w:hAnsi="Angsana New"/>
          <w:spacing w:val="-6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425FA" w:rsidRPr="00A03993">
        <w:rPr>
          <w:rFonts w:ascii="Angsana New" w:hAnsi="Angsana New"/>
          <w:spacing w:val="-6"/>
          <w:sz w:val="30"/>
          <w:szCs w:val="30"/>
        </w:rPr>
        <w:t>3</w:t>
      </w:r>
      <w:r w:rsidR="00C44ED6" w:rsidRPr="00A03993">
        <w:rPr>
          <w:rFonts w:ascii="Angsana New" w:hAnsi="Angsana New"/>
          <w:spacing w:val="-6"/>
          <w:sz w:val="30"/>
          <w:szCs w:val="30"/>
        </w:rPr>
        <w:t>4</w:t>
      </w:r>
      <w:r w:rsidRPr="00A03993">
        <w:rPr>
          <w:rFonts w:ascii="Angsana New" w:hAnsi="Angsana New"/>
          <w:spacing w:val="-6"/>
          <w:sz w:val="30"/>
          <w:szCs w:val="30"/>
          <w:cs/>
        </w:rPr>
        <w:t xml:space="preserve"> เรื่อง </w:t>
      </w:r>
      <w:r w:rsidRPr="00A03993">
        <w:rPr>
          <w:rFonts w:ascii="Angsana New" w:hAnsi="Angsana New" w:hint="cs"/>
          <w:spacing w:val="-6"/>
          <w:sz w:val="30"/>
          <w:szCs w:val="30"/>
          <w:cs/>
        </w:rPr>
        <w:t>การรายงานทาง</w:t>
      </w:r>
      <w:r w:rsidRPr="00A03993">
        <w:rPr>
          <w:rFonts w:ascii="Angsana New" w:hAnsi="Angsana New"/>
          <w:spacing w:val="-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4C11752" w14:textId="77777777" w:rsidR="002E21C3" w:rsidRPr="00065490" w:rsidRDefault="002E21C3" w:rsidP="002E21C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6EA8764F" w14:textId="77777777" w:rsidR="002E21C3" w:rsidRPr="00A03993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0399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FCFA684" w14:textId="77777777" w:rsidR="002E21C3" w:rsidRPr="00A03993" w:rsidRDefault="002E21C3" w:rsidP="002E21C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C33EC7E" w14:textId="7CFBAC60" w:rsidR="002E21C3" w:rsidRPr="00A03993" w:rsidRDefault="002E21C3" w:rsidP="002E21C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03993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0945EC" w:rsidRPr="00A03993">
        <w:rPr>
          <w:rFonts w:ascii="Angsana New" w:hAnsi="Angsana New"/>
          <w:spacing w:val="-6"/>
          <w:sz w:val="30"/>
          <w:szCs w:val="30"/>
        </w:rPr>
        <w:t>2</w:t>
      </w:r>
      <w:r w:rsidR="00C44ED6" w:rsidRPr="00A03993">
        <w:rPr>
          <w:rFonts w:ascii="Angsana New" w:hAnsi="Angsana New"/>
          <w:spacing w:val="-6"/>
          <w:sz w:val="30"/>
          <w:szCs w:val="30"/>
        </w:rPr>
        <w:t>41</w:t>
      </w:r>
      <w:r w:rsidR="00C425FA" w:rsidRPr="00A03993">
        <w:rPr>
          <w:rFonts w:ascii="Angsana New" w:hAnsi="Angsana New"/>
          <w:spacing w:val="-6"/>
          <w:sz w:val="30"/>
          <w:szCs w:val="30"/>
        </w:rPr>
        <w:t>0</w:t>
      </w:r>
      <w:r w:rsidRPr="00A0399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03993">
        <w:rPr>
          <w:rFonts w:ascii="Angsana New" w:hAnsi="Angsana New"/>
          <w:spacing w:val="-6"/>
          <w:sz w:val="30"/>
          <w:szCs w:val="30"/>
        </w:rPr>
        <w:t>“</w:t>
      </w:r>
      <w:r w:rsidRPr="00A03993">
        <w:rPr>
          <w:rFonts w:ascii="Angsana New" w:hAnsi="Angsana New"/>
          <w:spacing w:val="-6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3993">
        <w:rPr>
          <w:rFonts w:ascii="Angsana New" w:hAnsi="Angsana New"/>
          <w:spacing w:val="-6"/>
          <w:sz w:val="30"/>
          <w:szCs w:val="30"/>
        </w:rPr>
        <w:t>”</w:t>
      </w:r>
      <w:r w:rsidRPr="00A03993">
        <w:rPr>
          <w:rFonts w:ascii="Angsana New" w:hAnsi="Angsana New"/>
          <w:spacing w:val="-6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A03993">
        <w:rPr>
          <w:rFonts w:ascii="Angsana New" w:hAnsi="Angsana New"/>
          <w:spacing w:val="-8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A03993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DC07963" w14:textId="77777777" w:rsidR="002E21C3" w:rsidRPr="00065490" w:rsidRDefault="002E21C3" w:rsidP="002E21C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33E2AA4" w14:textId="77777777" w:rsidR="002E21C3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01AD566" w14:textId="77777777" w:rsidR="00BB2AB6" w:rsidRPr="00BB2AB6" w:rsidRDefault="00BB2AB6" w:rsidP="00BB2AB6">
      <w:pPr>
        <w:rPr>
          <w:rFonts w:ascii="Angsana New" w:hAnsi="Angsana New"/>
          <w:sz w:val="30"/>
          <w:szCs w:val="30"/>
        </w:rPr>
      </w:pPr>
    </w:p>
    <w:p w14:paraId="62806605" w14:textId="33856031" w:rsidR="00BB2AB6" w:rsidRPr="00BB2AB6" w:rsidRDefault="00BB2AB6" w:rsidP="00BB2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8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7BFD8FF8" w14:textId="72D6BFB4" w:rsidR="00BB2AB6" w:rsidRPr="00BB2AB6" w:rsidRDefault="00BB2AB6" w:rsidP="00BB2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80"/>
        </w:tabs>
        <w:rPr>
          <w:rFonts w:ascii="Angsana New" w:hAnsi="Angsana New"/>
          <w:sz w:val="30"/>
          <w:szCs w:val="30"/>
          <w:cs/>
        </w:rPr>
        <w:sectPr w:rsidR="00BB2AB6" w:rsidRPr="00BB2AB6" w:rsidSect="00D07011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270" w:footer="720" w:gutter="0"/>
          <w:pgNumType w:start="16" w:chapStyle="1"/>
          <w:cols w:space="720"/>
          <w:titlePg/>
          <w:docGrid w:linePitch="245"/>
        </w:sectPr>
      </w:pPr>
      <w:r>
        <w:rPr>
          <w:rFonts w:ascii="Angsana New" w:hAnsi="Angsana New"/>
          <w:sz w:val="30"/>
          <w:szCs w:val="30"/>
          <w:cs/>
        </w:rPr>
        <w:tab/>
      </w:r>
    </w:p>
    <w:p w14:paraId="49892876" w14:textId="06FC6C73" w:rsidR="002E21C3" w:rsidRPr="00417248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17248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DE20B03" w14:textId="5D2393B3" w:rsidR="002E21C3" w:rsidRPr="00417248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3CD4B41" w14:textId="1B8BE030" w:rsidR="002E21C3" w:rsidRPr="00417248" w:rsidRDefault="002E21C3" w:rsidP="002E21C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C425FA" w:rsidRPr="00C425FA">
        <w:rPr>
          <w:rFonts w:ascii="Angsana New" w:hAnsi="Angsana New"/>
          <w:spacing w:val="-2"/>
          <w:sz w:val="30"/>
          <w:szCs w:val="30"/>
        </w:rPr>
        <w:t>3</w:t>
      </w:r>
      <w:r w:rsidR="00C44ED6" w:rsidRPr="00C44ED6">
        <w:rPr>
          <w:rFonts w:ascii="Angsana New" w:hAnsi="Angsana New"/>
          <w:spacing w:val="-2"/>
          <w:sz w:val="30"/>
          <w:szCs w:val="30"/>
        </w:rPr>
        <w:t>4</w:t>
      </w:r>
      <w:r w:rsidRPr="0041724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5CCDC4D" w14:textId="77777777" w:rsidR="002E21C3" w:rsidRPr="00065490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F2C27BA" w14:textId="77777777" w:rsidR="002E21C3" w:rsidRPr="00065490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BFCD56C" w14:textId="77777777" w:rsidR="002E21C3" w:rsidRPr="00065490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D947BAF" w14:textId="77777777" w:rsidR="002E21C3" w:rsidRPr="00065490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459AE55" w14:textId="77777777" w:rsidR="002E21C3" w:rsidRPr="00065490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F81D0D6" w14:textId="77777777" w:rsidR="002E21C3" w:rsidRPr="00417248" w:rsidRDefault="002E21C3" w:rsidP="002E21C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</w:rPr>
        <w:t>(</w:t>
      </w:r>
      <w:r w:rsidRPr="00FD1AAD">
        <w:rPr>
          <w:rFonts w:ascii="Angsana New" w:hAnsi="Angsana New"/>
          <w:sz w:val="30"/>
          <w:szCs w:val="30"/>
          <w:cs/>
          <w:lang w:val="th-TH"/>
        </w:rPr>
        <w:t>ธีรวัฒน์ วิทยาภาเลิศ</w:t>
      </w:r>
      <w:r w:rsidRPr="00417248">
        <w:rPr>
          <w:rFonts w:ascii="Angsana New" w:hAnsi="Angsana New"/>
          <w:sz w:val="30"/>
          <w:szCs w:val="30"/>
        </w:rPr>
        <w:t>)</w:t>
      </w:r>
    </w:p>
    <w:p w14:paraId="62359967" w14:textId="77777777" w:rsidR="002E21C3" w:rsidRPr="00417248" w:rsidRDefault="002E21C3" w:rsidP="002E21C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D4AE168" w14:textId="31EED1C4" w:rsidR="002E21C3" w:rsidRPr="00417248" w:rsidRDefault="002E21C3" w:rsidP="002E21C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C44ED6" w:rsidRPr="00C44ED6">
        <w:rPr>
          <w:rFonts w:ascii="Angsana New" w:hAnsi="Angsana New"/>
          <w:sz w:val="30"/>
          <w:szCs w:val="30"/>
        </w:rPr>
        <w:t>11464</w:t>
      </w:r>
    </w:p>
    <w:p w14:paraId="7CB61637" w14:textId="77777777" w:rsidR="002E21C3" w:rsidRPr="00417248" w:rsidRDefault="002E21C3" w:rsidP="002E21C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07F2819" w14:textId="77777777" w:rsidR="002E21C3" w:rsidRPr="00417248" w:rsidRDefault="002E21C3" w:rsidP="002E21C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9324B7B" w14:textId="77777777" w:rsidR="002E21C3" w:rsidRPr="00417248" w:rsidRDefault="002E21C3" w:rsidP="002E21C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41724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92690F0" w14:textId="0E1C1E43" w:rsidR="00523E77" w:rsidRDefault="00DD015F" w:rsidP="00966FDE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 w:rsidRPr="00C2033E">
        <w:rPr>
          <w:rFonts w:asciiTheme="majorBidi" w:hAnsiTheme="majorBidi" w:cstheme="majorBidi"/>
          <w:b w:val="0"/>
          <w:sz w:val="30"/>
          <w:szCs w:val="30"/>
          <w:lang w:val="en-US" w:bidi="th-TH"/>
        </w:rPr>
        <w:t>12</w:t>
      </w:r>
      <w:r w:rsidR="002E21C3" w:rsidRPr="005D3299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 </w:t>
      </w:r>
      <w:r w:rsidR="008D6CC7" w:rsidRPr="005D3299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>พ</w:t>
      </w:r>
      <w:r w:rsidR="008D6CC7">
        <w:rPr>
          <w:rFonts w:asciiTheme="majorBidi" w:hAnsiTheme="majorBidi" w:cstheme="majorBidi" w:hint="cs"/>
          <w:b w:val="0"/>
          <w:sz w:val="30"/>
          <w:szCs w:val="30"/>
          <w:cs/>
          <w:lang w:val="en-US" w:bidi="th-TH"/>
        </w:rPr>
        <w:t>ฤษภาคม</w:t>
      </w:r>
      <w:r w:rsidR="008D6CC7" w:rsidRPr="00280581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="000945EC" w:rsidRPr="000945EC">
        <w:rPr>
          <w:rFonts w:ascii="Angsana New" w:hAnsi="Angsana New" w:hint="cs"/>
          <w:b w:val="0"/>
          <w:sz w:val="30"/>
          <w:szCs w:val="30"/>
          <w:lang w:val="en-US" w:bidi="th-TH"/>
        </w:rPr>
        <w:t>25</w:t>
      </w:r>
      <w:r w:rsidR="00C44ED6" w:rsidRPr="00C44ED6">
        <w:rPr>
          <w:rFonts w:ascii="Angsana New" w:hAnsi="Angsana New"/>
          <w:b w:val="0"/>
          <w:sz w:val="30"/>
          <w:szCs w:val="30"/>
          <w:lang w:val="en-US" w:bidi="th-TH"/>
        </w:rPr>
        <w:t>6</w:t>
      </w:r>
      <w:r w:rsidR="007662A3">
        <w:rPr>
          <w:rFonts w:ascii="Angsana New" w:hAnsi="Angsana New"/>
          <w:b w:val="0"/>
          <w:sz w:val="30"/>
          <w:szCs w:val="30"/>
          <w:lang w:val="en-US" w:bidi="th-TH"/>
        </w:rPr>
        <w:t>9</w:t>
      </w:r>
    </w:p>
    <w:p w14:paraId="368A50F9" w14:textId="77777777" w:rsidR="00966FDE" w:rsidRDefault="00966FDE" w:rsidP="00966FDE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</w:p>
    <w:p w14:paraId="0BC68359" w14:textId="77777777" w:rsidR="00966FDE" w:rsidRDefault="00966FDE" w:rsidP="00966FDE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</w:p>
    <w:p w14:paraId="5D45A2F4" w14:textId="77777777" w:rsidR="00966FDE" w:rsidRDefault="00966FDE" w:rsidP="00966FDE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</w:p>
    <w:p w14:paraId="26A4C5D8" w14:textId="3695E516" w:rsidR="00914E88" w:rsidRPr="00A30656" w:rsidRDefault="00914E88" w:rsidP="00966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  <w:cs/>
        </w:rPr>
      </w:pPr>
    </w:p>
    <w:sectPr w:rsidR="00914E88" w:rsidRPr="00A30656" w:rsidSect="00966FDE">
      <w:headerReference w:type="default" r:id="rId21"/>
      <w:headerReference w:type="first" r:id="rId22"/>
      <w:footerReference w:type="first" r:id="rId23"/>
      <w:pgSz w:w="11909" w:h="16834" w:code="9"/>
      <w:pgMar w:top="691" w:right="1152" w:bottom="576" w:left="1152" w:header="720" w:footer="720" w:gutter="0"/>
      <w:pgNumType w:start="14" w:chapStyle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C7F8A" w14:textId="77777777" w:rsidR="00E3132F" w:rsidRPr="00A30656" w:rsidRDefault="00E3132F">
      <w:pPr>
        <w:rPr>
          <w:sz w:val="17"/>
          <w:szCs w:val="17"/>
        </w:rPr>
      </w:pPr>
      <w:r w:rsidRPr="00A30656">
        <w:rPr>
          <w:sz w:val="17"/>
          <w:szCs w:val="17"/>
        </w:rPr>
        <w:separator/>
      </w:r>
    </w:p>
  </w:endnote>
  <w:endnote w:type="continuationSeparator" w:id="0">
    <w:p w14:paraId="06ADED72" w14:textId="77777777" w:rsidR="00E3132F" w:rsidRPr="00A30656" w:rsidRDefault="00E3132F">
      <w:pPr>
        <w:rPr>
          <w:sz w:val="17"/>
          <w:szCs w:val="17"/>
        </w:rPr>
      </w:pPr>
      <w:r w:rsidRPr="00A30656">
        <w:rPr>
          <w:sz w:val="17"/>
          <w:szCs w:val="17"/>
        </w:rPr>
        <w:continuationSeparator/>
      </w:r>
    </w:p>
  </w:endnote>
  <w:endnote w:type="continuationNotice" w:id="1">
    <w:p w14:paraId="58A08BDD" w14:textId="77777777" w:rsidR="00E3132F" w:rsidRPr="00A30656" w:rsidRDefault="00E3132F">
      <w:pPr>
        <w:spacing w:line="240" w:lineRule="auto"/>
        <w:rPr>
          <w:sz w:val="17"/>
          <w:szCs w:val="1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C9C33" w14:textId="1865D6DC" w:rsidR="002E21C3" w:rsidRPr="00A30656" w:rsidRDefault="002E21C3" w:rsidP="007B1DFC">
    <w:pPr>
      <w:pStyle w:val="Footer"/>
      <w:framePr w:wrap="around" w:vAnchor="text" w:hAnchor="margin" w:xAlign="center" w:y="1"/>
      <w:rPr>
        <w:rStyle w:val="PageNumber"/>
        <w:sz w:val="17"/>
        <w:szCs w:val="17"/>
      </w:rPr>
    </w:pPr>
    <w:r w:rsidRPr="00A30656">
      <w:rPr>
        <w:rStyle w:val="PageNumber"/>
        <w:sz w:val="17"/>
        <w:szCs w:val="17"/>
        <w:cs/>
      </w:rPr>
      <w:fldChar w:fldCharType="begin"/>
    </w:r>
    <w:r w:rsidRPr="00A30656">
      <w:rPr>
        <w:rStyle w:val="PageNumber"/>
        <w:sz w:val="17"/>
        <w:szCs w:val="17"/>
      </w:rPr>
      <w:instrText xml:space="preserve">PAGE  </w:instrText>
    </w:r>
    <w:r w:rsidRPr="00A30656">
      <w:rPr>
        <w:rStyle w:val="PageNumber"/>
        <w:sz w:val="17"/>
        <w:szCs w:val="17"/>
        <w:cs/>
      </w:rPr>
      <w:fldChar w:fldCharType="separate"/>
    </w:r>
    <w:r w:rsidRPr="00A30656">
      <w:rPr>
        <w:rStyle w:val="PageNumber"/>
        <w:noProof/>
        <w:sz w:val="17"/>
        <w:szCs w:val="17"/>
        <w:lang w:val="en-US"/>
      </w:rPr>
      <w:t>4</w:t>
    </w:r>
    <w:r w:rsidR="002C771C" w:rsidRPr="002C771C">
      <w:rPr>
        <w:rStyle w:val="PageNumber"/>
        <w:noProof/>
        <w:sz w:val="17"/>
        <w:szCs w:val="17"/>
        <w:lang w:val="en-US"/>
      </w:rPr>
      <w:t>5</w:t>
    </w:r>
    <w:r w:rsidRPr="00A30656">
      <w:rPr>
        <w:rStyle w:val="PageNumber"/>
        <w:sz w:val="17"/>
        <w:szCs w:val="17"/>
        <w:cs/>
      </w:rPr>
      <w:fldChar w:fldCharType="end"/>
    </w:r>
  </w:p>
  <w:p w14:paraId="7B81312E" w14:textId="77777777" w:rsidR="002E21C3" w:rsidRPr="00A30656" w:rsidRDefault="002E21C3">
    <w:pPr>
      <w:pStyle w:val="Footer"/>
      <w:ind w:right="360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DACE" w14:textId="15F0704B" w:rsidR="002E21C3" w:rsidRPr="00A30656" w:rsidRDefault="002E21C3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17"/>
        <w:szCs w:val="17"/>
      </w:rPr>
    </w:pPr>
    <w:r w:rsidRPr="00A30656">
      <w:rPr>
        <w:rStyle w:val="PageNumber"/>
        <w:rFonts w:ascii="Angsana New" w:hAnsi="Angsana New"/>
        <w:sz w:val="17"/>
        <w:szCs w:val="17"/>
      </w:rPr>
      <w:fldChar w:fldCharType="begin"/>
    </w:r>
    <w:r w:rsidRPr="00A30656">
      <w:rPr>
        <w:rStyle w:val="PageNumber"/>
        <w:rFonts w:ascii="Angsana New" w:hAnsi="Angsana New"/>
        <w:sz w:val="17"/>
        <w:szCs w:val="17"/>
      </w:rPr>
      <w:instrText xml:space="preserve">PAGE  </w:instrText>
    </w:r>
    <w:r w:rsidRPr="00A30656">
      <w:rPr>
        <w:rStyle w:val="PageNumber"/>
        <w:rFonts w:ascii="Angsana New" w:hAnsi="Angsana New"/>
        <w:sz w:val="17"/>
        <w:szCs w:val="17"/>
      </w:rPr>
      <w:fldChar w:fldCharType="separate"/>
    </w:r>
    <w:r w:rsidRPr="00A30656">
      <w:rPr>
        <w:rStyle w:val="PageNumber"/>
        <w:rFonts w:ascii="Angsana New" w:hAnsi="Angsana New"/>
        <w:noProof/>
        <w:sz w:val="17"/>
        <w:szCs w:val="17"/>
        <w:lang w:val="en-US"/>
      </w:rPr>
      <w:t>4</w:t>
    </w:r>
    <w:r w:rsidR="002C771C" w:rsidRPr="002C771C">
      <w:rPr>
        <w:rStyle w:val="PageNumber"/>
        <w:rFonts w:ascii="Angsana New" w:hAnsi="Angsana New"/>
        <w:noProof/>
        <w:sz w:val="17"/>
        <w:szCs w:val="17"/>
        <w:lang w:val="en-US"/>
      </w:rPr>
      <w:t>5</w:t>
    </w:r>
    <w:r w:rsidRPr="00A30656">
      <w:rPr>
        <w:rStyle w:val="PageNumber"/>
        <w:rFonts w:ascii="Angsana New" w:hAnsi="Angsana New"/>
        <w:sz w:val="17"/>
        <w:szCs w:val="17"/>
      </w:rPr>
      <w:fldChar w:fldCharType="end"/>
    </w:r>
  </w:p>
  <w:p w14:paraId="2869E1C3" w14:textId="77777777" w:rsidR="002E21C3" w:rsidRPr="00A30656" w:rsidRDefault="002E21C3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sz w:val="17"/>
        <w:szCs w:val="17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3D9EC" w14:textId="77777777" w:rsidR="00886A80" w:rsidRDefault="00886A8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541C0" w14:textId="4410B3D4" w:rsidR="002E21C3" w:rsidRPr="009E7627" w:rsidRDefault="00C44ED6" w:rsidP="00F351B4">
    <w:pPr>
      <w:pStyle w:val="Footer"/>
      <w:jc w:val="center"/>
      <w:rPr>
        <w:rFonts w:asciiTheme="majorBidi" w:hAnsiTheme="majorBidi" w:cstheme="majorBidi"/>
        <w:noProof/>
        <w:sz w:val="29"/>
        <w:szCs w:val="29"/>
        <w:lang w:val="en-US"/>
      </w:rPr>
    </w:pPr>
    <w:r w:rsidRPr="00C44ED6">
      <w:rPr>
        <w:rFonts w:asciiTheme="majorBidi" w:hAnsiTheme="majorBidi" w:cstheme="majorBidi"/>
        <w:noProof/>
        <w:sz w:val="29"/>
        <w:szCs w:val="29"/>
        <w:lang w:val="en-US"/>
      </w:rPr>
      <w:t>2</w:t>
    </w:r>
  </w:p>
  <w:p w14:paraId="45A84A9A" w14:textId="77777777" w:rsidR="002E21C3" w:rsidRPr="00F351B4" w:rsidRDefault="002E21C3" w:rsidP="00F351B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DDA9B" w14:textId="76B5BA08" w:rsidR="00BB2AB6" w:rsidRPr="00886A80" w:rsidRDefault="00BB2AB6" w:rsidP="00886A80">
    <w:pPr>
      <w:pStyle w:val="Footer"/>
    </w:pPr>
    <w:bookmarkStart w:id="0" w:name="_Hlk129874745"/>
    <w:bookmarkStart w:id="1" w:name="_Hlk129874746"/>
    <w:bookmarkStart w:id="2" w:name="_Hlk129874834"/>
    <w:bookmarkStart w:id="3" w:name="_Hlk129874835"/>
  </w:p>
  <w:bookmarkEnd w:id="0"/>
  <w:bookmarkEnd w:id="1"/>
  <w:bookmarkEnd w:id="2"/>
  <w:bookmarkEnd w:id="3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7EC9F" w14:textId="31C087E1" w:rsidR="00687F92" w:rsidRPr="00687F92" w:rsidRDefault="00687F92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687F92">
      <w:rPr>
        <w:rFonts w:asciiTheme="majorBidi" w:hAnsiTheme="majorBidi" w:cstheme="majorBidi"/>
        <w:caps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651D1" w14:textId="77777777" w:rsidR="00E3132F" w:rsidRPr="00A30656" w:rsidRDefault="00E3132F">
      <w:pPr>
        <w:rPr>
          <w:sz w:val="17"/>
          <w:szCs w:val="17"/>
        </w:rPr>
      </w:pPr>
      <w:r w:rsidRPr="00A30656">
        <w:rPr>
          <w:sz w:val="17"/>
          <w:szCs w:val="17"/>
        </w:rPr>
        <w:separator/>
      </w:r>
    </w:p>
  </w:footnote>
  <w:footnote w:type="continuationSeparator" w:id="0">
    <w:p w14:paraId="5E739B92" w14:textId="77777777" w:rsidR="00E3132F" w:rsidRPr="00A30656" w:rsidRDefault="00E3132F">
      <w:pPr>
        <w:rPr>
          <w:sz w:val="17"/>
          <w:szCs w:val="17"/>
        </w:rPr>
      </w:pPr>
      <w:r w:rsidRPr="00A30656">
        <w:rPr>
          <w:sz w:val="17"/>
          <w:szCs w:val="17"/>
        </w:rPr>
        <w:continuationSeparator/>
      </w:r>
    </w:p>
  </w:footnote>
  <w:footnote w:type="continuationNotice" w:id="1">
    <w:p w14:paraId="463147AF" w14:textId="77777777" w:rsidR="00E3132F" w:rsidRPr="00A30656" w:rsidRDefault="00E3132F">
      <w:pPr>
        <w:spacing w:line="240" w:lineRule="auto"/>
        <w:rPr>
          <w:sz w:val="17"/>
          <w:szCs w:val="17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4A0B1" w14:textId="77777777" w:rsidR="00886A80" w:rsidRDefault="00886A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C9D6C" w14:textId="77777777" w:rsidR="002E21C3" w:rsidRPr="00A30656" w:rsidRDefault="002E21C3">
    <w:pPr>
      <w:pStyle w:val="Header"/>
      <w:rPr>
        <w:rFonts w:ascii="Angsana New" w:hAnsi="Angsana New"/>
        <w:b/>
        <w:bCs/>
        <w:sz w:val="31"/>
        <w:szCs w:val="31"/>
        <w:cs/>
      </w:rPr>
    </w:pPr>
    <w:r w:rsidRPr="00A30656">
      <w:rPr>
        <w:rFonts w:ascii="Angsana New" w:hAnsi="Angsana New" w:hint="cs"/>
        <w:b/>
        <w:bCs/>
        <w:sz w:val="31"/>
        <w:szCs w:val="31"/>
        <w:cs/>
      </w:rPr>
      <w:t>บริษัท ไทยพลาสติกและเคมีภัณฑ์ จำกัด (มหาชน) และบริษัทย่อย</w:t>
    </w:r>
  </w:p>
  <w:p w14:paraId="09300CE8" w14:textId="77777777" w:rsidR="002E21C3" w:rsidRPr="00A30656" w:rsidRDefault="002E21C3">
    <w:pPr>
      <w:pStyle w:val="Header"/>
      <w:rPr>
        <w:rFonts w:ascii="Angsana New" w:hAnsi="Angsana New"/>
        <w:b/>
        <w:bCs/>
        <w:sz w:val="31"/>
        <w:szCs w:val="31"/>
      </w:rPr>
    </w:pPr>
    <w:r w:rsidRPr="00A30656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</w:t>
    </w:r>
  </w:p>
  <w:p w14:paraId="136BDD80" w14:textId="6DDED387" w:rsidR="002E21C3" w:rsidRPr="00A30656" w:rsidRDefault="002E21C3">
    <w:pPr>
      <w:pStyle w:val="Header"/>
      <w:rPr>
        <w:rFonts w:ascii="Angsana New" w:hAnsi="Angsana New"/>
        <w:b/>
        <w:bCs/>
        <w:sz w:val="31"/>
        <w:szCs w:val="31"/>
        <w:cs/>
      </w:rPr>
    </w:pPr>
    <w:r w:rsidRPr="00A30656">
      <w:rPr>
        <w:rFonts w:ascii="Angsana New" w:hAnsi="Angsana New" w:hint="cs"/>
        <w:b/>
        <w:bCs/>
        <w:sz w:val="31"/>
        <w:szCs w:val="31"/>
        <w:cs/>
      </w:rPr>
      <w:t xml:space="preserve">สำหรับแต่ละงวดสามเดือนสิ้นสุดวันที่ </w:t>
    </w:r>
    <w:r w:rsidR="002C771C" w:rsidRPr="002C771C">
      <w:rPr>
        <w:rFonts w:ascii="Angsana New" w:hAnsi="Angsana New" w:hint="cs"/>
        <w:b/>
        <w:bCs/>
        <w:sz w:val="31"/>
        <w:szCs w:val="31"/>
      </w:rPr>
      <w:t>3</w:t>
    </w:r>
    <w:r w:rsidR="00C44ED6" w:rsidRPr="00C44ED6">
      <w:rPr>
        <w:rFonts w:ascii="Angsana New" w:hAnsi="Angsana New" w:hint="cs"/>
        <w:b/>
        <w:bCs/>
        <w:sz w:val="31"/>
        <w:szCs w:val="31"/>
      </w:rPr>
      <w:t>1</w:t>
    </w:r>
    <w:r w:rsidRPr="00A30656">
      <w:rPr>
        <w:rFonts w:ascii="Angsana New" w:hAnsi="Angsana New" w:hint="cs"/>
        <w:b/>
        <w:bCs/>
        <w:sz w:val="31"/>
        <w:szCs w:val="31"/>
        <w:cs/>
      </w:rPr>
      <w:t xml:space="preserve"> มีนาคม </w:t>
    </w:r>
    <w:r w:rsidR="00C44ED6" w:rsidRPr="00C44ED6">
      <w:rPr>
        <w:rFonts w:ascii="Angsana New" w:hAnsi="Angsana New" w:hint="cs"/>
        <w:b/>
        <w:bCs/>
        <w:sz w:val="31"/>
        <w:szCs w:val="31"/>
      </w:rPr>
      <w:t>2</w:t>
    </w:r>
    <w:r w:rsidR="002C771C" w:rsidRPr="002C771C">
      <w:rPr>
        <w:rFonts w:ascii="Angsana New" w:hAnsi="Angsana New" w:hint="cs"/>
        <w:b/>
        <w:bCs/>
        <w:sz w:val="31"/>
        <w:szCs w:val="31"/>
      </w:rPr>
      <w:t>5</w:t>
    </w:r>
    <w:r w:rsidR="00C44ED6" w:rsidRPr="00C44ED6">
      <w:rPr>
        <w:rFonts w:ascii="Angsana New" w:hAnsi="Angsana New" w:hint="cs"/>
        <w:b/>
        <w:bCs/>
        <w:sz w:val="31"/>
        <w:szCs w:val="31"/>
      </w:rPr>
      <w:t>4</w:t>
    </w:r>
    <w:r w:rsidR="002C771C" w:rsidRPr="002C771C">
      <w:rPr>
        <w:rFonts w:ascii="Angsana New" w:hAnsi="Angsana New" w:hint="cs"/>
        <w:b/>
        <w:bCs/>
        <w:sz w:val="31"/>
        <w:szCs w:val="31"/>
      </w:rPr>
      <w:t>9</w:t>
    </w:r>
    <w:r w:rsidRPr="00A30656">
      <w:rPr>
        <w:rFonts w:ascii="Angsana New" w:hAnsi="Angsana New" w:hint="cs"/>
        <w:b/>
        <w:bCs/>
        <w:sz w:val="31"/>
        <w:szCs w:val="31"/>
        <w:cs/>
      </w:rPr>
      <w:t xml:space="preserve"> และ </w:t>
    </w:r>
    <w:r w:rsidR="00C44ED6" w:rsidRPr="00C44ED6">
      <w:rPr>
        <w:rFonts w:ascii="Angsana New" w:hAnsi="Angsana New" w:hint="cs"/>
        <w:b/>
        <w:bCs/>
        <w:sz w:val="31"/>
        <w:szCs w:val="31"/>
      </w:rPr>
      <w:t>2</w:t>
    </w:r>
    <w:r w:rsidR="002C771C" w:rsidRPr="002C771C">
      <w:rPr>
        <w:rFonts w:ascii="Angsana New" w:hAnsi="Angsana New" w:hint="cs"/>
        <w:b/>
        <w:bCs/>
        <w:sz w:val="31"/>
        <w:szCs w:val="31"/>
      </w:rPr>
      <w:t>5</w:t>
    </w:r>
    <w:r w:rsidR="00C44ED6" w:rsidRPr="00C44ED6">
      <w:rPr>
        <w:rFonts w:ascii="Angsana New" w:hAnsi="Angsana New" w:hint="cs"/>
        <w:b/>
        <w:bCs/>
        <w:sz w:val="31"/>
        <w:szCs w:val="31"/>
      </w:rPr>
      <w:t>4</w:t>
    </w:r>
    <w:r w:rsidR="002C771C" w:rsidRPr="002C771C">
      <w:rPr>
        <w:rFonts w:ascii="Angsana New" w:hAnsi="Angsana New" w:hint="cs"/>
        <w:b/>
        <w:bCs/>
        <w:sz w:val="31"/>
        <w:szCs w:val="31"/>
      </w:rPr>
      <w:t>8</w:t>
    </w:r>
  </w:p>
  <w:p w14:paraId="2C1D3A56" w14:textId="77777777" w:rsidR="002E21C3" w:rsidRPr="00A30656" w:rsidRDefault="002E21C3">
    <w:pPr>
      <w:pStyle w:val="Header"/>
      <w:rPr>
        <w:sz w:val="16"/>
        <w:szCs w:val="16"/>
      </w:rPr>
    </w:pPr>
  </w:p>
  <w:p w14:paraId="7853CFFA" w14:textId="77777777" w:rsidR="002E21C3" w:rsidRPr="00A30656" w:rsidRDefault="002E21C3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74EB7" w14:textId="77777777" w:rsidR="002E21C3" w:rsidRPr="00A30656" w:rsidRDefault="002E21C3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5FB3B0D9" w14:textId="77777777" w:rsidR="002E21C3" w:rsidRPr="00A30656" w:rsidRDefault="002E21C3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0B946FA5" w14:textId="77777777" w:rsidR="002E21C3" w:rsidRPr="00A30656" w:rsidRDefault="002E21C3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588BB540" w14:textId="77777777" w:rsidR="002E21C3" w:rsidRPr="00A30656" w:rsidRDefault="002E21C3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02B54DD1" w14:textId="77777777" w:rsidR="002E21C3" w:rsidRDefault="002E21C3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0076FE2E" w14:textId="77777777" w:rsidR="002E21C3" w:rsidRPr="00A30656" w:rsidRDefault="002E21C3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A3013" w14:textId="77777777" w:rsidR="002E21C3" w:rsidRDefault="002E21C3" w:rsidP="00EB09DA">
    <w:pPr>
      <w:pStyle w:val="Header"/>
    </w:pPr>
  </w:p>
  <w:p w14:paraId="4BB2F9D5" w14:textId="77777777" w:rsidR="002E21C3" w:rsidRPr="00EB09DA" w:rsidRDefault="002E21C3" w:rsidP="00EB09D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CCF73" w14:textId="205C80F9" w:rsidR="002E21C3" w:rsidRDefault="002E21C3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155A2A1" w14:textId="2C7B3EDB" w:rsidR="00E76D8B" w:rsidRDefault="00E76D8B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9621282" w14:textId="77777777" w:rsidR="00E76D8B" w:rsidRDefault="00E76D8B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734E81E" w14:textId="77777777" w:rsidR="00E76D8B" w:rsidRDefault="00E76D8B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07333D3" w14:textId="77777777" w:rsidR="00E76D8B" w:rsidRDefault="00E76D8B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C486A06" w14:textId="77777777" w:rsidR="00E76D8B" w:rsidRDefault="00E76D8B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3AE792B" w14:textId="77777777" w:rsidR="004375CE" w:rsidRDefault="004375CE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18C0442" w14:textId="77777777" w:rsidR="00D07011" w:rsidRPr="00F2774B" w:rsidRDefault="00D07011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BBCE6" w14:textId="77777777" w:rsidR="00AA6007" w:rsidRPr="00B76231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AFACA7F" w14:textId="77777777" w:rsidR="00AA6007" w:rsidRPr="00B76231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25AC83E" w14:textId="386E7F75" w:rsidR="00B22FF0" w:rsidRPr="00B76231" w:rsidRDefault="00A35BC7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</w:t>
    </w:r>
    <w:r w:rsidR="007F6763" w:rsidRPr="00940DC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2C771C" w:rsidRPr="002C771C">
      <w:rPr>
        <w:rFonts w:ascii="Angsana New" w:hAnsi="Angsana New"/>
        <w:b/>
        <w:bCs/>
        <w:sz w:val="32"/>
        <w:szCs w:val="32"/>
      </w:rPr>
      <w:t>3</w:t>
    </w:r>
    <w:r w:rsidR="00C44ED6" w:rsidRPr="00C44ED6">
      <w:rPr>
        <w:rFonts w:ascii="Angsana New" w:hAnsi="Angsana New"/>
        <w:b/>
        <w:bCs/>
        <w:sz w:val="32"/>
        <w:szCs w:val="32"/>
      </w:rPr>
      <w:t>0</w:t>
    </w:r>
    <w:r w:rsidR="0010794E">
      <w:rPr>
        <w:rFonts w:ascii="Angsana New" w:hAnsi="Angsana New"/>
        <w:b/>
        <w:bCs/>
        <w:sz w:val="32"/>
        <w:szCs w:val="32"/>
      </w:rPr>
      <w:t xml:space="preserve"> </w:t>
    </w:r>
    <w:r w:rsidR="0010794E">
      <w:rPr>
        <w:rFonts w:ascii="Angsana New" w:hAnsi="Angsana New"/>
        <w:b/>
        <w:bCs/>
        <w:sz w:val="32"/>
        <w:szCs w:val="32"/>
        <w:cs/>
      </w:rPr>
      <w:t>กันยายน</w:t>
    </w:r>
    <w:r w:rsidR="007F6763">
      <w:rPr>
        <w:rFonts w:ascii="Angsana New" w:hAnsi="Angsana New"/>
        <w:b/>
        <w:bCs/>
        <w:sz w:val="32"/>
        <w:szCs w:val="32"/>
      </w:rPr>
      <w:t xml:space="preserve"> </w:t>
    </w:r>
    <w:r w:rsidR="00C44ED6" w:rsidRPr="00C44ED6">
      <w:rPr>
        <w:rFonts w:ascii="Angsana New" w:hAnsi="Angsana New"/>
        <w:b/>
        <w:bCs/>
        <w:sz w:val="32"/>
        <w:szCs w:val="32"/>
      </w:rPr>
      <w:t>2</w:t>
    </w:r>
    <w:r w:rsidR="002C771C" w:rsidRPr="002C771C">
      <w:rPr>
        <w:rFonts w:ascii="Angsana New" w:hAnsi="Angsana New"/>
        <w:b/>
        <w:bCs/>
        <w:sz w:val="32"/>
        <w:szCs w:val="32"/>
      </w:rPr>
      <w:t>5</w:t>
    </w:r>
    <w:r w:rsidR="00C44ED6" w:rsidRPr="00C44ED6">
      <w:rPr>
        <w:rFonts w:ascii="Angsana New" w:hAnsi="Angsana New"/>
        <w:b/>
        <w:bCs/>
        <w:sz w:val="32"/>
        <w:szCs w:val="32"/>
      </w:rPr>
      <w:t>6</w:t>
    </w:r>
    <w:r w:rsidR="002C771C" w:rsidRPr="002C771C">
      <w:rPr>
        <w:rFonts w:ascii="Angsana New" w:hAnsi="Angsana New"/>
        <w:b/>
        <w:bCs/>
        <w:sz w:val="32"/>
        <w:szCs w:val="32"/>
      </w:rPr>
      <w:t>8</w:t>
    </w:r>
    <w:r w:rsidR="00530F0B" w:rsidRPr="00B7623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B22FF0" w:rsidRPr="00B76231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3C0944D" w14:textId="77777777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14595" w14:textId="34AEAB2F" w:rsidR="00E76D8B" w:rsidRDefault="00E76D8B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6F75AEB" w14:textId="77777777" w:rsidR="00E76D8B" w:rsidRDefault="00E76D8B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A67B188" w14:textId="77777777" w:rsidR="00E76D8B" w:rsidRDefault="00E76D8B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A7DD412" w14:textId="77777777" w:rsidR="00E76D8B" w:rsidRPr="00F2774B" w:rsidRDefault="00E76D8B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723E0D99"/>
    <w:multiLevelType w:val="hybridMultilevel"/>
    <w:tmpl w:val="B09CC1A0"/>
    <w:lvl w:ilvl="0" w:tplc="FBDE328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172840236">
    <w:abstractNumId w:val="6"/>
  </w:num>
  <w:num w:numId="2" w16cid:durableId="1288123405">
    <w:abstractNumId w:val="5"/>
  </w:num>
  <w:num w:numId="3" w16cid:durableId="2080050974">
    <w:abstractNumId w:val="9"/>
  </w:num>
  <w:num w:numId="4" w16cid:durableId="375468538">
    <w:abstractNumId w:val="7"/>
  </w:num>
  <w:num w:numId="5" w16cid:durableId="413283390">
    <w:abstractNumId w:val="8"/>
  </w:num>
  <w:num w:numId="6" w16cid:durableId="280764331">
    <w:abstractNumId w:val="3"/>
  </w:num>
  <w:num w:numId="7" w16cid:durableId="1401439974">
    <w:abstractNumId w:val="2"/>
  </w:num>
  <w:num w:numId="8" w16cid:durableId="1086851439">
    <w:abstractNumId w:val="0"/>
  </w:num>
  <w:num w:numId="9" w16cid:durableId="1039554294">
    <w:abstractNumId w:val="1"/>
  </w:num>
  <w:num w:numId="10" w16cid:durableId="685711845">
    <w:abstractNumId w:val="4"/>
  </w:num>
  <w:num w:numId="11" w16cid:durableId="1005668796">
    <w:abstractNumId w:val="12"/>
  </w:num>
  <w:num w:numId="12" w16cid:durableId="2139253517">
    <w:abstractNumId w:val="10"/>
  </w:num>
  <w:num w:numId="13" w16cid:durableId="1437015661">
    <w:abstractNumId w:val="15"/>
  </w:num>
  <w:num w:numId="14" w16cid:durableId="1868524526">
    <w:abstractNumId w:val="11"/>
  </w:num>
  <w:num w:numId="15" w16cid:durableId="121074807">
    <w:abstractNumId w:val="13"/>
  </w:num>
  <w:num w:numId="16" w16cid:durableId="723989179">
    <w:abstractNumId w:val="17"/>
  </w:num>
  <w:num w:numId="17" w16cid:durableId="795441836">
    <w:abstractNumId w:val="18"/>
  </w:num>
  <w:num w:numId="18" w16cid:durableId="880673726">
    <w:abstractNumId w:val="14"/>
  </w:num>
  <w:num w:numId="19" w16cid:durableId="1419061186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4C0"/>
    <w:rsid w:val="00000835"/>
    <w:rsid w:val="00000839"/>
    <w:rsid w:val="00000CAE"/>
    <w:rsid w:val="00000D00"/>
    <w:rsid w:val="00000D9E"/>
    <w:rsid w:val="00000F80"/>
    <w:rsid w:val="0000124A"/>
    <w:rsid w:val="00001346"/>
    <w:rsid w:val="000013CE"/>
    <w:rsid w:val="00001572"/>
    <w:rsid w:val="00001828"/>
    <w:rsid w:val="00001892"/>
    <w:rsid w:val="0000196C"/>
    <w:rsid w:val="00001BE7"/>
    <w:rsid w:val="00001C7E"/>
    <w:rsid w:val="00001CDC"/>
    <w:rsid w:val="00001E99"/>
    <w:rsid w:val="00001FBA"/>
    <w:rsid w:val="00002300"/>
    <w:rsid w:val="000023A2"/>
    <w:rsid w:val="000025E7"/>
    <w:rsid w:val="00002639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94E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8A9"/>
    <w:rsid w:val="00010A61"/>
    <w:rsid w:val="00010C8C"/>
    <w:rsid w:val="00010CEF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341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8D7"/>
    <w:rsid w:val="00016D17"/>
    <w:rsid w:val="000171A8"/>
    <w:rsid w:val="000171E2"/>
    <w:rsid w:val="0001721D"/>
    <w:rsid w:val="000172E6"/>
    <w:rsid w:val="00017314"/>
    <w:rsid w:val="00017BEF"/>
    <w:rsid w:val="00017C5A"/>
    <w:rsid w:val="00017DA6"/>
    <w:rsid w:val="0002007E"/>
    <w:rsid w:val="000200AA"/>
    <w:rsid w:val="000200EE"/>
    <w:rsid w:val="00020243"/>
    <w:rsid w:val="000205E4"/>
    <w:rsid w:val="0002085B"/>
    <w:rsid w:val="0002093D"/>
    <w:rsid w:val="00020A03"/>
    <w:rsid w:val="00020A73"/>
    <w:rsid w:val="00020CB7"/>
    <w:rsid w:val="00020D51"/>
    <w:rsid w:val="00020F44"/>
    <w:rsid w:val="00021113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900"/>
    <w:rsid w:val="00023A10"/>
    <w:rsid w:val="00023A77"/>
    <w:rsid w:val="00023AEC"/>
    <w:rsid w:val="00023C91"/>
    <w:rsid w:val="00023D94"/>
    <w:rsid w:val="00024237"/>
    <w:rsid w:val="00024486"/>
    <w:rsid w:val="0002461D"/>
    <w:rsid w:val="00024621"/>
    <w:rsid w:val="0002477D"/>
    <w:rsid w:val="00024A58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5EF"/>
    <w:rsid w:val="000258CA"/>
    <w:rsid w:val="00025BCA"/>
    <w:rsid w:val="00025BFA"/>
    <w:rsid w:val="00025C53"/>
    <w:rsid w:val="00025C88"/>
    <w:rsid w:val="00025F0B"/>
    <w:rsid w:val="00026636"/>
    <w:rsid w:val="000267F3"/>
    <w:rsid w:val="00026900"/>
    <w:rsid w:val="0002691B"/>
    <w:rsid w:val="000270B7"/>
    <w:rsid w:val="00027598"/>
    <w:rsid w:val="00027A4F"/>
    <w:rsid w:val="00030168"/>
    <w:rsid w:val="000301EE"/>
    <w:rsid w:val="00030326"/>
    <w:rsid w:val="00030697"/>
    <w:rsid w:val="00030A73"/>
    <w:rsid w:val="00030CCE"/>
    <w:rsid w:val="00030CF2"/>
    <w:rsid w:val="00030F46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622"/>
    <w:rsid w:val="00032659"/>
    <w:rsid w:val="00032A0B"/>
    <w:rsid w:val="00032E07"/>
    <w:rsid w:val="000335D3"/>
    <w:rsid w:val="0003361F"/>
    <w:rsid w:val="0003363B"/>
    <w:rsid w:val="000337A2"/>
    <w:rsid w:val="0003474C"/>
    <w:rsid w:val="00034DDD"/>
    <w:rsid w:val="000352FE"/>
    <w:rsid w:val="0003539B"/>
    <w:rsid w:val="00035427"/>
    <w:rsid w:val="000354EC"/>
    <w:rsid w:val="00035686"/>
    <w:rsid w:val="00035930"/>
    <w:rsid w:val="00035D4B"/>
    <w:rsid w:val="000366A2"/>
    <w:rsid w:val="00036CE0"/>
    <w:rsid w:val="00036E89"/>
    <w:rsid w:val="00036EE5"/>
    <w:rsid w:val="00036F17"/>
    <w:rsid w:val="0003705E"/>
    <w:rsid w:val="000372BE"/>
    <w:rsid w:val="000373CE"/>
    <w:rsid w:val="00037A0B"/>
    <w:rsid w:val="00037B3A"/>
    <w:rsid w:val="00037BA1"/>
    <w:rsid w:val="00037FD4"/>
    <w:rsid w:val="00040229"/>
    <w:rsid w:val="0004048C"/>
    <w:rsid w:val="00040512"/>
    <w:rsid w:val="00040649"/>
    <w:rsid w:val="0004072C"/>
    <w:rsid w:val="00040A31"/>
    <w:rsid w:val="00040CB2"/>
    <w:rsid w:val="000413CC"/>
    <w:rsid w:val="00041697"/>
    <w:rsid w:val="00041AFC"/>
    <w:rsid w:val="00041C33"/>
    <w:rsid w:val="00041C99"/>
    <w:rsid w:val="000420C6"/>
    <w:rsid w:val="00042373"/>
    <w:rsid w:val="000424F2"/>
    <w:rsid w:val="0004277E"/>
    <w:rsid w:val="00042C10"/>
    <w:rsid w:val="00042CB9"/>
    <w:rsid w:val="00043076"/>
    <w:rsid w:val="00043227"/>
    <w:rsid w:val="00043277"/>
    <w:rsid w:val="00043422"/>
    <w:rsid w:val="000434EF"/>
    <w:rsid w:val="00043561"/>
    <w:rsid w:val="000435ED"/>
    <w:rsid w:val="00043790"/>
    <w:rsid w:val="0004379D"/>
    <w:rsid w:val="00043A0B"/>
    <w:rsid w:val="00043D2E"/>
    <w:rsid w:val="00044636"/>
    <w:rsid w:val="000447B8"/>
    <w:rsid w:val="00044981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CC0"/>
    <w:rsid w:val="00045DD1"/>
    <w:rsid w:val="00045EBB"/>
    <w:rsid w:val="0004662B"/>
    <w:rsid w:val="00046899"/>
    <w:rsid w:val="00046CD4"/>
    <w:rsid w:val="00046D17"/>
    <w:rsid w:val="00046EB9"/>
    <w:rsid w:val="00046EE5"/>
    <w:rsid w:val="000472DA"/>
    <w:rsid w:val="00047559"/>
    <w:rsid w:val="00047600"/>
    <w:rsid w:val="000476C0"/>
    <w:rsid w:val="0004783D"/>
    <w:rsid w:val="00047962"/>
    <w:rsid w:val="00047C76"/>
    <w:rsid w:val="00047C82"/>
    <w:rsid w:val="00050015"/>
    <w:rsid w:val="000500C3"/>
    <w:rsid w:val="000502EE"/>
    <w:rsid w:val="00050684"/>
    <w:rsid w:val="00050760"/>
    <w:rsid w:val="00050962"/>
    <w:rsid w:val="00050AE9"/>
    <w:rsid w:val="00050CD9"/>
    <w:rsid w:val="00050DC8"/>
    <w:rsid w:val="00051079"/>
    <w:rsid w:val="0005109F"/>
    <w:rsid w:val="0005113F"/>
    <w:rsid w:val="00051184"/>
    <w:rsid w:val="00052303"/>
    <w:rsid w:val="0005244D"/>
    <w:rsid w:val="00052B60"/>
    <w:rsid w:val="00052BF4"/>
    <w:rsid w:val="00052DC7"/>
    <w:rsid w:val="00052F3E"/>
    <w:rsid w:val="000530DE"/>
    <w:rsid w:val="0005383B"/>
    <w:rsid w:val="000539B9"/>
    <w:rsid w:val="00053AEE"/>
    <w:rsid w:val="00053DFC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6A9B"/>
    <w:rsid w:val="00056FE1"/>
    <w:rsid w:val="0005779F"/>
    <w:rsid w:val="000577CD"/>
    <w:rsid w:val="00057891"/>
    <w:rsid w:val="00057AAC"/>
    <w:rsid w:val="00057B67"/>
    <w:rsid w:val="00057DFB"/>
    <w:rsid w:val="000600B8"/>
    <w:rsid w:val="000604CC"/>
    <w:rsid w:val="0006056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6F7"/>
    <w:rsid w:val="00063CB4"/>
    <w:rsid w:val="00063CF4"/>
    <w:rsid w:val="00063FAA"/>
    <w:rsid w:val="0006441C"/>
    <w:rsid w:val="00064784"/>
    <w:rsid w:val="000648DD"/>
    <w:rsid w:val="00064ABA"/>
    <w:rsid w:val="00064B8B"/>
    <w:rsid w:val="00064C88"/>
    <w:rsid w:val="00064DED"/>
    <w:rsid w:val="00064FCF"/>
    <w:rsid w:val="000651B1"/>
    <w:rsid w:val="000653B7"/>
    <w:rsid w:val="00065490"/>
    <w:rsid w:val="00065586"/>
    <w:rsid w:val="00065D4B"/>
    <w:rsid w:val="00065E39"/>
    <w:rsid w:val="00065E3D"/>
    <w:rsid w:val="00065E74"/>
    <w:rsid w:val="0006610F"/>
    <w:rsid w:val="00066B57"/>
    <w:rsid w:val="00066EAF"/>
    <w:rsid w:val="00067227"/>
    <w:rsid w:val="0006722E"/>
    <w:rsid w:val="000676D9"/>
    <w:rsid w:val="00067739"/>
    <w:rsid w:val="00070152"/>
    <w:rsid w:val="00070792"/>
    <w:rsid w:val="00070C00"/>
    <w:rsid w:val="00070E96"/>
    <w:rsid w:val="00070F1D"/>
    <w:rsid w:val="00070F9A"/>
    <w:rsid w:val="00070FC5"/>
    <w:rsid w:val="00071317"/>
    <w:rsid w:val="00071332"/>
    <w:rsid w:val="00071601"/>
    <w:rsid w:val="0007191E"/>
    <w:rsid w:val="00071958"/>
    <w:rsid w:val="00071A91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479"/>
    <w:rsid w:val="00074BF4"/>
    <w:rsid w:val="00074C22"/>
    <w:rsid w:val="00074CF8"/>
    <w:rsid w:val="00074FF3"/>
    <w:rsid w:val="000751DA"/>
    <w:rsid w:val="00075675"/>
    <w:rsid w:val="000756A6"/>
    <w:rsid w:val="0007587A"/>
    <w:rsid w:val="00075ABC"/>
    <w:rsid w:val="00075ADA"/>
    <w:rsid w:val="00075BFB"/>
    <w:rsid w:val="00076391"/>
    <w:rsid w:val="000763DA"/>
    <w:rsid w:val="00076491"/>
    <w:rsid w:val="000765E6"/>
    <w:rsid w:val="000772E9"/>
    <w:rsid w:val="000774D8"/>
    <w:rsid w:val="000777A4"/>
    <w:rsid w:val="000778C5"/>
    <w:rsid w:val="000779B6"/>
    <w:rsid w:val="000779C5"/>
    <w:rsid w:val="000779FA"/>
    <w:rsid w:val="00077D2D"/>
    <w:rsid w:val="00077E2E"/>
    <w:rsid w:val="0008002A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79"/>
    <w:rsid w:val="00082CB4"/>
    <w:rsid w:val="00082D49"/>
    <w:rsid w:val="00083356"/>
    <w:rsid w:val="000834DE"/>
    <w:rsid w:val="0008358B"/>
    <w:rsid w:val="00083891"/>
    <w:rsid w:val="000838CE"/>
    <w:rsid w:val="000839F7"/>
    <w:rsid w:val="00083A01"/>
    <w:rsid w:val="00083ADE"/>
    <w:rsid w:val="00083C22"/>
    <w:rsid w:val="0008432C"/>
    <w:rsid w:val="0008450E"/>
    <w:rsid w:val="0008455A"/>
    <w:rsid w:val="000846D1"/>
    <w:rsid w:val="000847D4"/>
    <w:rsid w:val="00084DA6"/>
    <w:rsid w:val="00084DE7"/>
    <w:rsid w:val="00084EBE"/>
    <w:rsid w:val="00084EC4"/>
    <w:rsid w:val="00084ED6"/>
    <w:rsid w:val="000850E7"/>
    <w:rsid w:val="000850F0"/>
    <w:rsid w:val="00085678"/>
    <w:rsid w:val="00085A5D"/>
    <w:rsid w:val="00085AFC"/>
    <w:rsid w:val="00085BCA"/>
    <w:rsid w:val="00085DB0"/>
    <w:rsid w:val="00085E88"/>
    <w:rsid w:val="00086094"/>
    <w:rsid w:val="000862DF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572"/>
    <w:rsid w:val="0009061F"/>
    <w:rsid w:val="0009089C"/>
    <w:rsid w:val="00090A0D"/>
    <w:rsid w:val="00090C1E"/>
    <w:rsid w:val="00090C71"/>
    <w:rsid w:val="00090D9D"/>
    <w:rsid w:val="00091CF4"/>
    <w:rsid w:val="00091E98"/>
    <w:rsid w:val="000921D7"/>
    <w:rsid w:val="00092367"/>
    <w:rsid w:val="00092593"/>
    <w:rsid w:val="0009263F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45EC"/>
    <w:rsid w:val="00095192"/>
    <w:rsid w:val="0009598B"/>
    <w:rsid w:val="00095B29"/>
    <w:rsid w:val="00095B78"/>
    <w:rsid w:val="00095BE5"/>
    <w:rsid w:val="00095C51"/>
    <w:rsid w:val="00095CD4"/>
    <w:rsid w:val="00095DC6"/>
    <w:rsid w:val="00095FDD"/>
    <w:rsid w:val="000960D5"/>
    <w:rsid w:val="00096333"/>
    <w:rsid w:val="00096528"/>
    <w:rsid w:val="0009689B"/>
    <w:rsid w:val="000969D5"/>
    <w:rsid w:val="00096B4B"/>
    <w:rsid w:val="00096BD0"/>
    <w:rsid w:val="00096E05"/>
    <w:rsid w:val="000970D5"/>
    <w:rsid w:val="000971B0"/>
    <w:rsid w:val="00097220"/>
    <w:rsid w:val="0009728E"/>
    <w:rsid w:val="00097421"/>
    <w:rsid w:val="000974DA"/>
    <w:rsid w:val="00097F05"/>
    <w:rsid w:val="000A02B7"/>
    <w:rsid w:val="000A044E"/>
    <w:rsid w:val="000A04B4"/>
    <w:rsid w:val="000A0541"/>
    <w:rsid w:val="000A0947"/>
    <w:rsid w:val="000A099D"/>
    <w:rsid w:val="000A0BEC"/>
    <w:rsid w:val="000A10CD"/>
    <w:rsid w:val="000A117A"/>
    <w:rsid w:val="000A13B7"/>
    <w:rsid w:val="000A1787"/>
    <w:rsid w:val="000A18E6"/>
    <w:rsid w:val="000A198C"/>
    <w:rsid w:val="000A1BE0"/>
    <w:rsid w:val="000A2350"/>
    <w:rsid w:val="000A2359"/>
    <w:rsid w:val="000A2A55"/>
    <w:rsid w:val="000A2DA1"/>
    <w:rsid w:val="000A2DA2"/>
    <w:rsid w:val="000A2DC1"/>
    <w:rsid w:val="000A2FC6"/>
    <w:rsid w:val="000A31EF"/>
    <w:rsid w:val="000A3384"/>
    <w:rsid w:val="000A339A"/>
    <w:rsid w:val="000A358E"/>
    <w:rsid w:val="000A386C"/>
    <w:rsid w:val="000A391A"/>
    <w:rsid w:val="000A3A4C"/>
    <w:rsid w:val="000A3E1B"/>
    <w:rsid w:val="000A435D"/>
    <w:rsid w:val="000A43C2"/>
    <w:rsid w:val="000A4443"/>
    <w:rsid w:val="000A45E8"/>
    <w:rsid w:val="000A4922"/>
    <w:rsid w:val="000A4C33"/>
    <w:rsid w:val="000A4D0B"/>
    <w:rsid w:val="000A5192"/>
    <w:rsid w:val="000A5261"/>
    <w:rsid w:val="000A533B"/>
    <w:rsid w:val="000A5553"/>
    <w:rsid w:val="000A5C60"/>
    <w:rsid w:val="000A5FA5"/>
    <w:rsid w:val="000A64D4"/>
    <w:rsid w:val="000A6642"/>
    <w:rsid w:val="000A6974"/>
    <w:rsid w:val="000A700A"/>
    <w:rsid w:val="000A70CB"/>
    <w:rsid w:val="000A7164"/>
    <w:rsid w:val="000A71CD"/>
    <w:rsid w:val="000A7275"/>
    <w:rsid w:val="000A75C3"/>
    <w:rsid w:val="000A78FE"/>
    <w:rsid w:val="000A7946"/>
    <w:rsid w:val="000A79C0"/>
    <w:rsid w:val="000B017A"/>
    <w:rsid w:val="000B054E"/>
    <w:rsid w:val="000B0631"/>
    <w:rsid w:val="000B08A2"/>
    <w:rsid w:val="000B0D72"/>
    <w:rsid w:val="000B142C"/>
    <w:rsid w:val="000B16D4"/>
    <w:rsid w:val="000B180C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293"/>
    <w:rsid w:val="000B5390"/>
    <w:rsid w:val="000B53D5"/>
    <w:rsid w:val="000B5568"/>
    <w:rsid w:val="000B563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843"/>
    <w:rsid w:val="000B7CAE"/>
    <w:rsid w:val="000B7EA8"/>
    <w:rsid w:val="000B7F3D"/>
    <w:rsid w:val="000C009C"/>
    <w:rsid w:val="000C01EE"/>
    <w:rsid w:val="000C0290"/>
    <w:rsid w:val="000C037D"/>
    <w:rsid w:val="000C0551"/>
    <w:rsid w:val="000C08E9"/>
    <w:rsid w:val="000C0B73"/>
    <w:rsid w:val="000C11BF"/>
    <w:rsid w:val="000C1261"/>
    <w:rsid w:val="000C1434"/>
    <w:rsid w:val="000C14ED"/>
    <w:rsid w:val="000C16C9"/>
    <w:rsid w:val="000C17A0"/>
    <w:rsid w:val="000C17A3"/>
    <w:rsid w:val="000C1C6C"/>
    <w:rsid w:val="000C1D2B"/>
    <w:rsid w:val="000C260D"/>
    <w:rsid w:val="000C2777"/>
    <w:rsid w:val="000C2819"/>
    <w:rsid w:val="000C2855"/>
    <w:rsid w:val="000C2965"/>
    <w:rsid w:val="000C2D64"/>
    <w:rsid w:val="000C3306"/>
    <w:rsid w:val="000C361C"/>
    <w:rsid w:val="000C3670"/>
    <w:rsid w:val="000C3816"/>
    <w:rsid w:val="000C38BD"/>
    <w:rsid w:val="000C39C6"/>
    <w:rsid w:val="000C411E"/>
    <w:rsid w:val="000C433B"/>
    <w:rsid w:val="000C43A7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D8F"/>
    <w:rsid w:val="000C7F5A"/>
    <w:rsid w:val="000D0159"/>
    <w:rsid w:val="000D06FD"/>
    <w:rsid w:val="000D0BDF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536"/>
    <w:rsid w:val="000D3B20"/>
    <w:rsid w:val="000D3B36"/>
    <w:rsid w:val="000D3B85"/>
    <w:rsid w:val="000D3C8D"/>
    <w:rsid w:val="000D3C9A"/>
    <w:rsid w:val="000D404F"/>
    <w:rsid w:val="000D45DD"/>
    <w:rsid w:val="000D46B0"/>
    <w:rsid w:val="000D4BD1"/>
    <w:rsid w:val="000D4C3C"/>
    <w:rsid w:val="000D4EA8"/>
    <w:rsid w:val="000D55CE"/>
    <w:rsid w:val="000D56FA"/>
    <w:rsid w:val="000D57C0"/>
    <w:rsid w:val="000D5891"/>
    <w:rsid w:val="000D5970"/>
    <w:rsid w:val="000D5BBA"/>
    <w:rsid w:val="000D6381"/>
    <w:rsid w:val="000D6438"/>
    <w:rsid w:val="000D680A"/>
    <w:rsid w:val="000D69DF"/>
    <w:rsid w:val="000D6B87"/>
    <w:rsid w:val="000D6D1F"/>
    <w:rsid w:val="000D6F10"/>
    <w:rsid w:val="000D6F65"/>
    <w:rsid w:val="000D70DA"/>
    <w:rsid w:val="000D72EE"/>
    <w:rsid w:val="000D7679"/>
    <w:rsid w:val="000D76D5"/>
    <w:rsid w:val="000D76F6"/>
    <w:rsid w:val="000D77CE"/>
    <w:rsid w:val="000D7807"/>
    <w:rsid w:val="000D7924"/>
    <w:rsid w:val="000D79B6"/>
    <w:rsid w:val="000D7C6A"/>
    <w:rsid w:val="000D7E8E"/>
    <w:rsid w:val="000E012E"/>
    <w:rsid w:val="000E0370"/>
    <w:rsid w:val="000E0434"/>
    <w:rsid w:val="000E049A"/>
    <w:rsid w:val="000E0656"/>
    <w:rsid w:val="000E0AF5"/>
    <w:rsid w:val="000E0BFD"/>
    <w:rsid w:val="000E0D87"/>
    <w:rsid w:val="000E1031"/>
    <w:rsid w:val="000E12CF"/>
    <w:rsid w:val="000E192B"/>
    <w:rsid w:val="000E1C24"/>
    <w:rsid w:val="000E1CE4"/>
    <w:rsid w:val="000E20F7"/>
    <w:rsid w:val="000E2755"/>
    <w:rsid w:val="000E2B77"/>
    <w:rsid w:val="000E2D4F"/>
    <w:rsid w:val="000E2F15"/>
    <w:rsid w:val="000E2FA3"/>
    <w:rsid w:val="000E31B5"/>
    <w:rsid w:val="000E339D"/>
    <w:rsid w:val="000E3706"/>
    <w:rsid w:val="000E3804"/>
    <w:rsid w:val="000E380F"/>
    <w:rsid w:val="000E38FF"/>
    <w:rsid w:val="000E3A23"/>
    <w:rsid w:val="000E3BFC"/>
    <w:rsid w:val="000E3EE5"/>
    <w:rsid w:val="000E4006"/>
    <w:rsid w:val="000E4192"/>
    <w:rsid w:val="000E41B8"/>
    <w:rsid w:val="000E422B"/>
    <w:rsid w:val="000E4751"/>
    <w:rsid w:val="000E47E5"/>
    <w:rsid w:val="000E483C"/>
    <w:rsid w:val="000E48A5"/>
    <w:rsid w:val="000E4D2B"/>
    <w:rsid w:val="000E4D3E"/>
    <w:rsid w:val="000E4D7F"/>
    <w:rsid w:val="000E4DF1"/>
    <w:rsid w:val="000E509E"/>
    <w:rsid w:val="000E5349"/>
    <w:rsid w:val="000E565C"/>
    <w:rsid w:val="000E5B2F"/>
    <w:rsid w:val="000E5CB4"/>
    <w:rsid w:val="000E5CBF"/>
    <w:rsid w:val="000E5E10"/>
    <w:rsid w:val="000E6117"/>
    <w:rsid w:val="000E6210"/>
    <w:rsid w:val="000E62C4"/>
    <w:rsid w:val="000E66F0"/>
    <w:rsid w:val="000E6AEA"/>
    <w:rsid w:val="000E6AFF"/>
    <w:rsid w:val="000E7138"/>
    <w:rsid w:val="000E720A"/>
    <w:rsid w:val="000E73B6"/>
    <w:rsid w:val="000E7425"/>
    <w:rsid w:val="000E79F1"/>
    <w:rsid w:val="000E7D75"/>
    <w:rsid w:val="000F0F93"/>
    <w:rsid w:val="000F13D7"/>
    <w:rsid w:val="000F1450"/>
    <w:rsid w:val="000F16E1"/>
    <w:rsid w:val="000F174E"/>
    <w:rsid w:val="000F1F65"/>
    <w:rsid w:val="000F249B"/>
    <w:rsid w:val="000F267C"/>
    <w:rsid w:val="000F287E"/>
    <w:rsid w:val="000F290C"/>
    <w:rsid w:val="000F2947"/>
    <w:rsid w:val="000F2A50"/>
    <w:rsid w:val="000F3093"/>
    <w:rsid w:val="000F30D1"/>
    <w:rsid w:val="000F3136"/>
    <w:rsid w:val="000F31BE"/>
    <w:rsid w:val="000F3366"/>
    <w:rsid w:val="000F339D"/>
    <w:rsid w:val="000F3756"/>
    <w:rsid w:val="000F37A5"/>
    <w:rsid w:val="000F39E1"/>
    <w:rsid w:val="000F3AD1"/>
    <w:rsid w:val="000F3D1D"/>
    <w:rsid w:val="000F447C"/>
    <w:rsid w:val="000F468B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19"/>
    <w:rsid w:val="000F609E"/>
    <w:rsid w:val="000F6405"/>
    <w:rsid w:val="000F65CB"/>
    <w:rsid w:val="000F6A64"/>
    <w:rsid w:val="000F6C17"/>
    <w:rsid w:val="000F71ED"/>
    <w:rsid w:val="000F724C"/>
    <w:rsid w:val="000F7497"/>
    <w:rsid w:val="000F7A31"/>
    <w:rsid w:val="000F7BC6"/>
    <w:rsid w:val="000F7C1F"/>
    <w:rsid w:val="000F7C52"/>
    <w:rsid w:val="000F7CCB"/>
    <w:rsid w:val="000F7DB9"/>
    <w:rsid w:val="001000D4"/>
    <w:rsid w:val="001005A5"/>
    <w:rsid w:val="00100D38"/>
    <w:rsid w:val="00100D7B"/>
    <w:rsid w:val="00100DEB"/>
    <w:rsid w:val="00101481"/>
    <w:rsid w:val="0010150D"/>
    <w:rsid w:val="00101576"/>
    <w:rsid w:val="001015E1"/>
    <w:rsid w:val="001018AD"/>
    <w:rsid w:val="00101A66"/>
    <w:rsid w:val="00101E73"/>
    <w:rsid w:val="001021FF"/>
    <w:rsid w:val="001022B4"/>
    <w:rsid w:val="001022EC"/>
    <w:rsid w:val="001027BB"/>
    <w:rsid w:val="001027E9"/>
    <w:rsid w:val="00102BE5"/>
    <w:rsid w:val="00102F0E"/>
    <w:rsid w:val="001030D5"/>
    <w:rsid w:val="0010326D"/>
    <w:rsid w:val="00103861"/>
    <w:rsid w:val="0010386E"/>
    <w:rsid w:val="00103AD6"/>
    <w:rsid w:val="001042C4"/>
    <w:rsid w:val="001042F3"/>
    <w:rsid w:val="00104377"/>
    <w:rsid w:val="001043FA"/>
    <w:rsid w:val="001044D1"/>
    <w:rsid w:val="0010463A"/>
    <w:rsid w:val="00104B2F"/>
    <w:rsid w:val="00104B54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AFF"/>
    <w:rsid w:val="00105B28"/>
    <w:rsid w:val="00105C87"/>
    <w:rsid w:val="00105EA8"/>
    <w:rsid w:val="00105F1A"/>
    <w:rsid w:val="001062CF"/>
    <w:rsid w:val="0010664E"/>
    <w:rsid w:val="001067C2"/>
    <w:rsid w:val="00106883"/>
    <w:rsid w:val="00106D56"/>
    <w:rsid w:val="001070AA"/>
    <w:rsid w:val="00107118"/>
    <w:rsid w:val="001073C6"/>
    <w:rsid w:val="00107541"/>
    <w:rsid w:val="0010794E"/>
    <w:rsid w:val="001101F3"/>
    <w:rsid w:val="00110253"/>
    <w:rsid w:val="001102AB"/>
    <w:rsid w:val="001103BB"/>
    <w:rsid w:val="001104EF"/>
    <w:rsid w:val="0011062F"/>
    <w:rsid w:val="0011080B"/>
    <w:rsid w:val="00110956"/>
    <w:rsid w:val="001109FD"/>
    <w:rsid w:val="00110BE3"/>
    <w:rsid w:val="00110D4A"/>
    <w:rsid w:val="00110F3B"/>
    <w:rsid w:val="00110F57"/>
    <w:rsid w:val="00111416"/>
    <w:rsid w:val="00111614"/>
    <w:rsid w:val="0011183F"/>
    <w:rsid w:val="0011197B"/>
    <w:rsid w:val="00111B28"/>
    <w:rsid w:val="00111E90"/>
    <w:rsid w:val="00111F09"/>
    <w:rsid w:val="00112379"/>
    <w:rsid w:val="00112411"/>
    <w:rsid w:val="001124CD"/>
    <w:rsid w:val="00112916"/>
    <w:rsid w:val="00112B31"/>
    <w:rsid w:val="00112C55"/>
    <w:rsid w:val="00112F85"/>
    <w:rsid w:val="00113044"/>
    <w:rsid w:val="00113D14"/>
    <w:rsid w:val="00113FD7"/>
    <w:rsid w:val="00114124"/>
    <w:rsid w:val="0011441A"/>
    <w:rsid w:val="0011460E"/>
    <w:rsid w:val="00114B53"/>
    <w:rsid w:val="00114C40"/>
    <w:rsid w:val="00114CC4"/>
    <w:rsid w:val="00114ED1"/>
    <w:rsid w:val="0011501A"/>
    <w:rsid w:val="00115D81"/>
    <w:rsid w:val="00116178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B99"/>
    <w:rsid w:val="00120DED"/>
    <w:rsid w:val="001214CF"/>
    <w:rsid w:val="001216F2"/>
    <w:rsid w:val="00121A52"/>
    <w:rsid w:val="00121A83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462"/>
    <w:rsid w:val="0012368A"/>
    <w:rsid w:val="001238CD"/>
    <w:rsid w:val="00123928"/>
    <w:rsid w:val="00123947"/>
    <w:rsid w:val="001240CE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51D"/>
    <w:rsid w:val="001266D2"/>
    <w:rsid w:val="00126722"/>
    <w:rsid w:val="00126B4F"/>
    <w:rsid w:val="00127198"/>
    <w:rsid w:val="00127447"/>
    <w:rsid w:val="00127586"/>
    <w:rsid w:val="0012772A"/>
    <w:rsid w:val="001278BC"/>
    <w:rsid w:val="00127EB0"/>
    <w:rsid w:val="001300E0"/>
    <w:rsid w:val="00130135"/>
    <w:rsid w:val="001303C2"/>
    <w:rsid w:val="0013075F"/>
    <w:rsid w:val="00130F28"/>
    <w:rsid w:val="00130FBC"/>
    <w:rsid w:val="00130FF9"/>
    <w:rsid w:val="0013101C"/>
    <w:rsid w:val="001313BB"/>
    <w:rsid w:val="00131E2C"/>
    <w:rsid w:val="001321E3"/>
    <w:rsid w:val="001324D5"/>
    <w:rsid w:val="001326A6"/>
    <w:rsid w:val="00132F72"/>
    <w:rsid w:val="00133071"/>
    <w:rsid w:val="001330D0"/>
    <w:rsid w:val="001331C6"/>
    <w:rsid w:val="001334AD"/>
    <w:rsid w:val="00133523"/>
    <w:rsid w:val="0013359B"/>
    <w:rsid w:val="00133906"/>
    <w:rsid w:val="001339CC"/>
    <w:rsid w:val="00133AC7"/>
    <w:rsid w:val="00133D33"/>
    <w:rsid w:val="00134579"/>
    <w:rsid w:val="001345F0"/>
    <w:rsid w:val="0013462C"/>
    <w:rsid w:val="0013467C"/>
    <w:rsid w:val="00134828"/>
    <w:rsid w:val="00134A8E"/>
    <w:rsid w:val="00134D08"/>
    <w:rsid w:val="00134E8C"/>
    <w:rsid w:val="0013532B"/>
    <w:rsid w:val="001354E5"/>
    <w:rsid w:val="001357C6"/>
    <w:rsid w:val="001358B1"/>
    <w:rsid w:val="00135A39"/>
    <w:rsid w:val="00135F40"/>
    <w:rsid w:val="00135F62"/>
    <w:rsid w:val="00135FDB"/>
    <w:rsid w:val="0013620C"/>
    <w:rsid w:val="00136469"/>
    <w:rsid w:val="00136482"/>
    <w:rsid w:val="001365A3"/>
    <w:rsid w:val="00136609"/>
    <w:rsid w:val="00136698"/>
    <w:rsid w:val="001368DD"/>
    <w:rsid w:val="001369BF"/>
    <w:rsid w:val="00136E62"/>
    <w:rsid w:val="00136FE4"/>
    <w:rsid w:val="001371B7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0907"/>
    <w:rsid w:val="00141102"/>
    <w:rsid w:val="00141104"/>
    <w:rsid w:val="001411B7"/>
    <w:rsid w:val="001413E0"/>
    <w:rsid w:val="00141557"/>
    <w:rsid w:val="001416E5"/>
    <w:rsid w:val="00141891"/>
    <w:rsid w:val="00141BB6"/>
    <w:rsid w:val="00141BF7"/>
    <w:rsid w:val="00141E84"/>
    <w:rsid w:val="00141E88"/>
    <w:rsid w:val="00142168"/>
    <w:rsid w:val="0014230E"/>
    <w:rsid w:val="00142906"/>
    <w:rsid w:val="00142D63"/>
    <w:rsid w:val="00142EB3"/>
    <w:rsid w:val="0014301C"/>
    <w:rsid w:val="00143053"/>
    <w:rsid w:val="00143466"/>
    <w:rsid w:val="001435EA"/>
    <w:rsid w:val="001436EA"/>
    <w:rsid w:val="00143B5C"/>
    <w:rsid w:val="00143B7A"/>
    <w:rsid w:val="00143F59"/>
    <w:rsid w:val="0014423D"/>
    <w:rsid w:val="00144504"/>
    <w:rsid w:val="00144508"/>
    <w:rsid w:val="00144699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5B4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47E7A"/>
    <w:rsid w:val="0015039A"/>
    <w:rsid w:val="0015041B"/>
    <w:rsid w:val="00150BC8"/>
    <w:rsid w:val="00150FB9"/>
    <w:rsid w:val="00151084"/>
    <w:rsid w:val="00151196"/>
    <w:rsid w:val="001512F9"/>
    <w:rsid w:val="001512FC"/>
    <w:rsid w:val="001514ED"/>
    <w:rsid w:val="0015153F"/>
    <w:rsid w:val="001516B9"/>
    <w:rsid w:val="00151837"/>
    <w:rsid w:val="00151C04"/>
    <w:rsid w:val="00151D3D"/>
    <w:rsid w:val="00151DCE"/>
    <w:rsid w:val="00151F02"/>
    <w:rsid w:val="00152175"/>
    <w:rsid w:val="001521E6"/>
    <w:rsid w:val="00152557"/>
    <w:rsid w:val="0015273A"/>
    <w:rsid w:val="00152A56"/>
    <w:rsid w:val="00152AA3"/>
    <w:rsid w:val="00152ACF"/>
    <w:rsid w:val="00152B13"/>
    <w:rsid w:val="00152DDA"/>
    <w:rsid w:val="00153394"/>
    <w:rsid w:val="0015368B"/>
    <w:rsid w:val="00153772"/>
    <w:rsid w:val="0015397F"/>
    <w:rsid w:val="001539C1"/>
    <w:rsid w:val="00154089"/>
    <w:rsid w:val="001542B4"/>
    <w:rsid w:val="0015487B"/>
    <w:rsid w:val="00154B5C"/>
    <w:rsid w:val="00154C47"/>
    <w:rsid w:val="00154E63"/>
    <w:rsid w:val="0015535B"/>
    <w:rsid w:val="00155615"/>
    <w:rsid w:val="0015562D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74"/>
    <w:rsid w:val="00157389"/>
    <w:rsid w:val="001573C4"/>
    <w:rsid w:val="00157A0A"/>
    <w:rsid w:val="00157CF1"/>
    <w:rsid w:val="00157E82"/>
    <w:rsid w:val="00160158"/>
    <w:rsid w:val="001608C2"/>
    <w:rsid w:val="00160906"/>
    <w:rsid w:val="0016090C"/>
    <w:rsid w:val="00160952"/>
    <w:rsid w:val="00160D2A"/>
    <w:rsid w:val="00160E3E"/>
    <w:rsid w:val="00160EBD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0C3"/>
    <w:rsid w:val="0016318A"/>
    <w:rsid w:val="00163E41"/>
    <w:rsid w:val="00163FE8"/>
    <w:rsid w:val="001641B8"/>
    <w:rsid w:val="00164201"/>
    <w:rsid w:val="00164B2C"/>
    <w:rsid w:val="00164C87"/>
    <w:rsid w:val="00164E37"/>
    <w:rsid w:val="0016508F"/>
    <w:rsid w:val="001654C5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AE2"/>
    <w:rsid w:val="00166DED"/>
    <w:rsid w:val="00166E4C"/>
    <w:rsid w:val="00166FCB"/>
    <w:rsid w:val="00167163"/>
    <w:rsid w:val="001676AF"/>
    <w:rsid w:val="0016792D"/>
    <w:rsid w:val="00167956"/>
    <w:rsid w:val="00167BFA"/>
    <w:rsid w:val="00170200"/>
    <w:rsid w:val="00170293"/>
    <w:rsid w:val="001706FA"/>
    <w:rsid w:val="00170855"/>
    <w:rsid w:val="00170D3B"/>
    <w:rsid w:val="00170E60"/>
    <w:rsid w:val="0017111F"/>
    <w:rsid w:val="00171139"/>
    <w:rsid w:val="001711BC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3B8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047"/>
    <w:rsid w:val="00177131"/>
    <w:rsid w:val="00177382"/>
    <w:rsid w:val="001775B9"/>
    <w:rsid w:val="0017761B"/>
    <w:rsid w:val="001776EA"/>
    <w:rsid w:val="00177801"/>
    <w:rsid w:val="00177B90"/>
    <w:rsid w:val="00177CEB"/>
    <w:rsid w:val="00177F84"/>
    <w:rsid w:val="0018029D"/>
    <w:rsid w:val="001802C7"/>
    <w:rsid w:val="0018033A"/>
    <w:rsid w:val="001803A2"/>
    <w:rsid w:val="00181159"/>
    <w:rsid w:val="001815B4"/>
    <w:rsid w:val="0018181A"/>
    <w:rsid w:val="00181DA1"/>
    <w:rsid w:val="00181F58"/>
    <w:rsid w:val="00182D8A"/>
    <w:rsid w:val="00182EC6"/>
    <w:rsid w:val="0018356E"/>
    <w:rsid w:val="0018372C"/>
    <w:rsid w:val="00184121"/>
    <w:rsid w:val="00184166"/>
    <w:rsid w:val="00184230"/>
    <w:rsid w:val="0018434C"/>
    <w:rsid w:val="0018457E"/>
    <w:rsid w:val="0018466B"/>
    <w:rsid w:val="0018468D"/>
    <w:rsid w:val="001847BF"/>
    <w:rsid w:val="00184B12"/>
    <w:rsid w:val="00184FE4"/>
    <w:rsid w:val="00185184"/>
    <w:rsid w:val="00185277"/>
    <w:rsid w:val="00185485"/>
    <w:rsid w:val="00185500"/>
    <w:rsid w:val="0018571B"/>
    <w:rsid w:val="00185813"/>
    <w:rsid w:val="00185870"/>
    <w:rsid w:val="00185A57"/>
    <w:rsid w:val="00185AFF"/>
    <w:rsid w:val="00185B1D"/>
    <w:rsid w:val="00185CF9"/>
    <w:rsid w:val="00185E07"/>
    <w:rsid w:val="00186501"/>
    <w:rsid w:val="00186657"/>
    <w:rsid w:val="001868CC"/>
    <w:rsid w:val="00186AB1"/>
    <w:rsid w:val="0018727D"/>
    <w:rsid w:val="001873B0"/>
    <w:rsid w:val="00187A94"/>
    <w:rsid w:val="00190502"/>
    <w:rsid w:val="0019051A"/>
    <w:rsid w:val="00190598"/>
    <w:rsid w:val="00190676"/>
    <w:rsid w:val="00190759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4CB"/>
    <w:rsid w:val="001925C6"/>
    <w:rsid w:val="0019279A"/>
    <w:rsid w:val="0019297F"/>
    <w:rsid w:val="00192A50"/>
    <w:rsid w:val="00192B62"/>
    <w:rsid w:val="00192EB0"/>
    <w:rsid w:val="00192F3F"/>
    <w:rsid w:val="00192F46"/>
    <w:rsid w:val="0019303E"/>
    <w:rsid w:val="001933C2"/>
    <w:rsid w:val="0019345E"/>
    <w:rsid w:val="0019384A"/>
    <w:rsid w:val="00193A08"/>
    <w:rsid w:val="00193B07"/>
    <w:rsid w:val="00193D1D"/>
    <w:rsid w:val="001940B5"/>
    <w:rsid w:val="0019414B"/>
    <w:rsid w:val="001941FB"/>
    <w:rsid w:val="001943AD"/>
    <w:rsid w:val="00194524"/>
    <w:rsid w:val="001949A1"/>
    <w:rsid w:val="00194BBC"/>
    <w:rsid w:val="00194C38"/>
    <w:rsid w:val="0019522F"/>
    <w:rsid w:val="0019530A"/>
    <w:rsid w:val="00195644"/>
    <w:rsid w:val="0019565F"/>
    <w:rsid w:val="00195692"/>
    <w:rsid w:val="001956B8"/>
    <w:rsid w:val="001957A6"/>
    <w:rsid w:val="00195AB6"/>
    <w:rsid w:val="00195D12"/>
    <w:rsid w:val="001962AA"/>
    <w:rsid w:val="0019642C"/>
    <w:rsid w:val="001964F1"/>
    <w:rsid w:val="001967E5"/>
    <w:rsid w:val="00196BD8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744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608"/>
    <w:rsid w:val="001A2910"/>
    <w:rsid w:val="001A2ADB"/>
    <w:rsid w:val="001A2BD2"/>
    <w:rsid w:val="001A2BFB"/>
    <w:rsid w:val="001A2CEC"/>
    <w:rsid w:val="001A2F00"/>
    <w:rsid w:val="001A3196"/>
    <w:rsid w:val="001A31F6"/>
    <w:rsid w:val="001A3E3D"/>
    <w:rsid w:val="001A41E7"/>
    <w:rsid w:val="001A42B2"/>
    <w:rsid w:val="001A43B3"/>
    <w:rsid w:val="001A4431"/>
    <w:rsid w:val="001A464A"/>
    <w:rsid w:val="001A479F"/>
    <w:rsid w:val="001A4812"/>
    <w:rsid w:val="001A49F1"/>
    <w:rsid w:val="001A4A2C"/>
    <w:rsid w:val="001A4A70"/>
    <w:rsid w:val="001A4D96"/>
    <w:rsid w:val="001A4DA1"/>
    <w:rsid w:val="001A4F49"/>
    <w:rsid w:val="001A5206"/>
    <w:rsid w:val="001A52E9"/>
    <w:rsid w:val="001A563E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0EDC"/>
    <w:rsid w:val="001B1117"/>
    <w:rsid w:val="001B1697"/>
    <w:rsid w:val="001B17EF"/>
    <w:rsid w:val="001B1A6B"/>
    <w:rsid w:val="001B1A81"/>
    <w:rsid w:val="001B1B05"/>
    <w:rsid w:val="001B1B66"/>
    <w:rsid w:val="001B2633"/>
    <w:rsid w:val="001B2BC8"/>
    <w:rsid w:val="001B2DBA"/>
    <w:rsid w:val="001B3178"/>
    <w:rsid w:val="001B366C"/>
    <w:rsid w:val="001B42C4"/>
    <w:rsid w:val="001B446B"/>
    <w:rsid w:val="001B44BD"/>
    <w:rsid w:val="001B48F3"/>
    <w:rsid w:val="001B4BA2"/>
    <w:rsid w:val="001B4DBB"/>
    <w:rsid w:val="001B594F"/>
    <w:rsid w:val="001B5EC8"/>
    <w:rsid w:val="001B62FE"/>
    <w:rsid w:val="001B6373"/>
    <w:rsid w:val="001B6856"/>
    <w:rsid w:val="001B6966"/>
    <w:rsid w:val="001B6A5E"/>
    <w:rsid w:val="001B6AAC"/>
    <w:rsid w:val="001B6B8A"/>
    <w:rsid w:val="001B6C2A"/>
    <w:rsid w:val="001B6F56"/>
    <w:rsid w:val="001B72FB"/>
    <w:rsid w:val="001B7305"/>
    <w:rsid w:val="001B7847"/>
    <w:rsid w:val="001B785F"/>
    <w:rsid w:val="001B78C8"/>
    <w:rsid w:val="001B7C8F"/>
    <w:rsid w:val="001B7D20"/>
    <w:rsid w:val="001B7E57"/>
    <w:rsid w:val="001B7F17"/>
    <w:rsid w:val="001C0319"/>
    <w:rsid w:val="001C0619"/>
    <w:rsid w:val="001C0849"/>
    <w:rsid w:val="001C0AF4"/>
    <w:rsid w:val="001C0B2C"/>
    <w:rsid w:val="001C0CEE"/>
    <w:rsid w:val="001C10FA"/>
    <w:rsid w:val="001C1ABE"/>
    <w:rsid w:val="001C1CC3"/>
    <w:rsid w:val="001C2283"/>
    <w:rsid w:val="001C22A1"/>
    <w:rsid w:val="001C2336"/>
    <w:rsid w:val="001C2527"/>
    <w:rsid w:val="001C2822"/>
    <w:rsid w:val="001C28CF"/>
    <w:rsid w:val="001C29EA"/>
    <w:rsid w:val="001C2CAD"/>
    <w:rsid w:val="001C2D61"/>
    <w:rsid w:val="001C2F8C"/>
    <w:rsid w:val="001C3041"/>
    <w:rsid w:val="001C3525"/>
    <w:rsid w:val="001C3769"/>
    <w:rsid w:val="001C3B3F"/>
    <w:rsid w:val="001C3D06"/>
    <w:rsid w:val="001C3D21"/>
    <w:rsid w:val="001C3F64"/>
    <w:rsid w:val="001C40AC"/>
    <w:rsid w:val="001C4215"/>
    <w:rsid w:val="001C45D5"/>
    <w:rsid w:val="001C46B4"/>
    <w:rsid w:val="001C49BC"/>
    <w:rsid w:val="001C4FBC"/>
    <w:rsid w:val="001C5110"/>
    <w:rsid w:val="001C51F4"/>
    <w:rsid w:val="001C5256"/>
    <w:rsid w:val="001C533E"/>
    <w:rsid w:val="001C53B6"/>
    <w:rsid w:val="001C5742"/>
    <w:rsid w:val="001C5847"/>
    <w:rsid w:val="001C5A1B"/>
    <w:rsid w:val="001C5B07"/>
    <w:rsid w:val="001C5E11"/>
    <w:rsid w:val="001C60C5"/>
    <w:rsid w:val="001C62F1"/>
    <w:rsid w:val="001C682F"/>
    <w:rsid w:val="001C6853"/>
    <w:rsid w:val="001C6D02"/>
    <w:rsid w:val="001C6DBB"/>
    <w:rsid w:val="001C6ED7"/>
    <w:rsid w:val="001C6F14"/>
    <w:rsid w:val="001C7066"/>
    <w:rsid w:val="001C70E5"/>
    <w:rsid w:val="001C711F"/>
    <w:rsid w:val="001C7301"/>
    <w:rsid w:val="001C73DC"/>
    <w:rsid w:val="001C73FB"/>
    <w:rsid w:val="001C7527"/>
    <w:rsid w:val="001C7770"/>
    <w:rsid w:val="001C77AA"/>
    <w:rsid w:val="001C7DF7"/>
    <w:rsid w:val="001C7E97"/>
    <w:rsid w:val="001D0194"/>
    <w:rsid w:val="001D01A1"/>
    <w:rsid w:val="001D02F9"/>
    <w:rsid w:val="001D0B95"/>
    <w:rsid w:val="001D0C44"/>
    <w:rsid w:val="001D0C64"/>
    <w:rsid w:val="001D10EE"/>
    <w:rsid w:val="001D1267"/>
    <w:rsid w:val="001D1863"/>
    <w:rsid w:val="001D1960"/>
    <w:rsid w:val="001D1B04"/>
    <w:rsid w:val="001D1C62"/>
    <w:rsid w:val="001D2017"/>
    <w:rsid w:val="001D213E"/>
    <w:rsid w:val="001D2186"/>
    <w:rsid w:val="001D21CA"/>
    <w:rsid w:val="001D2286"/>
    <w:rsid w:val="001D25E4"/>
    <w:rsid w:val="001D29BC"/>
    <w:rsid w:val="001D2AC1"/>
    <w:rsid w:val="001D2AD7"/>
    <w:rsid w:val="001D2C14"/>
    <w:rsid w:val="001D2F56"/>
    <w:rsid w:val="001D311E"/>
    <w:rsid w:val="001D3475"/>
    <w:rsid w:val="001D3887"/>
    <w:rsid w:val="001D44E9"/>
    <w:rsid w:val="001D47D8"/>
    <w:rsid w:val="001D49CC"/>
    <w:rsid w:val="001D51C7"/>
    <w:rsid w:val="001D54D5"/>
    <w:rsid w:val="001D5630"/>
    <w:rsid w:val="001D572C"/>
    <w:rsid w:val="001D57A7"/>
    <w:rsid w:val="001D585D"/>
    <w:rsid w:val="001D58F0"/>
    <w:rsid w:val="001D5A61"/>
    <w:rsid w:val="001D5AB6"/>
    <w:rsid w:val="001D6133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659"/>
    <w:rsid w:val="001D79CA"/>
    <w:rsid w:val="001D7AB1"/>
    <w:rsid w:val="001D7B79"/>
    <w:rsid w:val="001D7D35"/>
    <w:rsid w:val="001D7DFA"/>
    <w:rsid w:val="001D7F95"/>
    <w:rsid w:val="001E0000"/>
    <w:rsid w:val="001E036B"/>
    <w:rsid w:val="001E09D3"/>
    <w:rsid w:val="001E0B64"/>
    <w:rsid w:val="001E0C2D"/>
    <w:rsid w:val="001E0C99"/>
    <w:rsid w:val="001E0CA6"/>
    <w:rsid w:val="001E0DDD"/>
    <w:rsid w:val="001E0FC0"/>
    <w:rsid w:val="001E10D1"/>
    <w:rsid w:val="001E13E3"/>
    <w:rsid w:val="001E1597"/>
    <w:rsid w:val="001E168C"/>
    <w:rsid w:val="001E18B3"/>
    <w:rsid w:val="001E19C6"/>
    <w:rsid w:val="001E1B56"/>
    <w:rsid w:val="001E1C20"/>
    <w:rsid w:val="001E21B6"/>
    <w:rsid w:val="001E21C4"/>
    <w:rsid w:val="001E229B"/>
    <w:rsid w:val="001E2A3C"/>
    <w:rsid w:val="001E2A7F"/>
    <w:rsid w:val="001E2B18"/>
    <w:rsid w:val="001E2D8D"/>
    <w:rsid w:val="001E320A"/>
    <w:rsid w:val="001E330B"/>
    <w:rsid w:val="001E336F"/>
    <w:rsid w:val="001E341F"/>
    <w:rsid w:val="001E3510"/>
    <w:rsid w:val="001E3731"/>
    <w:rsid w:val="001E3A07"/>
    <w:rsid w:val="001E3A97"/>
    <w:rsid w:val="001E40B9"/>
    <w:rsid w:val="001E41CF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B93"/>
    <w:rsid w:val="001E6CB6"/>
    <w:rsid w:val="001E6E89"/>
    <w:rsid w:val="001E6FFD"/>
    <w:rsid w:val="001E7186"/>
    <w:rsid w:val="001E7815"/>
    <w:rsid w:val="001E7825"/>
    <w:rsid w:val="001E797D"/>
    <w:rsid w:val="001E7D45"/>
    <w:rsid w:val="001E7DCB"/>
    <w:rsid w:val="001F0082"/>
    <w:rsid w:val="001F0276"/>
    <w:rsid w:val="001F05F8"/>
    <w:rsid w:val="001F0737"/>
    <w:rsid w:val="001F0A31"/>
    <w:rsid w:val="001F0B22"/>
    <w:rsid w:val="001F0C23"/>
    <w:rsid w:val="001F0CBD"/>
    <w:rsid w:val="001F13D4"/>
    <w:rsid w:val="001F177D"/>
    <w:rsid w:val="001F1B69"/>
    <w:rsid w:val="001F1F48"/>
    <w:rsid w:val="001F21CC"/>
    <w:rsid w:val="001F2339"/>
    <w:rsid w:val="001F26BF"/>
    <w:rsid w:val="001F2717"/>
    <w:rsid w:val="001F28ED"/>
    <w:rsid w:val="001F290B"/>
    <w:rsid w:val="001F2957"/>
    <w:rsid w:val="001F2AE5"/>
    <w:rsid w:val="001F32C0"/>
    <w:rsid w:val="001F335E"/>
    <w:rsid w:val="001F33D5"/>
    <w:rsid w:val="001F364E"/>
    <w:rsid w:val="001F3889"/>
    <w:rsid w:val="001F40FE"/>
    <w:rsid w:val="001F44C6"/>
    <w:rsid w:val="001F48F1"/>
    <w:rsid w:val="001F4B91"/>
    <w:rsid w:val="001F4D40"/>
    <w:rsid w:val="001F59E7"/>
    <w:rsid w:val="001F5E02"/>
    <w:rsid w:val="001F63DA"/>
    <w:rsid w:val="001F64EC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CCE"/>
    <w:rsid w:val="001F7E2D"/>
    <w:rsid w:val="0020017B"/>
    <w:rsid w:val="002001B7"/>
    <w:rsid w:val="0020065D"/>
    <w:rsid w:val="00200763"/>
    <w:rsid w:val="00200B54"/>
    <w:rsid w:val="00200C31"/>
    <w:rsid w:val="00200DD3"/>
    <w:rsid w:val="00200DF3"/>
    <w:rsid w:val="00200F14"/>
    <w:rsid w:val="0020143E"/>
    <w:rsid w:val="00201745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B89"/>
    <w:rsid w:val="00203CA9"/>
    <w:rsid w:val="00203DD8"/>
    <w:rsid w:val="00204214"/>
    <w:rsid w:val="0020448E"/>
    <w:rsid w:val="0020455B"/>
    <w:rsid w:val="002046A1"/>
    <w:rsid w:val="002048C9"/>
    <w:rsid w:val="00204B0C"/>
    <w:rsid w:val="00204BCD"/>
    <w:rsid w:val="00204CB9"/>
    <w:rsid w:val="00204F81"/>
    <w:rsid w:val="00204FAD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90E"/>
    <w:rsid w:val="00207CB8"/>
    <w:rsid w:val="002100A3"/>
    <w:rsid w:val="002100FD"/>
    <w:rsid w:val="0021012B"/>
    <w:rsid w:val="00210135"/>
    <w:rsid w:val="0021042A"/>
    <w:rsid w:val="00210629"/>
    <w:rsid w:val="0021065B"/>
    <w:rsid w:val="0021092F"/>
    <w:rsid w:val="00210A49"/>
    <w:rsid w:val="00210DF2"/>
    <w:rsid w:val="00210F45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2ED2"/>
    <w:rsid w:val="0021305E"/>
    <w:rsid w:val="00213245"/>
    <w:rsid w:val="002135F5"/>
    <w:rsid w:val="0021371F"/>
    <w:rsid w:val="002139EA"/>
    <w:rsid w:val="00213C37"/>
    <w:rsid w:val="00213C48"/>
    <w:rsid w:val="00213E67"/>
    <w:rsid w:val="00213F76"/>
    <w:rsid w:val="00214318"/>
    <w:rsid w:val="002146D7"/>
    <w:rsid w:val="00214809"/>
    <w:rsid w:val="002148E9"/>
    <w:rsid w:val="00214E41"/>
    <w:rsid w:val="00214EE7"/>
    <w:rsid w:val="0021551A"/>
    <w:rsid w:val="0021568D"/>
    <w:rsid w:val="0021580A"/>
    <w:rsid w:val="0021580C"/>
    <w:rsid w:val="00215BD0"/>
    <w:rsid w:val="00215D2F"/>
    <w:rsid w:val="002161D5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8F5"/>
    <w:rsid w:val="002178F7"/>
    <w:rsid w:val="0021792C"/>
    <w:rsid w:val="00217C29"/>
    <w:rsid w:val="00217FA2"/>
    <w:rsid w:val="00220010"/>
    <w:rsid w:val="00220251"/>
    <w:rsid w:val="002202BB"/>
    <w:rsid w:val="00220645"/>
    <w:rsid w:val="00220797"/>
    <w:rsid w:val="002207B1"/>
    <w:rsid w:val="00220852"/>
    <w:rsid w:val="00220B41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4C6"/>
    <w:rsid w:val="002217D6"/>
    <w:rsid w:val="00221852"/>
    <w:rsid w:val="0022197F"/>
    <w:rsid w:val="002219A8"/>
    <w:rsid w:val="00221A28"/>
    <w:rsid w:val="00221A4F"/>
    <w:rsid w:val="00221BD4"/>
    <w:rsid w:val="00221DC2"/>
    <w:rsid w:val="00221E29"/>
    <w:rsid w:val="002222E4"/>
    <w:rsid w:val="00222375"/>
    <w:rsid w:val="002228C6"/>
    <w:rsid w:val="002229B7"/>
    <w:rsid w:val="00223301"/>
    <w:rsid w:val="0022352C"/>
    <w:rsid w:val="0022354B"/>
    <w:rsid w:val="00223BAD"/>
    <w:rsid w:val="00223F14"/>
    <w:rsid w:val="00224AE6"/>
    <w:rsid w:val="00224DD8"/>
    <w:rsid w:val="00224E19"/>
    <w:rsid w:val="002257DF"/>
    <w:rsid w:val="00225D95"/>
    <w:rsid w:val="00225EC1"/>
    <w:rsid w:val="00225ED4"/>
    <w:rsid w:val="002265F1"/>
    <w:rsid w:val="00226950"/>
    <w:rsid w:val="00226EA0"/>
    <w:rsid w:val="002270A6"/>
    <w:rsid w:val="0022712B"/>
    <w:rsid w:val="002274E3"/>
    <w:rsid w:val="00227A71"/>
    <w:rsid w:val="00227D0B"/>
    <w:rsid w:val="00227F2D"/>
    <w:rsid w:val="002302EF"/>
    <w:rsid w:val="00230309"/>
    <w:rsid w:val="0023075C"/>
    <w:rsid w:val="00231172"/>
    <w:rsid w:val="00231300"/>
    <w:rsid w:val="00231365"/>
    <w:rsid w:val="00231866"/>
    <w:rsid w:val="002318B1"/>
    <w:rsid w:val="00231A71"/>
    <w:rsid w:val="00231E2C"/>
    <w:rsid w:val="00232181"/>
    <w:rsid w:val="002323DB"/>
    <w:rsid w:val="002324A3"/>
    <w:rsid w:val="0023265A"/>
    <w:rsid w:val="0023282E"/>
    <w:rsid w:val="00232AA5"/>
    <w:rsid w:val="00232BED"/>
    <w:rsid w:val="00232F11"/>
    <w:rsid w:val="00232F45"/>
    <w:rsid w:val="00233586"/>
    <w:rsid w:val="002337A5"/>
    <w:rsid w:val="00233AD5"/>
    <w:rsid w:val="002343FF"/>
    <w:rsid w:val="00234822"/>
    <w:rsid w:val="00234C6C"/>
    <w:rsid w:val="00234CA0"/>
    <w:rsid w:val="00234CAD"/>
    <w:rsid w:val="00234F4A"/>
    <w:rsid w:val="00235099"/>
    <w:rsid w:val="00235311"/>
    <w:rsid w:val="0023532E"/>
    <w:rsid w:val="00235491"/>
    <w:rsid w:val="002355BC"/>
    <w:rsid w:val="00235903"/>
    <w:rsid w:val="00235B58"/>
    <w:rsid w:val="00235C18"/>
    <w:rsid w:val="00235D2A"/>
    <w:rsid w:val="00235EED"/>
    <w:rsid w:val="0023640F"/>
    <w:rsid w:val="002365DF"/>
    <w:rsid w:val="00236F53"/>
    <w:rsid w:val="00236FB9"/>
    <w:rsid w:val="002373E2"/>
    <w:rsid w:val="002374AB"/>
    <w:rsid w:val="0023794F"/>
    <w:rsid w:val="00237A39"/>
    <w:rsid w:val="00237EBC"/>
    <w:rsid w:val="00237EF0"/>
    <w:rsid w:val="0024004C"/>
    <w:rsid w:val="00240062"/>
    <w:rsid w:val="002401AC"/>
    <w:rsid w:val="00240359"/>
    <w:rsid w:val="002403CB"/>
    <w:rsid w:val="00240426"/>
    <w:rsid w:val="00240564"/>
    <w:rsid w:val="002406F3"/>
    <w:rsid w:val="0024074F"/>
    <w:rsid w:val="00240990"/>
    <w:rsid w:val="00240BF2"/>
    <w:rsid w:val="00240D33"/>
    <w:rsid w:val="00240DF5"/>
    <w:rsid w:val="00240F21"/>
    <w:rsid w:val="00241164"/>
    <w:rsid w:val="00241254"/>
    <w:rsid w:val="0024186D"/>
    <w:rsid w:val="00241E0F"/>
    <w:rsid w:val="00242404"/>
    <w:rsid w:val="00242556"/>
    <w:rsid w:val="002426E1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85"/>
    <w:rsid w:val="002434B9"/>
    <w:rsid w:val="002436C1"/>
    <w:rsid w:val="002438FA"/>
    <w:rsid w:val="00243A30"/>
    <w:rsid w:val="00243B15"/>
    <w:rsid w:val="00243D5A"/>
    <w:rsid w:val="00243D66"/>
    <w:rsid w:val="0024421A"/>
    <w:rsid w:val="00244499"/>
    <w:rsid w:val="00244DDA"/>
    <w:rsid w:val="00244FBD"/>
    <w:rsid w:val="00245146"/>
    <w:rsid w:val="00245568"/>
    <w:rsid w:val="00245898"/>
    <w:rsid w:val="002458C2"/>
    <w:rsid w:val="0024595A"/>
    <w:rsid w:val="00245ABB"/>
    <w:rsid w:val="00245E95"/>
    <w:rsid w:val="00245EDE"/>
    <w:rsid w:val="00245F57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80"/>
    <w:rsid w:val="002509D6"/>
    <w:rsid w:val="00250C82"/>
    <w:rsid w:val="0025127C"/>
    <w:rsid w:val="00251362"/>
    <w:rsid w:val="002514ED"/>
    <w:rsid w:val="002515A4"/>
    <w:rsid w:val="002516B4"/>
    <w:rsid w:val="0025186E"/>
    <w:rsid w:val="002518CC"/>
    <w:rsid w:val="00251BE2"/>
    <w:rsid w:val="002523BA"/>
    <w:rsid w:val="00252456"/>
    <w:rsid w:val="00252974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2D1"/>
    <w:rsid w:val="002543A0"/>
    <w:rsid w:val="00254568"/>
    <w:rsid w:val="002548A1"/>
    <w:rsid w:val="00254955"/>
    <w:rsid w:val="00254B5A"/>
    <w:rsid w:val="00254B5F"/>
    <w:rsid w:val="00254BD4"/>
    <w:rsid w:val="00254CB2"/>
    <w:rsid w:val="002553D8"/>
    <w:rsid w:val="00255A1B"/>
    <w:rsid w:val="00255AD2"/>
    <w:rsid w:val="00255BC1"/>
    <w:rsid w:val="00255FA0"/>
    <w:rsid w:val="002562E0"/>
    <w:rsid w:val="00256337"/>
    <w:rsid w:val="00256484"/>
    <w:rsid w:val="002564DF"/>
    <w:rsid w:val="00256F35"/>
    <w:rsid w:val="00256F8E"/>
    <w:rsid w:val="00257186"/>
    <w:rsid w:val="00257229"/>
    <w:rsid w:val="002574D9"/>
    <w:rsid w:val="002576C2"/>
    <w:rsid w:val="0025772F"/>
    <w:rsid w:val="00257774"/>
    <w:rsid w:val="0025797E"/>
    <w:rsid w:val="00257D12"/>
    <w:rsid w:val="00257DE7"/>
    <w:rsid w:val="00257F3E"/>
    <w:rsid w:val="00260155"/>
    <w:rsid w:val="0026032B"/>
    <w:rsid w:val="00260598"/>
    <w:rsid w:val="00260715"/>
    <w:rsid w:val="00260C86"/>
    <w:rsid w:val="00260EAA"/>
    <w:rsid w:val="00261431"/>
    <w:rsid w:val="0026183B"/>
    <w:rsid w:val="00261D31"/>
    <w:rsid w:val="00261DB6"/>
    <w:rsid w:val="00261DC2"/>
    <w:rsid w:val="0026219C"/>
    <w:rsid w:val="002623C2"/>
    <w:rsid w:val="0026241D"/>
    <w:rsid w:val="00262849"/>
    <w:rsid w:val="002629F1"/>
    <w:rsid w:val="00262A0C"/>
    <w:rsid w:val="00262D1D"/>
    <w:rsid w:val="00262FB4"/>
    <w:rsid w:val="00263117"/>
    <w:rsid w:val="002631AF"/>
    <w:rsid w:val="00263274"/>
    <w:rsid w:val="00263337"/>
    <w:rsid w:val="002635A2"/>
    <w:rsid w:val="002637DF"/>
    <w:rsid w:val="002639A0"/>
    <w:rsid w:val="00263E45"/>
    <w:rsid w:val="00264044"/>
    <w:rsid w:val="00264128"/>
    <w:rsid w:val="00264283"/>
    <w:rsid w:val="002649CC"/>
    <w:rsid w:val="00264E79"/>
    <w:rsid w:val="00264EC4"/>
    <w:rsid w:val="00264FCC"/>
    <w:rsid w:val="00265765"/>
    <w:rsid w:val="00265871"/>
    <w:rsid w:val="002658EF"/>
    <w:rsid w:val="002659F0"/>
    <w:rsid w:val="00265B42"/>
    <w:rsid w:val="00265B62"/>
    <w:rsid w:val="00265C29"/>
    <w:rsid w:val="00265D3C"/>
    <w:rsid w:val="00265EC7"/>
    <w:rsid w:val="00265F27"/>
    <w:rsid w:val="00265FCE"/>
    <w:rsid w:val="00266059"/>
    <w:rsid w:val="002663AB"/>
    <w:rsid w:val="002663DE"/>
    <w:rsid w:val="002673C5"/>
    <w:rsid w:val="00267462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EC"/>
    <w:rsid w:val="00271DF1"/>
    <w:rsid w:val="00271F27"/>
    <w:rsid w:val="00271FD3"/>
    <w:rsid w:val="002720A0"/>
    <w:rsid w:val="002723BA"/>
    <w:rsid w:val="002723E0"/>
    <w:rsid w:val="002732CE"/>
    <w:rsid w:val="00273855"/>
    <w:rsid w:val="00273B2C"/>
    <w:rsid w:val="00273DD2"/>
    <w:rsid w:val="00273E03"/>
    <w:rsid w:val="00273EB4"/>
    <w:rsid w:val="00273F69"/>
    <w:rsid w:val="00273F86"/>
    <w:rsid w:val="002741BE"/>
    <w:rsid w:val="00274740"/>
    <w:rsid w:val="00274B04"/>
    <w:rsid w:val="00274FC5"/>
    <w:rsid w:val="002750B5"/>
    <w:rsid w:val="002752D6"/>
    <w:rsid w:val="002753B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68FA"/>
    <w:rsid w:val="00277064"/>
    <w:rsid w:val="00277125"/>
    <w:rsid w:val="00277387"/>
    <w:rsid w:val="002774E0"/>
    <w:rsid w:val="0027765B"/>
    <w:rsid w:val="002779FB"/>
    <w:rsid w:val="00277A0B"/>
    <w:rsid w:val="00277B6B"/>
    <w:rsid w:val="00277B7E"/>
    <w:rsid w:val="0028009D"/>
    <w:rsid w:val="00280120"/>
    <w:rsid w:val="00280462"/>
    <w:rsid w:val="00280581"/>
    <w:rsid w:val="0028063F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78E"/>
    <w:rsid w:val="00282831"/>
    <w:rsid w:val="00282CE1"/>
    <w:rsid w:val="00283086"/>
    <w:rsid w:val="002831FA"/>
    <w:rsid w:val="00283345"/>
    <w:rsid w:val="002835BA"/>
    <w:rsid w:val="00283B01"/>
    <w:rsid w:val="00283B03"/>
    <w:rsid w:val="00283BB0"/>
    <w:rsid w:val="00284087"/>
    <w:rsid w:val="00284580"/>
    <w:rsid w:val="00284664"/>
    <w:rsid w:val="00284681"/>
    <w:rsid w:val="002855D9"/>
    <w:rsid w:val="002858EF"/>
    <w:rsid w:val="00285AF1"/>
    <w:rsid w:val="00285ECD"/>
    <w:rsid w:val="002860D5"/>
    <w:rsid w:val="00286159"/>
    <w:rsid w:val="002864C5"/>
    <w:rsid w:val="002865DF"/>
    <w:rsid w:val="00286708"/>
    <w:rsid w:val="00286CB3"/>
    <w:rsid w:val="00287311"/>
    <w:rsid w:val="0028795D"/>
    <w:rsid w:val="00287ABE"/>
    <w:rsid w:val="00287AE0"/>
    <w:rsid w:val="00287CAB"/>
    <w:rsid w:val="00287D6C"/>
    <w:rsid w:val="00287FAB"/>
    <w:rsid w:val="002904DC"/>
    <w:rsid w:val="002904EE"/>
    <w:rsid w:val="002904EF"/>
    <w:rsid w:val="002905F1"/>
    <w:rsid w:val="002905F7"/>
    <w:rsid w:val="002906F5"/>
    <w:rsid w:val="002907FC"/>
    <w:rsid w:val="0029083C"/>
    <w:rsid w:val="002908C0"/>
    <w:rsid w:val="00290BA4"/>
    <w:rsid w:val="00290C70"/>
    <w:rsid w:val="00290D62"/>
    <w:rsid w:val="00291034"/>
    <w:rsid w:val="002910EA"/>
    <w:rsid w:val="00291482"/>
    <w:rsid w:val="002914F6"/>
    <w:rsid w:val="002920FC"/>
    <w:rsid w:val="002924C2"/>
    <w:rsid w:val="002924D6"/>
    <w:rsid w:val="002925A8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3DF"/>
    <w:rsid w:val="0029358E"/>
    <w:rsid w:val="002938CA"/>
    <w:rsid w:val="00293E62"/>
    <w:rsid w:val="00293EA4"/>
    <w:rsid w:val="002941ED"/>
    <w:rsid w:val="002942E7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32"/>
    <w:rsid w:val="002965FD"/>
    <w:rsid w:val="002966AB"/>
    <w:rsid w:val="00296D32"/>
    <w:rsid w:val="00296E70"/>
    <w:rsid w:val="00297009"/>
    <w:rsid w:val="00297196"/>
    <w:rsid w:val="0029731F"/>
    <w:rsid w:val="00297717"/>
    <w:rsid w:val="00297A37"/>
    <w:rsid w:val="002A03BF"/>
    <w:rsid w:val="002A04C0"/>
    <w:rsid w:val="002A0952"/>
    <w:rsid w:val="002A0F3D"/>
    <w:rsid w:val="002A1019"/>
    <w:rsid w:val="002A129F"/>
    <w:rsid w:val="002A1567"/>
    <w:rsid w:val="002A161C"/>
    <w:rsid w:val="002A1E70"/>
    <w:rsid w:val="002A1E8B"/>
    <w:rsid w:val="002A240A"/>
    <w:rsid w:val="002A2505"/>
    <w:rsid w:val="002A2548"/>
    <w:rsid w:val="002A28CB"/>
    <w:rsid w:val="002A2BAC"/>
    <w:rsid w:val="002A2D9D"/>
    <w:rsid w:val="002A32C7"/>
    <w:rsid w:val="002A3304"/>
    <w:rsid w:val="002A3556"/>
    <w:rsid w:val="002A36AC"/>
    <w:rsid w:val="002A3778"/>
    <w:rsid w:val="002A41ED"/>
    <w:rsid w:val="002A42DF"/>
    <w:rsid w:val="002A4861"/>
    <w:rsid w:val="002A493B"/>
    <w:rsid w:val="002A4DB0"/>
    <w:rsid w:val="002A5027"/>
    <w:rsid w:val="002A50E5"/>
    <w:rsid w:val="002A536A"/>
    <w:rsid w:val="002A559D"/>
    <w:rsid w:val="002A55E3"/>
    <w:rsid w:val="002A562C"/>
    <w:rsid w:val="002A5EA5"/>
    <w:rsid w:val="002A6117"/>
    <w:rsid w:val="002A613D"/>
    <w:rsid w:val="002A6429"/>
    <w:rsid w:val="002A6506"/>
    <w:rsid w:val="002A6585"/>
    <w:rsid w:val="002A658D"/>
    <w:rsid w:val="002A6A5A"/>
    <w:rsid w:val="002A6A88"/>
    <w:rsid w:val="002A6CCC"/>
    <w:rsid w:val="002A710F"/>
    <w:rsid w:val="002A7147"/>
    <w:rsid w:val="002A7495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CA6"/>
    <w:rsid w:val="002B2D28"/>
    <w:rsid w:val="002B3078"/>
    <w:rsid w:val="002B3107"/>
    <w:rsid w:val="002B31DA"/>
    <w:rsid w:val="002B3356"/>
    <w:rsid w:val="002B33EF"/>
    <w:rsid w:val="002B35A5"/>
    <w:rsid w:val="002B35BF"/>
    <w:rsid w:val="002B3A37"/>
    <w:rsid w:val="002B3BF5"/>
    <w:rsid w:val="002B3DD9"/>
    <w:rsid w:val="002B3F9C"/>
    <w:rsid w:val="002B408C"/>
    <w:rsid w:val="002B41E1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29A"/>
    <w:rsid w:val="002B654D"/>
    <w:rsid w:val="002B6AAE"/>
    <w:rsid w:val="002B6BCB"/>
    <w:rsid w:val="002B6D08"/>
    <w:rsid w:val="002B6D22"/>
    <w:rsid w:val="002B6D7D"/>
    <w:rsid w:val="002B7146"/>
    <w:rsid w:val="002B72A3"/>
    <w:rsid w:val="002B72A9"/>
    <w:rsid w:val="002B7A60"/>
    <w:rsid w:val="002B7D94"/>
    <w:rsid w:val="002C04AF"/>
    <w:rsid w:val="002C05A7"/>
    <w:rsid w:val="002C2031"/>
    <w:rsid w:val="002C2422"/>
    <w:rsid w:val="002C2748"/>
    <w:rsid w:val="002C284C"/>
    <w:rsid w:val="002C2BA0"/>
    <w:rsid w:val="002C2CEB"/>
    <w:rsid w:val="002C2E67"/>
    <w:rsid w:val="002C31AF"/>
    <w:rsid w:val="002C351B"/>
    <w:rsid w:val="002C3938"/>
    <w:rsid w:val="002C3B9F"/>
    <w:rsid w:val="002C3BFE"/>
    <w:rsid w:val="002C3EB3"/>
    <w:rsid w:val="002C3EE9"/>
    <w:rsid w:val="002C4492"/>
    <w:rsid w:val="002C44D5"/>
    <w:rsid w:val="002C4988"/>
    <w:rsid w:val="002C4C10"/>
    <w:rsid w:val="002C4D7A"/>
    <w:rsid w:val="002C4DEE"/>
    <w:rsid w:val="002C4FEE"/>
    <w:rsid w:val="002C5163"/>
    <w:rsid w:val="002C5181"/>
    <w:rsid w:val="002C51C2"/>
    <w:rsid w:val="002C55E6"/>
    <w:rsid w:val="002C55F5"/>
    <w:rsid w:val="002C5BBD"/>
    <w:rsid w:val="002C5C5B"/>
    <w:rsid w:val="002C5EE0"/>
    <w:rsid w:val="002C61DB"/>
    <w:rsid w:val="002C64A8"/>
    <w:rsid w:val="002C64C1"/>
    <w:rsid w:val="002C6A16"/>
    <w:rsid w:val="002C6DB3"/>
    <w:rsid w:val="002C6F0A"/>
    <w:rsid w:val="002C70DA"/>
    <w:rsid w:val="002C70F4"/>
    <w:rsid w:val="002C771C"/>
    <w:rsid w:val="002C7C3D"/>
    <w:rsid w:val="002C7C8B"/>
    <w:rsid w:val="002C7FD1"/>
    <w:rsid w:val="002D0135"/>
    <w:rsid w:val="002D01CC"/>
    <w:rsid w:val="002D02A8"/>
    <w:rsid w:val="002D1610"/>
    <w:rsid w:val="002D171D"/>
    <w:rsid w:val="002D17B5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3E0"/>
    <w:rsid w:val="002D27F9"/>
    <w:rsid w:val="002D285F"/>
    <w:rsid w:val="002D2BC7"/>
    <w:rsid w:val="002D2CB3"/>
    <w:rsid w:val="002D2EB4"/>
    <w:rsid w:val="002D2FC6"/>
    <w:rsid w:val="002D3072"/>
    <w:rsid w:val="002D3265"/>
    <w:rsid w:val="002D32FA"/>
    <w:rsid w:val="002D37D9"/>
    <w:rsid w:val="002D3B10"/>
    <w:rsid w:val="002D3C90"/>
    <w:rsid w:val="002D3D9B"/>
    <w:rsid w:val="002D44CE"/>
    <w:rsid w:val="002D453F"/>
    <w:rsid w:val="002D4792"/>
    <w:rsid w:val="002D4A06"/>
    <w:rsid w:val="002D4B9B"/>
    <w:rsid w:val="002D4EF1"/>
    <w:rsid w:val="002D4F13"/>
    <w:rsid w:val="002D5298"/>
    <w:rsid w:val="002D5392"/>
    <w:rsid w:val="002D58AF"/>
    <w:rsid w:val="002D5A74"/>
    <w:rsid w:val="002D5B32"/>
    <w:rsid w:val="002D5D17"/>
    <w:rsid w:val="002D5EA1"/>
    <w:rsid w:val="002D68E9"/>
    <w:rsid w:val="002D6909"/>
    <w:rsid w:val="002D69A9"/>
    <w:rsid w:val="002D6AE1"/>
    <w:rsid w:val="002D6D07"/>
    <w:rsid w:val="002D755F"/>
    <w:rsid w:val="002D7611"/>
    <w:rsid w:val="002D7C32"/>
    <w:rsid w:val="002E00A5"/>
    <w:rsid w:val="002E02E4"/>
    <w:rsid w:val="002E05D8"/>
    <w:rsid w:val="002E0630"/>
    <w:rsid w:val="002E0AE7"/>
    <w:rsid w:val="002E0EFA"/>
    <w:rsid w:val="002E0F47"/>
    <w:rsid w:val="002E11F7"/>
    <w:rsid w:val="002E1433"/>
    <w:rsid w:val="002E1489"/>
    <w:rsid w:val="002E1891"/>
    <w:rsid w:val="002E1CB8"/>
    <w:rsid w:val="002E2162"/>
    <w:rsid w:val="002E2174"/>
    <w:rsid w:val="002E21C3"/>
    <w:rsid w:val="002E25C1"/>
    <w:rsid w:val="002E2682"/>
    <w:rsid w:val="002E26A8"/>
    <w:rsid w:val="002E297C"/>
    <w:rsid w:val="002E299B"/>
    <w:rsid w:val="002E2A9E"/>
    <w:rsid w:val="002E2C96"/>
    <w:rsid w:val="002E2DDA"/>
    <w:rsid w:val="002E326C"/>
    <w:rsid w:val="002E33A1"/>
    <w:rsid w:val="002E3570"/>
    <w:rsid w:val="002E3635"/>
    <w:rsid w:val="002E37C0"/>
    <w:rsid w:val="002E392D"/>
    <w:rsid w:val="002E3CEF"/>
    <w:rsid w:val="002E3D97"/>
    <w:rsid w:val="002E3EA0"/>
    <w:rsid w:val="002E4001"/>
    <w:rsid w:val="002E400F"/>
    <w:rsid w:val="002E4185"/>
    <w:rsid w:val="002E43CC"/>
    <w:rsid w:val="002E449D"/>
    <w:rsid w:val="002E450A"/>
    <w:rsid w:val="002E4705"/>
    <w:rsid w:val="002E4BC6"/>
    <w:rsid w:val="002E4BFA"/>
    <w:rsid w:val="002E4F4A"/>
    <w:rsid w:val="002E520D"/>
    <w:rsid w:val="002E5502"/>
    <w:rsid w:val="002E556D"/>
    <w:rsid w:val="002E5999"/>
    <w:rsid w:val="002E5B07"/>
    <w:rsid w:val="002E5E80"/>
    <w:rsid w:val="002E5F8C"/>
    <w:rsid w:val="002E6614"/>
    <w:rsid w:val="002E675A"/>
    <w:rsid w:val="002E6859"/>
    <w:rsid w:val="002E68A3"/>
    <w:rsid w:val="002E68E6"/>
    <w:rsid w:val="002E6902"/>
    <w:rsid w:val="002E6AF0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E7FF6"/>
    <w:rsid w:val="002F00D4"/>
    <w:rsid w:val="002F0218"/>
    <w:rsid w:val="002F02D7"/>
    <w:rsid w:val="002F030B"/>
    <w:rsid w:val="002F0999"/>
    <w:rsid w:val="002F0B4E"/>
    <w:rsid w:val="002F0B81"/>
    <w:rsid w:val="002F1027"/>
    <w:rsid w:val="002F11C5"/>
    <w:rsid w:val="002F192C"/>
    <w:rsid w:val="002F1B1D"/>
    <w:rsid w:val="002F2027"/>
    <w:rsid w:val="002F2033"/>
    <w:rsid w:val="002F2209"/>
    <w:rsid w:val="002F23F5"/>
    <w:rsid w:val="002F2532"/>
    <w:rsid w:val="002F276B"/>
    <w:rsid w:val="002F2907"/>
    <w:rsid w:val="002F29E7"/>
    <w:rsid w:val="002F34FD"/>
    <w:rsid w:val="002F3698"/>
    <w:rsid w:val="002F3703"/>
    <w:rsid w:val="002F3AF5"/>
    <w:rsid w:val="002F3B04"/>
    <w:rsid w:val="002F3C25"/>
    <w:rsid w:val="002F3C6C"/>
    <w:rsid w:val="002F3D10"/>
    <w:rsid w:val="002F3E0A"/>
    <w:rsid w:val="002F4344"/>
    <w:rsid w:val="002F4575"/>
    <w:rsid w:val="002F462C"/>
    <w:rsid w:val="002F4A08"/>
    <w:rsid w:val="002F4A5E"/>
    <w:rsid w:val="002F4C72"/>
    <w:rsid w:val="002F54C2"/>
    <w:rsid w:val="002F5D29"/>
    <w:rsid w:val="002F5DC4"/>
    <w:rsid w:val="002F5F39"/>
    <w:rsid w:val="002F6075"/>
    <w:rsid w:val="002F6B43"/>
    <w:rsid w:val="002F6DCA"/>
    <w:rsid w:val="002F6ECF"/>
    <w:rsid w:val="002F7101"/>
    <w:rsid w:val="002F7191"/>
    <w:rsid w:val="002F748E"/>
    <w:rsid w:val="002F7666"/>
    <w:rsid w:val="002F7E32"/>
    <w:rsid w:val="002F7F20"/>
    <w:rsid w:val="0030001E"/>
    <w:rsid w:val="00300129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8C8"/>
    <w:rsid w:val="003019DB"/>
    <w:rsid w:val="00301A5E"/>
    <w:rsid w:val="00301CC6"/>
    <w:rsid w:val="00301EB1"/>
    <w:rsid w:val="003020DB"/>
    <w:rsid w:val="003021AC"/>
    <w:rsid w:val="00302323"/>
    <w:rsid w:val="0030237E"/>
    <w:rsid w:val="00302411"/>
    <w:rsid w:val="00302738"/>
    <w:rsid w:val="00302F4B"/>
    <w:rsid w:val="00303067"/>
    <w:rsid w:val="00303243"/>
    <w:rsid w:val="0030341D"/>
    <w:rsid w:val="0030365C"/>
    <w:rsid w:val="0030393F"/>
    <w:rsid w:val="00303B8E"/>
    <w:rsid w:val="00303E65"/>
    <w:rsid w:val="00303E97"/>
    <w:rsid w:val="003041D9"/>
    <w:rsid w:val="00304582"/>
    <w:rsid w:val="0030478A"/>
    <w:rsid w:val="003048C3"/>
    <w:rsid w:val="00304AD6"/>
    <w:rsid w:val="00304E36"/>
    <w:rsid w:val="00304EAD"/>
    <w:rsid w:val="00304EF3"/>
    <w:rsid w:val="0030567F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6E15"/>
    <w:rsid w:val="003070A0"/>
    <w:rsid w:val="00307175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96"/>
    <w:rsid w:val="003102E4"/>
    <w:rsid w:val="003105A9"/>
    <w:rsid w:val="0031083D"/>
    <w:rsid w:val="003109EF"/>
    <w:rsid w:val="00310C3F"/>
    <w:rsid w:val="00310C5B"/>
    <w:rsid w:val="00311026"/>
    <w:rsid w:val="00311335"/>
    <w:rsid w:val="0031141B"/>
    <w:rsid w:val="00311432"/>
    <w:rsid w:val="003118FC"/>
    <w:rsid w:val="00311974"/>
    <w:rsid w:val="00312413"/>
    <w:rsid w:val="00312482"/>
    <w:rsid w:val="00312654"/>
    <w:rsid w:val="00312868"/>
    <w:rsid w:val="003128E3"/>
    <w:rsid w:val="003129E8"/>
    <w:rsid w:val="00312AFD"/>
    <w:rsid w:val="00312D02"/>
    <w:rsid w:val="00312F2D"/>
    <w:rsid w:val="00313134"/>
    <w:rsid w:val="0031368E"/>
    <w:rsid w:val="00313888"/>
    <w:rsid w:val="003138C8"/>
    <w:rsid w:val="003138D3"/>
    <w:rsid w:val="00313C6C"/>
    <w:rsid w:val="00313FD0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5EB4"/>
    <w:rsid w:val="00316262"/>
    <w:rsid w:val="00316780"/>
    <w:rsid w:val="003168F1"/>
    <w:rsid w:val="00316925"/>
    <w:rsid w:val="00316A72"/>
    <w:rsid w:val="00316BA3"/>
    <w:rsid w:val="00316CE3"/>
    <w:rsid w:val="00316E55"/>
    <w:rsid w:val="003170A4"/>
    <w:rsid w:val="003170C3"/>
    <w:rsid w:val="003173ED"/>
    <w:rsid w:val="0031768E"/>
    <w:rsid w:val="00317C27"/>
    <w:rsid w:val="00317E19"/>
    <w:rsid w:val="003200EE"/>
    <w:rsid w:val="003205BD"/>
    <w:rsid w:val="003205BF"/>
    <w:rsid w:val="0032065D"/>
    <w:rsid w:val="00320B7D"/>
    <w:rsid w:val="00320D7E"/>
    <w:rsid w:val="00320F8D"/>
    <w:rsid w:val="00320FA8"/>
    <w:rsid w:val="00321106"/>
    <w:rsid w:val="003214F0"/>
    <w:rsid w:val="003215BF"/>
    <w:rsid w:val="003218C3"/>
    <w:rsid w:val="00321934"/>
    <w:rsid w:val="00321938"/>
    <w:rsid w:val="00321995"/>
    <w:rsid w:val="00321A90"/>
    <w:rsid w:val="00321B17"/>
    <w:rsid w:val="00321BCE"/>
    <w:rsid w:val="00321DBC"/>
    <w:rsid w:val="00321F0C"/>
    <w:rsid w:val="00321FC8"/>
    <w:rsid w:val="00322040"/>
    <w:rsid w:val="0032220C"/>
    <w:rsid w:val="003228B3"/>
    <w:rsid w:val="00322B7A"/>
    <w:rsid w:val="00322D32"/>
    <w:rsid w:val="00323012"/>
    <w:rsid w:val="00323302"/>
    <w:rsid w:val="00323435"/>
    <w:rsid w:val="003235E5"/>
    <w:rsid w:val="00323CD4"/>
    <w:rsid w:val="00323E6A"/>
    <w:rsid w:val="00323EE8"/>
    <w:rsid w:val="00323FE9"/>
    <w:rsid w:val="003243B6"/>
    <w:rsid w:val="003245B6"/>
    <w:rsid w:val="003247D9"/>
    <w:rsid w:val="00324913"/>
    <w:rsid w:val="0032498D"/>
    <w:rsid w:val="003249AE"/>
    <w:rsid w:val="003249EA"/>
    <w:rsid w:val="00325171"/>
    <w:rsid w:val="00325351"/>
    <w:rsid w:val="00325601"/>
    <w:rsid w:val="00325C97"/>
    <w:rsid w:val="003261B9"/>
    <w:rsid w:val="00326304"/>
    <w:rsid w:val="0032636A"/>
    <w:rsid w:val="00326836"/>
    <w:rsid w:val="00326C0D"/>
    <w:rsid w:val="00326F36"/>
    <w:rsid w:val="003276B1"/>
    <w:rsid w:val="003279E0"/>
    <w:rsid w:val="00327F50"/>
    <w:rsid w:val="003300C4"/>
    <w:rsid w:val="0033040E"/>
    <w:rsid w:val="00330427"/>
    <w:rsid w:val="00330AAE"/>
    <w:rsid w:val="00330B25"/>
    <w:rsid w:val="00330C19"/>
    <w:rsid w:val="00330D48"/>
    <w:rsid w:val="00330D56"/>
    <w:rsid w:val="00330EEF"/>
    <w:rsid w:val="003311F9"/>
    <w:rsid w:val="00331213"/>
    <w:rsid w:val="003316E3"/>
    <w:rsid w:val="003317EA"/>
    <w:rsid w:val="0033184F"/>
    <w:rsid w:val="003318AF"/>
    <w:rsid w:val="00331AA0"/>
    <w:rsid w:val="00331AE5"/>
    <w:rsid w:val="00331B92"/>
    <w:rsid w:val="00331D3E"/>
    <w:rsid w:val="00331F0E"/>
    <w:rsid w:val="00331F66"/>
    <w:rsid w:val="003324D0"/>
    <w:rsid w:val="00332500"/>
    <w:rsid w:val="003328E2"/>
    <w:rsid w:val="00332B2B"/>
    <w:rsid w:val="0033338E"/>
    <w:rsid w:val="003336E9"/>
    <w:rsid w:val="00333762"/>
    <w:rsid w:val="00333996"/>
    <w:rsid w:val="00333BBB"/>
    <w:rsid w:val="00333CF5"/>
    <w:rsid w:val="00333D08"/>
    <w:rsid w:val="00333F73"/>
    <w:rsid w:val="00334D06"/>
    <w:rsid w:val="00334D16"/>
    <w:rsid w:val="00334D2A"/>
    <w:rsid w:val="00334D99"/>
    <w:rsid w:val="00334F86"/>
    <w:rsid w:val="00335523"/>
    <w:rsid w:val="00335846"/>
    <w:rsid w:val="00335A11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A05"/>
    <w:rsid w:val="00341C62"/>
    <w:rsid w:val="0034272A"/>
    <w:rsid w:val="003427D4"/>
    <w:rsid w:val="0034298C"/>
    <w:rsid w:val="0034299D"/>
    <w:rsid w:val="00342EC7"/>
    <w:rsid w:val="00342F34"/>
    <w:rsid w:val="00342F4E"/>
    <w:rsid w:val="0034318E"/>
    <w:rsid w:val="0034369A"/>
    <w:rsid w:val="00343742"/>
    <w:rsid w:val="00343876"/>
    <w:rsid w:val="00343A9D"/>
    <w:rsid w:val="00343E75"/>
    <w:rsid w:val="003440EB"/>
    <w:rsid w:val="003440F2"/>
    <w:rsid w:val="003441DE"/>
    <w:rsid w:val="003445D6"/>
    <w:rsid w:val="00344873"/>
    <w:rsid w:val="0034493D"/>
    <w:rsid w:val="00344E41"/>
    <w:rsid w:val="00344EB9"/>
    <w:rsid w:val="00344EDF"/>
    <w:rsid w:val="00345220"/>
    <w:rsid w:val="0034574C"/>
    <w:rsid w:val="00345973"/>
    <w:rsid w:val="00345E56"/>
    <w:rsid w:val="00345E67"/>
    <w:rsid w:val="0034665C"/>
    <w:rsid w:val="00346C66"/>
    <w:rsid w:val="00346E38"/>
    <w:rsid w:val="0034732C"/>
    <w:rsid w:val="00347B40"/>
    <w:rsid w:val="00347B51"/>
    <w:rsid w:val="0035034A"/>
    <w:rsid w:val="0035039A"/>
    <w:rsid w:val="00350522"/>
    <w:rsid w:val="003506AD"/>
    <w:rsid w:val="00350797"/>
    <w:rsid w:val="00350958"/>
    <w:rsid w:val="00350BFB"/>
    <w:rsid w:val="00350F11"/>
    <w:rsid w:val="003510C6"/>
    <w:rsid w:val="0035126C"/>
    <w:rsid w:val="0035127E"/>
    <w:rsid w:val="00351666"/>
    <w:rsid w:val="00351A87"/>
    <w:rsid w:val="00351BD4"/>
    <w:rsid w:val="00351FCD"/>
    <w:rsid w:val="00352778"/>
    <w:rsid w:val="0035289B"/>
    <w:rsid w:val="003529D6"/>
    <w:rsid w:val="00352D78"/>
    <w:rsid w:val="003530F2"/>
    <w:rsid w:val="00353285"/>
    <w:rsid w:val="003532F0"/>
    <w:rsid w:val="0035330B"/>
    <w:rsid w:val="003534B1"/>
    <w:rsid w:val="003535F7"/>
    <w:rsid w:val="003537EE"/>
    <w:rsid w:val="00353950"/>
    <w:rsid w:val="003540CE"/>
    <w:rsid w:val="0035428F"/>
    <w:rsid w:val="0035475C"/>
    <w:rsid w:val="00354FA0"/>
    <w:rsid w:val="00355156"/>
    <w:rsid w:val="00355524"/>
    <w:rsid w:val="003556FB"/>
    <w:rsid w:val="00355EC7"/>
    <w:rsid w:val="003560B6"/>
    <w:rsid w:val="00356188"/>
    <w:rsid w:val="00356322"/>
    <w:rsid w:val="003565CD"/>
    <w:rsid w:val="003566D6"/>
    <w:rsid w:val="00356708"/>
    <w:rsid w:val="0035672E"/>
    <w:rsid w:val="0035711B"/>
    <w:rsid w:val="003571F5"/>
    <w:rsid w:val="003572DB"/>
    <w:rsid w:val="0035765A"/>
    <w:rsid w:val="00357763"/>
    <w:rsid w:val="003577C0"/>
    <w:rsid w:val="003577D4"/>
    <w:rsid w:val="00357E6C"/>
    <w:rsid w:val="00357E75"/>
    <w:rsid w:val="00357ED5"/>
    <w:rsid w:val="00357F84"/>
    <w:rsid w:val="0036038E"/>
    <w:rsid w:val="003603A5"/>
    <w:rsid w:val="0036128C"/>
    <w:rsid w:val="00361439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842"/>
    <w:rsid w:val="00362C01"/>
    <w:rsid w:val="00362CDB"/>
    <w:rsid w:val="0036300B"/>
    <w:rsid w:val="003631CE"/>
    <w:rsid w:val="003636E4"/>
    <w:rsid w:val="0036378F"/>
    <w:rsid w:val="00363B35"/>
    <w:rsid w:val="00363CD2"/>
    <w:rsid w:val="00363E93"/>
    <w:rsid w:val="00363FA2"/>
    <w:rsid w:val="0036421F"/>
    <w:rsid w:val="003645EF"/>
    <w:rsid w:val="003647CD"/>
    <w:rsid w:val="00364843"/>
    <w:rsid w:val="00364870"/>
    <w:rsid w:val="00364D3D"/>
    <w:rsid w:val="00364FFF"/>
    <w:rsid w:val="00365045"/>
    <w:rsid w:val="003656CA"/>
    <w:rsid w:val="003657B8"/>
    <w:rsid w:val="00365AB9"/>
    <w:rsid w:val="00365BB7"/>
    <w:rsid w:val="00365CE0"/>
    <w:rsid w:val="00365E58"/>
    <w:rsid w:val="00365E85"/>
    <w:rsid w:val="00366040"/>
    <w:rsid w:val="0036604E"/>
    <w:rsid w:val="003662A5"/>
    <w:rsid w:val="003663FA"/>
    <w:rsid w:val="003669C7"/>
    <w:rsid w:val="00366E59"/>
    <w:rsid w:val="00367315"/>
    <w:rsid w:val="00367600"/>
    <w:rsid w:val="003676AD"/>
    <w:rsid w:val="00367974"/>
    <w:rsid w:val="00367EA3"/>
    <w:rsid w:val="0037017E"/>
    <w:rsid w:val="003702BA"/>
    <w:rsid w:val="0037038D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2D79"/>
    <w:rsid w:val="0037311E"/>
    <w:rsid w:val="00373ABD"/>
    <w:rsid w:val="00373DD4"/>
    <w:rsid w:val="00373F11"/>
    <w:rsid w:val="0037441E"/>
    <w:rsid w:val="003745F0"/>
    <w:rsid w:val="0037465A"/>
    <w:rsid w:val="00374707"/>
    <w:rsid w:val="003747D0"/>
    <w:rsid w:val="003748DE"/>
    <w:rsid w:val="00374BFA"/>
    <w:rsid w:val="00374C0A"/>
    <w:rsid w:val="00374DB7"/>
    <w:rsid w:val="00374EC7"/>
    <w:rsid w:val="00375015"/>
    <w:rsid w:val="0037533E"/>
    <w:rsid w:val="003754B4"/>
    <w:rsid w:val="003756F9"/>
    <w:rsid w:val="00375A84"/>
    <w:rsid w:val="00375D0E"/>
    <w:rsid w:val="00376067"/>
    <w:rsid w:val="003763B2"/>
    <w:rsid w:val="00376679"/>
    <w:rsid w:val="00376877"/>
    <w:rsid w:val="003768D2"/>
    <w:rsid w:val="003769E7"/>
    <w:rsid w:val="00376C2B"/>
    <w:rsid w:val="00376CCD"/>
    <w:rsid w:val="00376D4D"/>
    <w:rsid w:val="00377207"/>
    <w:rsid w:val="0037740B"/>
    <w:rsid w:val="00377510"/>
    <w:rsid w:val="00377794"/>
    <w:rsid w:val="00377A94"/>
    <w:rsid w:val="00377E04"/>
    <w:rsid w:val="00377E75"/>
    <w:rsid w:val="00377EEE"/>
    <w:rsid w:val="00380110"/>
    <w:rsid w:val="0038029F"/>
    <w:rsid w:val="003803DD"/>
    <w:rsid w:val="003806A8"/>
    <w:rsid w:val="00380B46"/>
    <w:rsid w:val="00380C1C"/>
    <w:rsid w:val="00380E63"/>
    <w:rsid w:val="00380EC6"/>
    <w:rsid w:val="0038124D"/>
    <w:rsid w:val="00381385"/>
    <w:rsid w:val="003814D7"/>
    <w:rsid w:val="003816E3"/>
    <w:rsid w:val="00381988"/>
    <w:rsid w:val="00381F12"/>
    <w:rsid w:val="003820A1"/>
    <w:rsid w:val="0038215B"/>
    <w:rsid w:val="003822F7"/>
    <w:rsid w:val="00382700"/>
    <w:rsid w:val="003827F9"/>
    <w:rsid w:val="00382E54"/>
    <w:rsid w:val="00382EB4"/>
    <w:rsid w:val="00382EC1"/>
    <w:rsid w:val="00383068"/>
    <w:rsid w:val="003831CE"/>
    <w:rsid w:val="0038364A"/>
    <w:rsid w:val="0038381D"/>
    <w:rsid w:val="00383A77"/>
    <w:rsid w:val="00383BA2"/>
    <w:rsid w:val="00383CEC"/>
    <w:rsid w:val="00383D5D"/>
    <w:rsid w:val="00383FB7"/>
    <w:rsid w:val="00384775"/>
    <w:rsid w:val="00384E4C"/>
    <w:rsid w:val="00384E8C"/>
    <w:rsid w:val="00384EE1"/>
    <w:rsid w:val="00385B49"/>
    <w:rsid w:val="00385BD9"/>
    <w:rsid w:val="00385FF9"/>
    <w:rsid w:val="0038609B"/>
    <w:rsid w:val="00386252"/>
    <w:rsid w:val="003862AA"/>
    <w:rsid w:val="003864E6"/>
    <w:rsid w:val="00386865"/>
    <w:rsid w:val="00386975"/>
    <w:rsid w:val="00386AC6"/>
    <w:rsid w:val="00386C4D"/>
    <w:rsid w:val="0038759E"/>
    <w:rsid w:val="003876B9"/>
    <w:rsid w:val="00387710"/>
    <w:rsid w:val="003877DF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086C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27C"/>
    <w:rsid w:val="003944B8"/>
    <w:rsid w:val="00394703"/>
    <w:rsid w:val="00394D10"/>
    <w:rsid w:val="00394DF7"/>
    <w:rsid w:val="00395250"/>
    <w:rsid w:val="003953A8"/>
    <w:rsid w:val="0039542C"/>
    <w:rsid w:val="00395431"/>
    <w:rsid w:val="003954C7"/>
    <w:rsid w:val="003955AD"/>
    <w:rsid w:val="00395733"/>
    <w:rsid w:val="003957D3"/>
    <w:rsid w:val="003958EE"/>
    <w:rsid w:val="00395B89"/>
    <w:rsid w:val="00395BC7"/>
    <w:rsid w:val="00396341"/>
    <w:rsid w:val="00396CB4"/>
    <w:rsid w:val="00396D2E"/>
    <w:rsid w:val="00396EBD"/>
    <w:rsid w:val="00397291"/>
    <w:rsid w:val="00397473"/>
    <w:rsid w:val="00397484"/>
    <w:rsid w:val="003976CC"/>
    <w:rsid w:val="00397AF7"/>
    <w:rsid w:val="003A0090"/>
    <w:rsid w:val="003A0132"/>
    <w:rsid w:val="003A08F5"/>
    <w:rsid w:val="003A09A1"/>
    <w:rsid w:val="003A0B72"/>
    <w:rsid w:val="003A0F18"/>
    <w:rsid w:val="003A125D"/>
    <w:rsid w:val="003A1B1A"/>
    <w:rsid w:val="003A1E80"/>
    <w:rsid w:val="003A245C"/>
    <w:rsid w:val="003A2C25"/>
    <w:rsid w:val="003A2C66"/>
    <w:rsid w:val="003A2CF7"/>
    <w:rsid w:val="003A2D4E"/>
    <w:rsid w:val="003A3058"/>
    <w:rsid w:val="003A319B"/>
    <w:rsid w:val="003A324B"/>
    <w:rsid w:val="003A3260"/>
    <w:rsid w:val="003A3404"/>
    <w:rsid w:val="003A347A"/>
    <w:rsid w:val="003A3A77"/>
    <w:rsid w:val="003A3CB7"/>
    <w:rsid w:val="003A3EA2"/>
    <w:rsid w:val="003A3FD2"/>
    <w:rsid w:val="003A4044"/>
    <w:rsid w:val="003A440C"/>
    <w:rsid w:val="003A4584"/>
    <w:rsid w:val="003A4588"/>
    <w:rsid w:val="003A47A0"/>
    <w:rsid w:val="003A4A49"/>
    <w:rsid w:val="003A4CF0"/>
    <w:rsid w:val="003A51FC"/>
    <w:rsid w:val="003A560B"/>
    <w:rsid w:val="003A5F19"/>
    <w:rsid w:val="003A6079"/>
    <w:rsid w:val="003A61A3"/>
    <w:rsid w:val="003A64D6"/>
    <w:rsid w:val="003A652F"/>
    <w:rsid w:val="003A6663"/>
    <w:rsid w:val="003A69CE"/>
    <w:rsid w:val="003A6CD2"/>
    <w:rsid w:val="003A6D5E"/>
    <w:rsid w:val="003A6E67"/>
    <w:rsid w:val="003A7145"/>
    <w:rsid w:val="003A71A6"/>
    <w:rsid w:val="003A720E"/>
    <w:rsid w:val="003A74AE"/>
    <w:rsid w:val="003A763A"/>
    <w:rsid w:val="003A7912"/>
    <w:rsid w:val="003A7AAE"/>
    <w:rsid w:val="003A7C98"/>
    <w:rsid w:val="003A7DCF"/>
    <w:rsid w:val="003A7F41"/>
    <w:rsid w:val="003A7FA9"/>
    <w:rsid w:val="003B0158"/>
    <w:rsid w:val="003B01BF"/>
    <w:rsid w:val="003B04AA"/>
    <w:rsid w:val="003B0612"/>
    <w:rsid w:val="003B0A9F"/>
    <w:rsid w:val="003B0EC2"/>
    <w:rsid w:val="003B0EC3"/>
    <w:rsid w:val="003B0FF9"/>
    <w:rsid w:val="003B142F"/>
    <w:rsid w:val="003B166B"/>
    <w:rsid w:val="003B1ABB"/>
    <w:rsid w:val="003B1D9D"/>
    <w:rsid w:val="003B1EBD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2AF3"/>
    <w:rsid w:val="003B31A4"/>
    <w:rsid w:val="003B35C4"/>
    <w:rsid w:val="003B3B48"/>
    <w:rsid w:val="003B4252"/>
    <w:rsid w:val="003B49BA"/>
    <w:rsid w:val="003B4F77"/>
    <w:rsid w:val="003B4F78"/>
    <w:rsid w:val="003B51B3"/>
    <w:rsid w:val="003B51F1"/>
    <w:rsid w:val="003B5251"/>
    <w:rsid w:val="003B5254"/>
    <w:rsid w:val="003B5459"/>
    <w:rsid w:val="003B5BD7"/>
    <w:rsid w:val="003B5C4F"/>
    <w:rsid w:val="003B5C8F"/>
    <w:rsid w:val="003B5E44"/>
    <w:rsid w:val="003B5F28"/>
    <w:rsid w:val="003B5F7D"/>
    <w:rsid w:val="003B60B0"/>
    <w:rsid w:val="003B667D"/>
    <w:rsid w:val="003B6775"/>
    <w:rsid w:val="003B68C6"/>
    <w:rsid w:val="003B6D6D"/>
    <w:rsid w:val="003B6EC2"/>
    <w:rsid w:val="003B702C"/>
    <w:rsid w:val="003B72FD"/>
    <w:rsid w:val="003B7350"/>
    <w:rsid w:val="003B751D"/>
    <w:rsid w:val="003B7736"/>
    <w:rsid w:val="003B77B7"/>
    <w:rsid w:val="003B7C01"/>
    <w:rsid w:val="003B7E84"/>
    <w:rsid w:val="003C0610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08A"/>
    <w:rsid w:val="003C21FA"/>
    <w:rsid w:val="003C250C"/>
    <w:rsid w:val="003C29A8"/>
    <w:rsid w:val="003C2B79"/>
    <w:rsid w:val="003C2BC4"/>
    <w:rsid w:val="003C319B"/>
    <w:rsid w:val="003C31D2"/>
    <w:rsid w:val="003C3463"/>
    <w:rsid w:val="003C384B"/>
    <w:rsid w:val="003C38AA"/>
    <w:rsid w:val="003C3AFA"/>
    <w:rsid w:val="003C3D5B"/>
    <w:rsid w:val="003C3D85"/>
    <w:rsid w:val="003C463A"/>
    <w:rsid w:val="003C4E25"/>
    <w:rsid w:val="003C515B"/>
    <w:rsid w:val="003C5207"/>
    <w:rsid w:val="003C5286"/>
    <w:rsid w:val="003C5419"/>
    <w:rsid w:val="003C547B"/>
    <w:rsid w:val="003C559C"/>
    <w:rsid w:val="003C5CB8"/>
    <w:rsid w:val="003C5F0B"/>
    <w:rsid w:val="003C5F2F"/>
    <w:rsid w:val="003C608B"/>
    <w:rsid w:val="003C6279"/>
    <w:rsid w:val="003C62DF"/>
    <w:rsid w:val="003C644A"/>
    <w:rsid w:val="003C6723"/>
    <w:rsid w:val="003C6AF0"/>
    <w:rsid w:val="003C7017"/>
    <w:rsid w:val="003C7019"/>
    <w:rsid w:val="003C7565"/>
    <w:rsid w:val="003C7744"/>
    <w:rsid w:val="003C778E"/>
    <w:rsid w:val="003C77D1"/>
    <w:rsid w:val="003C78D8"/>
    <w:rsid w:val="003C79BC"/>
    <w:rsid w:val="003C7AB7"/>
    <w:rsid w:val="003C7D8E"/>
    <w:rsid w:val="003D02A1"/>
    <w:rsid w:val="003D0317"/>
    <w:rsid w:val="003D0540"/>
    <w:rsid w:val="003D0596"/>
    <w:rsid w:val="003D06D0"/>
    <w:rsid w:val="003D086F"/>
    <w:rsid w:val="003D0877"/>
    <w:rsid w:val="003D08EB"/>
    <w:rsid w:val="003D0EAE"/>
    <w:rsid w:val="003D1159"/>
    <w:rsid w:val="003D1189"/>
    <w:rsid w:val="003D122D"/>
    <w:rsid w:val="003D13AE"/>
    <w:rsid w:val="003D1464"/>
    <w:rsid w:val="003D167A"/>
    <w:rsid w:val="003D16A5"/>
    <w:rsid w:val="003D17AF"/>
    <w:rsid w:val="003D188A"/>
    <w:rsid w:val="003D1AB0"/>
    <w:rsid w:val="003D1ADC"/>
    <w:rsid w:val="003D1AE3"/>
    <w:rsid w:val="003D2108"/>
    <w:rsid w:val="003D25FE"/>
    <w:rsid w:val="003D2B8F"/>
    <w:rsid w:val="003D2CAB"/>
    <w:rsid w:val="003D2DA8"/>
    <w:rsid w:val="003D2DB4"/>
    <w:rsid w:val="003D3007"/>
    <w:rsid w:val="003D303D"/>
    <w:rsid w:val="003D333C"/>
    <w:rsid w:val="003D3527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9A7"/>
    <w:rsid w:val="003D6B6E"/>
    <w:rsid w:val="003D6F1F"/>
    <w:rsid w:val="003D6F2B"/>
    <w:rsid w:val="003D7536"/>
    <w:rsid w:val="003D76CE"/>
    <w:rsid w:val="003D7C8E"/>
    <w:rsid w:val="003D7D51"/>
    <w:rsid w:val="003E012A"/>
    <w:rsid w:val="003E0777"/>
    <w:rsid w:val="003E085D"/>
    <w:rsid w:val="003E0AE0"/>
    <w:rsid w:val="003E0B5D"/>
    <w:rsid w:val="003E0C96"/>
    <w:rsid w:val="003E0F04"/>
    <w:rsid w:val="003E1003"/>
    <w:rsid w:val="003E138B"/>
    <w:rsid w:val="003E1619"/>
    <w:rsid w:val="003E16EF"/>
    <w:rsid w:val="003E199B"/>
    <w:rsid w:val="003E20E4"/>
    <w:rsid w:val="003E21B6"/>
    <w:rsid w:val="003E21E5"/>
    <w:rsid w:val="003E2253"/>
    <w:rsid w:val="003E286A"/>
    <w:rsid w:val="003E295F"/>
    <w:rsid w:val="003E29BC"/>
    <w:rsid w:val="003E2C86"/>
    <w:rsid w:val="003E2EEC"/>
    <w:rsid w:val="003E2F54"/>
    <w:rsid w:val="003E3020"/>
    <w:rsid w:val="003E33F2"/>
    <w:rsid w:val="003E35FD"/>
    <w:rsid w:val="003E3919"/>
    <w:rsid w:val="003E3C26"/>
    <w:rsid w:val="003E3D77"/>
    <w:rsid w:val="003E3DDE"/>
    <w:rsid w:val="003E42C9"/>
    <w:rsid w:val="003E4674"/>
    <w:rsid w:val="003E47B4"/>
    <w:rsid w:val="003E4871"/>
    <w:rsid w:val="003E4B56"/>
    <w:rsid w:val="003E4CF3"/>
    <w:rsid w:val="003E4F84"/>
    <w:rsid w:val="003E51C4"/>
    <w:rsid w:val="003E5340"/>
    <w:rsid w:val="003E5434"/>
    <w:rsid w:val="003E55E1"/>
    <w:rsid w:val="003E5789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E7BD7"/>
    <w:rsid w:val="003F0241"/>
    <w:rsid w:val="003F0251"/>
    <w:rsid w:val="003F086D"/>
    <w:rsid w:val="003F0B00"/>
    <w:rsid w:val="003F0C55"/>
    <w:rsid w:val="003F0EDA"/>
    <w:rsid w:val="003F1582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A09"/>
    <w:rsid w:val="003F3B18"/>
    <w:rsid w:val="003F3F2B"/>
    <w:rsid w:val="003F4074"/>
    <w:rsid w:val="003F43FE"/>
    <w:rsid w:val="003F440C"/>
    <w:rsid w:val="003F5611"/>
    <w:rsid w:val="003F5A9D"/>
    <w:rsid w:val="003F5BA4"/>
    <w:rsid w:val="003F5C21"/>
    <w:rsid w:val="003F5D31"/>
    <w:rsid w:val="003F5EAD"/>
    <w:rsid w:val="003F6305"/>
    <w:rsid w:val="003F6486"/>
    <w:rsid w:val="003F6636"/>
    <w:rsid w:val="003F6684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1C3"/>
    <w:rsid w:val="004043DD"/>
    <w:rsid w:val="00404435"/>
    <w:rsid w:val="00404A38"/>
    <w:rsid w:val="00404A52"/>
    <w:rsid w:val="00404AA5"/>
    <w:rsid w:val="00404B58"/>
    <w:rsid w:val="00404B67"/>
    <w:rsid w:val="004050F7"/>
    <w:rsid w:val="0040515F"/>
    <w:rsid w:val="00405491"/>
    <w:rsid w:val="0040556C"/>
    <w:rsid w:val="00405723"/>
    <w:rsid w:val="004059F5"/>
    <w:rsid w:val="00405A86"/>
    <w:rsid w:val="00405DCB"/>
    <w:rsid w:val="00406004"/>
    <w:rsid w:val="0040605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82D"/>
    <w:rsid w:val="00410852"/>
    <w:rsid w:val="00410A96"/>
    <w:rsid w:val="00410B4C"/>
    <w:rsid w:val="00410D18"/>
    <w:rsid w:val="00410E69"/>
    <w:rsid w:val="00411206"/>
    <w:rsid w:val="0041129F"/>
    <w:rsid w:val="00411388"/>
    <w:rsid w:val="00411C99"/>
    <w:rsid w:val="00411FE5"/>
    <w:rsid w:val="00412018"/>
    <w:rsid w:val="0041205C"/>
    <w:rsid w:val="00412629"/>
    <w:rsid w:val="004129DE"/>
    <w:rsid w:val="00412B6F"/>
    <w:rsid w:val="0041307B"/>
    <w:rsid w:val="004131DE"/>
    <w:rsid w:val="00413302"/>
    <w:rsid w:val="00413468"/>
    <w:rsid w:val="00413561"/>
    <w:rsid w:val="00413A8B"/>
    <w:rsid w:val="00413AE3"/>
    <w:rsid w:val="00413BF3"/>
    <w:rsid w:val="00413C29"/>
    <w:rsid w:val="0041418F"/>
    <w:rsid w:val="004141D1"/>
    <w:rsid w:val="004143ED"/>
    <w:rsid w:val="00414690"/>
    <w:rsid w:val="00414819"/>
    <w:rsid w:val="00414CC8"/>
    <w:rsid w:val="00414DD4"/>
    <w:rsid w:val="0041500A"/>
    <w:rsid w:val="00415061"/>
    <w:rsid w:val="0041513A"/>
    <w:rsid w:val="00415AD9"/>
    <w:rsid w:val="00415C3B"/>
    <w:rsid w:val="00415D2E"/>
    <w:rsid w:val="00415E4F"/>
    <w:rsid w:val="00415EEA"/>
    <w:rsid w:val="00415EFE"/>
    <w:rsid w:val="0041602A"/>
    <w:rsid w:val="004164FB"/>
    <w:rsid w:val="00416531"/>
    <w:rsid w:val="0041663A"/>
    <w:rsid w:val="00416647"/>
    <w:rsid w:val="004166F8"/>
    <w:rsid w:val="00416929"/>
    <w:rsid w:val="0041699A"/>
    <w:rsid w:val="00416BFA"/>
    <w:rsid w:val="00416F11"/>
    <w:rsid w:val="0041700E"/>
    <w:rsid w:val="00417099"/>
    <w:rsid w:val="004170BA"/>
    <w:rsid w:val="004171A9"/>
    <w:rsid w:val="00417248"/>
    <w:rsid w:val="004177C0"/>
    <w:rsid w:val="004177D9"/>
    <w:rsid w:val="00417C0A"/>
    <w:rsid w:val="00417CD6"/>
    <w:rsid w:val="004201B2"/>
    <w:rsid w:val="0042036F"/>
    <w:rsid w:val="004204CB"/>
    <w:rsid w:val="00420510"/>
    <w:rsid w:val="0042060A"/>
    <w:rsid w:val="0042069A"/>
    <w:rsid w:val="00420EFC"/>
    <w:rsid w:val="00421647"/>
    <w:rsid w:val="004218A6"/>
    <w:rsid w:val="0042195E"/>
    <w:rsid w:val="00421B96"/>
    <w:rsid w:val="00421B9D"/>
    <w:rsid w:val="00421E35"/>
    <w:rsid w:val="00421ED3"/>
    <w:rsid w:val="00421EDE"/>
    <w:rsid w:val="00422314"/>
    <w:rsid w:val="0042276D"/>
    <w:rsid w:val="00422C39"/>
    <w:rsid w:val="004231F5"/>
    <w:rsid w:val="0042330F"/>
    <w:rsid w:val="004238DD"/>
    <w:rsid w:val="004239D1"/>
    <w:rsid w:val="00423E86"/>
    <w:rsid w:val="0042499C"/>
    <w:rsid w:val="00424AAD"/>
    <w:rsid w:val="00424AD7"/>
    <w:rsid w:val="00424CF8"/>
    <w:rsid w:val="00424D17"/>
    <w:rsid w:val="00424D61"/>
    <w:rsid w:val="00424EB0"/>
    <w:rsid w:val="0042514C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6D97"/>
    <w:rsid w:val="00427064"/>
    <w:rsid w:val="0042728C"/>
    <w:rsid w:val="004274D7"/>
    <w:rsid w:val="00427732"/>
    <w:rsid w:val="00427B5B"/>
    <w:rsid w:val="00427D0F"/>
    <w:rsid w:val="00427D86"/>
    <w:rsid w:val="00427F92"/>
    <w:rsid w:val="004301F5"/>
    <w:rsid w:val="0043024B"/>
    <w:rsid w:val="004305BA"/>
    <w:rsid w:val="0043069B"/>
    <w:rsid w:val="004306AC"/>
    <w:rsid w:val="00430C73"/>
    <w:rsid w:val="00431054"/>
    <w:rsid w:val="00431237"/>
    <w:rsid w:val="004319B5"/>
    <w:rsid w:val="00431EDE"/>
    <w:rsid w:val="00431EEE"/>
    <w:rsid w:val="00431F34"/>
    <w:rsid w:val="004321EB"/>
    <w:rsid w:val="0043262A"/>
    <w:rsid w:val="00432A01"/>
    <w:rsid w:val="00432A8C"/>
    <w:rsid w:val="00432B02"/>
    <w:rsid w:val="0043310C"/>
    <w:rsid w:val="004332F2"/>
    <w:rsid w:val="0043341C"/>
    <w:rsid w:val="00433478"/>
    <w:rsid w:val="00433BCB"/>
    <w:rsid w:val="00433C86"/>
    <w:rsid w:val="00433DEB"/>
    <w:rsid w:val="00433F0B"/>
    <w:rsid w:val="004341C8"/>
    <w:rsid w:val="00434339"/>
    <w:rsid w:val="00434538"/>
    <w:rsid w:val="00434667"/>
    <w:rsid w:val="004348DA"/>
    <w:rsid w:val="00434A03"/>
    <w:rsid w:val="00434E2F"/>
    <w:rsid w:val="00434FD3"/>
    <w:rsid w:val="00435000"/>
    <w:rsid w:val="004356F4"/>
    <w:rsid w:val="0043585E"/>
    <w:rsid w:val="00435D53"/>
    <w:rsid w:val="00435FBF"/>
    <w:rsid w:val="00436168"/>
    <w:rsid w:val="00436224"/>
    <w:rsid w:val="004362F5"/>
    <w:rsid w:val="00436EB3"/>
    <w:rsid w:val="0043702B"/>
    <w:rsid w:val="004370C4"/>
    <w:rsid w:val="004372A9"/>
    <w:rsid w:val="004372AC"/>
    <w:rsid w:val="004373A2"/>
    <w:rsid w:val="004375CE"/>
    <w:rsid w:val="00437768"/>
    <w:rsid w:val="0043796B"/>
    <w:rsid w:val="00437BB4"/>
    <w:rsid w:val="00437C77"/>
    <w:rsid w:val="00437CA5"/>
    <w:rsid w:val="00437D55"/>
    <w:rsid w:val="00440263"/>
    <w:rsid w:val="004402F0"/>
    <w:rsid w:val="004406E0"/>
    <w:rsid w:val="00440848"/>
    <w:rsid w:val="0044085B"/>
    <w:rsid w:val="004409AE"/>
    <w:rsid w:val="00440B74"/>
    <w:rsid w:val="00440CBF"/>
    <w:rsid w:val="0044153D"/>
    <w:rsid w:val="004418A7"/>
    <w:rsid w:val="00441C81"/>
    <w:rsid w:val="00441DED"/>
    <w:rsid w:val="0044225D"/>
    <w:rsid w:val="004426E9"/>
    <w:rsid w:val="00442894"/>
    <w:rsid w:val="00442C20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449"/>
    <w:rsid w:val="0044469F"/>
    <w:rsid w:val="004449E7"/>
    <w:rsid w:val="00445034"/>
    <w:rsid w:val="004450BB"/>
    <w:rsid w:val="00445380"/>
    <w:rsid w:val="00445912"/>
    <w:rsid w:val="00445AE9"/>
    <w:rsid w:val="00445CF0"/>
    <w:rsid w:val="00445D95"/>
    <w:rsid w:val="00445E50"/>
    <w:rsid w:val="004463FA"/>
    <w:rsid w:val="0044666E"/>
    <w:rsid w:val="004466C5"/>
    <w:rsid w:val="00446830"/>
    <w:rsid w:val="004468AC"/>
    <w:rsid w:val="00446AA6"/>
    <w:rsid w:val="00446DC8"/>
    <w:rsid w:val="00446E91"/>
    <w:rsid w:val="00446EFB"/>
    <w:rsid w:val="00446FB1"/>
    <w:rsid w:val="0044723D"/>
    <w:rsid w:val="004477AD"/>
    <w:rsid w:val="0044787F"/>
    <w:rsid w:val="00447F89"/>
    <w:rsid w:val="00450236"/>
    <w:rsid w:val="0045041F"/>
    <w:rsid w:val="0045077B"/>
    <w:rsid w:val="004507B9"/>
    <w:rsid w:val="00450C00"/>
    <w:rsid w:val="00450EE7"/>
    <w:rsid w:val="00450F7B"/>
    <w:rsid w:val="004512D4"/>
    <w:rsid w:val="004513BF"/>
    <w:rsid w:val="00451460"/>
    <w:rsid w:val="0045166E"/>
    <w:rsid w:val="00451E38"/>
    <w:rsid w:val="00452071"/>
    <w:rsid w:val="00452125"/>
    <w:rsid w:val="004521B0"/>
    <w:rsid w:val="00452636"/>
    <w:rsid w:val="0045264A"/>
    <w:rsid w:val="004526A7"/>
    <w:rsid w:val="004528D3"/>
    <w:rsid w:val="004528DB"/>
    <w:rsid w:val="0045291C"/>
    <w:rsid w:val="00452D61"/>
    <w:rsid w:val="00452E79"/>
    <w:rsid w:val="00453385"/>
    <w:rsid w:val="0045378B"/>
    <w:rsid w:val="0045399F"/>
    <w:rsid w:val="00453B66"/>
    <w:rsid w:val="00453FC4"/>
    <w:rsid w:val="0045435A"/>
    <w:rsid w:val="0045436A"/>
    <w:rsid w:val="004549F6"/>
    <w:rsid w:val="00454FFC"/>
    <w:rsid w:val="004551BF"/>
    <w:rsid w:val="00455372"/>
    <w:rsid w:val="004555CE"/>
    <w:rsid w:val="0045585E"/>
    <w:rsid w:val="00455A22"/>
    <w:rsid w:val="00455C1B"/>
    <w:rsid w:val="00455CEF"/>
    <w:rsid w:val="00455EDE"/>
    <w:rsid w:val="00455EF7"/>
    <w:rsid w:val="004563AF"/>
    <w:rsid w:val="0045670E"/>
    <w:rsid w:val="004568AF"/>
    <w:rsid w:val="00456B3E"/>
    <w:rsid w:val="00456C65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3B8"/>
    <w:rsid w:val="0046252B"/>
    <w:rsid w:val="004628AD"/>
    <w:rsid w:val="004628E1"/>
    <w:rsid w:val="004628F8"/>
    <w:rsid w:val="00462951"/>
    <w:rsid w:val="00462B98"/>
    <w:rsid w:val="00462BBA"/>
    <w:rsid w:val="00462BF2"/>
    <w:rsid w:val="00462C8C"/>
    <w:rsid w:val="00462E56"/>
    <w:rsid w:val="00462EDC"/>
    <w:rsid w:val="00462F45"/>
    <w:rsid w:val="00463255"/>
    <w:rsid w:val="00463459"/>
    <w:rsid w:val="0046351B"/>
    <w:rsid w:val="0046358A"/>
    <w:rsid w:val="004635F4"/>
    <w:rsid w:val="00463780"/>
    <w:rsid w:val="004638E0"/>
    <w:rsid w:val="0046392C"/>
    <w:rsid w:val="00463D30"/>
    <w:rsid w:val="00463DFA"/>
    <w:rsid w:val="004643E9"/>
    <w:rsid w:val="0046462A"/>
    <w:rsid w:val="004648BA"/>
    <w:rsid w:val="00464A14"/>
    <w:rsid w:val="00464A7F"/>
    <w:rsid w:val="00464B7A"/>
    <w:rsid w:val="00464BB8"/>
    <w:rsid w:val="00464F7D"/>
    <w:rsid w:val="00464F85"/>
    <w:rsid w:val="00465490"/>
    <w:rsid w:val="004657B3"/>
    <w:rsid w:val="00465AEE"/>
    <w:rsid w:val="00465D7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0A1"/>
    <w:rsid w:val="004712A8"/>
    <w:rsid w:val="004712C9"/>
    <w:rsid w:val="004713E6"/>
    <w:rsid w:val="004715DE"/>
    <w:rsid w:val="00471622"/>
    <w:rsid w:val="004717A2"/>
    <w:rsid w:val="0047182F"/>
    <w:rsid w:val="00471946"/>
    <w:rsid w:val="00471A84"/>
    <w:rsid w:val="00471C0F"/>
    <w:rsid w:val="00471E86"/>
    <w:rsid w:val="00471F1B"/>
    <w:rsid w:val="0047208E"/>
    <w:rsid w:val="004721CC"/>
    <w:rsid w:val="00472548"/>
    <w:rsid w:val="004725FF"/>
    <w:rsid w:val="004729D0"/>
    <w:rsid w:val="00472CBA"/>
    <w:rsid w:val="00472D1C"/>
    <w:rsid w:val="0047352F"/>
    <w:rsid w:val="004736AD"/>
    <w:rsid w:val="00473734"/>
    <w:rsid w:val="0047407A"/>
    <w:rsid w:val="00474092"/>
    <w:rsid w:val="00474626"/>
    <w:rsid w:val="004746C4"/>
    <w:rsid w:val="00474910"/>
    <w:rsid w:val="004749CF"/>
    <w:rsid w:val="00474A72"/>
    <w:rsid w:val="00474DDB"/>
    <w:rsid w:val="00475244"/>
    <w:rsid w:val="004753B4"/>
    <w:rsid w:val="00475625"/>
    <w:rsid w:val="00475748"/>
    <w:rsid w:val="004757E1"/>
    <w:rsid w:val="00475807"/>
    <w:rsid w:val="00475899"/>
    <w:rsid w:val="00475AC8"/>
    <w:rsid w:val="00475ACF"/>
    <w:rsid w:val="00475B19"/>
    <w:rsid w:val="00475C9E"/>
    <w:rsid w:val="00475FF7"/>
    <w:rsid w:val="004761C8"/>
    <w:rsid w:val="00476421"/>
    <w:rsid w:val="004767C4"/>
    <w:rsid w:val="004769AD"/>
    <w:rsid w:val="00476B98"/>
    <w:rsid w:val="00476E13"/>
    <w:rsid w:val="00476F13"/>
    <w:rsid w:val="004779CF"/>
    <w:rsid w:val="004802D4"/>
    <w:rsid w:val="004808AF"/>
    <w:rsid w:val="00480C15"/>
    <w:rsid w:val="00480F42"/>
    <w:rsid w:val="00481084"/>
    <w:rsid w:val="004810C8"/>
    <w:rsid w:val="00481280"/>
    <w:rsid w:val="004813E5"/>
    <w:rsid w:val="00481617"/>
    <w:rsid w:val="004816E2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1E7"/>
    <w:rsid w:val="004832D2"/>
    <w:rsid w:val="0048351D"/>
    <w:rsid w:val="00483A41"/>
    <w:rsid w:val="00483B37"/>
    <w:rsid w:val="00483CD5"/>
    <w:rsid w:val="00483D3A"/>
    <w:rsid w:val="00483D60"/>
    <w:rsid w:val="00483D71"/>
    <w:rsid w:val="004843D4"/>
    <w:rsid w:val="0048484F"/>
    <w:rsid w:val="00484BCF"/>
    <w:rsid w:val="00484C3D"/>
    <w:rsid w:val="00484EF3"/>
    <w:rsid w:val="00484F6C"/>
    <w:rsid w:val="00485023"/>
    <w:rsid w:val="004851CE"/>
    <w:rsid w:val="00485256"/>
    <w:rsid w:val="00485486"/>
    <w:rsid w:val="004855F6"/>
    <w:rsid w:val="00485A8C"/>
    <w:rsid w:val="00485CA6"/>
    <w:rsid w:val="00485E22"/>
    <w:rsid w:val="00485E50"/>
    <w:rsid w:val="00486073"/>
    <w:rsid w:val="0048629F"/>
    <w:rsid w:val="004862A7"/>
    <w:rsid w:val="004864C0"/>
    <w:rsid w:val="0048675D"/>
    <w:rsid w:val="00486816"/>
    <w:rsid w:val="004868C7"/>
    <w:rsid w:val="00486F64"/>
    <w:rsid w:val="004872C7"/>
    <w:rsid w:val="00487349"/>
    <w:rsid w:val="00487419"/>
    <w:rsid w:val="00487621"/>
    <w:rsid w:val="004876BC"/>
    <w:rsid w:val="00487718"/>
    <w:rsid w:val="00487822"/>
    <w:rsid w:val="0048786E"/>
    <w:rsid w:val="00487A31"/>
    <w:rsid w:val="00487A72"/>
    <w:rsid w:val="00487B08"/>
    <w:rsid w:val="00490018"/>
    <w:rsid w:val="004903BE"/>
    <w:rsid w:val="004906CD"/>
    <w:rsid w:val="00490851"/>
    <w:rsid w:val="00490B14"/>
    <w:rsid w:val="00490D74"/>
    <w:rsid w:val="00491159"/>
    <w:rsid w:val="004911BE"/>
    <w:rsid w:val="00491362"/>
    <w:rsid w:val="00491477"/>
    <w:rsid w:val="00491600"/>
    <w:rsid w:val="0049190B"/>
    <w:rsid w:val="00491CB9"/>
    <w:rsid w:val="00491D79"/>
    <w:rsid w:val="00491F71"/>
    <w:rsid w:val="00491F73"/>
    <w:rsid w:val="004926C7"/>
    <w:rsid w:val="004927F6"/>
    <w:rsid w:val="0049290E"/>
    <w:rsid w:val="00492A47"/>
    <w:rsid w:val="00492AC2"/>
    <w:rsid w:val="00492B34"/>
    <w:rsid w:val="00492CDE"/>
    <w:rsid w:val="00493035"/>
    <w:rsid w:val="0049321B"/>
    <w:rsid w:val="0049325A"/>
    <w:rsid w:val="00493A4C"/>
    <w:rsid w:val="00493D06"/>
    <w:rsid w:val="00493DB6"/>
    <w:rsid w:val="00493F63"/>
    <w:rsid w:val="00494256"/>
    <w:rsid w:val="004946F5"/>
    <w:rsid w:val="00494AE8"/>
    <w:rsid w:val="00495526"/>
    <w:rsid w:val="004956F7"/>
    <w:rsid w:val="004957EC"/>
    <w:rsid w:val="00495838"/>
    <w:rsid w:val="00495C19"/>
    <w:rsid w:val="00495CE2"/>
    <w:rsid w:val="00495D54"/>
    <w:rsid w:val="00496099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6F9B"/>
    <w:rsid w:val="00497237"/>
    <w:rsid w:val="004974B7"/>
    <w:rsid w:val="00497510"/>
    <w:rsid w:val="0049763F"/>
    <w:rsid w:val="004978AA"/>
    <w:rsid w:val="004A00CD"/>
    <w:rsid w:val="004A0287"/>
    <w:rsid w:val="004A08F9"/>
    <w:rsid w:val="004A09EF"/>
    <w:rsid w:val="004A0DD4"/>
    <w:rsid w:val="004A0E38"/>
    <w:rsid w:val="004A0EBD"/>
    <w:rsid w:val="004A0F3E"/>
    <w:rsid w:val="004A104E"/>
    <w:rsid w:val="004A1353"/>
    <w:rsid w:val="004A13B4"/>
    <w:rsid w:val="004A15DE"/>
    <w:rsid w:val="004A1930"/>
    <w:rsid w:val="004A23BA"/>
    <w:rsid w:val="004A248B"/>
    <w:rsid w:val="004A2704"/>
    <w:rsid w:val="004A2722"/>
    <w:rsid w:val="004A29A2"/>
    <w:rsid w:val="004A2B23"/>
    <w:rsid w:val="004A2E67"/>
    <w:rsid w:val="004A2E9C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878"/>
    <w:rsid w:val="004A495A"/>
    <w:rsid w:val="004A4A47"/>
    <w:rsid w:val="004A50D3"/>
    <w:rsid w:val="004A53CA"/>
    <w:rsid w:val="004A5491"/>
    <w:rsid w:val="004A59C0"/>
    <w:rsid w:val="004A5AB4"/>
    <w:rsid w:val="004A5B56"/>
    <w:rsid w:val="004A5C40"/>
    <w:rsid w:val="004A5DA7"/>
    <w:rsid w:val="004A5F47"/>
    <w:rsid w:val="004A64DC"/>
    <w:rsid w:val="004A69BB"/>
    <w:rsid w:val="004A6B5F"/>
    <w:rsid w:val="004A6D2A"/>
    <w:rsid w:val="004A70A7"/>
    <w:rsid w:val="004A73C3"/>
    <w:rsid w:val="004A755F"/>
    <w:rsid w:val="004A7AC2"/>
    <w:rsid w:val="004A7AC8"/>
    <w:rsid w:val="004B06D5"/>
    <w:rsid w:val="004B0750"/>
    <w:rsid w:val="004B1136"/>
    <w:rsid w:val="004B1171"/>
    <w:rsid w:val="004B16DD"/>
    <w:rsid w:val="004B1F1A"/>
    <w:rsid w:val="004B20B3"/>
    <w:rsid w:val="004B21BE"/>
    <w:rsid w:val="004B2967"/>
    <w:rsid w:val="004B2B46"/>
    <w:rsid w:val="004B2FE9"/>
    <w:rsid w:val="004B3202"/>
    <w:rsid w:val="004B365A"/>
    <w:rsid w:val="004B3926"/>
    <w:rsid w:val="004B3AC6"/>
    <w:rsid w:val="004B3B9F"/>
    <w:rsid w:val="004B3C70"/>
    <w:rsid w:val="004B3E44"/>
    <w:rsid w:val="004B3EBA"/>
    <w:rsid w:val="004B3F82"/>
    <w:rsid w:val="004B3FB8"/>
    <w:rsid w:val="004B4028"/>
    <w:rsid w:val="004B4209"/>
    <w:rsid w:val="004B45C6"/>
    <w:rsid w:val="004B48DA"/>
    <w:rsid w:val="004B4D98"/>
    <w:rsid w:val="004B4E8A"/>
    <w:rsid w:val="004B5144"/>
    <w:rsid w:val="004B526A"/>
    <w:rsid w:val="004B5299"/>
    <w:rsid w:val="004B5555"/>
    <w:rsid w:val="004B5630"/>
    <w:rsid w:val="004B5756"/>
    <w:rsid w:val="004B612D"/>
    <w:rsid w:val="004B6207"/>
    <w:rsid w:val="004B6924"/>
    <w:rsid w:val="004B6992"/>
    <w:rsid w:val="004B6DB7"/>
    <w:rsid w:val="004B6F2C"/>
    <w:rsid w:val="004B6FCD"/>
    <w:rsid w:val="004B72E8"/>
    <w:rsid w:val="004C0277"/>
    <w:rsid w:val="004C041E"/>
    <w:rsid w:val="004C0493"/>
    <w:rsid w:val="004C04EC"/>
    <w:rsid w:val="004C0E5B"/>
    <w:rsid w:val="004C12C5"/>
    <w:rsid w:val="004C1D3B"/>
    <w:rsid w:val="004C1E8E"/>
    <w:rsid w:val="004C1F0F"/>
    <w:rsid w:val="004C25C6"/>
    <w:rsid w:val="004C2836"/>
    <w:rsid w:val="004C2964"/>
    <w:rsid w:val="004C2A06"/>
    <w:rsid w:val="004C2B73"/>
    <w:rsid w:val="004C3228"/>
    <w:rsid w:val="004C3273"/>
    <w:rsid w:val="004C3363"/>
    <w:rsid w:val="004C3368"/>
    <w:rsid w:val="004C36D1"/>
    <w:rsid w:val="004C3895"/>
    <w:rsid w:val="004C3A41"/>
    <w:rsid w:val="004C3CC7"/>
    <w:rsid w:val="004C41CE"/>
    <w:rsid w:val="004C4312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2D"/>
    <w:rsid w:val="004C5468"/>
    <w:rsid w:val="004C561A"/>
    <w:rsid w:val="004C5672"/>
    <w:rsid w:val="004C5A2F"/>
    <w:rsid w:val="004C5AA8"/>
    <w:rsid w:val="004C5B1C"/>
    <w:rsid w:val="004C5C9B"/>
    <w:rsid w:val="004C5D49"/>
    <w:rsid w:val="004C5ED4"/>
    <w:rsid w:val="004C5EE4"/>
    <w:rsid w:val="004C5FE8"/>
    <w:rsid w:val="004C61EA"/>
    <w:rsid w:val="004C6244"/>
    <w:rsid w:val="004C6317"/>
    <w:rsid w:val="004C69A1"/>
    <w:rsid w:val="004C6ACD"/>
    <w:rsid w:val="004C6C80"/>
    <w:rsid w:val="004C7314"/>
    <w:rsid w:val="004C7634"/>
    <w:rsid w:val="004C7875"/>
    <w:rsid w:val="004C791D"/>
    <w:rsid w:val="004C79FE"/>
    <w:rsid w:val="004D000E"/>
    <w:rsid w:val="004D02D4"/>
    <w:rsid w:val="004D0469"/>
    <w:rsid w:val="004D077C"/>
    <w:rsid w:val="004D09DB"/>
    <w:rsid w:val="004D09ED"/>
    <w:rsid w:val="004D0DAB"/>
    <w:rsid w:val="004D108A"/>
    <w:rsid w:val="004D1102"/>
    <w:rsid w:val="004D1182"/>
    <w:rsid w:val="004D11E2"/>
    <w:rsid w:val="004D12C7"/>
    <w:rsid w:val="004D1462"/>
    <w:rsid w:val="004D1642"/>
    <w:rsid w:val="004D1962"/>
    <w:rsid w:val="004D1B76"/>
    <w:rsid w:val="004D1F15"/>
    <w:rsid w:val="004D2297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E98"/>
    <w:rsid w:val="004D3FDF"/>
    <w:rsid w:val="004D40C6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8D"/>
    <w:rsid w:val="004D50E9"/>
    <w:rsid w:val="004D544B"/>
    <w:rsid w:val="004D5766"/>
    <w:rsid w:val="004D59F1"/>
    <w:rsid w:val="004D59FC"/>
    <w:rsid w:val="004D5DCF"/>
    <w:rsid w:val="004D5E26"/>
    <w:rsid w:val="004D633C"/>
    <w:rsid w:val="004D642C"/>
    <w:rsid w:val="004D64D4"/>
    <w:rsid w:val="004D651E"/>
    <w:rsid w:val="004D65C5"/>
    <w:rsid w:val="004D67B0"/>
    <w:rsid w:val="004D71A4"/>
    <w:rsid w:val="004D75A1"/>
    <w:rsid w:val="004D79F8"/>
    <w:rsid w:val="004D7C64"/>
    <w:rsid w:val="004D7E9A"/>
    <w:rsid w:val="004D7FB1"/>
    <w:rsid w:val="004E016B"/>
    <w:rsid w:val="004E02CB"/>
    <w:rsid w:val="004E0A75"/>
    <w:rsid w:val="004E0D6D"/>
    <w:rsid w:val="004E101C"/>
    <w:rsid w:val="004E12E0"/>
    <w:rsid w:val="004E16F5"/>
    <w:rsid w:val="004E180B"/>
    <w:rsid w:val="004E1A66"/>
    <w:rsid w:val="004E1F4F"/>
    <w:rsid w:val="004E201B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2C8"/>
    <w:rsid w:val="004E4961"/>
    <w:rsid w:val="004E4D5A"/>
    <w:rsid w:val="004E4D5E"/>
    <w:rsid w:val="004E4D60"/>
    <w:rsid w:val="004E4D82"/>
    <w:rsid w:val="004E5264"/>
    <w:rsid w:val="004E52FC"/>
    <w:rsid w:val="004E537B"/>
    <w:rsid w:val="004E54B1"/>
    <w:rsid w:val="004E5D85"/>
    <w:rsid w:val="004E60CC"/>
    <w:rsid w:val="004E6206"/>
    <w:rsid w:val="004E62BD"/>
    <w:rsid w:val="004E63E3"/>
    <w:rsid w:val="004E6416"/>
    <w:rsid w:val="004E6AF8"/>
    <w:rsid w:val="004E6C19"/>
    <w:rsid w:val="004E6D71"/>
    <w:rsid w:val="004E6D85"/>
    <w:rsid w:val="004E6DEA"/>
    <w:rsid w:val="004E7130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24A"/>
    <w:rsid w:val="004F2416"/>
    <w:rsid w:val="004F2A08"/>
    <w:rsid w:val="004F2A89"/>
    <w:rsid w:val="004F2C00"/>
    <w:rsid w:val="004F2C0C"/>
    <w:rsid w:val="004F2DAB"/>
    <w:rsid w:val="004F3019"/>
    <w:rsid w:val="004F311C"/>
    <w:rsid w:val="004F322F"/>
    <w:rsid w:val="004F32E2"/>
    <w:rsid w:val="004F3536"/>
    <w:rsid w:val="004F3671"/>
    <w:rsid w:val="004F3827"/>
    <w:rsid w:val="004F388E"/>
    <w:rsid w:val="004F3A12"/>
    <w:rsid w:val="004F40A5"/>
    <w:rsid w:val="004F4531"/>
    <w:rsid w:val="004F4682"/>
    <w:rsid w:val="004F4930"/>
    <w:rsid w:val="004F49BD"/>
    <w:rsid w:val="004F49CB"/>
    <w:rsid w:val="004F4AE4"/>
    <w:rsid w:val="004F4AF1"/>
    <w:rsid w:val="004F4F75"/>
    <w:rsid w:val="004F4FBF"/>
    <w:rsid w:val="004F522A"/>
    <w:rsid w:val="004F5237"/>
    <w:rsid w:val="004F523B"/>
    <w:rsid w:val="004F553E"/>
    <w:rsid w:val="004F57D5"/>
    <w:rsid w:val="004F6190"/>
    <w:rsid w:val="004F6284"/>
    <w:rsid w:val="004F6296"/>
    <w:rsid w:val="004F63A2"/>
    <w:rsid w:val="004F652B"/>
    <w:rsid w:val="004F65EE"/>
    <w:rsid w:val="004F65F9"/>
    <w:rsid w:val="004F68B8"/>
    <w:rsid w:val="004F6C42"/>
    <w:rsid w:val="004F6CF0"/>
    <w:rsid w:val="004F6ECC"/>
    <w:rsid w:val="004F7055"/>
    <w:rsid w:val="004F70F9"/>
    <w:rsid w:val="004F7328"/>
    <w:rsid w:val="004F7441"/>
    <w:rsid w:val="004F750C"/>
    <w:rsid w:val="004F7D00"/>
    <w:rsid w:val="004F7E55"/>
    <w:rsid w:val="005004C8"/>
    <w:rsid w:val="005005CF"/>
    <w:rsid w:val="005005F2"/>
    <w:rsid w:val="005006EE"/>
    <w:rsid w:val="00500F4B"/>
    <w:rsid w:val="0050174F"/>
    <w:rsid w:val="0050178E"/>
    <w:rsid w:val="005017BA"/>
    <w:rsid w:val="00501823"/>
    <w:rsid w:val="00501CB7"/>
    <w:rsid w:val="00501D38"/>
    <w:rsid w:val="00501E5B"/>
    <w:rsid w:val="00502514"/>
    <w:rsid w:val="00502567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D3"/>
    <w:rsid w:val="0050438F"/>
    <w:rsid w:val="00504A1D"/>
    <w:rsid w:val="00504C9D"/>
    <w:rsid w:val="005052DB"/>
    <w:rsid w:val="0050532F"/>
    <w:rsid w:val="005058A5"/>
    <w:rsid w:val="00505A93"/>
    <w:rsid w:val="00505BC9"/>
    <w:rsid w:val="00505C2B"/>
    <w:rsid w:val="00505D12"/>
    <w:rsid w:val="0050628F"/>
    <w:rsid w:val="00506418"/>
    <w:rsid w:val="005064B6"/>
    <w:rsid w:val="00506574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B86"/>
    <w:rsid w:val="00510C7D"/>
    <w:rsid w:val="00510F2A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30B"/>
    <w:rsid w:val="005125C3"/>
    <w:rsid w:val="00512645"/>
    <w:rsid w:val="005126A6"/>
    <w:rsid w:val="00512721"/>
    <w:rsid w:val="00512BBF"/>
    <w:rsid w:val="00512D25"/>
    <w:rsid w:val="00512F63"/>
    <w:rsid w:val="00513332"/>
    <w:rsid w:val="00513508"/>
    <w:rsid w:val="005137AB"/>
    <w:rsid w:val="005139DF"/>
    <w:rsid w:val="00513A7E"/>
    <w:rsid w:val="00513BF6"/>
    <w:rsid w:val="00513CED"/>
    <w:rsid w:val="0051405E"/>
    <w:rsid w:val="00514234"/>
    <w:rsid w:val="0051439C"/>
    <w:rsid w:val="0051442E"/>
    <w:rsid w:val="00514568"/>
    <w:rsid w:val="00514C8C"/>
    <w:rsid w:val="00514CFA"/>
    <w:rsid w:val="00514E4A"/>
    <w:rsid w:val="00515115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26"/>
    <w:rsid w:val="005161BC"/>
    <w:rsid w:val="0051644D"/>
    <w:rsid w:val="00516660"/>
    <w:rsid w:val="0051698A"/>
    <w:rsid w:val="00516B7E"/>
    <w:rsid w:val="00516BA8"/>
    <w:rsid w:val="00517237"/>
    <w:rsid w:val="00517967"/>
    <w:rsid w:val="00517A34"/>
    <w:rsid w:val="00517BAB"/>
    <w:rsid w:val="00517C91"/>
    <w:rsid w:val="00517F78"/>
    <w:rsid w:val="00520058"/>
    <w:rsid w:val="00520682"/>
    <w:rsid w:val="00520CD3"/>
    <w:rsid w:val="005211E1"/>
    <w:rsid w:val="0052144E"/>
    <w:rsid w:val="0052146A"/>
    <w:rsid w:val="005215DC"/>
    <w:rsid w:val="005216AA"/>
    <w:rsid w:val="00521AA8"/>
    <w:rsid w:val="00522209"/>
    <w:rsid w:val="0052254E"/>
    <w:rsid w:val="005225E0"/>
    <w:rsid w:val="00522691"/>
    <w:rsid w:val="005227C0"/>
    <w:rsid w:val="00522C97"/>
    <w:rsid w:val="00522CD2"/>
    <w:rsid w:val="00522E24"/>
    <w:rsid w:val="00522FA1"/>
    <w:rsid w:val="0052370C"/>
    <w:rsid w:val="0052387D"/>
    <w:rsid w:val="005238AE"/>
    <w:rsid w:val="005239E9"/>
    <w:rsid w:val="00523A52"/>
    <w:rsid w:val="00523E77"/>
    <w:rsid w:val="00523F45"/>
    <w:rsid w:val="00524976"/>
    <w:rsid w:val="00524E7F"/>
    <w:rsid w:val="00524E9C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C3F"/>
    <w:rsid w:val="00525F00"/>
    <w:rsid w:val="00525FEA"/>
    <w:rsid w:val="005263A6"/>
    <w:rsid w:val="00526479"/>
    <w:rsid w:val="00526873"/>
    <w:rsid w:val="0052692C"/>
    <w:rsid w:val="00526D0D"/>
    <w:rsid w:val="00526F1D"/>
    <w:rsid w:val="00527091"/>
    <w:rsid w:val="005272DF"/>
    <w:rsid w:val="005274E5"/>
    <w:rsid w:val="0052751B"/>
    <w:rsid w:val="0052766D"/>
    <w:rsid w:val="005304BF"/>
    <w:rsid w:val="005306CB"/>
    <w:rsid w:val="0053089E"/>
    <w:rsid w:val="00530AC8"/>
    <w:rsid w:val="00530C60"/>
    <w:rsid w:val="00530F0B"/>
    <w:rsid w:val="00531109"/>
    <w:rsid w:val="0053133F"/>
    <w:rsid w:val="0053161A"/>
    <w:rsid w:val="00531A10"/>
    <w:rsid w:val="00531BF7"/>
    <w:rsid w:val="00531E3C"/>
    <w:rsid w:val="00532777"/>
    <w:rsid w:val="00532FCA"/>
    <w:rsid w:val="00533029"/>
    <w:rsid w:val="0053323A"/>
    <w:rsid w:val="00533273"/>
    <w:rsid w:val="0053332C"/>
    <w:rsid w:val="00533491"/>
    <w:rsid w:val="005334DA"/>
    <w:rsid w:val="00533763"/>
    <w:rsid w:val="0053390F"/>
    <w:rsid w:val="00533B61"/>
    <w:rsid w:val="00533B7D"/>
    <w:rsid w:val="00533BC3"/>
    <w:rsid w:val="00533F02"/>
    <w:rsid w:val="0053418C"/>
    <w:rsid w:val="0053418D"/>
    <w:rsid w:val="0053419F"/>
    <w:rsid w:val="0053447D"/>
    <w:rsid w:val="005344EB"/>
    <w:rsid w:val="00534718"/>
    <w:rsid w:val="005349B8"/>
    <w:rsid w:val="00535064"/>
    <w:rsid w:val="00535383"/>
    <w:rsid w:val="00535455"/>
    <w:rsid w:val="005356AC"/>
    <w:rsid w:val="00535733"/>
    <w:rsid w:val="0053573A"/>
    <w:rsid w:val="005358D7"/>
    <w:rsid w:val="00535B8F"/>
    <w:rsid w:val="00535D86"/>
    <w:rsid w:val="005360DE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6A0"/>
    <w:rsid w:val="00537845"/>
    <w:rsid w:val="00537E7E"/>
    <w:rsid w:val="00537F5A"/>
    <w:rsid w:val="0054001E"/>
    <w:rsid w:val="005400EA"/>
    <w:rsid w:val="0054066E"/>
    <w:rsid w:val="00540688"/>
    <w:rsid w:val="005409C2"/>
    <w:rsid w:val="00540A5D"/>
    <w:rsid w:val="00540AF2"/>
    <w:rsid w:val="00540CE9"/>
    <w:rsid w:val="00540F18"/>
    <w:rsid w:val="0054110C"/>
    <w:rsid w:val="00541200"/>
    <w:rsid w:val="00541241"/>
    <w:rsid w:val="00541299"/>
    <w:rsid w:val="005414A7"/>
    <w:rsid w:val="005414EE"/>
    <w:rsid w:val="00541963"/>
    <w:rsid w:val="00541D82"/>
    <w:rsid w:val="00541EE1"/>
    <w:rsid w:val="00541FB5"/>
    <w:rsid w:val="00541FC2"/>
    <w:rsid w:val="00542266"/>
    <w:rsid w:val="00542C3B"/>
    <w:rsid w:val="00542C3E"/>
    <w:rsid w:val="00542CDB"/>
    <w:rsid w:val="00542DAF"/>
    <w:rsid w:val="0054316C"/>
    <w:rsid w:val="00543709"/>
    <w:rsid w:val="00543BDA"/>
    <w:rsid w:val="00543C32"/>
    <w:rsid w:val="00543C74"/>
    <w:rsid w:val="00543CCF"/>
    <w:rsid w:val="00543EE1"/>
    <w:rsid w:val="0054440A"/>
    <w:rsid w:val="00544506"/>
    <w:rsid w:val="005447F3"/>
    <w:rsid w:val="005449D3"/>
    <w:rsid w:val="00545235"/>
    <w:rsid w:val="005452D5"/>
    <w:rsid w:val="00545380"/>
    <w:rsid w:val="0054559C"/>
    <w:rsid w:val="00545860"/>
    <w:rsid w:val="00545964"/>
    <w:rsid w:val="00545C28"/>
    <w:rsid w:val="00545CB8"/>
    <w:rsid w:val="0054665D"/>
    <w:rsid w:val="005469E3"/>
    <w:rsid w:val="00546D8E"/>
    <w:rsid w:val="00546DA8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47F7C"/>
    <w:rsid w:val="005500CD"/>
    <w:rsid w:val="005500E2"/>
    <w:rsid w:val="005505F5"/>
    <w:rsid w:val="00550816"/>
    <w:rsid w:val="005508C1"/>
    <w:rsid w:val="00551307"/>
    <w:rsid w:val="00551373"/>
    <w:rsid w:val="0055190D"/>
    <w:rsid w:val="00551A2D"/>
    <w:rsid w:val="00551B81"/>
    <w:rsid w:val="00551DA4"/>
    <w:rsid w:val="00551E40"/>
    <w:rsid w:val="00552162"/>
    <w:rsid w:val="0055263B"/>
    <w:rsid w:val="0055285D"/>
    <w:rsid w:val="00552CE7"/>
    <w:rsid w:val="00552F24"/>
    <w:rsid w:val="005533D9"/>
    <w:rsid w:val="00553C48"/>
    <w:rsid w:val="005540D2"/>
    <w:rsid w:val="00554327"/>
    <w:rsid w:val="005543DE"/>
    <w:rsid w:val="005546D2"/>
    <w:rsid w:val="00554813"/>
    <w:rsid w:val="00554D3B"/>
    <w:rsid w:val="00555EFF"/>
    <w:rsid w:val="0055617D"/>
    <w:rsid w:val="00556A82"/>
    <w:rsid w:val="00556CDF"/>
    <w:rsid w:val="005572F6"/>
    <w:rsid w:val="00557433"/>
    <w:rsid w:val="0055753C"/>
    <w:rsid w:val="0055757C"/>
    <w:rsid w:val="0055797B"/>
    <w:rsid w:val="0056002C"/>
    <w:rsid w:val="00560234"/>
    <w:rsid w:val="00560B14"/>
    <w:rsid w:val="00560CA0"/>
    <w:rsid w:val="00560ED2"/>
    <w:rsid w:val="00561015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1E5A"/>
    <w:rsid w:val="00561F4E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4D0"/>
    <w:rsid w:val="005645C6"/>
    <w:rsid w:val="005647A7"/>
    <w:rsid w:val="005648C4"/>
    <w:rsid w:val="00564A1C"/>
    <w:rsid w:val="00564BD3"/>
    <w:rsid w:val="00564C34"/>
    <w:rsid w:val="00564DC9"/>
    <w:rsid w:val="00564E8A"/>
    <w:rsid w:val="00565115"/>
    <w:rsid w:val="005651CA"/>
    <w:rsid w:val="005651DC"/>
    <w:rsid w:val="005654A4"/>
    <w:rsid w:val="0056564B"/>
    <w:rsid w:val="00565D95"/>
    <w:rsid w:val="00565DFB"/>
    <w:rsid w:val="00565F56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8B3"/>
    <w:rsid w:val="00570969"/>
    <w:rsid w:val="00570996"/>
    <w:rsid w:val="0057109C"/>
    <w:rsid w:val="00571170"/>
    <w:rsid w:val="00571348"/>
    <w:rsid w:val="005717B0"/>
    <w:rsid w:val="00571B9D"/>
    <w:rsid w:val="00571C0B"/>
    <w:rsid w:val="00571EFA"/>
    <w:rsid w:val="00572143"/>
    <w:rsid w:val="0057217C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270"/>
    <w:rsid w:val="00574905"/>
    <w:rsid w:val="00574B94"/>
    <w:rsid w:val="00574DA3"/>
    <w:rsid w:val="00574F79"/>
    <w:rsid w:val="00574FA0"/>
    <w:rsid w:val="00575143"/>
    <w:rsid w:val="00575C6C"/>
    <w:rsid w:val="00575E73"/>
    <w:rsid w:val="00576948"/>
    <w:rsid w:val="005769A8"/>
    <w:rsid w:val="005769B7"/>
    <w:rsid w:val="00576AD5"/>
    <w:rsid w:val="00576BB7"/>
    <w:rsid w:val="00576CC0"/>
    <w:rsid w:val="00576D7F"/>
    <w:rsid w:val="0057734F"/>
    <w:rsid w:val="005773A2"/>
    <w:rsid w:val="00577498"/>
    <w:rsid w:val="0057749A"/>
    <w:rsid w:val="00577522"/>
    <w:rsid w:val="0057761D"/>
    <w:rsid w:val="00577B3A"/>
    <w:rsid w:val="00577B47"/>
    <w:rsid w:val="00577BAD"/>
    <w:rsid w:val="00577BE4"/>
    <w:rsid w:val="0058020A"/>
    <w:rsid w:val="005802EA"/>
    <w:rsid w:val="00580754"/>
    <w:rsid w:val="005808C7"/>
    <w:rsid w:val="00580B8D"/>
    <w:rsid w:val="0058123A"/>
    <w:rsid w:val="00581517"/>
    <w:rsid w:val="005815E4"/>
    <w:rsid w:val="00581890"/>
    <w:rsid w:val="0058191D"/>
    <w:rsid w:val="00581C9B"/>
    <w:rsid w:val="00581D3E"/>
    <w:rsid w:val="00581F49"/>
    <w:rsid w:val="005825CF"/>
    <w:rsid w:val="00582641"/>
    <w:rsid w:val="00582671"/>
    <w:rsid w:val="005827CA"/>
    <w:rsid w:val="00582A5D"/>
    <w:rsid w:val="00582B24"/>
    <w:rsid w:val="0058308D"/>
    <w:rsid w:val="00583624"/>
    <w:rsid w:val="0058385F"/>
    <w:rsid w:val="005841F9"/>
    <w:rsid w:val="00584634"/>
    <w:rsid w:val="0058496B"/>
    <w:rsid w:val="00584B21"/>
    <w:rsid w:val="00584DB5"/>
    <w:rsid w:val="00584EC3"/>
    <w:rsid w:val="00585565"/>
    <w:rsid w:val="00585642"/>
    <w:rsid w:val="00585A7A"/>
    <w:rsid w:val="00585FE8"/>
    <w:rsid w:val="00586787"/>
    <w:rsid w:val="005867A4"/>
    <w:rsid w:val="00586835"/>
    <w:rsid w:val="00586A95"/>
    <w:rsid w:val="00587177"/>
    <w:rsid w:val="0058723F"/>
    <w:rsid w:val="00587271"/>
    <w:rsid w:val="005874AA"/>
    <w:rsid w:val="00587635"/>
    <w:rsid w:val="005877DF"/>
    <w:rsid w:val="0058795E"/>
    <w:rsid w:val="00587BB9"/>
    <w:rsid w:val="00587D19"/>
    <w:rsid w:val="00590324"/>
    <w:rsid w:val="00590507"/>
    <w:rsid w:val="005905FD"/>
    <w:rsid w:val="00590CEA"/>
    <w:rsid w:val="00590D83"/>
    <w:rsid w:val="00590E37"/>
    <w:rsid w:val="00591221"/>
    <w:rsid w:val="0059136C"/>
    <w:rsid w:val="0059140F"/>
    <w:rsid w:val="005915BB"/>
    <w:rsid w:val="005917A6"/>
    <w:rsid w:val="00591C8A"/>
    <w:rsid w:val="00592043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843"/>
    <w:rsid w:val="0059496B"/>
    <w:rsid w:val="00594979"/>
    <w:rsid w:val="00594A15"/>
    <w:rsid w:val="00594CDB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941"/>
    <w:rsid w:val="00596DBD"/>
    <w:rsid w:val="00596EF4"/>
    <w:rsid w:val="005971F4"/>
    <w:rsid w:val="005974B8"/>
    <w:rsid w:val="0059760A"/>
    <w:rsid w:val="0059782C"/>
    <w:rsid w:val="00597830"/>
    <w:rsid w:val="00597A29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5BF"/>
    <w:rsid w:val="005A2770"/>
    <w:rsid w:val="005A28CA"/>
    <w:rsid w:val="005A2942"/>
    <w:rsid w:val="005A2948"/>
    <w:rsid w:val="005A2FF8"/>
    <w:rsid w:val="005A32FD"/>
    <w:rsid w:val="005A3701"/>
    <w:rsid w:val="005A395D"/>
    <w:rsid w:val="005A3B1F"/>
    <w:rsid w:val="005A3B8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95"/>
    <w:rsid w:val="005A59FE"/>
    <w:rsid w:val="005A5BF4"/>
    <w:rsid w:val="005A5F7A"/>
    <w:rsid w:val="005A6156"/>
    <w:rsid w:val="005A6353"/>
    <w:rsid w:val="005A650D"/>
    <w:rsid w:val="005A6609"/>
    <w:rsid w:val="005A6670"/>
    <w:rsid w:val="005A6BF9"/>
    <w:rsid w:val="005A6C9F"/>
    <w:rsid w:val="005A736E"/>
    <w:rsid w:val="005A74D3"/>
    <w:rsid w:val="005A75BA"/>
    <w:rsid w:val="005A76D6"/>
    <w:rsid w:val="005A775B"/>
    <w:rsid w:val="005A7888"/>
    <w:rsid w:val="005A7942"/>
    <w:rsid w:val="005A7A05"/>
    <w:rsid w:val="005A7B46"/>
    <w:rsid w:val="005A7CD8"/>
    <w:rsid w:val="005A7EA2"/>
    <w:rsid w:val="005B027C"/>
    <w:rsid w:val="005B035C"/>
    <w:rsid w:val="005B0471"/>
    <w:rsid w:val="005B04A7"/>
    <w:rsid w:val="005B0675"/>
    <w:rsid w:val="005B08DB"/>
    <w:rsid w:val="005B0AC1"/>
    <w:rsid w:val="005B0CC2"/>
    <w:rsid w:val="005B0F26"/>
    <w:rsid w:val="005B0F42"/>
    <w:rsid w:val="005B142E"/>
    <w:rsid w:val="005B16AB"/>
    <w:rsid w:val="005B16C7"/>
    <w:rsid w:val="005B18EF"/>
    <w:rsid w:val="005B1989"/>
    <w:rsid w:val="005B236D"/>
    <w:rsid w:val="005B26A5"/>
    <w:rsid w:val="005B2A46"/>
    <w:rsid w:val="005B2C1D"/>
    <w:rsid w:val="005B311A"/>
    <w:rsid w:val="005B3192"/>
    <w:rsid w:val="005B3475"/>
    <w:rsid w:val="005B3A37"/>
    <w:rsid w:val="005B3AFD"/>
    <w:rsid w:val="005B3BBE"/>
    <w:rsid w:val="005B4150"/>
    <w:rsid w:val="005B416D"/>
    <w:rsid w:val="005B46DA"/>
    <w:rsid w:val="005B4D2D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75"/>
    <w:rsid w:val="005B6CEC"/>
    <w:rsid w:val="005B70EC"/>
    <w:rsid w:val="005B7CF7"/>
    <w:rsid w:val="005B7E65"/>
    <w:rsid w:val="005C05C3"/>
    <w:rsid w:val="005C06FC"/>
    <w:rsid w:val="005C0874"/>
    <w:rsid w:val="005C0AC3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462"/>
    <w:rsid w:val="005C27AF"/>
    <w:rsid w:val="005C2BA4"/>
    <w:rsid w:val="005C2C8C"/>
    <w:rsid w:val="005C2F52"/>
    <w:rsid w:val="005C3162"/>
    <w:rsid w:val="005C34D0"/>
    <w:rsid w:val="005C3A4F"/>
    <w:rsid w:val="005C3ABF"/>
    <w:rsid w:val="005C3E3B"/>
    <w:rsid w:val="005C40AC"/>
    <w:rsid w:val="005C40B9"/>
    <w:rsid w:val="005C41CC"/>
    <w:rsid w:val="005C4443"/>
    <w:rsid w:val="005C44CB"/>
    <w:rsid w:val="005C4BD0"/>
    <w:rsid w:val="005C4D66"/>
    <w:rsid w:val="005C549D"/>
    <w:rsid w:val="005C5888"/>
    <w:rsid w:val="005C58D2"/>
    <w:rsid w:val="005C5C29"/>
    <w:rsid w:val="005C5EE5"/>
    <w:rsid w:val="005C5FDA"/>
    <w:rsid w:val="005C60B7"/>
    <w:rsid w:val="005C6432"/>
    <w:rsid w:val="005C6630"/>
    <w:rsid w:val="005C6712"/>
    <w:rsid w:val="005C678A"/>
    <w:rsid w:val="005C69AC"/>
    <w:rsid w:val="005C6A42"/>
    <w:rsid w:val="005C6A6B"/>
    <w:rsid w:val="005C6C35"/>
    <w:rsid w:val="005C6C53"/>
    <w:rsid w:val="005C6E1A"/>
    <w:rsid w:val="005C6FA4"/>
    <w:rsid w:val="005C7019"/>
    <w:rsid w:val="005C701D"/>
    <w:rsid w:val="005C7097"/>
    <w:rsid w:val="005C7143"/>
    <w:rsid w:val="005C7239"/>
    <w:rsid w:val="005C74EC"/>
    <w:rsid w:val="005C77B8"/>
    <w:rsid w:val="005C7B72"/>
    <w:rsid w:val="005C7E42"/>
    <w:rsid w:val="005C7E58"/>
    <w:rsid w:val="005C7F43"/>
    <w:rsid w:val="005C7F9D"/>
    <w:rsid w:val="005D0166"/>
    <w:rsid w:val="005D0834"/>
    <w:rsid w:val="005D0D09"/>
    <w:rsid w:val="005D0F73"/>
    <w:rsid w:val="005D112F"/>
    <w:rsid w:val="005D115D"/>
    <w:rsid w:val="005D1344"/>
    <w:rsid w:val="005D1606"/>
    <w:rsid w:val="005D1966"/>
    <w:rsid w:val="005D1D4A"/>
    <w:rsid w:val="005D1D4D"/>
    <w:rsid w:val="005D2007"/>
    <w:rsid w:val="005D2369"/>
    <w:rsid w:val="005D2560"/>
    <w:rsid w:val="005D266B"/>
    <w:rsid w:val="005D2855"/>
    <w:rsid w:val="005D29DC"/>
    <w:rsid w:val="005D2ECF"/>
    <w:rsid w:val="005D33E7"/>
    <w:rsid w:val="005D3583"/>
    <w:rsid w:val="005D37BA"/>
    <w:rsid w:val="005D3A6A"/>
    <w:rsid w:val="005D3B11"/>
    <w:rsid w:val="005D3B72"/>
    <w:rsid w:val="005D3C29"/>
    <w:rsid w:val="005D3C91"/>
    <w:rsid w:val="005D3D9F"/>
    <w:rsid w:val="005D3E31"/>
    <w:rsid w:val="005D4378"/>
    <w:rsid w:val="005D44C9"/>
    <w:rsid w:val="005D450A"/>
    <w:rsid w:val="005D4C40"/>
    <w:rsid w:val="005D4E77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079"/>
    <w:rsid w:val="005D60EA"/>
    <w:rsid w:val="005D6128"/>
    <w:rsid w:val="005D6B55"/>
    <w:rsid w:val="005D6C46"/>
    <w:rsid w:val="005D6DFC"/>
    <w:rsid w:val="005D707A"/>
    <w:rsid w:val="005D7421"/>
    <w:rsid w:val="005D7431"/>
    <w:rsid w:val="005D7575"/>
    <w:rsid w:val="005D7727"/>
    <w:rsid w:val="005D7810"/>
    <w:rsid w:val="005D79D3"/>
    <w:rsid w:val="005E0911"/>
    <w:rsid w:val="005E1103"/>
    <w:rsid w:val="005E1339"/>
    <w:rsid w:val="005E13CA"/>
    <w:rsid w:val="005E1411"/>
    <w:rsid w:val="005E144D"/>
    <w:rsid w:val="005E16B9"/>
    <w:rsid w:val="005E1CB9"/>
    <w:rsid w:val="005E248E"/>
    <w:rsid w:val="005E2E27"/>
    <w:rsid w:val="005E35D2"/>
    <w:rsid w:val="005E3856"/>
    <w:rsid w:val="005E39C0"/>
    <w:rsid w:val="005E3DAC"/>
    <w:rsid w:val="005E3DD7"/>
    <w:rsid w:val="005E4873"/>
    <w:rsid w:val="005E4926"/>
    <w:rsid w:val="005E4989"/>
    <w:rsid w:val="005E4A62"/>
    <w:rsid w:val="005E4B5B"/>
    <w:rsid w:val="005E4C0E"/>
    <w:rsid w:val="005E4D92"/>
    <w:rsid w:val="005E4E97"/>
    <w:rsid w:val="005E53EC"/>
    <w:rsid w:val="005E53F6"/>
    <w:rsid w:val="005E583D"/>
    <w:rsid w:val="005E5B09"/>
    <w:rsid w:val="005E5C3C"/>
    <w:rsid w:val="005E5E78"/>
    <w:rsid w:val="005E5ED8"/>
    <w:rsid w:val="005E5F2A"/>
    <w:rsid w:val="005E6122"/>
    <w:rsid w:val="005E65C8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0F08"/>
    <w:rsid w:val="005F0FBB"/>
    <w:rsid w:val="005F1083"/>
    <w:rsid w:val="005F174F"/>
    <w:rsid w:val="005F18EF"/>
    <w:rsid w:val="005F1BD2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563"/>
    <w:rsid w:val="005F47FC"/>
    <w:rsid w:val="005F4850"/>
    <w:rsid w:val="005F4934"/>
    <w:rsid w:val="005F4AE6"/>
    <w:rsid w:val="005F4C4F"/>
    <w:rsid w:val="005F4FA0"/>
    <w:rsid w:val="005F511D"/>
    <w:rsid w:val="005F5344"/>
    <w:rsid w:val="005F5437"/>
    <w:rsid w:val="005F54A7"/>
    <w:rsid w:val="005F5B6D"/>
    <w:rsid w:val="005F65A9"/>
    <w:rsid w:val="005F69CC"/>
    <w:rsid w:val="005F6B8C"/>
    <w:rsid w:val="005F6FC7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AA9"/>
    <w:rsid w:val="00601B35"/>
    <w:rsid w:val="00601D10"/>
    <w:rsid w:val="00601D76"/>
    <w:rsid w:val="00601EDA"/>
    <w:rsid w:val="00601F68"/>
    <w:rsid w:val="0060298A"/>
    <w:rsid w:val="006029F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3F5F"/>
    <w:rsid w:val="00604246"/>
    <w:rsid w:val="00604248"/>
    <w:rsid w:val="00604BD4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6D41"/>
    <w:rsid w:val="006075DC"/>
    <w:rsid w:val="00607B1A"/>
    <w:rsid w:val="00607FA5"/>
    <w:rsid w:val="00607FAE"/>
    <w:rsid w:val="0061021F"/>
    <w:rsid w:val="006102DD"/>
    <w:rsid w:val="00610443"/>
    <w:rsid w:val="0061079F"/>
    <w:rsid w:val="00610A2B"/>
    <w:rsid w:val="00610A7E"/>
    <w:rsid w:val="00610FD1"/>
    <w:rsid w:val="00611352"/>
    <w:rsid w:val="00611363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ABA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B97"/>
    <w:rsid w:val="006142B5"/>
    <w:rsid w:val="0061442C"/>
    <w:rsid w:val="00614C29"/>
    <w:rsid w:val="00614F1E"/>
    <w:rsid w:val="00615822"/>
    <w:rsid w:val="00615890"/>
    <w:rsid w:val="00615B5C"/>
    <w:rsid w:val="00615B8A"/>
    <w:rsid w:val="00615E91"/>
    <w:rsid w:val="00615EAB"/>
    <w:rsid w:val="00615EDB"/>
    <w:rsid w:val="0061629D"/>
    <w:rsid w:val="0061644E"/>
    <w:rsid w:val="0061651E"/>
    <w:rsid w:val="00616692"/>
    <w:rsid w:val="006167C5"/>
    <w:rsid w:val="006167F7"/>
    <w:rsid w:val="006168EB"/>
    <w:rsid w:val="00616918"/>
    <w:rsid w:val="00616BFC"/>
    <w:rsid w:val="00616D1E"/>
    <w:rsid w:val="00616D63"/>
    <w:rsid w:val="00616F5D"/>
    <w:rsid w:val="0061700D"/>
    <w:rsid w:val="00617452"/>
    <w:rsid w:val="00617563"/>
    <w:rsid w:val="006175AF"/>
    <w:rsid w:val="006177D2"/>
    <w:rsid w:val="0061798A"/>
    <w:rsid w:val="00617CAE"/>
    <w:rsid w:val="00617DAD"/>
    <w:rsid w:val="00617F0D"/>
    <w:rsid w:val="00617F11"/>
    <w:rsid w:val="00617F29"/>
    <w:rsid w:val="00620248"/>
    <w:rsid w:val="00620355"/>
    <w:rsid w:val="006204ED"/>
    <w:rsid w:val="00620533"/>
    <w:rsid w:val="00620597"/>
    <w:rsid w:val="006205B7"/>
    <w:rsid w:val="006208BE"/>
    <w:rsid w:val="00620B36"/>
    <w:rsid w:val="00620B80"/>
    <w:rsid w:val="00620F74"/>
    <w:rsid w:val="006210FA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851"/>
    <w:rsid w:val="006228F8"/>
    <w:rsid w:val="0062298F"/>
    <w:rsid w:val="006229B8"/>
    <w:rsid w:val="00622B73"/>
    <w:rsid w:val="00622BFC"/>
    <w:rsid w:val="00622DA0"/>
    <w:rsid w:val="00622F46"/>
    <w:rsid w:val="0062323A"/>
    <w:rsid w:val="006233FD"/>
    <w:rsid w:val="00623436"/>
    <w:rsid w:val="006235DE"/>
    <w:rsid w:val="00623627"/>
    <w:rsid w:val="00623A9E"/>
    <w:rsid w:val="00624073"/>
    <w:rsid w:val="0062438C"/>
    <w:rsid w:val="006246BE"/>
    <w:rsid w:val="006247E4"/>
    <w:rsid w:val="0062485A"/>
    <w:rsid w:val="006249A6"/>
    <w:rsid w:val="00624F6A"/>
    <w:rsid w:val="00625002"/>
    <w:rsid w:val="006252FF"/>
    <w:rsid w:val="006256A3"/>
    <w:rsid w:val="006257C5"/>
    <w:rsid w:val="00625B40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AB8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18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1E9"/>
    <w:rsid w:val="006362DE"/>
    <w:rsid w:val="00636474"/>
    <w:rsid w:val="00636488"/>
    <w:rsid w:val="006364ED"/>
    <w:rsid w:val="00636AAC"/>
    <w:rsid w:val="006370EC"/>
    <w:rsid w:val="00637350"/>
    <w:rsid w:val="0063749E"/>
    <w:rsid w:val="00637567"/>
    <w:rsid w:val="0063768B"/>
    <w:rsid w:val="0063770A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061"/>
    <w:rsid w:val="00642245"/>
    <w:rsid w:val="00642517"/>
    <w:rsid w:val="00642887"/>
    <w:rsid w:val="00642D31"/>
    <w:rsid w:val="00642D6A"/>
    <w:rsid w:val="00642ECF"/>
    <w:rsid w:val="00642EEA"/>
    <w:rsid w:val="00642F48"/>
    <w:rsid w:val="00643097"/>
    <w:rsid w:val="00643178"/>
    <w:rsid w:val="00643284"/>
    <w:rsid w:val="00643BA2"/>
    <w:rsid w:val="00643BAF"/>
    <w:rsid w:val="00643DC9"/>
    <w:rsid w:val="00644124"/>
    <w:rsid w:val="006441CF"/>
    <w:rsid w:val="00645092"/>
    <w:rsid w:val="006453AC"/>
    <w:rsid w:val="006454EA"/>
    <w:rsid w:val="006455E5"/>
    <w:rsid w:val="0064581A"/>
    <w:rsid w:val="00645835"/>
    <w:rsid w:val="006459A5"/>
    <w:rsid w:val="00645A14"/>
    <w:rsid w:val="00645A57"/>
    <w:rsid w:val="00645E8E"/>
    <w:rsid w:val="00646118"/>
    <w:rsid w:val="00646574"/>
    <w:rsid w:val="0064659D"/>
    <w:rsid w:val="006469F7"/>
    <w:rsid w:val="00647205"/>
    <w:rsid w:val="00647322"/>
    <w:rsid w:val="00647348"/>
    <w:rsid w:val="006475CB"/>
    <w:rsid w:val="006477A3"/>
    <w:rsid w:val="00647B07"/>
    <w:rsid w:val="00647BC6"/>
    <w:rsid w:val="00647DE8"/>
    <w:rsid w:val="00647E68"/>
    <w:rsid w:val="0065008B"/>
    <w:rsid w:val="006503C8"/>
    <w:rsid w:val="006504EA"/>
    <w:rsid w:val="00650731"/>
    <w:rsid w:val="00650832"/>
    <w:rsid w:val="00650C75"/>
    <w:rsid w:val="00650E36"/>
    <w:rsid w:val="0065115B"/>
    <w:rsid w:val="006511A3"/>
    <w:rsid w:val="0065124E"/>
    <w:rsid w:val="0065127C"/>
    <w:rsid w:val="00651457"/>
    <w:rsid w:val="00651D21"/>
    <w:rsid w:val="00651DC0"/>
    <w:rsid w:val="00652392"/>
    <w:rsid w:val="006524CA"/>
    <w:rsid w:val="00652A60"/>
    <w:rsid w:val="00652E21"/>
    <w:rsid w:val="00652F36"/>
    <w:rsid w:val="00653046"/>
    <w:rsid w:val="00653092"/>
    <w:rsid w:val="0065329F"/>
    <w:rsid w:val="0065346C"/>
    <w:rsid w:val="00653937"/>
    <w:rsid w:val="00653D18"/>
    <w:rsid w:val="00653EFA"/>
    <w:rsid w:val="00653FF8"/>
    <w:rsid w:val="0065409E"/>
    <w:rsid w:val="00654236"/>
    <w:rsid w:val="0065444E"/>
    <w:rsid w:val="00654C28"/>
    <w:rsid w:val="00654D0A"/>
    <w:rsid w:val="00654D90"/>
    <w:rsid w:val="006557AB"/>
    <w:rsid w:val="00655CD1"/>
    <w:rsid w:val="00655EA2"/>
    <w:rsid w:val="00655F52"/>
    <w:rsid w:val="00656289"/>
    <w:rsid w:val="0065631D"/>
    <w:rsid w:val="0065653C"/>
    <w:rsid w:val="00656993"/>
    <w:rsid w:val="00656BE8"/>
    <w:rsid w:val="006570B5"/>
    <w:rsid w:val="006570C7"/>
    <w:rsid w:val="006571B0"/>
    <w:rsid w:val="006572A2"/>
    <w:rsid w:val="00657526"/>
    <w:rsid w:val="00657914"/>
    <w:rsid w:val="00657B35"/>
    <w:rsid w:val="00657B56"/>
    <w:rsid w:val="00657FE5"/>
    <w:rsid w:val="006608F1"/>
    <w:rsid w:val="00660A32"/>
    <w:rsid w:val="00660A59"/>
    <w:rsid w:val="00660AF3"/>
    <w:rsid w:val="00661ACE"/>
    <w:rsid w:val="00661CC0"/>
    <w:rsid w:val="00661CD7"/>
    <w:rsid w:val="00661DB0"/>
    <w:rsid w:val="006621A9"/>
    <w:rsid w:val="00662387"/>
    <w:rsid w:val="0066251C"/>
    <w:rsid w:val="0066271E"/>
    <w:rsid w:val="00662A33"/>
    <w:rsid w:val="00662B44"/>
    <w:rsid w:val="00662C4C"/>
    <w:rsid w:val="00662CD3"/>
    <w:rsid w:val="00662CEF"/>
    <w:rsid w:val="00662CF3"/>
    <w:rsid w:val="00662D48"/>
    <w:rsid w:val="00663402"/>
    <w:rsid w:val="0066344F"/>
    <w:rsid w:val="0066359C"/>
    <w:rsid w:val="006638F9"/>
    <w:rsid w:val="00663C29"/>
    <w:rsid w:val="00663C6F"/>
    <w:rsid w:val="00663D11"/>
    <w:rsid w:val="006641C2"/>
    <w:rsid w:val="006642AC"/>
    <w:rsid w:val="00664512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43D"/>
    <w:rsid w:val="00666696"/>
    <w:rsid w:val="0066697D"/>
    <w:rsid w:val="00666E89"/>
    <w:rsid w:val="00667303"/>
    <w:rsid w:val="00667338"/>
    <w:rsid w:val="00667687"/>
    <w:rsid w:val="00667857"/>
    <w:rsid w:val="006678CB"/>
    <w:rsid w:val="0066799A"/>
    <w:rsid w:val="00667AD0"/>
    <w:rsid w:val="00667DE6"/>
    <w:rsid w:val="0067001F"/>
    <w:rsid w:val="006701EA"/>
    <w:rsid w:val="00670797"/>
    <w:rsid w:val="0067082E"/>
    <w:rsid w:val="00670925"/>
    <w:rsid w:val="00670A81"/>
    <w:rsid w:val="00670B6E"/>
    <w:rsid w:val="00670DE3"/>
    <w:rsid w:val="00671448"/>
    <w:rsid w:val="00671714"/>
    <w:rsid w:val="00671876"/>
    <w:rsid w:val="00671951"/>
    <w:rsid w:val="00671A79"/>
    <w:rsid w:val="00671B42"/>
    <w:rsid w:val="006721E6"/>
    <w:rsid w:val="006722D3"/>
    <w:rsid w:val="006725B5"/>
    <w:rsid w:val="00672716"/>
    <w:rsid w:val="00672CAD"/>
    <w:rsid w:val="00672D22"/>
    <w:rsid w:val="00673123"/>
    <w:rsid w:val="0067365E"/>
    <w:rsid w:val="00673871"/>
    <w:rsid w:val="006738FC"/>
    <w:rsid w:val="00673FCB"/>
    <w:rsid w:val="0067407E"/>
    <w:rsid w:val="006740A1"/>
    <w:rsid w:val="006746D8"/>
    <w:rsid w:val="006748FB"/>
    <w:rsid w:val="00674B12"/>
    <w:rsid w:val="00674B66"/>
    <w:rsid w:val="00674EA3"/>
    <w:rsid w:val="006753D0"/>
    <w:rsid w:val="006757F0"/>
    <w:rsid w:val="00675B9D"/>
    <w:rsid w:val="00675EC6"/>
    <w:rsid w:val="006760E2"/>
    <w:rsid w:val="00676893"/>
    <w:rsid w:val="006769B7"/>
    <w:rsid w:val="00676B89"/>
    <w:rsid w:val="00676DD5"/>
    <w:rsid w:val="006770AD"/>
    <w:rsid w:val="006770C5"/>
    <w:rsid w:val="006770E5"/>
    <w:rsid w:val="006771A1"/>
    <w:rsid w:val="00677390"/>
    <w:rsid w:val="006774E2"/>
    <w:rsid w:val="00677592"/>
    <w:rsid w:val="00677778"/>
    <w:rsid w:val="006778C1"/>
    <w:rsid w:val="00677B36"/>
    <w:rsid w:val="00677D91"/>
    <w:rsid w:val="00677DE4"/>
    <w:rsid w:val="00680119"/>
    <w:rsid w:val="006802B8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92B"/>
    <w:rsid w:val="00683BA9"/>
    <w:rsid w:val="00683BB6"/>
    <w:rsid w:val="00683EF0"/>
    <w:rsid w:val="006841E1"/>
    <w:rsid w:val="0068431F"/>
    <w:rsid w:val="0068452E"/>
    <w:rsid w:val="0068478B"/>
    <w:rsid w:val="0068487A"/>
    <w:rsid w:val="00684A6D"/>
    <w:rsid w:val="00684AED"/>
    <w:rsid w:val="00685E79"/>
    <w:rsid w:val="00686B0C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87F92"/>
    <w:rsid w:val="00690022"/>
    <w:rsid w:val="0069021C"/>
    <w:rsid w:val="00690439"/>
    <w:rsid w:val="00690514"/>
    <w:rsid w:val="00690795"/>
    <w:rsid w:val="00690853"/>
    <w:rsid w:val="00690ACE"/>
    <w:rsid w:val="00690ADC"/>
    <w:rsid w:val="00690B8B"/>
    <w:rsid w:val="006910FA"/>
    <w:rsid w:val="006918E2"/>
    <w:rsid w:val="00691DDA"/>
    <w:rsid w:val="0069224B"/>
    <w:rsid w:val="006922E6"/>
    <w:rsid w:val="00692582"/>
    <w:rsid w:val="00692781"/>
    <w:rsid w:val="0069294D"/>
    <w:rsid w:val="00692A4D"/>
    <w:rsid w:val="00692D6E"/>
    <w:rsid w:val="006933F7"/>
    <w:rsid w:val="00693537"/>
    <w:rsid w:val="00693A8C"/>
    <w:rsid w:val="00693E53"/>
    <w:rsid w:val="00694245"/>
    <w:rsid w:val="006942AA"/>
    <w:rsid w:val="00694346"/>
    <w:rsid w:val="006949F1"/>
    <w:rsid w:val="00694E62"/>
    <w:rsid w:val="0069504E"/>
    <w:rsid w:val="00695726"/>
    <w:rsid w:val="006957A5"/>
    <w:rsid w:val="00695E94"/>
    <w:rsid w:val="00695F90"/>
    <w:rsid w:val="00696015"/>
    <w:rsid w:val="0069604A"/>
    <w:rsid w:val="006962A9"/>
    <w:rsid w:val="00696627"/>
    <w:rsid w:val="00696722"/>
    <w:rsid w:val="0069695D"/>
    <w:rsid w:val="00696AED"/>
    <w:rsid w:val="00696BF9"/>
    <w:rsid w:val="00696C17"/>
    <w:rsid w:val="00697449"/>
    <w:rsid w:val="00697536"/>
    <w:rsid w:val="006A0026"/>
    <w:rsid w:val="006A0724"/>
    <w:rsid w:val="006A073F"/>
    <w:rsid w:val="006A0A00"/>
    <w:rsid w:val="006A0E25"/>
    <w:rsid w:val="006A10E9"/>
    <w:rsid w:val="006A1230"/>
    <w:rsid w:val="006A2055"/>
    <w:rsid w:val="006A21CF"/>
    <w:rsid w:val="006A239B"/>
    <w:rsid w:val="006A287F"/>
    <w:rsid w:val="006A29CD"/>
    <w:rsid w:val="006A2C86"/>
    <w:rsid w:val="006A2E5D"/>
    <w:rsid w:val="006A2FF9"/>
    <w:rsid w:val="006A30C8"/>
    <w:rsid w:val="006A3259"/>
    <w:rsid w:val="006A339F"/>
    <w:rsid w:val="006A37ED"/>
    <w:rsid w:val="006A390D"/>
    <w:rsid w:val="006A39F4"/>
    <w:rsid w:val="006A3DFE"/>
    <w:rsid w:val="006A485C"/>
    <w:rsid w:val="006A48B3"/>
    <w:rsid w:val="006A4AD4"/>
    <w:rsid w:val="006A4B53"/>
    <w:rsid w:val="006A4C8C"/>
    <w:rsid w:val="006A4CEC"/>
    <w:rsid w:val="006A4DB3"/>
    <w:rsid w:val="006A5548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9DF"/>
    <w:rsid w:val="006A7DE0"/>
    <w:rsid w:val="006A7F17"/>
    <w:rsid w:val="006B00FC"/>
    <w:rsid w:val="006B0344"/>
    <w:rsid w:val="006B04EF"/>
    <w:rsid w:val="006B0574"/>
    <w:rsid w:val="006B0594"/>
    <w:rsid w:val="006B0827"/>
    <w:rsid w:val="006B0B22"/>
    <w:rsid w:val="006B0B6D"/>
    <w:rsid w:val="006B0BE7"/>
    <w:rsid w:val="006B0F33"/>
    <w:rsid w:val="006B0F95"/>
    <w:rsid w:val="006B10EB"/>
    <w:rsid w:val="006B1359"/>
    <w:rsid w:val="006B13E3"/>
    <w:rsid w:val="006B14B3"/>
    <w:rsid w:val="006B1A87"/>
    <w:rsid w:val="006B1C1A"/>
    <w:rsid w:val="006B1CDE"/>
    <w:rsid w:val="006B21E5"/>
    <w:rsid w:val="006B22D8"/>
    <w:rsid w:val="006B2A9D"/>
    <w:rsid w:val="006B2FBC"/>
    <w:rsid w:val="006B33D9"/>
    <w:rsid w:val="006B3674"/>
    <w:rsid w:val="006B379E"/>
    <w:rsid w:val="006B3B0D"/>
    <w:rsid w:val="006B3D30"/>
    <w:rsid w:val="006B3E98"/>
    <w:rsid w:val="006B4043"/>
    <w:rsid w:val="006B40D8"/>
    <w:rsid w:val="006B4278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893"/>
    <w:rsid w:val="006B6985"/>
    <w:rsid w:val="006B6ACB"/>
    <w:rsid w:val="006B6B3A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0C8"/>
    <w:rsid w:val="006C06DD"/>
    <w:rsid w:val="006C0E48"/>
    <w:rsid w:val="006C0F10"/>
    <w:rsid w:val="006C12BB"/>
    <w:rsid w:val="006C1359"/>
    <w:rsid w:val="006C1481"/>
    <w:rsid w:val="006C1A77"/>
    <w:rsid w:val="006C1B65"/>
    <w:rsid w:val="006C1E32"/>
    <w:rsid w:val="006C1F85"/>
    <w:rsid w:val="006C1FA1"/>
    <w:rsid w:val="006C22CB"/>
    <w:rsid w:val="006C2573"/>
    <w:rsid w:val="006C2613"/>
    <w:rsid w:val="006C27A5"/>
    <w:rsid w:val="006C2BD3"/>
    <w:rsid w:val="006C2CCC"/>
    <w:rsid w:val="006C2EDD"/>
    <w:rsid w:val="006C2F63"/>
    <w:rsid w:val="006C310C"/>
    <w:rsid w:val="006C3119"/>
    <w:rsid w:val="006C3571"/>
    <w:rsid w:val="006C3597"/>
    <w:rsid w:val="006C3617"/>
    <w:rsid w:val="006C382C"/>
    <w:rsid w:val="006C3C30"/>
    <w:rsid w:val="006C3E8F"/>
    <w:rsid w:val="006C3F7A"/>
    <w:rsid w:val="006C42E0"/>
    <w:rsid w:val="006C447E"/>
    <w:rsid w:val="006C4A2D"/>
    <w:rsid w:val="006C4A3C"/>
    <w:rsid w:val="006C4D90"/>
    <w:rsid w:val="006C5357"/>
    <w:rsid w:val="006C561E"/>
    <w:rsid w:val="006C564F"/>
    <w:rsid w:val="006C5DD8"/>
    <w:rsid w:val="006C60A6"/>
    <w:rsid w:val="006C6138"/>
    <w:rsid w:val="006C70B3"/>
    <w:rsid w:val="006C71E4"/>
    <w:rsid w:val="006C7673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98E"/>
    <w:rsid w:val="006D0B95"/>
    <w:rsid w:val="006D0CCC"/>
    <w:rsid w:val="006D0CDD"/>
    <w:rsid w:val="006D0F85"/>
    <w:rsid w:val="006D107C"/>
    <w:rsid w:val="006D108A"/>
    <w:rsid w:val="006D12A1"/>
    <w:rsid w:val="006D13ED"/>
    <w:rsid w:val="006D14E8"/>
    <w:rsid w:val="006D15FE"/>
    <w:rsid w:val="006D1712"/>
    <w:rsid w:val="006D199F"/>
    <w:rsid w:val="006D1C4E"/>
    <w:rsid w:val="006D2137"/>
    <w:rsid w:val="006D2329"/>
    <w:rsid w:val="006D2412"/>
    <w:rsid w:val="006D282C"/>
    <w:rsid w:val="006D287C"/>
    <w:rsid w:val="006D2969"/>
    <w:rsid w:val="006D2B4E"/>
    <w:rsid w:val="006D2FBD"/>
    <w:rsid w:val="006D2FF6"/>
    <w:rsid w:val="006D32A6"/>
    <w:rsid w:val="006D32F7"/>
    <w:rsid w:val="006D37D9"/>
    <w:rsid w:val="006D37F9"/>
    <w:rsid w:val="006D393E"/>
    <w:rsid w:val="006D3B2E"/>
    <w:rsid w:val="006D3C69"/>
    <w:rsid w:val="006D3D7F"/>
    <w:rsid w:val="006D3F5A"/>
    <w:rsid w:val="006D43B6"/>
    <w:rsid w:val="006D48C7"/>
    <w:rsid w:val="006D4D1A"/>
    <w:rsid w:val="006D4DA4"/>
    <w:rsid w:val="006D4E5C"/>
    <w:rsid w:val="006D4E82"/>
    <w:rsid w:val="006D545A"/>
    <w:rsid w:val="006D56A9"/>
    <w:rsid w:val="006D57A5"/>
    <w:rsid w:val="006D57CE"/>
    <w:rsid w:val="006D58A4"/>
    <w:rsid w:val="006D5A07"/>
    <w:rsid w:val="006D5B6B"/>
    <w:rsid w:val="006D5E4D"/>
    <w:rsid w:val="006D5F2D"/>
    <w:rsid w:val="006D60A9"/>
    <w:rsid w:val="006D61BF"/>
    <w:rsid w:val="006D620C"/>
    <w:rsid w:val="006D638B"/>
    <w:rsid w:val="006D63A8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D7CB5"/>
    <w:rsid w:val="006D7E95"/>
    <w:rsid w:val="006D7F80"/>
    <w:rsid w:val="006E0589"/>
    <w:rsid w:val="006E05CF"/>
    <w:rsid w:val="006E05F6"/>
    <w:rsid w:val="006E06F3"/>
    <w:rsid w:val="006E0999"/>
    <w:rsid w:val="006E12BC"/>
    <w:rsid w:val="006E1395"/>
    <w:rsid w:val="006E1407"/>
    <w:rsid w:val="006E1491"/>
    <w:rsid w:val="006E14F2"/>
    <w:rsid w:val="006E15A4"/>
    <w:rsid w:val="006E15E0"/>
    <w:rsid w:val="006E16D8"/>
    <w:rsid w:val="006E1818"/>
    <w:rsid w:val="006E1892"/>
    <w:rsid w:val="006E196B"/>
    <w:rsid w:val="006E19E8"/>
    <w:rsid w:val="006E1A65"/>
    <w:rsid w:val="006E1D00"/>
    <w:rsid w:val="006E1E1C"/>
    <w:rsid w:val="006E1EC3"/>
    <w:rsid w:val="006E1F99"/>
    <w:rsid w:val="006E2131"/>
    <w:rsid w:val="006E21CC"/>
    <w:rsid w:val="006E226F"/>
    <w:rsid w:val="006E2397"/>
    <w:rsid w:val="006E249A"/>
    <w:rsid w:val="006E254A"/>
    <w:rsid w:val="006E27BF"/>
    <w:rsid w:val="006E27DC"/>
    <w:rsid w:val="006E2910"/>
    <w:rsid w:val="006E295A"/>
    <w:rsid w:val="006E2B67"/>
    <w:rsid w:val="006E2D30"/>
    <w:rsid w:val="006E2E1A"/>
    <w:rsid w:val="006E2EA6"/>
    <w:rsid w:val="006E315B"/>
    <w:rsid w:val="006E327F"/>
    <w:rsid w:val="006E335F"/>
    <w:rsid w:val="006E35F5"/>
    <w:rsid w:val="006E4678"/>
    <w:rsid w:val="006E4809"/>
    <w:rsid w:val="006E482F"/>
    <w:rsid w:val="006E4873"/>
    <w:rsid w:val="006E4B3B"/>
    <w:rsid w:val="006E4ECA"/>
    <w:rsid w:val="006E5141"/>
    <w:rsid w:val="006E521E"/>
    <w:rsid w:val="006E561B"/>
    <w:rsid w:val="006E5817"/>
    <w:rsid w:val="006E599C"/>
    <w:rsid w:val="006E5BA8"/>
    <w:rsid w:val="006E5C8A"/>
    <w:rsid w:val="006E5DBF"/>
    <w:rsid w:val="006E5EA2"/>
    <w:rsid w:val="006E65BB"/>
    <w:rsid w:val="006E68A0"/>
    <w:rsid w:val="006E6981"/>
    <w:rsid w:val="006E6A16"/>
    <w:rsid w:val="006E6B19"/>
    <w:rsid w:val="006E6B28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80"/>
    <w:rsid w:val="006F03C1"/>
    <w:rsid w:val="006F048F"/>
    <w:rsid w:val="006F04A4"/>
    <w:rsid w:val="006F0668"/>
    <w:rsid w:val="006F0904"/>
    <w:rsid w:val="006F09BF"/>
    <w:rsid w:val="006F118D"/>
    <w:rsid w:val="006F1965"/>
    <w:rsid w:val="006F1B07"/>
    <w:rsid w:val="006F1B90"/>
    <w:rsid w:val="006F2041"/>
    <w:rsid w:val="006F2147"/>
    <w:rsid w:val="006F214C"/>
    <w:rsid w:val="006F225A"/>
    <w:rsid w:val="006F22F9"/>
    <w:rsid w:val="006F25F5"/>
    <w:rsid w:val="006F26AE"/>
    <w:rsid w:val="006F26B4"/>
    <w:rsid w:val="006F2773"/>
    <w:rsid w:val="006F2A28"/>
    <w:rsid w:val="006F2D2B"/>
    <w:rsid w:val="006F2D51"/>
    <w:rsid w:val="006F2EAC"/>
    <w:rsid w:val="006F3840"/>
    <w:rsid w:val="006F390D"/>
    <w:rsid w:val="006F3C4F"/>
    <w:rsid w:val="006F3D98"/>
    <w:rsid w:val="006F4203"/>
    <w:rsid w:val="006F43A2"/>
    <w:rsid w:val="006F4839"/>
    <w:rsid w:val="006F4981"/>
    <w:rsid w:val="006F4C5D"/>
    <w:rsid w:val="006F4DF5"/>
    <w:rsid w:val="006F4FFD"/>
    <w:rsid w:val="006F52FB"/>
    <w:rsid w:val="006F561A"/>
    <w:rsid w:val="006F58BC"/>
    <w:rsid w:val="006F5CCF"/>
    <w:rsid w:val="006F5E15"/>
    <w:rsid w:val="006F62F2"/>
    <w:rsid w:val="006F63D1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6BB"/>
    <w:rsid w:val="006F7791"/>
    <w:rsid w:val="006F7E52"/>
    <w:rsid w:val="006F7E76"/>
    <w:rsid w:val="006F7FB5"/>
    <w:rsid w:val="0070030A"/>
    <w:rsid w:val="00700B83"/>
    <w:rsid w:val="00700CC5"/>
    <w:rsid w:val="00701186"/>
    <w:rsid w:val="0070136F"/>
    <w:rsid w:val="007014D8"/>
    <w:rsid w:val="00701634"/>
    <w:rsid w:val="00701752"/>
    <w:rsid w:val="00701B52"/>
    <w:rsid w:val="00701DF8"/>
    <w:rsid w:val="0070208A"/>
    <w:rsid w:val="00702120"/>
    <w:rsid w:val="0070246F"/>
    <w:rsid w:val="007025A4"/>
    <w:rsid w:val="0070263A"/>
    <w:rsid w:val="007027BC"/>
    <w:rsid w:val="007029D7"/>
    <w:rsid w:val="00702A65"/>
    <w:rsid w:val="0070321D"/>
    <w:rsid w:val="00703464"/>
    <w:rsid w:val="00703934"/>
    <w:rsid w:val="00703A48"/>
    <w:rsid w:val="00703CB9"/>
    <w:rsid w:val="00703D04"/>
    <w:rsid w:val="0070436C"/>
    <w:rsid w:val="007044A2"/>
    <w:rsid w:val="00704558"/>
    <w:rsid w:val="00704673"/>
    <w:rsid w:val="00704690"/>
    <w:rsid w:val="00704742"/>
    <w:rsid w:val="00704A60"/>
    <w:rsid w:val="00704C0B"/>
    <w:rsid w:val="00704F1A"/>
    <w:rsid w:val="00704F25"/>
    <w:rsid w:val="0070526B"/>
    <w:rsid w:val="00705455"/>
    <w:rsid w:val="007061EB"/>
    <w:rsid w:val="0070622E"/>
    <w:rsid w:val="007065E9"/>
    <w:rsid w:val="00706AB7"/>
    <w:rsid w:val="007070A9"/>
    <w:rsid w:val="007070D3"/>
    <w:rsid w:val="007072BD"/>
    <w:rsid w:val="0070734A"/>
    <w:rsid w:val="0070776B"/>
    <w:rsid w:val="007078FC"/>
    <w:rsid w:val="0071058D"/>
    <w:rsid w:val="00710627"/>
    <w:rsid w:val="00710725"/>
    <w:rsid w:val="007109BF"/>
    <w:rsid w:val="00710AB0"/>
    <w:rsid w:val="00710FE0"/>
    <w:rsid w:val="00711123"/>
    <w:rsid w:val="00711252"/>
    <w:rsid w:val="00711796"/>
    <w:rsid w:val="00711806"/>
    <w:rsid w:val="0071195A"/>
    <w:rsid w:val="00711C1A"/>
    <w:rsid w:val="0071206C"/>
    <w:rsid w:val="0071277C"/>
    <w:rsid w:val="007127B7"/>
    <w:rsid w:val="00712A9E"/>
    <w:rsid w:val="00712F4F"/>
    <w:rsid w:val="00712F98"/>
    <w:rsid w:val="007137E3"/>
    <w:rsid w:val="00713929"/>
    <w:rsid w:val="0071411B"/>
    <w:rsid w:val="0071414A"/>
    <w:rsid w:val="00714161"/>
    <w:rsid w:val="007141E5"/>
    <w:rsid w:val="007143A1"/>
    <w:rsid w:val="007143D1"/>
    <w:rsid w:val="00714A37"/>
    <w:rsid w:val="00714DB3"/>
    <w:rsid w:val="00714DD5"/>
    <w:rsid w:val="00714F17"/>
    <w:rsid w:val="00714FD5"/>
    <w:rsid w:val="00715538"/>
    <w:rsid w:val="007156C6"/>
    <w:rsid w:val="00715820"/>
    <w:rsid w:val="00715AC8"/>
    <w:rsid w:val="00715CDA"/>
    <w:rsid w:val="007160A2"/>
    <w:rsid w:val="00716403"/>
    <w:rsid w:val="007165A4"/>
    <w:rsid w:val="0071677B"/>
    <w:rsid w:val="00716B64"/>
    <w:rsid w:val="00716B80"/>
    <w:rsid w:val="00716F48"/>
    <w:rsid w:val="00717045"/>
    <w:rsid w:val="00717129"/>
    <w:rsid w:val="007177D0"/>
    <w:rsid w:val="00717816"/>
    <w:rsid w:val="00717A05"/>
    <w:rsid w:val="00717B1D"/>
    <w:rsid w:val="00717C69"/>
    <w:rsid w:val="00717CCD"/>
    <w:rsid w:val="00717F85"/>
    <w:rsid w:val="00720768"/>
    <w:rsid w:val="0072076E"/>
    <w:rsid w:val="00720971"/>
    <w:rsid w:val="00720997"/>
    <w:rsid w:val="00720B80"/>
    <w:rsid w:val="00720E97"/>
    <w:rsid w:val="00720FA1"/>
    <w:rsid w:val="00720FF5"/>
    <w:rsid w:val="00721057"/>
    <w:rsid w:val="007210D8"/>
    <w:rsid w:val="00721A2D"/>
    <w:rsid w:val="00721B3F"/>
    <w:rsid w:val="00721D51"/>
    <w:rsid w:val="00721F83"/>
    <w:rsid w:val="00721FFA"/>
    <w:rsid w:val="0072200E"/>
    <w:rsid w:val="00722364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08"/>
    <w:rsid w:val="007249E2"/>
    <w:rsid w:val="007249E9"/>
    <w:rsid w:val="00724AF3"/>
    <w:rsid w:val="00724C59"/>
    <w:rsid w:val="00724CBE"/>
    <w:rsid w:val="00724F8E"/>
    <w:rsid w:val="00725058"/>
    <w:rsid w:val="0072505F"/>
    <w:rsid w:val="00725126"/>
    <w:rsid w:val="0072538B"/>
    <w:rsid w:val="0072552B"/>
    <w:rsid w:val="007255E9"/>
    <w:rsid w:val="00725AA7"/>
    <w:rsid w:val="00725B25"/>
    <w:rsid w:val="00725CCC"/>
    <w:rsid w:val="00726036"/>
    <w:rsid w:val="0072608A"/>
    <w:rsid w:val="00726138"/>
    <w:rsid w:val="007261A0"/>
    <w:rsid w:val="007261D4"/>
    <w:rsid w:val="007266A1"/>
    <w:rsid w:val="007266CE"/>
    <w:rsid w:val="00726874"/>
    <w:rsid w:val="00726A22"/>
    <w:rsid w:val="00726AF2"/>
    <w:rsid w:val="00726DBB"/>
    <w:rsid w:val="00727910"/>
    <w:rsid w:val="00727AAE"/>
    <w:rsid w:val="00727BD8"/>
    <w:rsid w:val="007303D5"/>
    <w:rsid w:val="00730710"/>
    <w:rsid w:val="00730745"/>
    <w:rsid w:val="0073075C"/>
    <w:rsid w:val="00730C70"/>
    <w:rsid w:val="00730CC7"/>
    <w:rsid w:val="00730F1C"/>
    <w:rsid w:val="007310C9"/>
    <w:rsid w:val="007312C4"/>
    <w:rsid w:val="00731481"/>
    <w:rsid w:val="00731545"/>
    <w:rsid w:val="00731556"/>
    <w:rsid w:val="00731749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23"/>
    <w:rsid w:val="00732624"/>
    <w:rsid w:val="00732675"/>
    <w:rsid w:val="007327A5"/>
    <w:rsid w:val="00732A58"/>
    <w:rsid w:val="00732DBA"/>
    <w:rsid w:val="00733291"/>
    <w:rsid w:val="007335C4"/>
    <w:rsid w:val="00733731"/>
    <w:rsid w:val="007338F3"/>
    <w:rsid w:val="00733A2D"/>
    <w:rsid w:val="00733CD4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095"/>
    <w:rsid w:val="00740456"/>
    <w:rsid w:val="0074054B"/>
    <w:rsid w:val="0074063A"/>
    <w:rsid w:val="007406BA"/>
    <w:rsid w:val="00740B75"/>
    <w:rsid w:val="00740B97"/>
    <w:rsid w:val="00740D32"/>
    <w:rsid w:val="00740DD2"/>
    <w:rsid w:val="00740DFD"/>
    <w:rsid w:val="00740F1E"/>
    <w:rsid w:val="00740FB7"/>
    <w:rsid w:val="00741540"/>
    <w:rsid w:val="0074183B"/>
    <w:rsid w:val="00741C7A"/>
    <w:rsid w:val="00741EDE"/>
    <w:rsid w:val="00742179"/>
    <w:rsid w:val="0074225B"/>
    <w:rsid w:val="00742B02"/>
    <w:rsid w:val="00742D58"/>
    <w:rsid w:val="00742E88"/>
    <w:rsid w:val="00742FEE"/>
    <w:rsid w:val="0074301B"/>
    <w:rsid w:val="007433E4"/>
    <w:rsid w:val="0074347D"/>
    <w:rsid w:val="007434B3"/>
    <w:rsid w:val="007434BB"/>
    <w:rsid w:val="00743995"/>
    <w:rsid w:val="00743B2F"/>
    <w:rsid w:val="00743C62"/>
    <w:rsid w:val="00743DEF"/>
    <w:rsid w:val="00744083"/>
    <w:rsid w:val="00744088"/>
    <w:rsid w:val="00744156"/>
    <w:rsid w:val="007443F9"/>
    <w:rsid w:val="0074464D"/>
    <w:rsid w:val="007448E4"/>
    <w:rsid w:val="00744FAF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A0D"/>
    <w:rsid w:val="00747B41"/>
    <w:rsid w:val="00747C16"/>
    <w:rsid w:val="007503EA"/>
    <w:rsid w:val="00750473"/>
    <w:rsid w:val="007504D8"/>
    <w:rsid w:val="007505D9"/>
    <w:rsid w:val="00750682"/>
    <w:rsid w:val="00750BD5"/>
    <w:rsid w:val="00751158"/>
    <w:rsid w:val="007517F2"/>
    <w:rsid w:val="00751910"/>
    <w:rsid w:val="00751A48"/>
    <w:rsid w:val="00751DDF"/>
    <w:rsid w:val="00751E44"/>
    <w:rsid w:val="00752001"/>
    <w:rsid w:val="007520EF"/>
    <w:rsid w:val="0075232A"/>
    <w:rsid w:val="00752776"/>
    <w:rsid w:val="007528E7"/>
    <w:rsid w:val="00752931"/>
    <w:rsid w:val="0075296A"/>
    <w:rsid w:val="007529A6"/>
    <w:rsid w:val="00752A35"/>
    <w:rsid w:val="00752FD5"/>
    <w:rsid w:val="00753379"/>
    <w:rsid w:val="00753580"/>
    <w:rsid w:val="00753AA4"/>
    <w:rsid w:val="00753D54"/>
    <w:rsid w:val="00753D89"/>
    <w:rsid w:val="00753DBD"/>
    <w:rsid w:val="00753E29"/>
    <w:rsid w:val="00753FB6"/>
    <w:rsid w:val="00754858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289"/>
    <w:rsid w:val="00756329"/>
    <w:rsid w:val="00756349"/>
    <w:rsid w:val="00756A0E"/>
    <w:rsid w:val="00756F5A"/>
    <w:rsid w:val="0075717D"/>
    <w:rsid w:val="00757478"/>
    <w:rsid w:val="007576E1"/>
    <w:rsid w:val="0075770A"/>
    <w:rsid w:val="00757764"/>
    <w:rsid w:val="00757DE1"/>
    <w:rsid w:val="00760296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1C"/>
    <w:rsid w:val="00764D86"/>
    <w:rsid w:val="00764EE1"/>
    <w:rsid w:val="0076547A"/>
    <w:rsid w:val="00765947"/>
    <w:rsid w:val="00765A3F"/>
    <w:rsid w:val="00765B38"/>
    <w:rsid w:val="00765C01"/>
    <w:rsid w:val="007661E2"/>
    <w:rsid w:val="007662A3"/>
    <w:rsid w:val="007662A7"/>
    <w:rsid w:val="007669D3"/>
    <w:rsid w:val="00766E67"/>
    <w:rsid w:val="00767138"/>
    <w:rsid w:val="0076715D"/>
    <w:rsid w:val="007673D0"/>
    <w:rsid w:val="007674CB"/>
    <w:rsid w:val="00767552"/>
    <w:rsid w:val="0076757B"/>
    <w:rsid w:val="007678D4"/>
    <w:rsid w:val="00767F05"/>
    <w:rsid w:val="00770674"/>
    <w:rsid w:val="007706C9"/>
    <w:rsid w:val="00770703"/>
    <w:rsid w:val="00770881"/>
    <w:rsid w:val="00770B72"/>
    <w:rsid w:val="00770BF2"/>
    <w:rsid w:val="00770C8D"/>
    <w:rsid w:val="00770EA0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43"/>
    <w:rsid w:val="007754D7"/>
    <w:rsid w:val="0077574D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1FC"/>
    <w:rsid w:val="0078020C"/>
    <w:rsid w:val="007804BA"/>
    <w:rsid w:val="00780971"/>
    <w:rsid w:val="00780A27"/>
    <w:rsid w:val="00780D30"/>
    <w:rsid w:val="007810DE"/>
    <w:rsid w:val="00781257"/>
    <w:rsid w:val="0078135B"/>
    <w:rsid w:val="007814FD"/>
    <w:rsid w:val="00781755"/>
    <w:rsid w:val="007818DB"/>
    <w:rsid w:val="00781A0B"/>
    <w:rsid w:val="00781BBB"/>
    <w:rsid w:val="00781BD8"/>
    <w:rsid w:val="00781C51"/>
    <w:rsid w:val="007822BB"/>
    <w:rsid w:val="007823C8"/>
    <w:rsid w:val="00782729"/>
    <w:rsid w:val="00782D5F"/>
    <w:rsid w:val="00782DBE"/>
    <w:rsid w:val="0078315A"/>
    <w:rsid w:val="00783445"/>
    <w:rsid w:val="0078389F"/>
    <w:rsid w:val="00783964"/>
    <w:rsid w:val="00783B8E"/>
    <w:rsid w:val="00783F31"/>
    <w:rsid w:val="007840FA"/>
    <w:rsid w:val="00784582"/>
    <w:rsid w:val="00784859"/>
    <w:rsid w:val="007849DC"/>
    <w:rsid w:val="00784E6C"/>
    <w:rsid w:val="0078549B"/>
    <w:rsid w:val="00785552"/>
    <w:rsid w:val="007856AE"/>
    <w:rsid w:val="00785875"/>
    <w:rsid w:val="00785C59"/>
    <w:rsid w:val="0078621C"/>
    <w:rsid w:val="0078636C"/>
    <w:rsid w:val="0078693F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0D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2"/>
    <w:rsid w:val="00792719"/>
    <w:rsid w:val="007927E9"/>
    <w:rsid w:val="00792821"/>
    <w:rsid w:val="00792C6C"/>
    <w:rsid w:val="00792C8B"/>
    <w:rsid w:val="0079301E"/>
    <w:rsid w:val="007930EC"/>
    <w:rsid w:val="007931E9"/>
    <w:rsid w:val="00793200"/>
    <w:rsid w:val="00793242"/>
    <w:rsid w:val="00793341"/>
    <w:rsid w:val="00793472"/>
    <w:rsid w:val="007934E9"/>
    <w:rsid w:val="007934F2"/>
    <w:rsid w:val="00793597"/>
    <w:rsid w:val="00793999"/>
    <w:rsid w:val="00793BFD"/>
    <w:rsid w:val="00793C20"/>
    <w:rsid w:val="00793E91"/>
    <w:rsid w:val="0079424A"/>
    <w:rsid w:val="00794677"/>
    <w:rsid w:val="00794A4B"/>
    <w:rsid w:val="00794CF3"/>
    <w:rsid w:val="00794DDF"/>
    <w:rsid w:val="00795411"/>
    <w:rsid w:val="007954CB"/>
    <w:rsid w:val="0079593A"/>
    <w:rsid w:val="00795FFE"/>
    <w:rsid w:val="007961A9"/>
    <w:rsid w:val="00796506"/>
    <w:rsid w:val="00796C13"/>
    <w:rsid w:val="007977F8"/>
    <w:rsid w:val="0079789E"/>
    <w:rsid w:val="00797D16"/>
    <w:rsid w:val="007A003A"/>
    <w:rsid w:val="007A02E3"/>
    <w:rsid w:val="007A0939"/>
    <w:rsid w:val="007A0CAA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C0A"/>
    <w:rsid w:val="007A2D1C"/>
    <w:rsid w:val="007A2E67"/>
    <w:rsid w:val="007A2F2F"/>
    <w:rsid w:val="007A30A9"/>
    <w:rsid w:val="007A3203"/>
    <w:rsid w:val="007A337D"/>
    <w:rsid w:val="007A3587"/>
    <w:rsid w:val="007A35BC"/>
    <w:rsid w:val="007A3703"/>
    <w:rsid w:val="007A37E1"/>
    <w:rsid w:val="007A3BC2"/>
    <w:rsid w:val="007A3D14"/>
    <w:rsid w:val="007A3ECA"/>
    <w:rsid w:val="007A45BD"/>
    <w:rsid w:val="007A540A"/>
    <w:rsid w:val="007A54DF"/>
    <w:rsid w:val="007A5CE9"/>
    <w:rsid w:val="007A5E33"/>
    <w:rsid w:val="007A5EB3"/>
    <w:rsid w:val="007A608D"/>
    <w:rsid w:val="007A60FD"/>
    <w:rsid w:val="007A6110"/>
    <w:rsid w:val="007A6195"/>
    <w:rsid w:val="007A633B"/>
    <w:rsid w:val="007A64A9"/>
    <w:rsid w:val="007A65C3"/>
    <w:rsid w:val="007A65D8"/>
    <w:rsid w:val="007A6654"/>
    <w:rsid w:val="007A6BA7"/>
    <w:rsid w:val="007A6BB4"/>
    <w:rsid w:val="007A6C04"/>
    <w:rsid w:val="007A701C"/>
    <w:rsid w:val="007A7156"/>
    <w:rsid w:val="007A7D8F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8C3"/>
    <w:rsid w:val="007B3AD9"/>
    <w:rsid w:val="007B3F27"/>
    <w:rsid w:val="007B42D4"/>
    <w:rsid w:val="007B44F5"/>
    <w:rsid w:val="007B47D5"/>
    <w:rsid w:val="007B4ABB"/>
    <w:rsid w:val="007B4BF1"/>
    <w:rsid w:val="007B4C19"/>
    <w:rsid w:val="007B4C59"/>
    <w:rsid w:val="007B4C5C"/>
    <w:rsid w:val="007B4CDF"/>
    <w:rsid w:val="007B4DEC"/>
    <w:rsid w:val="007B505D"/>
    <w:rsid w:val="007B5375"/>
    <w:rsid w:val="007B545A"/>
    <w:rsid w:val="007B54BB"/>
    <w:rsid w:val="007B5985"/>
    <w:rsid w:val="007B5A1E"/>
    <w:rsid w:val="007B5E88"/>
    <w:rsid w:val="007B6860"/>
    <w:rsid w:val="007B708F"/>
    <w:rsid w:val="007B73CD"/>
    <w:rsid w:val="007B74B4"/>
    <w:rsid w:val="007B75AA"/>
    <w:rsid w:val="007B75C3"/>
    <w:rsid w:val="007B75F9"/>
    <w:rsid w:val="007B76FC"/>
    <w:rsid w:val="007B7867"/>
    <w:rsid w:val="007B7E00"/>
    <w:rsid w:val="007B7E0E"/>
    <w:rsid w:val="007C004A"/>
    <w:rsid w:val="007C02B1"/>
    <w:rsid w:val="007C036D"/>
    <w:rsid w:val="007C0422"/>
    <w:rsid w:val="007C045B"/>
    <w:rsid w:val="007C06A2"/>
    <w:rsid w:val="007C0C22"/>
    <w:rsid w:val="007C18B3"/>
    <w:rsid w:val="007C1CF0"/>
    <w:rsid w:val="007C1D98"/>
    <w:rsid w:val="007C1DFA"/>
    <w:rsid w:val="007C1FAC"/>
    <w:rsid w:val="007C204F"/>
    <w:rsid w:val="007C22E5"/>
    <w:rsid w:val="007C2374"/>
    <w:rsid w:val="007C247D"/>
    <w:rsid w:val="007C24FB"/>
    <w:rsid w:val="007C29A0"/>
    <w:rsid w:val="007C2B78"/>
    <w:rsid w:val="007C2CC4"/>
    <w:rsid w:val="007C2E3C"/>
    <w:rsid w:val="007C2E90"/>
    <w:rsid w:val="007C30AF"/>
    <w:rsid w:val="007C32AB"/>
    <w:rsid w:val="007C3338"/>
    <w:rsid w:val="007C3346"/>
    <w:rsid w:val="007C34A2"/>
    <w:rsid w:val="007C35F9"/>
    <w:rsid w:val="007C380B"/>
    <w:rsid w:val="007C3BF1"/>
    <w:rsid w:val="007C3E8A"/>
    <w:rsid w:val="007C41B5"/>
    <w:rsid w:val="007C4210"/>
    <w:rsid w:val="007C4396"/>
    <w:rsid w:val="007C4425"/>
    <w:rsid w:val="007C473B"/>
    <w:rsid w:val="007C48D5"/>
    <w:rsid w:val="007C4A15"/>
    <w:rsid w:val="007C4A64"/>
    <w:rsid w:val="007C4B35"/>
    <w:rsid w:val="007C4B6D"/>
    <w:rsid w:val="007C537B"/>
    <w:rsid w:val="007C575F"/>
    <w:rsid w:val="007C5860"/>
    <w:rsid w:val="007C5877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0661"/>
    <w:rsid w:val="007D0A6B"/>
    <w:rsid w:val="007D115B"/>
    <w:rsid w:val="007D121D"/>
    <w:rsid w:val="007D13C2"/>
    <w:rsid w:val="007D15E7"/>
    <w:rsid w:val="007D1801"/>
    <w:rsid w:val="007D1821"/>
    <w:rsid w:val="007D1AE4"/>
    <w:rsid w:val="007D1C8A"/>
    <w:rsid w:val="007D1CF3"/>
    <w:rsid w:val="007D21CB"/>
    <w:rsid w:val="007D2212"/>
    <w:rsid w:val="007D22AB"/>
    <w:rsid w:val="007D2443"/>
    <w:rsid w:val="007D2518"/>
    <w:rsid w:val="007D25CF"/>
    <w:rsid w:val="007D27CE"/>
    <w:rsid w:val="007D27F9"/>
    <w:rsid w:val="007D2B00"/>
    <w:rsid w:val="007D2C34"/>
    <w:rsid w:val="007D2E5F"/>
    <w:rsid w:val="007D2F77"/>
    <w:rsid w:val="007D31B4"/>
    <w:rsid w:val="007D35DA"/>
    <w:rsid w:val="007D363A"/>
    <w:rsid w:val="007D376B"/>
    <w:rsid w:val="007D39E5"/>
    <w:rsid w:val="007D3CCF"/>
    <w:rsid w:val="007D3CF6"/>
    <w:rsid w:val="007D3D1D"/>
    <w:rsid w:val="007D3EB1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8F6"/>
    <w:rsid w:val="007D5944"/>
    <w:rsid w:val="007D6278"/>
    <w:rsid w:val="007D62DD"/>
    <w:rsid w:val="007D660D"/>
    <w:rsid w:val="007D672D"/>
    <w:rsid w:val="007D693C"/>
    <w:rsid w:val="007D6ADE"/>
    <w:rsid w:val="007D6BC9"/>
    <w:rsid w:val="007D6D3B"/>
    <w:rsid w:val="007D6F77"/>
    <w:rsid w:val="007D6FD3"/>
    <w:rsid w:val="007D70C6"/>
    <w:rsid w:val="007D70D1"/>
    <w:rsid w:val="007D759C"/>
    <w:rsid w:val="007D76F7"/>
    <w:rsid w:val="007D7759"/>
    <w:rsid w:val="007D779E"/>
    <w:rsid w:val="007D7A66"/>
    <w:rsid w:val="007D7CC8"/>
    <w:rsid w:val="007E028A"/>
    <w:rsid w:val="007E0333"/>
    <w:rsid w:val="007E05BF"/>
    <w:rsid w:val="007E0603"/>
    <w:rsid w:val="007E0828"/>
    <w:rsid w:val="007E0A0B"/>
    <w:rsid w:val="007E0F95"/>
    <w:rsid w:val="007E102E"/>
    <w:rsid w:val="007E1317"/>
    <w:rsid w:val="007E1330"/>
    <w:rsid w:val="007E156C"/>
    <w:rsid w:val="007E1885"/>
    <w:rsid w:val="007E1C20"/>
    <w:rsid w:val="007E1C69"/>
    <w:rsid w:val="007E1C7D"/>
    <w:rsid w:val="007E1E6D"/>
    <w:rsid w:val="007E206C"/>
    <w:rsid w:val="007E2168"/>
    <w:rsid w:val="007E24ED"/>
    <w:rsid w:val="007E2C04"/>
    <w:rsid w:val="007E2E54"/>
    <w:rsid w:val="007E3247"/>
    <w:rsid w:val="007E32FC"/>
    <w:rsid w:val="007E3310"/>
    <w:rsid w:val="007E332C"/>
    <w:rsid w:val="007E364C"/>
    <w:rsid w:val="007E391D"/>
    <w:rsid w:val="007E3936"/>
    <w:rsid w:val="007E394C"/>
    <w:rsid w:val="007E3A79"/>
    <w:rsid w:val="007E3BC7"/>
    <w:rsid w:val="007E3BEA"/>
    <w:rsid w:val="007E3CE9"/>
    <w:rsid w:val="007E3D21"/>
    <w:rsid w:val="007E3DA5"/>
    <w:rsid w:val="007E4037"/>
    <w:rsid w:val="007E40F8"/>
    <w:rsid w:val="007E4128"/>
    <w:rsid w:val="007E4133"/>
    <w:rsid w:val="007E415F"/>
    <w:rsid w:val="007E4431"/>
    <w:rsid w:val="007E448D"/>
    <w:rsid w:val="007E4596"/>
    <w:rsid w:val="007E45E5"/>
    <w:rsid w:val="007E45F2"/>
    <w:rsid w:val="007E473D"/>
    <w:rsid w:val="007E488B"/>
    <w:rsid w:val="007E4D74"/>
    <w:rsid w:val="007E53BA"/>
    <w:rsid w:val="007E56AC"/>
    <w:rsid w:val="007E583A"/>
    <w:rsid w:val="007E5EB0"/>
    <w:rsid w:val="007E6548"/>
    <w:rsid w:val="007E6E92"/>
    <w:rsid w:val="007E7017"/>
    <w:rsid w:val="007E7483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688"/>
    <w:rsid w:val="007F2C36"/>
    <w:rsid w:val="007F2DB8"/>
    <w:rsid w:val="007F323C"/>
    <w:rsid w:val="007F329F"/>
    <w:rsid w:val="007F337B"/>
    <w:rsid w:val="007F395A"/>
    <w:rsid w:val="007F41AF"/>
    <w:rsid w:val="007F41D2"/>
    <w:rsid w:val="007F4271"/>
    <w:rsid w:val="007F4362"/>
    <w:rsid w:val="007F43E1"/>
    <w:rsid w:val="007F44EC"/>
    <w:rsid w:val="007F459F"/>
    <w:rsid w:val="007F4D46"/>
    <w:rsid w:val="007F4EC6"/>
    <w:rsid w:val="007F4ECC"/>
    <w:rsid w:val="007F549A"/>
    <w:rsid w:val="007F5679"/>
    <w:rsid w:val="007F5830"/>
    <w:rsid w:val="007F5AD3"/>
    <w:rsid w:val="007F5E5A"/>
    <w:rsid w:val="007F5EE8"/>
    <w:rsid w:val="007F600C"/>
    <w:rsid w:val="007F6324"/>
    <w:rsid w:val="007F6628"/>
    <w:rsid w:val="007F6763"/>
    <w:rsid w:val="007F69A8"/>
    <w:rsid w:val="007F6EF7"/>
    <w:rsid w:val="007F6FCE"/>
    <w:rsid w:val="007F7109"/>
    <w:rsid w:val="007F74BA"/>
    <w:rsid w:val="007F74E0"/>
    <w:rsid w:val="007F74F5"/>
    <w:rsid w:val="007F7581"/>
    <w:rsid w:val="007F7679"/>
    <w:rsid w:val="007F7769"/>
    <w:rsid w:val="007F78C4"/>
    <w:rsid w:val="007F78D7"/>
    <w:rsid w:val="007F7A94"/>
    <w:rsid w:val="007F7B26"/>
    <w:rsid w:val="007F7B3C"/>
    <w:rsid w:val="007F7BEE"/>
    <w:rsid w:val="008000EC"/>
    <w:rsid w:val="008000F6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E4"/>
    <w:rsid w:val="00801AF6"/>
    <w:rsid w:val="00801DD7"/>
    <w:rsid w:val="008021D8"/>
    <w:rsid w:val="00802426"/>
    <w:rsid w:val="008027B9"/>
    <w:rsid w:val="00802892"/>
    <w:rsid w:val="008028C7"/>
    <w:rsid w:val="00802ACF"/>
    <w:rsid w:val="00802B84"/>
    <w:rsid w:val="00802CB8"/>
    <w:rsid w:val="00802D3A"/>
    <w:rsid w:val="00803083"/>
    <w:rsid w:val="00803146"/>
    <w:rsid w:val="0080315A"/>
    <w:rsid w:val="00803240"/>
    <w:rsid w:val="0080327A"/>
    <w:rsid w:val="008032B3"/>
    <w:rsid w:val="00803469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0F2"/>
    <w:rsid w:val="00805450"/>
    <w:rsid w:val="0080577F"/>
    <w:rsid w:val="008058F8"/>
    <w:rsid w:val="00805A27"/>
    <w:rsid w:val="00805A54"/>
    <w:rsid w:val="00805CCA"/>
    <w:rsid w:val="0080605D"/>
    <w:rsid w:val="00806496"/>
    <w:rsid w:val="0080653F"/>
    <w:rsid w:val="0080660B"/>
    <w:rsid w:val="0080679F"/>
    <w:rsid w:val="00806AC1"/>
    <w:rsid w:val="00806DA4"/>
    <w:rsid w:val="00807093"/>
    <w:rsid w:val="008070CB"/>
    <w:rsid w:val="00807111"/>
    <w:rsid w:val="008073FA"/>
    <w:rsid w:val="00807506"/>
    <w:rsid w:val="0080780E"/>
    <w:rsid w:val="00807A05"/>
    <w:rsid w:val="00807CEB"/>
    <w:rsid w:val="00807ED1"/>
    <w:rsid w:val="00807EE7"/>
    <w:rsid w:val="008103BA"/>
    <w:rsid w:val="008107D4"/>
    <w:rsid w:val="00810920"/>
    <w:rsid w:val="00810B23"/>
    <w:rsid w:val="00810BBB"/>
    <w:rsid w:val="00810EFD"/>
    <w:rsid w:val="00810FC4"/>
    <w:rsid w:val="008111C2"/>
    <w:rsid w:val="00811804"/>
    <w:rsid w:val="0081193C"/>
    <w:rsid w:val="00811B3B"/>
    <w:rsid w:val="00811D1C"/>
    <w:rsid w:val="0081203E"/>
    <w:rsid w:val="00812175"/>
    <w:rsid w:val="0081241C"/>
    <w:rsid w:val="00812533"/>
    <w:rsid w:val="00812734"/>
    <w:rsid w:val="008129C9"/>
    <w:rsid w:val="00812A54"/>
    <w:rsid w:val="00812C7F"/>
    <w:rsid w:val="00812D67"/>
    <w:rsid w:val="00812E5B"/>
    <w:rsid w:val="00813029"/>
    <w:rsid w:val="008134CE"/>
    <w:rsid w:val="008135FA"/>
    <w:rsid w:val="008137C6"/>
    <w:rsid w:val="0081390F"/>
    <w:rsid w:val="00813972"/>
    <w:rsid w:val="00813AD6"/>
    <w:rsid w:val="00813B1E"/>
    <w:rsid w:val="00813F35"/>
    <w:rsid w:val="00814078"/>
    <w:rsid w:val="00814DC4"/>
    <w:rsid w:val="00814FA6"/>
    <w:rsid w:val="008150FF"/>
    <w:rsid w:val="008152FD"/>
    <w:rsid w:val="0081541F"/>
    <w:rsid w:val="0081545F"/>
    <w:rsid w:val="0081564F"/>
    <w:rsid w:val="00815A2C"/>
    <w:rsid w:val="00815B61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D77"/>
    <w:rsid w:val="00816E64"/>
    <w:rsid w:val="0081705F"/>
    <w:rsid w:val="00817101"/>
    <w:rsid w:val="0081721E"/>
    <w:rsid w:val="00817308"/>
    <w:rsid w:val="008175BE"/>
    <w:rsid w:val="008175E1"/>
    <w:rsid w:val="0081776C"/>
    <w:rsid w:val="00817C84"/>
    <w:rsid w:val="00817D13"/>
    <w:rsid w:val="008201E0"/>
    <w:rsid w:val="0082022B"/>
    <w:rsid w:val="00820235"/>
    <w:rsid w:val="0082061D"/>
    <w:rsid w:val="0082062A"/>
    <w:rsid w:val="00820645"/>
    <w:rsid w:val="00820795"/>
    <w:rsid w:val="00820835"/>
    <w:rsid w:val="008208A5"/>
    <w:rsid w:val="00820AE6"/>
    <w:rsid w:val="00820C9C"/>
    <w:rsid w:val="00820E69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31"/>
    <w:rsid w:val="00822FE3"/>
    <w:rsid w:val="0082308B"/>
    <w:rsid w:val="00823094"/>
    <w:rsid w:val="00823865"/>
    <w:rsid w:val="00823A24"/>
    <w:rsid w:val="00823D2E"/>
    <w:rsid w:val="008240C7"/>
    <w:rsid w:val="00824320"/>
    <w:rsid w:val="00824632"/>
    <w:rsid w:val="00824768"/>
    <w:rsid w:val="00824830"/>
    <w:rsid w:val="00824D5B"/>
    <w:rsid w:val="00825025"/>
    <w:rsid w:val="00825046"/>
    <w:rsid w:val="00825173"/>
    <w:rsid w:val="00825442"/>
    <w:rsid w:val="00825815"/>
    <w:rsid w:val="00825925"/>
    <w:rsid w:val="0082596C"/>
    <w:rsid w:val="00825AAD"/>
    <w:rsid w:val="00825B0B"/>
    <w:rsid w:val="00825B6A"/>
    <w:rsid w:val="00825BA9"/>
    <w:rsid w:val="00825D72"/>
    <w:rsid w:val="00826338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55E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0F6B"/>
    <w:rsid w:val="008313BF"/>
    <w:rsid w:val="0083178F"/>
    <w:rsid w:val="008317A7"/>
    <w:rsid w:val="00831820"/>
    <w:rsid w:val="00831907"/>
    <w:rsid w:val="008319E2"/>
    <w:rsid w:val="00831AE2"/>
    <w:rsid w:val="00831BE2"/>
    <w:rsid w:val="00831D90"/>
    <w:rsid w:val="00832222"/>
    <w:rsid w:val="008323BD"/>
    <w:rsid w:val="0083261F"/>
    <w:rsid w:val="008329A2"/>
    <w:rsid w:val="00832AE4"/>
    <w:rsid w:val="00832D76"/>
    <w:rsid w:val="00833121"/>
    <w:rsid w:val="0083322E"/>
    <w:rsid w:val="00833292"/>
    <w:rsid w:val="00833304"/>
    <w:rsid w:val="0083344D"/>
    <w:rsid w:val="008336E3"/>
    <w:rsid w:val="00833758"/>
    <w:rsid w:val="00833BE3"/>
    <w:rsid w:val="00833FC1"/>
    <w:rsid w:val="00834009"/>
    <w:rsid w:val="0083436E"/>
    <w:rsid w:val="008344D2"/>
    <w:rsid w:val="00834DB3"/>
    <w:rsid w:val="00834DD8"/>
    <w:rsid w:val="008350A7"/>
    <w:rsid w:val="00835717"/>
    <w:rsid w:val="00835963"/>
    <w:rsid w:val="00835B27"/>
    <w:rsid w:val="00835F60"/>
    <w:rsid w:val="00835FEF"/>
    <w:rsid w:val="008361E6"/>
    <w:rsid w:val="00836374"/>
    <w:rsid w:val="00836456"/>
    <w:rsid w:val="008364C8"/>
    <w:rsid w:val="0083657D"/>
    <w:rsid w:val="00836AD7"/>
    <w:rsid w:val="00836B8F"/>
    <w:rsid w:val="00836CE9"/>
    <w:rsid w:val="00837028"/>
    <w:rsid w:val="00837134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BB"/>
    <w:rsid w:val="008410CC"/>
    <w:rsid w:val="00841580"/>
    <w:rsid w:val="00841B4A"/>
    <w:rsid w:val="00841F0D"/>
    <w:rsid w:val="0084213B"/>
    <w:rsid w:val="0084224B"/>
    <w:rsid w:val="0084247C"/>
    <w:rsid w:val="0084254C"/>
    <w:rsid w:val="00842DCE"/>
    <w:rsid w:val="008431DF"/>
    <w:rsid w:val="0084324E"/>
    <w:rsid w:val="0084331F"/>
    <w:rsid w:val="0084336B"/>
    <w:rsid w:val="0084392E"/>
    <w:rsid w:val="00843A38"/>
    <w:rsid w:val="00843ABC"/>
    <w:rsid w:val="00843BFB"/>
    <w:rsid w:val="00843DA8"/>
    <w:rsid w:val="0084460B"/>
    <w:rsid w:val="00844631"/>
    <w:rsid w:val="00844991"/>
    <w:rsid w:val="00844C98"/>
    <w:rsid w:val="00844D55"/>
    <w:rsid w:val="00844E2B"/>
    <w:rsid w:val="00844FB5"/>
    <w:rsid w:val="00845049"/>
    <w:rsid w:val="00845298"/>
    <w:rsid w:val="00845497"/>
    <w:rsid w:val="0084552D"/>
    <w:rsid w:val="0084564E"/>
    <w:rsid w:val="00845BE6"/>
    <w:rsid w:val="00846436"/>
    <w:rsid w:val="00846578"/>
    <w:rsid w:val="008466D5"/>
    <w:rsid w:val="00846A28"/>
    <w:rsid w:val="00846A8C"/>
    <w:rsid w:val="00846DAA"/>
    <w:rsid w:val="00846FF8"/>
    <w:rsid w:val="008471CE"/>
    <w:rsid w:val="00847288"/>
    <w:rsid w:val="00847EA3"/>
    <w:rsid w:val="0085009A"/>
    <w:rsid w:val="008502F3"/>
    <w:rsid w:val="00850858"/>
    <w:rsid w:val="00850CA5"/>
    <w:rsid w:val="00850D45"/>
    <w:rsid w:val="00850DED"/>
    <w:rsid w:val="00850E2D"/>
    <w:rsid w:val="00850E2F"/>
    <w:rsid w:val="00850EE3"/>
    <w:rsid w:val="00850F15"/>
    <w:rsid w:val="00850F28"/>
    <w:rsid w:val="0085131A"/>
    <w:rsid w:val="00851491"/>
    <w:rsid w:val="00851506"/>
    <w:rsid w:val="00851842"/>
    <w:rsid w:val="0085188E"/>
    <w:rsid w:val="008519DC"/>
    <w:rsid w:val="00851B31"/>
    <w:rsid w:val="00851FA8"/>
    <w:rsid w:val="008522CF"/>
    <w:rsid w:val="008523CD"/>
    <w:rsid w:val="0085257D"/>
    <w:rsid w:val="008525B1"/>
    <w:rsid w:val="008526F5"/>
    <w:rsid w:val="00852759"/>
    <w:rsid w:val="008527B3"/>
    <w:rsid w:val="008529C7"/>
    <w:rsid w:val="00852F10"/>
    <w:rsid w:val="00852F59"/>
    <w:rsid w:val="0085300C"/>
    <w:rsid w:val="008530AB"/>
    <w:rsid w:val="00853669"/>
    <w:rsid w:val="00853710"/>
    <w:rsid w:val="008538FC"/>
    <w:rsid w:val="00853B37"/>
    <w:rsid w:val="00853C01"/>
    <w:rsid w:val="008540B7"/>
    <w:rsid w:val="008547A3"/>
    <w:rsid w:val="008548E7"/>
    <w:rsid w:val="00854906"/>
    <w:rsid w:val="0085490F"/>
    <w:rsid w:val="00854B0C"/>
    <w:rsid w:val="00854B4C"/>
    <w:rsid w:val="008551D6"/>
    <w:rsid w:val="008552D9"/>
    <w:rsid w:val="008559D9"/>
    <w:rsid w:val="00855A46"/>
    <w:rsid w:val="00855C3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112B"/>
    <w:rsid w:val="00861557"/>
    <w:rsid w:val="008615F5"/>
    <w:rsid w:val="0086192C"/>
    <w:rsid w:val="00861A7A"/>
    <w:rsid w:val="00861B9D"/>
    <w:rsid w:val="008620B8"/>
    <w:rsid w:val="008622CC"/>
    <w:rsid w:val="008623BA"/>
    <w:rsid w:val="00862489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7A"/>
    <w:rsid w:val="00864BFC"/>
    <w:rsid w:val="00864CA2"/>
    <w:rsid w:val="00865581"/>
    <w:rsid w:val="00865834"/>
    <w:rsid w:val="00865A93"/>
    <w:rsid w:val="00865AE3"/>
    <w:rsid w:val="008662E1"/>
    <w:rsid w:val="00866454"/>
    <w:rsid w:val="008664B5"/>
    <w:rsid w:val="0086661F"/>
    <w:rsid w:val="00866A81"/>
    <w:rsid w:val="00866B33"/>
    <w:rsid w:val="00866BDF"/>
    <w:rsid w:val="00866DB5"/>
    <w:rsid w:val="00866EC4"/>
    <w:rsid w:val="0086737F"/>
    <w:rsid w:val="0086760A"/>
    <w:rsid w:val="00867739"/>
    <w:rsid w:val="00867840"/>
    <w:rsid w:val="00867C8A"/>
    <w:rsid w:val="00867DFC"/>
    <w:rsid w:val="00867FF1"/>
    <w:rsid w:val="0087032B"/>
    <w:rsid w:val="008703BE"/>
    <w:rsid w:val="008703FA"/>
    <w:rsid w:val="008704F5"/>
    <w:rsid w:val="00870796"/>
    <w:rsid w:val="00870BC3"/>
    <w:rsid w:val="00870C56"/>
    <w:rsid w:val="00870DAE"/>
    <w:rsid w:val="00870E80"/>
    <w:rsid w:val="00870F67"/>
    <w:rsid w:val="00871622"/>
    <w:rsid w:val="0087174B"/>
    <w:rsid w:val="008719C7"/>
    <w:rsid w:val="00871AE8"/>
    <w:rsid w:val="00871BCD"/>
    <w:rsid w:val="008723F2"/>
    <w:rsid w:val="00872405"/>
    <w:rsid w:val="00872893"/>
    <w:rsid w:val="008728EA"/>
    <w:rsid w:val="00872BB2"/>
    <w:rsid w:val="00872CD0"/>
    <w:rsid w:val="0087325B"/>
    <w:rsid w:val="008733BD"/>
    <w:rsid w:val="008734F2"/>
    <w:rsid w:val="00873520"/>
    <w:rsid w:val="00873531"/>
    <w:rsid w:val="008735AB"/>
    <w:rsid w:val="008735D2"/>
    <w:rsid w:val="008737B0"/>
    <w:rsid w:val="00873833"/>
    <w:rsid w:val="008743FA"/>
    <w:rsid w:val="00874905"/>
    <w:rsid w:val="00874AB4"/>
    <w:rsid w:val="00874FF0"/>
    <w:rsid w:val="008752BA"/>
    <w:rsid w:val="0087574C"/>
    <w:rsid w:val="00875864"/>
    <w:rsid w:val="00876422"/>
    <w:rsid w:val="008764C4"/>
    <w:rsid w:val="008769B0"/>
    <w:rsid w:val="008769BE"/>
    <w:rsid w:val="00876DFD"/>
    <w:rsid w:val="00876FE3"/>
    <w:rsid w:val="00877121"/>
    <w:rsid w:val="008771FC"/>
    <w:rsid w:val="008773EB"/>
    <w:rsid w:val="0087747C"/>
    <w:rsid w:val="008774CA"/>
    <w:rsid w:val="008774F0"/>
    <w:rsid w:val="00877670"/>
    <w:rsid w:val="008778BE"/>
    <w:rsid w:val="00877F94"/>
    <w:rsid w:val="0088022B"/>
    <w:rsid w:val="0088029A"/>
    <w:rsid w:val="00880497"/>
    <w:rsid w:val="008807FF"/>
    <w:rsid w:val="008808CA"/>
    <w:rsid w:val="00880926"/>
    <w:rsid w:val="00880FD9"/>
    <w:rsid w:val="00881116"/>
    <w:rsid w:val="00881218"/>
    <w:rsid w:val="008814F0"/>
    <w:rsid w:val="00881C5A"/>
    <w:rsid w:val="008820B9"/>
    <w:rsid w:val="0088211C"/>
    <w:rsid w:val="00882291"/>
    <w:rsid w:val="00882519"/>
    <w:rsid w:val="008834B2"/>
    <w:rsid w:val="00883746"/>
    <w:rsid w:val="00883A1D"/>
    <w:rsid w:val="00883BD7"/>
    <w:rsid w:val="0088460B"/>
    <w:rsid w:val="0088461F"/>
    <w:rsid w:val="008848C5"/>
    <w:rsid w:val="008849AE"/>
    <w:rsid w:val="008849C2"/>
    <w:rsid w:val="00884AC9"/>
    <w:rsid w:val="00884B64"/>
    <w:rsid w:val="00884E09"/>
    <w:rsid w:val="008851E5"/>
    <w:rsid w:val="0088527C"/>
    <w:rsid w:val="00885D85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A80"/>
    <w:rsid w:val="00886BA2"/>
    <w:rsid w:val="00886F71"/>
    <w:rsid w:val="0088764A"/>
    <w:rsid w:val="00887B57"/>
    <w:rsid w:val="00887FB8"/>
    <w:rsid w:val="008901CC"/>
    <w:rsid w:val="0089042B"/>
    <w:rsid w:val="00890728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586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2A"/>
    <w:rsid w:val="0089405D"/>
    <w:rsid w:val="00894372"/>
    <w:rsid w:val="008944B2"/>
    <w:rsid w:val="00894568"/>
    <w:rsid w:val="00894648"/>
    <w:rsid w:val="00894676"/>
    <w:rsid w:val="00894682"/>
    <w:rsid w:val="00894702"/>
    <w:rsid w:val="00894A82"/>
    <w:rsid w:val="00894E30"/>
    <w:rsid w:val="00894E83"/>
    <w:rsid w:val="00894FF6"/>
    <w:rsid w:val="00895396"/>
    <w:rsid w:val="00895C73"/>
    <w:rsid w:val="00895E6A"/>
    <w:rsid w:val="008967CB"/>
    <w:rsid w:val="00896A00"/>
    <w:rsid w:val="00896A04"/>
    <w:rsid w:val="00896D3D"/>
    <w:rsid w:val="0089701E"/>
    <w:rsid w:val="00897291"/>
    <w:rsid w:val="00897354"/>
    <w:rsid w:val="0089761C"/>
    <w:rsid w:val="008976D5"/>
    <w:rsid w:val="00897972"/>
    <w:rsid w:val="00897A68"/>
    <w:rsid w:val="008A0A40"/>
    <w:rsid w:val="008A0E1A"/>
    <w:rsid w:val="008A0F30"/>
    <w:rsid w:val="008A0F41"/>
    <w:rsid w:val="008A115A"/>
    <w:rsid w:val="008A1629"/>
    <w:rsid w:val="008A1670"/>
    <w:rsid w:val="008A178D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2EC8"/>
    <w:rsid w:val="008A31C9"/>
    <w:rsid w:val="008A346F"/>
    <w:rsid w:val="008A3B46"/>
    <w:rsid w:val="008A3B50"/>
    <w:rsid w:val="008A3CAC"/>
    <w:rsid w:val="008A3D85"/>
    <w:rsid w:val="008A3DF3"/>
    <w:rsid w:val="008A3EE2"/>
    <w:rsid w:val="008A4122"/>
    <w:rsid w:val="008A4276"/>
    <w:rsid w:val="008A4368"/>
    <w:rsid w:val="008A4689"/>
    <w:rsid w:val="008A46E8"/>
    <w:rsid w:val="008A4A35"/>
    <w:rsid w:val="008A4EF6"/>
    <w:rsid w:val="008A50BC"/>
    <w:rsid w:val="008A50D5"/>
    <w:rsid w:val="008A5573"/>
    <w:rsid w:val="008A63C0"/>
    <w:rsid w:val="008A6ADA"/>
    <w:rsid w:val="008A6B2B"/>
    <w:rsid w:val="008A6C2F"/>
    <w:rsid w:val="008A6CC8"/>
    <w:rsid w:val="008A6E11"/>
    <w:rsid w:val="008A713B"/>
    <w:rsid w:val="008A736A"/>
    <w:rsid w:val="008A7DB7"/>
    <w:rsid w:val="008B008C"/>
    <w:rsid w:val="008B013C"/>
    <w:rsid w:val="008B07CB"/>
    <w:rsid w:val="008B0F8E"/>
    <w:rsid w:val="008B143F"/>
    <w:rsid w:val="008B152B"/>
    <w:rsid w:val="008B188F"/>
    <w:rsid w:val="008B1BB7"/>
    <w:rsid w:val="008B1C42"/>
    <w:rsid w:val="008B1E37"/>
    <w:rsid w:val="008B1E79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7DE"/>
    <w:rsid w:val="008B29E4"/>
    <w:rsid w:val="008B2A9B"/>
    <w:rsid w:val="008B3210"/>
    <w:rsid w:val="008B325A"/>
    <w:rsid w:val="008B3334"/>
    <w:rsid w:val="008B36B5"/>
    <w:rsid w:val="008B3A82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7E1"/>
    <w:rsid w:val="008B5C79"/>
    <w:rsid w:val="008B5E76"/>
    <w:rsid w:val="008B5F24"/>
    <w:rsid w:val="008B6090"/>
    <w:rsid w:val="008B6289"/>
    <w:rsid w:val="008B62D8"/>
    <w:rsid w:val="008B6359"/>
    <w:rsid w:val="008B6396"/>
    <w:rsid w:val="008B6413"/>
    <w:rsid w:val="008B6C3E"/>
    <w:rsid w:val="008B6DEE"/>
    <w:rsid w:val="008B6F01"/>
    <w:rsid w:val="008B70A1"/>
    <w:rsid w:val="008B73D8"/>
    <w:rsid w:val="008B750E"/>
    <w:rsid w:val="008B76AA"/>
    <w:rsid w:val="008B7802"/>
    <w:rsid w:val="008B7B15"/>
    <w:rsid w:val="008B7C2E"/>
    <w:rsid w:val="008C02A7"/>
    <w:rsid w:val="008C02D9"/>
    <w:rsid w:val="008C037E"/>
    <w:rsid w:val="008C049C"/>
    <w:rsid w:val="008C052C"/>
    <w:rsid w:val="008C05B2"/>
    <w:rsid w:val="008C0A7B"/>
    <w:rsid w:val="008C0FDF"/>
    <w:rsid w:val="008C14BF"/>
    <w:rsid w:val="008C163A"/>
    <w:rsid w:val="008C1C55"/>
    <w:rsid w:val="008C1C84"/>
    <w:rsid w:val="008C1D48"/>
    <w:rsid w:val="008C1E70"/>
    <w:rsid w:val="008C2170"/>
    <w:rsid w:val="008C26BC"/>
    <w:rsid w:val="008C291F"/>
    <w:rsid w:val="008C2D88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2B9"/>
    <w:rsid w:val="008C4378"/>
    <w:rsid w:val="008C43AD"/>
    <w:rsid w:val="008C4716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C7A58"/>
    <w:rsid w:val="008C7E1A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2C0"/>
    <w:rsid w:val="008D189B"/>
    <w:rsid w:val="008D1959"/>
    <w:rsid w:val="008D1B8A"/>
    <w:rsid w:val="008D2088"/>
    <w:rsid w:val="008D20AC"/>
    <w:rsid w:val="008D23B2"/>
    <w:rsid w:val="008D254B"/>
    <w:rsid w:val="008D25CB"/>
    <w:rsid w:val="008D2660"/>
    <w:rsid w:val="008D297A"/>
    <w:rsid w:val="008D29C4"/>
    <w:rsid w:val="008D2AA2"/>
    <w:rsid w:val="008D2ADB"/>
    <w:rsid w:val="008D2E96"/>
    <w:rsid w:val="008D3436"/>
    <w:rsid w:val="008D364F"/>
    <w:rsid w:val="008D3905"/>
    <w:rsid w:val="008D3B67"/>
    <w:rsid w:val="008D3E55"/>
    <w:rsid w:val="008D3F40"/>
    <w:rsid w:val="008D4863"/>
    <w:rsid w:val="008D48B6"/>
    <w:rsid w:val="008D49AA"/>
    <w:rsid w:val="008D4A43"/>
    <w:rsid w:val="008D4A9C"/>
    <w:rsid w:val="008D4BAF"/>
    <w:rsid w:val="008D4CDC"/>
    <w:rsid w:val="008D4EF4"/>
    <w:rsid w:val="008D5045"/>
    <w:rsid w:val="008D504E"/>
    <w:rsid w:val="008D5085"/>
    <w:rsid w:val="008D5497"/>
    <w:rsid w:val="008D559D"/>
    <w:rsid w:val="008D5A18"/>
    <w:rsid w:val="008D6193"/>
    <w:rsid w:val="008D627E"/>
    <w:rsid w:val="008D62D7"/>
    <w:rsid w:val="008D6CC7"/>
    <w:rsid w:val="008D6E2E"/>
    <w:rsid w:val="008D6E3D"/>
    <w:rsid w:val="008D721A"/>
    <w:rsid w:val="008D75CA"/>
    <w:rsid w:val="008D772E"/>
    <w:rsid w:val="008D7863"/>
    <w:rsid w:val="008D7936"/>
    <w:rsid w:val="008D7990"/>
    <w:rsid w:val="008D7A55"/>
    <w:rsid w:val="008D7A81"/>
    <w:rsid w:val="008D7CB2"/>
    <w:rsid w:val="008E07B8"/>
    <w:rsid w:val="008E0A9C"/>
    <w:rsid w:val="008E1097"/>
    <w:rsid w:val="008E12EB"/>
    <w:rsid w:val="008E15DE"/>
    <w:rsid w:val="008E1604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6ED"/>
    <w:rsid w:val="008E38C5"/>
    <w:rsid w:val="008E39CD"/>
    <w:rsid w:val="008E3BAD"/>
    <w:rsid w:val="008E4259"/>
    <w:rsid w:val="008E4498"/>
    <w:rsid w:val="008E44EE"/>
    <w:rsid w:val="008E4A2F"/>
    <w:rsid w:val="008E4B53"/>
    <w:rsid w:val="008E4DF4"/>
    <w:rsid w:val="008E5453"/>
    <w:rsid w:val="008E59CB"/>
    <w:rsid w:val="008E5C05"/>
    <w:rsid w:val="008E5EE0"/>
    <w:rsid w:val="008E6056"/>
    <w:rsid w:val="008E63FB"/>
    <w:rsid w:val="008E6493"/>
    <w:rsid w:val="008E65AC"/>
    <w:rsid w:val="008E65AE"/>
    <w:rsid w:val="008E70DE"/>
    <w:rsid w:val="008E7936"/>
    <w:rsid w:val="008E7A0A"/>
    <w:rsid w:val="008E7CB0"/>
    <w:rsid w:val="008E7D71"/>
    <w:rsid w:val="008E7F30"/>
    <w:rsid w:val="008F04C7"/>
    <w:rsid w:val="008F0594"/>
    <w:rsid w:val="008F06C7"/>
    <w:rsid w:val="008F0994"/>
    <w:rsid w:val="008F0A35"/>
    <w:rsid w:val="008F0EA5"/>
    <w:rsid w:val="008F0F55"/>
    <w:rsid w:val="008F1336"/>
    <w:rsid w:val="008F1422"/>
    <w:rsid w:val="008F16B0"/>
    <w:rsid w:val="008F1828"/>
    <w:rsid w:val="008F18B1"/>
    <w:rsid w:val="008F196A"/>
    <w:rsid w:val="008F19E2"/>
    <w:rsid w:val="008F1A12"/>
    <w:rsid w:val="008F1E99"/>
    <w:rsid w:val="008F1FB1"/>
    <w:rsid w:val="008F207B"/>
    <w:rsid w:val="008F215C"/>
    <w:rsid w:val="008F21EB"/>
    <w:rsid w:val="008F22E5"/>
    <w:rsid w:val="008F2373"/>
    <w:rsid w:val="008F2403"/>
    <w:rsid w:val="008F26C0"/>
    <w:rsid w:val="008F27DB"/>
    <w:rsid w:val="008F28C9"/>
    <w:rsid w:val="008F2C88"/>
    <w:rsid w:val="008F3066"/>
    <w:rsid w:val="008F3131"/>
    <w:rsid w:val="008F362A"/>
    <w:rsid w:val="008F3689"/>
    <w:rsid w:val="008F394C"/>
    <w:rsid w:val="008F3A93"/>
    <w:rsid w:val="008F3B93"/>
    <w:rsid w:val="008F3CB3"/>
    <w:rsid w:val="008F3E05"/>
    <w:rsid w:val="008F3F29"/>
    <w:rsid w:val="008F3FAC"/>
    <w:rsid w:val="008F418E"/>
    <w:rsid w:val="008F44CF"/>
    <w:rsid w:val="008F4703"/>
    <w:rsid w:val="008F4C04"/>
    <w:rsid w:val="008F4FCB"/>
    <w:rsid w:val="008F531F"/>
    <w:rsid w:val="008F5515"/>
    <w:rsid w:val="008F575E"/>
    <w:rsid w:val="008F576F"/>
    <w:rsid w:val="008F589B"/>
    <w:rsid w:val="008F5992"/>
    <w:rsid w:val="008F5ACC"/>
    <w:rsid w:val="008F5BAA"/>
    <w:rsid w:val="008F5E4F"/>
    <w:rsid w:val="008F5FE3"/>
    <w:rsid w:val="008F6BFC"/>
    <w:rsid w:val="008F6D87"/>
    <w:rsid w:val="008F6E12"/>
    <w:rsid w:val="008F706D"/>
    <w:rsid w:val="008F7326"/>
    <w:rsid w:val="008F74CA"/>
    <w:rsid w:val="008F7916"/>
    <w:rsid w:val="008F799D"/>
    <w:rsid w:val="008F7C33"/>
    <w:rsid w:val="00900309"/>
    <w:rsid w:val="0090037E"/>
    <w:rsid w:val="009004E5"/>
    <w:rsid w:val="009005E3"/>
    <w:rsid w:val="009006E0"/>
    <w:rsid w:val="00900841"/>
    <w:rsid w:val="00900EB0"/>
    <w:rsid w:val="00900EE6"/>
    <w:rsid w:val="00900F42"/>
    <w:rsid w:val="00900F5D"/>
    <w:rsid w:val="009010B2"/>
    <w:rsid w:val="009011DF"/>
    <w:rsid w:val="0090189D"/>
    <w:rsid w:val="0090196B"/>
    <w:rsid w:val="00901C0E"/>
    <w:rsid w:val="00901DAF"/>
    <w:rsid w:val="0090201A"/>
    <w:rsid w:val="009020D6"/>
    <w:rsid w:val="00902205"/>
    <w:rsid w:val="009022A2"/>
    <w:rsid w:val="009029C9"/>
    <w:rsid w:val="00902D4C"/>
    <w:rsid w:val="0090316B"/>
    <w:rsid w:val="0090341A"/>
    <w:rsid w:val="0090368C"/>
    <w:rsid w:val="0090398F"/>
    <w:rsid w:val="009039E1"/>
    <w:rsid w:val="00903DF2"/>
    <w:rsid w:val="00904183"/>
    <w:rsid w:val="0090446E"/>
    <w:rsid w:val="009044DB"/>
    <w:rsid w:val="0090452D"/>
    <w:rsid w:val="009047EC"/>
    <w:rsid w:val="009047F8"/>
    <w:rsid w:val="00905128"/>
    <w:rsid w:val="00905243"/>
    <w:rsid w:val="00905345"/>
    <w:rsid w:val="0090553E"/>
    <w:rsid w:val="00905558"/>
    <w:rsid w:val="009056F6"/>
    <w:rsid w:val="0090587F"/>
    <w:rsid w:val="00905C68"/>
    <w:rsid w:val="00905D11"/>
    <w:rsid w:val="00905E21"/>
    <w:rsid w:val="00905E86"/>
    <w:rsid w:val="0090606C"/>
    <w:rsid w:val="009060E4"/>
    <w:rsid w:val="009061AF"/>
    <w:rsid w:val="00906210"/>
    <w:rsid w:val="009064A4"/>
    <w:rsid w:val="0090694B"/>
    <w:rsid w:val="00906B01"/>
    <w:rsid w:val="00906C99"/>
    <w:rsid w:val="00906D84"/>
    <w:rsid w:val="00906DCC"/>
    <w:rsid w:val="0090761A"/>
    <w:rsid w:val="00907DE8"/>
    <w:rsid w:val="00910194"/>
    <w:rsid w:val="0091051F"/>
    <w:rsid w:val="009107F1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A6D"/>
    <w:rsid w:val="00911C3B"/>
    <w:rsid w:val="00911C97"/>
    <w:rsid w:val="00911D2A"/>
    <w:rsid w:val="00911F97"/>
    <w:rsid w:val="0091208A"/>
    <w:rsid w:val="0091213B"/>
    <w:rsid w:val="00912152"/>
    <w:rsid w:val="009121AD"/>
    <w:rsid w:val="0091253D"/>
    <w:rsid w:val="0091261B"/>
    <w:rsid w:val="00912688"/>
    <w:rsid w:val="009130C6"/>
    <w:rsid w:val="009131AD"/>
    <w:rsid w:val="0091338A"/>
    <w:rsid w:val="0091365E"/>
    <w:rsid w:val="00913D8D"/>
    <w:rsid w:val="00913DD5"/>
    <w:rsid w:val="00913EC1"/>
    <w:rsid w:val="00913FD3"/>
    <w:rsid w:val="0091422C"/>
    <w:rsid w:val="0091430E"/>
    <w:rsid w:val="00914670"/>
    <w:rsid w:val="0091478A"/>
    <w:rsid w:val="00914B92"/>
    <w:rsid w:val="00914C9E"/>
    <w:rsid w:val="00914E88"/>
    <w:rsid w:val="009150CB"/>
    <w:rsid w:val="009150E2"/>
    <w:rsid w:val="00915192"/>
    <w:rsid w:val="00915271"/>
    <w:rsid w:val="009153F8"/>
    <w:rsid w:val="00915927"/>
    <w:rsid w:val="00915DD4"/>
    <w:rsid w:val="00915FA8"/>
    <w:rsid w:val="00915FD7"/>
    <w:rsid w:val="00916147"/>
    <w:rsid w:val="0091632B"/>
    <w:rsid w:val="0091659A"/>
    <w:rsid w:val="009165B0"/>
    <w:rsid w:val="009165FC"/>
    <w:rsid w:val="00916773"/>
    <w:rsid w:val="009177D5"/>
    <w:rsid w:val="00917B23"/>
    <w:rsid w:val="00917CBB"/>
    <w:rsid w:val="00917CFF"/>
    <w:rsid w:val="0092022D"/>
    <w:rsid w:val="0092037B"/>
    <w:rsid w:val="00920853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12B"/>
    <w:rsid w:val="00922362"/>
    <w:rsid w:val="00922684"/>
    <w:rsid w:val="009226AE"/>
    <w:rsid w:val="00922709"/>
    <w:rsid w:val="009227B1"/>
    <w:rsid w:val="009228B9"/>
    <w:rsid w:val="0092297F"/>
    <w:rsid w:val="00922B38"/>
    <w:rsid w:val="00922C45"/>
    <w:rsid w:val="00922D84"/>
    <w:rsid w:val="009230AA"/>
    <w:rsid w:val="009231BE"/>
    <w:rsid w:val="0092380F"/>
    <w:rsid w:val="00923A14"/>
    <w:rsid w:val="00923AE6"/>
    <w:rsid w:val="00923D24"/>
    <w:rsid w:val="00924139"/>
    <w:rsid w:val="009242F8"/>
    <w:rsid w:val="009242FD"/>
    <w:rsid w:val="00924599"/>
    <w:rsid w:val="00924864"/>
    <w:rsid w:val="00924C24"/>
    <w:rsid w:val="00924CBC"/>
    <w:rsid w:val="00924F1E"/>
    <w:rsid w:val="00924FBF"/>
    <w:rsid w:val="00925209"/>
    <w:rsid w:val="0092537A"/>
    <w:rsid w:val="009254BC"/>
    <w:rsid w:val="00925653"/>
    <w:rsid w:val="00925708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B1E"/>
    <w:rsid w:val="00926B45"/>
    <w:rsid w:val="00926CBE"/>
    <w:rsid w:val="00926CFF"/>
    <w:rsid w:val="0092719C"/>
    <w:rsid w:val="009272D1"/>
    <w:rsid w:val="009272FA"/>
    <w:rsid w:val="00927635"/>
    <w:rsid w:val="00927803"/>
    <w:rsid w:val="0092787C"/>
    <w:rsid w:val="009278AC"/>
    <w:rsid w:val="0092791E"/>
    <w:rsid w:val="00927981"/>
    <w:rsid w:val="00927A5E"/>
    <w:rsid w:val="00927C37"/>
    <w:rsid w:val="00927DA7"/>
    <w:rsid w:val="00927DDB"/>
    <w:rsid w:val="00927DFF"/>
    <w:rsid w:val="00927E12"/>
    <w:rsid w:val="00927ED7"/>
    <w:rsid w:val="00927FFC"/>
    <w:rsid w:val="00930468"/>
    <w:rsid w:val="0093062A"/>
    <w:rsid w:val="009306AD"/>
    <w:rsid w:val="00930EA9"/>
    <w:rsid w:val="00931424"/>
    <w:rsid w:val="009314E5"/>
    <w:rsid w:val="00931600"/>
    <w:rsid w:val="0093170A"/>
    <w:rsid w:val="00931AC2"/>
    <w:rsid w:val="00931C1E"/>
    <w:rsid w:val="00931CD9"/>
    <w:rsid w:val="009321F4"/>
    <w:rsid w:val="0093234E"/>
    <w:rsid w:val="00932394"/>
    <w:rsid w:val="00932659"/>
    <w:rsid w:val="00932770"/>
    <w:rsid w:val="0093290E"/>
    <w:rsid w:val="00932D3F"/>
    <w:rsid w:val="00932D51"/>
    <w:rsid w:val="00932FC7"/>
    <w:rsid w:val="0093308D"/>
    <w:rsid w:val="009335F1"/>
    <w:rsid w:val="00933DED"/>
    <w:rsid w:val="00933E85"/>
    <w:rsid w:val="00934128"/>
    <w:rsid w:val="00934366"/>
    <w:rsid w:val="009345D8"/>
    <w:rsid w:val="00934638"/>
    <w:rsid w:val="00934A62"/>
    <w:rsid w:val="00934B75"/>
    <w:rsid w:val="00934C53"/>
    <w:rsid w:val="00935052"/>
    <w:rsid w:val="009355A3"/>
    <w:rsid w:val="009355D7"/>
    <w:rsid w:val="009358A0"/>
    <w:rsid w:val="00935DDE"/>
    <w:rsid w:val="00935E79"/>
    <w:rsid w:val="00936160"/>
    <w:rsid w:val="009364C2"/>
    <w:rsid w:val="00936701"/>
    <w:rsid w:val="00936738"/>
    <w:rsid w:val="00936791"/>
    <w:rsid w:val="00936BE6"/>
    <w:rsid w:val="00936C30"/>
    <w:rsid w:val="00936EB7"/>
    <w:rsid w:val="00936FA4"/>
    <w:rsid w:val="0093704B"/>
    <w:rsid w:val="00937366"/>
    <w:rsid w:val="009374CF"/>
    <w:rsid w:val="0093777A"/>
    <w:rsid w:val="0093778D"/>
    <w:rsid w:val="00937816"/>
    <w:rsid w:val="00937A67"/>
    <w:rsid w:val="00937B5B"/>
    <w:rsid w:val="00937D29"/>
    <w:rsid w:val="00937ECB"/>
    <w:rsid w:val="0094027E"/>
    <w:rsid w:val="009402CB"/>
    <w:rsid w:val="009404D6"/>
    <w:rsid w:val="00940A9F"/>
    <w:rsid w:val="00940ABE"/>
    <w:rsid w:val="00940C4C"/>
    <w:rsid w:val="00940C83"/>
    <w:rsid w:val="00940D51"/>
    <w:rsid w:val="00940FC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2D5F"/>
    <w:rsid w:val="00943237"/>
    <w:rsid w:val="00943332"/>
    <w:rsid w:val="009433A9"/>
    <w:rsid w:val="009433D2"/>
    <w:rsid w:val="009435FB"/>
    <w:rsid w:val="0094371A"/>
    <w:rsid w:val="009438BA"/>
    <w:rsid w:val="0094390C"/>
    <w:rsid w:val="00943D65"/>
    <w:rsid w:val="00943E7A"/>
    <w:rsid w:val="00943FF9"/>
    <w:rsid w:val="009441B9"/>
    <w:rsid w:val="009442EA"/>
    <w:rsid w:val="009445E7"/>
    <w:rsid w:val="00944622"/>
    <w:rsid w:val="00944820"/>
    <w:rsid w:val="00944AB4"/>
    <w:rsid w:val="00944D71"/>
    <w:rsid w:val="0094552A"/>
    <w:rsid w:val="0094552D"/>
    <w:rsid w:val="0094559E"/>
    <w:rsid w:val="009458B6"/>
    <w:rsid w:val="009458E8"/>
    <w:rsid w:val="00945A50"/>
    <w:rsid w:val="00945F21"/>
    <w:rsid w:val="00946064"/>
    <w:rsid w:val="009460A6"/>
    <w:rsid w:val="00946186"/>
    <w:rsid w:val="009465D0"/>
    <w:rsid w:val="00946897"/>
    <w:rsid w:val="00946949"/>
    <w:rsid w:val="00947037"/>
    <w:rsid w:val="0094720E"/>
    <w:rsid w:val="00947364"/>
    <w:rsid w:val="009477C0"/>
    <w:rsid w:val="0094784F"/>
    <w:rsid w:val="00947C47"/>
    <w:rsid w:val="00947E03"/>
    <w:rsid w:val="009500DE"/>
    <w:rsid w:val="0095031E"/>
    <w:rsid w:val="009504BD"/>
    <w:rsid w:val="00950759"/>
    <w:rsid w:val="00950E27"/>
    <w:rsid w:val="00950F78"/>
    <w:rsid w:val="00950FA7"/>
    <w:rsid w:val="00950FAC"/>
    <w:rsid w:val="00951065"/>
    <w:rsid w:val="00951376"/>
    <w:rsid w:val="0095151F"/>
    <w:rsid w:val="00951804"/>
    <w:rsid w:val="00951973"/>
    <w:rsid w:val="00951B00"/>
    <w:rsid w:val="00951D7F"/>
    <w:rsid w:val="00951DEF"/>
    <w:rsid w:val="00951EA4"/>
    <w:rsid w:val="00951F1F"/>
    <w:rsid w:val="009521EE"/>
    <w:rsid w:val="009525DF"/>
    <w:rsid w:val="0095262D"/>
    <w:rsid w:val="0095285F"/>
    <w:rsid w:val="00952917"/>
    <w:rsid w:val="00952C6A"/>
    <w:rsid w:val="00952E1E"/>
    <w:rsid w:val="00952EC3"/>
    <w:rsid w:val="00952EEB"/>
    <w:rsid w:val="009530BB"/>
    <w:rsid w:val="00953352"/>
    <w:rsid w:val="00953357"/>
    <w:rsid w:val="00953B5C"/>
    <w:rsid w:val="00953B89"/>
    <w:rsid w:val="00953BB3"/>
    <w:rsid w:val="00953D7B"/>
    <w:rsid w:val="00954159"/>
    <w:rsid w:val="009541D8"/>
    <w:rsid w:val="00954584"/>
    <w:rsid w:val="009545AB"/>
    <w:rsid w:val="00954A66"/>
    <w:rsid w:val="0095527C"/>
    <w:rsid w:val="00955298"/>
    <w:rsid w:val="00955419"/>
    <w:rsid w:val="009554AC"/>
    <w:rsid w:val="00955822"/>
    <w:rsid w:val="009558E2"/>
    <w:rsid w:val="00955AA0"/>
    <w:rsid w:val="00955BEF"/>
    <w:rsid w:val="00955D74"/>
    <w:rsid w:val="00955DC6"/>
    <w:rsid w:val="00955F92"/>
    <w:rsid w:val="009561CD"/>
    <w:rsid w:val="00956687"/>
    <w:rsid w:val="00956A99"/>
    <w:rsid w:val="00956AE7"/>
    <w:rsid w:val="00956DDD"/>
    <w:rsid w:val="00956EC5"/>
    <w:rsid w:val="009570D5"/>
    <w:rsid w:val="0095723F"/>
    <w:rsid w:val="0095740D"/>
    <w:rsid w:val="00957438"/>
    <w:rsid w:val="00957983"/>
    <w:rsid w:val="00957A03"/>
    <w:rsid w:val="00957ED2"/>
    <w:rsid w:val="00957F14"/>
    <w:rsid w:val="00960277"/>
    <w:rsid w:val="00960521"/>
    <w:rsid w:val="009606CE"/>
    <w:rsid w:val="0096075E"/>
    <w:rsid w:val="0096096A"/>
    <w:rsid w:val="00960A64"/>
    <w:rsid w:val="00960AC4"/>
    <w:rsid w:val="00960BAA"/>
    <w:rsid w:val="00960F31"/>
    <w:rsid w:val="00961157"/>
    <w:rsid w:val="009615DE"/>
    <w:rsid w:val="0096167D"/>
    <w:rsid w:val="009619D5"/>
    <w:rsid w:val="00961B21"/>
    <w:rsid w:val="00962181"/>
    <w:rsid w:val="00962286"/>
    <w:rsid w:val="009622B7"/>
    <w:rsid w:val="00962453"/>
    <w:rsid w:val="00962A56"/>
    <w:rsid w:val="00962D53"/>
    <w:rsid w:val="00962D86"/>
    <w:rsid w:val="009630C6"/>
    <w:rsid w:val="0096319B"/>
    <w:rsid w:val="00963334"/>
    <w:rsid w:val="00963C4D"/>
    <w:rsid w:val="00963EB6"/>
    <w:rsid w:val="0096418B"/>
    <w:rsid w:val="009646CC"/>
    <w:rsid w:val="00964754"/>
    <w:rsid w:val="009647EE"/>
    <w:rsid w:val="00964809"/>
    <w:rsid w:val="009648A4"/>
    <w:rsid w:val="009648D0"/>
    <w:rsid w:val="0096493C"/>
    <w:rsid w:val="009649E6"/>
    <w:rsid w:val="00964C7C"/>
    <w:rsid w:val="0096510A"/>
    <w:rsid w:val="009651A9"/>
    <w:rsid w:val="009655E5"/>
    <w:rsid w:val="009657BC"/>
    <w:rsid w:val="00965C17"/>
    <w:rsid w:val="009661A0"/>
    <w:rsid w:val="00966415"/>
    <w:rsid w:val="0096680B"/>
    <w:rsid w:val="0096686A"/>
    <w:rsid w:val="00966985"/>
    <w:rsid w:val="00966F16"/>
    <w:rsid w:val="00966F51"/>
    <w:rsid w:val="00966FDE"/>
    <w:rsid w:val="0096739A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8"/>
    <w:rsid w:val="0097040A"/>
    <w:rsid w:val="0097054F"/>
    <w:rsid w:val="00970603"/>
    <w:rsid w:val="009708FE"/>
    <w:rsid w:val="00970E67"/>
    <w:rsid w:val="00970ECD"/>
    <w:rsid w:val="00971113"/>
    <w:rsid w:val="0097116B"/>
    <w:rsid w:val="009716DA"/>
    <w:rsid w:val="0097174A"/>
    <w:rsid w:val="0097191A"/>
    <w:rsid w:val="009719DC"/>
    <w:rsid w:val="00971A53"/>
    <w:rsid w:val="00972144"/>
    <w:rsid w:val="009723E4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477"/>
    <w:rsid w:val="00974562"/>
    <w:rsid w:val="00974A10"/>
    <w:rsid w:val="00974BD4"/>
    <w:rsid w:val="00974E60"/>
    <w:rsid w:val="00975787"/>
    <w:rsid w:val="00975892"/>
    <w:rsid w:val="00975917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2D"/>
    <w:rsid w:val="00977BBB"/>
    <w:rsid w:val="00977D3E"/>
    <w:rsid w:val="00977D42"/>
    <w:rsid w:val="00977DE9"/>
    <w:rsid w:val="009801F1"/>
    <w:rsid w:val="009802BB"/>
    <w:rsid w:val="00980473"/>
    <w:rsid w:val="009804E8"/>
    <w:rsid w:val="00980A5C"/>
    <w:rsid w:val="00980C2E"/>
    <w:rsid w:val="00980ED2"/>
    <w:rsid w:val="009810EE"/>
    <w:rsid w:val="00981356"/>
    <w:rsid w:val="009813BD"/>
    <w:rsid w:val="0098177A"/>
    <w:rsid w:val="00981A49"/>
    <w:rsid w:val="00981A95"/>
    <w:rsid w:val="00981AB8"/>
    <w:rsid w:val="00981C06"/>
    <w:rsid w:val="0098200A"/>
    <w:rsid w:val="0098201D"/>
    <w:rsid w:val="0098217B"/>
    <w:rsid w:val="0098249B"/>
    <w:rsid w:val="0098297D"/>
    <w:rsid w:val="00982FA2"/>
    <w:rsid w:val="0098300A"/>
    <w:rsid w:val="00983433"/>
    <w:rsid w:val="00983A52"/>
    <w:rsid w:val="00983E2B"/>
    <w:rsid w:val="00983E59"/>
    <w:rsid w:val="00983F67"/>
    <w:rsid w:val="00983F97"/>
    <w:rsid w:val="00984024"/>
    <w:rsid w:val="00984231"/>
    <w:rsid w:val="009843B0"/>
    <w:rsid w:val="0098451F"/>
    <w:rsid w:val="00984525"/>
    <w:rsid w:val="009846D6"/>
    <w:rsid w:val="009847DF"/>
    <w:rsid w:val="0098489E"/>
    <w:rsid w:val="00984BD4"/>
    <w:rsid w:val="00984CEA"/>
    <w:rsid w:val="00985369"/>
    <w:rsid w:val="009854C3"/>
    <w:rsid w:val="0098566B"/>
    <w:rsid w:val="009856D4"/>
    <w:rsid w:val="00985874"/>
    <w:rsid w:val="009858C8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0D"/>
    <w:rsid w:val="00991961"/>
    <w:rsid w:val="009919CC"/>
    <w:rsid w:val="00991B20"/>
    <w:rsid w:val="00991B88"/>
    <w:rsid w:val="00992028"/>
    <w:rsid w:val="0099230B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652"/>
    <w:rsid w:val="00993756"/>
    <w:rsid w:val="00993877"/>
    <w:rsid w:val="009938D5"/>
    <w:rsid w:val="009939A3"/>
    <w:rsid w:val="00993C5C"/>
    <w:rsid w:val="009940DE"/>
    <w:rsid w:val="009942CC"/>
    <w:rsid w:val="009945A6"/>
    <w:rsid w:val="0099475B"/>
    <w:rsid w:val="00994AAA"/>
    <w:rsid w:val="00994C82"/>
    <w:rsid w:val="00994D18"/>
    <w:rsid w:val="00995104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3B1"/>
    <w:rsid w:val="00997737"/>
    <w:rsid w:val="00997772"/>
    <w:rsid w:val="00997B73"/>
    <w:rsid w:val="00997F00"/>
    <w:rsid w:val="009A02D7"/>
    <w:rsid w:val="009A0739"/>
    <w:rsid w:val="009A07A9"/>
    <w:rsid w:val="009A0825"/>
    <w:rsid w:val="009A0847"/>
    <w:rsid w:val="009A1398"/>
    <w:rsid w:val="009A13DC"/>
    <w:rsid w:val="009A1896"/>
    <w:rsid w:val="009A1FFF"/>
    <w:rsid w:val="009A226B"/>
    <w:rsid w:val="009A227E"/>
    <w:rsid w:val="009A263D"/>
    <w:rsid w:val="009A2AEE"/>
    <w:rsid w:val="009A30C1"/>
    <w:rsid w:val="009A330E"/>
    <w:rsid w:val="009A3402"/>
    <w:rsid w:val="009A3467"/>
    <w:rsid w:val="009A34D4"/>
    <w:rsid w:val="009A352C"/>
    <w:rsid w:val="009A360E"/>
    <w:rsid w:val="009A39D6"/>
    <w:rsid w:val="009A3B3E"/>
    <w:rsid w:val="009A3BE3"/>
    <w:rsid w:val="009A3C55"/>
    <w:rsid w:val="009A3DA6"/>
    <w:rsid w:val="009A3E04"/>
    <w:rsid w:val="009A4132"/>
    <w:rsid w:val="009A42D0"/>
    <w:rsid w:val="009A441D"/>
    <w:rsid w:val="009A465C"/>
    <w:rsid w:val="009A4BAF"/>
    <w:rsid w:val="009A5127"/>
    <w:rsid w:val="009A51FD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B3"/>
    <w:rsid w:val="009A78DF"/>
    <w:rsid w:val="009A7C79"/>
    <w:rsid w:val="009A7ED6"/>
    <w:rsid w:val="009B038D"/>
    <w:rsid w:val="009B0727"/>
    <w:rsid w:val="009B0A11"/>
    <w:rsid w:val="009B0A53"/>
    <w:rsid w:val="009B0B77"/>
    <w:rsid w:val="009B0CD8"/>
    <w:rsid w:val="009B0F87"/>
    <w:rsid w:val="009B1041"/>
    <w:rsid w:val="009B1360"/>
    <w:rsid w:val="009B15D8"/>
    <w:rsid w:val="009B15E5"/>
    <w:rsid w:val="009B18ED"/>
    <w:rsid w:val="009B2392"/>
    <w:rsid w:val="009B25DA"/>
    <w:rsid w:val="009B2623"/>
    <w:rsid w:val="009B274C"/>
    <w:rsid w:val="009B2EFB"/>
    <w:rsid w:val="009B3153"/>
    <w:rsid w:val="009B31F1"/>
    <w:rsid w:val="009B3613"/>
    <w:rsid w:val="009B3929"/>
    <w:rsid w:val="009B3B6A"/>
    <w:rsid w:val="009B3D73"/>
    <w:rsid w:val="009B3DE1"/>
    <w:rsid w:val="009B3DE8"/>
    <w:rsid w:val="009B4180"/>
    <w:rsid w:val="009B4835"/>
    <w:rsid w:val="009B4878"/>
    <w:rsid w:val="009B4B95"/>
    <w:rsid w:val="009B4C19"/>
    <w:rsid w:val="009B4D7E"/>
    <w:rsid w:val="009B4E72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721"/>
    <w:rsid w:val="009B7807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50D"/>
    <w:rsid w:val="009C38BD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2"/>
    <w:rsid w:val="009C6F6F"/>
    <w:rsid w:val="009C74ED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7F7"/>
    <w:rsid w:val="009D0C83"/>
    <w:rsid w:val="009D14A6"/>
    <w:rsid w:val="009D163A"/>
    <w:rsid w:val="009D16A4"/>
    <w:rsid w:val="009D21DA"/>
    <w:rsid w:val="009D24FE"/>
    <w:rsid w:val="009D25FE"/>
    <w:rsid w:val="009D2B5A"/>
    <w:rsid w:val="009D2E61"/>
    <w:rsid w:val="009D2E98"/>
    <w:rsid w:val="009D3018"/>
    <w:rsid w:val="009D331D"/>
    <w:rsid w:val="009D362F"/>
    <w:rsid w:val="009D373C"/>
    <w:rsid w:val="009D3842"/>
    <w:rsid w:val="009D392D"/>
    <w:rsid w:val="009D392F"/>
    <w:rsid w:val="009D3EB3"/>
    <w:rsid w:val="009D3FBE"/>
    <w:rsid w:val="009D410B"/>
    <w:rsid w:val="009D442B"/>
    <w:rsid w:val="009D44F8"/>
    <w:rsid w:val="009D4663"/>
    <w:rsid w:val="009D4CB0"/>
    <w:rsid w:val="009D4EF3"/>
    <w:rsid w:val="009D5076"/>
    <w:rsid w:val="009D538A"/>
    <w:rsid w:val="009D53A2"/>
    <w:rsid w:val="009D53EC"/>
    <w:rsid w:val="009D597F"/>
    <w:rsid w:val="009D599D"/>
    <w:rsid w:val="009D5B6E"/>
    <w:rsid w:val="009D5EFD"/>
    <w:rsid w:val="009D5FF8"/>
    <w:rsid w:val="009D606C"/>
    <w:rsid w:val="009D6700"/>
    <w:rsid w:val="009D674A"/>
    <w:rsid w:val="009D6D16"/>
    <w:rsid w:val="009D6F72"/>
    <w:rsid w:val="009D7109"/>
    <w:rsid w:val="009D7238"/>
    <w:rsid w:val="009D75E6"/>
    <w:rsid w:val="009D783A"/>
    <w:rsid w:val="009D79BC"/>
    <w:rsid w:val="009D7C00"/>
    <w:rsid w:val="009E0037"/>
    <w:rsid w:val="009E0114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9"/>
    <w:rsid w:val="009E20CB"/>
    <w:rsid w:val="009E2160"/>
    <w:rsid w:val="009E25A9"/>
    <w:rsid w:val="009E274E"/>
    <w:rsid w:val="009E288A"/>
    <w:rsid w:val="009E2BF8"/>
    <w:rsid w:val="009E2C0A"/>
    <w:rsid w:val="009E2D40"/>
    <w:rsid w:val="009E2D7C"/>
    <w:rsid w:val="009E2FE7"/>
    <w:rsid w:val="009E32E4"/>
    <w:rsid w:val="009E33D7"/>
    <w:rsid w:val="009E3407"/>
    <w:rsid w:val="009E35AD"/>
    <w:rsid w:val="009E35C4"/>
    <w:rsid w:val="009E36E4"/>
    <w:rsid w:val="009E37DC"/>
    <w:rsid w:val="009E37E9"/>
    <w:rsid w:val="009E39C0"/>
    <w:rsid w:val="009E3DD1"/>
    <w:rsid w:val="009E4596"/>
    <w:rsid w:val="009E46A6"/>
    <w:rsid w:val="009E49B0"/>
    <w:rsid w:val="009E4BEC"/>
    <w:rsid w:val="009E4F02"/>
    <w:rsid w:val="009E4FE1"/>
    <w:rsid w:val="009E513A"/>
    <w:rsid w:val="009E533C"/>
    <w:rsid w:val="009E5405"/>
    <w:rsid w:val="009E5A18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366"/>
    <w:rsid w:val="009E748C"/>
    <w:rsid w:val="009E74D2"/>
    <w:rsid w:val="009E761E"/>
    <w:rsid w:val="009E7627"/>
    <w:rsid w:val="009E78BD"/>
    <w:rsid w:val="009E7EA1"/>
    <w:rsid w:val="009F041E"/>
    <w:rsid w:val="009F04E9"/>
    <w:rsid w:val="009F0A90"/>
    <w:rsid w:val="009F0C48"/>
    <w:rsid w:val="009F0C54"/>
    <w:rsid w:val="009F14C1"/>
    <w:rsid w:val="009F1536"/>
    <w:rsid w:val="009F1714"/>
    <w:rsid w:val="009F1C7C"/>
    <w:rsid w:val="009F2108"/>
    <w:rsid w:val="009F22F1"/>
    <w:rsid w:val="009F24B2"/>
    <w:rsid w:val="009F2713"/>
    <w:rsid w:val="009F27EE"/>
    <w:rsid w:val="009F2A09"/>
    <w:rsid w:val="009F2DDD"/>
    <w:rsid w:val="009F2E9F"/>
    <w:rsid w:val="009F2F68"/>
    <w:rsid w:val="009F324F"/>
    <w:rsid w:val="009F382A"/>
    <w:rsid w:val="009F3990"/>
    <w:rsid w:val="009F3F33"/>
    <w:rsid w:val="009F3F95"/>
    <w:rsid w:val="009F408B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5A7"/>
    <w:rsid w:val="009F6629"/>
    <w:rsid w:val="009F67D7"/>
    <w:rsid w:val="009F69DE"/>
    <w:rsid w:val="009F6BC9"/>
    <w:rsid w:val="009F6E27"/>
    <w:rsid w:val="009F716A"/>
    <w:rsid w:val="009F727E"/>
    <w:rsid w:val="009F7318"/>
    <w:rsid w:val="009F7419"/>
    <w:rsid w:val="009F7800"/>
    <w:rsid w:val="009F7966"/>
    <w:rsid w:val="009F7A07"/>
    <w:rsid w:val="009F7A22"/>
    <w:rsid w:val="009F7B2C"/>
    <w:rsid w:val="009F7C3E"/>
    <w:rsid w:val="00A0029A"/>
    <w:rsid w:val="00A00770"/>
    <w:rsid w:val="00A007E6"/>
    <w:rsid w:val="00A00893"/>
    <w:rsid w:val="00A00F3D"/>
    <w:rsid w:val="00A01109"/>
    <w:rsid w:val="00A0127C"/>
    <w:rsid w:val="00A0139E"/>
    <w:rsid w:val="00A01552"/>
    <w:rsid w:val="00A0170A"/>
    <w:rsid w:val="00A017DC"/>
    <w:rsid w:val="00A01EC2"/>
    <w:rsid w:val="00A02394"/>
    <w:rsid w:val="00A02A1D"/>
    <w:rsid w:val="00A02BAD"/>
    <w:rsid w:val="00A02D36"/>
    <w:rsid w:val="00A030F1"/>
    <w:rsid w:val="00A032A1"/>
    <w:rsid w:val="00A03993"/>
    <w:rsid w:val="00A03A18"/>
    <w:rsid w:val="00A03A39"/>
    <w:rsid w:val="00A03E1D"/>
    <w:rsid w:val="00A03FC8"/>
    <w:rsid w:val="00A04196"/>
    <w:rsid w:val="00A04264"/>
    <w:rsid w:val="00A0470B"/>
    <w:rsid w:val="00A04AE2"/>
    <w:rsid w:val="00A04BF3"/>
    <w:rsid w:val="00A0502C"/>
    <w:rsid w:val="00A050A6"/>
    <w:rsid w:val="00A0534C"/>
    <w:rsid w:val="00A05413"/>
    <w:rsid w:val="00A057BC"/>
    <w:rsid w:val="00A057EF"/>
    <w:rsid w:val="00A059C3"/>
    <w:rsid w:val="00A05B02"/>
    <w:rsid w:val="00A05B07"/>
    <w:rsid w:val="00A05DBE"/>
    <w:rsid w:val="00A05F0A"/>
    <w:rsid w:val="00A0630A"/>
    <w:rsid w:val="00A0668A"/>
    <w:rsid w:val="00A06777"/>
    <w:rsid w:val="00A068D4"/>
    <w:rsid w:val="00A06A1E"/>
    <w:rsid w:val="00A06A1F"/>
    <w:rsid w:val="00A06C37"/>
    <w:rsid w:val="00A06FAA"/>
    <w:rsid w:val="00A06FD7"/>
    <w:rsid w:val="00A071FC"/>
    <w:rsid w:val="00A074F5"/>
    <w:rsid w:val="00A0764E"/>
    <w:rsid w:val="00A07676"/>
    <w:rsid w:val="00A077E8"/>
    <w:rsid w:val="00A078BC"/>
    <w:rsid w:val="00A07AE1"/>
    <w:rsid w:val="00A07B3D"/>
    <w:rsid w:val="00A07D8E"/>
    <w:rsid w:val="00A10070"/>
    <w:rsid w:val="00A10110"/>
    <w:rsid w:val="00A103AF"/>
    <w:rsid w:val="00A1055A"/>
    <w:rsid w:val="00A10871"/>
    <w:rsid w:val="00A10AB5"/>
    <w:rsid w:val="00A10DA7"/>
    <w:rsid w:val="00A10E2F"/>
    <w:rsid w:val="00A11017"/>
    <w:rsid w:val="00A110D0"/>
    <w:rsid w:val="00A1116E"/>
    <w:rsid w:val="00A11879"/>
    <w:rsid w:val="00A11BE9"/>
    <w:rsid w:val="00A11DF5"/>
    <w:rsid w:val="00A11F09"/>
    <w:rsid w:val="00A11F85"/>
    <w:rsid w:val="00A1217A"/>
    <w:rsid w:val="00A127A8"/>
    <w:rsid w:val="00A12869"/>
    <w:rsid w:val="00A12B9F"/>
    <w:rsid w:val="00A12BD3"/>
    <w:rsid w:val="00A12C8E"/>
    <w:rsid w:val="00A1306F"/>
    <w:rsid w:val="00A13625"/>
    <w:rsid w:val="00A136E7"/>
    <w:rsid w:val="00A13765"/>
    <w:rsid w:val="00A13925"/>
    <w:rsid w:val="00A1399D"/>
    <w:rsid w:val="00A13B29"/>
    <w:rsid w:val="00A13F0B"/>
    <w:rsid w:val="00A1416C"/>
    <w:rsid w:val="00A14322"/>
    <w:rsid w:val="00A147D2"/>
    <w:rsid w:val="00A14857"/>
    <w:rsid w:val="00A14935"/>
    <w:rsid w:val="00A14C54"/>
    <w:rsid w:val="00A15269"/>
    <w:rsid w:val="00A15390"/>
    <w:rsid w:val="00A153EB"/>
    <w:rsid w:val="00A1577D"/>
    <w:rsid w:val="00A158F4"/>
    <w:rsid w:val="00A15A93"/>
    <w:rsid w:val="00A15C68"/>
    <w:rsid w:val="00A1663A"/>
    <w:rsid w:val="00A167D7"/>
    <w:rsid w:val="00A16AF6"/>
    <w:rsid w:val="00A16C02"/>
    <w:rsid w:val="00A16D13"/>
    <w:rsid w:val="00A16FE1"/>
    <w:rsid w:val="00A17505"/>
    <w:rsid w:val="00A176DA"/>
    <w:rsid w:val="00A17995"/>
    <w:rsid w:val="00A17E69"/>
    <w:rsid w:val="00A17E93"/>
    <w:rsid w:val="00A20027"/>
    <w:rsid w:val="00A20735"/>
    <w:rsid w:val="00A2086E"/>
    <w:rsid w:val="00A20AED"/>
    <w:rsid w:val="00A20DBF"/>
    <w:rsid w:val="00A210B9"/>
    <w:rsid w:val="00A2123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2759"/>
    <w:rsid w:val="00A2299B"/>
    <w:rsid w:val="00A22AFF"/>
    <w:rsid w:val="00A232EB"/>
    <w:rsid w:val="00A235A2"/>
    <w:rsid w:val="00A236D9"/>
    <w:rsid w:val="00A237A2"/>
    <w:rsid w:val="00A23A84"/>
    <w:rsid w:val="00A23A8C"/>
    <w:rsid w:val="00A23AAB"/>
    <w:rsid w:val="00A23B17"/>
    <w:rsid w:val="00A23F1E"/>
    <w:rsid w:val="00A23F79"/>
    <w:rsid w:val="00A23FF5"/>
    <w:rsid w:val="00A24108"/>
    <w:rsid w:val="00A24210"/>
    <w:rsid w:val="00A2486D"/>
    <w:rsid w:val="00A249B8"/>
    <w:rsid w:val="00A2544A"/>
    <w:rsid w:val="00A257C6"/>
    <w:rsid w:val="00A26297"/>
    <w:rsid w:val="00A2674D"/>
    <w:rsid w:val="00A26CB9"/>
    <w:rsid w:val="00A277B0"/>
    <w:rsid w:val="00A278AB"/>
    <w:rsid w:val="00A279A8"/>
    <w:rsid w:val="00A27C39"/>
    <w:rsid w:val="00A27CBE"/>
    <w:rsid w:val="00A27DC3"/>
    <w:rsid w:val="00A30550"/>
    <w:rsid w:val="00A30656"/>
    <w:rsid w:val="00A30838"/>
    <w:rsid w:val="00A308D2"/>
    <w:rsid w:val="00A30DB6"/>
    <w:rsid w:val="00A3117C"/>
    <w:rsid w:val="00A31206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8D4"/>
    <w:rsid w:val="00A329A8"/>
    <w:rsid w:val="00A32C02"/>
    <w:rsid w:val="00A32C93"/>
    <w:rsid w:val="00A32E01"/>
    <w:rsid w:val="00A33050"/>
    <w:rsid w:val="00A330C6"/>
    <w:rsid w:val="00A335E5"/>
    <w:rsid w:val="00A33AC6"/>
    <w:rsid w:val="00A33ACA"/>
    <w:rsid w:val="00A33ECD"/>
    <w:rsid w:val="00A3426B"/>
    <w:rsid w:val="00A34432"/>
    <w:rsid w:val="00A345DE"/>
    <w:rsid w:val="00A34816"/>
    <w:rsid w:val="00A349EE"/>
    <w:rsid w:val="00A34B32"/>
    <w:rsid w:val="00A34B5C"/>
    <w:rsid w:val="00A34D87"/>
    <w:rsid w:val="00A34F0C"/>
    <w:rsid w:val="00A34F60"/>
    <w:rsid w:val="00A35030"/>
    <w:rsid w:val="00A353B9"/>
    <w:rsid w:val="00A354B6"/>
    <w:rsid w:val="00A3575F"/>
    <w:rsid w:val="00A35788"/>
    <w:rsid w:val="00A358C2"/>
    <w:rsid w:val="00A35ABC"/>
    <w:rsid w:val="00A35BC7"/>
    <w:rsid w:val="00A35C75"/>
    <w:rsid w:val="00A35D18"/>
    <w:rsid w:val="00A35EAE"/>
    <w:rsid w:val="00A35F57"/>
    <w:rsid w:val="00A367DF"/>
    <w:rsid w:val="00A3681A"/>
    <w:rsid w:val="00A36EF1"/>
    <w:rsid w:val="00A37519"/>
    <w:rsid w:val="00A37655"/>
    <w:rsid w:val="00A376D2"/>
    <w:rsid w:val="00A376D5"/>
    <w:rsid w:val="00A37741"/>
    <w:rsid w:val="00A378C5"/>
    <w:rsid w:val="00A37A04"/>
    <w:rsid w:val="00A37E22"/>
    <w:rsid w:val="00A37F4B"/>
    <w:rsid w:val="00A37F55"/>
    <w:rsid w:val="00A40396"/>
    <w:rsid w:val="00A40A1F"/>
    <w:rsid w:val="00A40BCD"/>
    <w:rsid w:val="00A40C06"/>
    <w:rsid w:val="00A40D2F"/>
    <w:rsid w:val="00A41064"/>
    <w:rsid w:val="00A410D7"/>
    <w:rsid w:val="00A413F4"/>
    <w:rsid w:val="00A41444"/>
    <w:rsid w:val="00A4180F"/>
    <w:rsid w:val="00A418A9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3DC"/>
    <w:rsid w:val="00A445BE"/>
    <w:rsid w:val="00A445D5"/>
    <w:rsid w:val="00A445E9"/>
    <w:rsid w:val="00A4492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9AC"/>
    <w:rsid w:val="00A45BFC"/>
    <w:rsid w:val="00A45DC6"/>
    <w:rsid w:val="00A45E63"/>
    <w:rsid w:val="00A462C2"/>
    <w:rsid w:val="00A462EF"/>
    <w:rsid w:val="00A46510"/>
    <w:rsid w:val="00A466DD"/>
    <w:rsid w:val="00A4697C"/>
    <w:rsid w:val="00A46BB9"/>
    <w:rsid w:val="00A46C86"/>
    <w:rsid w:val="00A46F08"/>
    <w:rsid w:val="00A47030"/>
    <w:rsid w:val="00A4712C"/>
    <w:rsid w:val="00A4714D"/>
    <w:rsid w:val="00A471D5"/>
    <w:rsid w:val="00A47441"/>
    <w:rsid w:val="00A4750A"/>
    <w:rsid w:val="00A476ED"/>
    <w:rsid w:val="00A47781"/>
    <w:rsid w:val="00A47876"/>
    <w:rsid w:val="00A47B60"/>
    <w:rsid w:val="00A47C36"/>
    <w:rsid w:val="00A501D3"/>
    <w:rsid w:val="00A50481"/>
    <w:rsid w:val="00A504ED"/>
    <w:rsid w:val="00A506DE"/>
    <w:rsid w:val="00A50A52"/>
    <w:rsid w:val="00A50B83"/>
    <w:rsid w:val="00A50BBE"/>
    <w:rsid w:val="00A50CEB"/>
    <w:rsid w:val="00A5139C"/>
    <w:rsid w:val="00A513AC"/>
    <w:rsid w:val="00A5160B"/>
    <w:rsid w:val="00A51693"/>
    <w:rsid w:val="00A51756"/>
    <w:rsid w:val="00A5208C"/>
    <w:rsid w:val="00A52156"/>
    <w:rsid w:val="00A524ED"/>
    <w:rsid w:val="00A52518"/>
    <w:rsid w:val="00A527D0"/>
    <w:rsid w:val="00A52CD6"/>
    <w:rsid w:val="00A52FC3"/>
    <w:rsid w:val="00A532D9"/>
    <w:rsid w:val="00A5372B"/>
    <w:rsid w:val="00A5425C"/>
    <w:rsid w:val="00A5439B"/>
    <w:rsid w:val="00A54879"/>
    <w:rsid w:val="00A54898"/>
    <w:rsid w:val="00A5493A"/>
    <w:rsid w:val="00A54A20"/>
    <w:rsid w:val="00A54B70"/>
    <w:rsid w:val="00A55412"/>
    <w:rsid w:val="00A55489"/>
    <w:rsid w:val="00A5557B"/>
    <w:rsid w:val="00A55EF1"/>
    <w:rsid w:val="00A5650C"/>
    <w:rsid w:val="00A56721"/>
    <w:rsid w:val="00A56B67"/>
    <w:rsid w:val="00A56F96"/>
    <w:rsid w:val="00A5712E"/>
    <w:rsid w:val="00A574E8"/>
    <w:rsid w:val="00A57965"/>
    <w:rsid w:val="00A60019"/>
    <w:rsid w:val="00A60300"/>
    <w:rsid w:val="00A60315"/>
    <w:rsid w:val="00A6094A"/>
    <w:rsid w:val="00A60F73"/>
    <w:rsid w:val="00A61033"/>
    <w:rsid w:val="00A6119C"/>
    <w:rsid w:val="00A61431"/>
    <w:rsid w:val="00A6148E"/>
    <w:rsid w:val="00A614EF"/>
    <w:rsid w:val="00A61933"/>
    <w:rsid w:val="00A619DB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A0D"/>
    <w:rsid w:val="00A63F24"/>
    <w:rsid w:val="00A642A5"/>
    <w:rsid w:val="00A643FD"/>
    <w:rsid w:val="00A64725"/>
    <w:rsid w:val="00A649DB"/>
    <w:rsid w:val="00A6503A"/>
    <w:rsid w:val="00A6509A"/>
    <w:rsid w:val="00A655AF"/>
    <w:rsid w:val="00A6575B"/>
    <w:rsid w:val="00A65820"/>
    <w:rsid w:val="00A65A6B"/>
    <w:rsid w:val="00A65FEE"/>
    <w:rsid w:val="00A66115"/>
    <w:rsid w:val="00A664BB"/>
    <w:rsid w:val="00A66A7A"/>
    <w:rsid w:val="00A66ADE"/>
    <w:rsid w:val="00A66AE7"/>
    <w:rsid w:val="00A66BD3"/>
    <w:rsid w:val="00A66D50"/>
    <w:rsid w:val="00A66E26"/>
    <w:rsid w:val="00A66F6A"/>
    <w:rsid w:val="00A67119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5E3"/>
    <w:rsid w:val="00A71B28"/>
    <w:rsid w:val="00A71B89"/>
    <w:rsid w:val="00A71C5F"/>
    <w:rsid w:val="00A71E09"/>
    <w:rsid w:val="00A72155"/>
    <w:rsid w:val="00A721F5"/>
    <w:rsid w:val="00A7239E"/>
    <w:rsid w:val="00A723F1"/>
    <w:rsid w:val="00A7254A"/>
    <w:rsid w:val="00A72734"/>
    <w:rsid w:val="00A72B1F"/>
    <w:rsid w:val="00A72DD1"/>
    <w:rsid w:val="00A72F1A"/>
    <w:rsid w:val="00A731A9"/>
    <w:rsid w:val="00A73241"/>
    <w:rsid w:val="00A73697"/>
    <w:rsid w:val="00A740C4"/>
    <w:rsid w:val="00A7414A"/>
    <w:rsid w:val="00A743EE"/>
    <w:rsid w:val="00A747ED"/>
    <w:rsid w:val="00A7480F"/>
    <w:rsid w:val="00A74938"/>
    <w:rsid w:val="00A75748"/>
    <w:rsid w:val="00A7578B"/>
    <w:rsid w:val="00A75BD3"/>
    <w:rsid w:val="00A75BD9"/>
    <w:rsid w:val="00A760AC"/>
    <w:rsid w:val="00A767D4"/>
    <w:rsid w:val="00A768D6"/>
    <w:rsid w:val="00A768E0"/>
    <w:rsid w:val="00A76953"/>
    <w:rsid w:val="00A769A2"/>
    <w:rsid w:val="00A76AB1"/>
    <w:rsid w:val="00A76E07"/>
    <w:rsid w:val="00A7749C"/>
    <w:rsid w:val="00A77791"/>
    <w:rsid w:val="00A77817"/>
    <w:rsid w:val="00A77BF8"/>
    <w:rsid w:val="00A77C6C"/>
    <w:rsid w:val="00A77D34"/>
    <w:rsid w:val="00A77D7D"/>
    <w:rsid w:val="00A8001E"/>
    <w:rsid w:val="00A8003A"/>
    <w:rsid w:val="00A804FE"/>
    <w:rsid w:val="00A805D0"/>
    <w:rsid w:val="00A80B3C"/>
    <w:rsid w:val="00A80CBF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28AC"/>
    <w:rsid w:val="00A833C1"/>
    <w:rsid w:val="00A84249"/>
    <w:rsid w:val="00A843A0"/>
    <w:rsid w:val="00A84737"/>
    <w:rsid w:val="00A84A15"/>
    <w:rsid w:val="00A84F33"/>
    <w:rsid w:val="00A851F4"/>
    <w:rsid w:val="00A85476"/>
    <w:rsid w:val="00A85A58"/>
    <w:rsid w:val="00A85AEE"/>
    <w:rsid w:val="00A85B2C"/>
    <w:rsid w:val="00A85E32"/>
    <w:rsid w:val="00A867C7"/>
    <w:rsid w:val="00A867DE"/>
    <w:rsid w:val="00A86991"/>
    <w:rsid w:val="00A86A0B"/>
    <w:rsid w:val="00A86FC9"/>
    <w:rsid w:val="00A8732B"/>
    <w:rsid w:val="00A87516"/>
    <w:rsid w:val="00A87730"/>
    <w:rsid w:val="00A877A8"/>
    <w:rsid w:val="00A877DF"/>
    <w:rsid w:val="00A87CDC"/>
    <w:rsid w:val="00A87D31"/>
    <w:rsid w:val="00A90110"/>
    <w:rsid w:val="00A90126"/>
    <w:rsid w:val="00A90170"/>
    <w:rsid w:val="00A907ED"/>
    <w:rsid w:val="00A9083D"/>
    <w:rsid w:val="00A90BDB"/>
    <w:rsid w:val="00A90C13"/>
    <w:rsid w:val="00A90EDF"/>
    <w:rsid w:val="00A90F58"/>
    <w:rsid w:val="00A90FF9"/>
    <w:rsid w:val="00A9107A"/>
    <w:rsid w:val="00A915CE"/>
    <w:rsid w:val="00A917BA"/>
    <w:rsid w:val="00A91BEA"/>
    <w:rsid w:val="00A91D70"/>
    <w:rsid w:val="00A92886"/>
    <w:rsid w:val="00A9294E"/>
    <w:rsid w:val="00A92A2B"/>
    <w:rsid w:val="00A92B49"/>
    <w:rsid w:val="00A92D60"/>
    <w:rsid w:val="00A92E07"/>
    <w:rsid w:val="00A92E81"/>
    <w:rsid w:val="00A93065"/>
    <w:rsid w:val="00A93182"/>
    <w:rsid w:val="00A934C4"/>
    <w:rsid w:val="00A9357A"/>
    <w:rsid w:val="00A9378F"/>
    <w:rsid w:val="00A93812"/>
    <w:rsid w:val="00A93830"/>
    <w:rsid w:val="00A9387A"/>
    <w:rsid w:val="00A93ACA"/>
    <w:rsid w:val="00A9406E"/>
    <w:rsid w:val="00A94100"/>
    <w:rsid w:val="00A94300"/>
    <w:rsid w:val="00A9453B"/>
    <w:rsid w:val="00A94540"/>
    <w:rsid w:val="00A94610"/>
    <w:rsid w:val="00A94B18"/>
    <w:rsid w:val="00A9536F"/>
    <w:rsid w:val="00A95400"/>
    <w:rsid w:val="00A95723"/>
    <w:rsid w:val="00A95A0E"/>
    <w:rsid w:val="00A95AC6"/>
    <w:rsid w:val="00A95B0A"/>
    <w:rsid w:val="00A95FA5"/>
    <w:rsid w:val="00A96315"/>
    <w:rsid w:val="00A966F4"/>
    <w:rsid w:val="00A967EC"/>
    <w:rsid w:val="00A96833"/>
    <w:rsid w:val="00A96A0C"/>
    <w:rsid w:val="00A96A75"/>
    <w:rsid w:val="00A96AFA"/>
    <w:rsid w:val="00A96EB6"/>
    <w:rsid w:val="00A97142"/>
    <w:rsid w:val="00A973D0"/>
    <w:rsid w:val="00A97402"/>
    <w:rsid w:val="00A97481"/>
    <w:rsid w:val="00A974FA"/>
    <w:rsid w:val="00A97B60"/>
    <w:rsid w:val="00A97FE1"/>
    <w:rsid w:val="00AA04FA"/>
    <w:rsid w:val="00AA0596"/>
    <w:rsid w:val="00AA07E5"/>
    <w:rsid w:val="00AA081C"/>
    <w:rsid w:val="00AA0DFE"/>
    <w:rsid w:val="00AA10AC"/>
    <w:rsid w:val="00AA10E6"/>
    <w:rsid w:val="00AA12D4"/>
    <w:rsid w:val="00AA132F"/>
    <w:rsid w:val="00AA148D"/>
    <w:rsid w:val="00AA1633"/>
    <w:rsid w:val="00AA169A"/>
    <w:rsid w:val="00AA18FA"/>
    <w:rsid w:val="00AA1957"/>
    <w:rsid w:val="00AA1AE8"/>
    <w:rsid w:val="00AA2464"/>
    <w:rsid w:val="00AA2BAF"/>
    <w:rsid w:val="00AA2C28"/>
    <w:rsid w:val="00AA2E90"/>
    <w:rsid w:val="00AA2EFA"/>
    <w:rsid w:val="00AA2FBF"/>
    <w:rsid w:val="00AA301E"/>
    <w:rsid w:val="00AA311D"/>
    <w:rsid w:val="00AA33A6"/>
    <w:rsid w:val="00AA3835"/>
    <w:rsid w:val="00AA38A7"/>
    <w:rsid w:val="00AA3A1C"/>
    <w:rsid w:val="00AA3A97"/>
    <w:rsid w:val="00AA3B58"/>
    <w:rsid w:val="00AA3CC2"/>
    <w:rsid w:val="00AA3F5A"/>
    <w:rsid w:val="00AA3F88"/>
    <w:rsid w:val="00AA4166"/>
    <w:rsid w:val="00AA4237"/>
    <w:rsid w:val="00AA46E4"/>
    <w:rsid w:val="00AA4933"/>
    <w:rsid w:val="00AA49D4"/>
    <w:rsid w:val="00AA4B6A"/>
    <w:rsid w:val="00AA4EF1"/>
    <w:rsid w:val="00AA4F5E"/>
    <w:rsid w:val="00AA52DE"/>
    <w:rsid w:val="00AA5656"/>
    <w:rsid w:val="00AA58A1"/>
    <w:rsid w:val="00AA58B3"/>
    <w:rsid w:val="00AA5F3C"/>
    <w:rsid w:val="00AA5F7C"/>
    <w:rsid w:val="00AA6007"/>
    <w:rsid w:val="00AA652A"/>
    <w:rsid w:val="00AA6580"/>
    <w:rsid w:val="00AA6FD0"/>
    <w:rsid w:val="00AA7075"/>
    <w:rsid w:val="00AA70D4"/>
    <w:rsid w:val="00AA71EA"/>
    <w:rsid w:val="00AA7441"/>
    <w:rsid w:val="00AA7681"/>
    <w:rsid w:val="00AA777A"/>
    <w:rsid w:val="00AA7CBF"/>
    <w:rsid w:val="00AA7CC7"/>
    <w:rsid w:val="00AA7F81"/>
    <w:rsid w:val="00AA7FC4"/>
    <w:rsid w:val="00AB00C1"/>
    <w:rsid w:val="00AB08D9"/>
    <w:rsid w:val="00AB0940"/>
    <w:rsid w:val="00AB0A86"/>
    <w:rsid w:val="00AB0E76"/>
    <w:rsid w:val="00AB120D"/>
    <w:rsid w:val="00AB1708"/>
    <w:rsid w:val="00AB1BBE"/>
    <w:rsid w:val="00AB1CF8"/>
    <w:rsid w:val="00AB21A8"/>
    <w:rsid w:val="00AB22C9"/>
    <w:rsid w:val="00AB2324"/>
    <w:rsid w:val="00AB2432"/>
    <w:rsid w:val="00AB2553"/>
    <w:rsid w:val="00AB2555"/>
    <w:rsid w:val="00AB2681"/>
    <w:rsid w:val="00AB2C34"/>
    <w:rsid w:val="00AB2DB2"/>
    <w:rsid w:val="00AB3043"/>
    <w:rsid w:val="00AB31D1"/>
    <w:rsid w:val="00AB34D5"/>
    <w:rsid w:val="00AB37A6"/>
    <w:rsid w:val="00AB37D1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43"/>
    <w:rsid w:val="00AB4CC3"/>
    <w:rsid w:val="00AB4D18"/>
    <w:rsid w:val="00AB4F0D"/>
    <w:rsid w:val="00AB4FA4"/>
    <w:rsid w:val="00AB5229"/>
    <w:rsid w:val="00AB5434"/>
    <w:rsid w:val="00AB54FD"/>
    <w:rsid w:val="00AB554F"/>
    <w:rsid w:val="00AB5621"/>
    <w:rsid w:val="00AB57E3"/>
    <w:rsid w:val="00AB5871"/>
    <w:rsid w:val="00AB5CC6"/>
    <w:rsid w:val="00AB5D12"/>
    <w:rsid w:val="00AB5F13"/>
    <w:rsid w:val="00AB615C"/>
    <w:rsid w:val="00AB676F"/>
    <w:rsid w:val="00AB6BE9"/>
    <w:rsid w:val="00AB6F54"/>
    <w:rsid w:val="00AB7224"/>
    <w:rsid w:val="00AB732F"/>
    <w:rsid w:val="00AB74B4"/>
    <w:rsid w:val="00AB74E6"/>
    <w:rsid w:val="00AB7556"/>
    <w:rsid w:val="00AB790A"/>
    <w:rsid w:val="00AB7B6A"/>
    <w:rsid w:val="00AB7B82"/>
    <w:rsid w:val="00AB7CC0"/>
    <w:rsid w:val="00AB7D80"/>
    <w:rsid w:val="00AB7DB7"/>
    <w:rsid w:val="00AB7DCE"/>
    <w:rsid w:val="00AC00BE"/>
    <w:rsid w:val="00AC014B"/>
    <w:rsid w:val="00AC021F"/>
    <w:rsid w:val="00AC04FA"/>
    <w:rsid w:val="00AC0590"/>
    <w:rsid w:val="00AC09DC"/>
    <w:rsid w:val="00AC0AF4"/>
    <w:rsid w:val="00AC0BC2"/>
    <w:rsid w:val="00AC13EF"/>
    <w:rsid w:val="00AC17BD"/>
    <w:rsid w:val="00AC1D25"/>
    <w:rsid w:val="00AC1F0A"/>
    <w:rsid w:val="00AC1FCD"/>
    <w:rsid w:val="00AC20C6"/>
    <w:rsid w:val="00AC229C"/>
    <w:rsid w:val="00AC235E"/>
    <w:rsid w:val="00AC2C6D"/>
    <w:rsid w:val="00AC30DF"/>
    <w:rsid w:val="00AC3659"/>
    <w:rsid w:val="00AC37B7"/>
    <w:rsid w:val="00AC3C4B"/>
    <w:rsid w:val="00AC3CFE"/>
    <w:rsid w:val="00AC4573"/>
    <w:rsid w:val="00AC4707"/>
    <w:rsid w:val="00AC4800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5A72"/>
    <w:rsid w:val="00AC6273"/>
    <w:rsid w:val="00AC62A8"/>
    <w:rsid w:val="00AC62F1"/>
    <w:rsid w:val="00AC678F"/>
    <w:rsid w:val="00AC6879"/>
    <w:rsid w:val="00AC6DB3"/>
    <w:rsid w:val="00AC6FC6"/>
    <w:rsid w:val="00AC7363"/>
    <w:rsid w:val="00AC7403"/>
    <w:rsid w:val="00AC7765"/>
    <w:rsid w:val="00AC7933"/>
    <w:rsid w:val="00AD0098"/>
    <w:rsid w:val="00AD02F9"/>
    <w:rsid w:val="00AD0698"/>
    <w:rsid w:val="00AD08CB"/>
    <w:rsid w:val="00AD093E"/>
    <w:rsid w:val="00AD0993"/>
    <w:rsid w:val="00AD0E5C"/>
    <w:rsid w:val="00AD0EE0"/>
    <w:rsid w:val="00AD1211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2D89"/>
    <w:rsid w:val="00AD2F97"/>
    <w:rsid w:val="00AD312B"/>
    <w:rsid w:val="00AD3B81"/>
    <w:rsid w:val="00AD3CCE"/>
    <w:rsid w:val="00AD3EBC"/>
    <w:rsid w:val="00AD4150"/>
    <w:rsid w:val="00AD49EC"/>
    <w:rsid w:val="00AD5258"/>
    <w:rsid w:val="00AD526B"/>
    <w:rsid w:val="00AD52AE"/>
    <w:rsid w:val="00AD54CE"/>
    <w:rsid w:val="00AD582F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DD0"/>
    <w:rsid w:val="00AE0EDD"/>
    <w:rsid w:val="00AE0FE7"/>
    <w:rsid w:val="00AE148D"/>
    <w:rsid w:val="00AE14D5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3F3"/>
    <w:rsid w:val="00AE24E3"/>
    <w:rsid w:val="00AE2765"/>
    <w:rsid w:val="00AE28E1"/>
    <w:rsid w:val="00AE28EF"/>
    <w:rsid w:val="00AE2959"/>
    <w:rsid w:val="00AE2AE6"/>
    <w:rsid w:val="00AE30C3"/>
    <w:rsid w:val="00AE319C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5DCF"/>
    <w:rsid w:val="00AE6037"/>
    <w:rsid w:val="00AE67AD"/>
    <w:rsid w:val="00AE684C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0EE9"/>
    <w:rsid w:val="00AF1146"/>
    <w:rsid w:val="00AF1229"/>
    <w:rsid w:val="00AF1494"/>
    <w:rsid w:val="00AF14A6"/>
    <w:rsid w:val="00AF14F6"/>
    <w:rsid w:val="00AF1A30"/>
    <w:rsid w:val="00AF1BD8"/>
    <w:rsid w:val="00AF1C9A"/>
    <w:rsid w:val="00AF2087"/>
    <w:rsid w:val="00AF2214"/>
    <w:rsid w:val="00AF2312"/>
    <w:rsid w:val="00AF2444"/>
    <w:rsid w:val="00AF24C1"/>
    <w:rsid w:val="00AF2627"/>
    <w:rsid w:val="00AF279B"/>
    <w:rsid w:val="00AF289A"/>
    <w:rsid w:val="00AF292B"/>
    <w:rsid w:val="00AF2BA2"/>
    <w:rsid w:val="00AF2C4A"/>
    <w:rsid w:val="00AF318F"/>
    <w:rsid w:val="00AF3250"/>
    <w:rsid w:val="00AF35BE"/>
    <w:rsid w:val="00AF3AA6"/>
    <w:rsid w:val="00AF3C0C"/>
    <w:rsid w:val="00AF47F6"/>
    <w:rsid w:val="00AF48ED"/>
    <w:rsid w:val="00AF4C36"/>
    <w:rsid w:val="00AF4D05"/>
    <w:rsid w:val="00AF4DE4"/>
    <w:rsid w:val="00AF50C9"/>
    <w:rsid w:val="00AF5340"/>
    <w:rsid w:val="00AF5500"/>
    <w:rsid w:val="00AF5551"/>
    <w:rsid w:val="00AF580B"/>
    <w:rsid w:val="00AF5861"/>
    <w:rsid w:val="00AF5B4E"/>
    <w:rsid w:val="00AF6026"/>
    <w:rsid w:val="00AF612E"/>
    <w:rsid w:val="00AF66D9"/>
    <w:rsid w:val="00AF68A2"/>
    <w:rsid w:val="00AF68E9"/>
    <w:rsid w:val="00AF69C1"/>
    <w:rsid w:val="00AF6B32"/>
    <w:rsid w:val="00AF6D39"/>
    <w:rsid w:val="00AF6E65"/>
    <w:rsid w:val="00AF6F4B"/>
    <w:rsid w:val="00AF6F6E"/>
    <w:rsid w:val="00AF725D"/>
    <w:rsid w:val="00AF7290"/>
    <w:rsid w:val="00AF7333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CCC"/>
    <w:rsid w:val="00B00E06"/>
    <w:rsid w:val="00B00EC2"/>
    <w:rsid w:val="00B00F8E"/>
    <w:rsid w:val="00B0141F"/>
    <w:rsid w:val="00B01429"/>
    <w:rsid w:val="00B014EA"/>
    <w:rsid w:val="00B016F5"/>
    <w:rsid w:val="00B01716"/>
    <w:rsid w:val="00B017B4"/>
    <w:rsid w:val="00B01B1F"/>
    <w:rsid w:val="00B01CE1"/>
    <w:rsid w:val="00B01D35"/>
    <w:rsid w:val="00B01E33"/>
    <w:rsid w:val="00B01F49"/>
    <w:rsid w:val="00B01FCF"/>
    <w:rsid w:val="00B0229A"/>
    <w:rsid w:val="00B0262D"/>
    <w:rsid w:val="00B027A1"/>
    <w:rsid w:val="00B02AA0"/>
    <w:rsid w:val="00B02B14"/>
    <w:rsid w:val="00B02BC8"/>
    <w:rsid w:val="00B02C4B"/>
    <w:rsid w:val="00B02F13"/>
    <w:rsid w:val="00B02F32"/>
    <w:rsid w:val="00B03171"/>
    <w:rsid w:val="00B03690"/>
    <w:rsid w:val="00B03B2B"/>
    <w:rsid w:val="00B03CB1"/>
    <w:rsid w:val="00B03E8A"/>
    <w:rsid w:val="00B03F61"/>
    <w:rsid w:val="00B03F7A"/>
    <w:rsid w:val="00B0404B"/>
    <w:rsid w:val="00B0412B"/>
    <w:rsid w:val="00B0423D"/>
    <w:rsid w:val="00B043EE"/>
    <w:rsid w:val="00B043F3"/>
    <w:rsid w:val="00B04C96"/>
    <w:rsid w:val="00B04E05"/>
    <w:rsid w:val="00B05016"/>
    <w:rsid w:val="00B051D4"/>
    <w:rsid w:val="00B05399"/>
    <w:rsid w:val="00B05BEB"/>
    <w:rsid w:val="00B05CBE"/>
    <w:rsid w:val="00B065A2"/>
    <w:rsid w:val="00B0692E"/>
    <w:rsid w:val="00B0693A"/>
    <w:rsid w:val="00B069D9"/>
    <w:rsid w:val="00B06A40"/>
    <w:rsid w:val="00B06D3A"/>
    <w:rsid w:val="00B06DE6"/>
    <w:rsid w:val="00B06E36"/>
    <w:rsid w:val="00B06EC3"/>
    <w:rsid w:val="00B06ED9"/>
    <w:rsid w:val="00B0729B"/>
    <w:rsid w:val="00B0740D"/>
    <w:rsid w:val="00B07C22"/>
    <w:rsid w:val="00B1000A"/>
    <w:rsid w:val="00B10199"/>
    <w:rsid w:val="00B10215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87E"/>
    <w:rsid w:val="00B12A96"/>
    <w:rsid w:val="00B12B1C"/>
    <w:rsid w:val="00B12CBD"/>
    <w:rsid w:val="00B12E1D"/>
    <w:rsid w:val="00B1321F"/>
    <w:rsid w:val="00B13267"/>
    <w:rsid w:val="00B133D3"/>
    <w:rsid w:val="00B134AC"/>
    <w:rsid w:val="00B13558"/>
    <w:rsid w:val="00B139ED"/>
    <w:rsid w:val="00B13AD6"/>
    <w:rsid w:val="00B13D76"/>
    <w:rsid w:val="00B13E82"/>
    <w:rsid w:val="00B13F7E"/>
    <w:rsid w:val="00B13FF9"/>
    <w:rsid w:val="00B14134"/>
    <w:rsid w:val="00B141FA"/>
    <w:rsid w:val="00B14228"/>
    <w:rsid w:val="00B143C0"/>
    <w:rsid w:val="00B14494"/>
    <w:rsid w:val="00B1462D"/>
    <w:rsid w:val="00B1485B"/>
    <w:rsid w:val="00B14F63"/>
    <w:rsid w:val="00B15416"/>
    <w:rsid w:val="00B155EC"/>
    <w:rsid w:val="00B15888"/>
    <w:rsid w:val="00B15B9B"/>
    <w:rsid w:val="00B1612B"/>
    <w:rsid w:val="00B1643C"/>
    <w:rsid w:val="00B1643E"/>
    <w:rsid w:val="00B16606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407"/>
    <w:rsid w:val="00B20674"/>
    <w:rsid w:val="00B20803"/>
    <w:rsid w:val="00B20D83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2FF0"/>
    <w:rsid w:val="00B23296"/>
    <w:rsid w:val="00B233A5"/>
    <w:rsid w:val="00B23406"/>
    <w:rsid w:val="00B23678"/>
    <w:rsid w:val="00B23826"/>
    <w:rsid w:val="00B2396F"/>
    <w:rsid w:val="00B23E1E"/>
    <w:rsid w:val="00B24107"/>
    <w:rsid w:val="00B2483A"/>
    <w:rsid w:val="00B24B78"/>
    <w:rsid w:val="00B24F4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300"/>
    <w:rsid w:val="00B265B1"/>
    <w:rsid w:val="00B26615"/>
    <w:rsid w:val="00B266C7"/>
    <w:rsid w:val="00B2673B"/>
    <w:rsid w:val="00B26D56"/>
    <w:rsid w:val="00B26DC3"/>
    <w:rsid w:val="00B26E16"/>
    <w:rsid w:val="00B26F0D"/>
    <w:rsid w:val="00B2797B"/>
    <w:rsid w:val="00B27A07"/>
    <w:rsid w:val="00B27AE5"/>
    <w:rsid w:val="00B27DD9"/>
    <w:rsid w:val="00B27E49"/>
    <w:rsid w:val="00B27EB2"/>
    <w:rsid w:val="00B27F63"/>
    <w:rsid w:val="00B27FBC"/>
    <w:rsid w:val="00B3006E"/>
    <w:rsid w:val="00B3009B"/>
    <w:rsid w:val="00B301DE"/>
    <w:rsid w:val="00B305EA"/>
    <w:rsid w:val="00B30715"/>
    <w:rsid w:val="00B30779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923"/>
    <w:rsid w:val="00B32A02"/>
    <w:rsid w:val="00B32C5A"/>
    <w:rsid w:val="00B32E57"/>
    <w:rsid w:val="00B32F50"/>
    <w:rsid w:val="00B32FCC"/>
    <w:rsid w:val="00B33212"/>
    <w:rsid w:val="00B332F2"/>
    <w:rsid w:val="00B333B8"/>
    <w:rsid w:val="00B333D5"/>
    <w:rsid w:val="00B33813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1D"/>
    <w:rsid w:val="00B34F22"/>
    <w:rsid w:val="00B34F33"/>
    <w:rsid w:val="00B34F67"/>
    <w:rsid w:val="00B35018"/>
    <w:rsid w:val="00B35495"/>
    <w:rsid w:val="00B354C7"/>
    <w:rsid w:val="00B358F7"/>
    <w:rsid w:val="00B35B7A"/>
    <w:rsid w:val="00B35C70"/>
    <w:rsid w:val="00B35CEF"/>
    <w:rsid w:val="00B35F36"/>
    <w:rsid w:val="00B35FBF"/>
    <w:rsid w:val="00B363B2"/>
    <w:rsid w:val="00B3647F"/>
    <w:rsid w:val="00B3650F"/>
    <w:rsid w:val="00B36AB5"/>
    <w:rsid w:val="00B36BFE"/>
    <w:rsid w:val="00B36E6C"/>
    <w:rsid w:val="00B37304"/>
    <w:rsid w:val="00B3747F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C4B"/>
    <w:rsid w:val="00B42DFE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C3D"/>
    <w:rsid w:val="00B45F49"/>
    <w:rsid w:val="00B45FDA"/>
    <w:rsid w:val="00B466C8"/>
    <w:rsid w:val="00B468A9"/>
    <w:rsid w:val="00B4694E"/>
    <w:rsid w:val="00B46B9B"/>
    <w:rsid w:val="00B47405"/>
    <w:rsid w:val="00B474CF"/>
    <w:rsid w:val="00B4766D"/>
    <w:rsid w:val="00B47B4D"/>
    <w:rsid w:val="00B47B71"/>
    <w:rsid w:val="00B47D07"/>
    <w:rsid w:val="00B5010E"/>
    <w:rsid w:val="00B50286"/>
    <w:rsid w:val="00B50376"/>
    <w:rsid w:val="00B50593"/>
    <w:rsid w:val="00B50856"/>
    <w:rsid w:val="00B508F4"/>
    <w:rsid w:val="00B50CEF"/>
    <w:rsid w:val="00B50D49"/>
    <w:rsid w:val="00B50D4A"/>
    <w:rsid w:val="00B50E2D"/>
    <w:rsid w:val="00B51157"/>
    <w:rsid w:val="00B512B3"/>
    <w:rsid w:val="00B51419"/>
    <w:rsid w:val="00B51456"/>
    <w:rsid w:val="00B51756"/>
    <w:rsid w:val="00B51AF0"/>
    <w:rsid w:val="00B51B62"/>
    <w:rsid w:val="00B51CD8"/>
    <w:rsid w:val="00B51F49"/>
    <w:rsid w:val="00B52039"/>
    <w:rsid w:val="00B52411"/>
    <w:rsid w:val="00B52579"/>
    <w:rsid w:val="00B52602"/>
    <w:rsid w:val="00B5266B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01D"/>
    <w:rsid w:val="00B5441A"/>
    <w:rsid w:val="00B547EC"/>
    <w:rsid w:val="00B5484A"/>
    <w:rsid w:val="00B5499A"/>
    <w:rsid w:val="00B54E5C"/>
    <w:rsid w:val="00B54F48"/>
    <w:rsid w:val="00B54FEE"/>
    <w:rsid w:val="00B554E8"/>
    <w:rsid w:val="00B5574F"/>
    <w:rsid w:val="00B55ACD"/>
    <w:rsid w:val="00B55AF2"/>
    <w:rsid w:val="00B55D67"/>
    <w:rsid w:val="00B55FE5"/>
    <w:rsid w:val="00B56393"/>
    <w:rsid w:val="00B564CF"/>
    <w:rsid w:val="00B56561"/>
    <w:rsid w:val="00B570DC"/>
    <w:rsid w:val="00B571DA"/>
    <w:rsid w:val="00B572E2"/>
    <w:rsid w:val="00B5742A"/>
    <w:rsid w:val="00B578F0"/>
    <w:rsid w:val="00B57986"/>
    <w:rsid w:val="00B57B9A"/>
    <w:rsid w:val="00B57F9C"/>
    <w:rsid w:val="00B6028E"/>
    <w:rsid w:val="00B60407"/>
    <w:rsid w:val="00B604DF"/>
    <w:rsid w:val="00B6098C"/>
    <w:rsid w:val="00B60AC7"/>
    <w:rsid w:val="00B610EC"/>
    <w:rsid w:val="00B61203"/>
    <w:rsid w:val="00B6191F"/>
    <w:rsid w:val="00B619C7"/>
    <w:rsid w:val="00B61B84"/>
    <w:rsid w:val="00B61EED"/>
    <w:rsid w:val="00B61F86"/>
    <w:rsid w:val="00B621C8"/>
    <w:rsid w:val="00B62516"/>
    <w:rsid w:val="00B628F1"/>
    <w:rsid w:val="00B62D84"/>
    <w:rsid w:val="00B62F86"/>
    <w:rsid w:val="00B62FEC"/>
    <w:rsid w:val="00B632CE"/>
    <w:rsid w:val="00B636DD"/>
    <w:rsid w:val="00B6384C"/>
    <w:rsid w:val="00B638F0"/>
    <w:rsid w:val="00B63B01"/>
    <w:rsid w:val="00B63C05"/>
    <w:rsid w:val="00B63F62"/>
    <w:rsid w:val="00B64039"/>
    <w:rsid w:val="00B64288"/>
    <w:rsid w:val="00B64457"/>
    <w:rsid w:val="00B64565"/>
    <w:rsid w:val="00B6459C"/>
    <w:rsid w:val="00B6465D"/>
    <w:rsid w:val="00B648DF"/>
    <w:rsid w:val="00B64CA3"/>
    <w:rsid w:val="00B64F45"/>
    <w:rsid w:val="00B65047"/>
    <w:rsid w:val="00B65152"/>
    <w:rsid w:val="00B6539C"/>
    <w:rsid w:val="00B653B6"/>
    <w:rsid w:val="00B654D5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6F5"/>
    <w:rsid w:val="00B67722"/>
    <w:rsid w:val="00B677CE"/>
    <w:rsid w:val="00B67AAC"/>
    <w:rsid w:val="00B70417"/>
    <w:rsid w:val="00B708E4"/>
    <w:rsid w:val="00B70967"/>
    <w:rsid w:val="00B70DA8"/>
    <w:rsid w:val="00B70F49"/>
    <w:rsid w:val="00B71240"/>
    <w:rsid w:val="00B714C8"/>
    <w:rsid w:val="00B714D4"/>
    <w:rsid w:val="00B7170E"/>
    <w:rsid w:val="00B71C72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C20"/>
    <w:rsid w:val="00B73D84"/>
    <w:rsid w:val="00B73DED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571"/>
    <w:rsid w:val="00B75DFF"/>
    <w:rsid w:val="00B75F3E"/>
    <w:rsid w:val="00B76231"/>
    <w:rsid w:val="00B7634F"/>
    <w:rsid w:val="00B7637E"/>
    <w:rsid w:val="00B76406"/>
    <w:rsid w:val="00B76823"/>
    <w:rsid w:val="00B768A4"/>
    <w:rsid w:val="00B76B44"/>
    <w:rsid w:val="00B76BBD"/>
    <w:rsid w:val="00B76C44"/>
    <w:rsid w:val="00B76FB6"/>
    <w:rsid w:val="00B77707"/>
    <w:rsid w:val="00B77764"/>
    <w:rsid w:val="00B77838"/>
    <w:rsid w:val="00B77A7D"/>
    <w:rsid w:val="00B77BFA"/>
    <w:rsid w:val="00B77E25"/>
    <w:rsid w:val="00B77E2F"/>
    <w:rsid w:val="00B77FAF"/>
    <w:rsid w:val="00B80342"/>
    <w:rsid w:val="00B80538"/>
    <w:rsid w:val="00B807A7"/>
    <w:rsid w:val="00B8096A"/>
    <w:rsid w:val="00B8098C"/>
    <w:rsid w:val="00B80A53"/>
    <w:rsid w:val="00B80C9E"/>
    <w:rsid w:val="00B81049"/>
    <w:rsid w:val="00B81115"/>
    <w:rsid w:val="00B8127F"/>
    <w:rsid w:val="00B814EC"/>
    <w:rsid w:val="00B815DC"/>
    <w:rsid w:val="00B81753"/>
    <w:rsid w:val="00B81D13"/>
    <w:rsid w:val="00B8220A"/>
    <w:rsid w:val="00B82258"/>
    <w:rsid w:val="00B82562"/>
    <w:rsid w:val="00B82B9D"/>
    <w:rsid w:val="00B82C78"/>
    <w:rsid w:val="00B830E3"/>
    <w:rsid w:val="00B83224"/>
    <w:rsid w:val="00B83507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89E"/>
    <w:rsid w:val="00B859AF"/>
    <w:rsid w:val="00B85A8C"/>
    <w:rsid w:val="00B85B06"/>
    <w:rsid w:val="00B85C00"/>
    <w:rsid w:val="00B85C25"/>
    <w:rsid w:val="00B85D0D"/>
    <w:rsid w:val="00B85EC3"/>
    <w:rsid w:val="00B85FD4"/>
    <w:rsid w:val="00B860F4"/>
    <w:rsid w:val="00B86568"/>
    <w:rsid w:val="00B86DDB"/>
    <w:rsid w:val="00B87066"/>
    <w:rsid w:val="00B87613"/>
    <w:rsid w:val="00B8764E"/>
    <w:rsid w:val="00B900E5"/>
    <w:rsid w:val="00B90158"/>
    <w:rsid w:val="00B905CF"/>
    <w:rsid w:val="00B908E5"/>
    <w:rsid w:val="00B90BC8"/>
    <w:rsid w:val="00B90D9C"/>
    <w:rsid w:val="00B90FBA"/>
    <w:rsid w:val="00B9165E"/>
    <w:rsid w:val="00B916A3"/>
    <w:rsid w:val="00B91867"/>
    <w:rsid w:val="00B918B7"/>
    <w:rsid w:val="00B91D4D"/>
    <w:rsid w:val="00B91E7E"/>
    <w:rsid w:val="00B91FE7"/>
    <w:rsid w:val="00B92340"/>
    <w:rsid w:val="00B923C6"/>
    <w:rsid w:val="00B925B4"/>
    <w:rsid w:val="00B92B91"/>
    <w:rsid w:val="00B92C03"/>
    <w:rsid w:val="00B92E00"/>
    <w:rsid w:val="00B9306D"/>
    <w:rsid w:val="00B9321F"/>
    <w:rsid w:val="00B932E0"/>
    <w:rsid w:val="00B937F3"/>
    <w:rsid w:val="00B938C0"/>
    <w:rsid w:val="00B93954"/>
    <w:rsid w:val="00B9397D"/>
    <w:rsid w:val="00B93C36"/>
    <w:rsid w:val="00B93C4C"/>
    <w:rsid w:val="00B93C87"/>
    <w:rsid w:val="00B93D60"/>
    <w:rsid w:val="00B93F39"/>
    <w:rsid w:val="00B9414D"/>
    <w:rsid w:val="00B941A5"/>
    <w:rsid w:val="00B94911"/>
    <w:rsid w:val="00B94B9C"/>
    <w:rsid w:val="00B94D41"/>
    <w:rsid w:val="00B95194"/>
    <w:rsid w:val="00B95604"/>
    <w:rsid w:val="00B95BD2"/>
    <w:rsid w:val="00B960F1"/>
    <w:rsid w:val="00B9675D"/>
    <w:rsid w:val="00B97151"/>
    <w:rsid w:val="00B97199"/>
    <w:rsid w:val="00B973FB"/>
    <w:rsid w:val="00B97609"/>
    <w:rsid w:val="00B97793"/>
    <w:rsid w:val="00B97A40"/>
    <w:rsid w:val="00B97F07"/>
    <w:rsid w:val="00BA02DA"/>
    <w:rsid w:val="00BA051A"/>
    <w:rsid w:val="00BA07E6"/>
    <w:rsid w:val="00BA0AE9"/>
    <w:rsid w:val="00BA0C7D"/>
    <w:rsid w:val="00BA0E75"/>
    <w:rsid w:val="00BA0F4A"/>
    <w:rsid w:val="00BA128A"/>
    <w:rsid w:val="00BA143F"/>
    <w:rsid w:val="00BA14C5"/>
    <w:rsid w:val="00BA14DA"/>
    <w:rsid w:val="00BA1510"/>
    <w:rsid w:val="00BA18FD"/>
    <w:rsid w:val="00BA1937"/>
    <w:rsid w:val="00BA1BDA"/>
    <w:rsid w:val="00BA1C58"/>
    <w:rsid w:val="00BA20F6"/>
    <w:rsid w:val="00BA2174"/>
    <w:rsid w:val="00BA2185"/>
    <w:rsid w:val="00BA21F1"/>
    <w:rsid w:val="00BA224D"/>
    <w:rsid w:val="00BA230B"/>
    <w:rsid w:val="00BA235A"/>
    <w:rsid w:val="00BA237D"/>
    <w:rsid w:val="00BA2820"/>
    <w:rsid w:val="00BA29F3"/>
    <w:rsid w:val="00BA2AD2"/>
    <w:rsid w:val="00BA2D81"/>
    <w:rsid w:val="00BA2F33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A5D"/>
    <w:rsid w:val="00BA4CFF"/>
    <w:rsid w:val="00BA4E5B"/>
    <w:rsid w:val="00BA52F3"/>
    <w:rsid w:val="00BA5347"/>
    <w:rsid w:val="00BA53D3"/>
    <w:rsid w:val="00BA5432"/>
    <w:rsid w:val="00BA55F0"/>
    <w:rsid w:val="00BA577D"/>
    <w:rsid w:val="00BA5E47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2ED"/>
    <w:rsid w:val="00BA73C4"/>
    <w:rsid w:val="00BA762A"/>
    <w:rsid w:val="00BA7773"/>
    <w:rsid w:val="00BA7BBA"/>
    <w:rsid w:val="00BA7CCF"/>
    <w:rsid w:val="00BA7D89"/>
    <w:rsid w:val="00BB0049"/>
    <w:rsid w:val="00BB0933"/>
    <w:rsid w:val="00BB0C4F"/>
    <w:rsid w:val="00BB0F51"/>
    <w:rsid w:val="00BB1037"/>
    <w:rsid w:val="00BB1325"/>
    <w:rsid w:val="00BB1337"/>
    <w:rsid w:val="00BB1347"/>
    <w:rsid w:val="00BB197E"/>
    <w:rsid w:val="00BB1C49"/>
    <w:rsid w:val="00BB1E19"/>
    <w:rsid w:val="00BB23AF"/>
    <w:rsid w:val="00BB25E2"/>
    <w:rsid w:val="00BB2AB6"/>
    <w:rsid w:val="00BB3005"/>
    <w:rsid w:val="00BB3167"/>
    <w:rsid w:val="00BB3270"/>
    <w:rsid w:val="00BB3390"/>
    <w:rsid w:val="00BB3520"/>
    <w:rsid w:val="00BB367C"/>
    <w:rsid w:val="00BB3ABF"/>
    <w:rsid w:val="00BB3B3B"/>
    <w:rsid w:val="00BB3DEA"/>
    <w:rsid w:val="00BB3EB2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77F"/>
    <w:rsid w:val="00BB6A81"/>
    <w:rsid w:val="00BB6F3D"/>
    <w:rsid w:val="00BB709B"/>
    <w:rsid w:val="00BB7292"/>
    <w:rsid w:val="00BB73E0"/>
    <w:rsid w:val="00BB73F1"/>
    <w:rsid w:val="00BB7547"/>
    <w:rsid w:val="00BB772B"/>
    <w:rsid w:val="00BB790E"/>
    <w:rsid w:val="00BB796C"/>
    <w:rsid w:val="00BB7A72"/>
    <w:rsid w:val="00BB7D86"/>
    <w:rsid w:val="00BC04B1"/>
    <w:rsid w:val="00BC04C5"/>
    <w:rsid w:val="00BC056A"/>
    <w:rsid w:val="00BC07A5"/>
    <w:rsid w:val="00BC0BBD"/>
    <w:rsid w:val="00BC0C34"/>
    <w:rsid w:val="00BC1834"/>
    <w:rsid w:val="00BC1919"/>
    <w:rsid w:val="00BC1B48"/>
    <w:rsid w:val="00BC1B50"/>
    <w:rsid w:val="00BC1CB5"/>
    <w:rsid w:val="00BC1E82"/>
    <w:rsid w:val="00BC208D"/>
    <w:rsid w:val="00BC2187"/>
    <w:rsid w:val="00BC231F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3D3"/>
    <w:rsid w:val="00BC371F"/>
    <w:rsid w:val="00BC3CED"/>
    <w:rsid w:val="00BC3CFE"/>
    <w:rsid w:val="00BC3F46"/>
    <w:rsid w:val="00BC3FEC"/>
    <w:rsid w:val="00BC4061"/>
    <w:rsid w:val="00BC41B7"/>
    <w:rsid w:val="00BC4298"/>
    <w:rsid w:val="00BC4409"/>
    <w:rsid w:val="00BC4658"/>
    <w:rsid w:val="00BC4786"/>
    <w:rsid w:val="00BC48A3"/>
    <w:rsid w:val="00BC497A"/>
    <w:rsid w:val="00BC4D27"/>
    <w:rsid w:val="00BC54B4"/>
    <w:rsid w:val="00BC5714"/>
    <w:rsid w:val="00BC5761"/>
    <w:rsid w:val="00BC5B4A"/>
    <w:rsid w:val="00BC5D74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7A4"/>
    <w:rsid w:val="00BC7989"/>
    <w:rsid w:val="00BC7AF3"/>
    <w:rsid w:val="00BC7B20"/>
    <w:rsid w:val="00BC7CAF"/>
    <w:rsid w:val="00BD0098"/>
    <w:rsid w:val="00BD031D"/>
    <w:rsid w:val="00BD03A8"/>
    <w:rsid w:val="00BD060C"/>
    <w:rsid w:val="00BD066C"/>
    <w:rsid w:val="00BD08B9"/>
    <w:rsid w:val="00BD115E"/>
    <w:rsid w:val="00BD122F"/>
    <w:rsid w:val="00BD132B"/>
    <w:rsid w:val="00BD1494"/>
    <w:rsid w:val="00BD1941"/>
    <w:rsid w:val="00BD19AD"/>
    <w:rsid w:val="00BD1C4B"/>
    <w:rsid w:val="00BD1C9A"/>
    <w:rsid w:val="00BD21A9"/>
    <w:rsid w:val="00BD22EE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271"/>
    <w:rsid w:val="00BD4906"/>
    <w:rsid w:val="00BD5555"/>
    <w:rsid w:val="00BD5FA0"/>
    <w:rsid w:val="00BD602B"/>
    <w:rsid w:val="00BD60CF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063"/>
    <w:rsid w:val="00BD77E7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0FA4"/>
    <w:rsid w:val="00BE116A"/>
    <w:rsid w:val="00BE11C0"/>
    <w:rsid w:val="00BE1306"/>
    <w:rsid w:val="00BE13C1"/>
    <w:rsid w:val="00BE13DF"/>
    <w:rsid w:val="00BE1741"/>
    <w:rsid w:val="00BE1846"/>
    <w:rsid w:val="00BE1A72"/>
    <w:rsid w:val="00BE1B1A"/>
    <w:rsid w:val="00BE1D67"/>
    <w:rsid w:val="00BE2A3D"/>
    <w:rsid w:val="00BE2CDA"/>
    <w:rsid w:val="00BE31C8"/>
    <w:rsid w:val="00BE32EC"/>
    <w:rsid w:val="00BE343D"/>
    <w:rsid w:val="00BE3474"/>
    <w:rsid w:val="00BE3625"/>
    <w:rsid w:val="00BE3737"/>
    <w:rsid w:val="00BE3AE7"/>
    <w:rsid w:val="00BE3C93"/>
    <w:rsid w:val="00BE3D1A"/>
    <w:rsid w:val="00BE3F4D"/>
    <w:rsid w:val="00BE40A7"/>
    <w:rsid w:val="00BE40C7"/>
    <w:rsid w:val="00BE414D"/>
    <w:rsid w:val="00BE4686"/>
    <w:rsid w:val="00BE484A"/>
    <w:rsid w:val="00BE48BF"/>
    <w:rsid w:val="00BE49A9"/>
    <w:rsid w:val="00BE4BF0"/>
    <w:rsid w:val="00BE4C49"/>
    <w:rsid w:val="00BE4C85"/>
    <w:rsid w:val="00BE4E64"/>
    <w:rsid w:val="00BE4EC0"/>
    <w:rsid w:val="00BE51CA"/>
    <w:rsid w:val="00BE523B"/>
    <w:rsid w:val="00BE56AF"/>
    <w:rsid w:val="00BE56BD"/>
    <w:rsid w:val="00BE5827"/>
    <w:rsid w:val="00BE5CDC"/>
    <w:rsid w:val="00BE5EB7"/>
    <w:rsid w:val="00BE63BB"/>
    <w:rsid w:val="00BE6AD4"/>
    <w:rsid w:val="00BE6E20"/>
    <w:rsid w:val="00BE6E75"/>
    <w:rsid w:val="00BE6EBB"/>
    <w:rsid w:val="00BE70EE"/>
    <w:rsid w:val="00BE7109"/>
    <w:rsid w:val="00BE7347"/>
    <w:rsid w:val="00BE735A"/>
    <w:rsid w:val="00BE7C11"/>
    <w:rsid w:val="00BE7E00"/>
    <w:rsid w:val="00BF00E7"/>
    <w:rsid w:val="00BF010F"/>
    <w:rsid w:val="00BF018F"/>
    <w:rsid w:val="00BF0572"/>
    <w:rsid w:val="00BF062D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5F1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18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6C"/>
    <w:rsid w:val="00BF59CB"/>
    <w:rsid w:val="00BF5E22"/>
    <w:rsid w:val="00BF61DD"/>
    <w:rsid w:val="00BF657A"/>
    <w:rsid w:val="00BF66BA"/>
    <w:rsid w:val="00BF66BB"/>
    <w:rsid w:val="00BF6BE4"/>
    <w:rsid w:val="00BF6D2E"/>
    <w:rsid w:val="00BF7398"/>
    <w:rsid w:val="00BF7460"/>
    <w:rsid w:val="00BF75A4"/>
    <w:rsid w:val="00BF7803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C23"/>
    <w:rsid w:val="00C01E4F"/>
    <w:rsid w:val="00C02202"/>
    <w:rsid w:val="00C02231"/>
    <w:rsid w:val="00C023A2"/>
    <w:rsid w:val="00C023C2"/>
    <w:rsid w:val="00C026B0"/>
    <w:rsid w:val="00C02747"/>
    <w:rsid w:val="00C02836"/>
    <w:rsid w:val="00C02B7F"/>
    <w:rsid w:val="00C02B95"/>
    <w:rsid w:val="00C02BB7"/>
    <w:rsid w:val="00C02E1E"/>
    <w:rsid w:val="00C02E5C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71B"/>
    <w:rsid w:val="00C04854"/>
    <w:rsid w:val="00C048B8"/>
    <w:rsid w:val="00C048DA"/>
    <w:rsid w:val="00C04E55"/>
    <w:rsid w:val="00C04E58"/>
    <w:rsid w:val="00C0555E"/>
    <w:rsid w:val="00C057A1"/>
    <w:rsid w:val="00C05AFC"/>
    <w:rsid w:val="00C05B0D"/>
    <w:rsid w:val="00C05B93"/>
    <w:rsid w:val="00C05BF8"/>
    <w:rsid w:val="00C05E09"/>
    <w:rsid w:val="00C05E8B"/>
    <w:rsid w:val="00C05EE3"/>
    <w:rsid w:val="00C0606E"/>
    <w:rsid w:val="00C061C7"/>
    <w:rsid w:val="00C061F1"/>
    <w:rsid w:val="00C06546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9C3"/>
    <w:rsid w:val="00C07B6A"/>
    <w:rsid w:val="00C07C8B"/>
    <w:rsid w:val="00C105D4"/>
    <w:rsid w:val="00C10614"/>
    <w:rsid w:val="00C1073A"/>
    <w:rsid w:val="00C1076C"/>
    <w:rsid w:val="00C108FC"/>
    <w:rsid w:val="00C1094C"/>
    <w:rsid w:val="00C10A33"/>
    <w:rsid w:val="00C10A39"/>
    <w:rsid w:val="00C10D6C"/>
    <w:rsid w:val="00C10DC3"/>
    <w:rsid w:val="00C10E23"/>
    <w:rsid w:val="00C110FA"/>
    <w:rsid w:val="00C11196"/>
    <w:rsid w:val="00C116F1"/>
    <w:rsid w:val="00C11F34"/>
    <w:rsid w:val="00C120E7"/>
    <w:rsid w:val="00C121EB"/>
    <w:rsid w:val="00C12322"/>
    <w:rsid w:val="00C123B5"/>
    <w:rsid w:val="00C12562"/>
    <w:rsid w:val="00C12689"/>
    <w:rsid w:val="00C126AF"/>
    <w:rsid w:val="00C12761"/>
    <w:rsid w:val="00C127B7"/>
    <w:rsid w:val="00C12994"/>
    <w:rsid w:val="00C12996"/>
    <w:rsid w:val="00C12DA5"/>
    <w:rsid w:val="00C12E85"/>
    <w:rsid w:val="00C12FD9"/>
    <w:rsid w:val="00C131D5"/>
    <w:rsid w:val="00C13248"/>
    <w:rsid w:val="00C1360C"/>
    <w:rsid w:val="00C13806"/>
    <w:rsid w:val="00C13A72"/>
    <w:rsid w:val="00C13B4B"/>
    <w:rsid w:val="00C13FF5"/>
    <w:rsid w:val="00C14069"/>
    <w:rsid w:val="00C1406E"/>
    <w:rsid w:val="00C140CB"/>
    <w:rsid w:val="00C14552"/>
    <w:rsid w:val="00C14586"/>
    <w:rsid w:val="00C147A4"/>
    <w:rsid w:val="00C147E1"/>
    <w:rsid w:val="00C14B61"/>
    <w:rsid w:val="00C14C5E"/>
    <w:rsid w:val="00C14C7D"/>
    <w:rsid w:val="00C153B0"/>
    <w:rsid w:val="00C155F5"/>
    <w:rsid w:val="00C159C2"/>
    <w:rsid w:val="00C15ED5"/>
    <w:rsid w:val="00C16236"/>
    <w:rsid w:val="00C16E1D"/>
    <w:rsid w:val="00C17380"/>
    <w:rsid w:val="00C17598"/>
    <w:rsid w:val="00C17877"/>
    <w:rsid w:val="00C178FC"/>
    <w:rsid w:val="00C17AB5"/>
    <w:rsid w:val="00C17BAD"/>
    <w:rsid w:val="00C17F47"/>
    <w:rsid w:val="00C201BA"/>
    <w:rsid w:val="00C2033E"/>
    <w:rsid w:val="00C2043A"/>
    <w:rsid w:val="00C20B90"/>
    <w:rsid w:val="00C20BBC"/>
    <w:rsid w:val="00C20C90"/>
    <w:rsid w:val="00C20CCC"/>
    <w:rsid w:val="00C20DB5"/>
    <w:rsid w:val="00C21233"/>
    <w:rsid w:val="00C21595"/>
    <w:rsid w:val="00C21829"/>
    <w:rsid w:val="00C21B0A"/>
    <w:rsid w:val="00C21B5A"/>
    <w:rsid w:val="00C21E4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3981"/>
    <w:rsid w:val="00C241F2"/>
    <w:rsid w:val="00C243FD"/>
    <w:rsid w:val="00C2483B"/>
    <w:rsid w:val="00C249DA"/>
    <w:rsid w:val="00C24B30"/>
    <w:rsid w:val="00C25025"/>
    <w:rsid w:val="00C250C6"/>
    <w:rsid w:val="00C254C2"/>
    <w:rsid w:val="00C25757"/>
    <w:rsid w:val="00C25C90"/>
    <w:rsid w:val="00C25E84"/>
    <w:rsid w:val="00C25F56"/>
    <w:rsid w:val="00C26110"/>
    <w:rsid w:val="00C26281"/>
    <w:rsid w:val="00C262F5"/>
    <w:rsid w:val="00C26533"/>
    <w:rsid w:val="00C26B0F"/>
    <w:rsid w:val="00C272E7"/>
    <w:rsid w:val="00C2736C"/>
    <w:rsid w:val="00C275C7"/>
    <w:rsid w:val="00C27973"/>
    <w:rsid w:val="00C27993"/>
    <w:rsid w:val="00C27A13"/>
    <w:rsid w:val="00C27B6E"/>
    <w:rsid w:val="00C27C13"/>
    <w:rsid w:val="00C27C4F"/>
    <w:rsid w:val="00C30023"/>
    <w:rsid w:val="00C302B9"/>
    <w:rsid w:val="00C3047C"/>
    <w:rsid w:val="00C3055A"/>
    <w:rsid w:val="00C305BF"/>
    <w:rsid w:val="00C30827"/>
    <w:rsid w:val="00C30B88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1E05"/>
    <w:rsid w:val="00C31E40"/>
    <w:rsid w:val="00C31F32"/>
    <w:rsid w:val="00C321C8"/>
    <w:rsid w:val="00C3240E"/>
    <w:rsid w:val="00C324D9"/>
    <w:rsid w:val="00C32633"/>
    <w:rsid w:val="00C3268D"/>
    <w:rsid w:val="00C32B01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922"/>
    <w:rsid w:val="00C33CEF"/>
    <w:rsid w:val="00C33EAF"/>
    <w:rsid w:val="00C33EB6"/>
    <w:rsid w:val="00C33EBD"/>
    <w:rsid w:val="00C340C9"/>
    <w:rsid w:val="00C3444F"/>
    <w:rsid w:val="00C34927"/>
    <w:rsid w:val="00C34AAF"/>
    <w:rsid w:val="00C34BF2"/>
    <w:rsid w:val="00C34C3B"/>
    <w:rsid w:val="00C34D8E"/>
    <w:rsid w:val="00C35238"/>
    <w:rsid w:val="00C353DB"/>
    <w:rsid w:val="00C353E5"/>
    <w:rsid w:val="00C354A3"/>
    <w:rsid w:val="00C354CD"/>
    <w:rsid w:val="00C3552C"/>
    <w:rsid w:val="00C3578A"/>
    <w:rsid w:val="00C359AC"/>
    <w:rsid w:val="00C35A9D"/>
    <w:rsid w:val="00C35C5F"/>
    <w:rsid w:val="00C35F57"/>
    <w:rsid w:val="00C361BA"/>
    <w:rsid w:val="00C36469"/>
    <w:rsid w:val="00C3652F"/>
    <w:rsid w:val="00C366AB"/>
    <w:rsid w:val="00C366D4"/>
    <w:rsid w:val="00C366D8"/>
    <w:rsid w:val="00C36E12"/>
    <w:rsid w:val="00C3704B"/>
    <w:rsid w:val="00C37300"/>
    <w:rsid w:val="00C37734"/>
    <w:rsid w:val="00C37CC6"/>
    <w:rsid w:val="00C37F32"/>
    <w:rsid w:val="00C40008"/>
    <w:rsid w:val="00C400F1"/>
    <w:rsid w:val="00C40569"/>
    <w:rsid w:val="00C40920"/>
    <w:rsid w:val="00C40C02"/>
    <w:rsid w:val="00C41498"/>
    <w:rsid w:val="00C41EA7"/>
    <w:rsid w:val="00C421C4"/>
    <w:rsid w:val="00C4225E"/>
    <w:rsid w:val="00C42431"/>
    <w:rsid w:val="00C424BB"/>
    <w:rsid w:val="00C424E1"/>
    <w:rsid w:val="00C425FA"/>
    <w:rsid w:val="00C42661"/>
    <w:rsid w:val="00C42711"/>
    <w:rsid w:val="00C42913"/>
    <w:rsid w:val="00C42C0C"/>
    <w:rsid w:val="00C42D37"/>
    <w:rsid w:val="00C42D55"/>
    <w:rsid w:val="00C42DBD"/>
    <w:rsid w:val="00C42F07"/>
    <w:rsid w:val="00C4335F"/>
    <w:rsid w:val="00C434E2"/>
    <w:rsid w:val="00C436F6"/>
    <w:rsid w:val="00C43B2D"/>
    <w:rsid w:val="00C442D2"/>
    <w:rsid w:val="00C4452C"/>
    <w:rsid w:val="00C44837"/>
    <w:rsid w:val="00C44955"/>
    <w:rsid w:val="00C44B7A"/>
    <w:rsid w:val="00C44ED6"/>
    <w:rsid w:val="00C44FE5"/>
    <w:rsid w:val="00C450FA"/>
    <w:rsid w:val="00C451B6"/>
    <w:rsid w:val="00C4534F"/>
    <w:rsid w:val="00C4536F"/>
    <w:rsid w:val="00C453B7"/>
    <w:rsid w:val="00C45479"/>
    <w:rsid w:val="00C4563C"/>
    <w:rsid w:val="00C4595E"/>
    <w:rsid w:val="00C45972"/>
    <w:rsid w:val="00C45AB5"/>
    <w:rsid w:val="00C45D7F"/>
    <w:rsid w:val="00C45EB9"/>
    <w:rsid w:val="00C45F96"/>
    <w:rsid w:val="00C4604B"/>
    <w:rsid w:val="00C46091"/>
    <w:rsid w:val="00C46442"/>
    <w:rsid w:val="00C46738"/>
    <w:rsid w:val="00C46983"/>
    <w:rsid w:val="00C46C24"/>
    <w:rsid w:val="00C46C2B"/>
    <w:rsid w:val="00C4751F"/>
    <w:rsid w:val="00C475CD"/>
    <w:rsid w:val="00C4760B"/>
    <w:rsid w:val="00C47840"/>
    <w:rsid w:val="00C478A3"/>
    <w:rsid w:val="00C47939"/>
    <w:rsid w:val="00C47ACC"/>
    <w:rsid w:val="00C47B0B"/>
    <w:rsid w:val="00C47BB2"/>
    <w:rsid w:val="00C47D2C"/>
    <w:rsid w:val="00C50029"/>
    <w:rsid w:val="00C50483"/>
    <w:rsid w:val="00C5074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1F6B"/>
    <w:rsid w:val="00C526BD"/>
    <w:rsid w:val="00C52859"/>
    <w:rsid w:val="00C52C17"/>
    <w:rsid w:val="00C52EB4"/>
    <w:rsid w:val="00C530AC"/>
    <w:rsid w:val="00C53181"/>
    <w:rsid w:val="00C53E57"/>
    <w:rsid w:val="00C54191"/>
    <w:rsid w:val="00C54685"/>
    <w:rsid w:val="00C54D51"/>
    <w:rsid w:val="00C550F5"/>
    <w:rsid w:val="00C5512E"/>
    <w:rsid w:val="00C55579"/>
    <w:rsid w:val="00C55617"/>
    <w:rsid w:val="00C55644"/>
    <w:rsid w:val="00C557D9"/>
    <w:rsid w:val="00C558E6"/>
    <w:rsid w:val="00C5600F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8BB"/>
    <w:rsid w:val="00C60959"/>
    <w:rsid w:val="00C6096A"/>
    <w:rsid w:val="00C60C31"/>
    <w:rsid w:val="00C60D4F"/>
    <w:rsid w:val="00C60D7A"/>
    <w:rsid w:val="00C61564"/>
    <w:rsid w:val="00C61635"/>
    <w:rsid w:val="00C6183C"/>
    <w:rsid w:val="00C618FA"/>
    <w:rsid w:val="00C61A31"/>
    <w:rsid w:val="00C61B44"/>
    <w:rsid w:val="00C61FC4"/>
    <w:rsid w:val="00C620EA"/>
    <w:rsid w:val="00C624CF"/>
    <w:rsid w:val="00C62654"/>
    <w:rsid w:val="00C626B8"/>
    <w:rsid w:val="00C62999"/>
    <w:rsid w:val="00C62A20"/>
    <w:rsid w:val="00C62A56"/>
    <w:rsid w:val="00C62A89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299"/>
    <w:rsid w:val="00C65423"/>
    <w:rsid w:val="00C65A79"/>
    <w:rsid w:val="00C661E2"/>
    <w:rsid w:val="00C6673E"/>
    <w:rsid w:val="00C66A30"/>
    <w:rsid w:val="00C66BBE"/>
    <w:rsid w:val="00C6725C"/>
    <w:rsid w:val="00C67528"/>
    <w:rsid w:val="00C679BE"/>
    <w:rsid w:val="00C70259"/>
    <w:rsid w:val="00C702C9"/>
    <w:rsid w:val="00C705C7"/>
    <w:rsid w:val="00C70881"/>
    <w:rsid w:val="00C70CC9"/>
    <w:rsid w:val="00C70F92"/>
    <w:rsid w:val="00C71148"/>
    <w:rsid w:val="00C711CD"/>
    <w:rsid w:val="00C7152D"/>
    <w:rsid w:val="00C71F62"/>
    <w:rsid w:val="00C72028"/>
    <w:rsid w:val="00C720B7"/>
    <w:rsid w:val="00C7213D"/>
    <w:rsid w:val="00C72708"/>
    <w:rsid w:val="00C7283E"/>
    <w:rsid w:val="00C728A4"/>
    <w:rsid w:val="00C732A8"/>
    <w:rsid w:val="00C732B0"/>
    <w:rsid w:val="00C732F3"/>
    <w:rsid w:val="00C733B7"/>
    <w:rsid w:val="00C73424"/>
    <w:rsid w:val="00C734F3"/>
    <w:rsid w:val="00C738A7"/>
    <w:rsid w:val="00C7391A"/>
    <w:rsid w:val="00C73A9C"/>
    <w:rsid w:val="00C73E23"/>
    <w:rsid w:val="00C74067"/>
    <w:rsid w:val="00C7414C"/>
    <w:rsid w:val="00C742C8"/>
    <w:rsid w:val="00C74370"/>
    <w:rsid w:val="00C743AE"/>
    <w:rsid w:val="00C744D6"/>
    <w:rsid w:val="00C746A3"/>
    <w:rsid w:val="00C746D8"/>
    <w:rsid w:val="00C749B1"/>
    <w:rsid w:val="00C74AEF"/>
    <w:rsid w:val="00C74F0D"/>
    <w:rsid w:val="00C7500E"/>
    <w:rsid w:val="00C759E0"/>
    <w:rsid w:val="00C75ACF"/>
    <w:rsid w:val="00C75F2F"/>
    <w:rsid w:val="00C760A2"/>
    <w:rsid w:val="00C760B8"/>
    <w:rsid w:val="00C76709"/>
    <w:rsid w:val="00C76841"/>
    <w:rsid w:val="00C76C77"/>
    <w:rsid w:val="00C76DF8"/>
    <w:rsid w:val="00C76E93"/>
    <w:rsid w:val="00C772F5"/>
    <w:rsid w:val="00C7761C"/>
    <w:rsid w:val="00C779CF"/>
    <w:rsid w:val="00C779E3"/>
    <w:rsid w:val="00C77D82"/>
    <w:rsid w:val="00C802CF"/>
    <w:rsid w:val="00C803AE"/>
    <w:rsid w:val="00C80980"/>
    <w:rsid w:val="00C80B25"/>
    <w:rsid w:val="00C80D35"/>
    <w:rsid w:val="00C80E94"/>
    <w:rsid w:val="00C81124"/>
    <w:rsid w:val="00C812EA"/>
    <w:rsid w:val="00C815C4"/>
    <w:rsid w:val="00C815D9"/>
    <w:rsid w:val="00C81B02"/>
    <w:rsid w:val="00C81BEC"/>
    <w:rsid w:val="00C81DC7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74E"/>
    <w:rsid w:val="00C838CF"/>
    <w:rsid w:val="00C838D0"/>
    <w:rsid w:val="00C83B62"/>
    <w:rsid w:val="00C83C79"/>
    <w:rsid w:val="00C83F6C"/>
    <w:rsid w:val="00C84122"/>
    <w:rsid w:val="00C8435B"/>
    <w:rsid w:val="00C84368"/>
    <w:rsid w:val="00C84454"/>
    <w:rsid w:val="00C8468D"/>
    <w:rsid w:val="00C84796"/>
    <w:rsid w:val="00C84C4E"/>
    <w:rsid w:val="00C84D24"/>
    <w:rsid w:val="00C8501D"/>
    <w:rsid w:val="00C85024"/>
    <w:rsid w:val="00C850F7"/>
    <w:rsid w:val="00C851AB"/>
    <w:rsid w:val="00C8540A"/>
    <w:rsid w:val="00C85495"/>
    <w:rsid w:val="00C8554D"/>
    <w:rsid w:val="00C85AB5"/>
    <w:rsid w:val="00C85ACD"/>
    <w:rsid w:val="00C85ED8"/>
    <w:rsid w:val="00C8601B"/>
    <w:rsid w:val="00C86114"/>
    <w:rsid w:val="00C861E2"/>
    <w:rsid w:val="00C86227"/>
    <w:rsid w:val="00C862E1"/>
    <w:rsid w:val="00C86357"/>
    <w:rsid w:val="00C86379"/>
    <w:rsid w:val="00C86879"/>
    <w:rsid w:val="00C868AC"/>
    <w:rsid w:val="00C86940"/>
    <w:rsid w:val="00C869BE"/>
    <w:rsid w:val="00C86ACF"/>
    <w:rsid w:val="00C86E09"/>
    <w:rsid w:val="00C86E5F"/>
    <w:rsid w:val="00C876F8"/>
    <w:rsid w:val="00C87744"/>
    <w:rsid w:val="00C87CFF"/>
    <w:rsid w:val="00C90205"/>
    <w:rsid w:val="00C9032C"/>
    <w:rsid w:val="00C9034C"/>
    <w:rsid w:val="00C903FC"/>
    <w:rsid w:val="00C90617"/>
    <w:rsid w:val="00C9080B"/>
    <w:rsid w:val="00C90BC8"/>
    <w:rsid w:val="00C90C3A"/>
    <w:rsid w:val="00C913C4"/>
    <w:rsid w:val="00C91857"/>
    <w:rsid w:val="00C921A2"/>
    <w:rsid w:val="00C925CE"/>
    <w:rsid w:val="00C92798"/>
    <w:rsid w:val="00C92A42"/>
    <w:rsid w:val="00C92A8C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4DB6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779"/>
    <w:rsid w:val="00CA0815"/>
    <w:rsid w:val="00CA0A5D"/>
    <w:rsid w:val="00CA0BB2"/>
    <w:rsid w:val="00CA0BFA"/>
    <w:rsid w:val="00CA0CCC"/>
    <w:rsid w:val="00CA0E04"/>
    <w:rsid w:val="00CA0F17"/>
    <w:rsid w:val="00CA1193"/>
    <w:rsid w:val="00CA1887"/>
    <w:rsid w:val="00CA194B"/>
    <w:rsid w:val="00CA1985"/>
    <w:rsid w:val="00CA1997"/>
    <w:rsid w:val="00CA1C52"/>
    <w:rsid w:val="00CA1E53"/>
    <w:rsid w:val="00CA21E5"/>
    <w:rsid w:val="00CA229D"/>
    <w:rsid w:val="00CA22A1"/>
    <w:rsid w:val="00CA253C"/>
    <w:rsid w:val="00CA2572"/>
    <w:rsid w:val="00CA278B"/>
    <w:rsid w:val="00CA3312"/>
    <w:rsid w:val="00CA3583"/>
    <w:rsid w:val="00CA3648"/>
    <w:rsid w:val="00CA372D"/>
    <w:rsid w:val="00CA375F"/>
    <w:rsid w:val="00CA391C"/>
    <w:rsid w:val="00CA39DC"/>
    <w:rsid w:val="00CA3A92"/>
    <w:rsid w:val="00CA4124"/>
    <w:rsid w:val="00CA44CD"/>
    <w:rsid w:val="00CA48D5"/>
    <w:rsid w:val="00CA4950"/>
    <w:rsid w:val="00CA49FA"/>
    <w:rsid w:val="00CA4AA9"/>
    <w:rsid w:val="00CA4E95"/>
    <w:rsid w:val="00CA4F2F"/>
    <w:rsid w:val="00CA4F8B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521"/>
    <w:rsid w:val="00CA75FD"/>
    <w:rsid w:val="00CA7906"/>
    <w:rsid w:val="00CA7E5D"/>
    <w:rsid w:val="00CB03A3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9"/>
    <w:rsid w:val="00CB275D"/>
    <w:rsid w:val="00CB27DD"/>
    <w:rsid w:val="00CB2B1B"/>
    <w:rsid w:val="00CB2B43"/>
    <w:rsid w:val="00CB2BA4"/>
    <w:rsid w:val="00CB2BAD"/>
    <w:rsid w:val="00CB3057"/>
    <w:rsid w:val="00CB3440"/>
    <w:rsid w:val="00CB34B7"/>
    <w:rsid w:val="00CB3D5A"/>
    <w:rsid w:val="00CB40EE"/>
    <w:rsid w:val="00CB4244"/>
    <w:rsid w:val="00CB44AF"/>
    <w:rsid w:val="00CB4E3B"/>
    <w:rsid w:val="00CB5143"/>
    <w:rsid w:val="00CB543E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5B9"/>
    <w:rsid w:val="00CB7D1B"/>
    <w:rsid w:val="00CB7E24"/>
    <w:rsid w:val="00CB7F15"/>
    <w:rsid w:val="00CC006F"/>
    <w:rsid w:val="00CC00FB"/>
    <w:rsid w:val="00CC0251"/>
    <w:rsid w:val="00CC0376"/>
    <w:rsid w:val="00CC055B"/>
    <w:rsid w:val="00CC055D"/>
    <w:rsid w:val="00CC057A"/>
    <w:rsid w:val="00CC05E0"/>
    <w:rsid w:val="00CC07EC"/>
    <w:rsid w:val="00CC087B"/>
    <w:rsid w:val="00CC0BA4"/>
    <w:rsid w:val="00CC0EE1"/>
    <w:rsid w:val="00CC127F"/>
    <w:rsid w:val="00CC141E"/>
    <w:rsid w:val="00CC1435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8AC"/>
    <w:rsid w:val="00CC2CFB"/>
    <w:rsid w:val="00CC2E5D"/>
    <w:rsid w:val="00CC2FF9"/>
    <w:rsid w:val="00CC3107"/>
    <w:rsid w:val="00CC3292"/>
    <w:rsid w:val="00CC3567"/>
    <w:rsid w:val="00CC371A"/>
    <w:rsid w:val="00CC4421"/>
    <w:rsid w:val="00CC48BB"/>
    <w:rsid w:val="00CC4C74"/>
    <w:rsid w:val="00CC4CEA"/>
    <w:rsid w:val="00CC50CA"/>
    <w:rsid w:val="00CC55BC"/>
    <w:rsid w:val="00CC5708"/>
    <w:rsid w:val="00CC57D3"/>
    <w:rsid w:val="00CC5EA4"/>
    <w:rsid w:val="00CC6738"/>
    <w:rsid w:val="00CC6F9E"/>
    <w:rsid w:val="00CC70EE"/>
    <w:rsid w:val="00CC7137"/>
    <w:rsid w:val="00CC796D"/>
    <w:rsid w:val="00CC7B8A"/>
    <w:rsid w:val="00CD0306"/>
    <w:rsid w:val="00CD03A8"/>
    <w:rsid w:val="00CD0401"/>
    <w:rsid w:val="00CD052F"/>
    <w:rsid w:val="00CD0597"/>
    <w:rsid w:val="00CD0598"/>
    <w:rsid w:val="00CD0BD8"/>
    <w:rsid w:val="00CD0CCC"/>
    <w:rsid w:val="00CD0EC0"/>
    <w:rsid w:val="00CD11CB"/>
    <w:rsid w:val="00CD150D"/>
    <w:rsid w:val="00CD16B7"/>
    <w:rsid w:val="00CD199B"/>
    <w:rsid w:val="00CD1C30"/>
    <w:rsid w:val="00CD1D4D"/>
    <w:rsid w:val="00CD1ECF"/>
    <w:rsid w:val="00CD20BC"/>
    <w:rsid w:val="00CD2766"/>
    <w:rsid w:val="00CD2E92"/>
    <w:rsid w:val="00CD2F06"/>
    <w:rsid w:val="00CD2FA0"/>
    <w:rsid w:val="00CD31F8"/>
    <w:rsid w:val="00CD3531"/>
    <w:rsid w:val="00CD35E0"/>
    <w:rsid w:val="00CD3962"/>
    <w:rsid w:val="00CD3C96"/>
    <w:rsid w:val="00CD404D"/>
    <w:rsid w:val="00CD40C1"/>
    <w:rsid w:val="00CD40F0"/>
    <w:rsid w:val="00CD431C"/>
    <w:rsid w:val="00CD45B6"/>
    <w:rsid w:val="00CD45DA"/>
    <w:rsid w:val="00CD47A1"/>
    <w:rsid w:val="00CD4920"/>
    <w:rsid w:val="00CD4BA9"/>
    <w:rsid w:val="00CD5784"/>
    <w:rsid w:val="00CD5A4B"/>
    <w:rsid w:val="00CD5BDD"/>
    <w:rsid w:val="00CD5FC0"/>
    <w:rsid w:val="00CD61B2"/>
    <w:rsid w:val="00CD61DA"/>
    <w:rsid w:val="00CD66AD"/>
    <w:rsid w:val="00CD6708"/>
    <w:rsid w:val="00CD6866"/>
    <w:rsid w:val="00CD6BDF"/>
    <w:rsid w:val="00CD6E80"/>
    <w:rsid w:val="00CD7014"/>
    <w:rsid w:val="00CD7114"/>
    <w:rsid w:val="00CD72E6"/>
    <w:rsid w:val="00CD72F0"/>
    <w:rsid w:val="00CD7364"/>
    <w:rsid w:val="00CD7942"/>
    <w:rsid w:val="00CD7963"/>
    <w:rsid w:val="00CD7A2E"/>
    <w:rsid w:val="00CE007A"/>
    <w:rsid w:val="00CE0101"/>
    <w:rsid w:val="00CE0243"/>
    <w:rsid w:val="00CE03F3"/>
    <w:rsid w:val="00CE0503"/>
    <w:rsid w:val="00CE0695"/>
    <w:rsid w:val="00CE0CC1"/>
    <w:rsid w:val="00CE0F3E"/>
    <w:rsid w:val="00CE1047"/>
    <w:rsid w:val="00CE10E4"/>
    <w:rsid w:val="00CE11B5"/>
    <w:rsid w:val="00CE151B"/>
    <w:rsid w:val="00CE15FA"/>
    <w:rsid w:val="00CE1849"/>
    <w:rsid w:val="00CE193A"/>
    <w:rsid w:val="00CE1990"/>
    <w:rsid w:val="00CE199C"/>
    <w:rsid w:val="00CE1DE5"/>
    <w:rsid w:val="00CE24B1"/>
    <w:rsid w:val="00CE2920"/>
    <w:rsid w:val="00CE2B2D"/>
    <w:rsid w:val="00CE2C5D"/>
    <w:rsid w:val="00CE2E09"/>
    <w:rsid w:val="00CE30B9"/>
    <w:rsid w:val="00CE34A4"/>
    <w:rsid w:val="00CE35B7"/>
    <w:rsid w:val="00CE37DD"/>
    <w:rsid w:val="00CE3A94"/>
    <w:rsid w:val="00CE3BAC"/>
    <w:rsid w:val="00CE3EF8"/>
    <w:rsid w:val="00CE41E1"/>
    <w:rsid w:val="00CE4227"/>
    <w:rsid w:val="00CE48D4"/>
    <w:rsid w:val="00CE4BAA"/>
    <w:rsid w:val="00CE4F49"/>
    <w:rsid w:val="00CE5179"/>
    <w:rsid w:val="00CE589B"/>
    <w:rsid w:val="00CE5B38"/>
    <w:rsid w:val="00CE5C36"/>
    <w:rsid w:val="00CE5D60"/>
    <w:rsid w:val="00CE61BB"/>
    <w:rsid w:val="00CE61C5"/>
    <w:rsid w:val="00CE6215"/>
    <w:rsid w:val="00CE638B"/>
    <w:rsid w:val="00CE6391"/>
    <w:rsid w:val="00CE66D3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0EEE"/>
    <w:rsid w:val="00CF1286"/>
    <w:rsid w:val="00CF1A81"/>
    <w:rsid w:val="00CF1AF6"/>
    <w:rsid w:val="00CF1B82"/>
    <w:rsid w:val="00CF1B93"/>
    <w:rsid w:val="00CF1E75"/>
    <w:rsid w:val="00CF21D0"/>
    <w:rsid w:val="00CF26B3"/>
    <w:rsid w:val="00CF291B"/>
    <w:rsid w:val="00CF29BD"/>
    <w:rsid w:val="00CF2A3F"/>
    <w:rsid w:val="00CF34B2"/>
    <w:rsid w:val="00CF3929"/>
    <w:rsid w:val="00CF3A86"/>
    <w:rsid w:val="00CF3BAB"/>
    <w:rsid w:val="00CF3C8E"/>
    <w:rsid w:val="00CF3E53"/>
    <w:rsid w:val="00CF4BFF"/>
    <w:rsid w:val="00CF4CE0"/>
    <w:rsid w:val="00CF4ECF"/>
    <w:rsid w:val="00CF5122"/>
    <w:rsid w:val="00CF51DF"/>
    <w:rsid w:val="00CF520C"/>
    <w:rsid w:val="00CF55C1"/>
    <w:rsid w:val="00CF579F"/>
    <w:rsid w:val="00CF5C21"/>
    <w:rsid w:val="00CF5C45"/>
    <w:rsid w:val="00CF5EE4"/>
    <w:rsid w:val="00CF5FA2"/>
    <w:rsid w:val="00CF6011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50C"/>
    <w:rsid w:val="00CF7BAC"/>
    <w:rsid w:val="00CF7ECA"/>
    <w:rsid w:val="00D00135"/>
    <w:rsid w:val="00D00347"/>
    <w:rsid w:val="00D00557"/>
    <w:rsid w:val="00D005D7"/>
    <w:rsid w:val="00D0084F"/>
    <w:rsid w:val="00D008FC"/>
    <w:rsid w:val="00D00A1C"/>
    <w:rsid w:val="00D00CFB"/>
    <w:rsid w:val="00D00E24"/>
    <w:rsid w:val="00D01340"/>
    <w:rsid w:val="00D0174A"/>
    <w:rsid w:val="00D01A3B"/>
    <w:rsid w:val="00D01B12"/>
    <w:rsid w:val="00D01BB5"/>
    <w:rsid w:val="00D01D38"/>
    <w:rsid w:val="00D01D85"/>
    <w:rsid w:val="00D01DFA"/>
    <w:rsid w:val="00D01F26"/>
    <w:rsid w:val="00D01F7F"/>
    <w:rsid w:val="00D02165"/>
    <w:rsid w:val="00D022E6"/>
    <w:rsid w:val="00D029AC"/>
    <w:rsid w:val="00D029B3"/>
    <w:rsid w:val="00D02A12"/>
    <w:rsid w:val="00D02B59"/>
    <w:rsid w:val="00D02C24"/>
    <w:rsid w:val="00D02C7B"/>
    <w:rsid w:val="00D02F6A"/>
    <w:rsid w:val="00D0356A"/>
    <w:rsid w:val="00D03AFE"/>
    <w:rsid w:val="00D03CC9"/>
    <w:rsid w:val="00D03DC0"/>
    <w:rsid w:val="00D03E85"/>
    <w:rsid w:val="00D03F06"/>
    <w:rsid w:val="00D03F5A"/>
    <w:rsid w:val="00D03FA1"/>
    <w:rsid w:val="00D0445D"/>
    <w:rsid w:val="00D048A2"/>
    <w:rsid w:val="00D04A5F"/>
    <w:rsid w:val="00D04D36"/>
    <w:rsid w:val="00D04D87"/>
    <w:rsid w:val="00D04ECC"/>
    <w:rsid w:val="00D050FF"/>
    <w:rsid w:val="00D05366"/>
    <w:rsid w:val="00D0566B"/>
    <w:rsid w:val="00D05990"/>
    <w:rsid w:val="00D05C12"/>
    <w:rsid w:val="00D05FB8"/>
    <w:rsid w:val="00D06550"/>
    <w:rsid w:val="00D065BE"/>
    <w:rsid w:val="00D06667"/>
    <w:rsid w:val="00D06C13"/>
    <w:rsid w:val="00D07011"/>
    <w:rsid w:val="00D07201"/>
    <w:rsid w:val="00D07219"/>
    <w:rsid w:val="00D073E1"/>
    <w:rsid w:val="00D0787D"/>
    <w:rsid w:val="00D07BBE"/>
    <w:rsid w:val="00D07E10"/>
    <w:rsid w:val="00D07F80"/>
    <w:rsid w:val="00D106CD"/>
    <w:rsid w:val="00D10713"/>
    <w:rsid w:val="00D10843"/>
    <w:rsid w:val="00D10C5B"/>
    <w:rsid w:val="00D10CC5"/>
    <w:rsid w:val="00D10FC4"/>
    <w:rsid w:val="00D112CD"/>
    <w:rsid w:val="00D113A5"/>
    <w:rsid w:val="00D11B97"/>
    <w:rsid w:val="00D12675"/>
    <w:rsid w:val="00D126B4"/>
    <w:rsid w:val="00D12818"/>
    <w:rsid w:val="00D128B9"/>
    <w:rsid w:val="00D12904"/>
    <w:rsid w:val="00D12A45"/>
    <w:rsid w:val="00D12E11"/>
    <w:rsid w:val="00D12FF4"/>
    <w:rsid w:val="00D130BC"/>
    <w:rsid w:val="00D1320F"/>
    <w:rsid w:val="00D13273"/>
    <w:rsid w:val="00D1385F"/>
    <w:rsid w:val="00D1389E"/>
    <w:rsid w:val="00D13BA0"/>
    <w:rsid w:val="00D13D04"/>
    <w:rsid w:val="00D13F95"/>
    <w:rsid w:val="00D13F96"/>
    <w:rsid w:val="00D13FAF"/>
    <w:rsid w:val="00D14035"/>
    <w:rsid w:val="00D14575"/>
    <w:rsid w:val="00D1468F"/>
    <w:rsid w:val="00D1474C"/>
    <w:rsid w:val="00D1495F"/>
    <w:rsid w:val="00D14A03"/>
    <w:rsid w:val="00D14BA6"/>
    <w:rsid w:val="00D14DF9"/>
    <w:rsid w:val="00D153E6"/>
    <w:rsid w:val="00D154F7"/>
    <w:rsid w:val="00D15CE0"/>
    <w:rsid w:val="00D15DD2"/>
    <w:rsid w:val="00D15F56"/>
    <w:rsid w:val="00D16166"/>
    <w:rsid w:val="00D1628D"/>
    <w:rsid w:val="00D164FB"/>
    <w:rsid w:val="00D16696"/>
    <w:rsid w:val="00D166AD"/>
    <w:rsid w:val="00D167DD"/>
    <w:rsid w:val="00D1693A"/>
    <w:rsid w:val="00D16C92"/>
    <w:rsid w:val="00D16ED8"/>
    <w:rsid w:val="00D16FBF"/>
    <w:rsid w:val="00D17208"/>
    <w:rsid w:val="00D175AE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35B"/>
    <w:rsid w:val="00D2237F"/>
    <w:rsid w:val="00D2257C"/>
    <w:rsid w:val="00D2259E"/>
    <w:rsid w:val="00D229E3"/>
    <w:rsid w:val="00D22B78"/>
    <w:rsid w:val="00D22E3C"/>
    <w:rsid w:val="00D22F2B"/>
    <w:rsid w:val="00D2318A"/>
    <w:rsid w:val="00D232AC"/>
    <w:rsid w:val="00D233AB"/>
    <w:rsid w:val="00D23525"/>
    <w:rsid w:val="00D2356B"/>
    <w:rsid w:val="00D23642"/>
    <w:rsid w:val="00D238D8"/>
    <w:rsid w:val="00D23BEC"/>
    <w:rsid w:val="00D23CA9"/>
    <w:rsid w:val="00D23D09"/>
    <w:rsid w:val="00D23F93"/>
    <w:rsid w:val="00D24112"/>
    <w:rsid w:val="00D24420"/>
    <w:rsid w:val="00D24497"/>
    <w:rsid w:val="00D24521"/>
    <w:rsid w:val="00D249F6"/>
    <w:rsid w:val="00D24BAA"/>
    <w:rsid w:val="00D24DD8"/>
    <w:rsid w:val="00D24E70"/>
    <w:rsid w:val="00D25103"/>
    <w:rsid w:val="00D251C1"/>
    <w:rsid w:val="00D25789"/>
    <w:rsid w:val="00D25812"/>
    <w:rsid w:val="00D2582B"/>
    <w:rsid w:val="00D25851"/>
    <w:rsid w:val="00D2607B"/>
    <w:rsid w:val="00D26166"/>
    <w:rsid w:val="00D264AF"/>
    <w:rsid w:val="00D26625"/>
    <w:rsid w:val="00D266E6"/>
    <w:rsid w:val="00D26963"/>
    <w:rsid w:val="00D26E2E"/>
    <w:rsid w:val="00D26E50"/>
    <w:rsid w:val="00D26FE6"/>
    <w:rsid w:val="00D27030"/>
    <w:rsid w:val="00D27364"/>
    <w:rsid w:val="00D2736A"/>
    <w:rsid w:val="00D27433"/>
    <w:rsid w:val="00D276B1"/>
    <w:rsid w:val="00D277C0"/>
    <w:rsid w:val="00D27950"/>
    <w:rsid w:val="00D2798F"/>
    <w:rsid w:val="00D27A3C"/>
    <w:rsid w:val="00D27AFF"/>
    <w:rsid w:val="00D27B45"/>
    <w:rsid w:val="00D27DB8"/>
    <w:rsid w:val="00D27DDD"/>
    <w:rsid w:val="00D30430"/>
    <w:rsid w:val="00D3043C"/>
    <w:rsid w:val="00D30A5D"/>
    <w:rsid w:val="00D30B6C"/>
    <w:rsid w:val="00D30C02"/>
    <w:rsid w:val="00D30C75"/>
    <w:rsid w:val="00D30E12"/>
    <w:rsid w:val="00D310CF"/>
    <w:rsid w:val="00D31114"/>
    <w:rsid w:val="00D31168"/>
    <w:rsid w:val="00D313B7"/>
    <w:rsid w:val="00D314D5"/>
    <w:rsid w:val="00D3186E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A4C"/>
    <w:rsid w:val="00D32E43"/>
    <w:rsid w:val="00D33380"/>
    <w:rsid w:val="00D339D8"/>
    <w:rsid w:val="00D3509E"/>
    <w:rsid w:val="00D351D5"/>
    <w:rsid w:val="00D351DE"/>
    <w:rsid w:val="00D35402"/>
    <w:rsid w:val="00D354D8"/>
    <w:rsid w:val="00D3575C"/>
    <w:rsid w:val="00D35816"/>
    <w:rsid w:val="00D358C2"/>
    <w:rsid w:val="00D35910"/>
    <w:rsid w:val="00D35A43"/>
    <w:rsid w:val="00D362C4"/>
    <w:rsid w:val="00D3665C"/>
    <w:rsid w:val="00D3681B"/>
    <w:rsid w:val="00D3682C"/>
    <w:rsid w:val="00D36843"/>
    <w:rsid w:val="00D36B64"/>
    <w:rsid w:val="00D36BB3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5F8"/>
    <w:rsid w:val="00D4077B"/>
    <w:rsid w:val="00D407B6"/>
    <w:rsid w:val="00D40A43"/>
    <w:rsid w:val="00D40C58"/>
    <w:rsid w:val="00D40D7F"/>
    <w:rsid w:val="00D40E57"/>
    <w:rsid w:val="00D410B5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03F"/>
    <w:rsid w:val="00D45667"/>
    <w:rsid w:val="00D456B5"/>
    <w:rsid w:val="00D45ACA"/>
    <w:rsid w:val="00D45DE6"/>
    <w:rsid w:val="00D45E30"/>
    <w:rsid w:val="00D462B4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50C"/>
    <w:rsid w:val="00D47678"/>
    <w:rsid w:val="00D47741"/>
    <w:rsid w:val="00D4788E"/>
    <w:rsid w:val="00D47A99"/>
    <w:rsid w:val="00D47D4C"/>
    <w:rsid w:val="00D5017A"/>
    <w:rsid w:val="00D501B5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05"/>
    <w:rsid w:val="00D51CB6"/>
    <w:rsid w:val="00D51D8A"/>
    <w:rsid w:val="00D51E57"/>
    <w:rsid w:val="00D52174"/>
    <w:rsid w:val="00D52514"/>
    <w:rsid w:val="00D527F6"/>
    <w:rsid w:val="00D52BE8"/>
    <w:rsid w:val="00D52D96"/>
    <w:rsid w:val="00D52D9E"/>
    <w:rsid w:val="00D52DB4"/>
    <w:rsid w:val="00D52DDA"/>
    <w:rsid w:val="00D52FC2"/>
    <w:rsid w:val="00D53077"/>
    <w:rsid w:val="00D53129"/>
    <w:rsid w:val="00D531B1"/>
    <w:rsid w:val="00D53916"/>
    <w:rsid w:val="00D53988"/>
    <w:rsid w:val="00D53D57"/>
    <w:rsid w:val="00D53D80"/>
    <w:rsid w:val="00D53EBD"/>
    <w:rsid w:val="00D540B1"/>
    <w:rsid w:val="00D543A5"/>
    <w:rsid w:val="00D5496A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3A1"/>
    <w:rsid w:val="00D564D1"/>
    <w:rsid w:val="00D56532"/>
    <w:rsid w:val="00D5656F"/>
    <w:rsid w:val="00D56939"/>
    <w:rsid w:val="00D56C2E"/>
    <w:rsid w:val="00D57009"/>
    <w:rsid w:val="00D5729B"/>
    <w:rsid w:val="00D574A3"/>
    <w:rsid w:val="00D57632"/>
    <w:rsid w:val="00D57679"/>
    <w:rsid w:val="00D57921"/>
    <w:rsid w:val="00D57941"/>
    <w:rsid w:val="00D579DE"/>
    <w:rsid w:val="00D579E0"/>
    <w:rsid w:val="00D57B1B"/>
    <w:rsid w:val="00D57E55"/>
    <w:rsid w:val="00D57F48"/>
    <w:rsid w:val="00D6074B"/>
    <w:rsid w:val="00D60D8C"/>
    <w:rsid w:val="00D60FC2"/>
    <w:rsid w:val="00D61148"/>
    <w:rsid w:val="00D6116B"/>
    <w:rsid w:val="00D61428"/>
    <w:rsid w:val="00D614D4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3A9"/>
    <w:rsid w:val="00D6283C"/>
    <w:rsid w:val="00D6318F"/>
    <w:rsid w:val="00D634CD"/>
    <w:rsid w:val="00D63575"/>
    <w:rsid w:val="00D6363F"/>
    <w:rsid w:val="00D63720"/>
    <w:rsid w:val="00D63D66"/>
    <w:rsid w:val="00D63FD6"/>
    <w:rsid w:val="00D64104"/>
    <w:rsid w:val="00D646F9"/>
    <w:rsid w:val="00D647A4"/>
    <w:rsid w:val="00D647E2"/>
    <w:rsid w:val="00D64835"/>
    <w:rsid w:val="00D64916"/>
    <w:rsid w:val="00D64ACA"/>
    <w:rsid w:val="00D64D89"/>
    <w:rsid w:val="00D64FEC"/>
    <w:rsid w:val="00D65066"/>
    <w:rsid w:val="00D650D2"/>
    <w:rsid w:val="00D65513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827"/>
    <w:rsid w:val="00D66A4B"/>
    <w:rsid w:val="00D66B9A"/>
    <w:rsid w:val="00D66C4F"/>
    <w:rsid w:val="00D66D50"/>
    <w:rsid w:val="00D66D96"/>
    <w:rsid w:val="00D66DD6"/>
    <w:rsid w:val="00D6705E"/>
    <w:rsid w:val="00D672F0"/>
    <w:rsid w:val="00D677A0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50"/>
    <w:rsid w:val="00D7119F"/>
    <w:rsid w:val="00D7157C"/>
    <w:rsid w:val="00D715F5"/>
    <w:rsid w:val="00D71997"/>
    <w:rsid w:val="00D71A66"/>
    <w:rsid w:val="00D71DEA"/>
    <w:rsid w:val="00D71E54"/>
    <w:rsid w:val="00D71F36"/>
    <w:rsid w:val="00D720AF"/>
    <w:rsid w:val="00D72300"/>
    <w:rsid w:val="00D72369"/>
    <w:rsid w:val="00D72622"/>
    <w:rsid w:val="00D72B39"/>
    <w:rsid w:val="00D72DE4"/>
    <w:rsid w:val="00D72F99"/>
    <w:rsid w:val="00D732BC"/>
    <w:rsid w:val="00D73311"/>
    <w:rsid w:val="00D73918"/>
    <w:rsid w:val="00D73A73"/>
    <w:rsid w:val="00D73D48"/>
    <w:rsid w:val="00D73E86"/>
    <w:rsid w:val="00D73EA1"/>
    <w:rsid w:val="00D742A4"/>
    <w:rsid w:val="00D74387"/>
    <w:rsid w:val="00D74A59"/>
    <w:rsid w:val="00D74D2B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A4D"/>
    <w:rsid w:val="00D76B01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77E81"/>
    <w:rsid w:val="00D77F2B"/>
    <w:rsid w:val="00D80E46"/>
    <w:rsid w:val="00D81019"/>
    <w:rsid w:val="00D8109D"/>
    <w:rsid w:val="00D810FD"/>
    <w:rsid w:val="00D81201"/>
    <w:rsid w:val="00D816C8"/>
    <w:rsid w:val="00D8188B"/>
    <w:rsid w:val="00D818BE"/>
    <w:rsid w:val="00D818CF"/>
    <w:rsid w:val="00D819B8"/>
    <w:rsid w:val="00D81A27"/>
    <w:rsid w:val="00D81A28"/>
    <w:rsid w:val="00D81C57"/>
    <w:rsid w:val="00D81FC0"/>
    <w:rsid w:val="00D82712"/>
    <w:rsid w:val="00D828E5"/>
    <w:rsid w:val="00D82941"/>
    <w:rsid w:val="00D831EC"/>
    <w:rsid w:val="00D8339D"/>
    <w:rsid w:val="00D835D5"/>
    <w:rsid w:val="00D83E33"/>
    <w:rsid w:val="00D83FCF"/>
    <w:rsid w:val="00D840F3"/>
    <w:rsid w:val="00D842F0"/>
    <w:rsid w:val="00D844CA"/>
    <w:rsid w:val="00D84707"/>
    <w:rsid w:val="00D84935"/>
    <w:rsid w:val="00D84B64"/>
    <w:rsid w:val="00D84BE9"/>
    <w:rsid w:val="00D84C64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6DC5"/>
    <w:rsid w:val="00D86F00"/>
    <w:rsid w:val="00D871A2"/>
    <w:rsid w:val="00D871D7"/>
    <w:rsid w:val="00D8744B"/>
    <w:rsid w:val="00D874CC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200"/>
    <w:rsid w:val="00D917C9"/>
    <w:rsid w:val="00D917CB"/>
    <w:rsid w:val="00D91C41"/>
    <w:rsid w:val="00D91D61"/>
    <w:rsid w:val="00D91F1F"/>
    <w:rsid w:val="00D9200D"/>
    <w:rsid w:val="00D920E3"/>
    <w:rsid w:val="00D92114"/>
    <w:rsid w:val="00D9258B"/>
    <w:rsid w:val="00D927C2"/>
    <w:rsid w:val="00D92841"/>
    <w:rsid w:val="00D92A6C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C8B"/>
    <w:rsid w:val="00D93FBA"/>
    <w:rsid w:val="00D94332"/>
    <w:rsid w:val="00D949F3"/>
    <w:rsid w:val="00D94A1E"/>
    <w:rsid w:val="00D94AB7"/>
    <w:rsid w:val="00D94E74"/>
    <w:rsid w:val="00D94F7B"/>
    <w:rsid w:val="00D950B1"/>
    <w:rsid w:val="00D9519C"/>
    <w:rsid w:val="00D951A4"/>
    <w:rsid w:val="00D953FC"/>
    <w:rsid w:val="00D95604"/>
    <w:rsid w:val="00D9593E"/>
    <w:rsid w:val="00D95A37"/>
    <w:rsid w:val="00D960A2"/>
    <w:rsid w:val="00D961D3"/>
    <w:rsid w:val="00D963A9"/>
    <w:rsid w:val="00D96687"/>
    <w:rsid w:val="00D9673C"/>
    <w:rsid w:val="00D96B80"/>
    <w:rsid w:val="00D97887"/>
    <w:rsid w:val="00D97A76"/>
    <w:rsid w:val="00D97B6D"/>
    <w:rsid w:val="00D97BEE"/>
    <w:rsid w:val="00D97CB9"/>
    <w:rsid w:val="00D97F46"/>
    <w:rsid w:val="00DA0487"/>
    <w:rsid w:val="00DA05FC"/>
    <w:rsid w:val="00DA082B"/>
    <w:rsid w:val="00DA0C87"/>
    <w:rsid w:val="00DA0DF7"/>
    <w:rsid w:val="00DA0EE5"/>
    <w:rsid w:val="00DA0EF4"/>
    <w:rsid w:val="00DA1309"/>
    <w:rsid w:val="00DA143D"/>
    <w:rsid w:val="00DA145A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705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947"/>
    <w:rsid w:val="00DA5BDE"/>
    <w:rsid w:val="00DA5F0E"/>
    <w:rsid w:val="00DA5F72"/>
    <w:rsid w:val="00DA610F"/>
    <w:rsid w:val="00DA6155"/>
    <w:rsid w:val="00DA62F1"/>
    <w:rsid w:val="00DA63EB"/>
    <w:rsid w:val="00DA64DB"/>
    <w:rsid w:val="00DA68DA"/>
    <w:rsid w:val="00DA6971"/>
    <w:rsid w:val="00DA6F73"/>
    <w:rsid w:val="00DA6FB5"/>
    <w:rsid w:val="00DA706D"/>
    <w:rsid w:val="00DA7242"/>
    <w:rsid w:val="00DA7288"/>
    <w:rsid w:val="00DA7630"/>
    <w:rsid w:val="00DA782D"/>
    <w:rsid w:val="00DA78DF"/>
    <w:rsid w:val="00DA7914"/>
    <w:rsid w:val="00DA7B0B"/>
    <w:rsid w:val="00DA7B14"/>
    <w:rsid w:val="00DA7EEE"/>
    <w:rsid w:val="00DB0119"/>
    <w:rsid w:val="00DB0367"/>
    <w:rsid w:val="00DB08FC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4FC"/>
    <w:rsid w:val="00DB3558"/>
    <w:rsid w:val="00DB35BA"/>
    <w:rsid w:val="00DB35E8"/>
    <w:rsid w:val="00DB36C9"/>
    <w:rsid w:val="00DB3B85"/>
    <w:rsid w:val="00DB3CC0"/>
    <w:rsid w:val="00DB448D"/>
    <w:rsid w:val="00DB47BE"/>
    <w:rsid w:val="00DB4B5C"/>
    <w:rsid w:val="00DB4BBD"/>
    <w:rsid w:val="00DB4D4E"/>
    <w:rsid w:val="00DB4D8B"/>
    <w:rsid w:val="00DB5328"/>
    <w:rsid w:val="00DB58CB"/>
    <w:rsid w:val="00DB5D2E"/>
    <w:rsid w:val="00DB60CD"/>
    <w:rsid w:val="00DB61AC"/>
    <w:rsid w:val="00DB684A"/>
    <w:rsid w:val="00DB6A75"/>
    <w:rsid w:val="00DB6B58"/>
    <w:rsid w:val="00DB6FAC"/>
    <w:rsid w:val="00DB6FAD"/>
    <w:rsid w:val="00DB71CB"/>
    <w:rsid w:val="00DB7389"/>
    <w:rsid w:val="00DB7A33"/>
    <w:rsid w:val="00DB7DC2"/>
    <w:rsid w:val="00DB7F9B"/>
    <w:rsid w:val="00DC0095"/>
    <w:rsid w:val="00DC0B97"/>
    <w:rsid w:val="00DC0BAE"/>
    <w:rsid w:val="00DC0CF8"/>
    <w:rsid w:val="00DC138E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8CE"/>
    <w:rsid w:val="00DC2975"/>
    <w:rsid w:val="00DC2B36"/>
    <w:rsid w:val="00DC2BFF"/>
    <w:rsid w:val="00DC2FC5"/>
    <w:rsid w:val="00DC32D7"/>
    <w:rsid w:val="00DC3303"/>
    <w:rsid w:val="00DC330E"/>
    <w:rsid w:val="00DC3317"/>
    <w:rsid w:val="00DC3332"/>
    <w:rsid w:val="00DC3343"/>
    <w:rsid w:val="00DC3FC5"/>
    <w:rsid w:val="00DC4365"/>
    <w:rsid w:val="00DC4484"/>
    <w:rsid w:val="00DC465A"/>
    <w:rsid w:val="00DC4664"/>
    <w:rsid w:val="00DC4A47"/>
    <w:rsid w:val="00DC4B9A"/>
    <w:rsid w:val="00DC4BDE"/>
    <w:rsid w:val="00DC4DB2"/>
    <w:rsid w:val="00DC5119"/>
    <w:rsid w:val="00DC51A0"/>
    <w:rsid w:val="00DC58E4"/>
    <w:rsid w:val="00DC5950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6C57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5F"/>
    <w:rsid w:val="00DD01A6"/>
    <w:rsid w:val="00DD062C"/>
    <w:rsid w:val="00DD0A7B"/>
    <w:rsid w:val="00DD0BE0"/>
    <w:rsid w:val="00DD0D89"/>
    <w:rsid w:val="00DD125E"/>
    <w:rsid w:val="00DD15CF"/>
    <w:rsid w:val="00DD17B0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7BD"/>
    <w:rsid w:val="00DD4A38"/>
    <w:rsid w:val="00DD4C18"/>
    <w:rsid w:val="00DD4CF1"/>
    <w:rsid w:val="00DD4E04"/>
    <w:rsid w:val="00DD4F05"/>
    <w:rsid w:val="00DD51DC"/>
    <w:rsid w:val="00DD5350"/>
    <w:rsid w:val="00DD541D"/>
    <w:rsid w:val="00DD547F"/>
    <w:rsid w:val="00DD54D0"/>
    <w:rsid w:val="00DD586A"/>
    <w:rsid w:val="00DD5C13"/>
    <w:rsid w:val="00DD5D7B"/>
    <w:rsid w:val="00DD5FD5"/>
    <w:rsid w:val="00DD6359"/>
    <w:rsid w:val="00DD637A"/>
    <w:rsid w:val="00DD63D0"/>
    <w:rsid w:val="00DD6801"/>
    <w:rsid w:val="00DD6E54"/>
    <w:rsid w:val="00DD724D"/>
    <w:rsid w:val="00DD7439"/>
    <w:rsid w:val="00DD74C8"/>
    <w:rsid w:val="00DD7722"/>
    <w:rsid w:val="00DD7A29"/>
    <w:rsid w:val="00DD7C30"/>
    <w:rsid w:val="00DE0105"/>
    <w:rsid w:val="00DE04A1"/>
    <w:rsid w:val="00DE06C9"/>
    <w:rsid w:val="00DE1311"/>
    <w:rsid w:val="00DE1562"/>
    <w:rsid w:val="00DE187A"/>
    <w:rsid w:val="00DE197C"/>
    <w:rsid w:val="00DE1BC2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77D"/>
    <w:rsid w:val="00DE38E8"/>
    <w:rsid w:val="00DE3AE7"/>
    <w:rsid w:val="00DE3D3C"/>
    <w:rsid w:val="00DE3DE4"/>
    <w:rsid w:val="00DE41CA"/>
    <w:rsid w:val="00DE42F2"/>
    <w:rsid w:val="00DE46D8"/>
    <w:rsid w:val="00DE47F7"/>
    <w:rsid w:val="00DE49C1"/>
    <w:rsid w:val="00DE5423"/>
    <w:rsid w:val="00DE552F"/>
    <w:rsid w:val="00DE5551"/>
    <w:rsid w:val="00DE55C0"/>
    <w:rsid w:val="00DE5837"/>
    <w:rsid w:val="00DE5F2D"/>
    <w:rsid w:val="00DE615A"/>
    <w:rsid w:val="00DE6168"/>
    <w:rsid w:val="00DE64A2"/>
    <w:rsid w:val="00DE654E"/>
    <w:rsid w:val="00DE6E76"/>
    <w:rsid w:val="00DE6F2B"/>
    <w:rsid w:val="00DE7087"/>
    <w:rsid w:val="00DE7277"/>
    <w:rsid w:val="00DE7441"/>
    <w:rsid w:val="00DE767B"/>
    <w:rsid w:val="00DE777C"/>
    <w:rsid w:val="00DE77E5"/>
    <w:rsid w:val="00DE7822"/>
    <w:rsid w:val="00DE7849"/>
    <w:rsid w:val="00DE78A0"/>
    <w:rsid w:val="00DE7D3F"/>
    <w:rsid w:val="00DF0381"/>
    <w:rsid w:val="00DF0445"/>
    <w:rsid w:val="00DF054B"/>
    <w:rsid w:val="00DF08B0"/>
    <w:rsid w:val="00DF0C2D"/>
    <w:rsid w:val="00DF16EE"/>
    <w:rsid w:val="00DF1AF8"/>
    <w:rsid w:val="00DF1E5C"/>
    <w:rsid w:val="00DF1F94"/>
    <w:rsid w:val="00DF202A"/>
    <w:rsid w:val="00DF22C6"/>
    <w:rsid w:val="00DF252D"/>
    <w:rsid w:val="00DF26EA"/>
    <w:rsid w:val="00DF2806"/>
    <w:rsid w:val="00DF28EB"/>
    <w:rsid w:val="00DF2C6E"/>
    <w:rsid w:val="00DF2C73"/>
    <w:rsid w:val="00DF2C8E"/>
    <w:rsid w:val="00DF2DC5"/>
    <w:rsid w:val="00DF2E12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4F2D"/>
    <w:rsid w:val="00DF4FD2"/>
    <w:rsid w:val="00DF50B5"/>
    <w:rsid w:val="00DF5751"/>
    <w:rsid w:val="00DF587A"/>
    <w:rsid w:val="00DF5B73"/>
    <w:rsid w:val="00DF63E8"/>
    <w:rsid w:val="00DF645C"/>
    <w:rsid w:val="00DF67FE"/>
    <w:rsid w:val="00DF68E0"/>
    <w:rsid w:val="00DF69E2"/>
    <w:rsid w:val="00DF6F64"/>
    <w:rsid w:val="00DF6F8E"/>
    <w:rsid w:val="00DF70E7"/>
    <w:rsid w:val="00DF7136"/>
    <w:rsid w:val="00DF72A3"/>
    <w:rsid w:val="00DF7333"/>
    <w:rsid w:val="00DF77A0"/>
    <w:rsid w:val="00DF796B"/>
    <w:rsid w:val="00DF7C04"/>
    <w:rsid w:val="00DF7C49"/>
    <w:rsid w:val="00DF7F3A"/>
    <w:rsid w:val="00E00185"/>
    <w:rsid w:val="00E002C3"/>
    <w:rsid w:val="00E00474"/>
    <w:rsid w:val="00E00B5C"/>
    <w:rsid w:val="00E00CD3"/>
    <w:rsid w:val="00E01138"/>
    <w:rsid w:val="00E011AF"/>
    <w:rsid w:val="00E01367"/>
    <w:rsid w:val="00E01378"/>
    <w:rsid w:val="00E015E7"/>
    <w:rsid w:val="00E01AAC"/>
    <w:rsid w:val="00E01B4A"/>
    <w:rsid w:val="00E01CF0"/>
    <w:rsid w:val="00E01F1A"/>
    <w:rsid w:val="00E01F7F"/>
    <w:rsid w:val="00E020A2"/>
    <w:rsid w:val="00E020A5"/>
    <w:rsid w:val="00E0210C"/>
    <w:rsid w:val="00E0215F"/>
    <w:rsid w:val="00E02452"/>
    <w:rsid w:val="00E0261F"/>
    <w:rsid w:val="00E02621"/>
    <w:rsid w:val="00E02CCC"/>
    <w:rsid w:val="00E03611"/>
    <w:rsid w:val="00E03D8F"/>
    <w:rsid w:val="00E03FF8"/>
    <w:rsid w:val="00E0419A"/>
    <w:rsid w:val="00E04618"/>
    <w:rsid w:val="00E04E40"/>
    <w:rsid w:val="00E0504A"/>
    <w:rsid w:val="00E05159"/>
    <w:rsid w:val="00E05527"/>
    <w:rsid w:val="00E05A34"/>
    <w:rsid w:val="00E05C7D"/>
    <w:rsid w:val="00E05EE1"/>
    <w:rsid w:val="00E05F38"/>
    <w:rsid w:val="00E05FB8"/>
    <w:rsid w:val="00E065FF"/>
    <w:rsid w:val="00E06698"/>
    <w:rsid w:val="00E06719"/>
    <w:rsid w:val="00E06812"/>
    <w:rsid w:val="00E06B85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E0"/>
    <w:rsid w:val="00E100F2"/>
    <w:rsid w:val="00E10464"/>
    <w:rsid w:val="00E109D1"/>
    <w:rsid w:val="00E109D9"/>
    <w:rsid w:val="00E10BE6"/>
    <w:rsid w:val="00E11480"/>
    <w:rsid w:val="00E115CB"/>
    <w:rsid w:val="00E1188F"/>
    <w:rsid w:val="00E119E2"/>
    <w:rsid w:val="00E11C3D"/>
    <w:rsid w:val="00E11D46"/>
    <w:rsid w:val="00E11DEE"/>
    <w:rsid w:val="00E11E26"/>
    <w:rsid w:val="00E11F68"/>
    <w:rsid w:val="00E12352"/>
    <w:rsid w:val="00E12D56"/>
    <w:rsid w:val="00E12F7B"/>
    <w:rsid w:val="00E131B5"/>
    <w:rsid w:val="00E1349B"/>
    <w:rsid w:val="00E1379E"/>
    <w:rsid w:val="00E137D8"/>
    <w:rsid w:val="00E13DAC"/>
    <w:rsid w:val="00E140BD"/>
    <w:rsid w:val="00E141C0"/>
    <w:rsid w:val="00E14672"/>
    <w:rsid w:val="00E148CA"/>
    <w:rsid w:val="00E14C59"/>
    <w:rsid w:val="00E14FCE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7F0"/>
    <w:rsid w:val="00E16917"/>
    <w:rsid w:val="00E16960"/>
    <w:rsid w:val="00E16C18"/>
    <w:rsid w:val="00E16E86"/>
    <w:rsid w:val="00E1703B"/>
    <w:rsid w:val="00E17249"/>
    <w:rsid w:val="00E1764E"/>
    <w:rsid w:val="00E177AB"/>
    <w:rsid w:val="00E178A5"/>
    <w:rsid w:val="00E178C4"/>
    <w:rsid w:val="00E17956"/>
    <w:rsid w:val="00E17DE4"/>
    <w:rsid w:val="00E20208"/>
    <w:rsid w:val="00E2047F"/>
    <w:rsid w:val="00E204C3"/>
    <w:rsid w:val="00E204CC"/>
    <w:rsid w:val="00E2064B"/>
    <w:rsid w:val="00E20EFC"/>
    <w:rsid w:val="00E2141C"/>
    <w:rsid w:val="00E21DBB"/>
    <w:rsid w:val="00E21DEC"/>
    <w:rsid w:val="00E21F21"/>
    <w:rsid w:val="00E222C5"/>
    <w:rsid w:val="00E22620"/>
    <w:rsid w:val="00E229A7"/>
    <w:rsid w:val="00E22CA4"/>
    <w:rsid w:val="00E22DE0"/>
    <w:rsid w:val="00E22E10"/>
    <w:rsid w:val="00E22EB2"/>
    <w:rsid w:val="00E231E9"/>
    <w:rsid w:val="00E232A5"/>
    <w:rsid w:val="00E234D4"/>
    <w:rsid w:val="00E235C5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0E"/>
    <w:rsid w:val="00E2504C"/>
    <w:rsid w:val="00E2517C"/>
    <w:rsid w:val="00E25244"/>
    <w:rsid w:val="00E25636"/>
    <w:rsid w:val="00E25796"/>
    <w:rsid w:val="00E258BD"/>
    <w:rsid w:val="00E25E7D"/>
    <w:rsid w:val="00E25EE1"/>
    <w:rsid w:val="00E25F39"/>
    <w:rsid w:val="00E2608C"/>
    <w:rsid w:val="00E262AC"/>
    <w:rsid w:val="00E26328"/>
    <w:rsid w:val="00E2648A"/>
    <w:rsid w:val="00E265E3"/>
    <w:rsid w:val="00E26729"/>
    <w:rsid w:val="00E268EB"/>
    <w:rsid w:val="00E274A4"/>
    <w:rsid w:val="00E275BF"/>
    <w:rsid w:val="00E27E5F"/>
    <w:rsid w:val="00E27E89"/>
    <w:rsid w:val="00E3035C"/>
    <w:rsid w:val="00E30685"/>
    <w:rsid w:val="00E30BFE"/>
    <w:rsid w:val="00E30D32"/>
    <w:rsid w:val="00E311A6"/>
    <w:rsid w:val="00E311F1"/>
    <w:rsid w:val="00E3132F"/>
    <w:rsid w:val="00E31D0C"/>
    <w:rsid w:val="00E31E17"/>
    <w:rsid w:val="00E31E26"/>
    <w:rsid w:val="00E31FEC"/>
    <w:rsid w:val="00E32145"/>
    <w:rsid w:val="00E321ED"/>
    <w:rsid w:val="00E32345"/>
    <w:rsid w:val="00E3259E"/>
    <w:rsid w:val="00E32725"/>
    <w:rsid w:val="00E32A96"/>
    <w:rsid w:val="00E32AD0"/>
    <w:rsid w:val="00E32AD6"/>
    <w:rsid w:val="00E32BB3"/>
    <w:rsid w:val="00E32D9D"/>
    <w:rsid w:val="00E334A1"/>
    <w:rsid w:val="00E334DC"/>
    <w:rsid w:val="00E3392B"/>
    <w:rsid w:val="00E33BC0"/>
    <w:rsid w:val="00E3423B"/>
    <w:rsid w:val="00E34277"/>
    <w:rsid w:val="00E346BE"/>
    <w:rsid w:val="00E352B7"/>
    <w:rsid w:val="00E352FB"/>
    <w:rsid w:val="00E356AD"/>
    <w:rsid w:val="00E35745"/>
    <w:rsid w:val="00E35756"/>
    <w:rsid w:val="00E35843"/>
    <w:rsid w:val="00E358F9"/>
    <w:rsid w:val="00E35AAB"/>
    <w:rsid w:val="00E3613D"/>
    <w:rsid w:val="00E366DE"/>
    <w:rsid w:val="00E367C3"/>
    <w:rsid w:val="00E3691F"/>
    <w:rsid w:val="00E369EA"/>
    <w:rsid w:val="00E36AFA"/>
    <w:rsid w:val="00E36B19"/>
    <w:rsid w:val="00E36CE1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7F1"/>
    <w:rsid w:val="00E408F1"/>
    <w:rsid w:val="00E40CAB"/>
    <w:rsid w:val="00E40DD9"/>
    <w:rsid w:val="00E410CF"/>
    <w:rsid w:val="00E413CB"/>
    <w:rsid w:val="00E414DA"/>
    <w:rsid w:val="00E415D9"/>
    <w:rsid w:val="00E415EC"/>
    <w:rsid w:val="00E41E3D"/>
    <w:rsid w:val="00E420DE"/>
    <w:rsid w:val="00E424FF"/>
    <w:rsid w:val="00E427E0"/>
    <w:rsid w:val="00E42BFE"/>
    <w:rsid w:val="00E42FFC"/>
    <w:rsid w:val="00E4301E"/>
    <w:rsid w:val="00E4303F"/>
    <w:rsid w:val="00E43148"/>
    <w:rsid w:val="00E4350D"/>
    <w:rsid w:val="00E435B6"/>
    <w:rsid w:val="00E439ED"/>
    <w:rsid w:val="00E43D61"/>
    <w:rsid w:val="00E43DB1"/>
    <w:rsid w:val="00E44008"/>
    <w:rsid w:val="00E44020"/>
    <w:rsid w:val="00E440CD"/>
    <w:rsid w:val="00E440D8"/>
    <w:rsid w:val="00E440FD"/>
    <w:rsid w:val="00E44582"/>
    <w:rsid w:val="00E44895"/>
    <w:rsid w:val="00E44986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8AE"/>
    <w:rsid w:val="00E459AB"/>
    <w:rsid w:val="00E45D9D"/>
    <w:rsid w:val="00E45E8E"/>
    <w:rsid w:val="00E460E2"/>
    <w:rsid w:val="00E460F1"/>
    <w:rsid w:val="00E46510"/>
    <w:rsid w:val="00E4656F"/>
    <w:rsid w:val="00E46837"/>
    <w:rsid w:val="00E46AC8"/>
    <w:rsid w:val="00E46CA8"/>
    <w:rsid w:val="00E46D0C"/>
    <w:rsid w:val="00E46EBC"/>
    <w:rsid w:val="00E47305"/>
    <w:rsid w:val="00E473CE"/>
    <w:rsid w:val="00E47947"/>
    <w:rsid w:val="00E47A80"/>
    <w:rsid w:val="00E47E46"/>
    <w:rsid w:val="00E47EB5"/>
    <w:rsid w:val="00E500B8"/>
    <w:rsid w:val="00E501A5"/>
    <w:rsid w:val="00E50242"/>
    <w:rsid w:val="00E502E9"/>
    <w:rsid w:val="00E5049B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878"/>
    <w:rsid w:val="00E519A2"/>
    <w:rsid w:val="00E51ABC"/>
    <w:rsid w:val="00E51BEF"/>
    <w:rsid w:val="00E51CDC"/>
    <w:rsid w:val="00E51EDD"/>
    <w:rsid w:val="00E51F2D"/>
    <w:rsid w:val="00E52338"/>
    <w:rsid w:val="00E52547"/>
    <w:rsid w:val="00E527CA"/>
    <w:rsid w:val="00E52B61"/>
    <w:rsid w:val="00E52C3A"/>
    <w:rsid w:val="00E52E83"/>
    <w:rsid w:val="00E53025"/>
    <w:rsid w:val="00E53211"/>
    <w:rsid w:val="00E53983"/>
    <w:rsid w:val="00E53EF8"/>
    <w:rsid w:val="00E542FC"/>
    <w:rsid w:val="00E54915"/>
    <w:rsid w:val="00E54945"/>
    <w:rsid w:val="00E54AA6"/>
    <w:rsid w:val="00E54C98"/>
    <w:rsid w:val="00E5501D"/>
    <w:rsid w:val="00E55078"/>
    <w:rsid w:val="00E558AD"/>
    <w:rsid w:val="00E55A5E"/>
    <w:rsid w:val="00E55CEB"/>
    <w:rsid w:val="00E561CB"/>
    <w:rsid w:val="00E56B37"/>
    <w:rsid w:val="00E56C0D"/>
    <w:rsid w:val="00E56C10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A72"/>
    <w:rsid w:val="00E60C0B"/>
    <w:rsid w:val="00E61240"/>
    <w:rsid w:val="00E6137F"/>
    <w:rsid w:val="00E615E3"/>
    <w:rsid w:val="00E6183F"/>
    <w:rsid w:val="00E61B35"/>
    <w:rsid w:val="00E61CF7"/>
    <w:rsid w:val="00E61D85"/>
    <w:rsid w:val="00E61E21"/>
    <w:rsid w:val="00E61EBE"/>
    <w:rsid w:val="00E61F84"/>
    <w:rsid w:val="00E61FD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5F9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97C"/>
    <w:rsid w:val="00E64C8E"/>
    <w:rsid w:val="00E64DE3"/>
    <w:rsid w:val="00E65182"/>
    <w:rsid w:val="00E65377"/>
    <w:rsid w:val="00E65449"/>
    <w:rsid w:val="00E655FE"/>
    <w:rsid w:val="00E6586A"/>
    <w:rsid w:val="00E6590C"/>
    <w:rsid w:val="00E659F4"/>
    <w:rsid w:val="00E65C58"/>
    <w:rsid w:val="00E65EC1"/>
    <w:rsid w:val="00E65FDC"/>
    <w:rsid w:val="00E6612E"/>
    <w:rsid w:val="00E6633A"/>
    <w:rsid w:val="00E663E6"/>
    <w:rsid w:val="00E6671B"/>
    <w:rsid w:val="00E6677E"/>
    <w:rsid w:val="00E669DA"/>
    <w:rsid w:val="00E66B3D"/>
    <w:rsid w:val="00E66B6B"/>
    <w:rsid w:val="00E66D01"/>
    <w:rsid w:val="00E66F7B"/>
    <w:rsid w:val="00E66FC2"/>
    <w:rsid w:val="00E67485"/>
    <w:rsid w:val="00E67590"/>
    <w:rsid w:val="00E67B65"/>
    <w:rsid w:val="00E70AFC"/>
    <w:rsid w:val="00E70DB2"/>
    <w:rsid w:val="00E70FEE"/>
    <w:rsid w:val="00E716B9"/>
    <w:rsid w:val="00E719AD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66"/>
    <w:rsid w:val="00E72F7B"/>
    <w:rsid w:val="00E732F4"/>
    <w:rsid w:val="00E73474"/>
    <w:rsid w:val="00E73769"/>
    <w:rsid w:val="00E739B9"/>
    <w:rsid w:val="00E73C53"/>
    <w:rsid w:val="00E73C5F"/>
    <w:rsid w:val="00E73D57"/>
    <w:rsid w:val="00E73FE8"/>
    <w:rsid w:val="00E7444B"/>
    <w:rsid w:val="00E74706"/>
    <w:rsid w:val="00E74716"/>
    <w:rsid w:val="00E74739"/>
    <w:rsid w:val="00E748CB"/>
    <w:rsid w:val="00E748F2"/>
    <w:rsid w:val="00E74BBB"/>
    <w:rsid w:val="00E74C06"/>
    <w:rsid w:val="00E74C0A"/>
    <w:rsid w:val="00E74DE9"/>
    <w:rsid w:val="00E74FD2"/>
    <w:rsid w:val="00E75016"/>
    <w:rsid w:val="00E75156"/>
    <w:rsid w:val="00E75182"/>
    <w:rsid w:val="00E754E5"/>
    <w:rsid w:val="00E75585"/>
    <w:rsid w:val="00E75C1C"/>
    <w:rsid w:val="00E76214"/>
    <w:rsid w:val="00E765B2"/>
    <w:rsid w:val="00E7699B"/>
    <w:rsid w:val="00E76D12"/>
    <w:rsid w:val="00E76D8B"/>
    <w:rsid w:val="00E76E77"/>
    <w:rsid w:val="00E76FF3"/>
    <w:rsid w:val="00E76FF9"/>
    <w:rsid w:val="00E7723D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5FA"/>
    <w:rsid w:val="00E826BF"/>
    <w:rsid w:val="00E82863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3E9C"/>
    <w:rsid w:val="00E84AEC"/>
    <w:rsid w:val="00E84C53"/>
    <w:rsid w:val="00E84EFA"/>
    <w:rsid w:val="00E85332"/>
    <w:rsid w:val="00E85663"/>
    <w:rsid w:val="00E857EA"/>
    <w:rsid w:val="00E85A0F"/>
    <w:rsid w:val="00E85CF0"/>
    <w:rsid w:val="00E85FA7"/>
    <w:rsid w:val="00E85FBE"/>
    <w:rsid w:val="00E8606F"/>
    <w:rsid w:val="00E867C8"/>
    <w:rsid w:val="00E868AC"/>
    <w:rsid w:val="00E868BC"/>
    <w:rsid w:val="00E868D6"/>
    <w:rsid w:val="00E870B4"/>
    <w:rsid w:val="00E87238"/>
    <w:rsid w:val="00E87839"/>
    <w:rsid w:val="00E87A54"/>
    <w:rsid w:val="00E900A6"/>
    <w:rsid w:val="00E90BAA"/>
    <w:rsid w:val="00E90E61"/>
    <w:rsid w:val="00E91085"/>
    <w:rsid w:val="00E9150A"/>
    <w:rsid w:val="00E92566"/>
    <w:rsid w:val="00E9265B"/>
    <w:rsid w:val="00E92DD5"/>
    <w:rsid w:val="00E930C7"/>
    <w:rsid w:val="00E931DF"/>
    <w:rsid w:val="00E93235"/>
    <w:rsid w:val="00E93498"/>
    <w:rsid w:val="00E9353B"/>
    <w:rsid w:val="00E93597"/>
    <w:rsid w:val="00E9364F"/>
    <w:rsid w:val="00E937BE"/>
    <w:rsid w:val="00E939BB"/>
    <w:rsid w:val="00E93A0F"/>
    <w:rsid w:val="00E93D52"/>
    <w:rsid w:val="00E93F2A"/>
    <w:rsid w:val="00E93F3B"/>
    <w:rsid w:val="00E93F77"/>
    <w:rsid w:val="00E94111"/>
    <w:rsid w:val="00E9415F"/>
    <w:rsid w:val="00E9425E"/>
    <w:rsid w:val="00E943D7"/>
    <w:rsid w:val="00E943E0"/>
    <w:rsid w:val="00E9488D"/>
    <w:rsid w:val="00E94901"/>
    <w:rsid w:val="00E949FA"/>
    <w:rsid w:val="00E94CB2"/>
    <w:rsid w:val="00E94F2B"/>
    <w:rsid w:val="00E951C2"/>
    <w:rsid w:val="00E95327"/>
    <w:rsid w:val="00E95407"/>
    <w:rsid w:val="00E954CC"/>
    <w:rsid w:val="00E9558E"/>
    <w:rsid w:val="00E95667"/>
    <w:rsid w:val="00E959C8"/>
    <w:rsid w:val="00E95EBB"/>
    <w:rsid w:val="00E95F3D"/>
    <w:rsid w:val="00E9657D"/>
    <w:rsid w:val="00E96D50"/>
    <w:rsid w:val="00E975D9"/>
    <w:rsid w:val="00E97608"/>
    <w:rsid w:val="00E9762B"/>
    <w:rsid w:val="00E97B02"/>
    <w:rsid w:val="00E97ED2"/>
    <w:rsid w:val="00E97F2E"/>
    <w:rsid w:val="00EA01BB"/>
    <w:rsid w:val="00EA02F2"/>
    <w:rsid w:val="00EA0588"/>
    <w:rsid w:val="00EA064B"/>
    <w:rsid w:val="00EA07B7"/>
    <w:rsid w:val="00EA0907"/>
    <w:rsid w:val="00EA0A2F"/>
    <w:rsid w:val="00EA0A3B"/>
    <w:rsid w:val="00EA0D65"/>
    <w:rsid w:val="00EA1209"/>
    <w:rsid w:val="00EA1314"/>
    <w:rsid w:val="00EA13CB"/>
    <w:rsid w:val="00EA1581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3FB"/>
    <w:rsid w:val="00EA44AE"/>
    <w:rsid w:val="00EA4691"/>
    <w:rsid w:val="00EA4799"/>
    <w:rsid w:val="00EA4977"/>
    <w:rsid w:val="00EA49F6"/>
    <w:rsid w:val="00EA4E7D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5FF6"/>
    <w:rsid w:val="00EA60F5"/>
    <w:rsid w:val="00EA620D"/>
    <w:rsid w:val="00EA63F3"/>
    <w:rsid w:val="00EA666A"/>
    <w:rsid w:val="00EA6999"/>
    <w:rsid w:val="00EA6FC6"/>
    <w:rsid w:val="00EA7139"/>
    <w:rsid w:val="00EA72E0"/>
    <w:rsid w:val="00EA7472"/>
    <w:rsid w:val="00EA75FF"/>
    <w:rsid w:val="00EA7826"/>
    <w:rsid w:val="00EA7911"/>
    <w:rsid w:val="00EA7E94"/>
    <w:rsid w:val="00EA7F4A"/>
    <w:rsid w:val="00EB03D2"/>
    <w:rsid w:val="00EB04A9"/>
    <w:rsid w:val="00EB04CA"/>
    <w:rsid w:val="00EB08CA"/>
    <w:rsid w:val="00EB09DA"/>
    <w:rsid w:val="00EB0A38"/>
    <w:rsid w:val="00EB0B19"/>
    <w:rsid w:val="00EB0CE4"/>
    <w:rsid w:val="00EB0F62"/>
    <w:rsid w:val="00EB0F7F"/>
    <w:rsid w:val="00EB10CC"/>
    <w:rsid w:val="00EB10E5"/>
    <w:rsid w:val="00EB111F"/>
    <w:rsid w:val="00EB1B20"/>
    <w:rsid w:val="00EB1D82"/>
    <w:rsid w:val="00EB1ED2"/>
    <w:rsid w:val="00EB2071"/>
    <w:rsid w:val="00EB227B"/>
    <w:rsid w:val="00EB234C"/>
    <w:rsid w:val="00EB251C"/>
    <w:rsid w:val="00EB2817"/>
    <w:rsid w:val="00EB2ADB"/>
    <w:rsid w:val="00EB2E7C"/>
    <w:rsid w:val="00EB2E82"/>
    <w:rsid w:val="00EB2F89"/>
    <w:rsid w:val="00EB30EE"/>
    <w:rsid w:val="00EB3203"/>
    <w:rsid w:val="00EB39FF"/>
    <w:rsid w:val="00EB3E6A"/>
    <w:rsid w:val="00EB3F48"/>
    <w:rsid w:val="00EB3FBB"/>
    <w:rsid w:val="00EB4110"/>
    <w:rsid w:val="00EB45EA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3F"/>
    <w:rsid w:val="00EB6145"/>
    <w:rsid w:val="00EB689D"/>
    <w:rsid w:val="00EB6F4F"/>
    <w:rsid w:val="00EB6FDF"/>
    <w:rsid w:val="00EB7095"/>
    <w:rsid w:val="00EB72C3"/>
    <w:rsid w:val="00EB7308"/>
    <w:rsid w:val="00EB785D"/>
    <w:rsid w:val="00EB78CD"/>
    <w:rsid w:val="00EC011B"/>
    <w:rsid w:val="00EC02A0"/>
    <w:rsid w:val="00EC066E"/>
    <w:rsid w:val="00EC0704"/>
    <w:rsid w:val="00EC0725"/>
    <w:rsid w:val="00EC08F2"/>
    <w:rsid w:val="00EC0D4A"/>
    <w:rsid w:val="00EC1031"/>
    <w:rsid w:val="00EC1101"/>
    <w:rsid w:val="00EC1163"/>
    <w:rsid w:val="00EC11B1"/>
    <w:rsid w:val="00EC1270"/>
    <w:rsid w:val="00EC12C5"/>
    <w:rsid w:val="00EC12CD"/>
    <w:rsid w:val="00EC13BB"/>
    <w:rsid w:val="00EC1487"/>
    <w:rsid w:val="00EC15FB"/>
    <w:rsid w:val="00EC1879"/>
    <w:rsid w:val="00EC1AF4"/>
    <w:rsid w:val="00EC1CAF"/>
    <w:rsid w:val="00EC1F2C"/>
    <w:rsid w:val="00EC20A2"/>
    <w:rsid w:val="00EC2550"/>
    <w:rsid w:val="00EC2824"/>
    <w:rsid w:val="00EC28FC"/>
    <w:rsid w:val="00EC2DBB"/>
    <w:rsid w:val="00EC36D4"/>
    <w:rsid w:val="00EC3A5E"/>
    <w:rsid w:val="00EC3B6F"/>
    <w:rsid w:val="00EC3C5A"/>
    <w:rsid w:val="00EC3EFD"/>
    <w:rsid w:val="00EC47AC"/>
    <w:rsid w:val="00EC481A"/>
    <w:rsid w:val="00EC4941"/>
    <w:rsid w:val="00EC4994"/>
    <w:rsid w:val="00EC4B11"/>
    <w:rsid w:val="00EC4CBB"/>
    <w:rsid w:val="00EC4E25"/>
    <w:rsid w:val="00EC4E44"/>
    <w:rsid w:val="00EC4E79"/>
    <w:rsid w:val="00EC4EF1"/>
    <w:rsid w:val="00EC4FB1"/>
    <w:rsid w:val="00EC563C"/>
    <w:rsid w:val="00EC5853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B4A"/>
    <w:rsid w:val="00EC6F92"/>
    <w:rsid w:val="00EC7261"/>
    <w:rsid w:val="00EC75C1"/>
    <w:rsid w:val="00EC78D9"/>
    <w:rsid w:val="00EC796C"/>
    <w:rsid w:val="00EC7971"/>
    <w:rsid w:val="00EC7AC6"/>
    <w:rsid w:val="00EC7DBE"/>
    <w:rsid w:val="00ED01BB"/>
    <w:rsid w:val="00ED0582"/>
    <w:rsid w:val="00ED05AD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55"/>
    <w:rsid w:val="00ED38E4"/>
    <w:rsid w:val="00ED3DE3"/>
    <w:rsid w:val="00ED3ED3"/>
    <w:rsid w:val="00ED3F17"/>
    <w:rsid w:val="00ED3F2A"/>
    <w:rsid w:val="00ED3FFC"/>
    <w:rsid w:val="00ED4081"/>
    <w:rsid w:val="00ED4459"/>
    <w:rsid w:val="00ED44AB"/>
    <w:rsid w:val="00ED4918"/>
    <w:rsid w:val="00ED4939"/>
    <w:rsid w:val="00ED4B2E"/>
    <w:rsid w:val="00ED4BC3"/>
    <w:rsid w:val="00ED4E77"/>
    <w:rsid w:val="00ED556E"/>
    <w:rsid w:val="00ED5931"/>
    <w:rsid w:val="00ED599F"/>
    <w:rsid w:val="00ED5BA2"/>
    <w:rsid w:val="00ED5D07"/>
    <w:rsid w:val="00ED5D48"/>
    <w:rsid w:val="00ED5D4B"/>
    <w:rsid w:val="00ED5EEA"/>
    <w:rsid w:val="00ED5EFC"/>
    <w:rsid w:val="00ED5F1C"/>
    <w:rsid w:val="00ED5F21"/>
    <w:rsid w:val="00ED6620"/>
    <w:rsid w:val="00ED6699"/>
    <w:rsid w:val="00ED66E5"/>
    <w:rsid w:val="00ED69CF"/>
    <w:rsid w:val="00ED6B0D"/>
    <w:rsid w:val="00ED6DC9"/>
    <w:rsid w:val="00ED7323"/>
    <w:rsid w:val="00ED742A"/>
    <w:rsid w:val="00ED7798"/>
    <w:rsid w:val="00EE03F8"/>
    <w:rsid w:val="00EE04CF"/>
    <w:rsid w:val="00EE0802"/>
    <w:rsid w:val="00EE0BED"/>
    <w:rsid w:val="00EE0D73"/>
    <w:rsid w:val="00EE12C2"/>
    <w:rsid w:val="00EE1464"/>
    <w:rsid w:val="00EE15CC"/>
    <w:rsid w:val="00EE173F"/>
    <w:rsid w:val="00EE1922"/>
    <w:rsid w:val="00EE197F"/>
    <w:rsid w:val="00EE1C96"/>
    <w:rsid w:val="00EE1D08"/>
    <w:rsid w:val="00EE1D3E"/>
    <w:rsid w:val="00EE1EA1"/>
    <w:rsid w:val="00EE1EAA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2CD7"/>
    <w:rsid w:val="00EE2E71"/>
    <w:rsid w:val="00EE324D"/>
    <w:rsid w:val="00EE3700"/>
    <w:rsid w:val="00EE3BA0"/>
    <w:rsid w:val="00EE3CB9"/>
    <w:rsid w:val="00EE406B"/>
    <w:rsid w:val="00EE4408"/>
    <w:rsid w:val="00EE4532"/>
    <w:rsid w:val="00EE457E"/>
    <w:rsid w:val="00EE46D1"/>
    <w:rsid w:val="00EE46D4"/>
    <w:rsid w:val="00EE472D"/>
    <w:rsid w:val="00EE4B10"/>
    <w:rsid w:val="00EE4C5A"/>
    <w:rsid w:val="00EE4D76"/>
    <w:rsid w:val="00EE4EC2"/>
    <w:rsid w:val="00EE4F6F"/>
    <w:rsid w:val="00EE5371"/>
    <w:rsid w:val="00EE5787"/>
    <w:rsid w:val="00EE5D29"/>
    <w:rsid w:val="00EE60C5"/>
    <w:rsid w:val="00EE61F1"/>
    <w:rsid w:val="00EE61F9"/>
    <w:rsid w:val="00EE65AF"/>
    <w:rsid w:val="00EE6B45"/>
    <w:rsid w:val="00EE6E6C"/>
    <w:rsid w:val="00EE6E82"/>
    <w:rsid w:val="00EE7170"/>
    <w:rsid w:val="00EE728F"/>
    <w:rsid w:val="00EE737B"/>
    <w:rsid w:val="00EE73A4"/>
    <w:rsid w:val="00EE74BA"/>
    <w:rsid w:val="00EE7B02"/>
    <w:rsid w:val="00EE7C29"/>
    <w:rsid w:val="00EE7C2E"/>
    <w:rsid w:val="00EE7D31"/>
    <w:rsid w:val="00EE7D73"/>
    <w:rsid w:val="00EF094A"/>
    <w:rsid w:val="00EF09D3"/>
    <w:rsid w:val="00EF0A89"/>
    <w:rsid w:val="00EF0B3D"/>
    <w:rsid w:val="00EF0BF8"/>
    <w:rsid w:val="00EF0C2D"/>
    <w:rsid w:val="00EF0C36"/>
    <w:rsid w:val="00EF0CFB"/>
    <w:rsid w:val="00EF1264"/>
    <w:rsid w:val="00EF12F4"/>
    <w:rsid w:val="00EF1593"/>
    <w:rsid w:val="00EF17C6"/>
    <w:rsid w:val="00EF1BCC"/>
    <w:rsid w:val="00EF1DB1"/>
    <w:rsid w:val="00EF23E2"/>
    <w:rsid w:val="00EF24C5"/>
    <w:rsid w:val="00EF2675"/>
    <w:rsid w:val="00EF292D"/>
    <w:rsid w:val="00EF2A4D"/>
    <w:rsid w:val="00EF2BD8"/>
    <w:rsid w:val="00EF2C40"/>
    <w:rsid w:val="00EF2C7E"/>
    <w:rsid w:val="00EF2D42"/>
    <w:rsid w:val="00EF30A7"/>
    <w:rsid w:val="00EF30BF"/>
    <w:rsid w:val="00EF30DE"/>
    <w:rsid w:val="00EF320E"/>
    <w:rsid w:val="00EF335B"/>
    <w:rsid w:val="00EF338C"/>
    <w:rsid w:val="00EF3A5C"/>
    <w:rsid w:val="00EF3A77"/>
    <w:rsid w:val="00EF3BED"/>
    <w:rsid w:val="00EF3C46"/>
    <w:rsid w:val="00EF3DC6"/>
    <w:rsid w:val="00EF3E20"/>
    <w:rsid w:val="00EF3FE1"/>
    <w:rsid w:val="00EF408B"/>
    <w:rsid w:val="00EF4384"/>
    <w:rsid w:val="00EF452B"/>
    <w:rsid w:val="00EF4640"/>
    <w:rsid w:val="00EF465D"/>
    <w:rsid w:val="00EF471B"/>
    <w:rsid w:val="00EF49D3"/>
    <w:rsid w:val="00EF502B"/>
    <w:rsid w:val="00EF5165"/>
    <w:rsid w:val="00EF52FF"/>
    <w:rsid w:val="00EF5363"/>
    <w:rsid w:val="00EF53C4"/>
    <w:rsid w:val="00EF547A"/>
    <w:rsid w:val="00EF5762"/>
    <w:rsid w:val="00EF5A25"/>
    <w:rsid w:val="00EF5B6E"/>
    <w:rsid w:val="00EF5CBD"/>
    <w:rsid w:val="00EF607A"/>
    <w:rsid w:val="00EF60B6"/>
    <w:rsid w:val="00EF60C0"/>
    <w:rsid w:val="00EF644C"/>
    <w:rsid w:val="00EF64FD"/>
    <w:rsid w:val="00EF6636"/>
    <w:rsid w:val="00EF7043"/>
    <w:rsid w:val="00EF70A9"/>
    <w:rsid w:val="00EF7216"/>
    <w:rsid w:val="00EF789B"/>
    <w:rsid w:val="00EF7BBD"/>
    <w:rsid w:val="00EF7E26"/>
    <w:rsid w:val="00EF7E27"/>
    <w:rsid w:val="00EF7EA9"/>
    <w:rsid w:val="00EF7FDE"/>
    <w:rsid w:val="00F00193"/>
    <w:rsid w:val="00F001EC"/>
    <w:rsid w:val="00F00207"/>
    <w:rsid w:val="00F00509"/>
    <w:rsid w:val="00F005A3"/>
    <w:rsid w:val="00F00659"/>
    <w:rsid w:val="00F00666"/>
    <w:rsid w:val="00F00727"/>
    <w:rsid w:val="00F009B0"/>
    <w:rsid w:val="00F009EC"/>
    <w:rsid w:val="00F00AC6"/>
    <w:rsid w:val="00F00B5E"/>
    <w:rsid w:val="00F00EE2"/>
    <w:rsid w:val="00F01435"/>
    <w:rsid w:val="00F01798"/>
    <w:rsid w:val="00F01A03"/>
    <w:rsid w:val="00F01BC2"/>
    <w:rsid w:val="00F01E7D"/>
    <w:rsid w:val="00F01FC6"/>
    <w:rsid w:val="00F0227E"/>
    <w:rsid w:val="00F02455"/>
    <w:rsid w:val="00F029B8"/>
    <w:rsid w:val="00F03591"/>
    <w:rsid w:val="00F037DB"/>
    <w:rsid w:val="00F03890"/>
    <w:rsid w:val="00F03B2D"/>
    <w:rsid w:val="00F03E4E"/>
    <w:rsid w:val="00F03EFA"/>
    <w:rsid w:val="00F04096"/>
    <w:rsid w:val="00F0416D"/>
    <w:rsid w:val="00F041D3"/>
    <w:rsid w:val="00F042D8"/>
    <w:rsid w:val="00F043DB"/>
    <w:rsid w:val="00F04588"/>
    <w:rsid w:val="00F046BA"/>
    <w:rsid w:val="00F04F04"/>
    <w:rsid w:val="00F0500F"/>
    <w:rsid w:val="00F0537D"/>
    <w:rsid w:val="00F053A3"/>
    <w:rsid w:val="00F053E1"/>
    <w:rsid w:val="00F054D5"/>
    <w:rsid w:val="00F0567C"/>
    <w:rsid w:val="00F0580D"/>
    <w:rsid w:val="00F05932"/>
    <w:rsid w:val="00F06308"/>
    <w:rsid w:val="00F064C1"/>
    <w:rsid w:val="00F06544"/>
    <w:rsid w:val="00F066BE"/>
    <w:rsid w:val="00F06938"/>
    <w:rsid w:val="00F06963"/>
    <w:rsid w:val="00F06A63"/>
    <w:rsid w:val="00F06AEA"/>
    <w:rsid w:val="00F06B11"/>
    <w:rsid w:val="00F07374"/>
    <w:rsid w:val="00F07ADF"/>
    <w:rsid w:val="00F07B2F"/>
    <w:rsid w:val="00F106B8"/>
    <w:rsid w:val="00F106F4"/>
    <w:rsid w:val="00F108BC"/>
    <w:rsid w:val="00F10B09"/>
    <w:rsid w:val="00F10C7C"/>
    <w:rsid w:val="00F10D05"/>
    <w:rsid w:val="00F10E8A"/>
    <w:rsid w:val="00F1142F"/>
    <w:rsid w:val="00F114ED"/>
    <w:rsid w:val="00F11844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3DCC"/>
    <w:rsid w:val="00F14223"/>
    <w:rsid w:val="00F143D3"/>
    <w:rsid w:val="00F14561"/>
    <w:rsid w:val="00F1461C"/>
    <w:rsid w:val="00F147B3"/>
    <w:rsid w:val="00F14E98"/>
    <w:rsid w:val="00F154B1"/>
    <w:rsid w:val="00F159C9"/>
    <w:rsid w:val="00F15A1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13D"/>
    <w:rsid w:val="00F216A0"/>
    <w:rsid w:val="00F21A68"/>
    <w:rsid w:val="00F21D9C"/>
    <w:rsid w:val="00F21F0E"/>
    <w:rsid w:val="00F22279"/>
    <w:rsid w:val="00F22759"/>
    <w:rsid w:val="00F2275C"/>
    <w:rsid w:val="00F229D6"/>
    <w:rsid w:val="00F22ADE"/>
    <w:rsid w:val="00F22BE4"/>
    <w:rsid w:val="00F22D2B"/>
    <w:rsid w:val="00F22E60"/>
    <w:rsid w:val="00F22F27"/>
    <w:rsid w:val="00F23076"/>
    <w:rsid w:val="00F230D1"/>
    <w:rsid w:val="00F23652"/>
    <w:rsid w:val="00F236E7"/>
    <w:rsid w:val="00F2375F"/>
    <w:rsid w:val="00F237B4"/>
    <w:rsid w:val="00F23D35"/>
    <w:rsid w:val="00F23EC3"/>
    <w:rsid w:val="00F23F2C"/>
    <w:rsid w:val="00F241C0"/>
    <w:rsid w:val="00F2438F"/>
    <w:rsid w:val="00F24A84"/>
    <w:rsid w:val="00F24CC7"/>
    <w:rsid w:val="00F24E66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74B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EEE"/>
    <w:rsid w:val="00F30FF0"/>
    <w:rsid w:val="00F31120"/>
    <w:rsid w:val="00F311B4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1B4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6B83"/>
    <w:rsid w:val="00F36E18"/>
    <w:rsid w:val="00F3706F"/>
    <w:rsid w:val="00F371A6"/>
    <w:rsid w:val="00F3749F"/>
    <w:rsid w:val="00F37796"/>
    <w:rsid w:val="00F37955"/>
    <w:rsid w:val="00F37C93"/>
    <w:rsid w:val="00F401A4"/>
    <w:rsid w:val="00F40AC6"/>
    <w:rsid w:val="00F40AD8"/>
    <w:rsid w:val="00F40C22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2FE0"/>
    <w:rsid w:val="00F4332E"/>
    <w:rsid w:val="00F434C7"/>
    <w:rsid w:val="00F435C4"/>
    <w:rsid w:val="00F43757"/>
    <w:rsid w:val="00F43AA0"/>
    <w:rsid w:val="00F43D84"/>
    <w:rsid w:val="00F4402F"/>
    <w:rsid w:val="00F4437E"/>
    <w:rsid w:val="00F44651"/>
    <w:rsid w:val="00F44683"/>
    <w:rsid w:val="00F44885"/>
    <w:rsid w:val="00F44AE5"/>
    <w:rsid w:val="00F44DFC"/>
    <w:rsid w:val="00F44E4F"/>
    <w:rsid w:val="00F44E99"/>
    <w:rsid w:val="00F44EA6"/>
    <w:rsid w:val="00F451C3"/>
    <w:rsid w:val="00F452DB"/>
    <w:rsid w:val="00F4536E"/>
    <w:rsid w:val="00F45379"/>
    <w:rsid w:val="00F45458"/>
    <w:rsid w:val="00F45CA2"/>
    <w:rsid w:val="00F46052"/>
    <w:rsid w:val="00F46403"/>
    <w:rsid w:val="00F465F8"/>
    <w:rsid w:val="00F46616"/>
    <w:rsid w:val="00F4669C"/>
    <w:rsid w:val="00F46783"/>
    <w:rsid w:val="00F4692C"/>
    <w:rsid w:val="00F46E18"/>
    <w:rsid w:val="00F46E6B"/>
    <w:rsid w:val="00F46EF2"/>
    <w:rsid w:val="00F477BB"/>
    <w:rsid w:val="00F47B6C"/>
    <w:rsid w:val="00F47BB6"/>
    <w:rsid w:val="00F50494"/>
    <w:rsid w:val="00F50701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9E9"/>
    <w:rsid w:val="00F52C8B"/>
    <w:rsid w:val="00F52D04"/>
    <w:rsid w:val="00F52D92"/>
    <w:rsid w:val="00F52E1A"/>
    <w:rsid w:val="00F5362C"/>
    <w:rsid w:val="00F537D2"/>
    <w:rsid w:val="00F53D58"/>
    <w:rsid w:val="00F53E58"/>
    <w:rsid w:val="00F53FEC"/>
    <w:rsid w:val="00F54316"/>
    <w:rsid w:val="00F5466B"/>
    <w:rsid w:val="00F54FDF"/>
    <w:rsid w:val="00F5534D"/>
    <w:rsid w:val="00F5542D"/>
    <w:rsid w:val="00F55599"/>
    <w:rsid w:val="00F558BB"/>
    <w:rsid w:val="00F559D5"/>
    <w:rsid w:val="00F55AE2"/>
    <w:rsid w:val="00F55E5F"/>
    <w:rsid w:val="00F55EDC"/>
    <w:rsid w:val="00F56205"/>
    <w:rsid w:val="00F5624F"/>
    <w:rsid w:val="00F562B8"/>
    <w:rsid w:val="00F56635"/>
    <w:rsid w:val="00F56663"/>
    <w:rsid w:val="00F56A67"/>
    <w:rsid w:val="00F56B55"/>
    <w:rsid w:val="00F570B6"/>
    <w:rsid w:val="00F57206"/>
    <w:rsid w:val="00F57241"/>
    <w:rsid w:val="00F575DC"/>
    <w:rsid w:val="00F5787B"/>
    <w:rsid w:val="00F57979"/>
    <w:rsid w:val="00F57C82"/>
    <w:rsid w:val="00F57E23"/>
    <w:rsid w:val="00F57EF8"/>
    <w:rsid w:val="00F57F7A"/>
    <w:rsid w:val="00F60163"/>
    <w:rsid w:val="00F6055A"/>
    <w:rsid w:val="00F60ACB"/>
    <w:rsid w:val="00F60BA0"/>
    <w:rsid w:val="00F60C4B"/>
    <w:rsid w:val="00F60C7A"/>
    <w:rsid w:val="00F60CAB"/>
    <w:rsid w:val="00F60F67"/>
    <w:rsid w:val="00F60F78"/>
    <w:rsid w:val="00F61438"/>
    <w:rsid w:val="00F6143F"/>
    <w:rsid w:val="00F6188E"/>
    <w:rsid w:val="00F61996"/>
    <w:rsid w:val="00F61E40"/>
    <w:rsid w:val="00F61EB5"/>
    <w:rsid w:val="00F61ECE"/>
    <w:rsid w:val="00F61FB0"/>
    <w:rsid w:val="00F62298"/>
    <w:rsid w:val="00F6254F"/>
    <w:rsid w:val="00F62590"/>
    <w:rsid w:val="00F626A3"/>
    <w:rsid w:val="00F627DB"/>
    <w:rsid w:val="00F627E7"/>
    <w:rsid w:val="00F62AEA"/>
    <w:rsid w:val="00F62CAF"/>
    <w:rsid w:val="00F62FB8"/>
    <w:rsid w:val="00F63170"/>
    <w:rsid w:val="00F63186"/>
    <w:rsid w:val="00F63419"/>
    <w:rsid w:val="00F6349D"/>
    <w:rsid w:val="00F635C5"/>
    <w:rsid w:val="00F637E0"/>
    <w:rsid w:val="00F63913"/>
    <w:rsid w:val="00F63C02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6CDF"/>
    <w:rsid w:val="00F66E65"/>
    <w:rsid w:val="00F671D6"/>
    <w:rsid w:val="00F671E1"/>
    <w:rsid w:val="00F67314"/>
    <w:rsid w:val="00F67373"/>
    <w:rsid w:val="00F674AF"/>
    <w:rsid w:val="00F6759D"/>
    <w:rsid w:val="00F675BC"/>
    <w:rsid w:val="00F67A14"/>
    <w:rsid w:val="00F67A93"/>
    <w:rsid w:val="00F67B2E"/>
    <w:rsid w:val="00F67C63"/>
    <w:rsid w:val="00F67E4E"/>
    <w:rsid w:val="00F67E95"/>
    <w:rsid w:val="00F70139"/>
    <w:rsid w:val="00F702DC"/>
    <w:rsid w:val="00F704A0"/>
    <w:rsid w:val="00F70882"/>
    <w:rsid w:val="00F70C06"/>
    <w:rsid w:val="00F70EF0"/>
    <w:rsid w:val="00F70EF8"/>
    <w:rsid w:val="00F70F6C"/>
    <w:rsid w:val="00F711AD"/>
    <w:rsid w:val="00F714A5"/>
    <w:rsid w:val="00F716E3"/>
    <w:rsid w:val="00F71AA3"/>
    <w:rsid w:val="00F71CE4"/>
    <w:rsid w:val="00F72409"/>
    <w:rsid w:val="00F724DE"/>
    <w:rsid w:val="00F72833"/>
    <w:rsid w:val="00F729C8"/>
    <w:rsid w:val="00F72C09"/>
    <w:rsid w:val="00F72CC7"/>
    <w:rsid w:val="00F72D9E"/>
    <w:rsid w:val="00F72DE9"/>
    <w:rsid w:val="00F72F67"/>
    <w:rsid w:val="00F730DF"/>
    <w:rsid w:val="00F73433"/>
    <w:rsid w:val="00F73AEF"/>
    <w:rsid w:val="00F73F8C"/>
    <w:rsid w:val="00F74587"/>
    <w:rsid w:val="00F74725"/>
    <w:rsid w:val="00F74C1E"/>
    <w:rsid w:val="00F74F1F"/>
    <w:rsid w:val="00F75184"/>
    <w:rsid w:val="00F751D0"/>
    <w:rsid w:val="00F752AF"/>
    <w:rsid w:val="00F755F0"/>
    <w:rsid w:val="00F7584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7E5"/>
    <w:rsid w:val="00F76844"/>
    <w:rsid w:val="00F768AC"/>
    <w:rsid w:val="00F76BE2"/>
    <w:rsid w:val="00F76DFD"/>
    <w:rsid w:val="00F7713F"/>
    <w:rsid w:val="00F7731F"/>
    <w:rsid w:val="00F77612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5B6"/>
    <w:rsid w:val="00F816B8"/>
    <w:rsid w:val="00F817B9"/>
    <w:rsid w:val="00F81B5D"/>
    <w:rsid w:val="00F81BF3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478B"/>
    <w:rsid w:val="00F850C1"/>
    <w:rsid w:val="00F8558C"/>
    <w:rsid w:val="00F8589A"/>
    <w:rsid w:val="00F858F8"/>
    <w:rsid w:val="00F85CB0"/>
    <w:rsid w:val="00F8601A"/>
    <w:rsid w:val="00F86094"/>
    <w:rsid w:val="00F86099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E20"/>
    <w:rsid w:val="00F87F76"/>
    <w:rsid w:val="00F90014"/>
    <w:rsid w:val="00F90BDE"/>
    <w:rsid w:val="00F90CC0"/>
    <w:rsid w:val="00F90D4C"/>
    <w:rsid w:val="00F9115C"/>
    <w:rsid w:val="00F9128A"/>
    <w:rsid w:val="00F913E1"/>
    <w:rsid w:val="00F91422"/>
    <w:rsid w:val="00F91467"/>
    <w:rsid w:val="00F914B9"/>
    <w:rsid w:val="00F91A14"/>
    <w:rsid w:val="00F91AF6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151"/>
    <w:rsid w:val="00F9320E"/>
    <w:rsid w:val="00F9326E"/>
    <w:rsid w:val="00F9344C"/>
    <w:rsid w:val="00F9367B"/>
    <w:rsid w:val="00F93B5E"/>
    <w:rsid w:val="00F93CB0"/>
    <w:rsid w:val="00F940B2"/>
    <w:rsid w:val="00F94139"/>
    <w:rsid w:val="00F942ED"/>
    <w:rsid w:val="00F944AF"/>
    <w:rsid w:val="00F9473A"/>
    <w:rsid w:val="00F94770"/>
    <w:rsid w:val="00F949B1"/>
    <w:rsid w:val="00F949F8"/>
    <w:rsid w:val="00F94D5B"/>
    <w:rsid w:val="00F94F34"/>
    <w:rsid w:val="00F94F3D"/>
    <w:rsid w:val="00F9573B"/>
    <w:rsid w:val="00F95911"/>
    <w:rsid w:val="00F95C29"/>
    <w:rsid w:val="00F95C81"/>
    <w:rsid w:val="00F95D08"/>
    <w:rsid w:val="00F95F02"/>
    <w:rsid w:val="00F9663C"/>
    <w:rsid w:val="00F96857"/>
    <w:rsid w:val="00F96FB0"/>
    <w:rsid w:val="00F97280"/>
    <w:rsid w:val="00F9736B"/>
    <w:rsid w:val="00F97458"/>
    <w:rsid w:val="00F97991"/>
    <w:rsid w:val="00F979C3"/>
    <w:rsid w:val="00F97EA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AD2"/>
    <w:rsid w:val="00FA1CC9"/>
    <w:rsid w:val="00FA1DF3"/>
    <w:rsid w:val="00FA1FDD"/>
    <w:rsid w:val="00FA20D8"/>
    <w:rsid w:val="00FA247E"/>
    <w:rsid w:val="00FA26A2"/>
    <w:rsid w:val="00FA297F"/>
    <w:rsid w:val="00FA2A37"/>
    <w:rsid w:val="00FA2F94"/>
    <w:rsid w:val="00FA3358"/>
    <w:rsid w:val="00FA33A1"/>
    <w:rsid w:val="00FA33C7"/>
    <w:rsid w:val="00FA34DA"/>
    <w:rsid w:val="00FA3613"/>
    <w:rsid w:val="00FA3662"/>
    <w:rsid w:val="00FA471C"/>
    <w:rsid w:val="00FA47E0"/>
    <w:rsid w:val="00FA4CCA"/>
    <w:rsid w:val="00FA4D33"/>
    <w:rsid w:val="00FA5123"/>
    <w:rsid w:val="00FA5515"/>
    <w:rsid w:val="00FA569C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928"/>
    <w:rsid w:val="00FA6B9A"/>
    <w:rsid w:val="00FA6CA6"/>
    <w:rsid w:val="00FA6CD2"/>
    <w:rsid w:val="00FA6CE8"/>
    <w:rsid w:val="00FA6DCB"/>
    <w:rsid w:val="00FA6EF5"/>
    <w:rsid w:val="00FA6EF7"/>
    <w:rsid w:val="00FA6F3B"/>
    <w:rsid w:val="00FA759C"/>
    <w:rsid w:val="00FA7897"/>
    <w:rsid w:val="00FA7B4A"/>
    <w:rsid w:val="00FA7CCE"/>
    <w:rsid w:val="00FA7E65"/>
    <w:rsid w:val="00FB01EA"/>
    <w:rsid w:val="00FB036D"/>
    <w:rsid w:val="00FB0503"/>
    <w:rsid w:val="00FB050E"/>
    <w:rsid w:val="00FB0A77"/>
    <w:rsid w:val="00FB0E3D"/>
    <w:rsid w:val="00FB1401"/>
    <w:rsid w:val="00FB1F76"/>
    <w:rsid w:val="00FB1FED"/>
    <w:rsid w:val="00FB214C"/>
    <w:rsid w:val="00FB22F6"/>
    <w:rsid w:val="00FB27B7"/>
    <w:rsid w:val="00FB28D6"/>
    <w:rsid w:val="00FB2A11"/>
    <w:rsid w:val="00FB2A72"/>
    <w:rsid w:val="00FB2ADB"/>
    <w:rsid w:val="00FB3171"/>
    <w:rsid w:val="00FB335E"/>
    <w:rsid w:val="00FB361B"/>
    <w:rsid w:val="00FB375C"/>
    <w:rsid w:val="00FB3873"/>
    <w:rsid w:val="00FB3E44"/>
    <w:rsid w:val="00FB412C"/>
    <w:rsid w:val="00FB4233"/>
    <w:rsid w:val="00FB46FD"/>
    <w:rsid w:val="00FB49EC"/>
    <w:rsid w:val="00FB4D3C"/>
    <w:rsid w:val="00FB5275"/>
    <w:rsid w:val="00FB545F"/>
    <w:rsid w:val="00FB54D5"/>
    <w:rsid w:val="00FB5D50"/>
    <w:rsid w:val="00FB5D84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4D0"/>
    <w:rsid w:val="00FB764D"/>
    <w:rsid w:val="00FB7781"/>
    <w:rsid w:val="00FB7A38"/>
    <w:rsid w:val="00FB7B9A"/>
    <w:rsid w:val="00FB7D16"/>
    <w:rsid w:val="00FB7DDE"/>
    <w:rsid w:val="00FB7E6A"/>
    <w:rsid w:val="00FB7FAD"/>
    <w:rsid w:val="00FC03DC"/>
    <w:rsid w:val="00FC0669"/>
    <w:rsid w:val="00FC0752"/>
    <w:rsid w:val="00FC07A1"/>
    <w:rsid w:val="00FC0955"/>
    <w:rsid w:val="00FC0C67"/>
    <w:rsid w:val="00FC0D01"/>
    <w:rsid w:val="00FC0EB9"/>
    <w:rsid w:val="00FC0F4A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1EE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954"/>
    <w:rsid w:val="00FC3B8B"/>
    <w:rsid w:val="00FC406D"/>
    <w:rsid w:val="00FC40CC"/>
    <w:rsid w:val="00FC4261"/>
    <w:rsid w:val="00FC48BE"/>
    <w:rsid w:val="00FC4A6D"/>
    <w:rsid w:val="00FC4F8E"/>
    <w:rsid w:val="00FC5216"/>
    <w:rsid w:val="00FC5458"/>
    <w:rsid w:val="00FC57A3"/>
    <w:rsid w:val="00FC59BA"/>
    <w:rsid w:val="00FC5BDE"/>
    <w:rsid w:val="00FC61DE"/>
    <w:rsid w:val="00FC625A"/>
    <w:rsid w:val="00FC632B"/>
    <w:rsid w:val="00FC69CF"/>
    <w:rsid w:val="00FC6B0C"/>
    <w:rsid w:val="00FC6DB7"/>
    <w:rsid w:val="00FC6E16"/>
    <w:rsid w:val="00FC6EC2"/>
    <w:rsid w:val="00FC6FA9"/>
    <w:rsid w:val="00FC6FB2"/>
    <w:rsid w:val="00FC7003"/>
    <w:rsid w:val="00FC7309"/>
    <w:rsid w:val="00FC74A2"/>
    <w:rsid w:val="00FC76BE"/>
    <w:rsid w:val="00FC78FE"/>
    <w:rsid w:val="00FC7B1E"/>
    <w:rsid w:val="00FC7CD3"/>
    <w:rsid w:val="00FD005C"/>
    <w:rsid w:val="00FD0127"/>
    <w:rsid w:val="00FD02F9"/>
    <w:rsid w:val="00FD04DC"/>
    <w:rsid w:val="00FD051F"/>
    <w:rsid w:val="00FD057D"/>
    <w:rsid w:val="00FD0857"/>
    <w:rsid w:val="00FD0CC7"/>
    <w:rsid w:val="00FD16EB"/>
    <w:rsid w:val="00FD1826"/>
    <w:rsid w:val="00FD1896"/>
    <w:rsid w:val="00FD1AAD"/>
    <w:rsid w:val="00FD210E"/>
    <w:rsid w:val="00FD2699"/>
    <w:rsid w:val="00FD32DA"/>
    <w:rsid w:val="00FD3641"/>
    <w:rsid w:val="00FD37D9"/>
    <w:rsid w:val="00FD3B14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92E"/>
    <w:rsid w:val="00FD5A90"/>
    <w:rsid w:val="00FD5B7E"/>
    <w:rsid w:val="00FD5E9B"/>
    <w:rsid w:val="00FD6051"/>
    <w:rsid w:val="00FD653F"/>
    <w:rsid w:val="00FD6816"/>
    <w:rsid w:val="00FD6843"/>
    <w:rsid w:val="00FD696C"/>
    <w:rsid w:val="00FD6F09"/>
    <w:rsid w:val="00FD7073"/>
    <w:rsid w:val="00FD77B2"/>
    <w:rsid w:val="00FD78A2"/>
    <w:rsid w:val="00FD79E3"/>
    <w:rsid w:val="00FD7E54"/>
    <w:rsid w:val="00FD7F97"/>
    <w:rsid w:val="00FE029B"/>
    <w:rsid w:val="00FE0849"/>
    <w:rsid w:val="00FE089A"/>
    <w:rsid w:val="00FE0FC5"/>
    <w:rsid w:val="00FE1336"/>
    <w:rsid w:val="00FE170D"/>
    <w:rsid w:val="00FE1734"/>
    <w:rsid w:val="00FE18E8"/>
    <w:rsid w:val="00FE19B3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C9F"/>
    <w:rsid w:val="00FE2CAD"/>
    <w:rsid w:val="00FE2DF3"/>
    <w:rsid w:val="00FE2EC7"/>
    <w:rsid w:val="00FE3234"/>
    <w:rsid w:val="00FE33A6"/>
    <w:rsid w:val="00FE36EE"/>
    <w:rsid w:val="00FE3B8E"/>
    <w:rsid w:val="00FE3EC1"/>
    <w:rsid w:val="00FE41AB"/>
    <w:rsid w:val="00FE41BE"/>
    <w:rsid w:val="00FE42A2"/>
    <w:rsid w:val="00FE42C7"/>
    <w:rsid w:val="00FE4335"/>
    <w:rsid w:val="00FE43A7"/>
    <w:rsid w:val="00FE45B1"/>
    <w:rsid w:val="00FE463A"/>
    <w:rsid w:val="00FE46CD"/>
    <w:rsid w:val="00FE4795"/>
    <w:rsid w:val="00FE47DE"/>
    <w:rsid w:val="00FE4889"/>
    <w:rsid w:val="00FE4B53"/>
    <w:rsid w:val="00FE4B76"/>
    <w:rsid w:val="00FE4E60"/>
    <w:rsid w:val="00FE509F"/>
    <w:rsid w:val="00FE515D"/>
    <w:rsid w:val="00FE5318"/>
    <w:rsid w:val="00FE53BC"/>
    <w:rsid w:val="00FE5A54"/>
    <w:rsid w:val="00FE5B83"/>
    <w:rsid w:val="00FE5CA3"/>
    <w:rsid w:val="00FE604D"/>
    <w:rsid w:val="00FE649F"/>
    <w:rsid w:val="00FE6542"/>
    <w:rsid w:val="00FE657C"/>
    <w:rsid w:val="00FE65BA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1DB8"/>
    <w:rsid w:val="00FF2842"/>
    <w:rsid w:val="00FF30DF"/>
    <w:rsid w:val="00FF34B7"/>
    <w:rsid w:val="00FF35A7"/>
    <w:rsid w:val="00FF3A48"/>
    <w:rsid w:val="00FF3C4D"/>
    <w:rsid w:val="00FF3C9F"/>
    <w:rsid w:val="00FF3E6C"/>
    <w:rsid w:val="00FF404E"/>
    <w:rsid w:val="00FF423D"/>
    <w:rsid w:val="00FF4534"/>
    <w:rsid w:val="00FF4B00"/>
    <w:rsid w:val="00FF4CF2"/>
    <w:rsid w:val="00FF4FEC"/>
    <w:rsid w:val="00FF50FA"/>
    <w:rsid w:val="00FF5463"/>
    <w:rsid w:val="00FF5468"/>
    <w:rsid w:val="00FF5697"/>
    <w:rsid w:val="00FF5711"/>
    <w:rsid w:val="00FF573C"/>
    <w:rsid w:val="00FF58FE"/>
    <w:rsid w:val="00FF5BFC"/>
    <w:rsid w:val="00FF5D1E"/>
    <w:rsid w:val="00FF5EBB"/>
    <w:rsid w:val="00FF6053"/>
    <w:rsid w:val="00FF61D2"/>
    <w:rsid w:val="00FF6335"/>
    <w:rsid w:val="00FF662A"/>
    <w:rsid w:val="00FF6968"/>
    <w:rsid w:val="00FF6A27"/>
    <w:rsid w:val="00FF6BDA"/>
    <w:rsid w:val="00FF6BF3"/>
    <w:rsid w:val="00FF6C0E"/>
    <w:rsid w:val="00FF6F41"/>
    <w:rsid w:val="00FF719C"/>
    <w:rsid w:val="00FF7328"/>
    <w:rsid w:val="00FF755C"/>
    <w:rsid w:val="00FF7703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66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styleId="LineNumber">
    <w:name w:val="line number"/>
    <w:basedOn w:val="DefaultParagraphFont"/>
    <w:semiHidden/>
    <w:unhideWhenUsed/>
    <w:rsid w:val="00C620EA"/>
  </w:style>
  <w:style w:type="character" w:customStyle="1" w:styleId="ui-provider">
    <w:name w:val="ui-provider"/>
    <w:basedOn w:val="DefaultParagraphFont"/>
    <w:rsid w:val="0028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7838C4-F0C2-4C32-B423-6707E2A17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</TotalTime>
  <Pages>3</Pages>
  <Words>401</Words>
  <Characters>1587</Characters>
  <Application>Microsoft Office Word</Application>
  <DocSecurity>0</DocSecurity>
  <Lines>49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Muangklang, Tamonwan</dc:creator>
  <cp:keywords/>
  <dc:description/>
  <cp:lastModifiedBy>Tunyarat, Seetee</cp:lastModifiedBy>
  <cp:revision>6</cp:revision>
  <cp:lastPrinted>2026-05-11T03:48:00Z</cp:lastPrinted>
  <dcterms:created xsi:type="dcterms:W3CDTF">2026-05-11T05:39:00Z</dcterms:created>
  <dcterms:modified xsi:type="dcterms:W3CDTF">2026-05-11T05:58:00Z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