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952EEB" w:rsidRPr="00F3427F" w14:paraId="47C3C02F" w14:textId="77777777" w:rsidTr="00D20A9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6E7084D" w14:textId="13B6E384" w:rsidR="00952EEB" w:rsidRPr="00F3427F" w:rsidRDefault="009E7627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 w:val="0"/>
                <w:sz w:val="28"/>
                <w:szCs w:val="28"/>
              </w:rPr>
              <w:br w:type="column"/>
            </w:r>
            <w:r w:rsidR="00952EEB" w:rsidRPr="00F3427F">
              <w:rPr>
                <w:b w:val="0"/>
                <w:bCs w:val="0"/>
                <w:sz w:val="28"/>
                <w:szCs w:val="28"/>
              </w:rPr>
              <w:br w:type="page"/>
            </w:r>
            <w:r w:rsidR="00952EEB" w:rsidRPr="00F3427F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3667E9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A3D2BBC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952EEB" w:rsidRPr="00F3427F" w14:paraId="452EE97B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BB0B2B3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C45EE3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C78E67B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952EEB" w:rsidRPr="00F3427F" w14:paraId="24963474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BFE3A2" w14:textId="0E465B89" w:rsidR="00952EEB" w:rsidRPr="00F3427F" w:rsidRDefault="007077E6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38C906C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28D5F85" w14:textId="77777777" w:rsidR="00952EEB" w:rsidRPr="00F3427F" w:rsidRDefault="00952EEB" w:rsidP="00AD05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เกณฑ์การจัดทำงบการเงินระหว่างกาล</w:t>
            </w:r>
          </w:p>
        </w:tc>
      </w:tr>
      <w:tr w:rsidR="00185870" w:rsidRPr="00F3427F" w14:paraId="3F91CB37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AC3DE4" w14:textId="7669893E" w:rsidR="00185870" w:rsidRPr="00F3427F" w:rsidRDefault="007077E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58CF2C3E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EE12D41" w14:textId="511CA42B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</w:p>
        </w:tc>
      </w:tr>
      <w:tr w:rsidR="00185870" w:rsidRPr="00F3427F" w14:paraId="57E5D98C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671664" w14:textId="70CFE6A0" w:rsidR="00185870" w:rsidRPr="00F3427F" w:rsidRDefault="007077E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AD2C268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627905F1" w14:textId="52D2F4BD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ลูกหนี้การค้า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และลูกหนี้หมุนเวียนอื่น</w:t>
            </w:r>
          </w:p>
        </w:tc>
      </w:tr>
      <w:tr w:rsidR="00185870" w:rsidRPr="00F3427F" w14:paraId="62EDCBD6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D7B863" w14:textId="157D10DA" w:rsidR="00185870" w:rsidRPr="00F3427F" w:rsidRDefault="007077E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19C9705B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FE803FC" w14:textId="0203DED1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</w:t>
            </w: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บริษัทร่วมและ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การร่วมค้า</w:t>
            </w:r>
          </w:p>
        </w:tc>
      </w:tr>
      <w:tr w:rsidR="00185870" w:rsidRPr="00F3427F" w14:paraId="287FBB05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B1C328" w14:textId="4501645D" w:rsidR="00185870" w:rsidRPr="00F3427F" w:rsidRDefault="007077E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5998BD61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3A62900" w14:textId="69879778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85870" w:rsidRPr="00F3427F" w14:paraId="32BCB568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736765F" w14:textId="4A59EE53" w:rsidR="00185870" w:rsidRPr="00F3427F" w:rsidRDefault="007077E6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F680643" w14:textId="77777777" w:rsidR="00185870" w:rsidRPr="00F3427F" w:rsidRDefault="00185870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24C4F376" w14:textId="57745AC1" w:rsidR="00185870" w:rsidRPr="00F3427F" w:rsidRDefault="00F44DFC" w:rsidP="0018587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การดำเนินงานร่วมกัน</w:t>
            </w:r>
          </w:p>
        </w:tc>
      </w:tr>
      <w:tr w:rsidR="00F44DFC" w:rsidRPr="00F3427F" w14:paraId="36A469F3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8831D3" w14:textId="617CE2B7" w:rsidR="00F44DFC" w:rsidRPr="00F3427F" w:rsidRDefault="007077E6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5FEC135D" w14:textId="77777777" w:rsidR="00F44DFC" w:rsidRPr="00F3427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EAFBAF6" w14:textId="27328037" w:rsidR="00F44DFC" w:rsidRPr="00F3427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ที่ดิน อาคารและอุปกรณ์</w:t>
            </w:r>
          </w:p>
        </w:tc>
      </w:tr>
      <w:tr w:rsidR="00F44DFC" w:rsidRPr="00F3427F" w14:paraId="0E969EBB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455E69" w14:textId="3EFFEAD4" w:rsidR="00F44DFC" w:rsidRPr="00F3427F" w:rsidRDefault="007077E6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443E2E0" w14:textId="77777777" w:rsidR="00F44DFC" w:rsidRPr="00F3427F" w:rsidRDefault="00F44DFC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B63613F" w14:textId="13ADC248" w:rsidR="00F44DFC" w:rsidRPr="00F3427F" w:rsidRDefault="00C5600F" w:rsidP="00F44D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B03E8A" w:rsidRPr="00F3427F" w14:paraId="789B66FA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A8AA7A" w14:textId="5C15E1AC" w:rsidR="00B03E8A" w:rsidRPr="00F3427F" w:rsidRDefault="007077E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0AA0D733" w14:textId="77777777" w:rsidR="00B03E8A" w:rsidRPr="00F3427F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76C80F0" w14:textId="10BA1CCB" w:rsidR="00B03E8A" w:rsidRPr="00F3427F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ทุนเรือนหุ้น</w:t>
            </w:r>
          </w:p>
        </w:tc>
      </w:tr>
      <w:tr w:rsidR="00B030A7" w:rsidRPr="00F3427F" w14:paraId="0D918382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3829A3" w14:textId="709C2174" w:rsidR="00B030A7" w:rsidRPr="00F3427F" w:rsidRDefault="007077E6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70" w:type="dxa"/>
          </w:tcPr>
          <w:p w14:paraId="29A25138" w14:textId="77777777" w:rsidR="00B030A7" w:rsidRPr="00F3427F" w:rsidRDefault="00B030A7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312A6B0" w14:textId="7E49E691" w:rsidR="00B030A7" w:rsidRPr="00F3427F" w:rsidRDefault="00B030A7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B03E8A" w:rsidRPr="00F3427F" w14:paraId="63A56DDD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8C00E49" w14:textId="341FA4FA" w:rsidR="006139BD" w:rsidRPr="00F3427F" w:rsidRDefault="007077E6" w:rsidP="006139BD">
            <w:pPr>
              <w:rPr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270" w:type="dxa"/>
          </w:tcPr>
          <w:p w14:paraId="2AF0ED8C" w14:textId="77777777" w:rsidR="00B03E8A" w:rsidRPr="00F3427F" w:rsidRDefault="00B03E8A" w:rsidP="00B03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77D5E454" w14:textId="16B741D9" w:rsidR="006139BD" w:rsidRPr="00F3427F" w:rsidRDefault="006139BD" w:rsidP="006139B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การดำเนินงานที่ยกเลิก</w:t>
            </w:r>
          </w:p>
        </w:tc>
      </w:tr>
      <w:tr w:rsidR="00D20A99" w:rsidRPr="00F3427F" w14:paraId="64E2FFC6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1DA874" w14:textId="5BA69FA9" w:rsidR="00D20A99" w:rsidRPr="00F3427F" w:rsidRDefault="007077E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48D467A5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7990860" w14:textId="36B15D8F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กำไร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(ขาดทุน)</w:t>
            </w: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ต่อหุ้น</w:t>
            </w:r>
          </w:p>
        </w:tc>
      </w:tr>
      <w:tr w:rsidR="00860FD3" w:rsidRPr="00F3427F" w14:paraId="5C10CC93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7AFE5B" w14:textId="3DEDA3ED" w:rsidR="00860FD3" w:rsidRPr="00F3427F" w:rsidRDefault="00860FD3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14:paraId="4D7CB051" w14:textId="77777777" w:rsidR="00860FD3" w:rsidRPr="00F3427F" w:rsidRDefault="00860FD3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384E34D" w14:textId="2E0B7932" w:rsidR="00860FD3" w:rsidRPr="00F3427F" w:rsidRDefault="00860FD3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60FD3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D20A99" w:rsidRPr="00F3427F" w14:paraId="4F74D6EF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09C2574" w14:textId="68C0CA66" w:rsidR="00D20A99" w:rsidRPr="00F3427F" w:rsidRDefault="007077E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860FD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1559036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6A8A1C84" w14:textId="78982DF5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</w:t>
            </w: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กับบุคคลหรือกิจการที่ไม่เกี่ยวข้องกัน</w:t>
            </w:r>
          </w:p>
        </w:tc>
      </w:tr>
      <w:tr w:rsidR="00D20A99" w:rsidRPr="00F3427F" w14:paraId="204088C0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4296FC" w14:textId="6FEDA914" w:rsidR="00D20A99" w:rsidRPr="00F3427F" w:rsidRDefault="007077E6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860FD3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37A7055C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D855CA9" w14:textId="643EE4EE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F3427F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คดีฟ้องร้อง</w:t>
            </w:r>
          </w:p>
        </w:tc>
      </w:tr>
      <w:tr w:rsidR="00D20A99" w:rsidRPr="00F3427F" w14:paraId="5355BB8D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90F4C51" w14:textId="5BE17200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F6EA1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4E7400F6" w14:textId="72DF4748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15001C9F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74A128" w14:textId="7ABE9AD3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76EA0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23BA39B" w14:textId="7D4692A6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11A429C4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56BE4A" w14:textId="31FFC3CF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CEF9C1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5150539A" w14:textId="3C07B045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2131B51E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E3107A" w14:textId="6E4F9B9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C151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7C1644E" w14:textId="7F10E2A4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2E41C63A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FDFCE5" w14:textId="55CD2AF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4CDB8B1F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920" w:type="dxa"/>
          </w:tcPr>
          <w:p w14:paraId="1D750B5E" w14:textId="19AE5D5F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6BA68D83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5E77F0" w14:textId="629F713C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2BF5FF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1489203D" w14:textId="2D4C6BA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tr w:rsidR="00D20A99" w:rsidRPr="00F3427F" w14:paraId="7743EB3E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FD41F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C99B1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04F24D0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D20A99" w:rsidRPr="00F3427F" w14:paraId="2F4EAC7F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3A4A5C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77CB7B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4C61CE1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</w:tr>
      <w:tr w:rsidR="00D20A99" w:rsidRPr="00F3427F" w14:paraId="6326B044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3C45EC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35B02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07D72157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  <w:tr w:rsidR="00D20A99" w:rsidRPr="00F3427F" w14:paraId="08A27782" w14:textId="77777777" w:rsidTr="00D20A9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E44FA3E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0F8B0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920" w:type="dxa"/>
          </w:tcPr>
          <w:p w14:paraId="32913B73" w14:textId="77777777" w:rsidR="00D20A99" w:rsidRPr="00F3427F" w:rsidRDefault="00D20A99" w:rsidP="006D7E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  <w:lang w:val="th-TH"/>
              </w:rPr>
            </w:pPr>
          </w:p>
        </w:tc>
      </w:tr>
    </w:tbl>
    <w:p w14:paraId="2259EB61" w14:textId="7967E1E7" w:rsidR="00952EEB" w:rsidRPr="00F3427F" w:rsidRDefault="00952E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</w:rPr>
        <w:br w:type="page"/>
      </w:r>
    </w:p>
    <w:p w14:paraId="04C087AC" w14:textId="77777777" w:rsidR="00276700" w:rsidRPr="00F3427F" w:rsidRDefault="00276700" w:rsidP="00CA0B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9218DA6" w14:textId="77777777" w:rsidR="00276700" w:rsidRPr="00F3427F" w:rsidRDefault="00276700" w:rsidP="00490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47441409" w14:textId="0B7059AF" w:rsidR="006F68AE" w:rsidRPr="00F3427F" w:rsidRDefault="00276700" w:rsidP="00276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F3427F">
        <w:rPr>
          <w:rFonts w:ascii="Angsana New" w:hAnsi="Angsana New"/>
          <w:b/>
          <w:sz w:val="28"/>
          <w:szCs w:val="28"/>
          <w:cs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12</w:t>
      </w:r>
      <w:r w:rsidR="007F395A" w:rsidRPr="00F3427F">
        <w:rPr>
          <w:rFonts w:ascii="Angsana New" w:hAnsi="Angsana New"/>
          <w:sz w:val="28"/>
          <w:szCs w:val="28"/>
          <w:cs/>
        </w:rPr>
        <w:t xml:space="preserve"> </w:t>
      </w:r>
      <w:r w:rsidR="00C63490" w:rsidRPr="00F3427F">
        <w:rPr>
          <w:rFonts w:asciiTheme="majorBidi" w:hAnsiTheme="majorBidi" w:cstheme="majorBidi" w:hint="cs"/>
          <w:b/>
          <w:sz w:val="28"/>
          <w:szCs w:val="28"/>
          <w:cs/>
        </w:rPr>
        <w:t>พฤษภาคม</w:t>
      </w:r>
      <w:r w:rsidR="00C63490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7077E6" w:rsidRPr="00F3427F">
        <w:rPr>
          <w:rFonts w:ascii="Angsana New" w:hAnsi="Angsana New" w:hint="cs"/>
          <w:sz w:val="28"/>
          <w:szCs w:val="28"/>
        </w:rPr>
        <w:t>256</w:t>
      </w:r>
      <w:r w:rsidR="007077E6" w:rsidRPr="00F3427F">
        <w:rPr>
          <w:rFonts w:ascii="Angsana New" w:hAnsi="Angsana New"/>
          <w:sz w:val="28"/>
          <w:szCs w:val="28"/>
        </w:rPr>
        <w:t>9</w:t>
      </w:r>
    </w:p>
    <w:p w14:paraId="19C18B58" w14:textId="77777777" w:rsidR="00661CC0" w:rsidRPr="00F3427F" w:rsidRDefault="00661CC0" w:rsidP="006F68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35D25ABE" w14:textId="77777777" w:rsidR="00661CC0" w:rsidRPr="00F3427F" w:rsidRDefault="002D7611" w:rsidP="006E249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F3427F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เกณฑ์การจัดทำงบการเงินระหว่างกาล</w:t>
      </w:r>
    </w:p>
    <w:p w14:paraId="61EFF38D" w14:textId="77777777" w:rsidR="00661CC0" w:rsidRPr="00F3427F" w:rsidRDefault="00661CC0" w:rsidP="00F62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BD8D4E1" w14:textId="70722BCA" w:rsidR="001512FC" w:rsidRPr="00F3427F" w:rsidRDefault="001512FC" w:rsidP="00F81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FB0433">
        <w:rPr>
          <w:rFonts w:ascii="Angsana New" w:hAnsi="Angsana New"/>
          <w:sz w:val="28"/>
          <w:szCs w:val="28"/>
        </w:rPr>
        <w:br/>
      </w:r>
      <w:r w:rsidRPr="00F3427F">
        <w:rPr>
          <w:rFonts w:ascii="Angsana New" w:hAnsi="Angsana New"/>
          <w:sz w:val="28"/>
          <w:szCs w:val="28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B0433">
        <w:rPr>
          <w:rFonts w:ascii="Angsana New" w:hAnsi="Angsana New"/>
          <w:sz w:val="28"/>
          <w:szCs w:val="28"/>
        </w:rPr>
        <w:br/>
      </w:r>
      <w:r w:rsidRPr="00F3427F">
        <w:rPr>
          <w:rFonts w:ascii="Angsana New" w:hAnsi="Angsana New"/>
          <w:sz w:val="28"/>
          <w:szCs w:val="28"/>
          <w:cs/>
        </w:rPr>
        <w:t xml:space="preserve">ฉบับที่ </w:t>
      </w:r>
      <w:r w:rsidR="007077E6" w:rsidRPr="00F3427F">
        <w:rPr>
          <w:rFonts w:ascii="Angsana New" w:hAnsi="Angsana New"/>
          <w:sz w:val="28"/>
          <w:szCs w:val="28"/>
        </w:rPr>
        <w:t>34</w:t>
      </w:r>
      <w:r w:rsidR="00281CAD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เรื่อง </w:t>
      </w:r>
      <w:r w:rsidRPr="00F3427F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F3427F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</w:t>
      </w:r>
      <w:r w:rsidR="00FB0433">
        <w:rPr>
          <w:rFonts w:ascii="Angsana New" w:hAnsi="Angsana New"/>
          <w:sz w:val="28"/>
          <w:szCs w:val="28"/>
        </w:rPr>
        <w:br/>
      </w:r>
      <w:r w:rsidRPr="00F3427F">
        <w:rPr>
          <w:rFonts w:ascii="Angsana New" w:hAnsi="Angsana New"/>
          <w:sz w:val="28"/>
          <w:szCs w:val="28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F817B9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F817B9" w:rsidRPr="00F3427F">
        <w:rPr>
          <w:rFonts w:ascii="Angsana New" w:hAnsi="Angsana New"/>
          <w:sz w:val="28"/>
          <w:szCs w:val="28"/>
          <w:cs/>
        </w:rPr>
        <w:t>โดยงบการเงิน</w:t>
      </w:r>
      <w:r w:rsidR="00FB0433">
        <w:rPr>
          <w:rFonts w:ascii="Angsana New" w:hAnsi="Angsana New"/>
          <w:sz w:val="28"/>
          <w:szCs w:val="28"/>
        </w:rPr>
        <w:br/>
      </w:r>
      <w:r w:rsidR="00F817B9" w:rsidRPr="00F3427F">
        <w:rPr>
          <w:rFonts w:ascii="Angsana New" w:hAnsi="Angsana New"/>
          <w:sz w:val="28"/>
          <w:szCs w:val="28"/>
          <w:cs/>
        </w:rPr>
        <w:t>ระหว่างกาลนี้เน้นการให้ข้อมูลที่เกี่ยวกับกิจกรรม เหตุการณ์และสถานการณ์ใหม่</w:t>
      </w:r>
      <w:r w:rsidR="004372A9" w:rsidRPr="00F3427F">
        <w:rPr>
          <w:rFonts w:ascii="Angsana New" w:hAnsi="Angsana New"/>
          <w:sz w:val="28"/>
          <w:szCs w:val="28"/>
        </w:rPr>
        <w:t xml:space="preserve"> </w:t>
      </w:r>
      <w:r w:rsidR="00F817B9" w:rsidRPr="00F3427F">
        <w:rPr>
          <w:rFonts w:ascii="Angsana New" w:hAnsi="Angsana New"/>
          <w:sz w:val="28"/>
          <w:szCs w:val="28"/>
          <w:cs/>
        </w:rPr>
        <w:t>ๆ เพื่อไม่ให้ซ้ำซ้อนกับข้อมูลที่ได้</w:t>
      </w:r>
      <w:r w:rsidR="00FB0433">
        <w:rPr>
          <w:rFonts w:ascii="Angsana New" w:hAnsi="Angsana New"/>
          <w:sz w:val="28"/>
          <w:szCs w:val="28"/>
        </w:rPr>
        <w:br/>
      </w:r>
      <w:r w:rsidR="00F817B9" w:rsidRPr="00F3427F">
        <w:rPr>
          <w:rFonts w:ascii="Angsana New" w:hAnsi="Angsana New"/>
          <w:sz w:val="28"/>
          <w:szCs w:val="28"/>
          <w:cs/>
        </w:rPr>
        <w:t>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FB0433">
        <w:rPr>
          <w:rFonts w:ascii="Angsana New" w:hAnsi="Angsana New"/>
          <w:sz w:val="28"/>
          <w:szCs w:val="28"/>
        </w:rPr>
        <w:br/>
      </w:r>
      <w:r w:rsidR="00F817B9" w:rsidRPr="00F3427F">
        <w:rPr>
          <w:rFonts w:ascii="Angsana New" w:hAnsi="Angsana New"/>
          <w:sz w:val="28"/>
          <w:szCs w:val="28"/>
          <w:cs/>
        </w:rPr>
        <w:t>บริษัท</w:t>
      </w:r>
      <w:r w:rsidR="004372A9" w:rsidRPr="00F3427F">
        <w:rPr>
          <w:rFonts w:ascii="Angsana New" w:hAnsi="Angsana New" w:hint="cs"/>
          <w:sz w:val="28"/>
          <w:szCs w:val="28"/>
          <w:cs/>
        </w:rPr>
        <w:t>และบริษัทย่อย</w:t>
      </w:r>
      <w:r w:rsidR="00281CAD" w:rsidRPr="00F3427F">
        <w:rPr>
          <w:rFonts w:ascii="Angsana New" w:hAnsi="Angsana New"/>
          <w:sz w:val="28"/>
          <w:szCs w:val="28"/>
          <w:cs/>
        </w:rPr>
        <w:t xml:space="preserve"> </w:t>
      </w:r>
      <w:r w:rsidR="00F817B9" w:rsidRPr="00F3427F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48484F" w:rsidRPr="00F342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077E6" w:rsidRPr="00F3427F">
        <w:rPr>
          <w:rFonts w:ascii="Angsana New" w:hAnsi="Angsana New"/>
          <w:sz w:val="28"/>
          <w:szCs w:val="28"/>
        </w:rPr>
        <w:t>2568</w:t>
      </w:r>
    </w:p>
    <w:p w14:paraId="2983236C" w14:textId="26F2B0F1" w:rsidR="001512FC" w:rsidRPr="00F3427F" w:rsidRDefault="001512FC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969D299" w14:textId="12AF4188" w:rsidR="009414E3" w:rsidRPr="00F3427F" w:rsidRDefault="009414E3" w:rsidP="00941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="00182B04">
        <w:rPr>
          <w:rFonts w:ascii="Angsana New" w:hAnsi="Angsana New"/>
          <w:sz w:val="28"/>
          <w:szCs w:val="28"/>
          <w:cs/>
        </w:rPr>
        <w:br/>
      </w:r>
      <w:r w:rsidRPr="00F3427F">
        <w:rPr>
          <w:rFonts w:ascii="Angsana New" w:hAnsi="Angsana New"/>
          <w:sz w:val="28"/>
          <w:szCs w:val="28"/>
          <w:cs/>
        </w:rPr>
        <w:t>นโยบายการบัญชีของกลุ่มบริษัท</w:t>
      </w:r>
      <w:r w:rsidRPr="00F3427F">
        <w:rPr>
          <w:rFonts w:ascii="Angsana New" w:hAnsi="Angsana New" w:hint="cs"/>
          <w:sz w:val="28"/>
          <w:szCs w:val="28"/>
          <w:cs/>
        </w:rPr>
        <w:t>และ</w:t>
      </w:r>
      <w:r w:rsidRPr="00F3427F">
        <w:rPr>
          <w:rFonts w:ascii="Angsana New" w:hAnsi="Angsana New"/>
          <w:sz w:val="28"/>
          <w:szCs w:val="28"/>
          <w:cs/>
        </w:rPr>
        <w:t>บริษัท ซึ่งผลที่เกิดขึ้นจริงอาจแตกต่างจากที่ประมาณการไว้ ทั้งนี้ นโยบายการ</w:t>
      </w:r>
      <w:r w:rsidR="00182B04">
        <w:rPr>
          <w:rFonts w:ascii="Angsana New" w:hAnsi="Angsana New"/>
          <w:sz w:val="28"/>
          <w:szCs w:val="28"/>
          <w:cs/>
        </w:rPr>
        <w:br/>
      </w:r>
      <w:r w:rsidRPr="00F3427F">
        <w:rPr>
          <w:rFonts w:ascii="Angsana New" w:hAnsi="Angsana New"/>
          <w:sz w:val="28"/>
          <w:szCs w:val="28"/>
          <w:cs/>
        </w:rPr>
        <w:t>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</w:t>
      </w:r>
      <w:r w:rsidR="00182B04">
        <w:rPr>
          <w:rFonts w:ascii="Angsana New" w:hAnsi="Angsana New"/>
          <w:sz w:val="28"/>
          <w:szCs w:val="28"/>
          <w:cs/>
        </w:rPr>
        <w:br/>
      </w:r>
      <w:r w:rsidRPr="00F3427F">
        <w:rPr>
          <w:rFonts w:ascii="Angsana New" w:hAnsi="Angsana New"/>
          <w:sz w:val="28"/>
          <w:szCs w:val="28"/>
          <w:cs/>
        </w:rPr>
        <w:t>ได้อธิบาย</w:t>
      </w:r>
      <w:r w:rsidRPr="00F3427F">
        <w:rPr>
          <w:rFonts w:ascii="Angsana New" w:hAnsi="Angsana New" w:hint="cs"/>
          <w:sz w:val="28"/>
          <w:szCs w:val="28"/>
          <w:cs/>
        </w:rPr>
        <w:t>ไว้</w:t>
      </w:r>
      <w:r w:rsidRPr="00F3427F">
        <w:rPr>
          <w:rFonts w:ascii="Angsana New" w:hAnsi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281CAD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7077E6" w:rsidRPr="00F3427F">
        <w:rPr>
          <w:rFonts w:ascii="Angsana New" w:hAnsi="Angsana New"/>
          <w:sz w:val="28"/>
          <w:szCs w:val="28"/>
        </w:rPr>
        <w:t>2568</w:t>
      </w:r>
    </w:p>
    <w:p w14:paraId="6728B332" w14:textId="77777777" w:rsidR="001E2D8D" w:rsidRPr="00F3427F" w:rsidRDefault="001E2D8D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3D43DDE" w14:textId="77777777" w:rsidR="00B81115" w:rsidRPr="00F3427F" w:rsidRDefault="00B81115" w:rsidP="00B81115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bCs/>
          <w:sz w:val="28"/>
          <w:szCs w:val="28"/>
          <w:cs/>
        </w:rPr>
        <w:t>บุคคลหรือกิจการที่เกี่ยวข้องกัน</w:t>
      </w:r>
    </w:p>
    <w:p w14:paraId="13C6BF8C" w14:textId="45ECB377" w:rsidR="00533BC3" w:rsidRPr="00F3427F" w:rsidRDefault="00533BC3" w:rsidP="0006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</w:p>
    <w:p w14:paraId="5F99C634" w14:textId="1840FC5B" w:rsidR="009723E4" w:rsidRPr="00F3427F" w:rsidRDefault="002C2BA0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ความสัมพันธ์กับบุคคลหรือกิจการที่เกี่ยวข้องกัน</w:t>
      </w:r>
      <w:r w:rsidR="00E32AD6" w:rsidRPr="00F3427F">
        <w:rPr>
          <w:rFonts w:ascii="Angsana New" w:hAnsi="Angsana New" w:hint="cs"/>
          <w:sz w:val="28"/>
          <w:szCs w:val="28"/>
          <w:cs/>
        </w:rPr>
        <w:t>ไม่ได้มีการเปลี่ยนแปลงอย่างมีสาระสำคัญ</w:t>
      </w:r>
      <w:r w:rsidR="00491F91" w:rsidRPr="00F3427F">
        <w:rPr>
          <w:rFonts w:ascii="Angsana New" w:hAnsi="Angsana New" w:hint="cs"/>
          <w:sz w:val="28"/>
          <w:szCs w:val="28"/>
          <w:cs/>
        </w:rPr>
        <w:t xml:space="preserve"> ยกเว้นที่กล่าวไว้ในหมายเหตุข้อ </w:t>
      </w:r>
      <w:r w:rsidR="007077E6" w:rsidRPr="00F3427F">
        <w:rPr>
          <w:rFonts w:ascii="Angsana New" w:hAnsi="Angsana New"/>
          <w:sz w:val="28"/>
          <w:szCs w:val="28"/>
        </w:rPr>
        <w:t>11</w:t>
      </w:r>
    </w:p>
    <w:p w14:paraId="48880240" w14:textId="77777777" w:rsidR="00981AB8" w:rsidRPr="00F3427F" w:rsidRDefault="00981AB8" w:rsidP="002C2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6059D5C" w14:textId="1552D4F2" w:rsidR="00EB2817" w:rsidRPr="00F3427F" w:rsidRDefault="005B6CEC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="0010794E" w:rsidRPr="00F3427F">
        <w:rPr>
          <w:rFonts w:ascii="Angsana New" w:hAnsi="Angsana New" w:hint="cs"/>
          <w:sz w:val="28"/>
          <w:szCs w:val="28"/>
          <w:cs/>
        </w:rPr>
        <w:t>งวด</w:t>
      </w:r>
      <w:r w:rsidR="00D047F8" w:rsidRPr="00F3427F">
        <w:rPr>
          <w:rFonts w:ascii="Angsana New" w:hAnsi="Angsana New" w:hint="cs"/>
          <w:sz w:val="28"/>
          <w:szCs w:val="28"/>
          <w:cs/>
        </w:rPr>
        <w:t>สาม</w:t>
      </w:r>
      <w:r w:rsidR="0010794E" w:rsidRPr="00F3427F">
        <w:rPr>
          <w:rFonts w:ascii="Angsana New" w:hAnsi="Angsana New" w:hint="cs"/>
          <w:sz w:val="28"/>
          <w:szCs w:val="28"/>
          <w:cs/>
        </w:rPr>
        <w:t>เดือน</w:t>
      </w:r>
      <w:r w:rsidR="007F395A" w:rsidRPr="00F342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D807F5" w:rsidRPr="00F3427F">
        <w:rPr>
          <w:rFonts w:ascii="Angsana New" w:hAnsi="Angsana New"/>
          <w:sz w:val="28"/>
          <w:szCs w:val="28"/>
        </w:rPr>
        <w:t xml:space="preserve"> </w:t>
      </w:r>
      <w:r w:rsidR="00D807F5" w:rsidRPr="00F3427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0F30D1"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DD91637" w14:textId="77777777" w:rsidR="00A63A0D" w:rsidRPr="00F3427F" w:rsidRDefault="00A63A0D" w:rsidP="00F145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E1A9759" w14:textId="77777777" w:rsidR="00EB2817" w:rsidRPr="00F3427F" w:rsidRDefault="00EB28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cs/>
        </w:rPr>
      </w:pPr>
      <w:r w:rsidRPr="00F3427F">
        <w:rPr>
          <w:rFonts w:ascii="Angsana New" w:hAnsi="Angsana New"/>
          <w:b/>
          <w:sz w:val="28"/>
          <w:szCs w:val="28"/>
          <w:cs/>
        </w:rPr>
        <w:br w:type="page"/>
      </w:r>
    </w:p>
    <w:tbl>
      <w:tblPr>
        <w:tblW w:w="92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59"/>
        <w:gridCol w:w="238"/>
        <w:gridCol w:w="1155"/>
        <w:gridCol w:w="238"/>
        <w:gridCol w:w="1146"/>
        <w:gridCol w:w="238"/>
        <w:gridCol w:w="1153"/>
      </w:tblGrid>
      <w:tr w:rsidR="001321E3" w:rsidRPr="00F3427F" w14:paraId="662F7776" w14:textId="77777777" w:rsidTr="002E6859">
        <w:trPr>
          <w:tblHeader/>
        </w:trPr>
        <w:tc>
          <w:tcPr>
            <w:tcW w:w="2132" w:type="pct"/>
          </w:tcPr>
          <w:p w14:paraId="645F6E4A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Cs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1374" w:type="pct"/>
            <w:gridSpan w:val="3"/>
          </w:tcPr>
          <w:p w14:paraId="3C16ED77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6A0CD3D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6" w:type="pct"/>
            <w:gridSpan w:val="3"/>
          </w:tcPr>
          <w:p w14:paraId="71EE8349" w14:textId="77777777" w:rsidR="001321E3" w:rsidRPr="00F3427F" w:rsidRDefault="001321E3" w:rsidP="00703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0D1" w:rsidRPr="00F3427F" w14:paraId="6808CA4F" w14:textId="77777777" w:rsidTr="002E6859">
        <w:trPr>
          <w:tblHeader/>
        </w:trPr>
        <w:tc>
          <w:tcPr>
            <w:tcW w:w="2132" w:type="pct"/>
          </w:tcPr>
          <w:p w14:paraId="4606D218" w14:textId="74E77329" w:rsidR="000F30D1" w:rsidRPr="00F3427F" w:rsidRDefault="007F395A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="0010794E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งวด</w:t>
            </w:r>
            <w:r w:rsidR="00A90E6E"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="0010794E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เดือน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="007077E6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10794E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807F5"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624" w:type="pct"/>
          </w:tcPr>
          <w:p w14:paraId="0EB6AF99" w14:textId="0B039F4C" w:rsidR="000F30D1" w:rsidRPr="00F3427F" w:rsidRDefault="007077E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3427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" w:type="pct"/>
          </w:tcPr>
          <w:p w14:paraId="117B41FF" w14:textId="77777777" w:rsidR="000F30D1" w:rsidRPr="00F3427F" w:rsidRDefault="000F30D1" w:rsidP="003C5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409F9D11" w14:textId="538AAA7F" w:rsidR="000F30D1" w:rsidRPr="00F3427F" w:rsidRDefault="007077E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8" w:type="pct"/>
          </w:tcPr>
          <w:p w14:paraId="46596F51" w14:textId="77777777" w:rsidR="000F30D1" w:rsidRPr="00F3427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0103D9B" w14:textId="77F420FE" w:rsidR="000F30D1" w:rsidRPr="00F3427F" w:rsidRDefault="007077E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3427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8" w:type="pct"/>
          </w:tcPr>
          <w:p w14:paraId="3A185294" w14:textId="77777777" w:rsidR="000F30D1" w:rsidRPr="00F3427F" w:rsidRDefault="000F30D1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5224C790" w14:textId="7D2FCF44" w:rsidR="000F30D1" w:rsidRPr="00F3427F" w:rsidRDefault="007077E6" w:rsidP="000F3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321E3" w:rsidRPr="00F3427F" w14:paraId="11680FCC" w14:textId="77777777" w:rsidTr="002E6859">
        <w:trPr>
          <w:tblHeader/>
        </w:trPr>
        <w:tc>
          <w:tcPr>
            <w:tcW w:w="2132" w:type="pct"/>
          </w:tcPr>
          <w:p w14:paraId="3446213A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8" w:type="pct"/>
            <w:gridSpan w:val="7"/>
          </w:tcPr>
          <w:p w14:paraId="01757076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21E3" w:rsidRPr="00F3427F" w14:paraId="58E0B0FF" w14:textId="77777777" w:rsidTr="0006056B">
        <w:tc>
          <w:tcPr>
            <w:tcW w:w="2132" w:type="pct"/>
          </w:tcPr>
          <w:p w14:paraId="6032D00A" w14:textId="77777777" w:rsidR="001321E3" w:rsidRPr="00F3427F" w:rsidRDefault="001321E3" w:rsidP="00132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24" w:type="pct"/>
          </w:tcPr>
          <w:p w14:paraId="1863E730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4BA8EC9C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2" w:type="pct"/>
          </w:tcPr>
          <w:p w14:paraId="2A8A0426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0BCDF9BA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7F218D4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" w:type="pct"/>
          </w:tcPr>
          <w:p w14:paraId="1DAF6911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21" w:type="pct"/>
          </w:tcPr>
          <w:p w14:paraId="6D5E61F4" w14:textId="77777777" w:rsidR="001321E3" w:rsidRPr="00F3427F" w:rsidRDefault="001321E3" w:rsidP="001321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AD0098" w:rsidRPr="00F3427F" w14:paraId="238E5FB6" w14:textId="77777777" w:rsidTr="0006056B">
        <w:tc>
          <w:tcPr>
            <w:tcW w:w="2132" w:type="pct"/>
          </w:tcPr>
          <w:p w14:paraId="3EF2FB15" w14:textId="77777777" w:rsidR="00AD0098" w:rsidRPr="00F3427F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0A97234F" w14:textId="63AB5042" w:rsidR="00AD0098" w:rsidRPr="00F3427F" w:rsidRDefault="00D26CED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3323689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862FF63" w14:textId="3AB7F934" w:rsidR="00AD0098" w:rsidRPr="00F3427F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8EC35BC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8D62CB1" w14:textId="57CCB2EF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719</w:t>
            </w:r>
          </w:p>
        </w:tc>
        <w:tc>
          <w:tcPr>
            <w:tcW w:w="128" w:type="pct"/>
          </w:tcPr>
          <w:p w14:paraId="1B7D290B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B9C3AF4" w14:textId="12DE47AC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</w:tr>
      <w:tr w:rsidR="00AD0098" w:rsidRPr="00F3427F" w14:paraId="73706E2D" w14:textId="77777777" w:rsidTr="0006056B">
        <w:tc>
          <w:tcPr>
            <w:tcW w:w="2132" w:type="pct"/>
          </w:tcPr>
          <w:p w14:paraId="27FA7E05" w14:textId="77777777" w:rsidR="00AD0098" w:rsidRPr="00F3427F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4FC1426F" w14:textId="3E32D575" w:rsidR="00AD0098" w:rsidRPr="00F3427F" w:rsidRDefault="00D26CED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41E7424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F5A5E6B" w14:textId="32EF5325" w:rsidR="00AD0098" w:rsidRPr="00F3427F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8" w:type="pct"/>
          </w:tcPr>
          <w:p w14:paraId="28E52ACE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AA7E4F1" w14:textId="61BA8CCA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326</w:t>
            </w:r>
          </w:p>
        </w:tc>
        <w:tc>
          <w:tcPr>
            <w:tcW w:w="128" w:type="pct"/>
          </w:tcPr>
          <w:p w14:paraId="1606F607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419236A" w14:textId="435C6037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</w:t>
            </w:r>
          </w:p>
        </w:tc>
      </w:tr>
      <w:tr w:rsidR="00AD0098" w:rsidRPr="00F3427F" w14:paraId="39E82640" w14:textId="77777777" w:rsidTr="0006056B">
        <w:tc>
          <w:tcPr>
            <w:tcW w:w="2132" w:type="pct"/>
          </w:tcPr>
          <w:p w14:paraId="3B3F97EE" w14:textId="77777777" w:rsidR="00AD0098" w:rsidRPr="00F3427F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11B44860" w14:textId="3F33CF68" w:rsidR="00AD0098" w:rsidRPr="00F3427F" w:rsidRDefault="00D26CED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4C494638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217A6CA" w14:textId="46F377D4" w:rsidR="00AD0098" w:rsidRPr="00F3427F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066620F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2CCA8A7" w14:textId="5D46D757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527</w:t>
            </w:r>
          </w:p>
        </w:tc>
        <w:tc>
          <w:tcPr>
            <w:tcW w:w="128" w:type="pct"/>
          </w:tcPr>
          <w:p w14:paraId="006EC1EC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4123781" w14:textId="6BA286D1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718</w:t>
            </w:r>
          </w:p>
        </w:tc>
      </w:tr>
      <w:tr w:rsidR="00AD0098" w:rsidRPr="00F3427F" w14:paraId="2B86D29A" w14:textId="77777777" w:rsidTr="0006056B">
        <w:tc>
          <w:tcPr>
            <w:tcW w:w="2132" w:type="pct"/>
          </w:tcPr>
          <w:p w14:paraId="1A103C82" w14:textId="77777777" w:rsidR="00AD0098" w:rsidRPr="00F3427F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624" w:type="pct"/>
          </w:tcPr>
          <w:p w14:paraId="7BEDFB86" w14:textId="41A8A3D2" w:rsidR="00AD0098" w:rsidRPr="00F3427F" w:rsidRDefault="00D26CED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3D73BA3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317D514" w14:textId="56C93901" w:rsidR="00AD0098" w:rsidRPr="00F3427F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6456134A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52EF278" w14:textId="4A679C4C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28" w:type="pct"/>
          </w:tcPr>
          <w:p w14:paraId="0518D7B7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5182D19" w14:textId="64E61D26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</w:p>
        </w:tc>
      </w:tr>
      <w:tr w:rsidR="00AD0098" w:rsidRPr="00F3427F" w14:paraId="15D89064" w14:textId="77777777" w:rsidTr="0006056B">
        <w:tc>
          <w:tcPr>
            <w:tcW w:w="2132" w:type="pct"/>
          </w:tcPr>
          <w:p w14:paraId="70A71CD5" w14:textId="46D93948" w:rsidR="00AD0098" w:rsidRPr="00F3427F" w:rsidRDefault="00AD0098" w:rsidP="00AD00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ดอกเบี้ยร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ับ</w:t>
            </w:r>
          </w:p>
        </w:tc>
        <w:tc>
          <w:tcPr>
            <w:tcW w:w="624" w:type="pct"/>
          </w:tcPr>
          <w:p w14:paraId="5609FBB5" w14:textId="7DA17D5C" w:rsidR="00AD0098" w:rsidRPr="00F3427F" w:rsidRDefault="00D26CED" w:rsidP="00AD009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80A30FC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A061269" w14:textId="1A83B3AA" w:rsidR="00AD0098" w:rsidRPr="00F3427F" w:rsidRDefault="00AD0098" w:rsidP="00AD009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75FCF7F8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4C1DD48" w14:textId="45DFDCC6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</w:p>
        </w:tc>
        <w:tc>
          <w:tcPr>
            <w:tcW w:w="128" w:type="pct"/>
          </w:tcPr>
          <w:p w14:paraId="1C52D41F" w14:textId="77777777" w:rsidR="00AD0098" w:rsidRPr="00F3427F" w:rsidRDefault="00AD0098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1" w:type="pct"/>
          </w:tcPr>
          <w:p w14:paraId="30A06F3F" w14:textId="07F4E2E9" w:rsidR="00AD0098" w:rsidRPr="00F3427F" w:rsidRDefault="007077E6" w:rsidP="00AD009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378</w:t>
            </w:r>
          </w:p>
        </w:tc>
      </w:tr>
      <w:tr w:rsidR="0083246E" w:rsidRPr="00F3427F" w14:paraId="38EB871D" w14:textId="77777777" w:rsidTr="0006056B">
        <w:tc>
          <w:tcPr>
            <w:tcW w:w="2132" w:type="pct"/>
          </w:tcPr>
          <w:p w14:paraId="2E7F1899" w14:textId="472D3F11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24" w:type="pct"/>
          </w:tcPr>
          <w:p w14:paraId="5CDF7E98" w14:textId="37533CF7" w:rsidR="0083246E" w:rsidRPr="00F3427F" w:rsidRDefault="00D26CED" w:rsidP="0083246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0508855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2EFC7E0" w14:textId="49903B4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3D3A67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9A688CF" w14:textId="21E85D9F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28" w:type="pct"/>
          </w:tcPr>
          <w:p w14:paraId="64DB5C04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4E65F818" w14:textId="6C828C40" w:rsidR="0083246E" w:rsidRPr="00F3427F" w:rsidRDefault="0083246E" w:rsidP="00A90E6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3246E" w:rsidRPr="00F3427F" w14:paraId="00B2370D" w14:textId="77777777" w:rsidTr="0006056B">
        <w:tc>
          <w:tcPr>
            <w:tcW w:w="2132" w:type="pct"/>
          </w:tcPr>
          <w:p w14:paraId="34C47479" w14:textId="2E331FF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การรับบริการ</w:t>
            </w:r>
          </w:p>
        </w:tc>
        <w:tc>
          <w:tcPr>
            <w:tcW w:w="624" w:type="pct"/>
          </w:tcPr>
          <w:p w14:paraId="6FB51468" w14:textId="0F56A407" w:rsidR="0083246E" w:rsidRPr="00F3427F" w:rsidRDefault="00D26CED" w:rsidP="0083246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10DCBA71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EE940D0" w14:textId="32F5F9D1" w:rsidR="0083246E" w:rsidRPr="00F3427F" w:rsidRDefault="0083246E" w:rsidP="0083246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55685B81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F8B4C17" w14:textId="55AFD8CA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128" w:type="pct"/>
          </w:tcPr>
          <w:p w14:paraId="3DF2DB3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28D14E36" w14:textId="22BCAD8D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713</w:t>
            </w:r>
          </w:p>
        </w:tc>
      </w:tr>
      <w:tr w:rsidR="0083246E" w:rsidRPr="00F3427F" w14:paraId="78BE9C52" w14:textId="77777777" w:rsidTr="0006056B">
        <w:tc>
          <w:tcPr>
            <w:tcW w:w="2132" w:type="pct"/>
          </w:tcPr>
          <w:p w14:paraId="4FF6A17F" w14:textId="67BBBA0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439E72AF" w14:textId="09DF6149" w:rsidR="0083246E" w:rsidRPr="00F3427F" w:rsidRDefault="00D26CED" w:rsidP="0083246E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30A277F2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3E0469E" w14:textId="6BC10E8B" w:rsidR="0083246E" w:rsidRPr="00F3427F" w:rsidRDefault="0083246E" w:rsidP="00BF2F4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28" w:type="pct"/>
          </w:tcPr>
          <w:p w14:paraId="2E02151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0EF9FDF" w14:textId="76309D7B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404</w:t>
            </w:r>
          </w:p>
        </w:tc>
        <w:tc>
          <w:tcPr>
            <w:tcW w:w="128" w:type="pct"/>
          </w:tcPr>
          <w:p w14:paraId="23D4EE4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AC6D3F8" w14:textId="76BB333D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317</w:t>
            </w:r>
          </w:p>
        </w:tc>
      </w:tr>
      <w:tr w:rsidR="0083246E" w:rsidRPr="00F3427F" w14:paraId="15DD9FAC" w14:textId="77777777" w:rsidTr="0006056B">
        <w:tc>
          <w:tcPr>
            <w:tcW w:w="2132" w:type="pct"/>
          </w:tcPr>
          <w:p w14:paraId="437FDDB7" w14:textId="46F019B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1B698CED" w14:textId="04170D79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B50129A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9E661C2" w14:textId="036C90D6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64111B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695162D5" w14:textId="76FD05DB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72497EE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896A251" w14:textId="63D6918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797B387A" w14:textId="77777777" w:rsidTr="004E4CDE">
        <w:trPr>
          <w:trHeight w:val="209"/>
        </w:trPr>
        <w:tc>
          <w:tcPr>
            <w:tcW w:w="2132" w:type="pct"/>
          </w:tcPr>
          <w:p w14:paraId="72433D55" w14:textId="3999C25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624" w:type="pct"/>
          </w:tcPr>
          <w:p w14:paraId="1894DA6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18B198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0600D4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2FEAAC4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8DFAB8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17C5544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83F2500" w14:textId="0AD4733F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6B8C2482" w14:textId="77777777" w:rsidTr="0006056B">
        <w:tc>
          <w:tcPr>
            <w:tcW w:w="2132" w:type="pct"/>
          </w:tcPr>
          <w:p w14:paraId="0732AB77" w14:textId="3AF61CA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24" w:type="pct"/>
          </w:tcPr>
          <w:p w14:paraId="3DE8B38C" w14:textId="747349D9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28" w:type="pct"/>
          </w:tcPr>
          <w:p w14:paraId="233CC7F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DD135B6" w14:textId="25838720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128" w:type="pct"/>
          </w:tcPr>
          <w:p w14:paraId="0E066A2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723F8EC" w14:textId="14A784A3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602</w:t>
            </w:r>
          </w:p>
        </w:tc>
        <w:tc>
          <w:tcPr>
            <w:tcW w:w="128" w:type="pct"/>
          </w:tcPr>
          <w:p w14:paraId="2A112E8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032E51B" w14:textId="54FBADAA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</w:p>
        </w:tc>
      </w:tr>
      <w:tr w:rsidR="0083246E" w:rsidRPr="00F3427F" w14:paraId="7A9524C1" w14:textId="77777777" w:rsidTr="0006056B">
        <w:tc>
          <w:tcPr>
            <w:tcW w:w="2132" w:type="pct"/>
          </w:tcPr>
          <w:p w14:paraId="7A61780C" w14:textId="6BBFE08E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</w:tcPr>
          <w:p w14:paraId="08476910" w14:textId="3B16A64A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3696324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B14833F" w14:textId="6EF644B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99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CFBE87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0712229B" w14:textId="78B70688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DC65412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C94267C" w14:textId="20827888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644E7DCD" w14:textId="77777777" w:rsidTr="0006056B">
        <w:tc>
          <w:tcPr>
            <w:tcW w:w="2132" w:type="pct"/>
          </w:tcPr>
          <w:p w14:paraId="46B00BC8" w14:textId="4856CD4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24" w:type="pct"/>
          </w:tcPr>
          <w:p w14:paraId="6AC0C14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7FC4E2B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F3B743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6E5DF5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BB6988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470721A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7A3DC7C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556666C8" w14:textId="77777777" w:rsidTr="0006056B">
        <w:tc>
          <w:tcPr>
            <w:tcW w:w="2132" w:type="pct"/>
          </w:tcPr>
          <w:p w14:paraId="323D0BF2" w14:textId="1CF5D51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624" w:type="pct"/>
          </w:tcPr>
          <w:p w14:paraId="6B002106" w14:textId="431A823D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28" w:type="pct"/>
          </w:tcPr>
          <w:p w14:paraId="7EFFC26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4D23141" w14:textId="7AEED2A3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094</w:t>
            </w:r>
          </w:p>
        </w:tc>
        <w:tc>
          <w:tcPr>
            <w:tcW w:w="128" w:type="pct"/>
          </w:tcPr>
          <w:p w14:paraId="7EB84ED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FB6AD0E" w14:textId="7451B7A3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128" w:type="pct"/>
          </w:tcPr>
          <w:p w14:paraId="1E19EF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4095749" w14:textId="3FD5337F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094</w:t>
            </w:r>
          </w:p>
        </w:tc>
      </w:tr>
      <w:tr w:rsidR="0083246E" w:rsidRPr="00F3427F" w14:paraId="71019C23" w14:textId="77777777" w:rsidTr="0006056B">
        <w:tc>
          <w:tcPr>
            <w:tcW w:w="2132" w:type="pct"/>
          </w:tcPr>
          <w:p w14:paraId="5481E9A3" w14:textId="004ECB01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624" w:type="pct"/>
          </w:tcPr>
          <w:p w14:paraId="16ECEA09" w14:textId="400B9517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128" w:type="pct"/>
          </w:tcPr>
          <w:p w14:paraId="19DB0A41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3250ED2" w14:textId="6883DA64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128" w:type="pct"/>
          </w:tcPr>
          <w:p w14:paraId="3FB6526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083F12B" w14:textId="5E9FCEF8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128" w:type="pct"/>
          </w:tcPr>
          <w:p w14:paraId="70C7CE7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C49A9BD" w14:textId="27FB36CA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</w:p>
        </w:tc>
      </w:tr>
      <w:tr w:rsidR="0083246E" w:rsidRPr="00F3427F" w14:paraId="1F7E5180" w14:textId="77777777" w:rsidTr="0006056B">
        <w:tc>
          <w:tcPr>
            <w:tcW w:w="2132" w:type="pct"/>
          </w:tcPr>
          <w:p w14:paraId="65CFDACE" w14:textId="032E30D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624" w:type="pct"/>
          </w:tcPr>
          <w:p w14:paraId="720A06D8" w14:textId="34D2F756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28" w:type="pct"/>
          </w:tcPr>
          <w:p w14:paraId="05B58FE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215E0EBF" w14:textId="162FEA35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128" w:type="pct"/>
          </w:tcPr>
          <w:p w14:paraId="306884F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34C1A776" w14:textId="6491D7E5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533</w:t>
            </w:r>
          </w:p>
        </w:tc>
        <w:tc>
          <w:tcPr>
            <w:tcW w:w="128" w:type="pct"/>
          </w:tcPr>
          <w:p w14:paraId="0442286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9146BF3" w14:textId="2FB15836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</w:tr>
      <w:tr w:rsidR="0083246E" w:rsidRPr="00F3427F" w14:paraId="1287B88E" w14:textId="77777777" w:rsidTr="0006056B">
        <w:tc>
          <w:tcPr>
            <w:tcW w:w="2132" w:type="pct"/>
          </w:tcPr>
          <w:p w14:paraId="70BA0D3C" w14:textId="4A9015B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24" w:type="pct"/>
          </w:tcPr>
          <w:p w14:paraId="2C9AB02F" w14:textId="34837714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28" w:type="pct"/>
          </w:tcPr>
          <w:p w14:paraId="4565B871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2" w:type="pct"/>
          </w:tcPr>
          <w:p w14:paraId="6A6197D2" w14:textId="30E6595D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  <w:tc>
          <w:tcPr>
            <w:tcW w:w="128" w:type="pct"/>
          </w:tcPr>
          <w:p w14:paraId="3D0A4C2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17" w:type="pct"/>
          </w:tcPr>
          <w:p w14:paraId="4F18271E" w14:textId="484C9D0C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128" w:type="pct"/>
          </w:tcPr>
          <w:p w14:paraId="6CA19784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21" w:type="pct"/>
          </w:tcPr>
          <w:p w14:paraId="0E3E9931" w14:textId="5D081245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330</w:t>
            </w:r>
          </w:p>
        </w:tc>
      </w:tr>
      <w:tr w:rsidR="0083246E" w:rsidRPr="00F3427F" w14:paraId="0173970E" w14:textId="77777777" w:rsidTr="0006056B">
        <w:tc>
          <w:tcPr>
            <w:tcW w:w="2132" w:type="pct"/>
          </w:tcPr>
          <w:p w14:paraId="06124989" w14:textId="13937B9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069BBFF3" w14:textId="1BF97A9F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201F8314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3F459C6" w14:textId="4CE1D7AA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0024F40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4B23DA8" w14:textId="0F1B6D8D" w:rsidR="0083246E" w:rsidRPr="00F3427F" w:rsidRDefault="0083246E" w:rsidP="008324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4F427B4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5A40C2C" w14:textId="2A467711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19A76404" w14:textId="77777777" w:rsidTr="0006056B">
        <w:tc>
          <w:tcPr>
            <w:tcW w:w="2132" w:type="pct"/>
          </w:tcPr>
          <w:p w14:paraId="0E2A1B26" w14:textId="2331CA9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624" w:type="pct"/>
          </w:tcPr>
          <w:p w14:paraId="00603C60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6F8F1D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17636D9A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5C70654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EEA5C8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5FEC6F4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C75AE2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1DD6C3BC" w14:textId="77777777" w:rsidTr="0006056B">
        <w:tc>
          <w:tcPr>
            <w:tcW w:w="2132" w:type="pct"/>
          </w:tcPr>
          <w:p w14:paraId="3687A0D3" w14:textId="033BAB1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24" w:type="pct"/>
          </w:tcPr>
          <w:p w14:paraId="0C318BFB" w14:textId="64421621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28" w:type="pct"/>
          </w:tcPr>
          <w:p w14:paraId="63D3E10A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26D3A10" w14:textId="6BC4961D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</w:p>
        </w:tc>
        <w:tc>
          <w:tcPr>
            <w:tcW w:w="128" w:type="pct"/>
          </w:tcPr>
          <w:p w14:paraId="43595433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550000F1" w14:textId="02790996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3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365D88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894</w:t>
            </w:r>
          </w:p>
        </w:tc>
        <w:tc>
          <w:tcPr>
            <w:tcW w:w="128" w:type="pct"/>
          </w:tcPr>
          <w:p w14:paraId="7C310446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7F7DF2C1" w14:textId="69B0791F" w:rsidR="0083246E" w:rsidRPr="00F3427F" w:rsidRDefault="007077E6" w:rsidP="00B238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775</w:t>
            </w:r>
          </w:p>
        </w:tc>
      </w:tr>
      <w:tr w:rsidR="0083246E" w:rsidRPr="00F3427F" w14:paraId="737EBE34" w14:textId="77777777" w:rsidTr="0006056B">
        <w:tc>
          <w:tcPr>
            <w:tcW w:w="2132" w:type="pct"/>
          </w:tcPr>
          <w:p w14:paraId="4C24AD6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</w:tcPr>
          <w:p w14:paraId="361E521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4440233B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6B947755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39B2DD1C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DD93DE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3229CD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8C11CE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2460A9A3" w14:textId="77777777" w:rsidTr="00D04A4F">
        <w:tc>
          <w:tcPr>
            <w:tcW w:w="2132" w:type="pct"/>
          </w:tcPr>
          <w:p w14:paraId="07762AB7" w14:textId="4D3EF98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24" w:type="pct"/>
          </w:tcPr>
          <w:p w14:paraId="5B516EEB" w14:textId="4D4DD281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5E190F4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026CE653" w14:textId="3D9186B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26CCC077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1800658F" w14:textId="12EA01E2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244DEA3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071DFC31" w14:textId="3657080E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02B31EF2" w14:textId="77777777" w:rsidTr="004E4CDE">
        <w:tc>
          <w:tcPr>
            <w:tcW w:w="2132" w:type="pct"/>
          </w:tcPr>
          <w:p w14:paraId="3D12162A" w14:textId="492A173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79E92C76" w14:textId="4B60109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28" w:type="pct"/>
          </w:tcPr>
          <w:p w14:paraId="015B97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31D344E9" w14:textId="3F694C7E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11077C4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6738A39F" w14:textId="45A85D3B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02EA06C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6713EE8A" w14:textId="670D8A01" w:rsidR="0083246E" w:rsidRPr="00F3427F" w:rsidRDefault="0083246E" w:rsidP="0083246E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498A04E5" w14:textId="77777777" w:rsidTr="00413BAE">
        <w:trPr>
          <w:trHeight w:val="272"/>
        </w:trPr>
        <w:tc>
          <w:tcPr>
            <w:tcW w:w="2132" w:type="pct"/>
          </w:tcPr>
          <w:p w14:paraId="3796D68D" w14:textId="0A536FDB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24" w:type="pct"/>
          </w:tcPr>
          <w:p w14:paraId="30B1BEAF" w14:textId="2FE112A7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1B0303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128" w:type="pct"/>
          </w:tcPr>
          <w:p w14:paraId="2DED02C9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7890B03C" w14:textId="0F987F19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364</w:t>
            </w:r>
          </w:p>
        </w:tc>
        <w:tc>
          <w:tcPr>
            <w:tcW w:w="128" w:type="pct"/>
          </w:tcPr>
          <w:p w14:paraId="61C5D81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7E00ED82" w14:textId="3309A922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="001B0303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28" w:type="pct"/>
          </w:tcPr>
          <w:p w14:paraId="04A482AD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3635D06F" w14:textId="1E6F022B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83246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655</w:t>
            </w:r>
          </w:p>
        </w:tc>
      </w:tr>
      <w:tr w:rsidR="0083246E" w:rsidRPr="00F3427F" w14:paraId="6DFA7E33" w14:textId="77777777" w:rsidTr="00413BAE">
        <w:trPr>
          <w:trHeight w:val="272"/>
        </w:trPr>
        <w:tc>
          <w:tcPr>
            <w:tcW w:w="2132" w:type="pct"/>
          </w:tcPr>
          <w:p w14:paraId="77CF2405" w14:textId="399D334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24" w:type="pct"/>
          </w:tcPr>
          <w:p w14:paraId="60A5D0DF" w14:textId="32E1D6E7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28" w:type="pct"/>
          </w:tcPr>
          <w:p w14:paraId="544ADAFE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</w:tcPr>
          <w:p w14:paraId="56C03643" w14:textId="2441A46C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507</w:t>
            </w:r>
          </w:p>
        </w:tc>
        <w:tc>
          <w:tcPr>
            <w:tcW w:w="128" w:type="pct"/>
          </w:tcPr>
          <w:p w14:paraId="26EE8913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</w:tcPr>
          <w:p w14:paraId="280D647D" w14:textId="62536D56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128" w:type="pct"/>
          </w:tcPr>
          <w:p w14:paraId="24D4C6EF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</w:tcPr>
          <w:p w14:paraId="11E08928" w14:textId="68CF377B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498</w:t>
            </w:r>
          </w:p>
        </w:tc>
      </w:tr>
      <w:tr w:rsidR="00D06EAB" w:rsidRPr="00F3427F" w14:paraId="0118248B" w14:textId="77777777" w:rsidTr="00D06EAB">
        <w:trPr>
          <w:trHeight w:val="272"/>
        </w:trPr>
        <w:tc>
          <w:tcPr>
            <w:tcW w:w="2132" w:type="pct"/>
          </w:tcPr>
          <w:p w14:paraId="33D24E15" w14:textId="53B1BF99" w:rsidR="00D06EAB" w:rsidRPr="00F3427F" w:rsidRDefault="00D06EAB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260A4AD4" w14:textId="08B98552" w:rsidR="00D06EAB" w:rsidRPr="00F3427F" w:rsidRDefault="00AE3633" w:rsidP="00D06EAB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8,360</w:t>
            </w:r>
          </w:p>
        </w:tc>
        <w:tc>
          <w:tcPr>
            <w:tcW w:w="128" w:type="pct"/>
          </w:tcPr>
          <w:p w14:paraId="73E580A1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684839E" w14:textId="3DE4F0EA" w:rsidR="00D06EAB" w:rsidRPr="00F3427F" w:rsidRDefault="007077E6" w:rsidP="00D06EA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06EAB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871</w:t>
            </w:r>
          </w:p>
        </w:tc>
        <w:tc>
          <w:tcPr>
            <w:tcW w:w="128" w:type="pct"/>
          </w:tcPr>
          <w:p w14:paraId="64BA2A39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54F2C724" w14:textId="503C590E" w:rsidR="00D06EAB" w:rsidRPr="00F3427F" w:rsidRDefault="00AE3633" w:rsidP="00D06EA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2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8,</w:t>
            </w:r>
            <w:r w:rsidR="00BE1CFA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186</w:t>
            </w:r>
          </w:p>
        </w:tc>
        <w:tc>
          <w:tcPr>
            <w:tcW w:w="128" w:type="pct"/>
          </w:tcPr>
          <w:p w14:paraId="00CE8247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0D689B3D" w14:textId="244D92B6" w:rsidR="00D06EAB" w:rsidRPr="00F3427F" w:rsidRDefault="007077E6" w:rsidP="00D06EA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2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D06EAB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153</w:t>
            </w:r>
          </w:p>
        </w:tc>
      </w:tr>
      <w:tr w:rsidR="00D06EAB" w:rsidRPr="00F3427F" w14:paraId="140C811D" w14:textId="77777777" w:rsidTr="004502A9">
        <w:tc>
          <w:tcPr>
            <w:tcW w:w="2132" w:type="pct"/>
          </w:tcPr>
          <w:p w14:paraId="0A14162A" w14:textId="1BD6CECE" w:rsidR="00D06EAB" w:rsidRPr="00F3427F" w:rsidRDefault="00D06EAB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24" w:type="pct"/>
            <w:tcBorders>
              <w:top w:val="double" w:sz="4" w:space="0" w:color="auto"/>
            </w:tcBorders>
          </w:tcPr>
          <w:p w14:paraId="3FA30FB1" w14:textId="74F9524A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6D9DC93F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593E6ED2" w14:textId="7EF76C0E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8" w:type="pct"/>
          </w:tcPr>
          <w:p w14:paraId="4B2E4EB9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double" w:sz="4" w:space="0" w:color="auto"/>
            </w:tcBorders>
          </w:tcPr>
          <w:p w14:paraId="4A8EE047" w14:textId="453E3802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8" w:type="pct"/>
          </w:tcPr>
          <w:p w14:paraId="663EF229" w14:textId="77777777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" w:type="pct"/>
            <w:tcBorders>
              <w:top w:val="double" w:sz="4" w:space="0" w:color="auto"/>
            </w:tcBorders>
          </w:tcPr>
          <w:p w14:paraId="17DCFE17" w14:textId="3FB95D54" w:rsidR="00D06EAB" w:rsidRPr="00F3427F" w:rsidRDefault="00D06EAB" w:rsidP="008324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</w:tbl>
    <w:p w14:paraId="54EB385B" w14:textId="77777777" w:rsidR="00F3427F" w:rsidRDefault="00F3427F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8"/>
          <w:szCs w:val="28"/>
          <w:cs/>
        </w:rPr>
      </w:pPr>
    </w:p>
    <w:p w14:paraId="025F6027" w14:textId="77777777" w:rsidR="00F3427F" w:rsidRDefault="00F342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D89A3FA" w14:textId="5EDDE9CE" w:rsidR="005376A0" w:rsidRPr="00F3427F" w:rsidRDefault="005376A0" w:rsidP="005376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lastRenderedPageBreak/>
        <w:t>ยอดคงเหลือ</w:t>
      </w:r>
      <w:r w:rsidRPr="00F3427F">
        <w:rPr>
          <w:rFonts w:ascii="Angsana New" w:hAnsi="Angsana New" w:hint="cs"/>
          <w:sz w:val="28"/>
          <w:szCs w:val="28"/>
          <w:cs/>
        </w:rPr>
        <w:t>กับกิจการที่เกี่ยวข้อง</w:t>
      </w:r>
      <w:bookmarkStart w:id="0" w:name="_Hlk132022799"/>
      <w:r w:rsidR="0009598B" w:rsidRPr="00F3427F">
        <w:rPr>
          <w:rFonts w:ascii="Angsana New" w:hAnsi="Angsana New" w:hint="cs"/>
          <w:sz w:val="28"/>
          <w:szCs w:val="28"/>
          <w:cs/>
        </w:rPr>
        <w:t>กัน</w:t>
      </w:r>
      <w:r w:rsidR="0009598B" w:rsidRPr="00F3427F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83246E" w:rsidRPr="00F3427F">
        <w:rPr>
          <w:rFonts w:ascii="Angsana New" w:hAnsi="Angsana New"/>
          <w:sz w:val="28"/>
          <w:szCs w:val="28"/>
        </w:rPr>
        <w:t xml:space="preserve"> </w:t>
      </w:r>
      <w:r w:rsidR="0083246E" w:rsidRPr="00F3427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B13F7E" w:rsidRPr="00F3427F">
        <w:rPr>
          <w:rFonts w:ascii="Angsana New" w:hAnsi="Angsana New"/>
          <w:sz w:val="28"/>
          <w:szCs w:val="28"/>
          <w:cs/>
        </w:rPr>
        <w:t xml:space="preserve"> และ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B13F7E" w:rsidRPr="00F3427F">
        <w:rPr>
          <w:rFonts w:ascii="Angsana New" w:hAnsi="Angsana New"/>
          <w:sz w:val="28"/>
          <w:szCs w:val="28"/>
          <w:cs/>
        </w:rPr>
        <w:t xml:space="preserve"> </w:t>
      </w:r>
      <w:r w:rsidR="00B13F7E" w:rsidRPr="00F3427F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7077E6" w:rsidRPr="00F3427F">
        <w:rPr>
          <w:rFonts w:ascii="Angsana New" w:hAnsi="Angsana New" w:hint="cs"/>
          <w:sz w:val="28"/>
          <w:szCs w:val="28"/>
        </w:rPr>
        <w:t>256</w:t>
      </w:r>
      <w:r w:rsidR="007077E6" w:rsidRPr="00F3427F">
        <w:rPr>
          <w:rFonts w:ascii="Angsana New" w:hAnsi="Angsana New"/>
          <w:sz w:val="28"/>
          <w:szCs w:val="28"/>
        </w:rPr>
        <w:t>8</w:t>
      </w:r>
      <w:r w:rsidR="00B13F7E" w:rsidRPr="00F3427F">
        <w:rPr>
          <w:rFonts w:ascii="Angsana New" w:hAnsi="Angsana New" w:hint="cs"/>
          <w:sz w:val="28"/>
          <w:szCs w:val="28"/>
          <w:cs/>
        </w:rPr>
        <w:t xml:space="preserve"> </w:t>
      </w:r>
      <w:bookmarkEnd w:id="0"/>
      <w:r w:rsidRPr="00F3427F">
        <w:rPr>
          <w:rFonts w:ascii="Angsana New" w:hAnsi="Angsana New"/>
          <w:sz w:val="28"/>
          <w:szCs w:val="28"/>
          <w:cs/>
        </w:rPr>
        <w:t>มีดังนี้</w:t>
      </w:r>
    </w:p>
    <w:p w14:paraId="43AEF6B2" w14:textId="77777777" w:rsidR="005376A0" w:rsidRPr="00F3427F" w:rsidRDefault="005376A0" w:rsidP="00C4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38"/>
        <w:gridCol w:w="1080"/>
        <w:gridCol w:w="274"/>
        <w:gridCol w:w="1079"/>
        <w:gridCol w:w="19"/>
        <w:gridCol w:w="252"/>
        <w:gridCol w:w="1168"/>
        <w:gridCol w:w="270"/>
        <w:gridCol w:w="1170"/>
      </w:tblGrid>
      <w:tr w:rsidR="0097191A" w:rsidRPr="00F3427F" w14:paraId="5E621358" w14:textId="77777777" w:rsidTr="002E070F">
        <w:trPr>
          <w:trHeight w:val="29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1AEC642" w14:textId="6FDD9F6F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8F8AD89" w14:textId="77777777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265FA0" w14:textId="77777777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2F4476" w14:textId="77777777" w:rsidR="0097191A" w:rsidRPr="00F3427F" w:rsidRDefault="0097191A" w:rsidP="009719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246E" w:rsidRPr="00F3427F" w14:paraId="278B9517" w14:textId="77777777" w:rsidTr="002E070F">
        <w:trPr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1C0F63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B19569" w14:textId="2205687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11BDAE4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44239" w14:textId="562BEF07" w:rsidR="0083246E" w:rsidRPr="00F3427F" w:rsidRDefault="007077E6" w:rsidP="0083246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66" w:right="-8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FD496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08F65701" w14:textId="6A76DCA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747FA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511B28" w14:textId="284272A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246E" w:rsidRPr="00F3427F" w14:paraId="0E591EB8" w14:textId="77777777" w:rsidTr="002E070F">
        <w:trPr>
          <w:trHeight w:val="110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38D04D0" w14:textId="243A57D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FE8458" w14:textId="239D395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5627E3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72DA7" w14:textId="543129A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CAF3A1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195500DE" w14:textId="422445F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0EFD3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3152C80" w14:textId="26F5039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246E" w:rsidRPr="00F3427F" w14:paraId="4837FA90" w14:textId="77777777" w:rsidTr="002E070F">
        <w:trPr>
          <w:trHeight w:val="155"/>
          <w:tblHeader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0BFC21D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2AAA99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83246E" w:rsidRPr="00F3427F" w14:paraId="002C9E05" w14:textId="77777777" w:rsidTr="002E070F">
        <w:trPr>
          <w:trHeight w:val="434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6944C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12" w:type="dxa"/>
            <w:gridSpan w:val="8"/>
            <w:tcBorders>
              <w:top w:val="nil"/>
              <w:left w:val="nil"/>
              <w:right w:val="nil"/>
            </w:tcBorders>
          </w:tcPr>
          <w:p w14:paraId="2253B3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83246E" w:rsidRPr="00F3427F" w14:paraId="129B9A44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AB6E6A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BA8CE6" w14:textId="0AF101E3" w:rsidR="0083246E" w:rsidRPr="00F3427F" w:rsidRDefault="00E32766" w:rsidP="008324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0BC36A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0F8ABD55" w14:textId="249A2FA4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88E0C9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5C86DFB7" w14:textId="7BF5F784" w:rsidR="0083246E" w:rsidRPr="00F3427F" w:rsidRDefault="007077E6" w:rsidP="00B238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  <w:r w:rsidR="00E3276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4152E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E168FE9" w14:textId="54E32DF9" w:rsidR="0083246E" w:rsidRPr="00F3427F" w:rsidRDefault="007077E6" w:rsidP="00B2386E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197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972</w:t>
            </w:r>
          </w:p>
        </w:tc>
      </w:tr>
      <w:tr w:rsidR="0083246E" w:rsidRPr="00F3427F" w14:paraId="2EA7CAF8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679D42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ACCD7E0" w14:textId="5FD72FC5" w:rsidR="0083246E" w:rsidRPr="00F3427F" w:rsidRDefault="007077E6" w:rsidP="0083246E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E32766" w:rsidRPr="00F3427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5F82820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CC2C4E5" w14:textId="2E2DFFA0" w:rsidR="0083246E" w:rsidRPr="00F3427F" w:rsidRDefault="007077E6" w:rsidP="001425F3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47085F2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27384752" w14:textId="775DB69B" w:rsidR="0083246E" w:rsidRPr="00F3427F" w:rsidRDefault="007077E6" w:rsidP="002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5</w:t>
            </w:r>
            <w:r w:rsidR="00E3276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14E5F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DC5F729" w14:textId="6716B578" w:rsidR="0083246E" w:rsidRPr="00F3427F" w:rsidRDefault="007077E6" w:rsidP="002F4DEB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123</w:t>
            </w:r>
          </w:p>
        </w:tc>
      </w:tr>
      <w:tr w:rsidR="0083246E" w:rsidRPr="00F3427F" w14:paraId="5F433C30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92807EC" w14:textId="475FDDF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FC4C246" w14:textId="0A7B43E5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908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4A5DEA98" w14:textId="77777777" w:rsidR="0083246E" w:rsidRPr="00F3427F" w:rsidRDefault="0083246E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  <w:vAlign w:val="bottom"/>
          </w:tcPr>
          <w:p w14:paraId="0FFDAA08" w14:textId="4C74832E" w:rsidR="0083246E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11709C1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28211E7C" w14:textId="19B3FFF4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9B45C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74CFB442" w14:textId="778FDBBC" w:rsidR="0083246E" w:rsidRPr="00F3427F" w:rsidRDefault="007077E6" w:rsidP="002F4DEB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209</w:t>
            </w:r>
            <w:r w:rsidR="002F2C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095</w:t>
            </w:r>
          </w:p>
        </w:tc>
      </w:tr>
      <w:tr w:rsidR="0083246E" w:rsidRPr="00F3427F" w14:paraId="141B2F3F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14CF3D9B" w14:textId="464B01C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7B0E8A" w14:textId="1B1A1F16" w:rsidR="0083246E" w:rsidRPr="00F3427F" w:rsidRDefault="00E3276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575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4E9BCE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155B8" w14:textId="045862CD" w:rsidR="0083246E" w:rsidRPr="00F3427F" w:rsidRDefault="002F2CF0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575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C423F3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803D35" w14:textId="4BE3A344" w:rsidR="0083246E" w:rsidRPr="00F3427F" w:rsidRDefault="00E3276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47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299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B8E9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E0E0C0" w14:textId="0B843B3F" w:rsidR="0083246E" w:rsidRPr="00F3427F" w:rsidRDefault="0083246E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-1" w:line="240" w:lineRule="auto"/>
              <w:ind w:left="-200" w:right="-381" w:firstLine="7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47</w:t>
            </w:r>
            <w:r w:rsidR="002F2CF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299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3246E" w:rsidRPr="00F3427F" w14:paraId="0036409E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554C" w14:textId="396FCF7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bookmarkStart w:id="1" w:name="_Hlk141176242"/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2F3035" w14:textId="33D9D4FA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333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35934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4B6441" w14:textId="6FEE41B9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751EBE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D3D20A" w14:textId="7ACE2CA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52D8A4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8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1F5615" w14:textId="76E1FD6F" w:rsidR="0083246E" w:rsidRPr="00F3427F" w:rsidRDefault="007077E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161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</w:p>
        </w:tc>
      </w:tr>
      <w:bookmarkEnd w:id="1"/>
      <w:tr w:rsidR="0083246E" w:rsidRPr="00F3427F" w14:paraId="39DD622D" w14:textId="77777777" w:rsidTr="002E070F">
        <w:trPr>
          <w:trHeight w:val="242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3C59B0D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2" w:type="dxa"/>
            <w:gridSpan w:val="4"/>
            <w:tcBorders>
              <w:left w:val="nil"/>
              <w:right w:val="nil"/>
            </w:tcBorders>
          </w:tcPr>
          <w:p w14:paraId="57E1C7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BAF65D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left w:val="nil"/>
              <w:right w:val="nil"/>
            </w:tcBorders>
          </w:tcPr>
          <w:p w14:paraId="62E3025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3246E" w:rsidRPr="00F3427F" w14:paraId="4D368854" w14:textId="77777777" w:rsidTr="002E070F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7D0C366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2452" w:type="dxa"/>
            <w:gridSpan w:val="4"/>
            <w:tcBorders>
              <w:left w:val="nil"/>
              <w:right w:val="nil"/>
            </w:tcBorders>
          </w:tcPr>
          <w:p w14:paraId="588F25D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06AC8E9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08" w:type="dxa"/>
            <w:gridSpan w:val="3"/>
            <w:tcBorders>
              <w:left w:val="nil"/>
              <w:right w:val="nil"/>
            </w:tcBorders>
          </w:tcPr>
          <w:p w14:paraId="24E701A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83246E" w:rsidRPr="00F3427F" w14:paraId="34A1379C" w14:textId="77777777" w:rsidTr="002E070F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4018EE9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786A653" w14:textId="7A9AB5FC" w:rsidR="0083246E" w:rsidRPr="00F3427F" w:rsidRDefault="00E32766" w:rsidP="008324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23A774D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6A3A9999" w14:textId="0C5C1B71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5236A9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1ABCB477" w14:textId="1010A44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18</w:t>
            </w:r>
            <w:r w:rsidR="00E3276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64070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87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6DA009" w14:textId="0D6C23A1" w:rsidR="0083246E" w:rsidRPr="00F3427F" w:rsidRDefault="007077E6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534</w:t>
            </w:r>
          </w:p>
        </w:tc>
      </w:tr>
      <w:tr w:rsidR="0083246E" w:rsidRPr="00F3427F" w14:paraId="655946BE" w14:textId="77777777" w:rsidTr="002E070F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7DF3A4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CCABFC" w14:textId="157E877B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E32766" w:rsidRPr="00F3427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474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7BEEC0B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1164AC24" w14:textId="175A509B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710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E2C8B4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DE76D4B" w14:textId="7E7EA3C6" w:rsidR="0083246E" w:rsidRPr="00F3427F" w:rsidRDefault="007077E6" w:rsidP="002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</w:t>
            </w:r>
            <w:r w:rsidR="00E3276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58BBE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12E394F" w14:textId="3DFBC8C9" w:rsidR="0083246E" w:rsidRPr="00F3427F" w:rsidRDefault="007077E6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710</w:t>
            </w:r>
          </w:p>
        </w:tc>
      </w:tr>
      <w:tr w:rsidR="0083246E" w:rsidRPr="00F3427F" w14:paraId="7CC955E7" w14:textId="77777777" w:rsidTr="002E070F">
        <w:trPr>
          <w:trHeight w:val="35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CFBC5F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1E632A0" w14:textId="6B5DFA81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E32766" w:rsidRPr="00F3427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767</w:t>
            </w: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0731102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0463EFB" w14:textId="52AF23CF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786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21EAD23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nil"/>
            </w:tcBorders>
          </w:tcPr>
          <w:p w14:paraId="48904AB3" w14:textId="52916DE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8</w:t>
            </w:r>
            <w:r w:rsidR="00E3276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767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E836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-9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053E01C" w14:textId="0A801463" w:rsidR="0083246E" w:rsidRPr="00F3427F" w:rsidRDefault="007077E6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786</w:t>
            </w:r>
          </w:p>
        </w:tc>
      </w:tr>
      <w:tr w:rsidR="0083246E" w:rsidRPr="00F3427F" w14:paraId="5702EBB8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186E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D18C90" w14:textId="4443D429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241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00A23B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08EE30" w14:textId="1FCC8B47" w:rsidR="0083246E" w:rsidRPr="00F3427F" w:rsidRDefault="007077E6" w:rsidP="0083246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496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1A65E9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877BFB" w14:textId="729F5B18" w:rsidR="0083246E" w:rsidRPr="00F3427F" w:rsidRDefault="007077E6" w:rsidP="002E0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AC1DB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FC7436" w14:textId="5F7EA5D6" w:rsidR="0083246E" w:rsidRPr="00F3427F" w:rsidRDefault="007077E6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030</w:t>
            </w:r>
          </w:p>
        </w:tc>
      </w:tr>
      <w:tr w:rsidR="0083246E" w:rsidRPr="00F3427F" w14:paraId="2E550488" w14:textId="77777777" w:rsidTr="002E070F">
        <w:trPr>
          <w:trHeight w:val="134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1BC7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18531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C393B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A2FD8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9E551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6908F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189B3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C1227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6E380952" w14:textId="77777777" w:rsidTr="002E070F">
        <w:trPr>
          <w:trHeight w:val="343"/>
        </w:trPr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471" w14:textId="3268425F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F4390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F3D11F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  <w:vAlign w:val="bottom"/>
          </w:tcPr>
          <w:p w14:paraId="54E8238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8A8AF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A6AC57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2758D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9877FA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100" w:afterAutospacing="1" w:line="240" w:lineRule="auto"/>
              <w:ind w:right="20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val="en-GB" w:bidi="ar-SA"/>
              </w:rPr>
            </w:pPr>
          </w:p>
        </w:tc>
      </w:tr>
      <w:tr w:rsidR="0083246E" w:rsidRPr="00F3427F" w14:paraId="38841F31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DA5A9" w14:textId="7483929A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D8F791" w14:textId="1A510799" w:rsidR="0083246E" w:rsidRPr="00F3427F" w:rsidRDefault="00E32766" w:rsidP="000C6D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9E78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2F763D7B" w14:textId="1E431375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621624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  <w:vAlign w:val="bottom"/>
          </w:tcPr>
          <w:p w14:paraId="29C56D9B" w14:textId="54CEBDB7" w:rsidR="0083246E" w:rsidRPr="00F3427F" w:rsidRDefault="00E32766" w:rsidP="002F4DE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60AA5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738A0F" w14:textId="6DF5BE6E" w:rsidR="0083246E" w:rsidRPr="00F3427F" w:rsidRDefault="007077E6" w:rsidP="007077E6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F2CF0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960</w:t>
            </w:r>
          </w:p>
        </w:tc>
      </w:tr>
      <w:tr w:rsidR="0083246E" w:rsidRPr="00F3427F" w14:paraId="26828FB8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01B59" w14:textId="201A3B8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E6162D" w14:textId="319D448F" w:rsidR="0083246E" w:rsidRPr="00F3427F" w:rsidRDefault="00E32766" w:rsidP="0083246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lang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9ED851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181E99" w14:textId="0E4E3DE2" w:rsidR="0083246E" w:rsidRPr="00F3427F" w:rsidRDefault="0083246E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205A997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100" w:afterAutospacing="1" w:line="228" w:lineRule="auto"/>
              <w:ind w:left="-108" w:right="-99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BF3C4E" w14:textId="795C02D4" w:rsidR="0083246E" w:rsidRPr="00F3427F" w:rsidRDefault="00E32766" w:rsidP="002F4DEB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96B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27A8C6" w14:textId="5A9A34BB" w:rsidR="0083246E" w:rsidRPr="00F3427F" w:rsidRDefault="007077E6" w:rsidP="007077E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960</w:t>
            </w:r>
          </w:p>
        </w:tc>
      </w:tr>
      <w:tr w:rsidR="0083246E" w:rsidRPr="00F3427F" w14:paraId="58C7F750" w14:textId="77777777" w:rsidTr="002E070F">
        <w:tc>
          <w:tcPr>
            <w:tcW w:w="4138" w:type="dxa"/>
            <w:tcBorders>
              <w:top w:val="nil"/>
              <w:left w:val="nil"/>
              <w:bottom w:val="nil"/>
              <w:right w:val="nil"/>
            </w:tcBorders>
          </w:tcPr>
          <w:p w14:paraId="2CB3C7F2" w14:textId="5089692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0A62D6" w14:textId="34C9555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highlight w:val="green"/>
                <w:lang w:val="en-GB" w:bidi="ar-SA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</w:tcPr>
          <w:p w14:paraId="117E700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98" w:type="dxa"/>
            <w:gridSpan w:val="2"/>
            <w:tcBorders>
              <w:left w:val="nil"/>
              <w:right w:val="nil"/>
            </w:tcBorders>
          </w:tcPr>
          <w:p w14:paraId="3A9B9C0C" w14:textId="2ADB9341" w:rsidR="0083246E" w:rsidRPr="00F3427F" w:rsidRDefault="0083246E" w:rsidP="001425F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9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7EBE4F5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left w:val="nil"/>
              <w:right w:val="nil"/>
            </w:tcBorders>
          </w:tcPr>
          <w:p w14:paraId="65F7051D" w14:textId="00DF82BB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8C061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-1" w:line="228" w:lineRule="auto"/>
              <w:ind w:left="-108" w:right="89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6D1C6E5" w14:textId="19A6F31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highlight w:val="green"/>
                <w:lang w:val="en-GB" w:bidi="ar-SA"/>
              </w:rPr>
            </w:pPr>
          </w:p>
        </w:tc>
      </w:tr>
      <w:tr w:rsidR="0083246E" w:rsidRPr="00F3427F" w14:paraId="384F94E5" w14:textId="77777777" w:rsidTr="002E070F">
        <w:trPr>
          <w:trHeight w:val="341"/>
        </w:trPr>
        <w:tc>
          <w:tcPr>
            <w:tcW w:w="4138" w:type="dxa"/>
          </w:tcPr>
          <w:p w14:paraId="618373DE" w14:textId="27D3DCFE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bookmarkStart w:id="2" w:name="_Hlk68479092"/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bookmarkEnd w:id="2"/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080" w:type="dxa"/>
          </w:tcPr>
          <w:p w14:paraId="0B00EE0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1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74" w:type="dxa"/>
          </w:tcPr>
          <w:p w14:paraId="3DB86F5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9" w:type="dxa"/>
          </w:tcPr>
          <w:p w14:paraId="67942C8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271" w:type="dxa"/>
            <w:gridSpan w:val="2"/>
          </w:tcPr>
          <w:p w14:paraId="3A7E162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68" w:type="dxa"/>
          </w:tcPr>
          <w:p w14:paraId="1224DC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95"/>
              <w:rPr>
                <w:rFonts w:asciiTheme="majorBidi" w:hAnsiTheme="majorBidi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70" w:type="dxa"/>
          </w:tcPr>
          <w:p w14:paraId="2B38011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70" w:type="dxa"/>
          </w:tcPr>
          <w:p w14:paraId="1E8D931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83246E" w:rsidRPr="00F3427F" w14:paraId="6724ECEE" w14:textId="77777777" w:rsidTr="002E070F">
        <w:trPr>
          <w:trHeight w:val="341"/>
        </w:trPr>
        <w:tc>
          <w:tcPr>
            <w:tcW w:w="4138" w:type="dxa"/>
          </w:tcPr>
          <w:p w14:paraId="41FA0A11" w14:textId="45516003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92EF010" w14:textId="6EA46BFC" w:rsidR="0083246E" w:rsidRPr="00F3427F" w:rsidRDefault="00E32766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</w:tcPr>
          <w:p w14:paraId="44906C3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079" w:type="dxa"/>
          </w:tcPr>
          <w:p w14:paraId="5491CA02" w14:textId="07B5C502" w:rsidR="0083246E" w:rsidRPr="00F3427F" w:rsidRDefault="0083246E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625C20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68" w:type="dxa"/>
          </w:tcPr>
          <w:p w14:paraId="05D9C137" w14:textId="198CBF4D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209</w:t>
            </w:r>
            <w:r w:rsidR="00E3276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296</w:t>
            </w:r>
          </w:p>
        </w:tc>
        <w:tc>
          <w:tcPr>
            <w:tcW w:w="270" w:type="dxa"/>
          </w:tcPr>
          <w:p w14:paraId="255F4377" w14:textId="1FB535B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 w:right="-120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170" w:type="dxa"/>
          </w:tcPr>
          <w:p w14:paraId="35A71D89" w14:textId="09B963B4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259</w:t>
            </w:r>
            <w:r w:rsidR="002F2CF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496</w:t>
            </w:r>
          </w:p>
        </w:tc>
      </w:tr>
      <w:tr w:rsidR="0083246E" w:rsidRPr="00F3427F" w14:paraId="0DE4A68E" w14:textId="77777777" w:rsidTr="002E070F">
        <w:trPr>
          <w:trHeight w:val="396"/>
        </w:trPr>
        <w:tc>
          <w:tcPr>
            <w:tcW w:w="4138" w:type="dxa"/>
          </w:tcPr>
          <w:p w14:paraId="7879C957" w14:textId="16D4C7AE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6729C75" w14:textId="39B42517" w:rsidR="0083246E" w:rsidRPr="00F3427F" w:rsidRDefault="007077E6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  <w:r w:rsidR="00E32766"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4" w:type="dxa"/>
          </w:tcPr>
          <w:p w14:paraId="1C1B741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79" w:type="dxa"/>
          </w:tcPr>
          <w:p w14:paraId="2545E4E3" w14:textId="440888F0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330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271" w:type="dxa"/>
            <w:gridSpan w:val="2"/>
          </w:tcPr>
          <w:p w14:paraId="108AED5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</w:tcPr>
          <w:p w14:paraId="6540AF57" w14:textId="6AAE0A6B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330</w:t>
            </w:r>
            <w:r w:rsidR="00E3276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270" w:type="dxa"/>
          </w:tcPr>
          <w:p w14:paraId="65E8FADC" w14:textId="0DD5FC6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C9AE8DF" w14:textId="78281E86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330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83246E" w:rsidRPr="00F3427F" w14:paraId="436F321E" w14:textId="77777777" w:rsidTr="002E070F">
        <w:trPr>
          <w:trHeight w:val="351"/>
        </w:trPr>
        <w:tc>
          <w:tcPr>
            <w:tcW w:w="4138" w:type="dxa"/>
          </w:tcPr>
          <w:p w14:paraId="702B9A9E" w14:textId="568FCC8D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7D7B5C" w14:textId="334FAA33" w:rsidR="0083246E" w:rsidRPr="00F3427F" w:rsidRDefault="007077E6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4" w:type="dxa"/>
          </w:tcPr>
          <w:p w14:paraId="52FA211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EAC1A1D" w14:textId="6A805CA4" w:rsidR="0083246E" w:rsidRPr="00F3427F" w:rsidRDefault="007077E6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330</w:t>
            </w:r>
            <w:r w:rsidR="0083246E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920</w:t>
            </w:r>
          </w:p>
        </w:tc>
        <w:tc>
          <w:tcPr>
            <w:tcW w:w="271" w:type="dxa"/>
            <w:gridSpan w:val="2"/>
          </w:tcPr>
          <w:p w14:paraId="3EAB48D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3F6926BD" w14:textId="0B14B671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540</w:t>
            </w:r>
            <w:r w:rsidR="00E3276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</w:p>
        </w:tc>
        <w:tc>
          <w:tcPr>
            <w:tcW w:w="270" w:type="dxa"/>
          </w:tcPr>
          <w:p w14:paraId="11F24B25" w14:textId="4F9C6F5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B27CEB" w14:textId="0E387CCB" w:rsidR="0083246E" w:rsidRPr="00F3427F" w:rsidRDefault="007077E6" w:rsidP="00B2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-1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590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416</w:t>
            </w:r>
          </w:p>
        </w:tc>
      </w:tr>
      <w:tr w:rsidR="0083246E" w:rsidRPr="00F3427F" w14:paraId="16CBE99C" w14:textId="77777777" w:rsidTr="002E070F">
        <w:tc>
          <w:tcPr>
            <w:tcW w:w="4138" w:type="dxa"/>
          </w:tcPr>
          <w:p w14:paraId="3E0F957F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5312" w:type="dxa"/>
            <w:gridSpan w:val="8"/>
          </w:tcPr>
          <w:p w14:paraId="76E6FEDA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83246E" w:rsidRPr="00F3427F" w14:paraId="20248E50" w14:textId="77777777" w:rsidTr="002E070F">
        <w:tc>
          <w:tcPr>
            <w:tcW w:w="4138" w:type="dxa"/>
          </w:tcPr>
          <w:p w14:paraId="102DE4DB" w14:textId="3BC1748F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312" w:type="dxa"/>
            <w:gridSpan w:val="8"/>
          </w:tcPr>
          <w:p w14:paraId="54CEE498" w14:textId="05169AC8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</w:tr>
      <w:tr w:rsidR="0083246E" w:rsidRPr="00F3427F" w14:paraId="3A3EDA42" w14:textId="77777777" w:rsidTr="002E070F">
        <w:tc>
          <w:tcPr>
            <w:tcW w:w="4138" w:type="dxa"/>
          </w:tcPr>
          <w:p w14:paraId="2AA971DD" w14:textId="5EE7A8E9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81FA2F" w14:textId="44A060F5" w:rsidR="0083246E" w:rsidRPr="00F3427F" w:rsidRDefault="00AF35E6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</w:tcPr>
          <w:p w14:paraId="3267C12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79" w:type="dxa"/>
          </w:tcPr>
          <w:p w14:paraId="516ACEF6" w14:textId="2A7216DA" w:rsidR="0083246E" w:rsidRPr="00F3427F" w:rsidRDefault="0083246E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highlight w:val="green"/>
                <w:lang w:val="en-US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1" w:type="dxa"/>
            <w:gridSpan w:val="2"/>
          </w:tcPr>
          <w:p w14:paraId="099297A0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</w:tcPr>
          <w:p w14:paraId="57CF89F3" w14:textId="71D2AFCB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270" w:type="dxa"/>
          </w:tcPr>
          <w:p w14:paraId="4FEC0B4A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2D79F1D2" w14:textId="449D8017" w:rsidR="0083246E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</w:t>
            </w:r>
            <w:r w:rsidR="002F2CF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490</w:t>
            </w:r>
          </w:p>
        </w:tc>
      </w:tr>
      <w:tr w:rsidR="002F2CF0" w:rsidRPr="00F3427F" w14:paraId="568ADF98" w14:textId="77777777" w:rsidTr="002E070F">
        <w:tc>
          <w:tcPr>
            <w:tcW w:w="4138" w:type="dxa"/>
          </w:tcPr>
          <w:p w14:paraId="7B9465D8" w14:textId="2C229301" w:rsidR="002F2CF0" w:rsidRPr="00F3427F" w:rsidRDefault="002F2CF0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ind w:right="-16"/>
              <w:jc w:val="both"/>
              <w:rPr>
                <w:rFonts w:ascii="Angsana New" w:hAnsi="Angsana New"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714149F" w14:textId="57B4653A" w:rsidR="002F2CF0" w:rsidRPr="00F3427F" w:rsidDel="002F2CF0" w:rsidRDefault="00AF35E6" w:rsidP="000C6D1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</w:tcPr>
          <w:p w14:paraId="2867C2B3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79" w:type="dxa"/>
          </w:tcPr>
          <w:p w14:paraId="2FA50394" w14:textId="4CDA1542" w:rsidR="002F2CF0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271" w:type="dxa"/>
            <w:gridSpan w:val="2"/>
          </w:tcPr>
          <w:p w14:paraId="6887013B" w14:textId="77777777" w:rsidR="002F2CF0" w:rsidRPr="00F3427F" w:rsidRDefault="002F2CF0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</w:tcPr>
          <w:p w14:paraId="1E4724AE" w14:textId="13D83E28" w:rsidR="002F2CF0" w:rsidRPr="00F3427F" w:rsidDel="002F2CF0" w:rsidRDefault="00AF35E6" w:rsidP="007077E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56DE6F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</w:tcPr>
          <w:p w14:paraId="61A01D24" w14:textId="58CD6BDA" w:rsidR="002F2CF0" w:rsidRPr="00F3427F" w:rsidRDefault="007077E6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after="-1" w:line="240" w:lineRule="auto"/>
              <w:ind w:right="20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83246E" w:rsidRPr="00F3427F" w14:paraId="7482EB52" w14:textId="77777777" w:rsidTr="00CE359D">
        <w:tc>
          <w:tcPr>
            <w:tcW w:w="4138" w:type="dxa"/>
          </w:tcPr>
          <w:p w14:paraId="7646A548" w14:textId="2A6D5DC4" w:rsidR="0083246E" w:rsidRPr="00F3427F" w:rsidRDefault="0083246E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highlight w:val="green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FA0FD" w14:textId="3E9C5430" w:rsidR="0083246E" w:rsidRPr="00F3427F" w:rsidRDefault="00AF35E6" w:rsidP="000C6D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4" w:type="dxa"/>
          </w:tcPr>
          <w:p w14:paraId="170FB7B2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106DA77" w14:textId="743B6C51" w:rsidR="0083246E" w:rsidRPr="00F3427F" w:rsidRDefault="007077E6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132</w:t>
            </w:r>
          </w:p>
        </w:tc>
        <w:tc>
          <w:tcPr>
            <w:tcW w:w="271" w:type="dxa"/>
            <w:gridSpan w:val="2"/>
          </w:tcPr>
          <w:p w14:paraId="0EF7E6EB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5762771F" w14:textId="67913559" w:rsidR="0083246E" w:rsidRPr="00F3427F" w:rsidRDefault="007077E6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AF35E6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</w:tcPr>
          <w:p w14:paraId="7780D17A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120C5" w14:textId="6608F633" w:rsidR="0083246E" w:rsidRPr="00F3427F" w:rsidRDefault="007077E6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2F2CF0"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622</w:t>
            </w:r>
          </w:p>
        </w:tc>
      </w:tr>
      <w:tr w:rsidR="00CE359D" w:rsidRPr="00F3427F" w14:paraId="3841247B" w14:textId="77777777" w:rsidTr="00CE359D">
        <w:tc>
          <w:tcPr>
            <w:tcW w:w="4138" w:type="dxa"/>
          </w:tcPr>
          <w:p w14:paraId="1BA52610" w14:textId="77777777" w:rsidR="00CE359D" w:rsidRPr="00F3427F" w:rsidRDefault="00CE359D" w:rsidP="000C6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28" w:lineRule="auto"/>
              <w:ind w:right="-1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B1F3F4" w14:textId="77777777" w:rsidR="00CE359D" w:rsidRPr="00F3427F" w:rsidRDefault="00CE359D" w:rsidP="000C6D15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4" w:type="dxa"/>
          </w:tcPr>
          <w:p w14:paraId="2AE89DB3" w14:textId="77777777" w:rsidR="00CE359D" w:rsidRPr="00F3427F" w:rsidRDefault="00CE359D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8F6AF80" w14:textId="77777777" w:rsidR="00CE359D" w:rsidRPr="00F3427F" w:rsidRDefault="00CE359D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1" w:type="dxa"/>
            <w:gridSpan w:val="2"/>
          </w:tcPr>
          <w:p w14:paraId="6AB78250" w14:textId="77777777" w:rsidR="00CE359D" w:rsidRPr="00F3427F" w:rsidRDefault="00CE359D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1D0F1579" w14:textId="77777777" w:rsidR="00CE359D" w:rsidRPr="00F3427F" w:rsidRDefault="00CE359D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6B797B3" w14:textId="77777777" w:rsidR="00CE359D" w:rsidRPr="00F3427F" w:rsidRDefault="00CE359D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439894" w14:textId="77777777" w:rsidR="00CE359D" w:rsidRPr="00F3427F" w:rsidRDefault="00CE359D" w:rsidP="000C6D15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246E" w:rsidRPr="00F3427F" w14:paraId="0208D343" w14:textId="77777777" w:rsidTr="00CE359D">
        <w:tc>
          <w:tcPr>
            <w:tcW w:w="4138" w:type="dxa"/>
          </w:tcPr>
          <w:p w14:paraId="1484A833" w14:textId="7248E0E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080" w:type="dxa"/>
          </w:tcPr>
          <w:p w14:paraId="40355E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5A6EBB02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509272C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B30AEF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5B4BD08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01C48F1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B1F4C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3246E" w:rsidRPr="00F3427F" w14:paraId="6BFFC3D9" w14:textId="77777777" w:rsidTr="002E070F">
        <w:tc>
          <w:tcPr>
            <w:tcW w:w="4138" w:type="dxa"/>
          </w:tcPr>
          <w:p w14:paraId="79BBAB28" w14:textId="3B6DA1C8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FA2144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77F1575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00B07322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C3DA09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34788E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</w:tcPr>
          <w:p w14:paraId="5A5B80B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3659B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83246E" w:rsidRPr="00F3427F" w14:paraId="14B74CF7" w14:textId="77777777" w:rsidTr="002E070F">
        <w:tc>
          <w:tcPr>
            <w:tcW w:w="4138" w:type="dxa"/>
          </w:tcPr>
          <w:p w14:paraId="1F919084" w14:textId="18E6660D" w:rsidR="0083246E" w:rsidRPr="00F3427F" w:rsidRDefault="0083246E" w:rsidP="0083246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2E61EA73" w14:textId="472C8A7A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D6C171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36BEBAFA" w14:textId="722BACBB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4E17D8C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E3D024" w14:textId="0E56816B" w:rsidR="0083246E" w:rsidRPr="00F3427F" w:rsidRDefault="00AF35E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B4AEFF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FAA5624" w14:textId="044BB68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697</w:t>
            </w:r>
          </w:p>
        </w:tc>
      </w:tr>
      <w:tr w:rsidR="0083246E" w:rsidRPr="00F3427F" w14:paraId="71E3618A" w14:textId="77777777" w:rsidTr="002E070F">
        <w:tc>
          <w:tcPr>
            <w:tcW w:w="4138" w:type="dxa"/>
          </w:tcPr>
          <w:p w14:paraId="5F5BB0EA" w14:textId="5C6CD821" w:rsidR="0083246E" w:rsidRPr="00F3427F" w:rsidRDefault="0083246E" w:rsidP="0083246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9EF119" w14:textId="12C93567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B94421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1B86FC9" w14:textId="108E6FB5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1BA5163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2751E532" w14:textId="27AFA064" w:rsidR="0083246E" w:rsidRPr="00F3427F" w:rsidRDefault="00AF35E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BD275E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01BE04" w14:textId="4180FA0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2F2C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292</w:t>
            </w:r>
          </w:p>
        </w:tc>
      </w:tr>
      <w:tr w:rsidR="0083246E" w:rsidRPr="00F3427F" w14:paraId="09DBCB19" w14:textId="77777777" w:rsidTr="002E070F">
        <w:tc>
          <w:tcPr>
            <w:tcW w:w="4138" w:type="dxa"/>
          </w:tcPr>
          <w:p w14:paraId="22B0C2EA" w14:textId="0F31C9A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325DF3" w14:textId="4C12640B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14B3668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D72E277" w14:textId="5639C862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1" w:type="dxa"/>
            <w:gridSpan w:val="2"/>
          </w:tcPr>
          <w:p w14:paraId="0B66A8E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C6B60B0" w14:textId="17A8F0DA" w:rsidR="0083246E" w:rsidRPr="00F3427F" w:rsidRDefault="00AF35E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6942EA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8D1F6" w14:textId="20F1CFD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2F2C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989</w:t>
            </w:r>
          </w:p>
        </w:tc>
      </w:tr>
      <w:tr w:rsidR="0083246E" w:rsidRPr="00F3427F" w14:paraId="4B1E4D6B" w14:textId="77777777" w:rsidTr="002E070F">
        <w:tc>
          <w:tcPr>
            <w:tcW w:w="4138" w:type="dxa"/>
          </w:tcPr>
          <w:p w14:paraId="1EF59A6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31EA1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8ED56E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542CD09C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564BDCF1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3767F573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4005D6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52C9A0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089F1874" w14:textId="77777777" w:rsidTr="002E070F">
        <w:tc>
          <w:tcPr>
            <w:tcW w:w="4138" w:type="dxa"/>
          </w:tcPr>
          <w:p w14:paraId="7977836E" w14:textId="620BCB8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080" w:type="dxa"/>
          </w:tcPr>
          <w:p w14:paraId="78FA12C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2CAFA4BA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694F4936" w14:textId="77777777" w:rsidR="0083246E" w:rsidRPr="00F3427F" w:rsidRDefault="0083246E" w:rsidP="0083246E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left="-840" w:right="-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21B88E10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402EAF70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0D3B4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A8A3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43D74D8C" w14:textId="77777777" w:rsidTr="002E070F">
        <w:tc>
          <w:tcPr>
            <w:tcW w:w="4138" w:type="dxa"/>
          </w:tcPr>
          <w:p w14:paraId="2FC3402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0803AA8" w14:textId="6B1CB3C8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2573340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6655C73C" w14:textId="3678933E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03C9305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5850B839" w14:textId="61BB8388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593</w:t>
            </w:r>
          </w:p>
        </w:tc>
        <w:tc>
          <w:tcPr>
            <w:tcW w:w="270" w:type="dxa"/>
          </w:tcPr>
          <w:p w14:paraId="2BB8402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819253" w14:textId="7EEFF31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060</w:t>
            </w:r>
          </w:p>
        </w:tc>
      </w:tr>
      <w:tr w:rsidR="002F2CF0" w:rsidRPr="00F3427F" w14:paraId="0D30B5A4" w14:textId="77777777" w:rsidTr="002E070F">
        <w:tc>
          <w:tcPr>
            <w:tcW w:w="4138" w:type="dxa"/>
          </w:tcPr>
          <w:p w14:paraId="6D1F1857" w14:textId="04F66ED6" w:rsidR="002F2CF0" w:rsidRPr="00F3427F" w:rsidRDefault="002F2CF0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5CF5AF13" w14:textId="4729E09D" w:rsidR="002F2CF0" w:rsidRPr="00F3427F" w:rsidDel="002F2CF0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584A5447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3690029B" w14:textId="5AB01D51" w:rsidR="002F2CF0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1" w:type="dxa"/>
            <w:gridSpan w:val="2"/>
          </w:tcPr>
          <w:p w14:paraId="4DC0D3D7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98BCFA5" w14:textId="668CFE62" w:rsidR="002F2CF0" w:rsidRPr="00F3427F" w:rsidDel="002F2CF0" w:rsidRDefault="00AF35E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A9E667" w14:textId="77777777" w:rsidR="002F2CF0" w:rsidRPr="00F3427F" w:rsidRDefault="002F2CF0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7F8C1D4" w14:textId="0742FB0A" w:rsidR="002F2CF0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3246E" w:rsidRPr="00F3427F" w14:paraId="24E97FC2" w14:textId="77777777" w:rsidTr="002E070F">
        <w:tc>
          <w:tcPr>
            <w:tcW w:w="4138" w:type="dxa"/>
          </w:tcPr>
          <w:p w14:paraId="142FDF0C" w14:textId="0DF49ED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8C82EA" w14:textId="2C9AC2AD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2886FD49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5DAFAEC9" w14:textId="7835AC62" w:rsidR="0083246E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1" w:type="dxa"/>
            <w:gridSpan w:val="2"/>
          </w:tcPr>
          <w:p w14:paraId="37D149FC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731010C6" w14:textId="4FD575C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F35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593</w:t>
            </w:r>
          </w:p>
        </w:tc>
        <w:tc>
          <w:tcPr>
            <w:tcW w:w="270" w:type="dxa"/>
          </w:tcPr>
          <w:p w14:paraId="4A60800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1C6F5F" w14:textId="7ED194E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</w:tr>
      <w:tr w:rsidR="0083246E" w:rsidRPr="00F3427F" w14:paraId="44E979BB" w14:textId="77777777" w:rsidTr="002E070F">
        <w:tc>
          <w:tcPr>
            <w:tcW w:w="4138" w:type="dxa"/>
          </w:tcPr>
          <w:p w14:paraId="06A567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8A36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5B5988B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14DFBC5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95" w:right="-1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6649FF5E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</w:tcPr>
          <w:p w14:paraId="3FD6B3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AA5CDF9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5DB9B8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3AD24A6A" w14:textId="77777777" w:rsidTr="002E070F">
        <w:trPr>
          <w:trHeight w:val="403"/>
        </w:trPr>
        <w:tc>
          <w:tcPr>
            <w:tcW w:w="4138" w:type="dxa"/>
            <w:vAlign w:val="bottom"/>
          </w:tcPr>
          <w:p w14:paraId="5137753B" w14:textId="6439D28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080" w:type="dxa"/>
          </w:tcPr>
          <w:p w14:paraId="4900DAE9" w14:textId="0B4995C9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4" w:type="dxa"/>
          </w:tcPr>
          <w:p w14:paraId="75E21C1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</w:tcPr>
          <w:p w14:paraId="7B965B08" w14:textId="1367AC4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3AB6267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34A553" w14:textId="7225137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02B752B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05EFED" w14:textId="33417B54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3246E" w:rsidRPr="00F3427F" w14:paraId="384380D5" w14:textId="77777777" w:rsidTr="002E070F">
        <w:trPr>
          <w:trHeight w:val="403"/>
        </w:trPr>
        <w:tc>
          <w:tcPr>
            <w:tcW w:w="4138" w:type="dxa"/>
          </w:tcPr>
          <w:p w14:paraId="12450323" w14:textId="7A957C24" w:rsidR="0083246E" w:rsidRPr="00F3427F" w:rsidRDefault="0083246E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7B04F1AD" w14:textId="5569246E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B02AD43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747295DD" w14:textId="1609E636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34906BB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209" w:right="61" w:firstLine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36C5076B" w14:textId="7B6E8E28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76</w:t>
            </w:r>
            <w:r w:rsidR="001007EF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FBA76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0963B9" w14:textId="67300201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83246E" w:rsidRPr="00F3427F" w14:paraId="319052E8" w14:textId="77777777" w:rsidTr="002E070F">
        <w:trPr>
          <w:trHeight w:val="403"/>
        </w:trPr>
        <w:tc>
          <w:tcPr>
            <w:tcW w:w="4138" w:type="dxa"/>
          </w:tcPr>
          <w:p w14:paraId="41F105F6" w14:textId="612EF31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7E7F4A" w14:textId="3DA76036" w:rsidR="0083246E" w:rsidRPr="00F3427F" w:rsidRDefault="00AF35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DE61A51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F8C6680" w14:textId="0D218AEF" w:rsidR="0083246E" w:rsidRPr="00F3427F" w:rsidRDefault="0083246E" w:rsidP="001425F3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gridSpan w:val="2"/>
          </w:tcPr>
          <w:p w14:paraId="5B6E89F4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after="0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2ACAB80F" w14:textId="3E35B8B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76</w:t>
            </w:r>
            <w:r w:rsidR="001007EF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E03E03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50"/>
              </w:tabs>
              <w:spacing w:line="240" w:lineRule="auto"/>
              <w:ind w:left="-20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BD130B" w14:textId="76AB56E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83246E" w:rsidRPr="00F3427F" w14:paraId="5F779D01" w14:textId="77777777" w:rsidTr="002E070F">
        <w:trPr>
          <w:trHeight w:val="296"/>
        </w:trPr>
        <w:tc>
          <w:tcPr>
            <w:tcW w:w="4138" w:type="dxa"/>
          </w:tcPr>
          <w:p w14:paraId="510471C7" w14:textId="40A7A9C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8DB96F" w14:textId="71B08DF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20F9E8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2C40AA22" w14:textId="061A792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712B2C0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14:paraId="6B4895EF" w14:textId="77DCF75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AACD56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383B9B1" w14:textId="7173E4B9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6B573A3D" w14:textId="77777777" w:rsidTr="002E070F">
        <w:trPr>
          <w:trHeight w:val="403"/>
        </w:trPr>
        <w:tc>
          <w:tcPr>
            <w:tcW w:w="4138" w:type="dxa"/>
          </w:tcPr>
          <w:p w14:paraId="0DB3D98B" w14:textId="14EB13BC" w:rsidR="0083246E" w:rsidRPr="00F3427F" w:rsidRDefault="0083246E" w:rsidP="00707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7AD5A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075B265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</w:tcPr>
          <w:p w14:paraId="1E49BAF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0D973DC7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</w:tcPr>
          <w:p w14:paraId="7E29A1CD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left="-108"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31439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2FBA78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3246E" w:rsidRPr="00F3427F" w14:paraId="5140A694" w14:textId="77777777" w:rsidTr="002E070F">
        <w:trPr>
          <w:trHeight w:val="403"/>
        </w:trPr>
        <w:tc>
          <w:tcPr>
            <w:tcW w:w="4138" w:type="dxa"/>
          </w:tcPr>
          <w:p w14:paraId="6333F78E" w14:textId="1DA9CDC1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080" w:type="dxa"/>
          </w:tcPr>
          <w:p w14:paraId="5BACDD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1ADD1FB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545D3A5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  <w:gridSpan w:val="2"/>
          </w:tcPr>
          <w:p w14:paraId="1794D3C2" w14:textId="77777777" w:rsidR="0083246E" w:rsidRPr="00F3427F" w:rsidRDefault="0083246E" w:rsidP="00832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38C886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58AE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3DA06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54E70" w:rsidRPr="00F3427F" w14:paraId="314E17B8" w14:textId="77777777" w:rsidTr="002E070F">
        <w:trPr>
          <w:trHeight w:val="403"/>
        </w:trPr>
        <w:tc>
          <w:tcPr>
            <w:tcW w:w="4138" w:type="dxa"/>
          </w:tcPr>
          <w:p w14:paraId="220F8C57" w14:textId="33C11542" w:rsidR="00454E70" w:rsidRPr="00F3427F" w:rsidRDefault="00454E70" w:rsidP="00454E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080" w:type="dxa"/>
          </w:tcPr>
          <w:p w14:paraId="4987ABBD" w14:textId="52F85EAD" w:rsidR="00454E70" w:rsidRPr="00F3427F" w:rsidRDefault="00AF35E6" w:rsidP="0010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74D44C19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</w:tcPr>
          <w:p w14:paraId="0F783E24" w14:textId="21CB7905" w:rsidR="00454E70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1" w:type="dxa"/>
            <w:gridSpan w:val="2"/>
          </w:tcPr>
          <w:p w14:paraId="12F4A3A7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864"/>
              </w:tabs>
              <w:spacing w:after="-1"/>
              <w:ind w:right="-90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14:paraId="4E36F677" w14:textId="5922BFB2" w:rsidR="00454E70" w:rsidRPr="00F3427F" w:rsidRDefault="00AF35E6" w:rsidP="002F4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-1" w:line="240" w:lineRule="auto"/>
              <w:ind w:right="-9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9A00EF" w14:textId="77777777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22922A" w14:textId="765D5454" w:rsidR="00454E70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54E70" w:rsidRPr="00F3427F" w14:paraId="38277A18" w14:textId="77777777" w:rsidTr="002E070F">
        <w:trPr>
          <w:trHeight w:val="403"/>
        </w:trPr>
        <w:tc>
          <w:tcPr>
            <w:tcW w:w="4138" w:type="dxa"/>
          </w:tcPr>
          <w:p w14:paraId="72E65DAC" w14:textId="55928B5D" w:rsidR="00454E70" w:rsidRPr="00F3427F" w:rsidRDefault="00454E70" w:rsidP="00454E7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A48008" w14:textId="39D9C5A2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403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4" w:type="dxa"/>
          </w:tcPr>
          <w:p w14:paraId="63D05FC9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BF79AA7" w14:textId="25EADAD5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303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1" w:type="dxa"/>
            <w:gridSpan w:val="2"/>
          </w:tcPr>
          <w:p w14:paraId="74F4E370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</w:tcPr>
          <w:p w14:paraId="71C639AB" w14:textId="6902E9A8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403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5C9F4A3C" w14:textId="77777777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EFB60A" w14:textId="132996E3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95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303</w:t>
            </w:r>
            <w:r w:rsidR="00454E70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454E70" w:rsidRPr="00F3427F" w14:paraId="505D6A9F" w14:textId="77777777" w:rsidTr="002E070F">
        <w:trPr>
          <w:trHeight w:val="403"/>
        </w:trPr>
        <w:tc>
          <w:tcPr>
            <w:tcW w:w="4138" w:type="dxa"/>
          </w:tcPr>
          <w:p w14:paraId="5F916ADB" w14:textId="2EFDEEBE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hanging="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BD3364" w14:textId="12CC7AD5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AF35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4" w:type="dxa"/>
          </w:tcPr>
          <w:p w14:paraId="3D696962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0FFC9737" w14:textId="5749E0AE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454E70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1" w:type="dxa"/>
            <w:gridSpan w:val="2"/>
          </w:tcPr>
          <w:p w14:paraId="6841DED0" w14:textId="77777777" w:rsidR="00454E70" w:rsidRPr="00F3427F" w:rsidRDefault="00454E70" w:rsidP="00454E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20" w:right="61" w:hanging="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</w:tcPr>
          <w:p w14:paraId="420DB67E" w14:textId="73AD72C9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403</w:t>
            </w:r>
            <w:r w:rsidR="00AF35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231ECCF4" w14:textId="77777777" w:rsidR="00454E70" w:rsidRPr="00F3427F" w:rsidRDefault="00454E70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0" w:hanging="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FA9638F" w14:textId="4FBA958E" w:rsidR="00454E70" w:rsidRPr="00F3427F" w:rsidRDefault="007077E6" w:rsidP="00454E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403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500</w:t>
            </w:r>
          </w:p>
        </w:tc>
      </w:tr>
    </w:tbl>
    <w:p w14:paraId="5F0E61C8" w14:textId="77777777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4F8C538" w14:textId="51A429F4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F3427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สัญญาสำคัญกับกิจการที่เกี่ยวข้องกัน</w:t>
      </w:r>
    </w:p>
    <w:p w14:paraId="3639E4DF" w14:textId="77777777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D2E4E6" w14:textId="16CDD09E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7077E6" w:rsidRPr="00F3427F">
        <w:rPr>
          <w:rFonts w:asciiTheme="majorBidi" w:hAnsiTheme="majorBidi" w:cstheme="majorBidi"/>
          <w:sz w:val="28"/>
          <w:szCs w:val="28"/>
        </w:rPr>
        <w:t>31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กลุ่มบริษัทมีสัญญา</w:t>
      </w:r>
      <w:r w:rsidR="00D047F8" w:rsidRPr="00F3427F">
        <w:rPr>
          <w:rFonts w:asciiTheme="majorBidi" w:hAnsiTheme="majorBidi" w:cstheme="majorBidi" w:hint="cs"/>
          <w:sz w:val="28"/>
          <w:szCs w:val="28"/>
          <w:cs/>
        </w:rPr>
        <w:t>สำคัญ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ที่ทำกับกิจการที่เกี่ยวข้องกัน มีดังนี้</w:t>
      </w:r>
    </w:p>
    <w:p w14:paraId="344BFA29" w14:textId="77777777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0413C" w14:textId="0BEC65FF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ในเดือนมีนาคม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บริษัทได้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 xml:space="preserve">ออกตั๋วสัญญาใช้เงินจำนวน </w:t>
      </w:r>
      <w:r w:rsidR="007077E6" w:rsidRPr="00F3427F">
        <w:rPr>
          <w:rFonts w:asciiTheme="majorBidi" w:hAnsiTheme="majorBidi" w:cstheme="majorBidi"/>
          <w:sz w:val="28"/>
          <w:szCs w:val="28"/>
        </w:rPr>
        <w:t>40</w:t>
      </w:r>
      <w:r w:rsidR="001D008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>ล้านบาท ให้แก่</w:t>
      </w:r>
      <w:r w:rsidR="00D047F8" w:rsidRPr="00F3427F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="000A146D" w:rsidRPr="00F3427F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 xml:space="preserve"> ซึ่งมีอัตราดอกเบี้ยร้อยละ </w:t>
      </w:r>
      <w:r w:rsidR="007077E6" w:rsidRPr="00F3427F">
        <w:rPr>
          <w:rFonts w:asciiTheme="majorBidi" w:hAnsiTheme="majorBidi" w:cstheme="majorBidi"/>
          <w:sz w:val="28"/>
          <w:szCs w:val="28"/>
        </w:rPr>
        <w:t>5</w:t>
      </w:r>
      <w:r w:rsidR="001D0084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5</w:t>
      </w:r>
      <w:r w:rsidR="001D008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CE359D">
        <w:rPr>
          <w:rFonts w:asciiTheme="majorBidi" w:hAnsiTheme="majorBidi" w:cstheme="majorBidi"/>
          <w:sz w:val="28"/>
          <w:szCs w:val="28"/>
        </w:rPr>
        <w:t xml:space="preserve">    </w:t>
      </w:r>
      <w:r w:rsidR="001D0084" w:rsidRPr="00F3427F">
        <w:rPr>
          <w:rFonts w:asciiTheme="majorBidi" w:hAnsiTheme="majorBidi" w:cstheme="majorBidi" w:hint="cs"/>
          <w:sz w:val="28"/>
          <w:szCs w:val="28"/>
          <w:cs/>
        </w:rPr>
        <w:t xml:space="preserve">ต่อปี </w:t>
      </w:r>
      <w:r w:rsidR="001D0084" w:rsidRPr="00F3427F">
        <w:rPr>
          <w:rFonts w:asciiTheme="majorBidi" w:hAnsiTheme="majorBidi"/>
          <w:sz w:val="28"/>
          <w:szCs w:val="28"/>
          <w:cs/>
        </w:rPr>
        <w:t>โดยตั๋วสัญญาจะสิ้นสุดเมื่อบริษัทได้ชำระคืนเงินต้นหมดหรือเมื่อผู้ให้กู้ทวงถาม</w:t>
      </w:r>
    </w:p>
    <w:p w14:paraId="459CF7B6" w14:textId="77777777" w:rsidR="00E9659A" w:rsidRPr="00F3427F" w:rsidRDefault="00E9659A" w:rsidP="00E9659A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59755BE" w14:textId="0997F057" w:rsidR="00187221" w:rsidRPr="00F3427F" w:rsidRDefault="007C1CF2" w:rsidP="0018722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/>
          <w:sz w:val="28"/>
          <w:szCs w:val="28"/>
          <w:cs/>
        </w:rPr>
        <w:lastRenderedPageBreak/>
        <w:t xml:space="preserve">ในปี </w:t>
      </w:r>
      <w:r w:rsidRPr="00F3427F">
        <w:rPr>
          <w:rFonts w:asciiTheme="majorBidi" w:hAnsiTheme="majorBidi"/>
          <w:sz w:val="28"/>
          <w:szCs w:val="28"/>
        </w:rPr>
        <w:t xml:space="preserve">2567 </w:t>
      </w:r>
      <w:r w:rsidRPr="00F3427F">
        <w:rPr>
          <w:rFonts w:asciiTheme="majorBidi" w:hAnsiTheme="majorBidi"/>
          <w:sz w:val="28"/>
          <w:szCs w:val="28"/>
          <w:cs/>
        </w:rPr>
        <w:t xml:space="preserve">บริษัทได้ทำสัญญาเงินกู้ยืมจากกรรมการ </w:t>
      </w:r>
      <w:r w:rsidRPr="00F3427F">
        <w:rPr>
          <w:rFonts w:asciiTheme="majorBidi" w:hAnsiTheme="majorBidi"/>
          <w:sz w:val="28"/>
          <w:szCs w:val="28"/>
        </w:rPr>
        <w:t xml:space="preserve">2 </w:t>
      </w:r>
      <w:r w:rsidRPr="00F3427F">
        <w:rPr>
          <w:rFonts w:asciiTheme="majorBidi" w:hAnsiTheme="majorBidi"/>
          <w:sz w:val="28"/>
          <w:szCs w:val="28"/>
          <w:cs/>
        </w:rPr>
        <w:t xml:space="preserve">ฉบับซึ่งมีวงเงินกู้ยืมจำนวน </w:t>
      </w:r>
      <w:r w:rsidRPr="00F3427F">
        <w:rPr>
          <w:rFonts w:asciiTheme="majorBidi" w:hAnsiTheme="majorBidi"/>
          <w:sz w:val="28"/>
          <w:szCs w:val="28"/>
        </w:rPr>
        <w:t>201.5</w:t>
      </w:r>
      <w:r w:rsidRPr="00F3427F">
        <w:rPr>
          <w:rFonts w:asciiTheme="majorBidi" w:hAnsiTheme="majorBidi"/>
          <w:sz w:val="28"/>
          <w:szCs w:val="28"/>
          <w:cs/>
        </w:rPr>
        <w:t xml:space="preserve"> ล้านบาท</w:t>
      </w:r>
      <w:r w:rsidR="00EF3A55" w:rsidRPr="00F3427F">
        <w:rPr>
          <w:rFonts w:asciiTheme="majorBidi" w:hAnsiTheme="majorBidi"/>
          <w:sz w:val="28"/>
          <w:szCs w:val="28"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 xml:space="preserve">และ </w:t>
      </w:r>
      <w:r w:rsidRPr="00F3427F">
        <w:rPr>
          <w:rFonts w:asciiTheme="majorBidi" w:hAnsiTheme="majorBidi"/>
          <w:sz w:val="28"/>
          <w:szCs w:val="28"/>
        </w:rPr>
        <w:t xml:space="preserve">250.0 </w:t>
      </w:r>
      <w:r w:rsidR="006F2405" w:rsidRPr="00F3427F">
        <w:rPr>
          <w:rFonts w:asciiTheme="majorBidi" w:hAnsiTheme="majorBidi"/>
          <w:sz w:val="28"/>
          <w:szCs w:val="28"/>
        </w:rPr>
        <w:br/>
      </w:r>
      <w:r w:rsidRPr="00F3427F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="00EF3A55" w:rsidRPr="00F3427F">
        <w:rPr>
          <w:rFonts w:asciiTheme="majorBidi" w:hAnsiTheme="majorBidi" w:hint="cs"/>
          <w:sz w:val="28"/>
          <w:szCs w:val="28"/>
          <w:cs/>
        </w:rPr>
        <w:t>ซึ่ง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มีอัตราดอกเบี้ยร้อยละ </w:t>
      </w:r>
      <w:r w:rsidR="007077E6" w:rsidRPr="00F3427F">
        <w:rPr>
          <w:rFonts w:asciiTheme="majorBidi" w:hAnsiTheme="majorBidi" w:cstheme="majorBidi"/>
          <w:sz w:val="28"/>
          <w:szCs w:val="28"/>
        </w:rPr>
        <w:t>5</w:t>
      </w:r>
      <w:r w:rsidR="00187221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33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ต่อปี</w:t>
      </w:r>
      <w:r w:rsidRPr="00F3427F">
        <w:rPr>
          <w:rFonts w:asciiTheme="majorBidi" w:hAnsiTheme="majorBidi"/>
          <w:sz w:val="28"/>
          <w:szCs w:val="28"/>
          <w:cs/>
        </w:rPr>
        <w:t xml:space="preserve"> และร้อยละ </w:t>
      </w:r>
      <w:r w:rsidRPr="00F3427F">
        <w:rPr>
          <w:rFonts w:asciiTheme="majorBidi" w:hAnsiTheme="majorBidi"/>
          <w:sz w:val="28"/>
          <w:szCs w:val="28"/>
        </w:rPr>
        <w:t xml:space="preserve">6.5 </w:t>
      </w:r>
      <w:r w:rsidRPr="00F3427F">
        <w:rPr>
          <w:rFonts w:asciiTheme="majorBidi" w:hAnsiTheme="majorBidi"/>
          <w:sz w:val="28"/>
          <w:szCs w:val="28"/>
          <w:cs/>
        </w:rPr>
        <w:t>ต่อปี</w:t>
      </w:r>
      <w:r w:rsidR="004B560C" w:rsidRPr="00F3427F">
        <w:rPr>
          <w:rFonts w:asciiTheme="majorBidi" w:hAnsiTheme="majorBidi" w:hint="cs"/>
          <w:sz w:val="28"/>
          <w:szCs w:val="28"/>
          <w:cs/>
        </w:rPr>
        <w:t xml:space="preserve"> 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มีกำหนดชำระคืนในเดือนมกราคม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2570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/>
          <w:sz w:val="28"/>
          <w:szCs w:val="28"/>
          <w:cs/>
        </w:rPr>
        <w:t xml:space="preserve">และ กันยายน </w:t>
      </w:r>
      <w:r w:rsidRPr="00F3427F">
        <w:rPr>
          <w:rFonts w:asciiTheme="majorBidi" w:hAnsiTheme="majorBidi"/>
          <w:sz w:val="28"/>
          <w:szCs w:val="28"/>
        </w:rPr>
        <w:t xml:space="preserve">2569 </w:t>
      </w:r>
      <w:r w:rsidRPr="00F3427F">
        <w:rPr>
          <w:rFonts w:asciiTheme="majorBidi" w:hAnsiTheme="majorBidi"/>
          <w:sz w:val="28"/>
          <w:szCs w:val="28"/>
          <w:cs/>
        </w:rPr>
        <w:t xml:space="preserve">ตามลำดับ </w:t>
      </w:r>
      <w:r w:rsidR="00187221" w:rsidRPr="00F3427F">
        <w:rPr>
          <w:rFonts w:asciiTheme="majorBidi" w:hAnsiTheme="majorBidi"/>
          <w:sz w:val="28"/>
          <w:szCs w:val="28"/>
          <w:cs/>
        </w:rPr>
        <w:t>ต่อมาใ</w:t>
      </w:r>
      <w:r w:rsidRPr="00F3427F">
        <w:rPr>
          <w:rFonts w:asciiTheme="majorBidi" w:hAnsiTheme="majorBidi"/>
          <w:sz w:val="28"/>
          <w:szCs w:val="28"/>
          <w:cs/>
        </w:rPr>
        <w:t>นไตรมาส</w:t>
      </w:r>
      <w:r w:rsidR="00CD4639" w:rsidRPr="00F3427F">
        <w:rPr>
          <w:rFonts w:asciiTheme="majorBidi" w:hAnsiTheme="majorBidi" w:hint="cs"/>
          <w:sz w:val="28"/>
          <w:szCs w:val="28"/>
          <w:cs/>
        </w:rPr>
        <w:t>ที่</w:t>
      </w:r>
      <w:r w:rsidRPr="00F3427F">
        <w:rPr>
          <w:rFonts w:asciiTheme="majorBidi" w:hAnsi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/>
          <w:sz w:val="28"/>
          <w:szCs w:val="28"/>
        </w:rPr>
        <w:t>1</w:t>
      </w:r>
      <w:r w:rsidR="00CD4639" w:rsidRPr="00F3427F">
        <w:rPr>
          <w:rFonts w:asciiTheme="majorBidi" w:hAnsiTheme="majorBidi" w:hint="cs"/>
          <w:sz w:val="28"/>
          <w:szCs w:val="28"/>
          <w:cs/>
        </w:rPr>
        <w:t xml:space="preserve"> ปี</w:t>
      </w:r>
      <w:r w:rsidRPr="00F3427F">
        <w:rPr>
          <w:rFonts w:asciiTheme="majorBidi" w:hAnsiTheme="majorBidi"/>
          <w:sz w:val="28"/>
          <w:szCs w:val="28"/>
        </w:rPr>
        <w:t xml:space="preserve"> 2569 </w:t>
      </w:r>
      <w:r w:rsidR="00187221" w:rsidRPr="00F3427F">
        <w:rPr>
          <w:rFonts w:asciiTheme="majorBidi" w:hAnsiTheme="majorBidi"/>
          <w:sz w:val="28"/>
          <w:szCs w:val="28"/>
          <w:cs/>
        </w:rPr>
        <w:t>บริษัทได้ลงนามแก้ไข</w:t>
      </w:r>
      <w:r w:rsidRPr="00F3427F">
        <w:rPr>
          <w:rFonts w:asciiTheme="majorBidi" w:hAnsiTheme="majorBidi"/>
          <w:sz w:val="28"/>
          <w:szCs w:val="28"/>
          <w:cs/>
        </w:rPr>
        <w:t>เรื่องการ</w:t>
      </w:r>
      <w:r w:rsidR="00187221" w:rsidRPr="00F3427F">
        <w:rPr>
          <w:rFonts w:asciiTheme="majorBidi" w:hAnsiTheme="majorBidi"/>
          <w:sz w:val="28"/>
          <w:szCs w:val="28"/>
          <w:cs/>
        </w:rPr>
        <w:t>ขยายระยะเวลาชำระคืนออกไป</w:t>
      </w:r>
      <w:r w:rsidRPr="00F3427F">
        <w:rPr>
          <w:rFonts w:asciiTheme="majorBidi" w:hAnsiTheme="majorBidi"/>
          <w:sz w:val="28"/>
          <w:szCs w:val="28"/>
          <w:cs/>
        </w:rPr>
        <w:t>อีก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1</w:t>
      </w:r>
      <w:r w:rsidR="00187221" w:rsidRPr="00F3427F">
        <w:rPr>
          <w:rFonts w:asciiTheme="majorBidi" w:hAnsiTheme="majorBidi"/>
          <w:sz w:val="28"/>
          <w:szCs w:val="28"/>
          <w:cs/>
        </w:rPr>
        <w:t xml:space="preserve"> ปี โดยมีกำหนดชำระคืนในเดือนมกราคม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2571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และ กันยายน </w:t>
      </w:r>
      <w:r w:rsidRPr="00F3427F">
        <w:rPr>
          <w:rFonts w:asciiTheme="majorBidi" w:hAnsiTheme="majorBidi" w:cstheme="majorBidi"/>
          <w:sz w:val="28"/>
          <w:szCs w:val="28"/>
        </w:rPr>
        <w:t xml:space="preserve">2570 </w:t>
      </w:r>
      <w:r w:rsidRPr="00F3427F">
        <w:rPr>
          <w:rFonts w:asciiTheme="majorBidi" w:hAnsiTheme="majorBidi" w:cstheme="majorBidi"/>
          <w:sz w:val="28"/>
          <w:szCs w:val="28"/>
          <w:cs/>
        </w:rPr>
        <w:t>ตามลำดับ ทั้งนี้</w:t>
      </w:r>
      <w:r w:rsidR="00DF56DE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3427F">
        <w:rPr>
          <w:rFonts w:asciiTheme="majorBidi" w:hAnsiTheme="majorBidi" w:cstheme="majorBidi"/>
          <w:sz w:val="28"/>
          <w:szCs w:val="28"/>
        </w:rPr>
        <w:t xml:space="preserve">31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F3427F">
        <w:rPr>
          <w:rFonts w:asciiTheme="majorBidi" w:hAnsiTheme="majorBidi" w:cstheme="majorBidi"/>
          <w:sz w:val="28"/>
          <w:szCs w:val="28"/>
        </w:rPr>
        <w:t xml:space="preserve">2569 </w:t>
      </w:r>
      <w:r w:rsidRPr="00F3427F">
        <w:rPr>
          <w:rFonts w:asciiTheme="majorBidi" w:hAnsiTheme="majorBidi" w:cstheme="majorBidi"/>
          <w:sz w:val="28"/>
          <w:szCs w:val="28"/>
          <w:cs/>
        </w:rPr>
        <w:t>บริษัทมียอดคงเหลือของเงินกู้ยืมจากกรรมการจำนวน</w:t>
      </w:r>
      <w:r w:rsidR="00842BB2" w:rsidRPr="00F3427F">
        <w:rPr>
          <w:rFonts w:asciiTheme="majorBidi" w:hAnsiTheme="majorBidi" w:cstheme="majorBidi"/>
          <w:sz w:val="28"/>
          <w:szCs w:val="28"/>
          <w:cs/>
        </w:rPr>
        <w:t xml:space="preserve">รวม </w:t>
      </w:r>
      <w:r w:rsidR="00842BB2" w:rsidRPr="00F3427F">
        <w:rPr>
          <w:rFonts w:asciiTheme="majorBidi" w:hAnsiTheme="majorBidi" w:cstheme="majorBidi"/>
          <w:sz w:val="28"/>
          <w:szCs w:val="28"/>
        </w:rPr>
        <w:t xml:space="preserve">403.5 </w:t>
      </w:r>
      <w:r w:rsidR="00842BB2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42BB2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</w:p>
    <w:p w14:paraId="2DF31D71" w14:textId="6D2B140C" w:rsidR="00E9659A" w:rsidRPr="00F3427F" w:rsidRDefault="00E96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CC0578E" w14:textId="45CA1318" w:rsidR="00F30622" w:rsidRPr="00F3427F" w:rsidRDefault="00F30622" w:rsidP="00CC055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t>ลูกหนี้การค้า</w:t>
      </w:r>
      <w:r w:rsidR="00322D32" w:rsidRPr="00F3427F">
        <w:rPr>
          <w:rFonts w:ascii="Angsana New" w:hAnsi="Angsana New" w:hint="cs"/>
          <w:bCs/>
          <w:sz w:val="28"/>
          <w:szCs w:val="28"/>
          <w:cs/>
        </w:rPr>
        <w:t>และลูกหนี้หมุนเวียนอื่น</w:t>
      </w:r>
      <w:r w:rsidR="00273DD2" w:rsidRPr="00F3427F">
        <w:rPr>
          <w:rFonts w:ascii="Angsana New" w:hAnsi="Angsana New"/>
          <w:bCs/>
          <w:sz w:val="28"/>
          <w:szCs w:val="28"/>
        </w:rPr>
        <w:t xml:space="preserve"> </w:t>
      </w:r>
    </w:p>
    <w:p w14:paraId="42721DBF" w14:textId="15C19305" w:rsidR="00F30622" w:rsidRPr="00F3427F" w:rsidRDefault="00F30622" w:rsidP="00B815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68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14"/>
        <w:gridCol w:w="1441"/>
        <w:gridCol w:w="1175"/>
        <w:gridCol w:w="185"/>
        <w:gridCol w:w="1166"/>
        <w:gridCol w:w="6"/>
        <w:gridCol w:w="175"/>
        <w:gridCol w:w="6"/>
        <w:gridCol w:w="1161"/>
        <w:gridCol w:w="188"/>
        <w:gridCol w:w="1163"/>
        <w:gridCol w:w="6"/>
      </w:tblGrid>
      <w:tr w:rsidR="003955AD" w:rsidRPr="00F3427F" w14:paraId="20D7F101" w14:textId="77777777" w:rsidTr="003B0612">
        <w:trPr>
          <w:gridAfter w:val="1"/>
          <w:wAfter w:w="6" w:type="dxa"/>
          <w:cantSplit/>
          <w:tblHeader/>
        </w:trPr>
        <w:tc>
          <w:tcPr>
            <w:tcW w:w="3014" w:type="dxa"/>
            <w:vAlign w:val="bottom"/>
            <w:hideMark/>
          </w:tcPr>
          <w:p w14:paraId="1404A279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</w:tcPr>
          <w:p w14:paraId="10D9BCC6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2526" w:type="dxa"/>
            <w:gridSpan w:val="3"/>
            <w:vAlign w:val="bottom"/>
          </w:tcPr>
          <w:p w14:paraId="0C2BAFFB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1" w:type="dxa"/>
            <w:gridSpan w:val="2"/>
          </w:tcPr>
          <w:p w14:paraId="030ADE91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18" w:type="dxa"/>
            <w:gridSpan w:val="4"/>
            <w:vAlign w:val="bottom"/>
          </w:tcPr>
          <w:p w14:paraId="530924DC" w14:textId="77777777" w:rsidR="003955AD" w:rsidRPr="00F3427F" w:rsidRDefault="003955AD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83246E" w:rsidRPr="00F3427F" w14:paraId="7C036794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17457F1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</w:tcPr>
          <w:p w14:paraId="602A6DE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75" w:type="dxa"/>
          </w:tcPr>
          <w:p w14:paraId="56C60B42" w14:textId="63BCABE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5" w:type="dxa"/>
          </w:tcPr>
          <w:p w14:paraId="06AAB78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2" w:type="dxa"/>
            <w:gridSpan w:val="2"/>
          </w:tcPr>
          <w:p w14:paraId="5E4E58C7" w14:textId="3700104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1" w:type="dxa"/>
            <w:gridSpan w:val="2"/>
          </w:tcPr>
          <w:p w14:paraId="7EB0BBB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5D1EF549" w14:textId="3D87F95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8" w:type="dxa"/>
          </w:tcPr>
          <w:p w14:paraId="07B4D1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9" w:type="dxa"/>
            <w:gridSpan w:val="2"/>
          </w:tcPr>
          <w:p w14:paraId="3ECA9002" w14:textId="72990FB1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246E" w:rsidRPr="00F3427F" w14:paraId="214ED1AE" w14:textId="77777777" w:rsidTr="003B0612">
        <w:trPr>
          <w:cantSplit/>
          <w:tblHeader/>
        </w:trPr>
        <w:tc>
          <w:tcPr>
            <w:tcW w:w="3014" w:type="dxa"/>
            <w:vAlign w:val="bottom"/>
          </w:tcPr>
          <w:p w14:paraId="29A9843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</w:tcPr>
          <w:p w14:paraId="6741F7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/>
              </w:rPr>
              <w:t>หมายเหตุ</w:t>
            </w:r>
          </w:p>
        </w:tc>
        <w:tc>
          <w:tcPr>
            <w:tcW w:w="1175" w:type="dxa"/>
          </w:tcPr>
          <w:p w14:paraId="68C9EB9E" w14:textId="49992A5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5" w:type="dxa"/>
          </w:tcPr>
          <w:p w14:paraId="2561041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5E5905D" w14:textId="6E88E42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1" w:type="dxa"/>
            <w:gridSpan w:val="2"/>
          </w:tcPr>
          <w:p w14:paraId="22DFFC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5DD137F" w14:textId="6893346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 w:bidi="ar-SA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8" w:type="dxa"/>
          </w:tcPr>
          <w:p w14:paraId="0D41A65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97EC3E" w14:textId="468D06F5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246E" w:rsidRPr="00F3427F" w14:paraId="6CFA014D" w14:textId="77777777" w:rsidTr="003B0612">
        <w:trPr>
          <w:cantSplit/>
          <w:trHeight w:val="335"/>
          <w:tblHeader/>
        </w:trPr>
        <w:tc>
          <w:tcPr>
            <w:tcW w:w="3014" w:type="dxa"/>
            <w:vAlign w:val="bottom"/>
            <w:hideMark/>
          </w:tcPr>
          <w:p w14:paraId="67CEBAC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441" w:type="dxa"/>
          </w:tcPr>
          <w:p w14:paraId="00E14C5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5231" w:type="dxa"/>
            <w:gridSpan w:val="10"/>
            <w:vAlign w:val="bottom"/>
            <w:hideMark/>
          </w:tcPr>
          <w:p w14:paraId="5E39DDA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3246E" w:rsidRPr="00F3427F" w14:paraId="72029DD5" w14:textId="77777777" w:rsidTr="003B0612">
        <w:trPr>
          <w:cantSplit/>
        </w:trPr>
        <w:tc>
          <w:tcPr>
            <w:tcW w:w="3014" w:type="dxa"/>
            <w:hideMark/>
          </w:tcPr>
          <w:p w14:paraId="4E10C8E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1" w:type="dxa"/>
          </w:tcPr>
          <w:p w14:paraId="74F82F57" w14:textId="6A147908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4" w:right="-80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75" w:type="dxa"/>
          </w:tcPr>
          <w:p w14:paraId="703D0C3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5" w:type="dxa"/>
          </w:tcPr>
          <w:p w14:paraId="710BBF9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AC2546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gridSpan w:val="2"/>
          </w:tcPr>
          <w:p w14:paraId="3C2BFA8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7E381A4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8" w:type="dxa"/>
          </w:tcPr>
          <w:p w14:paraId="49564B2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E8DD3C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420732B4" w14:textId="77777777" w:rsidTr="003B0612">
        <w:trPr>
          <w:cantSplit/>
        </w:trPr>
        <w:tc>
          <w:tcPr>
            <w:tcW w:w="3014" w:type="dxa"/>
          </w:tcPr>
          <w:p w14:paraId="696DF01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39A051A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5" w:type="dxa"/>
          </w:tcPr>
          <w:p w14:paraId="5668A54B" w14:textId="39AFCB3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F35E6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185" w:type="dxa"/>
          </w:tcPr>
          <w:p w14:paraId="079A083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B3AC568" w14:textId="012CA0C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181" w:type="dxa"/>
            <w:gridSpan w:val="2"/>
          </w:tcPr>
          <w:p w14:paraId="58B3F7E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B3B3470" w14:textId="20D8E0F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197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88" w:type="dxa"/>
          </w:tcPr>
          <w:p w14:paraId="7957716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A61F30" w14:textId="54CFC5C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209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095</w:t>
            </w:r>
          </w:p>
        </w:tc>
      </w:tr>
      <w:tr w:rsidR="0083246E" w:rsidRPr="00F3427F" w14:paraId="0AAE1BAF" w14:textId="77777777" w:rsidTr="003B0612">
        <w:trPr>
          <w:cantSplit/>
        </w:trPr>
        <w:tc>
          <w:tcPr>
            <w:tcW w:w="3014" w:type="dxa"/>
          </w:tcPr>
          <w:p w14:paraId="2930FB0F" w14:textId="7F2A745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1" w:type="dxa"/>
          </w:tcPr>
          <w:p w14:paraId="571C35D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704AF05E" w14:textId="52BD7F9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AC2E39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241</w:t>
            </w:r>
          </w:p>
        </w:tc>
        <w:tc>
          <w:tcPr>
            <w:tcW w:w="185" w:type="dxa"/>
          </w:tcPr>
          <w:p w14:paraId="05F42FE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03DD633E" w14:textId="2BCE3CF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496</w:t>
            </w:r>
          </w:p>
        </w:tc>
        <w:tc>
          <w:tcPr>
            <w:tcW w:w="181" w:type="dxa"/>
            <w:gridSpan w:val="2"/>
          </w:tcPr>
          <w:p w14:paraId="5F3504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FEF586C" w14:textId="54625D1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37</w:t>
            </w:r>
            <w:r w:rsidR="00AC2E39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099</w:t>
            </w:r>
          </w:p>
        </w:tc>
        <w:tc>
          <w:tcPr>
            <w:tcW w:w="188" w:type="dxa"/>
          </w:tcPr>
          <w:p w14:paraId="6C1FE1A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1E219DC4" w14:textId="376798E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</w:tr>
      <w:tr w:rsidR="0083246E" w:rsidRPr="00F3427F" w14:paraId="4826FD74" w14:textId="77777777" w:rsidTr="003B0612">
        <w:trPr>
          <w:cantSplit/>
        </w:trPr>
        <w:tc>
          <w:tcPr>
            <w:tcW w:w="3014" w:type="dxa"/>
          </w:tcPr>
          <w:p w14:paraId="5468B3E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4FC9BE7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99DB601" w14:textId="45A3CA41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AC2E39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</w:p>
        </w:tc>
        <w:tc>
          <w:tcPr>
            <w:tcW w:w="185" w:type="dxa"/>
          </w:tcPr>
          <w:p w14:paraId="025BE9C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235D18" w14:textId="6DA6F46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</w:t>
            </w:r>
          </w:p>
        </w:tc>
        <w:tc>
          <w:tcPr>
            <w:tcW w:w="181" w:type="dxa"/>
            <w:gridSpan w:val="2"/>
          </w:tcPr>
          <w:p w14:paraId="36B71C3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9C33BAF" w14:textId="133B465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234</w:t>
            </w:r>
            <w:r w:rsidR="00C90182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188" w:type="dxa"/>
          </w:tcPr>
          <w:p w14:paraId="41D5752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FC2512" w14:textId="2ECDF41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246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</w:p>
        </w:tc>
      </w:tr>
      <w:tr w:rsidR="0083246E" w:rsidRPr="00F3427F" w14:paraId="30A61D07" w14:textId="77777777" w:rsidTr="00184FE4">
        <w:trPr>
          <w:cantSplit/>
        </w:trPr>
        <w:tc>
          <w:tcPr>
            <w:tcW w:w="3014" w:type="dxa"/>
          </w:tcPr>
          <w:p w14:paraId="7BA5D5E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240D012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1F2DC9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7D062E8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7133D36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C42C31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843B9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</w:tcPr>
          <w:p w14:paraId="393BC2F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4B3613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3246E" w:rsidRPr="00F3427F" w14:paraId="44C632F3" w14:textId="77777777" w:rsidTr="003B0612">
        <w:trPr>
          <w:cantSplit/>
        </w:trPr>
        <w:tc>
          <w:tcPr>
            <w:tcW w:w="3014" w:type="dxa"/>
            <w:hideMark/>
          </w:tcPr>
          <w:p w14:paraId="1FA6D56E" w14:textId="120C913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บุคคลหรือกิจการอื่น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1441" w:type="dxa"/>
          </w:tcPr>
          <w:p w14:paraId="5E568D7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75" w:type="dxa"/>
          </w:tcPr>
          <w:p w14:paraId="397CEF8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-20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8FE193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171905A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5FBA36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11B7787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8" w:type="dxa"/>
          </w:tcPr>
          <w:p w14:paraId="46941D0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B2991A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3A03984B" w14:textId="77777777" w:rsidTr="003B0612">
        <w:trPr>
          <w:cantSplit/>
        </w:trPr>
        <w:tc>
          <w:tcPr>
            <w:tcW w:w="3014" w:type="dxa"/>
          </w:tcPr>
          <w:p w14:paraId="029D685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1" w:type="dxa"/>
          </w:tcPr>
          <w:p w14:paraId="6BB8F08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30F04EDA" w14:textId="4C55E90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304</w:t>
            </w:r>
            <w:r w:rsidR="00AF35E6"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  <w:tc>
          <w:tcPr>
            <w:tcW w:w="185" w:type="dxa"/>
          </w:tcPr>
          <w:p w14:paraId="0E0DC9A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41FDD7F2" w14:textId="3A59A93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319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81" w:type="dxa"/>
            <w:gridSpan w:val="2"/>
          </w:tcPr>
          <w:p w14:paraId="4252354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66D3DBBB" w14:textId="2D86E92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259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88" w:type="dxa"/>
          </w:tcPr>
          <w:p w14:paraId="68A1927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197BB60C" w14:textId="460C2A3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275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</w:tr>
      <w:tr w:rsidR="00D047F8" w:rsidRPr="00F3427F" w14:paraId="3B160936" w14:textId="77777777" w:rsidTr="003B0612">
        <w:trPr>
          <w:cantSplit/>
        </w:trPr>
        <w:tc>
          <w:tcPr>
            <w:tcW w:w="3014" w:type="dxa"/>
          </w:tcPr>
          <w:p w14:paraId="53E27836" w14:textId="5E4FB87B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ลูกหนี้ค่าหุ้น</w:t>
            </w:r>
          </w:p>
        </w:tc>
        <w:tc>
          <w:tcPr>
            <w:tcW w:w="1441" w:type="dxa"/>
          </w:tcPr>
          <w:p w14:paraId="322A8962" w14:textId="4CE200B8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175" w:type="dxa"/>
          </w:tcPr>
          <w:p w14:paraId="24E53F4F" w14:textId="74937D8B" w:rsidR="00D047F8" w:rsidRPr="00F3427F" w:rsidRDefault="003130C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15,985</w:t>
            </w:r>
          </w:p>
        </w:tc>
        <w:tc>
          <w:tcPr>
            <w:tcW w:w="185" w:type="dxa"/>
          </w:tcPr>
          <w:p w14:paraId="09BA70DA" w14:textId="77777777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508802AF" w14:textId="594434A2" w:rsidR="00D047F8" w:rsidRPr="00F3427F" w:rsidRDefault="003130CE" w:rsidP="0031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CDBC2DA" w14:textId="77777777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65CEDF6A" w14:textId="28A3FD80" w:rsidR="00D047F8" w:rsidRPr="00F3427F" w:rsidRDefault="003130CE" w:rsidP="0031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8" w:type="dxa"/>
          </w:tcPr>
          <w:p w14:paraId="4C5DC484" w14:textId="77777777" w:rsidR="00D047F8" w:rsidRPr="00F3427F" w:rsidRDefault="00D047F8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448E215" w14:textId="3640D864" w:rsidR="00D047F8" w:rsidRPr="00F3427F" w:rsidRDefault="003130CE" w:rsidP="00313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46E" w:rsidRPr="00F3427F" w14:paraId="0996A814" w14:textId="77777777" w:rsidTr="003B0612">
        <w:trPr>
          <w:cantSplit/>
        </w:trPr>
        <w:tc>
          <w:tcPr>
            <w:tcW w:w="3014" w:type="dxa"/>
          </w:tcPr>
          <w:p w14:paraId="46D3B99B" w14:textId="6C98A67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ภาษีซื้อที่ยังไม่ถึงกำหนดชำระ</w:t>
            </w:r>
          </w:p>
        </w:tc>
        <w:tc>
          <w:tcPr>
            <w:tcW w:w="1441" w:type="dxa"/>
          </w:tcPr>
          <w:p w14:paraId="43844E3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45BA7FAF" w14:textId="087E07D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AF35E6"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820</w:t>
            </w:r>
          </w:p>
        </w:tc>
        <w:tc>
          <w:tcPr>
            <w:tcW w:w="185" w:type="dxa"/>
          </w:tcPr>
          <w:p w14:paraId="1EC12A4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7FA721" w14:textId="54322CB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181" w:type="dxa"/>
            <w:gridSpan w:val="2"/>
          </w:tcPr>
          <w:p w14:paraId="033B85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1D895AE6" w14:textId="6EFDBFC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961</w:t>
            </w:r>
          </w:p>
        </w:tc>
        <w:tc>
          <w:tcPr>
            <w:tcW w:w="188" w:type="dxa"/>
          </w:tcPr>
          <w:p w14:paraId="3970F75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DCD5730" w14:textId="0D839EF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052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3246E" w:rsidRPr="00F3427F" w14:paraId="5A396D1A" w14:textId="77777777" w:rsidTr="003B0612">
        <w:trPr>
          <w:cantSplit/>
        </w:trPr>
        <w:tc>
          <w:tcPr>
            <w:tcW w:w="3014" w:type="dxa"/>
          </w:tcPr>
          <w:p w14:paraId="26336426" w14:textId="20709374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ค่าใช้จ่ายล่วงหน้า</w:t>
            </w:r>
          </w:p>
        </w:tc>
        <w:tc>
          <w:tcPr>
            <w:tcW w:w="1441" w:type="dxa"/>
          </w:tcPr>
          <w:p w14:paraId="1C95C1E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383C61F5" w14:textId="3B93C13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F35E6"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85" w:type="dxa"/>
          </w:tcPr>
          <w:p w14:paraId="7F86BFD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F7A2152" w14:textId="48BA9B4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045</w:t>
            </w:r>
          </w:p>
        </w:tc>
        <w:tc>
          <w:tcPr>
            <w:tcW w:w="181" w:type="dxa"/>
            <w:gridSpan w:val="2"/>
          </w:tcPr>
          <w:p w14:paraId="3B5D49F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4EC4ADA" w14:textId="1D9CEBC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5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697</w:t>
            </w:r>
          </w:p>
        </w:tc>
        <w:tc>
          <w:tcPr>
            <w:tcW w:w="188" w:type="dxa"/>
          </w:tcPr>
          <w:p w14:paraId="78003BC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C030090" w14:textId="11CF051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83246E" w:rsidRPr="00F3427F" w14:paraId="78F169F2" w14:textId="77777777" w:rsidTr="003B0612">
        <w:trPr>
          <w:cantSplit/>
        </w:trPr>
        <w:tc>
          <w:tcPr>
            <w:tcW w:w="3014" w:type="dxa"/>
          </w:tcPr>
          <w:p w14:paraId="0A8C169E" w14:textId="0D10E9C6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1" w:type="dxa"/>
          </w:tcPr>
          <w:p w14:paraId="3B4C67D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7D397986" w14:textId="4E608781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F35E6"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  <w:tc>
          <w:tcPr>
            <w:tcW w:w="185" w:type="dxa"/>
          </w:tcPr>
          <w:p w14:paraId="20F80DA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672FAE61" w14:textId="302A5E1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181" w:type="dxa"/>
            <w:gridSpan w:val="2"/>
          </w:tcPr>
          <w:p w14:paraId="2B41B7B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1332110C" w14:textId="686E703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88" w:type="dxa"/>
          </w:tcPr>
          <w:p w14:paraId="02C4AED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4E74FBEC" w14:textId="5C9475D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83246E" w:rsidRPr="00F3427F" w14:paraId="73A22D80" w14:textId="77777777" w:rsidTr="00A52FC3">
        <w:trPr>
          <w:cantSplit/>
        </w:trPr>
        <w:tc>
          <w:tcPr>
            <w:tcW w:w="3014" w:type="dxa"/>
          </w:tcPr>
          <w:p w14:paraId="7C4FB7B2" w14:textId="248A7918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เงินมัดจำสินค้า</w:t>
            </w:r>
          </w:p>
        </w:tc>
        <w:tc>
          <w:tcPr>
            <w:tcW w:w="1441" w:type="dxa"/>
          </w:tcPr>
          <w:p w14:paraId="19471B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57EE571F" w14:textId="043176F4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F35E6"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  <w:tc>
          <w:tcPr>
            <w:tcW w:w="185" w:type="dxa"/>
          </w:tcPr>
          <w:p w14:paraId="6D91226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3E23AC2" w14:textId="6088B904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181" w:type="dxa"/>
            <w:gridSpan w:val="2"/>
          </w:tcPr>
          <w:p w14:paraId="48F5273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7FEEB48F" w14:textId="0093C10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</w:t>
            </w:r>
            <w:r w:rsidR="00AF35E6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188" w:type="dxa"/>
          </w:tcPr>
          <w:p w14:paraId="0391BFA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0971F3C9" w14:textId="23EEB6F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438</w:t>
            </w:r>
          </w:p>
        </w:tc>
      </w:tr>
      <w:tr w:rsidR="0083246E" w:rsidRPr="00F3427F" w14:paraId="30E9823D" w14:textId="77777777" w:rsidTr="00A52FC3">
        <w:trPr>
          <w:cantSplit/>
        </w:trPr>
        <w:tc>
          <w:tcPr>
            <w:tcW w:w="3014" w:type="dxa"/>
          </w:tcPr>
          <w:p w14:paraId="7B0C17D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ๆ</w:t>
            </w:r>
          </w:p>
        </w:tc>
        <w:tc>
          <w:tcPr>
            <w:tcW w:w="1441" w:type="dxa"/>
          </w:tcPr>
          <w:p w14:paraId="19FAE92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9CF1512" w14:textId="6370DAF0" w:rsidR="0083246E" w:rsidRPr="00F3427F" w:rsidRDefault="003130C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1B6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1B66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85" w:type="dxa"/>
          </w:tcPr>
          <w:p w14:paraId="28682B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3F4E57A9" w14:textId="32B8C145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181" w:type="dxa"/>
            <w:gridSpan w:val="2"/>
          </w:tcPr>
          <w:p w14:paraId="3B85CC3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6F7D09E" w14:textId="3DDE254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</w:t>
            </w:r>
            <w:r w:rsidR="00D51B66">
              <w:rPr>
                <w:rFonts w:ascii="Angsana New" w:hAnsi="Angsana New"/>
                <w:sz w:val="28"/>
                <w:szCs w:val="28"/>
              </w:rPr>
              <w:t>5</w:t>
            </w:r>
            <w:r w:rsidR="00C9018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D51B66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88" w:type="dxa"/>
          </w:tcPr>
          <w:p w14:paraId="3C0AFC3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2" w:right="-81" w:firstLine="82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0C799F86" w14:textId="6337288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454E7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  <w:tr w:rsidR="0083246E" w:rsidRPr="00F3427F" w14:paraId="5F86D311" w14:textId="77777777" w:rsidTr="003B0612">
        <w:trPr>
          <w:cantSplit/>
        </w:trPr>
        <w:tc>
          <w:tcPr>
            <w:tcW w:w="3014" w:type="dxa"/>
          </w:tcPr>
          <w:p w14:paraId="09363E9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010C1E4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8F2EB41" w14:textId="574581D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5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</w:t>
            </w:r>
            <w:r w:rsidR="00C90182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D5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</w:t>
            </w:r>
          </w:p>
        </w:tc>
        <w:tc>
          <w:tcPr>
            <w:tcW w:w="185" w:type="dxa"/>
          </w:tcPr>
          <w:p w14:paraId="2A37E57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6A1AA2" w14:textId="7099E7B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181" w:type="dxa"/>
            <w:gridSpan w:val="2"/>
          </w:tcPr>
          <w:p w14:paraId="2A8C98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ED5D71B" w14:textId="2F654FB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="00D51B6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C90182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46</w:t>
            </w:r>
            <w:r w:rsidR="00D51B66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8" w:type="dxa"/>
          </w:tcPr>
          <w:p w14:paraId="1CAA25A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73B22A" w14:textId="250164B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312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040</w:t>
            </w:r>
          </w:p>
        </w:tc>
      </w:tr>
      <w:tr w:rsidR="0083246E" w:rsidRPr="00F3427F" w14:paraId="6D985370" w14:textId="77777777" w:rsidTr="003B0612">
        <w:trPr>
          <w:cantSplit/>
        </w:trPr>
        <w:tc>
          <w:tcPr>
            <w:tcW w:w="3014" w:type="dxa"/>
          </w:tcPr>
          <w:p w14:paraId="525C1CE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1" w:type="dxa"/>
          </w:tcPr>
          <w:p w14:paraId="32CD88B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120269D7" w14:textId="745E19E9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85" w:type="dxa"/>
          </w:tcPr>
          <w:p w14:paraId="01A307A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</w:tcBorders>
          </w:tcPr>
          <w:p w14:paraId="6669E53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78A59E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1A6B9D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88" w:type="dxa"/>
          </w:tcPr>
          <w:p w14:paraId="54347AA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7C51EA5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75C360AD" w14:textId="77777777" w:rsidTr="001425F3">
        <w:trPr>
          <w:cantSplit/>
        </w:trPr>
        <w:tc>
          <w:tcPr>
            <w:tcW w:w="3014" w:type="dxa"/>
            <w:hideMark/>
          </w:tcPr>
          <w:p w14:paraId="07C5DA5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</w:tcPr>
          <w:p w14:paraId="4C54F4D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7240FA3F" w14:textId="409B28F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</w:t>
            </w:r>
            <w:r w:rsidR="00D5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3,520</w:t>
            </w:r>
          </w:p>
        </w:tc>
        <w:tc>
          <w:tcPr>
            <w:tcW w:w="185" w:type="dxa"/>
          </w:tcPr>
          <w:p w14:paraId="41CD3A8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794BE9D8" w14:textId="2745AEF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405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181" w:type="dxa"/>
            <w:gridSpan w:val="2"/>
          </w:tcPr>
          <w:p w14:paraId="7056ED4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51D935D3" w14:textId="36FCF8F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D51B6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90182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D51B66">
              <w:rPr>
                <w:rFonts w:ascii="Angsana New" w:hAnsi="Angsana New"/>
                <w:b/>
                <w:bCs/>
                <w:sz w:val="28"/>
                <w:szCs w:val="28"/>
              </w:rPr>
              <w:t>837</w:t>
            </w:r>
          </w:p>
        </w:tc>
        <w:tc>
          <w:tcPr>
            <w:tcW w:w="188" w:type="dxa"/>
          </w:tcPr>
          <w:p w14:paraId="14F2BDB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3F63E134" w14:textId="4666799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  <w:r w:rsidR="00454E7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165</w:t>
            </w:r>
          </w:p>
        </w:tc>
      </w:tr>
      <w:tr w:rsidR="0083246E" w:rsidRPr="00F3427F" w14:paraId="4F090297" w14:textId="77777777" w:rsidTr="001425F3">
        <w:trPr>
          <w:cantSplit/>
        </w:trPr>
        <w:tc>
          <w:tcPr>
            <w:tcW w:w="3014" w:type="dxa"/>
          </w:tcPr>
          <w:p w14:paraId="0E7EE5D5" w14:textId="53C1B31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</w:p>
        </w:tc>
        <w:tc>
          <w:tcPr>
            <w:tcW w:w="1441" w:type="dxa"/>
          </w:tcPr>
          <w:p w14:paraId="3543CE9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</w:tcPr>
          <w:p w14:paraId="0558F86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413F66A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</w:tcPr>
          <w:p w14:paraId="38530F6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583D03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</w:tcPr>
          <w:p w14:paraId="0CD7C55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8" w:type="dxa"/>
          </w:tcPr>
          <w:p w14:paraId="4CBA820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</w:tcPr>
          <w:p w14:paraId="2A1A53A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776B2" w:rsidRPr="00F3427F" w14:paraId="0B50D73C" w14:textId="77777777" w:rsidTr="001425F3">
        <w:trPr>
          <w:cantSplit/>
        </w:trPr>
        <w:tc>
          <w:tcPr>
            <w:tcW w:w="4455" w:type="dxa"/>
            <w:gridSpan w:val="2"/>
          </w:tcPr>
          <w:p w14:paraId="150E8D3B" w14:textId="2D0EA71E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right="36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175" w:type="dxa"/>
          </w:tcPr>
          <w:p w14:paraId="6A4CD969" w14:textId="16C1B4F2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after="100" w:afterAutospacing="1"/>
              <w:ind w:left="-126" w:right="-81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A0A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(191,297)</w:t>
            </w:r>
          </w:p>
        </w:tc>
        <w:tc>
          <w:tcPr>
            <w:tcW w:w="185" w:type="dxa"/>
          </w:tcPr>
          <w:p w14:paraId="213D8E34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</w:tcPr>
          <w:p w14:paraId="51851A6F" w14:textId="7D6BEB8B" w:rsidR="002776B2" w:rsidRPr="00F3427F" w:rsidRDefault="000A0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sz w:val="28"/>
                <w:szCs w:val="28"/>
              </w:rPr>
            </w:pPr>
            <w:r w:rsidRPr="000A0A43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(191,286)</w:t>
            </w:r>
          </w:p>
        </w:tc>
        <w:tc>
          <w:tcPr>
            <w:tcW w:w="181" w:type="dxa"/>
            <w:gridSpan w:val="2"/>
          </w:tcPr>
          <w:p w14:paraId="7A540157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3C471D4" w14:textId="45CB9022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0A0A43">
              <w:rPr>
                <w:rFonts w:ascii="Angsana New" w:hAnsi="Angsana New"/>
                <w:sz w:val="28"/>
                <w:szCs w:val="28"/>
              </w:rPr>
              <w:t>(232,539)</w:t>
            </w:r>
          </w:p>
        </w:tc>
        <w:tc>
          <w:tcPr>
            <w:tcW w:w="188" w:type="dxa"/>
          </w:tcPr>
          <w:p w14:paraId="224F7203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single" w:sz="4" w:space="0" w:color="auto"/>
            </w:tcBorders>
          </w:tcPr>
          <w:p w14:paraId="5CD5A612" w14:textId="298DC546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sz w:val="28"/>
                <w:szCs w:val="28"/>
              </w:rPr>
            </w:pPr>
            <w:r w:rsidRPr="000A0A43">
              <w:rPr>
                <w:rFonts w:asciiTheme="majorBidi" w:hAnsiTheme="majorBidi" w:cstheme="majorBidi"/>
                <w:sz w:val="28"/>
                <w:szCs w:val="28"/>
              </w:rPr>
              <w:t>(232,472)</w:t>
            </w:r>
          </w:p>
        </w:tc>
      </w:tr>
      <w:tr w:rsidR="002776B2" w:rsidRPr="00F3427F" w14:paraId="4358A4B9" w14:textId="77777777" w:rsidTr="001425F3">
        <w:trPr>
          <w:cantSplit/>
        </w:trPr>
        <w:tc>
          <w:tcPr>
            <w:tcW w:w="3014" w:type="dxa"/>
            <w:hideMark/>
          </w:tcPr>
          <w:p w14:paraId="55D1AF0B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1" w:type="dxa"/>
          </w:tcPr>
          <w:p w14:paraId="6835262A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4"/>
                <w:tab w:val="decimal" w:pos="465"/>
              </w:tabs>
              <w:spacing w:after="-1" w:line="240" w:lineRule="auto"/>
              <w:ind w:left="-83" w:right="368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5A060C0C" w14:textId="2ED0938B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212,223</w:t>
            </w:r>
          </w:p>
        </w:tc>
        <w:tc>
          <w:tcPr>
            <w:tcW w:w="185" w:type="dxa"/>
          </w:tcPr>
          <w:p w14:paraId="35090CB0" w14:textId="04DF7116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2" w:type="dxa"/>
            <w:gridSpan w:val="2"/>
            <w:tcBorders>
              <w:bottom w:val="double" w:sz="4" w:space="0" w:color="auto"/>
            </w:tcBorders>
          </w:tcPr>
          <w:p w14:paraId="37389E18" w14:textId="57AE4EEB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100" w:afterAutospacing="1"/>
              <w:ind w:left="-126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214,093</w:t>
            </w:r>
          </w:p>
        </w:tc>
        <w:tc>
          <w:tcPr>
            <w:tcW w:w="181" w:type="dxa"/>
            <w:gridSpan w:val="2"/>
          </w:tcPr>
          <w:p w14:paraId="1215D69D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after="-1"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6AD6FAFB" w14:textId="60717952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A43">
              <w:rPr>
                <w:rFonts w:ascii="Angsana New" w:hAnsi="Angsana New"/>
                <w:b/>
                <w:bCs/>
                <w:sz w:val="28"/>
                <w:szCs w:val="28"/>
              </w:rPr>
              <w:t>300,298</w:t>
            </w:r>
          </w:p>
        </w:tc>
        <w:tc>
          <w:tcPr>
            <w:tcW w:w="188" w:type="dxa"/>
          </w:tcPr>
          <w:p w14:paraId="546766FE" w14:textId="77777777" w:rsidR="002776B2" w:rsidRPr="00F3427F" w:rsidRDefault="002776B2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69" w:type="dxa"/>
            <w:gridSpan w:val="2"/>
            <w:tcBorders>
              <w:bottom w:val="double" w:sz="4" w:space="0" w:color="auto"/>
            </w:tcBorders>
          </w:tcPr>
          <w:p w14:paraId="1DE70933" w14:textId="01F87CCE" w:rsidR="002776B2" w:rsidRPr="00F3427F" w:rsidRDefault="000A0A43" w:rsidP="002776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325,693</w:t>
            </w:r>
          </w:p>
        </w:tc>
      </w:tr>
    </w:tbl>
    <w:p w14:paraId="5FCBAC2D" w14:textId="2470B257" w:rsidR="00D05300" w:rsidRPr="00F3427F" w:rsidRDefault="00D053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0"/>
        <w:gridCol w:w="1170"/>
      </w:tblGrid>
      <w:tr w:rsidR="00A30656" w:rsidRPr="00F3427F" w14:paraId="3618F042" w14:textId="77777777" w:rsidTr="00157CF1">
        <w:trPr>
          <w:cantSplit/>
          <w:trHeight w:val="308"/>
          <w:tblHeader/>
        </w:trPr>
        <w:tc>
          <w:tcPr>
            <w:tcW w:w="4410" w:type="dxa"/>
            <w:vAlign w:val="bottom"/>
            <w:hideMark/>
          </w:tcPr>
          <w:p w14:paraId="2A89DED8" w14:textId="7B6D823E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3427F"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  <w:lastRenderedPageBreak/>
              <w:br w:type="page"/>
            </w:r>
            <w:r w:rsidRPr="00F3427F">
              <w:rPr>
                <w:rFonts w:ascii="Times New Roman" w:hAnsi="Times New Roman"/>
                <w:sz w:val="28"/>
                <w:szCs w:val="28"/>
                <w:lang w:val="en-GB" w:bidi="ar-SA"/>
              </w:rPr>
              <w:br w:type="column"/>
            </w:r>
          </w:p>
        </w:tc>
        <w:tc>
          <w:tcPr>
            <w:tcW w:w="2610" w:type="dxa"/>
            <w:gridSpan w:val="3"/>
            <w:vAlign w:val="bottom"/>
          </w:tcPr>
          <w:p w14:paraId="0636BD58" w14:textId="583D3FF1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7D0A92C6" w14:textId="77777777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19ADA829" w14:textId="77777777" w:rsidR="00A30656" w:rsidRPr="00F3427F" w:rsidRDefault="00A30656" w:rsidP="00A306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งบการเงินเฉพาะกิจการ </w:t>
            </w:r>
          </w:p>
        </w:tc>
      </w:tr>
      <w:tr w:rsidR="0083246E" w:rsidRPr="00F3427F" w14:paraId="2037B036" w14:textId="77777777" w:rsidTr="00157CF1">
        <w:trPr>
          <w:cantSplit/>
          <w:trHeight w:val="263"/>
          <w:tblHeader/>
        </w:trPr>
        <w:tc>
          <w:tcPr>
            <w:tcW w:w="4410" w:type="dxa"/>
            <w:vAlign w:val="bottom"/>
          </w:tcPr>
          <w:p w14:paraId="75C5D2C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1338B49" w14:textId="7279F42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7173408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7EEF5A" w14:textId="30A39FD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</w:tcPr>
          <w:p w14:paraId="39B1430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64928B" w14:textId="27DFB674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</w:tcPr>
          <w:p w14:paraId="0D56D12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A2021B" w14:textId="3030CF2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83246E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3246E" w:rsidRPr="00F3427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83246E" w:rsidRPr="00F3427F" w14:paraId="73763DAA" w14:textId="77777777" w:rsidTr="00157CF1">
        <w:trPr>
          <w:cantSplit/>
          <w:tblHeader/>
        </w:trPr>
        <w:tc>
          <w:tcPr>
            <w:tcW w:w="4410" w:type="dxa"/>
            <w:vAlign w:val="bottom"/>
          </w:tcPr>
          <w:p w14:paraId="136FB86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60" w:type="dxa"/>
          </w:tcPr>
          <w:p w14:paraId="4001DE0C" w14:textId="1E9F1324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22B046A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F935BC5" w14:textId="35AB521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33346C0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D206197" w14:textId="49377C0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</w:tcPr>
          <w:p w14:paraId="5E4CC80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A29D38" w14:textId="3BA28F8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83246E" w:rsidRPr="00F3427F" w14:paraId="3BFD6DA3" w14:textId="77777777" w:rsidTr="00157CF1">
        <w:trPr>
          <w:cantSplit/>
          <w:tblHeader/>
        </w:trPr>
        <w:tc>
          <w:tcPr>
            <w:tcW w:w="4410" w:type="dxa"/>
            <w:vAlign w:val="bottom"/>
            <w:hideMark/>
          </w:tcPr>
          <w:p w14:paraId="1A2898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22629BB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(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  <w:t>บาท)</w:t>
            </w:r>
          </w:p>
        </w:tc>
      </w:tr>
      <w:tr w:rsidR="0083246E" w:rsidRPr="00F3427F" w14:paraId="72F6AF96" w14:textId="77777777" w:rsidTr="00157CF1">
        <w:trPr>
          <w:cantSplit/>
        </w:trPr>
        <w:tc>
          <w:tcPr>
            <w:tcW w:w="4410" w:type="dxa"/>
            <w:vAlign w:val="bottom"/>
          </w:tcPr>
          <w:p w14:paraId="0463E71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  <w:lang w:bidi="ar-SA"/>
              </w:rPr>
              <w:t>กิจการที่เกี่ยวข้องกัน</w:t>
            </w:r>
          </w:p>
        </w:tc>
        <w:tc>
          <w:tcPr>
            <w:tcW w:w="5310" w:type="dxa"/>
            <w:gridSpan w:val="7"/>
            <w:vAlign w:val="bottom"/>
          </w:tcPr>
          <w:p w14:paraId="07A57E9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83246E" w:rsidRPr="00F3427F" w14:paraId="55D5D532" w14:textId="77777777" w:rsidTr="00157CF1">
        <w:trPr>
          <w:cantSplit/>
        </w:trPr>
        <w:tc>
          <w:tcPr>
            <w:tcW w:w="4410" w:type="dxa"/>
            <w:hideMark/>
          </w:tcPr>
          <w:p w14:paraId="7CBAFEE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2CD2F0F7" w14:textId="2A6AB8F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B7D3E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  <w:tc>
          <w:tcPr>
            <w:tcW w:w="180" w:type="dxa"/>
          </w:tcPr>
          <w:p w14:paraId="3372FAF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D138BC8" w14:textId="10697D78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180" w:type="dxa"/>
          </w:tcPr>
          <w:p w14:paraId="51E6699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F6EDD2B" w14:textId="5C312F6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8B7D3E"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180" w:type="dxa"/>
          </w:tcPr>
          <w:p w14:paraId="2B277D6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/>
              <w:ind w:left="-9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501EC60" w14:textId="4CDCC9C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1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</w:tr>
      <w:tr w:rsidR="0083246E" w:rsidRPr="00F3427F" w14:paraId="24B03E94" w14:textId="77777777" w:rsidTr="00157CF1">
        <w:trPr>
          <w:cantSplit/>
        </w:trPr>
        <w:tc>
          <w:tcPr>
            <w:tcW w:w="4410" w:type="dxa"/>
            <w:hideMark/>
          </w:tcPr>
          <w:p w14:paraId="0760D3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289CDF63" w14:textId="16971443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328F1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FA7383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D23B8C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E7438E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BB7DFF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16FB3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46E" w:rsidRPr="00F3427F" w14:paraId="69F06875" w14:textId="77777777" w:rsidTr="00157CF1">
        <w:trPr>
          <w:cantSplit/>
        </w:trPr>
        <w:tc>
          <w:tcPr>
            <w:tcW w:w="4410" w:type="dxa"/>
            <w:hideMark/>
          </w:tcPr>
          <w:p w14:paraId="185D8644" w14:textId="433052C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3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56F491A7" w14:textId="3CF102F1" w:rsidR="0083246E" w:rsidRPr="00F3427F" w:rsidRDefault="008B7D3E" w:rsidP="00C3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7F84A14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E2C63C2" w14:textId="154E9D27" w:rsidR="0083246E" w:rsidRPr="00F3427F" w:rsidRDefault="0083246E" w:rsidP="001425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FBD53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330046A" w14:textId="424BBDC1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B7D3E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180" w:type="dxa"/>
          </w:tcPr>
          <w:p w14:paraId="6426110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3680E11" w14:textId="1931680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</w:tr>
      <w:tr w:rsidR="0083246E" w:rsidRPr="00F3427F" w14:paraId="5FE2AD1A" w14:textId="77777777" w:rsidTr="00157CF1">
        <w:trPr>
          <w:cantSplit/>
        </w:trPr>
        <w:tc>
          <w:tcPr>
            <w:tcW w:w="4410" w:type="dxa"/>
            <w:hideMark/>
          </w:tcPr>
          <w:p w14:paraId="46E438E1" w14:textId="251B552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077E6" w:rsidRPr="00F3427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7077E6" w:rsidRPr="00F3427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C66EA8D" w14:textId="050A9EA9" w:rsidR="0083246E" w:rsidRPr="00F3427F" w:rsidRDefault="008B7D3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80" w:type="dxa"/>
          </w:tcPr>
          <w:p w14:paraId="534102C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1396A9" w14:textId="319E4246" w:rsidR="0083246E" w:rsidRPr="00F3427F" w:rsidRDefault="00D05DF0" w:rsidP="001425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877E2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AFE7C54" w14:textId="722A0904" w:rsidR="0083246E" w:rsidRPr="00F3427F" w:rsidRDefault="007077E6" w:rsidP="00C37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80" w:type="dxa"/>
          </w:tcPr>
          <w:p w14:paraId="5FF456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BA5BA23" w14:textId="70473A77" w:rsidR="0083246E" w:rsidRPr="00F3427F" w:rsidRDefault="00D05DF0" w:rsidP="001425F3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right="20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3246E" w:rsidRPr="00F3427F" w14:paraId="4FFA9FB9" w14:textId="77777777" w:rsidTr="00157CF1">
        <w:trPr>
          <w:cantSplit/>
        </w:trPr>
        <w:tc>
          <w:tcPr>
            <w:tcW w:w="4410" w:type="dxa"/>
            <w:hideMark/>
          </w:tcPr>
          <w:p w14:paraId="1C081E32" w14:textId="717421C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7077E6" w:rsidRPr="00F3427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B30D0" w14:textId="4FB6E69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A58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0" w:type="dxa"/>
          </w:tcPr>
          <w:p w14:paraId="570C94C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B52C0E" w14:textId="151C63E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0" w:type="dxa"/>
          </w:tcPr>
          <w:p w14:paraId="7967D5A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D175B" w14:textId="2274190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8B7D3E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  <w:tc>
          <w:tcPr>
            <w:tcW w:w="180" w:type="dxa"/>
          </w:tcPr>
          <w:p w14:paraId="1CF5B8E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259C5" w14:textId="5ECAF04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195</w:t>
            </w:r>
            <w:r w:rsidR="00D05D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357</w:t>
            </w:r>
          </w:p>
        </w:tc>
      </w:tr>
      <w:tr w:rsidR="0083246E" w:rsidRPr="00F3427F" w14:paraId="126C2223" w14:textId="77777777" w:rsidTr="00157CF1">
        <w:trPr>
          <w:cantSplit/>
        </w:trPr>
        <w:tc>
          <w:tcPr>
            <w:tcW w:w="4410" w:type="dxa"/>
            <w:hideMark/>
          </w:tcPr>
          <w:p w14:paraId="5CCE6F2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8AD0B4" w14:textId="69EE8BC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DA58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908</w:t>
            </w:r>
          </w:p>
        </w:tc>
        <w:tc>
          <w:tcPr>
            <w:tcW w:w="180" w:type="dxa"/>
          </w:tcPr>
          <w:p w14:paraId="467589A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F3DC3" w14:textId="402120E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05D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</w:t>
            </w:r>
          </w:p>
        </w:tc>
        <w:tc>
          <w:tcPr>
            <w:tcW w:w="180" w:type="dxa"/>
          </w:tcPr>
          <w:p w14:paraId="7D61371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BFBC6" w14:textId="49A9509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197</w:t>
            </w:r>
            <w:r w:rsidR="008B7D3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269</w:t>
            </w:r>
          </w:p>
        </w:tc>
        <w:tc>
          <w:tcPr>
            <w:tcW w:w="180" w:type="dxa"/>
          </w:tcPr>
          <w:p w14:paraId="3646A33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EF11980" w14:textId="2C8D566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209</w:t>
            </w:r>
            <w:r w:rsidR="00D05D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095</w:t>
            </w:r>
          </w:p>
        </w:tc>
      </w:tr>
      <w:tr w:rsidR="0083246E" w:rsidRPr="00F3427F" w14:paraId="668AD879" w14:textId="77777777" w:rsidTr="005D6079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59665C0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6E44A2F" w14:textId="5ADEB77C" w:rsidR="0083246E" w:rsidRPr="00F3427F" w:rsidRDefault="008B7D3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  <w:vAlign w:val="bottom"/>
          </w:tcPr>
          <w:p w14:paraId="3EFED34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50FC1B57" w14:textId="704AEB19" w:rsidR="0083246E" w:rsidRPr="00F3427F" w:rsidRDefault="00D05DF0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2B1BC8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279B9FA1" w14:textId="242F8BF3" w:rsidR="0083246E" w:rsidRPr="00F3427F" w:rsidRDefault="008B7D3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47A9B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45F313" w14:textId="530291D3" w:rsidR="0083246E" w:rsidRPr="00F3427F" w:rsidRDefault="00D05DF0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299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246E" w:rsidRPr="00F3427F" w14:paraId="65CB3385" w14:textId="77777777" w:rsidTr="00650731">
        <w:trPr>
          <w:cantSplit/>
        </w:trPr>
        <w:tc>
          <w:tcPr>
            <w:tcW w:w="4410" w:type="dxa"/>
            <w:hideMark/>
          </w:tcPr>
          <w:p w14:paraId="779F791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3" w:name="_Hlk204258815"/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3BF6419A" w14:textId="12F1CE62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A58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333</w:t>
            </w:r>
          </w:p>
        </w:tc>
        <w:tc>
          <w:tcPr>
            <w:tcW w:w="180" w:type="dxa"/>
          </w:tcPr>
          <w:p w14:paraId="713F725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2A12FCDA" w14:textId="12CC66F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D05D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548</w:t>
            </w:r>
          </w:p>
        </w:tc>
        <w:tc>
          <w:tcPr>
            <w:tcW w:w="180" w:type="dxa"/>
          </w:tcPr>
          <w:p w14:paraId="357B115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D54D76C" w14:textId="173D90AB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149</w:t>
            </w:r>
            <w:r w:rsidR="008B7D3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180" w:type="dxa"/>
          </w:tcPr>
          <w:p w14:paraId="4AD9398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0A7FD997" w14:textId="4B6F719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161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</w:tr>
      <w:tr w:rsidR="0083246E" w:rsidRPr="00F3427F" w14:paraId="2816C5B2" w14:textId="77777777" w:rsidTr="00845497">
        <w:trPr>
          <w:cantSplit/>
        </w:trPr>
        <w:tc>
          <w:tcPr>
            <w:tcW w:w="4410" w:type="dxa"/>
          </w:tcPr>
          <w:p w14:paraId="25109D5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09710E9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14A681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2E88FA8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7FFC64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0A66D60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262DBFE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42705D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bookmarkEnd w:id="3"/>
      <w:tr w:rsidR="0083246E" w:rsidRPr="00F3427F" w14:paraId="58F61E73" w14:textId="77777777" w:rsidTr="00845497">
        <w:trPr>
          <w:cantSplit/>
        </w:trPr>
        <w:tc>
          <w:tcPr>
            <w:tcW w:w="4410" w:type="dxa"/>
          </w:tcPr>
          <w:p w14:paraId="193E86D1" w14:textId="3C48141F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C6B607" w14:textId="2DBD8B05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841E38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C3EDEC" w14:textId="531A29A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18B2BB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318A8B4" w14:textId="7ED882AD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40CD51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578E2D" w14:textId="3438B730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83246E" w:rsidRPr="00F3427F" w14:paraId="2A96666F" w14:textId="77777777" w:rsidTr="00157CF1">
        <w:trPr>
          <w:cantSplit/>
        </w:trPr>
        <w:tc>
          <w:tcPr>
            <w:tcW w:w="4410" w:type="dxa"/>
            <w:hideMark/>
          </w:tcPr>
          <w:p w14:paraId="74FB1444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5F456385" w14:textId="0FA3CF8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43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139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  <w:tc>
          <w:tcPr>
            <w:tcW w:w="180" w:type="dxa"/>
          </w:tcPr>
          <w:p w14:paraId="0407D80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BF78844" w14:textId="5BDC72A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967</w:t>
            </w:r>
          </w:p>
        </w:tc>
        <w:tc>
          <w:tcPr>
            <w:tcW w:w="180" w:type="dxa"/>
          </w:tcPr>
          <w:p w14:paraId="22337EF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C9B3AB4" w14:textId="2FD33DB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109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0" w:type="dxa"/>
          </w:tcPr>
          <w:p w14:paraId="5A27C4D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B811F9" w14:textId="4BDE63C6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127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83246E" w:rsidRPr="00F3427F" w14:paraId="1C55D6B6" w14:textId="77777777" w:rsidTr="00157CF1">
        <w:trPr>
          <w:cantSplit/>
        </w:trPr>
        <w:tc>
          <w:tcPr>
            <w:tcW w:w="4410" w:type="dxa"/>
            <w:hideMark/>
          </w:tcPr>
          <w:p w14:paraId="66E4762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6595C17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D2B990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C9B184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FF617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044AEDD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943D2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6FBFE4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3246E" w:rsidRPr="00F3427F" w14:paraId="53443345" w14:textId="77777777" w:rsidTr="00157CF1">
        <w:trPr>
          <w:cantSplit/>
        </w:trPr>
        <w:tc>
          <w:tcPr>
            <w:tcW w:w="4410" w:type="dxa"/>
            <w:hideMark/>
          </w:tcPr>
          <w:p w14:paraId="241AC874" w14:textId="17B18C14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น้อยกว่า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3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288D6CB" w14:textId="1CFA2F7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DA58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  <w:tc>
          <w:tcPr>
            <w:tcW w:w="180" w:type="dxa"/>
          </w:tcPr>
          <w:p w14:paraId="46A4FC9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7C0F31" w14:textId="485235AC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180" w:type="dxa"/>
          </w:tcPr>
          <w:p w14:paraId="2C5FA3D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6C1C5AAC" w14:textId="193BE44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492</w:t>
            </w:r>
          </w:p>
        </w:tc>
        <w:tc>
          <w:tcPr>
            <w:tcW w:w="180" w:type="dxa"/>
          </w:tcPr>
          <w:p w14:paraId="16CF58D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9020B9" w14:textId="1017623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</w:tr>
      <w:tr w:rsidR="0083246E" w:rsidRPr="00F3427F" w14:paraId="741375B2" w14:textId="77777777" w:rsidTr="00157CF1">
        <w:trPr>
          <w:cantSplit/>
        </w:trPr>
        <w:tc>
          <w:tcPr>
            <w:tcW w:w="4410" w:type="dxa"/>
            <w:hideMark/>
          </w:tcPr>
          <w:p w14:paraId="7A6FC4A4" w14:textId="366617A8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077E6" w:rsidRPr="00F3427F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="007077E6" w:rsidRPr="00F3427F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CD7BAF8" w14:textId="668EE8E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A58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  <w:tc>
          <w:tcPr>
            <w:tcW w:w="180" w:type="dxa"/>
          </w:tcPr>
          <w:p w14:paraId="6B2C8B71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6EE559B" w14:textId="58CC534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  <w:tc>
          <w:tcPr>
            <w:tcW w:w="180" w:type="dxa"/>
          </w:tcPr>
          <w:p w14:paraId="2056CFF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D75C49F" w14:textId="1A01C86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514</w:t>
            </w:r>
          </w:p>
        </w:tc>
        <w:tc>
          <w:tcPr>
            <w:tcW w:w="180" w:type="dxa"/>
          </w:tcPr>
          <w:p w14:paraId="6A04EBF0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9DC50C5" w14:textId="00AA54D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003</w:t>
            </w:r>
          </w:p>
        </w:tc>
      </w:tr>
      <w:tr w:rsidR="0083246E" w:rsidRPr="00F3427F" w14:paraId="42ED447B" w14:textId="77777777" w:rsidTr="00157CF1">
        <w:trPr>
          <w:cantSplit/>
        </w:trPr>
        <w:tc>
          <w:tcPr>
            <w:tcW w:w="4410" w:type="dxa"/>
            <w:hideMark/>
          </w:tcPr>
          <w:p w14:paraId="29972F97" w14:textId="6DBE94FA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6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12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8098C7F" w14:textId="4570A38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80" w:type="dxa"/>
          </w:tcPr>
          <w:p w14:paraId="115FB96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0589962" w14:textId="01E77BF4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471</w:t>
            </w:r>
          </w:p>
        </w:tc>
        <w:tc>
          <w:tcPr>
            <w:tcW w:w="180" w:type="dxa"/>
          </w:tcPr>
          <w:p w14:paraId="02010CD6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D56251C" w14:textId="5858A92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80" w:type="dxa"/>
          </w:tcPr>
          <w:p w14:paraId="6CDAAC4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1C10933D" w14:textId="2CA08F69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83246E" w:rsidRPr="00F3427F" w14:paraId="1C5FFF5A" w14:textId="77777777" w:rsidTr="00157CF1">
        <w:trPr>
          <w:cantSplit/>
        </w:trPr>
        <w:tc>
          <w:tcPr>
            <w:tcW w:w="4410" w:type="dxa"/>
            <w:hideMark/>
          </w:tcPr>
          <w:p w14:paraId="2368FACD" w14:textId="4F1663A1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="007077E6" w:rsidRPr="00F3427F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6A5554" w14:textId="2D22B8A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686</w:t>
            </w:r>
          </w:p>
        </w:tc>
        <w:tc>
          <w:tcPr>
            <w:tcW w:w="180" w:type="dxa"/>
          </w:tcPr>
          <w:p w14:paraId="43583C9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9A58E" w14:textId="73B586FD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80" w:type="dxa"/>
          </w:tcPr>
          <w:p w14:paraId="11F1089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E42236" w14:textId="02EC793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22326D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180" w:type="dxa"/>
          </w:tcPr>
          <w:p w14:paraId="59014DC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1B52B" w14:textId="3457D58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6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83246E" w:rsidRPr="00F3427F" w14:paraId="34BBB319" w14:textId="77777777" w:rsidTr="00157CF1">
        <w:trPr>
          <w:cantSplit/>
        </w:trPr>
        <w:tc>
          <w:tcPr>
            <w:tcW w:w="4410" w:type="dxa"/>
            <w:hideMark/>
          </w:tcPr>
          <w:p w14:paraId="29D3D3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5910A8" w14:textId="15BF1461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304</w:t>
            </w:r>
            <w:r w:rsidR="0022326D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565</w:t>
            </w:r>
          </w:p>
        </w:tc>
        <w:tc>
          <w:tcPr>
            <w:tcW w:w="180" w:type="dxa"/>
          </w:tcPr>
          <w:p w14:paraId="79E0D66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EBB76" w14:textId="32C2D6C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180" w:type="dxa"/>
          </w:tcPr>
          <w:p w14:paraId="1BBA699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72C4BD" w14:textId="03EB3A7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</w:t>
            </w:r>
            <w:r w:rsidR="0022326D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180" w:type="dxa"/>
          </w:tcPr>
          <w:p w14:paraId="22F2678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87B1404" w14:textId="461B26B0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275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215</w:t>
            </w:r>
          </w:p>
        </w:tc>
      </w:tr>
      <w:tr w:rsidR="0083246E" w:rsidRPr="00F3427F" w14:paraId="15FFA1AD" w14:textId="77777777" w:rsidTr="00157CF1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1FD2912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17ABE2" w14:textId="292FAD99" w:rsidR="0083246E" w:rsidRPr="00F3427F" w:rsidRDefault="0022326D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1B6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DA58F0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836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329DCB5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50343" w14:textId="07114CAB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35B16A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81D5EB" w14:textId="7F530570" w:rsidR="0083246E" w:rsidRPr="00F3427F" w:rsidRDefault="0022326D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D51B6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354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57F887D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74810DE9" w14:textId="0491C7E2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07EC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A0A43">
              <w:rPr>
                <w:rFonts w:asciiTheme="majorBidi" w:hAnsiTheme="majorBidi" w:cstheme="majorBidi"/>
                <w:sz w:val="28"/>
                <w:szCs w:val="28"/>
              </w:rPr>
              <w:t>287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3246E" w:rsidRPr="00F3427F" w14:paraId="176D1FA6" w14:textId="77777777" w:rsidTr="00157CF1">
        <w:trPr>
          <w:cantSplit/>
        </w:trPr>
        <w:tc>
          <w:tcPr>
            <w:tcW w:w="4410" w:type="dxa"/>
            <w:hideMark/>
          </w:tcPr>
          <w:p w14:paraId="0AEA3168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6282A" w14:textId="58A93A1F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DA58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729</w:t>
            </w:r>
          </w:p>
        </w:tc>
        <w:tc>
          <w:tcPr>
            <w:tcW w:w="180" w:type="dxa"/>
          </w:tcPr>
          <w:p w14:paraId="30EFB4BE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59C8F" w14:textId="3D8B85CE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A0A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982</w:t>
            </w:r>
          </w:p>
        </w:tc>
        <w:tc>
          <w:tcPr>
            <w:tcW w:w="180" w:type="dxa"/>
          </w:tcPr>
          <w:p w14:paraId="47841B5A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1A19D9" w14:textId="544EA7B1" w:rsidR="0083246E" w:rsidRPr="00F3427F" w:rsidRDefault="000A0A43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  <w:r w:rsidR="00E74483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893</w:t>
            </w:r>
          </w:p>
        </w:tc>
        <w:tc>
          <w:tcPr>
            <w:tcW w:w="180" w:type="dxa"/>
          </w:tcPr>
          <w:p w14:paraId="2E5E5E9E" w14:textId="2910CB0C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7560A37E" w14:textId="62455E2A" w:rsidR="0083246E" w:rsidRPr="00F3427F" w:rsidRDefault="000A0A43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928</w:t>
            </w:r>
          </w:p>
        </w:tc>
      </w:tr>
      <w:tr w:rsidR="0083246E" w:rsidRPr="00F3427F" w14:paraId="582C5D42" w14:textId="77777777" w:rsidTr="00157CF1">
        <w:trPr>
          <w:cantSplit/>
        </w:trPr>
        <w:tc>
          <w:tcPr>
            <w:tcW w:w="4410" w:type="dxa"/>
          </w:tcPr>
          <w:p w14:paraId="5063D4F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0EE8B6F" w14:textId="4B79E45E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7A67EA87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7F9D28A3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B2CEF1F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15DE667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00E5DF2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36B78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246E" w:rsidRPr="00F3427F" w14:paraId="736C1920" w14:textId="77777777" w:rsidTr="00157CF1">
        <w:trPr>
          <w:cantSplit/>
        </w:trPr>
        <w:tc>
          <w:tcPr>
            <w:tcW w:w="4410" w:type="dxa"/>
          </w:tcPr>
          <w:p w14:paraId="3902A04B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4CC25A1" w14:textId="73D18D2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16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51B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DA58F0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16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180" w:type="dxa"/>
          </w:tcPr>
          <w:p w14:paraId="16CC56CD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382AAAA0" w14:textId="23365B97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16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16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</w:p>
        </w:tc>
        <w:tc>
          <w:tcPr>
            <w:tcW w:w="180" w:type="dxa"/>
          </w:tcPr>
          <w:p w14:paraId="57E07FC9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79"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5A931CAE" w14:textId="1480A01A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E16A3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51B6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414E1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E16A3A">
              <w:rPr>
                <w:rFonts w:ascii="Angsana New" w:hAnsi="Angsana New"/>
                <w:b/>
                <w:bCs/>
                <w:sz w:val="28"/>
                <w:szCs w:val="28"/>
              </w:rPr>
              <w:t>863</w:t>
            </w:r>
          </w:p>
        </w:tc>
        <w:tc>
          <w:tcPr>
            <w:tcW w:w="180" w:type="dxa"/>
          </w:tcPr>
          <w:p w14:paraId="58C0372C" w14:textId="77777777" w:rsidR="0083246E" w:rsidRPr="00F3427F" w:rsidRDefault="0083246E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right="-8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116567" w14:textId="05642D23" w:rsidR="0083246E" w:rsidRPr="00F3427F" w:rsidRDefault="007077E6" w:rsidP="00832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E16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C07E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16A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724</w:t>
            </w:r>
          </w:p>
        </w:tc>
      </w:tr>
    </w:tbl>
    <w:p w14:paraId="409AB993" w14:textId="77777777" w:rsidR="001F3E09" w:rsidRPr="00F3427F" w:rsidRDefault="001F3E09" w:rsidP="001321E3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2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260"/>
        <w:gridCol w:w="180"/>
        <w:gridCol w:w="1170"/>
        <w:gridCol w:w="180"/>
        <w:gridCol w:w="1170"/>
        <w:gridCol w:w="181"/>
        <w:gridCol w:w="1169"/>
      </w:tblGrid>
      <w:tr w:rsidR="001321E3" w:rsidRPr="00F3427F" w14:paraId="0A537CF5" w14:textId="77777777" w:rsidTr="006B0344">
        <w:trPr>
          <w:cantSplit/>
          <w:trHeight w:val="416"/>
        </w:trPr>
        <w:tc>
          <w:tcPr>
            <w:tcW w:w="4410" w:type="dxa"/>
            <w:vAlign w:val="bottom"/>
            <w:hideMark/>
          </w:tcPr>
          <w:p w14:paraId="2A05430D" w14:textId="6A2B7001" w:rsidR="001321E3" w:rsidRPr="00F3427F" w:rsidRDefault="001321E3" w:rsidP="00703157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  <w:r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610" w:type="dxa"/>
            <w:gridSpan w:val="3"/>
            <w:vAlign w:val="bottom"/>
          </w:tcPr>
          <w:p w14:paraId="26EA2357" w14:textId="77777777" w:rsidR="001321E3" w:rsidRPr="00F3427F" w:rsidRDefault="001321E3" w:rsidP="0070315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F5A7D5E" w14:textId="77777777" w:rsidR="001321E3" w:rsidRPr="00F3427F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D888B44" w14:textId="77777777" w:rsidR="001321E3" w:rsidRPr="00F3427F" w:rsidRDefault="001321E3" w:rsidP="0070315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9B7721" w:rsidRPr="00F3427F" w14:paraId="4E8DE124" w14:textId="77777777" w:rsidTr="006B0344">
        <w:trPr>
          <w:cantSplit/>
        </w:trPr>
        <w:tc>
          <w:tcPr>
            <w:tcW w:w="4410" w:type="dxa"/>
            <w:vAlign w:val="bottom"/>
          </w:tcPr>
          <w:p w14:paraId="3FED80E5" w14:textId="1D3B7CED" w:rsidR="00513BF6" w:rsidRPr="00F3427F" w:rsidRDefault="003170C3" w:rsidP="00513BF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</w:t>
            </w:r>
            <w:r w:rsidR="0010794E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งวด</w:t>
            </w:r>
            <w:r w:rsidR="001F3E09"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="0010794E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สิ้นสุดวันที่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077E6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="006C07EC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="006C07EC"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  <w:vAlign w:val="bottom"/>
          </w:tcPr>
          <w:p w14:paraId="1576AC62" w14:textId="18C40BE7" w:rsidR="009B7721" w:rsidRPr="00F3427F" w:rsidRDefault="007077E6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04BFE141" w14:textId="77777777" w:rsidR="009B7721" w:rsidRPr="00F3427F" w:rsidRDefault="009B7721" w:rsidP="009B772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13030" w14:textId="594231BC" w:rsidR="009B7721" w:rsidRPr="00F3427F" w:rsidRDefault="007077E6" w:rsidP="009B772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A127669" w14:textId="77777777" w:rsidR="009B7721" w:rsidRPr="00F3427F" w:rsidRDefault="009B7721" w:rsidP="009B772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554CE0" w14:textId="649A61A5" w:rsidR="009B7721" w:rsidRPr="00F3427F" w:rsidRDefault="007077E6" w:rsidP="009B7721">
            <w:pPr>
              <w:spacing w:line="240" w:lineRule="auto"/>
              <w:ind w:left="14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>2569</w:t>
            </w:r>
          </w:p>
        </w:tc>
        <w:tc>
          <w:tcPr>
            <w:tcW w:w="181" w:type="dxa"/>
            <w:vAlign w:val="bottom"/>
          </w:tcPr>
          <w:p w14:paraId="4072DFBA" w14:textId="77777777" w:rsidR="009B7721" w:rsidRPr="00F3427F" w:rsidRDefault="009B7721" w:rsidP="009B772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9" w:type="dxa"/>
            <w:vAlign w:val="bottom"/>
          </w:tcPr>
          <w:p w14:paraId="11FDBED0" w14:textId="12C62E98" w:rsidR="009B7721" w:rsidRPr="00F3427F" w:rsidRDefault="007077E6" w:rsidP="009B772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1321E3" w:rsidRPr="00F3427F" w14:paraId="4DA03A40" w14:textId="77777777" w:rsidTr="006B0344">
        <w:trPr>
          <w:cantSplit/>
        </w:trPr>
        <w:tc>
          <w:tcPr>
            <w:tcW w:w="4410" w:type="dxa"/>
            <w:vAlign w:val="bottom"/>
            <w:hideMark/>
          </w:tcPr>
          <w:p w14:paraId="34030908" w14:textId="77777777" w:rsidR="001321E3" w:rsidRPr="00F3427F" w:rsidRDefault="001321E3" w:rsidP="001321E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310" w:type="dxa"/>
            <w:gridSpan w:val="7"/>
            <w:vAlign w:val="bottom"/>
            <w:hideMark/>
          </w:tcPr>
          <w:p w14:paraId="737E4168" w14:textId="77777777" w:rsidR="001321E3" w:rsidRPr="00F3427F" w:rsidRDefault="001321E3" w:rsidP="001321E3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E2CD7" w:rsidRPr="00F3427F" w14:paraId="454C0E15" w14:textId="77777777" w:rsidTr="006B0344">
        <w:trPr>
          <w:cantSplit/>
        </w:trPr>
        <w:tc>
          <w:tcPr>
            <w:tcW w:w="4410" w:type="dxa"/>
          </w:tcPr>
          <w:p w14:paraId="16E792AD" w14:textId="7D225A0B" w:rsidR="00EE2CD7" w:rsidRPr="00F3427F" w:rsidRDefault="00EE2CD7" w:rsidP="001C53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680"/>
                <w:tab w:val="left" w:pos="188"/>
              </w:tabs>
              <w:spacing w:line="240" w:lineRule="auto"/>
              <w:ind w:hanging="7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6F107C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(ลดลง)</w:t>
            </w:r>
          </w:p>
        </w:tc>
        <w:tc>
          <w:tcPr>
            <w:tcW w:w="1260" w:type="dxa"/>
          </w:tcPr>
          <w:p w14:paraId="4CF2C021" w14:textId="5D20E992" w:rsidR="00EE2CD7" w:rsidRPr="00F3427F" w:rsidRDefault="00D51B66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80" w:type="dxa"/>
          </w:tcPr>
          <w:p w14:paraId="17C17E31" w14:textId="77777777" w:rsidR="00EE2CD7" w:rsidRPr="00F3427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83" w:right="-8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7512ED39" w14:textId="47E51A17" w:rsidR="00EE2CD7" w:rsidRPr="00F3427F" w:rsidRDefault="006C07EC" w:rsidP="006B0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2239239" w14:textId="77777777" w:rsidR="00EE2CD7" w:rsidRPr="00F3427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left="-79"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9AD91E9" w14:textId="61528AAA" w:rsidR="00EE2CD7" w:rsidRPr="00F3427F" w:rsidRDefault="00D51B66" w:rsidP="008D5F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81" w:type="dxa"/>
          </w:tcPr>
          <w:p w14:paraId="72C38590" w14:textId="77777777" w:rsidR="00EE2CD7" w:rsidRPr="00F3427F" w:rsidRDefault="00EE2CD7" w:rsidP="00EE2CD7">
            <w:pPr>
              <w:pStyle w:val="acctfourfigures"/>
              <w:tabs>
                <w:tab w:val="clear" w:pos="765"/>
                <w:tab w:val="decimal" w:pos="1019"/>
              </w:tabs>
              <w:spacing w:line="240" w:lineRule="auto"/>
              <w:ind w:right="-8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69" w:type="dxa"/>
          </w:tcPr>
          <w:p w14:paraId="51E7D10F" w14:textId="5ED53B0C" w:rsidR="00EE2CD7" w:rsidRPr="00F3427F" w:rsidRDefault="007077E6" w:rsidP="00BF5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</w:tbl>
    <w:p w14:paraId="21B95D64" w14:textId="62EE6D73" w:rsidR="00680119" w:rsidRPr="00F3427F" w:rsidRDefault="00680119" w:rsidP="001D1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055"/>
        <w:rPr>
          <w:rFonts w:ascii="Angsana New" w:hAnsi="Angsana New"/>
          <w:bCs/>
          <w:sz w:val="28"/>
          <w:szCs w:val="28"/>
          <w:cs/>
        </w:rPr>
        <w:sectPr w:rsidR="00680119" w:rsidRPr="00F3427F" w:rsidSect="006F1EA8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2" w:chapStyle="1"/>
          <w:cols w:space="720"/>
          <w:titlePg/>
          <w:docGrid w:linePitch="245"/>
        </w:sectPr>
      </w:pPr>
    </w:p>
    <w:p w14:paraId="434EAD08" w14:textId="0A738E07" w:rsidR="00680119" w:rsidRPr="00F3427F" w:rsidRDefault="0096319B" w:rsidP="00680119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bCs/>
          <w:sz w:val="28"/>
          <w:szCs w:val="28"/>
          <w:cs/>
        </w:rPr>
        <w:lastRenderedPageBreak/>
        <w:t>เงินลงทุนในบริษัทร่วมและการร่วมค้า</w:t>
      </w:r>
    </w:p>
    <w:p w14:paraId="3C50F03C" w14:textId="77777777" w:rsidR="00680119" w:rsidRPr="00F3427F" w:rsidRDefault="00680119" w:rsidP="00CA229D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5DF9DB88" w14:textId="064C2014" w:rsidR="00680119" w:rsidRPr="00F3427F" w:rsidRDefault="0096319B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เงินลงทุนใน</w:t>
      </w:r>
      <w:r w:rsidRPr="00F3427F">
        <w:rPr>
          <w:rFonts w:ascii="Angsana New" w:hAnsi="Angsana New" w:hint="cs"/>
          <w:sz w:val="28"/>
          <w:szCs w:val="28"/>
          <w:cs/>
        </w:rPr>
        <w:t>บริษัทร่วมและ</w:t>
      </w:r>
      <w:r w:rsidRPr="00F3427F">
        <w:rPr>
          <w:rFonts w:ascii="Angsana New" w:hAnsi="Angsana New"/>
          <w:sz w:val="28"/>
          <w:szCs w:val="28"/>
          <w:cs/>
        </w:rPr>
        <w:t>การร่วมค้า</w:t>
      </w:r>
      <w:r w:rsidR="00680119" w:rsidRPr="00F3427F">
        <w:rPr>
          <w:rFonts w:ascii="Angsana New" w:hAnsi="Angsana New"/>
          <w:sz w:val="28"/>
          <w:szCs w:val="28"/>
          <w:rtl/>
          <w:cs/>
        </w:rPr>
        <w:t xml:space="preserve"> </w:t>
      </w:r>
      <w:r w:rsidR="003170C3" w:rsidRPr="00F3427F">
        <w:rPr>
          <w:rFonts w:ascii="Angsana New" w:hAnsi="Angsana New"/>
          <w:sz w:val="28"/>
          <w:szCs w:val="28"/>
          <w:cs/>
        </w:rPr>
        <w:t>ณ</w:t>
      </w:r>
      <w:r w:rsidR="003170C3" w:rsidRPr="00F3427F">
        <w:rPr>
          <w:rFonts w:ascii="Angsana New" w:hAnsi="Angsana New"/>
          <w:sz w:val="28"/>
          <w:szCs w:val="28"/>
          <w:rtl/>
          <w:cs/>
        </w:rPr>
        <w:t xml:space="preserve"> </w:t>
      </w:r>
      <w:r w:rsidR="003170C3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EA13C6" w:rsidRPr="00F3427F">
        <w:rPr>
          <w:rFonts w:ascii="Angsana New" w:hAnsi="Angsana New"/>
          <w:sz w:val="28"/>
          <w:szCs w:val="28"/>
        </w:rPr>
        <w:t xml:space="preserve"> </w:t>
      </w:r>
      <w:r w:rsidR="00EA13C6" w:rsidRPr="00F3427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45378B" w:rsidRPr="00F3427F">
        <w:rPr>
          <w:rFonts w:ascii="Angsana New" w:hAnsi="Angsana New"/>
          <w:sz w:val="28"/>
          <w:szCs w:val="28"/>
        </w:rPr>
        <w:t xml:space="preserve"> </w:t>
      </w:r>
      <w:r w:rsidR="00AB7224" w:rsidRPr="00F3427F">
        <w:rPr>
          <w:rFonts w:ascii="Angsana New" w:hAnsi="Angsana New"/>
          <w:sz w:val="28"/>
          <w:szCs w:val="28"/>
          <w:cs/>
        </w:rPr>
        <w:t xml:space="preserve">และ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AB7224" w:rsidRPr="00F3427F">
        <w:rPr>
          <w:rFonts w:ascii="Angsana New" w:hAnsi="Angsana New"/>
          <w:sz w:val="28"/>
          <w:szCs w:val="28"/>
        </w:rPr>
        <w:t xml:space="preserve"> </w:t>
      </w:r>
      <w:r w:rsidR="00AB7224" w:rsidRPr="00F3427F">
        <w:rPr>
          <w:rFonts w:ascii="Angsana New" w:hAnsi="Angsana New"/>
          <w:sz w:val="28"/>
          <w:szCs w:val="28"/>
          <w:cs/>
        </w:rPr>
        <w:t xml:space="preserve">ธันวาคม </w:t>
      </w:r>
      <w:r w:rsidR="007077E6" w:rsidRPr="00F3427F">
        <w:rPr>
          <w:rFonts w:ascii="Angsana New" w:hAnsi="Angsana New"/>
          <w:sz w:val="28"/>
          <w:szCs w:val="28"/>
        </w:rPr>
        <w:t>2568</w:t>
      </w:r>
      <w:r w:rsidR="00AB7224" w:rsidRPr="00F3427F">
        <w:rPr>
          <w:rFonts w:ascii="Angsana New" w:hAnsi="Angsana New"/>
          <w:sz w:val="28"/>
          <w:szCs w:val="28"/>
        </w:rPr>
        <w:t xml:space="preserve"> </w:t>
      </w:r>
      <w:r w:rsidR="00AB7224" w:rsidRPr="00F3427F">
        <w:rPr>
          <w:rFonts w:ascii="Angsana New" w:hAnsi="Angsana New" w:hint="cs"/>
          <w:sz w:val="28"/>
          <w:szCs w:val="28"/>
          <w:cs/>
        </w:rPr>
        <w:t>และ</w:t>
      </w:r>
      <w:r w:rsidR="00680119" w:rsidRPr="00F3427F">
        <w:rPr>
          <w:rFonts w:ascii="Angsana New" w:hAnsi="Angsana New"/>
          <w:sz w:val="28"/>
          <w:szCs w:val="28"/>
          <w:cs/>
        </w:rPr>
        <w:t>เงินปันผลรับสำหรับ</w:t>
      </w:r>
      <w:r w:rsidR="0010794E" w:rsidRPr="00F3427F">
        <w:rPr>
          <w:rFonts w:ascii="Angsana New" w:hAnsi="Angsana New" w:hint="cs"/>
          <w:sz w:val="28"/>
          <w:szCs w:val="28"/>
          <w:cs/>
        </w:rPr>
        <w:t>งวด</w:t>
      </w:r>
      <w:r w:rsidR="00EA13C6" w:rsidRPr="00F3427F">
        <w:rPr>
          <w:rFonts w:ascii="Angsana New" w:hAnsi="Angsana New" w:hint="cs"/>
          <w:sz w:val="28"/>
          <w:szCs w:val="28"/>
          <w:cs/>
        </w:rPr>
        <w:t>สาม</w:t>
      </w:r>
      <w:r w:rsidR="0010794E" w:rsidRPr="00F3427F">
        <w:rPr>
          <w:rFonts w:ascii="Angsana New" w:hAnsi="Angsana New" w:hint="cs"/>
          <w:sz w:val="28"/>
          <w:szCs w:val="28"/>
          <w:cs/>
        </w:rPr>
        <w:t>เดือน</w:t>
      </w:r>
      <w:r w:rsidR="003170C3" w:rsidRPr="00F342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EA13C6" w:rsidRPr="00F3427F">
        <w:rPr>
          <w:rFonts w:ascii="Angsana New" w:hAnsi="Angsana New"/>
          <w:sz w:val="28"/>
          <w:szCs w:val="28"/>
        </w:rPr>
        <w:t xml:space="preserve"> </w:t>
      </w:r>
      <w:r w:rsidR="00EA13C6" w:rsidRPr="00F3427F">
        <w:rPr>
          <w:rFonts w:ascii="Angsana New" w:hAnsi="Angsana New" w:hint="cs"/>
          <w:sz w:val="28"/>
          <w:szCs w:val="28"/>
          <w:cs/>
        </w:rPr>
        <w:t>มีนาคม</w:t>
      </w:r>
      <w:r w:rsidR="003170C3" w:rsidRPr="00F3427F">
        <w:rPr>
          <w:rFonts w:ascii="Angsana New" w:hAnsi="Angsana New"/>
          <w:sz w:val="28"/>
          <w:szCs w:val="28"/>
        </w:rPr>
        <w:t xml:space="preserve"> </w:t>
      </w:r>
      <w:r w:rsidR="00680119" w:rsidRPr="00F3427F">
        <w:rPr>
          <w:rFonts w:ascii="Angsana New" w:hAnsi="Angsana New"/>
          <w:sz w:val="28"/>
          <w:szCs w:val="28"/>
          <w:cs/>
        </w:rPr>
        <w:t>มีดังนี้</w:t>
      </w:r>
      <w:r w:rsidR="00680119" w:rsidRPr="00F3427F">
        <w:rPr>
          <w:rFonts w:ascii="Angsana New" w:hAnsi="Angsana New"/>
          <w:sz w:val="28"/>
          <w:szCs w:val="28"/>
        </w:rPr>
        <w:t xml:space="preserve"> </w:t>
      </w:r>
    </w:p>
    <w:p w14:paraId="289FEB26" w14:textId="77777777" w:rsidR="005644D0" w:rsidRPr="00F3427F" w:rsidRDefault="005644D0" w:rsidP="00065490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53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613"/>
        <w:gridCol w:w="1346"/>
        <w:gridCol w:w="628"/>
        <w:gridCol w:w="630"/>
        <w:gridCol w:w="180"/>
        <w:gridCol w:w="639"/>
        <w:gridCol w:w="711"/>
        <w:gridCol w:w="189"/>
        <w:gridCol w:w="711"/>
        <w:gridCol w:w="180"/>
        <w:gridCol w:w="630"/>
        <w:gridCol w:w="180"/>
        <w:gridCol w:w="720"/>
        <w:gridCol w:w="178"/>
        <w:gridCol w:w="641"/>
        <w:gridCol w:w="180"/>
        <w:gridCol w:w="711"/>
        <w:gridCol w:w="182"/>
        <w:gridCol w:w="637"/>
        <w:gridCol w:w="180"/>
        <w:gridCol w:w="713"/>
        <w:gridCol w:w="182"/>
        <w:gridCol w:w="725"/>
        <w:gridCol w:w="180"/>
        <w:gridCol w:w="722"/>
        <w:gridCol w:w="180"/>
        <w:gridCol w:w="719"/>
        <w:gridCol w:w="181"/>
        <w:gridCol w:w="722"/>
      </w:tblGrid>
      <w:tr w:rsidR="00E52F85" w:rsidRPr="00CE359D" w14:paraId="0E379606" w14:textId="24C3FEAA" w:rsidTr="001425F3">
        <w:trPr>
          <w:cantSplit/>
          <w:tblHeader/>
        </w:trPr>
        <w:tc>
          <w:tcPr>
            <w:tcW w:w="1613" w:type="dxa"/>
          </w:tcPr>
          <w:p w14:paraId="1A0CD032" w14:textId="77777777" w:rsidR="00E52F85" w:rsidRPr="00CE359D" w:rsidRDefault="00E52F85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777" w:type="dxa"/>
            <w:gridSpan w:val="28"/>
            <w:vAlign w:val="bottom"/>
          </w:tcPr>
          <w:p w14:paraId="0E0D87B1" w14:textId="4D7995D1" w:rsidR="00E52F85" w:rsidRPr="00CE359D" w:rsidRDefault="00E52F85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 w:hint="cs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E52F85" w:rsidRPr="00CE359D" w14:paraId="3F31A8B4" w14:textId="381B532A" w:rsidTr="001425F3">
        <w:trPr>
          <w:cantSplit/>
          <w:tblHeader/>
        </w:trPr>
        <w:tc>
          <w:tcPr>
            <w:tcW w:w="1613" w:type="dxa"/>
          </w:tcPr>
          <w:p w14:paraId="05832140" w14:textId="77777777" w:rsidR="006C7519" w:rsidRPr="00CE359D" w:rsidRDefault="006C7519" w:rsidP="00096608">
            <w:pPr>
              <w:tabs>
                <w:tab w:val="clear" w:pos="1644"/>
                <w:tab w:val="left" w:pos="1634"/>
              </w:tabs>
              <w:spacing w:line="240" w:lineRule="auto"/>
              <w:ind w:left="-346" w:right="-173" w:firstLine="34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6" w:type="dxa"/>
            <w:vAlign w:val="bottom"/>
          </w:tcPr>
          <w:p w14:paraId="129F4927" w14:textId="77777777" w:rsidR="006C7519" w:rsidRPr="00CE359D" w:rsidRDefault="006C7519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628" w:type="dxa"/>
          </w:tcPr>
          <w:p w14:paraId="03C619CA" w14:textId="77777777" w:rsidR="006C7519" w:rsidRPr="00CE359D" w:rsidRDefault="006C7519" w:rsidP="00096608">
            <w:pPr>
              <w:tabs>
                <w:tab w:val="left" w:pos="732"/>
                <w:tab w:val="left" w:pos="822"/>
              </w:tabs>
              <w:spacing w:line="240" w:lineRule="auto"/>
              <w:ind w:lef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ประเทศที่กิจการจัดตั้ง</w:t>
            </w:r>
          </w:p>
        </w:tc>
        <w:tc>
          <w:tcPr>
            <w:tcW w:w="1449" w:type="dxa"/>
            <w:gridSpan w:val="3"/>
          </w:tcPr>
          <w:p w14:paraId="61D80BD5" w14:textId="77777777" w:rsidR="006C7519" w:rsidRPr="00CE359D" w:rsidRDefault="006C7519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84AE616" w14:textId="77777777" w:rsidR="006C7519" w:rsidRPr="00CE359D" w:rsidRDefault="006C7519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611" w:type="dxa"/>
            <w:gridSpan w:val="3"/>
          </w:tcPr>
          <w:p w14:paraId="2C69AF90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2633A1B1" w14:textId="77777777" w:rsidR="00187221" w:rsidRPr="00CE359D" w:rsidRDefault="0018722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D80EB6B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  <w:r w:rsidRPr="00CE359D">
              <w:rPr>
                <w:rFonts w:ascii="Angsana New" w:hAnsi="Angsana New"/>
                <w:b w:val="0"/>
                <w:bCs/>
                <w:sz w:val="20"/>
              </w:rPr>
              <w:t xml:space="preserve"> </w:t>
            </w:r>
          </w:p>
        </w:tc>
        <w:tc>
          <w:tcPr>
            <w:tcW w:w="180" w:type="dxa"/>
          </w:tcPr>
          <w:p w14:paraId="05D46C59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530" w:type="dxa"/>
            <w:gridSpan w:val="3"/>
          </w:tcPr>
          <w:p w14:paraId="414D4B34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9EA1811" w14:textId="77777777" w:rsidR="00187221" w:rsidRPr="00CE359D" w:rsidRDefault="0018722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D4ADE8F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10" w:type="dxa"/>
            <w:gridSpan w:val="4"/>
          </w:tcPr>
          <w:p w14:paraId="389CC72F" w14:textId="77777777" w:rsidR="00187221" w:rsidRPr="00CE359D" w:rsidRDefault="00187221" w:rsidP="0018722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FE021D7" w14:textId="48653FCB" w:rsidR="006C7519" w:rsidRPr="00CE359D" w:rsidRDefault="006C7519" w:rsidP="006C75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มูลค่าตาม</w:t>
            </w:r>
          </w:p>
          <w:p w14:paraId="4C48F787" w14:textId="047F292C" w:rsidR="006C7519" w:rsidRPr="00CE359D" w:rsidRDefault="006C7519" w:rsidP="006C751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82" w:type="dxa"/>
          </w:tcPr>
          <w:p w14:paraId="5D5963A7" w14:textId="24B32952" w:rsidR="006C7519" w:rsidRPr="00CE359D" w:rsidRDefault="006C7519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28C3C96B" w14:textId="77777777" w:rsidR="00F45962" w:rsidRPr="00CE359D" w:rsidRDefault="00F45962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FA3FCED" w14:textId="77777777" w:rsidR="00187221" w:rsidRPr="00CE359D" w:rsidRDefault="0018722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6E1D2842" w14:textId="5A54E693" w:rsidR="006C7519" w:rsidRPr="00CE359D" w:rsidRDefault="00065FE3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6F9E6AE7" w14:textId="77777777" w:rsidR="006C7519" w:rsidRPr="00CE359D" w:rsidRDefault="006C7519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627" w:type="dxa"/>
            <w:gridSpan w:val="3"/>
          </w:tcPr>
          <w:p w14:paraId="640A6AF3" w14:textId="77777777" w:rsidR="00F45962" w:rsidRPr="00CE359D" w:rsidRDefault="00F45962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00A92F90" w14:textId="77777777" w:rsidR="00187221" w:rsidRPr="00CE359D" w:rsidRDefault="00187221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38C02AAB" w14:textId="48E2B8FF" w:rsidR="006C7519" w:rsidRPr="00CE359D" w:rsidRDefault="00065FE3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ส่วนได้เสีย - สุทธิ</w:t>
            </w:r>
          </w:p>
        </w:tc>
        <w:tc>
          <w:tcPr>
            <w:tcW w:w="180" w:type="dxa"/>
          </w:tcPr>
          <w:p w14:paraId="45B1E3CF" w14:textId="77777777" w:rsidR="006C7519" w:rsidRPr="00CE359D" w:rsidRDefault="006C7519" w:rsidP="00A4744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622" w:type="dxa"/>
            <w:gridSpan w:val="3"/>
          </w:tcPr>
          <w:p w14:paraId="5F12627D" w14:textId="77777777" w:rsidR="00F45962" w:rsidRPr="00CE359D" w:rsidRDefault="00F45962" w:rsidP="005220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  <w:p w14:paraId="238DEB54" w14:textId="736404A0" w:rsidR="006C7519" w:rsidRPr="00CE359D" w:rsidRDefault="006C7519" w:rsidP="005220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Pr="00CE359D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0B523F23" w14:textId="41173071" w:rsidR="006C7519" w:rsidRPr="00CE359D" w:rsidRDefault="00187221" w:rsidP="0052209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="006C7519" w:rsidRPr="00CE359D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E52F85" w:rsidRPr="00CE359D" w14:paraId="3BA9E2E0" w14:textId="6D4CE320" w:rsidTr="001425F3">
        <w:trPr>
          <w:cantSplit/>
          <w:tblHeader/>
        </w:trPr>
        <w:tc>
          <w:tcPr>
            <w:tcW w:w="1613" w:type="dxa"/>
          </w:tcPr>
          <w:p w14:paraId="6F21DF46" w14:textId="77777777" w:rsidR="00E52F85" w:rsidRPr="00CE359D" w:rsidRDefault="00E52F85" w:rsidP="00E52F85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</w:tcPr>
          <w:p w14:paraId="017F7120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28" w:type="dxa"/>
          </w:tcPr>
          <w:p w14:paraId="1123934C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CFA804A" w14:textId="37E66190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167" w:hanging="9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11897B8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0A705F28" w14:textId="6776D63B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711" w:type="dxa"/>
            <w:vAlign w:val="bottom"/>
          </w:tcPr>
          <w:p w14:paraId="41EED066" w14:textId="50871431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9" w:type="dxa"/>
            <w:vAlign w:val="bottom"/>
          </w:tcPr>
          <w:p w14:paraId="01BDA0C4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7423FA22" w14:textId="4FBC4FF3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33FE802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3C95BF4" w14:textId="5E7E2898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6ED9835E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358572A" w14:textId="7075B3D9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9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67BBCB4F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41" w:type="dxa"/>
            <w:vAlign w:val="bottom"/>
          </w:tcPr>
          <w:p w14:paraId="2BA9A4DC" w14:textId="7825C6C6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A738FD5" w14:textId="081F165D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2E61BB11" w14:textId="400DF1D3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  <w:vAlign w:val="bottom"/>
          </w:tcPr>
          <w:p w14:paraId="7F14CD81" w14:textId="38D1E7F1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7" w:type="dxa"/>
            <w:vAlign w:val="bottom"/>
          </w:tcPr>
          <w:p w14:paraId="59D4E001" w14:textId="7A359616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6A27841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vAlign w:val="bottom"/>
          </w:tcPr>
          <w:p w14:paraId="4D6F409B" w14:textId="497A6D83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2" w:type="dxa"/>
            <w:vAlign w:val="bottom"/>
          </w:tcPr>
          <w:p w14:paraId="400E4DB4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5" w:type="dxa"/>
            <w:vAlign w:val="bottom"/>
          </w:tcPr>
          <w:p w14:paraId="45734AAA" w14:textId="31C12F3C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3043BA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42BB420" w14:textId="6E00E7AF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315D3E9F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622" w:type="dxa"/>
            <w:gridSpan w:val="3"/>
          </w:tcPr>
          <w:p w14:paraId="39B2326B" w14:textId="289D2C08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E52F85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>มีนาคม</w:t>
            </w:r>
          </w:p>
        </w:tc>
      </w:tr>
      <w:tr w:rsidR="00E52F85" w:rsidRPr="00CE359D" w14:paraId="33A8DFBB" w14:textId="04450D04" w:rsidTr="001425F3">
        <w:trPr>
          <w:cantSplit/>
          <w:tblHeader/>
        </w:trPr>
        <w:tc>
          <w:tcPr>
            <w:tcW w:w="1613" w:type="dxa"/>
          </w:tcPr>
          <w:p w14:paraId="7F718E80" w14:textId="77777777" w:rsidR="00E52F85" w:rsidRPr="00CE359D" w:rsidRDefault="00E52F85" w:rsidP="00E52F85">
            <w:pPr>
              <w:pStyle w:val="acctfourfigures"/>
              <w:tabs>
                <w:tab w:val="left" w:pos="1634"/>
              </w:tabs>
              <w:spacing w:line="240" w:lineRule="auto"/>
              <w:ind w:left="-346" w:right="-173" w:firstLine="346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46" w:type="dxa"/>
          </w:tcPr>
          <w:p w14:paraId="4274D09E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28" w:type="dxa"/>
          </w:tcPr>
          <w:p w14:paraId="16740AA7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CC9668E" w14:textId="4C8553FA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5705723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51CBB5CD" w14:textId="796238D2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711" w:type="dxa"/>
            <w:vAlign w:val="bottom"/>
          </w:tcPr>
          <w:p w14:paraId="0F0A5C62" w14:textId="632B8C9C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9" w:type="dxa"/>
            <w:vAlign w:val="bottom"/>
          </w:tcPr>
          <w:p w14:paraId="1B86C617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1C6A1376" w14:textId="2D0EC936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C7944B3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34D4EA9" w14:textId="51CB363B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7CF75C0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CE4FDBF" w14:textId="4EE85F08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78" w:type="dxa"/>
            <w:vAlign w:val="bottom"/>
          </w:tcPr>
          <w:p w14:paraId="2F93BC4B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41" w:type="dxa"/>
            <w:vAlign w:val="bottom"/>
          </w:tcPr>
          <w:p w14:paraId="51AB4975" w14:textId="36C07E8A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32E00E5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06E5208B" w14:textId="66CCD923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2" w:type="dxa"/>
            <w:vAlign w:val="bottom"/>
          </w:tcPr>
          <w:p w14:paraId="37E76EAA" w14:textId="395C9382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7" w:type="dxa"/>
            <w:vAlign w:val="bottom"/>
          </w:tcPr>
          <w:p w14:paraId="448D4746" w14:textId="09687F9A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AF42842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  <w:vAlign w:val="bottom"/>
          </w:tcPr>
          <w:p w14:paraId="03B97865" w14:textId="7D2D3147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2" w:type="dxa"/>
            <w:vAlign w:val="bottom"/>
          </w:tcPr>
          <w:p w14:paraId="7D4C7D73" w14:textId="77777777" w:rsidR="00E52F85" w:rsidRPr="00CE359D" w:rsidRDefault="00E52F85" w:rsidP="00E52F8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5" w:type="dxa"/>
            <w:vAlign w:val="bottom"/>
          </w:tcPr>
          <w:p w14:paraId="7A759EE8" w14:textId="1212F049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D5E2D7C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2" w:type="dxa"/>
            <w:vAlign w:val="bottom"/>
          </w:tcPr>
          <w:p w14:paraId="7103A39E" w14:textId="2750B315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</w:tcPr>
          <w:p w14:paraId="4C3AC9B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19" w:type="dxa"/>
            <w:vAlign w:val="bottom"/>
          </w:tcPr>
          <w:p w14:paraId="0659CB4D" w14:textId="34064CE9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1" w:type="dxa"/>
            <w:vAlign w:val="bottom"/>
          </w:tcPr>
          <w:p w14:paraId="3DD8FD93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</w:p>
        </w:tc>
        <w:tc>
          <w:tcPr>
            <w:tcW w:w="722" w:type="dxa"/>
            <w:vAlign w:val="bottom"/>
          </w:tcPr>
          <w:p w14:paraId="6810F345" w14:textId="4AD6CE9C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</w:tr>
      <w:tr w:rsidR="00E52F85" w:rsidRPr="00CE359D" w14:paraId="44369734" w14:textId="6D518D55" w:rsidTr="001425F3">
        <w:trPr>
          <w:cantSplit/>
          <w:trHeight w:val="270"/>
        </w:trPr>
        <w:tc>
          <w:tcPr>
            <w:tcW w:w="1613" w:type="dxa"/>
          </w:tcPr>
          <w:p w14:paraId="709BE22C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46" w:type="dxa"/>
          </w:tcPr>
          <w:p w14:paraId="274098A3" w14:textId="77777777" w:rsidR="00E52F85" w:rsidRPr="00CE359D" w:rsidRDefault="00E52F85" w:rsidP="00E52F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28" w:type="dxa"/>
          </w:tcPr>
          <w:p w14:paraId="742C795B" w14:textId="77777777" w:rsidR="00E52F85" w:rsidRPr="00CE359D" w:rsidRDefault="00E52F85" w:rsidP="00E52F8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9" w:type="dxa"/>
            <w:gridSpan w:val="3"/>
          </w:tcPr>
          <w:p w14:paraId="69389796" w14:textId="77777777" w:rsidR="00E52F85" w:rsidRPr="00CE359D" w:rsidRDefault="00E52F85" w:rsidP="001425F3">
            <w:pPr>
              <w:tabs>
                <w:tab w:val="clear" w:pos="227"/>
                <w:tab w:val="clear" w:pos="907"/>
                <w:tab w:val="left" w:pos="385"/>
              </w:tabs>
              <w:spacing w:line="240" w:lineRule="auto"/>
              <w:ind w:left="295"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354" w:type="dxa"/>
            <w:gridSpan w:val="23"/>
          </w:tcPr>
          <w:p w14:paraId="6CA7EBF7" w14:textId="2CA3E23F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E52F85" w:rsidRPr="00CE359D" w14:paraId="6928CD5A" w14:textId="011446C4" w:rsidTr="001425F3">
        <w:trPr>
          <w:cantSplit/>
          <w:trHeight w:val="270"/>
        </w:trPr>
        <w:tc>
          <w:tcPr>
            <w:tcW w:w="1613" w:type="dxa"/>
          </w:tcPr>
          <w:p w14:paraId="7D538EDD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46" w:type="dxa"/>
          </w:tcPr>
          <w:p w14:paraId="099CA07C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28" w:type="dxa"/>
          </w:tcPr>
          <w:p w14:paraId="58C5739C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29F11B37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1ADC3E8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9" w:type="dxa"/>
          </w:tcPr>
          <w:p w14:paraId="2241543B" w14:textId="77777777" w:rsidR="00E52F85" w:rsidRPr="00CE359D" w:rsidRDefault="00E52F85" w:rsidP="00E52F85">
            <w:pPr>
              <w:spacing w:line="240" w:lineRule="auto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11" w:type="dxa"/>
          </w:tcPr>
          <w:p w14:paraId="3F4910B5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9" w:type="dxa"/>
          </w:tcPr>
          <w:p w14:paraId="7112CF36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</w:tcPr>
          <w:p w14:paraId="79A43430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2B731318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</w:tcPr>
          <w:p w14:paraId="78B04AB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E2F6E3B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CA48AC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</w:tcPr>
          <w:p w14:paraId="11F3D5E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641" w:type="dxa"/>
          </w:tcPr>
          <w:p w14:paraId="5262DE2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35F278E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</w:tcPr>
          <w:p w14:paraId="321623B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</w:tcPr>
          <w:p w14:paraId="6F6DAB3E" w14:textId="24314A15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637" w:type="dxa"/>
          </w:tcPr>
          <w:p w14:paraId="5D4F6262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497E22FE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3" w:type="dxa"/>
          </w:tcPr>
          <w:p w14:paraId="07113881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78"/>
              <w:rPr>
                <w:rFonts w:ascii="Angsana New" w:hAnsi="Angsana New"/>
                <w:sz w:val="20"/>
              </w:rPr>
            </w:pPr>
          </w:p>
        </w:tc>
        <w:tc>
          <w:tcPr>
            <w:tcW w:w="182" w:type="dxa"/>
          </w:tcPr>
          <w:p w14:paraId="3AB15241" w14:textId="77777777" w:rsidR="00E52F85" w:rsidRPr="00CE359D" w:rsidRDefault="00E52F85" w:rsidP="00E52F85">
            <w:pPr>
              <w:pStyle w:val="acctfourfigures"/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25" w:type="dxa"/>
          </w:tcPr>
          <w:p w14:paraId="3FAD5397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76CA8BC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722" w:type="dxa"/>
          </w:tcPr>
          <w:p w14:paraId="1E922F2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757EA0D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19" w:type="dxa"/>
          </w:tcPr>
          <w:p w14:paraId="15EDC51B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1" w:type="dxa"/>
          </w:tcPr>
          <w:p w14:paraId="5DAF64AA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2" w:type="dxa"/>
          </w:tcPr>
          <w:p w14:paraId="01EB6D34" w14:textId="6D4E722A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E52F85" w:rsidRPr="00CE359D" w14:paraId="46FAFFC2" w14:textId="3FC90682" w:rsidTr="001425F3">
        <w:trPr>
          <w:cantSplit/>
          <w:trHeight w:val="270"/>
        </w:trPr>
        <w:tc>
          <w:tcPr>
            <w:tcW w:w="1613" w:type="dxa"/>
          </w:tcPr>
          <w:p w14:paraId="5D5AE723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กรีนเอิร์ธพาวเวอร์</w:t>
            </w:r>
            <w:r w:rsidRPr="00CE359D">
              <w:rPr>
                <w:rFonts w:ascii="Angsana New" w:hAnsi="Angsana New"/>
                <w:sz w:val="20"/>
                <w:szCs w:val="20"/>
              </w:rPr>
              <w:t xml:space="preserve"> (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E359D">
              <w:rPr>
                <w:rFonts w:ascii="Angsana New" w:hAnsi="Angsana New"/>
                <w:sz w:val="20"/>
                <w:szCs w:val="20"/>
              </w:rPr>
              <w:t>)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46" w:type="dxa"/>
            <w:vAlign w:val="bottom"/>
          </w:tcPr>
          <w:p w14:paraId="036203B5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ธุรกิจเกี่ยวกับการลงทุน</w:t>
            </w:r>
          </w:p>
        </w:tc>
        <w:tc>
          <w:tcPr>
            <w:tcW w:w="628" w:type="dxa"/>
            <w:vAlign w:val="bottom"/>
          </w:tcPr>
          <w:p w14:paraId="6234EFFF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3E80126" w14:textId="08A05550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1680DDC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68C9065D" w14:textId="2CC90DB6" w:rsidR="00E52F85" w:rsidRPr="00CE359D" w:rsidRDefault="007077E6" w:rsidP="00CD14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711" w:type="dxa"/>
            <w:vAlign w:val="bottom"/>
          </w:tcPr>
          <w:p w14:paraId="03060D48" w14:textId="4240ED84" w:rsidR="00E52F85" w:rsidRPr="00CE359D" w:rsidRDefault="007077E6" w:rsidP="00E52F85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 w:hint="cs"/>
                <w:sz w:val="20"/>
                <w:lang w:val="en-US" w:bidi="th-TH"/>
              </w:rPr>
              <w:t>1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9" w:type="dxa"/>
            <w:vAlign w:val="bottom"/>
          </w:tcPr>
          <w:p w14:paraId="1A38416D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7B32A3E6" w14:textId="1620C0F0" w:rsidR="00E52F85" w:rsidRPr="00CE359D" w:rsidRDefault="007077E6" w:rsidP="00E52F85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60C6B353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1DA7242" w14:textId="7B0147F5" w:rsidR="00E52F85" w:rsidRPr="00CE359D" w:rsidRDefault="007077E6" w:rsidP="00E52F85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45E3886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DAB51C2" w14:textId="3DEB90C0" w:rsidR="00E52F85" w:rsidRPr="00CE359D" w:rsidRDefault="007077E6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78" w:type="dxa"/>
            <w:vAlign w:val="bottom"/>
          </w:tcPr>
          <w:p w14:paraId="17D34C11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2019EAF0" w14:textId="13A82A36" w:rsidR="00E52F85" w:rsidRPr="00CE359D" w:rsidRDefault="007077E6" w:rsidP="00395F61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41" w:hanging="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AB7E09" w:rsidRPr="00CE359D">
              <w:rPr>
                <w:rFonts w:ascii="Angsana New" w:hAnsi="Angsana New"/>
                <w:sz w:val="20"/>
                <w:lang w:val="en-US" w:bidi="th-TH"/>
              </w:rPr>
              <w:t>22</w:t>
            </w:r>
            <w:r w:rsidR="00501F1A">
              <w:rPr>
                <w:rFonts w:ascii="Angsana New" w:hAnsi="Angsana New"/>
                <w:sz w:val="20"/>
                <w:lang w:val="en-US" w:bidi="th-TH"/>
              </w:rPr>
              <w:t>8</w:t>
            </w:r>
            <w:r w:rsidR="00AB7E09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="00501F1A">
              <w:rPr>
                <w:rFonts w:ascii="Angsana New" w:hAnsi="Angsana New"/>
                <w:sz w:val="20"/>
                <w:lang w:val="en-US" w:bidi="th-TH"/>
              </w:rPr>
              <w:t>411</w:t>
            </w:r>
          </w:p>
        </w:tc>
        <w:tc>
          <w:tcPr>
            <w:tcW w:w="180" w:type="dxa"/>
            <w:vAlign w:val="bottom"/>
          </w:tcPr>
          <w:p w14:paraId="1D56CCF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2601AFB1" w14:textId="6A4CC4BE" w:rsidR="00E52F85" w:rsidRPr="00CE359D" w:rsidRDefault="007077E6" w:rsidP="001425F3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169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948</w:t>
            </w:r>
          </w:p>
        </w:tc>
        <w:tc>
          <w:tcPr>
            <w:tcW w:w="182" w:type="dxa"/>
            <w:vAlign w:val="bottom"/>
          </w:tcPr>
          <w:p w14:paraId="106C5AAB" w14:textId="74BD28CE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27DF07C6" w14:textId="759B6316" w:rsidR="00E52F85" w:rsidRPr="00CE359D" w:rsidRDefault="005A5D6A" w:rsidP="006A697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39EC81" w14:textId="77777777" w:rsidR="00E52F85" w:rsidRPr="00CE359D" w:rsidRDefault="00E52F85" w:rsidP="006A6975">
            <w:pPr>
              <w:pStyle w:val="acctfourfigures"/>
              <w:tabs>
                <w:tab w:val="clear" w:pos="765"/>
                <w:tab w:val="decimal" w:pos="322"/>
                <w:tab w:val="decimal" w:pos="551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3" w:type="dxa"/>
            <w:vAlign w:val="bottom"/>
          </w:tcPr>
          <w:p w14:paraId="7332E5D4" w14:textId="6A6CBC09" w:rsidR="00E52F85" w:rsidRPr="00CE359D" w:rsidRDefault="00065FE3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02A7F579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0080D563" w14:textId="2100ABD6" w:rsidR="00E52F85" w:rsidRPr="00CE359D" w:rsidRDefault="00501F1A" w:rsidP="00E52F85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501F1A">
              <w:rPr>
                <w:rFonts w:ascii="Angsana New" w:hAnsi="Angsana New"/>
                <w:sz w:val="20"/>
                <w:lang w:val="en-US" w:bidi="th-TH"/>
              </w:rPr>
              <w:t>1,228,411</w:t>
            </w:r>
          </w:p>
        </w:tc>
        <w:tc>
          <w:tcPr>
            <w:tcW w:w="180" w:type="dxa"/>
            <w:vAlign w:val="bottom"/>
          </w:tcPr>
          <w:p w14:paraId="6986F3C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944298D" w14:textId="15794A33" w:rsidR="00E52F85" w:rsidRPr="00CE359D" w:rsidRDefault="007077E6" w:rsidP="001425F3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065FE3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169</w:t>
            </w:r>
            <w:r w:rsidR="00065FE3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948</w:t>
            </w:r>
          </w:p>
        </w:tc>
        <w:tc>
          <w:tcPr>
            <w:tcW w:w="180" w:type="dxa"/>
          </w:tcPr>
          <w:p w14:paraId="4B124D02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</w:tcPr>
          <w:p w14:paraId="18427CEA" w14:textId="77777777" w:rsidR="00F15160" w:rsidRPr="00CE359D" w:rsidRDefault="00F15160" w:rsidP="00F151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highlight w:val="yellow"/>
              </w:rPr>
            </w:pPr>
          </w:p>
          <w:p w14:paraId="18211CCC" w14:textId="74F5E441" w:rsidR="00E52F85" w:rsidRPr="00CE359D" w:rsidRDefault="006A6975" w:rsidP="00F15160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="Angsana New" w:hAnsi="Angsana New"/>
                <w:sz w:val="20"/>
                <w:highlight w:val="yellow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495A7422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1E0B8B6C" w14:textId="40410336" w:rsidR="00E52F85" w:rsidRPr="00CE359D" w:rsidRDefault="00E52F85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E52F85" w:rsidRPr="00CE359D" w14:paraId="21ADDF8C" w14:textId="3BF05F76" w:rsidTr="001425F3">
        <w:trPr>
          <w:cantSplit/>
          <w:trHeight w:val="270"/>
        </w:trPr>
        <w:tc>
          <w:tcPr>
            <w:tcW w:w="1613" w:type="dxa"/>
          </w:tcPr>
          <w:p w14:paraId="7B1EA056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6" w:type="dxa"/>
            <w:vAlign w:val="bottom"/>
          </w:tcPr>
          <w:p w14:paraId="60FA0444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2829CCF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17C6B7EC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D8AA2F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0A9B9DFA" w14:textId="77777777" w:rsidR="00E52F85" w:rsidRPr="00CE359D" w:rsidRDefault="00E52F85" w:rsidP="00CD14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0F08400A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31"/>
              </w:tabs>
              <w:spacing w:line="240" w:lineRule="auto"/>
              <w:ind w:right="-68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4A8D664C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2D9A40F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BADE8F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48F8C879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left" w:pos="636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2FB076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F9164ED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6C1CE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799ED443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420D91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4A0F5E00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474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7D9AB91" w14:textId="67CC65D9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0497C0DB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523"/>
                <w:tab w:val="decimal" w:pos="665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CE499B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20EA940E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23EA145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17BDB92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749B8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68806BA1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right="-233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E8E94A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right="-233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2EE96FE9" w14:textId="77777777" w:rsidR="00E52F85" w:rsidRPr="00CE359D" w:rsidRDefault="00E52F85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81" w:type="dxa"/>
          </w:tcPr>
          <w:p w14:paraId="4C76FBAF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right="-233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F8B18AC" w14:textId="56163F7D" w:rsidR="00E52F85" w:rsidRPr="00CE359D" w:rsidRDefault="00E52F85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E52F85" w:rsidRPr="00CE359D" w14:paraId="702A5A4F" w14:textId="663E3A0D" w:rsidTr="001425F3">
        <w:trPr>
          <w:cantSplit/>
        </w:trPr>
        <w:tc>
          <w:tcPr>
            <w:tcW w:w="1613" w:type="dxa"/>
          </w:tcPr>
          <w:p w14:paraId="263280EE" w14:textId="77777777" w:rsidR="00E52F85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46" w:type="dxa"/>
            <w:vAlign w:val="bottom"/>
          </w:tcPr>
          <w:p w14:paraId="7A8900E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4F57576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7A82954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9463FE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770F3AB7" w14:textId="77777777" w:rsidR="00E52F85" w:rsidRPr="00CE359D" w:rsidRDefault="00E52F85" w:rsidP="00CD149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1E4C7399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75FB6475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4849DF54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09790C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6775B1E6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36BE04" w14:textId="77777777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42463CA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01778A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5F53EFB4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1FAEEC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0486681C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left" w:pos="474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150908" w14:textId="133BE65F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09087125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E94806" w14:textId="77777777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477CCEC5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33"/>
              </w:tabs>
              <w:spacing w:line="240" w:lineRule="auto"/>
              <w:ind w:right="-233" w:hanging="2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A152513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383C04A6" w14:textId="77777777" w:rsidR="00E52F85" w:rsidRPr="00CE359D" w:rsidRDefault="00E52F85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8B175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000C3A6F" w14:textId="77777777" w:rsidR="00E52F85" w:rsidRPr="00CE359D" w:rsidRDefault="00E52F85" w:rsidP="001425F3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3DD5549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9" w:type="dxa"/>
          </w:tcPr>
          <w:p w14:paraId="1D1DA1B2" w14:textId="77777777" w:rsidR="00E52F85" w:rsidRPr="00CE359D" w:rsidRDefault="00E52F85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81" w:type="dxa"/>
          </w:tcPr>
          <w:p w14:paraId="14D0EAC8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371"/>
                <w:tab w:val="decimal" w:pos="407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7C45EE12" w14:textId="4002BB6F" w:rsidR="00E52F85" w:rsidRPr="00CE359D" w:rsidRDefault="00E52F85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</w:tr>
      <w:tr w:rsidR="00E52F85" w:rsidRPr="00CE359D" w14:paraId="4E35E734" w14:textId="21CB1137" w:rsidTr="00E52F85">
        <w:trPr>
          <w:cantSplit/>
        </w:trPr>
        <w:tc>
          <w:tcPr>
            <w:tcW w:w="1613" w:type="dxa"/>
          </w:tcPr>
          <w:p w14:paraId="063CEFFC" w14:textId="77777777" w:rsidR="00187221" w:rsidRPr="00CE359D" w:rsidRDefault="00E52F85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</w:t>
            </w:r>
            <w:r w:rsidRPr="00CE359D">
              <w:rPr>
                <w:rFonts w:ascii="Angsana New" w:hAnsi="Angsana New" w:hint="cs"/>
                <w:sz w:val="20"/>
                <w:szCs w:val="20"/>
                <w:cs/>
              </w:rPr>
              <w:t xml:space="preserve">          </w:t>
            </w:r>
            <w:r w:rsidR="00187221" w:rsidRPr="00CE359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  <w:p w14:paraId="17669529" w14:textId="7B22B914" w:rsidR="00E52F85" w:rsidRPr="00CE359D" w:rsidRDefault="00187221" w:rsidP="00E52F85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 w:hint="cs"/>
                <w:sz w:val="20"/>
                <w:szCs w:val="20"/>
                <w:cs/>
              </w:rPr>
              <w:t xml:space="preserve">   </w:t>
            </w:r>
            <w:r w:rsidR="00E52F85" w:rsidRPr="00CE359D">
              <w:rPr>
                <w:rFonts w:ascii="Angsana New" w:hAnsi="Angsana New"/>
                <w:sz w:val="20"/>
                <w:szCs w:val="20"/>
                <w:cs/>
              </w:rPr>
              <w:t>ไทย-ญี่ปุ่น จำกัด</w:t>
            </w:r>
          </w:p>
        </w:tc>
        <w:tc>
          <w:tcPr>
            <w:tcW w:w="1346" w:type="dxa"/>
            <w:vAlign w:val="bottom"/>
          </w:tcPr>
          <w:p w14:paraId="55750BCD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5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ธุรกิจก๊าซธรรมชาติอัดสำหรั</w:t>
            </w:r>
            <w:r w:rsidRPr="00CE359D">
              <w:rPr>
                <w:rFonts w:ascii="Angsana New" w:hAnsi="Angsana New"/>
                <w:sz w:val="20"/>
                <w:cs/>
                <w:lang w:val="en-US" w:bidi="th-TH"/>
              </w:rPr>
              <w:t>บ</w:t>
            </w: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อุตสาหกรรม</w:t>
            </w:r>
          </w:p>
        </w:tc>
        <w:tc>
          <w:tcPr>
            <w:tcW w:w="628" w:type="dxa"/>
            <w:vAlign w:val="bottom"/>
          </w:tcPr>
          <w:p w14:paraId="0652A360" w14:textId="77777777" w:rsidR="00E52F85" w:rsidRPr="00CE359D" w:rsidRDefault="00E52F85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B523C92" w14:textId="5D3E2280" w:rsidR="00E52F85" w:rsidRPr="00CE359D" w:rsidRDefault="007077E6" w:rsidP="00E52F8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0CEA6457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17181308" w14:textId="2D9269F4" w:rsidR="00E52F85" w:rsidRPr="00CE359D" w:rsidRDefault="007077E6" w:rsidP="00CD14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711" w:type="dxa"/>
            <w:vAlign w:val="bottom"/>
          </w:tcPr>
          <w:p w14:paraId="119EE0F1" w14:textId="0FE03759" w:rsidR="00E52F85" w:rsidRPr="00CE359D" w:rsidRDefault="007077E6" w:rsidP="00E52F85">
            <w:pPr>
              <w:pStyle w:val="acctfourfigures"/>
              <w:tabs>
                <w:tab w:val="clear" w:pos="765"/>
                <w:tab w:val="left" w:pos="675"/>
              </w:tabs>
              <w:spacing w:line="240" w:lineRule="auto"/>
              <w:ind w:right="-165" w:hanging="4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9" w:type="dxa"/>
            <w:vAlign w:val="bottom"/>
          </w:tcPr>
          <w:p w14:paraId="17283886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7D0D1E47" w14:textId="073A0166" w:rsidR="00E52F85" w:rsidRPr="00CE359D" w:rsidRDefault="007077E6" w:rsidP="00E52F8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7B4F936F" w14:textId="77777777" w:rsidR="00E52F85" w:rsidRPr="00CE359D" w:rsidRDefault="00E52F85" w:rsidP="00E52F85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36D7FD17" w14:textId="5A0427B0" w:rsidR="00E52F85" w:rsidRPr="00CE359D" w:rsidRDefault="007077E6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379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80" w:type="dxa"/>
            <w:vAlign w:val="bottom"/>
          </w:tcPr>
          <w:p w14:paraId="17152743" w14:textId="77777777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18FE8E5" w14:textId="25C22BDE" w:rsidR="00E52F85" w:rsidRPr="00CE359D" w:rsidRDefault="007077E6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379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031</w:t>
            </w:r>
          </w:p>
        </w:tc>
        <w:tc>
          <w:tcPr>
            <w:tcW w:w="178" w:type="dxa"/>
            <w:vAlign w:val="bottom"/>
          </w:tcPr>
          <w:p w14:paraId="3FAA3610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vAlign w:val="bottom"/>
          </w:tcPr>
          <w:p w14:paraId="7FE8E2D1" w14:textId="63D86080" w:rsidR="00E52F85" w:rsidRPr="00CE359D" w:rsidRDefault="007077E6" w:rsidP="00395F61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136" w:hanging="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389</w:t>
            </w:r>
            <w:r w:rsidR="007045D1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452</w:t>
            </w:r>
          </w:p>
        </w:tc>
        <w:tc>
          <w:tcPr>
            <w:tcW w:w="180" w:type="dxa"/>
            <w:vAlign w:val="bottom"/>
          </w:tcPr>
          <w:p w14:paraId="2452786B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0AE26A87" w14:textId="178ED200" w:rsidR="00E52F85" w:rsidRPr="00CE359D" w:rsidRDefault="007077E6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388</w:t>
            </w:r>
            <w:r w:rsidR="00E52F85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868</w:t>
            </w:r>
          </w:p>
        </w:tc>
        <w:tc>
          <w:tcPr>
            <w:tcW w:w="182" w:type="dxa"/>
            <w:vAlign w:val="bottom"/>
          </w:tcPr>
          <w:p w14:paraId="28E64B78" w14:textId="5F78FDB7" w:rsidR="00E52F85" w:rsidRPr="00CE359D" w:rsidRDefault="00E52F85" w:rsidP="00E52F85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vAlign w:val="bottom"/>
          </w:tcPr>
          <w:p w14:paraId="25EA0FDD" w14:textId="201F8084" w:rsidR="00E52F85" w:rsidRPr="00CE359D" w:rsidRDefault="005A5D6A" w:rsidP="006A6975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6F5FE3" w14:textId="2DFBD7CC" w:rsidR="00E52F85" w:rsidRPr="00CE359D" w:rsidRDefault="00E52F85" w:rsidP="00E52F85">
            <w:pPr>
              <w:pStyle w:val="acctfourfigures"/>
              <w:tabs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713" w:type="dxa"/>
            <w:vAlign w:val="bottom"/>
          </w:tcPr>
          <w:p w14:paraId="0EBE4FB3" w14:textId="1CAA13E9" w:rsidR="00E52F85" w:rsidRPr="00CE359D" w:rsidRDefault="00065FE3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36043D66" w14:textId="77777777" w:rsidR="00E52F85" w:rsidRPr="00CE359D" w:rsidRDefault="00E52F85" w:rsidP="00E52F85">
            <w:pPr>
              <w:pStyle w:val="acctfourfigures"/>
              <w:tabs>
                <w:tab w:val="decimal" w:pos="426"/>
                <w:tab w:val="decimal" w:pos="551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vAlign w:val="bottom"/>
          </w:tcPr>
          <w:p w14:paraId="5BB454CF" w14:textId="7BF7D488" w:rsidR="00E52F85" w:rsidRPr="00CE359D" w:rsidRDefault="007077E6" w:rsidP="006A6975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389</w:t>
            </w:r>
            <w:r w:rsidR="005A5D6A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452</w:t>
            </w:r>
          </w:p>
        </w:tc>
        <w:tc>
          <w:tcPr>
            <w:tcW w:w="180" w:type="dxa"/>
            <w:vAlign w:val="bottom"/>
          </w:tcPr>
          <w:p w14:paraId="3026727A" w14:textId="77777777" w:rsidR="00E52F85" w:rsidRPr="00CE359D" w:rsidRDefault="00E52F85" w:rsidP="00E52F85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4E026DAA" w14:textId="4E5FB602" w:rsidR="00E52F85" w:rsidRPr="00CE359D" w:rsidRDefault="007077E6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388</w:t>
            </w:r>
            <w:r w:rsidR="00065FE3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868</w:t>
            </w:r>
          </w:p>
        </w:tc>
        <w:tc>
          <w:tcPr>
            <w:tcW w:w="180" w:type="dxa"/>
          </w:tcPr>
          <w:p w14:paraId="0D56711F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</w:tcPr>
          <w:p w14:paraId="6656F32C" w14:textId="77777777" w:rsidR="00F15160" w:rsidRPr="00CE359D" w:rsidRDefault="00F15160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</w:rPr>
            </w:pPr>
          </w:p>
          <w:p w14:paraId="483E7553" w14:textId="79A91351" w:rsidR="00E52F85" w:rsidRPr="00CE359D" w:rsidRDefault="00F15160" w:rsidP="00D7436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highlight w:val="yellow"/>
              </w:rPr>
            </w:pPr>
            <w:r w:rsidRPr="00CE359D">
              <w:rPr>
                <w:rFonts w:ascii="Angsana New" w:hAnsi="Angsana New"/>
                <w:sz w:val="20"/>
              </w:rPr>
              <w:t>-</w:t>
            </w:r>
          </w:p>
        </w:tc>
        <w:tc>
          <w:tcPr>
            <w:tcW w:w="181" w:type="dxa"/>
          </w:tcPr>
          <w:p w14:paraId="1F27BA6F" w14:textId="77777777" w:rsidR="00E52F85" w:rsidRPr="00CE359D" w:rsidRDefault="00E52F85" w:rsidP="00E52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vAlign w:val="bottom"/>
          </w:tcPr>
          <w:p w14:paraId="06603B62" w14:textId="19251366" w:rsidR="00E52F85" w:rsidRPr="00CE359D" w:rsidRDefault="00E52F85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31800CC1" w14:textId="34D2CE42" w:rsidTr="00E52F85">
        <w:trPr>
          <w:cantSplit/>
        </w:trPr>
        <w:tc>
          <w:tcPr>
            <w:tcW w:w="1613" w:type="dxa"/>
          </w:tcPr>
          <w:p w14:paraId="1CEF9D7D" w14:textId="4D5C39C2" w:rsidR="008A760F" w:rsidRPr="00CE359D" w:rsidRDefault="008A760F" w:rsidP="008A760F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1346" w:type="dxa"/>
            <w:vAlign w:val="bottom"/>
          </w:tcPr>
          <w:p w14:paraId="2F798DC4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ธุรกิจปลูกและจำหน่ายกัญชา กัญชง</w:t>
            </w:r>
          </w:p>
        </w:tc>
        <w:tc>
          <w:tcPr>
            <w:tcW w:w="628" w:type="dxa"/>
            <w:vAlign w:val="bottom"/>
          </w:tcPr>
          <w:p w14:paraId="65406B5F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101"/>
              <w:jc w:val="right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73640D2D" w14:textId="5E8466AF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605A663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07112BC6" w14:textId="55D5807F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711" w:type="dxa"/>
            <w:vAlign w:val="bottom"/>
          </w:tcPr>
          <w:p w14:paraId="38C8F6D7" w14:textId="1BD576AE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9" w:type="dxa"/>
            <w:vAlign w:val="bottom"/>
          </w:tcPr>
          <w:p w14:paraId="10B25A85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25474D93" w14:textId="3B214E84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3B77CF27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7E52E155" w14:textId="11127370" w:rsidR="008A760F" w:rsidRPr="00CE359D" w:rsidRDefault="008A760F" w:rsidP="008A760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firstLine="36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80" w:type="dxa"/>
            <w:vAlign w:val="bottom"/>
          </w:tcPr>
          <w:p w14:paraId="4C9B75BC" w14:textId="689659A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30090E1" w14:textId="284117AF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24,571</w:t>
            </w:r>
          </w:p>
        </w:tc>
        <w:tc>
          <w:tcPr>
            <w:tcW w:w="178" w:type="dxa"/>
            <w:vAlign w:val="bottom"/>
          </w:tcPr>
          <w:p w14:paraId="1125896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bottom"/>
          </w:tcPr>
          <w:p w14:paraId="68161B3F" w14:textId="61936E80" w:rsidR="008A760F" w:rsidRPr="00CE359D" w:rsidRDefault="008A760F" w:rsidP="008A760F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249" w:hanging="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33203B5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  <w:vAlign w:val="bottom"/>
          </w:tcPr>
          <w:p w14:paraId="76926C2C" w14:textId="2124F143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82" w:type="dxa"/>
            <w:vAlign w:val="bottom"/>
          </w:tcPr>
          <w:p w14:paraId="47C2CA93" w14:textId="69C3A1DD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bottom"/>
          </w:tcPr>
          <w:p w14:paraId="16E24425" w14:textId="375CDD07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015D08A7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vAlign w:val="bottom"/>
          </w:tcPr>
          <w:p w14:paraId="69218D89" w14:textId="6AEAA81E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2" w:type="dxa"/>
            <w:vAlign w:val="bottom"/>
          </w:tcPr>
          <w:p w14:paraId="473FBAAE" w14:textId="77777777" w:rsidR="008A760F" w:rsidRPr="00CE359D" w:rsidRDefault="008A760F" w:rsidP="008A760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2E97874" w14:textId="4957537F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BEF2C8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57480DB" w14:textId="0C3D1C1B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CCD6BC5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791FFD0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FAC5495" w14:textId="5B3C110C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1135C72D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163F8189" w14:textId="3E65EF4B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3403C9EB" w14:textId="1D592A28" w:rsidTr="00E52F85">
        <w:trPr>
          <w:cantSplit/>
        </w:trPr>
        <w:tc>
          <w:tcPr>
            <w:tcW w:w="1613" w:type="dxa"/>
          </w:tcPr>
          <w:p w14:paraId="2FBB7013" w14:textId="77777777" w:rsidR="008A760F" w:rsidRPr="00CE359D" w:rsidRDefault="008A760F" w:rsidP="008A760F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46" w:type="dxa"/>
            <w:vAlign w:val="bottom"/>
          </w:tcPr>
          <w:p w14:paraId="44C75E66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F7D4333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387D4B0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CF769FC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9" w:type="dxa"/>
            <w:vAlign w:val="bottom"/>
          </w:tcPr>
          <w:p w14:paraId="7AA9C0BC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5D53E47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76712A02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711" w:type="dxa"/>
            <w:vAlign w:val="bottom"/>
          </w:tcPr>
          <w:p w14:paraId="6E657B12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62F548E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B9E89" w14:textId="04F5696C" w:rsidR="008A760F" w:rsidRPr="00CE359D" w:rsidRDefault="008A760F" w:rsidP="008A760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233" w:hanging="27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80" w:type="dxa"/>
            <w:vAlign w:val="bottom"/>
          </w:tcPr>
          <w:p w14:paraId="3E8DA42B" w14:textId="174A45E6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FDA83" w14:textId="25AF0216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403,602</w:t>
            </w:r>
          </w:p>
        </w:tc>
        <w:tc>
          <w:tcPr>
            <w:tcW w:w="178" w:type="dxa"/>
            <w:vAlign w:val="bottom"/>
          </w:tcPr>
          <w:p w14:paraId="75A93815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D96B19" w14:textId="444591AD" w:rsidR="008A760F" w:rsidRPr="00CE359D" w:rsidRDefault="008A760F" w:rsidP="008A760F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136" w:hanging="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>
              <w:rPr>
                <w:rFonts w:ascii="Angsana New" w:hAnsi="Angsana New"/>
                <w:sz w:val="20"/>
                <w:lang w:val="en-US" w:bidi="th-TH"/>
              </w:rPr>
              <w:t>392,002</w:t>
            </w:r>
          </w:p>
        </w:tc>
        <w:tc>
          <w:tcPr>
            <w:tcW w:w="180" w:type="dxa"/>
            <w:vAlign w:val="bottom"/>
          </w:tcPr>
          <w:p w14:paraId="6AEE8674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91164" w14:textId="5C3A06A4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391,418</w:t>
            </w:r>
          </w:p>
        </w:tc>
        <w:tc>
          <w:tcPr>
            <w:tcW w:w="182" w:type="dxa"/>
            <w:vAlign w:val="bottom"/>
          </w:tcPr>
          <w:p w14:paraId="58CECC13" w14:textId="761DF0BB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7D1BE" w14:textId="660BBA8D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5FB61B85" w14:textId="77777777" w:rsidR="008A760F" w:rsidRPr="00CE359D" w:rsidRDefault="008A760F" w:rsidP="008A760F">
            <w:pPr>
              <w:pStyle w:val="acctfourfigures"/>
              <w:tabs>
                <w:tab w:val="decimal" w:pos="322"/>
                <w:tab w:val="decimal" w:pos="551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AB1AE" w14:textId="5D3B8CD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2" w:type="dxa"/>
            <w:vAlign w:val="bottom"/>
          </w:tcPr>
          <w:p w14:paraId="148F3D6D" w14:textId="77777777" w:rsidR="008A760F" w:rsidRPr="00CE359D" w:rsidRDefault="008A760F" w:rsidP="008A760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3093" w14:textId="43A03E59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389,452</w:t>
            </w:r>
          </w:p>
        </w:tc>
        <w:tc>
          <w:tcPr>
            <w:tcW w:w="180" w:type="dxa"/>
            <w:vAlign w:val="bottom"/>
          </w:tcPr>
          <w:p w14:paraId="2B38572A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49EFB" w14:textId="4C97D0A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388,868</w:t>
            </w:r>
          </w:p>
        </w:tc>
        <w:tc>
          <w:tcPr>
            <w:tcW w:w="180" w:type="dxa"/>
          </w:tcPr>
          <w:p w14:paraId="5F9CCEB6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single" w:sz="4" w:space="0" w:color="auto"/>
            </w:tcBorders>
          </w:tcPr>
          <w:p w14:paraId="1DB31355" w14:textId="43186681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79F956FA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2FBA7" w14:textId="6799F5C6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35E25CCD" w14:textId="6D6CF534" w:rsidTr="00E52F85">
        <w:trPr>
          <w:cantSplit/>
        </w:trPr>
        <w:tc>
          <w:tcPr>
            <w:tcW w:w="1613" w:type="dxa"/>
          </w:tcPr>
          <w:p w14:paraId="187625A0" w14:textId="77777777" w:rsidR="008A760F" w:rsidRPr="00CE359D" w:rsidRDefault="008A760F" w:rsidP="008A760F">
            <w:pPr>
              <w:tabs>
                <w:tab w:val="clear" w:pos="1644"/>
                <w:tab w:val="left" w:pos="1634"/>
              </w:tabs>
              <w:spacing w:line="240" w:lineRule="auto"/>
              <w:ind w:right="-17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46" w:type="dxa"/>
            <w:vAlign w:val="bottom"/>
          </w:tcPr>
          <w:p w14:paraId="078E38F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5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762C9E1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8B9DF4E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DB86C0E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9" w:type="dxa"/>
            <w:vAlign w:val="bottom"/>
          </w:tcPr>
          <w:p w14:paraId="2716422F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1" w:type="dxa"/>
            <w:vAlign w:val="bottom"/>
          </w:tcPr>
          <w:p w14:paraId="1BF5CA8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642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F67ABDB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11" w:type="dxa"/>
            <w:vAlign w:val="bottom"/>
          </w:tcPr>
          <w:p w14:paraId="0738D258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EA2F05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81A9D5F" w14:textId="01B0BCB3" w:rsidR="008A760F" w:rsidRPr="00CE359D" w:rsidRDefault="008A760F" w:rsidP="008A760F">
            <w:pPr>
              <w:pStyle w:val="acctfourfigures"/>
              <w:tabs>
                <w:tab w:val="clear" w:pos="765"/>
                <w:tab w:val="left" w:pos="316"/>
              </w:tabs>
              <w:spacing w:line="240" w:lineRule="auto"/>
              <w:ind w:right="-8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1,362,281</w:t>
            </w:r>
          </w:p>
        </w:tc>
        <w:tc>
          <w:tcPr>
            <w:tcW w:w="180" w:type="dxa"/>
            <w:vAlign w:val="bottom"/>
          </w:tcPr>
          <w:p w14:paraId="50141516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D79C316" w14:textId="6A53E080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1,362,281</w:t>
            </w:r>
          </w:p>
        </w:tc>
        <w:tc>
          <w:tcPr>
            <w:tcW w:w="178" w:type="dxa"/>
            <w:vAlign w:val="bottom"/>
          </w:tcPr>
          <w:p w14:paraId="2C8D2D88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  <w:tab w:val="decimal" w:pos="619"/>
              </w:tabs>
              <w:spacing w:line="240" w:lineRule="auto"/>
              <w:ind w:left="-79" w:right="-260" w:hanging="232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8984B" w14:textId="2A833855" w:rsidR="008A760F" w:rsidRPr="00CE359D" w:rsidRDefault="008A760F" w:rsidP="008A760F">
            <w:pPr>
              <w:pStyle w:val="acctfourfigures"/>
              <w:tabs>
                <w:tab w:val="clear" w:pos="765"/>
                <w:tab w:val="left" w:pos="277"/>
              </w:tabs>
              <w:spacing w:line="240" w:lineRule="auto"/>
              <w:ind w:right="-136" w:hanging="155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1,6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20,413</w:t>
            </w:r>
          </w:p>
        </w:tc>
        <w:tc>
          <w:tcPr>
            <w:tcW w:w="180" w:type="dxa"/>
            <w:vAlign w:val="bottom"/>
          </w:tcPr>
          <w:p w14:paraId="2D973F94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ECB70" w14:textId="17537A23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1,561,366</w:t>
            </w:r>
          </w:p>
        </w:tc>
        <w:tc>
          <w:tcPr>
            <w:tcW w:w="182" w:type="dxa"/>
            <w:vAlign w:val="bottom"/>
          </w:tcPr>
          <w:p w14:paraId="333DF185" w14:textId="5D554D8E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637" w:type="dxa"/>
            <w:tcBorders>
              <w:bottom w:val="double" w:sz="4" w:space="0" w:color="auto"/>
            </w:tcBorders>
            <w:vAlign w:val="bottom"/>
          </w:tcPr>
          <w:p w14:paraId="6A673C94" w14:textId="13B407F6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158BDBA0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13" w:type="dxa"/>
            <w:tcBorders>
              <w:bottom w:val="double" w:sz="4" w:space="0" w:color="auto"/>
            </w:tcBorders>
            <w:vAlign w:val="bottom"/>
          </w:tcPr>
          <w:p w14:paraId="31754525" w14:textId="2A40A804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(2,550)</w:t>
            </w:r>
          </w:p>
        </w:tc>
        <w:tc>
          <w:tcPr>
            <w:tcW w:w="182" w:type="dxa"/>
            <w:vAlign w:val="bottom"/>
          </w:tcPr>
          <w:p w14:paraId="7AEA62DF" w14:textId="77777777" w:rsidR="008A760F" w:rsidRPr="00CE359D" w:rsidRDefault="008A760F" w:rsidP="008A760F">
            <w:pPr>
              <w:pStyle w:val="acctfourfigures"/>
              <w:tabs>
                <w:tab w:val="decimal" w:pos="426"/>
                <w:tab w:val="decimal" w:pos="55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5" w:type="dxa"/>
            <w:tcBorders>
              <w:bottom w:val="double" w:sz="4" w:space="0" w:color="auto"/>
            </w:tcBorders>
            <w:vAlign w:val="bottom"/>
          </w:tcPr>
          <w:p w14:paraId="0CDFFB54" w14:textId="06300ADF" w:rsidR="008A760F" w:rsidRPr="00CE359D" w:rsidRDefault="008A760F" w:rsidP="008A760F">
            <w:pPr>
              <w:pStyle w:val="acctfourfigures"/>
              <w:tabs>
                <w:tab w:val="clear" w:pos="765"/>
                <w:tab w:val="decimal" w:pos="94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1,61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7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,8</w:t>
            </w:r>
            <w:r>
              <w:rPr>
                <w:rFonts w:ascii="Angsana New" w:hAnsi="Angsana New"/>
                <w:b/>
                <w:bCs/>
                <w:sz w:val="20"/>
                <w:lang w:val="en-US" w:bidi="th-TH"/>
              </w:rPr>
              <w:t>63</w:t>
            </w:r>
          </w:p>
        </w:tc>
        <w:tc>
          <w:tcPr>
            <w:tcW w:w="180" w:type="dxa"/>
            <w:vAlign w:val="bottom"/>
          </w:tcPr>
          <w:p w14:paraId="07B971C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731"/>
              </w:tabs>
              <w:spacing w:line="240" w:lineRule="auto"/>
              <w:ind w:left="-79" w:right="11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2" w:type="dxa"/>
            <w:tcBorders>
              <w:bottom w:val="double" w:sz="4" w:space="0" w:color="auto"/>
            </w:tcBorders>
            <w:vAlign w:val="bottom"/>
          </w:tcPr>
          <w:p w14:paraId="704F865C" w14:textId="0AD6CCEF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1,558,816</w:t>
            </w:r>
          </w:p>
        </w:tc>
        <w:tc>
          <w:tcPr>
            <w:tcW w:w="180" w:type="dxa"/>
          </w:tcPr>
          <w:p w14:paraId="0D26AE1D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</w:tcPr>
          <w:p w14:paraId="1FF24C81" w14:textId="1A213955" w:rsidR="008A760F" w:rsidRPr="00CE359D" w:rsidRDefault="008A760F" w:rsidP="008A760F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1" w:type="dxa"/>
          </w:tcPr>
          <w:p w14:paraId="2D6DACA8" w14:textId="77777777" w:rsidR="008A760F" w:rsidRPr="00CE359D" w:rsidRDefault="008A760F" w:rsidP="008A76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07CD4C" w14:textId="18768B7E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4D86119A" w14:textId="3A347645" w:rsidR="00D2259E" w:rsidRPr="00F3427F" w:rsidRDefault="00D2259E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9AA1B1F" w14:textId="77777777" w:rsidR="00D2259E" w:rsidRPr="00F3427F" w:rsidRDefault="00D225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</w:rPr>
        <w:br w:type="page"/>
      </w:r>
    </w:p>
    <w:tbl>
      <w:tblPr>
        <w:tblW w:w="15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350"/>
        <w:gridCol w:w="720"/>
        <w:gridCol w:w="630"/>
        <w:gridCol w:w="180"/>
        <w:gridCol w:w="63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270"/>
        <w:gridCol w:w="720"/>
      </w:tblGrid>
      <w:tr w:rsidR="005644D0" w:rsidRPr="00CE359D" w14:paraId="6595350C" w14:textId="77777777" w:rsidTr="00032AF7">
        <w:trPr>
          <w:cantSplit/>
          <w:tblHeader/>
        </w:trPr>
        <w:tc>
          <w:tcPr>
            <w:tcW w:w="2430" w:type="dxa"/>
          </w:tcPr>
          <w:p w14:paraId="3C46FE51" w14:textId="77777777" w:rsidR="005644D0" w:rsidRPr="00CE359D" w:rsidRDefault="005644D0" w:rsidP="001425F3">
            <w:pPr>
              <w:spacing w:line="240" w:lineRule="auto"/>
              <w:ind w:left="-4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140" w:type="dxa"/>
            <w:gridSpan w:val="25"/>
            <w:vAlign w:val="bottom"/>
          </w:tcPr>
          <w:p w14:paraId="0A97333C" w14:textId="77777777" w:rsidR="005644D0" w:rsidRPr="00CE359D" w:rsidRDefault="005644D0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F45962" w:rsidRPr="00CE359D" w14:paraId="388FA33F" w14:textId="77777777" w:rsidTr="00032AF7">
        <w:trPr>
          <w:cantSplit/>
          <w:tblHeader/>
        </w:trPr>
        <w:tc>
          <w:tcPr>
            <w:tcW w:w="2430" w:type="dxa"/>
          </w:tcPr>
          <w:p w14:paraId="28210CAA" w14:textId="77777777" w:rsidR="00CD1491" w:rsidRPr="00CE359D" w:rsidRDefault="00CD1491" w:rsidP="00096608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vAlign w:val="bottom"/>
          </w:tcPr>
          <w:p w14:paraId="16EFA08A" w14:textId="77777777" w:rsidR="00CD1491" w:rsidRPr="00CE359D" w:rsidRDefault="00CD1491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720" w:type="dxa"/>
          </w:tcPr>
          <w:p w14:paraId="5A1140FF" w14:textId="77777777" w:rsidR="00992E31" w:rsidRPr="00CE359D" w:rsidRDefault="00CD1491" w:rsidP="00992E31">
            <w:pPr>
              <w:tabs>
                <w:tab w:val="clear" w:pos="454"/>
                <w:tab w:val="clear" w:pos="680"/>
                <w:tab w:val="left" w:pos="100"/>
                <w:tab w:val="left" w:pos="190"/>
              </w:tabs>
              <w:spacing w:line="240" w:lineRule="auto"/>
              <w:ind w:right="-170" w:hanging="17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37873CFB" w14:textId="51AC4CF5" w:rsidR="00CD1491" w:rsidRPr="00CE359D" w:rsidRDefault="00CD1491" w:rsidP="00992E31">
            <w:pPr>
              <w:tabs>
                <w:tab w:val="clear" w:pos="454"/>
                <w:tab w:val="clear" w:pos="680"/>
                <w:tab w:val="left" w:pos="100"/>
                <w:tab w:val="left" w:pos="190"/>
              </w:tabs>
              <w:spacing w:line="240" w:lineRule="auto"/>
              <w:ind w:right="-170" w:hanging="17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กิจการจัดตั้ง</w:t>
            </w:r>
          </w:p>
        </w:tc>
        <w:tc>
          <w:tcPr>
            <w:tcW w:w="1440" w:type="dxa"/>
            <w:gridSpan w:val="3"/>
          </w:tcPr>
          <w:p w14:paraId="01CED4E0" w14:textId="77777777" w:rsidR="00992E31" w:rsidRPr="00CE359D" w:rsidRDefault="00992E31" w:rsidP="00992E31">
            <w:pPr>
              <w:spacing w:line="240" w:lineRule="auto"/>
              <w:ind w:right="-80" w:hanging="8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D003772" w14:textId="5E6FCB15" w:rsidR="00CD1491" w:rsidRPr="00CE359D" w:rsidRDefault="00CD1491" w:rsidP="00992E31">
            <w:pPr>
              <w:spacing w:line="240" w:lineRule="auto"/>
              <w:ind w:right="-80" w:hanging="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7C5BD1C0" w14:textId="77777777" w:rsidR="00CD1491" w:rsidRPr="00CE359D" w:rsidRDefault="00CD1491" w:rsidP="00096608">
            <w:pP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48917F0E" w14:textId="77777777" w:rsidR="00992E31" w:rsidRPr="00CE359D" w:rsidRDefault="00992E3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057F34BE" w14:textId="62F7695A" w:rsidR="00CD1491" w:rsidRPr="00CE359D" w:rsidRDefault="00CD1491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7C17046F" w14:textId="77777777" w:rsidR="00CD1491" w:rsidRPr="00CE359D" w:rsidRDefault="00CD1491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1800" w:type="dxa"/>
            <w:gridSpan w:val="3"/>
          </w:tcPr>
          <w:p w14:paraId="238C5E68" w14:textId="77777777" w:rsidR="00992E31" w:rsidRPr="00CE359D" w:rsidRDefault="00992E31" w:rsidP="00096608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4056690D" w14:textId="76C94C98" w:rsidR="00CD1491" w:rsidRPr="00CE359D" w:rsidRDefault="00CD1491" w:rsidP="00096608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A2D6019" w14:textId="77777777" w:rsidR="00CD1491" w:rsidRPr="00CE359D" w:rsidRDefault="00CD1491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212A0E9A" w14:textId="08FF96FE" w:rsidR="00992E31" w:rsidRPr="00CE359D" w:rsidRDefault="00992E31" w:rsidP="00992E31">
            <w:pPr>
              <w:pStyle w:val="acctmergecolhdg"/>
              <w:tabs>
                <w:tab w:val="left" w:pos="270"/>
                <w:tab w:val="center" w:pos="821"/>
              </w:tabs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79CC83C8" w14:textId="50505335" w:rsidR="00CD1491" w:rsidRPr="00CE359D" w:rsidRDefault="00F45962" w:rsidP="00992E31">
            <w:pPr>
              <w:pStyle w:val="acctmergecolhdg"/>
              <w:tabs>
                <w:tab w:val="left" w:pos="270"/>
                <w:tab w:val="center" w:pos="821"/>
              </w:tabs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5E894A8" w14:textId="77777777" w:rsidR="00CD1491" w:rsidRPr="00CE359D" w:rsidRDefault="00CD1491" w:rsidP="001425F3">
            <w:pPr>
              <w:pStyle w:val="acctmergecolhdg"/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0" w:type="dxa"/>
            <w:gridSpan w:val="3"/>
          </w:tcPr>
          <w:p w14:paraId="5106B2A0" w14:textId="77777777" w:rsidR="00992E31" w:rsidRPr="00CE359D" w:rsidRDefault="00992E31" w:rsidP="001425F3">
            <w:pPr>
              <w:pStyle w:val="acctmergecolhdg"/>
              <w:spacing w:line="240" w:lineRule="auto"/>
              <w:rPr>
                <w:rFonts w:ascii="Angsana New" w:hAnsi="Angsana New"/>
                <w:sz w:val="20"/>
                <w:lang w:bidi="th-TH"/>
              </w:rPr>
            </w:pPr>
          </w:p>
          <w:p w14:paraId="369BB465" w14:textId="657EEAE8" w:rsidR="00CD1491" w:rsidRPr="00CE359D" w:rsidRDefault="00F45962" w:rsidP="001425F3">
            <w:pPr>
              <w:pStyle w:val="acctmergecolhdg"/>
              <w:spacing w:line="240" w:lineRule="auto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ราคาทุน - สุทธิ</w:t>
            </w:r>
          </w:p>
        </w:tc>
        <w:tc>
          <w:tcPr>
            <w:tcW w:w="180" w:type="dxa"/>
          </w:tcPr>
          <w:p w14:paraId="4E08FD53" w14:textId="27A68447" w:rsidR="00CD1491" w:rsidRPr="00CE359D" w:rsidRDefault="00CD1491" w:rsidP="0009660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DFC2CBF" w14:textId="4266F40A" w:rsidR="00CD1491" w:rsidRPr="00CE359D" w:rsidRDefault="00CD1491" w:rsidP="00096608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เงินปันผลรับสำหรับ</w:t>
            </w:r>
            <w:r w:rsidRPr="00CE359D">
              <w:rPr>
                <w:rFonts w:ascii="Angsana New" w:hAnsi="Angsana New" w:hint="cs"/>
                <w:sz w:val="20"/>
                <w:cs/>
                <w:lang w:bidi="th-TH"/>
              </w:rPr>
              <w:t>งวด</w:t>
            </w:r>
          </w:p>
          <w:p w14:paraId="60D077C5" w14:textId="5DD0AFCD" w:rsidR="00CD1491" w:rsidRPr="00CE359D" w:rsidRDefault="00187221" w:rsidP="00E260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สาม</w:t>
            </w:r>
            <w:r w:rsidR="00CD1491" w:rsidRPr="00CE359D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992E31" w:rsidRPr="00CE359D" w14:paraId="190A8FE6" w14:textId="77777777" w:rsidTr="00032AF7">
        <w:trPr>
          <w:cantSplit/>
          <w:tblHeader/>
        </w:trPr>
        <w:tc>
          <w:tcPr>
            <w:tcW w:w="2430" w:type="dxa"/>
          </w:tcPr>
          <w:p w14:paraId="79768A31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50" w:type="dxa"/>
          </w:tcPr>
          <w:p w14:paraId="53A05FA1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4A8177A2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57CB8823" w14:textId="7BA9D0A5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F45962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6327ED5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7402CEE1" w14:textId="35590105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2AC779B6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0DDC1D7E" w14:textId="47E7A52F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F45962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0641C73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59EB9FBF" w14:textId="77B73D6A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3F5C4DFC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62CB080" w14:textId="0473E0F9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F45962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B7BF8CB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123F86" w14:textId="15ACA80A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302BD62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B282720" w14:textId="62321283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F45962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E71DE41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1681F1B" w14:textId="478995D7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27E3130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E31EB3B" w14:textId="124B948A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F45962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C1A2CC0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3336E08" w14:textId="0284897C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 w:hint="cs"/>
                <w:sz w:val="2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411BEE84" w14:textId="4D0B3BD2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3F396CAA" w14:textId="218E3FF2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31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 xml:space="preserve"> </w:t>
            </w:r>
            <w:r w:rsidR="00F45962" w:rsidRPr="00CE359D">
              <w:rPr>
                <w:rFonts w:ascii="Angsana New" w:hAnsi="Angsana New"/>
                <w:sz w:val="20"/>
                <w:cs/>
                <w:lang w:val="en-US" w:bidi="th-TH"/>
              </w:rPr>
              <w:t>มีนาคม</w:t>
            </w:r>
          </w:p>
        </w:tc>
      </w:tr>
      <w:tr w:rsidR="00992E31" w:rsidRPr="00CE359D" w14:paraId="7193E9B2" w14:textId="77777777" w:rsidTr="00032AF7">
        <w:trPr>
          <w:cantSplit/>
          <w:tblHeader/>
        </w:trPr>
        <w:tc>
          <w:tcPr>
            <w:tcW w:w="2430" w:type="dxa"/>
          </w:tcPr>
          <w:p w14:paraId="453F31BD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350" w:type="dxa"/>
          </w:tcPr>
          <w:p w14:paraId="2463E891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27DDD267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3DD7717" w14:textId="682978AA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622E4D46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5575ECF" w14:textId="7C3BE880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23DCDFA7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B7CC2D6" w14:textId="1A323419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2C4B7C49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6EBCFC3" w14:textId="1A87A2EF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7F8E6479" w14:textId="77777777" w:rsidR="00F45962" w:rsidRPr="00CE359D" w:rsidRDefault="00F45962" w:rsidP="00F45962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4B160BC" w14:textId="4EA87FB1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3D8B9A0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C562B34" w14:textId="047CA0BE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1D8DAE74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F6A573B" w14:textId="37FFA126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DA14A07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FA1AEFA" w14:textId="7EF26C85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78C2B51D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0AB02F5" w14:textId="02ABECE4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B9D60B9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F946C60" w14:textId="136FA2CA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  <w:tc>
          <w:tcPr>
            <w:tcW w:w="180" w:type="dxa"/>
            <w:vAlign w:val="bottom"/>
          </w:tcPr>
          <w:p w14:paraId="70C4624C" w14:textId="51329BBE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8FBF9D7" w14:textId="0C9B995F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</w:t>
            </w:r>
            <w:r w:rsidRPr="00CE359D">
              <w:rPr>
                <w:rFonts w:ascii="Angsana New" w:hAnsi="Angsana New"/>
                <w:sz w:val="20"/>
                <w:lang w:val="en-US"/>
              </w:rPr>
              <w:t>56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35AC8D3D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37B338B9" w14:textId="65363AF7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/>
              </w:rPr>
              <w:t>2568</w:t>
            </w:r>
          </w:p>
        </w:tc>
      </w:tr>
      <w:tr w:rsidR="00F45962" w:rsidRPr="00CE359D" w14:paraId="7B8100C5" w14:textId="77777777" w:rsidTr="00032AF7">
        <w:trPr>
          <w:cantSplit/>
          <w:trHeight w:val="270"/>
        </w:trPr>
        <w:tc>
          <w:tcPr>
            <w:tcW w:w="2430" w:type="dxa"/>
          </w:tcPr>
          <w:p w14:paraId="52793F5C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10808344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2D388F30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440" w:type="dxa"/>
            <w:gridSpan w:val="3"/>
          </w:tcPr>
          <w:p w14:paraId="6DD9E2DA" w14:textId="1C90B9E0" w:rsidR="00F45962" w:rsidRPr="00CE359D" w:rsidRDefault="00F45962" w:rsidP="001425F3">
            <w:pPr>
              <w:tabs>
                <w:tab w:val="clear" w:pos="227"/>
                <w:tab w:val="clear" w:pos="907"/>
                <w:tab w:val="left" w:pos="385"/>
              </w:tabs>
              <w:spacing w:line="240" w:lineRule="auto"/>
              <w:ind w:left="295" w:hanging="260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(ร้อ</w:t>
            </w:r>
            <w:r w:rsidRPr="00CE359D">
              <w:rPr>
                <w:rFonts w:ascii="Angsana New" w:hAnsi="Angsana New" w:hint="cs"/>
                <w:i/>
                <w:iCs/>
                <w:sz w:val="20"/>
                <w:szCs w:val="20"/>
                <w:cs/>
              </w:rPr>
              <w:t>ย</w:t>
            </w:r>
            <w:r w:rsidRPr="00CE359D">
              <w:rPr>
                <w:rFonts w:ascii="Angsana New" w:hAnsi="Angsana New"/>
                <w:i/>
                <w:iCs/>
                <w:sz w:val="20"/>
                <w:szCs w:val="20"/>
                <w:cs/>
              </w:rPr>
              <w:t>ละ)</w:t>
            </w:r>
          </w:p>
        </w:tc>
        <w:tc>
          <w:tcPr>
            <w:tcW w:w="180" w:type="dxa"/>
          </w:tcPr>
          <w:p w14:paraId="5AE0AACC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9450" w:type="dxa"/>
            <w:gridSpan w:val="19"/>
          </w:tcPr>
          <w:p w14:paraId="780539A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992E31" w:rsidRPr="00CE359D" w14:paraId="68A4FD9D" w14:textId="77777777" w:rsidTr="00032AF7">
        <w:trPr>
          <w:cantSplit/>
          <w:trHeight w:val="270"/>
        </w:trPr>
        <w:tc>
          <w:tcPr>
            <w:tcW w:w="2430" w:type="dxa"/>
          </w:tcPr>
          <w:p w14:paraId="1F078EC3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FFC98CA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187E884D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493FC2D2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2E21CBC1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630" w:type="dxa"/>
          </w:tcPr>
          <w:p w14:paraId="6192804E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180" w:type="dxa"/>
          </w:tcPr>
          <w:p w14:paraId="4C511E55" w14:textId="77777777" w:rsidR="00F45962" w:rsidRPr="00CE359D" w:rsidRDefault="00F45962" w:rsidP="00F45962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</w:tc>
        <w:tc>
          <w:tcPr>
            <w:tcW w:w="720" w:type="dxa"/>
          </w:tcPr>
          <w:p w14:paraId="5F056F3B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E8907CB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19FCDD0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4B806C6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72E89A5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076EA14" w14:textId="77777777" w:rsidR="00F45962" w:rsidRPr="00CE359D" w:rsidRDefault="00F45962" w:rsidP="00F4596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4CFEEAB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ADCD09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243ADF1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18D39F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21F6877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09B69614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3CA839B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1CBA3B3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</w:tcPr>
          <w:p w14:paraId="2F7F85F4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</w:tcPr>
          <w:p w14:paraId="6A7E5194" w14:textId="004CBC34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0B0C8D56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7B96C54D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720" w:type="dxa"/>
          </w:tcPr>
          <w:p w14:paraId="621C097D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504"/>
              <w:jc w:val="center"/>
              <w:rPr>
                <w:rFonts w:ascii="Angsana New" w:hAnsi="Angsana New"/>
                <w:sz w:val="20"/>
              </w:rPr>
            </w:pPr>
          </w:p>
        </w:tc>
      </w:tr>
      <w:tr w:rsidR="00992E31" w:rsidRPr="00CE359D" w14:paraId="0BAB78E6" w14:textId="77777777" w:rsidTr="00032AF7">
        <w:trPr>
          <w:cantSplit/>
          <w:trHeight w:val="270"/>
        </w:trPr>
        <w:tc>
          <w:tcPr>
            <w:tcW w:w="2430" w:type="dxa"/>
          </w:tcPr>
          <w:p w14:paraId="1CA25DE2" w14:textId="60EFC89E" w:rsidR="00F45962" w:rsidRPr="00CE359D" w:rsidRDefault="00F45962" w:rsidP="001425F3">
            <w:pPr>
              <w:spacing w:line="240" w:lineRule="auto"/>
              <w:ind w:right="-173"/>
              <w:rPr>
                <w:rFonts w:ascii="Angsana New" w:hAnsi="Angsana New"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 xml:space="preserve">บริษัท กรีนเอิร์ธพาวเวอร์ </w:t>
            </w:r>
            <w:r w:rsidRPr="00CE359D">
              <w:rPr>
                <w:rFonts w:ascii="Angsana New" w:hAnsi="Angsana New"/>
                <w:sz w:val="20"/>
                <w:szCs w:val="20"/>
              </w:rPr>
              <w:t>(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>ไทยแลนด์</w:t>
            </w:r>
            <w:r w:rsidRPr="00CE359D">
              <w:rPr>
                <w:rFonts w:ascii="Angsana New" w:hAnsi="Angsana New"/>
                <w:sz w:val="20"/>
                <w:szCs w:val="20"/>
              </w:rPr>
              <w:t>)</w:t>
            </w:r>
            <w:r w:rsidRPr="00CE359D">
              <w:rPr>
                <w:rFonts w:ascii="Angsana New" w:hAnsi="Angsana New"/>
                <w:sz w:val="20"/>
                <w:szCs w:val="20"/>
                <w:cs/>
              </w:rPr>
              <w:t xml:space="preserve"> จำกัด </w:t>
            </w:r>
          </w:p>
        </w:tc>
        <w:tc>
          <w:tcPr>
            <w:tcW w:w="1350" w:type="dxa"/>
            <w:vAlign w:val="bottom"/>
          </w:tcPr>
          <w:p w14:paraId="1BF86585" w14:textId="77777777" w:rsidR="00F45962" w:rsidRPr="00CE359D" w:rsidRDefault="00F45962" w:rsidP="001425F3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ธุรกิจเกี่ยวกับการลงทุน</w:t>
            </w:r>
          </w:p>
        </w:tc>
        <w:tc>
          <w:tcPr>
            <w:tcW w:w="720" w:type="dxa"/>
            <w:vAlign w:val="bottom"/>
          </w:tcPr>
          <w:p w14:paraId="235B5E8F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0347531E" w14:textId="02B00526" w:rsidR="00F45962" w:rsidRPr="00CE359D" w:rsidRDefault="007077E6" w:rsidP="001425F3">
            <w:pPr>
              <w:pStyle w:val="acctfourfigures"/>
              <w:tabs>
                <w:tab w:val="clear" w:pos="765"/>
                <w:tab w:val="left" w:pos="187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</w:tcPr>
          <w:p w14:paraId="624C5E1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26C2A167" w14:textId="7641BE7C" w:rsidR="00F45962" w:rsidRPr="00CE359D" w:rsidRDefault="007077E6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</w:t>
            </w:r>
          </w:p>
        </w:tc>
        <w:tc>
          <w:tcPr>
            <w:tcW w:w="180" w:type="dxa"/>
            <w:vAlign w:val="bottom"/>
          </w:tcPr>
          <w:p w14:paraId="13B6BF5E" w14:textId="77777777" w:rsidR="00F45962" w:rsidRPr="00CE359D" w:rsidRDefault="00F45962" w:rsidP="00F459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4D82F8B" w14:textId="63393130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141BD8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141BD8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54A4E2C1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49BD83C" w14:textId="1F5D1C32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  <w:tab w:val="decimal" w:pos="745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658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290</w:t>
            </w:r>
          </w:p>
        </w:tc>
        <w:tc>
          <w:tcPr>
            <w:tcW w:w="180" w:type="dxa"/>
            <w:vAlign w:val="bottom"/>
          </w:tcPr>
          <w:p w14:paraId="79C352A1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545ECB6" w14:textId="360BE617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141BD8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7696F6A1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88069A3" w14:textId="7FFE73F9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C7C61A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ABB0C1F" w14:textId="6791464B" w:rsidR="00F45962" w:rsidRPr="00CE359D" w:rsidRDefault="00141BD8" w:rsidP="006A697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CCF3E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5B5BB4F" w14:textId="2FC9F623" w:rsidR="00F45962" w:rsidRPr="00CE359D" w:rsidRDefault="00F45962" w:rsidP="001425F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7DFB01A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73863A" w14:textId="544CFFE9" w:rsidR="00F45962" w:rsidRPr="00CE359D" w:rsidRDefault="007077E6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141BD8" w:rsidRPr="00CE359D">
              <w:rPr>
                <w:rFonts w:ascii="Angsana New" w:hAnsi="Angsana New"/>
                <w:sz w:val="20"/>
                <w:lang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09F11C11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CE661C" w14:textId="5C5933BB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958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679</w:t>
            </w:r>
          </w:p>
        </w:tc>
        <w:tc>
          <w:tcPr>
            <w:tcW w:w="180" w:type="dxa"/>
            <w:vAlign w:val="bottom"/>
          </w:tcPr>
          <w:p w14:paraId="11616277" w14:textId="10A4C73E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00B374F" w14:textId="0F6D6EA9" w:rsidR="00F45962" w:rsidRPr="00CE359D" w:rsidRDefault="00141BD8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955C7DD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E12DEB" w14:textId="139B8442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992E31" w:rsidRPr="00CE359D" w14:paraId="22ACE6AC" w14:textId="77777777" w:rsidTr="00032AF7">
        <w:trPr>
          <w:cantSplit/>
          <w:trHeight w:val="270"/>
        </w:trPr>
        <w:tc>
          <w:tcPr>
            <w:tcW w:w="2430" w:type="dxa"/>
          </w:tcPr>
          <w:p w14:paraId="6896C2B0" w14:textId="77777777" w:rsidR="00F45962" w:rsidRPr="00CE359D" w:rsidRDefault="00F45962" w:rsidP="00F45962">
            <w:pPr>
              <w:spacing w:line="240" w:lineRule="auto"/>
              <w:ind w:left="191" w:right="-1157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7AB7DA49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8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A3E287D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3DA43AEC" w14:textId="77777777" w:rsidR="00F45962" w:rsidRPr="00CE359D" w:rsidRDefault="00F45962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0753EC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630" w:type="dxa"/>
            <w:vAlign w:val="bottom"/>
          </w:tcPr>
          <w:p w14:paraId="0CF670B3" w14:textId="77777777" w:rsidR="00F45962" w:rsidRPr="00CE359D" w:rsidRDefault="00F45962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4E4809" w14:textId="77777777" w:rsidR="00F45962" w:rsidRPr="00CE359D" w:rsidRDefault="00F45962" w:rsidP="00F4596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72E6647" w14:textId="7F3FED9A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A165F94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75D6391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  <w:tab w:val="decimal" w:pos="745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C1915D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0F24E8A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BBCEFD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20084FE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9669F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16BC42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E50F87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357CC95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A505F8C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6E5B8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CB9D91A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0CAA7D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8FAF03E" w14:textId="43952AC4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DDF70E9" w14:textId="77777777" w:rsidR="00F45962" w:rsidRPr="00CE359D" w:rsidRDefault="00F45962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0FFB7430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CA50B3D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</w:tr>
      <w:tr w:rsidR="00992E31" w:rsidRPr="00CE359D" w14:paraId="18E2BC68" w14:textId="77777777" w:rsidTr="00032AF7">
        <w:trPr>
          <w:cantSplit/>
        </w:trPr>
        <w:tc>
          <w:tcPr>
            <w:tcW w:w="2430" w:type="dxa"/>
          </w:tcPr>
          <w:p w14:paraId="4C49D1F1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350" w:type="dxa"/>
            <w:vAlign w:val="bottom"/>
          </w:tcPr>
          <w:p w14:paraId="4707E1D8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46FE666" w14:textId="77777777" w:rsidR="00F45962" w:rsidRPr="00CE359D" w:rsidRDefault="00F45962" w:rsidP="001425F3">
            <w:pPr>
              <w:tabs>
                <w:tab w:val="clear" w:pos="454"/>
                <w:tab w:val="decimal" w:pos="461"/>
              </w:tabs>
              <w:spacing w:line="240" w:lineRule="auto"/>
              <w:ind w:right="97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3E6A31C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620C2AA8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07CD65CC" w14:textId="77777777" w:rsidR="00F45962" w:rsidRPr="00CE359D" w:rsidRDefault="00F45962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vAlign w:val="bottom"/>
          </w:tcPr>
          <w:p w14:paraId="6DC6F2C3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45C10C3" w14:textId="46B8231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FBCE4C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9262210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  <w:tab w:val="decimal" w:pos="745"/>
              </w:tabs>
              <w:spacing w:line="240" w:lineRule="auto"/>
              <w:ind w:left="-79"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F57B3C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28561D8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left" w:pos="191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078C63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6A18189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FB44B5C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2BC0C2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2ACDDE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C28A31A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22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05F40A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56FE41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8D6879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BEDACF2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36139" w14:textId="079524E0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FE5BC97" w14:textId="78488F59" w:rsidR="00F45962" w:rsidRPr="00CE359D" w:rsidRDefault="00F45962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2B80FAD9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E241267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</w:p>
        </w:tc>
      </w:tr>
      <w:tr w:rsidR="00992E31" w:rsidRPr="00CE359D" w14:paraId="1061B6B5" w14:textId="77777777" w:rsidTr="00032AF7">
        <w:trPr>
          <w:cantSplit/>
        </w:trPr>
        <w:tc>
          <w:tcPr>
            <w:tcW w:w="2430" w:type="dxa"/>
          </w:tcPr>
          <w:p w14:paraId="4D62A418" w14:textId="77777777" w:rsidR="00F45962" w:rsidRPr="00CE359D" w:rsidRDefault="00F45962" w:rsidP="00F45962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เครือข่ายก๊าซไทย-ญี่ปุ่น จำกัด</w:t>
            </w:r>
          </w:p>
        </w:tc>
        <w:tc>
          <w:tcPr>
            <w:tcW w:w="1350" w:type="dxa"/>
            <w:vAlign w:val="bottom"/>
          </w:tcPr>
          <w:p w14:paraId="5C3DFD0A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ind w:left="-175" w:right="-169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ธุรกิจก๊าซธรรมชาติอัดสำหรับอุตสาหกรรม</w:t>
            </w:r>
          </w:p>
        </w:tc>
        <w:tc>
          <w:tcPr>
            <w:tcW w:w="720" w:type="dxa"/>
            <w:vAlign w:val="bottom"/>
          </w:tcPr>
          <w:p w14:paraId="51215E0B" w14:textId="77777777" w:rsidR="00F45962" w:rsidRPr="00CE359D" w:rsidRDefault="00F45962" w:rsidP="001425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0821BE0A" w14:textId="623E5F86" w:rsidR="00F45962" w:rsidRPr="00CE359D" w:rsidRDefault="007077E6" w:rsidP="00F45962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</w:tcPr>
          <w:p w14:paraId="11844AA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1B305A96" w14:textId="6DB41CE0" w:rsidR="00F45962" w:rsidRPr="00CE359D" w:rsidRDefault="007077E6" w:rsidP="001425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290FDA46" w14:textId="77777777" w:rsidR="00F45962" w:rsidRPr="00CE359D" w:rsidRDefault="00F45962" w:rsidP="00F45962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0358898" w14:textId="3F17186A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141BD8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00C60EE8" w14:textId="77777777" w:rsidR="00F45962" w:rsidRPr="00CE359D" w:rsidRDefault="00F45962" w:rsidP="001425F3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9368C09" w14:textId="3DA08EF5" w:rsidR="00F45962" w:rsidRPr="00CE359D" w:rsidRDefault="007077E6" w:rsidP="001425F3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 w:hanging="133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411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999</w:t>
            </w:r>
          </w:p>
        </w:tc>
        <w:tc>
          <w:tcPr>
            <w:tcW w:w="180" w:type="dxa"/>
            <w:vAlign w:val="bottom"/>
          </w:tcPr>
          <w:p w14:paraId="4CA70020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DBC9C2C" w14:textId="54F9BA99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141BD8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07C027F1" w14:textId="77777777" w:rsidR="00F45962" w:rsidRPr="00CE359D" w:rsidRDefault="00F45962" w:rsidP="00F45962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1C907DD" w14:textId="21F63F2C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5A3AA8BF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689CF4" w14:textId="4B42AB26" w:rsidR="00F45962" w:rsidRPr="00CE359D" w:rsidRDefault="00141BD8" w:rsidP="006A697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59EFE5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C54E0F5" w14:textId="71F47367" w:rsidR="00F45962" w:rsidRPr="00CE359D" w:rsidRDefault="00F45962" w:rsidP="001425F3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46FCC1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15B6B95" w14:textId="6A5F13B8" w:rsidR="00F45962" w:rsidRPr="00CE359D" w:rsidRDefault="007077E6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141BD8" w:rsidRPr="00CE359D">
              <w:rPr>
                <w:rFonts w:ascii="Angsana New" w:hAnsi="Angsana New"/>
                <w:sz w:val="20"/>
                <w:lang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7B3AE328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D295FEF" w14:textId="67FA6099" w:rsidR="00F45962" w:rsidRPr="00CE359D" w:rsidRDefault="007077E6" w:rsidP="001425F3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="00F45962" w:rsidRPr="00CE359D">
              <w:rPr>
                <w:rFonts w:ascii="Angsana New" w:hAnsi="Angsana New"/>
                <w:sz w:val="20"/>
                <w:lang w:val="en-US"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483F95C8" w14:textId="5FD71B2E" w:rsidR="00F45962" w:rsidRPr="00CE359D" w:rsidRDefault="00F45962" w:rsidP="00F4596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A61F418" w14:textId="743B0975" w:rsidR="00F45962" w:rsidRPr="00CE359D" w:rsidRDefault="00141BD8" w:rsidP="006A6975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2ADE1FC7" w14:textId="77777777" w:rsidR="00F45962" w:rsidRPr="00CE359D" w:rsidRDefault="00F45962" w:rsidP="00F45962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675CDB7" w14:textId="64FDF012" w:rsidR="00F45962" w:rsidRPr="00CE359D" w:rsidRDefault="00F45962" w:rsidP="001425F3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0B7E43AB" w14:textId="77777777" w:rsidTr="00032AF7">
        <w:trPr>
          <w:cantSplit/>
        </w:trPr>
        <w:tc>
          <w:tcPr>
            <w:tcW w:w="2430" w:type="dxa"/>
          </w:tcPr>
          <w:p w14:paraId="60888D72" w14:textId="20231780" w:rsidR="008A760F" w:rsidRPr="00CE359D" w:rsidRDefault="008A760F" w:rsidP="008A760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บริษัท พืชเภสัชกรรม จำกัด</w:t>
            </w:r>
          </w:p>
        </w:tc>
        <w:tc>
          <w:tcPr>
            <w:tcW w:w="1350" w:type="dxa"/>
            <w:vAlign w:val="bottom"/>
          </w:tcPr>
          <w:p w14:paraId="71A74373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E359D">
              <w:rPr>
                <w:rFonts w:ascii="Angsana New" w:hAnsi="Angsana New"/>
                <w:sz w:val="20"/>
                <w:szCs w:val="20"/>
                <w:cs/>
              </w:rPr>
              <w:t>ธุรกิจปลูกและจำหน่ายกัญชา กัญชง</w:t>
            </w:r>
          </w:p>
        </w:tc>
        <w:tc>
          <w:tcPr>
            <w:tcW w:w="720" w:type="dxa"/>
            <w:vAlign w:val="bottom"/>
          </w:tcPr>
          <w:p w14:paraId="38D3885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97"/>
              <w:jc w:val="center"/>
              <w:rPr>
                <w:rFonts w:ascii="Angsana New" w:hAnsi="Angsana New"/>
                <w:sz w:val="20"/>
                <w:lang w:bidi="th-TH"/>
              </w:rPr>
            </w:pPr>
            <w:r w:rsidRPr="00CE359D">
              <w:rPr>
                <w:rFonts w:ascii="Angsana New" w:hAnsi="Angsana New"/>
                <w:sz w:val="20"/>
                <w:cs/>
                <w:lang w:bidi="th-TH"/>
              </w:rPr>
              <w:t>ไทย</w:t>
            </w:r>
          </w:p>
        </w:tc>
        <w:tc>
          <w:tcPr>
            <w:tcW w:w="630" w:type="dxa"/>
            <w:vAlign w:val="bottom"/>
          </w:tcPr>
          <w:p w14:paraId="26224B4C" w14:textId="665F5724" w:rsidR="008A760F" w:rsidRPr="00CE359D" w:rsidRDefault="008A760F" w:rsidP="008A760F">
            <w:pPr>
              <w:pStyle w:val="acctfourfigures"/>
              <w:tabs>
                <w:tab w:val="clear" w:pos="765"/>
                <w:tab w:val="left" w:pos="187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</w:tcPr>
          <w:p w14:paraId="0CAF665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FF61F9A" w14:textId="57900AB3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40.80</w:t>
            </w:r>
          </w:p>
        </w:tc>
        <w:tc>
          <w:tcPr>
            <w:tcW w:w="180" w:type="dxa"/>
            <w:vAlign w:val="bottom"/>
          </w:tcPr>
          <w:p w14:paraId="6027246B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AD1607" w14:textId="409D04C9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0332FFBC" w14:textId="77777777" w:rsidR="008A760F" w:rsidRPr="00CE359D" w:rsidRDefault="008A760F" w:rsidP="008A760F">
            <w:pPr>
              <w:pStyle w:val="acctfourfigures"/>
              <w:tabs>
                <w:tab w:val="decimal" w:pos="371"/>
                <w:tab w:val="decimal" w:pos="55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6898612" w14:textId="7F881210" w:rsidR="008A760F" w:rsidRPr="00CE359D" w:rsidRDefault="008A760F" w:rsidP="008A760F">
            <w:pPr>
              <w:pStyle w:val="acctfourfigures"/>
              <w:tabs>
                <w:tab w:val="clear" w:pos="765"/>
                <w:tab w:val="left" w:pos="100"/>
              </w:tabs>
              <w:spacing w:line="240" w:lineRule="auto"/>
              <w:ind w:right="-260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6,250</w:t>
            </w:r>
          </w:p>
        </w:tc>
        <w:tc>
          <w:tcPr>
            <w:tcW w:w="180" w:type="dxa"/>
            <w:vAlign w:val="bottom"/>
          </w:tcPr>
          <w:p w14:paraId="74E931E9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12CB287" w14:textId="3C8023B1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1AC9BAB0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80BBD04" w14:textId="39849BA0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2,550</w:t>
            </w:r>
          </w:p>
        </w:tc>
        <w:tc>
          <w:tcPr>
            <w:tcW w:w="180" w:type="dxa"/>
            <w:vAlign w:val="bottom"/>
          </w:tcPr>
          <w:p w14:paraId="22FA4B2E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722D709" w14:textId="51D7C16E" w:rsidR="008A760F" w:rsidRPr="00CE359D" w:rsidRDefault="008A760F" w:rsidP="008A760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0EA05E5F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9511DC8" w14:textId="035C4131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77F04F21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189E25" w14:textId="5D2145C6" w:rsidR="008A760F" w:rsidRPr="00CE359D" w:rsidRDefault="008A760F" w:rsidP="008A760F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77E6B5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2DA6B7F" w14:textId="3918914D" w:rsidR="008A760F" w:rsidRPr="00CE359D" w:rsidRDefault="008A760F" w:rsidP="008A760F">
            <w:pPr>
              <w:pStyle w:val="acctfourfigures"/>
              <w:tabs>
                <w:tab w:val="clear" w:pos="765"/>
                <w:tab w:val="decimal" w:pos="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5F1C72" w14:textId="42326931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CD2FAA9" w14:textId="17E6B2F6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34E6F68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8D0179" w14:textId="1628AF3F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51ABF14F" w14:textId="77777777" w:rsidTr="00032AF7">
        <w:trPr>
          <w:cantSplit/>
        </w:trPr>
        <w:tc>
          <w:tcPr>
            <w:tcW w:w="2430" w:type="dxa"/>
          </w:tcPr>
          <w:p w14:paraId="258FCBDA" w14:textId="77777777" w:rsidR="008A760F" w:rsidRPr="00CE359D" w:rsidRDefault="008A760F" w:rsidP="008A760F">
            <w:pPr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50" w:type="dxa"/>
            <w:vAlign w:val="bottom"/>
          </w:tcPr>
          <w:p w14:paraId="188C2A90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vAlign w:val="bottom"/>
          </w:tcPr>
          <w:p w14:paraId="54498AE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191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2462FA1E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42212D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2A396F97" w14:textId="77777777" w:rsidR="008A760F" w:rsidRPr="00CE359D" w:rsidRDefault="008A760F" w:rsidP="008A760F">
            <w:pPr>
              <w:pStyle w:val="acctfourfigures"/>
              <w:tabs>
                <w:tab w:val="clear" w:pos="765"/>
              </w:tabs>
              <w:spacing w:line="240" w:lineRule="auto"/>
              <w:ind w:left="-79" w:right="-155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7AB125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5EAC89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B1EDF5D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1A6BD2B2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745"/>
              </w:tabs>
              <w:spacing w:after="100" w:afterAutospacing="1" w:line="240" w:lineRule="auto"/>
              <w:ind w:right="144"/>
              <w:jc w:val="center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57EBD53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A31D7A4" w14:textId="1FBCD74E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212,67</w:t>
            </w:r>
            <w:r w:rsidR="00B04D49">
              <w:rPr>
                <w:rFonts w:ascii="Angsana New" w:hAnsi="Angsana New"/>
                <w:sz w:val="2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452A9B26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E8EE237" w14:textId="139DD334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212,670</w:t>
            </w:r>
          </w:p>
        </w:tc>
        <w:tc>
          <w:tcPr>
            <w:tcW w:w="180" w:type="dxa"/>
            <w:vAlign w:val="bottom"/>
          </w:tcPr>
          <w:p w14:paraId="3D04A7C5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4F798" w14:textId="5C885ACC" w:rsidR="008A760F" w:rsidRPr="00CE359D" w:rsidRDefault="008A760F" w:rsidP="008A760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31BB89EA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A6AE0D" w14:textId="01D7DA35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4F6FEC9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4E5E2" w14:textId="7DD5FEF2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210</w:t>
            </w:r>
            <w:r w:rsidRPr="00CE359D">
              <w:rPr>
                <w:rFonts w:ascii="Angsana New" w:hAnsi="Angsana New"/>
                <w:sz w:val="20"/>
                <w:lang w:bidi="th-TH"/>
              </w:rPr>
              <w:t>,</w:t>
            </w:r>
            <w:r w:rsidRPr="00CE359D">
              <w:rPr>
                <w:rFonts w:ascii="Angsana New" w:hAnsi="Angsana New"/>
                <w:sz w:val="20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6983C4F9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8754C" w14:textId="6DEDE05E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sz w:val="20"/>
                <w:lang w:val="en-US" w:bidi="th-TH"/>
              </w:rPr>
              <w:t>210,120</w:t>
            </w:r>
          </w:p>
        </w:tc>
        <w:tc>
          <w:tcPr>
            <w:tcW w:w="180" w:type="dxa"/>
            <w:vAlign w:val="bottom"/>
          </w:tcPr>
          <w:p w14:paraId="1A89108E" w14:textId="15D8E638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74CD062" w14:textId="086C38C0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78E30D4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9822AAD" w14:textId="3D8AE679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sz w:val="20"/>
              </w:rPr>
            </w:pPr>
            <w:r w:rsidRPr="00CE359D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8A760F" w:rsidRPr="00CE359D" w14:paraId="5143C83B" w14:textId="77777777" w:rsidTr="00032AF7">
        <w:trPr>
          <w:cantSplit/>
        </w:trPr>
        <w:tc>
          <w:tcPr>
            <w:tcW w:w="2430" w:type="dxa"/>
          </w:tcPr>
          <w:p w14:paraId="05F6C041" w14:textId="77777777" w:rsidR="008A760F" w:rsidRPr="00CE359D" w:rsidRDefault="008A760F" w:rsidP="008A760F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663A3BE0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317FE67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A87A331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</w:tcPr>
          <w:p w14:paraId="308C4640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106FC89D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ind w:right="-15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2B6FEDD4" w14:textId="77777777" w:rsidR="008A760F" w:rsidRPr="00CE359D" w:rsidRDefault="008A760F" w:rsidP="008A760F">
            <w:pPr>
              <w:tabs>
                <w:tab w:val="clear" w:pos="454"/>
                <w:tab w:val="decimal" w:pos="46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0399B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2D9239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04F4EC7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D8E0730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B6AB55" w14:textId="6936E771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76D7AF1F" w14:textId="77777777" w:rsidR="008A760F" w:rsidRPr="00CE359D" w:rsidRDefault="008A760F" w:rsidP="008A76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630E5" w14:textId="5B7287E4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1,171,349</w:t>
            </w:r>
          </w:p>
        </w:tc>
        <w:tc>
          <w:tcPr>
            <w:tcW w:w="180" w:type="dxa"/>
            <w:vAlign w:val="bottom"/>
          </w:tcPr>
          <w:p w14:paraId="1E5716AC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0D7E2F" w14:textId="62F80958" w:rsidR="008A760F" w:rsidRPr="00CE359D" w:rsidRDefault="008A760F" w:rsidP="008A760F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36AE7F4E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6AFF2" w14:textId="3AD34E95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(2,550)</w:t>
            </w:r>
          </w:p>
        </w:tc>
        <w:tc>
          <w:tcPr>
            <w:tcW w:w="180" w:type="dxa"/>
            <w:vAlign w:val="bottom"/>
          </w:tcPr>
          <w:p w14:paraId="1BA8C43D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7D0C29" w14:textId="6F0D770B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</w:t>
            </w:r>
            <w:r w:rsidRPr="00CE359D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168</w:t>
            </w:r>
            <w:r w:rsidRPr="00CE359D">
              <w:rPr>
                <w:rFonts w:ascii="Angsana New" w:hAnsi="Angsana New"/>
                <w:b/>
                <w:bCs/>
                <w:sz w:val="20"/>
                <w:lang w:bidi="th-TH"/>
              </w:rPr>
              <w:t>,</w:t>
            </w: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799</w:t>
            </w:r>
          </w:p>
        </w:tc>
        <w:tc>
          <w:tcPr>
            <w:tcW w:w="180" w:type="dxa"/>
            <w:vAlign w:val="bottom"/>
          </w:tcPr>
          <w:p w14:paraId="3C485CFB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23EC17" w14:textId="686F8C03" w:rsidR="008A760F" w:rsidRPr="00CE359D" w:rsidRDefault="008A760F" w:rsidP="008A760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-260" w:hanging="232"/>
              <w:jc w:val="center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  <w:r w:rsidRPr="00CE359D">
              <w:rPr>
                <w:rFonts w:ascii="Angsana New" w:hAnsi="Angsana New"/>
                <w:b/>
                <w:bCs/>
                <w:sz w:val="20"/>
                <w:lang w:val="en-US" w:bidi="th-TH"/>
              </w:rPr>
              <w:t>1,168,799</w:t>
            </w:r>
          </w:p>
        </w:tc>
        <w:tc>
          <w:tcPr>
            <w:tcW w:w="180" w:type="dxa"/>
            <w:vAlign w:val="bottom"/>
          </w:tcPr>
          <w:p w14:paraId="2A6EAC1E" w14:textId="4A46EF4C" w:rsidR="008A760F" w:rsidRPr="00CE359D" w:rsidRDefault="008A760F" w:rsidP="008A760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CDB617" w14:textId="3AC9C5C3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8CF7D3A" w14:textId="77777777" w:rsidR="008A760F" w:rsidRPr="00CE359D" w:rsidRDefault="008A760F" w:rsidP="008A760F">
            <w:pPr>
              <w:pStyle w:val="acctfourfigures"/>
              <w:tabs>
                <w:tab w:val="clear" w:pos="765"/>
                <w:tab w:val="decimal" w:pos="426"/>
                <w:tab w:val="decimal" w:pos="551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3F110" w14:textId="3DB05360" w:rsidR="008A760F" w:rsidRPr="00CE359D" w:rsidRDefault="008A760F" w:rsidP="008A760F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</w:tr>
    </w:tbl>
    <w:p w14:paraId="53CC077A" w14:textId="5547ABBC" w:rsidR="005644D0" w:rsidRPr="00F3427F" w:rsidRDefault="005644D0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39943206" w14:textId="054FEB26" w:rsidR="005644D0" w:rsidRPr="00F3427F" w:rsidRDefault="005644D0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65FCB18C" w14:textId="2A343029" w:rsidR="005644D0" w:rsidRPr="00F3427F" w:rsidRDefault="005644D0" w:rsidP="00680119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02687DAE" w14:textId="33171DCD" w:rsidR="00C815D9" w:rsidRPr="00F3427F" w:rsidRDefault="00C815D9" w:rsidP="00C815D9">
      <w:pPr>
        <w:rPr>
          <w:rFonts w:ascii="Angsana New" w:hAnsi="Angsana New"/>
          <w:sz w:val="28"/>
          <w:szCs w:val="28"/>
        </w:rPr>
        <w:sectPr w:rsidR="00C815D9" w:rsidRPr="00F3427F" w:rsidSect="0095740D">
          <w:pgSz w:w="16834" w:h="11909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08899931" w14:textId="6F9E318F" w:rsidR="00BF3DAB" w:rsidRPr="00F3427F" w:rsidRDefault="00571348" w:rsidP="00174B2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4" w:name="_Hlk109651150"/>
      <w:r w:rsidRPr="00F3427F">
        <w:rPr>
          <w:rFonts w:ascii="Angsana New" w:hAnsi="Angsana New"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3E1BBEA5" w14:textId="77777777" w:rsidR="005644D0" w:rsidRPr="00F3427F" w:rsidRDefault="005644D0" w:rsidP="005644D0">
      <w:pPr>
        <w:ind w:left="540"/>
        <w:rPr>
          <w:rFonts w:ascii="Angsana New" w:hAnsi="Angsana New"/>
          <w:bCs/>
          <w:sz w:val="28"/>
          <w:szCs w:val="28"/>
        </w:rPr>
      </w:pPr>
    </w:p>
    <w:p w14:paraId="496D955C" w14:textId="383DAD1D" w:rsidR="005644D0" w:rsidRPr="00F3427F" w:rsidRDefault="005644D0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เงินลงทุนในบริษัทย่อย ณ </w:t>
      </w:r>
      <w:r w:rsidR="003170C3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และ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077E6" w:rsidRPr="00F3427F">
        <w:rPr>
          <w:rFonts w:ascii="Angsana New" w:hAnsi="Angsana New"/>
          <w:sz w:val="28"/>
          <w:szCs w:val="28"/>
        </w:rPr>
        <w:t>2568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และเงินปันผลรับ</w:t>
      </w:r>
      <w:r w:rsidRPr="00F3427F">
        <w:rPr>
          <w:rFonts w:ascii="Angsana New" w:hAnsi="Angsana New" w:hint="cs"/>
          <w:sz w:val="28"/>
          <w:szCs w:val="28"/>
          <w:cs/>
        </w:rPr>
        <w:t>สำหรับ</w:t>
      </w:r>
      <w:r w:rsidR="0010794E" w:rsidRPr="00F3427F">
        <w:rPr>
          <w:rFonts w:ascii="Angsana New" w:hAnsi="Angsana New" w:hint="cs"/>
          <w:sz w:val="28"/>
          <w:szCs w:val="28"/>
          <w:cs/>
        </w:rPr>
        <w:t>งวด</w:t>
      </w:r>
      <w:r w:rsidR="00BC7F44" w:rsidRPr="00F3427F">
        <w:rPr>
          <w:rFonts w:ascii="Angsana New" w:hAnsi="Angsana New" w:hint="cs"/>
          <w:sz w:val="28"/>
          <w:szCs w:val="28"/>
          <w:cs/>
        </w:rPr>
        <w:t>สาม</w:t>
      </w:r>
      <w:r w:rsidR="0010794E" w:rsidRPr="00F3427F">
        <w:rPr>
          <w:rFonts w:ascii="Angsana New" w:hAnsi="Angsana New" w:hint="cs"/>
          <w:sz w:val="28"/>
          <w:szCs w:val="28"/>
          <w:cs/>
        </w:rPr>
        <w:t>เดือน</w:t>
      </w:r>
      <w:r w:rsidR="003170C3" w:rsidRPr="00F3427F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BC7F44" w:rsidRPr="00F3427F">
        <w:rPr>
          <w:rFonts w:ascii="Angsana New" w:hAnsi="Angsana New"/>
          <w:sz w:val="28"/>
          <w:szCs w:val="28"/>
          <w:cs/>
        </w:rPr>
        <w:t xml:space="preserve"> มีนาคม </w:t>
      </w:r>
      <w:r w:rsidRPr="00F3427F">
        <w:rPr>
          <w:rFonts w:ascii="Angsana New" w:hAnsi="Angsana New"/>
          <w:sz w:val="28"/>
          <w:szCs w:val="28"/>
          <w:cs/>
        </w:rPr>
        <w:t>มีดังนี้</w:t>
      </w:r>
    </w:p>
    <w:p w14:paraId="0C07C6F6" w14:textId="77777777" w:rsidR="005644D0" w:rsidRPr="00F3427F" w:rsidRDefault="005644D0" w:rsidP="005644D0">
      <w:pPr>
        <w:ind w:left="540"/>
        <w:rPr>
          <w:rFonts w:ascii="Angsana New" w:hAnsi="Angsana New"/>
          <w:bCs/>
          <w:sz w:val="28"/>
          <w:szCs w:val="28"/>
        </w:rPr>
      </w:pPr>
    </w:p>
    <w:tbl>
      <w:tblPr>
        <w:tblW w:w="142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258"/>
        <w:gridCol w:w="178"/>
        <w:gridCol w:w="1262"/>
      </w:tblGrid>
      <w:tr w:rsidR="005644D0" w:rsidRPr="00F3427F" w14:paraId="019CB036" w14:textId="77777777" w:rsidTr="00187221">
        <w:trPr>
          <w:cantSplit/>
          <w:tblHeader/>
        </w:trPr>
        <w:tc>
          <w:tcPr>
            <w:tcW w:w="3960" w:type="dxa"/>
          </w:tcPr>
          <w:p w14:paraId="21688B5C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260" w:type="dxa"/>
            <w:gridSpan w:val="15"/>
          </w:tcPr>
          <w:p w14:paraId="42B7008B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5644D0" w:rsidRPr="00F3427F" w14:paraId="6E471456" w14:textId="77777777" w:rsidTr="00187221">
        <w:trPr>
          <w:cantSplit/>
          <w:tblHeader/>
        </w:trPr>
        <w:tc>
          <w:tcPr>
            <w:tcW w:w="3960" w:type="dxa"/>
          </w:tcPr>
          <w:p w14:paraId="7320C7AE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2340" w:type="dxa"/>
            <w:gridSpan w:val="3"/>
          </w:tcPr>
          <w:p w14:paraId="4B9943AA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สัดส่วนการถือหุ้นโดยตรง</w:t>
            </w:r>
          </w:p>
        </w:tc>
        <w:tc>
          <w:tcPr>
            <w:tcW w:w="180" w:type="dxa"/>
          </w:tcPr>
          <w:p w14:paraId="51C5B3E3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2892F138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283CBE72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3D62F1BB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17E0765E" w14:textId="77777777" w:rsidR="005644D0" w:rsidRPr="00F3427F" w:rsidRDefault="005644D0" w:rsidP="0009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98" w:type="dxa"/>
            <w:gridSpan w:val="3"/>
          </w:tcPr>
          <w:p w14:paraId="1929A90D" w14:textId="23964876" w:rsidR="005644D0" w:rsidRPr="00F3427F" w:rsidRDefault="005644D0" w:rsidP="001E13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="00A1306F" w:rsidRPr="00F3427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BC7F44" w:rsidRPr="00F3427F" w14:paraId="378E0333" w14:textId="77777777" w:rsidTr="00187221">
        <w:trPr>
          <w:cantSplit/>
          <w:tblHeader/>
        </w:trPr>
        <w:tc>
          <w:tcPr>
            <w:tcW w:w="3960" w:type="dxa"/>
          </w:tcPr>
          <w:p w14:paraId="37E4256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67C7594" w14:textId="3A43375F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FB7845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5C9B5A" w14:textId="5DDEDAAA" w:rsidR="00BC7F44" w:rsidRPr="00F3427F" w:rsidRDefault="007077E6" w:rsidP="00BC7F4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31C0A9C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473F2312" w14:textId="0936114B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5C313E3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82C5AD5" w14:textId="549ADDF7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08A5869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128B681" w14:textId="0AEAE867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1EE4B6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D08943" w14:textId="37FAF293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BC7F44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542EA20F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698" w:type="dxa"/>
            <w:gridSpan w:val="3"/>
          </w:tcPr>
          <w:p w14:paraId="4EDAB63C" w14:textId="67420494" w:rsidR="00BC7F44" w:rsidRPr="00F3427F" w:rsidRDefault="00BC7F44" w:rsidP="0018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11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BC7F44" w:rsidRPr="00F3427F" w14:paraId="3504DB9C" w14:textId="77777777" w:rsidTr="00187221">
        <w:trPr>
          <w:cantSplit/>
          <w:tblHeader/>
        </w:trPr>
        <w:tc>
          <w:tcPr>
            <w:tcW w:w="3960" w:type="dxa"/>
          </w:tcPr>
          <w:p w14:paraId="5E1D887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099F11" w14:textId="4128BC57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4228147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6A6B390" w14:textId="137BCEAF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14435EF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779F511E" w14:textId="4CAE26B0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35F7E3D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1ED416C" w14:textId="28744FD0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5F37F31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631BB2" w14:textId="6AF2373D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1A2A628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712D505" w14:textId="1443C730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588303F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  <w:vAlign w:val="bottom"/>
          </w:tcPr>
          <w:p w14:paraId="353B40AB" w14:textId="0E7CCD97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8" w:type="dxa"/>
            <w:vAlign w:val="bottom"/>
          </w:tcPr>
          <w:p w14:paraId="3D2CAD3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vAlign w:val="bottom"/>
          </w:tcPr>
          <w:p w14:paraId="75FE3A05" w14:textId="55662782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BC7F44" w:rsidRPr="00F3427F" w14:paraId="3B393AE6" w14:textId="77777777" w:rsidTr="00187221">
        <w:trPr>
          <w:cantSplit/>
          <w:trHeight w:val="254"/>
        </w:trPr>
        <w:tc>
          <w:tcPr>
            <w:tcW w:w="3960" w:type="dxa"/>
          </w:tcPr>
          <w:p w14:paraId="1669CB03" w14:textId="7FC27D71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ทางตรง</w:t>
            </w:r>
          </w:p>
        </w:tc>
        <w:tc>
          <w:tcPr>
            <w:tcW w:w="2340" w:type="dxa"/>
            <w:gridSpan w:val="3"/>
          </w:tcPr>
          <w:p w14:paraId="739DF5A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0DE6C18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740" w:type="dxa"/>
            <w:gridSpan w:val="11"/>
          </w:tcPr>
          <w:p w14:paraId="689BC74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C7F44" w:rsidRPr="00F3427F" w14:paraId="59B62E41" w14:textId="77777777" w:rsidTr="00187221">
        <w:trPr>
          <w:cantSplit/>
        </w:trPr>
        <w:tc>
          <w:tcPr>
            <w:tcW w:w="3960" w:type="dxa"/>
          </w:tcPr>
          <w:p w14:paraId="1D955B4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สยามวาสโก จำกัด</w:t>
            </w:r>
          </w:p>
        </w:tc>
        <w:tc>
          <w:tcPr>
            <w:tcW w:w="1080" w:type="dxa"/>
          </w:tcPr>
          <w:p w14:paraId="05DC7956" w14:textId="77CBFCEF" w:rsidR="00BC7F44" w:rsidRPr="00F3427F" w:rsidRDefault="007077E6" w:rsidP="00BE38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100" w:afterAutospacing="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BE3852" w:rsidRPr="00F3427F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76277BF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CC3EAC" w14:textId="647544C6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D8D3B4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1E28EB9E" w14:textId="6BE16B69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200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2E3BC6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5C08C00" w14:textId="2B6BEE28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6C78CC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07091A7" w14:textId="10F6B80C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200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990619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2FD11B0" w14:textId="56385A25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19C498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53BEA467" w14:textId="136068F4" w:rsidR="00BC7F44" w:rsidRPr="00F3427F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B5D8C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2498669" w14:textId="1076AF47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1390BFB3" w14:textId="77777777" w:rsidTr="00187221">
        <w:trPr>
          <w:cantSplit/>
        </w:trPr>
        <w:tc>
          <w:tcPr>
            <w:tcW w:w="3960" w:type="dxa"/>
          </w:tcPr>
          <w:p w14:paraId="3D1951B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คอนโทร์โน จำกัด</w:t>
            </w:r>
          </w:p>
        </w:tc>
        <w:tc>
          <w:tcPr>
            <w:tcW w:w="1080" w:type="dxa"/>
          </w:tcPr>
          <w:p w14:paraId="0F611C72" w14:textId="5217B97A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B8D0D0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3936DC" w14:textId="09CFAD3B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6FA58A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2D290558" w14:textId="03C3DB33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103</w:t>
            </w:r>
            <w:r w:rsidR="00BE3852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9BEDDA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A4A43F5" w14:textId="6B1BEA55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E1DE44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BCA2158" w14:textId="0D195D5A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103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46E32B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29C7929" w14:textId="3CDC7810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27E0FC3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7D38165A" w14:textId="74A7151B" w:rsidR="00BC7F44" w:rsidRPr="00F3427F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6BBE752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04A04557" w14:textId="342F016C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3F64743A" w14:textId="77777777" w:rsidTr="00187221">
        <w:trPr>
          <w:cantSplit/>
        </w:trPr>
        <w:tc>
          <w:tcPr>
            <w:tcW w:w="3960" w:type="dxa"/>
          </w:tcPr>
          <w:p w14:paraId="3316E62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 อินเตอร์ โลจิสติกส์ จำกัด</w:t>
            </w:r>
          </w:p>
        </w:tc>
        <w:tc>
          <w:tcPr>
            <w:tcW w:w="1080" w:type="dxa"/>
          </w:tcPr>
          <w:p w14:paraId="1087715C" w14:textId="30144CC1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3714831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8F579FF" w14:textId="749AE92E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C55FC6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9C11AA4" w14:textId="283CB6BF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65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4027DEF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4A19E51" w14:textId="506E140F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65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57437B8A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E74F79" w14:textId="1F3BC8FF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66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0EE0B5D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DACCDA0" w14:textId="79642465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66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054</w:t>
            </w:r>
          </w:p>
        </w:tc>
        <w:tc>
          <w:tcPr>
            <w:tcW w:w="180" w:type="dxa"/>
          </w:tcPr>
          <w:p w14:paraId="495948C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014978A6" w14:textId="48E19D0D" w:rsidR="00BC7F44" w:rsidRPr="00F3427F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A62BE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53F02912" w14:textId="0A5662C8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7D3F19F8" w14:textId="77777777" w:rsidTr="00187221">
        <w:trPr>
          <w:cantSplit/>
        </w:trPr>
        <w:tc>
          <w:tcPr>
            <w:tcW w:w="3960" w:type="dxa"/>
          </w:tcPr>
          <w:p w14:paraId="0BCBA30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วี.โอ.เน็ต ไบโอดีเซล เอเซีย จำกัด</w:t>
            </w:r>
          </w:p>
        </w:tc>
        <w:tc>
          <w:tcPr>
            <w:tcW w:w="1080" w:type="dxa"/>
          </w:tcPr>
          <w:p w14:paraId="1E38E6E2" w14:textId="5E2DCEE4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07FE223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B72DDE9" w14:textId="61FD530E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40B8164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13A7096" w14:textId="441212F4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</w:t>
            </w:r>
            <w:r w:rsidR="00BE3852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9FE147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306E5" w14:textId="091526B0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20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90C62D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B38E8A4" w14:textId="324D07F1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22</w:t>
            </w:r>
            <w:r w:rsidR="00BE3852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21418BD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A9E4351" w14:textId="546BFC90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22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80" w:type="dxa"/>
          </w:tcPr>
          <w:p w14:paraId="54896B91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36F07E28" w14:textId="1252D976" w:rsidR="00BC7F44" w:rsidRPr="00F3427F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248E4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6C726FFC" w14:textId="2F183E44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56B14150" w14:textId="77777777" w:rsidTr="00187221">
        <w:trPr>
          <w:cantSplit/>
        </w:trPr>
        <w:tc>
          <w:tcPr>
            <w:tcW w:w="3960" w:type="dxa"/>
          </w:tcPr>
          <w:p w14:paraId="3030DDF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แพนเทอรา มอเตอร์ จำกัด</w:t>
            </w:r>
          </w:p>
          <w:p w14:paraId="5CFEB3C6" w14:textId="29F54562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87221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(เดิมชื่อ “บริษัท ภูผา เทรนนิ่ง จำกัด”)</w:t>
            </w:r>
          </w:p>
        </w:tc>
        <w:tc>
          <w:tcPr>
            <w:tcW w:w="1080" w:type="dxa"/>
          </w:tcPr>
          <w:p w14:paraId="271CE69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3243A26D" w14:textId="4BB9110B" w:rsidR="00BE3852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67BAEDD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153B89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09440EF4" w14:textId="7A5EDF6B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2FE6E0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F46837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  <w:p w14:paraId="45D0A02B" w14:textId="54AC84C3" w:rsidR="00BE3852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13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6F9D7B5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779829F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791C420" w14:textId="10E5A624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7E1DBB7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0AC517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  <w:p w14:paraId="55AEAFA2" w14:textId="4919B328" w:rsidR="00BE3852" w:rsidRPr="00F3427F" w:rsidDel="00727AAE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13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2994B23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3FCCA6E" w14:textId="77777777" w:rsidR="00BC7F44" w:rsidRPr="00F3427F" w:rsidRDefault="00BC7F44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84E18F" w14:textId="279A59B9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13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80" w:type="dxa"/>
          </w:tcPr>
          <w:p w14:paraId="2CCE0A0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7775EB5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  <w:p w14:paraId="7763C200" w14:textId="01D24239" w:rsidR="00BE3852" w:rsidRPr="00F3427F" w:rsidDel="00727AAE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91665D2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45627929" w14:textId="77777777" w:rsidR="004D7395" w:rsidRPr="00F3427F" w:rsidRDefault="004D7395" w:rsidP="004D73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ab/>
            </w:r>
          </w:p>
          <w:p w14:paraId="7B4D11D0" w14:textId="3494F64A" w:rsidR="004D7395" w:rsidRPr="00F3427F" w:rsidRDefault="004D7395" w:rsidP="00992E31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15F6938C" w14:textId="77777777" w:rsidTr="00187221">
        <w:trPr>
          <w:cantSplit/>
        </w:trPr>
        <w:tc>
          <w:tcPr>
            <w:tcW w:w="3960" w:type="dxa"/>
          </w:tcPr>
          <w:p w14:paraId="620DD24F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เก้าก้อง ปิโตรเลียม จำกัด</w:t>
            </w:r>
          </w:p>
        </w:tc>
        <w:tc>
          <w:tcPr>
            <w:tcW w:w="1080" w:type="dxa"/>
          </w:tcPr>
          <w:p w14:paraId="4749F97D" w14:textId="337EF79E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7BF5139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3FE5AC3" w14:textId="117CD0CF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80" w:type="dxa"/>
          </w:tcPr>
          <w:p w14:paraId="4FEC8D88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0FE7811" w14:textId="4A733DA4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</w:t>
            </w:r>
            <w:r w:rsidR="00BE3852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7D50FFF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7786DC4" w14:textId="391C6DD4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5217B32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24176F3" w14:textId="6C362312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276</w:t>
            </w:r>
            <w:r w:rsidR="00BE3852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47D2B8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0FCDA59" w14:textId="4DDB4434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276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651</w:t>
            </w:r>
          </w:p>
        </w:tc>
        <w:tc>
          <w:tcPr>
            <w:tcW w:w="180" w:type="dxa"/>
          </w:tcPr>
          <w:p w14:paraId="5F517A8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</w:tcPr>
          <w:p w14:paraId="53D639A0" w14:textId="6D470D40" w:rsidR="00BC7F44" w:rsidRPr="00F3427F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C6D8BE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19C585B" w14:textId="7E27490C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7F44" w:rsidRPr="00F3427F" w14:paraId="1C4408BF" w14:textId="77777777" w:rsidTr="00187221">
        <w:trPr>
          <w:cantSplit/>
        </w:trPr>
        <w:tc>
          <w:tcPr>
            <w:tcW w:w="3960" w:type="dxa"/>
          </w:tcPr>
          <w:p w14:paraId="5AD8E512" w14:textId="1F29E7BC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ชีวาแก</w:t>
            </w:r>
            <w:r w:rsidR="00FB0433">
              <w:rPr>
                <w:rFonts w:ascii="Angsana New" w:hAnsi="Angsana New" w:hint="cs"/>
                <w:sz w:val="28"/>
                <w:szCs w:val="28"/>
                <w:cs/>
              </w:rPr>
              <w:t>๊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ส จำกัด</w:t>
            </w:r>
          </w:p>
        </w:tc>
        <w:tc>
          <w:tcPr>
            <w:tcW w:w="1080" w:type="dxa"/>
          </w:tcPr>
          <w:p w14:paraId="4DD8D98D" w14:textId="2F53B8E3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E3852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131ED349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9C61ED" w14:textId="0443D01D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C7F44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0" w:type="dxa"/>
          </w:tcPr>
          <w:p w14:paraId="2A6582BD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135544A2" w14:textId="644E3EB1" w:rsidR="00BC7F44" w:rsidRPr="00F3427F" w:rsidDel="00727AAE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4936C8A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5BB90CB" w14:textId="195033AE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17AEA07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4E3A6A" w14:textId="60E63511" w:rsidR="00BC7F44" w:rsidRPr="00F3427F" w:rsidDel="00727AAE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5123B7C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4EC4EE" w14:textId="50A0F3FB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250</w:t>
            </w:r>
          </w:p>
        </w:tc>
        <w:tc>
          <w:tcPr>
            <w:tcW w:w="180" w:type="dxa"/>
          </w:tcPr>
          <w:p w14:paraId="02E5C4A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43B67E4E" w14:textId="59D431F5" w:rsidR="00BC7F44" w:rsidRPr="00F3427F" w:rsidDel="00727AAE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B185A4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14:paraId="004CC591" w14:textId="00B8B247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BC7F44" w:rsidRPr="00F3427F" w14:paraId="4EE1F069" w14:textId="77777777" w:rsidTr="00187221">
        <w:trPr>
          <w:cantSplit/>
        </w:trPr>
        <w:tc>
          <w:tcPr>
            <w:tcW w:w="3960" w:type="dxa"/>
          </w:tcPr>
          <w:p w14:paraId="712352D1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732D1E60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F32BDB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FE64874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60764016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38583CE" w14:textId="41318609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427</w:t>
            </w:r>
            <w:r w:rsidR="00BE3852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241E3A5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B03661" w14:textId="44D53E42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427</w:t>
            </w:r>
            <w:r w:rsidR="00F860A5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180" w:type="dxa"/>
          </w:tcPr>
          <w:p w14:paraId="2122F1DE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A5A831" w14:textId="71D8763C" w:rsidR="00BC7F44" w:rsidRPr="00F3427F" w:rsidRDefault="007077E6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682</w:t>
            </w:r>
            <w:r w:rsidR="00BE3852" w:rsidRPr="00F3427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180" w:type="dxa"/>
          </w:tcPr>
          <w:p w14:paraId="723231C5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AAC47D5" w14:textId="0210A397" w:rsidR="00BC7F44" w:rsidRPr="00F3427F" w:rsidRDefault="007077E6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682</w:t>
            </w:r>
            <w:r w:rsidR="00F860A5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058</w:t>
            </w:r>
          </w:p>
        </w:tc>
        <w:tc>
          <w:tcPr>
            <w:tcW w:w="180" w:type="dxa"/>
          </w:tcPr>
          <w:p w14:paraId="0E4C7433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26127663" w14:textId="7A434178" w:rsidR="00BC7F44" w:rsidRPr="00F3427F" w:rsidRDefault="00BE3852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D546DBC" w14:textId="77777777" w:rsidR="00BC7F44" w:rsidRPr="00F3427F" w:rsidRDefault="00BC7F44" w:rsidP="00BC7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1B02A0DD" w14:textId="12A0EA17" w:rsidR="00BC7F44" w:rsidRPr="00F3427F" w:rsidRDefault="00BC7F44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007EAB2" w14:textId="77777777" w:rsidR="00C25C90" w:rsidRPr="00F3427F" w:rsidRDefault="00C25C90" w:rsidP="00C066BC">
      <w:pPr>
        <w:ind w:left="540"/>
        <w:rPr>
          <w:rFonts w:ascii="Angsana New" w:hAnsi="Angsana New"/>
          <w:bCs/>
          <w:sz w:val="28"/>
          <w:szCs w:val="28"/>
        </w:rPr>
      </w:pPr>
    </w:p>
    <w:p w14:paraId="01B084E2" w14:textId="77777777" w:rsidR="007F30B3" w:rsidRPr="00F3427F" w:rsidRDefault="007F30B3" w:rsidP="00C066BC">
      <w:pPr>
        <w:ind w:left="540"/>
        <w:rPr>
          <w:rFonts w:ascii="Angsana New" w:hAnsi="Angsana New"/>
          <w:bCs/>
          <w:sz w:val="28"/>
          <w:szCs w:val="28"/>
        </w:rPr>
      </w:pPr>
    </w:p>
    <w:p w14:paraId="20BDC2FC" w14:textId="77777777" w:rsidR="007F30B3" w:rsidRPr="00F3427F" w:rsidRDefault="007F30B3" w:rsidP="008651C1">
      <w:pPr>
        <w:rPr>
          <w:rFonts w:ascii="Angsana New" w:hAnsi="Angsana New"/>
          <w:bCs/>
          <w:sz w:val="28"/>
          <w:szCs w:val="28"/>
        </w:rPr>
      </w:pPr>
    </w:p>
    <w:tbl>
      <w:tblPr>
        <w:tblW w:w="1469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440"/>
        <w:gridCol w:w="1080"/>
        <w:gridCol w:w="180"/>
        <w:gridCol w:w="1080"/>
        <w:gridCol w:w="180"/>
        <w:gridCol w:w="1082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194"/>
      </w:tblGrid>
      <w:tr w:rsidR="00824632" w:rsidRPr="00F3427F" w14:paraId="585ECFAE" w14:textId="77777777" w:rsidTr="00F2774B">
        <w:trPr>
          <w:cantSplit/>
          <w:tblHeader/>
        </w:trPr>
        <w:tc>
          <w:tcPr>
            <w:tcW w:w="3240" w:type="dxa"/>
          </w:tcPr>
          <w:p w14:paraId="594C5CD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6C83DC43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14" w:type="dxa"/>
            <w:gridSpan w:val="15"/>
          </w:tcPr>
          <w:p w14:paraId="6192D0BD" w14:textId="2A432234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95" w:right="-8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824632" w:rsidRPr="00F3427F" w14:paraId="6998D8E1" w14:textId="77777777" w:rsidTr="00F2774B">
        <w:trPr>
          <w:cantSplit/>
          <w:tblHeader/>
        </w:trPr>
        <w:tc>
          <w:tcPr>
            <w:tcW w:w="3240" w:type="dxa"/>
          </w:tcPr>
          <w:p w14:paraId="48522B10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0A865725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34AF163" w14:textId="19A5D919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สัดส่วนการถือหุ้น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ทางอ้อม</w:t>
            </w:r>
          </w:p>
        </w:tc>
        <w:tc>
          <w:tcPr>
            <w:tcW w:w="180" w:type="dxa"/>
          </w:tcPr>
          <w:p w14:paraId="3D1B1E02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</w:tcPr>
          <w:p w14:paraId="545B11A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ทุนชำระแล้ว</w:t>
            </w:r>
          </w:p>
        </w:tc>
        <w:tc>
          <w:tcPr>
            <w:tcW w:w="180" w:type="dxa"/>
          </w:tcPr>
          <w:p w14:paraId="44C15F8E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40" w:type="dxa"/>
            <w:gridSpan w:val="3"/>
          </w:tcPr>
          <w:p w14:paraId="497B984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  <w:lang w:val="en-GB"/>
              </w:rPr>
              <w:t>วิธีราคาทุน</w:t>
            </w:r>
          </w:p>
        </w:tc>
        <w:tc>
          <w:tcPr>
            <w:tcW w:w="180" w:type="dxa"/>
          </w:tcPr>
          <w:p w14:paraId="258E1039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56111D2B" w14:textId="77777777" w:rsidR="00824632" w:rsidRPr="00F3427F" w:rsidRDefault="00824632" w:rsidP="00C746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</w:tr>
      <w:tr w:rsidR="007F30B3" w:rsidRPr="00F3427F" w14:paraId="7F8AF5EC" w14:textId="77777777" w:rsidTr="00F2774B">
        <w:trPr>
          <w:cantSplit/>
          <w:tblHeader/>
        </w:trPr>
        <w:tc>
          <w:tcPr>
            <w:tcW w:w="3240" w:type="dxa"/>
          </w:tcPr>
          <w:p w14:paraId="27C51CE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03FE586A" w14:textId="77777777" w:rsidR="007F30B3" w:rsidRPr="00F3427F" w:rsidDel="0010794E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F2E312" w14:textId="0ECD965D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3FE0DD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466DFCE" w14:textId="374A4E18" w:rsidR="007F30B3" w:rsidRPr="00F3427F" w:rsidRDefault="007077E6" w:rsidP="007F30B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97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69A4B9B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6F75F0E1" w14:textId="5512367E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1AA6DF8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EDAE8C9" w14:textId="365AA262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F21223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52A5E7D" w14:textId="7F3A9797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3577B86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CEA1CD6" w14:textId="0FB2C52A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="007F30B3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4C611A4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452" w:type="dxa"/>
            <w:gridSpan w:val="3"/>
          </w:tcPr>
          <w:p w14:paraId="4439FC25" w14:textId="0C04174F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7F30B3" w:rsidRPr="00F3427F" w14:paraId="3328484A" w14:textId="77777777" w:rsidTr="00F2774B">
        <w:trPr>
          <w:cantSplit/>
          <w:tblHeader/>
        </w:trPr>
        <w:tc>
          <w:tcPr>
            <w:tcW w:w="3240" w:type="dxa"/>
          </w:tcPr>
          <w:p w14:paraId="110960D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</w:tcPr>
          <w:p w14:paraId="42CE4032" w14:textId="368B4B03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2FD3CBA1" w14:textId="127029C8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6B379E9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FCB6B5B" w14:textId="3A60A6F5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9E268E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  <w:vAlign w:val="bottom"/>
          </w:tcPr>
          <w:p w14:paraId="0DE081BA" w14:textId="2F838A9C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78DD7B6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3D53A5F" w14:textId="629FCEE6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062D41D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1432A66" w14:textId="37377479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58BE505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81DDA4D" w14:textId="1DB8E12D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80" w:type="dxa"/>
          </w:tcPr>
          <w:p w14:paraId="4C4C7FA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DC94484" w14:textId="639800E7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78" w:type="dxa"/>
            <w:vAlign w:val="bottom"/>
          </w:tcPr>
          <w:p w14:paraId="1D564D8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94" w:type="dxa"/>
            <w:vAlign w:val="bottom"/>
          </w:tcPr>
          <w:p w14:paraId="12E9ECA6" w14:textId="0A1C85BD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7F30B3" w:rsidRPr="00F3427F" w14:paraId="0E428E85" w14:textId="77777777" w:rsidTr="00F2774B">
        <w:trPr>
          <w:cantSplit/>
          <w:trHeight w:val="254"/>
        </w:trPr>
        <w:tc>
          <w:tcPr>
            <w:tcW w:w="3240" w:type="dxa"/>
          </w:tcPr>
          <w:p w14:paraId="2B6A0A43" w14:textId="7D322771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40" w:type="dxa"/>
          </w:tcPr>
          <w:p w14:paraId="6F3B555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40" w:type="dxa"/>
            <w:gridSpan w:val="3"/>
          </w:tcPr>
          <w:p w14:paraId="1E187BD7" w14:textId="7D8194ED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(ร้อยละ)</w:t>
            </w:r>
          </w:p>
        </w:tc>
        <w:tc>
          <w:tcPr>
            <w:tcW w:w="180" w:type="dxa"/>
          </w:tcPr>
          <w:p w14:paraId="2C53B63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-1"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7494" w:type="dxa"/>
            <w:gridSpan w:val="11"/>
          </w:tcPr>
          <w:p w14:paraId="2282C81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7F30B3" w:rsidRPr="00F3427F" w14:paraId="6D40CB3C" w14:textId="77777777" w:rsidTr="00F2774B">
        <w:trPr>
          <w:cantSplit/>
        </w:trPr>
        <w:tc>
          <w:tcPr>
            <w:tcW w:w="3240" w:type="dxa"/>
          </w:tcPr>
          <w:p w14:paraId="3E808469" w14:textId="342DF7EA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ถือหุ้นโดยบริษัท สยามวาสโก จำกัด</w:t>
            </w:r>
          </w:p>
        </w:tc>
        <w:tc>
          <w:tcPr>
            <w:tcW w:w="1440" w:type="dxa"/>
          </w:tcPr>
          <w:p w14:paraId="5613034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36491A0" w14:textId="5245AD3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4338D08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8B6209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E0CC2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A83291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CB6BC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AF1D19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A03293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651BB4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8ACD3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3FEF8DD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4209F2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285C02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</w:tcPr>
          <w:p w14:paraId="7028979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604C616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201EF6B1" w14:textId="77777777" w:rsidTr="00F2774B">
        <w:trPr>
          <w:cantSplit/>
        </w:trPr>
        <w:tc>
          <w:tcPr>
            <w:tcW w:w="3240" w:type="dxa"/>
          </w:tcPr>
          <w:p w14:paraId="2A624355" w14:textId="40BBF324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บี.พี.เอ อินเตอร์เทรด จำกัด</w:t>
            </w:r>
          </w:p>
        </w:tc>
        <w:tc>
          <w:tcPr>
            <w:tcW w:w="1440" w:type="dxa"/>
          </w:tcPr>
          <w:p w14:paraId="24D66CDD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BDE481" w14:textId="5B89DEE4" w:rsidR="007F30B3" w:rsidRPr="00F3427F" w:rsidRDefault="007077E6" w:rsidP="00B1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100" w:afterAutospacing="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DF3ED6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1E829CA" w14:textId="449E3E41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2298174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3FC0EF88" w14:textId="112DDDF5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50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67B202DB" w14:textId="77777777" w:rsidR="007F30B3" w:rsidRPr="00F3427F" w:rsidRDefault="007F30B3" w:rsidP="00B10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3246C38" w14:textId="0CEC1384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50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7585FF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4661C03" w14:textId="2F939F8F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C4D690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50C3AF8D" w14:textId="4938EFC4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3284E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3221D42" w14:textId="12A28E40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EC970C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0F84941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3000FC7E" w14:textId="77777777" w:rsidTr="00F2774B">
        <w:trPr>
          <w:cantSplit/>
        </w:trPr>
        <w:tc>
          <w:tcPr>
            <w:tcW w:w="3240" w:type="dxa"/>
          </w:tcPr>
          <w:p w14:paraId="5EEAA0FE" w14:textId="2BB132D8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เอ็น ที เอนเนอจี ก๊าซ จำกัด</w:t>
            </w:r>
          </w:p>
        </w:tc>
        <w:tc>
          <w:tcPr>
            <w:tcW w:w="1440" w:type="dxa"/>
          </w:tcPr>
          <w:p w14:paraId="167E5CEB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2F0F0E" w14:textId="40D6B490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2A6183A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05336D" w14:textId="7BBF1DDD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3492C38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7D64C1E0" w14:textId="650C61F1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35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D6E9D6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799F334" w14:textId="1B65E0AC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35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2813E9D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FF59D7" w14:textId="4D5CF13D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265A6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68192E" w14:textId="1404DF0D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9AF72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3B07FC9D" w14:textId="0137F722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3C72F96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21D62974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2BA1180A" w14:textId="77777777" w:rsidTr="00F2774B">
        <w:trPr>
          <w:cantSplit/>
        </w:trPr>
        <w:tc>
          <w:tcPr>
            <w:tcW w:w="3240" w:type="dxa"/>
          </w:tcPr>
          <w:p w14:paraId="30E32DD7" w14:textId="367B1C51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เอ็มมี่ เอ็นจีวี จำกัด</w:t>
            </w:r>
          </w:p>
        </w:tc>
        <w:tc>
          <w:tcPr>
            <w:tcW w:w="1440" w:type="dxa"/>
          </w:tcPr>
          <w:p w14:paraId="3261D2C0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625033" w14:textId="18A268E0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54AB65C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6B83EA" w14:textId="507FAF23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0DB089F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48A8A589" w14:textId="59B20422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43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08E3617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61E22BD" w14:textId="73F88C89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43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1D277BB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0EC1C0CC" w14:textId="019F8529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0E171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999BEE7" w14:textId="500A7DF9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A3D781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3D6FB" w14:textId="5B109613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6CB148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77DE70FA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24FD5A6B" w14:textId="77777777" w:rsidTr="00F2774B">
        <w:trPr>
          <w:cantSplit/>
        </w:trPr>
        <w:tc>
          <w:tcPr>
            <w:tcW w:w="3240" w:type="dxa"/>
          </w:tcPr>
          <w:p w14:paraId="5B3A6259" w14:textId="5D508C3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บริษัท น้ำพอง เอ็นจีวี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2558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1B6C3AC3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9DBDCC0" w14:textId="3FF8DCE3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32B0AB9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B35A4E" w14:textId="06C1BC95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100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80" w:type="dxa"/>
          </w:tcPr>
          <w:p w14:paraId="019C40C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2" w:type="dxa"/>
          </w:tcPr>
          <w:p w14:paraId="626CB421" w14:textId="27E96D15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97</w:t>
            </w:r>
            <w:r w:rsidR="00B1038D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7F47408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B83B84F" w14:textId="4A6914BA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right="-10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97</w:t>
            </w:r>
            <w:r w:rsidR="007F30B3" w:rsidRPr="00F3427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3742A84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33FB10C" w14:textId="5FC41AC2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D77E4B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B8EF629" w14:textId="46692F6C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86520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2A055C77" w14:textId="265A3A5F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AB9021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16931E47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35414875" w14:textId="77777777" w:rsidTr="00F2774B">
        <w:trPr>
          <w:cantSplit/>
        </w:trPr>
        <w:tc>
          <w:tcPr>
            <w:tcW w:w="3240" w:type="dxa"/>
          </w:tcPr>
          <w:p w14:paraId="26827F6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6B09CE5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775F8084" w14:textId="2217183E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5D234D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C4159A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18E45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4FFD79F5" w14:textId="6921D94D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B1038D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4A3C925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C78B8C" w14:textId="076A5136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225</w:t>
            </w:r>
            <w:r w:rsidR="007F30B3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001</w:t>
            </w:r>
          </w:p>
        </w:tc>
        <w:tc>
          <w:tcPr>
            <w:tcW w:w="180" w:type="dxa"/>
          </w:tcPr>
          <w:p w14:paraId="52412F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9BCEAAF" w14:textId="01436C68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83FAA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34235A" w14:textId="44941E13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3CF42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96E9E49" w14:textId="6E7E2593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43BB198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BCE5289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F30B3" w:rsidRPr="00F3427F" w14:paraId="4C55F573" w14:textId="77777777" w:rsidTr="00F2774B">
        <w:trPr>
          <w:cantSplit/>
        </w:trPr>
        <w:tc>
          <w:tcPr>
            <w:tcW w:w="3240" w:type="dxa"/>
          </w:tcPr>
          <w:p w14:paraId="24857F8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536E16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307B3644" w14:textId="723E25A3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01DD93B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C78921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8A836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64E01CF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4C36CE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35662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39BF12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07E637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BBABC5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5D78BCC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1B149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EF2761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6AA47B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0D8F44FA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51E31017" w14:textId="77777777" w:rsidTr="00F2774B">
        <w:trPr>
          <w:cantSplit/>
        </w:trPr>
        <w:tc>
          <w:tcPr>
            <w:tcW w:w="3240" w:type="dxa"/>
          </w:tcPr>
          <w:p w14:paraId="18B6135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1440" w:type="dxa"/>
          </w:tcPr>
          <w:p w14:paraId="03F6996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1C1002C3" w14:textId="35727B72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2D46C1B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E8353C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1537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025B6D6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88096E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82911C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A9AE5A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36A2731" w14:textId="72084CC6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A6E5A9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69734BD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CF329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D4B55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3F3D35A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A3F1A5C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652130A2" w14:textId="77777777" w:rsidTr="00F2774B">
        <w:trPr>
          <w:cantSplit/>
        </w:trPr>
        <w:tc>
          <w:tcPr>
            <w:tcW w:w="3240" w:type="dxa"/>
          </w:tcPr>
          <w:p w14:paraId="579BC175" w14:textId="38562AF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ถือหุ้นโดยบริษัท คอนโทร์โน จำกัด</w:t>
            </w:r>
          </w:p>
        </w:tc>
        <w:tc>
          <w:tcPr>
            <w:tcW w:w="1440" w:type="dxa"/>
          </w:tcPr>
          <w:p w14:paraId="5CEAE80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0D5986C4" w14:textId="26671DB1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E93B7D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4400742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747C6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FD4F71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817593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2C647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BA686E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E9162A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A8225E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7DF550E7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2DB863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0077B3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7A0ED13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</w:tcPr>
          <w:p w14:paraId="257DC5FD" w14:textId="77777777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30B3" w:rsidRPr="00F3427F" w14:paraId="547FA194" w14:textId="77777777" w:rsidTr="00F2774B">
        <w:trPr>
          <w:cantSplit/>
        </w:trPr>
        <w:tc>
          <w:tcPr>
            <w:tcW w:w="3240" w:type="dxa"/>
          </w:tcPr>
          <w:p w14:paraId="6EBF7656" w14:textId="509BD89B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 เอิร์ธ พาวเวอร์ จำกัด</w:t>
            </w:r>
          </w:p>
        </w:tc>
        <w:tc>
          <w:tcPr>
            <w:tcW w:w="1440" w:type="dxa"/>
          </w:tcPr>
          <w:p w14:paraId="6820F9C7" w14:textId="77777777" w:rsidR="007F30B3" w:rsidRPr="00F3427F" w:rsidDel="006D7E95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2BBBC0" w14:textId="4D62D078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22CE8DF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692A098F" w14:textId="0DC14841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99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0CBDAD5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</w:tcPr>
          <w:p w14:paraId="63AE7AED" w14:textId="3C4E04D1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26</w:t>
            </w:r>
            <w:r w:rsidR="00B1038D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7AEBE0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45BCC38C" w14:textId="73F5B497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26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75A6A3C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14E51169" w14:textId="38D99F49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D9AB0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6382389A" w14:textId="290DA0FE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C253B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</w:tcPr>
          <w:p w14:paraId="5B12A9A3" w14:textId="78747B26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602AC5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14:paraId="5F9AE63D" w14:textId="6931811B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3C1D1355" w14:textId="77777777" w:rsidTr="00F2774B">
        <w:trPr>
          <w:cantSplit/>
        </w:trPr>
        <w:tc>
          <w:tcPr>
            <w:tcW w:w="3240" w:type="dxa"/>
          </w:tcPr>
          <w:p w14:paraId="0EED25F0" w14:textId="7D7B2E89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บริษัท สแกน แอดวานซ์ เพาเวอร์ จำกัด</w:t>
            </w:r>
          </w:p>
        </w:tc>
        <w:tc>
          <w:tcPr>
            <w:tcW w:w="1440" w:type="dxa"/>
          </w:tcPr>
          <w:p w14:paraId="32FD828E" w14:textId="6D738679" w:rsidR="007F30B3" w:rsidRPr="00F3427F" w:rsidDel="006D7E95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11</w:t>
            </w:r>
          </w:p>
        </w:tc>
        <w:tc>
          <w:tcPr>
            <w:tcW w:w="1080" w:type="dxa"/>
          </w:tcPr>
          <w:p w14:paraId="3AD52B06" w14:textId="4F9EAC83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EE05FE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0CC92F0" w14:textId="7FFAAC9A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68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80" w:type="dxa"/>
          </w:tcPr>
          <w:p w14:paraId="632DCF7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F7DC121" w14:textId="15CC452C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66FD35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0CBB95" w14:textId="4758C65B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220</w:t>
            </w:r>
            <w:r w:rsidR="007F30B3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1B85417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2D08EF" w14:textId="0FC076E2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4BC941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189F2FA" w14:textId="31FA1BEE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43B125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3BBCA6" w14:textId="27A55FA9" w:rsidR="007F30B3" w:rsidRPr="00F3427F" w:rsidRDefault="00B1038D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3C0E2E4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29CD17F6" w14:textId="565680FC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F30B3" w:rsidRPr="00F3427F" w14:paraId="72C2BB13" w14:textId="77777777" w:rsidTr="00F2774B">
        <w:trPr>
          <w:cantSplit/>
        </w:trPr>
        <w:tc>
          <w:tcPr>
            <w:tcW w:w="3240" w:type="dxa"/>
          </w:tcPr>
          <w:p w14:paraId="427B6AFC" w14:textId="6A5B15A5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35ADCA7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C42DDA" w14:textId="42864FBC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81FB1A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2F01D81" w14:textId="3FC6B8A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0A8A7A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13521BE" w14:textId="466AAE47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  <w:r w:rsidR="00B1038D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" w:type="dxa"/>
          </w:tcPr>
          <w:p w14:paraId="3E5C289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08E66B9" w14:textId="4E90B2B8" w:rsidR="007F30B3" w:rsidRPr="00F3427F" w:rsidRDefault="007077E6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246</w:t>
            </w:r>
            <w:r w:rsidR="007F30B3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552</w:t>
            </w:r>
          </w:p>
        </w:tc>
        <w:tc>
          <w:tcPr>
            <w:tcW w:w="180" w:type="dxa"/>
          </w:tcPr>
          <w:p w14:paraId="2207ABB0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5248BF" w14:textId="659D7AE4" w:rsidR="007F30B3" w:rsidRPr="00F3427F" w:rsidRDefault="00B1038D" w:rsidP="008D3EA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EBD77A4" w14:textId="77777777" w:rsidR="007F30B3" w:rsidRPr="00F3427F" w:rsidRDefault="007F30B3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65"/>
              </w:tabs>
              <w:spacing w:after="-1" w:line="240" w:lineRule="auto"/>
              <w:ind w:left="-55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A3A786" w14:textId="35797B59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25E6418" w14:textId="77777777" w:rsidR="007F30B3" w:rsidRPr="00F3427F" w:rsidRDefault="007F30B3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865"/>
              </w:tabs>
              <w:spacing w:after="-1" w:line="240" w:lineRule="auto"/>
              <w:ind w:left="-55" w:right="-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32D133" w14:textId="0E539DCE" w:rsidR="007F30B3" w:rsidRPr="00F3427F" w:rsidRDefault="00B1038D" w:rsidP="008D3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7A905B54" w14:textId="77777777" w:rsidR="007F30B3" w:rsidRPr="00F3427F" w:rsidRDefault="007F30B3" w:rsidP="00142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0F0CA280" w14:textId="25655A14" w:rsidR="007F30B3" w:rsidRPr="00F3427F" w:rsidRDefault="007F30B3" w:rsidP="001425F3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7F30B3" w:rsidRPr="00F3427F" w14:paraId="76251CE9" w14:textId="77777777" w:rsidTr="00F2774B">
        <w:trPr>
          <w:cantSplit/>
        </w:trPr>
        <w:tc>
          <w:tcPr>
            <w:tcW w:w="3240" w:type="dxa"/>
          </w:tcPr>
          <w:p w14:paraId="338FB90C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28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E904D1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BABFA0" w14:textId="673C4783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5634CB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80" w:type="dxa"/>
          </w:tcPr>
          <w:p w14:paraId="24341728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after="-1"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D6910F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65"/>
              </w:tabs>
              <w:spacing w:after="-1"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</w:tcPr>
          <w:p w14:paraId="42BD308B" w14:textId="7BFA97D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EFC29B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AD98741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6BBED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70461D7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E2A60C6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CF8CE2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475C84CE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-1" w:line="240" w:lineRule="auto"/>
              <w:ind w:left="-55" w:right="-10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35FB059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</w:tcPr>
          <w:p w14:paraId="48FD142F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  <w:tab w:val="decimal" w:pos="832"/>
              </w:tabs>
              <w:spacing w:after="-1" w:line="240" w:lineRule="auto"/>
              <w:ind w:right="10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FFC1E5A" w14:textId="77777777" w:rsidR="007F30B3" w:rsidRPr="00F3427F" w:rsidRDefault="007F30B3" w:rsidP="007F3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after="-1" w:line="240" w:lineRule="auto"/>
              <w:ind w:right="1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DFA1261" w14:textId="3D4583DF" w:rsidR="00D810FD" w:rsidRPr="00F3427F" w:rsidRDefault="00AB34D8" w:rsidP="005F5E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contextualSpacing/>
        <w:rPr>
          <w:rFonts w:ascii="Angsana New" w:hAnsi="Angsana New"/>
          <w:sz w:val="28"/>
          <w:szCs w:val="28"/>
        </w:rPr>
        <w:sectPr w:rsidR="00D810FD" w:rsidRPr="00F3427F" w:rsidSect="0095740D">
          <w:pgSz w:w="16834" w:h="11909" w:orient="landscape" w:code="9"/>
          <w:pgMar w:top="691" w:right="1152" w:bottom="576" w:left="1152" w:header="576" w:footer="720" w:gutter="0"/>
          <w:cols w:space="720"/>
          <w:docGrid w:linePitch="245"/>
        </w:sectPr>
      </w:pPr>
      <w:r w:rsidRPr="00F3427F">
        <w:rPr>
          <w:rFonts w:ascii="Angsana New" w:hAnsi="Angsana New"/>
          <w:sz w:val="28"/>
          <w:szCs w:val="28"/>
        </w:rPr>
        <w:br/>
      </w:r>
    </w:p>
    <w:p w14:paraId="4CC61404" w14:textId="40868D63" w:rsidR="005E65C8" w:rsidRPr="00F3427F" w:rsidRDefault="005E65C8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5" w:name="OLE_LINK1"/>
      <w:bookmarkEnd w:id="4"/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การดำเนินงานร่วมกัน</w:t>
      </w:r>
    </w:p>
    <w:p w14:paraId="6A3EDDB5" w14:textId="77777777" w:rsidR="00765C01" w:rsidRPr="00F3427F" w:rsidRDefault="00765C01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7F097814" w14:textId="6871B95F" w:rsidR="0013532B" w:rsidRPr="00F3427F" w:rsidRDefault="006A5548" w:rsidP="00B5260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7077E6" w:rsidRPr="00F3427F">
        <w:rPr>
          <w:rFonts w:asciiTheme="majorBidi" w:hAnsiTheme="majorBidi" w:cstheme="majorBidi"/>
          <w:sz w:val="28"/>
          <w:szCs w:val="28"/>
        </w:rPr>
        <w:t>4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2567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BE32EC" w:rsidRPr="00F3427F">
        <w:rPr>
          <w:rFonts w:asciiTheme="majorBidi" w:hAnsiTheme="majorBidi" w:cstheme="majorBidi"/>
          <w:sz w:val="28"/>
          <w:szCs w:val="28"/>
          <w:cs/>
        </w:rPr>
        <w:t>กิจการร่วมค้า</w:t>
      </w:r>
      <w:r w:rsidR="00BE32EC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กลุ่มร่วมทำงาน </w:t>
      </w:r>
      <w:r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Pr="00F3427F">
        <w:rPr>
          <w:rFonts w:asciiTheme="majorBidi" w:hAnsiTheme="majorBidi" w:cstheme="majorBidi"/>
          <w:sz w:val="28"/>
          <w:szCs w:val="28"/>
          <w:cs/>
        </w:rPr>
        <w:t>ได้ส่งหนังสือบอกเลิกสัญญาซื้อขายและซ่อมแซมบำรุงรักษารถยนต์โดยสารปรับอากาศใช้เชื้อเพลิงก๊าซธรรมชาติ (</w:t>
      </w:r>
      <w:r w:rsidRPr="00F3427F">
        <w:rPr>
          <w:rFonts w:asciiTheme="majorBidi" w:hAnsiTheme="majorBidi" w:cstheme="majorBidi"/>
          <w:sz w:val="28"/>
          <w:szCs w:val="28"/>
        </w:rPr>
        <w:t xml:space="preserve">NGV)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7077E6" w:rsidRPr="00F3427F">
        <w:rPr>
          <w:rFonts w:asciiTheme="majorBidi" w:hAnsiTheme="majorBidi" w:cstheme="majorBidi"/>
          <w:sz w:val="28"/>
          <w:szCs w:val="28"/>
        </w:rPr>
        <w:t>489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คัน กับองค์การขนส่งมวลชนกรุงเทพ</w:t>
      </w:r>
      <w:r w:rsidR="002542D1" w:rsidRPr="00F3427F">
        <w:rPr>
          <w:rFonts w:asciiTheme="majorBidi" w:hAnsiTheme="majorBidi" w:cstheme="majorBidi"/>
          <w:sz w:val="28"/>
          <w:szCs w:val="28"/>
          <w:cs/>
        </w:rPr>
        <w:t xml:space="preserve"> (ขสมก.)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อันเนื่องมาจากมีสาเหตุบางประการซึ่งทำให้</w:t>
      </w:r>
      <w:r w:rsidR="008743FA" w:rsidRPr="00F3427F">
        <w:rPr>
          <w:rFonts w:asciiTheme="majorBidi" w:hAnsiTheme="majorBidi" w:cstheme="majorBidi"/>
          <w:sz w:val="28"/>
          <w:szCs w:val="28"/>
          <w:cs/>
        </w:rPr>
        <w:t>กิจการร่วมค้า</w:t>
      </w:r>
      <w:r w:rsidR="008743FA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8743FA" w:rsidRPr="00F3427F">
        <w:rPr>
          <w:rFonts w:asciiTheme="majorBidi" w:hAnsiTheme="majorBidi" w:cstheme="majorBidi"/>
          <w:sz w:val="28"/>
          <w:szCs w:val="28"/>
          <w:cs/>
        </w:rPr>
        <w:t xml:space="preserve">กลุ่มร่วมทำงาน </w:t>
      </w:r>
      <w:r w:rsidR="008743FA" w:rsidRPr="00F3427F">
        <w:rPr>
          <w:rFonts w:asciiTheme="majorBidi" w:hAnsiTheme="majorBidi" w:cstheme="majorBidi"/>
          <w:sz w:val="28"/>
          <w:szCs w:val="28"/>
        </w:rPr>
        <w:t>SCN-CHO</w:t>
      </w:r>
      <w:r w:rsidR="008743FA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ไม่สามารถดำเนินงานตามข้อกำหนดในสัญญาได้</w:t>
      </w:r>
      <w:r w:rsidR="00AB2324" w:rsidRPr="00F3427F">
        <w:rPr>
          <w:rFonts w:asciiTheme="majorBidi" w:hAnsiTheme="majorBidi" w:cstheme="majorBidi"/>
          <w:sz w:val="28"/>
          <w:szCs w:val="28"/>
        </w:rPr>
        <w:t xml:space="preserve"> </w:t>
      </w:r>
    </w:p>
    <w:p w14:paraId="12207BBE" w14:textId="77777777" w:rsidR="0013532B" w:rsidRPr="00F3427F" w:rsidRDefault="0013532B" w:rsidP="001353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4314BF58" w14:textId="76136A6D" w:rsidR="00765C01" w:rsidRPr="00F3427F" w:rsidRDefault="00B52602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="007077E6" w:rsidRPr="00F3427F">
        <w:rPr>
          <w:rFonts w:asciiTheme="majorBidi" w:hAnsiTheme="majorBidi" w:cstheme="majorBidi"/>
          <w:sz w:val="28"/>
          <w:szCs w:val="28"/>
        </w:rPr>
        <w:t>15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2567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กลุ่มร่วมทำงานได้ดำเนินกระบวนการ</w:t>
      </w:r>
      <w:bookmarkStart w:id="6" w:name="_Hlk204348714"/>
      <w:r w:rsidRPr="00F3427F">
        <w:rPr>
          <w:rFonts w:asciiTheme="majorBidi" w:hAnsiTheme="majorBidi" w:cstheme="majorBidi"/>
          <w:sz w:val="28"/>
          <w:szCs w:val="28"/>
          <w:cs/>
        </w:rPr>
        <w:t>ยื่นคำฟ้องต่อศาลปกครอง</w:t>
      </w:r>
      <w:bookmarkEnd w:id="6"/>
      <w:r w:rsidRPr="00F3427F">
        <w:rPr>
          <w:rFonts w:asciiTheme="majorBidi" w:hAnsiTheme="majorBidi" w:cstheme="majorBidi"/>
          <w:sz w:val="28"/>
          <w:szCs w:val="28"/>
          <w:cs/>
        </w:rPr>
        <w:t>กลาง</w:t>
      </w:r>
      <w:r w:rsidR="00CE359D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คดีหมายเลขดำที่ </w:t>
      </w:r>
      <w:r w:rsidR="007077E6" w:rsidRPr="00F3427F">
        <w:rPr>
          <w:rFonts w:asciiTheme="majorBidi" w:hAnsiTheme="majorBidi" w:cstheme="majorBidi"/>
          <w:sz w:val="28"/>
          <w:szCs w:val="28"/>
        </w:rPr>
        <w:t>1482</w:t>
      </w:r>
      <w:r w:rsidRPr="00F3427F">
        <w:rPr>
          <w:rFonts w:asciiTheme="majorBidi" w:hAnsiTheme="majorBidi" w:cstheme="majorBidi"/>
          <w:sz w:val="28"/>
          <w:szCs w:val="28"/>
        </w:rPr>
        <w:t>/</w:t>
      </w:r>
      <w:r w:rsidR="007077E6" w:rsidRPr="00F3427F">
        <w:rPr>
          <w:rFonts w:asciiTheme="majorBidi" w:hAnsiTheme="majorBidi" w:cstheme="majorBidi"/>
          <w:sz w:val="28"/>
          <w:szCs w:val="28"/>
        </w:rPr>
        <w:t>2567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เพื่อเรียกให้ ขสมก. คืนเงินหลักประกันการปฎิบัติตามสัญญาจำนวน </w:t>
      </w:r>
      <w:r w:rsidR="007077E6" w:rsidRPr="00F3427F">
        <w:rPr>
          <w:rFonts w:asciiTheme="majorBidi" w:hAnsiTheme="majorBidi" w:cstheme="majorBidi"/>
          <w:sz w:val="28"/>
          <w:szCs w:val="28"/>
        </w:rPr>
        <w:t>426</w:t>
      </w:r>
      <w:r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08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ล้านบาทและชำระค่าเสียหายต่าง ๆ ซึ่งรวมเงินหลักประกันดังกล่าวแล้วเป็นจำนวนเงินรวม </w:t>
      </w:r>
      <w:r w:rsidR="007077E6" w:rsidRPr="00F3427F">
        <w:rPr>
          <w:rFonts w:asciiTheme="majorBidi" w:hAnsiTheme="majorBidi" w:cstheme="majorBidi"/>
          <w:sz w:val="28"/>
          <w:szCs w:val="28"/>
        </w:rPr>
        <w:t>1</w:t>
      </w:r>
      <w:r w:rsidRPr="00F3427F">
        <w:rPr>
          <w:rFonts w:asciiTheme="majorBidi" w:hAnsiTheme="majorBidi" w:cstheme="majorBidi"/>
          <w:sz w:val="28"/>
          <w:szCs w:val="28"/>
        </w:rPr>
        <w:t>,</w:t>
      </w:r>
      <w:r w:rsidR="007077E6" w:rsidRPr="00F3427F">
        <w:rPr>
          <w:rFonts w:asciiTheme="majorBidi" w:hAnsiTheme="majorBidi" w:cstheme="majorBidi"/>
          <w:sz w:val="28"/>
          <w:szCs w:val="28"/>
        </w:rPr>
        <w:t>301</w:t>
      </w:r>
      <w:r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07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พร้อมดอกเบี้ยตามกฎหมาย </w:t>
      </w:r>
    </w:p>
    <w:p w14:paraId="0FE58B42" w14:textId="77777777" w:rsidR="00B554E8" w:rsidRPr="00F3427F" w:rsidRDefault="00B554E8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6F1B0D9B" w14:textId="0C8AF6CF" w:rsidR="00B554E8" w:rsidRPr="00F3427F" w:rsidRDefault="00BE3625" w:rsidP="00B554E8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ต่อมาเมื่อวันที่ </w:t>
      </w:r>
      <w:r w:rsidR="007077E6" w:rsidRPr="00F3427F">
        <w:rPr>
          <w:rFonts w:asciiTheme="majorBidi" w:hAnsiTheme="majorBidi" w:cstheme="majorBidi"/>
          <w:sz w:val="28"/>
          <w:szCs w:val="28"/>
        </w:rPr>
        <w:t>20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255A1B" w:rsidRPr="00F3427F">
        <w:rPr>
          <w:rFonts w:asciiTheme="majorBidi" w:hAnsiTheme="majorBidi" w:cstheme="majorBidi"/>
          <w:sz w:val="28"/>
          <w:szCs w:val="28"/>
          <w:cs/>
        </w:rPr>
        <w:t>พฤษภา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2568</w:t>
      </w:r>
      <w:r w:rsidR="0043433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F6254F" w:rsidRPr="00F3427F">
        <w:rPr>
          <w:rFonts w:asciiTheme="majorBidi" w:hAnsiTheme="majorBidi" w:cstheme="majorBidi"/>
          <w:sz w:val="28"/>
          <w:szCs w:val="28"/>
          <w:cs/>
        </w:rPr>
        <w:t>ขสมก</w:t>
      </w:r>
      <w:r w:rsidR="00F6254F" w:rsidRPr="00F3427F">
        <w:rPr>
          <w:rFonts w:asciiTheme="majorBidi" w:hAnsiTheme="majorBidi" w:cstheme="majorBidi"/>
          <w:sz w:val="28"/>
          <w:szCs w:val="28"/>
        </w:rPr>
        <w:t>.</w:t>
      </w:r>
      <w:r w:rsidR="00F6254F" w:rsidRPr="00F3427F">
        <w:rPr>
          <w:rFonts w:asciiTheme="majorBidi" w:hAnsiTheme="majorBidi" w:cstheme="majorBidi"/>
          <w:sz w:val="28"/>
          <w:szCs w:val="28"/>
          <w:cs/>
        </w:rPr>
        <w:t>ได้ยื่นคำ</w:t>
      </w:r>
      <w:r w:rsidR="005F6B8C" w:rsidRPr="00F3427F">
        <w:rPr>
          <w:rFonts w:asciiTheme="majorBidi" w:hAnsiTheme="majorBidi" w:cstheme="majorBidi"/>
          <w:sz w:val="28"/>
          <w:szCs w:val="28"/>
          <w:cs/>
        </w:rPr>
        <w:t>ให้การ</w:t>
      </w:r>
      <w:r w:rsidR="00F6254F" w:rsidRPr="00F3427F">
        <w:rPr>
          <w:rFonts w:asciiTheme="majorBidi" w:hAnsiTheme="majorBidi" w:cstheme="majorBidi"/>
          <w:sz w:val="28"/>
          <w:szCs w:val="28"/>
          <w:cs/>
        </w:rPr>
        <w:t>ต่อศาลปกครอง</w:t>
      </w:r>
      <w:r w:rsidR="006F76BB" w:rsidRPr="00F3427F">
        <w:rPr>
          <w:rFonts w:asciiTheme="majorBidi" w:hAnsiTheme="majorBidi" w:cstheme="majorBidi"/>
          <w:sz w:val="28"/>
          <w:szCs w:val="28"/>
          <w:cs/>
        </w:rPr>
        <w:t>กลาง</w:t>
      </w:r>
      <w:r w:rsidR="00C3444F" w:rsidRPr="00F3427F">
        <w:rPr>
          <w:rFonts w:asciiTheme="majorBidi" w:hAnsiTheme="majorBidi" w:cstheme="majorBidi"/>
          <w:sz w:val="28"/>
          <w:szCs w:val="28"/>
          <w:cs/>
        </w:rPr>
        <w:t xml:space="preserve">แล้ว </w:t>
      </w:r>
      <w:r w:rsidR="005F4563" w:rsidRPr="00F3427F">
        <w:rPr>
          <w:rFonts w:asciiTheme="majorBidi" w:hAnsiTheme="majorBidi" w:cstheme="majorBidi"/>
          <w:sz w:val="28"/>
          <w:szCs w:val="28"/>
          <w:cs/>
        </w:rPr>
        <w:t xml:space="preserve">โดยได้ขอให้ศาลพิจารณายกฟ้องและขอฟ้องแย้งแก่กิจการร่วมค้า กลุ่มร่วมทำงาน </w:t>
      </w:r>
      <w:r w:rsidR="005F4563"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="004502A9" w:rsidRPr="00F3427F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4502A9" w:rsidRPr="00F3427F">
        <w:rPr>
          <w:rFonts w:asciiTheme="majorBidi" w:hAnsiTheme="majorBidi" w:cstheme="majorBidi"/>
          <w:sz w:val="28"/>
          <w:szCs w:val="28"/>
        </w:rPr>
        <w:t xml:space="preserve">26 </w:t>
      </w:r>
      <w:r w:rsidR="004502A9" w:rsidRPr="00F3427F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4502A9" w:rsidRPr="00F3427F">
        <w:rPr>
          <w:rFonts w:asciiTheme="majorBidi" w:hAnsiTheme="majorBidi" w:cstheme="majorBidi"/>
          <w:sz w:val="28"/>
          <w:szCs w:val="28"/>
        </w:rPr>
        <w:t>2569</w:t>
      </w:r>
      <w:r w:rsidR="004502A9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F4563" w:rsidRPr="00F3427F">
        <w:rPr>
          <w:rFonts w:asciiTheme="majorBidi" w:hAnsiTheme="majorBidi" w:cstheme="majorBidi"/>
          <w:sz w:val="28"/>
          <w:szCs w:val="28"/>
          <w:cs/>
        </w:rPr>
        <w:t xml:space="preserve">กลุ่มร่วมทำงาน </w:t>
      </w:r>
      <w:r w:rsidR="005F4563"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="00A85F13" w:rsidRPr="00F3427F">
        <w:rPr>
          <w:rFonts w:asciiTheme="majorBidi" w:hAnsiTheme="majorBidi" w:cstheme="majorBidi"/>
          <w:sz w:val="28"/>
          <w:szCs w:val="28"/>
          <w:cs/>
        </w:rPr>
        <w:t>ได้ยื่น</w:t>
      </w:r>
      <w:r w:rsidR="00CE359D">
        <w:rPr>
          <w:rFonts w:asciiTheme="majorBidi" w:hAnsiTheme="majorBidi" w:cstheme="majorBidi"/>
          <w:sz w:val="28"/>
          <w:szCs w:val="28"/>
        </w:rPr>
        <w:t xml:space="preserve">       </w:t>
      </w:r>
      <w:r w:rsidR="00A85F13" w:rsidRPr="00F3427F">
        <w:rPr>
          <w:rFonts w:asciiTheme="majorBidi" w:hAnsiTheme="majorBidi" w:cstheme="majorBidi"/>
          <w:sz w:val="28"/>
          <w:szCs w:val="28"/>
          <w:cs/>
        </w:rPr>
        <w:t>คำคัดค้านต่อคำให้การฟ้องแย้ง</w:t>
      </w:r>
      <w:r w:rsidR="00A85F13" w:rsidRPr="00F3427F">
        <w:rPr>
          <w:rFonts w:asciiTheme="majorBidi" w:hAnsiTheme="majorBidi" w:cstheme="majorBidi" w:hint="cs"/>
          <w:sz w:val="28"/>
          <w:szCs w:val="28"/>
          <w:cs/>
        </w:rPr>
        <w:t>ต่อ</w:t>
      </w:r>
      <w:r w:rsidR="00B82B9D" w:rsidRPr="00F3427F">
        <w:rPr>
          <w:rFonts w:asciiTheme="majorBidi" w:hAnsiTheme="majorBidi" w:cstheme="majorBidi"/>
          <w:sz w:val="28"/>
          <w:szCs w:val="28"/>
          <w:cs/>
        </w:rPr>
        <w:t>ศาลปกครอง</w:t>
      </w:r>
      <w:r w:rsidR="004502A9" w:rsidRPr="00F3427F">
        <w:rPr>
          <w:rFonts w:asciiTheme="majorBidi" w:hAnsiTheme="majorBidi"/>
          <w:sz w:val="28"/>
          <w:szCs w:val="28"/>
          <w:cs/>
        </w:rPr>
        <w:t>และเมื่อวันที่</w:t>
      </w:r>
      <w:r w:rsidR="004502A9" w:rsidRPr="00F3427F">
        <w:rPr>
          <w:rFonts w:asciiTheme="majorBidi" w:hAnsiTheme="majorBidi" w:hint="cs"/>
          <w:sz w:val="28"/>
          <w:szCs w:val="28"/>
          <w:cs/>
        </w:rPr>
        <w:t xml:space="preserve"> </w:t>
      </w:r>
      <w:r w:rsidR="004502A9" w:rsidRPr="00F3427F">
        <w:rPr>
          <w:rFonts w:asciiTheme="majorBidi" w:hAnsiTheme="majorBidi"/>
          <w:sz w:val="28"/>
          <w:szCs w:val="28"/>
        </w:rPr>
        <w:t>28</w:t>
      </w:r>
      <w:r w:rsidR="004502A9" w:rsidRPr="00F3427F">
        <w:rPr>
          <w:rFonts w:asciiTheme="majorBidi" w:hAnsiTheme="majorBidi"/>
          <w:sz w:val="28"/>
          <w:szCs w:val="28"/>
          <w:cs/>
        </w:rPr>
        <w:t xml:space="preserve"> เมษายน</w:t>
      </w:r>
      <w:r w:rsidR="004502A9" w:rsidRPr="00F3427F">
        <w:rPr>
          <w:rFonts w:asciiTheme="majorBidi" w:hAnsiTheme="majorBidi"/>
          <w:sz w:val="28"/>
          <w:szCs w:val="28"/>
        </w:rPr>
        <w:t xml:space="preserve"> 2569</w:t>
      </w:r>
      <w:r w:rsidR="004502A9" w:rsidRPr="00F3427F">
        <w:rPr>
          <w:rFonts w:asciiTheme="majorBidi" w:hAnsiTheme="majorBidi"/>
          <w:sz w:val="28"/>
          <w:szCs w:val="28"/>
          <w:cs/>
        </w:rPr>
        <w:t xml:space="preserve"> ขสมก.ได้ยื่นคำให้การเพิ่มเติมและคำคัดค้านต่อคำให้การแก้ฟ้องแย้งต่อศาลปกครองแล้ว ปัจจุบันอยู่ระหว่างกลุ่มร่วมทำงาน </w:t>
      </w:r>
      <w:r w:rsidR="004502A9" w:rsidRPr="00F3427F">
        <w:rPr>
          <w:rFonts w:asciiTheme="majorBidi" w:hAnsiTheme="majorBidi" w:cstheme="majorBidi"/>
          <w:sz w:val="28"/>
          <w:szCs w:val="28"/>
        </w:rPr>
        <w:t xml:space="preserve">SCN-CHO </w:t>
      </w:r>
      <w:r w:rsidR="004502A9" w:rsidRPr="00F3427F">
        <w:rPr>
          <w:rFonts w:asciiTheme="majorBidi" w:hAnsiTheme="majorBidi"/>
          <w:sz w:val="28"/>
          <w:szCs w:val="28"/>
          <w:cs/>
        </w:rPr>
        <w:t>ดำเนินการยื่นคำให้การแก้</w:t>
      </w:r>
      <w:r w:rsidR="00CE359D">
        <w:rPr>
          <w:rFonts w:asciiTheme="majorBidi" w:hAnsiTheme="majorBidi"/>
          <w:sz w:val="28"/>
          <w:szCs w:val="28"/>
        </w:rPr>
        <w:t xml:space="preserve">        </w:t>
      </w:r>
      <w:r w:rsidR="004502A9" w:rsidRPr="00F3427F">
        <w:rPr>
          <w:rFonts w:asciiTheme="majorBidi" w:hAnsiTheme="majorBidi"/>
          <w:sz w:val="28"/>
          <w:szCs w:val="28"/>
          <w:cs/>
        </w:rPr>
        <w:t>ฟ้องแย้งเพิ่มเติมต่อไป</w:t>
      </w:r>
      <w:r w:rsidR="004502A9" w:rsidRPr="00F3427F">
        <w:rPr>
          <w:rFonts w:asciiTheme="majorBidi" w:hAnsiTheme="majorBidi" w:hint="cs"/>
          <w:sz w:val="28"/>
          <w:szCs w:val="28"/>
          <w:cs/>
        </w:rPr>
        <w:t xml:space="preserve">  </w:t>
      </w:r>
    </w:p>
    <w:p w14:paraId="2348652D" w14:textId="3B634C50" w:rsidR="00FA3358" w:rsidRPr="00F3427F" w:rsidRDefault="00FA3358" w:rsidP="0076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  <w:cs/>
        </w:rPr>
      </w:pPr>
    </w:p>
    <w:p w14:paraId="0BE1D6E8" w14:textId="009E1CDE" w:rsidR="00297A37" w:rsidRPr="00F3427F" w:rsidRDefault="00297A37" w:rsidP="00C2398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  <w:cs/>
        </w:rPr>
      </w:pPr>
      <w:r w:rsidRPr="00F3427F">
        <w:rPr>
          <w:rFonts w:ascii="Angsana New" w:hAnsi="Angsana New"/>
          <w:bCs/>
          <w:sz w:val="28"/>
          <w:szCs w:val="28"/>
          <w:cs/>
        </w:rPr>
        <w:t>ที่ดิน อาคารและอุปกรณ์</w:t>
      </w:r>
    </w:p>
    <w:p w14:paraId="50755672" w14:textId="77777777" w:rsidR="005644D0" w:rsidRPr="00F3427F" w:rsidRDefault="005644D0" w:rsidP="00B76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432" w:type="dxa"/>
        <w:tblInd w:w="27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990"/>
        <w:gridCol w:w="1350"/>
        <w:gridCol w:w="180"/>
        <w:gridCol w:w="1692"/>
      </w:tblGrid>
      <w:tr w:rsidR="0053419F" w:rsidRPr="00F3427F" w14:paraId="5665955B" w14:textId="77777777" w:rsidTr="0053419F">
        <w:trPr>
          <w:cantSplit/>
          <w:tblHeader/>
        </w:trPr>
        <w:tc>
          <w:tcPr>
            <w:tcW w:w="5220" w:type="dxa"/>
            <w:vAlign w:val="bottom"/>
          </w:tcPr>
          <w:p w14:paraId="408235DF" w14:textId="3A38B3D7" w:rsidR="0053419F" w:rsidRPr="00F3427F" w:rsidRDefault="0053419F" w:rsidP="003A7AAE">
            <w:pPr>
              <w:pStyle w:val="acctfourfigures"/>
              <w:tabs>
                <w:tab w:val="left" w:pos="720"/>
              </w:tabs>
              <w:spacing w:line="240" w:lineRule="auto"/>
              <w:ind w:left="193" w:firstLine="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897A13"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สาม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เดือนสิ้นสุดวันที่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7077E6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="00897A13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="00897A13" w:rsidRPr="00F3427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มีนาคม </w:t>
            </w:r>
            <w:r w:rsidR="007077E6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990" w:type="dxa"/>
          </w:tcPr>
          <w:p w14:paraId="32B7B0A4" w14:textId="77777777" w:rsidR="0053419F" w:rsidRPr="00F3427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DE7BA83" w14:textId="3D1F59FB" w:rsidR="0053419F" w:rsidRPr="00F3427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993A356" w14:textId="3275D7E2" w:rsidR="0053419F" w:rsidRPr="00F3427F" w:rsidRDefault="0053419F" w:rsidP="00FA75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FEDED31" w14:textId="77777777" w:rsidR="0053419F" w:rsidRPr="00F3427F" w:rsidRDefault="0053419F" w:rsidP="00FA759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692" w:type="dxa"/>
            <w:vAlign w:val="bottom"/>
          </w:tcPr>
          <w:p w14:paraId="05B12734" w14:textId="77777777" w:rsidR="0053419F" w:rsidRPr="00F3427F" w:rsidRDefault="0053419F" w:rsidP="00FA759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839A46B" w14:textId="77777777" w:rsidR="0053419F" w:rsidRPr="00F3427F" w:rsidRDefault="0053419F" w:rsidP="00FA759C">
            <w:pPr>
              <w:pStyle w:val="acctmergecolhdg"/>
              <w:spacing w:line="240" w:lineRule="auto"/>
              <w:ind w:right="-12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bidi="th-TH"/>
              </w:rPr>
            </w:pPr>
            <w:r w:rsidRPr="00F3427F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3419F" w:rsidRPr="00F3427F" w14:paraId="54A58934" w14:textId="77777777" w:rsidTr="0053419F">
        <w:trPr>
          <w:cantSplit/>
        </w:trPr>
        <w:tc>
          <w:tcPr>
            <w:tcW w:w="5220" w:type="dxa"/>
          </w:tcPr>
          <w:p w14:paraId="121FA0E6" w14:textId="77777777" w:rsidR="0053419F" w:rsidRPr="00F3427F" w:rsidRDefault="0053419F" w:rsidP="00FA759C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0B940BD" w14:textId="77777777" w:rsidR="0053419F" w:rsidRPr="00F3427F" w:rsidRDefault="0053419F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222" w:type="dxa"/>
            <w:gridSpan w:val="3"/>
          </w:tcPr>
          <w:p w14:paraId="6FD4E015" w14:textId="6DEB2361" w:rsidR="0053419F" w:rsidRPr="00F3427F" w:rsidRDefault="0053419F" w:rsidP="00FA759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3419F" w:rsidRPr="00F3427F" w14:paraId="59A19167" w14:textId="77777777" w:rsidTr="0053419F">
        <w:trPr>
          <w:cantSplit/>
        </w:trPr>
        <w:tc>
          <w:tcPr>
            <w:tcW w:w="5220" w:type="dxa"/>
          </w:tcPr>
          <w:p w14:paraId="6D8D683B" w14:textId="4CC3E007" w:rsidR="0053419F" w:rsidRPr="00F3427F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ซื้อ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และการโอนเข้า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1E471A1B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F05A09" w14:textId="76A4336E" w:rsidR="0053419F" w:rsidRPr="00F3427F" w:rsidRDefault="007077E6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1038D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832</w:t>
            </w:r>
          </w:p>
        </w:tc>
        <w:tc>
          <w:tcPr>
            <w:tcW w:w="180" w:type="dxa"/>
          </w:tcPr>
          <w:p w14:paraId="1BBADFF1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6B2DDDC4" w14:textId="3F6B9A8B" w:rsidR="0053419F" w:rsidRPr="00F3427F" w:rsidRDefault="007077E6" w:rsidP="00952C6A">
            <w:pPr>
              <w:pStyle w:val="acctfourfigures"/>
              <w:tabs>
                <w:tab w:val="clear" w:pos="765"/>
                <w:tab w:val="decimal" w:pos="1368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  <w:r w:rsidR="00B1038D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648</w:t>
            </w:r>
          </w:p>
        </w:tc>
      </w:tr>
      <w:tr w:rsidR="0053419F" w:rsidRPr="00F3427F" w14:paraId="7DC536D8" w14:textId="77777777" w:rsidTr="0053419F">
        <w:trPr>
          <w:cantSplit/>
        </w:trPr>
        <w:tc>
          <w:tcPr>
            <w:tcW w:w="5220" w:type="dxa"/>
          </w:tcPr>
          <w:p w14:paraId="44AA1A43" w14:textId="31A55511" w:rsidR="0053419F" w:rsidRPr="00F3427F" w:rsidRDefault="0053419F" w:rsidP="00952C6A">
            <w:pPr>
              <w:spacing w:line="240" w:lineRule="auto"/>
              <w:ind w:left="193" w:firstLine="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การจำหน่ายและการโอนออก 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1B357986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BE54D4" w14:textId="479CF1CC" w:rsidR="0053419F" w:rsidRPr="00F3427F" w:rsidRDefault="00B1038D" w:rsidP="00952C6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859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CC936B6" w14:textId="77777777" w:rsidR="0053419F" w:rsidRPr="00F3427F" w:rsidRDefault="0053419F" w:rsidP="00952C6A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2" w:type="dxa"/>
          </w:tcPr>
          <w:p w14:paraId="0E44BAF6" w14:textId="0707AE60" w:rsidR="006F107C" w:rsidRPr="00F3427F" w:rsidRDefault="00B1038D" w:rsidP="00B030A7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2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C81E10D" w14:textId="77777777" w:rsidR="00B030A7" w:rsidRPr="00F3427F" w:rsidRDefault="00B030A7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1415920" w14:textId="53610F8D" w:rsidR="00A72734" w:rsidRPr="00F3427F" w:rsidRDefault="00A72734" w:rsidP="005644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กลุ่มบริษัทและบริษัทรับรู้ค่าเสื่อมราคาของที่ดิน อาคารและอุปกรณ์ไม่รวมสินทรัพย์สิทธิการใช้สำหรับ</w:t>
      </w:r>
      <w:r w:rsidR="0010794E" w:rsidRPr="00F3427F">
        <w:rPr>
          <w:rFonts w:asciiTheme="majorBidi" w:hAnsiTheme="majorBidi" w:cstheme="majorBidi"/>
          <w:sz w:val="28"/>
          <w:szCs w:val="28"/>
          <w:cs/>
        </w:rPr>
        <w:t>งวด</w:t>
      </w:r>
      <w:r w:rsidR="00897A13" w:rsidRPr="00F3427F">
        <w:rPr>
          <w:rFonts w:asciiTheme="majorBidi" w:hAnsiTheme="majorBidi" w:cstheme="majorBidi" w:hint="cs"/>
          <w:sz w:val="28"/>
          <w:szCs w:val="28"/>
          <w:cs/>
        </w:rPr>
        <w:t>สาม</w:t>
      </w:r>
      <w:r w:rsidR="0010794E" w:rsidRPr="00F3427F">
        <w:rPr>
          <w:rFonts w:asciiTheme="majorBidi" w:hAnsiTheme="majorBidi" w:cstheme="majorBidi"/>
          <w:sz w:val="28"/>
          <w:szCs w:val="28"/>
          <w:cs/>
        </w:rPr>
        <w:t>เดือน</w:t>
      </w:r>
      <w:r w:rsidR="00EE2CD7" w:rsidRPr="00F3427F">
        <w:rPr>
          <w:rFonts w:ascii="Angsana New" w:hAnsi="Angsana New"/>
          <w:sz w:val="28"/>
          <w:szCs w:val="28"/>
          <w:cs/>
        </w:rPr>
        <w:t>สิ้นสุดวันที่</w:t>
      </w:r>
      <w:r w:rsidR="000B7843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897A13" w:rsidRPr="00F3427F">
        <w:rPr>
          <w:rFonts w:ascii="Angsana New" w:hAnsi="Angsana New"/>
          <w:sz w:val="28"/>
          <w:szCs w:val="28"/>
          <w:cs/>
        </w:rPr>
        <w:t xml:space="preserve"> 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0B7843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จำนว</w:t>
      </w:r>
      <w:r w:rsidR="00222375" w:rsidRPr="00F3427F">
        <w:rPr>
          <w:rFonts w:asciiTheme="majorBidi" w:hAnsiTheme="majorBidi" w:cstheme="majorBidi" w:hint="cs"/>
          <w:sz w:val="28"/>
          <w:szCs w:val="28"/>
          <w:cs/>
        </w:rPr>
        <w:t>น</w:t>
      </w:r>
      <w:r w:rsidR="00FC395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16</w:t>
      </w:r>
      <w:r w:rsidR="002B10D7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45</w:t>
      </w:r>
      <w:r w:rsidR="002B10D7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E275BF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ล้านบาท และจำนว</w:t>
      </w:r>
      <w:r w:rsidR="00222375" w:rsidRPr="00F3427F">
        <w:rPr>
          <w:rFonts w:asciiTheme="majorBidi" w:hAnsiTheme="majorBidi" w:cstheme="majorBidi" w:hint="cs"/>
          <w:sz w:val="28"/>
          <w:szCs w:val="28"/>
          <w:cs/>
        </w:rPr>
        <w:t>น</w:t>
      </w:r>
      <w:r w:rsidR="00753E2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8</w:t>
      </w:r>
      <w:r w:rsidR="002B10D7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13</w:t>
      </w:r>
      <w:r w:rsidR="002B10D7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38D789E8" w14:textId="77777777" w:rsidR="006C06DD" w:rsidRPr="00F3427F" w:rsidRDefault="006C06DD" w:rsidP="005644D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09060C0A" w14:textId="7EA0B7BA" w:rsidR="00CE359D" w:rsidRDefault="003170C3" w:rsidP="007A5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077E6" w:rsidRPr="00F3427F">
        <w:rPr>
          <w:rFonts w:asciiTheme="majorBidi" w:hAnsiTheme="majorBidi"/>
          <w:sz w:val="28"/>
          <w:szCs w:val="28"/>
        </w:rPr>
        <w:t>31</w:t>
      </w:r>
      <w:r w:rsidR="00897A13" w:rsidRPr="00F3427F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7077E6" w:rsidRPr="00F3427F">
        <w:rPr>
          <w:rFonts w:asciiTheme="majorBidi" w:hAnsiTheme="majorBidi"/>
          <w:sz w:val="28"/>
          <w:szCs w:val="28"/>
        </w:rPr>
        <w:t>2569</w:t>
      </w:r>
      <w:r w:rsidR="00F36B83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อาคารและอุปกรณ์ของกลุ่มบริษัทมูลค่าสุทธิตามบัญชีจำนวน</w:t>
      </w:r>
      <w:r w:rsidR="00E25796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516</w:t>
      </w:r>
      <w:r w:rsidR="008D3EAC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41</w:t>
      </w:r>
      <w:r w:rsidR="00897A13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281CAD" w:rsidRPr="00F3427F">
        <w:rPr>
          <w:rFonts w:asciiTheme="majorBidi" w:hAnsiTheme="majorBidi" w:cstheme="majorBidi"/>
          <w:sz w:val="28"/>
          <w:szCs w:val="28"/>
          <w:cs/>
        </w:rPr>
        <w:t xml:space="preserve">         </w:t>
      </w:r>
      <w:r w:rsidR="00B027A1" w:rsidRPr="00F3427F">
        <w:rPr>
          <w:rFonts w:asciiTheme="majorBidi" w:hAnsiTheme="majorBidi" w:cstheme="majorBidi"/>
          <w:sz w:val="28"/>
          <w:szCs w:val="28"/>
        </w:rPr>
        <w:br/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6A2055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521</w:t>
      </w:r>
      <w:r w:rsidR="00C519E7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82</w:t>
      </w:r>
      <w:r w:rsidR="000168D7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2430EB" w:rsidRPr="00F3427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2759" w:rsidRPr="00F3427F">
        <w:rPr>
          <w:rFonts w:asciiTheme="majorBidi" w:hAnsiTheme="majorBidi" w:cstheme="majorBidi"/>
          <w:sz w:val="28"/>
          <w:szCs w:val="28"/>
          <w:cs/>
        </w:rPr>
        <w:t>ใช้ในการ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ค้ำประกันวงเงินสินเชื่อ วงเงินเบิกเกินบัญชี</w:t>
      </w:r>
      <w:r w:rsidR="00FD5468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วงเงินกู้ยืม</w:t>
      </w:r>
      <w:r w:rsidR="00793200" w:rsidRPr="00F3427F">
        <w:rPr>
          <w:rFonts w:asciiTheme="majorBidi" w:hAnsiTheme="majorBidi" w:cstheme="majorBidi" w:hint="cs"/>
          <w:sz w:val="28"/>
          <w:szCs w:val="28"/>
          <w:cs/>
        </w:rPr>
        <w:t>และหุ้นกู้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ของ</w:t>
      </w:r>
      <w:r w:rsidR="007A223B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D3431">
        <w:rPr>
          <w:rFonts w:asciiTheme="majorBidi" w:hAnsiTheme="majorBidi" w:cstheme="majorBidi"/>
          <w:sz w:val="28"/>
          <w:szCs w:val="28"/>
        </w:rPr>
        <w:t xml:space="preserve">       </w:t>
      </w:r>
      <w:r w:rsidR="002430EB" w:rsidRPr="00F3427F">
        <w:rPr>
          <w:rFonts w:asciiTheme="majorBidi" w:hAnsiTheme="majorBidi" w:cstheme="majorBidi"/>
          <w:sz w:val="28"/>
          <w:szCs w:val="28"/>
          <w:cs/>
        </w:rPr>
        <w:t>กลุ่มบริษัทกับสถาบันการเงินในประเทศหลายแห่ง</w:t>
      </w:r>
    </w:p>
    <w:p w14:paraId="77A280E9" w14:textId="77777777" w:rsidR="00CE359D" w:rsidRDefault="00CE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bookmarkEnd w:id="5"/>
    <w:p w14:paraId="0759DBBC" w14:textId="70FFAB80" w:rsidR="00016D17" w:rsidRPr="00F3427F" w:rsidRDefault="008D721A" w:rsidP="00A17E93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Cs/>
          <w:sz w:val="28"/>
          <w:szCs w:val="28"/>
        </w:rPr>
      </w:pPr>
      <w:r w:rsidRPr="00F3427F">
        <w:rPr>
          <w:rFonts w:asciiTheme="majorBidi" w:hAnsiTheme="majorBidi" w:cstheme="majorBidi" w:hint="cs"/>
          <w:bCs/>
          <w:sz w:val="28"/>
          <w:szCs w:val="28"/>
          <w:cs/>
        </w:rPr>
        <w:lastRenderedPageBreak/>
        <w:t>หนี้สินที่มีภาระดอกเบี้ย</w:t>
      </w:r>
    </w:p>
    <w:p w14:paraId="387A9EDE" w14:textId="77777777" w:rsidR="00277B7E" w:rsidRPr="005E070D" w:rsidRDefault="00277B7E" w:rsidP="00B604D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7B883FA" w14:textId="50A7205E" w:rsidR="005508C1" w:rsidRPr="00F3427F" w:rsidRDefault="005508C1" w:rsidP="00550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pacing w:val="4"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เงินกู้ยืมระยะสั้นจากสถาบันการเงิน</w:t>
      </w:r>
    </w:p>
    <w:p w14:paraId="404057A1" w14:textId="7392F41B" w:rsidR="00F37C93" w:rsidRPr="00F3427F" w:rsidRDefault="003170C3" w:rsidP="00CD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077E6" w:rsidRPr="00F3427F">
        <w:rPr>
          <w:rFonts w:asciiTheme="majorBidi" w:hAnsiTheme="majorBidi"/>
          <w:spacing w:val="-2"/>
          <w:sz w:val="28"/>
          <w:szCs w:val="28"/>
        </w:rPr>
        <w:t>31</w:t>
      </w:r>
      <w:r w:rsidR="00897A13" w:rsidRPr="00F3427F">
        <w:rPr>
          <w:rFonts w:asciiTheme="majorBidi" w:hAnsiTheme="majorBidi"/>
          <w:spacing w:val="-2"/>
          <w:sz w:val="28"/>
          <w:szCs w:val="28"/>
          <w:cs/>
        </w:rPr>
        <w:t xml:space="preserve"> มีนาคม </w:t>
      </w:r>
      <w:r w:rsidR="007077E6" w:rsidRPr="00F3427F">
        <w:rPr>
          <w:rFonts w:asciiTheme="majorBidi" w:hAnsiTheme="majorBidi"/>
          <w:spacing w:val="-2"/>
          <w:sz w:val="28"/>
          <w:szCs w:val="28"/>
        </w:rPr>
        <w:t>2569</w:t>
      </w:r>
      <w:r w:rsidR="00897A13" w:rsidRPr="00F3427F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0D7E8E" w:rsidRPr="00F3427F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กลุ่มบริษัทและ</w:t>
      </w:r>
      <w:r w:rsidR="00C26110" w:rsidRPr="00F3427F">
        <w:rPr>
          <w:rFonts w:asciiTheme="majorBidi" w:hAnsiTheme="majorBidi" w:cstheme="majorBidi"/>
          <w:spacing w:val="-2"/>
          <w:sz w:val="28"/>
          <w:szCs w:val="28"/>
          <w:cs/>
        </w:rPr>
        <w:t>บริษัท</w:t>
      </w:r>
      <w:r w:rsidR="001D25E4" w:rsidRPr="00F3427F">
        <w:rPr>
          <w:rFonts w:asciiTheme="majorBidi" w:hAnsiTheme="majorBidi" w:cstheme="majorBidi"/>
          <w:spacing w:val="-2"/>
          <w:sz w:val="28"/>
          <w:szCs w:val="28"/>
          <w:cs/>
        </w:rPr>
        <w:t>มี</w:t>
      </w:r>
      <w:r w:rsidR="00D5638C" w:rsidRPr="00F3427F">
        <w:rPr>
          <w:rFonts w:asciiTheme="majorBidi" w:hAnsiTheme="majorBidi" w:cstheme="majorBidi"/>
          <w:spacing w:val="-2"/>
          <w:sz w:val="28"/>
          <w:szCs w:val="28"/>
          <w:cs/>
        </w:rPr>
        <w:t>สัญญากู้ยืม</w:t>
      </w:r>
      <w:r w:rsidR="00B859AF" w:rsidRPr="00F3427F">
        <w:rPr>
          <w:rFonts w:asciiTheme="majorBidi" w:hAnsiTheme="majorBidi" w:cstheme="majorBidi"/>
          <w:spacing w:val="-2"/>
          <w:sz w:val="28"/>
          <w:szCs w:val="28"/>
          <w:cs/>
        </w:rPr>
        <w:t>เงิน</w:t>
      </w:r>
      <w:r w:rsidR="00D5638C" w:rsidRPr="00F3427F">
        <w:rPr>
          <w:rFonts w:asciiTheme="majorBidi" w:hAnsiTheme="majorBidi" w:cstheme="majorBidi"/>
          <w:spacing w:val="-2"/>
          <w:sz w:val="28"/>
          <w:szCs w:val="28"/>
          <w:cs/>
        </w:rPr>
        <w:t>ระยะสั้นจากสถาบันการเงิน</w:t>
      </w:r>
      <w:r w:rsidR="00B859AF" w:rsidRPr="00F3427F">
        <w:rPr>
          <w:rFonts w:asciiTheme="majorBidi" w:hAnsiTheme="majorBidi" w:cstheme="majorBidi"/>
          <w:spacing w:val="-2"/>
          <w:sz w:val="28"/>
          <w:szCs w:val="28"/>
          <w:cs/>
        </w:rPr>
        <w:t>ในประเทศหลายแห่ง</w:t>
      </w:r>
      <w:r w:rsidR="00B859AF" w:rsidRPr="00F3427F">
        <w:rPr>
          <w:rFonts w:asciiTheme="majorBidi" w:hAnsiTheme="majorBidi" w:cstheme="majorBidi"/>
          <w:spacing w:val="4"/>
          <w:sz w:val="28"/>
          <w:szCs w:val="28"/>
          <w:cs/>
        </w:rPr>
        <w:t>เป็น</w:t>
      </w:r>
      <w:r w:rsidR="00D5638C" w:rsidRPr="00F3427F">
        <w:rPr>
          <w:rFonts w:asciiTheme="majorBidi" w:hAnsiTheme="majorBidi" w:cstheme="majorBidi"/>
          <w:spacing w:val="4"/>
          <w:sz w:val="28"/>
          <w:szCs w:val="28"/>
          <w:cs/>
        </w:rPr>
        <w:t>จำนวน</w:t>
      </w:r>
      <w:r w:rsidR="00753E29" w:rsidRPr="00F3427F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pacing w:val="4"/>
          <w:sz w:val="28"/>
          <w:szCs w:val="28"/>
        </w:rPr>
        <w:t>1</w:t>
      </w:r>
      <w:r w:rsidR="006C102A" w:rsidRPr="00F3427F">
        <w:rPr>
          <w:rFonts w:asciiTheme="majorBidi" w:hAnsiTheme="majorBidi" w:cstheme="majorBidi"/>
          <w:spacing w:val="4"/>
          <w:sz w:val="28"/>
          <w:szCs w:val="28"/>
        </w:rPr>
        <w:t>,</w:t>
      </w:r>
      <w:r w:rsidR="007077E6" w:rsidRPr="00F3427F">
        <w:rPr>
          <w:rFonts w:asciiTheme="majorBidi" w:hAnsiTheme="majorBidi" w:cstheme="majorBidi"/>
          <w:spacing w:val="4"/>
          <w:sz w:val="28"/>
          <w:szCs w:val="28"/>
        </w:rPr>
        <w:t>367</w:t>
      </w:r>
      <w:r w:rsidR="006C102A" w:rsidRPr="00F3427F">
        <w:rPr>
          <w:rFonts w:asciiTheme="majorBidi" w:hAnsiTheme="majorBidi" w:cstheme="majorBidi"/>
          <w:spacing w:val="4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pacing w:val="4"/>
          <w:sz w:val="28"/>
          <w:szCs w:val="28"/>
        </w:rPr>
        <w:t>39</w:t>
      </w:r>
      <w:r w:rsidR="00AA3835" w:rsidRPr="00F3427F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15397F" w:rsidRPr="00F3427F">
        <w:rPr>
          <w:rFonts w:asciiTheme="majorBidi" w:hAnsiTheme="majorBidi" w:cstheme="majorBidi" w:hint="cs"/>
          <w:spacing w:val="4"/>
          <w:sz w:val="28"/>
          <w:szCs w:val="28"/>
          <w:cs/>
        </w:rPr>
        <w:t>ล้านบาทและ</w:t>
      </w:r>
      <w:r w:rsidR="002E2682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1</w:t>
      </w:r>
      <w:r w:rsidR="006C102A" w:rsidRPr="00F3427F">
        <w:rPr>
          <w:rFonts w:asciiTheme="majorBidi" w:hAnsiTheme="majorBidi" w:cstheme="majorBidi"/>
          <w:sz w:val="28"/>
          <w:szCs w:val="28"/>
        </w:rPr>
        <w:t>,</w:t>
      </w:r>
      <w:r w:rsidR="007077E6" w:rsidRPr="00F3427F">
        <w:rPr>
          <w:rFonts w:asciiTheme="majorBidi" w:hAnsiTheme="majorBidi" w:cstheme="majorBidi"/>
          <w:sz w:val="28"/>
          <w:szCs w:val="28"/>
        </w:rPr>
        <w:t>366</w:t>
      </w:r>
      <w:r w:rsidR="006C102A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71</w:t>
      </w:r>
      <w:r w:rsidR="00E275BF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B859AF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582B2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582B24" w:rsidRPr="00F3427F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  <w:r w:rsidR="00281CAD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281CAD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AB5621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424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78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8733BD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และ</w:t>
      </w:r>
      <w:r w:rsidR="00C43B2D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7077E6" w:rsidRPr="00F3427F">
        <w:rPr>
          <w:rFonts w:asciiTheme="majorBidi" w:hAnsiTheme="majorBidi"/>
          <w:i/>
          <w:iCs/>
          <w:sz w:val="28"/>
          <w:szCs w:val="28"/>
        </w:rPr>
        <w:t>1</w:t>
      </w:r>
      <w:r w:rsidR="00897A13" w:rsidRPr="00F3427F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7077E6" w:rsidRPr="00F3427F">
        <w:rPr>
          <w:rFonts w:asciiTheme="majorBidi" w:hAnsiTheme="majorBidi"/>
          <w:i/>
          <w:iCs/>
          <w:sz w:val="28"/>
          <w:szCs w:val="28"/>
        </w:rPr>
        <w:t>419</w:t>
      </w:r>
      <w:r w:rsidR="00897A13" w:rsidRPr="00F3427F">
        <w:rPr>
          <w:rFonts w:asciiTheme="majorBidi" w:hAnsiTheme="majorBidi"/>
          <w:i/>
          <w:iCs/>
          <w:sz w:val="28"/>
          <w:szCs w:val="28"/>
        </w:rPr>
        <w:t>.</w:t>
      </w:r>
      <w:r w:rsidR="007077E6" w:rsidRPr="00F3427F">
        <w:rPr>
          <w:rFonts w:asciiTheme="majorBidi" w:hAnsiTheme="majorBidi"/>
          <w:i/>
          <w:iCs/>
          <w:sz w:val="28"/>
          <w:szCs w:val="28"/>
        </w:rPr>
        <w:t>8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2E2682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43B2D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C43B2D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ตามลำดับ</w:t>
      </w:r>
      <w:r w:rsidR="0016581B" w:rsidRPr="00F3427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859AF" w:rsidRPr="00F3427F">
        <w:rPr>
          <w:rFonts w:asciiTheme="majorBidi" w:hAnsiTheme="majorBidi" w:cstheme="majorBidi"/>
          <w:sz w:val="28"/>
          <w:szCs w:val="28"/>
          <w:cs/>
        </w:rPr>
        <w:t xml:space="preserve"> เงินกู้ยืมดังกล่าวมีอัตราดอกเบี้ยร้อยละ</w:t>
      </w:r>
      <w:r w:rsidR="00C442D2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pacing w:val="4"/>
          <w:sz w:val="28"/>
          <w:szCs w:val="28"/>
        </w:rPr>
        <w:t>4</w:t>
      </w:r>
      <w:r w:rsidR="0087072A" w:rsidRPr="00F3427F">
        <w:rPr>
          <w:rFonts w:asciiTheme="majorBidi" w:hAnsiTheme="majorBidi" w:cstheme="majorBidi"/>
          <w:spacing w:val="4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pacing w:val="4"/>
          <w:sz w:val="28"/>
          <w:szCs w:val="28"/>
        </w:rPr>
        <w:t>40</w:t>
      </w:r>
      <w:r w:rsidR="000D0BDF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A65D8" w:rsidRPr="00F3427F">
        <w:rPr>
          <w:rFonts w:asciiTheme="majorBidi" w:hAnsiTheme="majorBidi" w:cstheme="majorBidi" w:hint="cs"/>
          <w:sz w:val="28"/>
          <w:szCs w:val="28"/>
          <w:cs/>
        </w:rPr>
        <w:t>ต่</w:t>
      </w:r>
      <w:r w:rsidR="0016581B" w:rsidRPr="00F3427F">
        <w:rPr>
          <w:rFonts w:asciiTheme="majorBidi" w:hAnsiTheme="majorBidi" w:cstheme="majorBidi"/>
          <w:spacing w:val="4"/>
          <w:sz w:val="28"/>
          <w:szCs w:val="28"/>
          <w:cs/>
        </w:rPr>
        <w:t>อปี</w:t>
      </w:r>
      <w:r w:rsidR="00942D5F" w:rsidRPr="00F3427F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="00942D5F" w:rsidRPr="00F3427F">
        <w:rPr>
          <w:rFonts w:asciiTheme="majorBidi" w:hAnsiTheme="majorBidi" w:cstheme="majorBidi" w:hint="cs"/>
          <w:spacing w:val="4"/>
          <w:sz w:val="28"/>
          <w:szCs w:val="28"/>
          <w:cs/>
        </w:rPr>
        <w:t>ถึง</w:t>
      </w:r>
      <w:r w:rsidR="00F815B6" w:rsidRPr="00F3427F">
        <w:rPr>
          <w:rFonts w:asciiTheme="majorBidi" w:hAnsiTheme="majorBidi"/>
          <w:spacing w:val="4"/>
          <w:sz w:val="28"/>
          <w:szCs w:val="28"/>
          <w:cs/>
        </w:rPr>
        <w:t>ร้อยละ</w:t>
      </w:r>
      <w:r w:rsidR="00E275BF" w:rsidRPr="00F3427F">
        <w:rPr>
          <w:rFonts w:asciiTheme="majorBidi" w:hAnsiTheme="majorBidi"/>
          <w:spacing w:val="4"/>
          <w:sz w:val="28"/>
          <w:szCs w:val="28"/>
        </w:rPr>
        <w:t xml:space="preserve"> </w:t>
      </w:r>
      <w:r w:rsidR="007077E6" w:rsidRPr="00F3427F">
        <w:rPr>
          <w:rFonts w:asciiTheme="majorBidi" w:hAnsiTheme="majorBidi"/>
          <w:spacing w:val="4"/>
          <w:sz w:val="28"/>
          <w:szCs w:val="28"/>
        </w:rPr>
        <w:t>8</w:t>
      </w:r>
      <w:r w:rsidR="0087072A" w:rsidRPr="00F3427F">
        <w:rPr>
          <w:rFonts w:asciiTheme="majorBidi" w:hAnsiTheme="majorBidi"/>
          <w:spacing w:val="4"/>
          <w:sz w:val="28"/>
          <w:szCs w:val="28"/>
        </w:rPr>
        <w:t>.</w:t>
      </w:r>
      <w:r w:rsidR="007077E6" w:rsidRPr="00F3427F">
        <w:rPr>
          <w:rFonts w:asciiTheme="majorBidi" w:hAnsiTheme="majorBidi"/>
          <w:spacing w:val="4"/>
          <w:sz w:val="28"/>
          <w:szCs w:val="28"/>
        </w:rPr>
        <w:t>00</w:t>
      </w:r>
      <w:r w:rsidR="00753E29" w:rsidRPr="00F3427F">
        <w:rPr>
          <w:rFonts w:asciiTheme="majorBidi" w:hAnsiTheme="majorBidi"/>
          <w:spacing w:val="4"/>
          <w:sz w:val="28"/>
          <w:szCs w:val="28"/>
        </w:rPr>
        <w:t xml:space="preserve"> </w:t>
      </w:r>
      <w:r w:rsidR="00F815B6" w:rsidRPr="00F3427F">
        <w:rPr>
          <w:rFonts w:asciiTheme="majorBidi" w:hAnsiTheme="majorBidi"/>
          <w:spacing w:val="4"/>
          <w:sz w:val="28"/>
          <w:szCs w:val="28"/>
          <w:cs/>
        </w:rPr>
        <w:t>ต่อปี</w:t>
      </w:r>
      <w:r w:rsidR="00281CAD" w:rsidRPr="00F3427F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(</w:t>
      </w:r>
      <w:r w:rsidR="007077E6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31</w:t>
      </w:r>
      <w:r w:rsidR="00281CAD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 xml:space="preserve">ธันวาคม </w:t>
      </w:r>
      <w:r w:rsidR="007077E6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2568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: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 xml:space="preserve"> ร้อยละ</w:t>
      </w:r>
      <w:r w:rsidR="000B017A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4</w:t>
      </w:r>
      <w:r w:rsidR="00135F40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25</w:t>
      </w:r>
      <w:r w:rsidR="000B017A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 xml:space="preserve"> </w:t>
      </w:r>
      <w:r w:rsidR="000B017A" w:rsidRPr="00F3427F">
        <w:rPr>
          <w:rFonts w:asciiTheme="majorBidi" w:hAnsiTheme="majorBidi" w:cstheme="majorBidi" w:hint="cs"/>
          <w:i/>
          <w:iCs/>
          <w:spacing w:val="4"/>
          <w:sz w:val="28"/>
          <w:szCs w:val="28"/>
          <w:cs/>
        </w:rPr>
        <w:t xml:space="preserve">ต่อปี ถึงร้อยละ </w:t>
      </w:r>
      <w:r w:rsidR="007077E6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8</w:t>
      </w:r>
      <w:r w:rsidR="00897A13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00</w:t>
      </w:r>
      <w:r w:rsidR="0021092F" w:rsidRPr="00F3427F">
        <w:rPr>
          <w:rFonts w:asciiTheme="majorBidi" w:hAnsiTheme="majorBidi" w:cstheme="majorBidi" w:hint="cs"/>
          <w:i/>
          <w:iCs/>
          <w:spacing w:val="4"/>
          <w:sz w:val="28"/>
          <w:szCs w:val="28"/>
          <w:cs/>
        </w:rPr>
        <w:t xml:space="preserve"> 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  <w:cs/>
        </w:rPr>
        <w:t>ต่อปี</w:t>
      </w:r>
      <w:r w:rsidR="0016581B" w:rsidRPr="00F3427F">
        <w:rPr>
          <w:rFonts w:asciiTheme="majorBidi" w:hAnsiTheme="majorBidi" w:cstheme="majorBidi"/>
          <w:i/>
          <w:iCs/>
          <w:spacing w:val="4"/>
          <w:sz w:val="28"/>
          <w:szCs w:val="28"/>
        </w:rPr>
        <w:t>)</w:t>
      </w:r>
      <w:r w:rsidR="0016581B" w:rsidRPr="00F3427F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="00D02A12" w:rsidRPr="00F3427F">
        <w:rPr>
          <w:rFonts w:asciiTheme="majorBidi" w:hAnsiTheme="majorBidi" w:cstheme="majorBidi"/>
          <w:spacing w:val="4"/>
          <w:sz w:val="28"/>
          <w:szCs w:val="28"/>
          <w:cs/>
        </w:rPr>
        <w:t>เงินกู้ยืมระยะสั้นนี้มีหลักประกัน</w:t>
      </w:r>
      <w:r w:rsidR="000D4889" w:rsidRPr="00F3427F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="000D4889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(ดูหมายเหตุ </w:t>
      </w:r>
      <w:r w:rsidR="000D4889" w:rsidRPr="00F3427F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0D4889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29AB672D" w14:textId="77777777" w:rsidR="00911A6D" w:rsidRPr="005E070D" w:rsidRDefault="00911A6D" w:rsidP="00F2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24"/>
          <w:szCs w:val="24"/>
          <w:cs/>
        </w:rPr>
      </w:pPr>
    </w:p>
    <w:p w14:paraId="2522F565" w14:textId="5E0C951D" w:rsidR="007C76B0" w:rsidRPr="00F3427F" w:rsidRDefault="007C76B0" w:rsidP="00F27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เงินกู้ยืมระยะยาวจากสถาบันการเงิน</w:t>
      </w:r>
    </w:p>
    <w:p w14:paraId="5F98A954" w14:textId="753CAC08" w:rsidR="00A90F58" w:rsidRPr="00F3427F" w:rsidRDefault="003170C3" w:rsidP="00905C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077E6" w:rsidRPr="00F3427F">
        <w:rPr>
          <w:rFonts w:asciiTheme="majorBidi" w:hAnsiTheme="majorBidi"/>
          <w:sz w:val="28"/>
          <w:szCs w:val="28"/>
        </w:rPr>
        <w:t>31</w:t>
      </w:r>
      <w:r w:rsidR="00C519E7" w:rsidRPr="00F3427F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7077E6" w:rsidRPr="00F3427F">
        <w:rPr>
          <w:rFonts w:asciiTheme="majorBidi" w:hAnsiTheme="majorBidi"/>
          <w:sz w:val="28"/>
          <w:szCs w:val="28"/>
        </w:rPr>
        <w:t>2569</w:t>
      </w:r>
      <w:r w:rsidR="00C519E7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บริษัทมีสัญญากู้ยืมเงินระยะยาวจากสถาบันการเงินในประเทศหลา</w:t>
      </w:r>
      <w:r w:rsidR="006E1EC3" w:rsidRPr="00F3427F">
        <w:rPr>
          <w:rFonts w:asciiTheme="majorBidi" w:hAnsiTheme="majorBidi" w:cstheme="majorBidi"/>
          <w:sz w:val="28"/>
          <w:szCs w:val="28"/>
          <w:cs/>
        </w:rPr>
        <w:t>ย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แห่ง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เพื่อใช้ในการดำเนินงานซื้อเครื่องจักร และก่อสร้างอาคารโรงงาน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เป็น</w:t>
      </w:r>
      <w:r w:rsidR="007C76B0" w:rsidRPr="00F3427F">
        <w:rPr>
          <w:rFonts w:asciiTheme="majorBidi" w:hAnsiTheme="majorBidi" w:cstheme="majorBidi"/>
          <w:sz w:val="28"/>
          <w:szCs w:val="28"/>
          <w:cs/>
        </w:rPr>
        <w:t>จำนวน</w:t>
      </w:r>
      <w:r w:rsidR="00922D8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87</w:t>
      </w:r>
      <w:r w:rsidR="009B6F73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24</w:t>
      </w:r>
      <w:r w:rsidR="00E32A96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C76B0"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>:</w:t>
      </w:r>
      <w:r w:rsidR="002A1E8B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116</w:t>
      </w:r>
      <w:r w:rsidR="001C1A12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02</w:t>
      </w:r>
      <w:r w:rsidR="001C1A12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C08E9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7C76B0" w:rsidRPr="00F3427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7C76B0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6110" w:rsidRPr="00F3427F">
        <w:rPr>
          <w:rFonts w:asciiTheme="majorBidi" w:hAnsiTheme="majorBidi" w:cstheme="majorBidi"/>
          <w:sz w:val="28"/>
          <w:szCs w:val="28"/>
          <w:cs/>
        </w:rPr>
        <w:t>เงินกู้ยืมดังกล่าวมีอัตราดอกเบี้</w:t>
      </w:r>
      <w:r w:rsidR="000876EA" w:rsidRPr="00F3427F">
        <w:rPr>
          <w:rFonts w:asciiTheme="majorBidi" w:hAnsiTheme="majorBidi" w:cstheme="majorBidi"/>
          <w:sz w:val="28"/>
          <w:szCs w:val="28"/>
          <w:cs/>
        </w:rPr>
        <w:t>ยเท่ากับที่ระบุในสัญญา</w:t>
      </w:r>
      <w:r w:rsidR="00754E77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เงินกู้ยืมระยะยาวของบริษัท</w:t>
      </w:r>
      <w:r w:rsidR="00DE64A2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ค้ำประกันโดยอสังหาริมทรัพย์เพื่อการลงทุน</w:t>
      </w:r>
      <w:r w:rsidR="00905C68" w:rsidRPr="00F3427F">
        <w:rPr>
          <w:rFonts w:asciiTheme="majorBidi" w:hAnsiTheme="majorBidi" w:cstheme="majorBidi" w:hint="cs"/>
          <w:sz w:val="28"/>
          <w:szCs w:val="28"/>
          <w:cs/>
        </w:rPr>
        <w:t>ของกลุ่มบริษัทเป็นจำนวน</w:t>
      </w:r>
      <w:r w:rsidR="00CA557F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1</w:t>
      </w:r>
      <w:r w:rsidR="00CA557F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5</w:t>
      </w:r>
      <w:r w:rsidR="00905C68" w:rsidRPr="00F3427F">
        <w:rPr>
          <w:rFonts w:asciiTheme="majorBidi" w:hAnsiTheme="majorBidi" w:cstheme="majorBidi" w:hint="cs"/>
          <w:sz w:val="28"/>
          <w:szCs w:val="28"/>
          <w:cs/>
        </w:rPr>
        <w:t xml:space="preserve"> ล้านบาท 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905C68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9A7488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905C68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905C68" w:rsidRPr="00F3427F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905C68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9A7488" w:rsidRPr="00F3427F">
        <w:rPr>
          <w:rFonts w:asciiTheme="majorBidi" w:hAnsiTheme="majorBidi" w:cstheme="majorBidi"/>
          <w:sz w:val="28"/>
          <w:szCs w:val="28"/>
          <w:cs/>
        </w:rPr>
        <w:t>และที่ดิน อาคารและอุปกรณ์ของกลุ่มบริษัท</w:t>
      </w:r>
      <w:r w:rsidR="003A09A1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D3431">
        <w:rPr>
          <w:rFonts w:asciiTheme="majorBidi" w:hAnsiTheme="majorBidi" w:cstheme="majorBidi"/>
          <w:sz w:val="28"/>
          <w:szCs w:val="28"/>
        </w:rPr>
        <w:t xml:space="preserve">                              </w:t>
      </w:r>
      <w:r w:rsidR="003A09A1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(ดูหมายเหตุ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3A09A1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)</w:t>
      </w:r>
    </w:p>
    <w:p w14:paraId="7121FE6C" w14:textId="77777777" w:rsidR="003F440C" w:rsidRPr="005E070D" w:rsidRDefault="003F440C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5A71F323" w14:textId="44BA89F6" w:rsidR="00DD0D40" w:rsidRPr="00236CC1" w:rsidRDefault="00DD0D40" w:rsidP="00236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6CC1">
        <w:rPr>
          <w:rFonts w:asciiTheme="majorBidi" w:hAnsiTheme="majorBidi" w:cstheme="majorBidi"/>
          <w:sz w:val="28"/>
          <w:szCs w:val="28"/>
          <w:cs/>
        </w:rPr>
        <w:t>กลุ่มบริษัทจะต้องปฏิบัติตามเงื่อนไขที่ระบุไว้ในสัญญาวงเงินสินเชื่อรวมทั้งรักษาอัตราส่วนทางการเงินบางประการ</w:t>
      </w:r>
      <w:r w:rsidR="0023717E">
        <w:rPr>
          <w:rFonts w:asciiTheme="majorBidi" w:hAnsiTheme="majorBidi" w:cstheme="majorBidi" w:hint="cs"/>
          <w:sz w:val="28"/>
          <w:szCs w:val="28"/>
          <w:cs/>
        </w:rPr>
        <w:t xml:space="preserve">        โดย</w:t>
      </w:r>
      <w:r w:rsidR="0023717E" w:rsidRPr="00F3427F">
        <w:rPr>
          <w:rFonts w:asciiTheme="majorBidi" w:hAnsiTheme="majorBidi" w:cstheme="majorBidi" w:hint="cs"/>
          <w:sz w:val="28"/>
          <w:szCs w:val="28"/>
          <w:cs/>
        </w:rPr>
        <w:t>พิจารณาเป็นราย</w:t>
      </w:r>
      <w:r w:rsidR="0023717E">
        <w:rPr>
          <w:rFonts w:asciiTheme="majorBidi" w:hAnsiTheme="majorBidi" w:cstheme="majorBidi" w:hint="cs"/>
          <w:sz w:val="28"/>
          <w:szCs w:val="28"/>
          <w:cs/>
        </w:rPr>
        <w:t>ปี</w:t>
      </w:r>
    </w:p>
    <w:p w14:paraId="15759215" w14:textId="77777777" w:rsidR="00DD0D40" w:rsidRPr="005E070D" w:rsidRDefault="00DD0D40" w:rsidP="001C4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35C5425" w14:textId="35282108" w:rsidR="008D721A" w:rsidRPr="00F3427F" w:rsidRDefault="008D721A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z w:val="28"/>
          <w:szCs w:val="28"/>
          <w:cs/>
        </w:rPr>
        <w:t>หุ้นกู้</w:t>
      </w:r>
    </w:p>
    <w:p w14:paraId="00EF7DFC" w14:textId="0C7FE584" w:rsidR="002178F7" w:rsidRPr="00F3427F" w:rsidRDefault="003170C3" w:rsidP="002178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077E6" w:rsidRPr="00F3427F">
        <w:rPr>
          <w:rFonts w:asciiTheme="majorBidi" w:hAnsiTheme="majorBidi"/>
          <w:sz w:val="28"/>
          <w:szCs w:val="28"/>
        </w:rPr>
        <w:t>31</w:t>
      </w:r>
      <w:r w:rsidR="00DE4805" w:rsidRPr="00F3427F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7077E6" w:rsidRPr="00F3427F">
        <w:rPr>
          <w:rFonts w:asciiTheme="majorBidi" w:hAnsiTheme="majorBidi"/>
          <w:sz w:val="28"/>
          <w:szCs w:val="28"/>
        </w:rPr>
        <w:t>2569</w:t>
      </w:r>
      <w:r w:rsidR="00DE4805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2178F7" w:rsidRPr="00F3427F">
        <w:rPr>
          <w:rFonts w:asciiTheme="majorBidi" w:hAnsiTheme="majorBidi" w:cstheme="majorBidi"/>
          <w:sz w:val="28"/>
          <w:szCs w:val="28"/>
          <w:cs/>
        </w:rPr>
        <w:t>บริษัทมียอดคงเหลือจากการออกหุ้นกู้ระบุชื่อผู้ถือประเภทไม่ด้อยสิทธิ มีหลักประกัน</w:t>
      </w:r>
      <w:r w:rsidR="00CE359D">
        <w:rPr>
          <w:rFonts w:asciiTheme="majorBidi" w:hAnsiTheme="majorBidi" w:cstheme="majorBidi"/>
          <w:sz w:val="28"/>
          <w:szCs w:val="28"/>
        </w:rPr>
        <w:t xml:space="preserve">                      </w:t>
      </w:r>
      <w:r w:rsidR="002178F7" w:rsidRPr="00F3427F">
        <w:rPr>
          <w:rFonts w:asciiTheme="majorBidi" w:hAnsiTheme="majorBidi" w:cstheme="majorBidi"/>
          <w:sz w:val="28"/>
          <w:szCs w:val="28"/>
          <w:cs/>
        </w:rPr>
        <w:t>โดยมีรายละเอียดดังนี้</w:t>
      </w:r>
    </w:p>
    <w:p w14:paraId="7EC0D1EF" w14:textId="77777777" w:rsidR="002178F7" w:rsidRPr="005E070D" w:rsidRDefault="002178F7" w:rsidP="002178F7">
      <w:pPr>
        <w:spacing w:line="240" w:lineRule="auto"/>
        <w:ind w:left="450"/>
        <w:jc w:val="thaiDistribute"/>
        <w:rPr>
          <w:rFonts w:ascii="Angsana New" w:hAnsi="Angsana New"/>
          <w:spacing w:val="-4"/>
          <w:sz w:val="24"/>
          <w:szCs w:val="24"/>
        </w:rPr>
      </w:pPr>
    </w:p>
    <w:tbl>
      <w:tblPr>
        <w:tblW w:w="9090" w:type="dxa"/>
        <w:tblInd w:w="567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2178F7" w:rsidRPr="00F3427F" w14:paraId="019811AF" w14:textId="77777777" w:rsidTr="002178F7">
        <w:tc>
          <w:tcPr>
            <w:tcW w:w="3510" w:type="dxa"/>
          </w:tcPr>
          <w:p w14:paraId="4642B02A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76D27AF" w14:textId="7C05786F" w:rsidR="002178F7" w:rsidRPr="00F3427F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28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2178F7" w:rsidRPr="00F3427F" w14:paraId="07504616" w14:textId="77777777" w:rsidTr="002178F7">
        <w:tc>
          <w:tcPr>
            <w:tcW w:w="3510" w:type="dxa"/>
          </w:tcPr>
          <w:p w14:paraId="41EB2763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7552DF5F" w14:textId="14702C4D" w:rsidR="002178F7" w:rsidRPr="00F3427F" w:rsidRDefault="007077E6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50</w:t>
            </w:r>
            <w:r w:rsidR="002E6614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หน่วย หน่วยละ </w:t>
            </w:r>
            <w:r w:rsidRPr="00F3427F">
              <w:rPr>
                <w:rFonts w:ascii="Angsana New" w:hAnsi="Angsana New"/>
                <w:sz w:val="28"/>
                <w:szCs w:val="28"/>
              </w:rPr>
              <w:t>1</w:t>
            </w:r>
            <w:r w:rsidR="002178F7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000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บาท</w:t>
            </w:r>
          </w:p>
        </w:tc>
      </w:tr>
      <w:tr w:rsidR="002178F7" w:rsidRPr="00F3427F" w14:paraId="5CB11368" w14:textId="77777777" w:rsidTr="002178F7">
        <w:tc>
          <w:tcPr>
            <w:tcW w:w="3510" w:type="dxa"/>
          </w:tcPr>
          <w:p w14:paraId="2D9D7629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0CCAD744" w14:textId="3B01D40A" w:rsidR="002178F7" w:rsidRPr="00F3427F" w:rsidRDefault="007077E6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50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ล้านบาท</w:t>
            </w:r>
          </w:p>
        </w:tc>
      </w:tr>
      <w:tr w:rsidR="002178F7" w:rsidRPr="00F3427F" w14:paraId="6264BE3E" w14:textId="77777777" w:rsidTr="002178F7">
        <w:tc>
          <w:tcPr>
            <w:tcW w:w="3510" w:type="dxa"/>
          </w:tcPr>
          <w:p w14:paraId="10427678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มูลค่าหุ้นกู้ที่ออกและจำหน่าย</w:t>
            </w:r>
          </w:p>
        </w:tc>
        <w:tc>
          <w:tcPr>
            <w:tcW w:w="5580" w:type="dxa"/>
          </w:tcPr>
          <w:p w14:paraId="60C78C78" w14:textId="42369697" w:rsidR="002178F7" w:rsidRPr="00F3427F" w:rsidRDefault="007077E6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24</w:t>
            </w:r>
            <w:r w:rsidR="002178F7" w:rsidRPr="00F3427F">
              <w:rPr>
                <w:rFonts w:ascii="Angsana New" w:hAnsi="Angsana New"/>
                <w:sz w:val="28"/>
                <w:szCs w:val="28"/>
              </w:rPr>
              <w:t>.</w:t>
            </w:r>
            <w:r w:rsidRPr="00F3427F">
              <w:rPr>
                <w:rFonts w:ascii="Angsana New" w:hAnsi="Angsana New"/>
                <w:sz w:val="28"/>
                <w:szCs w:val="28"/>
              </w:rPr>
              <w:t>30</w:t>
            </w:r>
            <w:r w:rsidR="002178F7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</w:p>
        </w:tc>
      </w:tr>
      <w:tr w:rsidR="002178F7" w:rsidRPr="00F3427F" w14:paraId="1339FD72" w14:textId="77777777" w:rsidTr="002178F7">
        <w:tc>
          <w:tcPr>
            <w:tcW w:w="3510" w:type="dxa"/>
          </w:tcPr>
          <w:p w14:paraId="4DE34AE1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23BC8B55" w14:textId="63642CA3" w:rsidR="002178F7" w:rsidRPr="00F3427F" w:rsidRDefault="007077E6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  <w:r w:rsidRPr="00F3427F">
              <w:rPr>
                <w:rFonts w:ascii="Angsana New" w:hAnsi="Angsana New"/>
                <w:sz w:val="28"/>
                <w:szCs w:val="28"/>
              </w:rPr>
              <w:t>6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 ครบกำหนดไถ่ถอนในวันที่ </w:t>
            </w:r>
            <w:r w:rsidRPr="00F3427F">
              <w:rPr>
                <w:rFonts w:ascii="Angsana New" w:hAnsi="Angsana New"/>
                <w:sz w:val="28"/>
                <w:szCs w:val="28"/>
              </w:rPr>
              <w:t>28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B5638" w:rsidRPr="00F3427F">
              <w:rPr>
                <w:rFonts w:ascii="Angsana New" w:hAnsi="Angsana New"/>
                <w:sz w:val="28"/>
                <w:szCs w:val="28"/>
                <w:cs/>
              </w:rPr>
              <w:t>สิงหาคม</w:t>
            </w:r>
            <w:r w:rsidR="002178F7" w:rsidRPr="00F3427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2178F7" w:rsidRPr="00F3427F" w14:paraId="7159E67F" w14:textId="77777777" w:rsidTr="002178F7">
        <w:tc>
          <w:tcPr>
            <w:tcW w:w="3510" w:type="dxa"/>
          </w:tcPr>
          <w:p w14:paraId="32BCAF6B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0BA26DC5" w14:textId="589BE24A" w:rsidR="002178F7" w:rsidRPr="00F3427F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อัตราดอกเบี้ยคงที่ร้อยละ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7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2178F7" w:rsidRPr="00F3427F" w14:paraId="607C550A" w14:textId="77777777" w:rsidTr="002178F7">
        <w:tc>
          <w:tcPr>
            <w:tcW w:w="3510" w:type="dxa"/>
          </w:tcPr>
          <w:p w14:paraId="20EC7E5D" w14:textId="77777777" w:rsidR="002178F7" w:rsidRPr="00F3427F" w:rsidRDefault="002178F7" w:rsidP="00EC6DCA">
            <w:pPr>
              <w:spacing w:line="240" w:lineRule="auto"/>
              <w:ind w:left="-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2BB882BD" w14:textId="0C2AFA1B" w:rsidR="002178F7" w:rsidRPr="00F3427F" w:rsidRDefault="002178F7" w:rsidP="00EC6DC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ทุก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3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</w:tr>
    </w:tbl>
    <w:p w14:paraId="0561ACA7" w14:textId="4ACC23C9" w:rsidR="000E0370" w:rsidRPr="005E070D" w:rsidRDefault="000E0370" w:rsidP="008D7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2BCEF3EA" w14:textId="0DAF9D57" w:rsidR="0088764A" w:rsidRPr="00F3427F" w:rsidRDefault="00F716E3" w:rsidP="00F71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>โดยบริษัทจะต้องปฏิบัติตามเงื่อนไขที่ระบุไว้ใ</w:t>
      </w:r>
      <w:r w:rsidR="0021568D" w:rsidRPr="00F3427F">
        <w:rPr>
          <w:rFonts w:asciiTheme="majorBidi" w:hAnsiTheme="majorBidi" w:cstheme="majorBidi" w:hint="cs"/>
          <w:sz w:val="28"/>
          <w:szCs w:val="28"/>
          <w:cs/>
        </w:rPr>
        <w:t>นข้อกำหนดว่าด้วยสิทธิและหน้าที่ของผู้ออกหุ้นกู้และผู้ถือหุ้นกู้</w:t>
      </w:r>
      <w:r w:rsidRPr="00F3427F">
        <w:rPr>
          <w:rFonts w:asciiTheme="majorBidi" w:hAnsiTheme="majorBidi" w:cstheme="majorBidi"/>
          <w:sz w:val="28"/>
          <w:szCs w:val="28"/>
          <w:cs/>
        </w:rPr>
        <w:t>รวมทั้งรักษาอัตราส่วนทางการเงินบางประการ</w:t>
      </w:r>
      <w:r w:rsidR="003D1ADC" w:rsidRPr="00F3427F">
        <w:rPr>
          <w:rFonts w:asciiTheme="majorBidi" w:hAnsiTheme="majorBidi" w:cstheme="majorBidi" w:hint="cs"/>
          <w:sz w:val="28"/>
          <w:szCs w:val="28"/>
          <w:cs/>
        </w:rPr>
        <w:t>โดยพิจารณาเป็น</w:t>
      </w:r>
      <w:r w:rsidR="00163E41" w:rsidRPr="00F3427F">
        <w:rPr>
          <w:rFonts w:asciiTheme="majorBidi" w:hAnsiTheme="majorBidi" w:cstheme="majorBidi" w:hint="cs"/>
          <w:sz w:val="28"/>
          <w:szCs w:val="28"/>
          <w:cs/>
        </w:rPr>
        <w:t>รายไตรมาส</w:t>
      </w:r>
    </w:p>
    <w:p w14:paraId="3DB879D9" w14:textId="5BD6BF7B" w:rsidR="00032AF7" w:rsidRPr="005E070D" w:rsidRDefault="00032AF7" w:rsidP="00624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9D855E2" w14:textId="6B30E7D0" w:rsidR="005508C1" w:rsidRPr="00F3427F" w:rsidRDefault="005508C1" w:rsidP="00277B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i/>
          <w:iCs/>
          <w:sz w:val="28"/>
          <w:szCs w:val="28"/>
          <w:cs/>
        </w:rPr>
        <w:t>วงเงินสินเชื่อ</w:t>
      </w:r>
    </w:p>
    <w:p w14:paraId="0C6FB9F7" w14:textId="7F3888B5" w:rsidR="00CE359D" w:rsidRDefault="003170C3" w:rsidP="005E0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077E6" w:rsidRPr="00F3427F">
        <w:rPr>
          <w:rFonts w:asciiTheme="majorBidi" w:hAnsiTheme="majorBidi"/>
          <w:sz w:val="28"/>
          <w:szCs w:val="28"/>
        </w:rPr>
        <w:t>31</w:t>
      </w:r>
      <w:r w:rsidR="00DE4805" w:rsidRPr="00F3427F">
        <w:rPr>
          <w:rFonts w:asciiTheme="majorBidi" w:hAnsiTheme="majorBidi"/>
          <w:sz w:val="28"/>
          <w:szCs w:val="28"/>
          <w:cs/>
        </w:rPr>
        <w:t xml:space="preserve"> มีนาคม </w:t>
      </w:r>
      <w:r w:rsidR="007077E6" w:rsidRPr="00F3427F">
        <w:rPr>
          <w:rFonts w:asciiTheme="majorBidi" w:hAnsiTheme="majorBidi"/>
          <w:sz w:val="28"/>
          <w:szCs w:val="28"/>
        </w:rPr>
        <w:t>2569</w:t>
      </w:r>
      <w:r w:rsidR="00DE4805" w:rsidRPr="00F3427F">
        <w:rPr>
          <w:rFonts w:asciiTheme="majorBidi" w:hAnsiTheme="majorBidi"/>
          <w:sz w:val="28"/>
          <w:szCs w:val="28"/>
          <w:cs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กลุ่มบริษัทและบริษัทมีวงเงินสินเชื่อที่ยังไม่ได้เบิกใช้เป็นจำนวนเงิน </w:t>
      </w:r>
      <w:r w:rsidR="007077E6" w:rsidRPr="00F3427F">
        <w:rPr>
          <w:rFonts w:asciiTheme="majorBidi" w:hAnsiTheme="majorBidi" w:cstheme="majorBidi"/>
          <w:sz w:val="28"/>
          <w:szCs w:val="28"/>
        </w:rPr>
        <w:t>745</w:t>
      </w:r>
      <w:r w:rsidR="00A90E6E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96</w:t>
      </w:r>
      <w:r w:rsidR="00E32A96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7017E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077E6" w:rsidRPr="00F3427F">
        <w:rPr>
          <w:rFonts w:asciiTheme="majorBidi" w:hAnsiTheme="majorBidi" w:cstheme="majorBidi"/>
          <w:sz w:val="28"/>
          <w:szCs w:val="28"/>
        </w:rPr>
        <w:t>672</w:t>
      </w:r>
      <w:r w:rsidR="00A90E6E" w:rsidRPr="00F3427F">
        <w:rPr>
          <w:rFonts w:asciiTheme="majorBidi" w:hAnsiTheme="majorBidi" w:cstheme="majorBidi"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sz w:val="28"/>
          <w:szCs w:val="28"/>
        </w:rPr>
        <w:t>51</w:t>
      </w:r>
      <w:r w:rsidR="00F529E9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F5205" w:rsidRPr="00F3427F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(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7E364C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364C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25</w:t>
      </w:r>
      <w:bookmarkStart w:id="7" w:name="_Hlk141177982"/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68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B017A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663</w:t>
      </w:r>
      <w:r w:rsidR="00E86C0C" w:rsidRPr="00F3427F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38</w:t>
      </w:r>
      <w:r w:rsidR="000B017A" w:rsidRPr="00F3427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bookmarkEnd w:id="7"/>
      <w:r w:rsidR="000B017A" w:rsidRPr="00F3427F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 </w:t>
      </w:r>
      <w:r w:rsidR="007077E6" w:rsidRPr="00F3427F">
        <w:rPr>
          <w:rFonts w:asciiTheme="majorBidi" w:hAnsiTheme="majorBidi"/>
          <w:i/>
          <w:iCs/>
          <w:sz w:val="28"/>
          <w:szCs w:val="28"/>
        </w:rPr>
        <w:t>594</w:t>
      </w:r>
      <w:r w:rsidR="00E86C0C" w:rsidRPr="00F3427F">
        <w:rPr>
          <w:rFonts w:asciiTheme="majorBidi" w:hAnsiTheme="majorBidi"/>
          <w:i/>
          <w:iCs/>
          <w:sz w:val="28"/>
          <w:szCs w:val="28"/>
          <w:cs/>
        </w:rPr>
        <w:t>.</w:t>
      </w:r>
      <w:r w:rsidR="007077E6" w:rsidRPr="00F3427F">
        <w:rPr>
          <w:rFonts w:asciiTheme="majorBidi" w:hAnsiTheme="majorBidi"/>
          <w:i/>
          <w:iCs/>
          <w:sz w:val="28"/>
          <w:szCs w:val="28"/>
        </w:rPr>
        <w:t>36</w:t>
      </w:r>
      <w:r w:rsidR="00E86C0C" w:rsidRPr="00F3427F">
        <w:rPr>
          <w:rFonts w:asciiTheme="majorBidi" w:hAnsiTheme="majorBidi"/>
          <w:i/>
          <w:iCs/>
          <w:sz w:val="28"/>
          <w:szCs w:val="28"/>
          <w:cs/>
        </w:rPr>
        <w:t xml:space="preserve"> </w:t>
      </w:r>
      <w:r w:rsidR="000F5205" w:rsidRPr="00F3427F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  <w:r w:rsidR="00CE359D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04C7354" w14:textId="77777777" w:rsidR="003820A1" w:rsidRPr="00F3427F" w:rsidRDefault="003820A1" w:rsidP="003820A1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ทุนเรือนหุ้น</w:t>
      </w:r>
    </w:p>
    <w:p w14:paraId="67075BBE" w14:textId="77777777" w:rsidR="003820A1" w:rsidRPr="00F3427F" w:rsidRDefault="003820A1" w:rsidP="003820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810"/>
        <w:gridCol w:w="266"/>
        <w:gridCol w:w="994"/>
        <w:gridCol w:w="265"/>
        <w:gridCol w:w="995"/>
        <w:gridCol w:w="265"/>
        <w:gridCol w:w="992"/>
        <w:gridCol w:w="265"/>
        <w:gridCol w:w="998"/>
      </w:tblGrid>
      <w:tr w:rsidR="003820A1" w:rsidRPr="00F3427F" w14:paraId="04B366F3" w14:textId="77777777" w:rsidTr="00383DE6">
        <w:trPr>
          <w:tblHeader/>
        </w:trPr>
        <w:tc>
          <w:tcPr>
            <w:tcW w:w="3510" w:type="dxa"/>
          </w:tcPr>
          <w:p w14:paraId="091D7043" w14:textId="77777777" w:rsidR="003820A1" w:rsidRPr="00F3427F" w:rsidRDefault="003820A1" w:rsidP="004D1B19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4968730F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66" w:type="dxa"/>
          </w:tcPr>
          <w:p w14:paraId="4712F38B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4" w:type="dxa"/>
            <w:gridSpan w:val="3"/>
            <w:tcBorders>
              <w:bottom w:val="single" w:sz="4" w:space="0" w:color="auto"/>
            </w:tcBorders>
          </w:tcPr>
          <w:p w14:paraId="3D160752" w14:textId="16C380CC" w:rsidR="003820A1" w:rsidRPr="00F3427F" w:rsidRDefault="007077E6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265" w:type="dxa"/>
          </w:tcPr>
          <w:p w14:paraId="112396E1" w14:textId="77777777" w:rsidR="003820A1" w:rsidRPr="00F3427F" w:rsidRDefault="003820A1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5" w:type="dxa"/>
            <w:gridSpan w:val="3"/>
            <w:tcBorders>
              <w:bottom w:val="single" w:sz="4" w:space="0" w:color="auto"/>
            </w:tcBorders>
          </w:tcPr>
          <w:p w14:paraId="1D5FF129" w14:textId="7785189A" w:rsidR="003820A1" w:rsidRPr="00F3427F" w:rsidRDefault="007077E6" w:rsidP="004D1B1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3820A1" w:rsidRPr="00F3427F" w14:paraId="0CC0ABDD" w14:textId="77777777" w:rsidTr="00383DE6">
        <w:trPr>
          <w:tblHeader/>
        </w:trPr>
        <w:tc>
          <w:tcPr>
            <w:tcW w:w="3510" w:type="dxa"/>
          </w:tcPr>
          <w:p w14:paraId="71811C77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012DF72C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66" w:type="dxa"/>
          </w:tcPr>
          <w:p w14:paraId="5B7002DD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</w:tcPr>
          <w:p w14:paraId="732AB4BF" w14:textId="77777777" w:rsidR="003820A1" w:rsidRPr="00F3427F" w:rsidRDefault="003820A1" w:rsidP="004D1B19">
            <w:pPr>
              <w:ind w:left="-108" w:right="-130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4864EE3C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3144E89" w14:textId="77777777" w:rsidR="003820A1" w:rsidRPr="00F3427F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1D15B656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500CF8A" w14:textId="77777777" w:rsidR="003820A1" w:rsidRPr="00F3427F" w:rsidRDefault="003820A1" w:rsidP="004D1B19">
            <w:pPr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6B26DA37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</w:tcPr>
          <w:p w14:paraId="4C8E5E33" w14:textId="77777777" w:rsidR="003820A1" w:rsidRPr="00F3427F" w:rsidRDefault="003820A1" w:rsidP="004D1B19">
            <w:pPr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3820A1" w:rsidRPr="00F3427F" w14:paraId="023F4AAD" w14:textId="77777777" w:rsidTr="00383DE6">
        <w:trPr>
          <w:tblHeader/>
        </w:trPr>
        <w:tc>
          <w:tcPr>
            <w:tcW w:w="3510" w:type="dxa"/>
          </w:tcPr>
          <w:p w14:paraId="568DEEE3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14:paraId="1E125DBF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6" w:type="dxa"/>
          </w:tcPr>
          <w:p w14:paraId="41A335B7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4" w:type="dxa"/>
            <w:gridSpan w:val="7"/>
          </w:tcPr>
          <w:p w14:paraId="2D507257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F3427F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820A1" w:rsidRPr="00F3427F" w14:paraId="4BFBB070" w14:textId="77777777" w:rsidTr="00383DE6">
        <w:tc>
          <w:tcPr>
            <w:tcW w:w="3510" w:type="dxa"/>
          </w:tcPr>
          <w:p w14:paraId="512084DF" w14:textId="77777777" w:rsidR="003820A1" w:rsidRPr="00F3427F" w:rsidRDefault="003820A1" w:rsidP="004D1B19">
            <w:pPr>
              <w:pStyle w:val="BodyText"/>
              <w:spacing w:after="0"/>
              <w:ind w:hanging="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6796376D" w14:textId="77777777" w:rsidR="003820A1" w:rsidRPr="00F3427F" w:rsidRDefault="003820A1" w:rsidP="004D1B19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08D94E55" w14:textId="77777777" w:rsidR="003820A1" w:rsidRPr="00F3427F" w:rsidRDefault="003820A1" w:rsidP="004D1B19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4" w:type="dxa"/>
            <w:gridSpan w:val="7"/>
          </w:tcPr>
          <w:p w14:paraId="139EBE6A" w14:textId="77777777" w:rsidR="003820A1" w:rsidRPr="00F3427F" w:rsidRDefault="003820A1" w:rsidP="004D1B1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7713CA" w:rsidRPr="00F3427F" w14:paraId="532C4A63" w14:textId="77777777" w:rsidTr="00383DE6">
        <w:tc>
          <w:tcPr>
            <w:tcW w:w="3510" w:type="dxa"/>
          </w:tcPr>
          <w:p w14:paraId="11ACA0EA" w14:textId="3FABD0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26A5FDE3" w14:textId="046496E0" w:rsidR="007713CA" w:rsidRPr="00F3427F" w:rsidRDefault="007077E6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4909AEE1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386B72C" w14:textId="26B33A73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738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288</w:t>
            </w:r>
          </w:p>
        </w:tc>
        <w:tc>
          <w:tcPr>
            <w:tcW w:w="265" w:type="dxa"/>
          </w:tcPr>
          <w:p w14:paraId="322DC6C3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12EEE06" w14:textId="1BED9399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869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65" w:type="dxa"/>
          </w:tcPr>
          <w:p w14:paraId="206E2516" w14:textId="77777777" w:rsidR="007713CA" w:rsidRPr="00F3427F" w:rsidRDefault="007713CA" w:rsidP="001425F3">
            <w:pPr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3C918CB7" w14:textId="78A866A8" w:rsidR="007713CA" w:rsidRPr="00F3427F" w:rsidRDefault="007077E6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732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65" w:type="dxa"/>
          </w:tcPr>
          <w:p w14:paraId="36D02C83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8" w:type="dxa"/>
          </w:tcPr>
          <w:p w14:paraId="6B4863DF" w14:textId="05509960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866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</w:tr>
      <w:tr w:rsidR="007713CA" w:rsidRPr="00F3427F" w14:paraId="006C00BA" w14:textId="77777777" w:rsidTr="00383DE6">
        <w:tc>
          <w:tcPr>
            <w:tcW w:w="3510" w:type="dxa"/>
          </w:tcPr>
          <w:p w14:paraId="652E92DA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10" w:type="dxa"/>
          </w:tcPr>
          <w:p w14:paraId="46C49BB2" w14:textId="79722C96" w:rsidR="007713CA" w:rsidRPr="00F3427F" w:rsidRDefault="007077E6" w:rsidP="007713CA">
            <w:pPr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7F95E815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34F56777" w14:textId="4AA78C71" w:rsidR="007713CA" w:rsidRPr="00F3427F" w:rsidRDefault="00B4121C" w:rsidP="00E93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458F0131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vAlign w:val="bottom"/>
          </w:tcPr>
          <w:p w14:paraId="1A2DA126" w14:textId="5199C5A0" w:rsidR="007713CA" w:rsidRPr="00F3427F" w:rsidRDefault="00B4121C" w:rsidP="00E93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638BFB4E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0C34CAA3" w14:textId="48D8449F" w:rsidR="007713CA" w:rsidRPr="00F3427F" w:rsidRDefault="007077E6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404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572</w:t>
            </w:r>
          </w:p>
        </w:tc>
        <w:tc>
          <w:tcPr>
            <w:tcW w:w="265" w:type="dxa"/>
          </w:tcPr>
          <w:p w14:paraId="604E86E3" w14:textId="77777777" w:rsidR="007713CA" w:rsidRPr="00F3427F" w:rsidRDefault="007713CA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vAlign w:val="bottom"/>
          </w:tcPr>
          <w:p w14:paraId="3F998ABB" w14:textId="4FBCD2FC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202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286</w:t>
            </w:r>
          </w:p>
        </w:tc>
      </w:tr>
      <w:tr w:rsidR="007713CA" w:rsidRPr="00F3427F" w14:paraId="6E2FCB97" w14:textId="77777777" w:rsidTr="00383DE6">
        <w:tc>
          <w:tcPr>
            <w:tcW w:w="3510" w:type="dxa"/>
          </w:tcPr>
          <w:p w14:paraId="4A649C69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10" w:type="dxa"/>
          </w:tcPr>
          <w:p w14:paraId="10D154DF" w14:textId="7B106B94" w:rsidR="007713CA" w:rsidRPr="00F3427F" w:rsidRDefault="007077E6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49B19D18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DE47065" w14:textId="3560C605" w:rsidR="007713CA" w:rsidRPr="00F3427F" w:rsidRDefault="006C102A" w:rsidP="00E93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7FB8A1E3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69278171" w14:textId="133F7E25" w:rsidR="007713CA" w:rsidRPr="00F3427F" w:rsidRDefault="00B4121C" w:rsidP="00E93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2B9DAF2F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565D76" w14:textId="412F7689" w:rsidR="007713CA" w:rsidRPr="00F3427F" w:rsidRDefault="007713CA" w:rsidP="00E93C4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398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511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5" w:type="dxa"/>
          </w:tcPr>
          <w:p w14:paraId="1B4C6B56" w14:textId="77777777" w:rsidR="007713CA" w:rsidRPr="00F3427F" w:rsidRDefault="007713CA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5DBE7232" w14:textId="3771A905" w:rsidR="007713CA" w:rsidRPr="00F3427F" w:rsidRDefault="007713CA" w:rsidP="00E93C4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199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713CA" w:rsidRPr="00F3427F" w14:paraId="7C2CDB0C" w14:textId="77777777" w:rsidTr="00383DE6">
        <w:tc>
          <w:tcPr>
            <w:tcW w:w="3510" w:type="dxa"/>
          </w:tcPr>
          <w:p w14:paraId="3AA2617B" w14:textId="566BB8E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7077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2828ED1" w14:textId="77777777" w:rsidR="007713CA" w:rsidRPr="00F3427F" w:rsidRDefault="007713CA" w:rsidP="007713CA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65ADA750" w14:textId="77777777" w:rsidR="007713CA" w:rsidRPr="00F3427F" w:rsidRDefault="007713CA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F89B87" w14:textId="197EB7C1" w:rsidR="007713CA" w:rsidRPr="00F3427F" w:rsidRDefault="007077E6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4973775D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70525" w14:textId="4C73669B" w:rsidR="007713CA" w:rsidRPr="00F3427F" w:rsidRDefault="007077E6" w:rsidP="007713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6C102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738</w:t>
            </w:r>
            <w:r w:rsidR="006C102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265" w:type="dxa"/>
          </w:tcPr>
          <w:p w14:paraId="214D5EE5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3483202C" w14:textId="77777777" w:rsidR="007713CA" w:rsidRPr="00F3427F" w:rsidRDefault="007713CA" w:rsidP="007713C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D566404" w14:textId="7DC0B9D6" w:rsidR="00B4121C" w:rsidRPr="00F3427F" w:rsidRDefault="007077E6" w:rsidP="007713C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869</w:t>
            </w:r>
            <w:r w:rsidR="00B4121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65" w:type="dxa"/>
          </w:tcPr>
          <w:p w14:paraId="5647C2CC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08E1AE" w14:textId="6F847B2A" w:rsidR="007713CA" w:rsidRPr="00F3427F" w:rsidRDefault="007077E6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65" w:type="dxa"/>
          </w:tcPr>
          <w:p w14:paraId="61C69452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E45B97E" w14:textId="77777777" w:rsidR="007713CA" w:rsidRPr="00F3427F" w:rsidRDefault="007713CA" w:rsidP="007713C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14:paraId="7B4AB5C9" w14:textId="36C8C5FD" w:rsidR="007713CA" w:rsidRPr="00F3427F" w:rsidRDefault="007077E6" w:rsidP="001425F3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869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145</w:t>
            </w:r>
          </w:p>
        </w:tc>
      </w:tr>
      <w:tr w:rsidR="007713CA" w:rsidRPr="00F3427F" w14:paraId="00C43A30" w14:textId="77777777" w:rsidTr="00383DE6">
        <w:tc>
          <w:tcPr>
            <w:tcW w:w="3510" w:type="dxa"/>
          </w:tcPr>
          <w:p w14:paraId="5FDC6573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252CE3FD" w14:textId="77777777" w:rsidR="007713CA" w:rsidRPr="00F3427F" w:rsidRDefault="007713CA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" w:type="dxa"/>
          </w:tcPr>
          <w:p w14:paraId="46333A60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36534A12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44D5C2C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16D5D057" w14:textId="2C148FDA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3A6509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E6F0A39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4E80439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3F6DE8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7713CA" w:rsidRPr="00F3427F" w14:paraId="0C06B4B5" w14:textId="77777777" w:rsidTr="00383DE6">
        <w:tc>
          <w:tcPr>
            <w:tcW w:w="3510" w:type="dxa"/>
          </w:tcPr>
          <w:p w14:paraId="02F9060E" w14:textId="77777777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</w:p>
        </w:tc>
        <w:tc>
          <w:tcPr>
            <w:tcW w:w="810" w:type="dxa"/>
          </w:tcPr>
          <w:p w14:paraId="2669E68F" w14:textId="77777777" w:rsidR="007713CA" w:rsidRPr="00F3427F" w:rsidRDefault="007713CA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47BEC603" w14:textId="77777777" w:rsidR="007713CA" w:rsidRPr="00F3427F" w:rsidRDefault="007713CA" w:rsidP="007713CA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4" w:type="dxa"/>
          </w:tcPr>
          <w:p w14:paraId="7CBF4C45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1DE003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5" w:type="dxa"/>
          </w:tcPr>
          <w:p w14:paraId="4CBBB95D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58C30E22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2" w:type="dxa"/>
          </w:tcPr>
          <w:p w14:paraId="4E021707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13A37DE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</w:tcPr>
          <w:p w14:paraId="717E0EB2" w14:textId="77777777" w:rsidR="007713CA" w:rsidRPr="00F3427F" w:rsidRDefault="007713CA" w:rsidP="007713CA">
            <w:pPr>
              <w:pStyle w:val="30"/>
              <w:tabs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713CA" w:rsidRPr="00F3427F" w14:paraId="36184461" w14:textId="77777777" w:rsidTr="00383DE6">
        <w:tc>
          <w:tcPr>
            <w:tcW w:w="3510" w:type="dxa"/>
          </w:tcPr>
          <w:p w14:paraId="784F48E9" w14:textId="1EAE4D78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14AD0596" w14:textId="22075701" w:rsidR="007713CA" w:rsidRPr="00F3427F" w:rsidRDefault="007077E6" w:rsidP="007713C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4CBC178B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</w:tcPr>
          <w:p w14:paraId="66E01758" w14:textId="3B9BF5CF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5" w:type="dxa"/>
          </w:tcPr>
          <w:p w14:paraId="3DEC81BB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539B8F4" w14:textId="6DA91C8F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861</w:t>
            </w:r>
          </w:p>
        </w:tc>
        <w:tc>
          <w:tcPr>
            <w:tcW w:w="265" w:type="dxa"/>
          </w:tcPr>
          <w:p w14:paraId="02793034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E3AD9E8" w14:textId="3A7DC505" w:rsidR="007713CA" w:rsidRPr="00F3427F" w:rsidRDefault="007077E6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65" w:type="dxa"/>
          </w:tcPr>
          <w:p w14:paraId="32C6A121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09204589" w14:textId="200BB83F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606</w:t>
            </w:r>
            <w:r w:rsidR="007713CA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858</w:t>
            </w:r>
          </w:p>
        </w:tc>
      </w:tr>
      <w:tr w:rsidR="00B030A7" w:rsidRPr="00F3427F" w14:paraId="20CFFB25" w14:textId="77777777" w:rsidTr="00383DE6">
        <w:tc>
          <w:tcPr>
            <w:tcW w:w="3510" w:type="dxa"/>
          </w:tcPr>
          <w:p w14:paraId="5C040C23" w14:textId="1149DE52" w:rsidR="00B030A7" w:rsidRPr="00F3427F" w:rsidRDefault="00A4425C" w:rsidP="00B030A7">
            <w:pPr>
              <w:tabs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hint="cs"/>
                <w:sz w:val="28"/>
                <w:szCs w:val="28"/>
                <w:cs/>
              </w:rPr>
              <w:t>หุ้นทุนออกให้ตามสิทธิ</w:t>
            </w:r>
          </w:p>
        </w:tc>
        <w:tc>
          <w:tcPr>
            <w:tcW w:w="810" w:type="dxa"/>
          </w:tcPr>
          <w:p w14:paraId="22527ED2" w14:textId="72CDC800" w:rsidR="00B030A7" w:rsidRPr="00F3427F" w:rsidRDefault="007077E6" w:rsidP="00B030A7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B030A7" w:rsidRPr="00F3427F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51D80B8A" w14:textId="77777777" w:rsidR="00B030A7" w:rsidRPr="00F3427F" w:rsidRDefault="00B030A7" w:rsidP="00B030A7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</w:tcPr>
          <w:p w14:paraId="683F9162" w14:textId="69BA0848" w:rsidR="00B030A7" w:rsidRPr="00F3427F" w:rsidRDefault="007077E6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65" w:type="dxa"/>
          </w:tcPr>
          <w:p w14:paraId="69B95E26" w14:textId="77777777" w:rsidR="00B030A7" w:rsidRPr="00F3427F" w:rsidRDefault="00B030A7" w:rsidP="00B030A7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075DDA2F" w14:textId="05D6FDF4" w:rsidR="00B030A7" w:rsidRPr="00F3427F" w:rsidRDefault="00B030A7" w:rsidP="00B0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298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65" w:type="dxa"/>
          </w:tcPr>
          <w:p w14:paraId="3687F2A6" w14:textId="77777777" w:rsidR="00B030A7" w:rsidRPr="00F3427F" w:rsidRDefault="00B030A7" w:rsidP="00B030A7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8749F47" w14:textId="22D9FDBB" w:rsidR="00B030A7" w:rsidRPr="00F3427F" w:rsidRDefault="007077E6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265" w:type="dxa"/>
          </w:tcPr>
          <w:p w14:paraId="4D0F1985" w14:textId="77777777" w:rsidR="00B030A7" w:rsidRPr="00F3427F" w:rsidRDefault="00B030A7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</w:tcPr>
          <w:p w14:paraId="5752DC08" w14:textId="3297E148" w:rsidR="00B030A7" w:rsidRPr="00F3427F" w:rsidRDefault="007077E6" w:rsidP="00B030A7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</w:tr>
      <w:tr w:rsidR="007713CA" w:rsidRPr="00F3427F" w14:paraId="79C271BD" w14:textId="77777777" w:rsidTr="00383DE6">
        <w:tc>
          <w:tcPr>
            <w:tcW w:w="3510" w:type="dxa"/>
          </w:tcPr>
          <w:p w14:paraId="65E284EB" w14:textId="0F932181" w:rsidR="007713CA" w:rsidRPr="00F3427F" w:rsidRDefault="007713CA" w:rsidP="007713CA">
            <w:pPr>
              <w:tabs>
                <w:tab w:val="left" w:pos="3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7077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E121A57" w14:textId="77777777" w:rsidR="007713CA" w:rsidRPr="00F3427F" w:rsidRDefault="007713CA" w:rsidP="007713CA">
            <w:pPr>
              <w:tabs>
                <w:tab w:val="left" w:pos="372"/>
              </w:tabs>
              <w:ind w:left="16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578955D1" w14:textId="77777777" w:rsidR="007713CA" w:rsidRPr="00F3427F" w:rsidRDefault="007713CA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AAE2770" w14:textId="145CC72C" w:rsidR="007713CA" w:rsidRPr="00F3427F" w:rsidRDefault="007077E6" w:rsidP="007713C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66" w:type="dxa"/>
          </w:tcPr>
          <w:p w14:paraId="162BDED6" w14:textId="77777777" w:rsidR="007713CA" w:rsidRPr="00F3427F" w:rsidRDefault="007713CA" w:rsidP="007713CA">
            <w:pPr>
              <w:pStyle w:val="BodyText"/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</w:tcPr>
          <w:p w14:paraId="4E2FC955" w14:textId="77777777" w:rsidR="007713CA" w:rsidRPr="00F3427F" w:rsidRDefault="007713CA" w:rsidP="007713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1138239E" w14:textId="34BE2F0F" w:rsidR="00B4121C" w:rsidRPr="00F3427F" w:rsidRDefault="007077E6" w:rsidP="007713CA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B4121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B4121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65" w:type="dxa"/>
          </w:tcPr>
          <w:p w14:paraId="31BB1614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2D0B571F" w14:textId="77777777" w:rsidR="007713CA" w:rsidRPr="00F3427F" w:rsidRDefault="007713CA" w:rsidP="007713C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  <w:p w14:paraId="5BE0BE5F" w14:textId="56550D41" w:rsidR="00B4121C" w:rsidRPr="00F3427F" w:rsidRDefault="007077E6" w:rsidP="007713CA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606</w:t>
            </w:r>
            <w:r w:rsidR="00B4121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65" w:type="dxa"/>
          </w:tcPr>
          <w:p w14:paraId="57F42E2F" w14:textId="77777777" w:rsidR="007713CA" w:rsidRPr="00F3427F" w:rsidRDefault="007713CA" w:rsidP="007713CA">
            <w:pPr>
              <w:tabs>
                <w:tab w:val="decimal" w:pos="742"/>
              </w:tabs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A44D2F9" w14:textId="77777777" w:rsidR="007713CA" w:rsidRPr="00F3427F" w:rsidRDefault="007713CA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0C09B385" w14:textId="0FCE8A61" w:rsidR="007713CA" w:rsidRPr="00F3427F" w:rsidRDefault="007077E6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213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721</w:t>
            </w:r>
          </w:p>
        </w:tc>
        <w:tc>
          <w:tcPr>
            <w:tcW w:w="265" w:type="dxa"/>
          </w:tcPr>
          <w:p w14:paraId="6B38A99D" w14:textId="77777777" w:rsidR="007713CA" w:rsidRPr="00F3427F" w:rsidRDefault="007713CA" w:rsidP="007713CA">
            <w:pPr>
              <w:pStyle w:val="30"/>
              <w:tabs>
                <w:tab w:val="clear" w:pos="360"/>
                <w:tab w:val="clear" w:pos="720"/>
                <w:tab w:val="decimal" w:pos="742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A3069D6" w14:textId="77777777" w:rsidR="007713CA" w:rsidRPr="00F3427F" w:rsidRDefault="007713CA" w:rsidP="007713CA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  <w:p w14:paraId="7D6A8021" w14:textId="1481B3C7" w:rsidR="007713CA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606</w:t>
            </w:r>
            <w:r w:rsidR="007713CA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861</w:t>
            </w:r>
          </w:p>
        </w:tc>
      </w:tr>
    </w:tbl>
    <w:p w14:paraId="32EA6388" w14:textId="77777777" w:rsidR="00662B44" w:rsidRPr="00F3427F" w:rsidRDefault="00662B44" w:rsidP="006D2B4E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E3A5FEE" w14:textId="74CC4260" w:rsidR="00D047F8" w:rsidRPr="00F3427F" w:rsidRDefault="00D047F8" w:rsidP="00973F0C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bookmarkStart w:id="8" w:name="_Hlk204691493"/>
      <w:r w:rsidRPr="00F3427F">
        <w:rPr>
          <w:rFonts w:ascii="Angsana New" w:hAnsi="Angsana New" w:hint="cs"/>
          <w:sz w:val="28"/>
          <w:szCs w:val="28"/>
          <w:cs/>
        </w:rPr>
        <w:t>ในระหว่างงวด</w:t>
      </w:r>
      <w:r w:rsidR="00756A0E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E770CE" w:rsidRPr="00F3427F">
        <w:rPr>
          <w:rFonts w:ascii="Angsana New" w:hAnsi="Angsana New"/>
          <w:sz w:val="28"/>
          <w:szCs w:val="28"/>
        </w:rPr>
        <w:t xml:space="preserve"> </w:t>
      </w:r>
      <w:r w:rsidR="00E770CE" w:rsidRPr="00F3427F">
        <w:rPr>
          <w:rFonts w:ascii="Angsana New" w:hAnsi="Angsana New"/>
          <w:sz w:val="28"/>
          <w:szCs w:val="28"/>
          <w:cs/>
        </w:rPr>
        <w:t xml:space="preserve">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756A0E"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มีผู้ใช้สิทธิ</w:t>
      </w:r>
      <w:r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</w:rPr>
        <w:t>SCN-W2</w:t>
      </w:r>
      <w:r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จำนวน</w:t>
      </w:r>
      <w:r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</w:rPr>
        <w:t>311</w:t>
      </w:r>
      <w:r w:rsidRPr="00F3427F">
        <w:rPr>
          <w:rFonts w:ascii="Angsana New" w:hAnsi="Angsana New"/>
          <w:sz w:val="28"/>
          <w:szCs w:val="28"/>
          <w:cs/>
        </w:rPr>
        <w:t xml:space="preserve"> </w:t>
      </w:r>
      <w:r w:rsidRPr="00F3427F">
        <w:rPr>
          <w:rFonts w:ascii="Angsana New" w:hAnsi="Angsana New" w:hint="cs"/>
          <w:sz w:val="28"/>
          <w:szCs w:val="28"/>
          <w:cs/>
        </w:rPr>
        <w:t>หน่วย</w:t>
      </w:r>
      <w:r w:rsidRPr="00F3427F">
        <w:rPr>
          <w:rFonts w:ascii="Angsana New" w:hAnsi="Angsana New"/>
          <w:sz w:val="28"/>
          <w:szCs w:val="28"/>
          <w:cs/>
        </w:rPr>
        <w:t xml:space="preserve"> มูลค่า</w:t>
      </w:r>
      <w:r w:rsidRPr="00F3427F">
        <w:rPr>
          <w:rFonts w:ascii="Angsana New" w:hAnsi="Angsana New"/>
          <w:sz w:val="28"/>
          <w:szCs w:val="28"/>
        </w:rPr>
        <w:t xml:space="preserve"> 1,555</w:t>
      </w:r>
      <w:r w:rsidRPr="00F3427F">
        <w:rPr>
          <w:rFonts w:ascii="Angsana New" w:hAnsi="Angsana New"/>
          <w:sz w:val="28"/>
          <w:szCs w:val="28"/>
          <w:cs/>
        </w:rPr>
        <w:t xml:space="preserve"> บาท</w:t>
      </w:r>
      <w:r w:rsidRPr="00F3427F">
        <w:rPr>
          <w:rFonts w:ascii="Angsana New" w:hAnsi="Angsana New" w:hint="cs"/>
          <w:sz w:val="28"/>
          <w:szCs w:val="28"/>
          <w:cs/>
        </w:rPr>
        <w:t xml:space="preserve"> โดยสิทธิคงเหลือจำนวน</w:t>
      </w:r>
      <w:r w:rsidRPr="00F3427F">
        <w:rPr>
          <w:rFonts w:ascii="Angsana New" w:hAnsi="Angsana New"/>
          <w:sz w:val="28"/>
          <w:szCs w:val="28"/>
        </w:rPr>
        <w:t xml:space="preserve"> 119,996,446 </w:t>
      </w:r>
      <w:r w:rsidRPr="00F3427F">
        <w:rPr>
          <w:rFonts w:ascii="Angsana New" w:hAnsi="Angsana New"/>
          <w:sz w:val="28"/>
          <w:szCs w:val="28"/>
          <w:cs/>
        </w:rPr>
        <w:t>หน่วย</w:t>
      </w:r>
      <w:r w:rsidR="003130CE"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 w:hint="cs"/>
          <w:sz w:val="28"/>
          <w:szCs w:val="28"/>
          <w:cs/>
        </w:rPr>
        <w:t>ได้หมด</w:t>
      </w:r>
      <w:r w:rsidRPr="00F3427F">
        <w:rPr>
          <w:rFonts w:ascii="Angsana New" w:hAnsi="Angsana New"/>
          <w:sz w:val="28"/>
          <w:szCs w:val="28"/>
          <w:cs/>
        </w:rPr>
        <w:t>อายุ</w:t>
      </w:r>
      <w:r w:rsidRPr="00F3427F">
        <w:rPr>
          <w:rFonts w:ascii="Angsana New" w:hAnsi="Angsana New" w:hint="cs"/>
          <w:sz w:val="28"/>
          <w:szCs w:val="28"/>
          <w:cs/>
        </w:rPr>
        <w:t>ลง</w:t>
      </w:r>
      <w:r w:rsidRPr="00F3427F">
        <w:rPr>
          <w:rFonts w:ascii="Angsana New" w:hAnsi="Angsana New"/>
          <w:sz w:val="28"/>
          <w:szCs w:val="28"/>
          <w:cs/>
        </w:rPr>
        <w:t xml:space="preserve">ในวันที่ </w:t>
      </w:r>
      <w:r w:rsidRPr="00F3427F">
        <w:rPr>
          <w:rFonts w:ascii="Angsana New" w:hAnsi="Angsana New"/>
          <w:sz w:val="28"/>
          <w:szCs w:val="28"/>
        </w:rPr>
        <w:t xml:space="preserve">14 </w:t>
      </w:r>
      <w:r w:rsidRPr="00F3427F">
        <w:rPr>
          <w:rFonts w:ascii="Angsana New" w:hAnsi="Angsana New"/>
          <w:sz w:val="28"/>
          <w:szCs w:val="28"/>
          <w:cs/>
        </w:rPr>
        <w:t>มกราคม</w:t>
      </w:r>
      <w:r w:rsidRPr="00F3427F">
        <w:rPr>
          <w:rFonts w:ascii="Angsana New" w:hAnsi="Angsana New"/>
          <w:sz w:val="28"/>
          <w:szCs w:val="28"/>
        </w:rPr>
        <w:t xml:space="preserve"> 2569</w:t>
      </w:r>
    </w:p>
    <w:p w14:paraId="1545928B" w14:textId="341F2731" w:rsidR="00EF40D8" w:rsidRPr="00F3427F" w:rsidRDefault="00EF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28"/>
          <w:szCs w:val="28"/>
          <w:cs/>
        </w:rPr>
      </w:pPr>
      <w:r w:rsidRPr="00F3427F">
        <w:rPr>
          <w:rFonts w:ascii="Angsana New" w:hAnsi="Angsana New"/>
          <w:spacing w:val="-6"/>
          <w:sz w:val="28"/>
          <w:szCs w:val="28"/>
          <w:cs/>
        </w:rPr>
        <w:br w:type="page"/>
      </w:r>
    </w:p>
    <w:bookmarkEnd w:id="8"/>
    <w:p w14:paraId="0A541CEC" w14:textId="5916B4BD" w:rsidR="00626AEE" w:rsidRPr="00F3427F" w:rsidRDefault="002D4EF1" w:rsidP="007804BA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ส่วนงานดำเนินงาน</w:t>
      </w:r>
      <w:r w:rsidR="002A559D" w:rsidRPr="00F3427F">
        <w:rPr>
          <w:rFonts w:ascii="Angsana New" w:hAnsi="Angsana New" w:hint="cs"/>
          <w:bCs/>
          <w:sz w:val="28"/>
          <w:szCs w:val="28"/>
          <w:cs/>
        </w:rPr>
        <w:t>และการจำแนกรายได้</w:t>
      </w:r>
    </w:p>
    <w:p w14:paraId="57E63F3B" w14:textId="7B930338" w:rsidR="00C70F92" w:rsidRPr="00F3427F" w:rsidRDefault="00C70F92" w:rsidP="000B53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28"/>
          <w:szCs w:val="28"/>
          <w:cs/>
        </w:rPr>
      </w:pPr>
    </w:p>
    <w:p w14:paraId="1F3C2641" w14:textId="6DF2D762" w:rsidR="00064DED" w:rsidRPr="00F3427F" w:rsidRDefault="00064DED" w:rsidP="00D005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="007077E6" w:rsidRPr="00F3427F">
        <w:rPr>
          <w:rFonts w:asciiTheme="majorBidi" w:hAnsiTheme="majorBidi" w:cstheme="majorBidi"/>
          <w:sz w:val="28"/>
          <w:szCs w:val="28"/>
        </w:rPr>
        <w:t>4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 หน่วยงานที่สำคัญมีขนาดของกิจการที่แตกต่างกัน โดยมีการพิจารณาจากการจัดกลุ่มโดยทั่วไปของผลิตภัณฑ์และการบริการเป็นเกณฑ์ในการกำหนดส่วนงาน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ซึ่งพิจารณาว่าคือกรรมการผู้จัดการใหญ่</w:t>
      </w:r>
    </w:p>
    <w:p w14:paraId="2C2E3996" w14:textId="270DE97F" w:rsidR="00EF40D8" w:rsidRPr="00F3427F" w:rsidRDefault="00EF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14:paraId="51EF76AD" w14:textId="4CFD4ADF" w:rsidR="00064DED" w:rsidRPr="00F3427F" w:rsidRDefault="00064DED" w:rsidP="00064DED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ส่วนงานธุรกิจที่สำคัญของกลุ่มบริษัท มีดังนี้</w:t>
      </w:r>
    </w:p>
    <w:p w14:paraId="6C2A4CEC" w14:textId="642B5259" w:rsidR="00064DED" w:rsidRPr="00F3427F" w:rsidRDefault="00064DED" w:rsidP="00395B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76"/>
        <w:rPr>
          <w:rFonts w:ascii="Angsana New" w:hAnsi="Angsana New"/>
          <w:sz w:val="28"/>
          <w:szCs w:val="28"/>
        </w:rPr>
      </w:pPr>
    </w:p>
    <w:tbl>
      <w:tblPr>
        <w:tblW w:w="915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7719"/>
      </w:tblGrid>
      <w:tr w:rsidR="00064DED" w:rsidRPr="00F3427F" w14:paraId="49158658" w14:textId="77777777" w:rsidTr="006E35F5">
        <w:trPr>
          <w:cantSplit/>
          <w:trHeight w:val="1829"/>
        </w:trPr>
        <w:tc>
          <w:tcPr>
            <w:tcW w:w="1440" w:type="dxa"/>
          </w:tcPr>
          <w:p w14:paraId="5B0A8DDD" w14:textId="7FBADCBF" w:rsidR="00064DED" w:rsidRPr="00F3427F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7077E6" w:rsidRPr="00F3427F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7719" w:type="dxa"/>
          </w:tcPr>
          <w:p w14:paraId="3EF145F4" w14:textId="478CD0DB" w:rsidR="006E35F5" w:rsidRPr="00F3427F" w:rsidRDefault="00064DED" w:rsidP="006E35F5">
            <w:pPr>
              <w:pStyle w:val="BodyText"/>
              <w:ind w:right="-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ธุรกิจที่เกี่ยวเนื่องกับผลิตภัณฑ์ก๊าซธรรมชาติ</w:t>
            </w:r>
            <w:r w:rsidR="00422C39" w:rsidRPr="00F3427F">
              <w:rPr>
                <w:rFonts w:ascii="Angsana New" w:hAnsi="Angsana New" w:hint="cs"/>
                <w:sz w:val="28"/>
                <w:szCs w:val="28"/>
                <w:cs/>
              </w:rPr>
              <w:t>และน้ำมัน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ได้แก่ ธุรกิจการค้าก๊าซทางสถานีบริการก๊าซธรรมชาติสำหรับยานยนต์ (</w:t>
            </w:r>
            <w:r w:rsidRPr="00F3427F">
              <w:rPr>
                <w:rFonts w:ascii="Angsana New" w:hAnsi="Angsana New"/>
                <w:sz w:val="28"/>
                <w:szCs w:val="28"/>
                <w:lang w:bidi="ar-SA"/>
              </w:rPr>
              <w:t>NGV)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ธุรกิจบริการปรับปรุงคุณภาพก๊าซธรรมชาติ (</w:t>
            </w:r>
            <w:r w:rsidRPr="00F3427F">
              <w:rPr>
                <w:rFonts w:ascii="Angsana New" w:hAnsi="Angsana New"/>
                <w:sz w:val="28"/>
                <w:szCs w:val="28"/>
                <w:lang w:bidi="ar-SA"/>
              </w:rPr>
              <w:t>PMS)</w:t>
            </w:r>
            <w:r w:rsidR="00182B0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ธุรกิจ</w:t>
            </w:r>
            <w:r w:rsidR="00422C39" w:rsidRPr="00F3427F">
              <w:rPr>
                <w:rFonts w:ascii="Angsana New" w:hAnsi="Angsana New" w:hint="cs"/>
                <w:sz w:val="28"/>
                <w:szCs w:val="28"/>
                <w:cs/>
              </w:rPr>
              <w:t>ซ่อมบำรุงสถานีก๊าซธรรมชาติ ธุรกิจการค้าอะไหล่อุปกรณ์ที่เกี่ยวข้องกับก๊าซธรรมชาติ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 และธุรกิจติดตั้งระบบก๊าซในรถยนต์และทดสอบถังบรรจุก๊าซ</w:t>
            </w:r>
          </w:p>
        </w:tc>
      </w:tr>
      <w:tr w:rsidR="00064DED" w:rsidRPr="00F3427F" w14:paraId="74AB2A67" w14:textId="77777777" w:rsidTr="00AA2C28">
        <w:trPr>
          <w:cantSplit/>
          <w:trHeight w:val="983"/>
        </w:trPr>
        <w:tc>
          <w:tcPr>
            <w:tcW w:w="1440" w:type="dxa"/>
          </w:tcPr>
          <w:p w14:paraId="59CFBC9A" w14:textId="06C89FEF" w:rsidR="00064DED" w:rsidRPr="00F3427F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7077E6" w:rsidRPr="00F3427F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7719" w:type="dxa"/>
          </w:tcPr>
          <w:p w14:paraId="11834999" w14:textId="73895677" w:rsidR="00064DED" w:rsidRPr="00F3427F" w:rsidRDefault="00064DED" w:rsidP="00A45880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ธุรกิจที่เกี่ยวเนื่องกับ</w:t>
            </w:r>
            <w:r w:rsidR="0014423D" w:rsidRPr="00F3427F">
              <w:rPr>
                <w:rFonts w:ascii="Angsana New" w:hAnsi="Angsana New" w:hint="cs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ยานพาหนะ</w:t>
            </w: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ที่ใช้เชื้อเพลิงก๊าซธรรมชาติ ได้แก่ ธุรกิจการจำหน่ายอะไหล่</w:t>
            </w:r>
            <w:r w:rsidR="00422C39" w:rsidRPr="00F3427F">
              <w:rPr>
                <w:rFonts w:ascii="Angsana New" w:hAnsi="Angsana New" w:hint="cs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และอุปกรณ์</w:t>
            </w: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รถยนต์ รวมถึงการให้บริการซ่อมแซมและบำรุงรักษารถยนต์และรถโดยสาร</w:t>
            </w:r>
          </w:p>
        </w:tc>
      </w:tr>
      <w:tr w:rsidR="00064DED" w:rsidRPr="00F3427F" w14:paraId="24E7DDA8" w14:textId="77777777" w:rsidTr="00AA2C28">
        <w:trPr>
          <w:cantSplit/>
          <w:trHeight w:val="641"/>
        </w:trPr>
        <w:tc>
          <w:tcPr>
            <w:tcW w:w="1440" w:type="dxa"/>
          </w:tcPr>
          <w:p w14:paraId="6586979E" w14:textId="64D3F185" w:rsidR="00064DED" w:rsidRPr="00F3427F" w:rsidRDefault="00064DED" w:rsidP="00A45880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7077E6" w:rsidRPr="00F3427F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719" w:type="dxa"/>
          </w:tcPr>
          <w:p w14:paraId="77737F4E" w14:textId="75C5C36B" w:rsidR="00064DED" w:rsidRPr="00F3427F" w:rsidRDefault="00064DED" w:rsidP="00C40008">
            <w:pPr>
              <w:pStyle w:val="BodyText"/>
              <w:jc w:val="thaiDistribute"/>
              <w:rPr>
                <w:rFonts w:ascii="Angsana New" w:hAnsi="Angsana New"/>
                <w:sz w:val="28"/>
                <w:szCs w:val="28"/>
                <w:highlight w:val="yellow"/>
                <w:lang w:bidi="ar-SA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ธุรกิจพลังงานหมุนเวียน ได้แก่ ธุรกิจโรงไฟฟ้าพลังงานแสงอาทิตย์</w:t>
            </w:r>
            <w:r w:rsidR="00422C39"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 และ</w:t>
            </w:r>
            <w:r w:rsidR="003C3D5B" w:rsidRPr="00F3427F">
              <w:rPr>
                <w:rFonts w:ascii="Angsana New" w:hAnsi="Angsana New"/>
                <w:sz w:val="28"/>
                <w:szCs w:val="28"/>
                <w:cs/>
              </w:rPr>
              <w:t>ธุรกิจผลิตและจำหน่ายกระแสไฟฟ้าจากพลังงานแสงอาทิตย์</w:t>
            </w:r>
          </w:p>
        </w:tc>
      </w:tr>
      <w:tr w:rsidR="00AB43AE" w:rsidRPr="00F3427F" w14:paraId="07A3EA98" w14:textId="77777777" w:rsidTr="006E35F5">
        <w:trPr>
          <w:cantSplit/>
          <w:trHeight w:val="542"/>
        </w:trPr>
        <w:tc>
          <w:tcPr>
            <w:tcW w:w="1440" w:type="dxa"/>
          </w:tcPr>
          <w:p w14:paraId="53196725" w14:textId="13F9456A" w:rsidR="00AB43AE" w:rsidRPr="00F3427F" w:rsidRDefault="00AB43AE" w:rsidP="00AB43AE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 xml:space="preserve">ส่วนงานที่ </w:t>
            </w:r>
            <w:r w:rsidR="007077E6" w:rsidRPr="00F3427F">
              <w:rPr>
                <w:rFonts w:ascii="Angsana New" w:hAnsi="Angsana New"/>
                <w:i w:val="0"/>
                <w:iCs w:val="0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719" w:type="dxa"/>
          </w:tcPr>
          <w:p w14:paraId="1096E38A" w14:textId="4DE936ED" w:rsidR="00AB43AE" w:rsidRPr="00F3427F" w:rsidRDefault="00326C0D" w:rsidP="00AB43AE">
            <w:pPr>
              <w:pStyle w:val="BodyTex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ธุรกิจขนส่ง</w:t>
            </w:r>
          </w:p>
        </w:tc>
      </w:tr>
      <w:tr w:rsidR="00AB43AE" w:rsidRPr="00F3427F" w14:paraId="18814C9A" w14:textId="77777777" w:rsidTr="006E35F5">
        <w:trPr>
          <w:cantSplit/>
          <w:trHeight w:val="533"/>
        </w:trPr>
        <w:tc>
          <w:tcPr>
            <w:tcW w:w="1440" w:type="dxa"/>
          </w:tcPr>
          <w:p w14:paraId="6E2F357E" w14:textId="77777777" w:rsidR="00AB43AE" w:rsidRPr="00F3427F" w:rsidRDefault="00AB43AE" w:rsidP="00AB43AE">
            <w:pPr>
              <w:pStyle w:val="headingitalic"/>
              <w:spacing w:after="100" w:afterAutospacing="1" w:line="240" w:lineRule="auto"/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="Angsana New" w:hAnsi="Angsana New"/>
                <w:b/>
                <w:bCs w:val="0"/>
                <w:i w:val="0"/>
                <w:iCs w:val="0"/>
                <w:sz w:val="28"/>
                <w:szCs w:val="28"/>
                <w:cs/>
                <w:lang w:val="en-US" w:bidi="th-TH"/>
              </w:rPr>
              <w:t>ส่วนงานอื่น ๆ</w:t>
            </w:r>
          </w:p>
        </w:tc>
        <w:tc>
          <w:tcPr>
            <w:tcW w:w="7719" w:type="dxa"/>
          </w:tcPr>
          <w:p w14:paraId="24241D35" w14:textId="6D031F8F" w:rsidR="00AB43AE" w:rsidRPr="00F3427F" w:rsidRDefault="00AB43AE" w:rsidP="00AB43AE">
            <w:pPr>
              <w:pStyle w:val="headingitalic"/>
              <w:spacing w:after="0" w:line="240" w:lineRule="atLeast"/>
              <w:ind w:right="-8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bCs w:val="0"/>
                <w:i w:val="0"/>
                <w:iCs w:val="0"/>
                <w:sz w:val="28"/>
                <w:szCs w:val="28"/>
                <w:cs/>
                <w:lang w:val="en-US"/>
              </w:rPr>
              <w:t xml:space="preserve">ธุรกิจอื่น ๆ </w:t>
            </w:r>
          </w:p>
        </w:tc>
      </w:tr>
    </w:tbl>
    <w:p w14:paraId="3AF8409B" w14:textId="77777777" w:rsidR="00AE1CE7" w:rsidRPr="00F3427F" w:rsidRDefault="00AE1CE7" w:rsidP="008D7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25BA2A3" w14:textId="0EF6C572" w:rsidR="00E70FEE" w:rsidRPr="00F3427F" w:rsidRDefault="006179F0" w:rsidP="00E7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179F0">
        <w:rPr>
          <w:rFonts w:ascii="Angsana New" w:hAnsi="Angsana New"/>
          <w:sz w:val="28"/>
          <w:szCs w:val="28"/>
          <w:cs/>
        </w:rPr>
        <w:t>บริษัท สแกน แอดวานซ์ เพาเวอร์ จำกัด (“</w:t>
      </w:r>
      <w:r w:rsidRPr="006179F0">
        <w:rPr>
          <w:rFonts w:ascii="Angsana New" w:hAnsi="Angsana New"/>
          <w:sz w:val="28"/>
          <w:szCs w:val="28"/>
        </w:rPr>
        <w:t xml:space="preserve">SAP”) </w:t>
      </w:r>
      <w:r w:rsidR="00E70FEE" w:rsidRPr="00F3427F">
        <w:rPr>
          <w:rFonts w:asciiTheme="majorBidi" w:hAnsiTheme="majorBidi" w:cstheme="majorBidi"/>
          <w:sz w:val="28"/>
          <w:szCs w:val="28"/>
          <w:cs/>
        </w:rPr>
        <w:t>มีธุรกิจออกแบบและติดตั้งระบบไฟฟ้าบนหลังคา (</w:t>
      </w:r>
      <w:r w:rsidR="00E70FEE" w:rsidRPr="00F3427F">
        <w:rPr>
          <w:rFonts w:asciiTheme="majorBidi" w:hAnsiTheme="majorBidi" w:cstheme="majorBidi"/>
          <w:sz w:val="28"/>
          <w:szCs w:val="28"/>
        </w:rPr>
        <w:t xml:space="preserve">Solar rooftop) </w:t>
      </w:r>
      <w:r w:rsidR="00E70FEE" w:rsidRPr="00F3427F">
        <w:rPr>
          <w:rFonts w:asciiTheme="majorBidi" w:hAnsiTheme="majorBidi" w:cstheme="majorBidi"/>
          <w:sz w:val="28"/>
          <w:szCs w:val="28"/>
          <w:cs/>
        </w:rPr>
        <w:t>ซึ่งเป็นตัวแทนของสายธุรกิจหลักประเภทหนึ่งที่แยกออกจากกันโดยชัดเจนที่เคยรวมแสดงอยู่ในส่วนงานที่</w:t>
      </w:r>
      <w:r w:rsidR="00E70FEE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3</w:t>
      </w:r>
      <w:r w:rsidR="00E70FEE" w:rsidRPr="00F3427F">
        <w:rPr>
          <w:rFonts w:asciiTheme="majorBidi" w:hAnsiTheme="majorBidi" w:cstheme="majorBidi"/>
          <w:sz w:val="28"/>
          <w:szCs w:val="28"/>
          <w:cs/>
        </w:rPr>
        <w:t xml:space="preserve"> ธุรกิจพลังงานหมุนเวียน ก่อนการจัดประเภท เป็นการดำเนินงานที่ยกเลิก</w:t>
      </w:r>
      <w:r w:rsidR="00D94F7B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D94F7B" w:rsidRPr="00F3427F">
        <w:rPr>
          <w:rFonts w:asciiTheme="majorBidi" w:hAnsiTheme="majorBidi" w:cstheme="majorBidi"/>
          <w:i/>
          <w:iCs/>
          <w:sz w:val="28"/>
          <w:szCs w:val="28"/>
          <w:cs/>
        </w:rPr>
        <w:t xml:space="preserve">(ดูหมายเหตุข้อ </w:t>
      </w:r>
      <w:r w:rsidR="007077E6" w:rsidRPr="00F3427F">
        <w:rPr>
          <w:rFonts w:asciiTheme="majorBidi" w:hAnsiTheme="majorBidi" w:cstheme="majorBidi"/>
          <w:i/>
          <w:iCs/>
          <w:sz w:val="28"/>
          <w:szCs w:val="28"/>
        </w:rPr>
        <w:t>11</w:t>
      </w:r>
      <w:r w:rsidR="00D94F7B" w:rsidRPr="00F3427F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30B887C" w14:textId="77777777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</w:pPr>
    </w:p>
    <w:p w14:paraId="5ABA1C9C" w14:textId="77777777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</w:pPr>
    </w:p>
    <w:p w14:paraId="6299D441" w14:textId="77777777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</w:pPr>
    </w:p>
    <w:p w14:paraId="5272E5FF" w14:textId="14997780" w:rsidR="00E70FEE" w:rsidRPr="00F3427F" w:rsidRDefault="00E70FEE" w:rsidP="0058795E">
      <w:pPr>
        <w:jc w:val="thaiDistribute"/>
        <w:rPr>
          <w:rFonts w:ascii="Angsana New" w:hAnsi="Angsana New"/>
          <w:sz w:val="28"/>
          <w:szCs w:val="28"/>
        </w:rPr>
        <w:sectPr w:rsidR="00E70FEE" w:rsidRPr="00F3427F" w:rsidSect="0095740D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47088F3" w14:textId="40EA2E8C" w:rsidR="00633C25" w:rsidRPr="00F3427F" w:rsidRDefault="000A49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lastRenderedPageBreak/>
        <w:t>ข้อมูล</w:t>
      </w:r>
      <w:r w:rsidR="00B71C72" w:rsidRPr="00F3427F">
        <w:rPr>
          <w:rFonts w:ascii="Angsana New" w:hAnsi="Angsana New" w:hint="cs"/>
          <w:sz w:val="28"/>
          <w:szCs w:val="28"/>
          <w:cs/>
        </w:rPr>
        <w:t>เกี่ยวกับส่วนงานที่รายงาน</w:t>
      </w:r>
      <w:r w:rsidRPr="00F3427F">
        <w:rPr>
          <w:rFonts w:ascii="Angsana New" w:hAnsi="Angsana New"/>
          <w:sz w:val="28"/>
          <w:szCs w:val="28"/>
          <w:cs/>
        </w:rPr>
        <w:t>สำหรับ</w:t>
      </w:r>
      <w:r w:rsidR="0010794E" w:rsidRPr="00F3427F">
        <w:rPr>
          <w:rFonts w:ascii="Angsana New" w:hAnsi="Angsana New"/>
          <w:sz w:val="28"/>
          <w:szCs w:val="28"/>
          <w:cs/>
        </w:rPr>
        <w:t>งวด</w:t>
      </w:r>
      <w:r w:rsidR="00223F39" w:rsidRPr="00F3427F">
        <w:rPr>
          <w:rFonts w:ascii="Angsana New" w:hAnsi="Angsana New" w:hint="cs"/>
          <w:sz w:val="28"/>
          <w:szCs w:val="28"/>
          <w:cs/>
        </w:rPr>
        <w:t>สาม</w:t>
      </w:r>
      <w:r w:rsidR="0010794E" w:rsidRPr="00F3427F">
        <w:rPr>
          <w:rFonts w:ascii="Angsana New" w:hAnsi="Angsana New"/>
          <w:sz w:val="28"/>
          <w:szCs w:val="28"/>
          <w:cs/>
        </w:rPr>
        <w:t>เดือน</w:t>
      </w:r>
      <w:r w:rsidRPr="00F3427F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223F39" w:rsidRPr="00F3427F">
        <w:rPr>
          <w:rFonts w:ascii="Angsana New" w:hAnsi="Angsana New"/>
          <w:sz w:val="28"/>
          <w:szCs w:val="28"/>
        </w:rPr>
        <w:t xml:space="preserve"> </w:t>
      </w:r>
      <w:r w:rsidR="00223F39" w:rsidRPr="00F3427F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807EE7" w:rsidRPr="00F3427F">
        <w:rPr>
          <w:rFonts w:ascii="Angsana New" w:hAnsi="Angsana New"/>
          <w:sz w:val="28"/>
          <w:szCs w:val="28"/>
        </w:rPr>
        <w:t xml:space="preserve"> </w:t>
      </w:r>
      <w:r w:rsidR="00807EE7" w:rsidRPr="00F3427F">
        <w:rPr>
          <w:rFonts w:ascii="Angsana New" w:hAnsi="Angsana New" w:hint="cs"/>
          <w:sz w:val="28"/>
          <w:szCs w:val="28"/>
          <w:cs/>
        </w:rPr>
        <w:t xml:space="preserve">และ </w:t>
      </w:r>
      <w:r w:rsidR="007077E6" w:rsidRPr="00F3427F">
        <w:rPr>
          <w:rFonts w:ascii="Angsana New" w:hAnsi="Angsana New"/>
          <w:sz w:val="28"/>
          <w:szCs w:val="28"/>
        </w:rPr>
        <w:t>2568</w:t>
      </w:r>
      <w:r w:rsidR="003128E3" w:rsidRPr="00F3427F">
        <w:rPr>
          <w:rFonts w:ascii="Angsana New" w:hAnsi="Angsana New" w:hint="cs"/>
          <w:sz w:val="28"/>
          <w:szCs w:val="28"/>
          <w:cs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มีดังนี้</w:t>
      </w:r>
    </w:p>
    <w:p w14:paraId="5BE7711E" w14:textId="77777777" w:rsidR="00D91200" w:rsidRPr="00F3427F" w:rsidRDefault="00D912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15840" w:type="dxa"/>
        <w:tblInd w:w="-90" w:type="dxa"/>
        <w:tblLayout w:type="fixed"/>
        <w:tblLook w:val="00A0" w:firstRow="1" w:lastRow="0" w:firstColumn="1" w:lastColumn="0" w:noHBand="0" w:noVBand="0"/>
      </w:tblPr>
      <w:tblGrid>
        <w:gridCol w:w="2070"/>
        <w:gridCol w:w="630"/>
        <w:gridCol w:w="539"/>
        <w:gridCol w:w="246"/>
        <w:gridCol w:w="558"/>
        <w:gridCol w:w="238"/>
        <w:gridCol w:w="573"/>
        <w:gridCol w:w="236"/>
        <w:gridCol w:w="583"/>
        <w:gridCol w:w="268"/>
        <w:gridCol w:w="544"/>
        <w:gridCol w:w="242"/>
        <w:gridCol w:w="570"/>
        <w:gridCol w:w="236"/>
        <w:gridCol w:w="575"/>
        <w:gridCol w:w="236"/>
        <w:gridCol w:w="579"/>
        <w:gridCol w:w="236"/>
        <w:gridCol w:w="565"/>
        <w:gridCol w:w="237"/>
        <w:gridCol w:w="569"/>
        <w:gridCol w:w="242"/>
        <w:gridCol w:w="747"/>
        <w:gridCol w:w="240"/>
        <w:gridCol w:w="650"/>
        <w:gridCol w:w="239"/>
        <w:gridCol w:w="518"/>
        <w:gridCol w:w="236"/>
        <w:gridCol w:w="638"/>
        <w:gridCol w:w="270"/>
        <w:gridCol w:w="630"/>
        <w:gridCol w:w="243"/>
        <w:gridCol w:w="657"/>
      </w:tblGrid>
      <w:tr w:rsidR="002A1E8B" w:rsidRPr="00F3427F" w14:paraId="64C93306" w14:textId="77777777" w:rsidTr="001425F3">
        <w:trPr>
          <w:trHeight w:val="225"/>
          <w:tblHeader/>
        </w:trPr>
        <w:tc>
          <w:tcPr>
            <w:tcW w:w="2070" w:type="dxa"/>
            <w:noWrap/>
          </w:tcPr>
          <w:p w14:paraId="310C792F" w14:textId="77777777" w:rsidR="002A1E8B" w:rsidRPr="00CE359D" w:rsidRDefault="002A1E8B" w:rsidP="006F6398">
            <w:pPr>
              <w:ind w:left="17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</w:pPr>
          </w:p>
        </w:tc>
        <w:tc>
          <w:tcPr>
            <w:tcW w:w="630" w:type="dxa"/>
          </w:tcPr>
          <w:p w14:paraId="324927B5" w14:textId="77777777" w:rsidR="002A1E8B" w:rsidRPr="00CE359D" w:rsidRDefault="002A1E8B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13140" w:type="dxa"/>
            <w:gridSpan w:val="31"/>
          </w:tcPr>
          <w:p w14:paraId="4691DC9C" w14:textId="2C32C1FF" w:rsidR="002A1E8B" w:rsidRPr="00CE359D" w:rsidRDefault="002A1E8B" w:rsidP="006F6398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</w:pPr>
            <w:r w:rsidRPr="00CE359D">
              <w:rPr>
                <w:rFonts w:asciiTheme="majorBidi" w:hAnsiTheme="majorBidi" w:cstheme="majorBidi" w:hint="cs"/>
                <w:b/>
                <w:bCs/>
                <w:color w:val="000000"/>
                <w:sz w:val="19"/>
                <w:szCs w:val="19"/>
                <w:cs/>
                <w:lang w:val="en-GB"/>
              </w:rPr>
              <w:t>งบการเงินรวม</w:t>
            </w:r>
            <w:r w:rsidRPr="00CE359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  <w:lang w:val="en-GB"/>
              </w:rPr>
              <w:t xml:space="preserve"> </w:t>
            </w:r>
          </w:p>
        </w:tc>
      </w:tr>
      <w:tr w:rsidR="002A1E8B" w:rsidRPr="00F3427F" w14:paraId="037C284E" w14:textId="77777777" w:rsidTr="001425F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70" w:type="dxa"/>
            <w:vAlign w:val="bottom"/>
          </w:tcPr>
          <w:p w14:paraId="15B74BAB" w14:textId="1022B6EF" w:rsidR="002A1E8B" w:rsidRPr="00CE359D" w:rsidRDefault="002A1E8B" w:rsidP="007F6763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สำหรับงวด</w:t>
            </w:r>
            <w:r w:rsidR="005D1C1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สาม</w:t>
            </w: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>เดือนสิ้นสุด</w:t>
            </w: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lang w:val="en-GB"/>
              </w:rPr>
              <w:t xml:space="preserve">         </w:t>
            </w:r>
          </w:p>
        </w:tc>
        <w:tc>
          <w:tcPr>
            <w:tcW w:w="630" w:type="dxa"/>
          </w:tcPr>
          <w:p w14:paraId="7CB47A14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43" w:type="dxa"/>
            <w:gridSpan w:val="3"/>
          </w:tcPr>
          <w:p w14:paraId="33DE9479" w14:textId="07E5A92F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7077E6"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</w:p>
        </w:tc>
        <w:tc>
          <w:tcPr>
            <w:tcW w:w="238" w:type="dxa"/>
          </w:tcPr>
          <w:p w14:paraId="7CF2A604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3D7F346" w14:textId="7338F803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7077E6"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2</w:t>
            </w:r>
          </w:p>
        </w:tc>
        <w:tc>
          <w:tcPr>
            <w:tcW w:w="268" w:type="dxa"/>
          </w:tcPr>
          <w:p w14:paraId="0E9C75D0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56" w:type="dxa"/>
            <w:gridSpan w:val="3"/>
          </w:tcPr>
          <w:p w14:paraId="23605494" w14:textId="5F27FC5F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7077E6"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3</w:t>
            </w:r>
          </w:p>
        </w:tc>
        <w:tc>
          <w:tcPr>
            <w:tcW w:w="236" w:type="dxa"/>
          </w:tcPr>
          <w:p w14:paraId="41996517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0" w:type="dxa"/>
            <w:gridSpan w:val="3"/>
          </w:tcPr>
          <w:p w14:paraId="34C80D74" w14:textId="63F08800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 xml:space="preserve">ส่วนงานที่ </w:t>
            </w:r>
            <w:r w:rsidR="007077E6"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4</w:t>
            </w:r>
          </w:p>
        </w:tc>
        <w:tc>
          <w:tcPr>
            <w:tcW w:w="236" w:type="dxa"/>
          </w:tcPr>
          <w:p w14:paraId="79B8FCC5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71" w:type="dxa"/>
            <w:gridSpan w:val="3"/>
          </w:tcPr>
          <w:p w14:paraId="48C60568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ส่วนงานอื่น</w:t>
            </w: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 xml:space="preserve"> </w:t>
            </w: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ๆ</w:t>
            </w:r>
          </w:p>
        </w:tc>
        <w:tc>
          <w:tcPr>
            <w:tcW w:w="242" w:type="dxa"/>
          </w:tcPr>
          <w:p w14:paraId="6FCA39B9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637" w:type="dxa"/>
            <w:gridSpan w:val="3"/>
          </w:tcPr>
          <w:p w14:paraId="3C157155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รวม</w:t>
            </w:r>
          </w:p>
        </w:tc>
        <w:tc>
          <w:tcPr>
            <w:tcW w:w="239" w:type="dxa"/>
          </w:tcPr>
          <w:p w14:paraId="1DA99EED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1392" w:type="dxa"/>
            <w:gridSpan w:val="3"/>
          </w:tcPr>
          <w:p w14:paraId="0F42A3CC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รายการตัดบัญชี</w:t>
            </w:r>
          </w:p>
        </w:tc>
        <w:tc>
          <w:tcPr>
            <w:tcW w:w="270" w:type="dxa"/>
          </w:tcPr>
          <w:p w14:paraId="0A927758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530" w:type="dxa"/>
            <w:gridSpan w:val="3"/>
          </w:tcPr>
          <w:p w14:paraId="2FF92138" w14:textId="77777777" w:rsidR="002A1E8B" w:rsidRPr="00CE359D" w:rsidRDefault="002A1E8B" w:rsidP="006F6398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cs/>
                <w:lang w:eastAsia="en-GB"/>
              </w:rPr>
              <w:t>สุทธิ</w:t>
            </w:r>
          </w:p>
        </w:tc>
      </w:tr>
      <w:tr w:rsidR="00223F39" w:rsidRPr="00F3427F" w14:paraId="44BBBF43" w14:textId="77777777" w:rsidTr="001425F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70" w:type="dxa"/>
            <w:vAlign w:val="bottom"/>
            <w:hideMark/>
          </w:tcPr>
          <w:p w14:paraId="4FD17B54" w14:textId="3DB96DEA" w:rsidR="00223F39" w:rsidRPr="00CE359D" w:rsidRDefault="00223F39" w:rsidP="00223F3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  <w:t xml:space="preserve">วันที่ </w:t>
            </w:r>
            <w:r w:rsidR="007077E6"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>31</w:t>
            </w:r>
            <w:r w:rsidRPr="00CE359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</w:rPr>
              <w:t xml:space="preserve"> </w:t>
            </w:r>
            <w:r w:rsidRPr="00CE359D">
              <w:rPr>
                <w:rFonts w:asciiTheme="majorBidi" w:hAnsiTheme="majorBidi"/>
                <w:b/>
                <w:bCs/>
                <w:i/>
                <w:iCs/>
                <w:color w:val="000000"/>
                <w:sz w:val="19"/>
                <w:szCs w:val="19"/>
                <w:cs/>
              </w:rPr>
              <w:t>มีนาคม</w:t>
            </w:r>
          </w:p>
        </w:tc>
        <w:tc>
          <w:tcPr>
            <w:tcW w:w="630" w:type="dxa"/>
          </w:tcPr>
          <w:p w14:paraId="7D3DBDF5" w14:textId="6EF0D922" w:rsidR="00223F39" w:rsidRPr="00CE359D" w:rsidDel="006D7E95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 w:hint="cs"/>
                <w:i/>
                <w:iCs/>
                <w:sz w:val="19"/>
                <w:szCs w:val="19"/>
                <w:cs/>
                <w:lang w:eastAsia="en-GB"/>
              </w:rPr>
              <w:t>หมายเหตุ</w:t>
            </w:r>
          </w:p>
        </w:tc>
        <w:tc>
          <w:tcPr>
            <w:tcW w:w="539" w:type="dxa"/>
          </w:tcPr>
          <w:p w14:paraId="539C8815" w14:textId="274E02C4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6" w:type="dxa"/>
          </w:tcPr>
          <w:p w14:paraId="371D6718" w14:textId="77777777" w:rsidR="00223F39" w:rsidRPr="00CE359D" w:rsidRDefault="00223F39" w:rsidP="00223F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347650A4" w14:textId="48BE08CB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8" w:type="dxa"/>
          </w:tcPr>
          <w:p w14:paraId="3A006FEE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D219091" w14:textId="2B8FACF8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6" w:type="dxa"/>
          </w:tcPr>
          <w:p w14:paraId="6BB3E231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DBD99FA" w14:textId="48945563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68" w:type="dxa"/>
          </w:tcPr>
          <w:p w14:paraId="1DC8FBD7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31A2F313" w14:textId="7F676A39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2" w:type="dxa"/>
          </w:tcPr>
          <w:p w14:paraId="5353E5CF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CE223" w14:textId="79BF8844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643C3660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0642CCA" w14:textId="190D79C3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6" w:type="dxa"/>
          </w:tcPr>
          <w:p w14:paraId="4E1722B7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51D3E91" w14:textId="5749F346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6" w:type="dxa"/>
          </w:tcPr>
          <w:p w14:paraId="3DF609E2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0EFEC9" w14:textId="169B19BB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7" w:type="dxa"/>
          </w:tcPr>
          <w:p w14:paraId="7F51532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36B56C0E" w14:textId="5890A7A0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42" w:type="dxa"/>
          </w:tcPr>
          <w:p w14:paraId="68FF1CC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1118446B" w14:textId="6E796E37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0" w:type="dxa"/>
          </w:tcPr>
          <w:p w14:paraId="6B057D2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197B3322" w14:textId="5D387619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39" w:type="dxa"/>
          </w:tcPr>
          <w:p w14:paraId="266567E2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4FF549A" w14:textId="0ED49D84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36" w:type="dxa"/>
          </w:tcPr>
          <w:p w14:paraId="125D82B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6A54C3FA" w14:textId="549586BD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  <w:tc>
          <w:tcPr>
            <w:tcW w:w="270" w:type="dxa"/>
          </w:tcPr>
          <w:p w14:paraId="50EF4A5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4752F8F1" w14:textId="09C1CD97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2569</w:t>
            </w:r>
          </w:p>
        </w:tc>
        <w:tc>
          <w:tcPr>
            <w:tcW w:w="243" w:type="dxa"/>
          </w:tcPr>
          <w:p w14:paraId="552517C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3AB4CA25" w14:textId="5C309AD6" w:rsidR="00223F39" w:rsidRPr="00CE359D" w:rsidRDefault="007077E6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2568</w:t>
            </w:r>
          </w:p>
        </w:tc>
      </w:tr>
      <w:tr w:rsidR="00223F39" w:rsidRPr="00F3427F" w14:paraId="7479EF3B" w14:textId="77777777" w:rsidTr="001425F3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070" w:type="dxa"/>
            <w:vAlign w:val="bottom"/>
          </w:tcPr>
          <w:p w14:paraId="02F2AE3C" w14:textId="77777777" w:rsidR="00223F39" w:rsidRPr="00CE359D" w:rsidRDefault="00223F39" w:rsidP="00223F3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30" w:type="dxa"/>
          </w:tcPr>
          <w:p w14:paraId="3312DC7C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39" w:type="dxa"/>
          </w:tcPr>
          <w:p w14:paraId="75A14CB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48095795" w14:textId="77777777" w:rsidR="00223F39" w:rsidRPr="00CE359D" w:rsidRDefault="00223F39" w:rsidP="00223F39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2971CB11" w14:textId="392604D8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38" w:type="dxa"/>
          </w:tcPr>
          <w:p w14:paraId="0D882026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A46048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28AE1F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52ACB77F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470873FB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A562CC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011B9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108C8ABC" w14:textId="64D1988B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E359D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ปรับปรุงใหม่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7AB31314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42EFDCB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6F3AC2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D20332D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7582B7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C88B0E7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62F74FA1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44B6B8CB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0DC0D67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4FAF11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002D44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63D553BB" w14:textId="46F1C062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E359D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ปรับปรุงใหม่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9" w:type="dxa"/>
          </w:tcPr>
          <w:p w14:paraId="09FA1876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A890D14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6C7AA88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4E5FD52" w14:textId="0763CE68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6340B6E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55A7503A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3" w:type="dxa"/>
          </w:tcPr>
          <w:p w14:paraId="0EBDB609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1EFD3F81" w14:textId="7AC7916A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Pr="00CE359D">
              <w:rPr>
                <w:rFonts w:asciiTheme="majorBidi" w:hAnsiTheme="majorBidi" w:cstheme="majorBidi" w:hint="cs"/>
                <w:sz w:val="19"/>
                <w:szCs w:val="19"/>
                <w:cs/>
                <w:lang w:eastAsia="en-GB"/>
              </w:rPr>
              <w:t>ปรับปรุงใหม่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23F39" w:rsidRPr="00F3427F" w14:paraId="20FADA76" w14:textId="77777777" w:rsidTr="001425F3">
        <w:tblPrEx>
          <w:tblLook w:val="01E0" w:firstRow="1" w:lastRow="1" w:firstColumn="1" w:lastColumn="1" w:noHBand="0" w:noVBand="0"/>
        </w:tblPrEx>
        <w:trPr>
          <w:trHeight w:val="245"/>
          <w:tblHeader/>
        </w:trPr>
        <w:tc>
          <w:tcPr>
            <w:tcW w:w="2070" w:type="dxa"/>
            <w:vAlign w:val="bottom"/>
          </w:tcPr>
          <w:p w14:paraId="71A554AA" w14:textId="77777777" w:rsidR="00223F39" w:rsidRPr="00CE359D" w:rsidRDefault="00223F39" w:rsidP="00223F39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9"/>
                <w:szCs w:val="19"/>
                <w:cs/>
                <w:lang w:val="en-GB"/>
              </w:rPr>
            </w:pPr>
          </w:p>
        </w:tc>
        <w:tc>
          <w:tcPr>
            <w:tcW w:w="630" w:type="dxa"/>
          </w:tcPr>
          <w:p w14:paraId="4B56374E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13140" w:type="dxa"/>
            <w:gridSpan w:val="31"/>
          </w:tcPr>
          <w:p w14:paraId="6EADEA1A" w14:textId="44AD6706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  <w:t>(พันบาท)</w:t>
            </w:r>
          </w:p>
        </w:tc>
      </w:tr>
      <w:tr w:rsidR="0078030D" w:rsidRPr="00F3427F" w14:paraId="40E6D7C3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529BB3D0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รายได้จากลูกค้าภายนอก</w:t>
            </w:r>
          </w:p>
        </w:tc>
        <w:tc>
          <w:tcPr>
            <w:tcW w:w="630" w:type="dxa"/>
          </w:tcPr>
          <w:p w14:paraId="7115DADE" w14:textId="77777777" w:rsidR="0078030D" w:rsidRPr="00CE359D" w:rsidDel="006D7E95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3A4E0F53" w14:textId="50428284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182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275</w:t>
            </w:r>
          </w:p>
        </w:tc>
        <w:tc>
          <w:tcPr>
            <w:tcW w:w="246" w:type="dxa"/>
            <w:vAlign w:val="bottom"/>
          </w:tcPr>
          <w:p w14:paraId="5FAEB80B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CD7767B" w14:textId="68DEBAC5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214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832</w:t>
            </w:r>
          </w:p>
        </w:tc>
        <w:tc>
          <w:tcPr>
            <w:tcW w:w="238" w:type="dxa"/>
            <w:vAlign w:val="bottom"/>
          </w:tcPr>
          <w:p w14:paraId="00E92986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0BEAAF2F" w14:textId="6004184A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54F45B6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D323FD5" w14:textId="32BF5ACD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BC78EF7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11C4899A" w14:textId="107BB99A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42" w:type="dxa"/>
            <w:vAlign w:val="bottom"/>
          </w:tcPr>
          <w:p w14:paraId="3BDF93B1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B31B05D" w14:textId="639912DB" w:rsidR="0078030D" w:rsidRPr="00CE359D" w:rsidRDefault="008752C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14,662</w:t>
            </w:r>
          </w:p>
        </w:tc>
        <w:tc>
          <w:tcPr>
            <w:tcW w:w="236" w:type="dxa"/>
            <w:vAlign w:val="bottom"/>
          </w:tcPr>
          <w:p w14:paraId="0C47A912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42DBD61" w14:textId="6668BD19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364</w:t>
            </w:r>
          </w:p>
        </w:tc>
        <w:tc>
          <w:tcPr>
            <w:tcW w:w="236" w:type="dxa"/>
            <w:vAlign w:val="bottom"/>
          </w:tcPr>
          <w:p w14:paraId="59C701A9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2979EEA" w14:textId="4117B936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955</w:t>
            </w:r>
          </w:p>
        </w:tc>
        <w:tc>
          <w:tcPr>
            <w:tcW w:w="236" w:type="dxa"/>
          </w:tcPr>
          <w:p w14:paraId="4DB84DC6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28C8BCF" w14:textId="45543893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330</w:t>
            </w:r>
          </w:p>
        </w:tc>
        <w:tc>
          <w:tcPr>
            <w:tcW w:w="237" w:type="dxa"/>
          </w:tcPr>
          <w:p w14:paraId="54DC46BC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21927F87" w14:textId="2B0D4D0A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41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306</w:t>
            </w:r>
          </w:p>
        </w:tc>
        <w:tc>
          <w:tcPr>
            <w:tcW w:w="242" w:type="dxa"/>
            <w:vAlign w:val="bottom"/>
          </w:tcPr>
          <w:p w14:paraId="0C3320BC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07B72BD" w14:textId="56F55CA5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260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635</w:t>
            </w:r>
          </w:p>
        </w:tc>
        <w:tc>
          <w:tcPr>
            <w:tcW w:w="240" w:type="dxa"/>
            <w:vAlign w:val="bottom"/>
          </w:tcPr>
          <w:p w14:paraId="3AED771B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42FF145C" w14:textId="63454804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8752C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0,755</w:t>
            </w:r>
          </w:p>
        </w:tc>
        <w:tc>
          <w:tcPr>
            <w:tcW w:w="239" w:type="dxa"/>
            <w:vAlign w:val="bottom"/>
          </w:tcPr>
          <w:p w14:paraId="4EBCE72F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FFDE724" w14:textId="49EE80E6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0A992D98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3176C7B5" w14:textId="099A7E70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70" w:type="dxa"/>
          </w:tcPr>
          <w:p w14:paraId="34D83A07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636FF20" w14:textId="35FCB482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260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635</w:t>
            </w:r>
          </w:p>
        </w:tc>
        <w:tc>
          <w:tcPr>
            <w:tcW w:w="243" w:type="dxa"/>
          </w:tcPr>
          <w:p w14:paraId="66E64DA2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2C3D25FB" w14:textId="6539114B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0,755</w:t>
            </w:r>
          </w:p>
        </w:tc>
      </w:tr>
      <w:tr w:rsidR="0078030D" w:rsidRPr="00F3427F" w14:paraId="753E8916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72F03BEA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รายได้ระหว่างส่วนงาน</w:t>
            </w:r>
          </w:p>
        </w:tc>
        <w:tc>
          <w:tcPr>
            <w:tcW w:w="630" w:type="dxa"/>
          </w:tcPr>
          <w:p w14:paraId="6726694B" w14:textId="77777777" w:rsidR="0078030D" w:rsidRPr="00CE359D" w:rsidDel="006D7E95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05376551" w14:textId="7A248152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158</w:t>
            </w:r>
          </w:p>
        </w:tc>
        <w:tc>
          <w:tcPr>
            <w:tcW w:w="246" w:type="dxa"/>
            <w:vAlign w:val="bottom"/>
          </w:tcPr>
          <w:p w14:paraId="393677B8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799B9685" w14:textId="4BC2DFBE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038</w:t>
            </w:r>
          </w:p>
        </w:tc>
        <w:tc>
          <w:tcPr>
            <w:tcW w:w="238" w:type="dxa"/>
            <w:vAlign w:val="bottom"/>
          </w:tcPr>
          <w:p w14:paraId="60EA73DC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1D6BAF64" w14:textId="1824BD68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47345B75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3EA55FF6" w14:textId="4FC97A69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5F2CA4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03408C56" w14:textId="590359CE" w:rsidR="0078030D" w:rsidRPr="00CE359D" w:rsidRDefault="00475A7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485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  <w:vAlign w:val="bottom"/>
          </w:tcPr>
          <w:p w14:paraId="5E548347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6B3D11EF" w14:textId="7F424795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106</w:t>
            </w:r>
          </w:p>
        </w:tc>
        <w:tc>
          <w:tcPr>
            <w:tcW w:w="236" w:type="dxa"/>
            <w:vAlign w:val="bottom"/>
          </w:tcPr>
          <w:p w14:paraId="20E5F82F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316EEE61" w14:textId="3F0CA536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12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058</w:t>
            </w:r>
          </w:p>
        </w:tc>
        <w:tc>
          <w:tcPr>
            <w:tcW w:w="236" w:type="dxa"/>
            <w:vAlign w:val="bottom"/>
          </w:tcPr>
          <w:p w14:paraId="07BBC7C6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9EBA3D0" w14:textId="3B3D05C0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543</w:t>
            </w:r>
          </w:p>
        </w:tc>
        <w:tc>
          <w:tcPr>
            <w:tcW w:w="236" w:type="dxa"/>
          </w:tcPr>
          <w:p w14:paraId="6FF834D5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200FBA27" w14:textId="4A65B70F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140</w:t>
            </w:r>
          </w:p>
        </w:tc>
        <w:tc>
          <w:tcPr>
            <w:tcW w:w="237" w:type="dxa"/>
          </w:tcPr>
          <w:p w14:paraId="16653DDE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45031D01" w14:textId="68897FFF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979</w:t>
            </w:r>
          </w:p>
        </w:tc>
        <w:tc>
          <w:tcPr>
            <w:tcW w:w="242" w:type="dxa"/>
            <w:vAlign w:val="bottom"/>
          </w:tcPr>
          <w:p w14:paraId="237C816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A7D6F02" w14:textId="006966BB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871</w:t>
            </w:r>
          </w:p>
        </w:tc>
        <w:tc>
          <w:tcPr>
            <w:tcW w:w="240" w:type="dxa"/>
          </w:tcPr>
          <w:p w14:paraId="3918A613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01A7F49B" w14:textId="6C8F3547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</w:p>
        </w:tc>
        <w:tc>
          <w:tcPr>
            <w:tcW w:w="239" w:type="dxa"/>
            <w:vAlign w:val="bottom"/>
          </w:tcPr>
          <w:p w14:paraId="235F9FA6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267C65C5" w14:textId="405EA4FA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871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  <w:vAlign w:val="bottom"/>
          </w:tcPr>
          <w:p w14:paraId="0D58F9F8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297A4E30" w14:textId="74B57197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54165447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77ABF8E6" w14:textId="2122B4BC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43" w:type="dxa"/>
          </w:tcPr>
          <w:p w14:paraId="1B7894A1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7BEAAEBD" w14:textId="6BF4699E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</w:tr>
      <w:tr w:rsidR="0078030D" w:rsidRPr="00F3427F" w14:paraId="56657515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7B1DF7B7" w14:textId="7E2B4D67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รวม</w:t>
            </w:r>
          </w:p>
        </w:tc>
        <w:tc>
          <w:tcPr>
            <w:tcW w:w="630" w:type="dxa"/>
          </w:tcPr>
          <w:p w14:paraId="391844F0" w14:textId="77777777" w:rsidR="0078030D" w:rsidRPr="00CE359D" w:rsidDel="006D7E95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single" w:sz="4" w:space="0" w:color="auto"/>
            </w:tcBorders>
          </w:tcPr>
          <w:p w14:paraId="47B528E2" w14:textId="36969CC3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183</w:t>
            </w:r>
            <w:r w:rsidR="00E81B4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433</w:t>
            </w:r>
          </w:p>
        </w:tc>
        <w:tc>
          <w:tcPr>
            <w:tcW w:w="246" w:type="dxa"/>
          </w:tcPr>
          <w:p w14:paraId="0BEE3441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</w:tcBorders>
          </w:tcPr>
          <w:p w14:paraId="4C576666" w14:textId="277142F0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216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870</w:t>
            </w:r>
          </w:p>
        </w:tc>
        <w:tc>
          <w:tcPr>
            <w:tcW w:w="238" w:type="dxa"/>
          </w:tcPr>
          <w:p w14:paraId="50002727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</w:tcBorders>
          </w:tcPr>
          <w:p w14:paraId="30EAE3AD" w14:textId="5482EF2F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E2D3BE4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</w:tcPr>
          <w:p w14:paraId="685F5DB6" w14:textId="7907BB6A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</w:tcPr>
          <w:p w14:paraId="2D9AFEB0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</w:tcBorders>
          </w:tcPr>
          <w:p w14:paraId="2E296B2C" w14:textId="0E489F4A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181</w:t>
            </w:r>
          </w:p>
        </w:tc>
        <w:tc>
          <w:tcPr>
            <w:tcW w:w="242" w:type="dxa"/>
          </w:tcPr>
          <w:p w14:paraId="06014A8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</w:tcPr>
          <w:p w14:paraId="7A950B2F" w14:textId="43E8E620" w:rsidR="0078030D" w:rsidRPr="00CE359D" w:rsidRDefault="008752C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17,768</w:t>
            </w:r>
          </w:p>
        </w:tc>
        <w:tc>
          <w:tcPr>
            <w:tcW w:w="236" w:type="dxa"/>
          </w:tcPr>
          <w:p w14:paraId="42DB0ABA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</w:tcBorders>
          </w:tcPr>
          <w:p w14:paraId="683756C3" w14:textId="46BDB2C1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 w:rsidR="00475A7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422</w:t>
            </w:r>
          </w:p>
        </w:tc>
        <w:tc>
          <w:tcPr>
            <w:tcW w:w="236" w:type="dxa"/>
          </w:tcPr>
          <w:p w14:paraId="2E0864D6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</w:tcBorders>
          </w:tcPr>
          <w:p w14:paraId="13113219" w14:textId="04B9E773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112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498</w:t>
            </w:r>
          </w:p>
        </w:tc>
        <w:tc>
          <w:tcPr>
            <w:tcW w:w="236" w:type="dxa"/>
          </w:tcPr>
          <w:p w14:paraId="15BBA015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</w:tcPr>
          <w:p w14:paraId="59F9058B" w14:textId="487DE950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470</w:t>
            </w:r>
          </w:p>
        </w:tc>
        <w:tc>
          <w:tcPr>
            <w:tcW w:w="237" w:type="dxa"/>
          </w:tcPr>
          <w:p w14:paraId="41567D03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</w:tcBorders>
          </w:tcPr>
          <w:p w14:paraId="2E06BBED" w14:textId="601BE00E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285</w:t>
            </w:r>
          </w:p>
        </w:tc>
        <w:tc>
          <w:tcPr>
            <w:tcW w:w="242" w:type="dxa"/>
          </w:tcPr>
          <w:p w14:paraId="536432C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</w:tcPr>
          <w:p w14:paraId="45FD31FE" w14:textId="5B610D00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274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506</w:t>
            </w:r>
          </w:p>
        </w:tc>
        <w:tc>
          <w:tcPr>
            <w:tcW w:w="240" w:type="dxa"/>
          </w:tcPr>
          <w:p w14:paraId="1D73C97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  <w:tcBorders>
              <w:top w:val="single" w:sz="4" w:space="0" w:color="auto"/>
            </w:tcBorders>
          </w:tcPr>
          <w:p w14:paraId="7E04E585" w14:textId="205D8631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39</w:t>
            </w:r>
            <w:r w:rsidR="008752C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0,421</w:t>
            </w:r>
          </w:p>
        </w:tc>
        <w:tc>
          <w:tcPr>
            <w:tcW w:w="239" w:type="dxa"/>
          </w:tcPr>
          <w:p w14:paraId="1CE612DC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</w:tcPr>
          <w:p w14:paraId="416E38FF" w14:textId="689BAEDB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13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871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3C8D5585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516A2B7" w14:textId="0BEBA2B4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29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666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06D0054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0B252B0" w14:textId="60DDE597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260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635</w:t>
            </w:r>
          </w:p>
        </w:tc>
        <w:tc>
          <w:tcPr>
            <w:tcW w:w="243" w:type="dxa"/>
          </w:tcPr>
          <w:p w14:paraId="241AD7F2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34DB269F" w14:textId="17AFFB62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0,755</w:t>
            </w:r>
          </w:p>
        </w:tc>
      </w:tr>
      <w:tr w:rsidR="0078030D" w:rsidRPr="00F3427F" w14:paraId="3E209B50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0D497FDF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ต้นทุนขายและบริการ</w:t>
            </w:r>
          </w:p>
        </w:tc>
        <w:tc>
          <w:tcPr>
            <w:tcW w:w="630" w:type="dxa"/>
          </w:tcPr>
          <w:p w14:paraId="3214919E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bottom w:val="single" w:sz="4" w:space="0" w:color="auto"/>
            </w:tcBorders>
          </w:tcPr>
          <w:p w14:paraId="57BB4E4D" w14:textId="2B12DA0B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160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450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6" w:type="dxa"/>
          </w:tcPr>
          <w:p w14:paraId="47B7B3F8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bottom w:val="single" w:sz="4" w:space="0" w:color="auto"/>
            </w:tcBorders>
          </w:tcPr>
          <w:p w14:paraId="6D7FFC52" w14:textId="7EFA92C5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190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973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8" w:type="dxa"/>
          </w:tcPr>
          <w:p w14:paraId="61FFBDB6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</w:tcPr>
          <w:p w14:paraId="2B1DECEC" w14:textId="3E1EC4F4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3616F29A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</w:tcPr>
          <w:p w14:paraId="2965C1C2" w14:textId="3BC87441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</w:tcPr>
          <w:p w14:paraId="3FC6F1B7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bottom w:val="single" w:sz="4" w:space="0" w:color="auto"/>
            </w:tcBorders>
          </w:tcPr>
          <w:p w14:paraId="4E33C2D6" w14:textId="26D7EB71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475A7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608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2C65EEA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bottom w:val="single" w:sz="4" w:space="0" w:color="auto"/>
            </w:tcBorders>
          </w:tcPr>
          <w:p w14:paraId="7F34024F" w14:textId="79D9AC25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8752C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7,266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9497F9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bottom w:val="single" w:sz="4" w:space="0" w:color="auto"/>
            </w:tcBorders>
          </w:tcPr>
          <w:p w14:paraId="63B0BD76" w14:textId="6532D274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053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E615081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bottom w:val="single" w:sz="4" w:space="0" w:color="auto"/>
            </w:tcBorders>
          </w:tcPr>
          <w:p w14:paraId="465A2946" w14:textId="1D281A18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104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245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6" w:type="dxa"/>
          </w:tcPr>
          <w:p w14:paraId="0BEE360E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65" w:type="dxa"/>
            <w:tcBorders>
              <w:bottom w:val="single" w:sz="4" w:space="0" w:color="auto"/>
            </w:tcBorders>
          </w:tcPr>
          <w:p w14:paraId="4C9C5F79" w14:textId="1C7815DC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554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7" w:type="dxa"/>
          </w:tcPr>
          <w:p w14:paraId="26077B20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</w:tcPr>
          <w:p w14:paraId="080B501F" w14:textId="6E5D5C8B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438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50D7267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5FEABBA6" w14:textId="532CE7C9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237</w:t>
            </w:r>
            <w:r w:rsidR="00475A7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665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0" w:type="dxa"/>
          </w:tcPr>
          <w:p w14:paraId="4B2DAE2A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</w:tcPr>
          <w:p w14:paraId="327F5973" w14:textId="6A4CC270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34</w:t>
            </w:r>
            <w:r w:rsidR="008752C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5,922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39" w:type="dxa"/>
          </w:tcPr>
          <w:p w14:paraId="5A97629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</w:tcPr>
          <w:p w14:paraId="7CAE6EE8" w14:textId="2C3A747F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</w:t>
            </w:r>
            <w:r w:rsidR="00475A7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117</w:t>
            </w:r>
          </w:p>
        </w:tc>
        <w:tc>
          <w:tcPr>
            <w:tcW w:w="236" w:type="dxa"/>
          </w:tcPr>
          <w:p w14:paraId="4AE1A6A1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bottom w:val="single" w:sz="4" w:space="0" w:color="auto"/>
            </w:tcBorders>
          </w:tcPr>
          <w:p w14:paraId="4DC23B24" w14:textId="4F4E5C40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26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563</w:t>
            </w:r>
          </w:p>
        </w:tc>
        <w:tc>
          <w:tcPr>
            <w:tcW w:w="270" w:type="dxa"/>
          </w:tcPr>
          <w:p w14:paraId="2F63A6F3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1D088E13" w14:textId="0A0F863D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222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548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C3F218D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4CF71655" w14:textId="054C0893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19,359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1425F3" w:rsidRPr="00F3427F" w14:paraId="55A973C0" w14:textId="77777777" w:rsidTr="001425F3">
        <w:tblPrEx>
          <w:tblLook w:val="01E0" w:firstRow="1" w:lastRow="1" w:firstColumn="1" w:lastColumn="1" w:noHBand="0" w:noVBand="0"/>
        </w:tblPrEx>
        <w:trPr>
          <w:trHeight w:val="163"/>
        </w:trPr>
        <w:tc>
          <w:tcPr>
            <w:tcW w:w="2070" w:type="dxa"/>
            <w:vAlign w:val="bottom"/>
          </w:tcPr>
          <w:p w14:paraId="03F31D24" w14:textId="5979AC45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(ขาดทุน) 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ขั้นต้น</w:t>
            </w:r>
          </w:p>
        </w:tc>
        <w:tc>
          <w:tcPr>
            <w:tcW w:w="630" w:type="dxa"/>
          </w:tcPr>
          <w:p w14:paraId="1113F6CE" w14:textId="77777777" w:rsidR="0078030D" w:rsidRPr="00CE359D" w:rsidDel="006D7E95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single" w:sz="4" w:space="0" w:color="auto"/>
              <w:bottom w:val="double" w:sz="4" w:space="0" w:color="auto"/>
            </w:tcBorders>
          </w:tcPr>
          <w:p w14:paraId="20B18FB9" w14:textId="51451D6D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22</w:t>
            </w:r>
            <w:r w:rsidR="00E81B4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983</w:t>
            </w:r>
          </w:p>
        </w:tc>
        <w:tc>
          <w:tcPr>
            <w:tcW w:w="246" w:type="dxa"/>
          </w:tcPr>
          <w:p w14:paraId="56E37509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double" w:sz="4" w:space="0" w:color="auto"/>
            </w:tcBorders>
          </w:tcPr>
          <w:p w14:paraId="6F0DC963" w14:textId="42477365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897</w:t>
            </w:r>
          </w:p>
        </w:tc>
        <w:tc>
          <w:tcPr>
            <w:tcW w:w="238" w:type="dxa"/>
          </w:tcPr>
          <w:p w14:paraId="7EF3C31D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</w:tcPr>
          <w:p w14:paraId="68911BF4" w14:textId="3D76872D" w:rsidR="0078030D" w:rsidRPr="00CE359D" w:rsidRDefault="00183B91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36" w:type="dxa"/>
          </w:tcPr>
          <w:p w14:paraId="21EA598D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</w:tcPr>
          <w:p w14:paraId="367A3E01" w14:textId="3E51808A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-</w:t>
            </w:r>
          </w:p>
        </w:tc>
        <w:tc>
          <w:tcPr>
            <w:tcW w:w="268" w:type="dxa"/>
          </w:tcPr>
          <w:p w14:paraId="0AA986A8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single" w:sz="4" w:space="0" w:color="auto"/>
              <w:bottom w:val="double" w:sz="4" w:space="0" w:color="auto"/>
            </w:tcBorders>
          </w:tcPr>
          <w:p w14:paraId="249F89CA" w14:textId="2603E6FA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573</w:t>
            </w:r>
          </w:p>
        </w:tc>
        <w:tc>
          <w:tcPr>
            <w:tcW w:w="242" w:type="dxa"/>
          </w:tcPr>
          <w:p w14:paraId="1775CB0C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single" w:sz="4" w:space="0" w:color="auto"/>
              <w:bottom w:val="double" w:sz="4" w:space="0" w:color="auto"/>
            </w:tcBorders>
          </w:tcPr>
          <w:p w14:paraId="1CFB5BD6" w14:textId="7210114E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8752C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0,502</w:t>
            </w:r>
          </w:p>
        </w:tc>
        <w:tc>
          <w:tcPr>
            <w:tcW w:w="236" w:type="dxa"/>
          </w:tcPr>
          <w:p w14:paraId="71FED75D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single" w:sz="4" w:space="0" w:color="auto"/>
              <w:bottom w:val="double" w:sz="4" w:space="0" w:color="auto"/>
            </w:tcBorders>
          </w:tcPr>
          <w:p w14:paraId="5898F495" w14:textId="31D3D42B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369</w:t>
            </w:r>
          </w:p>
        </w:tc>
        <w:tc>
          <w:tcPr>
            <w:tcW w:w="236" w:type="dxa"/>
          </w:tcPr>
          <w:p w14:paraId="7EEBE43F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single" w:sz="4" w:space="0" w:color="auto"/>
              <w:bottom w:val="double" w:sz="4" w:space="0" w:color="auto"/>
            </w:tcBorders>
          </w:tcPr>
          <w:p w14:paraId="3AA04936" w14:textId="407779E0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253</w:t>
            </w:r>
          </w:p>
        </w:tc>
        <w:tc>
          <w:tcPr>
            <w:tcW w:w="236" w:type="dxa"/>
          </w:tcPr>
          <w:p w14:paraId="32256E11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single" w:sz="4" w:space="0" w:color="auto"/>
              <w:bottom w:val="double" w:sz="4" w:space="0" w:color="auto"/>
            </w:tcBorders>
          </w:tcPr>
          <w:p w14:paraId="60FC46A9" w14:textId="7974DD70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183B91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916</w:t>
            </w:r>
          </w:p>
        </w:tc>
        <w:tc>
          <w:tcPr>
            <w:tcW w:w="237" w:type="dxa"/>
          </w:tcPr>
          <w:p w14:paraId="492F9BFC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double" w:sz="4" w:space="0" w:color="auto"/>
            </w:tcBorders>
          </w:tcPr>
          <w:p w14:paraId="427FDD2D" w14:textId="132056D6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153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2" w:type="dxa"/>
          </w:tcPr>
          <w:p w14:paraId="3E54DDE4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8D145CC" w14:textId="77BD723C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7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36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841</w:t>
            </w:r>
          </w:p>
        </w:tc>
        <w:tc>
          <w:tcPr>
            <w:tcW w:w="240" w:type="dxa"/>
          </w:tcPr>
          <w:p w14:paraId="6F6F985F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</w:tcPr>
          <w:p w14:paraId="2735589E" w14:textId="0041E607" w:rsidR="0078030D" w:rsidRPr="00CE359D" w:rsidRDefault="008752C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44,499</w:t>
            </w:r>
          </w:p>
        </w:tc>
        <w:tc>
          <w:tcPr>
            <w:tcW w:w="239" w:type="dxa"/>
          </w:tcPr>
          <w:p w14:paraId="449572A6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double" w:sz="4" w:space="0" w:color="auto"/>
            </w:tcBorders>
          </w:tcPr>
          <w:p w14:paraId="345C2E8F" w14:textId="1D50DF35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246</w:t>
            </w:r>
          </w:p>
        </w:tc>
        <w:tc>
          <w:tcPr>
            <w:tcW w:w="236" w:type="dxa"/>
          </w:tcPr>
          <w:p w14:paraId="4F72FF23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double" w:sz="4" w:space="0" w:color="auto"/>
            </w:tcBorders>
          </w:tcPr>
          <w:p w14:paraId="09B2BDBB" w14:textId="0FFBDCF2" w:rsidR="0078030D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103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70" w:type="dxa"/>
          </w:tcPr>
          <w:p w14:paraId="29256482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A8DA433" w14:textId="65F75FF9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38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087</w:t>
            </w:r>
          </w:p>
        </w:tc>
        <w:tc>
          <w:tcPr>
            <w:tcW w:w="243" w:type="dxa"/>
          </w:tcPr>
          <w:p w14:paraId="46E0EB41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627" w:right="-4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3DADF554" w14:textId="740D9A33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1,396</w:t>
            </w:r>
          </w:p>
        </w:tc>
      </w:tr>
      <w:tr w:rsidR="0078030D" w:rsidRPr="00F3427F" w14:paraId="3D9FA1EA" w14:textId="77777777" w:rsidTr="001425F3">
        <w:tblPrEx>
          <w:tblLook w:val="01E0" w:firstRow="1" w:lastRow="1" w:firstColumn="1" w:lastColumn="1" w:noHBand="0" w:noVBand="0"/>
        </w:tblPrEx>
        <w:trPr>
          <w:trHeight w:val="143"/>
        </w:trPr>
        <w:tc>
          <w:tcPr>
            <w:tcW w:w="2070" w:type="dxa"/>
            <w:vAlign w:val="bottom"/>
          </w:tcPr>
          <w:p w14:paraId="60CA7D97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630" w:type="dxa"/>
          </w:tcPr>
          <w:p w14:paraId="212DBB60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tcBorders>
              <w:top w:val="double" w:sz="4" w:space="0" w:color="auto"/>
            </w:tcBorders>
          </w:tcPr>
          <w:p w14:paraId="5340F8D3" w14:textId="45EFF243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7E9690DD" w14:textId="77777777" w:rsidR="0078030D" w:rsidRPr="00CE359D" w:rsidRDefault="0078030D" w:rsidP="0078030D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tcBorders>
              <w:top w:val="double" w:sz="4" w:space="0" w:color="auto"/>
            </w:tcBorders>
          </w:tcPr>
          <w:p w14:paraId="714062CC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E1B1755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</w:tcPr>
          <w:p w14:paraId="005AEF06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B90762C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tcBorders>
              <w:top w:val="double" w:sz="4" w:space="0" w:color="auto"/>
            </w:tcBorders>
          </w:tcPr>
          <w:p w14:paraId="30124A48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48B87B48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tcBorders>
              <w:top w:val="double" w:sz="4" w:space="0" w:color="auto"/>
            </w:tcBorders>
          </w:tcPr>
          <w:p w14:paraId="685E4BCD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highlight w:val="green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048EDEBA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tcBorders>
              <w:top w:val="double" w:sz="4" w:space="0" w:color="auto"/>
            </w:tcBorders>
          </w:tcPr>
          <w:p w14:paraId="78034495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370"/>
                <w:tab w:val="left" w:pos="46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06AFF1E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tcBorders>
              <w:top w:val="double" w:sz="4" w:space="0" w:color="auto"/>
            </w:tcBorders>
          </w:tcPr>
          <w:p w14:paraId="13C9E676" w14:textId="77777777" w:rsidR="0078030D" w:rsidRPr="00CE359D" w:rsidRDefault="0078030D" w:rsidP="0078030D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9AF810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  <w:tcBorders>
              <w:top w:val="double" w:sz="4" w:space="0" w:color="auto"/>
            </w:tcBorders>
          </w:tcPr>
          <w:p w14:paraId="2B2B4452" w14:textId="77777777" w:rsidR="0078030D" w:rsidRPr="00CE359D" w:rsidRDefault="0078030D" w:rsidP="0078030D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5E8D4B5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  <w:tcBorders>
              <w:top w:val="double" w:sz="4" w:space="0" w:color="auto"/>
            </w:tcBorders>
          </w:tcPr>
          <w:p w14:paraId="4034F234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A3C958C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  <w:tcBorders>
              <w:top w:val="double" w:sz="4" w:space="0" w:color="auto"/>
            </w:tcBorders>
          </w:tcPr>
          <w:p w14:paraId="114201D7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2C4D50C0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2D1F9FB5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110"/>
                <w:tab w:val="left" w:pos="38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313EA0F2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</w:tcPr>
          <w:p w14:paraId="4AB1349D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0B3C3691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tcBorders>
              <w:top w:val="double" w:sz="4" w:space="0" w:color="auto"/>
            </w:tcBorders>
          </w:tcPr>
          <w:p w14:paraId="20060FC0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96FFA2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  <w:tcBorders>
              <w:top w:val="double" w:sz="4" w:space="0" w:color="auto"/>
            </w:tcBorders>
          </w:tcPr>
          <w:p w14:paraId="72D9BD3E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263DFA19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32B04D40" w14:textId="025F91F7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18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200</w:t>
            </w:r>
          </w:p>
        </w:tc>
        <w:tc>
          <w:tcPr>
            <w:tcW w:w="243" w:type="dxa"/>
          </w:tcPr>
          <w:p w14:paraId="3090649F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657" w:type="dxa"/>
          </w:tcPr>
          <w:p w14:paraId="2E70EF78" w14:textId="0CFFF015" w:rsidR="0078030D" w:rsidRPr="00CE359D" w:rsidRDefault="00A866CF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19,479</w:t>
            </w:r>
          </w:p>
        </w:tc>
      </w:tr>
      <w:tr w:rsidR="0078030D" w:rsidRPr="00F3427F" w14:paraId="17196823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27605216" w14:textId="75A4B1C4" w:rsidR="0078030D" w:rsidRPr="00CE359D" w:rsidRDefault="0078030D" w:rsidP="0078030D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กำไรก่อนค่าใช้จ่าย</w:t>
            </w:r>
          </w:p>
        </w:tc>
        <w:tc>
          <w:tcPr>
            <w:tcW w:w="630" w:type="dxa"/>
          </w:tcPr>
          <w:p w14:paraId="3FF7C460" w14:textId="77777777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3539E2DF" w14:textId="69BAD7DA" w:rsidR="0078030D" w:rsidRPr="00CE359D" w:rsidRDefault="0078030D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08C1466E" w14:textId="77777777" w:rsidR="0078030D" w:rsidRPr="00CE359D" w:rsidRDefault="0078030D" w:rsidP="0078030D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79B78D06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11AA1FAF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468E43D5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ACD1240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8421338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9E80962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05BCDDBB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92FC57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56E7724A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18752D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3EF3A" w14:textId="77777777" w:rsidR="0078030D" w:rsidRPr="00CE359D" w:rsidRDefault="0078030D" w:rsidP="0078030D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80D6089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043D20CB" w14:textId="77777777" w:rsidR="0078030D" w:rsidRPr="00CE359D" w:rsidRDefault="0078030D" w:rsidP="0078030D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81FC7FD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6481040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5A42AD7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060C2771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B51C968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BA86CD4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7763D6E1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4C377C16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07A025B2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5D2DF01" w14:textId="77777777" w:rsidR="0078030D" w:rsidRPr="00CE359D" w:rsidRDefault="0078030D" w:rsidP="0078030D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C1EBD4" w14:textId="77777777" w:rsidR="0078030D" w:rsidRPr="00CE359D" w:rsidRDefault="0078030D" w:rsidP="0078030D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1B80DBEA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98166D1" w14:textId="77777777" w:rsidR="0078030D" w:rsidRPr="00CE359D" w:rsidRDefault="0078030D" w:rsidP="0078030D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34522C5B" w14:textId="744D9A7D" w:rsidR="0078030D" w:rsidRPr="00CE359D" w:rsidRDefault="007077E6" w:rsidP="0078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56</w:t>
            </w:r>
            <w:r w:rsidR="00940A78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287</w:t>
            </w:r>
          </w:p>
        </w:tc>
        <w:tc>
          <w:tcPr>
            <w:tcW w:w="243" w:type="dxa"/>
          </w:tcPr>
          <w:p w14:paraId="4F7C5D06" w14:textId="77777777" w:rsidR="0078030D" w:rsidRPr="00CE359D" w:rsidRDefault="0078030D" w:rsidP="0078030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71099155" w14:textId="11F07B11" w:rsidR="0078030D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0,875</w:t>
            </w:r>
          </w:p>
        </w:tc>
      </w:tr>
      <w:tr w:rsidR="00223F39" w:rsidRPr="00F3427F" w14:paraId="33168CE0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33E28218" w14:textId="3F62DA05" w:rsidR="00223F39" w:rsidRPr="00CE359D" w:rsidRDefault="00223F39" w:rsidP="00223F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ต้นทุนการจัดจำหน่ายและ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630" w:type="dxa"/>
          </w:tcPr>
          <w:p w14:paraId="5F8575E9" w14:textId="77777777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13A598C8" w14:textId="1F356C38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2E2DDC3" w14:textId="77777777" w:rsidR="00223F39" w:rsidRPr="00CE359D" w:rsidRDefault="00223F39" w:rsidP="00223F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4626904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2E639CDD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E859F08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732BA18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019E96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5D1D2270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41BEF7BB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5632A0FE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F5704DD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629542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7904F24B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DD0280C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459D377D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669C2A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A81C45B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F56D3BE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1105DD18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8FF969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70420E60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312E770E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5E9A296D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5B343687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7D1CC383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3857D10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31BAE0C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7F0D708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6CAF2E9" w14:textId="77777777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0D760B20" w14:textId="1FA51D14" w:rsidR="00183B91" w:rsidRPr="00CE359D" w:rsidDel="000373CE" w:rsidRDefault="00183B91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D9068C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5,</w:t>
            </w:r>
            <w:r w:rsidR="00202D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43</w:t>
            </w:r>
            <w:r w:rsidR="00432C0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6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04958D77" w14:textId="77777777" w:rsidR="00223F39" w:rsidRPr="00CE359D" w:rsidRDefault="00223F39" w:rsidP="00223F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44159BA2" w14:textId="77777777" w:rsidR="005E569D" w:rsidRPr="00CE359D" w:rsidRDefault="005E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860C29A" w14:textId="5BA817B1" w:rsidR="00223F39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2,375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223F39" w:rsidRPr="00F3427F" w14:paraId="0214DE3D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71AB5304" w14:textId="3C23D23D" w:rsidR="00223F39" w:rsidRPr="00CE359D" w:rsidRDefault="00223F39" w:rsidP="00223F39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630" w:type="dxa"/>
          </w:tcPr>
          <w:p w14:paraId="67399B02" w14:textId="77777777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549CABAD" w14:textId="1E09561F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0"/>
              </w:tabs>
              <w:spacing w:after="0" w:line="240" w:lineRule="auto"/>
              <w:ind w:left="-86" w:right="-200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1972E2FE" w14:textId="77777777" w:rsidR="00223F39" w:rsidRPr="00CE359D" w:rsidRDefault="00223F39" w:rsidP="00223F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77AE743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7106EFF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3231F0BD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0ED5A1A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CA6704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482F70D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F0A03A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1E3C4743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0986A465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46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D5D5C02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519F7DBC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EA77A4C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A0BB01E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D704824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78C4D5D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C80E324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796CDBE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649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F5FE0EB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2C446A9E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cs/>
                <w:lang w:eastAsia="en-GB"/>
              </w:rPr>
            </w:pPr>
          </w:p>
        </w:tc>
        <w:tc>
          <w:tcPr>
            <w:tcW w:w="240" w:type="dxa"/>
          </w:tcPr>
          <w:p w14:paraId="57BB01AB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3C3BE7E5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613C0FC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58376D50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290" w:right="-89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1696C3A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2469E8EE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0E19AF9B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A72892E" w14:textId="666A7748" w:rsidR="00223F39" w:rsidRPr="00CE359D" w:rsidDel="000373CE" w:rsidRDefault="00183B91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27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7077E6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449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67056234" w14:textId="77777777" w:rsidR="00223F39" w:rsidRPr="00CE359D" w:rsidRDefault="00223F39" w:rsidP="00223F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54956372" w14:textId="76516CAB" w:rsidR="00223F39" w:rsidRPr="00CE359D" w:rsidRDefault="0078030D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28,289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  <w:r w:rsidRPr="00CE359D" w:rsidDel="0078030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 xml:space="preserve"> </w:t>
            </w:r>
          </w:p>
        </w:tc>
      </w:tr>
      <w:tr w:rsidR="00223F39" w:rsidRPr="00F3427F" w14:paraId="607DBD82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17A17714" w14:textId="44A0E973" w:rsidR="00223F39" w:rsidRPr="00CE359D" w:rsidRDefault="00992E31" w:rsidP="00223F39">
            <w:pPr>
              <w:pStyle w:val="NoSpacing"/>
              <w:tabs>
                <w:tab w:val="clear" w:pos="227"/>
                <w:tab w:val="clear" w:pos="1871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กลับรายการ 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(</w:t>
            </w:r>
            <w:r w:rsidR="00223F39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ผลขาดทุน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) </w:t>
            </w:r>
            <w:r w:rsidR="00223F39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จากการ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br/>
            </w:r>
            <w:r w:rsidR="00223F39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ด้อยค่าซึ่งเป็นไปตาม </w:t>
            </w:r>
            <w:r w:rsidR="00223F39"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TFRS </w:t>
            </w:r>
            <w:r w:rsidR="007077E6"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9</w:t>
            </w:r>
          </w:p>
        </w:tc>
        <w:tc>
          <w:tcPr>
            <w:tcW w:w="630" w:type="dxa"/>
          </w:tcPr>
          <w:p w14:paraId="313925EE" w14:textId="77777777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lang w:eastAsia="en-GB"/>
              </w:rPr>
            </w:pPr>
          </w:p>
          <w:p w14:paraId="1C06040A" w14:textId="63D77996" w:rsidR="00223F39" w:rsidRPr="00CE359D" w:rsidRDefault="00223F39" w:rsidP="00223F3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19"/>
                <w:szCs w:val="19"/>
                <w:cs/>
                <w:lang w:eastAsia="en-GB"/>
              </w:rPr>
            </w:pPr>
          </w:p>
        </w:tc>
        <w:tc>
          <w:tcPr>
            <w:tcW w:w="539" w:type="dxa"/>
          </w:tcPr>
          <w:p w14:paraId="2861FAA1" w14:textId="27FC7AF6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51D8CD73" w14:textId="77777777" w:rsidR="00223F39" w:rsidRPr="00CE359D" w:rsidRDefault="00223F39" w:rsidP="00223F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54EA240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34B33330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9BF8C48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37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47589D0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4C34BA5E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1DDE7EC5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7BB1FE24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66F9C38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2C8F4F9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26ACC32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6288EE7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CFF0D9B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FB9DD68" w14:textId="77777777" w:rsidR="00223F39" w:rsidRPr="00CE359D" w:rsidRDefault="00223F39" w:rsidP="00223F39">
            <w:pPr>
              <w:pStyle w:val="NoSpacing"/>
              <w:tabs>
                <w:tab w:val="clear" w:pos="680"/>
                <w:tab w:val="left" w:pos="370"/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6FC06A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02357010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718C936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6CEC0DAF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6D5E717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470F2237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2AA06F0C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67D0FBBE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5756A6CD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3249ED33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91D987D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F6FE0E1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2130009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047B51BF" w14:textId="77777777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79052FA" w14:textId="7A452AA2" w:rsidR="00183B91" w:rsidRPr="00CE359D" w:rsidRDefault="00345BA1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202D69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  <w:tc>
          <w:tcPr>
            <w:tcW w:w="243" w:type="dxa"/>
          </w:tcPr>
          <w:p w14:paraId="16CC0AA1" w14:textId="77777777" w:rsidR="00223F39" w:rsidRPr="00CE359D" w:rsidRDefault="00223F39" w:rsidP="00223F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52CC5BC6" w14:textId="77777777" w:rsidR="005E569D" w:rsidRPr="00CE359D" w:rsidRDefault="005E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DFEBBF6" w14:textId="366A65DC" w:rsidR="00223F39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163</w:t>
            </w:r>
          </w:p>
        </w:tc>
      </w:tr>
      <w:tr w:rsidR="00223F39" w:rsidRPr="00F3427F" w14:paraId="2E38FD61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52DC08DB" w14:textId="44265107" w:rsidR="00223F39" w:rsidRPr="00CE359D" w:rsidRDefault="00223F39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ส่วนแบ่งกำไรจากเงินลงทุนในบริษั</w:t>
            </w:r>
            <w:r w:rsidR="00992E31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ท</w:t>
            </w:r>
            <w:r w:rsidR="00992E31"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br/>
            </w:r>
            <w:r w:rsidR="00992E31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 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ร่วมแล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ะ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630" w:type="dxa"/>
          </w:tcPr>
          <w:p w14:paraId="5EBC1994" w14:textId="77777777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</w:tcPr>
          <w:p w14:paraId="5E4C9139" w14:textId="489A33A5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</w:tcPr>
          <w:p w14:paraId="3A6C257A" w14:textId="77777777" w:rsidR="00223F39" w:rsidRPr="00CE359D" w:rsidRDefault="00223F39" w:rsidP="00223F39">
            <w:pPr>
              <w:pStyle w:val="NoSpacing"/>
              <w:tabs>
                <w:tab w:val="clear" w:pos="227"/>
                <w:tab w:val="left" w:pos="160"/>
              </w:tabs>
              <w:ind w:left="-560" w:right="-130" w:hanging="384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1E69721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</w:tcPr>
          <w:p w14:paraId="6640B6B6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</w:tcPr>
          <w:p w14:paraId="5BAE4945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83DBE26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3B488BB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FEE2801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E817F70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902B3B2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37B47C7F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18DCE5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EDEFEFB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BE8A918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67ABC340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436E5DAB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7C0C46C7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7E044271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0475D686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7B394B1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7F5C251C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D08A912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204AE1CC" w14:textId="77777777" w:rsidR="00223F39" w:rsidRPr="00CE359D" w:rsidRDefault="00223F39" w:rsidP="00223F39">
            <w:pPr>
              <w:pStyle w:val="BodyText"/>
              <w:tabs>
                <w:tab w:val="clear" w:pos="454"/>
                <w:tab w:val="clear" w:pos="680"/>
                <w:tab w:val="left" w:pos="520"/>
                <w:tab w:val="decimal" w:pos="610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73C502CF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6809A5C6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63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5299065" w14:textId="77777777" w:rsidR="00223F39" w:rsidRPr="00CE359D" w:rsidRDefault="00223F39" w:rsidP="00223F39">
            <w:pPr>
              <w:pStyle w:val="NoSpacing"/>
              <w:tabs>
                <w:tab w:val="left" w:pos="52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36954902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181EB529" w14:textId="77777777" w:rsidR="00223F39" w:rsidRPr="00CE359D" w:rsidRDefault="00223F39" w:rsidP="00223F39">
            <w:pPr>
              <w:pStyle w:val="NoSpacing"/>
              <w:tabs>
                <w:tab w:val="clear" w:pos="454"/>
                <w:tab w:val="clear" w:pos="680"/>
                <w:tab w:val="left" w:pos="520"/>
                <w:tab w:val="decimal" w:pos="560"/>
              </w:tabs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</w:tcPr>
          <w:p w14:paraId="6162489E" w14:textId="77777777" w:rsidR="00223F39" w:rsidRPr="00CE359D" w:rsidRDefault="00223F39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63F740B9" w14:textId="2C19171F" w:rsidR="00345BA1" w:rsidRPr="00CE359D" w:rsidRDefault="0073380D" w:rsidP="00223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11,</w:t>
            </w:r>
            <w:r w:rsidR="00432C05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880</w:t>
            </w:r>
          </w:p>
        </w:tc>
        <w:tc>
          <w:tcPr>
            <w:tcW w:w="243" w:type="dxa"/>
          </w:tcPr>
          <w:p w14:paraId="1F7AF777" w14:textId="77777777" w:rsidR="00223F39" w:rsidRPr="00CE359D" w:rsidRDefault="00223F39" w:rsidP="00223F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</w:tcPr>
          <w:p w14:paraId="0F1CE554" w14:textId="77777777" w:rsidR="005E569D" w:rsidRPr="00CE359D" w:rsidRDefault="005E56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46B52428" w14:textId="53624672" w:rsidR="00223F39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</w:t>
            </w:r>
            <w:r w:rsidR="0078030D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952</w:t>
            </w:r>
          </w:p>
        </w:tc>
      </w:tr>
      <w:tr w:rsidR="004A075A" w:rsidRPr="00F3427F" w14:paraId="09DC2242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5B5D4CD3" w14:textId="45FD2A29" w:rsidR="004A075A" w:rsidRPr="00CE359D" w:rsidRDefault="004A075A" w:rsidP="004A075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กำไร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 xml:space="preserve"> (</w:t>
            </w: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ขาดทุน) 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ก่อนภาษีเงินได้</w:t>
            </w:r>
          </w:p>
        </w:tc>
        <w:tc>
          <w:tcPr>
            <w:tcW w:w="630" w:type="dxa"/>
          </w:tcPr>
          <w:p w14:paraId="161C9DA8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25592BA5" w14:textId="712E3E65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68EC2F7B" w14:textId="77777777" w:rsidR="004A075A" w:rsidRPr="00CE359D" w:rsidRDefault="004A075A" w:rsidP="004A075A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  <w:vAlign w:val="bottom"/>
          </w:tcPr>
          <w:p w14:paraId="47E67A05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6FE3E0B7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430B096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AF337BF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  <w:vAlign w:val="bottom"/>
          </w:tcPr>
          <w:p w14:paraId="4FAE5847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  <w:vAlign w:val="bottom"/>
          </w:tcPr>
          <w:p w14:paraId="6E7D76FA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  <w:vAlign w:val="bottom"/>
          </w:tcPr>
          <w:p w14:paraId="5E4A5732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64FFF519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  <w:vAlign w:val="bottom"/>
          </w:tcPr>
          <w:p w14:paraId="4A6ABB6A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4AA98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  <w:vAlign w:val="bottom"/>
          </w:tcPr>
          <w:p w14:paraId="7731884B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246A7D9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2BA1FA63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00F778B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C69BF39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2FD9E299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54D6D6A1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  <w:vAlign w:val="bottom"/>
          </w:tcPr>
          <w:p w14:paraId="50F4D087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5AF0B66A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  <w:vAlign w:val="bottom"/>
          </w:tcPr>
          <w:p w14:paraId="5F92E582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  <w:vAlign w:val="bottom"/>
          </w:tcPr>
          <w:p w14:paraId="217BA6BD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  <w:vAlign w:val="bottom"/>
          </w:tcPr>
          <w:p w14:paraId="1FB85377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  <w:vAlign w:val="bottom"/>
          </w:tcPr>
          <w:p w14:paraId="7D66B58C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84FBA56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5AC6675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51E381F3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</w:tcPr>
          <w:p w14:paraId="1FFD3340" w14:textId="2338BAA7" w:rsidR="004A075A" w:rsidRPr="00CE359D" w:rsidRDefault="00432C05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5,271</w:t>
            </w:r>
          </w:p>
        </w:tc>
        <w:tc>
          <w:tcPr>
            <w:tcW w:w="243" w:type="dxa"/>
          </w:tcPr>
          <w:p w14:paraId="4FA3EE46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5EF8CCF8" w14:textId="1915CA13" w:rsidR="004A075A" w:rsidRPr="00CE359D" w:rsidRDefault="004A075A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(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2,674</w:t>
            </w: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)</w:t>
            </w:r>
          </w:p>
        </w:tc>
      </w:tr>
      <w:tr w:rsidR="004A075A" w:rsidRPr="00F3427F" w14:paraId="085E0D7A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5D1B017C" w14:textId="65AAA3BD" w:rsidR="004A075A" w:rsidRPr="00CE359D" w:rsidRDefault="004A075A" w:rsidP="004A075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รายได้</w:t>
            </w:r>
            <w:r w:rsidRPr="00CE359D"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  <w:t>ภาษีเงินได้</w:t>
            </w:r>
          </w:p>
        </w:tc>
        <w:tc>
          <w:tcPr>
            <w:tcW w:w="630" w:type="dxa"/>
          </w:tcPr>
          <w:p w14:paraId="39A20DF2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7014E522" w14:textId="62D8FE56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6CA7498D" w14:textId="77777777" w:rsidR="004A075A" w:rsidRPr="00CE359D" w:rsidRDefault="004A075A" w:rsidP="004A075A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68BD9E55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D700350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5D3BE522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DD237B8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64B07D09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1B9B163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BD70B1E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73D243CE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648021BB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29AF25B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2D50445B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B5B32D8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74BA75DC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048809E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87B0570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528C83EF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73AE5764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25B82EE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BBA91A5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0F722EBA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2A77607E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40BD7E94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40ADC9D2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6245B8C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1BD8F708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6D89BA55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7BE3335" w14:textId="03B3C301" w:rsidR="004A075A" w:rsidRPr="00CE359D" w:rsidRDefault="00432C05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1,568</w:t>
            </w:r>
          </w:p>
        </w:tc>
        <w:tc>
          <w:tcPr>
            <w:tcW w:w="243" w:type="dxa"/>
          </w:tcPr>
          <w:p w14:paraId="36BF5A7C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5FF25E7" w14:textId="6C184AAD" w:rsidR="004A075A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3</w:t>
            </w:r>
            <w:r w:rsidR="004A075A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,</w:t>
            </w:r>
            <w:r w:rsidR="00A866CF"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506</w:t>
            </w:r>
          </w:p>
        </w:tc>
      </w:tr>
      <w:tr w:rsidR="006F107C" w:rsidRPr="00F3427F" w14:paraId="3C26EDF1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4B7FEA1A" w14:textId="71F85CCB" w:rsidR="006F107C" w:rsidRPr="00CE359D" w:rsidRDefault="00940A78" w:rsidP="004A075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</w:t>
            </w:r>
            <w:r w:rsidR="006F107C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สำหรับงวดจากการดำเนินงานต่อเนื่อง</w:t>
            </w:r>
          </w:p>
        </w:tc>
        <w:tc>
          <w:tcPr>
            <w:tcW w:w="630" w:type="dxa"/>
          </w:tcPr>
          <w:p w14:paraId="0544CF61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3BD45DE2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5D226FEE" w14:textId="77777777" w:rsidR="006F107C" w:rsidRPr="00CE359D" w:rsidRDefault="006F107C" w:rsidP="004A075A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0D2CEC95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0F7CD1EB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428DEA48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96191B0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0F1EFC5C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32C40CB8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2628CAA2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05F26FE3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0BB126F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63BF044A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2146E2A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54D30E95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3FE3555A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0F4E34C4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464AF93A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4547FE7C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75FAC1C5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FE8A3E5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0AE44F74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73C8BEA6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7746D844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73E3B38B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016BCBAB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1F710F74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4F6A8EB0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45F0C819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603F769D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1393442" w14:textId="5CAC8A6F" w:rsidR="00892EEB" w:rsidRPr="00CE359D" w:rsidRDefault="00432C05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 w:rsidRPr="00432C05">
              <w:rPr>
                <w:rFonts w:asciiTheme="majorBidi" w:hAnsiTheme="majorBidi" w:cstheme="majorBidi"/>
                <w:sz w:val="19"/>
                <w:szCs w:val="19"/>
              </w:rPr>
              <w:t>6,839</w:t>
            </w:r>
          </w:p>
        </w:tc>
        <w:tc>
          <w:tcPr>
            <w:tcW w:w="243" w:type="dxa"/>
          </w:tcPr>
          <w:p w14:paraId="4A96A543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64EA479B" w14:textId="77777777" w:rsidR="006F107C" w:rsidRPr="00CE359D" w:rsidRDefault="006F107C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104EDAA7" w14:textId="7D8B0537" w:rsidR="00852CF3" w:rsidRPr="00CE359D" w:rsidRDefault="00A866CF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832</w:t>
            </w:r>
          </w:p>
        </w:tc>
      </w:tr>
      <w:tr w:rsidR="006F107C" w:rsidRPr="00F3427F" w14:paraId="5A5C26E1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04C7016A" w14:textId="22885A9C" w:rsidR="00852CF3" w:rsidRPr="00CE359D" w:rsidRDefault="00940A78" w:rsidP="004A075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กำไร</w:t>
            </w:r>
            <w:r w:rsidR="006F107C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>สำหรับงวดจากการดำเนินงาน</w:t>
            </w:r>
          </w:p>
          <w:p w14:paraId="041751D1" w14:textId="7CD467C1" w:rsidR="006F107C" w:rsidRPr="00CE359D" w:rsidRDefault="00852CF3" w:rsidP="004A075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  </w:t>
            </w:r>
            <w:r w:rsidR="006F107C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ที่ยกเลิก </w:t>
            </w:r>
            <w:r w:rsidR="006F107C" w:rsidRPr="00CE359D">
              <w:rPr>
                <w:rFonts w:asciiTheme="majorBidi" w:hAnsiTheme="majorBidi" w:cstheme="majorBidi"/>
                <w:color w:val="000000"/>
                <w:sz w:val="19"/>
                <w:szCs w:val="19"/>
              </w:rPr>
              <w:t>-</w:t>
            </w:r>
            <w:r w:rsidR="006F107C" w:rsidRPr="00CE359D">
              <w:rPr>
                <w:rFonts w:asciiTheme="majorBidi" w:hAnsiTheme="majorBidi" w:cstheme="majorBidi" w:hint="cs"/>
                <w:color w:val="000000"/>
                <w:sz w:val="19"/>
                <w:szCs w:val="19"/>
                <w:cs/>
              </w:rPr>
              <w:t xml:space="preserve"> สุทธิจากภาษี</w:t>
            </w:r>
          </w:p>
        </w:tc>
        <w:tc>
          <w:tcPr>
            <w:tcW w:w="630" w:type="dxa"/>
          </w:tcPr>
          <w:p w14:paraId="1A983624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  <w:p w14:paraId="0DAA74A7" w14:textId="0C67C8F1" w:rsidR="006F107C" w:rsidRPr="00CE359D" w:rsidRDefault="007077E6" w:rsidP="006F1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right="11"/>
              <w:jc w:val="center"/>
              <w:rPr>
                <w:sz w:val="19"/>
                <w:szCs w:val="19"/>
                <w:lang w:eastAsia="en-GB"/>
              </w:rPr>
            </w:pPr>
            <w:r w:rsidRPr="00CE359D">
              <w:rPr>
                <w:rFonts w:ascii="Angsana New" w:hAnsi="Angsana New"/>
                <w:i/>
                <w:iCs/>
                <w:sz w:val="19"/>
                <w:szCs w:val="19"/>
              </w:rPr>
              <w:t>11</w:t>
            </w:r>
          </w:p>
        </w:tc>
        <w:tc>
          <w:tcPr>
            <w:tcW w:w="539" w:type="dxa"/>
            <w:vAlign w:val="bottom"/>
          </w:tcPr>
          <w:p w14:paraId="5F49E735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3137D377" w14:textId="77777777" w:rsidR="006F107C" w:rsidRPr="00CE359D" w:rsidRDefault="006F107C" w:rsidP="004A075A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45B855B2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4BBC62DB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1529598E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E5D68EF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108F9C8D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70758D49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68BA0EF8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4DD3E33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76A7F8E6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5048F9C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3B06177C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3BFB248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1C2763E0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E2F5B9F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69DAB508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65FDEAF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26EE8CD5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289D9621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40954628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39B14206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603EC3AF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62E5F2CE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2AA0A7B2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04E2FDA" w14:textId="77777777" w:rsidR="006F107C" w:rsidRPr="00CE359D" w:rsidRDefault="006F107C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028EB662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7F78E91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040833F9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F2516AA" w14:textId="49533CEE" w:rsidR="00892EEB" w:rsidRPr="00CE359D" w:rsidRDefault="00432C05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>5,204</w:t>
            </w:r>
          </w:p>
        </w:tc>
        <w:tc>
          <w:tcPr>
            <w:tcW w:w="243" w:type="dxa"/>
          </w:tcPr>
          <w:p w14:paraId="3CE334E6" w14:textId="77777777" w:rsidR="006F107C" w:rsidRPr="00CE359D" w:rsidRDefault="006F107C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02AFAADD" w14:textId="77777777" w:rsidR="006F107C" w:rsidRPr="00CE359D" w:rsidRDefault="006F107C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</w:p>
          <w:p w14:paraId="73713DC8" w14:textId="0BD0D7C7" w:rsidR="00852CF3" w:rsidRPr="00CE359D" w:rsidRDefault="00A866CF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sz w:val="19"/>
                <w:szCs w:val="19"/>
                <w:lang w:eastAsia="en-GB"/>
              </w:rPr>
              <w:t>1,143</w:t>
            </w:r>
          </w:p>
        </w:tc>
      </w:tr>
      <w:tr w:rsidR="004A075A" w:rsidRPr="00F3427F" w14:paraId="5939A528" w14:textId="77777777" w:rsidTr="001425F3">
        <w:tblPrEx>
          <w:tblLook w:val="01E0" w:firstRow="1" w:lastRow="1" w:firstColumn="1" w:lastColumn="1" w:noHBand="0" w:noVBand="0"/>
        </w:tblPrEx>
        <w:tc>
          <w:tcPr>
            <w:tcW w:w="2070" w:type="dxa"/>
            <w:vAlign w:val="bottom"/>
          </w:tcPr>
          <w:p w14:paraId="1B37ACC8" w14:textId="2B867744" w:rsidR="004A075A" w:rsidRPr="00CE359D" w:rsidRDefault="004A075A">
            <w:pPr>
              <w:pStyle w:val="NoSpacing"/>
              <w:tabs>
                <w:tab w:val="clear" w:pos="227"/>
                <w:tab w:val="clear" w:pos="1871"/>
                <w:tab w:val="left" w:pos="0"/>
              </w:tabs>
              <w:ind w:left="70" w:right="-200" w:hanging="90"/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</w:pPr>
            <w:r w:rsidRPr="00CE359D">
              <w:rPr>
                <w:rFonts w:asciiTheme="majorBidi" w:hAnsiTheme="majorBidi" w:cstheme="majorBidi"/>
                <w:b/>
                <w:bCs/>
                <w:color w:val="000000"/>
                <w:sz w:val="19"/>
                <w:szCs w:val="19"/>
                <w:cs/>
              </w:rPr>
              <w:t>กำไรสำหรับงวด</w:t>
            </w:r>
          </w:p>
        </w:tc>
        <w:tc>
          <w:tcPr>
            <w:tcW w:w="630" w:type="dxa"/>
          </w:tcPr>
          <w:p w14:paraId="7BD03BB1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39" w:type="dxa"/>
            <w:vAlign w:val="bottom"/>
          </w:tcPr>
          <w:p w14:paraId="41EC359F" w14:textId="21CE20E2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6" w:type="dxa"/>
            <w:vAlign w:val="bottom"/>
          </w:tcPr>
          <w:p w14:paraId="1DD1DABF" w14:textId="77777777" w:rsidR="004A075A" w:rsidRPr="00CE359D" w:rsidRDefault="004A075A" w:rsidP="004A075A">
            <w:pPr>
              <w:pStyle w:val="BodyText"/>
              <w:tabs>
                <w:tab w:val="clear" w:pos="227"/>
                <w:tab w:val="left" w:pos="160"/>
              </w:tabs>
              <w:spacing w:after="0" w:line="240" w:lineRule="auto"/>
              <w:ind w:left="-560" w:right="-130" w:hanging="384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58" w:type="dxa"/>
          </w:tcPr>
          <w:p w14:paraId="16C19DE4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8" w:type="dxa"/>
            <w:vAlign w:val="bottom"/>
          </w:tcPr>
          <w:p w14:paraId="1CD2F8C4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3" w:type="dxa"/>
            <w:vAlign w:val="bottom"/>
          </w:tcPr>
          <w:p w14:paraId="649E2EDF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3791FA5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83" w:type="dxa"/>
          </w:tcPr>
          <w:p w14:paraId="78BFAF5D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68" w:type="dxa"/>
          </w:tcPr>
          <w:p w14:paraId="6CB78C5A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44" w:type="dxa"/>
          </w:tcPr>
          <w:p w14:paraId="5890456A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31C3E2ED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0" w:type="dxa"/>
          </w:tcPr>
          <w:p w14:paraId="42E57BC2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78C99D43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5" w:type="dxa"/>
          </w:tcPr>
          <w:p w14:paraId="69A300BC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D600DA1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79" w:type="dxa"/>
          </w:tcPr>
          <w:p w14:paraId="58F7B174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315F926C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5" w:type="dxa"/>
          </w:tcPr>
          <w:p w14:paraId="3A810690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7" w:type="dxa"/>
          </w:tcPr>
          <w:p w14:paraId="02E5872D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69" w:type="dxa"/>
          </w:tcPr>
          <w:p w14:paraId="3A7F7A0D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2" w:type="dxa"/>
          </w:tcPr>
          <w:p w14:paraId="477A211D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747" w:type="dxa"/>
          </w:tcPr>
          <w:p w14:paraId="33551E97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40" w:type="dxa"/>
          </w:tcPr>
          <w:p w14:paraId="63836484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0" w:type="dxa"/>
          </w:tcPr>
          <w:p w14:paraId="42B3F7BE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9" w:type="dxa"/>
          </w:tcPr>
          <w:p w14:paraId="0D33FB0F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518" w:type="dxa"/>
          </w:tcPr>
          <w:p w14:paraId="1E33296C" w14:textId="3B56166B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36" w:type="dxa"/>
          </w:tcPr>
          <w:p w14:paraId="2BC8C5D7" w14:textId="77777777" w:rsidR="004A075A" w:rsidRPr="00CE359D" w:rsidRDefault="004A075A" w:rsidP="004A075A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8" w:type="dxa"/>
          </w:tcPr>
          <w:p w14:paraId="505A8606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270" w:type="dxa"/>
          </w:tcPr>
          <w:p w14:paraId="3BD46182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90"/>
              <w:jc w:val="right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DAD7D16" w14:textId="4ACD2147" w:rsidR="004A075A" w:rsidRPr="00CE359D" w:rsidRDefault="00202D69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after="0" w:line="240" w:lineRule="auto"/>
              <w:ind w:left="-86" w:right="-89"/>
              <w:rPr>
                <w:rFonts w:asciiTheme="majorBidi" w:hAnsiTheme="majorBidi" w:cstheme="majorBidi"/>
                <w:b/>
                <w:bCs/>
                <w:sz w:val="19"/>
                <w:szCs w:val="19"/>
              </w:rPr>
            </w:pPr>
            <w:r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1</w:t>
            </w:r>
            <w:r w:rsidR="00432C05">
              <w:rPr>
                <w:rFonts w:asciiTheme="majorBidi" w:hAnsiTheme="majorBidi" w:cstheme="majorBidi"/>
                <w:b/>
                <w:bCs/>
                <w:sz w:val="19"/>
                <w:szCs w:val="19"/>
              </w:rPr>
              <w:t>2,043</w:t>
            </w:r>
          </w:p>
        </w:tc>
        <w:tc>
          <w:tcPr>
            <w:tcW w:w="243" w:type="dxa"/>
          </w:tcPr>
          <w:p w14:paraId="63A48C0F" w14:textId="77777777" w:rsidR="004A075A" w:rsidRPr="00CE359D" w:rsidRDefault="004A075A" w:rsidP="004A0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 w:line="240" w:lineRule="auto"/>
              <w:ind w:left="-300" w:right="-110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</w:p>
        </w:tc>
        <w:tc>
          <w:tcPr>
            <w:tcW w:w="657" w:type="dxa"/>
            <w:tcBorders>
              <w:top w:val="single" w:sz="4" w:space="0" w:color="auto"/>
              <w:bottom w:val="double" w:sz="4" w:space="0" w:color="auto"/>
            </w:tcBorders>
          </w:tcPr>
          <w:p w14:paraId="3A9DF7D6" w14:textId="20628157" w:rsidR="004A075A" w:rsidRPr="00CE359D" w:rsidRDefault="007077E6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</w:pP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1</w:t>
            </w:r>
            <w:r w:rsidR="004A075A"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,</w:t>
            </w:r>
            <w:r w:rsidRPr="00CE359D">
              <w:rPr>
                <w:rFonts w:asciiTheme="majorBidi" w:hAnsiTheme="majorBidi" w:cstheme="majorBidi"/>
                <w:b/>
                <w:bCs/>
                <w:sz w:val="19"/>
                <w:szCs w:val="19"/>
                <w:lang w:eastAsia="en-GB"/>
              </w:rPr>
              <w:t>975</w:t>
            </w:r>
          </w:p>
        </w:tc>
      </w:tr>
    </w:tbl>
    <w:p w14:paraId="59F59493" w14:textId="4CFADE26" w:rsidR="00A72734" w:rsidRPr="00F3427F" w:rsidRDefault="00A72734" w:rsidP="008F5515">
      <w:pPr>
        <w:rPr>
          <w:rFonts w:ascii="Angsana New" w:hAnsi="Angsana New"/>
          <w:sz w:val="28"/>
          <w:szCs w:val="28"/>
          <w:cs/>
        </w:rPr>
        <w:sectPr w:rsidR="00A72734" w:rsidRPr="00F3427F" w:rsidSect="0095740D">
          <w:headerReference w:type="default" r:id="rId16"/>
          <w:pgSz w:w="16834" w:h="11909" w:orient="landscape" w:code="9"/>
          <w:pgMar w:top="691" w:right="864" w:bottom="576" w:left="864" w:header="720" w:footer="720" w:gutter="0"/>
          <w:cols w:space="720"/>
          <w:docGrid w:linePitch="360"/>
        </w:sectPr>
      </w:pPr>
    </w:p>
    <w:p w14:paraId="27BEECB2" w14:textId="0FB795A0" w:rsidR="006139BD" w:rsidRPr="00F3427F" w:rsidRDefault="006139BD" w:rsidP="006139BD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bookmarkStart w:id="9" w:name="_Hlk101883478"/>
      <w:bookmarkStart w:id="10" w:name="OLE_LINK4"/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การดำเนินงานที่ยกเลิก</w:t>
      </w:r>
    </w:p>
    <w:p w14:paraId="73DC8087" w14:textId="77777777" w:rsidR="006139BD" w:rsidRPr="00F3427F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  <w:cs/>
        </w:rPr>
      </w:pPr>
    </w:p>
    <w:p w14:paraId="628B21AF" w14:textId="77777777" w:rsidR="006139BD" w:rsidRPr="00F3427F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3427F">
        <w:rPr>
          <w:rFonts w:ascii="Angsana New" w:hAnsi="Angsana New"/>
          <w:i/>
          <w:iCs/>
          <w:sz w:val="28"/>
          <w:szCs w:val="28"/>
          <w:cs/>
        </w:rPr>
        <w:t>นโยบายการบัญชีที่สำคัญ</w:t>
      </w:r>
    </w:p>
    <w:p w14:paraId="0E98192F" w14:textId="4CCEF0E1" w:rsidR="006139BD" w:rsidRPr="00F3427F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การดำเนินงานที่ยกเลิกเป็นส่วนประกอบของธุรกิจของกลุ่มบริษัท เป็นสายงานธุรกิจที่สำคัญที่ยกเลิกหรือถือไว้เพื่อขาย </w:t>
      </w:r>
      <w:r w:rsidR="00CE359D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โดยจัดประเภทเป็นการดำเนินงานที่ยกเลิกเมื่อมีการขาย หรือเมื่อเข้าเงื่อนไขของการถือไว้เพื่อขาย แล้วแต่เวลาใดจะเกิดขึ้นก่อน เมื่อมีการจัดประเภทเป็นการดำเนินงานที่ยกเลิก งบกำไรขาดทุนเบ็ดเสร็จที่แสดงเปรียบเทียบจะถูกปรับปรุงใหม่เสมือนว่าส่วนงานนั้นได้ถูกยกเลิกตั้งแต่ต้นงวดที่นำมาเปรียบเทียบ</w:t>
      </w:r>
    </w:p>
    <w:p w14:paraId="7C0AD50C" w14:textId="77777777" w:rsidR="006139BD" w:rsidRPr="00F3427F" w:rsidRDefault="006139BD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highlight w:val="yellow"/>
        </w:rPr>
      </w:pPr>
    </w:p>
    <w:p w14:paraId="18AE9669" w14:textId="77777777" w:rsidR="00F3129E" w:rsidRPr="00F3427F" w:rsidRDefault="00F3129E" w:rsidP="00F312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F3427F">
        <w:rPr>
          <w:rFonts w:ascii="Angsana New" w:hAnsi="Angsana New"/>
          <w:i/>
          <w:iCs/>
          <w:sz w:val="28"/>
          <w:szCs w:val="28"/>
          <w:cs/>
        </w:rPr>
        <w:t xml:space="preserve">การจำหน่ายเงินลงทุนในบริษัท สแกน แอดวานซ์ เพาเวอร์ จำกัด </w:t>
      </w:r>
      <w:r w:rsidRPr="00F3427F">
        <w:rPr>
          <w:rFonts w:ascii="Angsana New" w:hAnsi="Angsana New"/>
          <w:i/>
          <w:iCs/>
          <w:sz w:val="28"/>
          <w:szCs w:val="28"/>
        </w:rPr>
        <w:t>(“SAP”)</w:t>
      </w:r>
    </w:p>
    <w:p w14:paraId="6D37058B" w14:textId="15E39B9B" w:rsidR="006139BD" w:rsidRPr="00F3427F" w:rsidRDefault="006139BD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640ECF" w:rsidRPr="00F3427F">
        <w:rPr>
          <w:rFonts w:ascii="Angsana New" w:hAnsi="Angsana New"/>
          <w:sz w:val="28"/>
          <w:szCs w:val="28"/>
        </w:rPr>
        <w:t>1</w:t>
      </w:r>
      <w:r w:rsidR="007077E6" w:rsidRPr="00F3427F">
        <w:rPr>
          <w:rFonts w:ascii="Angsana New" w:hAnsi="Angsana New"/>
          <w:sz w:val="28"/>
          <w:szCs w:val="28"/>
        </w:rPr>
        <w:t>4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กรกฎาคม </w:t>
      </w:r>
      <w:r w:rsidR="007077E6" w:rsidRPr="00F3427F">
        <w:rPr>
          <w:rFonts w:ascii="Angsana New" w:hAnsi="Angsana New"/>
          <w:sz w:val="28"/>
          <w:szCs w:val="28"/>
        </w:rPr>
        <w:t>2568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="00640ECF" w:rsidRPr="00F3427F">
        <w:rPr>
          <w:rFonts w:ascii="Angsana New" w:hAnsi="Angsana New"/>
          <w:sz w:val="28"/>
          <w:szCs w:val="28"/>
          <w:cs/>
        </w:rPr>
        <w:t>บริษัทได้เข้า</w:t>
      </w:r>
      <w:r w:rsidRPr="00F3427F">
        <w:rPr>
          <w:rFonts w:ascii="Angsana New" w:hAnsi="Angsana New"/>
          <w:sz w:val="28"/>
          <w:szCs w:val="28"/>
          <w:cs/>
        </w:rPr>
        <w:t>ทำสัญญาซื้อขายหุ้นของบริษัท สแกน แอดวานซ์ เพาเวอร์ จำกัด (“</w:t>
      </w:r>
      <w:r w:rsidRPr="00F3427F">
        <w:rPr>
          <w:rFonts w:ascii="Angsana New" w:hAnsi="Angsana New"/>
          <w:sz w:val="28"/>
          <w:szCs w:val="28"/>
        </w:rPr>
        <w:t xml:space="preserve">SAP”) </w:t>
      </w:r>
      <w:r w:rsidRPr="00F3427F">
        <w:rPr>
          <w:rFonts w:ascii="Angsana New" w:hAnsi="Angsana New"/>
          <w:sz w:val="28"/>
          <w:szCs w:val="28"/>
          <w:cs/>
        </w:rPr>
        <w:t>บริษัทย่อยทางอ้อมในกลุ่มบริษัท ซึ่งถือหุ้นโดยบริษัท คอนโทร์โน จำกัด (“</w:t>
      </w:r>
      <w:r w:rsidRPr="00F3427F">
        <w:rPr>
          <w:rFonts w:ascii="Angsana New" w:hAnsi="Angsana New"/>
          <w:sz w:val="28"/>
          <w:szCs w:val="28"/>
        </w:rPr>
        <w:t xml:space="preserve">CCL”) </w:t>
      </w:r>
      <w:r w:rsidRPr="00F3427F">
        <w:rPr>
          <w:rFonts w:ascii="Angsana New" w:hAnsi="Angsana New"/>
          <w:sz w:val="28"/>
          <w:szCs w:val="28"/>
          <w:cs/>
        </w:rPr>
        <w:t xml:space="preserve">บริษัทย่อยทางตรงในกลุ่มบริษัท ออกไปในสัดส่วนร้อยละ </w:t>
      </w:r>
      <w:r w:rsidR="007077E6" w:rsidRPr="00F3427F">
        <w:rPr>
          <w:rFonts w:ascii="Angsana New" w:hAnsi="Angsana New"/>
          <w:sz w:val="28"/>
          <w:szCs w:val="28"/>
        </w:rPr>
        <w:t>69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มูลค่ารวมไม่เกิน </w:t>
      </w:r>
      <w:r w:rsidR="007077E6" w:rsidRPr="00F3427F">
        <w:rPr>
          <w:rFonts w:ascii="Angsana New" w:hAnsi="Angsana New"/>
          <w:sz w:val="28"/>
          <w:szCs w:val="28"/>
        </w:rPr>
        <w:t>142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85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ล้านบาท ให้แก่กิจการที่ไม่เกี่ยวข้องกัน </w:t>
      </w:r>
      <w:r w:rsidR="00640ECF" w:rsidRPr="00F3427F">
        <w:rPr>
          <w:rFonts w:ascii="Angsana New" w:hAnsi="Angsana New"/>
          <w:sz w:val="28"/>
          <w:szCs w:val="28"/>
          <w:cs/>
        </w:rPr>
        <w:t>ซึ่งบริษัทต้องปฏิบัติตามเงื่อนไขเบื้องต้น</w:t>
      </w:r>
      <w:r w:rsidR="00640ECF" w:rsidRPr="00F3427F">
        <w:rPr>
          <w:rFonts w:ascii="Angsana New" w:hAnsi="Angsana New"/>
          <w:sz w:val="28"/>
          <w:szCs w:val="28"/>
        </w:rPr>
        <w:t xml:space="preserve"> (“Conditions precedent”)</w:t>
      </w:r>
      <w:r w:rsidRPr="00F3427F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>ตามที่กำหนดในสัญญาซื้อขายหุ้นก่อนการดำเนินซื้อขายหุ้นในขั้นตอนสุดท้าย</w:t>
      </w:r>
      <w:r w:rsidR="00F3129E" w:rsidRPr="00F3427F">
        <w:rPr>
          <w:rFonts w:ascii="Angsana New" w:hAnsi="Angsana New"/>
          <w:sz w:val="28"/>
          <w:szCs w:val="28"/>
          <w:cs/>
        </w:rPr>
        <w:t xml:space="preserve"> </w:t>
      </w:r>
    </w:p>
    <w:p w14:paraId="72DC8926" w14:textId="77777777" w:rsidR="006139BD" w:rsidRPr="00F3427F" w:rsidRDefault="006139BD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ABD807F" w14:textId="36DD9078" w:rsidR="00EF40D8" w:rsidRPr="00F3427F" w:rsidRDefault="00F3129E" w:rsidP="00EF40D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ณ 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6139BD" w:rsidRPr="00F3427F">
        <w:rPr>
          <w:rFonts w:ascii="Angsana New" w:hAnsi="Angsana New"/>
          <w:sz w:val="28"/>
          <w:szCs w:val="28"/>
        </w:rPr>
        <w:t xml:space="preserve"> </w:t>
      </w:r>
      <w:r w:rsidR="0060284D" w:rsidRPr="00F3427F">
        <w:rPr>
          <w:rFonts w:ascii="Angsana New" w:hAnsi="Angsana New"/>
          <w:sz w:val="28"/>
          <w:szCs w:val="28"/>
          <w:cs/>
        </w:rPr>
        <w:t>ธันวาคม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2568</w:t>
      </w:r>
      <w:r w:rsidR="006139BD" w:rsidRPr="00F3427F">
        <w:rPr>
          <w:rFonts w:ascii="Angsana New" w:hAnsi="Angsana New"/>
          <w:sz w:val="28"/>
          <w:szCs w:val="28"/>
        </w:rPr>
        <w:t xml:space="preserve"> </w:t>
      </w:r>
      <w:r w:rsidR="006139BD" w:rsidRPr="00F3427F">
        <w:rPr>
          <w:rFonts w:ascii="Angsana New" w:hAnsi="Angsana New"/>
          <w:sz w:val="28"/>
          <w:szCs w:val="28"/>
          <w:cs/>
        </w:rPr>
        <w:t>ฝ่ายบริหารของบริษัท ได้ประเมินและเห็นว่ามีความเป็นไปได้ค่อนข้างแน่นอนที่สัญญาจะมีผลสมบูรณ์ภายในระยะเวลา</w:t>
      </w:r>
      <w:r w:rsidR="006139BD" w:rsidRPr="00F3427F">
        <w:rPr>
          <w:rFonts w:ascii="Angsana New" w:hAnsi="Angsana New"/>
          <w:sz w:val="28"/>
          <w:szCs w:val="28"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1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ปี ดังนั้น บริษัทจึงได้จัดประเภทกลุ่มสินทรัพย์และกลุ่มหนี้สินที่เกี่ยวข้องเป็นสินทรัพย์และหนี้สินที่ถือไว้เพื่อขายอยู่ในงบแสดงฐานะการเงินรวมและวัดมูลค่าสินทรัพย์และหนี้สินที่เกี่ยวข้องด้วยจำนวนที่ต่ำกว่าระหว่างมูลค่าตามบัญชีกับมูลค่ายุติธรรม หักต้นทุนในการขาย</w:t>
      </w:r>
      <w:r w:rsidR="006139BD" w:rsidRPr="00F3427F">
        <w:rPr>
          <w:rFonts w:ascii="Angsana New" w:hAnsi="Angsana New"/>
          <w:sz w:val="28"/>
          <w:szCs w:val="28"/>
        </w:rPr>
        <w:t xml:space="preserve"> </w:t>
      </w:r>
      <w:r w:rsidR="006139BD" w:rsidRPr="00F3427F">
        <w:rPr>
          <w:rFonts w:ascii="Angsana New" w:hAnsi="Angsana New"/>
          <w:sz w:val="28"/>
          <w:szCs w:val="28"/>
          <w:cs/>
        </w:rPr>
        <w:t>โดยมีผลขาดทุนและค่าเผื่อผลขาดทุนจากการลดมูลค่าของกลุ่มสินทรัพย์ดังกล่าวจำนวน</w:t>
      </w:r>
      <w:r w:rsidR="006139BD" w:rsidRPr="00F3427F">
        <w:rPr>
          <w:rFonts w:ascii="Angsana New" w:hAnsi="Angsana New"/>
          <w:sz w:val="28"/>
          <w:szCs w:val="28"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108</w:t>
      </w:r>
      <w:r w:rsidR="006139BD"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28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ล้านบาท</w:t>
      </w:r>
      <w:r w:rsidR="00486ACF" w:rsidRPr="00F3427F">
        <w:rPr>
          <w:rFonts w:ascii="Angsana New" w:hAnsi="Angsana New"/>
          <w:sz w:val="28"/>
          <w:szCs w:val="28"/>
        </w:rPr>
        <w:t xml:space="preserve"> </w:t>
      </w:r>
      <w:r w:rsidR="00486ACF" w:rsidRPr="00F3427F">
        <w:rPr>
          <w:rFonts w:ascii="Angsana New" w:hAnsi="Angsana New"/>
          <w:sz w:val="28"/>
          <w:szCs w:val="28"/>
          <w:cs/>
        </w:rPr>
        <w:t xml:space="preserve">ซึ่งรับรู้อยู่ในส่วนของการดำเนินงานที่ยกเลิกของปี </w:t>
      </w:r>
      <w:r w:rsidR="00486ACF" w:rsidRPr="00F3427F">
        <w:rPr>
          <w:rFonts w:ascii="Angsana New" w:hAnsi="Angsana New"/>
          <w:sz w:val="28"/>
          <w:szCs w:val="28"/>
        </w:rPr>
        <w:t>2568</w:t>
      </w:r>
      <w:r w:rsidRPr="00F3427F">
        <w:rPr>
          <w:rFonts w:ascii="Angsana New" w:hAnsi="Angsana New"/>
          <w:sz w:val="28"/>
          <w:szCs w:val="28"/>
          <w:cs/>
        </w:rPr>
        <w:t xml:space="preserve"> </w:t>
      </w:r>
    </w:p>
    <w:p w14:paraId="167C70BF" w14:textId="77777777" w:rsidR="00EF40D8" w:rsidRPr="00F3427F" w:rsidRDefault="00EF40D8" w:rsidP="00EF40D8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2341A28F" w14:textId="4C3E2A59" w:rsidR="00EF40D8" w:rsidRPr="00F3427F" w:rsidRDefault="00EF40D8" w:rsidP="00C636F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>ต่อมา</w:t>
      </w:r>
      <w:r w:rsidR="00413BAE" w:rsidRPr="00F3427F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413BAE" w:rsidRPr="00F3427F">
        <w:rPr>
          <w:rFonts w:asciiTheme="majorBidi" w:hAnsiTheme="majorBidi" w:cstheme="majorBidi"/>
          <w:sz w:val="28"/>
          <w:szCs w:val="28"/>
        </w:rPr>
        <w:t xml:space="preserve">23 </w:t>
      </w:r>
      <w:r w:rsidRPr="00F3427F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F3427F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F3129E" w:rsidRPr="00F3427F">
        <w:rPr>
          <w:rFonts w:asciiTheme="majorBidi" w:hAnsiTheme="majorBidi" w:cstheme="majorBidi"/>
          <w:sz w:val="28"/>
          <w:szCs w:val="28"/>
          <w:cs/>
        </w:rPr>
        <w:t>บริษัทได้</w:t>
      </w:r>
      <w:r w:rsidR="00D047F8" w:rsidRPr="00F3427F">
        <w:rPr>
          <w:rFonts w:asciiTheme="majorBidi" w:hAnsiTheme="majorBidi"/>
          <w:sz w:val="28"/>
          <w:szCs w:val="28"/>
          <w:cs/>
        </w:rPr>
        <w:t>ปฏิบัติตามเงื่อนไขเบื้องต้น</w:t>
      </w:r>
      <w:r w:rsidR="00F3129E" w:rsidRPr="00F3427F">
        <w:rPr>
          <w:rFonts w:asciiTheme="majorBidi" w:hAnsiTheme="majorBidi" w:cstheme="majorBidi"/>
          <w:sz w:val="28"/>
          <w:szCs w:val="28"/>
          <w:cs/>
        </w:rPr>
        <w:t>ตามที่กำหนดในสัญญาแล้วเสร็จ ส่งผลให้การดำเนินการซื้อขายหุ้นในขั้นตอนสุดท้าย</w:t>
      </w:r>
      <w:r w:rsidR="00C439EE" w:rsidRPr="00F3427F">
        <w:rPr>
          <w:rFonts w:asciiTheme="majorBidi" w:hAnsiTheme="majorBidi" w:cstheme="majorBidi"/>
          <w:sz w:val="28"/>
          <w:szCs w:val="28"/>
          <w:cs/>
        </w:rPr>
        <w:t>เสร็จสมบูรณ์</w:t>
      </w:r>
      <w:r w:rsidR="00F3129E"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A285D" w:rsidRPr="00F3427F">
        <w:rPr>
          <w:rFonts w:asciiTheme="majorBidi" w:hAnsiTheme="majorBidi" w:cstheme="majorBidi"/>
          <w:sz w:val="28"/>
          <w:szCs w:val="28"/>
          <w:cs/>
        </w:rPr>
        <w:t xml:space="preserve">ตามราคาซื้อขายที่กำหนดไว้จำนวน </w:t>
      </w:r>
      <w:r w:rsidR="008A285D" w:rsidRPr="00F3427F">
        <w:rPr>
          <w:rFonts w:asciiTheme="majorBidi" w:hAnsiTheme="majorBidi" w:cstheme="majorBidi"/>
          <w:sz w:val="28"/>
          <w:szCs w:val="28"/>
        </w:rPr>
        <w:t xml:space="preserve">142.85 </w:t>
      </w:r>
      <w:r w:rsidR="008A285D" w:rsidRPr="00F3427F">
        <w:rPr>
          <w:rFonts w:asciiTheme="majorBidi" w:hAnsiTheme="majorBidi" w:cstheme="majorBidi"/>
          <w:sz w:val="28"/>
          <w:szCs w:val="28"/>
          <w:cs/>
        </w:rPr>
        <w:t>ล้านบาท โดยบริษัท</w:t>
      </w:r>
      <w:r w:rsidR="00D047F8" w:rsidRPr="00F3427F">
        <w:rPr>
          <w:rFonts w:asciiTheme="majorBidi" w:hAnsiTheme="majorBidi" w:cstheme="majorBidi"/>
          <w:sz w:val="28"/>
          <w:szCs w:val="28"/>
          <w:cs/>
        </w:rPr>
        <w:t>ได้รับเงิน</w:t>
      </w:r>
      <w:r w:rsidR="009F6CC9" w:rsidRPr="00F3427F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3C1CB4" w:rsidRPr="00F3427F">
        <w:rPr>
          <w:rFonts w:asciiTheme="majorBidi" w:hAnsiTheme="majorBidi" w:cstheme="majorBidi"/>
          <w:sz w:val="28"/>
          <w:szCs w:val="28"/>
        </w:rPr>
        <w:t>126.86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8A285D" w:rsidRPr="00F3427F">
        <w:rPr>
          <w:rFonts w:asciiTheme="majorBidi" w:hAnsiTheme="majorBidi" w:cstheme="majorBidi"/>
          <w:sz w:val="28"/>
          <w:szCs w:val="28"/>
          <w:cs/>
        </w:rPr>
        <w:t>แล้ว</w:t>
      </w:r>
      <w:r w:rsidR="00C439EE" w:rsidRPr="00F3427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39EE" w:rsidRPr="00F3427F">
        <w:rPr>
          <w:rFonts w:asciiTheme="majorBidi" w:hAnsiTheme="majorBidi" w:cstheme="majorBidi"/>
          <w:sz w:val="28"/>
          <w:szCs w:val="28"/>
          <w:cs/>
        </w:rPr>
        <w:t xml:space="preserve">และส่วนที่เหลือจำนวน </w:t>
      </w:r>
      <w:r w:rsidR="003C1CB4" w:rsidRPr="00F3427F">
        <w:rPr>
          <w:rFonts w:asciiTheme="majorBidi" w:hAnsiTheme="majorBidi" w:cstheme="majorBidi"/>
          <w:sz w:val="28"/>
          <w:szCs w:val="28"/>
        </w:rPr>
        <w:t>15.9</w:t>
      </w:r>
      <w:r w:rsidR="006F2405" w:rsidRPr="00F3427F">
        <w:rPr>
          <w:rFonts w:asciiTheme="majorBidi" w:hAnsiTheme="majorBidi" w:cstheme="majorBidi"/>
          <w:sz w:val="28"/>
          <w:szCs w:val="28"/>
        </w:rPr>
        <w:t>9</w:t>
      </w:r>
      <w:r w:rsidR="003C1CB4"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C439EE" w:rsidRPr="00F3427F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3C1CB4" w:rsidRPr="00F3427F">
        <w:rPr>
          <w:rFonts w:asciiTheme="majorBidi" w:hAnsiTheme="majorBidi"/>
          <w:sz w:val="28"/>
          <w:szCs w:val="28"/>
          <w:cs/>
        </w:rPr>
        <w:t>เป็นส่วนของงานที่ผู้ซื้อกันไว้ภายใต้เงื่อนไขหรือภาระผูกพันที่ต้องดำเนินการให้สำเร็จหลังจากการทำสัญญา (</w:t>
      </w:r>
      <w:r w:rsidR="003C1CB4" w:rsidRPr="00F3427F">
        <w:rPr>
          <w:rFonts w:asciiTheme="majorBidi" w:hAnsiTheme="majorBidi" w:cstheme="majorBidi"/>
          <w:sz w:val="28"/>
          <w:szCs w:val="28"/>
        </w:rPr>
        <w:t xml:space="preserve">Conditions Subsequent) </w:t>
      </w:r>
      <w:r w:rsidR="003C1CB4" w:rsidRPr="00F3427F">
        <w:rPr>
          <w:rFonts w:asciiTheme="majorBidi" w:hAnsiTheme="majorBidi"/>
          <w:sz w:val="28"/>
          <w:szCs w:val="28"/>
          <w:cs/>
        </w:rPr>
        <w:t>ซึ่งเป็นงานซ่อมแซม โดยคาดว่าจะดำเนินการ</w:t>
      </w:r>
      <w:r w:rsidR="00CE359D">
        <w:rPr>
          <w:rFonts w:asciiTheme="majorBidi" w:hAnsiTheme="majorBidi"/>
          <w:sz w:val="28"/>
          <w:szCs w:val="28"/>
        </w:rPr>
        <w:t xml:space="preserve">   </w:t>
      </w:r>
      <w:r w:rsidR="003C1CB4" w:rsidRPr="00F3427F">
        <w:rPr>
          <w:rFonts w:asciiTheme="majorBidi" w:hAnsiTheme="majorBidi"/>
          <w:sz w:val="28"/>
          <w:szCs w:val="28"/>
          <w:cs/>
        </w:rPr>
        <w:t>แล้วเสร็จภายในวันที่</w:t>
      </w:r>
      <w:r w:rsidR="003C1CB4" w:rsidRPr="00F3427F">
        <w:rPr>
          <w:rFonts w:asciiTheme="majorBidi" w:hAnsiTheme="majorBidi" w:cstheme="majorBidi"/>
          <w:sz w:val="28"/>
          <w:szCs w:val="28"/>
        </w:rPr>
        <w:t xml:space="preserve"> 22 </w:t>
      </w:r>
      <w:r w:rsidR="003C1CB4" w:rsidRPr="00F3427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3C1CB4" w:rsidRPr="00F3427F">
        <w:rPr>
          <w:rFonts w:asciiTheme="majorBidi" w:hAnsiTheme="majorBidi" w:cstheme="majorBidi"/>
          <w:sz w:val="28"/>
          <w:szCs w:val="28"/>
        </w:rPr>
        <w:t>2570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73F54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กลุ่มบริษัทได้ประมาณค่าใช้จ่ายในการซ่อมแซมดังกล่าวเป็นจำนวน </w:t>
      </w:r>
      <w:r w:rsidR="00D73F54">
        <w:rPr>
          <w:rFonts w:asciiTheme="majorBidi" w:hAnsiTheme="majorBidi" w:cstheme="majorBidi"/>
          <w:sz w:val="28"/>
          <w:szCs w:val="28"/>
        </w:rPr>
        <w:t xml:space="preserve">8.23 </w:t>
      </w:r>
      <w:r w:rsidR="00D73F54">
        <w:rPr>
          <w:rFonts w:asciiTheme="majorBidi" w:hAnsiTheme="majorBidi" w:cstheme="majorBidi" w:hint="cs"/>
          <w:sz w:val="28"/>
          <w:szCs w:val="28"/>
          <w:cs/>
        </w:rPr>
        <w:t>ล้านบาทโดย</w:t>
      </w:r>
      <w:r w:rsidRPr="00F3427F">
        <w:rPr>
          <w:rFonts w:asciiTheme="majorBidi" w:hAnsiTheme="majorBidi" w:cstheme="majorBidi"/>
          <w:sz w:val="28"/>
          <w:szCs w:val="28"/>
          <w:cs/>
        </w:rPr>
        <w:t>มูลค่าตามบัญชีของสินทรัพย์สุทธิ</w:t>
      </w:r>
      <w:r w:rsidR="008A285D" w:rsidRPr="00F3427F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</w:rPr>
        <w:t xml:space="preserve">SAP </w:t>
      </w:r>
      <w:r w:rsidRPr="00F3427F">
        <w:rPr>
          <w:rFonts w:asciiTheme="majorBidi" w:hAnsiTheme="majorBidi" w:cstheme="majorBidi"/>
          <w:sz w:val="28"/>
          <w:szCs w:val="28"/>
          <w:cs/>
        </w:rPr>
        <w:t>ในงบการเงินของกลุ่มบริษัท</w:t>
      </w:r>
      <w:r w:rsidR="00CE359D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ณ วันที่ขาย</w:t>
      </w:r>
      <w:r w:rsidRPr="00642052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Pr="00642052">
        <w:rPr>
          <w:rFonts w:asciiTheme="majorBidi" w:hAnsiTheme="majorBidi" w:cstheme="majorBidi"/>
          <w:sz w:val="28"/>
          <w:szCs w:val="28"/>
        </w:rPr>
        <w:t xml:space="preserve"> </w:t>
      </w:r>
      <w:r w:rsidR="007077E6" w:rsidRPr="00642052">
        <w:rPr>
          <w:rFonts w:asciiTheme="majorBidi" w:hAnsiTheme="majorBidi" w:cstheme="majorBidi"/>
          <w:sz w:val="28"/>
          <w:szCs w:val="28"/>
        </w:rPr>
        <w:t>1</w:t>
      </w:r>
      <w:r w:rsidR="00642052" w:rsidRPr="00642052">
        <w:rPr>
          <w:rFonts w:asciiTheme="majorBidi" w:hAnsiTheme="majorBidi" w:cstheme="majorBidi"/>
          <w:sz w:val="28"/>
          <w:szCs w:val="28"/>
        </w:rPr>
        <w:t>33</w:t>
      </w:r>
      <w:r w:rsidRPr="00642052">
        <w:rPr>
          <w:rFonts w:asciiTheme="majorBidi" w:hAnsiTheme="majorBidi" w:cstheme="majorBidi"/>
          <w:sz w:val="28"/>
          <w:szCs w:val="28"/>
        </w:rPr>
        <w:t>.</w:t>
      </w:r>
      <w:r w:rsidR="007077E6" w:rsidRPr="00642052">
        <w:rPr>
          <w:rFonts w:asciiTheme="majorBidi" w:hAnsiTheme="majorBidi" w:cstheme="majorBidi"/>
          <w:sz w:val="28"/>
          <w:szCs w:val="28"/>
        </w:rPr>
        <w:t>3</w:t>
      </w:r>
      <w:r w:rsidR="00642052" w:rsidRPr="00642052">
        <w:rPr>
          <w:rFonts w:asciiTheme="majorBidi" w:hAnsiTheme="majorBidi" w:cstheme="majorBidi"/>
          <w:sz w:val="28"/>
          <w:szCs w:val="28"/>
        </w:rPr>
        <w:t>6</w:t>
      </w:r>
      <w:r w:rsidR="001D163B" w:rsidRPr="00642052">
        <w:rPr>
          <w:rFonts w:asciiTheme="majorBidi" w:hAnsiTheme="majorBidi" w:cstheme="majorBidi"/>
          <w:sz w:val="28"/>
          <w:szCs w:val="28"/>
        </w:rPr>
        <w:t xml:space="preserve"> </w:t>
      </w:r>
      <w:r w:rsidRPr="00642052">
        <w:rPr>
          <w:rFonts w:asciiTheme="majorBidi" w:hAnsiTheme="majorBidi" w:cstheme="majorBidi"/>
          <w:sz w:val="28"/>
          <w:szCs w:val="28"/>
          <w:cs/>
        </w:rPr>
        <w:t>ล้าน</w:t>
      </w:r>
      <w:r w:rsidRPr="00F3427F">
        <w:rPr>
          <w:rFonts w:asciiTheme="majorBidi" w:hAnsiTheme="majorBidi" w:cstheme="majorBidi"/>
          <w:sz w:val="28"/>
          <w:szCs w:val="28"/>
          <w:cs/>
        </w:rPr>
        <w:t xml:space="preserve">บาท </w:t>
      </w:r>
      <w:r w:rsidR="00D73F54">
        <w:rPr>
          <w:rFonts w:asciiTheme="majorBidi" w:hAnsiTheme="majorBidi" w:cstheme="majorBidi" w:hint="cs"/>
          <w:sz w:val="28"/>
          <w:szCs w:val="28"/>
          <w:cs/>
        </w:rPr>
        <w:t xml:space="preserve">    ทำให้</w:t>
      </w:r>
      <w:r w:rsidRPr="00F3427F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="0081620F">
        <w:rPr>
          <w:rFonts w:asciiTheme="majorBidi" w:hAnsiTheme="majorBidi" w:cstheme="majorBidi" w:hint="cs"/>
          <w:sz w:val="28"/>
          <w:szCs w:val="28"/>
          <w:cs/>
        </w:rPr>
        <w:t>กำไร</w:t>
      </w:r>
      <w:r w:rsidRPr="00F3427F">
        <w:rPr>
          <w:rFonts w:asciiTheme="majorBidi" w:hAnsiTheme="majorBidi" w:cstheme="majorBidi"/>
          <w:sz w:val="28"/>
          <w:szCs w:val="28"/>
          <w:cs/>
        </w:rPr>
        <w:t>จากการจำหน่าย</w:t>
      </w:r>
      <w:r w:rsidR="00F3129E" w:rsidRPr="00F3427F">
        <w:rPr>
          <w:rFonts w:asciiTheme="majorBidi" w:hAnsiTheme="majorBidi" w:cstheme="majorBidi"/>
          <w:sz w:val="28"/>
          <w:szCs w:val="28"/>
          <w:cs/>
        </w:rPr>
        <w:t>เงินลงทุนดังกล่าว</w:t>
      </w:r>
      <w:r w:rsidRPr="00F3427F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="00D73F54">
        <w:rPr>
          <w:rFonts w:asciiTheme="majorBidi" w:hAnsiTheme="majorBidi" w:cstheme="majorBidi"/>
          <w:sz w:val="28"/>
          <w:szCs w:val="28"/>
        </w:rPr>
        <w:t>1</w:t>
      </w:r>
      <w:r w:rsidR="00C636F5" w:rsidRPr="00F3427F">
        <w:rPr>
          <w:rFonts w:asciiTheme="majorBidi" w:hAnsiTheme="majorBidi" w:cstheme="majorBidi"/>
          <w:sz w:val="28"/>
          <w:szCs w:val="28"/>
        </w:rPr>
        <w:t>.</w:t>
      </w:r>
      <w:r w:rsidR="00D73F54">
        <w:rPr>
          <w:rFonts w:asciiTheme="majorBidi" w:hAnsiTheme="majorBidi" w:cstheme="majorBidi"/>
          <w:sz w:val="28"/>
          <w:szCs w:val="28"/>
        </w:rPr>
        <w:t>25</w:t>
      </w:r>
      <w:r w:rsidR="00CE359D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/>
          <w:sz w:val="28"/>
          <w:szCs w:val="28"/>
          <w:cs/>
        </w:rPr>
        <w:t>ล้านบาทใน</w:t>
      </w:r>
      <w:r w:rsidR="00616A0A">
        <w:rPr>
          <w:rFonts w:asciiTheme="majorBidi" w:hAnsiTheme="majorBidi" w:cstheme="majorBidi" w:hint="cs"/>
          <w:sz w:val="28"/>
          <w:szCs w:val="28"/>
          <w:cs/>
        </w:rPr>
        <w:t>ส่วนของการดำเนินงานที่ยกเลิกใน</w:t>
      </w:r>
      <w:r w:rsidRPr="00F3427F">
        <w:rPr>
          <w:rFonts w:asciiTheme="majorBidi" w:hAnsiTheme="majorBidi" w:cstheme="majorBidi"/>
          <w:sz w:val="28"/>
          <w:szCs w:val="28"/>
          <w:cs/>
        </w:rPr>
        <w:t>งบกำไรขาดทุนรวม</w:t>
      </w:r>
      <w:r w:rsidR="00E44315">
        <w:rPr>
          <w:rFonts w:asciiTheme="majorBidi" w:hAnsiTheme="majorBidi" w:cstheme="majorBidi" w:hint="cs"/>
          <w:sz w:val="28"/>
          <w:szCs w:val="28"/>
          <w:cs/>
        </w:rPr>
        <w:t xml:space="preserve">ของงวดไตรมาส </w:t>
      </w:r>
      <w:r w:rsidR="00E44315">
        <w:rPr>
          <w:rFonts w:asciiTheme="majorBidi" w:hAnsiTheme="majorBidi" w:cstheme="majorBidi"/>
          <w:sz w:val="28"/>
          <w:szCs w:val="28"/>
        </w:rPr>
        <w:t>1 2569</w:t>
      </w:r>
    </w:p>
    <w:p w14:paraId="0B5FB5AF" w14:textId="77777777" w:rsidR="00EF40D8" w:rsidRPr="00D73F54" w:rsidRDefault="00EF40D8" w:rsidP="006139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Cs/>
          <w:sz w:val="28"/>
          <w:szCs w:val="28"/>
        </w:rPr>
      </w:pPr>
    </w:p>
    <w:p w14:paraId="7E150934" w14:textId="7A405172" w:rsidR="00C636F5" w:rsidRPr="00F3427F" w:rsidRDefault="008A285D" w:rsidP="00C636F5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บริษัท </w:t>
      </w:r>
      <w:r w:rsidR="006139BD" w:rsidRPr="00F3427F">
        <w:rPr>
          <w:rFonts w:ascii="Angsana New" w:hAnsi="Angsana New"/>
          <w:sz w:val="28"/>
          <w:szCs w:val="28"/>
        </w:rPr>
        <w:t xml:space="preserve">SAP </w:t>
      </w:r>
      <w:r w:rsidR="006139BD" w:rsidRPr="00F3427F">
        <w:rPr>
          <w:rFonts w:ascii="Angsana New" w:hAnsi="Angsana New"/>
          <w:sz w:val="28"/>
          <w:szCs w:val="28"/>
          <w:cs/>
        </w:rPr>
        <w:t>มีธุรกิจออกแบบและติดตั้งระบบไฟฟ้าบนหลังคา (</w:t>
      </w:r>
      <w:r w:rsidR="006139BD" w:rsidRPr="00F3427F">
        <w:rPr>
          <w:rFonts w:ascii="Angsana New" w:hAnsi="Angsana New"/>
          <w:sz w:val="28"/>
          <w:szCs w:val="28"/>
        </w:rPr>
        <w:t xml:space="preserve">Solar rooftop) </w:t>
      </w:r>
      <w:r w:rsidR="006139BD" w:rsidRPr="00F3427F">
        <w:rPr>
          <w:rFonts w:ascii="Angsana New" w:hAnsi="Angsana New"/>
          <w:sz w:val="28"/>
          <w:szCs w:val="28"/>
          <w:cs/>
        </w:rPr>
        <w:t>ซึ่งเป็นตัวแทนของสายธุรกิจหลักที่แยกออกจากกันโดยชัดเจนที่เคยรวมแสดงอยู่ในส่วนงานที่</w:t>
      </w:r>
      <w:r w:rsidR="006139BD" w:rsidRPr="00F3427F">
        <w:rPr>
          <w:rFonts w:ascii="Angsana New" w:hAnsi="Angsana New"/>
          <w:sz w:val="28"/>
          <w:szCs w:val="28"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3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ธุรกิจพลังงานหมุนเวียน ก่อนการจัดประเภท เป็นการดำเนินงานที่ยกเลิก โดยมีกำไรจากการดำเนินงานที่ยกเลิกในงบกำไรขาดทุนเบ็ดเสร็จรวมสำหรับงวดสามเดือนสิ้นสุดวันที่ </w:t>
      </w:r>
      <w:r w:rsidR="007077E6" w:rsidRPr="00F3427F">
        <w:rPr>
          <w:rFonts w:ascii="Angsana New" w:hAnsi="Angsana New"/>
          <w:sz w:val="28"/>
          <w:szCs w:val="28"/>
        </w:rPr>
        <w:t>31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มีนาคม </w:t>
      </w:r>
      <w:r w:rsidR="007077E6" w:rsidRPr="00F3427F">
        <w:rPr>
          <w:rFonts w:ascii="Angsana New" w:hAnsi="Angsana New"/>
          <w:sz w:val="28"/>
          <w:szCs w:val="28"/>
        </w:rPr>
        <w:t>2569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และ </w:t>
      </w:r>
      <w:r w:rsidR="007077E6" w:rsidRPr="00F3427F">
        <w:rPr>
          <w:rFonts w:ascii="Angsana New" w:hAnsi="Angsana New"/>
          <w:sz w:val="28"/>
          <w:szCs w:val="28"/>
        </w:rPr>
        <w:t>2568</w:t>
      </w:r>
      <w:r w:rsidR="006139BD" w:rsidRPr="00F3427F">
        <w:rPr>
          <w:rFonts w:ascii="Angsana New" w:hAnsi="Angsana New"/>
          <w:sz w:val="28"/>
          <w:szCs w:val="28"/>
          <w:cs/>
        </w:rPr>
        <w:t xml:space="preserve"> มีรายละเอียดดังต่อไปนี้</w:t>
      </w:r>
      <w:r w:rsidR="00C636F5" w:rsidRPr="00F3427F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70"/>
        <w:gridCol w:w="720"/>
        <w:gridCol w:w="1530"/>
        <w:gridCol w:w="270"/>
        <w:gridCol w:w="1350"/>
      </w:tblGrid>
      <w:tr w:rsidR="00C636F5" w:rsidRPr="00F3427F" w14:paraId="50C8E037" w14:textId="77777777" w:rsidTr="00C636F5">
        <w:trPr>
          <w:cantSplit/>
          <w:trHeight w:val="308"/>
          <w:tblHeader/>
        </w:trPr>
        <w:tc>
          <w:tcPr>
            <w:tcW w:w="5670" w:type="dxa"/>
            <w:vAlign w:val="bottom"/>
            <w:hideMark/>
          </w:tcPr>
          <w:p w14:paraId="4C53EB02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100" w:afterAutospacing="1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F3427F">
              <w:rPr>
                <w:rFonts w:ascii="Angsana New" w:hAnsi="Angsana New"/>
                <w:bCs/>
                <w:sz w:val="28"/>
                <w:szCs w:val="28"/>
                <w:cs/>
                <w:lang w:val="en-GB" w:bidi="ar-SA"/>
              </w:rPr>
              <w:lastRenderedPageBreak/>
              <w:br w:type="page"/>
            </w:r>
            <w:r w:rsidRPr="00F3427F">
              <w:rPr>
                <w:rFonts w:ascii="Times New Roman" w:hAnsi="Times New Roman"/>
                <w:sz w:val="28"/>
                <w:szCs w:val="28"/>
                <w:lang w:val="en-GB" w:bidi="ar-SA"/>
              </w:rPr>
              <w:br w:type="column"/>
            </w:r>
          </w:p>
        </w:tc>
        <w:tc>
          <w:tcPr>
            <w:tcW w:w="720" w:type="dxa"/>
          </w:tcPr>
          <w:p w14:paraId="4A6B9A78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1D11D94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73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bidi="ar-SA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bidi="ar-SA"/>
              </w:rPr>
              <w:t xml:space="preserve">งบการเงินรวม </w:t>
            </w:r>
          </w:p>
        </w:tc>
      </w:tr>
      <w:tr w:rsidR="00C636F5" w:rsidRPr="00F3427F" w14:paraId="729236B7" w14:textId="77777777" w:rsidTr="00C636F5">
        <w:trPr>
          <w:cantSplit/>
          <w:trHeight w:val="263"/>
          <w:tblHeader/>
        </w:trPr>
        <w:tc>
          <w:tcPr>
            <w:tcW w:w="5670" w:type="dxa"/>
            <w:vAlign w:val="bottom"/>
          </w:tcPr>
          <w:p w14:paraId="454E8801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70C46906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</w:tcPr>
          <w:p w14:paraId="39FE0324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</w:t>
            </w:r>
          </w:p>
          <w:p w14:paraId="60CB4E93" w14:textId="7582F731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31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C636F5" w:rsidRPr="00F3427F" w14:paraId="708EB3CA" w14:textId="77777777" w:rsidTr="00C636F5">
        <w:trPr>
          <w:cantSplit/>
          <w:tblHeader/>
        </w:trPr>
        <w:tc>
          <w:tcPr>
            <w:tcW w:w="5670" w:type="dxa"/>
            <w:vAlign w:val="bottom"/>
          </w:tcPr>
          <w:p w14:paraId="6E49F819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</w:tcPr>
          <w:p w14:paraId="26BFCD6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7376E57" w14:textId="595D3D74" w:rsidR="00C636F5" w:rsidRPr="00F3427F" w:rsidRDefault="007077E6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-79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</w:tcPr>
          <w:p w14:paraId="1490C07F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firstLine="4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10358728" w14:textId="57747731" w:rsidR="00C636F5" w:rsidRPr="00F3427F" w:rsidRDefault="007077E6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C636F5" w:rsidRPr="00F3427F" w14:paraId="03275AD7" w14:textId="77777777" w:rsidTr="00C636F5">
        <w:trPr>
          <w:cantSplit/>
          <w:tblHeader/>
        </w:trPr>
        <w:tc>
          <w:tcPr>
            <w:tcW w:w="5670" w:type="dxa"/>
            <w:vAlign w:val="bottom"/>
          </w:tcPr>
          <w:p w14:paraId="2D94374F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after="-1"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20" w:type="dxa"/>
          </w:tcPr>
          <w:p w14:paraId="2A1A8CF8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14:paraId="579ED392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77" w:right="-77" w:firstLine="4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C636F5" w:rsidRPr="00F3427F" w14:paraId="400F1245" w14:textId="77777777" w:rsidTr="00C636F5">
        <w:trPr>
          <w:cantSplit/>
        </w:trPr>
        <w:tc>
          <w:tcPr>
            <w:tcW w:w="5670" w:type="dxa"/>
          </w:tcPr>
          <w:p w14:paraId="64E02200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720" w:type="dxa"/>
          </w:tcPr>
          <w:p w14:paraId="0585398A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62FD06F2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0006B60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4B240636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  <w:tab w:val="left" w:pos="1065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highlight w:val="yellow"/>
              </w:rPr>
            </w:pPr>
          </w:p>
        </w:tc>
      </w:tr>
      <w:tr w:rsidR="00C636F5" w:rsidRPr="00F3427F" w14:paraId="2C610F7D" w14:textId="77777777" w:rsidTr="00C636F5">
        <w:trPr>
          <w:cantSplit/>
        </w:trPr>
        <w:tc>
          <w:tcPr>
            <w:tcW w:w="5670" w:type="dxa"/>
          </w:tcPr>
          <w:p w14:paraId="1D3CB3F1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720" w:type="dxa"/>
          </w:tcPr>
          <w:p w14:paraId="3CCFD3FB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100" w:afterAutospacing="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0C041D34" w14:textId="75AF1D08" w:rsidR="00C636F5" w:rsidRPr="00F3427F" w:rsidRDefault="007077E6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</w:t>
            </w:r>
            <w:r w:rsidR="007A479A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565</w:t>
            </w:r>
          </w:p>
        </w:tc>
        <w:tc>
          <w:tcPr>
            <w:tcW w:w="270" w:type="dxa"/>
          </w:tcPr>
          <w:p w14:paraId="14E0FF47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16AE00CA" w14:textId="517C4B56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8,501</w:t>
            </w:r>
          </w:p>
        </w:tc>
      </w:tr>
      <w:tr w:rsidR="00C636F5" w:rsidRPr="00F3427F" w14:paraId="1844C461" w14:textId="77777777" w:rsidTr="00C636F5">
        <w:trPr>
          <w:cantSplit/>
        </w:trPr>
        <w:tc>
          <w:tcPr>
            <w:tcW w:w="5670" w:type="dxa"/>
          </w:tcPr>
          <w:p w14:paraId="229BFA8A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720" w:type="dxa"/>
          </w:tcPr>
          <w:p w14:paraId="54E74896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D89522" w14:textId="5D9565C6" w:rsidR="00C636F5" w:rsidRPr="00F3427F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391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ADE0FBE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0ED66D" w14:textId="4927A966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(2,187)</w:t>
            </w:r>
          </w:p>
        </w:tc>
      </w:tr>
      <w:tr w:rsidR="00C636F5" w:rsidRPr="00F3427F" w14:paraId="2E3DE38B" w14:textId="77777777" w:rsidTr="00C636F5">
        <w:trPr>
          <w:cantSplit/>
        </w:trPr>
        <w:tc>
          <w:tcPr>
            <w:tcW w:w="5670" w:type="dxa"/>
          </w:tcPr>
          <w:p w14:paraId="212E7A3B" w14:textId="77777777" w:rsidR="00C636F5" w:rsidRPr="00F3427F" w:rsidRDefault="00C636F5" w:rsidP="00195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720" w:type="dxa"/>
          </w:tcPr>
          <w:p w14:paraId="0F13FDBB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F9AFAD" w14:textId="613893CC" w:rsidR="00C636F5" w:rsidRPr="00F3427F" w:rsidRDefault="007077E6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C636F5"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174</w:t>
            </w:r>
          </w:p>
        </w:tc>
        <w:tc>
          <w:tcPr>
            <w:tcW w:w="270" w:type="dxa"/>
          </w:tcPr>
          <w:p w14:paraId="61D530ED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C2CCF6" w14:textId="112B9799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6,314</w:t>
            </w:r>
          </w:p>
        </w:tc>
      </w:tr>
      <w:tr w:rsidR="00C636F5" w:rsidRPr="00F3427F" w14:paraId="31AC5A18" w14:textId="77777777" w:rsidTr="00C636F5">
        <w:trPr>
          <w:cantSplit/>
        </w:trPr>
        <w:tc>
          <w:tcPr>
            <w:tcW w:w="5670" w:type="dxa"/>
          </w:tcPr>
          <w:p w14:paraId="174F0DBC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4ECEAEA7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6A0F0FD6" w14:textId="77777777" w:rsidR="00C636F5" w:rsidRPr="00F3427F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DF7668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3DCE62AD" w14:textId="77777777" w:rsidR="00C636F5" w:rsidRPr="00F3427F" w:rsidRDefault="00C636F5" w:rsidP="001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36F5" w:rsidRPr="00F3427F" w14:paraId="40856BD7" w14:textId="77777777" w:rsidTr="00C636F5">
        <w:trPr>
          <w:cantSplit/>
        </w:trPr>
        <w:tc>
          <w:tcPr>
            <w:tcW w:w="5670" w:type="dxa"/>
          </w:tcPr>
          <w:p w14:paraId="3C091CFE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720" w:type="dxa"/>
          </w:tcPr>
          <w:p w14:paraId="44AA00AF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48E90D32" w14:textId="77777777" w:rsidR="00C636F5" w:rsidRPr="00F3427F" w:rsidRDefault="00C636F5" w:rsidP="00A9432E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4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AC05EA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756BB82C" w14:textId="2D4901E3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888</w:t>
            </w:r>
          </w:p>
        </w:tc>
      </w:tr>
      <w:tr w:rsidR="00C636F5" w:rsidRPr="00F3427F" w14:paraId="52A4B6E1" w14:textId="77777777" w:rsidTr="00C636F5">
        <w:trPr>
          <w:cantSplit/>
        </w:trPr>
        <w:tc>
          <w:tcPr>
            <w:tcW w:w="5670" w:type="dxa"/>
          </w:tcPr>
          <w:p w14:paraId="5986FAAF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</w:tcPr>
          <w:p w14:paraId="2A4BF4C6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EFA2AAB" w14:textId="377D0FE4" w:rsidR="00C636F5" w:rsidRPr="00F3427F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822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E43BAB0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5DC03D" w14:textId="42334439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(3,794)</w:t>
            </w:r>
          </w:p>
        </w:tc>
      </w:tr>
      <w:tr w:rsidR="00C636F5" w:rsidRPr="00F3427F" w14:paraId="21964793" w14:textId="77777777" w:rsidTr="00C636F5">
        <w:trPr>
          <w:cantSplit/>
        </w:trPr>
        <w:tc>
          <w:tcPr>
            <w:tcW w:w="5670" w:type="dxa"/>
          </w:tcPr>
          <w:p w14:paraId="1408C3F6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กำไรจากกิจกรรมการดำเนินงานที่ยกเลิก</w:t>
            </w:r>
          </w:p>
        </w:tc>
        <w:tc>
          <w:tcPr>
            <w:tcW w:w="720" w:type="dxa"/>
          </w:tcPr>
          <w:p w14:paraId="2F526F43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8832E57" w14:textId="157885B3" w:rsidR="00C636F5" w:rsidRPr="00F3427F" w:rsidRDefault="007077E6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C636F5"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352</w:t>
            </w:r>
          </w:p>
        </w:tc>
        <w:tc>
          <w:tcPr>
            <w:tcW w:w="270" w:type="dxa"/>
          </w:tcPr>
          <w:p w14:paraId="2B9580A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17506E5" w14:textId="23A2002A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3,408</w:t>
            </w:r>
          </w:p>
        </w:tc>
      </w:tr>
      <w:tr w:rsidR="00C636F5" w:rsidRPr="00F3427F" w14:paraId="2563BFEE" w14:textId="77777777" w:rsidTr="00C636F5">
        <w:trPr>
          <w:cantSplit/>
        </w:trPr>
        <w:tc>
          <w:tcPr>
            <w:tcW w:w="5670" w:type="dxa"/>
          </w:tcPr>
          <w:p w14:paraId="1D4497B7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10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0" w:type="dxa"/>
          </w:tcPr>
          <w:p w14:paraId="6B7CFBA1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34CE3983" w14:textId="77777777" w:rsidR="00C636F5" w:rsidRPr="00F3427F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13153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054E3C16" w14:textId="77777777" w:rsidR="00C636F5" w:rsidRPr="00F3427F" w:rsidRDefault="00C636F5" w:rsidP="001B5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636F5" w:rsidRPr="00F3427F" w14:paraId="360C1F62" w14:textId="77777777" w:rsidTr="00C636F5">
        <w:trPr>
          <w:cantSplit/>
        </w:trPr>
        <w:tc>
          <w:tcPr>
            <w:tcW w:w="5670" w:type="dxa"/>
          </w:tcPr>
          <w:p w14:paraId="7EC6E02E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720" w:type="dxa"/>
          </w:tcPr>
          <w:p w14:paraId="2E9332EF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</w:tcPr>
          <w:p w14:paraId="6015B5CB" w14:textId="0C95271B" w:rsidR="00C636F5" w:rsidRPr="00F3427F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138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BEC04B6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</w:tcPr>
          <w:p w14:paraId="687D9D65" w14:textId="00F48D8B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(2,944)</w:t>
            </w:r>
          </w:p>
        </w:tc>
      </w:tr>
      <w:tr w:rsidR="00C636F5" w:rsidRPr="00F3427F" w14:paraId="561D07D0" w14:textId="77777777" w:rsidTr="00C636F5">
        <w:trPr>
          <w:cantSplit/>
        </w:trPr>
        <w:tc>
          <w:tcPr>
            <w:tcW w:w="5670" w:type="dxa"/>
          </w:tcPr>
          <w:p w14:paraId="0A1CB777" w14:textId="632BEDA8" w:rsidR="00C636F5" w:rsidRPr="00F3427F" w:rsidRDefault="00D3789E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  <w:r w:rsidR="00C636F5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="00C636F5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TFRS 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14:paraId="0AB700F0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9ABAD36" w14:textId="17A7C057" w:rsidR="00C636F5" w:rsidRPr="00F3427F" w:rsidRDefault="007077E6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14:paraId="3A20C909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CD1EA3" w14:textId="6B722483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814</w:t>
            </w:r>
          </w:p>
        </w:tc>
      </w:tr>
      <w:tr w:rsidR="00C636F5" w:rsidRPr="00F3427F" w14:paraId="6644C1D8" w14:textId="77777777" w:rsidTr="00A23E5F">
        <w:trPr>
          <w:cantSplit/>
        </w:trPr>
        <w:tc>
          <w:tcPr>
            <w:tcW w:w="5670" w:type="dxa"/>
          </w:tcPr>
          <w:p w14:paraId="32C1A409" w14:textId="4138F018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720" w:type="dxa"/>
          </w:tcPr>
          <w:p w14:paraId="49BEAF3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354581A" w14:textId="05EEF2DE" w:rsidR="00C636F5" w:rsidRPr="00F3427F" w:rsidRDefault="007077E6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7A479A"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228</w:t>
            </w:r>
          </w:p>
        </w:tc>
        <w:tc>
          <w:tcPr>
            <w:tcW w:w="270" w:type="dxa"/>
          </w:tcPr>
          <w:p w14:paraId="45C49ABD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2710E77" w14:textId="7AFB1316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1,278</w:t>
            </w:r>
          </w:p>
        </w:tc>
      </w:tr>
      <w:tr w:rsidR="00C636F5" w:rsidRPr="00F3427F" w14:paraId="1D1F40C5" w14:textId="77777777" w:rsidTr="00A23E5F">
        <w:trPr>
          <w:cantSplit/>
        </w:trPr>
        <w:tc>
          <w:tcPr>
            <w:tcW w:w="5670" w:type="dxa"/>
          </w:tcPr>
          <w:p w14:paraId="76CD7AC5" w14:textId="0B93BFD0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20" w:type="dxa"/>
          </w:tcPr>
          <w:p w14:paraId="43EBC8B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77FAC62" w14:textId="1A463CE2" w:rsidR="00C636F5" w:rsidRPr="00F3427F" w:rsidRDefault="00C636F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13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276</w:t>
            </w: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805034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B3579" w14:textId="04C80F23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30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(135)</w:t>
            </w:r>
          </w:p>
        </w:tc>
      </w:tr>
      <w:tr w:rsidR="00C636F5" w:rsidRPr="00F3427F" w14:paraId="74D3EA3E" w14:textId="77777777" w:rsidTr="00A23E5F">
        <w:trPr>
          <w:cantSplit/>
        </w:trPr>
        <w:tc>
          <w:tcPr>
            <w:tcW w:w="5670" w:type="dxa"/>
          </w:tcPr>
          <w:p w14:paraId="530488ED" w14:textId="4E83DA42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กำไรสำหรับงวดจากการดำเนินงานที่ยกเลิก - สุทธิจากภาษี</w:t>
            </w:r>
          </w:p>
        </w:tc>
        <w:tc>
          <w:tcPr>
            <w:tcW w:w="720" w:type="dxa"/>
          </w:tcPr>
          <w:p w14:paraId="7005D140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7"/>
              </w:tabs>
              <w:spacing w:after="-1" w:line="240" w:lineRule="auto"/>
              <w:ind w:left="-83" w:right="4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A396655" w14:textId="6B8BFF45" w:rsidR="00C636F5" w:rsidRPr="00F3427F" w:rsidRDefault="007077E6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7A479A"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952</w:t>
            </w:r>
          </w:p>
        </w:tc>
        <w:tc>
          <w:tcPr>
            <w:tcW w:w="270" w:type="dxa"/>
          </w:tcPr>
          <w:p w14:paraId="77179BE0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C3C7C6" w14:textId="2C981924" w:rsidR="00C636F5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1,143</w:t>
            </w:r>
          </w:p>
        </w:tc>
      </w:tr>
      <w:tr w:rsidR="007A479A" w:rsidRPr="00F3427F" w14:paraId="6FD89AE2" w14:textId="77777777" w:rsidTr="00A23E5F">
        <w:trPr>
          <w:cantSplit/>
        </w:trPr>
        <w:tc>
          <w:tcPr>
            <w:tcW w:w="5670" w:type="dxa"/>
          </w:tcPr>
          <w:p w14:paraId="15A9D0E8" w14:textId="684CFAB0" w:rsidR="007A479A" w:rsidRPr="00F3427F" w:rsidRDefault="006A0058" w:rsidP="007A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</w:t>
            </w:r>
            <w:r w:rsidR="007A479A" w:rsidRPr="00F3427F">
              <w:rPr>
                <w:rFonts w:asciiTheme="majorBidi" w:hAnsiTheme="majorBidi"/>
                <w:sz w:val="28"/>
                <w:szCs w:val="28"/>
                <w:cs/>
              </w:rPr>
              <w:t>จากการสูญเสียการควบคุมในบริษัทย่อย</w:t>
            </w:r>
          </w:p>
        </w:tc>
        <w:tc>
          <w:tcPr>
            <w:tcW w:w="720" w:type="dxa"/>
          </w:tcPr>
          <w:p w14:paraId="2EC01E76" w14:textId="77777777" w:rsidR="007A479A" w:rsidRPr="00F3427F" w:rsidRDefault="007A479A" w:rsidP="007A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B5D67F7" w14:textId="419245C1" w:rsidR="007A479A" w:rsidRPr="00F3427F" w:rsidRDefault="00CF0685" w:rsidP="007246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1,252</w:t>
            </w:r>
          </w:p>
        </w:tc>
        <w:tc>
          <w:tcPr>
            <w:tcW w:w="270" w:type="dxa"/>
          </w:tcPr>
          <w:p w14:paraId="696A3310" w14:textId="77777777" w:rsidR="007A479A" w:rsidRPr="00F3427F" w:rsidRDefault="007A479A" w:rsidP="007A4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35DFD4" w14:textId="76DA8C1E" w:rsidR="007A479A" w:rsidRPr="00F3427F" w:rsidRDefault="000A2EDB" w:rsidP="007A4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0A2EDB" w:rsidRPr="00F3427F" w14:paraId="0ECB4A3D" w14:textId="77777777" w:rsidTr="007A479A">
        <w:trPr>
          <w:cantSplit/>
        </w:trPr>
        <w:tc>
          <w:tcPr>
            <w:tcW w:w="5670" w:type="dxa"/>
          </w:tcPr>
          <w:p w14:paraId="2DAB6101" w14:textId="57B1EA83" w:rsidR="000A2EDB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กำไรสำหรับงวดจากการดำเนินงานที่ยกเลิก - สุทธิจากภาษี</w:t>
            </w:r>
          </w:p>
        </w:tc>
        <w:tc>
          <w:tcPr>
            <w:tcW w:w="720" w:type="dxa"/>
          </w:tcPr>
          <w:p w14:paraId="22B534AA" w14:textId="77777777" w:rsidR="000A2EDB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CB2144F" w14:textId="00CAD652" w:rsidR="000A2EDB" w:rsidRPr="00F3427F" w:rsidRDefault="00CF0685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="000A2EDB"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204</w:t>
            </w:r>
          </w:p>
        </w:tc>
        <w:tc>
          <w:tcPr>
            <w:tcW w:w="270" w:type="dxa"/>
          </w:tcPr>
          <w:p w14:paraId="76C1D72A" w14:textId="77777777" w:rsidR="000A2EDB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685681" w14:textId="6F7EFBA8" w:rsidR="000A2EDB" w:rsidRPr="00F3427F" w:rsidRDefault="000A2EDB" w:rsidP="000A2E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00" w:afterAutospacing="1" w:line="240" w:lineRule="auto"/>
              <w:ind w:left="-83" w:right="188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1,143</w:t>
            </w:r>
          </w:p>
        </w:tc>
      </w:tr>
      <w:tr w:rsidR="00C636F5" w:rsidRPr="00F3427F" w14:paraId="4113D498" w14:textId="77777777" w:rsidTr="007A479A">
        <w:trPr>
          <w:cantSplit/>
        </w:trPr>
        <w:tc>
          <w:tcPr>
            <w:tcW w:w="5670" w:type="dxa"/>
          </w:tcPr>
          <w:p w14:paraId="00CE3B46" w14:textId="17DFA3AE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กำไรต่อหุ้นจากการดำเนินงานที่ยกเลิก </w:t>
            </w:r>
            <w:r w:rsidRPr="00F3427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(บาท / หุ้น)</w:t>
            </w:r>
          </w:p>
        </w:tc>
        <w:tc>
          <w:tcPr>
            <w:tcW w:w="720" w:type="dxa"/>
          </w:tcPr>
          <w:p w14:paraId="02C48B87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34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9297C21" w14:textId="32CAC7F0" w:rsidR="00C636F5" w:rsidRPr="00091C42" w:rsidRDefault="000A2EDB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85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091C42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</w:t>
            </w:r>
            <w:r w:rsidR="003610FA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</w:t>
            </w:r>
            <w:r w:rsidR="00CF0685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578BEB45" w14:textId="77777777" w:rsidR="00C636F5" w:rsidRPr="00F3427F" w:rsidRDefault="00C636F5" w:rsidP="001B5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100" w:afterAutospacing="1" w:line="240" w:lineRule="auto"/>
              <w:ind w:left="-83" w:right="-81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highlight w:val="yellow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CD892A" w14:textId="4A71FF7D" w:rsidR="00C636F5" w:rsidRPr="00F3427F" w:rsidRDefault="000A2EDB" w:rsidP="00A94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-1" w:line="240" w:lineRule="auto"/>
              <w:ind w:left="-83" w:right="193" w:firstLine="4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</w:rPr>
              <w:t>0.001</w:t>
            </w:r>
          </w:p>
        </w:tc>
      </w:tr>
    </w:tbl>
    <w:p w14:paraId="2A3088A7" w14:textId="650D9615" w:rsidR="00C636F5" w:rsidRPr="00F3427F" w:rsidRDefault="00C636F5" w:rsidP="001872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554388DB" w14:textId="77777777" w:rsidR="00C636F5" w:rsidRPr="00F3427F" w:rsidRDefault="00C63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8"/>
          <w:szCs w:val="28"/>
          <w:cs/>
        </w:rPr>
      </w:pPr>
      <w:r w:rsidRPr="00F3427F">
        <w:rPr>
          <w:rFonts w:ascii="Angsana New" w:hAnsi="Angsana New"/>
          <w:bCs/>
          <w:sz w:val="28"/>
          <w:szCs w:val="28"/>
        </w:rPr>
        <w:br w:type="page"/>
      </w:r>
    </w:p>
    <w:p w14:paraId="5347DA54" w14:textId="1A066B4C" w:rsidR="00187221" w:rsidRPr="00F3427F" w:rsidRDefault="00187221" w:rsidP="00187221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3427F">
        <w:rPr>
          <w:rFonts w:asciiTheme="majorBidi" w:hAnsiTheme="majorBidi" w:cstheme="majorBidi" w:hint="cs"/>
          <w:sz w:val="28"/>
          <w:szCs w:val="28"/>
          <w:cs/>
        </w:rPr>
        <w:lastRenderedPageBreak/>
        <w:t xml:space="preserve">กลุ่มบริษัทได้สูญเสียการควบคุมในบริษัทย่อย ณ วันที่ </w:t>
      </w:r>
      <w:r w:rsidR="007077E6" w:rsidRPr="00F3427F">
        <w:rPr>
          <w:rFonts w:asciiTheme="majorBidi" w:hAnsiTheme="majorBidi" w:cstheme="majorBidi"/>
          <w:sz w:val="28"/>
          <w:szCs w:val="28"/>
        </w:rPr>
        <w:t>23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 xml:space="preserve">มีนาคม </w:t>
      </w:r>
      <w:r w:rsidR="007077E6" w:rsidRPr="00F3427F">
        <w:rPr>
          <w:rFonts w:asciiTheme="majorBidi" w:hAnsiTheme="majorBidi" w:cstheme="majorBidi"/>
          <w:sz w:val="28"/>
          <w:szCs w:val="28"/>
        </w:rPr>
        <w:t>2569</w:t>
      </w:r>
      <w:r w:rsidRPr="00F3427F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โดยมูลค่าของสินทรัพย์และหนี้สิน ณ</w:t>
      </w:r>
      <w:r w:rsidR="00137060">
        <w:rPr>
          <w:rFonts w:asciiTheme="majorBidi" w:hAnsiTheme="majorBidi" w:cstheme="majorBidi"/>
          <w:sz w:val="28"/>
          <w:szCs w:val="28"/>
        </w:rPr>
        <w:t xml:space="preserve"> </w:t>
      </w:r>
      <w:r w:rsidRPr="00F3427F">
        <w:rPr>
          <w:rFonts w:asciiTheme="majorBidi" w:hAnsiTheme="majorBidi" w:cstheme="majorBidi" w:hint="cs"/>
          <w:sz w:val="28"/>
          <w:szCs w:val="28"/>
          <w:cs/>
        </w:rPr>
        <w:t>วันที่สูญเสียการควบคุม สรุปได้ดังนี้</w:t>
      </w:r>
    </w:p>
    <w:p w14:paraId="43FAE9CA" w14:textId="77777777" w:rsidR="00187221" w:rsidRPr="00F3427F" w:rsidRDefault="00187221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620"/>
        <w:gridCol w:w="2340"/>
      </w:tblGrid>
      <w:tr w:rsidR="00187221" w:rsidRPr="00F3427F" w14:paraId="47AA4FD0" w14:textId="77777777" w:rsidTr="00134268">
        <w:tc>
          <w:tcPr>
            <w:tcW w:w="5220" w:type="dxa"/>
          </w:tcPr>
          <w:p w14:paraId="6F984F6F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สินทรัพย์และหนี้สิน ณ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วันที่สูญเสียการควบคุ</w:t>
            </w: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</w:t>
            </w:r>
          </w:p>
        </w:tc>
        <w:tc>
          <w:tcPr>
            <w:tcW w:w="1620" w:type="dxa"/>
          </w:tcPr>
          <w:p w14:paraId="412C4052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59AC7250" w14:textId="56DA4A4E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ณ วันที่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23</w:t>
            </w:r>
            <w:r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</w:tr>
      <w:tr w:rsidR="00187221" w:rsidRPr="00F3427F" w14:paraId="01D7A6CC" w14:textId="77777777" w:rsidTr="00134268">
        <w:tc>
          <w:tcPr>
            <w:tcW w:w="5220" w:type="dxa"/>
          </w:tcPr>
          <w:p w14:paraId="6BC4B5DA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15D7C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21EC5077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3427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87221" w:rsidRPr="00F3427F" w14:paraId="2A796F23" w14:textId="77777777" w:rsidTr="00134268">
        <w:tc>
          <w:tcPr>
            <w:tcW w:w="5220" w:type="dxa"/>
          </w:tcPr>
          <w:p w14:paraId="4926911D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620" w:type="dxa"/>
          </w:tcPr>
          <w:p w14:paraId="6799D76F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3EA9C43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7221" w:rsidRPr="00F3427F" w14:paraId="3842849A" w14:textId="77777777" w:rsidTr="00134268">
        <w:tc>
          <w:tcPr>
            <w:tcW w:w="5220" w:type="dxa"/>
          </w:tcPr>
          <w:p w14:paraId="0FA95F6B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6FBE4D35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2A4D313" w14:textId="28A21EF6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</w:t>
            </w:r>
            <w:r w:rsidR="00187221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259</w:t>
            </w:r>
          </w:p>
        </w:tc>
      </w:tr>
      <w:tr w:rsidR="00187221" w:rsidRPr="00F3427F" w14:paraId="7A0E4BD2" w14:textId="77777777" w:rsidTr="00134268">
        <w:tc>
          <w:tcPr>
            <w:tcW w:w="5220" w:type="dxa"/>
          </w:tcPr>
          <w:p w14:paraId="6AE5D5CB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620" w:type="dxa"/>
          </w:tcPr>
          <w:p w14:paraId="0E47C263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1F90A55" w14:textId="4FCF2A6C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476</w:t>
            </w:r>
            <w:r w:rsidR="00187221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33</w:t>
            </w:r>
            <w:r w:rsidR="00A11CB5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187221" w:rsidRPr="00F3427F" w14:paraId="40D83675" w14:textId="77777777" w:rsidTr="00134268">
        <w:tc>
          <w:tcPr>
            <w:tcW w:w="5220" w:type="dxa"/>
          </w:tcPr>
          <w:p w14:paraId="117FBBB1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620" w:type="dxa"/>
          </w:tcPr>
          <w:p w14:paraId="6C502747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59FFAE8D" w14:textId="2207DA7F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447</w:t>
            </w:r>
          </w:p>
        </w:tc>
      </w:tr>
      <w:tr w:rsidR="00187221" w:rsidRPr="00F3427F" w14:paraId="13CE5F55" w14:textId="77777777" w:rsidTr="00134268">
        <w:tc>
          <w:tcPr>
            <w:tcW w:w="5220" w:type="dxa"/>
          </w:tcPr>
          <w:p w14:paraId="41ADFB2C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เงินฝากประจำที่มีข้อจำกัดในการใช้</w:t>
            </w:r>
          </w:p>
        </w:tc>
        <w:tc>
          <w:tcPr>
            <w:tcW w:w="1620" w:type="dxa"/>
          </w:tcPr>
          <w:p w14:paraId="4A89AA90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E613F84" w14:textId="1F3CBE73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4</w:t>
            </w:r>
            <w:r w:rsidR="00187221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254</w:t>
            </w:r>
          </w:p>
        </w:tc>
      </w:tr>
      <w:tr w:rsidR="00187221" w:rsidRPr="00F3427F" w14:paraId="781AA0CC" w14:textId="77777777" w:rsidTr="00134268">
        <w:tc>
          <w:tcPr>
            <w:tcW w:w="5220" w:type="dxa"/>
          </w:tcPr>
          <w:p w14:paraId="6F2BF214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620" w:type="dxa"/>
          </w:tcPr>
          <w:p w14:paraId="03F2DDEF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1738C642" w14:textId="51CA24F5" w:rsidR="00187221" w:rsidRPr="00F3427F" w:rsidRDefault="007077E6" w:rsidP="001B5821">
            <w:pPr>
              <w:pStyle w:val="ListParagraph"/>
              <w:tabs>
                <w:tab w:val="left" w:pos="630"/>
                <w:tab w:val="left" w:pos="1962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11</w:t>
            </w:r>
            <w:r w:rsidR="00187221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079</w:t>
            </w:r>
          </w:p>
        </w:tc>
      </w:tr>
      <w:tr w:rsidR="00187221" w:rsidRPr="00F3427F" w14:paraId="03C669FB" w14:textId="77777777" w:rsidTr="00134268">
        <w:tc>
          <w:tcPr>
            <w:tcW w:w="5220" w:type="dxa"/>
          </w:tcPr>
          <w:p w14:paraId="3097B59C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471EF31E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</w:tcPr>
          <w:p w14:paraId="0961B0C0" w14:textId="44F696C2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496</w:t>
            </w:r>
            <w:r w:rsidR="00187221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A11CB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187221" w:rsidRPr="00F3427F" w14:paraId="168CEE6A" w14:textId="77777777" w:rsidTr="00134268">
        <w:tc>
          <w:tcPr>
            <w:tcW w:w="5220" w:type="dxa"/>
          </w:tcPr>
          <w:p w14:paraId="1302FECF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620" w:type="dxa"/>
          </w:tcPr>
          <w:p w14:paraId="74F60066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C7A2FEA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87221" w:rsidRPr="00F3427F" w14:paraId="6DC48DD8" w14:textId="77777777" w:rsidTr="00134268">
        <w:tc>
          <w:tcPr>
            <w:tcW w:w="5220" w:type="dxa"/>
          </w:tcPr>
          <w:p w14:paraId="37A31A25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</w:tcPr>
          <w:p w14:paraId="072EDBC8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BB22F12" w14:textId="194B7989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15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759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F3427F" w14:paraId="7F95978A" w14:textId="77777777" w:rsidTr="00134268">
        <w:tc>
          <w:tcPr>
            <w:tcW w:w="5220" w:type="dxa"/>
          </w:tcPr>
          <w:p w14:paraId="28827C2D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620" w:type="dxa"/>
          </w:tcPr>
          <w:p w14:paraId="30E2829F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CB9D10B" w14:textId="342954E2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20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661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F3427F" w14:paraId="318E85D5" w14:textId="77777777" w:rsidTr="00134268">
        <w:tc>
          <w:tcPr>
            <w:tcW w:w="5220" w:type="dxa"/>
          </w:tcPr>
          <w:p w14:paraId="28E395C6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1620" w:type="dxa"/>
          </w:tcPr>
          <w:p w14:paraId="3DF5A485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13B5691F" w14:textId="43B7CD92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145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098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F3427F" w14:paraId="043ADCDB" w14:textId="77777777" w:rsidTr="00134268">
        <w:tc>
          <w:tcPr>
            <w:tcW w:w="5220" w:type="dxa"/>
          </w:tcPr>
          <w:p w14:paraId="43B0FF5D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620" w:type="dxa"/>
          </w:tcPr>
          <w:p w14:paraId="78417B75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032A2E32" w14:textId="21467332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105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F3427F" w14:paraId="644C5DB2" w14:textId="77777777" w:rsidTr="00134268">
        <w:tc>
          <w:tcPr>
            <w:tcW w:w="5220" w:type="dxa"/>
          </w:tcPr>
          <w:p w14:paraId="613762E0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620" w:type="dxa"/>
          </w:tcPr>
          <w:p w14:paraId="24D90761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34FCE0E4" w14:textId="57BC7C0C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8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101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F3427F" w14:paraId="49A50DFD" w14:textId="77777777" w:rsidTr="00134268">
        <w:tc>
          <w:tcPr>
            <w:tcW w:w="5220" w:type="dxa"/>
          </w:tcPr>
          <w:p w14:paraId="60B371D2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</w:tcPr>
          <w:p w14:paraId="5F225E4D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488A815" w14:textId="2EC1701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45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852</w:t>
            </w:r>
            <w:r w:rsidRPr="00F3427F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87221" w:rsidRPr="00F3427F" w14:paraId="51B9E0C5" w14:textId="77777777" w:rsidTr="00134268">
        <w:tc>
          <w:tcPr>
            <w:tcW w:w="5220" w:type="dxa"/>
          </w:tcPr>
          <w:p w14:paraId="5C166D03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6360FE94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1B136296" w14:textId="3FF39545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</w:t>
            </w:r>
            <w:r w:rsidR="007077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235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576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187221" w:rsidRPr="00F3427F" w14:paraId="656BCF4D" w14:textId="77777777" w:rsidTr="00134268">
        <w:tc>
          <w:tcPr>
            <w:tcW w:w="5220" w:type="dxa"/>
          </w:tcPr>
          <w:p w14:paraId="62F0BBF5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48679067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481B968F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187221" w:rsidRPr="00F3427F" w14:paraId="21EFE67A" w14:textId="77777777" w:rsidTr="00134268">
        <w:trPr>
          <w:trHeight w:val="54"/>
        </w:trPr>
        <w:tc>
          <w:tcPr>
            <w:tcW w:w="5220" w:type="dxa"/>
          </w:tcPr>
          <w:p w14:paraId="73FCB7A1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620" w:type="dxa"/>
          </w:tcPr>
          <w:p w14:paraId="411D8297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427B24C" w14:textId="3189D1AC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  <w:r w:rsidR="00187221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  <w:r w:rsidR="00A11CB5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187221" w:rsidRPr="00F3427F" w14:paraId="750498DC" w14:textId="77777777" w:rsidTr="00134268">
        <w:tc>
          <w:tcPr>
            <w:tcW w:w="5220" w:type="dxa"/>
          </w:tcPr>
          <w:p w14:paraId="0B699A22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ส่วนได้เสียที่ไม่มีอำนาจควบคุมในบริษัทย่อย</w:t>
            </w:r>
          </w:p>
        </w:tc>
        <w:tc>
          <w:tcPr>
            <w:tcW w:w="1620" w:type="dxa"/>
          </w:tcPr>
          <w:p w14:paraId="6D4ACC96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69978635" w14:textId="3D59D843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(</w:t>
            </w:r>
            <w:r w:rsidR="002E01C4">
              <w:rPr>
                <w:rFonts w:ascii="Angsana New" w:hAnsi="Angsana New"/>
                <w:sz w:val="28"/>
                <w:szCs w:val="28"/>
              </w:rPr>
              <w:t>127</w:t>
            </w:r>
            <w:r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4</w:t>
            </w:r>
            <w:r w:rsidR="002E01C4">
              <w:rPr>
                <w:rFonts w:ascii="Angsana New" w:hAnsi="Angsana New"/>
                <w:sz w:val="28"/>
                <w:szCs w:val="28"/>
              </w:rPr>
              <w:t>36</w:t>
            </w:r>
            <w:r w:rsidRPr="00F3427F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7221" w:rsidRPr="00F3427F" w14:paraId="3BA55BAD" w14:textId="77777777" w:rsidTr="00134268">
        <w:tc>
          <w:tcPr>
            <w:tcW w:w="5220" w:type="dxa"/>
          </w:tcPr>
          <w:p w14:paraId="4C69288E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มูลค่าตามบัญชีของบริษัท</w:t>
            </w:r>
          </w:p>
        </w:tc>
        <w:tc>
          <w:tcPr>
            <w:tcW w:w="1620" w:type="dxa"/>
          </w:tcPr>
          <w:p w14:paraId="7945BA81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0310EECA" w14:textId="1C1D36DE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</w:t>
            </w:r>
            <w:r w:rsidR="00724682">
              <w:rPr>
                <w:rFonts w:ascii="Angsana New" w:hAnsi="Angsana New"/>
                <w:sz w:val="28"/>
                <w:szCs w:val="28"/>
              </w:rPr>
              <w:t>33</w:t>
            </w:r>
            <w:r w:rsidR="00187221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="00724682">
              <w:rPr>
                <w:rFonts w:ascii="Angsana New" w:hAnsi="Angsana New"/>
                <w:sz w:val="28"/>
                <w:szCs w:val="28"/>
              </w:rPr>
              <w:t>3</w:t>
            </w:r>
            <w:r w:rsidR="007C3965">
              <w:rPr>
                <w:rFonts w:ascii="Angsana New" w:hAnsi="Angsana New"/>
                <w:sz w:val="28"/>
                <w:szCs w:val="28"/>
              </w:rPr>
              <w:t>60</w:t>
            </w:r>
          </w:p>
        </w:tc>
      </w:tr>
      <w:tr w:rsidR="00187221" w:rsidRPr="00F3427F" w14:paraId="6917F247" w14:textId="77777777" w:rsidTr="00134268">
        <w:tc>
          <w:tcPr>
            <w:tcW w:w="5220" w:type="dxa"/>
          </w:tcPr>
          <w:p w14:paraId="51BAE0B4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094B369B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257A8A4A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</w:tr>
      <w:tr w:rsidR="00187221" w:rsidRPr="00F3427F" w14:paraId="7217BFF5" w14:textId="77777777" w:rsidTr="00134268">
        <w:tc>
          <w:tcPr>
            <w:tcW w:w="5220" w:type="dxa"/>
          </w:tcPr>
          <w:p w14:paraId="56B66CE0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สิ่งตอบแทนที่ได้รับจากการจำหน่ายเงินลงทุนในบริษัทย่อย</w:t>
            </w:r>
          </w:p>
        </w:tc>
        <w:tc>
          <w:tcPr>
            <w:tcW w:w="1620" w:type="dxa"/>
          </w:tcPr>
          <w:p w14:paraId="2F7BBA79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8AD796B" w14:textId="72FD3BE5" w:rsidR="00187221" w:rsidRPr="00F3427F" w:rsidRDefault="007077E6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427F">
              <w:rPr>
                <w:rFonts w:ascii="Angsana New" w:hAnsi="Angsana New"/>
                <w:sz w:val="28"/>
                <w:szCs w:val="28"/>
              </w:rPr>
              <w:t>142</w:t>
            </w:r>
            <w:r w:rsidR="00187221" w:rsidRPr="00F3427F">
              <w:rPr>
                <w:rFonts w:ascii="Angsana New" w:hAnsi="Angsana New"/>
                <w:sz w:val="28"/>
                <w:szCs w:val="28"/>
              </w:rPr>
              <w:t>,</w:t>
            </w:r>
            <w:r w:rsidRPr="00F3427F">
              <w:rPr>
                <w:rFonts w:ascii="Angsana New" w:hAnsi="Angsana New"/>
                <w:sz w:val="28"/>
                <w:szCs w:val="28"/>
              </w:rPr>
              <w:t>845</w:t>
            </w:r>
          </w:p>
        </w:tc>
      </w:tr>
      <w:tr w:rsidR="00187221" w:rsidRPr="00F3427F" w14:paraId="78715E33" w14:textId="77777777" w:rsidTr="00134268">
        <w:tc>
          <w:tcPr>
            <w:tcW w:w="5220" w:type="dxa"/>
          </w:tcPr>
          <w:p w14:paraId="142BFBCA" w14:textId="7C3E5D02" w:rsidR="00187221" w:rsidRPr="00F3427F" w:rsidRDefault="00642052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87221"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="00187221"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สูญเสียการควบคุม</w:t>
            </w:r>
            <w:r w:rsidR="00187221"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620" w:type="dxa"/>
          </w:tcPr>
          <w:p w14:paraId="76672981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EB031BF" w14:textId="06C65CB4" w:rsidR="00187221" w:rsidRPr="00F3427F" w:rsidRDefault="00724682" w:rsidP="001B5821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187221" w:rsidRPr="00F3427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7C396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187221" w:rsidRPr="00F3427F" w14:paraId="16EFEA39" w14:textId="77777777" w:rsidTr="00134268">
        <w:tc>
          <w:tcPr>
            <w:tcW w:w="5220" w:type="dxa"/>
          </w:tcPr>
          <w:p w14:paraId="3037C76F" w14:textId="2A7B085D" w:rsidR="00187221" w:rsidRPr="00CF0685" w:rsidRDefault="00CF0685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0685">
              <w:rPr>
                <w:rFonts w:ascii="Angsana New" w:hAnsi="Angsana New" w:hint="cs"/>
                <w:sz w:val="28"/>
                <w:szCs w:val="28"/>
                <w:cs/>
              </w:rPr>
              <w:t>ประมาณการค่าใช้จ่าย</w:t>
            </w:r>
            <w:r w:rsidR="00134268">
              <w:rPr>
                <w:rFonts w:ascii="Angsana New" w:hAnsi="Angsana New" w:hint="cs"/>
                <w:sz w:val="28"/>
                <w:szCs w:val="28"/>
                <w:cs/>
              </w:rPr>
              <w:t>ที่ต้องดำเนินการให้เสร็จหลังจากทำสัญญา</w:t>
            </w:r>
          </w:p>
        </w:tc>
        <w:tc>
          <w:tcPr>
            <w:tcW w:w="1620" w:type="dxa"/>
          </w:tcPr>
          <w:p w14:paraId="66EABF5E" w14:textId="77777777" w:rsidR="00187221" w:rsidRPr="00F3427F" w:rsidRDefault="00187221" w:rsidP="001B5821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56BC7561" w14:textId="277902E4" w:rsidR="00187221" w:rsidRPr="00CF0685" w:rsidRDefault="00CF0685" w:rsidP="00636F46">
            <w:pPr>
              <w:pStyle w:val="ListParagraph"/>
              <w:tabs>
                <w:tab w:val="left" w:pos="630"/>
              </w:tabs>
              <w:spacing w:line="240" w:lineRule="auto"/>
              <w:ind w:left="0" w:right="9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F0685">
              <w:rPr>
                <w:rFonts w:ascii="Angsana New" w:hAnsi="Angsana New"/>
                <w:sz w:val="28"/>
                <w:szCs w:val="28"/>
              </w:rPr>
              <w:t>(8,233)</w:t>
            </w:r>
          </w:p>
        </w:tc>
      </w:tr>
      <w:tr w:rsidR="00CF0685" w:rsidRPr="00F3427F" w14:paraId="09A494F8" w14:textId="77777777" w:rsidTr="00134268">
        <w:tc>
          <w:tcPr>
            <w:tcW w:w="5220" w:type="dxa"/>
          </w:tcPr>
          <w:p w14:paraId="665D71DB" w14:textId="60C7C706" w:rsidR="00CF0685" w:rsidRPr="00F3427F" w:rsidRDefault="00CF0685" w:rsidP="00CF0685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</w:t>
            </w:r>
            <w:r w:rsidRPr="00F3427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สูญเสียการควบคุม</w:t>
            </w:r>
            <w:r w:rsidRPr="00F342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ในบริษัทย่อย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29E5C1FD" w14:textId="77777777" w:rsidR="00CF0685" w:rsidRPr="00F3427F" w:rsidRDefault="00CF0685" w:rsidP="00CF0685">
            <w:pPr>
              <w:pStyle w:val="ListParagraph"/>
              <w:tabs>
                <w:tab w:val="left" w:pos="630"/>
              </w:tabs>
              <w:spacing w:line="240" w:lineRule="auto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</w:tcPr>
          <w:p w14:paraId="6E4FE22C" w14:textId="36361E63" w:rsidR="00CF0685" w:rsidRPr="00F3427F" w:rsidRDefault="00CF0685" w:rsidP="00CF0685">
            <w:pPr>
              <w:pStyle w:val="ListParagraph"/>
              <w:tabs>
                <w:tab w:val="left" w:pos="630"/>
              </w:tabs>
              <w:spacing w:line="240" w:lineRule="auto"/>
              <w:ind w:left="0" w:right="1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1,252</w:t>
            </w:r>
          </w:p>
        </w:tc>
      </w:tr>
    </w:tbl>
    <w:p w14:paraId="5DF3DDFE" w14:textId="77777777" w:rsidR="00187221" w:rsidRPr="00F3427F" w:rsidRDefault="00187221" w:rsidP="006139BD">
      <w:pPr>
        <w:pStyle w:val="ListParagraph"/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FEC709A" w14:textId="3C4FAB9E" w:rsidR="00EF40D8" w:rsidRPr="00F3427F" w:rsidRDefault="00EF4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F3427F">
        <w:rPr>
          <w:rFonts w:asciiTheme="majorBidi" w:hAnsiTheme="majorBidi" w:cstheme="majorBidi"/>
          <w:sz w:val="28"/>
          <w:szCs w:val="28"/>
        </w:rPr>
        <w:br w:type="page"/>
      </w:r>
    </w:p>
    <w:p w14:paraId="0BB7FDFE" w14:textId="31E0C34D" w:rsidR="00541200" w:rsidRPr="00F3427F" w:rsidRDefault="00541200" w:rsidP="005E75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กำไร</w:t>
      </w:r>
      <w:r w:rsidR="00C35C5F" w:rsidRPr="00F3427F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C35C5F" w:rsidRPr="00F3427F">
        <w:rPr>
          <w:rFonts w:ascii="Angsana New" w:hAnsi="Angsana New"/>
          <w:bCs/>
          <w:sz w:val="28"/>
          <w:szCs w:val="28"/>
        </w:rPr>
        <w:t>(</w:t>
      </w:r>
      <w:r w:rsidR="00C35C5F" w:rsidRPr="00F3427F">
        <w:rPr>
          <w:rFonts w:ascii="Angsana New" w:hAnsi="Angsana New" w:hint="cs"/>
          <w:bCs/>
          <w:sz w:val="28"/>
          <w:szCs w:val="28"/>
          <w:cs/>
        </w:rPr>
        <w:t>ขาดทุน</w:t>
      </w:r>
      <w:r w:rsidR="00C35C5F" w:rsidRPr="00F3427F">
        <w:rPr>
          <w:rFonts w:ascii="Angsana New" w:hAnsi="Angsana New"/>
          <w:bCs/>
          <w:sz w:val="28"/>
          <w:szCs w:val="28"/>
        </w:rPr>
        <w:t xml:space="preserve">) </w:t>
      </w:r>
      <w:r w:rsidRPr="00F3427F">
        <w:rPr>
          <w:rFonts w:ascii="Angsana New" w:hAnsi="Angsana New" w:hint="cs"/>
          <w:bCs/>
          <w:sz w:val="28"/>
          <w:szCs w:val="28"/>
          <w:cs/>
        </w:rPr>
        <w:t>ต่อหุ้น</w:t>
      </w:r>
    </w:p>
    <w:p w14:paraId="410759C1" w14:textId="7DC2E92C" w:rsidR="006D58A4" w:rsidRPr="00F3427F" w:rsidRDefault="006D58A4" w:rsidP="00831AE2">
      <w:pPr>
        <w:pStyle w:val="NoSpacing"/>
        <w:rPr>
          <w:rFonts w:asciiTheme="majorBidi" w:hAnsiTheme="majorBidi" w:cstheme="majorBidi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990"/>
        <w:gridCol w:w="270"/>
        <w:gridCol w:w="990"/>
        <w:gridCol w:w="270"/>
        <w:gridCol w:w="990"/>
        <w:gridCol w:w="270"/>
        <w:gridCol w:w="990"/>
      </w:tblGrid>
      <w:tr w:rsidR="00D3575C" w:rsidRPr="00F3427F" w14:paraId="03F5353D" w14:textId="77777777" w:rsidTr="00616A0A">
        <w:tc>
          <w:tcPr>
            <w:tcW w:w="4770" w:type="dxa"/>
          </w:tcPr>
          <w:bookmarkEnd w:id="9"/>
          <w:p w14:paraId="1ECBCFC2" w14:textId="0EF1000F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7077E6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CB129B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B129B" w:rsidRPr="00F3427F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2250" w:type="dxa"/>
            <w:gridSpan w:val="3"/>
          </w:tcPr>
          <w:p w14:paraId="0BEE1B46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898FF15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07E9A60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3427F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</w:tr>
      <w:tr w:rsidR="00D3575C" w:rsidRPr="00F3427F" w14:paraId="2A624965" w14:textId="77777777" w:rsidTr="00616A0A">
        <w:tc>
          <w:tcPr>
            <w:tcW w:w="4770" w:type="dxa"/>
          </w:tcPr>
          <w:p w14:paraId="710808E6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center"/>
          </w:tcPr>
          <w:p w14:paraId="5C4A520B" w14:textId="30676263" w:rsidR="00D3575C" w:rsidRPr="00F3427F" w:rsidRDefault="007077E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2A3A5ED1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1C544435" w14:textId="3FF1BFB0" w:rsidR="00D3575C" w:rsidRPr="00F3427F" w:rsidRDefault="007077E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7C95548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31D9958E" w14:textId="0363CDE2" w:rsidR="00D3575C" w:rsidRPr="00F3427F" w:rsidRDefault="007077E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034B3FBB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14:paraId="78D8A5EC" w14:textId="7A8FD183" w:rsidR="00D3575C" w:rsidRPr="00F3427F" w:rsidRDefault="007077E6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3575C" w:rsidRPr="00F3427F" w14:paraId="11F613B8" w14:textId="77777777" w:rsidTr="00616A0A">
        <w:tc>
          <w:tcPr>
            <w:tcW w:w="4770" w:type="dxa"/>
          </w:tcPr>
          <w:p w14:paraId="17A67F6F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697393B2" w14:textId="42B41CEA" w:rsidR="00D3575C" w:rsidRPr="00B04D49" w:rsidRDefault="00F86829" w:rsidP="00F868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                       </w:t>
            </w:r>
            <w:r w:rsidRPr="00B04D4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(</w:t>
            </w:r>
            <w:r w:rsidRPr="00B04D49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</w:rPr>
              <w:t>ปรับปรุงใหม่</w:t>
            </w:r>
            <w:r w:rsidRPr="00B04D49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)</w:t>
            </w:r>
          </w:p>
        </w:tc>
      </w:tr>
      <w:tr w:rsidR="00F86829" w:rsidRPr="00F3427F" w14:paraId="19501600" w14:textId="77777777" w:rsidTr="00616A0A">
        <w:tc>
          <w:tcPr>
            <w:tcW w:w="4770" w:type="dxa"/>
          </w:tcPr>
          <w:p w14:paraId="60F21F38" w14:textId="77777777" w:rsidR="00F86829" w:rsidRPr="00F3427F" w:rsidRDefault="00F86829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43A4835B" w14:textId="3AB28F66" w:rsidR="00F86829" w:rsidRPr="00F3427F" w:rsidRDefault="00F86829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 / </w:t>
            </w:r>
            <w:r w:rsidRPr="00F3427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พันหุ้น)</w:t>
            </w:r>
          </w:p>
        </w:tc>
      </w:tr>
      <w:tr w:rsidR="00D3575C" w:rsidRPr="00F3427F" w14:paraId="79D6B76B" w14:textId="77777777" w:rsidTr="00616A0A">
        <w:tc>
          <w:tcPr>
            <w:tcW w:w="4770" w:type="dxa"/>
          </w:tcPr>
          <w:p w14:paraId="285F3D95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)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ที่เป็นส่วนของผู้ถือหุ้นสามัญ</w:t>
            </w:r>
          </w:p>
        </w:tc>
        <w:tc>
          <w:tcPr>
            <w:tcW w:w="990" w:type="dxa"/>
            <w:vAlign w:val="bottom"/>
          </w:tcPr>
          <w:p w14:paraId="68CA3865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E26E88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B72A33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DADBB8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2BD89E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21F6C6" w14:textId="77777777" w:rsidR="00D3575C" w:rsidRPr="00F3427F" w:rsidRDefault="00D3575C" w:rsidP="00F21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04DE72" w14:textId="77777777" w:rsidR="00D3575C" w:rsidRPr="00F3427F" w:rsidRDefault="00D3575C" w:rsidP="00F2133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75C" w:rsidRPr="00F3427F" w14:paraId="64C55193" w14:textId="77777777" w:rsidTr="00616A0A">
        <w:tc>
          <w:tcPr>
            <w:tcW w:w="4770" w:type="dxa"/>
          </w:tcPr>
          <w:p w14:paraId="40E945B5" w14:textId="33A0F444" w:rsidR="00D3575C" w:rsidRPr="00F3427F" w:rsidRDefault="00C5137A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สำหรับงวดที่เป็นส่วนของผู้ถือหุ้นสามัญ</w:t>
            </w:r>
            <w:r w:rsidR="00EF40D8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CE359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ของบริษัทจากการดำเนินงานต่อเนื่อง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502412E9" w14:textId="289A22B2" w:rsidR="00D3575C" w:rsidRPr="00F3427F" w:rsidRDefault="007945A2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3610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122</w:t>
            </w:r>
          </w:p>
        </w:tc>
        <w:tc>
          <w:tcPr>
            <w:tcW w:w="270" w:type="dxa"/>
          </w:tcPr>
          <w:p w14:paraId="12F64C8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DE30016" w14:textId="4B304700" w:rsidR="00D3575C" w:rsidRPr="00F3427F" w:rsidRDefault="003610FA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</w:t>
            </w:r>
          </w:p>
        </w:tc>
        <w:tc>
          <w:tcPr>
            <w:tcW w:w="270" w:type="dxa"/>
          </w:tcPr>
          <w:p w14:paraId="5886F713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CC17EC0" w14:textId="09A6641F" w:rsidR="00D3575C" w:rsidRPr="00F3427F" w:rsidRDefault="0080398E" w:rsidP="00F2774B">
            <w:pPr>
              <w:pStyle w:val="acctfourfigures"/>
              <w:tabs>
                <w:tab w:val="clear" w:pos="765"/>
                <w:tab w:val="decimal" w:pos="73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218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6286657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6EAE23C" w14:textId="0DCA87A4" w:rsidR="00D3575C" w:rsidRPr="00F3427F" w:rsidRDefault="00CB129B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059</w:t>
            </w:r>
            <w:r w:rsidRPr="00F3427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3575C" w:rsidRPr="00F3427F" w14:paraId="0F537122" w14:textId="77777777" w:rsidTr="00616A0A">
        <w:tc>
          <w:tcPr>
            <w:tcW w:w="4770" w:type="dxa"/>
          </w:tcPr>
          <w:p w14:paraId="2777CD19" w14:textId="4C8BF6D8" w:rsidR="00D3575C" w:rsidRPr="00F3427F" w:rsidRDefault="00A82B6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สำหรับงวดเป็นส่วนของผู้ถือหุ้นสามัญของบริษัท</w:t>
            </w:r>
            <w:r w:rsidR="00EF40D8" w:rsidRPr="00F3427F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A9432E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CE359D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A9432E" w:rsidRPr="00F3427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3575C"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A03F18D" w14:textId="77714037" w:rsidR="00D3575C" w:rsidRPr="00F3427F" w:rsidRDefault="007945A2" w:rsidP="00A82B6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610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587</w:t>
            </w:r>
          </w:p>
        </w:tc>
        <w:tc>
          <w:tcPr>
            <w:tcW w:w="270" w:type="dxa"/>
          </w:tcPr>
          <w:p w14:paraId="44569446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8832A67" w14:textId="2082AB07" w:rsidR="00D3575C" w:rsidRPr="00F3427F" w:rsidRDefault="003610FA" w:rsidP="00A82B6C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270" w:type="dxa"/>
          </w:tcPr>
          <w:p w14:paraId="6AFE9D9D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4F174F7" w14:textId="55EB7D19" w:rsidR="00D3575C" w:rsidRPr="00F3427F" w:rsidRDefault="0080398E" w:rsidP="00B30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20F4F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1632570" w14:textId="168BE359" w:rsidR="00D3575C" w:rsidRPr="00F3427F" w:rsidRDefault="00D3575C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3575C" w:rsidRPr="00F3427F" w14:paraId="3BCC1EBC" w14:textId="536AA7B8" w:rsidTr="00616A0A">
        <w:tc>
          <w:tcPr>
            <w:tcW w:w="4770" w:type="dxa"/>
          </w:tcPr>
          <w:p w14:paraId="3D477563" w14:textId="6D2FC825" w:rsidR="00D3575C" w:rsidRPr="00F3427F" w:rsidRDefault="00C5137A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1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D3575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D3575C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</w:t>
            </w:r>
            <w:r w:rsidR="006B14B3"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F37FE" w14:textId="78CC54DF" w:rsidR="00D3575C" w:rsidRPr="00F3427F" w:rsidRDefault="00C345EC" w:rsidP="00F2774B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7945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3610F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945A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270" w:type="dxa"/>
          </w:tcPr>
          <w:p w14:paraId="3AC41418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3AA46" w14:textId="27FBF78E" w:rsidR="00D3575C" w:rsidRPr="00F3427F" w:rsidRDefault="007077E6" w:rsidP="001425F3">
            <w:pPr>
              <w:pStyle w:val="acctfourfigures"/>
              <w:tabs>
                <w:tab w:val="clear" w:pos="765"/>
              </w:tabs>
              <w:spacing w:line="240" w:lineRule="atLeast"/>
              <w:ind w:left="-109" w:right="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B129B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31E7F2D5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5BA016" w14:textId="0A027734" w:rsidR="00D3575C" w:rsidRPr="00F3427F" w:rsidRDefault="0080398E" w:rsidP="00F2774B">
            <w:pPr>
              <w:pStyle w:val="acctfourfigures"/>
              <w:tabs>
                <w:tab w:val="clear" w:pos="765"/>
                <w:tab w:val="decimal" w:pos="706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218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8192324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5E9EE" w14:textId="14C11E84" w:rsidR="00D3575C" w:rsidRPr="00F3427F" w:rsidRDefault="00CB129B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14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059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D3575C" w:rsidRPr="00F3427F" w14:paraId="419FE872" w14:textId="77777777" w:rsidTr="00616A0A">
        <w:trPr>
          <w:trHeight w:val="254"/>
        </w:trPr>
        <w:tc>
          <w:tcPr>
            <w:tcW w:w="4770" w:type="dxa"/>
          </w:tcPr>
          <w:p w14:paraId="20C3F2E2" w14:textId="77777777" w:rsidR="00D3575C" w:rsidRPr="00F3427F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84980C0" w14:textId="77777777" w:rsidR="00D3575C" w:rsidRPr="00F3427F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DD0583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8296288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66B5E37B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AE4CB0F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4EF56F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E2A8E3E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3575C" w:rsidRPr="00F3427F" w14:paraId="6244900F" w14:textId="77777777" w:rsidTr="00616A0A">
        <w:tc>
          <w:tcPr>
            <w:tcW w:w="4770" w:type="dxa"/>
          </w:tcPr>
          <w:p w14:paraId="2EA52413" w14:textId="77777777" w:rsidR="00D3575C" w:rsidRPr="00F3427F" w:rsidRDefault="00D3575C" w:rsidP="002C5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990" w:type="dxa"/>
            <w:vAlign w:val="bottom"/>
          </w:tcPr>
          <w:p w14:paraId="1065AB65" w14:textId="77777777" w:rsidR="00D3575C" w:rsidRPr="00F3427F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D07E7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D4E3F7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E3A334E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9CEF023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DF160D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35DD86D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CB129B" w:rsidRPr="00F3427F" w14:paraId="6A122230" w14:textId="77777777" w:rsidTr="00616A0A">
        <w:tc>
          <w:tcPr>
            <w:tcW w:w="4770" w:type="dxa"/>
            <w:vAlign w:val="bottom"/>
          </w:tcPr>
          <w:p w14:paraId="7B576DB5" w14:textId="60CC14E7" w:rsidR="00CB129B" w:rsidRPr="00F3427F" w:rsidRDefault="00CB129B" w:rsidP="00CB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7077E6" w:rsidRPr="00F3427F">
              <w:rPr>
                <w:rFonts w:ascii="Angsana New" w:hAnsi="Angsana New"/>
                <w:sz w:val="28"/>
                <w:szCs w:val="28"/>
              </w:rPr>
              <w:t>1</w:t>
            </w:r>
            <w:r w:rsidR="00E00190" w:rsidRPr="00F342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00190" w:rsidRPr="00F3427F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  <w:vAlign w:val="bottom"/>
          </w:tcPr>
          <w:p w14:paraId="6418A5EC" w14:textId="3DD21587" w:rsidR="00CB129B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20A2419A" w14:textId="77777777" w:rsidR="00CB129B" w:rsidRPr="00F3427F" w:rsidRDefault="00CB129B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BB75E2" w14:textId="2A2BF87A" w:rsidR="00CB129B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31A616C6" w14:textId="77777777" w:rsidR="00CB129B" w:rsidRPr="00F3427F" w:rsidRDefault="00CB129B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C48232" w14:textId="2EDB2AC4" w:rsidR="00CB129B" w:rsidRPr="00F3427F" w:rsidRDefault="007077E6" w:rsidP="00B3033D">
            <w:pPr>
              <w:pStyle w:val="acctfourfigures"/>
              <w:tabs>
                <w:tab w:val="clear" w:pos="765"/>
                <w:tab w:val="decimal" w:pos="601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4CC390F4" w14:textId="77777777" w:rsidR="00CB129B" w:rsidRPr="00F3427F" w:rsidRDefault="00CB129B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9CC3D9" w14:textId="2AE2F2D4" w:rsidR="00CB129B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  <w:r w:rsidR="00CB129B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716</w:t>
            </w:r>
          </w:p>
        </w:tc>
      </w:tr>
      <w:tr w:rsidR="00D3575C" w:rsidRPr="00F3427F" w14:paraId="5EBD517A" w14:textId="77777777" w:rsidTr="00616A0A">
        <w:trPr>
          <w:trHeight w:val="200"/>
        </w:trPr>
        <w:tc>
          <w:tcPr>
            <w:tcW w:w="4770" w:type="dxa"/>
          </w:tcPr>
          <w:p w14:paraId="42992EB5" w14:textId="0C725426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EF40D8"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  <w:p w14:paraId="09A1C088" w14:textId="0ED7A34B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CB129B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CB129B"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D63CEAA" w14:textId="5B6FC7C1" w:rsidR="00D3575C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0398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80398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18FC1E83" w14:textId="77777777" w:rsidR="00D3575C" w:rsidRPr="00F3427F" w:rsidRDefault="00D3575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B2B3766" w14:textId="77CB60FB" w:rsidR="00D3575C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716</w:t>
            </w:r>
          </w:p>
        </w:tc>
        <w:tc>
          <w:tcPr>
            <w:tcW w:w="270" w:type="dxa"/>
          </w:tcPr>
          <w:p w14:paraId="63F8F32F" w14:textId="77777777" w:rsidR="00D3575C" w:rsidRPr="00F3427F" w:rsidRDefault="00D3575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63594" w14:textId="52052B9C" w:rsidR="00D3575C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 w:hanging="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0398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80398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722</w:t>
            </w:r>
          </w:p>
        </w:tc>
        <w:tc>
          <w:tcPr>
            <w:tcW w:w="270" w:type="dxa"/>
          </w:tcPr>
          <w:p w14:paraId="7D9250FE" w14:textId="77777777" w:rsidR="00D3575C" w:rsidRPr="00F3427F" w:rsidRDefault="00D3575C" w:rsidP="00B3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13A257E" w14:textId="26A74640" w:rsidR="00D3575C" w:rsidRPr="00F3427F" w:rsidRDefault="007077E6" w:rsidP="00B3033D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213</w:t>
            </w:r>
            <w:r w:rsidR="00110C23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716</w:t>
            </w:r>
          </w:p>
        </w:tc>
      </w:tr>
      <w:tr w:rsidR="00D3575C" w:rsidRPr="00F3427F" w14:paraId="1E8F853E" w14:textId="77777777" w:rsidTr="00616A0A">
        <w:trPr>
          <w:trHeight w:val="200"/>
        </w:trPr>
        <w:tc>
          <w:tcPr>
            <w:tcW w:w="4770" w:type="dxa"/>
          </w:tcPr>
          <w:p w14:paraId="1FEB9528" w14:textId="77777777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BC5DF39" w14:textId="77777777" w:rsidR="00D3575C" w:rsidRPr="00F3427F" w:rsidRDefault="00D3575C" w:rsidP="00D3575C">
            <w:pPr>
              <w:pStyle w:val="acctfourfigures"/>
              <w:tabs>
                <w:tab w:val="clear" w:pos="765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115051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70431F9F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20FBB0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E64828D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F13F7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21D0682" w14:textId="77777777" w:rsidR="00D3575C" w:rsidRPr="00F3427F" w:rsidRDefault="00D3575C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3575C" w:rsidRPr="00F3427F" w14:paraId="38CEBABF" w14:textId="77777777" w:rsidTr="00616A0A">
        <w:tc>
          <w:tcPr>
            <w:tcW w:w="4770" w:type="dxa"/>
          </w:tcPr>
          <w:p w14:paraId="53499E12" w14:textId="6DD8D2B4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990" w:type="dxa"/>
            <w:vAlign w:val="bottom"/>
          </w:tcPr>
          <w:p w14:paraId="4A41F021" w14:textId="3EAA52B1" w:rsidR="00D3575C" w:rsidRPr="00F3427F" w:rsidRDefault="007077E6" w:rsidP="00D3575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80398E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  <w:r w:rsidR="007945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EA608C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AC0F51" w14:textId="2D579CE9" w:rsidR="00D3575C" w:rsidRPr="00F3427F" w:rsidRDefault="00A82B6C" w:rsidP="00A82B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D4596A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76F9D2" w14:textId="7AD13971" w:rsidR="00D3575C" w:rsidRPr="00F3427F" w:rsidRDefault="0080398E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004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D5ABD9C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28FF16" w14:textId="3ADE0F39" w:rsidR="00D3575C" w:rsidRPr="00F3427F" w:rsidRDefault="00110C23" w:rsidP="00D3575C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="007077E6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012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D3575C" w:rsidRPr="00F3427F" w14:paraId="7141CF9C" w14:textId="77777777" w:rsidTr="00616A0A">
        <w:tc>
          <w:tcPr>
            <w:tcW w:w="4770" w:type="dxa"/>
          </w:tcPr>
          <w:p w14:paraId="2E431148" w14:textId="396C1F65" w:rsidR="00D3575C" w:rsidRPr="00F3427F" w:rsidRDefault="00D3575C" w:rsidP="002100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การดำเนินงานที่ยกเลิก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DFAC275" w14:textId="700722B5" w:rsidR="00D3575C" w:rsidRPr="00F3427F" w:rsidRDefault="00A82B6C" w:rsidP="00A82B6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</w:t>
            </w:r>
            <w:r w:rsidR="003610F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  <w:r w:rsidR="007945A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802F165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3F3A94D" w14:textId="476BE35C" w:rsidR="00D3575C" w:rsidRPr="00F3427F" w:rsidRDefault="00A82B6C" w:rsidP="00A82B6C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0.001</w:t>
            </w:r>
          </w:p>
        </w:tc>
        <w:tc>
          <w:tcPr>
            <w:tcW w:w="270" w:type="dxa"/>
          </w:tcPr>
          <w:p w14:paraId="55B2C151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AF322B" w14:textId="1F2ADF9A" w:rsidR="00D3575C" w:rsidRPr="00F3427F" w:rsidRDefault="0080398E" w:rsidP="00B303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246B1E" w14:textId="77777777" w:rsidR="00D3575C" w:rsidRPr="00F3427F" w:rsidRDefault="00D3575C" w:rsidP="00D35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92E5363" w14:textId="15A29BD9" w:rsidR="00D3575C" w:rsidRPr="00F3427F" w:rsidRDefault="000C43A7" w:rsidP="001425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6"/>
              </w:tabs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2722" w:rsidRPr="00F3427F" w14:paraId="61723D96" w14:textId="77777777" w:rsidTr="00616A0A">
        <w:tc>
          <w:tcPr>
            <w:tcW w:w="4770" w:type="dxa"/>
          </w:tcPr>
          <w:p w14:paraId="3AEABD84" w14:textId="4C5B2A9D" w:rsidR="004A2722" w:rsidRPr="00F3427F" w:rsidRDefault="00C5137A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4A2722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="004A2722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ต่อหุ้น </w:t>
            </w:r>
            <w:r w:rsidR="004A2722"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54240" w14:textId="3C62488A" w:rsidR="004A2722" w:rsidRPr="00F3427F" w:rsidRDefault="007077E6" w:rsidP="00066D61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80398E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7945A2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F7B6E29" w14:textId="77777777" w:rsidR="004A2722" w:rsidRPr="00F3427F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3DFDBA" w14:textId="0A1F3AA9" w:rsidR="004A2722" w:rsidRPr="00F3427F" w:rsidRDefault="007077E6" w:rsidP="00F2774B">
            <w:pPr>
              <w:pStyle w:val="acctfourfigures"/>
              <w:tabs>
                <w:tab w:val="clear" w:pos="765"/>
                <w:tab w:val="left" w:pos="763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110C23"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001</w:t>
            </w:r>
          </w:p>
        </w:tc>
        <w:tc>
          <w:tcPr>
            <w:tcW w:w="270" w:type="dxa"/>
          </w:tcPr>
          <w:p w14:paraId="6E3B9272" w14:textId="77777777" w:rsidR="004A2722" w:rsidRPr="00F3427F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E235C" w14:textId="4FE864AC" w:rsidR="004A2722" w:rsidRPr="00F3427F" w:rsidRDefault="0080398E" w:rsidP="002650E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7077E6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004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24F7BAD" w14:textId="77777777" w:rsidR="004A2722" w:rsidRPr="00F3427F" w:rsidRDefault="004A2722" w:rsidP="00265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9" w:right="-1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89469" w14:textId="7DEF4576" w:rsidR="004A2722" w:rsidRPr="00F3427F" w:rsidRDefault="00110C23" w:rsidP="00F2774B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109" w:right="-1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7077E6" w:rsidRPr="00F3427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.</w:t>
            </w:r>
            <w:r w:rsidR="007077E6" w:rsidRPr="00F3427F"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  <w:t>012</w:t>
            </w:r>
            <w:r w:rsidRPr="00F3427F">
              <w:rPr>
                <w:rFonts w:asciiTheme="majorBidi" w:hAnsiTheme="majorBidi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</w:tbl>
    <w:p w14:paraId="39FC5A20" w14:textId="1912F87E" w:rsidR="00C5137A" w:rsidRPr="00F3427F" w:rsidRDefault="00C513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</w:p>
    <w:p w14:paraId="0C669C2C" w14:textId="5AF7B205" w:rsidR="008712CB" w:rsidRDefault="00B31B52" w:rsidP="008712CB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>
        <w:rPr>
          <w:rFonts w:ascii="Angsana New" w:hAnsi="Angsana New" w:hint="cs"/>
          <w:bCs/>
          <w:sz w:val="28"/>
          <w:szCs w:val="28"/>
          <w:cs/>
        </w:rPr>
        <w:t>เครื่องมือทางการเงิน</w:t>
      </w:r>
    </w:p>
    <w:p w14:paraId="0E7FBE4F" w14:textId="77777777" w:rsidR="002D48A6" w:rsidRPr="003C68C8" w:rsidRDefault="002D48A6" w:rsidP="002D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06835F73" w14:textId="77777777" w:rsidR="003C68C8" w:rsidRPr="003C68C8" w:rsidRDefault="003C68C8" w:rsidP="007D747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-1" w:line="228" w:lineRule="auto"/>
        <w:ind w:left="540" w:hanging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3C68C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78F17DB7" w14:textId="77777777" w:rsidR="003C68C8" w:rsidRPr="00860FD3" w:rsidRDefault="003C68C8" w:rsidP="00860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6370C57F" w14:textId="51935F52" w:rsidR="003C68C8" w:rsidRPr="005711D9" w:rsidRDefault="003C68C8" w:rsidP="005711D9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pacing w:val="-2"/>
          <w:sz w:val="28"/>
          <w:szCs w:val="28"/>
        </w:rPr>
      </w:pPr>
      <w:r w:rsidRPr="005711D9">
        <w:rPr>
          <w:rFonts w:ascii="Angsana New" w:hAnsi="Angsana New"/>
          <w:spacing w:val="-2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AF6CEDB" w14:textId="3DB720E2" w:rsidR="0054379D" w:rsidRDefault="00543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8"/>
          <w:szCs w:val="28"/>
        </w:rPr>
      </w:pPr>
      <w:r>
        <w:rPr>
          <w:rFonts w:ascii="Angsana New" w:hAnsi="Angsana New"/>
          <w:bCs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95"/>
        <w:gridCol w:w="237"/>
        <w:gridCol w:w="1390"/>
        <w:gridCol w:w="270"/>
        <w:gridCol w:w="810"/>
        <w:gridCol w:w="274"/>
        <w:gridCol w:w="724"/>
        <w:gridCol w:w="270"/>
        <w:gridCol w:w="720"/>
      </w:tblGrid>
      <w:tr w:rsidR="0054379D" w:rsidRPr="00831AE2" w14:paraId="67490232" w14:textId="77777777" w:rsidTr="005711D9">
        <w:trPr>
          <w:trHeight w:val="144"/>
        </w:trPr>
        <w:tc>
          <w:tcPr>
            <w:tcW w:w="4632" w:type="dxa"/>
            <w:gridSpan w:val="2"/>
            <w:vAlign w:val="bottom"/>
          </w:tcPr>
          <w:p w14:paraId="59B0A269" w14:textId="77777777" w:rsidR="0054379D" w:rsidRPr="00831AE2" w:rsidRDefault="0054379D" w:rsidP="00C06C3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55" w:type="dxa"/>
            <w:gridSpan w:val="7"/>
          </w:tcPr>
          <w:p w14:paraId="68538603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831AE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 xml:space="preserve"> / </w:t>
            </w:r>
            <w:r w:rsidRPr="00831AE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54379D" w:rsidRPr="00831AE2" w14:paraId="5B4618EA" w14:textId="77777777" w:rsidTr="005711D9">
        <w:trPr>
          <w:trHeight w:val="180"/>
        </w:trPr>
        <w:tc>
          <w:tcPr>
            <w:tcW w:w="4632" w:type="dxa"/>
            <w:gridSpan w:val="2"/>
            <w:vAlign w:val="bottom"/>
          </w:tcPr>
          <w:p w14:paraId="76E62196" w14:textId="77777777" w:rsidR="0054379D" w:rsidRPr="00831AE2" w:rsidRDefault="0054379D" w:rsidP="00C06C3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470" w:type="dxa"/>
            <w:gridSpan w:val="3"/>
          </w:tcPr>
          <w:p w14:paraId="75A36722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</w:tcPr>
          <w:p w14:paraId="18B87612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7796479C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4379D" w:rsidRPr="00831AE2" w14:paraId="1A1E4C44" w14:textId="77777777" w:rsidTr="005711D9">
        <w:trPr>
          <w:trHeight w:val="657"/>
        </w:trPr>
        <w:tc>
          <w:tcPr>
            <w:tcW w:w="4395" w:type="dxa"/>
            <w:vAlign w:val="bottom"/>
          </w:tcPr>
          <w:p w14:paraId="2B36C2EB" w14:textId="1A4D721A" w:rsidR="0054379D" w:rsidRPr="00831AE2" w:rsidRDefault="0054379D" w:rsidP="00C06C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E537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 w:rsidRPr="00E537C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9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และ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37" w:type="dxa"/>
            <w:vAlign w:val="bottom"/>
          </w:tcPr>
          <w:p w14:paraId="6EE07926" w14:textId="77777777" w:rsidR="0054379D" w:rsidRPr="00831AE2" w:rsidRDefault="0054379D" w:rsidP="00C06C3C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390" w:type="dxa"/>
            <w:vAlign w:val="bottom"/>
          </w:tcPr>
          <w:p w14:paraId="3494A775" w14:textId="77777777" w:rsidR="0054379D" w:rsidRPr="003A09A1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เ</w:t>
            </w:r>
            <w:r w:rsidRPr="002C5C5B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ครื่องมือทางการเงินที่วัดมูลค่า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t xml:space="preserve"> FVTPL</w:t>
            </w:r>
          </w:p>
        </w:tc>
        <w:tc>
          <w:tcPr>
            <w:tcW w:w="270" w:type="dxa"/>
          </w:tcPr>
          <w:p w14:paraId="45E908B3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7FF82A9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404459BF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4" w:type="dxa"/>
            <w:vAlign w:val="bottom"/>
          </w:tcPr>
          <w:p w14:paraId="1933D1C0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831A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E537C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740272A9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CF5BB47" w14:textId="77777777" w:rsidR="0054379D" w:rsidRPr="00831AE2" w:rsidRDefault="0054379D" w:rsidP="00C06C3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54379D" w:rsidRPr="00831AE2" w14:paraId="16B4BD8D" w14:textId="77777777" w:rsidTr="005711D9">
        <w:trPr>
          <w:trHeight w:val="64"/>
        </w:trPr>
        <w:tc>
          <w:tcPr>
            <w:tcW w:w="4395" w:type="dxa"/>
          </w:tcPr>
          <w:p w14:paraId="17608C65" w14:textId="77777777" w:rsidR="0054379D" w:rsidRPr="00831AE2" w:rsidRDefault="0054379D" w:rsidP="00C06C3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37" w:type="dxa"/>
          </w:tcPr>
          <w:p w14:paraId="6DF6C14D" w14:textId="77777777" w:rsidR="0054379D" w:rsidRPr="00831AE2" w:rsidRDefault="0054379D" w:rsidP="00C06C3C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4455" w:type="dxa"/>
            <w:gridSpan w:val="7"/>
          </w:tcPr>
          <w:p w14:paraId="2E62932C" w14:textId="77777777" w:rsidR="0054379D" w:rsidRPr="00831AE2" w:rsidRDefault="0054379D" w:rsidP="00C06C3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31AE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4379D" w:rsidRPr="00831AE2" w14:paraId="744C370C" w14:textId="77777777" w:rsidTr="005711D9">
        <w:trPr>
          <w:trHeight w:val="180"/>
        </w:trPr>
        <w:tc>
          <w:tcPr>
            <w:tcW w:w="4395" w:type="dxa"/>
          </w:tcPr>
          <w:p w14:paraId="2ED89766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31A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831AE2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37" w:type="dxa"/>
          </w:tcPr>
          <w:p w14:paraId="46350157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90" w:type="dxa"/>
          </w:tcPr>
          <w:p w14:paraId="7A8145E9" w14:textId="77777777" w:rsidR="0054379D" w:rsidRPr="00831AE2" w:rsidRDefault="0054379D" w:rsidP="005711D9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C63FDA5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306827A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92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4" w:type="dxa"/>
          </w:tcPr>
          <w:p w14:paraId="1BC84C80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6E2B9D98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1A49BAEB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19949607" w14:textId="77777777" w:rsidR="0054379D" w:rsidRPr="00831AE2" w:rsidRDefault="0054379D" w:rsidP="00C06C3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4379D" w:rsidRPr="00DE5C9D" w14:paraId="20DA5630" w14:textId="77777777" w:rsidTr="005711D9">
        <w:trPr>
          <w:trHeight w:val="180"/>
        </w:trPr>
        <w:tc>
          <w:tcPr>
            <w:tcW w:w="4395" w:type="dxa"/>
          </w:tcPr>
          <w:p w14:paraId="2AE8C384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เงินลงทุนอื่นในตราสารทุนที่ไม่อยู่ในความต้องการของตลาด</w:t>
            </w:r>
          </w:p>
        </w:tc>
        <w:tc>
          <w:tcPr>
            <w:tcW w:w="237" w:type="dxa"/>
          </w:tcPr>
          <w:p w14:paraId="3EA1780B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</w:tcPr>
          <w:p w14:paraId="538716B6" w14:textId="77777777" w:rsidR="0054379D" w:rsidRDefault="0054379D" w:rsidP="00C06C3C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07F205C" w14:textId="77777777" w:rsidR="0054379D" w:rsidRDefault="0054379D" w:rsidP="00C06C3C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</w:tcPr>
          <w:p w14:paraId="28090D8A" w14:textId="77777777" w:rsidR="0054379D" w:rsidRPr="001D4B68" w:rsidRDefault="0054379D" w:rsidP="005711D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E592FBC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</w:tcPr>
          <w:p w14:paraId="3E894B60" w14:textId="77777777" w:rsidR="0054379D" w:rsidRPr="00DE5C9D" w:rsidRDefault="0054379D" w:rsidP="005711D9">
            <w:pPr>
              <w:pStyle w:val="acctfourfigures"/>
              <w:tabs>
                <w:tab w:val="clear" w:pos="765"/>
                <w:tab w:val="decimal" w:pos="218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1D7EB6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A92E7FA" w14:textId="77777777" w:rsidR="0054379D" w:rsidRPr="00DE5C9D" w:rsidRDefault="0054379D" w:rsidP="005711D9">
            <w:pPr>
              <w:pStyle w:val="acctfourfigures"/>
              <w:tabs>
                <w:tab w:val="clear" w:pos="765"/>
                <w:tab w:val="decimal" w:pos="29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4379D" w14:paraId="382FEF40" w14:textId="77777777" w:rsidTr="005711D9">
        <w:trPr>
          <w:trHeight w:val="180"/>
        </w:trPr>
        <w:tc>
          <w:tcPr>
            <w:tcW w:w="4395" w:type="dxa"/>
          </w:tcPr>
          <w:p w14:paraId="73292648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31AE2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สิทธิการขายหุ้น</w:t>
            </w:r>
          </w:p>
        </w:tc>
        <w:tc>
          <w:tcPr>
            <w:tcW w:w="237" w:type="dxa"/>
          </w:tcPr>
          <w:p w14:paraId="0CAE96DD" w14:textId="77777777" w:rsidR="0054379D" w:rsidRPr="00831AE2" w:rsidRDefault="0054379D" w:rsidP="00C06C3C">
            <w:pPr>
              <w:ind w:left="160" w:right="-9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14:paraId="20DE55C2" w14:textId="77777777" w:rsidR="0054379D" w:rsidRDefault="0054379D" w:rsidP="00C06C3C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43" w:right="7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C8CB32B" w14:textId="77777777" w:rsidR="0054379D" w:rsidRDefault="0054379D" w:rsidP="00C06C3C">
            <w:pPr>
              <w:pStyle w:val="acctfourfigures"/>
              <w:tabs>
                <w:tab w:val="clear" w:pos="765"/>
                <w:tab w:val="decimal" w:pos="882"/>
                <w:tab w:val="decimal" w:pos="124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CC23B3C" w14:textId="77777777" w:rsidR="0054379D" w:rsidRDefault="0054379D" w:rsidP="005711D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126732A2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4" w:type="dxa"/>
          </w:tcPr>
          <w:p w14:paraId="1C0E2F6B" w14:textId="77777777" w:rsidR="0054379D" w:rsidRPr="00DE5C9D" w:rsidRDefault="0054379D" w:rsidP="005711D9">
            <w:pPr>
              <w:pStyle w:val="acctfourfigures"/>
              <w:tabs>
                <w:tab w:val="clear" w:pos="765"/>
                <w:tab w:val="decimal" w:pos="218"/>
              </w:tabs>
              <w:spacing w:line="240" w:lineRule="atLeast"/>
              <w:ind w:left="-172" w:right="-8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3DE90C" w14:textId="77777777" w:rsidR="0054379D" w:rsidRPr="00831AE2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D224EA5" w14:textId="77777777" w:rsidR="0054379D" w:rsidRDefault="0054379D" w:rsidP="005711D9">
            <w:pPr>
              <w:pStyle w:val="acctfourfigures"/>
              <w:tabs>
                <w:tab w:val="clear" w:pos="765"/>
                <w:tab w:val="decimal" w:pos="30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54379D" w:rsidRPr="001D4B68" w14:paraId="57976751" w14:textId="77777777" w:rsidTr="005711D9">
        <w:trPr>
          <w:trHeight w:val="180"/>
        </w:trPr>
        <w:tc>
          <w:tcPr>
            <w:tcW w:w="4395" w:type="dxa"/>
          </w:tcPr>
          <w:p w14:paraId="21FA45E4" w14:textId="77777777" w:rsidR="0054379D" w:rsidRPr="001D4B68" w:rsidRDefault="0054379D" w:rsidP="00C06C3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D4B6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237" w:type="dxa"/>
          </w:tcPr>
          <w:p w14:paraId="1957F4ED" w14:textId="77777777" w:rsidR="0054379D" w:rsidRPr="001D4B68" w:rsidRDefault="0054379D" w:rsidP="00C06C3C">
            <w:pPr>
              <w:ind w:left="160" w:right="-90" w:hanging="18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double" w:sz="4" w:space="0" w:color="auto"/>
            </w:tcBorders>
          </w:tcPr>
          <w:p w14:paraId="5E5BEB4F" w14:textId="77777777" w:rsidR="0054379D" w:rsidRPr="001D4B68" w:rsidRDefault="0054379D" w:rsidP="00C06C3C">
            <w:pPr>
              <w:pStyle w:val="acctfourfigures"/>
              <w:tabs>
                <w:tab w:val="clear" w:pos="765"/>
                <w:tab w:val="decimal" w:pos="751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5F0CEB" w14:textId="77777777" w:rsidR="0054379D" w:rsidRPr="001D4B68" w:rsidRDefault="0054379D" w:rsidP="00C06C3C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47F5754" w14:textId="77777777" w:rsidR="0054379D" w:rsidRPr="001D4B68" w:rsidRDefault="0054379D" w:rsidP="005711D9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0446280E" w14:textId="77777777" w:rsidR="0054379D" w:rsidRPr="001D4B68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4" w:type="dxa"/>
          </w:tcPr>
          <w:p w14:paraId="127B6234" w14:textId="77777777" w:rsidR="0054379D" w:rsidRPr="001D4B68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2731273" w14:textId="77777777" w:rsidR="0054379D" w:rsidRPr="001D4B68" w:rsidRDefault="0054379D" w:rsidP="00C06C3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</w:tcPr>
          <w:p w14:paraId="33978A0A" w14:textId="77777777" w:rsidR="0054379D" w:rsidRPr="001D4B68" w:rsidRDefault="0054379D" w:rsidP="00C06C3C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23D49CC9" w14:textId="77777777" w:rsidR="003C68C8" w:rsidRDefault="003C68C8" w:rsidP="002D4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52563B44" w14:textId="4ADA01C3" w:rsidR="000D341E" w:rsidRPr="000D341E" w:rsidRDefault="000D341E" w:rsidP="000D341E">
      <w:pPr>
        <w:pStyle w:val="ListParagraph"/>
        <w:tabs>
          <w:tab w:val="left" w:pos="630"/>
        </w:tabs>
        <w:spacing w:line="240" w:lineRule="auto"/>
        <w:ind w:left="540" w:right="-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0D341E">
        <w:rPr>
          <w:rFonts w:ascii="Angsana New" w:hAnsi="Angsana New"/>
          <w:spacing w:val="-2"/>
          <w:sz w:val="28"/>
          <w:szCs w:val="28"/>
          <w:cs/>
        </w:rPr>
        <w:t>มูลค่ายุติธรรมระดับ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3</w:t>
      </w:r>
      <w:r w:rsidRPr="000D341E">
        <w:rPr>
          <w:rFonts w:ascii="Angsana New" w:hAnsi="Angsana New"/>
          <w:spacing w:val="-2"/>
          <w:sz w:val="28"/>
          <w:szCs w:val="28"/>
          <w:cs/>
        </w:rPr>
        <w:t xml:space="preserve"> สำหรับเงินลงทุน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ใน</w:t>
      </w:r>
      <w:r w:rsidRPr="000D341E">
        <w:rPr>
          <w:rFonts w:ascii="Angsana New" w:hAnsi="Angsana New"/>
          <w:spacing w:val="-2"/>
          <w:sz w:val="28"/>
          <w:szCs w:val="28"/>
          <w:cs/>
        </w:rPr>
        <w:t>ตราสารทุนที่ไม่อยู่ในความต้องการของตลาด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รวมถึงสิทธิการขายหุ้น</w:t>
      </w:r>
      <w:r w:rsidRPr="000D341E">
        <w:rPr>
          <w:rFonts w:ascii="Angsana New" w:hAnsi="Angsana New"/>
          <w:spacing w:val="-2"/>
          <w:sz w:val="28"/>
          <w:szCs w:val="28"/>
          <w:cs/>
        </w:rPr>
        <w:t>ที่วัดมูลค่าด้วยมูลค่ายุติธรรมผ่านกำไรขาดทุน ประเมินมูลค่ายุติธรรมโดยการ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ปรับปรุงมูลค่าตามราคาสิทธิในการขายคืนตามสัญญา </w:t>
      </w:r>
      <w:r w:rsidR="005711D9">
        <w:rPr>
          <w:rFonts w:ascii="Angsana New" w:hAnsi="Angsana New"/>
          <w:spacing w:val="-2"/>
          <w:sz w:val="28"/>
          <w:szCs w:val="28"/>
        </w:rPr>
        <w:br/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ด้วยค่าความเสี่ยงด้านเครดิต และด้านอื่นๆเพื่อสะท้อนมูลค่าที่แท้จริง ทั้งนี้ เมื่อวันที่ </w:t>
      </w:r>
      <w:r w:rsidRPr="000D341E">
        <w:rPr>
          <w:rFonts w:ascii="Angsana New" w:hAnsi="Angsana New"/>
          <w:spacing w:val="-2"/>
          <w:sz w:val="28"/>
          <w:szCs w:val="28"/>
        </w:rPr>
        <w:t>11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 ธันวาคม 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2568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บริษัทได้ใช้สิทธิในการขายคืนตามสัญญา ต่อมาในวันที่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18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Pr="000D341E">
        <w:rPr>
          <w:rFonts w:ascii="Angsana New" w:hAnsi="Angsana New"/>
          <w:spacing w:val="-2"/>
          <w:sz w:val="28"/>
          <w:szCs w:val="28"/>
        </w:rPr>
        <w:t>2568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 คู่สัญญาได้ปฏิเสธการซื้อกลับคืน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 xml:space="preserve">ซึ่งผู้บริหารได้พิจารณาผลขาดทุนจากการปรับมูลค่ายุติธรรมของเงินลงทุนนี้และสิทธิการขายหุ้นทั้งจำนวน </w:t>
      </w:r>
      <w:r w:rsidRPr="000D341E">
        <w:rPr>
          <w:rFonts w:ascii="Angsana New" w:hAnsi="Angsana New"/>
          <w:spacing w:val="-2"/>
          <w:sz w:val="28"/>
          <w:szCs w:val="28"/>
        </w:rPr>
        <w:t xml:space="preserve">122 </w:t>
      </w:r>
      <w:r w:rsidRPr="000D341E">
        <w:rPr>
          <w:rFonts w:ascii="Angsana New" w:hAnsi="Angsana New" w:hint="cs"/>
          <w:spacing w:val="-2"/>
          <w:sz w:val="28"/>
          <w:szCs w:val="28"/>
          <w:cs/>
        </w:rPr>
        <w:t>ล้านบาทเนื่องจากคาดว่าจะไม่ได้รับการชำระคืนตามสิทธิการขายคืน</w:t>
      </w:r>
      <w:r w:rsidR="007D747F">
        <w:rPr>
          <w:rFonts w:ascii="Angsana New" w:hAnsi="Angsana New" w:hint="cs"/>
          <w:spacing w:val="-2"/>
          <w:sz w:val="28"/>
          <w:szCs w:val="28"/>
          <w:cs/>
        </w:rPr>
        <w:t xml:space="preserve"> โดยบริษัทอยู่ระหว่าง</w:t>
      </w:r>
      <w:r w:rsidR="00613F47">
        <w:rPr>
          <w:rFonts w:ascii="Angsana New" w:hAnsi="Angsana New" w:hint="cs"/>
          <w:spacing w:val="-2"/>
          <w:sz w:val="28"/>
          <w:szCs w:val="28"/>
          <w:cs/>
        </w:rPr>
        <w:t>เตรียมการ</w:t>
      </w:r>
      <w:r w:rsidR="007D747F">
        <w:rPr>
          <w:rFonts w:ascii="Angsana New" w:hAnsi="Angsana New" w:hint="cs"/>
          <w:spacing w:val="-2"/>
          <w:sz w:val="28"/>
          <w:szCs w:val="28"/>
          <w:cs/>
        </w:rPr>
        <w:t>ดำเนินกระบวนการทางกฎหมาย</w:t>
      </w:r>
    </w:p>
    <w:p w14:paraId="3989DAB2" w14:textId="77777777" w:rsidR="008712CB" w:rsidRPr="008712CB" w:rsidRDefault="008712CB" w:rsidP="00871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000A97DD" w14:textId="07CE3226" w:rsidR="00BD602B" w:rsidRPr="00F3427F" w:rsidRDefault="00BF37A4" w:rsidP="00D2686C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/>
          <w:bCs/>
          <w:sz w:val="28"/>
          <w:szCs w:val="28"/>
          <w:cs/>
        </w:rPr>
        <w:t>ภา</w:t>
      </w:r>
      <w:r w:rsidR="00A06FD7" w:rsidRPr="00F3427F">
        <w:rPr>
          <w:rFonts w:ascii="Angsana New" w:hAnsi="Angsana New"/>
          <w:bCs/>
          <w:sz w:val="28"/>
          <w:szCs w:val="28"/>
          <w:cs/>
        </w:rPr>
        <w:t>ระผูกพัน</w:t>
      </w:r>
      <w:bookmarkEnd w:id="10"/>
      <w:r w:rsidR="0051442E" w:rsidRPr="00F3427F">
        <w:rPr>
          <w:rFonts w:ascii="Angsana New" w:hAnsi="Angsana New"/>
          <w:bCs/>
          <w:sz w:val="28"/>
          <w:szCs w:val="28"/>
          <w:cs/>
        </w:rPr>
        <w:t>กับบุคคลหรือกิจการที่ไม่เกี่ยวข้องกัน</w:t>
      </w:r>
    </w:p>
    <w:p w14:paraId="3170A92A" w14:textId="6B6C9796" w:rsidR="00A9387A" w:rsidRPr="00F3427F" w:rsidRDefault="00A9387A" w:rsidP="00CB723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9"/>
        <w:gridCol w:w="1621"/>
        <w:gridCol w:w="241"/>
        <w:gridCol w:w="1650"/>
      </w:tblGrid>
      <w:tr w:rsidR="00664D13" w:rsidRPr="00F3427F" w14:paraId="561CDC28" w14:textId="77777777" w:rsidTr="006D108A">
        <w:trPr>
          <w:trHeight w:val="659"/>
          <w:tblHeader/>
        </w:trPr>
        <w:tc>
          <w:tcPr>
            <w:tcW w:w="3106" w:type="pct"/>
            <w:vAlign w:val="bottom"/>
          </w:tcPr>
          <w:p w14:paraId="6B24CCEE" w14:textId="3B749A31" w:rsidR="00664D13" w:rsidRPr="00F3427F" w:rsidRDefault="00BE70EE" w:rsidP="00B43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3427F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7077E6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110C23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110C23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7077E6" w:rsidRPr="00F3427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874" w:type="pct"/>
            <w:vAlign w:val="bottom"/>
          </w:tcPr>
          <w:p w14:paraId="7DD6BF77" w14:textId="10E44836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281CAD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" w:type="pct"/>
            <w:vAlign w:val="bottom"/>
          </w:tcPr>
          <w:p w14:paraId="327C45EC" w14:textId="77777777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pct"/>
            <w:vAlign w:val="bottom"/>
          </w:tcPr>
          <w:p w14:paraId="649334CA" w14:textId="77777777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7E5D2336" w14:textId="7C978E10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664D13" w:rsidRPr="00F3427F" w14:paraId="0EBD83B0" w14:textId="77777777" w:rsidTr="00E75182">
        <w:trPr>
          <w:tblHeader/>
        </w:trPr>
        <w:tc>
          <w:tcPr>
            <w:tcW w:w="3106" w:type="pct"/>
          </w:tcPr>
          <w:p w14:paraId="2C36C904" w14:textId="77777777" w:rsidR="00664D13" w:rsidRPr="00F3427F" w:rsidRDefault="00664D13" w:rsidP="00B43F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4" w:type="pct"/>
            <w:gridSpan w:val="3"/>
          </w:tcPr>
          <w:p w14:paraId="4CCA7A2A" w14:textId="62F58526" w:rsidR="00664D13" w:rsidRPr="00F3427F" w:rsidRDefault="00664D13" w:rsidP="00B43F3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52174" w:rsidRPr="00F3427F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3427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A3A77" w:rsidRPr="00F3427F" w14:paraId="65083312" w14:textId="77777777" w:rsidTr="006D108A">
        <w:tc>
          <w:tcPr>
            <w:tcW w:w="3106" w:type="pct"/>
          </w:tcPr>
          <w:p w14:paraId="7EFE59D1" w14:textId="174EDBDD" w:rsidR="003A3A77" w:rsidRPr="00F3427F" w:rsidRDefault="003A3A77" w:rsidP="005368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F3427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F3427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874" w:type="pct"/>
          </w:tcPr>
          <w:p w14:paraId="7EC89C09" w14:textId="77777777" w:rsidR="003A3A77" w:rsidRPr="00F3427F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30" w:type="pct"/>
          </w:tcPr>
          <w:p w14:paraId="711701DF" w14:textId="77777777" w:rsidR="003A3A77" w:rsidRPr="00F3427F" w:rsidRDefault="003A3A77" w:rsidP="0053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890" w:type="pct"/>
          </w:tcPr>
          <w:p w14:paraId="1AAFCAEA" w14:textId="77777777" w:rsidR="003A3A77" w:rsidRPr="00F3427F" w:rsidRDefault="003A3A77" w:rsidP="0053687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6D14E8" w:rsidRPr="00F3427F" w14:paraId="1E74776F" w14:textId="77777777" w:rsidTr="00257774">
        <w:tc>
          <w:tcPr>
            <w:tcW w:w="3106" w:type="pct"/>
          </w:tcPr>
          <w:p w14:paraId="4E92345F" w14:textId="2B4496F9" w:rsidR="006D14E8" w:rsidRPr="00F3427F" w:rsidRDefault="006D14E8" w:rsidP="006D14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874" w:type="pct"/>
          </w:tcPr>
          <w:p w14:paraId="59EFF182" w14:textId="7C38AA0B" w:rsidR="00DE3AE7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  <w:r w:rsidR="00155AB9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128</w:t>
            </w:r>
          </w:p>
        </w:tc>
        <w:tc>
          <w:tcPr>
            <w:tcW w:w="130" w:type="pct"/>
          </w:tcPr>
          <w:p w14:paraId="6510EFA0" w14:textId="77777777" w:rsidR="006D14E8" w:rsidRPr="00F3427F" w:rsidRDefault="006D14E8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55C5C070" w14:textId="4F80447B" w:rsidR="006D14E8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264</w:t>
            </w:r>
            <w:r w:rsidR="00155AB9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812</w:t>
            </w:r>
          </w:p>
        </w:tc>
      </w:tr>
      <w:tr w:rsidR="00EF452B" w:rsidRPr="00F3427F" w14:paraId="30EB47D3" w14:textId="77777777" w:rsidTr="00257774">
        <w:tc>
          <w:tcPr>
            <w:tcW w:w="3106" w:type="pct"/>
          </w:tcPr>
          <w:p w14:paraId="3B3A18F9" w14:textId="4A6868BE" w:rsidR="00EF452B" w:rsidRPr="00F3427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74" w:type="pct"/>
          </w:tcPr>
          <w:p w14:paraId="3EDCCAEB" w14:textId="426AD26C" w:rsidR="00EF452B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107</w:t>
            </w:r>
            <w:r w:rsidR="00FA3F82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130" w:type="pct"/>
          </w:tcPr>
          <w:p w14:paraId="376177A2" w14:textId="77777777" w:rsidR="00EF452B" w:rsidRPr="00F3427F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90" w:type="pct"/>
          </w:tcPr>
          <w:p w14:paraId="313748A9" w14:textId="192B9155" w:rsidR="00EF452B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101</w:t>
            </w:r>
            <w:r w:rsidR="00FA3F82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693</w:t>
            </w:r>
          </w:p>
        </w:tc>
      </w:tr>
      <w:tr w:rsidR="00EF452B" w:rsidRPr="00F3427F" w14:paraId="50D50827" w14:textId="77777777" w:rsidTr="00257774">
        <w:tc>
          <w:tcPr>
            <w:tcW w:w="3106" w:type="pct"/>
          </w:tcPr>
          <w:p w14:paraId="30CFC79B" w14:textId="5F2E252E" w:rsidR="00EF452B" w:rsidRPr="00F3427F" w:rsidRDefault="00927635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3427F">
              <w:rPr>
                <w:rFonts w:ascii="Angsana New" w:hAnsi="Angsana New" w:hint="cs"/>
                <w:sz w:val="28"/>
                <w:szCs w:val="28"/>
                <w:cs/>
              </w:rPr>
              <w:t>สัญญา</w:t>
            </w:r>
            <w:r w:rsidR="00EF452B" w:rsidRPr="00F3427F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874" w:type="pct"/>
          </w:tcPr>
          <w:p w14:paraId="2E295F73" w14:textId="75F77CC0" w:rsidR="00EF452B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A3F82"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130" w:type="pct"/>
          </w:tcPr>
          <w:p w14:paraId="043F85F7" w14:textId="77777777" w:rsidR="00EF452B" w:rsidRPr="00F3427F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pct"/>
          </w:tcPr>
          <w:p w14:paraId="1402F747" w14:textId="32C04D31" w:rsidR="00EF452B" w:rsidRPr="00F3427F" w:rsidRDefault="007077E6" w:rsidP="00A32C93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566</w:t>
            </w:r>
          </w:p>
        </w:tc>
      </w:tr>
      <w:tr w:rsidR="00EF452B" w:rsidRPr="00F3427F" w14:paraId="35CFED2A" w14:textId="77777777" w:rsidTr="006D108A">
        <w:tc>
          <w:tcPr>
            <w:tcW w:w="3106" w:type="pct"/>
          </w:tcPr>
          <w:p w14:paraId="7B6B4FEC" w14:textId="77777777" w:rsidR="00EF452B" w:rsidRPr="00F3427F" w:rsidRDefault="00EF452B" w:rsidP="00EF4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6004D" w14:textId="4D24CA6F" w:rsidR="00EF452B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386</w:t>
            </w:r>
            <w:r w:rsidR="00155AB9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130" w:type="pct"/>
            <w:vAlign w:val="bottom"/>
          </w:tcPr>
          <w:p w14:paraId="38A675A5" w14:textId="77777777" w:rsidR="00EF452B" w:rsidRPr="00F3427F" w:rsidRDefault="00EF452B" w:rsidP="002B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FC1574" w14:textId="043CA288" w:rsidR="00EF452B" w:rsidRPr="00F3427F" w:rsidRDefault="007077E6" w:rsidP="002B4411">
            <w:pPr>
              <w:pStyle w:val="acctfourfigures"/>
              <w:tabs>
                <w:tab w:val="clear" w:pos="765"/>
                <w:tab w:val="decimal" w:pos="1336"/>
              </w:tabs>
              <w:spacing w:line="240" w:lineRule="auto"/>
              <w:ind w:right="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367</w:t>
            </w:r>
            <w:r w:rsidR="00155AB9"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F3427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071</w:t>
            </w:r>
          </w:p>
        </w:tc>
      </w:tr>
    </w:tbl>
    <w:p w14:paraId="2BBC6AD4" w14:textId="10E8F061" w:rsidR="00CE359D" w:rsidRDefault="00CE359D" w:rsidP="00CE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Cs/>
          <w:sz w:val="28"/>
          <w:szCs w:val="28"/>
        </w:rPr>
      </w:pPr>
    </w:p>
    <w:p w14:paraId="535A84C4" w14:textId="77777777" w:rsidR="00CE359D" w:rsidRDefault="00CE3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28"/>
          <w:szCs w:val="28"/>
        </w:rPr>
      </w:pPr>
      <w:r>
        <w:rPr>
          <w:rFonts w:ascii="Angsana New" w:hAnsi="Angsana New"/>
          <w:bCs/>
          <w:sz w:val="28"/>
          <w:szCs w:val="28"/>
        </w:rPr>
        <w:br w:type="page"/>
      </w:r>
    </w:p>
    <w:p w14:paraId="37BC9EFC" w14:textId="3089A645" w:rsidR="00F06B11" w:rsidRPr="00F3427F" w:rsidRDefault="00F06B11" w:rsidP="001042C4">
      <w:pPr>
        <w:pStyle w:val="ListParagraph"/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28"/>
          <w:szCs w:val="28"/>
        </w:rPr>
      </w:pPr>
      <w:r w:rsidRPr="00F3427F">
        <w:rPr>
          <w:rFonts w:ascii="Angsana New" w:hAnsi="Angsana New" w:hint="cs"/>
          <w:bCs/>
          <w:sz w:val="28"/>
          <w:szCs w:val="28"/>
          <w:cs/>
        </w:rPr>
        <w:lastRenderedPageBreak/>
        <w:t>คดีฟ้องร้อง</w:t>
      </w:r>
    </w:p>
    <w:p w14:paraId="587D69FB" w14:textId="77777777" w:rsidR="00C6080F" w:rsidRPr="00F3427F" w:rsidRDefault="00C6080F" w:rsidP="00201E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B174EC5" w14:textId="1387C357" w:rsidR="0067082E" w:rsidRPr="00F3427F" w:rsidRDefault="0067082E" w:rsidP="0067082E">
      <w:pPr>
        <w:tabs>
          <w:tab w:val="left" w:pos="540"/>
        </w:tabs>
        <w:ind w:left="536"/>
        <w:jc w:val="thaiDistribute"/>
        <w:rPr>
          <w:rFonts w:ascii="Angsana New" w:hAnsi="Angsana New"/>
          <w:sz w:val="28"/>
          <w:szCs w:val="28"/>
        </w:rPr>
      </w:pPr>
      <w:r w:rsidRPr="00F3427F">
        <w:rPr>
          <w:rFonts w:ascii="Angsana New" w:hAnsi="Angsana New"/>
          <w:sz w:val="28"/>
          <w:szCs w:val="28"/>
          <w:cs/>
        </w:rPr>
        <w:t xml:space="preserve">บริษัทถูกฟ้องร้องในฐานะจำเลยร่วมในศาลชั้นต้นในคดีแพ่งเพื่อเรียกร้องค่าสินไหมทดแทนเป็นจำนวนเงินรวม </w:t>
      </w:r>
      <w:r w:rsidR="007077E6" w:rsidRPr="00F3427F">
        <w:rPr>
          <w:rFonts w:ascii="Angsana New" w:hAnsi="Angsana New"/>
          <w:sz w:val="28"/>
          <w:szCs w:val="28"/>
        </w:rPr>
        <w:t>17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59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ล้านบาทให้แก่โจทก์จากกรณีอุบัติเหตุของพนักงานของบริษัท โดยบริษัทได้รับความคุ้มครองตามประกันวินาศภัยตามวงเงินกรมธรรม์ อย่างไรก็ตาม ส่วนต่างของค่าสินไหมทดแทนและวงเงินกรมธรรม์ที่อาจเกิดขึ้นบริษัทต้องรับผิดชอบร่วมกับพนักงานดังกล่าว ซึ่งได้รับคำตัดสินจากศาลชั้นต้นสำหรับคดีมูลทรัพย์ที่ฟ้อง </w:t>
      </w:r>
      <w:r w:rsidR="007077E6" w:rsidRPr="00F3427F">
        <w:rPr>
          <w:rFonts w:ascii="Angsana New" w:hAnsi="Angsana New"/>
          <w:sz w:val="28"/>
          <w:szCs w:val="28"/>
        </w:rPr>
        <w:t>4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82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ล้านบาทเมื่อวันที่ </w:t>
      </w:r>
      <w:r w:rsidR="007077E6" w:rsidRPr="00F3427F">
        <w:rPr>
          <w:rFonts w:ascii="Angsana New" w:hAnsi="Angsana New"/>
          <w:sz w:val="28"/>
          <w:szCs w:val="28"/>
        </w:rPr>
        <w:t>18</w:t>
      </w:r>
      <w:r w:rsidRPr="00F3427F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077E6" w:rsidRPr="00F3427F">
        <w:rPr>
          <w:rFonts w:ascii="Angsana New" w:hAnsi="Angsana New"/>
          <w:sz w:val="28"/>
          <w:szCs w:val="28"/>
        </w:rPr>
        <w:t>2565</w:t>
      </w:r>
      <w:r w:rsidRPr="00F3427F">
        <w:rPr>
          <w:rFonts w:ascii="Angsana New" w:hAnsi="Angsana New"/>
          <w:sz w:val="28"/>
          <w:szCs w:val="28"/>
          <w:cs/>
        </w:rPr>
        <w:t xml:space="preserve"> ให้ชำระเงินแก่โจทย์เป็นจำนวนเงิน </w:t>
      </w:r>
      <w:r w:rsidR="007077E6" w:rsidRPr="00F3427F">
        <w:rPr>
          <w:rFonts w:ascii="Angsana New" w:hAnsi="Angsana New"/>
          <w:sz w:val="28"/>
          <w:szCs w:val="28"/>
        </w:rPr>
        <w:t>0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63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 โดยรวมดอกเบี้ยล่าช้าเป็นจำนวนเงิน </w:t>
      </w:r>
      <w:r w:rsidR="007077E6" w:rsidRPr="00F3427F">
        <w:rPr>
          <w:rFonts w:ascii="Angsana New" w:hAnsi="Angsana New"/>
          <w:sz w:val="28"/>
          <w:szCs w:val="28"/>
        </w:rPr>
        <w:t>0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09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 อย่างไรก็ตาม บริษัทได้รับความคุ้มครองตามประกันวินาศภัยตามวงเงินกรมธรรม์บางส่วน ต่อมาเมื่อวันที่ </w:t>
      </w:r>
      <w:r w:rsidR="007077E6" w:rsidRPr="00F3427F">
        <w:rPr>
          <w:rFonts w:ascii="Angsana New" w:hAnsi="Angsana New"/>
          <w:sz w:val="28"/>
          <w:szCs w:val="28"/>
        </w:rPr>
        <w:t>18</w:t>
      </w:r>
      <w:r w:rsidRPr="00F3427F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077E6" w:rsidRPr="00F3427F">
        <w:rPr>
          <w:rFonts w:ascii="Angsana New" w:hAnsi="Angsana New"/>
          <w:sz w:val="28"/>
          <w:szCs w:val="28"/>
        </w:rPr>
        <w:t>2566</w:t>
      </w:r>
      <w:r w:rsidRPr="00F3427F">
        <w:rPr>
          <w:rFonts w:ascii="Angsana New" w:hAnsi="Angsana New"/>
          <w:sz w:val="28"/>
          <w:szCs w:val="28"/>
          <w:cs/>
        </w:rPr>
        <w:t xml:space="preserve"> ศาลแพ่งกรุงเทพใต้ได้มีคำพิพากษาให้บริษัทและพนักงานของบริษัท (จำเลยที่ </w:t>
      </w:r>
      <w:r w:rsidR="007077E6" w:rsidRPr="00F3427F">
        <w:rPr>
          <w:rFonts w:ascii="Angsana New" w:hAnsi="Angsana New"/>
          <w:sz w:val="28"/>
          <w:szCs w:val="28"/>
        </w:rPr>
        <w:t>1</w:t>
      </w:r>
      <w:r w:rsidRPr="00F3427F">
        <w:rPr>
          <w:rFonts w:ascii="Angsana New" w:hAnsi="Angsana New"/>
          <w:sz w:val="28"/>
          <w:szCs w:val="28"/>
          <w:cs/>
        </w:rPr>
        <w:t xml:space="preserve">) ร่วมกันชำระเงินเป็นจำนวน </w:t>
      </w:r>
      <w:r w:rsidR="007077E6" w:rsidRPr="00F3427F">
        <w:rPr>
          <w:rFonts w:ascii="Angsana New" w:hAnsi="Angsana New"/>
          <w:sz w:val="28"/>
          <w:szCs w:val="28"/>
        </w:rPr>
        <w:t>4</w:t>
      </w:r>
      <w:r w:rsidRPr="00F3427F">
        <w:rPr>
          <w:rFonts w:ascii="Angsana New" w:hAnsi="Angsana New"/>
          <w:sz w:val="28"/>
          <w:szCs w:val="28"/>
          <w:cs/>
        </w:rPr>
        <w:t>.</w:t>
      </w:r>
      <w:r w:rsidR="007077E6" w:rsidRPr="00F3427F">
        <w:rPr>
          <w:rFonts w:ascii="Angsana New" w:hAnsi="Angsana New"/>
          <w:sz w:val="28"/>
          <w:szCs w:val="28"/>
        </w:rPr>
        <w:t>18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 พร้อมดอกเบี้ยอัตราร้อยละ </w:t>
      </w:r>
      <w:r w:rsidR="007077E6" w:rsidRPr="00F3427F">
        <w:rPr>
          <w:rFonts w:ascii="Angsana New" w:hAnsi="Angsana New"/>
          <w:sz w:val="28"/>
          <w:szCs w:val="28"/>
        </w:rPr>
        <w:t>7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5</w:t>
      </w:r>
      <w:r w:rsidRPr="00F3427F">
        <w:rPr>
          <w:rFonts w:ascii="Angsana New" w:hAnsi="Angsana New"/>
          <w:sz w:val="28"/>
          <w:szCs w:val="28"/>
          <w:cs/>
        </w:rPr>
        <w:t xml:space="preserve"> ต่อปีนับแต่วันฟ้องเป็นต้นไปจนถึงวันที่ </w:t>
      </w:r>
      <w:r w:rsidR="007077E6" w:rsidRPr="00F3427F">
        <w:rPr>
          <w:rFonts w:ascii="Angsana New" w:hAnsi="Angsana New"/>
          <w:sz w:val="28"/>
          <w:szCs w:val="28"/>
        </w:rPr>
        <w:t>10</w:t>
      </w:r>
      <w:r w:rsidRPr="00F3427F">
        <w:rPr>
          <w:rFonts w:ascii="Angsana New" w:hAnsi="Angsana New"/>
          <w:sz w:val="28"/>
          <w:szCs w:val="28"/>
          <w:cs/>
        </w:rPr>
        <w:t xml:space="preserve"> เมษายน </w:t>
      </w:r>
      <w:r w:rsidR="007077E6" w:rsidRPr="00F3427F">
        <w:rPr>
          <w:rFonts w:ascii="Angsana New" w:hAnsi="Angsana New"/>
          <w:sz w:val="28"/>
          <w:szCs w:val="28"/>
        </w:rPr>
        <w:t>2564</w:t>
      </w:r>
      <w:r w:rsidRPr="00F3427F">
        <w:rPr>
          <w:rFonts w:ascii="Angsana New" w:hAnsi="Angsana New"/>
          <w:sz w:val="28"/>
          <w:szCs w:val="28"/>
          <w:cs/>
        </w:rPr>
        <w:t xml:space="preserve"> และอัตราร้อยละ </w:t>
      </w:r>
      <w:r w:rsidR="007077E6" w:rsidRPr="00F3427F">
        <w:rPr>
          <w:rFonts w:ascii="Angsana New" w:hAnsi="Angsana New"/>
          <w:sz w:val="28"/>
          <w:szCs w:val="28"/>
        </w:rPr>
        <w:t>5</w:t>
      </w:r>
      <w:r w:rsidRPr="00F3427F">
        <w:rPr>
          <w:rFonts w:ascii="Angsana New" w:hAnsi="Angsana New"/>
          <w:sz w:val="28"/>
          <w:szCs w:val="28"/>
          <w:cs/>
        </w:rPr>
        <w:t xml:space="preserve"> ต่อปีนับตั้งแต่วันที่ </w:t>
      </w:r>
      <w:r w:rsidR="007077E6" w:rsidRPr="00F3427F">
        <w:rPr>
          <w:rFonts w:ascii="Angsana New" w:hAnsi="Angsana New"/>
          <w:sz w:val="28"/>
          <w:szCs w:val="28"/>
        </w:rPr>
        <w:t>11</w:t>
      </w:r>
      <w:r w:rsidRPr="00F3427F">
        <w:rPr>
          <w:rFonts w:ascii="Angsana New" w:hAnsi="Angsana New"/>
          <w:sz w:val="28"/>
          <w:szCs w:val="28"/>
          <w:cs/>
        </w:rPr>
        <w:t xml:space="preserve"> เมษายน </w:t>
      </w:r>
      <w:r w:rsidR="007077E6" w:rsidRPr="00F3427F">
        <w:rPr>
          <w:rFonts w:ascii="Angsana New" w:hAnsi="Angsana New"/>
          <w:sz w:val="28"/>
          <w:szCs w:val="28"/>
        </w:rPr>
        <w:t>2564</w:t>
      </w:r>
      <w:r w:rsidRPr="00F3427F">
        <w:rPr>
          <w:rFonts w:ascii="Angsana New" w:hAnsi="Angsana New"/>
          <w:sz w:val="28"/>
          <w:szCs w:val="28"/>
          <w:cs/>
        </w:rPr>
        <w:t xml:space="preserve"> เป็นต้นไปจนกว่าจะชำระเสร็จแก่โจทย์</w:t>
      </w:r>
      <w:r w:rsidR="00CE359D">
        <w:rPr>
          <w:rFonts w:ascii="Angsana New" w:hAnsi="Angsana New"/>
          <w:sz w:val="28"/>
          <w:szCs w:val="28"/>
        </w:rPr>
        <w:t xml:space="preserve"> </w:t>
      </w:r>
      <w:r w:rsidRPr="00F3427F">
        <w:rPr>
          <w:rFonts w:ascii="Angsana New" w:hAnsi="Angsana New"/>
          <w:sz w:val="28"/>
          <w:szCs w:val="28"/>
          <w:cs/>
        </w:rPr>
        <w:t xml:space="preserve">โดยในมูลทรัพย์ที่ฟ้องดังกล่าวบริษัทได้รับความคุ้มครองตามประกันวินาศภัยเป็นวงเงินเป็นจำนวนเงิน </w:t>
      </w:r>
      <w:r w:rsidR="007077E6" w:rsidRPr="00F3427F">
        <w:rPr>
          <w:rFonts w:ascii="Angsana New" w:hAnsi="Angsana New"/>
          <w:sz w:val="28"/>
          <w:szCs w:val="28"/>
        </w:rPr>
        <w:t>0</w:t>
      </w:r>
      <w:r w:rsidRPr="00F3427F">
        <w:rPr>
          <w:rFonts w:ascii="Angsana New" w:hAnsi="Angsana New"/>
          <w:sz w:val="28"/>
          <w:szCs w:val="28"/>
        </w:rPr>
        <w:t>.</w:t>
      </w:r>
      <w:r w:rsidR="007077E6" w:rsidRPr="00F3427F">
        <w:rPr>
          <w:rFonts w:ascii="Angsana New" w:hAnsi="Angsana New"/>
          <w:sz w:val="28"/>
          <w:szCs w:val="28"/>
        </w:rPr>
        <w:t>85</w:t>
      </w:r>
      <w:r w:rsidRPr="00F3427F">
        <w:rPr>
          <w:rFonts w:ascii="Angsana New" w:hAnsi="Angsana New"/>
          <w:sz w:val="28"/>
          <w:szCs w:val="28"/>
          <w:cs/>
        </w:rPr>
        <w:t xml:space="preserve"> ล้านบาทพร้อมดอกเบี้ยในอัตราเดียวกัน รวมถึงค่าทนายความและค่าฤชาธรรมเนียมแทนโจทย์ </w:t>
      </w:r>
      <w:r w:rsidR="00C608BB" w:rsidRPr="00F3427F">
        <w:rPr>
          <w:rFonts w:ascii="Angsana New" w:hAnsi="Angsana New"/>
          <w:sz w:val="28"/>
          <w:szCs w:val="28"/>
          <w:cs/>
        </w:rPr>
        <w:t>ต่อมาเมื่อวันที่</w:t>
      </w:r>
      <w:r w:rsidR="007072BD" w:rsidRPr="00F3427F">
        <w:rPr>
          <w:rFonts w:ascii="Angsana New" w:hAnsi="Angsana New"/>
          <w:sz w:val="28"/>
          <w:szCs w:val="28"/>
        </w:rPr>
        <w:t xml:space="preserve"> </w:t>
      </w:r>
      <w:r w:rsidR="007077E6" w:rsidRPr="00F3427F">
        <w:rPr>
          <w:rFonts w:ascii="Angsana New" w:hAnsi="Angsana New"/>
          <w:sz w:val="28"/>
          <w:szCs w:val="28"/>
        </w:rPr>
        <w:t>18</w:t>
      </w:r>
      <w:r w:rsidR="00C608BB" w:rsidRPr="00F3427F">
        <w:rPr>
          <w:rFonts w:ascii="Angsana New" w:hAnsi="Angsana New"/>
          <w:sz w:val="28"/>
          <w:szCs w:val="28"/>
          <w:cs/>
        </w:rPr>
        <w:t xml:space="preserve"> เมษายน </w:t>
      </w:r>
      <w:r w:rsidR="007077E6" w:rsidRPr="00F3427F">
        <w:rPr>
          <w:rFonts w:ascii="Angsana New" w:hAnsi="Angsana New"/>
          <w:sz w:val="28"/>
          <w:szCs w:val="28"/>
        </w:rPr>
        <w:t>2567</w:t>
      </w:r>
      <w:r w:rsidR="00C608BB" w:rsidRPr="00F3427F">
        <w:rPr>
          <w:rFonts w:ascii="Angsana New" w:hAnsi="Angsana New"/>
          <w:sz w:val="28"/>
          <w:szCs w:val="28"/>
          <w:cs/>
        </w:rPr>
        <w:t xml:space="preserve"> บริษัทได้ยื่นอุทธรณ์</w:t>
      </w:r>
      <w:r w:rsidR="00F106B8" w:rsidRPr="00F3427F">
        <w:rPr>
          <w:rFonts w:ascii="Angsana New" w:hAnsi="Angsana New"/>
          <w:sz w:val="28"/>
          <w:szCs w:val="28"/>
          <w:cs/>
        </w:rPr>
        <w:t>ต่อ</w:t>
      </w:r>
      <w:r w:rsidR="00A443DC" w:rsidRPr="00F3427F">
        <w:rPr>
          <w:rFonts w:ascii="Angsana New" w:hAnsi="Angsana New"/>
          <w:sz w:val="28"/>
          <w:szCs w:val="28"/>
          <w:cs/>
        </w:rPr>
        <w:t>ศาล</w:t>
      </w:r>
      <w:r w:rsidR="0021305E" w:rsidRPr="00F3427F">
        <w:rPr>
          <w:rFonts w:ascii="Angsana New" w:hAnsi="Angsana New"/>
          <w:sz w:val="28"/>
          <w:szCs w:val="28"/>
          <w:cs/>
        </w:rPr>
        <w:t>แพ่งกรุงเทพใต้</w:t>
      </w:r>
      <w:r w:rsidR="00E36B19" w:rsidRPr="00F3427F">
        <w:rPr>
          <w:rFonts w:ascii="Angsana New" w:hAnsi="Angsana New"/>
          <w:sz w:val="28"/>
          <w:szCs w:val="28"/>
        </w:rPr>
        <w:t xml:space="preserve"> </w:t>
      </w:r>
      <w:r w:rsidR="00A5208C" w:rsidRPr="00F3427F">
        <w:rPr>
          <w:rFonts w:ascii="Angsana New" w:hAnsi="Angsana New"/>
          <w:sz w:val="28"/>
          <w:szCs w:val="28"/>
          <w:cs/>
        </w:rPr>
        <w:t>ปัจจุบันคดีอยู่ระหว่างการพิจารณาคดีของศาล</w:t>
      </w:r>
      <w:r w:rsidR="002637DF" w:rsidRPr="00F3427F">
        <w:rPr>
          <w:rFonts w:ascii="Angsana New" w:hAnsi="Angsana New"/>
          <w:sz w:val="28"/>
          <w:szCs w:val="28"/>
        </w:rPr>
        <w:t xml:space="preserve"> </w:t>
      </w:r>
      <w:r w:rsidR="002637DF" w:rsidRPr="00F3427F">
        <w:rPr>
          <w:rFonts w:ascii="Angsana New" w:hAnsi="Angsana New"/>
          <w:sz w:val="28"/>
          <w:szCs w:val="28"/>
          <w:cs/>
        </w:rPr>
        <w:t xml:space="preserve">ทั้งนี้ </w:t>
      </w:r>
      <w:r w:rsidRPr="00F3427F">
        <w:rPr>
          <w:rFonts w:ascii="Angsana New" w:hAnsi="Angsana New"/>
          <w:sz w:val="28"/>
          <w:szCs w:val="28"/>
          <w:cs/>
        </w:rPr>
        <w:t>ผลของคดียังไม่ถึงที่สุดและไม่แน่นอน บริษัทจึงยังไม่ได้บันทึกค่าเผื่อผลเสียหายที่อาจเกิดขึ้นจากคดีดังกล่าว</w:t>
      </w:r>
    </w:p>
    <w:p w14:paraId="26A4C5D8" w14:textId="3695E516" w:rsidR="00914E88" w:rsidRPr="00F3427F" w:rsidRDefault="00914E88" w:rsidP="001D6133">
      <w:pPr>
        <w:tabs>
          <w:tab w:val="left" w:pos="540"/>
        </w:tabs>
        <w:ind w:right="-115"/>
        <w:jc w:val="thaiDistribute"/>
        <w:rPr>
          <w:rFonts w:ascii="Angsana New" w:hAnsi="Angsana New"/>
          <w:sz w:val="28"/>
          <w:szCs w:val="28"/>
          <w:cs/>
        </w:rPr>
      </w:pPr>
    </w:p>
    <w:sectPr w:rsidR="00914E88" w:rsidRPr="00F3427F" w:rsidSect="0095740D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2CEE9" w14:textId="77777777" w:rsidR="00B233BC" w:rsidRPr="00A30656" w:rsidRDefault="00B233BC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endnote>
  <w:endnote w:type="continuationSeparator" w:id="0">
    <w:p w14:paraId="298B483E" w14:textId="77777777" w:rsidR="00B233BC" w:rsidRPr="00A30656" w:rsidRDefault="00B233BC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endnote>
  <w:endnote w:type="continuationNotice" w:id="1">
    <w:p w14:paraId="62ABA3DD" w14:textId="77777777" w:rsidR="00B233BC" w:rsidRPr="00A30656" w:rsidRDefault="00B233BC">
      <w:pPr>
        <w:spacing w:line="240" w:lineRule="auto"/>
        <w:rPr>
          <w:sz w:val="17"/>
          <w:szCs w:val="1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noProof/>
        <w:sz w:val="32"/>
        <w:szCs w:val="32"/>
        <w:lang w:val="en-US"/>
      </w:rPr>
      <w:id w:val="251478363"/>
      <w:docPartObj>
        <w:docPartGallery w:val="Page Numbers (Bottom of Page)"/>
        <w:docPartUnique/>
      </w:docPartObj>
    </w:sdtPr>
    <w:sdtContent>
      <w:p w14:paraId="23BB1597" w14:textId="2DC93AD4" w:rsidR="00E71BBA" w:rsidRPr="00E71BBA" w:rsidRDefault="00E71BBA">
        <w:pPr>
          <w:pStyle w:val="Footer"/>
          <w:jc w:val="center"/>
          <w:rPr>
            <w:rFonts w:asciiTheme="majorBidi" w:hAnsiTheme="majorBidi" w:cstheme="majorBidi"/>
            <w:noProof/>
            <w:sz w:val="32"/>
            <w:szCs w:val="32"/>
            <w:lang w:val="en-US"/>
          </w:rPr>
        </w:pP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begin"/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instrText xml:space="preserve"> PAGE   \* MERGEFORMAT </w:instrText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separate"/>
        </w:r>
        <w:r w:rsidR="007077E6" w:rsidRPr="007077E6">
          <w:rPr>
            <w:rFonts w:asciiTheme="majorBidi" w:hAnsiTheme="majorBidi" w:cstheme="majorBidi"/>
            <w:noProof/>
            <w:sz w:val="32"/>
            <w:szCs w:val="32"/>
            <w:lang w:val="en-US"/>
          </w:rPr>
          <w:t>2</w:t>
        </w:r>
        <w:r w:rsidRPr="00E71BBA">
          <w:rPr>
            <w:rFonts w:asciiTheme="majorBidi" w:hAnsiTheme="majorBidi" w:cstheme="majorBidi"/>
            <w:noProof/>
            <w:sz w:val="32"/>
            <w:szCs w:val="32"/>
            <w:lang w:val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8594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CB857C0" w14:textId="7A548972" w:rsidR="0039427C" w:rsidRPr="00F2774B" w:rsidRDefault="0039427C" w:rsidP="00F2774B">
        <w:pPr>
          <w:pStyle w:val="Footer"/>
          <w:jc w:val="center"/>
          <w:rPr>
            <w:rFonts w:asciiTheme="majorBidi" w:hAnsiTheme="majorBidi" w:cstheme="majorBidi"/>
            <w:sz w:val="32"/>
            <w:szCs w:val="32"/>
          </w:rPr>
        </w:pPr>
        <w:r w:rsidRPr="00F2774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F2774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F2774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7077E6" w:rsidRPr="007077E6">
          <w:rPr>
            <w:rFonts w:asciiTheme="majorBidi" w:hAnsiTheme="majorBidi" w:cstheme="majorBidi"/>
            <w:noProof/>
            <w:sz w:val="32"/>
            <w:szCs w:val="32"/>
            <w:lang w:val="en-US"/>
          </w:rPr>
          <w:t>2</w:t>
        </w:r>
        <w:r w:rsidRPr="00F2774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3D03D" w14:textId="77777777" w:rsidR="00B233BC" w:rsidRPr="00A30656" w:rsidRDefault="00B233BC">
      <w:pPr>
        <w:rPr>
          <w:sz w:val="17"/>
          <w:szCs w:val="17"/>
        </w:rPr>
      </w:pPr>
      <w:r w:rsidRPr="00A30656">
        <w:rPr>
          <w:sz w:val="17"/>
          <w:szCs w:val="17"/>
        </w:rPr>
        <w:separator/>
      </w:r>
    </w:p>
  </w:footnote>
  <w:footnote w:type="continuationSeparator" w:id="0">
    <w:p w14:paraId="17F82779" w14:textId="77777777" w:rsidR="00B233BC" w:rsidRPr="00A30656" w:rsidRDefault="00B233BC">
      <w:pPr>
        <w:rPr>
          <w:sz w:val="17"/>
          <w:szCs w:val="17"/>
        </w:rPr>
      </w:pPr>
      <w:r w:rsidRPr="00A30656">
        <w:rPr>
          <w:sz w:val="17"/>
          <w:szCs w:val="17"/>
        </w:rPr>
        <w:continuationSeparator/>
      </w:r>
    </w:p>
  </w:footnote>
  <w:footnote w:type="continuationNotice" w:id="1">
    <w:p w14:paraId="29F4E3F6" w14:textId="77777777" w:rsidR="00B233BC" w:rsidRPr="00A30656" w:rsidRDefault="00B233BC">
      <w:pPr>
        <w:spacing w:line="240" w:lineRule="auto"/>
        <w:rPr>
          <w:sz w:val="17"/>
          <w:szCs w:val="17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9DD8C" w14:textId="77777777" w:rsidR="00E71BBA" w:rsidRPr="00BF596C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3FB5136F" w14:textId="77777777" w:rsidR="00E71BBA" w:rsidRPr="00BF596C" w:rsidRDefault="00E71BBA" w:rsidP="00E71BBA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1A5543" w14:textId="10311CBE" w:rsidR="00D807F5" w:rsidRDefault="00E46358" w:rsidP="00D807F5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7077E6" w:rsidRPr="007077E6">
      <w:rPr>
        <w:rFonts w:ascii="Angsana New" w:hAnsi="Angsana New"/>
        <w:b/>
        <w:bCs/>
        <w:sz w:val="32"/>
        <w:szCs w:val="32"/>
      </w:rPr>
      <w:t>31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7077E6" w:rsidRPr="007077E6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D807F5"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6BCBCD94" w14:textId="77777777" w:rsidR="0059146A" w:rsidRPr="00C066BC" w:rsidRDefault="0059146A" w:rsidP="00E71BBA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3A4CB" w14:textId="77777777" w:rsidR="0016508F" w:rsidRPr="00BF596C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2C5D5D6" w14:textId="77777777" w:rsidR="0016508F" w:rsidRPr="00BF596C" w:rsidRDefault="0016508F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BF596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A967A2" w14:textId="70738835" w:rsidR="0016508F" w:rsidRDefault="00D807F5" w:rsidP="0016508F">
    <w:pPr>
      <w:pStyle w:val="Header"/>
      <w:rPr>
        <w:rFonts w:ascii="Angsana New" w:hAnsi="Angsana New"/>
        <w:b/>
        <w:bCs/>
        <w:sz w:val="32"/>
        <w:szCs w:val="32"/>
      </w:rPr>
    </w:pPr>
    <w:r w:rsidRPr="00D807F5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7077E6" w:rsidRPr="007077E6">
      <w:rPr>
        <w:rFonts w:ascii="Angsana New" w:hAnsi="Angsana New"/>
        <w:b/>
        <w:bCs/>
        <w:sz w:val="32"/>
        <w:szCs w:val="32"/>
      </w:rPr>
      <w:t>31</w:t>
    </w:r>
    <w:r w:rsidRPr="00D807F5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="007077E6" w:rsidRPr="007077E6">
      <w:rPr>
        <w:rFonts w:ascii="Angsana New" w:hAnsi="Angsana New"/>
        <w:b/>
        <w:bCs/>
        <w:sz w:val="32"/>
        <w:szCs w:val="32"/>
      </w:rPr>
      <w:t>2569</w:t>
    </w:r>
    <w:r w:rsidR="0016508F" w:rsidRPr="00D807F5">
      <w:rPr>
        <w:rFonts w:ascii="Angsana New" w:hAnsi="Angsana New"/>
        <w:b/>
        <w:bCs/>
        <w:sz w:val="32"/>
        <w:szCs w:val="32"/>
        <w:cs/>
      </w:rPr>
      <w:t xml:space="preserve"> </w:t>
    </w:r>
    <w:r w:rsidR="0016508F"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43B4BD2" w14:textId="77777777" w:rsidR="0016508F" w:rsidRPr="00F2774B" w:rsidRDefault="0016508F" w:rsidP="0016508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C72D8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0D3EBE8F" w14:textId="77777777" w:rsidR="00C75F2F" w:rsidRPr="00B76231" w:rsidRDefault="00C75F2F" w:rsidP="006F2A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92FA31" w14:textId="17A41D09" w:rsidR="0081235F" w:rsidRDefault="00BF2F48" w:rsidP="0081235F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7077E6" w:rsidRPr="007077E6">
      <w:rPr>
        <w:rFonts w:ascii="Angsana New" w:hAnsi="Angsana New"/>
        <w:b/>
        <w:bCs/>
        <w:sz w:val="32"/>
        <w:szCs w:val="32"/>
      </w:rPr>
      <w:t>31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7077E6" w:rsidRPr="007077E6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81235F"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37940AF" w14:textId="77777777" w:rsidR="00C75F2F" w:rsidRPr="00F2774B" w:rsidRDefault="00C75F2F" w:rsidP="00710A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1D40F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บริษัท สแกน อินเตอร์ จำกัด (มหาชน) และบริษัทย่อย</w:t>
    </w:r>
  </w:p>
  <w:p w14:paraId="6EF13483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  <w:r w:rsidRPr="00A30656">
      <w:rPr>
        <w:rFonts w:ascii="Angsana New" w:hAnsi="Angsana New"/>
        <w:b/>
        <w:bCs/>
        <w:sz w:val="31"/>
        <w:szCs w:val="31"/>
        <w:cs/>
      </w:rPr>
      <w:t>หมายเหตุประกอบงบการเงินระหว่างกาลแบบย่อ</w:t>
    </w:r>
  </w:p>
  <w:p w14:paraId="2318605E" w14:textId="6271E4FF" w:rsidR="00D2686C" w:rsidRDefault="00D2686C" w:rsidP="00D2686C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7077E6" w:rsidRPr="007077E6">
      <w:rPr>
        <w:rFonts w:ascii="Angsana New" w:hAnsi="Angsana New"/>
        <w:b/>
        <w:bCs/>
        <w:sz w:val="32"/>
        <w:szCs w:val="32"/>
      </w:rPr>
      <w:t>31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7077E6" w:rsidRPr="007077E6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93E6815" w14:textId="73B47C40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BBCE6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บริษัท สแกน อินเตอร์ จำกัด (มหาชน) และบริษัทย่อย</w:t>
    </w:r>
  </w:p>
  <w:p w14:paraId="7AFACA7F" w14:textId="77777777" w:rsidR="00AA6007" w:rsidRPr="00B76231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B7623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A3B644A" w14:textId="0E9804D0" w:rsidR="00D2686C" w:rsidRDefault="00D2686C" w:rsidP="00D2686C">
    <w:pPr>
      <w:pStyle w:val="Header"/>
      <w:rPr>
        <w:rFonts w:ascii="Angsana New" w:hAnsi="Angsana New"/>
        <w:b/>
        <w:bCs/>
        <w:sz w:val="32"/>
        <w:szCs w:val="32"/>
      </w:rPr>
    </w:pPr>
    <w:r w:rsidRPr="00417248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Pr="00417248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7077E6" w:rsidRPr="007077E6">
      <w:rPr>
        <w:rFonts w:ascii="Angsana New" w:hAnsi="Angsana New"/>
        <w:b/>
        <w:bCs/>
        <w:sz w:val="32"/>
        <w:szCs w:val="32"/>
      </w:rPr>
      <w:t>31</w:t>
    </w:r>
    <w:r w:rsidRPr="00417248">
      <w:rPr>
        <w:rFonts w:ascii="Angsana New" w:hAnsi="Angsana New" w:hint="cs"/>
        <w:b/>
        <w:bCs/>
        <w:sz w:val="32"/>
        <w:szCs w:val="32"/>
        <w:cs/>
      </w:rPr>
      <w:t xml:space="preserve"> มีนาคม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="007077E6" w:rsidRPr="007077E6">
      <w:rPr>
        <w:rFonts w:ascii="Angsana New" w:hAnsi="Angsana New"/>
        <w:b/>
        <w:bCs/>
        <w:sz w:val="32"/>
        <w:szCs w:val="32"/>
      </w:rPr>
      <w:t>2569</w:t>
    </w:r>
    <w:r w:rsidRPr="00417248">
      <w:rPr>
        <w:rFonts w:ascii="Angsana New" w:hAnsi="Angsana New"/>
        <w:b/>
        <w:bCs/>
        <w:sz w:val="32"/>
        <w:szCs w:val="32"/>
      </w:rPr>
      <w:t xml:space="preserve"> </w:t>
    </w:r>
    <w:r w:rsidRPr="00BF596C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3C0944D" w14:textId="77777777" w:rsidR="00AA6007" w:rsidRPr="00A30656" w:rsidRDefault="00AA6007" w:rsidP="00AA600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1"/>
        <w:szCs w:val="3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EBA4D06"/>
    <w:multiLevelType w:val="hybridMultilevel"/>
    <w:tmpl w:val="F2D44A02"/>
    <w:lvl w:ilvl="0" w:tplc="893E8242">
      <w:start w:val="1"/>
      <w:numFmt w:val="thaiLetters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6D80ADE"/>
    <w:multiLevelType w:val="hybridMultilevel"/>
    <w:tmpl w:val="D3D8A654"/>
    <w:lvl w:ilvl="0" w:tplc="61CC4B10">
      <w:start w:val="1"/>
      <w:numFmt w:val="decimal"/>
      <w:lvlText w:val="%1"/>
      <w:lvlJc w:val="left"/>
      <w:pPr>
        <w:ind w:left="2790" w:hanging="360"/>
      </w:pPr>
      <w:rPr>
        <w:rFonts w:ascii="Angsana New" w:hAnsi="Angsana New" w:cs="Angsana New"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23E0D99"/>
    <w:multiLevelType w:val="hybridMultilevel"/>
    <w:tmpl w:val="B09CC1A0"/>
    <w:lvl w:ilvl="0" w:tplc="FBDE328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07AA14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5404AB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1CEAD0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0D84E0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D980845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34788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5501E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D3875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CA60454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172840236">
    <w:abstractNumId w:val="6"/>
  </w:num>
  <w:num w:numId="2" w16cid:durableId="1288123405">
    <w:abstractNumId w:val="5"/>
  </w:num>
  <w:num w:numId="3" w16cid:durableId="2080050974">
    <w:abstractNumId w:val="9"/>
  </w:num>
  <w:num w:numId="4" w16cid:durableId="375468538">
    <w:abstractNumId w:val="7"/>
  </w:num>
  <w:num w:numId="5" w16cid:durableId="413283390">
    <w:abstractNumId w:val="8"/>
  </w:num>
  <w:num w:numId="6" w16cid:durableId="280764331">
    <w:abstractNumId w:val="3"/>
  </w:num>
  <w:num w:numId="7" w16cid:durableId="1401439974">
    <w:abstractNumId w:val="2"/>
  </w:num>
  <w:num w:numId="8" w16cid:durableId="1086851439">
    <w:abstractNumId w:val="0"/>
  </w:num>
  <w:num w:numId="9" w16cid:durableId="1039554294">
    <w:abstractNumId w:val="1"/>
  </w:num>
  <w:num w:numId="10" w16cid:durableId="685711845">
    <w:abstractNumId w:val="4"/>
  </w:num>
  <w:num w:numId="11" w16cid:durableId="1005668796">
    <w:abstractNumId w:val="13"/>
  </w:num>
  <w:num w:numId="12" w16cid:durableId="2139253517">
    <w:abstractNumId w:val="10"/>
  </w:num>
  <w:num w:numId="13" w16cid:durableId="1437015661">
    <w:abstractNumId w:val="16"/>
  </w:num>
  <w:num w:numId="14" w16cid:durableId="1868524526">
    <w:abstractNumId w:val="12"/>
  </w:num>
  <w:num w:numId="15" w16cid:durableId="121074807">
    <w:abstractNumId w:val="14"/>
  </w:num>
  <w:num w:numId="16" w16cid:durableId="723989179">
    <w:abstractNumId w:val="18"/>
  </w:num>
  <w:num w:numId="17" w16cid:durableId="795441836">
    <w:abstractNumId w:val="19"/>
  </w:num>
  <w:num w:numId="18" w16cid:durableId="880673726">
    <w:abstractNumId w:val="15"/>
  </w:num>
  <w:num w:numId="19" w16cid:durableId="1419061186">
    <w:abstractNumId w:val="17"/>
  </w:num>
  <w:num w:numId="20" w16cid:durableId="671686550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926A88"/>
    <w:rsid w:val="000001C9"/>
    <w:rsid w:val="00000208"/>
    <w:rsid w:val="000004C0"/>
    <w:rsid w:val="00000835"/>
    <w:rsid w:val="00000839"/>
    <w:rsid w:val="00000CAE"/>
    <w:rsid w:val="00000D00"/>
    <w:rsid w:val="00000D9E"/>
    <w:rsid w:val="00000F80"/>
    <w:rsid w:val="0000124A"/>
    <w:rsid w:val="00001346"/>
    <w:rsid w:val="000013CE"/>
    <w:rsid w:val="00001572"/>
    <w:rsid w:val="00001828"/>
    <w:rsid w:val="00001892"/>
    <w:rsid w:val="0000196C"/>
    <w:rsid w:val="00001BE7"/>
    <w:rsid w:val="00001C7E"/>
    <w:rsid w:val="00001CDC"/>
    <w:rsid w:val="00001E99"/>
    <w:rsid w:val="00001FBA"/>
    <w:rsid w:val="00002300"/>
    <w:rsid w:val="000023A2"/>
    <w:rsid w:val="000025E7"/>
    <w:rsid w:val="00002639"/>
    <w:rsid w:val="00003458"/>
    <w:rsid w:val="00003605"/>
    <w:rsid w:val="00003643"/>
    <w:rsid w:val="00003DA8"/>
    <w:rsid w:val="00003EC0"/>
    <w:rsid w:val="00003EED"/>
    <w:rsid w:val="00003FF3"/>
    <w:rsid w:val="0000414B"/>
    <w:rsid w:val="00004282"/>
    <w:rsid w:val="00004310"/>
    <w:rsid w:val="0000481B"/>
    <w:rsid w:val="0000494E"/>
    <w:rsid w:val="00004A25"/>
    <w:rsid w:val="0000505B"/>
    <w:rsid w:val="00005144"/>
    <w:rsid w:val="00005218"/>
    <w:rsid w:val="00005481"/>
    <w:rsid w:val="00006056"/>
    <w:rsid w:val="00006270"/>
    <w:rsid w:val="00006398"/>
    <w:rsid w:val="00006482"/>
    <w:rsid w:val="00006A22"/>
    <w:rsid w:val="00006A97"/>
    <w:rsid w:val="00006ABA"/>
    <w:rsid w:val="00006C25"/>
    <w:rsid w:val="00006D28"/>
    <w:rsid w:val="00006D8F"/>
    <w:rsid w:val="00006E55"/>
    <w:rsid w:val="000072BA"/>
    <w:rsid w:val="000073B9"/>
    <w:rsid w:val="0000796E"/>
    <w:rsid w:val="00007A83"/>
    <w:rsid w:val="00007C76"/>
    <w:rsid w:val="00010063"/>
    <w:rsid w:val="0001023B"/>
    <w:rsid w:val="00010410"/>
    <w:rsid w:val="00010826"/>
    <w:rsid w:val="000108A9"/>
    <w:rsid w:val="00010A61"/>
    <w:rsid w:val="00010C8C"/>
    <w:rsid w:val="00010CEF"/>
    <w:rsid w:val="00010E04"/>
    <w:rsid w:val="000110B0"/>
    <w:rsid w:val="00011705"/>
    <w:rsid w:val="00011773"/>
    <w:rsid w:val="00011FC3"/>
    <w:rsid w:val="000121EE"/>
    <w:rsid w:val="00012901"/>
    <w:rsid w:val="00012C22"/>
    <w:rsid w:val="000131EC"/>
    <w:rsid w:val="00013250"/>
    <w:rsid w:val="0001330E"/>
    <w:rsid w:val="000133DE"/>
    <w:rsid w:val="00013633"/>
    <w:rsid w:val="00013C06"/>
    <w:rsid w:val="00013D36"/>
    <w:rsid w:val="00013E97"/>
    <w:rsid w:val="00014341"/>
    <w:rsid w:val="0001448B"/>
    <w:rsid w:val="00014ED6"/>
    <w:rsid w:val="0001506B"/>
    <w:rsid w:val="0001516F"/>
    <w:rsid w:val="0001523D"/>
    <w:rsid w:val="00015305"/>
    <w:rsid w:val="000156A3"/>
    <w:rsid w:val="00015766"/>
    <w:rsid w:val="00015B7A"/>
    <w:rsid w:val="00015DF2"/>
    <w:rsid w:val="00015E0E"/>
    <w:rsid w:val="00016127"/>
    <w:rsid w:val="00016607"/>
    <w:rsid w:val="00016775"/>
    <w:rsid w:val="000168D7"/>
    <w:rsid w:val="00016D17"/>
    <w:rsid w:val="000171A8"/>
    <w:rsid w:val="000171E2"/>
    <w:rsid w:val="0001721D"/>
    <w:rsid w:val="000172E6"/>
    <w:rsid w:val="00017314"/>
    <w:rsid w:val="00017BEF"/>
    <w:rsid w:val="00017C5A"/>
    <w:rsid w:val="00017DA6"/>
    <w:rsid w:val="0002007E"/>
    <w:rsid w:val="000200AA"/>
    <w:rsid w:val="000200EE"/>
    <w:rsid w:val="00020243"/>
    <w:rsid w:val="000205E4"/>
    <w:rsid w:val="0002085B"/>
    <w:rsid w:val="0002093D"/>
    <w:rsid w:val="00020A03"/>
    <w:rsid w:val="00020A73"/>
    <w:rsid w:val="00020CB7"/>
    <w:rsid w:val="00020D51"/>
    <w:rsid w:val="00020F44"/>
    <w:rsid w:val="00021113"/>
    <w:rsid w:val="000212FC"/>
    <w:rsid w:val="00021395"/>
    <w:rsid w:val="00021412"/>
    <w:rsid w:val="000216AD"/>
    <w:rsid w:val="00021B38"/>
    <w:rsid w:val="000222C3"/>
    <w:rsid w:val="0002243D"/>
    <w:rsid w:val="00022643"/>
    <w:rsid w:val="0002274C"/>
    <w:rsid w:val="00022D01"/>
    <w:rsid w:val="000233EE"/>
    <w:rsid w:val="00023407"/>
    <w:rsid w:val="0002344C"/>
    <w:rsid w:val="0002370E"/>
    <w:rsid w:val="00023900"/>
    <w:rsid w:val="00023A10"/>
    <w:rsid w:val="00023A77"/>
    <w:rsid w:val="00023AEC"/>
    <w:rsid w:val="00023C91"/>
    <w:rsid w:val="00023D94"/>
    <w:rsid w:val="00024237"/>
    <w:rsid w:val="00024486"/>
    <w:rsid w:val="0002461D"/>
    <w:rsid w:val="00024621"/>
    <w:rsid w:val="0002477D"/>
    <w:rsid w:val="00024A58"/>
    <w:rsid w:val="00024AB2"/>
    <w:rsid w:val="00024D2D"/>
    <w:rsid w:val="00024ED3"/>
    <w:rsid w:val="00024F6A"/>
    <w:rsid w:val="000250D1"/>
    <w:rsid w:val="000251DD"/>
    <w:rsid w:val="00025222"/>
    <w:rsid w:val="0002528C"/>
    <w:rsid w:val="00025587"/>
    <w:rsid w:val="000255EF"/>
    <w:rsid w:val="000258CA"/>
    <w:rsid w:val="00025BCA"/>
    <w:rsid w:val="00025BFA"/>
    <w:rsid w:val="00025C53"/>
    <w:rsid w:val="00025C88"/>
    <w:rsid w:val="00025F0B"/>
    <w:rsid w:val="00026636"/>
    <w:rsid w:val="000267F3"/>
    <w:rsid w:val="00026900"/>
    <w:rsid w:val="0002691B"/>
    <w:rsid w:val="000270B7"/>
    <w:rsid w:val="00027598"/>
    <w:rsid w:val="00027A4F"/>
    <w:rsid w:val="00030168"/>
    <w:rsid w:val="000301EE"/>
    <w:rsid w:val="00030326"/>
    <w:rsid w:val="00030697"/>
    <w:rsid w:val="00030A73"/>
    <w:rsid w:val="00030CCE"/>
    <w:rsid w:val="00030CF2"/>
    <w:rsid w:val="00030F46"/>
    <w:rsid w:val="00030F85"/>
    <w:rsid w:val="0003115F"/>
    <w:rsid w:val="0003123A"/>
    <w:rsid w:val="000313C7"/>
    <w:rsid w:val="00031428"/>
    <w:rsid w:val="000316E8"/>
    <w:rsid w:val="00031B6D"/>
    <w:rsid w:val="00031DC0"/>
    <w:rsid w:val="0003243D"/>
    <w:rsid w:val="00032622"/>
    <w:rsid w:val="00032659"/>
    <w:rsid w:val="00032A0B"/>
    <w:rsid w:val="00032AF7"/>
    <w:rsid w:val="00032E07"/>
    <w:rsid w:val="00033296"/>
    <w:rsid w:val="000335D3"/>
    <w:rsid w:val="0003361F"/>
    <w:rsid w:val="0003363B"/>
    <w:rsid w:val="000337A2"/>
    <w:rsid w:val="0003474C"/>
    <w:rsid w:val="00034DDD"/>
    <w:rsid w:val="000352FE"/>
    <w:rsid w:val="0003539B"/>
    <w:rsid w:val="00035427"/>
    <w:rsid w:val="000354EC"/>
    <w:rsid w:val="00035686"/>
    <w:rsid w:val="00035930"/>
    <w:rsid w:val="00035D4B"/>
    <w:rsid w:val="000366A2"/>
    <w:rsid w:val="00036CE0"/>
    <w:rsid w:val="00036E89"/>
    <w:rsid w:val="00036EE5"/>
    <w:rsid w:val="00036F17"/>
    <w:rsid w:val="0003705E"/>
    <w:rsid w:val="000372BE"/>
    <w:rsid w:val="000373CE"/>
    <w:rsid w:val="00037A0B"/>
    <w:rsid w:val="00037B3A"/>
    <w:rsid w:val="00037BA1"/>
    <w:rsid w:val="00037FD4"/>
    <w:rsid w:val="00040229"/>
    <w:rsid w:val="0004048C"/>
    <w:rsid w:val="00040512"/>
    <w:rsid w:val="00040649"/>
    <w:rsid w:val="0004072C"/>
    <w:rsid w:val="00040A31"/>
    <w:rsid w:val="00040CB2"/>
    <w:rsid w:val="000413CC"/>
    <w:rsid w:val="000414E1"/>
    <w:rsid w:val="00041697"/>
    <w:rsid w:val="00041AFC"/>
    <w:rsid w:val="00041C33"/>
    <w:rsid w:val="00041C99"/>
    <w:rsid w:val="000420C6"/>
    <w:rsid w:val="00042373"/>
    <w:rsid w:val="000424F2"/>
    <w:rsid w:val="0004277E"/>
    <w:rsid w:val="00042C10"/>
    <w:rsid w:val="00042CB9"/>
    <w:rsid w:val="00043076"/>
    <w:rsid w:val="00043227"/>
    <w:rsid w:val="00043277"/>
    <w:rsid w:val="00043422"/>
    <w:rsid w:val="000434EF"/>
    <w:rsid w:val="00043561"/>
    <w:rsid w:val="000435ED"/>
    <w:rsid w:val="00043790"/>
    <w:rsid w:val="0004379D"/>
    <w:rsid w:val="00043A0B"/>
    <w:rsid w:val="00043D2E"/>
    <w:rsid w:val="00044636"/>
    <w:rsid w:val="000447B8"/>
    <w:rsid w:val="00044981"/>
    <w:rsid w:val="00044AC7"/>
    <w:rsid w:val="00044F20"/>
    <w:rsid w:val="00044F77"/>
    <w:rsid w:val="00045126"/>
    <w:rsid w:val="0004539A"/>
    <w:rsid w:val="000453CA"/>
    <w:rsid w:val="00045483"/>
    <w:rsid w:val="0004560C"/>
    <w:rsid w:val="0004570C"/>
    <w:rsid w:val="000459F3"/>
    <w:rsid w:val="00045B5F"/>
    <w:rsid w:val="00045B61"/>
    <w:rsid w:val="00045C80"/>
    <w:rsid w:val="00045CBF"/>
    <w:rsid w:val="00045CC0"/>
    <w:rsid w:val="00045DD1"/>
    <w:rsid w:val="00045EBB"/>
    <w:rsid w:val="0004662B"/>
    <w:rsid w:val="00046899"/>
    <w:rsid w:val="00046CD4"/>
    <w:rsid w:val="00046D17"/>
    <w:rsid w:val="00046EB9"/>
    <w:rsid w:val="00046EE5"/>
    <w:rsid w:val="000472DA"/>
    <w:rsid w:val="00047559"/>
    <w:rsid w:val="00047600"/>
    <w:rsid w:val="000476C0"/>
    <w:rsid w:val="0004783D"/>
    <w:rsid w:val="00047962"/>
    <w:rsid w:val="00047C76"/>
    <w:rsid w:val="00047C82"/>
    <w:rsid w:val="00050015"/>
    <w:rsid w:val="000500C3"/>
    <w:rsid w:val="000502EE"/>
    <w:rsid w:val="00050684"/>
    <w:rsid w:val="00050760"/>
    <w:rsid w:val="00050962"/>
    <w:rsid w:val="00050AE9"/>
    <w:rsid w:val="00050CD9"/>
    <w:rsid w:val="00050DC8"/>
    <w:rsid w:val="00051079"/>
    <w:rsid w:val="0005109F"/>
    <w:rsid w:val="0005113F"/>
    <w:rsid w:val="00051184"/>
    <w:rsid w:val="00052303"/>
    <w:rsid w:val="0005244D"/>
    <w:rsid w:val="00052A78"/>
    <w:rsid w:val="00052B60"/>
    <w:rsid w:val="00052BF4"/>
    <w:rsid w:val="00052DC7"/>
    <w:rsid w:val="00052F3E"/>
    <w:rsid w:val="000530DE"/>
    <w:rsid w:val="0005383B"/>
    <w:rsid w:val="000539B9"/>
    <w:rsid w:val="00053AEE"/>
    <w:rsid w:val="00053DFC"/>
    <w:rsid w:val="00054235"/>
    <w:rsid w:val="000543AC"/>
    <w:rsid w:val="0005478B"/>
    <w:rsid w:val="00054875"/>
    <w:rsid w:val="00054990"/>
    <w:rsid w:val="00054DD0"/>
    <w:rsid w:val="00054E9A"/>
    <w:rsid w:val="00054FB7"/>
    <w:rsid w:val="000550A4"/>
    <w:rsid w:val="000550BC"/>
    <w:rsid w:val="00055276"/>
    <w:rsid w:val="000554FF"/>
    <w:rsid w:val="0005590F"/>
    <w:rsid w:val="00055FCC"/>
    <w:rsid w:val="00055FE1"/>
    <w:rsid w:val="000565D9"/>
    <w:rsid w:val="00056815"/>
    <w:rsid w:val="0005686A"/>
    <w:rsid w:val="00056A9B"/>
    <w:rsid w:val="00056FE1"/>
    <w:rsid w:val="0005779F"/>
    <w:rsid w:val="000577CD"/>
    <w:rsid w:val="00057891"/>
    <w:rsid w:val="00057AAC"/>
    <w:rsid w:val="00057B67"/>
    <w:rsid w:val="00057DFB"/>
    <w:rsid w:val="000600B8"/>
    <w:rsid w:val="000604CC"/>
    <w:rsid w:val="0006056B"/>
    <w:rsid w:val="000605D7"/>
    <w:rsid w:val="00060600"/>
    <w:rsid w:val="0006060D"/>
    <w:rsid w:val="00060AA7"/>
    <w:rsid w:val="00060AD0"/>
    <w:rsid w:val="00060E6E"/>
    <w:rsid w:val="000612F6"/>
    <w:rsid w:val="00061503"/>
    <w:rsid w:val="000615AA"/>
    <w:rsid w:val="00061877"/>
    <w:rsid w:val="0006189A"/>
    <w:rsid w:val="00061EB7"/>
    <w:rsid w:val="0006242A"/>
    <w:rsid w:val="00062A87"/>
    <w:rsid w:val="00062B9E"/>
    <w:rsid w:val="00062C1C"/>
    <w:rsid w:val="00063026"/>
    <w:rsid w:val="00063068"/>
    <w:rsid w:val="000630B6"/>
    <w:rsid w:val="000636F7"/>
    <w:rsid w:val="00063CB4"/>
    <w:rsid w:val="00063CF4"/>
    <w:rsid w:val="00063FAA"/>
    <w:rsid w:val="0006441C"/>
    <w:rsid w:val="00064784"/>
    <w:rsid w:val="000648DD"/>
    <w:rsid w:val="00064ABA"/>
    <w:rsid w:val="00064B8B"/>
    <w:rsid w:val="00064C88"/>
    <w:rsid w:val="00064DED"/>
    <w:rsid w:val="00064FCF"/>
    <w:rsid w:val="000651B1"/>
    <w:rsid w:val="000653B7"/>
    <w:rsid w:val="00065490"/>
    <w:rsid w:val="00065586"/>
    <w:rsid w:val="00065841"/>
    <w:rsid w:val="00065D4B"/>
    <w:rsid w:val="00065E39"/>
    <w:rsid w:val="00065E3D"/>
    <w:rsid w:val="00065E74"/>
    <w:rsid w:val="00065FE3"/>
    <w:rsid w:val="0006610F"/>
    <w:rsid w:val="00066B57"/>
    <w:rsid w:val="00066D61"/>
    <w:rsid w:val="00066EAF"/>
    <w:rsid w:val="00067227"/>
    <w:rsid w:val="0006722E"/>
    <w:rsid w:val="000676D9"/>
    <w:rsid w:val="00067739"/>
    <w:rsid w:val="00070152"/>
    <w:rsid w:val="00070792"/>
    <w:rsid w:val="00070C00"/>
    <w:rsid w:val="00070E96"/>
    <w:rsid w:val="00070F1D"/>
    <w:rsid w:val="00070F9A"/>
    <w:rsid w:val="00070FC5"/>
    <w:rsid w:val="00071317"/>
    <w:rsid w:val="00071332"/>
    <w:rsid w:val="00071601"/>
    <w:rsid w:val="0007191E"/>
    <w:rsid w:val="00071958"/>
    <w:rsid w:val="00071A57"/>
    <w:rsid w:val="00071A91"/>
    <w:rsid w:val="00072203"/>
    <w:rsid w:val="00072463"/>
    <w:rsid w:val="0007255C"/>
    <w:rsid w:val="00072895"/>
    <w:rsid w:val="00072CBA"/>
    <w:rsid w:val="000731D0"/>
    <w:rsid w:val="000732C1"/>
    <w:rsid w:val="0007346C"/>
    <w:rsid w:val="00073B38"/>
    <w:rsid w:val="00074479"/>
    <w:rsid w:val="00074BF4"/>
    <w:rsid w:val="00074C22"/>
    <w:rsid w:val="00074CF8"/>
    <w:rsid w:val="00074FF3"/>
    <w:rsid w:val="000751DA"/>
    <w:rsid w:val="00075675"/>
    <w:rsid w:val="000756A6"/>
    <w:rsid w:val="0007587A"/>
    <w:rsid w:val="00075ABC"/>
    <w:rsid w:val="00075ADA"/>
    <w:rsid w:val="00075BFB"/>
    <w:rsid w:val="00076391"/>
    <w:rsid w:val="000763DA"/>
    <w:rsid w:val="00076491"/>
    <w:rsid w:val="000765E6"/>
    <w:rsid w:val="000772E9"/>
    <w:rsid w:val="000774D8"/>
    <w:rsid w:val="000777A4"/>
    <w:rsid w:val="000778C5"/>
    <w:rsid w:val="000779B6"/>
    <w:rsid w:val="000779C5"/>
    <w:rsid w:val="000779FA"/>
    <w:rsid w:val="00077D2D"/>
    <w:rsid w:val="00077E2E"/>
    <w:rsid w:val="00080938"/>
    <w:rsid w:val="00080EF3"/>
    <w:rsid w:val="0008123C"/>
    <w:rsid w:val="00081618"/>
    <w:rsid w:val="00081DC0"/>
    <w:rsid w:val="00082023"/>
    <w:rsid w:val="0008234D"/>
    <w:rsid w:val="00082364"/>
    <w:rsid w:val="000824E2"/>
    <w:rsid w:val="000824E7"/>
    <w:rsid w:val="00082C79"/>
    <w:rsid w:val="00082CB4"/>
    <w:rsid w:val="00082D49"/>
    <w:rsid w:val="00083356"/>
    <w:rsid w:val="000834DE"/>
    <w:rsid w:val="0008358B"/>
    <w:rsid w:val="00083891"/>
    <w:rsid w:val="000838CE"/>
    <w:rsid w:val="000839F7"/>
    <w:rsid w:val="00083A01"/>
    <w:rsid w:val="00083ADE"/>
    <w:rsid w:val="00083C22"/>
    <w:rsid w:val="0008432C"/>
    <w:rsid w:val="0008450E"/>
    <w:rsid w:val="0008455A"/>
    <w:rsid w:val="000846D1"/>
    <w:rsid w:val="000847D4"/>
    <w:rsid w:val="00084DA6"/>
    <w:rsid w:val="00084DE7"/>
    <w:rsid w:val="00084EBE"/>
    <w:rsid w:val="00084EC4"/>
    <w:rsid w:val="00084ED6"/>
    <w:rsid w:val="000850E7"/>
    <w:rsid w:val="000850F0"/>
    <w:rsid w:val="00085678"/>
    <w:rsid w:val="00085A5D"/>
    <w:rsid w:val="00085AFC"/>
    <w:rsid w:val="00085BCA"/>
    <w:rsid w:val="00085DB0"/>
    <w:rsid w:val="00085E88"/>
    <w:rsid w:val="00086094"/>
    <w:rsid w:val="000862DF"/>
    <w:rsid w:val="00086C66"/>
    <w:rsid w:val="00086DF9"/>
    <w:rsid w:val="00086E2D"/>
    <w:rsid w:val="0008702A"/>
    <w:rsid w:val="000876EA"/>
    <w:rsid w:val="00087771"/>
    <w:rsid w:val="00087AAB"/>
    <w:rsid w:val="00087C21"/>
    <w:rsid w:val="00087CF8"/>
    <w:rsid w:val="00087EA8"/>
    <w:rsid w:val="00087FD1"/>
    <w:rsid w:val="00090028"/>
    <w:rsid w:val="0009010F"/>
    <w:rsid w:val="000902FD"/>
    <w:rsid w:val="00090466"/>
    <w:rsid w:val="00090572"/>
    <w:rsid w:val="0009061F"/>
    <w:rsid w:val="0009089C"/>
    <w:rsid w:val="00090A0D"/>
    <w:rsid w:val="00090C1E"/>
    <w:rsid w:val="00090C71"/>
    <w:rsid w:val="00090D9D"/>
    <w:rsid w:val="00091C42"/>
    <w:rsid w:val="00091CF4"/>
    <w:rsid w:val="00091E98"/>
    <w:rsid w:val="000921D7"/>
    <w:rsid w:val="00092367"/>
    <w:rsid w:val="00092593"/>
    <w:rsid w:val="0009263F"/>
    <w:rsid w:val="0009273C"/>
    <w:rsid w:val="00092AA5"/>
    <w:rsid w:val="00092E3F"/>
    <w:rsid w:val="00092FD0"/>
    <w:rsid w:val="0009325E"/>
    <w:rsid w:val="000934A0"/>
    <w:rsid w:val="00093716"/>
    <w:rsid w:val="00093881"/>
    <w:rsid w:val="00093E2A"/>
    <w:rsid w:val="000944F9"/>
    <w:rsid w:val="000945EC"/>
    <w:rsid w:val="00095192"/>
    <w:rsid w:val="0009598B"/>
    <w:rsid w:val="00095B29"/>
    <w:rsid w:val="00095B78"/>
    <w:rsid w:val="00095BE5"/>
    <w:rsid w:val="00095C51"/>
    <w:rsid w:val="00095CD4"/>
    <w:rsid w:val="00095DC6"/>
    <w:rsid w:val="00095FDD"/>
    <w:rsid w:val="000960D5"/>
    <w:rsid w:val="00096333"/>
    <w:rsid w:val="00096528"/>
    <w:rsid w:val="0009689B"/>
    <w:rsid w:val="000969D5"/>
    <w:rsid w:val="00096B4B"/>
    <w:rsid w:val="00096BD0"/>
    <w:rsid w:val="00096E05"/>
    <w:rsid w:val="000970D5"/>
    <w:rsid w:val="000971B0"/>
    <w:rsid w:val="00097220"/>
    <w:rsid w:val="0009728E"/>
    <w:rsid w:val="00097421"/>
    <w:rsid w:val="000974DA"/>
    <w:rsid w:val="00097F05"/>
    <w:rsid w:val="000A02B7"/>
    <w:rsid w:val="000A044E"/>
    <w:rsid w:val="000A04B4"/>
    <w:rsid w:val="000A0541"/>
    <w:rsid w:val="000A0947"/>
    <w:rsid w:val="000A099D"/>
    <w:rsid w:val="000A0A43"/>
    <w:rsid w:val="000A0BEC"/>
    <w:rsid w:val="000A10CD"/>
    <w:rsid w:val="000A117A"/>
    <w:rsid w:val="000A13B7"/>
    <w:rsid w:val="000A146D"/>
    <w:rsid w:val="000A1787"/>
    <w:rsid w:val="000A18E6"/>
    <w:rsid w:val="000A198C"/>
    <w:rsid w:val="000A1BE0"/>
    <w:rsid w:val="000A2350"/>
    <w:rsid w:val="000A2359"/>
    <w:rsid w:val="000A2A55"/>
    <w:rsid w:val="000A2DA1"/>
    <w:rsid w:val="000A2DA2"/>
    <w:rsid w:val="000A2DC1"/>
    <w:rsid w:val="000A2EDB"/>
    <w:rsid w:val="000A2FC6"/>
    <w:rsid w:val="000A31EF"/>
    <w:rsid w:val="000A3384"/>
    <w:rsid w:val="000A339A"/>
    <w:rsid w:val="000A358E"/>
    <w:rsid w:val="000A386C"/>
    <w:rsid w:val="000A391A"/>
    <w:rsid w:val="000A3A4C"/>
    <w:rsid w:val="000A3E1B"/>
    <w:rsid w:val="000A435D"/>
    <w:rsid w:val="000A43C2"/>
    <w:rsid w:val="000A4443"/>
    <w:rsid w:val="000A45E8"/>
    <w:rsid w:val="000A4922"/>
    <w:rsid w:val="000A4C33"/>
    <w:rsid w:val="000A4D0B"/>
    <w:rsid w:val="000A5192"/>
    <w:rsid w:val="000A5261"/>
    <w:rsid w:val="000A533B"/>
    <w:rsid w:val="000A5553"/>
    <w:rsid w:val="000A5C60"/>
    <w:rsid w:val="000A5FA5"/>
    <w:rsid w:val="000A64D4"/>
    <w:rsid w:val="000A6642"/>
    <w:rsid w:val="000A6974"/>
    <w:rsid w:val="000A700A"/>
    <w:rsid w:val="000A70CB"/>
    <w:rsid w:val="000A7164"/>
    <w:rsid w:val="000A71CD"/>
    <w:rsid w:val="000A7275"/>
    <w:rsid w:val="000A75C3"/>
    <w:rsid w:val="000A78FE"/>
    <w:rsid w:val="000A7946"/>
    <w:rsid w:val="000A79C0"/>
    <w:rsid w:val="000B017A"/>
    <w:rsid w:val="000B054E"/>
    <w:rsid w:val="000B0631"/>
    <w:rsid w:val="000B08A2"/>
    <w:rsid w:val="000B0D72"/>
    <w:rsid w:val="000B142C"/>
    <w:rsid w:val="000B16D4"/>
    <w:rsid w:val="000B180C"/>
    <w:rsid w:val="000B1BCF"/>
    <w:rsid w:val="000B1D42"/>
    <w:rsid w:val="000B2BED"/>
    <w:rsid w:val="000B31C2"/>
    <w:rsid w:val="000B3226"/>
    <w:rsid w:val="000B3287"/>
    <w:rsid w:val="000B3549"/>
    <w:rsid w:val="000B359C"/>
    <w:rsid w:val="000B35BC"/>
    <w:rsid w:val="000B374D"/>
    <w:rsid w:val="000B3794"/>
    <w:rsid w:val="000B3ACB"/>
    <w:rsid w:val="000B3B42"/>
    <w:rsid w:val="000B3F46"/>
    <w:rsid w:val="000B405A"/>
    <w:rsid w:val="000B407D"/>
    <w:rsid w:val="000B454E"/>
    <w:rsid w:val="000B4702"/>
    <w:rsid w:val="000B4788"/>
    <w:rsid w:val="000B47E1"/>
    <w:rsid w:val="000B481F"/>
    <w:rsid w:val="000B4A40"/>
    <w:rsid w:val="000B4CEA"/>
    <w:rsid w:val="000B4D96"/>
    <w:rsid w:val="000B5293"/>
    <w:rsid w:val="000B5390"/>
    <w:rsid w:val="000B53D5"/>
    <w:rsid w:val="000B5568"/>
    <w:rsid w:val="000B5638"/>
    <w:rsid w:val="000B58BF"/>
    <w:rsid w:val="000B59AD"/>
    <w:rsid w:val="000B5A4E"/>
    <w:rsid w:val="000B5C77"/>
    <w:rsid w:val="000B6262"/>
    <w:rsid w:val="000B6529"/>
    <w:rsid w:val="000B6640"/>
    <w:rsid w:val="000B7135"/>
    <w:rsid w:val="000B71B7"/>
    <w:rsid w:val="000B76D6"/>
    <w:rsid w:val="000B7843"/>
    <w:rsid w:val="000B7CAE"/>
    <w:rsid w:val="000B7EA8"/>
    <w:rsid w:val="000B7F3D"/>
    <w:rsid w:val="000C009C"/>
    <w:rsid w:val="000C01EE"/>
    <w:rsid w:val="000C0290"/>
    <w:rsid w:val="000C037D"/>
    <w:rsid w:val="000C0551"/>
    <w:rsid w:val="000C08E9"/>
    <w:rsid w:val="000C0B73"/>
    <w:rsid w:val="000C11BF"/>
    <w:rsid w:val="000C1261"/>
    <w:rsid w:val="000C1434"/>
    <w:rsid w:val="000C14ED"/>
    <w:rsid w:val="000C16C9"/>
    <w:rsid w:val="000C17A0"/>
    <w:rsid w:val="000C17A3"/>
    <w:rsid w:val="000C1C6C"/>
    <w:rsid w:val="000C1D2B"/>
    <w:rsid w:val="000C260D"/>
    <w:rsid w:val="000C2777"/>
    <w:rsid w:val="000C2819"/>
    <w:rsid w:val="000C2855"/>
    <w:rsid w:val="000C2965"/>
    <w:rsid w:val="000C2D64"/>
    <w:rsid w:val="000C3306"/>
    <w:rsid w:val="000C361C"/>
    <w:rsid w:val="000C3670"/>
    <w:rsid w:val="000C3816"/>
    <w:rsid w:val="000C38BD"/>
    <w:rsid w:val="000C39C6"/>
    <w:rsid w:val="000C411E"/>
    <w:rsid w:val="000C433B"/>
    <w:rsid w:val="000C43A7"/>
    <w:rsid w:val="000C44F5"/>
    <w:rsid w:val="000C45A2"/>
    <w:rsid w:val="000C4855"/>
    <w:rsid w:val="000C4A19"/>
    <w:rsid w:val="000C4EB2"/>
    <w:rsid w:val="000C4F93"/>
    <w:rsid w:val="000C524B"/>
    <w:rsid w:val="000C52F3"/>
    <w:rsid w:val="000C57E3"/>
    <w:rsid w:val="000C57E4"/>
    <w:rsid w:val="000C588A"/>
    <w:rsid w:val="000C58D1"/>
    <w:rsid w:val="000C5B63"/>
    <w:rsid w:val="000C5B76"/>
    <w:rsid w:val="000C5EC2"/>
    <w:rsid w:val="000C616A"/>
    <w:rsid w:val="000C6363"/>
    <w:rsid w:val="000C648A"/>
    <w:rsid w:val="000C66D5"/>
    <w:rsid w:val="000C673E"/>
    <w:rsid w:val="000C6760"/>
    <w:rsid w:val="000C690E"/>
    <w:rsid w:val="000C6D15"/>
    <w:rsid w:val="000C71B6"/>
    <w:rsid w:val="000C77C3"/>
    <w:rsid w:val="000C7B6E"/>
    <w:rsid w:val="000C7D8F"/>
    <w:rsid w:val="000C7F5A"/>
    <w:rsid w:val="000D0159"/>
    <w:rsid w:val="000D06FD"/>
    <w:rsid w:val="000D0BDF"/>
    <w:rsid w:val="000D0EDF"/>
    <w:rsid w:val="000D1385"/>
    <w:rsid w:val="000D1463"/>
    <w:rsid w:val="000D1E0F"/>
    <w:rsid w:val="000D1E93"/>
    <w:rsid w:val="000D225C"/>
    <w:rsid w:val="000D252E"/>
    <w:rsid w:val="000D2E29"/>
    <w:rsid w:val="000D2F25"/>
    <w:rsid w:val="000D3082"/>
    <w:rsid w:val="000D3189"/>
    <w:rsid w:val="000D339B"/>
    <w:rsid w:val="000D341E"/>
    <w:rsid w:val="000D3536"/>
    <w:rsid w:val="000D3B20"/>
    <w:rsid w:val="000D3B36"/>
    <w:rsid w:val="000D3B85"/>
    <w:rsid w:val="000D3C8D"/>
    <w:rsid w:val="000D3C9A"/>
    <w:rsid w:val="000D404F"/>
    <w:rsid w:val="000D45DD"/>
    <w:rsid w:val="000D46B0"/>
    <w:rsid w:val="000D4889"/>
    <w:rsid w:val="000D4BD1"/>
    <w:rsid w:val="000D4C3C"/>
    <w:rsid w:val="000D4EA8"/>
    <w:rsid w:val="000D55CE"/>
    <w:rsid w:val="000D56FA"/>
    <w:rsid w:val="000D57C0"/>
    <w:rsid w:val="000D5891"/>
    <w:rsid w:val="000D5970"/>
    <w:rsid w:val="000D5BBA"/>
    <w:rsid w:val="000D6381"/>
    <w:rsid w:val="000D6438"/>
    <w:rsid w:val="000D680A"/>
    <w:rsid w:val="000D69DF"/>
    <w:rsid w:val="000D6B87"/>
    <w:rsid w:val="000D6D1F"/>
    <w:rsid w:val="000D6F10"/>
    <w:rsid w:val="000D6F65"/>
    <w:rsid w:val="000D70DA"/>
    <w:rsid w:val="000D72EE"/>
    <w:rsid w:val="000D7679"/>
    <w:rsid w:val="000D76D5"/>
    <w:rsid w:val="000D76F6"/>
    <w:rsid w:val="000D77CE"/>
    <w:rsid w:val="000D7807"/>
    <w:rsid w:val="000D7924"/>
    <w:rsid w:val="000D79B6"/>
    <w:rsid w:val="000D7C6A"/>
    <w:rsid w:val="000D7E8E"/>
    <w:rsid w:val="000E012E"/>
    <w:rsid w:val="000E0370"/>
    <w:rsid w:val="000E0434"/>
    <w:rsid w:val="000E049A"/>
    <w:rsid w:val="000E0656"/>
    <w:rsid w:val="000E0AF5"/>
    <w:rsid w:val="000E0BFD"/>
    <w:rsid w:val="000E0D87"/>
    <w:rsid w:val="000E1031"/>
    <w:rsid w:val="000E12CF"/>
    <w:rsid w:val="000E192B"/>
    <w:rsid w:val="000E1C24"/>
    <w:rsid w:val="000E1CE4"/>
    <w:rsid w:val="000E20F7"/>
    <w:rsid w:val="000E2755"/>
    <w:rsid w:val="000E2B77"/>
    <w:rsid w:val="000E2D4F"/>
    <w:rsid w:val="000E2F15"/>
    <w:rsid w:val="000E2FA3"/>
    <w:rsid w:val="000E31B5"/>
    <w:rsid w:val="000E339D"/>
    <w:rsid w:val="000E3706"/>
    <w:rsid w:val="000E3804"/>
    <w:rsid w:val="000E380F"/>
    <w:rsid w:val="000E38FF"/>
    <w:rsid w:val="000E3A23"/>
    <w:rsid w:val="000E3BFC"/>
    <w:rsid w:val="000E3EE5"/>
    <w:rsid w:val="000E4006"/>
    <w:rsid w:val="000E4192"/>
    <w:rsid w:val="000E41B8"/>
    <w:rsid w:val="000E422B"/>
    <w:rsid w:val="000E4751"/>
    <w:rsid w:val="000E47E5"/>
    <w:rsid w:val="000E483C"/>
    <w:rsid w:val="000E48A5"/>
    <w:rsid w:val="000E4D2B"/>
    <w:rsid w:val="000E4D3E"/>
    <w:rsid w:val="000E4D7F"/>
    <w:rsid w:val="000E4DF1"/>
    <w:rsid w:val="000E509E"/>
    <w:rsid w:val="000E5349"/>
    <w:rsid w:val="000E565C"/>
    <w:rsid w:val="000E5B2F"/>
    <w:rsid w:val="000E5CB4"/>
    <w:rsid w:val="000E5CBF"/>
    <w:rsid w:val="000E5E10"/>
    <w:rsid w:val="000E6117"/>
    <w:rsid w:val="000E6210"/>
    <w:rsid w:val="000E62C4"/>
    <w:rsid w:val="000E66F0"/>
    <w:rsid w:val="000E6AEA"/>
    <w:rsid w:val="000E6AFF"/>
    <w:rsid w:val="000E7138"/>
    <w:rsid w:val="000E720A"/>
    <w:rsid w:val="000E73B6"/>
    <w:rsid w:val="000E7425"/>
    <w:rsid w:val="000E79F1"/>
    <w:rsid w:val="000E7D75"/>
    <w:rsid w:val="000F0F93"/>
    <w:rsid w:val="000F13D7"/>
    <w:rsid w:val="000F1450"/>
    <w:rsid w:val="000F16E1"/>
    <w:rsid w:val="000F174E"/>
    <w:rsid w:val="000F1F65"/>
    <w:rsid w:val="000F249B"/>
    <w:rsid w:val="000F267C"/>
    <w:rsid w:val="000F287E"/>
    <w:rsid w:val="000F290C"/>
    <w:rsid w:val="000F2947"/>
    <w:rsid w:val="000F2A50"/>
    <w:rsid w:val="000F3093"/>
    <w:rsid w:val="000F30D1"/>
    <w:rsid w:val="000F3136"/>
    <w:rsid w:val="000F31BE"/>
    <w:rsid w:val="000F3366"/>
    <w:rsid w:val="000F339D"/>
    <w:rsid w:val="000F3756"/>
    <w:rsid w:val="000F37A5"/>
    <w:rsid w:val="000F39E1"/>
    <w:rsid w:val="000F3AD1"/>
    <w:rsid w:val="000F3D1D"/>
    <w:rsid w:val="000F447C"/>
    <w:rsid w:val="000F468B"/>
    <w:rsid w:val="000F4D17"/>
    <w:rsid w:val="000F4E27"/>
    <w:rsid w:val="000F5205"/>
    <w:rsid w:val="000F53DE"/>
    <w:rsid w:val="000F54A1"/>
    <w:rsid w:val="000F5522"/>
    <w:rsid w:val="000F55BE"/>
    <w:rsid w:val="000F56CF"/>
    <w:rsid w:val="000F579D"/>
    <w:rsid w:val="000F5E15"/>
    <w:rsid w:val="000F6019"/>
    <w:rsid w:val="000F609E"/>
    <w:rsid w:val="000F6405"/>
    <w:rsid w:val="000F65CB"/>
    <w:rsid w:val="000F6A64"/>
    <w:rsid w:val="000F6C17"/>
    <w:rsid w:val="000F71ED"/>
    <w:rsid w:val="000F724C"/>
    <w:rsid w:val="000F7497"/>
    <w:rsid w:val="000F7A31"/>
    <w:rsid w:val="000F7BC6"/>
    <w:rsid w:val="000F7C1F"/>
    <w:rsid w:val="000F7C52"/>
    <w:rsid w:val="000F7CCB"/>
    <w:rsid w:val="000F7DB9"/>
    <w:rsid w:val="001000D4"/>
    <w:rsid w:val="001005A5"/>
    <w:rsid w:val="001007EF"/>
    <w:rsid w:val="00100D38"/>
    <w:rsid w:val="00100D7B"/>
    <w:rsid w:val="00100DEB"/>
    <w:rsid w:val="00101481"/>
    <w:rsid w:val="0010150D"/>
    <w:rsid w:val="00101576"/>
    <w:rsid w:val="001015E1"/>
    <w:rsid w:val="001018AD"/>
    <w:rsid w:val="00101A66"/>
    <w:rsid w:val="00101E73"/>
    <w:rsid w:val="001021FF"/>
    <w:rsid w:val="001022B4"/>
    <w:rsid w:val="001022EC"/>
    <w:rsid w:val="001027BB"/>
    <w:rsid w:val="001027E9"/>
    <w:rsid w:val="00102BE5"/>
    <w:rsid w:val="00102F0E"/>
    <w:rsid w:val="001030D5"/>
    <w:rsid w:val="0010326D"/>
    <w:rsid w:val="00103861"/>
    <w:rsid w:val="0010386E"/>
    <w:rsid w:val="00103AD6"/>
    <w:rsid w:val="001042C4"/>
    <w:rsid w:val="001042F3"/>
    <w:rsid w:val="00104377"/>
    <w:rsid w:val="001043FA"/>
    <w:rsid w:val="001044D1"/>
    <w:rsid w:val="0010463A"/>
    <w:rsid w:val="00104B2F"/>
    <w:rsid w:val="00104B54"/>
    <w:rsid w:val="00104BF1"/>
    <w:rsid w:val="00104DE9"/>
    <w:rsid w:val="00104F6C"/>
    <w:rsid w:val="00105064"/>
    <w:rsid w:val="001055A7"/>
    <w:rsid w:val="00105617"/>
    <w:rsid w:val="00105673"/>
    <w:rsid w:val="0010572F"/>
    <w:rsid w:val="001058DF"/>
    <w:rsid w:val="00105A0B"/>
    <w:rsid w:val="00105AC0"/>
    <w:rsid w:val="00105AFF"/>
    <w:rsid w:val="00105B28"/>
    <w:rsid w:val="00105C87"/>
    <w:rsid w:val="00105EA8"/>
    <w:rsid w:val="00105F1A"/>
    <w:rsid w:val="001062CF"/>
    <w:rsid w:val="0010664E"/>
    <w:rsid w:val="001067C2"/>
    <w:rsid w:val="00106883"/>
    <w:rsid w:val="00106D56"/>
    <w:rsid w:val="001070AA"/>
    <w:rsid w:val="00107118"/>
    <w:rsid w:val="001073C6"/>
    <w:rsid w:val="00107541"/>
    <w:rsid w:val="0010794E"/>
    <w:rsid w:val="001101F3"/>
    <w:rsid w:val="00110253"/>
    <w:rsid w:val="001102AB"/>
    <w:rsid w:val="001103BB"/>
    <w:rsid w:val="001104EF"/>
    <w:rsid w:val="0011062F"/>
    <w:rsid w:val="0011080B"/>
    <w:rsid w:val="00110956"/>
    <w:rsid w:val="001109FD"/>
    <w:rsid w:val="00110BE3"/>
    <w:rsid w:val="00110C23"/>
    <w:rsid w:val="00110D4A"/>
    <w:rsid w:val="00110E80"/>
    <w:rsid w:val="00110F3B"/>
    <w:rsid w:val="00110F57"/>
    <w:rsid w:val="00111416"/>
    <w:rsid w:val="00111614"/>
    <w:rsid w:val="0011183F"/>
    <w:rsid w:val="0011197B"/>
    <w:rsid w:val="00111B28"/>
    <w:rsid w:val="00111E90"/>
    <w:rsid w:val="00111F09"/>
    <w:rsid w:val="00112379"/>
    <w:rsid w:val="00112411"/>
    <w:rsid w:val="001124CD"/>
    <w:rsid w:val="00112916"/>
    <w:rsid w:val="00112B31"/>
    <w:rsid w:val="00112C55"/>
    <w:rsid w:val="00112F85"/>
    <w:rsid w:val="00113044"/>
    <w:rsid w:val="00113D14"/>
    <w:rsid w:val="00113FD7"/>
    <w:rsid w:val="00114124"/>
    <w:rsid w:val="0011441A"/>
    <w:rsid w:val="0011460E"/>
    <w:rsid w:val="00114B53"/>
    <w:rsid w:val="00114C40"/>
    <w:rsid w:val="00114CC4"/>
    <w:rsid w:val="00114ED1"/>
    <w:rsid w:val="0011501A"/>
    <w:rsid w:val="00115D81"/>
    <w:rsid w:val="00116178"/>
    <w:rsid w:val="00116284"/>
    <w:rsid w:val="0011660D"/>
    <w:rsid w:val="001169C8"/>
    <w:rsid w:val="001169F0"/>
    <w:rsid w:val="001169FA"/>
    <w:rsid w:val="00116ED5"/>
    <w:rsid w:val="00117303"/>
    <w:rsid w:val="001174A8"/>
    <w:rsid w:val="00117C00"/>
    <w:rsid w:val="001201C4"/>
    <w:rsid w:val="00120B99"/>
    <w:rsid w:val="00120DED"/>
    <w:rsid w:val="001214CF"/>
    <w:rsid w:val="001216F2"/>
    <w:rsid w:val="00121A52"/>
    <w:rsid w:val="00121A83"/>
    <w:rsid w:val="00121AAD"/>
    <w:rsid w:val="00121B82"/>
    <w:rsid w:val="001223CC"/>
    <w:rsid w:val="001225B9"/>
    <w:rsid w:val="001229C5"/>
    <w:rsid w:val="00122C75"/>
    <w:rsid w:val="00122E9D"/>
    <w:rsid w:val="00123177"/>
    <w:rsid w:val="001232BD"/>
    <w:rsid w:val="00123433"/>
    <w:rsid w:val="00123462"/>
    <w:rsid w:val="0012368A"/>
    <w:rsid w:val="001238CD"/>
    <w:rsid w:val="00123928"/>
    <w:rsid w:val="00123947"/>
    <w:rsid w:val="001240CE"/>
    <w:rsid w:val="00124227"/>
    <w:rsid w:val="00124417"/>
    <w:rsid w:val="0012456C"/>
    <w:rsid w:val="001247DD"/>
    <w:rsid w:val="00124912"/>
    <w:rsid w:val="00124DF3"/>
    <w:rsid w:val="00125036"/>
    <w:rsid w:val="001251F6"/>
    <w:rsid w:val="001255ED"/>
    <w:rsid w:val="0012566B"/>
    <w:rsid w:val="00125673"/>
    <w:rsid w:val="00125ABD"/>
    <w:rsid w:val="0012609F"/>
    <w:rsid w:val="00126155"/>
    <w:rsid w:val="001263DC"/>
    <w:rsid w:val="0012651D"/>
    <w:rsid w:val="001266D2"/>
    <w:rsid w:val="00126722"/>
    <w:rsid w:val="00126B4F"/>
    <w:rsid w:val="00127198"/>
    <w:rsid w:val="00127447"/>
    <w:rsid w:val="00127586"/>
    <w:rsid w:val="0012772A"/>
    <w:rsid w:val="001278BC"/>
    <w:rsid w:val="00127EB0"/>
    <w:rsid w:val="001300E0"/>
    <w:rsid w:val="00130135"/>
    <w:rsid w:val="001303C2"/>
    <w:rsid w:val="0013075F"/>
    <w:rsid w:val="00130F28"/>
    <w:rsid w:val="00130FBC"/>
    <w:rsid w:val="00130FF9"/>
    <w:rsid w:val="0013101C"/>
    <w:rsid w:val="001313BB"/>
    <w:rsid w:val="00131E2C"/>
    <w:rsid w:val="001321E3"/>
    <w:rsid w:val="001324D5"/>
    <w:rsid w:val="001326A6"/>
    <w:rsid w:val="00132F72"/>
    <w:rsid w:val="00132FE4"/>
    <w:rsid w:val="00133071"/>
    <w:rsid w:val="001330D0"/>
    <w:rsid w:val="001331C6"/>
    <w:rsid w:val="001334AD"/>
    <w:rsid w:val="00133523"/>
    <w:rsid w:val="0013359B"/>
    <w:rsid w:val="00133906"/>
    <w:rsid w:val="001339CC"/>
    <w:rsid w:val="00133AC7"/>
    <w:rsid w:val="00133D33"/>
    <w:rsid w:val="00134268"/>
    <w:rsid w:val="00134579"/>
    <w:rsid w:val="001345F0"/>
    <w:rsid w:val="0013462C"/>
    <w:rsid w:val="0013467C"/>
    <w:rsid w:val="00134828"/>
    <w:rsid w:val="00134A8E"/>
    <w:rsid w:val="00134D08"/>
    <w:rsid w:val="00134E8C"/>
    <w:rsid w:val="0013532B"/>
    <w:rsid w:val="001354E5"/>
    <w:rsid w:val="001357C6"/>
    <w:rsid w:val="001358B1"/>
    <w:rsid w:val="00135A39"/>
    <w:rsid w:val="00135F40"/>
    <w:rsid w:val="00135F62"/>
    <w:rsid w:val="00135FDB"/>
    <w:rsid w:val="0013620C"/>
    <w:rsid w:val="00136469"/>
    <w:rsid w:val="00136482"/>
    <w:rsid w:val="001365A3"/>
    <w:rsid w:val="00136609"/>
    <w:rsid w:val="00136698"/>
    <w:rsid w:val="001368DD"/>
    <w:rsid w:val="001369BF"/>
    <w:rsid w:val="00136E62"/>
    <w:rsid w:val="00136FE4"/>
    <w:rsid w:val="00137060"/>
    <w:rsid w:val="001371B7"/>
    <w:rsid w:val="0013750A"/>
    <w:rsid w:val="001376F5"/>
    <w:rsid w:val="00137748"/>
    <w:rsid w:val="00137A62"/>
    <w:rsid w:val="00137A8F"/>
    <w:rsid w:val="00137DE9"/>
    <w:rsid w:val="0014041E"/>
    <w:rsid w:val="00140513"/>
    <w:rsid w:val="001406A1"/>
    <w:rsid w:val="00140907"/>
    <w:rsid w:val="00141102"/>
    <w:rsid w:val="00141104"/>
    <w:rsid w:val="001411B7"/>
    <w:rsid w:val="001413E0"/>
    <w:rsid w:val="00141557"/>
    <w:rsid w:val="001416E5"/>
    <w:rsid w:val="00141891"/>
    <w:rsid w:val="00141BB6"/>
    <w:rsid w:val="00141BD8"/>
    <w:rsid w:val="00141BF7"/>
    <w:rsid w:val="00141E84"/>
    <w:rsid w:val="00141E88"/>
    <w:rsid w:val="00142168"/>
    <w:rsid w:val="0014230E"/>
    <w:rsid w:val="001425F3"/>
    <w:rsid w:val="00142906"/>
    <w:rsid w:val="00142D63"/>
    <w:rsid w:val="00142EB3"/>
    <w:rsid w:val="0014301C"/>
    <w:rsid w:val="00143053"/>
    <w:rsid w:val="00143466"/>
    <w:rsid w:val="001435EA"/>
    <w:rsid w:val="001436EA"/>
    <w:rsid w:val="00143B5C"/>
    <w:rsid w:val="00143B7A"/>
    <w:rsid w:val="00143F59"/>
    <w:rsid w:val="0014423D"/>
    <w:rsid w:val="00144504"/>
    <w:rsid w:val="00144508"/>
    <w:rsid w:val="00144699"/>
    <w:rsid w:val="00144883"/>
    <w:rsid w:val="00144C5F"/>
    <w:rsid w:val="00145623"/>
    <w:rsid w:val="00145875"/>
    <w:rsid w:val="00145AB2"/>
    <w:rsid w:val="00145D0B"/>
    <w:rsid w:val="00145D9B"/>
    <w:rsid w:val="00145ECD"/>
    <w:rsid w:val="001460BA"/>
    <w:rsid w:val="00146470"/>
    <w:rsid w:val="00146587"/>
    <w:rsid w:val="001465B4"/>
    <w:rsid w:val="001466EA"/>
    <w:rsid w:val="00146898"/>
    <w:rsid w:val="00146AFC"/>
    <w:rsid w:val="00146D54"/>
    <w:rsid w:val="00147634"/>
    <w:rsid w:val="0014777E"/>
    <w:rsid w:val="001477F2"/>
    <w:rsid w:val="00147D7B"/>
    <w:rsid w:val="00147DF2"/>
    <w:rsid w:val="00147E7A"/>
    <w:rsid w:val="0015039A"/>
    <w:rsid w:val="0015041B"/>
    <w:rsid w:val="00150BC8"/>
    <w:rsid w:val="00150FB9"/>
    <w:rsid w:val="00151084"/>
    <w:rsid w:val="00151196"/>
    <w:rsid w:val="001512F9"/>
    <w:rsid w:val="001512FC"/>
    <w:rsid w:val="001514ED"/>
    <w:rsid w:val="0015153F"/>
    <w:rsid w:val="001516B9"/>
    <w:rsid w:val="00151837"/>
    <w:rsid w:val="00151C04"/>
    <w:rsid w:val="00151D3D"/>
    <w:rsid w:val="00151DCE"/>
    <w:rsid w:val="00151F02"/>
    <w:rsid w:val="00152175"/>
    <w:rsid w:val="001521E6"/>
    <w:rsid w:val="00152557"/>
    <w:rsid w:val="0015273A"/>
    <w:rsid w:val="00152A56"/>
    <w:rsid w:val="00152AA3"/>
    <w:rsid w:val="00152ACF"/>
    <w:rsid w:val="00152B13"/>
    <w:rsid w:val="00152DDA"/>
    <w:rsid w:val="00153394"/>
    <w:rsid w:val="0015368B"/>
    <w:rsid w:val="00153772"/>
    <w:rsid w:val="0015397F"/>
    <w:rsid w:val="001539C1"/>
    <w:rsid w:val="00154089"/>
    <w:rsid w:val="001542B4"/>
    <w:rsid w:val="0015487B"/>
    <w:rsid w:val="001548A4"/>
    <w:rsid w:val="00154B5C"/>
    <w:rsid w:val="00154C47"/>
    <w:rsid w:val="00154E63"/>
    <w:rsid w:val="0015535B"/>
    <w:rsid w:val="00155615"/>
    <w:rsid w:val="0015562D"/>
    <w:rsid w:val="00155AB9"/>
    <w:rsid w:val="00155F6D"/>
    <w:rsid w:val="00156259"/>
    <w:rsid w:val="001562C6"/>
    <w:rsid w:val="001563F3"/>
    <w:rsid w:val="00156402"/>
    <w:rsid w:val="00156714"/>
    <w:rsid w:val="0015685B"/>
    <w:rsid w:val="0015692A"/>
    <w:rsid w:val="00156935"/>
    <w:rsid w:val="00156D8E"/>
    <w:rsid w:val="00156EA4"/>
    <w:rsid w:val="00157374"/>
    <w:rsid w:val="00157389"/>
    <w:rsid w:val="001573C4"/>
    <w:rsid w:val="00157A0A"/>
    <w:rsid w:val="00157CF1"/>
    <w:rsid w:val="00157E82"/>
    <w:rsid w:val="00160158"/>
    <w:rsid w:val="001608C2"/>
    <w:rsid w:val="00160906"/>
    <w:rsid w:val="0016090C"/>
    <w:rsid w:val="00160952"/>
    <w:rsid w:val="00160D2A"/>
    <w:rsid w:val="00160E3E"/>
    <w:rsid w:val="00160EBD"/>
    <w:rsid w:val="001611C0"/>
    <w:rsid w:val="001611EF"/>
    <w:rsid w:val="00161623"/>
    <w:rsid w:val="00161796"/>
    <w:rsid w:val="00161DE8"/>
    <w:rsid w:val="00161FA4"/>
    <w:rsid w:val="001621ED"/>
    <w:rsid w:val="00162222"/>
    <w:rsid w:val="00162338"/>
    <w:rsid w:val="0016272D"/>
    <w:rsid w:val="0016295B"/>
    <w:rsid w:val="001630C3"/>
    <w:rsid w:val="0016318A"/>
    <w:rsid w:val="00163921"/>
    <w:rsid w:val="00163E41"/>
    <w:rsid w:val="00163FE8"/>
    <w:rsid w:val="001641B8"/>
    <w:rsid w:val="00164201"/>
    <w:rsid w:val="00164B2C"/>
    <w:rsid w:val="00164C87"/>
    <w:rsid w:val="00164E37"/>
    <w:rsid w:val="0016508F"/>
    <w:rsid w:val="001654C5"/>
    <w:rsid w:val="0016581B"/>
    <w:rsid w:val="00165B77"/>
    <w:rsid w:val="00165BFC"/>
    <w:rsid w:val="00165E16"/>
    <w:rsid w:val="00165EB6"/>
    <w:rsid w:val="00165EEC"/>
    <w:rsid w:val="00166156"/>
    <w:rsid w:val="0016621C"/>
    <w:rsid w:val="0016624B"/>
    <w:rsid w:val="00166402"/>
    <w:rsid w:val="001664C4"/>
    <w:rsid w:val="0016661B"/>
    <w:rsid w:val="00166923"/>
    <w:rsid w:val="00166AE2"/>
    <w:rsid w:val="00166DED"/>
    <w:rsid w:val="00166E4C"/>
    <w:rsid w:val="00166FCB"/>
    <w:rsid w:val="00167163"/>
    <w:rsid w:val="001676AF"/>
    <w:rsid w:val="0016792D"/>
    <w:rsid w:val="00167956"/>
    <w:rsid w:val="00167BFA"/>
    <w:rsid w:val="00170200"/>
    <w:rsid w:val="00170293"/>
    <w:rsid w:val="001706FA"/>
    <w:rsid w:val="00170855"/>
    <w:rsid w:val="00170D3B"/>
    <w:rsid w:val="00170E60"/>
    <w:rsid w:val="0017111F"/>
    <w:rsid w:val="00171139"/>
    <w:rsid w:val="001711BC"/>
    <w:rsid w:val="001713CE"/>
    <w:rsid w:val="0017162A"/>
    <w:rsid w:val="00171BBA"/>
    <w:rsid w:val="00171BC8"/>
    <w:rsid w:val="00171CF4"/>
    <w:rsid w:val="00171E41"/>
    <w:rsid w:val="00171FE9"/>
    <w:rsid w:val="001727E6"/>
    <w:rsid w:val="00172BF0"/>
    <w:rsid w:val="00172EA9"/>
    <w:rsid w:val="0017314A"/>
    <w:rsid w:val="001732A2"/>
    <w:rsid w:val="001733B8"/>
    <w:rsid w:val="00173AA9"/>
    <w:rsid w:val="0017436B"/>
    <w:rsid w:val="0017455E"/>
    <w:rsid w:val="00174590"/>
    <w:rsid w:val="00174B23"/>
    <w:rsid w:val="00175132"/>
    <w:rsid w:val="001753DF"/>
    <w:rsid w:val="0017547C"/>
    <w:rsid w:val="00175EC3"/>
    <w:rsid w:val="00176023"/>
    <w:rsid w:val="00176AAB"/>
    <w:rsid w:val="00176C97"/>
    <w:rsid w:val="00176FF3"/>
    <w:rsid w:val="00177047"/>
    <w:rsid w:val="00177131"/>
    <w:rsid w:val="00177382"/>
    <w:rsid w:val="001775B9"/>
    <w:rsid w:val="0017761B"/>
    <w:rsid w:val="001776EA"/>
    <w:rsid w:val="00177801"/>
    <w:rsid w:val="00177B90"/>
    <w:rsid w:val="00177CEB"/>
    <w:rsid w:val="00177F84"/>
    <w:rsid w:val="0018029D"/>
    <w:rsid w:val="001802C7"/>
    <w:rsid w:val="0018033A"/>
    <w:rsid w:val="001803A2"/>
    <w:rsid w:val="00181159"/>
    <w:rsid w:val="001815B4"/>
    <w:rsid w:val="0018181A"/>
    <w:rsid w:val="00181DA1"/>
    <w:rsid w:val="00181F58"/>
    <w:rsid w:val="00182B04"/>
    <w:rsid w:val="00182BFD"/>
    <w:rsid w:val="00182D8A"/>
    <w:rsid w:val="00182EC6"/>
    <w:rsid w:val="0018356E"/>
    <w:rsid w:val="0018372C"/>
    <w:rsid w:val="00183B91"/>
    <w:rsid w:val="00184121"/>
    <w:rsid w:val="00184166"/>
    <w:rsid w:val="00184230"/>
    <w:rsid w:val="0018434C"/>
    <w:rsid w:val="0018457E"/>
    <w:rsid w:val="0018466B"/>
    <w:rsid w:val="0018468D"/>
    <w:rsid w:val="0018470C"/>
    <w:rsid w:val="001847BF"/>
    <w:rsid w:val="00184B12"/>
    <w:rsid w:val="00184FE4"/>
    <w:rsid w:val="00185184"/>
    <w:rsid w:val="00185277"/>
    <w:rsid w:val="00185485"/>
    <w:rsid w:val="00185500"/>
    <w:rsid w:val="0018571B"/>
    <w:rsid w:val="00185813"/>
    <w:rsid w:val="00185870"/>
    <w:rsid w:val="00185A57"/>
    <w:rsid w:val="00185AFF"/>
    <w:rsid w:val="00185B1D"/>
    <w:rsid w:val="00185CF9"/>
    <w:rsid w:val="00185E07"/>
    <w:rsid w:val="00186501"/>
    <w:rsid w:val="00186657"/>
    <w:rsid w:val="001868CC"/>
    <w:rsid w:val="00186AB1"/>
    <w:rsid w:val="00187221"/>
    <w:rsid w:val="0018727D"/>
    <w:rsid w:val="001873B0"/>
    <w:rsid w:val="00187A94"/>
    <w:rsid w:val="00190502"/>
    <w:rsid w:val="0019051A"/>
    <w:rsid w:val="00190598"/>
    <w:rsid w:val="00190676"/>
    <w:rsid w:val="00190759"/>
    <w:rsid w:val="00190C8B"/>
    <w:rsid w:val="00190DA4"/>
    <w:rsid w:val="001912A1"/>
    <w:rsid w:val="001914DC"/>
    <w:rsid w:val="00191547"/>
    <w:rsid w:val="00191AF1"/>
    <w:rsid w:val="0019210E"/>
    <w:rsid w:val="00192366"/>
    <w:rsid w:val="00192493"/>
    <w:rsid w:val="001924CB"/>
    <w:rsid w:val="001925C6"/>
    <w:rsid w:val="0019279A"/>
    <w:rsid w:val="0019297F"/>
    <w:rsid w:val="00192A50"/>
    <w:rsid w:val="00192B62"/>
    <w:rsid w:val="00192EB0"/>
    <w:rsid w:val="00192F3F"/>
    <w:rsid w:val="00192F46"/>
    <w:rsid w:val="0019303E"/>
    <w:rsid w:val="001933C2"/>
    <w:rsid w:val="0019345E"/>
    <w:rsid w:val="0019384A"/>
    <w:rsid w:val="00193A08"/>
    <w:rsid w:val="00193B07"/>
    <w:rsid w:val="00193D1D"/>
    <w:rsid w:val="001940B5"/>
    <w:rsid w:val="0019414B"/>
    <w:rsid w:val="001941FB"/>
    <w:rsid w:val="001943AD"/>
    <w:rsid w:val="00194468"/>
    <w:rsid w:val="00194524"/>
    <w:rsid w:val="001949A1"/>
    <w:rsid w:val="00194BBC"/>
    <w:rsid w:val="00194C38"/>
    <w:rsid w:val="00195204"/>
    <w:rsid w:val="0019522F"/>
    <w:rsid w:val="0019530A"/>
    <w:rsid w:val="00195644"/>
    <w:rsid w:val="0019565F"/>
    <w:rsid w:val="00195692"/>
    <w:rsid w:val="001956B8"/>
    <w:rsid w:val="001957A6"/>
    <w:rsid w:val="00195AB6"/>
    <w:rsid w:val="00195D12"/>
    <w:rsid w:val="001962AA"/>
    <w:rsid w:val="0019642C"/>
    <w:rsid w:val="001964F1"/>
    <w:rsid w:val="001967E5"/>
    <w:rsid w:val="00196BD8"/>
    <w:rsid w:val="00196E59"/>
    <w:rsid w:val="00197559"/>
    <w:rsid w:val="00197874"/>
    <w:rsid w:val="00197CA7"/>
    <w:rsid w:val="00197D3F"/>
    <w:rsid w:val="00197EB4"/>
    <w:rsid w:val="00197FD6"/>
    <w:rsid w:val="001A07B1"/>
    <w:rsid w:val="001A0B0C"/>
    <w:rsid w:val="001A0D1E"/>
    <w:rsid w:val="001A0F79"/>
    <w:rsid w:val="001A1744"/>
    <w:rsid w:val="001A1C98"/>
    <w:rsid w:val="001A1D83"/>
    <w:rsid w:val="001A1DFA"/>
    <w:rsid w:val="001A1F09"/>
    <w:rsid w:val="001A1FDC"/>
    <w:rsid w:val="001A1FFF"/>
    <w:rsid w:val="001A202B"/>
    <w:rsid w:val="001A20DC"/>
    <w:rsid w:val="001A230C"/>
    <w:rsid w:val="001A2608"/>
    <w:rsid w:val="001A2910"/>
    <w:rsid w:val="001A2ADB"/>
    <w:rsid w:val="001A2BD2"/>
    <w:rsid w:val="001A2BFB"/>
    <w:rsid w:val="001A2CEC"/>
    <w:rsid w:val="001A2D66"/>
    <w:rsid w:val="001A2F00"/>
    <w:rsid w:val="001A3196"/>
    <w:rsid w:val="001A31F6"/>
    <w:rsid w:val="001A3E3D"/>
    <w:rsid w:val="001A41E7"/>
    <w:rsid w:val="001A42B2"/>
    <w:rsid w:val="001A43B3"/>
    <w:rsid w:val="001A4431"/>
    <w:rsid w:val="001A464A"/>
    <w:rsid w:val="001A479F"/>
    <w:rsid w:val="001A4812"/>
    <w:rsid w:val="001A49F1"/>
    <w:rsid w:val="001A4A2C"/>
    <w:rsid w:val="001A4A70"/>
    <w:rsid w:val="001A4D96"/>
    <w:rsid w:val="001A4DA1"/>
    <w:rsid w:val="001A4F49"/>
    <w:rsid w:val="001A5206"/>
    <w:rsid w:val="001A52E9"/>
    <w:rsid w:val="001A563E"/>
    <w:rsid w:val="001A593B"/>
    <w:rsid w:val="001A59E9"/>
    <w:rsid w:val="001A5E44"/>
    <w:rsid w:val="001A5F5B"/>
    <w:rsid w:val="001A5FC2"/>
    <w:rsid w:val="001A6439"/>
    <w:rsid w:val="001A65C9"/>
    <w:rsid w:val="001A6CF4"/>
    <w:rsid w:val="001A6E46"/>
    <w:rsid w:val="001A6E79"/>
    <w:rsid w:val="001A7263"/>
    <w:rsid w:val="001A735A"/>
    <w:rsid w:val="001A73AD"/>
    <w:rsid w:val="001A77D7"/>
    <w:rsid w:val="001A7A85"/>
    <w:rsid w:val="001A7F83"/>
    <w:rsid w:val="001B0303"/>
    <w:rsid w:val="001B0392"/>
    <w:rsid w:val="001B07AA"/>
    <w:rsid w:val="001B08C1"/>
    <w:rsid w:val="001B0942"/>
    <w:rsid w:val="001B09E7"/>
    <w:rsid w:val="001B09FD"/>
    <w:rsid w:val="001B0EA6"/>
    <w:rsid w:val="001B0EDC"/>
    <w:rsid w:val="001B1117"/>
    <w:rsid w:val="001B1697"/>
    <w:rsid w:val="001B17EF"/>
    <w:rsid w:val="001B1A6B"/>
    <w:rsid w:val="001B1A81"/>
    <w:rsid w:val="001B1B05"/>
    <w:rsid w:val="001B1B66"/>
    <w:rsid w:val="001B2633"/>
    <w:rsid w:val="001B2BC8"/>
    <w:rsid w:val="001B2DBA"/>
    <w:rsid w:val="001B3178"/>
    <w:rsid w:val="001B366C"/>
    <w:rsid w:val="001B42C4"/>
    <w:rsid w:val="001B446B"/>
    <w:rsid w:val="001B44BD"/>
    <w:rsid w:val="001B48F3"/>
    <w:rsid w:val="001B4BA2"/>
    <w:rsid w:val="001B4DBB"/>
    <w:rsid w:val="001B594F"/>
    <w:rsid w:val="001B5EC8"/>
    <w:rsid w:val="001B62FE"/>
    <w:rsid w:val="001B6373"/>
    <w:rsid w:val="001B6856"/>
    <w:rsid w:val="001B6966"/>
    <w:rsid w:val="001B6A5E"/>
    <w:rsid w:val="001B6AAC"/>
    <w:rsid w:val="001B6B8A"/>
    <w:rsid w:val="001B6C2A"/>
    <w:rsid w:val="001B6F56"/>
    <w:rsid w:val="001B72FB"/>
    <w:rsid w:val="001B7305"/>
    <w:rsid w:val="001B7847"/>
    <w:rsid w:val="001B785F"/>
    <w:rsid w:val="001B78C8"/>
    <w:rsid w:val="001B7C8F"/>
    <w:rsid w:val="001B7D20"/>
    <w:rsid w:val="001B7E57"/>
    <w:rsid w:val="001B7F17"/>
    <w:rsid w:val="001C0319"/>
    <w:rsid w:val="001C0619"/>
    <w:rsid w:val="001C0849"/>
    <w:rsid w:val="001C0AF4"/>
    <w:rsid w:val="001C0B2C"/>
    <w:rsid w:val="001C0CEE"/>
    <w:rsid w:val="001C10FA"/>
    <w:rsid w:val="001C1A12"/>
    <w:rsid w:val="001C1ABE"/>
    <w:rsid w:val="001C1CC3"/>
    <w:rsid w:val="001C2283"/>
    <w:rsid w:val="001C22A1"/>
    <w:rsid w:val="001C2336"/>
    <w:rsid w:val="001C2527"/>
    <w:rsid w:val="001C2822"/>
    <w:rsid w:val="001C28CF"/>
    <w:rsid w:val="001C29EA"/>
    <w:rsid w:val="001C2CAD"/>
    <w:rsid w:val="001C2D61"/>
    <w:rsid w:val="001C2F8C"/>
    <w:rsid w:val="001C3041"/>
    <w:rsid w:val="001C3525"/>
    <w:rsid w:val="001C3769"/>
    <w:rsid w:val="001C3B3F"/>
    <w:rsid w:val="001C3D06"/>
    <w:rsid w:val="001C3D21"/>
    <w:rsid w:val="001C3F64"/>
    <w:rsid w:val="001C40AC"/>
    <w:rsid w:val="001C4215"/>
    <w:rsid w:val="001C45D5"/>
    <w:rsid w:val="001C46B4"/>
    <w:rsid w:val="001C49BC"/>
    <w:rsid w:val="001C4FBC"/>
    <w:rsid w:val="001C5110"/>
    <w:rsid w:val="001C51F4"/>
    <w:rsid w:val="001C5256"/>
    <w:rsid w:val="001C533E"/>
    <w:rsid w:val="001C53B6"/>
    <w:rsid w:val="001C5434"/>
    <w:rsid w:val="001C5742"/>
    <w:rsid w:val="001C5847"/>
    <w:rsid w:val="001C5A1B"/>
    <w:rsid w:val="001C5B07"/>
    <w:rsid w:val="001C5E11"/>
    <w:rsid w:val="001C60C5"/>
    <w:rsid w:val="001C62F1"/>
    <w:rsid w:val="001C682F"/>
    <w:rsid w:val="001C6853"/>
    <w:rsid w:val="001C6D02"/>
    <w:rsid w:val="001C6DBB"/>
    <w:rsid w:val="001C6ED7"/>
    <w:rsid w:val="001C6F14"/>
    <w:rsid w:val="001C7066"/>
    <w:rsid w:val="001C70E5"/>
    <w:rsid w:val="001C711F"/>
    <w:rsid w:val="001C7301"/>
    <w:rsid w:val="001C73DC"/>
    <w:rsid w:val="001C73FB"/>
    <w:rsid w:val="001C7527"/>
    <w:rsid w:val="001C7770"/>
    <w:rsid w:val="001C77AA"/>
    <w:rsid w:val="001C7DF7"/>
    <w:rsid w:val="001C7E97"/>
    <w:rsid w:val="001D0084"/>
    <w:rsid w:val="001D0194"/>
    <w:rsid w:val="001D01A1"/>
    <w:rsid w:val="001D02F9"/>
    <w:rsid w:val="001D0B95"/>
    <w:rsid w:val="001D0C44"/>
    <w:rsid w:val="001D0C64"/>
    <w:rsid w:val="001D10EE"/>
    <w:rsid w:val="001D1267"/>
    <w:rsid w:val="001D163B"/>
    <w:rsid w:val="001D1863"/>
    <w:rsid w:val="001D1960"/>
    <w:rsid w:val="001D1B04"/>
    <w:rsid w:val="001D1C62"/>
    <w:rsid w:val="001D2017"/>
    <w:rsid w:val="001D213E"/>
    <w:rsid w:val="001D2186"/>
    <w:rsid w:val="001D21CA"/>
    <w:rsid w:val="001D2286"/>
    <w:rsid w:val="001D25E4"/>
    <w:rsid w:val="001D29BC"/>
    <w:rsid w:val="001D2AC1"/>
    <w:rsid w:val="001D2AD7"/>
    <w:rsid w:val="001D2C14"/>
    <w:rsid w:val="001D2F56"/>
    <w:rsid w:val="001D311E"/>
    <w:rsid w:val="001D3475"/>
    <w:rsid w:val="001D3887"/>
    <w:rsid w:val="001D44E9"/>
    <w:rsid w:val="001D47D8"/>
    <w:rsid w:val="001D49CC"/>
    <w:rsid w:val="001D51C7"/>
    <w:rsid w:val="001D54D5"/>
    <w:rsid w:val="001D5630"/>
    <w:rsid w:val="001D572C"/>
    <w:rsid w:val="001D57A7"/>
    <w:rsid w:val="001D585D"/>
    <w:rsid w:val="001D58F0"/>
    <w:rsid w:val="001D5A61"/>
    <w:rsid w:val="001D5AB6"/>
    <w:rsid w:val="001D6133"/>
    <w:rsid w:val="001D6286"/>
    <w:rsid w:val="001D6640"/>
    <w:rsid w:val="001D69B9"/>
    <w:rsid w:val="001D6B6A"/>
    <w:rsid w:val="001D6E5F"/>
    <w:rsid w:val="001D70F4"/>
    <w:rsid w:val="001D720A"/>
    <w:rsid w:val="001D724E"/>
    <w:rsid w:val="001D7270"/>
    <w:rsid w:val="001D744A"/>
    <w:rsid w:val="001D7645"/>
    <w:rsid w:val="001D7659"/>
    <w:rsid w:val="001D79CA"/>
    <w:rsid w:val="001D7AB1"/>
    <w:rsid w:val="001D7B79"/>
    <w:rsid w:val="001D7D35"/>
    <w:rsid w:val="001D7DFA"/>
    <w:rsid w:val="001D7F95"/>
    <w:rsid w:val="001E0000"/>
    <w:rsid w:val="001E036B"/>
    <w:rsid w:val="001E09D3"/>
    <w:rsid w:val="001E0B64"/>
    <w:rsid w:val="001E0C2D"/>
    <w:rsid w:val="001E0C99"/>
    <w:rsid w:val="001E0CA6"/>
    <w:rsid w:val="001E0DDD"/>
    <w:rsid w:val="001E0FC0"/>
    <w:rsid w:val="001E10D1"/>
    <w:rsid w:val="001E13E3"/>
    <w:rsid w:val="001E1597"/>
    <w:rsid w:val="001E168C"/>
    <w:rsid w:val="001E18B3"/>
    <w:rsid w:val="001E19C6"/>
    <w:rsid w:val="001E1B56"/>
    <w:rsid w:val="001E1C20"/>
    <w:rsid w:val="001E21B6"/>
    <w:rsid w:val="001E21C4"/>
    <w:rsid w:val="001E229B"/>
    <w:rsid w:val="001E2A3C"/>
    <w:rsid w:val="001E2A7F"/>
    <w:rsid w:val="001E2B18"/>
    <w:rsid w:val="001E2D8D"/>
    <w:rsid w:val="001E320A"/>
    <w:rsid w:val="001E330B"/>
    <w:rsid w:val="001E336F"/>
    <w:rsid w:val="001E341F"/>
    <w:rsid w:val="001E3510"/>
    <w:rsid w:val="001E3731"/>
    <w:rsid w:val="001E3A07"/>
    <w:rsid w:val="001E3A97"/>
    <w:rsid w:val="001E40B9"/>
    <w:rsid w:val="001E41CF"/>
    <w:rsid w:val="001E4E14"/>
    <w:rsid w:val="001E52AE"/>
    <w:rsid w:val="001E536A"/>
    <w:rsid w:val="001E537F"/>
    <w:rsid w:val="001E539B"/>
    <w:rsid w:val="001E5408"/>
    <w:rsid w:val="001E575E"/>
    <w:rsid w:val="001E5A90"/>
    <w:rsid w:val="001E5AE2"/>
    <w:rsid w:val="001E5CEB"/>
    <w:rsid w:val="001E5E85"/>
    <w:rsid w:val="001E6179"/>
    <w:rsid w:val="001E67BC"/>
    <w:rsid w:val="001E6AC3"/>
    <w:rsid w:val="001E6B93"/>
    <w:rsid w:val="001E6CB6"/>
    <w:rsid w:val="001E6E89"/>
    <w:rsid w:val="001E6FFD"/>
    <w:rsid w:val="001E7186"/>
    <w:rsid w:val="001E7815"/>
    <w:rsid w:val="001E7825"/>
    <w:rsid w:val="001E797D"/>
    <w:rsid w:val="001E7D45"/>
    <w:rsid w:val="001E7DCB"/>
    <w:rsid w:val="001F0082"/>
    <w:rsid w:val="001F0276"/>
    <w:rsid w:val="001F05F8"/>
    <w:rsid w:val="001F0737"/>
    <w:rsid w:val="001F0A31"/>
    <w:rsid w:val="001F0B22"/>
    <w:rsid w:val="001F0C23"/>
    <w:rsid w:val="001F0CBD"/>
    <w:rsid w:val="001F13D4"/>
    <w:rsid w:val="001F177D"/>
    <w:rsid w:val="001F1B69"/>
    <w:rsid w:val="001F1F48"/>
    <w:rsid w:val="001F21CC"/>
    <w:rsid w:val="001F2339"/>
    <w:rsid w:val="001F26BF"/>
    <w:rsid w:val="001F2717"/>
    <w:rsid w:val="001F28ED"/>
    <w:rsid w:val="001F290B"/>
    <w:rsid w:val="001F2957"/>
    <w:rsid w:val="001F2AE5"/>
    <w:rsid w:val="001F32C0"/>
    <w:rsid w:val="001F335E"/>
    <w:rsid w:val="001F33D5"/>
    <w:rsid w:val="001F364E"/>
    <w:rsid w:val="001F3889"/>
    <w:rsid w:val="001F3E09"/>
    <w:rsid w:val="001F40FE"/>
    <w:rsid w:val="001F44C6"/>
    <w:rsid w:val="001F48F1"/>
    <w:rsid w:val="001F4B91"/>
    <w:rsid w:val="001F4D40"/>
    <w:rsid w:val="001F59E7"/>
    <w:rsid w:val="001F5E02"/>
    <w:rsid w:val="001F63DA"/>
    <w:rsid w:val="001F64EC"/>
    <w:rsid w:val="001F6551"/>
    <w:rsid w:val="001F65E7"/>
    <w:rsid w:val="001F6AAE"/>
    <w:rsid w:val="001F6BA2"/>
    <w:rsid w:val="001F6C60"/>
    <w:rsid w:val="001F6FD5"/>
    <w:rsid w:val="001F71AF"/>
    <w:rsid w:val="001F7A4C"/>
    <w:rsid w:val="001F7BE9"/>
    <w:rsid w:val="001F7CCE"/>
    <w:rsid w:val="001F7D08"/>
    <w:rsid w:val="001F7E2D"/>
    <w:rsid w:val="0020017B"/>
    <w:rsid w:val="002001B7"/>
    <w:rsid w:val="0020065D"/>
    <w:rsid w:val="00200763"/>
    <w:rsid w:val="00200B54"/>
    <w:rsid w:val="00200C31"/>
    <w:rsid w:val="00200DD3"/>
    <w:rsid w:val="00200DF3"/>
    <w:rsid w:val="00200F14"/>
    <w:rsid w:val="0020143E"/>
    <w:rsid w:val="00201745"/>
    <w:rsid w:val="00201757"/>
    <w:rsid w:val="002018BC"/>
    <w:rsid w:val="00201985"/>
    <w:rsid w:val="00201A3A"/>
    <w:rsid w:val="00201E47"/>
    <w:rsid w:val="00201EB2"/>
    <w:rsid w:val="00202105"/>
    <w:rsid w:val="00202157"/>
    <w:rsid w:val="0020230A"/>
    <w:rsid w:val="00202A1C"/>
    <w:rsid w:val="00202D69"/>
    <w:rsid w:val="00202EA2"/>
    <w:rsid w:val="00202F87"/>
    <w:rsid w:val="00203290"/>
    <w:rsid w:val="002032AE"/>
    <w:rsid w:val="00203AA1"/>
    <w:rsid w:val="00203B89"/>
    <w:rsid w:val="00203CA9"/>
    <w:rsid w:val="00203DD8"/>
    <w:rsid w:val="00204214"/>
    <w:rsid w:val="0020448E"/>
    <w:rsid w:val="0020455B"/>
    <w:rsid w:val="002046A1"/>
    <w:rsid w:val="002048C9"/>
    <w:rsid w:val="00204B0C"/>
    <w:rsid w:val="00204BCD"/>
    <w:rsid w:val="00204CB9"/>
    <w:rsid w:val="00204F81"/>
    <w:rsid w:val="00204FAD"/>
    <w:rsid w:val="00205195"/>
    <w:rsid w:val="0020569D"/>
    <w:rsid w:val="0020577D"/>
    <w:rsid w:val="002057FB"/>
    <w:rsid w:val="002058E1"/>
    <w:rsid w:val="00205E15"/>
    <w:rsid w:val="00205EC3"/>
    <w:rsid w:val="0020642D"/>
    <w:rsid w:val="0020652D"/>
    <w:rsid w:val="002065C1"/>
    <w:rsid w:val="002067DF"/>
    <w:rsid w:val="0020690B"/>
    <w:rsid w:val="00206B29"/>
    <w:rsid w:val="00206E3E"/>
    <w:rsid w:val="00207472"/>
    <w:rsid w:val="0020750B"/>
    <w:rsid w:val="0020790E"/>
    <w:rsid w:val="00207CB8"/>
    <w:rsid w:val="002100A3"/>
    <w:rsid w:val="002100FD"/>
    <w:rsid w:val="0021012B"/>
    <w:rsid w:val="00210135"/>
    <w:rsid w:val="0021042A"/>
    <w:rsid w:val="00210629"/>
    <w:rsid w:val="0021065B"/>
    <w:rsid w:val="0021092F"/>
    <w:rsid w:val="00210A49"/>
    <w:rsid w:val="00210DF2"/>
    <w:rsid w:val="00210F45"/>
    <w:rsid w:val="00211274"/>
    <w:rsid w:val="002117E5"/>
    <w:rsid w:val="00211810"/>
    <w:rsid w:val="00211E6A"/>
    <w:rsid w:val="00211EE8"/>
    <w:rsid w:val="00211FCE"/>
    <w:rsid w:val="002122F8"/>
    <w:rsid w:val="002123A2"/>
    <w:rsid w:val="0021288D"/>
    <w:rsid w:val="00212A50"/>
    <w:rsid w:val="00212B7D"/>
    <w:rsid w:val="00212E7B"/>
    <w:rsid w:val="00212ED2"/>
    <w:rsid w:val="0021305E"/>
    <w:rsid w:val="00213245"/>
    <w:rsid w:val="002135F5"/>
    <w:rsid w:val="0021371F"/>
    <w:rsid w:val="002139EA"/>
    <w:rsid w:val="00213C37"/>
    <w:rsid w:val="00213C48"/>
    <w:rsid w:val="00213E67"/>
    <w:rsid w:val="00213F76"/>
    <w:rsid w:val="00214318"/>
    <w:rsid w:val="002146D7"/>
    <w:rsid w:val="00214809"/>
    <w:rsid w:val="002148E9"/>
    <w:rsid w:val="00214E41"/>
    <w:rsid w:val="00214EE7"/>
    <w:rsid w:val="0021551A"/>
    <w:rsid w:val="0021568D"/>
    <w:rsid w:val="0021580A"/>
    <w:rsid w:val="0021580C"/>
    <w:rsid w:val="00215BD0"/>
    <w:rsid w:val="00215D2F"/>
    <w:rsid w:val="002161D5"/>
    <w:rsid w:val="002161EA"/>
    <w:rsid w:val="00216BDB"/>
    <w:rsid w:val="00216D00"/>
    <w:rsid w:val="00216EF8"/>
    <w:rsid w:val="00216FE2"/>
    <w:rsid w:val="0021724A"/>
    <w:rsid w:val="00217294"/>
    <w:rsid w:val="0021751F"/>
    <w:rsid w:val="002177CC"/>
    <w:rsid w:val="002177EB"/>
    <w:rsid w:val="002178F5"/>
    <w:rsid w:val="002178F7"/>
    <w:rsid w:val="0021792C"/>
    <w:rsid w:val="00217C29"/>
    <w:rsid w:val="00217FA2"/>
    <w:rsid w:val="00220010"/>
    <w:rsid w:val="00220251"/>
    <w:rsid w:val="002202BB"/>
    <w:rsid w:val="00220645"/>
    <w:rsid w:val="00220797"/>
    <w:rsid w:val="002207B1"/>
    <w:rsid w:val="00220852"/>
    <w:rsid w:val="00220B41"/>
    <w:rsid w:val="00220C15"/>
    <w:rsid w:val="00220D76"/>
    <w:rsid w:val="00220D8C"/>
    <w:rsid w:val="00220F42"/>
    <w:rsid w:val="0022102C"/>
    <w:rsid w:val="002211E8"/>
    <w:rsid w:val="002212AA"/>
    <w:rsid w:val="00221322"/>
    <w:rsid w:val="00221445"/>
    <w:rsid w:val="002214C6"/>
    <w:rsid w:val="002217D6"/>
    <w:rsid w:val="00221852"/>
    <w:rsid w:val="0022197F"/>
    <w:rsid w:val="002219A8"/>
    <w:rsid w:val="00221A28"/>
    <w:rsid w:val="00221A4F"/>
    <w:rsid w:val="00221BD4"/>
    <w:rsid w:val="00221DC2"/>
    <w:rsid w:val="00221E29"/>
    <w:rsid w:val="002222E4"/>
    <w:rsid w:val="00222375"/>
    <w:rsid w:val="002228C6"/>
    <w:rsid w:val="002229B7"/>
    <w:rsid w:val="0022326D"/>
    <w:rsid w:val="00223301"/>
    <w:rsid w:val="0022352C"/>
    <w:rsid w:val="0022354B"/>
    <w:rsid w:val="00223BAD"/>
    <w:rsid w:val="00223F14"/>
    <w:rsid w:val="00223F39"/>
    <w:rsid w:val="00224AE6"/>
    <w:rsid w:val="00224DD8"/>
    <w:rsid w:val="00224E19"/>
    <w:rsid w:val="002255F8"/>
    <w:rsid w:val="002257DF"/>
    <w:rsid w:val="00225D95"/>
    <w:rsid w:val="00225EC1"/>
    <w:rsid w:val="00225ED4"/>
    <w:rsid w:val="002265F1"/>
    <w:rsid w:val="00226950"/>
    <w:rsid w:val="00226EA0"/>
    <w:rsid w:val="002270A6"/>
    <w:rsid w:val="0022712B"/>
    <w:rsid w:val="002274E3"/>
    <w:rsid w:val="00227A71"/>
    <w:rsid w:val="00227D0B"/>
    <w:rsid w:val="00227F2D"/>
    <w:rsid w:val="002302EF"/>
    <w:rsid w:val="00230309"/>
    <w:rsid w:val="0023075C"/>
    <w:rsid w:val="00231172"/>
    <w:rsid w:val="00231300"/>
    <w:rsid w:val="00231365"/>
    <w:rsid w:val="00231866"/>
    <w:rsid w:val="002318B1"/>
    <w:rsid w:val="00231A71"/>
    <w:rsid w:val="00231CE8"/>
    <w:rsid w:val="00231E2C"/>
    <w:rsid w:val="00232181"/>
    <w:rsid w:val="002323DB"/>
    <w:rsid w:val="002324A3"/>
    <w:rsid w:val="0023265A"/>
    <w:rsid w:val="0023282E"/>
    <w:rsid w:val="00232AA5"/>
    <w:rsid w:val="00232BED"/>
    <w:rsid w:val="00232F11"/>
    <w:rsid w:val="00232F45"/>
    <w:rsid w:val="00233586"/>
    <w:rsid w:val="002337A5"/>
    <w:rsid w:val="00233AD5"/>
    <w:rsid w:val="002343FF"/>
    <w:rsid w:val="00234822"/>
    <w:rsid w:val="00234C6C"/>
    <w:rsid w:val="00234CA0"/>
    <w:rsid w:val="00234CAD"/>
    <w:rsid w:val="00234F4A"/>
    <w:rsid w:val="00235099"/>
    <w:rsid w:val="00235311"/>
    <w:rsid w:val="0023532E"/>
    <w:rsid w:val="00235491"/>
    <w:rsid w:val="002355BC"/>
    <w:rsid w:val="00235903"/>
    <w:rsid w:val="00235B58"/>
    <w:rsid w:val="00235C18"/>
    <w:rsid w:val="00235D2A"/>
    <w:rsid w:val="00235EED"/>
    <w:rsid w:val="0023640F"/>
    <w:rsid w:val="002365DF"/>
    <w:rsid w:val="00236CC1"/>
    <w:rsid w:val="00236F53"/>
    <w:rsid w:val="00236FB9"/>
    <w:rsid w:val="0023717E"/>
    <w:rsid w:val="002373E2"/>
    <w:rsid w:val="002374AB"/>
    <w:rsid w:val="0023794F"/>
    <w:rsid w:val="00237A39"/>
    <w:rsid w:val="00237EBC"/>
    <w:rsid w:val="00237EF0"/>
    <w:rsid w:val="0024004C"/>
    <w:rsid w:val="00240062"/>
    <w:rsid w:val="002401AC"/>
    <w:rsid w:val="00240359"/>
    <w:rsid w:val="002403CB"/>
    <w:rsid w:val="00240426"/>
    <w:rsid w:val="00240564"/>
    <w:rsid w:val="002406F3"/>
    <w:rsid w:val="0024074F"/>
    <w:rsid w:val="00240990"/>
    <w:rsid w:val="00240BF2"/>
    <w:rsid w:val="00240D33"/>
    <w:rsid w:val="00240DF5"/>
    <w:rsid w:val="00240F21"/>
    <w:rsid w:val="00241164"/>
    <w:rsid w:val="00241254"/>
    <w:rsid w:val="0024186D"/>
    <w:rsid w:val="00241E0F"/>
    <w:rsid w:val="00242404"/>
    <w:rsid w:val="00242556"/>
    <w:rsid w:val="002426E1"/>
    <w:rsid w:val="00242D13"/>
    <w:rsid w:val="00242D1A"/>
    <w:rsid w:val="00242DCF"/>
    <w:rsid w:val="00242F12"/>
    <w:rsid w:val="00242F51"/>
    <w:rsid w:val="002430EB"/>
    <w:rsid w:val="002432FF"/>
    <w:rsid w:val="00243338"/>
    <w:rsid w:val="00243356"/>
    <w:rsid w:val="00243485"/>
    <w:rsid w:val="002434B9"/>
    <w:rsid w:val="002436C1"/>
    <w:rsid w:val="002438FA"/>
    <w:rsid w:val="00243A30"/>
    <w:rsid w:val="00243B15"/>
    <w:rsid w:val="00243D5A"/>
    <w:rsid w:val="00243D66"/>
    <w:rsid w:val="0024421A"/>
    <w:rsid w:val="00244415"/>
    <w:rsid w:val="00244499"/>
    <w:rsid w:val="00244DDA"/>
    <w:rsid w:val="00244FBD"/>
    <w:rsid w:val="00245146"/>
    <w:rsid w:val="00245568"/>
    <w:rsid w:val="00245898"/>
    <w:rsid w:val="002458C2"/>
    <w:rsid w:val="0024595A"/>
    <w:rsid w:val="00245ABB"/>
    <w:rsid w:val="00245E7C"/>
    <w:rsid w:val="00245E95"/>
    <w:rsid w:val="00245EDE"/>
    <w:rsid w:val="00245F57"/>
    <w:rsid w:val="00246281"/>
    <w:rsid w:val="00246708"/>
    <w:rsid w:val="00246833"/>
    <w:rsid w:val="00246B0E"/>
    <w:rsid w:val="00247310"/>
    <w:rsid w:val="00247884"/>
    <w:rsid w:val="00247C48"/>
    <w:rsid w:val="00247C8F"/>
    <w:rsid w:val="00247E5A"/>
    <w:rsid w:val="00247FEE"/>
    <w:rsid w:val="002502CE"/>
    <w:rsid w:val="00250943"/>
    <w:rsid w:val="00250980"/>
    <w:rsid w:val="002509D6"/>
    <w:rsid w:val="00250C82"/>
    <w:rsid w:val="0025127C"/>
    <w:rsid w:val="00251362"/>
    <w:rsid w:val="002514ED"/>
    <w:rsid w:val="002515A4"/>
    <w:rsid w:val="002516B4"/>
    <w:rsid w:val="0025186E"/>
    <w:rsid w:val="002518CC"/>
    <w:rsid w:val="00251BE2"/>
    <w:rsid w:val="002523BA"/>
    <w:rsid w:val="00252456"/>
    <w:rsid w:val="00252974"/>
    <w:rsid w:val="002529E5"/>
    <w:rsid w:val="002531A2"/>
    <w:rsid w:val="002532C8"/>
    <w:rsid w:val="002532FC"/>
    <w:rsid w:val="002535D2"/>
    <w:rsid w:val="00253635"/>
    <w:rsid w:val="00253780"/>
    <w:rsid w:val="00253B17"/>
    <w:rsid w:val="00253B9B"/>
    <w:rsid w:val="002542D1"/>
    <w:rsid w:val="002543A0"/>
    <w:rsid w:val="00254568"/>
    <w:rsid w:val="002548A1"/>
    <w:rsid w:val="00254955"/>
    <w:rsid w:val="002549C3"/>
    <w:rsid w:val="00254B5A"/>
    <w:rsid w:val="00254B5F"/>
    <w:rsid w:val="00254BD4"/>
    <w:rsid w:val="00254CB2"/>
    <w:rsid w:val="002553D8"/>
    <w:rsid w:val="00255A1B"/>
    <w:rsid w:val="00255AD2"/>
    <w:rsid w:val="00255BC1"/>
    <w:rsid w:val="00255FA0"/>
    <w:rsid w:val="002562E0"/>
    <w:rsid w:val="00256337"/>
    <w:rsid w:val="00256484"/>
    <w:rsid w:val="002564DF"/>
    <w:rsid w:val="00256F35"/>
    <w:rsid w:val="00256F8E"/>
    <w:rsid w:val="00257186"/>
    <w:rsid w:val="00257229"/>
    <w:rsid w:val="002574D9"/>
    <w:rsid w:val="002576C2"/>
    <w:rsid w:val="0025772F"/>
    <w:rsid w:val="00257774"/>
    <w:rsid w:val="0025797E"/>
    <w:rsid w:val="00257D12"/>
    <w:rsid w:val="00257DE7"/>
    <w:rsid w:val="00257F3E"/>
    <w:rsid w:val="00260155"/>
    <w:rsid w:val="0026032B"/>
    <w:rsid w:val="00260598"/>
    <w:rsid w:val="00260715"/>
    <w:rsid w:val="00260C86"/>
    <w:rsid w:val="00260EAA"/>
    <w:rsid w:val="00261431"/>
    <w:rsid w:val="0026183B"/>
    <w:rsid w:val="00261D31"/>
    <w:rsid w:val="00261DB6"/>
    <w:rsid w:val="00261DC2"/>
    <w:rsid w:val="0026219C"/>
    <w:rsid w:val="002623C2"/>
    <w:rsid w:val="0026241D"/>
    <w:rsid w:val="00262849"/>
    <w:rsid w:val="002629F1"/>
    <w:rsid w:val="00262A0C"/>
    <w:rsid w:val="00262D1D"/>
    <w:rsid w:val="00262FB4"/>
    <w:rsid w:val="00263117"/>
    <w:rsid w:val="002631AF"/>
    <w:rsid w:val="00263274"/>
    <w:rsid w:val="00263337"/>
    <w:rsid w:val="002635A2"/>
    <w:rsid w:val="002637DF"/>
    <w:rsid w:val="002639A0"/>
    <w:rsid w:val="00263E45"/>
    <w:rsid w:val="00264044"/>
    <w:rsid w:val="00264128"/>
    <w:rsid w:val="00264283"/>
    <w:rsid w:val="002649CC"/>
    <w:rsid w:val="00264E79"/>
    <w:rsid w:val="00264EC4"/>
    <w:rsid w:val="00264FCC"/>
    <w:rsid w:val="00265765"/>
    <w:rsid w:val="00265871"/>
    <w:rsid w:val="002658EF"/>
    <w:rsid w:val="002659F0"/>
    <w:rsid w:val="00265B42"/>
    <w:rsid w:val="00265B62"/>
    <w:rsid w:val="00265C29"/>
    <w:rsid w:val="00265D3C"/>
    <w:rsid w:val="00265EC7"/>
    <w:rsid w:val="00265F27"/>
    <w:rsid w:val="00265FCE"/>
    <w:rsid w:val="00266059"/>
    <w:rsid w:val="002663AB"/>
    <w:rsid w:val="002663DE"/>
    <w:rsid w:val="002670D5"/>
    <w:rsid w:val="002673C5"/>
    <w:rsid w:val="00267462"/>
    <w:rsid w:val="00267B1B"/>
    <w:rsid w:val="00267D70"/>
    <w:rsid w:val="00267DAF"/>
    <w:rsid w:val="00267FB1"/>
    <w:rsid w:val="00270455"/>
    <w:rsid w:val="0027046C"/>
    <w:rsid w:val="002704F7"/>
    <w:rsid w:val="00270777"/>
    <w:rsid w:val="00270AA2"/>
    <w:rsid w:val="002714F4"/>
    <w:rsid w:val="00271905"/>
    <w:rsid w:val="00271A3B"/>
    <w:rsid w:val="00271C14"/>
    <w:rsid w:val="00271CD5"/>
    <w:rsid w:val="00271DEC"/>
    <w:rsid w:val="00271DF1"/>
    <w:rsid w:val="00271F27"/>
    <w:rsid w:val="00271FD3"/>
    <w:rsid w:val="002720A0"/>
    <w:rsid w:val="002723BA"/>
    <w:rsid w:val="002723E0"/>
    <w:rsid w:val="002732CE"/>
    <w:rsid w:val="00273855"/>
    <w:rsid w:val="00273B2C"/>
    <w:rsid w:val="00273DD2"/>
    <w:rsid w:val="00273E03"/>
    <w:rsid w:val="00273EB4"/>
    <w:rsid w:val="00273F69"/>
    <w:rsid w:val="00273F86"/>
    <w:rsid w:val="002741BE"/>
    <w:rsid w:val="00274740"/>
    <w:rsid w:val="00274B04"/>
    <w:rsid w:val="00274FC5"/>
    <w:rsid w:val="002750B5"/>
    <w:rsid w:val="002752D6"/>
    <w:rsid w:val="002753B6"/>
    <w:rsid w:val="00275424"/>
    <w:rsid w:val="0027546F"/>
    <w:rsid w:val="00275505"/>
    <w:rsid w:val="00275A96"/>
    <w:rsid w:val="00275F61"/>
    <w:rsid w:val="002760D3"/>
    <w:rsid w:val="0027616E"/>
    <w:rsid w:val="0027635B"/>
    <w:rsid w:val="00276700"/>
    <w:rsid w:val="0027672C"/>
    <w:rsid w:val="0027687A"/>
    <w:rsid w:val="002768FA"/>
    <w:rsid w:val="00277064"/>
    <w:rsid w:val="00277125"/>
    <w:rsid w:val="00277387"/>
    <w:rsid w:val="002774E0"/>
    <w:rsid w:val="0027765B"/>
    <w:rsid w:val="002776B2"/>
    <w:rsid w:val="002779FB"/>
    <w:rsid w:val="00277A0B"/>
    <w:rsid w:val="00277B6B"/>
    <w:rsid w:val="00277B7E"/>
    <w:rsid w:val="0028009D"/>
    <w:rsid w:val="00280120"/>
    <w:rsid w:val="00280462"/>
    <w:rsid w:val="00280581"/>
    <w:rsid w:val="0028063F"/>
    <w:rsid w:val="002806BD"/>
    <w:rsid w:val="002807A4"/>
    <w:rsid w:val="00280807"/>
    <w:rsid w:val="00280A48"/>
    <w:rsid w:val="00280C5E"/>
    <w:rsid w:val="0028104B"/>
    <w:rsid w:val="00281097"/>
    <w:rsid w:val="002812E0"/>
    <w:rsid w:val="002814AF"/>
    <w:rsid w:val="00281581"/>
    <w:rsid w:val="002819EB"/>
    <w:rsid w:val="00281CAD"/>
    <w:rsid w:val="002821A5"/>
    <w:rsid w:val="0028236E"/>
    <w:rsid w:val="002825E7"/>
    <w:rsid w:val="002826C4"/>
    <w:rsid w:val="0028278E"/>
    <w:rsid w:val="00282831"/>
    <w:rsid w:val="00282CE1"/>
    <w:rsid w:val="00283086"/>
    <w:rsid w:val="002831FA"/>
    <w:rsid w:val="002832E8"/>
    <w:rsid w:val="00283345"/>
    <w:rsid w:val="002835BA"/>
    <w:rsid w:val="00283B01"/>
    <w:rsid w:val="00283B03"/>
    <w:rsid w:val="00283BB0"/>
    <w:rsid w:val="00284087"/>
    <w:rsid w:val="00284580"/>
    <w:rsid w:val="00284664"/>
    <w:rsid w:val="00284681"/>
    <w:rsid w:val="002855D9"/>
    <w:rsid w:val="002858EF"/>
    <w:rsid w:val="00285AF1"/>
    <w:rsid w:val="00285ECD"/>
    <w:rsid w:val="002860D5"/>
    <w:rsid w:val="00286159"/>
    <w:rsid w:val="002864C5"/>
    <w:rsid w:val="002865DF"/>
    <w:rsid w:val="00286708"/>
    <w:rsid w:val="00286CB3"/>
    <w:rsid w:val="00287311"/>
    <w:rsid w:val="0028795D"/>
    <w:rsid w:val="00287ABE"/>
    <w:rsid w:val="00287AE0"/>
    <w:rsid w:val="00287B7F"/>
    <w:rsid w:val="00287CAB"/>
    <w:rsid w:val="00287D6C"/>
    <w:rsid w:val="00287FAB"/>
    <w:rsid w:val="002904DC"/>
    <w:rsid w:val="002904EE"/>
    <w:rsid w:val="002904EF"/>
    <w:rsid w:val="002905F1"/>
    <w:rsid w:val="002905F7"/>
    <w:rsid w:val="002906F5"/>
    <w:rsid w:val="002907FC"/>
    <w:rsid w:val="0029083C"/>
    <w:rsid w:val="002908C0"/>
    <w:rsid w:val="00290BA4"/>
    <w:rsid w:val="00290C70"/>
    <w:rsid w:val="00290D62"/>
    <w:rsid w:val="00291034"/>
    <w:rsid w:val="002910EA"/>
    <w:rsid w:val="00291482"/>
    <w:rsid w:val="002914F6"/>
    <w:rsid w:val="002920FC"/>
    <w:rsid w:val="002924C2"/>
    <w:rsid w:val="002924D6"/>
    <w:rsid w:val="002925A8"/>
    <w:rsid w:val="002925CB"/>
    <w:rsid w:val="0029276F"/>
    <w:rsid w:val="0029282D"/>
    <w:rsid w:val="00292902"/>
    <w:rsid w:val="00292C76"/>
    <w:rsid w:val="00292CA0"/>
    <w:rsid w:val="00292FA1"/>
    <w:rsid w:val="00293227"/>
    <w:rsid w:val="00293381"/>
    <w:rsid w:val="002933DF"/>
    <w:rsid w:val="0029358E"/>
    <w:rsid w:val="002938CA"/>
    <w:rsid w:val="00293E62"/>
    <w:rsid w:val="00293EA4"/>
    <w:rsid w:val="002941ED"/>
    <w:rsid w:val="002942E7"/>
    <w:rsid w:val="0029449F"/>
    <w:rsid w:val="00294518"/>
    <w:rsid w:val="002948B1"/>
    <w:rsid w:val="0029528F"/>
    <w:rsid w:val="00295C7E"/>
    <w:rsid w:val="00295DAC"/>
    <w:rsid w:val="0029602D"/>
    <w:rsid w:val="002962F0"/>
    <w:rsid w:val="00296445"/>
    <w:rsid w:val="00296532"/>
    <w:rsid w:val="002965FD"/>
    <w:rsid w:val="002966AB"/>
    <w:rsid w:val="00296D32"/>
    <w:rsid w:val="00296E70"/>
    <w:rsid w:val="00297009"/>
    <w:rsid w:val="00297196"/>
    <w:rsid w:val="0029731F"/>
    <w:rsid w:val="00297717"/>
    <w:rsid w:val="00297A08"/>
    <w:rsid w:val="00297A37"/>
    <w:rsid w:val="002A03BF"/>
    <w:rsid w:val="002A04C0"/>
    <w:rsid w:val="002A0952"/>
    <w:rsid w:val="002A0F3D"/>
    <w:rsid w:val="002A1019"/>
    <w:rsid w:val="002A129F"/>
    <w:rsid w:val="002A1567"/>
    <w:rsid w:val="002A161C"/>
    <w:rsid w:val="002A1E70"/>
    <w:rsid w:val="002A1E8B"/>
    <w:rsid w:val="002A240A"/>
    <w:rsid w:val="002A2505"/>
    <w:rsid w:val="002A2548"/>
    <w:rsid w:val="002A28CB"/>
    <w:rsid w:val="002A2BAC"/>
    <w:rsid w:val="002A2D9D"/>
    <w:rsid w:val="002A32C7"/>
    <w:rsid w:val="002A3304"/>
    <w:rsid w:val="002A3556"/>
    <w:rsid w:val="002A36AC"/>
    <w:rsid w:val="002A3778"/>
    <w:rsid w:val="002A3C51"/>
    <w:rsid w:val="002A41ED"/>
    <w:rsid w:val="002A42DF"/>
    <w:rsid w:val="002A4861"/>
    <w:rsid w:val="002A493B"/>
    <w:rsid w:val="002A4D75"/>
    <w:rsid w:val="002A4DB0"/>
    <w:rsid w:val="002A5027"/>
    <w:rsid w:val="002A50E5"/>
    <w:rsid w:val="002A536A"/>
    <w:rsid w:val="002A559D"/>
    <w:rsid w:val="002A55E3"/>
    <w:rsid w:val="002A562C"/>
    <w:rsid w:val="002A5EA5"/>
    <w:rsid w:val="002A6117"/>
    <w:rsid w:val="002A613D"/>
    <w:rsid w:val="002A6429"/>
    <w:rsid w:val="002A6506"/>
    <w:rsid w:val="002A6585"/>
    <w:rsid w:val="002A658D"/>
    <w:rsid w:val="002A6A5A"/>
    <w:rsid w:val="002A6A88"/>
    <w:rsid w:val="002A6CCC"/>
    <w:rsid w:val="002A710F"/>
    <w:rsid w:val="002A7147"/>
    <w:rsid w:val="002A7495"/>
    <w:rsid w:val="002A77C7"/>
    <w:rsid w:val="002A7C81"/>
    <w:rsid w:val="002B011F"/>
    <w:rsid w:val="002B0196"/>
    <w:rsid w:val="002B036F"/>
    <w:rsid w:val="002B04F6"/>
    <w:rsid w:val="002B05EC"/>
    <w:rsid w:val="002B0A11"/>
    <w:rsid w:val="002B0A5D"/>
    <w:rsid w:val="002B10BC"/>
    <w:rsid w:val="002B10D7"/>
    <w:rsid w:val="002B13B9"/>
    <w:rsid w:val="002B1A50"/>
    <w:rsid w:val="002B1B5B"/>
    <w:rsid w:val="002B1D4B"/>
    <w:rsid w:val="002B1EFD"/>
    <w:rsid w:val="002B2333"/>
    <w:rsid w:val="002B23C4"/>
    <w:rsid w:val="002B24BA"/>
    <w:rsid w:val="002B251F"/>
    <w:rsid w:val="002B2752"/>
    <w:rsid w:val="002B27A1"/>
    <w:rsid w:val="002B27DB"/>
    <w:rsid w:val="002B29FF"/>
    <w:rsid w:val="002B2CA6"/>
    <w:rsid w:val="002B2D28"/>
    <w:rsid w:val="002B3078"/>
    <w:rsid w:val="002B3107"/>
    <w:rsid w:val="002B31DA"/>
    <w:rsid w:val="002B3356"/>
    <w:rsid w:val="002B33EF"/>
    <w:rsid w:val="002B35A5"/>
    <w:rsid w:val="002B35BF"/>
    <w:rsid w:val="002B3A37"/>
    <w:rsid w:val="002B3BF5"/>
    <w:rsid w:val="002B3DD9"/>
    <w:rsid w:val="002B3F9C"/>
    <w:rsid w:val="002B408C"/>
    <w:rsid w:val="002B41E1"/>
    <w:rsid w:val="002B43BA"/>
    <w:rsid w:val="002B4411"/>
    <w:rsid w:val="002B4472"/>
    <w:rsid w:val="002B48B5"/>
    <w:rsid w:val="002B5123"/>
    <w:rsid w:val="002B5568"/>
    <w:rsid w:val="002B58A9"/>
    <w:rsid w:val="002B5AF1"/>
    <w:rsid w:val="002B5D59"/>
    <w:rsid w:val="002B608F"/>
    <w:rsid w:val="002B629A"/>
    <w:rsid w:val="002B654D"/>
    <w:rsid w:val="002B6AAE"/>
    <w:rsid w:val="002B6BCB"/>
    <w:rsid w:val="002B6D08"/>
    <w:rsid w:val="002B6D22"/>
    <w:rsid w:val="002B6D7D"/>
    <w:rsid w:val="002B7146"/>
    <w:rsid w:val="002B72A3"/>
    <w:rsid w:val="002B72A9"/>
    <w:rsid w:val="002B7A60"/>
    <w:rsid w:val="002B7D94"/>
    <w:rsid w:val="002C04AF"/>
    <w:rsid w:val="002C05A7"/>
    <w:rsid w:val="002C1E70"/>
    <w:rsid w:val="002C2031"/>
    <w:rsid w:val="002C2422"/>
    <w:rsid w:val="002C2748"/>
    <w:rsid w:val="002C284C"/>
    <w:rsid w:val="002C2BA0"/>
    <w:rsid w:val="002C2CEB"/>
    <w:rsid w:val="002C2E67"/>
    <w:rsid w:val="002C31AF"/>
    <w:rsid w:val="002C351B"/>
    <w:rsid w:val="002C3938"/>
    <w:rsid w:val="002C3B9F"/>
    <w:rsid w:val="002C3BFE"/>
    <w:rsid w:val="002C3EB3"/>
    <w:rsid w:val="002C3EE9"/>
    <w:rsid w:val="002C4492"/>
    <w:rsid w:val="002C44D5"/>
    <w:rsid w:val="002C48B9"/>
    <w:rsid w:val="002C4988"/>
    <w:rsid w:val="002C4C10"/>
    <w:rsid w:val="002C4D7A"/>
    <w:rsid w:val="002C4DEE"/>
    <w:rsid w:val="002C4FEE"/>
    <w:rsid w:val="002C5163"/>
    <w:rsid w:val="002C5181"/>
    <w:rsid w:val="002C51C2"/>
    <w:rsid w:val="002C55E6"/>
    <w:rsid w:val="002C55F5"/>
    <w:rsid w:val="002C5636"/>
    <w:rsid w:val="002C5BBD"/>
    <w:rsid w:val="002C5C5B"/>
    <w:rsid w:val="002C5EE0"/>
    <w:rsid w:val="002C61DB"/>
    <w:rsid w:val="002C64A8"/>
    <w:rsid w:val="002C64C1"/>
    <w:rsid w:val="002C6A16"/>
    <w:rsid w:val="002C6DB3"/>
    <w:rsid w:val="002C6F0A"/>
    <w:rsid w:val="002C70DA"/>
    <w:rsid w:val="002C70F4"/>
    <w:rsid w:val="002C771C"/>
    <w:rsid w:val="002C7C3D"/>
    <w:rsid w:val="002C7C8B"/>
    <w:rsid w:val="002C7FD1"/>
    <w:rsid w:val="002D0135"/>
    <w:rsid w:val="002D01CC"/>
    <w:rsid w:val="002D02A8"/>
    <w:rsid w:val="002D1610"/>
    <w:rsid w:val="002D171D"/>
    <w:rsid w:val="002D17B5"/>
    <w:rsid w:val="002D17C3"/>
    <w:rsid w:val="002D1804"/>
    <w:rsid w:val="002D1B8C"/>
    <w:rsid w:val="002D1BE9"/>
    <w:rsid w:val="002D1D51"/>
    <w:rsid w:val="002D1F26"/>
    <w:rsid w:val="002D2003"/>
    <w:rsid w:val="002D20D7"/>
    <w:rsid w:val="002D2334"/>
    <w:rsid w:val="002D23E0"/>
    <w:rsid w:val="002D27F9"/>
    <w:rsid w:val="002D285F"/>
    <w:rsid w:val="002D2BC7"/>
    <w:rsid w:val="002D2CB3"/>
    <w:rsid w:val="002D2EB4"/>
    <w:rsid w:val="002D2FC6"/>
    <w:rsid w:val="002D3072"/>
    <w:rsid w:val="002D3265"/>
    <w:rsid w:val="002D32FA"/>
    <w:rsid w:val="002D37D9"/>
    <w:rsid w:val="002D3B10"/>
    <w:rsid w:val="002D3C90"/>
    <w:rsid w:val="002D3D9B"/>
    <w:rsid w:val="002D44CE"/>
    <w:rsid w:val="002D453F"/>
    <w:rsid w:val="002D4792"/>
    <w:rsid w:val="002D48A6"/>
    <w:rsid w:val="002D4A06"/>
    <w:rsid w:val="002D4B9B"/>
    <w:rsid w:val="002D4EF1"/>
    <w:rsid w:val="002D4F13"/>
    <w:rsid w:val="002D5298"/>
    <w:rsid w:val="002D5392"/>
    <w:rsid w:val="002D58AF"/>
    <w:rsid w:val="002D5A74"/>
    <w:rsid w:val="002D5B32"/>
    <w:rsid w:val="002D5D17"/>
    <w:rsid w:val="002D5EA1"/>
    <w:rsid w:val="002D68E9"/>
    <w:rsid w:val="002D6909"/>
    <w:rsid w:val="002D69A9"/>
    <w:rsid w:val="002D6AE1"/>
    <w:rsid w:val="002D6D07"/>
    <w:rsid w:val="002D755F"/>
    <w:rsid w:val="002D7611"/>
    <w:rsid w:val="002D7C32"/>
    <w:rsid w:val="002E00A5"/>
    <w:rsid w:val="002E01C4"/>
    <w:rsid w:val="002E02E4"/>
    <w:rsid w:val="002E05D8"/>
    <w:rsid w:val="002E0630"/>
    <w:rsid w:val="002E070F"/>
    <w:rsid w:val="002E0AE7"/>
    <w:rsid w:val="002E0EFA"/>
    <w:rsid w:val="002E0F47"/>
    <w:rsid w:val="002E11F7"/>
    <w:rsid w:val="002E1433"/>
    <w:rsid w:val="002E1489"/>
    <w:rsid w:val="002E1891"/>
    <w:rsid w:val="002E1CB8"/>
    <w:rsid w:val="002E2162"/>
    <w:rsid w:val="002E2174"/>
    <w:rsid w:val="002E21C3"/>
    <w:rsid w:val="002E25C1"/>
    <w:rsid w:val="002E2682"/>
    <w:rsid w:val="002E26A8"/>
    <w:rsid w:val="002E297C"/>
    <w:rsid w:val="002E299B"/>
    <w:rsid w:val="002E2A9E"/>
    <w:rsid w:val="002E2C96"/>
    <w:rsid w:val="002E2DDA"/>
    <w:rsid w:val="002E326C"/>
    <w:rsid w:val="002E33A1"/>
    <w:rsid w:val="002E3570"/>
    <w:rsid w:val="002E3635"/>
    <w:rsid w:val="002E37C0"/>
    <w:rsid w:val="002E392D"/>
    <w:rsid w:val="002E3CEF"/>
    <w:rsid w:val="002E3D97"/>
    <w:rsid w:val="002E3EA0"/>
    <w:rsid w:val="002E4001"/>
    <w:rsid w:val="002E400F"/>
    <w:rsid w:val="002E4185"/>
    <w:rsid w:val="002E43CC"/>
    <w:rsid w:val="002E449D"/>
    <w:rsid w:val="002E450A"/>
    <w:rsid w:val="002E4705"/>
    <w:rsid w:val="002E4BC6"/>
    <w:rsid w:val="002E4BFA"/>
    <w:rsid w:val="002E4F4A"/>
    <w:rsid w:val="002E520D"/>
    <w:rsid w:val="002E5502"/>
    <w:rsid w:val="002E556D"/>
    <w:rsid w:val="002E5999"/>
    <w:rsid w:val="002E5B07"/>
    <w:rsid w:val="002E5E80"/>
    <w:rsid w:val="002E5F8C"/>
    <w:rsid w:val="002E6614"/>
    <w:rsid w:val="002E675A"/>
    <w:rsid w:val="002E6859"/>
    <w:rsid w:val="002E68A3"/>
    <w:rsid w:val="002E68E6"/>
    <w:rsid w:val="002E6902"/>
    <w:rsid w:val="002E6AF0"/>
    <w:rsid w:val="002E6C38"/>
    <w:rsid w:val="002E6CAE"/>
    <w:rsid w:val="002E6CE2"/>
    <w:rsid w:val="002E6D40"/>
    <w:rsid w:val="002E7247"/>
    <w:rsid w:val="002E73A9"/>
    <w:rsid w:val="002E7A37"/>
    <w:rsid w:val="002E7A83"/>
    <w:rsid w:val="002E7B3F"/>
    <w:rsid w:val="002E7FF6"/>
    <w:rsid w:val="002F00D4"/>
    <w:rsid w:val="002F0218"/>
    <w:rsid w:val="002F02D7"/>
    <w:rsid w:val="002F030B"/>
    <w:rsid w:val="002F0999"/>
    <w:rsid w:val="002F0B4E"/>
    <w:rsid w:val="002F0B81"/>
    <w:rsid w:val="002F1027"/>
    <w:rsid w:val="002F11C5"/>
    <w:rsid w:val="002F192C"/>
    <w:rsid w:val="002F1B1D"/>
    <w:rsid w:val="002F2027"/>
    <w:rsid w:val="002F2033"/>
    <w:rsid w:val="002F2209"/>
    <w:rsid w:val="002F23F5"/>
    <w:rsid w:val="002F2532"/>
    <w:rsid w:val="002F276B"/>
    <w:rsid w:val="002F2907"/>
    <w:rsid w:val="002F29E7"/>
    <w:rsid w:val="002F2CF0"/>
    <w:rsid w:val="002F34FD"/>
    <w:rsid w:val="002F3698"/>
    <w:rsid w:val="002F3703"/>
    <w:rsid w:val="002F3AF5"/>
    <w:rsid w:val="002F3B04"/>
    <w:rsid w:val="002F3C25"/>
    <w:rsid w:val="002F3C6C"/>
    <w:rsid w:val="002F3D10"/>
    <w:rsid w:val="002F3E0A"/>
    <w:rsid w:val="002F4344"/>
    <w:rsid w:val="002F4575"/>
    <w:rsid w:val="002F462C"/>
    <w:rsid w:val="002F4A08"/>
    <w:rsid w:val="002F4A5E"/>
    <w:rsid w:val="002F4C72"/>
    <w:rsid w:val="002F4D88"/>
    <w:rsid w:val="002F4DEB"/>
    <w:rsid w:val="002F54C2"/>
    <w:rsid w:val="002F5D29"/>
    <w:rsid w:val="002F5DC4"/>
    <w:rsid w:val="002F5F39"/>
    <w:rsid w:val="002F6075"/>
    <w:rsid w:val="002F6B43"/>
    <w:rsid w:val="002F6DCA"/>
    <w:rsid w:val="002F6ECF"/>
    <w:rsid w:val="002F7101"/>
    <w:rsid w:val="002F7191"/>
    <w:rsid w:val="002F748E"/>
    <w:rsid w:val="002F7666"/>
    <w:rsid w:val="002F7E32"/>
    <w:rsid w:val="002F7F20"/>
    <w:rsid w:val="0030001E"/>
    <w:rsid w:val="00300129"/>
    <w:rsid w:val="00300228"/>
    <w:rsid w:val="0030059F"/>
    <w:rsid w:val="003009AB"/>
    <w:rsid w:val="003009CD"/>
    <w:rsid w:val="00300BAA"/>
    <w:rsid w:val="00301082"/>
    <w:rsid w:val="0030115D"/>
    <w:rsid w:val="00301215"/>
    <w:rsid w:val="00301630"/>
    <w:rsid w:val="003018C8"/>
    <w:rsid w:val="003019DB"/>
    <w:rsid w:val="00301A5E"/>
    <w:rsid w:val="00301CC6"/>
    <w:rsid w:val="00301EB1"/>
    <w:rsid w:val="003020DB"/>
    <w:rsid w:val="003021AC"/>
    <w:rsid w:val="00302323"/>
    <w:rsid w:val="0030237E"/>
    <w:rsid w:val="00302411"/>
    <w:rsid w:val="00302738"/>
    <w:rsid w:val="00302F4B"/>
    <w:rsid w:val="00303067"/>
    <w:rsid w:val="00303243"/>
    <w:rsid w:val="0030341D"/>
    <w:rsid w:val="0030365C"/>
    <w:rsid w:val="0030393F"/>
    <w:rsid w:val="00303B8E"/>
    <w:rsid w:val="00303E65"/>
    <w:rsid w:val="00303E97"/>
    <w:rsid w:val="003041D9"/>
    <w:rsid w:val="00304582"/>
    <w:rsid w:val="0030478A"/>
    <w:rsid w:val="003048C3"/>
    <w:rsid w:val="00304AD6"/>
    <w:rsid w:val="00304E36"/>
    <w:rsid w:val="00304EAD"/>
    <w:rsid w:val="00304EF3"/>
    <w:rsid w:val="0030542B"/>
    <w:rsid w:val="0030567F"/>
    <w:rsid w:val="0030595D"/>
    <w:rsid w:val="0030596C"/>
    <w:rsid w:val="00305BE7"/>
    <w:rsid w:val="0030605F"/>
    <w:rsid w:val="00306246"/>
    <w:rsid w:val="00306267"/>
    <w:rsid w:val="003062C1"/>
    <w:rsid w:val="0030630A"/>
    <w:rsid w:val="003066E0"/>
    <w:rsid w:val="003067CA"/>
    <w:rsid w:val="003067D6"/>
    <w:rsid w:val="003068CC"/>
    <w:rsid w:val="003069E6"/>
    <w:rsid w:val="00306B9D"/>
    <w:rsid w:val="00306DD1"/>
    <w:rsid w:val="00306E15"/>
    <w:rsid w:val="003070A0"/>
    <w:rsid w:val="00307175"/>
    <w:rsid w:val="00307261"/>
    <w:rsid w:val="0030731E"/>
    <w:rsid w:val="00307407"/>
    <w:rsid w:val="003074B8"/>
    <w:rsid w:val="0030756E"/>
    <w:rsid w:val="00307873"/>
    <w:rsid w:val="0030789F"/>
    <w:rsid w:val="0030793F"/>
    <w:rsid w:val="00307B8D"/>
    <w:rsid w:val="00307BD7"/>
    <w:rsid w:val="00307D66"/>
    <w:rsid w:val="00310296"/>
    <w:rsid w:val="003102E4"/>
    <w:rsid w:val="003105A9"/>
    <w:rsid w:val="0031083D"/>
    <w:rsid w:val="003109EF"/>
    <w:rsid w:val="00310C3F"/>
    <w:rsid w:val="00310C5B"/>
    <w:rsid w:val="00311026"/>
    <w:rsid w:val="00311335"/>
    <w:rsid w:val="0031141B"/>
    <w:rsid w:val="00311432"/>
    <w:rsid w:val="003118FC"/>
    <w:rsid w:val="00311974"/>
    <w:rsid w:val="00312413"/>
    <w:rsid w:val="00312482"/>
    <w:rsid w:val="00312654"/>
    <w:rsid w:val="00312868"/>
    <w:rsid w:val="003128E3"/>
    <w:rsid w:val="003129E8"/>
    <w:rsid w:val="00312AFD"/>
    <w:rsid w:val="00312D02"/>
    <w:rsid w:val="00312F2D"/>
    <w:rsid w:val="003130CE"/>
    <w:rsid w:val="00313134"/>
    <w:rsid w:val="0031368E"/>
    <w:rsid w:val="00313888"/>
    <w:rsid w:val="003138C8"/>
    <w:rsid w:val="003138D3"/>
    <w:rsid w:val="00313C6C"/>
    <w:rsid w:val="00313FD0"/>
    <w:rsid w:val="00314116"/>
    <w:rsid w:val="00314437"/>
    <w:rsid w:val="0031455E"/>
    <w:rsid w:val="0031459B"/>
    <w:rsid w:val="00314A16"/>
    <w:rsid w:val="00314A3F"/>
    <w:rsid w:val="003151C2"/>
    <w:rsid w:val="0031521A"/>
    <w:rsid w:val="003152E7"/>
    <w:rsid w:val="00315419"/>
    <w:rsid w:val="0031542C"/>
    <w:rsid w:val="00315509"/>
    <w:rsid w:val="0031585A"/>
    <w:rsid w:val="00315922"/>
    <w:rsid w:val="00315EB4"/>
    <w:rsid w:val="00316262"/>
    <w:rsid w:val="00316780"/>
    <w:rsid w:val="003168F1"/>
    <w:rsid w:val="00316925"/>
    <w:rsid w:val="00316A72"/>
    <w:rsid w:val="00316BA3"/>
    <w:rsid w:val="00316CE3"/>
    <w:rsid w:val="00316E55"/>
    <w:rsid w:val="003170A4"/>
    <w:rsid w:val="003170C3"/>
    <w:rsid w:val="003173ED"/>
    <w:rsid w:val="0031768E"/>
    <w:rsid w:val="00317C27"/>
    <w:rsid w:val="00317E19"/>
    <w:rsid w:val="003200EE"/>
    <w:rsid w:val="003205BD"/>
    <w:rsid w:val="003205BF"/>
    <w:rsid w:val="0032065D"/>
    <w:rsid w:val="00320B7D"/>
    <w:rsid w:val="00320D7E"/>
    <w:rsid w:val="00320F8D"/>
    <w:rsid w:val="00320FA8"/>
    <w:rsid w:val="00321106"/>
    <w:rsid w:val="003214F0"/>
    <w:rsid w:val="003215BF"/>
    <w:rsid w:val="003218C3"/>
    <w:rsid w:val="00321934"/>
    <w:rsid w:val="00321938"/>
    <w:rsid w:val="00321995"/>
    <w:rsid w:val="00321A90"/>
    <w:rsid w:val="00321B17"/>
    <w:rsid w:val="00321BCE"/>
    <w:rsid w:val="00321CE5"/>
    <w:rsid w:val="00321DBC"/>
    <w:rsid w:val="00321F0C"/>
    <w:rsid w:val="00321FC8"/>
    <w:rsid w:val="00322040"/>
    <w:rsid w:val="0032220C"/>
    <w:rsid w:val="003228B3"/>
    <w:rsid w:val="00322B7A"/>
    <w:rsid w:val="00322D32"/>
    <w:rsid w:val="00323012"/>
    <w:rsid w:val="00323302"/>
    <w:rsid w:val="00323435"/>
    <w:rsid w:val="003235E5"/>
    <w:rsid w:val="00323CD4"/>
    <w:rsid w:val="00323D70"/>
    <w:rsid w:val="00323E6A"/>
    <w:rsid w:val="00323EE8"/>
    <w:rsid w:val="00323FE9"/>
    <w:rsid w:val="003243B6"/>
    <w:rsid w:val="003245B6"/>
    <w:rsid w:val="003247D9"/>
    <w:rsid w:val="00324913"/>
    <w:rsid w:val="0032498D"/>
    <w:rsid w:val="003249AE"/>
    <w:rsid w:val="003249EA"/>
    <w:rsid w:val="00325171"/>
    <w:rsid w:val="00325351"/>
    <w:rsid w:val="00325601"/>
    <w:rsid w:val="00325C97"/>
    <w:rsid w:val="003261B9"/>
    <w:rsid w:val="00326304"/>
    <w:rsid w:val="0032636A"/>
    <w:rsid w:val="00326836"/>
    <w:rsid w:val="00326C0D"/>
    <w:rsid w:val="00326F36"/>
    <w:rsid w:val="003276B1"/>
    <w:rsid w:val="003279E0"/>
    <w:rsid w:val="00327F50"/>
    <w:rsid w:val="003300C4"/>
    <w:rsid w:val="0033040E"/>
    <w:rsid w:val="00330427"/>
    <w:rsid w:val="00330AAE"/>
    <w:rsid w:val="00330B25"/>
    <w:rsid w:val="00330C19"/>
    <w:rsid w:val="00330D48"/>
    <w:rsid w:val="00330D56"/>
    <w:rsid w:val="00330EEF"/>
    <w:rsid w:val="003311F9"/>
    <w:rsid w:val="00331213"/>
    <w:rsid w:val="003316E3"/>
    <w:rsid w:val="003317EA"/>
    <w:rsid w:val="0033184F"/>
    <w:rsid w:val="003318AF"/>
    <w:rsid w:val="00331AA0"/>
    <w:rsid w:val="00331AE5"/>
    <w:rsid w:val="00331B92"/>
    <w:rsid w:val="00331D3E"/>
    <w:rsid w:val="00331F0E"/>
    <w:rsid w:val="00331F66"/>
    <w:rsid w:val="003324D0"/>
    <w:rsid w:val="00332500"/>
    <w:rsid w:val="003328E2"/>
    <w:rsid w:val="00332B2B"/>
    <w:rsid w:val="0033338E"/>
    <w:rsid w:val="003336E9"/>
    <w:rsid w:val="00333762"/>
    <w:rsid w:val="00333996"/>
    <w:rsid w:val="00333BBB"/>
    <w:rsid w:val="00333CF5"/>
    <w:rsid w:val="00333D08"/>
    <w:rsid w:val="00333F73"/>
    <w:rsid w:val="00334D06"/>
    <w:rsid w:val="00334D16"/>
    <w:rsid w:val="00334D2A"/>
    <w:rsid w:val="00334D99"/>
    <w:rsid w:val="00334F86"/>
    <w:rsid w:val="00335523"/>
    <w:rsid w:val="00335846"/>
    <w:rsid w:val="00335A11"/>
    <w:rsid w:val="00335B4B"/>
    <w:rsid w:val="00335C6E"/>
    <w:rsid w:val="003366FB"/>
    <w:rsid w:val="00336DDE"/>
    <w:rsid w:val="0033733C"/>
    <w:rsid w:val="00337519"/>
    <w:rsid w:val="0033759A"/>
    <w:rsid w:val="00337CF4"/>
    <w:rsid w:val="00337D71"/>
    <w:rsid w:val="003406D8"/>
    <w:rsid w:val="00340AE5"/>
    <w:rsid w:val="00340D71"/>
    <w:rsid w:val="00340D81"/>
    <w:rsid w:val="00340F7F"/>
    <w:rsid w:val="00341363"/>
    <w:rsid w:val="003414B8"/>
    <w:rsid w:val="00341519"/>
    <w:rsid w:val="003415E8"/>
    <w:rsid w:val="0034191B"/>
    <w:rsid w:val="003419B9"/>
    <w:rsid w:val="00341A05"/>
    <w:rsid w:val="00341C62"/>
    <w:rsid w:val="0034272A"/>
    <w:rsid w:val="003427D4"/>
    <w:rsid w:val="0034298C"/>
    <w:rsid w:val="0034299D"/>
    <w:rsid w:val="00342EC7"/>
    <w:rsid w:val="00342F34"/>
    <w:rsid w:val="00342F4E"/>
    <w:rsid w:val="0034318E"/>
    <w:rsid w:val="0034369A"/>
    <w:rsid w:val="00343742"/>
    <w:rsid w:val="00343876"/>
    <w:rsid w:val="00343A9D"/>
    <w:rsid w:val="00343E75"/>
    <w:rsid w:val="003440EB"/>
    <w:rsid w:val="003440F2"/>
    <w:rsid w:val="003441DE"/>
    <w:rsid w:val="003445D6"/>
    <w:rsid w:val="00344873"/>
    <w:rsid w:val="0034493D"/>
    <w:rsid w:val="00344E41"/>
    <w:rsid w:val="00344EB9"/>
    <w:rsid w:val="00344EDF"/>
    <w:rsid w:val="00345220"/>
    <w:rsid w:val="0034574C"/>
    <w:rsid w:val="00345973"/>
    <w:rsid w:val="00345BA1"/>
    <w:rsid w:val="00345E56"/>
    <w:rsid w:val="00345E67"/>
    <w:rsid w:val="0034665C"/>
    <w:rsid w:val="00346C66"/>
    <w:rsid w:val="00346E38"/>
    <w:rsid w:val="0034732C"/>
    <w:rsid w:val="00347B40"/>
    <w:rsid w:val="00347B51"/>
    <w:rsid w:val="0035034A"/>
    <w:rsid w:val="0035039A"/>
    <w:rsid w:val="00350522"/>
    <w:rsid w:val="003506AD"/>
    <w:rsid w:val="00350797"/>
    <w:rsid w:val="00350958"/>
    <w:rsid w:val="00350BFB"/>
    <w:rsid w:val="00350F11"/>
    <w:rsid w:val="003510C6"/>
    <w:rsid w:val="0035126C"/>
    <w:rsid w:val="0035127E"/>
    <w:rsid w:val="00351666"/>
    <w:rsid w:val="00351A87"/>
    <w:rsid w:val="00351BD4"/>
    <w:rsid w:val="00351FCD"/>
    <w:rsid w:val="00352778"/>
    <w:rsid w:val="0035289B"/>
    <w:rsid w:val="003529D6"/>
    <w:rsid w:val="00352D78"/>
    <w:rsid w:val="003530F2"/>
    <w:rsid w:val="00353285"/>
    <w:rsid w:val="003532F0"/>
    <w:rsid w:val="0035330B"/>
    <w:rsid w:val="003534B1"/>
    <w:rsid w:val="003535F7"/>
    <w:rsid w:val="003537EE"/>
    <w:rsid w:val="00353950"/>
    <w:rsid w:val="003540CE"/>
    <w:rsid w:val="0035428F"/>
    <w:rsid w:val="0035475C"/>
    <w:rsid w:val="00355156"/>
    <w:rsid w:val="00355524"/>
    <w:rsid w:val="003556FB"/>
    <w:rsid w:val="00355EC7"/>
    <w:rsid w:val="003560B6"/>
    <w:rsid w:val="00356188"/>
    <w:rsid w:val="00356322"/>
    <w:rsid w:val="003565CD"/>
    <w:rsid w:val="003566D6"/>
    <w:rsid w:val="00356708"/>
    <w:rsid w:val="0035672E"/>
    <w:rsid w:val="0035711B"/>
    <w:rsid w:val="003571F5"/>
    <w:rsid w:val="003572DB"/>
    <w:rsid w:val="0035765A"/>
    <w:rsid w:val="00357763"/>
    <w:rsid w:val="003577C0"/>
    <w:rsid w:val="003577D4"/>
    <w:rsid w:val="00357DE5"/>
    <w:rsid w:val="00357E6C"/>
    <w:rsid w:val="00357E75"/>
    <w:rsid w:val="00357ED5"/>
    <w:rsid w:val="00357F84"/>
    <w:rsid w:val="0036038E"/>
    <w:rsid w:val="003603A5"/>
    <w:rsid w:val="003610FA"/>
    <w:rsid w:val="00361216"/>
    <w:rsid w:val="0036128C"/>
    <w:rsid w:val="00361439"/>
    <w:rsid w:val="00361658"/>
    <w:rsid w:val="00361715"/>
    <w:rsid w:val="00361778"/>
    <w:rsid w:val="00361917"/>
    <w:rsid w:val="00361AE2"/>
    <w:rsid w:val="00361C42"/>
    <w:rsid w:val="003620F0"/>
    <w:rsid w:val="00362154"/>
    <w:rsid w:val="00362268"/>
    <w:rsid w:val="00362842"/>
    <w:rsid w:val="00362C01"/>
    <w:rsid w:val="00362CDB"/>
    <w:rsid w:val="0036300B"/>
    <w:rsid w:val="003631CE"/>
    <w:rsid w:val="003636E4"/>
    <w:rsid w:val="0036378F"/>
    <w:rsid w:val="00363B35"/>
    <w:rsid w:val="00363CD2"/>
    <w:rsid w:val="00363E93"/>
    <w:rsid w:val="00363F90"/>
    <w:rsid w:val="00363FA2"/>
    <w:rsid w:val="0036421F"/>
    <w:rsid w:val="003645EF"/>
    <w:rsid w:val="003647CD"/>
    <w:rsid w:val="00364843"/>
    <w:rsid w:val="00364870"/>
    <w:rsid w:val="00364D3D"/>
    <w:rsid w:val="00364FFF"/>
    <w:rsid w:val="00365045"/>
    <w:rsid w:val="003656CA"/>
    <w:rsid w:val="003657B8"/>
    <w:rsid w:val="00365AB9"/>
    <w:rsid w:val="00365BB7"/>
    <w:rsid w:val="00365CE0"/>
    <w:rsid w:val="00365D88"/>
    <w:rsid w:val="00365E58"/>
    <w:rsid w:val="00365E85"/>
    <w:rsid w:val="00366040"/>
    <w:rsid w:val="0036604E"/>
    <w:rsid w:val="003662A5"/>
    <w:rsid w:val="003663FA"/>
    <w:rsid w:val="003669C7"/>
    <w:rsid w:val="00366E59"/>
    <w:rsid w:val="00367315"/>
    <w:rsid w:val="00367600"/>
    <w:rsid w:val="003676AD"/>
    <w:rsid w:val="00367974"/>
    <w:rsid w:val="00367EA3"/>
    <w:rsid w:val="0037017E"/>
    <w:rsid w:val="003702BA"/>
    <w:rsid w:val="0037038D"/>
    <w:rsid w:val="00370723"/>
    <w:rsid w:val="003708A3"/>
    <w:rsid w:val="00370A6B"/>
    <w:rsid w:val="003711D3"/>
    <w:rsid w:val="00371F78"/>
    <w:rsid w:val="00372067"/>
    <w:rsid w:val="003721BB"/>
    <w:rsid w:val="0037231B"/>
    <w:rsid w:val="0037287D"/>
    <w:rsid w:val="00372952"/>
    <w:rsid w:val="0037297D"/>
    <w:rsid w:val="00372BAC"/>
    <w:rsid w:val="00372D79"/>
    <w:rsid w:val="0037311E"/>
    <w:rsid w:val="00373ABD"/>
    <w:rsid w:val="00373DD4"/>
    <w:rsid w:val="00373F11"/>
    <w:rsid w:val="0037441E"/>
    <w:rsid w:val="003745F0"/>
    <w:rsid w:val="0037465A"/>
    <w:rsid w:val="00374707"/>
    <w:rsid w:val="003747D0"/>
    <w:rsid w:val="003748DE"/>
    <w:rsid w:val="00374BFA"/>
    <w:rsid w:val="00374C0A"/>
    <w:rsid w:val="00374DB7"/>
    <w:rsid w:val="00374EC7"/>
    <w:rsid w:val="00375015"/>
    <w:rsid w:val="0037533E"/>
    <w:rsid w:val="003754B4"/>
    <w:rsid w:val="003756F9"/>
    <w:rsid w:val="00375A84"/>
    <w:rsid w:val="00375D0E"/>
    <w:rsid w:val="00376067"/>
    <w:rsid w:val="003763B2"/>
    <w:rsid w:val="00376679"/>
    <w:rsid w:val="00376877"/>
    <w:rsid w:val="003768D2"/>
    <w:rsid w:val="003769E7"/>
    <w:rsid w:val="00376C10"/>
    <w:rsid w:val="00376C2B"/>
    <w:rsid w:val="00376CCD"/>
    <w:rsid w:val="00376D4D"/>
    <w:rsid w:val="00377207"/>
    <w:rsid w:val="0037740B"/>
    <w:rsid w:val="00377510"/>
    <w:rsid w:val="00377794"/>
    <w:rsid w:val="00377A94"/>
    <w:rsid w:val="00377E04"/>
    <w:rsid w:val="00377E75"/>
    <w:rsid w:val="00377EEE"/>
    <w:rsid w:val="00377FD1"/>
    <w:rsid w:val="00380110"/>
    <w:rsid w:val="0038029F"/>
    <w:rsid w:val="003803DD"/>
    <w:rsid w:val="003806A8"/>
    <w:rsid w:val="00380B46"/>
    <w:rsid w:val="00380C1C"/>
    <w:rsid w:val="00380E63"/>
    <w:rsid w:val="00380EC6"/>
    <w:rsid w:val="0038124D"/>
    <w:rsid w:val="00381385"/>
    <w:rsid w:val="003814D7"/>
    <w:rsid w:val="003816E3"/>
    <w:rsid w:val="00381988"/>
    <w:rsid w:val="00381F12"/>
    <w:rsid w:val="003820A1"/>
    <w:rsid w:val="0038215B"/>
    <w:rsid w:val="003822F7"/>
    <w:rsid w:val="00382700"/>
    <w:rsid w:val="003827F9"/>
    <w:rsid w:val="00382E54"/>
    <w:rsid w:val="00382EB4"/>
    <w:rsid w:val="00382EC1"/>
    <w:rsid w:val="00383068"/>
    <w:rsid w:val="003831CE"/>
    <w:rsid w:val="0038364A"/>
    <w:rsid w:val="0038381D"/>
    <w:rsid w:val="00383A77"/>
    <w:rsid w:val="00383BA2"/>
    <w:rsid w:val="00383CEC"/>
    <w:rsid w:val="00383D5D"/>
    <w:rsid w:val="00383DE6"/>
    <w:rsid w:val="00383FB7"/>
    <w:rsid w:val="00384775"/>
    <w:rsid w:val="00384E4C"/>
    <w:rsid w:val="00384E8C"/>
    <w:rsid w:val="00384EE1"/>
    <w:rsid w:val="00385B49"/>
    <w:rsid w:val="00385BD9"/>
    <w:rsid w:val="00385FF9"/>
    <w:rsid w:val="0038609B"/>
    <w:rsid w:val="003862AA"/>
    <w:rsid w:val="003864E6"/>
    <w:rsid w:val="00386865"/>
    <w:rsid w:val="00386975"/>
    <w:rsid w:val="00386AC6"/>
    <w:rsid w:val="00386C4D"/>
    <w:rsid w:val="0038759E"/>
    <w:rsid w:val="003876B9"/>
    <w:rsid w:val="00387710"/>
    <w:rsid w:val="003877DF"/>
    <w:rsid w:val="00387830"/>
    <w:rsid w:val="00387856"/>
    <w:rsid w:val="0038791E"/>
    <w:rsid w:val="003879F2"/>
    <w:rsid w:val="00387B1B"/>
    <w:rsid w:val="00387CC6"/>
    <w:rsid w:val="00387ED1"/>
    <w:rsid w:val="00390381"/>
    <w:rsid w:val="003904F8"/>
    <w:rsid w:val="0039086C"/>
    <w:rsid w:val="00391098"/>
    <w:rsid w:val="00391303"/>
    <w:rsid w:val="003916AF"/>
    <w:rsid w:val="0039192B"/>
    <w:rsid w:val="00391A7F"/>
    <w:rsid w:val="00391AF5"/>
    <w:rsid w:val="00392376"/>
    <w:rsid w:val="00392629"/>
    <w:rsid w:val="003928C5"/>
    <w:rsid w:val="00392A61"/>
    <w:rsid w:val="00392EE0"/>
    <w:rsid w:val="00393219"/>
    <w:rsid w:val="0039332D"/>
    <w:rsid w:val="00393E22"/>
    <w:rsid w:val="003940BF"/>
    <w:rsid w:val="0039411B"/>
    <w:rsid w:val="0039427C"/>
    <w:rsid w:val="003944B8"/>
    <w:rsid w:val="00394703"/>
    <w:rsid w:val="00394D10"/>
    <w:rsid w:val="00394DF7"/>
    <w:rsid w:val="00395250"/>
    <w:rsid w:val="003953A8"/>
    <w:rsid w:val="0039542C"/>
    <w:rsid w:val="00395431"/>
    <w:rsid w:val="003954C7"/>
    <w:rsid w:val="003955AD"/>
    <w:rsid w:val="00395733"/>
    <w:rsid w:val="003957D3"/>
    <w:rsid w:val="003958EE"/>
    <w:rsid w:val="00395B89"/>
    <w:rsid w:val="00395BC7"/>
    <w:rsid w:val="00395F61"/>
    <w:rsid w:val="00396341"/>
    <w:rsid w:val="00396CB4"/>
    <w:rsid w:val="00396D2E"/>
    <w:rsid w:val="00396EBD"/>
    <w:rsid w:val="00397291"/>
    <w:rsid w:val="00397473"/>
    <w:rsid w:val="00397484"/>
    <w:rsid w:val="003976CC"/>
    <w:rsid w:val="00397AF7"/>
    <w:rsid w:val="003A0090"/>
    <w:rsid w:val="003A0132"/>
    <w:rsid w:val="003A08F5"/>
    <w:rsid w:val="003A09A1"/>
    <w:rsid w:val="003A0B72"/>
    <w:rsid w:val="003A0F18"/>
    <w:rsid w:val="003A125D"/>
    <w:rsid w:val="003A1B1A"/>
    <w:rsid w:val="003A1E80"/>
    <w:rsid w:val="003A245C"/>
    <w:rsid w:val="003A2C25"/>
    <w:rsid w:val="003A2C66"/>
    <w:rsid w:val="003A2CF7"/>
    <w:rsid w:val="003A2D4E"/>
    <w:rsid w:val="003A3058"/>
    <w:rsid w:val="003A319B"/>
    <w:rsid w:val="003A324B"/>
    <w:rsid w:val="003A3260"/>
    <w:rsid w:val="003A3404"/>
    <w:rsid w:val="003A347A"/>
    <w:rsid w:val="003A3A77"/>
    <w:rsid w:val="003A3CB7"/>
    <w:rsid w:val="003A3EA2"/>
    <w:rsid w:val="003A3FD2"/>
    <w:rsid w:val="003A4044"/>
    <w:rsid w:val="003A440C"/>
    <w:rsid w:val="003A4584"/>
    <w:rsid w:val="003A4588"/>
    <w:rsid w:val="003A47A0"/>
    <w:rsid w:val="003A4A49"/>
    <w:rsid w:val="003A51FC"/>
    <w:rsid w:val="003A560B"/>
    <w:rsid w:val="003A5F19"/>
    <w:rsid w:val="003A6079"/>
    <w:rsid w:val="003A61A3"/>
    <w:rsid w:val="003A64D6"/>
    <w:rsid w:val="003A652F"/>
    <w:rsid w:val="003A6663"/>
    <w:rsid w:val="003A69CE"/>
    <w:rsid w:val="003A6CD2"/>
    <w:rsid w:val="003A6D5E"/>
    <w:rsid w:val="003A6E67"/>
    <w:rsid w:val="003A7145"/>
    <w:rsid w:val="003A71A6"/>
    <w:rsid w:val="003A720E"/>
    <w:rsid w:val="003A74AE"/>
    <w:rsid w:val="003A763A"/>
    <w:rsid w:val="003A7912"/>
    <w:rsid w:val="003A7AAE"/>
    <w:rsid w:val="003A7C98"/>
    <w:rsid w:val="003A7DCF"/>
    <w:rsid w:val="003A7FA9"/>
    <w:rsid w:val="003B0158"/>
    <w:rsid w:val="003B01BF"/>
    <w:rsid w:val="003B04AA"/>
    <w:rsid w:val="003B0612"/>
    <w:rsid w:val="003B0A9F"/>
    <w:rsid w:val="003B0EC2"/>
    <w:rsid w:val="003B0EC3"/>
    <w:rsid w:val="003B0FF9"/>
    <w:rsid w:val="003B142F"/>
    <w:rsid w:val="003B166B"/>
    <w:rsid w:val="003B1ABB"/>
    <w:rsid w:val="003B1D9D"/>
    <w:rsid w:val="003B1EBD"/>
    <w:rsid w:val="003B2301"/>
    <w:rsid w:val="003B23ED"/>
    <w:rsid w:val="003B27C4"/>
    <w:rsid w:val="003B2844"/>
    <w:rsid w:val="003B28AD"/>
    <w:rsid w:val="003B28FD"/>
    <w:rsid w:val="003B2905"/>
    <w:rsid w:val="003B2907"/>
    <w:rsid w:val="003B2A57"/>
    <w:rsid w:val="003B2AF3"/>
    <w:rsid w:val="003B31A4"/>
    <w:rsid w:val="003B35C4"/>
    <w:rsid w:val="003B3B48"/>
    <w:rsid w:val="003B4252"/>
    <w:rsid w:val="003B49BA"/>
    <w:rsid w:val="003B4F77"/>
    <w:rsid w:val="003B4F78"/>
    <w:rsid w:val="003B51B3"/>
    <w:rsid w:val="003B51F1"/>
    <w:rsid w:val="003B5251"/>
    <w:rsid w:val="003B5254"/>
    <w:rsid w:val="003B5459"/>
    <w:rsid w:val="003B5BD7"/>
    <w:rsid w:val="003B5C4F"/>
    <w:rsid w:val="003B5C8F"/>
    <w:rsid w:val="003B5E44"/>
    <w:rsid w:val="003B5F28"/>
    <w:rsid w:val="003B5F7D"/>
    <w:rsid w:val="003B60B0"/>
    <w:rsid w:val="003B667D"/>
    <w:rsid w:val="003B6775"/>
    <w:rsid w:val="003B68C6"/>
    <w:rsid w:val="003B6D6D"/>
    <w:rsid w:val="003B6EC2"/>
    <w:rsid w:val="003B702C"/>
    <w:rsid w:val="003B72FD"/>
    <w:rsid w:val="003B7350"/>
    <w:rsid w:val="003B751D"/>
    <w:rsid w:val="003B7736"/>
    <w:rsid w:val="003B77B7"/>
    <w:rsid w:val="003B7C01"/>
    <w:rsid w:val="003B7E84"/>
    <w:rsid w:val="003C0610"/>
    <w:rsid w:val="003C073A"/>
    <w:rsid w:val="003C07E9"/>
    <w:rsid w:val="003C0AB2"/>
    <w:rsid w:val="003C0B6E"/>
    <w:rsid w:val="003C0CE6"/>
    <w:rsid w:val="003C1335"/>
    <w:rsid w:val="003C13A2"/>
    <w:rsid w:val="003C1896"/>
    <w:rsid w:val="003C19CD"/>
    <w:rsid w:val="003C1C0F"/>
    <w:rsid w:val="003C1CB4"/>
    <w:rsid w:val="003C208A"/>
    <w:rsid w:val="003C21FA"/>
    <w:rsid w:val="003C250C"/>
    <w:rsid w:val="003C29A8"/>
    <w:rsid w:val="003C2B79"/>
    <w:rsid w:val="003C2BC4"/>
    <w:rsid w:val="003C319B"/>
    <w:rsid w:val="003C31D2"/>
    <w:rsid w:val="003C3463"/>
    <w:rsid w:val="003C384B"/>
    <w:rsid w:val="003C38AA"/>
    <w:rsid w:val="003C3AFA"/>
    <w:rsid w:val="003C3D5B"/>
    <w:rsid w:val="003C3D85"/>
    <w:rsid w:val="003C463A"/>
    <w:rsid w:val="003C4E25"/>
    <w:rsid w:val="003C515B"/>
    <w:rsid w:val="003C5207"/>
    <w:rsid w:val="003C5286"/>
    <w:rsid w:val="003C5419"/>
    <w:rsid w:val="003C547B"/>
    <w:rsid w:val="003C559C"/>
    <w:rsid w:val="003C5CB8"/>
    <w:rsid w:val="003C5F0B"/>
    <w:rsid w:val="003C5F2F"/>
    <w:rsid w:val="003C608B"/>
    <w:rsid w:val="003C6279"/>
    <w:rsid w:val="003C62DF"/>
    <w:rsid w:val="003C644A"/>
    <w:rsid w:val="003C6723"/>
    <w:rsid w:val="003C68C8"/>
    <w:rsid w:val="003C6AF0"/>
    <w:rsid w:val="003C7017"/>
    <w:rsid w:val="003C7019"/>
    <w:rsid w:val="003C7565"/>
    <w:rsid w:val="003C7744"/>
    <w:rsid w:val="003C778E"/>
    <w:rsid w:val="003C77D1"/>
    <w:rsid w:val="003C78D8"/>
    <w:rsid w:val="003C79BC"/>
    <w:rsid w:val="003C7AB7"/>
    <w:rsid w:val="003C7D8E"/>
    <w:rsid w:val="003D02A1"/>
    <w:rsid w:val="003D0317"/>
    <w:rsid w:val="003D0540"/>
    <w:rsid w:val="003D0596"/>
    <w:rsid w:val="003D06D0"/>
    <w:rsid w:val="003D086F"/>
    <w:rsid w:val="003D0877"/>
    <w:rsid w:val="003D08EB"/>
    <w:rsid w:val="003D0EAE"/>
    <w:rsid w:val="003D1159"/>
    <w:rsid w:val="003D1189"/>
    <w:rsid w:val="003D122D"/>
    <w:rsid w:val="003D13AE"/>
    <w:rsid w:val="003D1464"/>
    <w:rsid w:val="003D167A"/>
    <w:rsid w:val="003D16A5"/>
    <w:rsid w:val="003D17AF"/>
    <w:rsid w:val="003D188A"/>
    <w:rsid w:val="003D1AB0"/>
    <w:rsid w:val="003D1ADC"/>
    <w:rsid w:val="003D1AE3"/>
    <w:rsid w:val="003D2108"/>
    <w:rsid w:val="003D25FE"/>
    <w:rsid w:val="003D2B8F"/>
    <w:rsid w:val="003D2CAB"/>
    <w:rsid w:val="003D2DA8"/>
    <w:rsid w:val="003D2DB4"/>
    <w:rsid w:val="003D3007"/>
    <w:rsid w:val="003D303D"/>
    <w:rsid w:val="003D333C"/>
    <w:rsid w:val="003D3527"/>
    <w:rsid w:val="003D35F4"/>
    <w:rsid w:val="003D3606"/>
    <w:rsid w:val="003D3836"/>
    <w:rsid w:val="003D39A1"/>
    <w:rsid w:val="003D3B59"/>
    <w:rsid w:val="003D3E6B"/>
    <w:rsid w:val="003D42FA"/>
    <w:rsid w:val="003D43A8"/>
    <w:rsid w:val="003D4448"/>
    <w:rsid w:val="003D4A64"/>
    <w:rsid w:val="003D4BCB"/>
    <w:rsid w:val="003D4EB7"/>
    <w:rsid w:val="003D4F61"/>
    <w:rsid w:val="003D523E"/>
    <w:rsid w:val="003D5327"/>
    <w:rsid w:val="003D5691"/>
    <w:rsid w:val="003D58D8"/>
    <w:rsid w:val="003D5A85"/>
    <w:rsid w:val="003D5AA0"/>
    <w:rsid w:val="003D5EF6"/>
    <w:rsid w:val="003D5F42"/>
    <w:rsid w:val="003D5F89"/>
    <w:rsid w:val="003D6583"/>
    <w:rsid w:val="003D69A7"/>
    <w:rsid w:val="003D6B6E"/>
    <w:rsid w:val="003D6F1F"/>
    <w:rsid w:val="003D6F2B"/>
    <w:rsid w:val="003D7536"/>
    <w:rsid w:val="003D76CE"/>
    <w:rsid w:val="003D7C8E"/>
    <w:rsid w:val="003D7C95"/>
    <w:rsid w:val="003D7D51"/>
    <w:rsid w:val="003E012A"/>
    <w:rsid w:val="003E0777"/>
    <w:rsid w:val="003E085D"/>
    <w:rsid w:val="003E0AE0"/>
    <w:rsid w:val="003E0B5D"/>
    <w:rsid w:val="003E0C96"/>
    <w:rsid w:val="003E0F04"/>
    <w:rsid w:val="003E1003"/>
    <w:rsid w:val="003E138B"/>
    <w:rsid w:val="003E1619"/>
    <w:rsid w:val="003E16EF"/>
    <w:rsid w:val="003E199B"/>
    <w:rsid w:val="003E20E4"/>
    <w:rsid w:val="003E21B6"/>
    <w:rsid w:val="003E21E5"/>
    <w:rsid w:val="003E2253"/>
    <w:rsid w:val="003E286A"/>
    <w:rsid w:val="003E295F"/>
    <w:rsid w:val="003E29BC"/>
    <w:rsid w:val="003E2C86"/>
    <w:rsid w:val="003E2EEC"/>
    <w:rsid w:val="003E2F54"/>
    <w:rsid w:val="003E3020"/>
    <w:rsid w:val="003E33F2"/>
    <w:rsid w:val="003E35FD"/>
    <w:rsid w:val="003E3919"/>
    <w:rsid w:val="003E3C26"/>
    <w:rsid w:val="003E3D77"/>
    <w:rsid w:val="003E3DDE"/>
    <w:rsid w:val="003E42C9"/>
    <w:rsid w:val="003E4674"/>
    <w:rsid w:val="003E47B4"/>
    <w:rsid w:val="003E4871"/>
    <w:rsid w:val="003E4B56"/>
    <w:rsid w:val="003E4CF3"/>
    <w:rsid w:val="003E4F84"/>
    <w:rsid w:val="003E51C4"/>
    <w:rsid w:val="003E5340"/>
    <w:rsid w:val="003E5434"/>
    <w:rsid w:val="003E55E1"/>
    <w:rsid w:val="003E5789"/>
    <w:rsid w:val="003E5A42"/>
    <w:rsid w:val="003E5DDE"/>
    <w:rsid w:val="003E610B"/>
    <w:rsid w:val="003E6821"/>
    <w:rsid w:val="003E6E38"/>
    <w:rsid w:val="003E6F1E"/>
    <w:rsid w:val="003E71F2"/>
    <w:rsid w:val="003E72C6"/>
    <w:rsid w:val="003E7758"/>
    <w:rsid w:val="003E786D"/>
    <w:rsid w:val="003E7AAE"/>
    <w:rsid w:val="003E7BD7"/>
    <w:rsid w:val="003F0241"/>
    <w:rsid w:val="003F0251"/>
    <w:rsid w:val="003F086D"/>
    <w:rsid w:val="003F0B00"/>
    <w:rsid w:val="003F0C55"/>
    <w:rsid w:val="003F0EDA"/>
    <w:rsid w:val="003F1582"/>
    <w:rsid w:val="003F1C7C"/>
    <w:rsid w:val="003F1F59"/>
    <w:rsid w:val="003F2073"/>
    <w:rsid w:val="003F20F9"/>
    <w:rsid w:val="003F24C7"/>
    <w:rsid w:val="003F250D"/>
    <w:rsid w:val="003F25E8"/>
    <w:rsid w:val="003F2A9C"/>
    <w:rsid w:val="003F2AD8"/>
    <w:rsid w:val="003F2B4D"/>
    <w:rsid w:val="003F2F48"/>
    <w:rsid w:val="003F2F73"/>
    <w:rsid w:val="003F3A09"/>
    <w:rsid w:val="003F3B18"/>
    <w:rsid w:val="003F3F2B"/>
    <w:rsid w:val="003F4074"/>
    <w:rsid w:val="003F43FE"/>
    <w:rsid w:val="003F440C"/>
    <w:rsid w:val="003F5611"/>
    <w:rsid w:val="003F5A9D"/>
    <w:rsid w:val="003F5BA4"/>
    <w:rsid w:val="003F5C21"/>
    <w:rsid w:val="003F5D31"/>
    <w:rsid w:val="003F5EAD"/>
    <w:rsid w:val="003F6305"/>
    <w:rsid w:val="003F6486"/>
    <w:rsid w:val="003F6636"/>
    <w:rsid w:val="003F6684"/>
    <w:rsid w:val="003F6CE4"/>
    <w:rsid w:val="003F6D5E"/>
    <w:rsid w:val="003F7438"/>
    <w:rsid w:val="003F78B7"/>
    <w:rsid w:val="003F7A1A"/>
    <w:rsid w:val="003F7B0E"/>
    <w:rsid w:val="003F7BDA"/>
    <w:rsid w:val="003F7F8C"/>
    <w:rsid w:val="00400043"/>
    <w:rsid w:val="00400091"/>
    <w:rsid w:val="004002B0"/>
    <w:rsid w:val="004003B0"/>
    <w:rsid w:val="00400435"/>
    <w:rsid w:val="004004C1"/>
    <w:rsid w:val="00400507"/>
    <w:rsid w:val="00400D12"/>
    <w:rsid w:val="00401218"/>
    <w:rsid w:val="0040125B"/>
    <w:rsid w:val="004012C9"/>
    <w:rsid w:val="00401491"/>
    <w:rsid w:val="004015BB"/>
    <w:rsid w:val="00401931"/>
    <w:rsid w:val="00401E14"/>
    <w:rsid w:val="0040209E"/>
    <w:rsid w:val="00402166"/>
    <w:rsid w:val="004023E6"/>
    <w:rsid w:val="00402C44"/>
    <w:rsid w:val="00402CA4"/>
    <w:rsid w:val="00402EE7"/>
    <w:rsid w:val="00402F8A"/>
    <w:rsid w:val="004035F3"/>
    <w:rsid w:val="00403706"/>
    <w:rsid w:val="0040370A"/>
    <w:rsid w:val="00403A05"/>
    <w:rsid w:val="004041C3"/>
    <w:rsid w:val="004043DD"/>
    <w:rsid w:val="00404435"/>
    <w:rsid w:val="00404A38"/>
    <w:rsid w:val="00404A52"/>
    <w:rsid w:val="00404AA5"/>
    <w:rsid w:val="00404B58"/>
    <w:rsid w:val="00404B67"/>
    <w:rsid w:val="004050F7"/>
    <w:rsid w:val="0040515F"/>
    <w:rsid w:val="00405491"/>
    <w:rsid w:val="0040556C"/>
    <w:rsid w:val="00405723"/>
    <w:rsid w:val="004059F5"/>
    <w:rsid w:val="00405A86"/>
    <w:rsid w:val="00405DCB"/>
    <w:rsid w:val="00406004"/>
    <w:rsid w:val="0040605B"/>
    <w:rsid w:val="004064EF"/>
    <w:rsid w:val="00406509"/>
    <w:rsid w:val="004069AA"/>
    <w:rsid w:val="00406CFA"/>
    <w:rsid w:val="00406DFF"/>
    <w:rsid w:val="00406E4C"/>
    <w:rsid w:val="00407010"/>
    <w:rsid w:val="004072B0"/>
    <w:rsid w:val="00407B54"/>
    <w:rsid w:val="00407C1C"/>
    <w:rsid w:val="00407C75"/>
    <w:rsid w:val="00410011"/>
    <w:rsid w:val="004104A8"/>
    <w:rsid w:val="004105B5"/>
    <w:rsid w:val="0041082D"/>
    <w:rsid w:val="00410852"/>
    <w:rsid w:val="00410A96"/>
    <w:rsid w:val="00410B4C"/>
    <w:rsid w:val="00410D18"/>
    <w:rsid w:val="00410E69"/>
    <w:rsid w:val="00411206"/>
    <w:rsid w:val="0041129F"/>
    <w:rsid w:val="00411388"/>
    <w:rsid w:val="00411C99"/>
    <w:rsid w:val="00411FE5"/>
    <w:rsid w:val="00412018"/>
    <w:rsid w:val="0041205C"/>
    <w:rsid w:val="00412629"/>
    <w:rsid w:val="004129DE"/>
    <w:rsid w:val="00412B6F"/>
    <w:rsid w:val="0041307B"/>
    <w:rsid w:val="004131DE"/>
    <w:rsid w:val="00413302"/>
    <w:rsid w:val="00413468"/>
    <w:rsid w:val="00413561"/>
    <w:rsid w:val="00413A8B"/>
    <w:rsid w:val="00413AE3"/>
    <w:rsid w:val="00413BAE"/>
    <w:rsid w:val="00413BF3"/>
    <w:rsid w:val="00413C29"/>
    <w:rsid w:val="0041418F"/>
    <w:rsid w:val="004141D1"/>
    <w:rsid w:val="004143ED"/>
    <w:rsid w:val="00414690"/>
    <w:rsid w:val="00414819"/>
    <w:rsid w:val="00414CC8"/>
    <w:rsid w:val="00414DD4"/>
    <w:rsid w:val="0041500A"/>
    <w:rsid w:val="00415061"/>
    <w:rsid w:val="0041513A"/>
    <w:rsid w:val="00415AD9"/>
    <w:rsid w:val="00415C3B"/>
    <w:rsid w:val="00415D2E"/>
    <w:rsid w:val="00415E4F"/>
    <w:rsid w:val="00415EEA"/>
    <w:rsid w:val="00415EFE"/>
    <w:rsid w:val="0041602A"/>
    <w:rsid w:val="004164FB"/>
    <w:rsid w:val="00416531"/>
    <w:rsid w:val="0041663A"/>
    <w:rsid w:val="00416647"/>
    <w:rsid w:val="004166F8"/>
    <w:rsid w:val="00416929"/>
    <w:rsid w:val="0041699A"/>
    <w:rsid w:val="00416BFA"/>
    <w:rsid w:val="00416F11"/>
    <w:rsid w:val="0041700E"/>
    <w:rsid w:val="00417099"/>
    <w:rsid w:val="004170BA"/>
    <w:rsid w:val="004171A9"/>
    <w:rsid w:val="00417248"/>
    <w:rsid w:val="004177C0"/>
    <w:rsid w:val="004177D9"/>
    <w:rsid w:val="00417C0A"/>
    <w:rsid w:val="00417CD6"/>
    <w:rsid w:val="004201B2"/>
    <w:rsid w:val="0042036F"/>
    <w:rsid w:val="004204CB"/>
    <w:rsid w:val="00420510"/>
    <w:rsid w:val="0042060A"/>
    <w:rsid w:val="0042069A"/>
    <w:rsid w:val="00420EFC"/>
    <w:rsid w:val="00421647"/>
    <w:rsid w:val="004218A6"/>
    <w:rsid w:val="0042195E"/>
    <w:rsid w:val="00421B96"/>
    <w:rsid w:val="00421B9D"/>
    <w:rsid w:val="00421E35"/>
    <w:rsid w:val="00421ED3"/>
    <w:rsid w:val="00421EDE"/>
    <w:rsid w:val="00422314"/>
    <w:rsid w:val="0042276D"/>
    <w:rsid w:val="00422C39"/>
    <w:rsid w:val="004231F5"/>
    <w:rsid w:val="0042330F"/>
    <w:rsid w:val="004238DD"/>
    <w:rsid w:val="004239D1"/>
    <w:rsid w:val="00423E86"/>
    <w:rsid w:val="0042499C"/>
    <w:rsid w:val="00424AAD"/>
    <w:rsid w:val="00424AD7"/>
    <w:rsid w:val="00424CF8"/>
    <w:rsid w:val="00424D17"/>
    <w:rsid w:val="00424D61"/>
    <w:rsid w:val="00424EB0"/>
    <w:rsid w:val="0042514C"/>
    <w:rsid w:val="0042533D"/>
    <w:rsid w:val="00425716"/>
    <w:rsid w:val="00425726"/>
    <w:rsid w:val="00425CB9"/>
    <w:rsid w:val="00425E9D"/>
    <w:rsid w:val="00425F67"/>
    <w:rsid w:val="0042601B"/>
    <w:rsid w:val="00426249"/>
    <w:rsid w:val="00426C04"/>
    <w:rsid w:val="00426D97"/>
    <w:rsid w:val="00427064"/>
    <w:rsid w:val="0042728C"/>
    <w:rsid w:val="004274D7"/>
    <w:rsid w:val="00427732"/>
    <w:rsid w:val="00427B5B"/>
    <w:rsid w:val="00427D0F"/>
    <w:rsid w:val="00427D86"/>
    <w:rsid w:val="00427F92"/>
    <w:rsid w:val="004301F5"/>
    <w:rsid w:val="0043024B"/>
    <w:rsid w:val="004305BA"/>
    <w:rsid w:val="0043069B"/>
    <w:rsid w:val="004306AC"/>
    <w:rsid w:val="00430C73"/>
    <w:rsid w:val="00431054"/>
    <w:rsid w:val="00431237"/>
    <w:rsid w:val="004319B5"/>
    <w:rsid w:val="00431EDE"/>
    <w:rsid w:val="00431EEE"/>
    <w:rsid w:val="00431F34"/>
    <w:rsid w:val="004321EB"/>
    <w:rsid w:val="0043262A"/>
    <w:rsid w:val="00432A01"/>
    <w:rsid w:val="00432A8C"/>
    <w:rsid w:val="00432B02"/>
    <w:rsid w:val="00432C05"/>
    <w:rsid w:val="0043310C"/>
    <w:rsid w:val="004332F2"/>
    <w:rsid w:val="0043341C"/>
    <w:rsid w:val="00433478"/>
    <w:rsid w:val="00433BCB"/>
    <w:rsid w:val="00433C86"/>
    <w:rsid w:val="00433DEB"/>
    <w:rsid w:val="00433F0B"/>
    <w:rsid w:val="004341C8"/>
    <w:rsid w:val="00434339"/>
    <w:rsid w:val="00434538"/>
    <w:rsid w:val="00434667"/>
    <w:rsid w:val="004348DA"/>
    <w:rsid w:val="00434A03"/>
    <w:rsid w:val="00434E2F"/>
    <w:rsid w:val="00434FD3"/>
    <w:rsid w:val="00435000"/>
    <w:rsid w:val="004356F4"/>
    <w:rsid w:val="0043585E"/>
    <w:rsid w:val="00435D53"/>
    <w:rsid w:val="00435FBF"/>
    <w:rsid w:val="00436168"/>
    <w:rsid w:val="00436224"/>
    <w:rsid w:val="004362F5"/>
    <w:rsid w:val="00436EB3"/>
    <w:rsid w:val="0043702B"/>
    <w:rsid w:val="004370C4"/>
    <w:rsid w:val="004372A9"/>
    <w:rsid w:val="004372AC"/>
    <w:rsid w:val="004373A2"/>
    <w:rsid w:val="00437768"/>
    <w:rsid w:val="0043796B"/>
    <w:rsid w:val="00437BB4"/>
    <w:rsid w:val="00437C77"/>
    <w:rsid w:val="00437CA5"/>
    <w:rsid w:val="00437D55"/>
    <w:rsid w:val="00440263"/>
    <w:rsid w:val="004402F0"/>
    <w:rsid w:val="004406E0"/>
    <w:rsid w:val="00440848"/>
    <w:rsid w:val="0044085B"/>
    <w:rsid w:val="004409AE"/>
    <w:rsid w:val="00440B74"/>
    <w:rsid w:val="00440CBF"/>
    <w:rsid w:val="0044153D"/>
    <w:rsid w:val="004418A7"/>
    <w:rsid w:val="00441C81"/>
    <w:rsid w:val="00441DED"/>
    <w:rsid w:val="0044225D"/>
    <w:rsid w:val="004426E9"/>
    <w:rsid w:val="00442894"/>
    <w:rsid w:val="00442C20"/>
    <w:rsid w:val="00442C3F"/>
    <w:rsid w:val="00442DB9"/>
    <w:rsid w:val="00442DE4"/>
    <w:rsid w:val="00442FD4"/>
    <w:rsid w:val="004435EC"/>
    <w:rsid w:val="004437BF"/>
    <w:rsid w:val="00443BF7"/>
    <w:rsid w:val="00443ECC"/>
    <w:rsid w:val="00444131"/>
    <w:rsid w:val="00444449"/>
    <w:rsid w:val="0044469F"/>
    <w:rsid w:val="004449E7"/>
    <w:rsid w:val="00445034"/>
    <w:rsid w:val="004450BB"/>
    <w:rsid w:val="00445380"/>
    <w:rsid w:val="00445912"/>
    <w:rsid w:val="00445AE9"/>
    <w:rsid w:val="00445CF0"/>
    <w:rsid w:val="00445D95"/>
    <w:rsid w:val="00445E50"/>
    <w:rsid w:val="004463FA"/>
    <w:rsid w:val="0044666E"/>
    <w:rsid w:val="004466C5"/>
    <w:rsid w:val="00446830"/>
    <w:rsid w:val="004468AC"/>
    <w:rsid w:val="00446AA6"/>
    <w:rsid w:val="00446DC8"/>
    <w:rsid w:val="00446E91"/>
    <w:rsid w:val="00446EFB"/>
    <w:rsid w:val="00446FB1"/>
    <w:rsid w:val="0044723D"/>
    <w:rsid w:val="004477AD"/>
    <w:rsid w:val="0044787F"/>
    <w:rsid w:val="00447F89"/>
    <w:rsid w:val="00450236"/>
    <w:rsid w:val="004502A9"/>
    <w:rsid w:val="0045041F"/>
    <w:rsid w:val="0045077B"/>
    <w:rsid w:val="004507B9"/>
    <w:rsid w:val="00450C00"/>
    <w:rsid w:val="00450EB9"/>
    <w:rsid w:val="00450EE7"/>
    <w:rsid w:val="00450F7B"/>
    <w:rsid w:val="004512D4"/>
    <w:rsid w:val="004513BF"/>
    <w:rsid w:val="00451460"/>
    <w:rsid w:val="0045166E"/>
    <w:rsid w:val="00451E38"/>
    <w:rsid w:val="00452071"/>
    <w:rsid w:val="00452125"/>
    <w:rsid w:val="004521B0"/>
    <w:rsid w:val="00452636"/>
    <w:rsid w:val="0045264A"/>
    <w:rsid w:val="004526A7"/>
    <w:rsid w:val="004528D3"/>
    <w:rsid w:val="004528DB"/>
    <w:rsid w:val="0045291C"/>
    <w:rsid w:val="00452D61"/>
    <w:rsid w:val="00452E79"/>
    <w:rsid w:val="00453385"/>
    <w:rsid w:val="0045378B"/>
    <w:rsid w:val="0045399F"/>
    <w:rsid w:val="00453B66"/>
    <w:rsid w:val="00453FC4"/>
    <w:rsid w:val="0045435A"/>
    <w:rsid w:val="0045436A"/>
    <w:rsid w:val="004549F6"/>
    <w:rsid w:val="00454E70"/>
    <w:rsid w:val="00454FFC"/>
    <w:rsid w:val="004551BF"/>
    <w:rsid w:val="00455372"/>
    <w:rsid w:val="004555CE"/>
    <w:rsid w:val="0045585E"/>
    <w:rsid w:val="00455A22"/>
    <w:rsid w:val="00455C1B"/>
    <w:rsid w:val="00455C44"/>
    <w:rsid w:val="00455CEF"/>
    <w:rsid w:val="00455EDE"/>
    <w:rsid w:val="00455EF7"/>
    <w:rsid w:val="004563AF"/>
    <w:rsid w:val="0045670E"/>
    <w:rsid w:val="004568AF"/>
    <w:rsid w:val="00456B3E"/>
    <w:rsid w:val="00456C65"/>
    <w:rsid w:val="00456E67"/>
    <w:rsid w:val="00456F70"/>
    <w:rsid w:val="0045711F"/>
    <w:rsid w:val="00457547"/>
    <w:rsid w:val="0045792C"/>
    <w:rsid w:val="00457C4C"/>
    <w:rsid w:val="00457EC7"/>
    <w:rsid w:val="00460022"/>
    <w:rsid w:val="004601EB"/>
    <w:rsid w:val="0046020B"/>
    <w:rsid w:val="0046032E"/>
    <w:rsid w:val="0046058F"/>
    <w:rsid w:val="00460C99"/>
    <w:rsid w:val="00460D4C"/>
    <w:rsid w:val="00460D77"/>
    <w:rsid w:val="0046102B"/>
    <w:rsid w:val="004613BA"/>
    <w:rsid w:val="004614B8"/>
    <w:rsid w:val="00461A33"/>
    <w:rsid w:val="00461BB7"/>
    <w:rsid w:val="004620CD"/>
    <w:rsid w:val="004621D8"/>
    <w:rsid w:val="00462359"/>
    <w:rsid w:val="004623B8"/>
    <w:rsid w:val="0046252B"/>
    <w:rsid w:val="004628AD"/>
    <w:rsid w:val="004628E1"/>
    <w:rsid w:val="004628F8"/>
    <w:rsid w:val="00462951"/>
    <w:rsid w:val="00462B98"/>
    <w:rsid w:val="00462BBA"/>
    <w:rsid w:val="00462BF2"/>
    <w:rsid w:val="00462C8C"/>
    <w:rsid w:val="00462E56"/>
    <w:rsid w:val="00462EDC"/>
    <w:rsid w:val="00462F45"/>
    <w:rsid w:val="00463255"/>
    <w:rsid w:val="00463459"/>
    <w:rsid w:val="0046351B"/>
    <w:rsid w:val="0046358A"/>
    <w:rsid w:val="004635F4"/>
    <w:rsid w:val="00463780"/>
    <w:rsid w:val="004638E0"/>
    <w:rsid w:val="0046392C"/>
    <w:rsid w:val="00463D30"/>
    <w:rsid w:val="00463DFA"/>
    <w:rsid w:val="004643E9"/>
    <w:rsid w:val="0046462A"/>
    <w:rsid w:val="004648BA"/>
    <w:rsid w:val="00464A14"/>
    <w:rsid w:val="00464A7F"/>
    <w:rsid w:val="00464A94"/>
    <w:rsid w:val="00464B7A"/>
    <w:rsid w:val="00464BB8"/>
    <w:rsid w:val="00464F7D"/>
    <w:rsid w:val="00464F85"/>
    <w:rsid w:val="00465490"/>
    <w:rsid w:val="004657B3"/>
    <w:rsid w:val="00465AEE"/>
    <w:rsid w:val="00465D73"/>
    <w:rsid w:val="00465DBB"/>
    <w:rsid w:val="0046649C"/>
    <w:rsid w:val="0046673A"/>
    <w:rsid w:val="004668EF"/>
    <w:rsid w:val="00466932"/>
    <w:rsid w:val="004670EB"/>
    <w:rsid w:val="004672D6"/>
    <w:rsid w:val="004674E4"/>
    <w:rsid w:val="004677D3"/>
    <w:rsid w:val="00467C42"/>
    <w:rsid w:val="00467CBB"/>
    <w:rsid w:val="0047031C"/>
    <w:rsid w:val="0047045F"/>
    <w:rsid w:val="004704A6"/>
    <w:rsid w:val="00470655"/>
    <w:rsid w:val="004709D0"/>
    <w:rsid w:val="00470ACE"/>
    <w:rsid w:val="00470AF7"/>
    <w:rsid w:val="00471001"/>
    <w:rsid w:val="004710A1"/>
    <w:rsid w:val="004712A8"/>
    <w:rsid w:val="004712C9"/>
    <w:rsid w:val="004713E6"/>
    <w:rsid w:val="004715DE"/>
    <w:rsid w:val="00471622"/>
    <w:rsid w:val="004717A2"/>
    <w:rsid w:val="0047182F"/>
    <w:rsid w:val="00471946"/>
    <w:rsid w:val="00471A84"/>
    <w:rsid w:val="00471C0F"/>
    <w:rsid w:val="00471E86"/>
    <w:rsid w:val="00471F1B"/>
    <w:rsid w:val="0047208E"/>
    <w:rsid w:val="004721CC"/>
    <w:rsid w:val="00472548"/>
    <w:rsid w:val="004725FF"/>
    <w:rsid w:val="004729D0"/>
    <w:rsid w:val="00472CBA"/>
    <w:rsid w:val="00472D1C"/>
    <w:rsid w:val="0047352F"/>
    <w:rsid w:val="004736AD"/>
    <w:rsid w:val="00473734"/>
    <w:rsid w:val="0047407A"/>
    <w:rsid w:val="00474092"/>
    <w:rsid w:val="00474626"/>
    <w:rsid w:val="004746C4"/>
    <w:rsid w:val="00474910"/>
    <w:rsid w:val="004749CF"/>
    <w:rsid w:val="00474A72"/>
    <w:rsid w:val="00474DDB"/>
    <w:rsid w:val="00475244"/>
    <w:rsid w:val="004753B4"/>
    <w:rsid w:val="00475625"/>
    <w:rsid w:val="00475748"/>
    <w:rsid w:val="004757E1"/>
    <w:rsid w:val="00475807"/>
    <w:rsid w:val="00475899"/>
    <w:rsid w:val="00475A71"/>
    <w:rsid w:val="00475AC8"/>
    <w:rsid w:val="00475ACF"/>
    <w:rsid w:val="00475B19"/>
    <w:rsid w:val="00475C9E"/>
    <w:rsid w:val="00475FF7"/>
    <w:rsid w:val="004761C8"/>
    <w:rsid w:val="00476421"/>
    <w:rsid w:val="004767C4"/>
    <w:rsid w:val="004769AD"/>
    <w:rsid w:val="00476B98"/>
    <w:rsid w:val="00476E13"/>
    <w:rsid w:val="00476F13"/>
    <w:rsid w:val="004779CF"/>
    <w:rsid w:val="004802D4"/>
    <w:rsid w:val="004808AF"/>
    <w:rsid w:val="00480C15"/>
    <w:rsid w:val="00480F42"/>
    <w:rsid w:val="00481084"/>
    <w:rsid w:val="004810C8"/>
    <w:rsid w:val="00481280"/>
    <w:rsid w:val="004813E5"/>
    <w:rsid w:val="00481617"/>
    <w:rsid w:val="004816E2"/>
    <w:rsid w:val="004819E1"/>
    <w:rsid w:val="00481BD1"/>
    <w:rsid w:val="00481D1E"/>
    <w:rsid w:val="00482010"/>
    <w:rsid w:val="00482057"/>
    <w:rsid w:val="00482647"/>
    <w:rsid w:val="004828AE"/>
    <w:rsid w:val="00482B97"/>
    <w:rsid w:val="00482EF4"/>
    <w:rsid w:val="00483026"/>
    <w:rsid w:val="004831A8"/>
    <w:rsid w:val="004831E7"/>
    <w:rsid w:val="004832D2"/>
    <w:rsid w:val="0048351D"/>
    <w:rsid w:val="00483A41"/>
    <w:rsid w:val="00483B37"/>
    <w:rsid w:val="00483CD5"/>
    <w:rsid w:val="00483D3A"/>
    <w:rsid w:val="00483D60"/>
    <w:rsid w:val="00483D71"/>
    <w:rsid w:val="004843D4"/>
    <w:rsid w:val="0048484F"/>
    <w:rsid w:val="00484BCF"/>
    <w:rsid w:val="00484C3D"/>
    <w:rsid w:val="00484EF3"/>
    <w:rsid w:val="00484F6C"/>
    <w:rsid w:val="00485023"/>
    <w:rsid w:val="004851CE"/>
    <w:rsid w:val="00485256"/>
    <w:rsid w:val="00485486"/>
    <w:rsid w:val="004855F6"/>
    <w:rsid w:val="00485A8C"/>
    <w:rsid w:val="00485CA6"/>
    <w:rsid w:val="00485E22"/>
    <w:rsid w:val="00485E50"/>
    <w:rsid w:val="00486073"/>
    <w:rsid w:val="0048629F"/>
    <w:rsid w:val="004862A7"/>
    <w:rsid w:val="004864C0"/>
    <w:rsid w:val="0048675D"/>
    <w:rsid w:val="00486816"/>
    <w:rsid w:val="004868C7"/>
    <w:rsid w:val="00486ACF"/>
    <w:rsid w:val="00486F64"/>
    <w:rsid w:val="004872C7"/>
    <w:rsid w:val="00487349"/>
    <w:rsid w:val="00487419"/>
    <w:rsid w:val="00487621"/>
    <w:rsid w:val="004876BC"/>
    <w:rsid w:val="00487718"/>
    <w:rsid w:val="00487822"/>
    <w:rsid w:val="0048786E"/>
    <w:rsid w:val="00487A31"/>
    <w:rsid w:val="00487A72"/>
    <w:rsid w:val="00487B08"/>
    <w:rsid w:val="00490018"/>
    <w:rsid w:val="004903BE"/>
    <w:rsid w:val="004906CD"/>
    <w:rsid w:val="00490851"/>
    <w:rsid w:val="00490B14"/>
    <w:rsid w:val="00490D74"/>
    <w:rsid w:val="00491159"/>
    <w:rsid w:val="004911BE"/>
    <w:rsid w:val="00491362"/>
    <w:rsid w:val="00491477"/>
    <w:rsid w:val="00491600"/>
    <w:rsid w:val="0049190B"/>
    <w:rsid w:val="00491CB9"/>
    <w:rsid w:val="00491D79"/>
    <w:rsid w:val="00491F71"/>
    <w:rsid w:val="00491F73"/>
    <w:rsid w:val="00491F91"/>
    <w:rsid w:val="004926C7"/>
    <w:rsid w:val="004927F6"/>
    <w:rsid w:val="0049290E"/>
    <w:rsid w:val="00492A47"/>
    <w:rsid w:val="00492AC2"/>
    <w:rsid w:val="00492B34"/>
    <w:rsid w:val="00492CDE"/>
    <w:rsid w:val="00493035"/>
    <w:rsid w:val="0049321B"/>
    <w:rsid w:val="0049325A"/>
    <w:rsid w:val="00493A4C"/>
    <w:rsid w:val="00493D06"/>
    <w:rsid w:val="00493DB6"/>
    <w:rsid w:val="00493F63"/>
    <w:rsid w:val="00494256"/>
    <w:rsid w:val="004946F5"/>
    <w:rsid w:val="00494AE8"/>
    <w:rsid w:val="00495526"/>
    <w:rsid w:val="004956F7"/>
    <w:rsid w:val="004957EC"/>
    <w:rsid w:val="00495838"/>
    <w:rsid w:val="00495C19"/>
    <w:rsid w:val="00495CE2"/>
    <w:rsid w:val="00495D54"/>
    <w:rsid w:val="00496099"/>
    <w:rsid w:val="0049653B"/>
    <w:rsid w:val="00496ACF"/>
    <w:rsid w:val="00496AD9"/>
    <w:rsid w:val="00496B06"/>
    <w:rsid w:val="00496B25"/>
    <w:rsid w:val="00496B99"/>
    <w:rsid w:val="00496BBF"/>
    <w:rsid w:val="00496BC0"/>
    <w:rsid w:val="00496CF0"/>
    <w:rsid w:val="00496D90"/>
    <w:rsid w:val="00496F15"/>
    <w:rsid w:val="00496F9B"/>
    <w:rsid w:val="00497237"/>
    <w:rsid w:val="004974B7"/>
    <w:rsid w:val="00497510"/>
    <w:rsid w:val="0049763F"/>
    <w:rsid w:val="004978AA"/>
    <w:rsid w:val="004A00CD"/>
    <w:rsid w:val="004A0287"/>
    <w:rsid w:val="004A075A"/>
    <w:rsid w:val="004A08F9"/>
    <w:rsid w:val="004A09EF"/>
    <w:rsid w:val="004A0DD4"/>
    <w:rsid w:val="004A0E38"/>
    <w:rsid w:val="004A0EBD"/>
    <w:rsid w:val="004A0F3E"/>
    <w:rsid w:val="004A104E"/>
    <w:rsid w:val="004A1353"/>
    <w:rsid w:val="004A13B4"/>
    <w:rsid w:val="004A15DE"/>
    <w:rsid w:val="004A1930"/>
    <w:rsid w:val="004A23BA"/>
    <w:rsid w:val="004A248B"/>
    <w:rsid w:val="004A2704"/>
    <w:rsid w:val="004A2722"/>
    <w:rsid w:val="004A29A2"/>
    <w:rsid w:val="004A2B23"/>
    <w:rsid w:val="004A2E67"/>
    <w:rsid w:val="004A2E9C"/>
    <w:rsid w:val="004A33B7"/>
    <w:rsid w:val="004A3935"/>
    <w:rsid w:val="004A3A7C"/>
    <w:rsid w:val="004A3CB2"/>
    <w:rsid w:val="004A402F"/>
    <w:rsid w:val="004A4514"/>
    <w:rsid w:val="004A45E1"/>
    <w:rsid w:val="004A461C"/>
    <w:rsid w:val="004A467E"/>
    <w:rsid w:val="004A4878"/>
    <w:rsid w:val="004A495A"/>
    <w:rsid w:val="004A4A47"/>
    <w:rsid w:val="004A50D3"/>
    <w:rsid w:val="004A53CA"/>
    <w:rsid w:val="004A5491"/>
    <w:rsid w:val="004A59C0"/>
    <w:rsid w:val="004A5AB4"/>
    <w:rsid w:val="004A5B56"/>
    <w:rsid w:val="004A5C40"/>
    <w:rsid w:val="004A5DA7"/>
    <w:rsid w:val="004A5F47"/>
    <w:rsid w:val="004A64DC"/>
    <w:rsid w:val="004A69BB"/>
    <w:rsid w:val="004A6B5F"/>
    <w:rsid w:val="004A6D2A"/>
    <w:rsid w:val="004A70A7"/>
    <w:rsid w:val="004A73C3"/>
    <w:rsid w:val="004A755F"/>
    <w:rsid w:val="004A7AC2"/>
    <w:rsid w:val="004A7AC8"/>
    <w:rsid w:val="004B06D5"/>
    <w:rsid w:val="004B0750"/>
    <w:rsid w:val="004B1136"/>
    <w:rsid w:val="004B1171"/>
    <w:rsid w:val="004B16DD"/>
    <w:rsid w:val="004B1A91"/>
    <w:rsid w:val="004B1F1A"/>
    <w:rsid w:val="004B20B3"/>
    <w:rsid w:val="004B21BE"/>
    <w:rsid w:val="004B2967"/>
    <w:rsid w:val="004B2B46"/>
    <w:rsid w:val="004B2FE9"/>
    <w:rsid w:val="004B3202"/>
    <w:rsid w:val="004B365A"/>
    <w:rsid w:val="004B3926"/>
    <w:rsid w:val="004B3AC6"/>
    <w:rsid w:val="004B3B9F"/>
    <w:rsid w:val="004B3C70"/>
    <w:rsid w:val="004B3E44"/>
    <w:rsid w:val="004B3EBA"/>
    <w:rsid w:val="004B3F82"/>
    <w:rsid w:val="004B3FB8"/>
    <w:rsid w:val="004B4028"/>
    <w:rsid w:val="004B4209"/>
    <w:rsid w:val="004B45C6"/>
    <w:rsid w:val="004B48DA"/>
    <w:rsid w:val="004B4D98"/>
    <w:rsid w:val="004B4E8A"/>
    <w:rsid w:val="004B5144"/>
    <w:rsid w:val="004B526A"/>
    <w:rsid w:val="004B5299"/>
    <w:rsid w:val="004B5555"/>
    <w:rsid w:val="004B560C"/>
    <w:rsid w:val="004B5630"/>
    <w:rsid w:val="004B5756"/>
    <w:rsid w:val="004B612D"/>
    <w:rsid w:val="004B6207"/>
    <w:rsid w:val="004B6924"/>
    <w:rsid w:val="004B6992"/>
    <w:rsid w:val="004B6DB7"/>
    <w:rsid w:val="004B6F2C"/>
    <w:rsid w:val="004B6FCD"/>
    <w:rsid w:val="004B72E8"/>
    <w:rsid w:val="004C0277"/>
    <w:rsid w:val="004C041E"/>
    <w:rsid w:val="004C0493"/>
    <w:rsid w:val="004C04EC"/>
    <w:rsid w:val="004C0E5B"/>
    <w:rsid w:val="004C12C5"/>
    <w:rsid w:val="004C1D3B"/>
    <w:rsid w:val="004C1E8E"/>
    <w:rsid w:val="004C1F0F"/>
    <w:rsid w:val="004C25C6"/>
    <w:rsid w:val="004C2836"/>
    <w:rsid w:val="004C2964"/>
    <w:rsid w:val="004C2A06"/>
    <w:rsid w:val="004C2B73"/>
    <w:rsid w:val="004C3228"/>
    <w:rsid w:val="004C3273"/>
    <w:rsid w:val="004C3363"/>
    <w:rsid w:val="004C3368"/>
    <w:rsid w:val="004C36D1"/>
    <w:rsid w:val="004C3895"/>
    <w:rsid w:val="004C3A41"/>
    <w:rsid w:val="004C3CC7"/>
    <w:rsid w:val="004C41CE"/>
    <w:rsid w:val="004C4312"/>
    <w:rsid w:val="004C4632"/>
    <w:rsid w:val="004C484F"/>
    <w:rsid w:val="004C4A64"/>
    <w:rsid w:val="004C4A77"/>
    <w:rsid w:val="004C4B4B"/>
    <w:rsid w:val="004C4C01"/>
    <w:rsid w:val="004C4DB3"/>
    <w:rsid w:val="004C514F"/>
    <w:rsid w:val="004C5154"/>
    <w:rsid w:val="004C51CF"/>
    <w:rsid w:val="004C542D"/>
    <w:rsid w:val="004C5468"/>
    <w:rsid w:val="004C561A"/>
    <w:rsid w:val="004C5672"/>
    <w:rsid w:val="004C5A2F"/>
    <w:rsid w:val="004C5AA8"/>
    <w:rsid w:val="004C5B1C"/>
    <w:rsid w:val="004C5C9B"/>
    <w:rsid w:val="004C5D49"/>
    <w:rsid w:val="004C5ED4"/>
    <w:rsid w:val="004C5EE4"/>
    <w:rsid w:val="004C5FE8"/>
    <w:rsid w:val="004C61EA"/>
    <w:rsid w:val="004C6244"/>
    <w:rsid w:val="004C6317"/>
    <w:rsid w:val="004C6846"/>
    <w:rsid w:val="004C69A1"/>
    <w:rsid w:val="004C6ACD"/>
    <w:rsid w:val="004C6C80"/>
    <w:rsid w:val="004C7314"/>
    <w:rsid w:val="004C7634"/>
    <w:rsid w:val="004C7875"/>
    <w:rsid w:val="004C791D"/>
    <w:rsid w:val="004C79FE"/>
    <w:rsid w:val="004D000E"/>
    <w:rsid w:val="004D02D4"/>
    <w:rsid w:val="004D0469"/>
    <w:rsid w:val="004D077C"/>
    <w:rsid w:val="004D09DB"/>
    <w:rsid w:val="004D09ED"/>
    <w:rsid w:val="004D0DAB"/>
    <w:rsid w:val="004D108A"/>
    <w:rsid w:val="004D10E9"/>
    <w:rsid w:val="004D1102"/>
    <w:rsid w:val="004D1182"/>
    <w:rsid w:val="004D11E2"/>
    <w:rsid w:val="004D12C7"/>
    <w:rsid w:val="004D1462"/>
    <w:rsid w:val="004D1642"/>
    <w:rsid w:val="004D1962"/>
    <w:rsid w:val="004D1B76"/>
    <w:rsid w:val="004D1F15"/>
    <w:rsid w:val="004D2297"/>
    <w:rsid w:val="004D2478"/>
    <w:rsid w:val="004D29B5"/>
    <w:rsid w:val="004D3279"/>
    <w:rsid w:val="004D3341"/>
    <w:rsid w:val="004D34BE"/>
    <w:rsid w:val="004D3766"/>
    <w:rsid w:val="004D3878"/>
    <w:rsid w:val="004D3B9B"/>
    <w:rsid w:val="004D3D6A"/>
    <w:rsid w:val="004D3E98"/>
    <w:rsid w:val="004D3FDF"/>
    <w:rsid w:val="004D40C6"/>
    <w:rsid w:val="004D41D2"/>
    <w:rsid w:val="004D4212"/>
    <w:rsid w:val="004D46F8"/>
    <w:rsid w:val="004D479D"/>
    <w:rsid w:val="004D4970"/>
    <w:rsid w:val="004D4A25"/>
    <w:rsid w:val="004D4CDC"/>
    <w:rsid w:val="004D4D94"/>
    <w:rsid w:val="004D4E01"/>
    <w:rsid w:val="004D4E6C"/>
    <w:rsid w:val="004D508D"/>
    <w:rsid w:val="004D50E9"/>
    <w:rsid w:val="004D544B"/>
    <w:rsid w:val="004D5766"/>
    <w:rsid w:val="004D59F1"/>
    <w:rsid w:val="004D59FC"/>
    <w:rsid w:val="004D5DCF"/>
    <w:rsid w:val="004D5E26"/>
    <w:rsid w:val="004D633C"/>
    <w:rsid w:val="004D642C"/>
    <w:rsid w:val="004D64D4"/>
    <w:rsid w:val="004D651E"/>
    <w:rsid w:val="004D65C5"/>
    <w:rsid w:val="004D67B0"/>
    <w:rsid w:val="004D71A4"/>
    <w:rsid w:val="004D7395"/>
    <w:rsid w:val="004D75A1"/>
    <w:rsid w:val="004D79F8"/>
    <w:rsid w:val="004D7C64"/>
    <w:rsid w:val="004D7E9A"/>
    <w:rsid w:val="004D7FB1"/>
    <w:rsid w:val="004E016B"/>
    <w:rsid w:val="004E02CB"/>
    <w:rsid w:val="004E04F6"/>
    <w:rsid w:val="004E0A75"/>
    <w:rsid w:val="004E0D6D"/>
    <w:rsid w:val="004E101C"/>
    <w:rsid w:val="004E12E0"/>
    <w:rsid w:val="004E16F5"/>
    <w:rsid w:val="004E180B"/>
    <w:rsid w:val="004E1A66"/>
    <w:rsid w:val="004E1F4F"/>
    <w:rsid w:val="004E201B"/>
    <w:rsid w:val="004E230D"/>
    <w:rsid w:val="004E2676"/>
    <w:rsid w:val="004E2B44"/>
    <w:rsid w:val="004E2F83"/>
    <w:rsid w:val="004E30D4"/>
    <w:rsid w:val="004E31DD"/>
    <w:rsid w:val="004E32B4"/>
    <w:rsid w:val="004E32E5"/>
    <w:rsid w:val="004E35DF"/>
    <w:rsid w:val="004E3A64"/>
    <w:rsid w:val="004E3AAF"/>
    <w:rsid w:val="004E3DC5"/>
    <w:rsid w:val="004E42C8"/>
    <w:rsid w:val="004E4961"/>
    <w:rsid w:val="004E4D5A"/>
    <w:rsid w:val="004E4D5E"/>
    <w:rsid w:val="004E4D60"/>
    <w:rsid w:val="004E4D82"/>
    <w:rsid w:val="004E5264"/>
    <w:rsid w:val="004E52FC"/>
    <w:rsid w:val="004E537B"/>
    <w:rsid w:val="004E54B1"/>
    <w:rsid w:val="004E5D85"/>
    <w:rsid w:val="004E60CC"/>
    <w:rsid w:val="004E6206"/>
    <w:rsid w:val="004E62BD"/>
    <w:rsid w:val="004E63E3"/>
    <w:rsid w:val="004E6416"/>
    <w:rsid w:val="004E6AF8"/>
    <w:rsid w:val="004E6C19"/>
    <w:rsid w:val="004E6D71"/>
    <w:rsid w:val="004E6D85"/>
    <w:rsid w:val="004E6DEA"/>
    <w:rsid w:val="004E7130"/>
    <w:rsid w:val="004E715D"/>
    <w:rsid w:val="004E759D"/>
    <w:rsid w:val="004E75A9"/>
    <w:rsid w:val="004E77C8"/>
    <w:rsid w:val="004E7B1A"/>
    <w:rsid w:val="004E7B40"/>
    <w:rsid w:val="004F0068"/>
    <w:rsid w:val="004F012C"/>
    <w:rsid w:val="004F05F6"/>
    <w:rsid w:val="004F08A3"/>
    <w:rsid w:val="004F0EA0"/>
    <w:rsid w:val="004F0F0C"/>
    <w:rsid w:val="004F0F30"/>
    <w:rsid w:val="004F104D"/>
    <w:rsid w:val="004F11AC"/>
    <w:rsid w:val="004F15D7"/>
    <w:rsid w:val="004F19D8"/>
    <w:rsid w:val="004F1AA9"/>
    <w:rsid w:val="004F20E3"/>
    <w:rsid w:val="004F224A"/>
    <w:rsid w:val="004F2416"/>
    <w:rsid w:val="004F2A08"/>
    <w:rsid w:val="004F2A89"/>
    <w:rsid w:val="004F2C00"/>
    <w:rsid w:val="004F2C0C"/>
    <w:rsid w:val="004F2DAB"/>
    <w:rsid w:val="004F3019"/>
    <w:rsid w:val="004F311C"/>
    <w:rsid w:val="004F322F"/>
    <w:rsid w:val="004F32E2"/>
    <w:rsid w:val="004F3536"/>
    <w:rsid w:val="004F3671"/>
    <w:rsid w:val="004F3827"/>
    <w:rsid w:val="004F388E"/>
    <w:rsid w:val="004F3A12"/>
    <w:rsid w:val="004F40A5"/>
    <w:rsid w:val="004F4531"/>
    <w:rsid w:val="004F4682"/>
    <w:rsid w:val="004F4930"/>
    <w:rsid w:val="004F49BD"/>
    <w:rsid w:val="004F49CB"/>
    <w:rsid w:val="004F4AE4"/>
    <w:rsid w:val="004F4AF1"/>
    <w:rsid w:val="004F4F75"/>
    <w:rsid w:val="004F4FBF"/>
    <w:rsid w:val="004F522A"/>
    <w:rsid w:val="004F5237"/>
    <w:rsid w:val="004F523B"/>
    <w:rsid w:val="004F553E"/>
    <w:rsid w:val="004F57D5"/>
    <w:rsid w:val="004F6190"/>
    <w:rsid w:val="004F6284"/>
    <w:rsid w:val="004F6296"/>
    <w:rsid w:val="004F63A2"/>
    <w:rsid w:val="004F652B"/>
    <w:rsid w:val="004F65EE"/>
    <w:rsid w:val="004F65F9"/>
    <w:rsid w:val="004F68B8"/>
    <w:rsid w:val="004F6C42"/>
    <w:rsid w:val="004F6CF0"/>
    <w:rsid w:val="004F6ECC"/>
    <w:rsid w:val="004F7055"/>
    <w:rsid w:val="004F70F9"/>
    <w:rsid w:val="004F7328"/>
    <w:rsid w:val="004F7441"/>
    <w:rsid w:val="004F750C"/>
    <w:rsid w:val="004F7D00"/>
    <w:rsid w:val="004F7E55"/>
    <w:rsid w:val="005004C8"/>
    <w:rsid w:val="005005CF"/>
    <w:rsid w:val="005005F2"/>
    <w:rsid w:val="005006EE"/>
    <w:rsid w:val="00500F4B"/>
    <w:rsid w:val="0050174F"/>
    <w:rsid w:val="0050178E"/>
    <w:rsid w:val="005017BA"/>
    <w:rsid w:val="00501823"/>
    <w:rsid w:val="00501CB7"/>
    <w:rsid w:val="00501D38"/>
    <w:rsid w:val="00501E5B"/>
    <w:rsid w:val="00501F1A"/>
    <w:rsid w:val="00502514"/>
    <w:rsid w:val="00502567"/>
    <w:rsid w:val="0050281E"/>
    <w:rsid w:val="00502C50"/>
    <w:rsid w:val="00503017"/>
    <w:rsid w:val="0050322F"/>
    <w:rsid w:val="00503385"/>
    <w:rsid w:val="0050348A"/>
    <w:rsid w:val="00503583"/>
    <w:rsid w:val="005035FC"/>
    <w:rsid w:val="005037FB"/>
    <w:rsid w:val="005039E5"/>
    <w:rsid w:val="00503B4C"/>
    <w:rsid w:val="00503BD6"/>
    <w:rsid w:val="00503CCB"/>
    <w:rsid w:val="00503E85"/>
    <w:rsid w:val="00503F50"/>
    <w:rsid w:val="005042D3"/>
    <w:rsid w:val="0050438F"/>
    <w:rsid w:val="00504A1D"/>
    <w:rsid w:val="00504C9D"/>
    <w:rsid w:val="005052DB"/>
    <w:rsid w:val="0050532F"/>
    <w:rsid w:val="005058A5"/>
    <w:rsid w:val="00505A93"/>
    <w:rsid w:val="00505BC9"/>
    <w:rsid w:val="00505C2B"/>
    <w:rsid w:val="00505D12"/>
    <w:rsid w:val="0050628F"/>
    <w:rsid w:val="00506418"/>
    <w:rsid w:val="005064B6"/>
    <w:rsid w:val="00506574"/>
    <w:rsid w:val="00506966"/>
    <w:rsid w:val="005077E6"/>
    <w:rsid w:val="00507956"/>
    <w:rsid w:val="00507A41"/>
    <w:rsid w:val="00507A49"/>
    <w:rsid w:val="00507EB3"/>
    <w:rsid w:val="00507F97"/>
    <w:rsid w:val="005100B0"/>
    <w:rsid w:val="005100F5"/>
    <w:rsid w:val="00510B86"/>
    <w:rsid w:val="00510C7D"/>
    <w:rsid w:val="00510F2A"/>
    <w:rsid w:val="0051116A"/>
    <w:rsid w:val="0051147D"/>
    <w:rsid w:val="0051156F"/>
    <w:rsid w:val="00511636"/>
    <w:rsid w:val="005116AF"/>
    <w:rsid w:val="00511810"/>
    <w:rsid w:val="00511AFD"/>
    <w:rsid w:val="00511B02"/>
    <w:rsid w:val="00511C41"/>
    <w:rsid w:val="00511C5F"/>
    <w:rsid w:val="00511F50"/>
    <w:rsid w:val="0051230B"/>
    <w:rsid w:val="005125C3"/>
    <w:rsid w:val="00512645"/>
    <w:rsid w:val="005126A6"/>
    <w:rsid w:val="00512721"/>
    <w:rsid w:val="00512BBF"/>
    <w:rsid w:val="00512D25"/>
    <w:rsid w:val="00512F63"/>
    <w:rsid w:val="00513332"/>
    <w:rsid w:val="00513508"/>
    <w:rsid w:val="005137AB"/>
    <w:rsid w:val="005139DF"/>
    <w:rsid w:val="00513A7E"/>
    <w:rsid w:val="00513BF6"/>
    <w:rsid w:val="00513CED"/>
    <w:rsid w:val="0051405E"/>
    <w:rsid w:val="00514234"/>
    <w:rsid w:val="0051439C"/>
    <w:rsid w:val="0051442E"/>
    <w:rsid w:val="00514568"/>
    <w:rsid w:val="00514C8C"/>
    <w:rsid w:val="00514CFA"/>
    <w:rsid w:val="00514E4A"/>
    <w:rsid w:val="00515115"/>
    <w:rsid w:val="00515139"/>
    <w:rsid w:val="00515372"/>
    <w:rsid w:val="005155D8"/>
    <w:rsid w:val="0051567C"/>
    <w:rsid w:val="005157DA"/>
    <w:rsid w:val="005159B0"/>
    <w:rsid w:val="00515CBF"/>
    <w:rsid w:val="00515D46"/>
    <w:rsid w:val="00515DFA"/>
    <w:rsid w:val="00516126"/>
    <w:rsid w:val="005161BC"/>
    <w:rsid w:val="0051644D"/>
    <w:rsid w:val="00516660"/>
    <w:rsid w:val="0051698A"/>
    <w:rsid w:val="00516B7E"/>
    <w:rsid w:val="00516BA8"/>
    <w:rsid w:val="00517237"/>
    <w:rsid w:val="00517967"/>
    <w:rsid w:val="00517A34"/>
    <w:rsid w:val="00517BAB"/>
    <w:rsid w:val="00517C91"/>
    <w:rsid w:val="00517F78"/>
    <w:rsid w:val="00520058"/>
    <w:rsid w:val="00520682"/>
    <w:rsid w:val="00520CD3"/>
    <w:rsid w:val="005211E1"/>
    <w:rsid w:val="0052144E"/>
    <w:rsid w:val="0052146A"/>
    <w:rsid w:val="005215DC"/>
    <w:rsid w:val="005216AA"/>
    <w:rsid w:val="00521AA8"/>
    <w:rsid w:val="0052209F"/>
    <w:rsid w:val="00522209"/>
    <w:rsid w:val="0052254E"/>
    <w:rsid w:val="005225E0"/>
    <w:rsid w:val="00522691"/>
    <w:rsid w:val="005227C0"/>
    <w:rsid w:val="00522C97"/>
    <w:rsid w:val="00522CD2"/>
    <w:rsid w:val="00522E24"/>
    <w:rsid w:val="00522FA1"/>
    <w:rsid w:val="0052370C"/>
    <w:rsid w:val="00523738"/>
    <w:rsid w:val="0052387D"/>
    <w:rsid w:val="005238AE"/>
    <w:rsid w:val="005239E9"/>
    <w:rsid w:val="00523A52"/>
    <w:rsid w:val="00523E77"/>
    <w:rsid w:val="00523F45"/>
    <w:rsid w:val="00524976"/>
    <w:rsid w:val="00524E7F"/>
    <w:rsid w:val="00524E9C"/>
    <w:rsid w:val="005250B4"/>
    <w:rsid w:val="005251DE"/>
    <w:rsid w:val="00525335"/>
    <w:rsid w:val="00525528"/>
    <w:rsid w:val="00525659"/>
    <w:rsid w:val="005258EB"/>
    <w:rsid w:val="00525AE3"/>
    <w:rsid w:val="00525BBA"/>
    <w:rsid w:val="00525C04"/>
    <w:rsid w:val="00525C3F"/>
    <w:rsid w:val="00525F00"/>
    <w:rsid w:val="00525FEA"/>
    <w:rsid w:val="005263A6"/>
    <w:rsid w:val="00526479"/>
    <w:rsid w:val="00526873"/>
    <w:rsid w:val="0052692C"/>
    <w:rsid w:val="00526D0D"/>
    <w:rsid w:val="00526F1D"/>
    <w:rsid w:val="00527091"/>
    <w:rsid w:val="005272DF"/>
    <w:rsid w:val="005274E5"/>
    <w:rsid w:val="0052751B"/>
    <w:rsid w:val="0052766D"/>
    <w:rsid w:val="005304BF"/>
    <w:rsid w:val="005306CB"/>
    <w:rsid w:val="0053089E"/>
    <w:rsid w:val="00530AC8"/>
    <w:rsid w:val="00530C60"/>
    <w:rsid w:val="00530F0B"/>
    <w:rsid w:val="00531109"/>
    <w:rsid w:val="0053133F"/>
    <w:rsid w:val="0053161A"/>
    <w:rsid w:val="00531A10"/>
    <w:rsid w:val="00531BF7"/>
    <w:rsid w:val="00531E3C"/>
    <w:rsid w:val="00532777"/>
    <w:rsid w:val="00532FCA"/>
    <w:rsid w:val="00533029"/>
    <w:rsid w:val="0053323A"/>
    <w:rsid w:val="00533273"/>
    <w:rsid w:val="0053332C"/>
    <w:rsid w:val="00533491"/>
    <w:rsid w:val="005334DA"/>
    <w:rsid w:val="00533763"/>
    <w:rsid w:val="0053390F"/>
    <w:rsid w:val="00533B61"/>
    <w:rsid w:val="00533B7D"/>
    <w:rsid w:val="00533BC3"/>
    <w:rsid w:val="00533F02"/>
    <w:rsid w:val="0053418C"/>
    <w:rsid w:val="0053418D"/>
    <w:rsid w:val="0053419F"/>
    <w:rsid w:val="0053447D"/>
    <w:rsid w:val="005344EB"/>
    <w:rsid w:val="00534718"/>
    <w:rsid w:val="005349B8"/>
    <w:rsid w:val="00535064"/>
    <w:rsid w:val="00535383"/>
    <w:rsid w:val="00535455"/>
    <w:rsid w:val="005356AC"/>
    <w:rsid w:val="00535733"/>
    <w:rsid w:val="0053573A"/>
    <w:rsid w:val="005358D7"/>
    <w:rsid w:val="00535B8F"/>
    <w:rsid w:val="00535D86"/>
    <w:rsid w:val="005360DE"/>
    <w:rsid w:val="00536399"/>
    <w:rsid w:val="00536425"/>
    <w:rsid w:val="00536549"/>
    <w:rsid w:val="0053668B"/>
    <w:rsid w:val="00536690"/>
    <w:rsid w:val="0053678E"/>
    <w:rsid w:val="00536876"/>
    <w:rsid w:val="00536AE4"/>
    <w:rsid w:val="00536D35"/>
    <w:rsid w:val="00536E61"/>
    <w:rsid w:val="005371A3"/>
    <w:rsid w:val="00537420"/>
    <w:rsid w:val="0053754E"/>
    <w:rsid w:val="005376A0"/>
    <w:rsid w:val="00537845"/>
    <w:rsid w:val="00537E7E"/>
    <w:rsid w:val="00537F5A"/>
    <w:rsid w:val="0054001E"/>
    <w:rsid w:val="005400EA"/>
    <w:rsid w:val="0054066E"/>
    <w:rsid w:val="00540688"/>
    <w:rsid w:val="005409C2"/>
    <w:rsid w:val="00540A5D"/>
    <w:rsid w:val="00540AF2"/>
    <w:rsid w:val="00540CE9"/>
    <w:rsid w:val="00540F18"/>
    <w:rsid w:val="0054110C"/>
    <w:rsid w:val="00541200"/>
    <w:rsid w:val="00541241"/>
    <w:rsid w:val="00541299"/>
    <w:rsid w:val="0054137D"/>
    <w:rsid w:val="005414A7"/>
    <w:rsid w:val="005414EE"/>
    <w:rsid w:val="00541963"/>
    <w:rsid w:val="00541D82"/>
    <w:rsid w:val="00541EE1"/>
    <w:rsid w:val="00541FB5"/>
    <w:rsid w:val="00541FC2"/>
    <w:rsid w:val="00542266"/>
    <w:rsid w:val="00542C3B"/>
    <w:rsid w:val="00542C3E"/>
    <w:rsid w:val="00542CDB"/>
    <w:rsid w:val="00542DAF"/>
    <w:rsid w:val="0054316C"/>
    <w:rsid w:val="00543709"/>
    <w:rsid w:val="0054379D"/>
    <w:rsid w:val="00543BDA"/>
    <w:rsid w:val="00543C32"/>
    <w:rsid w:val="00543C74"/>
    <w:rsid w:val="00543CCF"/>
    <w:rsid w:val="00543EE1"/>
    <w:rsid w:val="0054440A"/>
    <w:rsid w:val="00544506"/>
    <w:rsid w:val="005447F3"/>
    <w:rsid w:val="005449D3"/>
    <w:rsid w:val="00544E8F"/>
    <w:rsid w:val="00545235"/>
    <w:rsid w:val="005452D5"/>
    <w:rsid w:val="00545380"/>
    <w:rsid w:val="0054559C"/>
    <w:rsid w:val="00545860"/>
    <w:rsid w:val="00545964"/>
    <w:rsid w:val="00545C28"/>
    <w:rsid w:val="00545CB8"/>
    <w:rsid w:val="0054665D"/>
    <w:rsid w:val="005469E3"/>
    <w:rsid w:val="00546D8E"/>
    <w:rsid w:val="00546DA8"/>
    <w:rsid w:val="00547079"/>
    <w:rsid w:val="005471E1"/>
    <w:rsid w:val="005476C1"/>
    <w:rsid w:val="0054776B"/>
    <w:rsid w:val="0054780A"/>
    <w:rsid w:val="00547AF8"/>
    <w:rsid w:val="00547E15"/>
    <w:rsid w:val="00547E9A"/>
    <w:rsid w:val="00547EEF"/>
    <w:rsid w:val="00547F27"/>
    <w:rsid w:val="00547F7C"/>
    <w:rsid w:val="005500CD"/>
    <w:rsid w:val="005500E2"/>
    <w:rsid w:val="005505F5"/>
    <w:rsid w:val="00550816"/>
    <w:rsid w:val="005508C1"/>
    <w:rsid w:val="00551307"/>
    <w:rsid w:val="00551373"/>
    <w:rsid w:val="0055190D"/>
    <w:rsid w:val="00551A2D"/>
    <w:rsid w:val="00551B81"/>
    <w:rsid w:val="00551DA4"/>
    <w:rsid w:val="00551E40"/>
    <w:rsid w:val="00552162"/>
    <w:rsid w:val="0055263B"/>
    <w:rsid w:val="0055285D"/>
    <w:rsid w:val="00552CE7"/>
    <w:rsid w:val="00552F24"/>
    <w:rsid w:val="005533D9"/>
    <w:rsid w:val="00553C48"/>
    <w:rsid w:val="005540D2"/>
    <w:rsid w:val="00554327"/>
    <w:rsid w:val="005543DE"/>
    <w:rsid w:val="005546D2"/>
    <w:rsid w:val="00554813"/>
    <w:rsid w:val="00554D3B"/>
    <w:rsid w:val="00555EFF"/>
    <w:rsid w:val="0055617D"/>
    <w:rsid w:val="00556A82"/>
    <w:rsid w:val="00556CDF"/>
    <w:rsid w:val="005572F6"/>
    <w:rsid w:val="00557433"/>
    <w:rsid w:val="0055753C"/>
    <w:rsid w:val="0055757C"/>
    <w:rsid w:val="0055797B"/>
    <w:rsid w:val="0056002C"/>
    <w:rsid w:val="00560234"/>
    <w:rsid w:val="00560B14"/>
    <w:rsid w:val="00560CA0"/>
    <w:rsid w:val="00560ED2"/>
    <w:rsid w:val="00561015"/>
    <w:rsid w:val="00561179"/>
    <w:rsid w:val="00561185"/>
    <w:rsid w:val="00561776"/>
    <w:rsid w:val="005617C4"/>
    <w:rsid w:val="00561814"/>
    <w:rsid w:val="0056192E"/>
    <w:rsid w:val="00561969"/>
    <w:rsid w:val="005619B0"/>
    <w:rsid w:val="00561B4C"/>
    <w:rsid w:val="00561B70"/>
    <w:rsid w:val="00561B75"/>
    <w:rsid w:val="00561E5A"/>
    <w:rsid w:val="00561F4E"/>
    <w:rsid w:val="005620DF"/>
    <w:rsid w:val="00562124"/>
    <w:rsid w:val="00562534"/>
    <w:rsid w:val="00562A7A"/>
    <w:rsid w:val="00562B65"/>
    <w:rsid w:val="00562EB7"/>
    <w:rsid w:val="005637B4"/>
    <w:rsid w:val="00563B05"/>
    <w:rsid w:val="00563C41"/>
    <w:rsid w:val="00563FF6"/>
    <w:rsid w:val="005644D0"/>
    <w:rsid w:val="005645C6"/>
    <w:rsid w:val="005647A7"/>
    <w:rsid w:val="005648C4"/>
    <w:rsid w:val="00564A1C"/>
    <w:rsid w:val="00564BD3"/>
    <w:rsid w:val="00564C34"/>
    <w:rsid w:val="00564DC9"/>
    <w:rsid w:val="00564E8A"/>
    <w:rsid w:val="00565115"/>
    <w:rsid w:val="005651CA"/>
    <w:rsid w:val="005651DC"/>
    <w:rsid w:val="005654A4"/>
    <w:rsid w:val="0056564B"/>
    <w:rsid w:val="00565875"/>
    <w:rsid w:val="00565D95"/>
    <w:rsid w:val="00565DFB"/>
    <w:rsid w:val="00565F56"/>
    <w:rsid w:val="005662CD"/>
    <w:rsid w:val="00566398"/>
    <w:rsid w:val="005664BD"/>
    <w:rsid w:val="00566617"/>
    <w:rsid w:val="00566899"/>
    <w:rsid w:val="00566A00"/>
    <w:rsid w:val="00566EDA"/>
    <w:rsid w:val="00566F08"/>
    <w:rsid w:val="0056732A"/>
    <w:rsid w:val="00567AA0"/>
    <w:rsid w:val="005702C9"/>
    <w:rsid w:val="005703A3"/>
    <w:rsid w:val="005708B3"/>
    <w:rsid w:val="00570969"/>
    <w:rsid w:val="00570996"/>
    <w:rsid w:val="0057109C"/>
    <w:rsid w:val="00571170"/>
    <w:rsid w:val="005711D9"/>
    <w:rsid w:val="00571348"/>
    <w:rsid w:val="0057168B"/>
    <w:rsid w:val="005717B0"/>
    <w:rsid w:val="00571B9D"/>
    <w:rsid w:val="00571C0B"/>
    <w:rsid w:val="00571EFA"/>
    <w:rsid w:val="00572143"/>
    <w:rsid w:val="0057217C"/>
    <w:rsid w:val="005731AF"/>
    <w:rsid w:val="00573367"/>
    <w:rsid w:val="005735B3"/>
    <w:rsid w:val="005736DC"/>
    <w:rsid w:val="0057397B"/>
    <w:rsid w:val="00573CA1"/>
    <w:rsid w:val="00573E96"/>
    <w:rsid w:val="005740D3"/>
    <w:rsid w:val="0057417C"/>
    <w:rsid w:val="00574270"/>
    <w:rsid w:val="00574905"/>
    <w:rsid w:val="00574B94"/>
    <w:rsid w:val="00574DA3"/>
    <w:rsid w:val="00574F79"/>
    <w:rsid w:val="00574FA0"/>
    <w:rsid w:val="00575143"/>
    <w:rsid w:val="00575C6C"/>
    <w:rsid w:val="00575E73"/>
    <w:rsid w:val="005764B7"/>
    <w:rsid w:val="00576948"/>
    <w:rsid w:val="005769A8"/>
    <w:rsid w:val="005769B7"/>
    <w:rsid w:val="00576AD5"/>
    <w:rsid w:val="00576BB7"/>
    <w:rsid w:val="00576CC0"/>
    <w:rsid w:val="00576D7F"/>
    <w:rsid w:val="0057734F"/>
    <w:rsid w:val="005773A2"/>
    <w:rsid w:val="00577498"/>
    <w:rsid w:val="0057749A"/>
    <w:rsid w:val="00577522"/>
    <w:rsid w:val="0057761D"/>
    <w:rsid w:val="00577B3A"/>
    <w:rsid w:val="00577B47"/>
    <w:rsid w:val="00577BAD"/>
    <w:rsid w:val="00577BE4"/>
    <w:rsid w:val="0058020A"/>
    <w:rsid w:val="005802EA"/>
    <w:rsid w:val="00580754"/>
    <w:rsid w:val="005808C7"/>
    <w:rsid w:val="00580B8D"/>
    <w:rsid w:val="0058123A"/>
    <w:rsid w:val="00581517"/>
    <w:rsid w:val="005815E4"/>
    <w:rsid w:val="00581890"/>
    <w:rsid w:val="0058191D"/>
    <w:rsid w:val="00581C9B"/>
    <w:rsid w:val="00581D3E"/>
    <w:rsid w:val="00581F49"/>
    <w:rsid w:val="005825CF"/>
    <w:rsid w:val="00582641"/>
    <w:rsid w:val="00582671"/>
    <w:rsid w:val="005827CA"/>
    <w:rsid w:val="00582A5D"/>
    <w:rsid w:val="00582B24"/>
    <w:rsid w:val="0058308D"/>
    <w:rsid w:val="00583624"/>
    <w:rsid w:val="0058385F"/>
    <w:rsid w:val="005841F9"/>
    <w:rsid w:val="00584634"/>
    <w:rsid w:val="0058496B"/>
    <w:rsid w:val="00584B21"/>
    <w:rsid w:val="00584DB5"/>
    <w:rsid w:val="00584EC3"/>
    <w:rsid w:val="00585565"/>
    <w:rsid w:val="00585642"/>
    <w:rsid w:val="00585A7A"/>
    <w:rsid w:val="00585FE8"/>
    <w:rsid w:val="00586787"/>
    <w:rsid w:val="005867A4"/>
    <w:rsid w:val="00586835"/>
    <w:rsid w:val="00586A95"/>
    <w:rsid w:val="00587177"/>
    <w:rsid w:val="0058723F"/>
    <w:rsid w:val="00587271"/>
    <w:rsid w:val="005874AA"/>
    <w:rsid w:val="00587635"/>
    <w:rsid w:val="005877DF"/>
    <w:rsid w:val="0058795E"/>
    <w:rsid w:val="00587BB9"/>
    <w:rsid w:val="00587D19"/>
    <w:rsid w:val="00590324"/>
    <w:rsid w:val="00590507"/>
    <w:rsid w:val="005905FD"/>
    <w:rsid w:val="00590CEA"/>
    <w:rsid w:val="00590D83"/>
    <w:rsid w:val="00590E37"/>
    <w:rsid w:val="00591221"/>
    <w:rsid w:val="0059136C"/>
    <w:rsid w:val="0059140F"/>
    <w:rsid w:val="0059146A"/>
    <w:rsid w:val="005915BB"/>
    <w:rsid w:val="005917A6"/>
    <w:rsid w:val="00591C8A"/>
    <w:rsid w:val="00592043"/>
    <w:rsid w:val="0059293E"/>
    <w:rsid w:val="00592D10"/>
    <w:rsid w:val="00592F0D"/>
    <w:rsid w:val="005930A7"/>
    <w:rsid w:val="0059314F"/>
    <w:rsid w:val="005933CF"/>
    <w:rsid w:val="00593E45"/>
    <w:rsid w:val="00593F64"/>
    <w:rsid w:val="005940C2"/>
    <w:rsid w:val="005943D2"/>
    <w:rsid w:val="005945A1"/>
    <w:rsid w:val="00594843"/>
    <w:rsid w:val="00594925"/>
    <w:rsid w:val="0059496B"/>
    <w:rsid w:val="00594979"/>
    <w:rsid w:val="00594A15"/>
    <w:rsid w:val="00594CDB"/>
    <w:rsid w:val="0059512D"/>
    <w:rsid w:val="00595144"/>
    <w:rsid w:val="005951F4"/>
    <w:rsid w:val="005952D1"/>
    <w:rsid w:val="005958A1"/>
    <w:rsid w:val="00595CD7"/>
    <w:rsid w:val="00596209"/>
    <w:rsid w:val="00596285"/>
    <w:rsid w:val="00596781"/>
    <w:rsid w:val="00596941"/>
    <w:rsid w:val="00596DBD"/>
    <w:rsid w:val="00596EF4"/>
    <w:rsid w:val="005971F4"/>
    <w:rsid w:val="005974B8"/>
    <w:rsid w:val="0059760A"/>
    <w:rsid w:val="0059782C"/>
    <w:rsid w:val="00597830"/>
    <w:rsid w:val="00597A29"/>
    <w:rsid w:val="00597BC9"/>
    <w:rsid w:val="00597E57"/>
    <w:rsid w:val="005A02CF"/>
    <w:rsid w:val="005A059F"/>
    <w:rsid w:val="005A14E4"/>
    <w:rsid w:val="005A1712"/>
    <w:rsid w:val="005A180E"/>
    <w:rsid w:val="005A1B5D"/>
    <w:rsid w:val="005A212C"/>
    <w:rsid w:val="005A239D"/>
    <w:rsid w:val="005A2484"/>
    <w:rsid w:val="005A24ED"/>
    <w:rsid w:val="005A25BF"/>
    <w:rsid w:val="005A2770"/>
    <w:rsid w:val="005A28CA"/>
    <w:rsid w:val="005A2942"/>
    <w:rsid w:val="005A2948"/>
    <w:rsid w:val="005A2FF8"/>
    <w:rsid w:val="005A32FD"/>
    <w:rsid w:val="005A3701"/>
    <w:rsid w:val="005A395D"/>
    <w:rsid w:val="005A3B1F"/>
    <w:rsid w:val="005A3B8F"/>
    <w:rsid w:val="005A3E6D"/>
    <w:rsid w:val="005A44E2"/>
    <w:rsid w:val="005A4DF1"/>
    <w:rsid w:val="005A4F1E"/>
    <w:rsid w:val="005A5046"/>
    <w:rsid w:val="005A51C5"/>
    <w:rsid w:val="005A5319"/>
    <w:rsid w:val="005A54CB"/>
    <w:rsid w:val="005A5722"/>
    <w:rsid w:val="005A5995"/>
    <w:rsid w:val="005A59FE"/>
    <w:rsid w:val="005A5BF4"/>
    <w:rsid w:val="005A5D6A"/>
    <w:rsid w:val="005A5F7A"/>
    <w:rsid w:val="005A6156"/>
    <w:rsid w:val="005A620E"/>
    <w:rsid w:val="005A6353"/>
    <w:rsid w:val="005A650D"/>
    <w:rsid w:val="005A6609"/>
    <w:rsid w:val="005A6670"/>
    <w:rsid w:val="005A6BF9"/>
    <w:rsid w:val="005A6C9F"/>
    <w:rsid w:val="005A736E"/>
    <w:rsid w:val="005A74D3"/>
    <w:rsid w:val="005A75BA"/>
    <w:rsid w:val="005A76D6"/>
    <w:rsid w:val="005A775B"/>
    <w:rsid w:val="005A7888"/>
    <w:rsid w:val="005A7942"/>
    <w:rsid w:val="005A7A05"/>
    <w:rsid w:val="005A7B46"/>
    <w:rsid w:val="005A7CD8"/>
    <w:rsid w:val="005A7EA2"/>
    <w:rsid w:val="005B027C"/>
    <w:rsid w:val="005B035C"/>
    <w:rsid w:val="005B0471"/>
    <w:rsid w:val="005B04A7"/>
    <w:rsid w:val="005B0675"/>
    <w:rsid w:val="005B08DB"/>
    <w:rsid w:val="005B0AC1"/>
    <w:rsid w:val="005B0CC2"/>
    <w:rsid w:val="005B0F26"/>
    <w:rsid w:val="005B0F42"/>
    <w:rsid w:val="005B142E"/>
    <w:rsid w:val="005B16AB"/>
    <w:rsid w:val="005B16C7"/>
    <w:rsid w:val="005B18EF"/>
    <w:rsid w:val="005B1989"/>
    <w:rsid w:val="005B236D"/>
    <w:rsid w:val="005B26A5"/>
    <w:rsid w:val="005B2A46"/>
    <w:rsid w:val="005B2C1D"/>
    <w:rsid w:val="005B311A"/>
    <w:rsid w:val="005B3192"/>
    <w:rsid w:val="005B3475"/>
    <w:rsid w:val="005B3A37"/>
    <w:rsid w:val="005B3AFD"/>
    <w:rsid w:val="005B3BBE"/>
    <w:rsid w:val="005B4150"/>
    <w:rsid w:val="005B416D"/>
    <w:rsid w:val="005B46DA"/>
    <w:rsid w:val="005B4D2D"/>
    <w:rsid w:val="005B4F0D"/>
    <w:rsid w:val="005B55B4"/>
    <w:rsid w:val="005B5988"/>
    <w:rsid w:val="005B5BB3"/>
    <w:rsid w:val="005B5F5E"/>
    <w:rsid w:val="005B6168"/>
    <w:rsid w:val="005B65C7"/>
    <w:rsid w:val="005B6613"/>
    <w:rsid w:val="005B66CA"/>
    <w:rsid w:val="005B68D4"/>
    <w:rsid w:val="005B6926"/>
    <w:rsid w:val="005B6954"/>
    <w:rsid w:val="005B6975"/>
    <w:rsid w:val="005B6CEC"/>
    <w:rsid w:val="005B70EC"/>
    <w:rsid w:val="005B7CF7"/>
    <w:rsid w:val="005B7E65"/>
    <w:rsid w:val="005C05C3"/>
    <w:rsid w:val="005C06FC"/>
    <w:rsid w:val="005C0874"/>
    <w:rsid w:val="005C0AC3"/>
    <w:rsid w:val="005C0E86"/>
    <w:rsid w:val="005C0F84"/>
    <w:rsid w:val="005C10D0"/>
    <w:rsid w:val="005C11E0"/>
    <w:rsid w:val="005C1533"/>
    <w:rsid w:val="005C1661"/>
    <w:rsid w:val="005C19D4"/>
    <w:rsid w:val="005C1A5A"/>
    <w:rsid w:val="005C1A5E"/>
    <w:rsid w:val="005C1D33"/>
    <w:rsid w:val="005C1D99"/>
    <w:rsid w:val="005C1FB4"/>
    <w:rsid w:val="005C2462"/>
    <w:rsid w:val="005C2566"/>
    <w:rsid w:val="005C27AF"/>
    <w:rsid w:val="005C2BA4"/>
    <w:rsid w:val="005C2C8C"/>
    <w:rsid w:val="005C2F52"/>
    <w:rsid w:val="005C3162"/>
    <w:rsid w:val="005C34D0"/>
    <w:rsid w:val="005C3A4F"/>
    <w:rsid w:val="005C3ABF"/>
    <w:rsid w:val="005C3E3B"/>
    <w:rsid w:val="005C40AC"/>
    <w:rsid w:val="005C40B9"/>
    <w:rsid w:val="005C41CC"/>
    <w:rsid w:val="005C4443"/>
    <w:rsid w:val="005C44CB"/>
    <w:rsid w:val="005C4BD0"/>
    <w:rsid w:val="005C4D66"/>
    <w:rsid w:val="005C549D"/>
    <w:rsid w:val="005C5888"/>
    <w:rsid w:val="005C58D2"/>
    <w:rsid w:val="005C5C29"/>
    <w:rsid w:val="005C5EE5"/>
    <w:rsid w:val="005C5FDA"/>
    <w:rsid w:val="005C60B7"/>
    <w:rsid w:val="005C6432"/>
    <w:rsid w:val="005C6630"/>
    <w:rsid w:val="005C6712"/>
    <w:rsid w:val="005C678A"/>
    <w:rsid w:val="005C69AC"/>
    <w:rsid w:val="005C6A42"/>
    <w:rsid w:val="005C6A6B"/>
    <w:rsid w:val="005C6C35"/>
    <w:rsid w:val="005C6C53"/>
    <w:rsid w:val="005C6E1A"/>
    <w:rsid w:val="005C6FA4"/>
    <w:rsid w:val="005C7019"/>
    <w:rsid w:val="005C701D"/>
    <w:rsid w:val="005C7097"/>
    <w:rsid w:val="005C7143"/>
    <w:rsid w:val="005C7239"/>
    <w:rsid w:val="005C744D"/>
    <w:rsid w:val="005C74EC"/>
    <w:rsid w:val="005C77B8"/>
    <w:rsid w:val="005C7B72"/>
    <w:rsid w:val="005C7E42"/>
    <w:rsid w:val="005C7E58"/>
    <w:rsid w:val="005C7F43"/>
    <w:rsid w:val="005C7F9D"/>
    <w:rsid w:val="005D0166"/>
    <w:rsid w:val="005D0834"/>
    <w:rsid w:val="005D0D09"/>
    <w:rsid w:val="005D0F73"/>
    <w:rsid w:val="005D112F"/>
    <w:rsid w:val="005D115D"/>
    <w:rsid w:val="005D1344"/>
    <w:rsid w:val="005D1606"/>
    <w:rsid w:val="005D1966"/>
    <w:rsid w:val="005D1C19"/>
    <w:rsid w:val="005D1D4A"/>
    <w:rsid w:val="005D1D4D"/>
    <w:rsid w:val="005D2007"/>
    <w:rsid w:val="005D2369"/>
    <w:rsid w:val="005D2560"/>
    <w:rsid w:val="005D266B"/>
    <w:rsid w:val="005D2855"/>
    <w:rsid w:val="005D29DC"/>
    <w:rsid w:val="005D2ECF"/>
    <w:rsid w:val="005D33E7"/>
    <w:rsid w:val="005D3583"/>
    <w:rsid w:val="005D37BA"/>
    <w:rsid w:val="005D3A6A"/>
    <w:rsid w:val="005D3B11"/>
    <w:rsid w:val="005D3B72"/>
    <w:rsid w:val="005D3C29"/>
    <w:rsid w:val="005D3C91"/>
    <w:rsid w:val="005D3D9F"/>
    <w:rsid w:val="005D3E31"/>
    <w:rsid w:val="005D4378"/>
    <w:rsid w:val="005D44C9"/>
    <w:rsid w:val="005D450A"/>
    <w:rsid w:val="005D4C40"/>
    <w:rsid w:val="005D4E77"/>
    <w:rsid w:val="005D4FE4"/>
    <w:rsid w:val="005D5338"/>
    <w:rsid w:val="005D5428"/>
    <w:rsid w:val="005D5472"/>
    <w:rsid w:val="005D5855"/>
    <w:rsid w:val="005D5917"/>
    <w:rsid w:val="005D5C64"/>
    <w:rsid w:val="005D5CDC"/>
    <w:rsid w:val="005D5E5F"/>
    <w:rsid w:val="005D6079"/>
    <w:rsid w:val="005D60EA"/>
    <w:rsid w:val="005D6128"/>
    <w:rsid w:val="005D6B55"/>
    <w:rsid w:val="005D6C46"/>
    <w:rsid w:val="005D6DFC"/>
    <w:rsid w:val="005D707A"/>
    <w:rsid w:val="005D7421"/>
    <w:rsid w:val="005D7431"/>
    <w:rsid w:val="005D7575"/>
    <w:rsid w:val="005D7727"/>
    <w:rsid w:val="005D7810"/>
    <w:rsid w:val="005D79D3"/>
    <w:rsid w:val="005E070D"/>
    <w:rsid w:val="005E0911"/>
    <w:rsid w:val="005E1103"/>
    <w:rsid w:val="005E1339"/>
    <w:rsid w:val="005E13CA"/>
    <w:rsid w:val="005E1411"/>
    <w:rsid w:val="005E144D"/>
    <w:rsid w:val="005E16B9"/>
    <w:rsid w:val="005E1CB9"/>
    <w:rsid w:val="005E248E"/>
    <w:rsid w:val="005E2E27"/>
    <w:rsid w:val="005E35D2"/>
    <w:rsid w:val="005E3856"/>
    <w:rsid w:val="005E39C0"/>
    <w:rsid w:val="005E3A27"/>
    <w:rsid w:val="005E3DAC"/>
    <w:rsid w:val="005E3DD7"/>
    <w:rsid w:val="005E4873"/>
    <w:rsid w:val="005E4926"/>
    <w:rsid w:val="005E4989"/>
    <w:rsid w:val="005E4A62"/>
    <w:rsid w:val="005E4B5B"/>
    <w:rsid w:val="005E4C0E"/>
    <w:rsid w:val="005E4D92"/>
    <w:rsid w:val="005E4E97"/>
    <w:rsid w:val="005E53EC"/>
    <w:rsid w:val="005E53F6"/>
    <w:rsid w:val="005E569D"/>
    <w:rsid w:val="005E583D"/>
    <w:rsid w:val="005E5B09"/>
    <w:rsid w:val="005E5C3C"/>
    <w:rsid w:val="005E5E78"/>
    <w:rsid w:val="005E5ED8"/>
    <w:rsid w:val="005E5F2A"/>
    <w:rsid w:val="005E6122"/>
    <w:rsid w:val="005E65C8"/>
    <w:rsid w:val="005E6638"/>
    <w:rsid w:val="005E6AD0"/>
    <w:rsid w:val="005E6F55"/>
    <w:rsid w:val="005E704D"/>
    <w:rsid w:val="005E731A"/>
    <w:rsid w:val="005E797A"/>
    <w:rsid w:val="005F00EF"/>
    <w:rsid w:val="005F07A9"/>
    <w:rsid w:val="005F0816"/>
    <w:rsid w:val="005F0E04"/>
    <w:rsid w:val="005F0E45"/>
    <w:rsid w:val="005F0F08"/>
    <w:rsid w:val="005F0FBB"/>
    <w:rsid w:val="005F1083"/>
    <w:rsid w:val="005F174F"/>
    <w:rsid w:val="005F18EF"/>
    <w:rsid w:val="005F1BD2"/>
    <w:rsid w:val="005F1D89"/>
    <w:rsid w:val="005F2B0C"/>
    <w:rsid w:val="005F2D54"/>
    <w:rsid w:val="005F2E13"/>
    <w:rsid w:val="005F2EF5"/>
    <w:rsid w:val="005F2F6F"/>
    <w:rsid w:val="005F3024"/>
    <w:rsid w:val="005F3170"/>
    <w:rsid w:val="005F31FD"/>
    <w:rsid w:val="005F33A2"/>
    <w:rsid w:val="005F36E2"/>
    <w:rsid w:val="005F3804"/>
    <w:rsid w:val="005F3F49"/>
    <w:rsid w:val="005F422C"/>
    <w:rsid w:val="005F44E5"/>
    <w:rsid w:val="005F4563"/>
    <w:rsid w:val="005F47FC"/>
    <w:rsid w:val="005F4850"/>
    <w:rsid w:val="005F4934"/>
    <w:rsid w:val="005F4AE6"/>
    <w:rsid w:val="005F4C4F"/>
    <w:rsid w:val="005F4FA0"/>
    <w:rsid w:val="005F511D"/>
    <w:rsid w:val="005F5344"/>
    <w:rsid w:val="005F5437"/>
    <w:rsid w:val="005F54A7"/>
    <w:rsid w:val="005F5B6D"/>
    <w:rsid w:val="005F5E7F"/>
    <w:rsid w:val="005F65A9"/>
    <w:rsid w:val="005F69CC"/>
    <w:rsid w:val="005F6B8C"/>
    <w:rsid w:val="005F6FC7"/>
    <w:rsid w:val="005F7087"/>
    <w:rsid w:val="005F720F"/>
    <w:rsid w:val="005F7328"/>
    <w:rsid w:val="005F74A4"/>
    <w:rsid w:val="005F765B"/>
    <w:rsid w:val="005F76F5"/>
    <w:rsid w:val="005F7787"/>
    <w:rsid w:val="005F78D3"/>
    <w:rsid w:val="005F7D32"/>
    <w:rsid w:val="005F7F0F"/>
    <w:rsid w:val="006005C9"/>
    <w:rsid w:val="006005F2"/>
    <w:rsid w:val="00600670"/>
    <w:rsid w:val="00600F8A"/>
    <w:rsid w:val="00600FFF"/>
    <w:rsid w:val="0060161F"/>
    <w:rsid w:val="00601AA9"/>
    <w:rsid w:val="00601B35"/>
    <w:rsid w:val="00601D10"/>
    <w:rsid w:val="00601D76"/>
    <w:rsid w:val="00601EDA"/>
    <w:rsid w:val="00601F68"/>
    <w:rsid w:val="0060284D"/>
    <w:rsid w:val="0060298A"/>
    <w:rsid w:val="006029FA"/>
    <w:rsid w:val="00602A13"/>
    <w:rsid w:val="00602B07"/>
    <w:rsid w:val="00602EF6"/>
    <w:rsid w:val="006031F9"/>
    <w:rsid w:val="00603216"/>
    <w:rsid w:val="00603545"/>
    <w:rsid w:val="00603756"/>
    <w:rsid w:val="0060377B"/>
    <w:rsid w:val="00603883"/>
    <w:rsid w:val="00603EDF"/>
    <w:rsid w:val="00603F5F"/>
    <w:rsid w:val="00604246"/>
    <w:rsid w:val="00604248"/>
    <w:rsid w:val="00604BD4"/>
    <w:rsid w:val="00604F8A"/>
    <w:rsid w:val="00605014"/>
    <w:rsid w:val="00605087"/>
    <w:rsid w:val="00605139"/>
    <w:rsid w:val="00605196"/>
    <w:rsid w:val="00605758"/>
    <w:rsid w:val="006057F8"/>
    <w:rsid w:val="00605AA0"/>
    <w:rsid w:val="00605C7D"/>
    <w:rsid w:val="00605E05"/>
    <w:rsid w:val="00605E2A"/>
    <w:rsid w:val="00605FBD"/>
    <w:rsid w:val="00606191"/>
    <w:rsid w:val="00606436"/>
    <w:rsid w:val="00606D41"/>
    <w:rsid w:val="006075DC"/>
    <w:rsid w:val="00607B1A"/>
    <w:rsid w:val="00607FA5"/>
    <w:rsid w:val="00607FAE"/>
    <w:rsid w:val="0061021F"/>
    <w:rsid w:val="006102DD"/>
    <w:rsid w:val="00610443"/>
    <w:rsid w:val="0061079F"/>
    <w:rsid w:val="00610A2B"/>
    <w:rsid w:val="00610A7E"/>
    <w:rsid w:val="00610FD1"/>
    <w:rsid w:val="00611352"/>
    <w:rsid w:val="00611363"/>
    <w:rsid w:val="006114E5"/>
    <w:rsid w:val="006116E5"/>
    <w:rsid w:val="00611B09"/>
    <w:rsid w:val="00611B18"/>
    <w:rsid w:val="00611B74"/>
    <w:rsid w:val="00611B92"/>
    <w:rsid w:val="00611C52"/>
    <w:rsid w:val="00611D04"/>
    <w:rsid w:val="00612130"/>
    <w:rsid w:val="0061220A"/>
    <w:rsid w:val="00612351"/>
    <w:rsid w:val="0061241F"/>
    <w:rsid w:val="00612598"/>
    <w:rsid w:val="0061295D"/>
    <w:rsid w:val="00612ABA"/>
    <w:rsid w:val="00612B23"/>
    <w:rsid w:val="00612DA1"/>
    <w:rsid w:val="00612E09"/>
    <w:rsid w:val="00612FEC"/>
    <w:rsid w:val="0061311C"/>
    <w:rsid w:val="00613130"/>
    <w:rsid w:val="00613246"/>
    <w:rsid w:val="006133E1"/>
    <w:rsid w:val="00613788"/>
    <w:rsid w:val="006139BD"/>
    <w:rsid w:val="00613B97"/>
    <w:rsid w:val="00613F47"/>
    <w:rsid w:val="006142B5"/>
    <w:rsid w:val="0061442C"/>
    <w:rsid w:val="00614750"/>
    <w:rsid w:val="00614C29"/>
    <w:rsid w:val="00614F1E"/>
    <w:rsid w:val="00615822"/>
    <w:rsid w:val="00615890"/>
    <w:rsid w:val="00615B5C"/>
    <w:rsid w:val="00615B8A"/>
    <w:rsid w:val="00615E91"/>
    <w:rsid w:val="00615EAB"/>
    <w:rsid w:val="00615EDB"/>
    <w:rsid w:val="0061629D"/>
    <w:rsid w:val="0061644E"/>
    <w:rsid w:val="0061651E"/>
    <w:rsid w:val="00616692"/>
    <w:rsid w:val="006167C5"/>
    <w:rsid w:val="006167F7"/>
    <w:rsid w:val="006168EB"/>
    <w:rsid w:val="00616918"/>
    <w:rsid w:val="00616A0A"/>
    <w:rsid w:val="00616BFC"/>
    <w:rsid w:val="00616D1E"/>
    <w:rsid w:val="00616D63"/>
    <w:rsid w:val="00616F5D"/>
    <w:rsid w:val="0061700D"/>
    <w:rsid w:val="00617452"/>
    <w:rsid w:val="00617563"/>
    <w:rsid w:val="006175AF"/>
    <w:rsid w:val="006177D2"/>
    <w:rsid w:val="0061798A"/>
    <w:rsid w:val="006179F0"/>
    <w:rsid w:val="00617CAE"/>
    <w:rsid w:val="00617DAD"/>
    <w:rsid w:val="00617F0D"/>
    <w:rsid w:val="00617F11"/>
    <w:rsid w:val="00617F29"/>
    <w:rsid w:val="00620248"/>
    <w:rsid w:val="00620355"/>
    <w:rsid w:val="006204ED"/>
    <w:rsid w:val="00620533"/>
    <w:rsid w:val="00620597"/>
    <w:rsid w:val="006205B7"/>
    <w:rsid w:val="006208BE"/>
    <w:rsid w:val="00620B36"/>
    <w:rsid w:val="00620B80"/>
    <w:rsid w:val="00620F74"/>
    <w:rsid w:val="0062156F"/>
    <w:rsid w:val="006218D7"/>
    <w:rsid w:val="00621932"/>
    <w:rsid w:val="00621B23"/>
    <w:rsid w:val="00621B2B"/>
    <w:rsid w:val="00621B34"/>
    <w:rsid w:val="00621E0C"/>
    <w:rsid w:val="0062232F"/>
    <w:rsid w:val="00622355"/>
    <w:rsid w:val="0062276E"/>
    <w:rsid w:val="00622851"/>
    <w:rsid w:val="006228F8"/>
    <w:rsid w:val="0062298F"/>
    <w:rsid w:val="006229B8"/>
    <w:rsid w:val="00622B73"/>
    <w:rsid w:val="00622BFC"/>
    <w:rsid w:val="00622DA0"/>
    <w:rsid w:val="00622F46"/>
    <w:rsid w:val="00622F7C"/>
    <w:rsid w:val="0062323A"/>
    <w:rsid w:val="006233FD"/>
    <w:rsid w:val="00623436"/>
    <w:rsid w:val="006235DE"/>
    <w:rsid w:val="00623627"/>
    <w:rsid w:val="00623A9E"/>
    <w:rsid w:val="00624073"/>
    <w:rsid w:val="0062438C"/>
    <w:rsid w:val="006246BE"/>
    <w:rsid w:val="006247E4"/>
    <w:rsid w:val="0062485A"/>
    <w:rsid w:val="006249A6"/>
    <w:rsid w:val="00624D64"/>
    <w:rsid w:val="00624F6A"/>
    <w:rsid w:val="00625002"/>
    <w:rsid w:val="006252FF"/>
    <w:rsid w:val="006256A3"/>
    <w:rsid w:val="006257C5"/>
    <w:rsid w:val="00625B40"/>
    <w:rsid w:val="00625C8B"/>
    <w:rsid w:val="0062609E"/>
    <w:rsid w:val="006262EF"/>
    <w:rsid w:val="00626721"/>
    <w:rsid w:val="00626730"/>
    <w:rsid w:val="0062688C"/>
    <w:rsid w:val="0062694D"/>
    <w:rsid w:val="00626AEE"/>
    <w:rsid w:val="00626D10"/>
    <w:rsid w:val="00626D96"/>
    <w:rsid w:val="00627017"/>
    <w:rsid w:val="00627AB8"/>
    <w:rsid w:val="00627BCD"/>
    <w:rsid w:val="006300D8"/>
    <w:rsid w:val="006300F6"/>
    <w:rsid w:val="00630333"/>
    <w:rsid w:val="00630ABF"/>
    <w:rsid w:val="00630F30"/>
    <w:rsid w:val="006310F3"/>
    <w:rsid w:val="006315E0"/>
    <w:rsid w:val="00631B93"/>
    <w:rsid w:val="00631D56"/>
    <w:rsid w:val="00631E18"/>
    <w:rsid w:val="00631EAE"/>
    <w:rsid w:val="0063245F"/>
    <w:rsid w:val="006324FB"/>
    <w:rsid w:val="0063289D"/>
    <w:rsid w:val="00633717"/>
    <w:rsid w:val="00633AAC"/>
    <w:rsid w:val="00633C25"/>
    <w:rsid w:val="00633E5D"/>
    <w:rsid w:val="006341BA"/>
    <w:rsid w:val="00634B03"/>
    <w:rsid w:val="006358FF"/>
    <w:rsid w:val="0063591A"/>
    <w:rsid w:val="00635A7B"/>
    <w:rsid w:val="00635B6D"/>
    <w:rsid w:val="006361E9"/>
    <w:rsid w:val="006362DE"/>
    <w:rsid w:val="00636474"/>
    <w:rsid w:val="00636488"/>
    <w:rsid w:val="006364ED"/>
    <w:rsid w:val="00636AAC"/>
    <w:rsid w:val="00636F46"/>
    <w:rsid w:val="006370EC"/>
    <w:rsid w:val="00637350"/>
    <w:rsid w:val="0063749E"/>
    <w:rsid w:val="00637567"/>
    <w:rsid w:val="0063768B"/>
    <w:rsid w:val="0063770A"/>
    <w:rsid w:val="006379EB"/>
    <w:rsid w:val="00637BB4"/>
    <w:rsid w:val="00637D99"/>
    <w:rsid w:val="006404FC"/>
    <w:rsid w:val="0064099E"/>
    <w:rsid w:val="00640A69"/>
    <w:rsid w:val="00640C5B"/>
    <w:rsid w:val="00640CD2"/>
    <w:rsid w:val="00640DC9"/>
    <w:rsid w:val="00640ECF"/>
    <w:rsid w:val="006410BA"/>
    <w:rsid w:val="00641387"/>
    <w:rsid w:val="00641668"/>
    <w:rsid w:val="006416D5"/>
    <w:rsid w:val="0064183F"/>
    <w:rsid w:val="006418E2"/>
    <w:rsid w:val="00641C5F"/>
    <w:rsid w:val="00642052"/>
    <w:rsid w:val="00642061"/>
    <w:rsid w:val="00642245"/>
    <w:rsid w:val="00642517"/>
    <w:rsid w:val="00642887"/>
    <w:rsid w:val="00642D31"/>
    <w:rsid w:val="00642D6A"/>
    <w:rsid w:val="00642ECF"/>
    <w:rsid w:val="00642EEA"/>
    <w:rsid w:val="00642F48"/>
    <w:rsid w:val="00643097"/>
    <w:rsid w:val="00643178"/>
    <w:rsid w:val="00643284"/>
    <w:rsid w:val="00643BA2"/>
    <w:rsid w:val="00643BAF"/>
    <w:rsid w:val="00643DC9"/>
    <w:rsid w:val="00644124"/>
    <w:rsid w:val="006441CF"/>
    <w:rsid w:val="00645092"/>
    <w:rsid w:val="006453AC"/>
    <w:rsid w:val="006454EA"/>
    <w:rsid w:val="006455E5"/>
    <w:rsid w:val="0064581A"/>
    <w:rsid w:val="00645835"/>
    <w:rsid w:val="006459A5"/>
    <w:rsid w:val="00645A14"/>
    <w:rsid w:val="00645A57"/>
    <w:rsid w:val="00645E8E"/>
    <w:rsid w:val="00646118"/>
    <w:rsid w:val="00646574"/>
    <w:rsid w:val="0064659D"/>
    <w:rsid w:val="006469F7"/>
    <w:rsid w:val="00646FE8"/>
    <w:rsid w:val="00647205"/>
    <w:rsid w:val="00647322"/>
    <w:rsid w:val="00647348"/>
    <w:rsid w:val="006475CB"/>
    <w:rsid w:val="006477A3"/>
    <w:rsid w:val="00647B07"/>
    <w:rsid w:val="00647BC6"/>
    <w:rsid w:val="00647DE8"/>
    <w:rsid w:val="00647E68"/>
    <w:rsid w:val="0065008B"/>
    <w:rsid w:val="006503C8"/>
    <w:rsid w:val="006504EA"/>
    <w:rsid w:val="00650731"/>
    <w:rsid w:val="00650832"/>
    <w:rsid w:val="00650C75"/>
    <w:rsid w:val="00650E36"/>
    <w:rsid w:val="0065115B"/>
    <w:rsid w:val="006511A3"/>
    <w:rsid w:val="0065124E"/>
    <w:rsid w:val="0065127C"/>
    <w:rsid w:val="00651457"/>
    <w:rsid w:val="00651D21"/>
    <w:rsid w:val="00651DC0"/>
    <w:rsid w:val="00652392"/>
    <w:rsid w:val="006524CA"/>
    <w:rsid w:val="00652A60"/>
    <w:rsid w:val="00652E21"/>
    <w:rsid w:val="00652F36"/>
    <w:rsid w:val="00653046"/>
    <w:rsid w:val="00653092"/>
    <w:rsid w:val="0065329F"/>
    <w:rsid w:val="0065346C"/>
    <w:rsid w:val="00653937"/>
    <w:rsid w:val="00653D18"/>
    <w:rsid w:val="00653EFA"/>
    <w:rsid w:val="00653FF8"/>
    <w:rsid w:val="0065409E"/>
    <w:rsid w:val="00654236"/>
    <w:rsid w:val="0065444E"/>
    <w:rsid w:val="00654C28"/>
    <w:rsid w:val="00654D0A"/>
    <w:rsid w:val="00654D90"/>
    <w:rsid w:val="006557AB"/>
    <w:rsid w:val="00655CD1"/>
    <w:rsid w:val="00655EA2"/>
    <w:rsid w:val="00655F52"/>
    <w:rsid w:val="00656289"/>
    <w:rsid w:val="0065631D"/>
    <w:rsid w:val="0065653C"/>
    <w:rsid w:val="00656993"/>
    <w:rsid w:val="00656BE8"/>
    <w:rsid w:val="006570B5"/>
    <w:rsid w:val="006570C7"/>
    <w:rsid w:val="006571B0"/>
    <w:rsid w:val="006572A2"/>
    <w:rsid w:val="00657526"/>
    <w:rsid w:val="00657914"/>
    <w:rsid w:val="00657B35"/>
    <w:rsid w:val="00657B56"/>
    <w:rsid w:val="00657FE5"/>
    <w:rsid w:val="006608F1"/>
    <w:rsid w:val="00660A32"/>
    <w:rsid w:val="00660A59"/>
    <w:rsid w:val="00660AF3"/>
    <w:rsid w:val="00661ACE"/>
    <w:rsid w:val="00661CC0"/>
    <w:rsid w:val="00661CD7"/>
    <w:rsid w:val="00661DB0"/>
    <w:rsid w:val="006621A9"/>
    <w:rsid w:val="00662387"/>
    <w:rsid w:val="0066251C"/>
    <w:rsid w:val="0066271E"/>
    <w:rsid w:val="00662A33"/>
    <w:rsid w:val="00662B44"/>
    <w:rsid w:val="00662C4C"/>
    <w:rsid w:val="00662CD3"/>
    <w:rsid w:val="00662CEF"/>
    <w:rsid w:val="00662CF3"/>
    <w:rsid w:val="00662D48"/>
    <w:rsid w:val="00663402"/>
    <w:rsid w:val="0066344F"/>
    <w:rsid w:val="0066359C"/>
    <w:rsid w:val="006638F9"/>
    <w:rsid w:val="00663C29"/>
    <w:rsid w:val="00663C6F"/>
    <w:rsid w:val="00663D11"/>
    <w:rsid w:val="006641C2"/>
    <w:rsid w:val="006642AC"/>
    <w:rsid w:val="006642DA"/>
    <w:rsid w:val="00664512"/>
    <w:rsid w:val="006645E6"/>
    <w:rsid w:val="0066475A"/>
    <w:rsid w:val="00664D13"/>
    <w:rsid w:val="00664F4C"/>
    <w:rsid w:val="00665379"/>
    <w:rsid w:val="006653E3"/>
    <w:rsid w:val="006654FA"/>
    <w:rsid w:val="006657E0"/>
    <w:rsid w:val="00665A67"/>
    <w:rsid w:val="00665B4B"/>
    <w:rsid w:val="0066625D"/>
    <w:rsid w:val="00666363"/>
    <w:rsid w:val="0066643D"/>
    <w:rsid w:val="00666696"/>
    <w:rsid w:val="0066697D"/>
    <w:rsid w:val="00666E89"/>
    <w:rsid w:val="00667303"/>
    <w:rsid w:val="00667338"/>
    <w:rsid w:val="00667687"/>
    <w:rsid w:val="00667857"/>
    <w:rsid w:val="006678CB"/>
    <w:rsid w:val="0066799A"/>
    <w:rsid w:val="00667AD0"/>
    <w:rsid w:val="00667DE6"/>
    <w:rsid w:val="0067001F"/>
    <w:rsid w:val="006701EA"/>
    <w:rsid w:val="00670797"/>
    <w:rsid w:val="0067082E"/>
    <w:rsid w:val="00670925"/>
    <w:rsid w:val="00670A81"/>
    <w:rsid w:val="00670B6E"/>
    <w:rsid w:val="00670DE3"/>
    <w:rsid w:val="00671448"/>
    <w:rsid w:val="00671714"/>
    <w:rsid w:val="00671876"/>
    <w:rsid w:val="00671951"/>
    <w:rsid w:val="00671A79"/>
    <w:rsid w:val="00671B42"/>
    <w:rsid w:val="006721E6"/>
    <w:rsid w:val="006722D3"/>
    <w:rsid w:val="006725B5"/>
    <w:rsid w:val="00672716"/>
    <w:rsid w:val="00672CAD"/>
    <w:rsid w:val="00672D22"/>
    <w:rsid w:val="00673123"/>
    <w:rsid w:val="0067365E"/>
    <w:rsid w:val="00673871"/>
    <w:rsid w:val="006738FC"/>
    <w:rsid w:val="00673FCB"/>
    <w:rsid w:val="0067407E"/>
    <w:rsid w:val="006740A1"/>
    <w:rsid w:val="006746D8"/>
    <w:rsid w:val="006748FB"/>
    <w:rsid w:val="00674B12"/>
    <w:rsid w:val="00674B66"/>
    <w:rsid w:val="00674EA3"/>
    <w:rsid w:val="006753D0"/>
    <w:rsid w:val="006757F0"/>
    <w:rsid w:val="00675B9D"/>
    <w:rsid w:val="00675EC6"/>
    <w:rsid w:val="006760E2"/>
    <w:rsid w:val="00676381"/>
    <w:rsid w:val="00676893"/>
    <w:rsid w:val="006769B7"/>
    <w:rsid w:val="00676B89"/>
    <w:rsid w:val="00676DD5"/>
    <w:rsid w:val="006770AD"/>
    <w:rsid w:val="006770C5"/>
    <w:rsid w:val="006770E5"/>
    <w:rsid w:val="006771A1"/>
    <w:rsid w:val="00677390"/>
    <w:rsid w:val="006774E2"/>
    <w:rsid w:val="00677592"/>
    <w:rsid w:val="00677778"/>
    <w:rsid w:val="006778C1"/>
    <w:rsid w:val="00677B36"/>
    <w:rsid w:val="00677D91"/>
    <w:rsid w:val="00677DE4"/>
    <w:rsid w:val="00680119"/>
    <w:rsid w:val="006802B8"/>
    <w:rsid w:val="006803C6"/>
    <w:rsid w:val="00680E37"/>
    <w:rsid w:val="00681054"/>
    <w:rsid w:val="006816B5"/>
    <w:rsid w:val="00681962"/>
    <w:rsid w:val="00681AC3"/>
    <w:rsid w:val="00681BB6"/>
    <w:rsid w:val="00681C5A"/>
    <w:rsid w:val="00681EFF"/>
    <w:rsid w:val="00681FA7"/>
    <w:rsid w:val="0068236E"/>
    <w:rsid w:val="0068292A"/>
    <w:rsid w:val="00682F8D"/>
    <w:rsid w:val="00682FBC"/>
    <w:rsid w:val="006831E9"/>
    <w:rsid w:val="00683277"/>
    <w:rsid w:val="0068332B"/>
    <w:rsid w:val="00683531"/>
    <w:rsid w:val="0068392B"/>
    <w:rsid w:val="00683BA9"/>
    <w:rsid w:val="00683BB6"/>
    <w:rsid w:val="00683EF0"/>
    <w:rsid w:val="006841E1"/>
    <w:rsid w:val="0068431F"/>
    <w:rsid w:val="0068452E"/>
    <w:rsid w:val="0068478B"/>
    <w:rsid w:val="0068487A"/>
    <w:rsid w:val="00684A6D"/>
    <w:rsid w:val="00684AED"/>
    <w:rsid w:val="00685E79"/>
    <w:rsid w:val="00686B0C"/>
    <w:rsid w:val="0068700C"/>
    <w:rsid w:val="006870D5"/>
    <w:rsid w:val="006871AC"/>
    <w:rsid w:val="0068735C"/>
    <w:rsid w:val="00687379"/>
    <w:rsid w:val="00687685"/>
    <w:rsid w:val="00687D56"/>
    <w:rsid w:val="00687DE4"/>
    <w:rsid w:val="00687F3E"/>
    <w:rsid w:val="00687F55"/>
    <w:rsid w:val="00690022"/>
    <w:rsid w:val="0069021C"/>
    <w:rsid w:val="00690439"/>
    <w:rsid w:val="00690514"/>
    <w:rsid w:val="00690795"/>
    <w:rsid w:val="00690853"/>
    <w:rsid w:val="00690ACE"/>
    <w:rsid w:val="00690ADC"/>
    <w:rsid w:val="00690B8B"/>
    <w:rsid w:val="006910FA"/>
    <w:rsid w:val="006918E2"/>
    <w:rsid w:val="00691DDA"/>
    <w:rsid w:val="0069211C"/>
    <w:rsid w:val="0069224B"/>
    <w:rsid w:val="006922E6"/>
    <w:rsid w:val="00692582"/>
    <w:rsid w:val="00692781"/>
    <w:rsid w:val="0069294D"/>
    <w:rsid w:val="00692A4D"/>
    <w:rsid w:val="00692D6E"/>
    <w:rsid w:val="006933F7"/>
    <w:rsid w:val="00693537"/>
    <w:rsid w:val="00693A8C"/>
    <w:rsid w:val="00693E53"/>
    <w:rsid w:val="00694245"/>
    <w:rsid w:val="006942AA"/>
    <w:rsid w:val="00694346"/>
    <w:rsid w:val="006949F1"/>
    <w:rsid w:val="00694E62"/>
    <w:rsid w:val="0069504E"/>
    <w:rsid w:val="00695726"/>
    <w:rsid w:val="006957A5"/>
    <w:rsid w:val="00695E94"/>
    <w:rsid w:val="00695EC8"/>
    <w:rsid w:val="00695F90"/>
    <w:rsid w:val="00696015"/>
    <w:rsid w:val="0069604A"/>
    <w:rsid w:val="006962A9"/>
    <w:rsid w:val="00696627"/>
    <w:rsid w:val="00696722"/>
    <w:rsid w:val="0069695D"/>
    <w:rsid w:val="00696AED"/>
    <w:rsid w:val="00696BF9"/>
    <w:rsid w:val="00696C17"/>
    <w:rsid w:val="00697449"/>
    <w:rsid w:val="00697536"/>
    <w:rsid w:val="006A0026"/>
    <w:rsid w:val="006A0058"/>
    <w:rsid w:val="006A007A"/>
    <w:rsid w:val="006A0724"/>
    <w:rsid w:val="006A073F"/>
    <w:rsid w:val="006A0A00"/>
    <w:rsid w:val="006A0E25"/>
    <w:rsid w:val="006A10E9"/>
    <w:rsid w:val="006A1230"/>
    <w:rsid w:val="006A2055"/>
    <w:rsid w:val="006A21CF"/>
    <w:rsid w:val="006A239B"/>
    <w:rsid w:val="006A287F"/>
    <w:rsid w:val="006A29CD"/>
    <w:rsid w:val="006A2C86"/>
    <w:rsid w:val="006A2E5D"/>
    <w:rsid w:val="006A2FF9"/>
    <w:rsid w:val="006A30C8"/>
    <w:rsid w:val="006A3259"/>
    <w:rsid w:val="006A339F"/>
    <w:rsid w:val="006A37ED"/>
    <w:rsid w:val="006A390D"/>
    <w:rsid w:val="006A39F4"/>
    <w:rsid w:val="006A3AFD"/>
    <w:rsid w:val="006A3DFE"/>
    <w:rsid w:val="006A485C"/>
    <w:rsid w:val="006A48B3"/>
    <w:rsid w:val="006A4AD4"/>
    <w:rsid w:val="006A4B53"/>
    <w:rsid w:val="006A4C8C"/>
    <w:rsid w:val="006A4CEC"/>
    <w:rsid w:val="006A4DB3"/>
    <w:rsid w:val="006A5548"/>
    <w:rsid w:val="006A5590"/>
    <w:rsid w:val="006A5794"/>
    <w:rsid w:val="006A5927"/>
    <w:rsid w:val="006A5A0E"/>
    <w:rsid w:val="006A5B86"/>
    <w:rsid w:val="006A5BBB"/>
    <w:rsid w:val="006A5DDF"/>
    <w:rsid w:val="006A5E13"/>
    <w:rsid w:val="006A6448"/>
    <w:rsid w:val="006A64DE"/>
    <w:rsid w:val="006A6975"/>
    <w:rsid w:val="006A6BC4"/>
    <w:rsid w:val="006A6C21"/>
    <w:rsid w:val="006A6D7A"/>
    <w:rsid w:val="006A7090"/>
    <w:rsid w:val="006A70DE"/>
    <w:rsid w:val="006A72B7"/>
    <w:rsid w:val="006A72C2"/>
    <w:rsid w:val="006A743D"/>
    <w:rsid w:val="006A79DF"/>
    <w:rsid w:val="006A7DE0"/>
    <w:rsid w:val="006A7F17"/>
    <w:rsid w:val="006B00FC"/>
    <w:rsid w:val="006B0344"/>
    <w:rsid w:val="006B04EF"/>
    <w:rsid w:val="006B0574"/>
    <w:rsid w:val="006B0594"/>
    <w:rsid w:val="006B0827"/>
    <w:rsid w:val="006B0B22"/>
    <w:rsid w:val="006B0B6D"/>
    <w:rsid w:val="006B0BE7"/>
    <w:rsid w:val="006B0F33"/>
    <w:rsid w:val="006B0F95"/>
    <w:rsid w:val="006B10EB"/>
    <w:rsid w:val="006B1359"/>
    <w:rsid w:val="006B13E3"/>
    <w:rsid w:val="006B14B3"/>
    <w:rsid w:val="006B1A87"/>
    <w:rsid w:val="006B1C1A"/>
    <w:rsid w:val="006B1CDE"/>
    <w:rsid w:val="006B21E5"/>
    <w:rsid w:val="006B22D8"/>
    <w:rsid w:val="006B2A9D"/>
    <w:rsid w:val="006B2FBC"/>
    <w:rsid w:val="006B33D9"/>
    <w:rsid w:val="006B3674"/>
    <w:rsid w:val="006B379E"/>
    <w:rsid w:val="006B3B0D"/>
    <w:rsid w:val="006B3D30"/>
    <w:rsid w:val="006B3E98"/>
    <w:rsid w:val="006B4043"/>
    <w:rsid w:val="006B40D8"/>
    <w:rsid w:val="006B4278"/>
    <w:rsid w:val="006B43A2"/>
    <w:rsid w:val="006B4543"/>
    <w:rsid w:val="006B4AEC"/>
    <w:rsid w:val="006B4B3B"/>
    <w:rsid w:val="006B4E4F"/>
    <w:rsid w:val="006B5054"/>
    <w:rsid w:val="006B62A2"/>
    <w:rsid w:val="006B63C0"/>
    <w:rsid w:val="006B6576"/>
    <w:rsid w:val="006B66E2"/>
    <w:rsid w:val="006B67EC"/>
    <w:rsid w:val="006B6893"/>
    <w:rsid w:val="006B6985"/>
    <w:rsid w:val="006B6ACB"/>
    <w:rsid w:val="006B6B3A"/>
    <w:rsid w:val="006B6D42"/>
    <w:rsid w:val="006B6DC0"/>
    <w:rsid w:val="006B6E0E"/>
    <w:rsid w:val="006B6E83"/>
    <w:rsid w:val="006B7046"/>
    <w:rsid w:val="006B7068"/>
    <w:rsid w:val="006B771F"/>
    <w:rsid w:val="006B7A9B"/>
    <w:rsid w:val="006B7FDD"/>
    <w:rsid w:val="006C00C8"/>
    <w:rsid w:val="006C06DD"/>
    <w:rsid w:val="006C07EC"/>
    <w:rsid w:val="006C0E48"/>
    <w:rsid w:val="006C0F10"/>
    <w:rsid w:val="006C102A"/>
    <w:rsid w:val="006C12BB"/>
    <w:rsid w:val="006C1359"/>
    <w:rsid w:val="006C140D"/>
    <w:rsid w:val="006C1481"/>
    <w:rsid w:val="006C1A77"/>
    <w:rsid w:val="006C1B65"/>
    <w:rsid w:val="006C1E32"/>
    <w:rsid w:val="006C1F85"/>
    <w:rsid w:val="006C1FA1"/>
    <w:rsid w:val="006C22CB"/>
    <w:rsid w:val="006C2573"/>
    <w:rsid w:val="006C2613"/>
    <w:rsid w:val="006C27A5"/>
    <w:rsid w:val="006C2BD3"/>
    <w:rsid w:val="006C2CCC"/>
    <w:rsid w:val="006C2EDD"/>
    <w:rsid w:val="006C2F63"/>
    <w:rsid w:val="006C310C"/>
    <w:rsid w:val="006C3119"/>
    <w:rsid w:val="006C3571"/>
    <w:rsid w:val="006C3597"/>
    <w:rsid w:val="006C3617"/>
    <w:rsid w:val="006C382C"/>
    <w:rsid w:val="006C3C30"/>
    <w:rsid w:val="006C3E8F"/>
    <w:rsid w:val="006C3F7A"/>
    <w:rsid w:val="006C42E0"/>
    <w:rsid w:val="006C447E"/>
    <w:rsid w:val="006C4A2D"/>
    <w:rsid w:val="006C4A3C"/>
    <w:rsid w:val="006C4D90"/>
    <w:rsid w:val="006C5357"/>
    <w:rsid w:val="006C561E"/>
    <w:rsid w:val="006C564F"/>
    <w:rsid w:val="006C5DD8"/>
    <w:rsid w:val="006C60A6"/>
    <w:rsid w:val="006C6138"/>
    <w:rsid w:val="006C70B3"/>
    <w:rsid w:val="006C71E4"/>
    <w:rsid w:val="006C7519"/>
    <w:rsid w:val="006C7673"/>
    <w:rsid w:val="006C777B"/>
    <w:rsid w:val="006C7910"/>
    <w:rsid w:val="006C798A"/>
    <w:rsid w:val="006C7CA2"/>
    <w:rsid w:val="006C7D17"/>
    <w:rsid w:val="006C7F65"/>
    <w:rsid w:val="006D00B4"/>
    <w:rsid w:val="006D0522"/>
    <w:rsid w:val="006D06C8"/>
    <w:rsid w:val="006D07EE"/>
    <w:rsid w:val="006D098E"/>
    <w:rsid w:val="006D0B95"/>
    <w:rsid w:val="006D0CCC"/>
    <w:rsid w:val="006D0CDD"/>
    <w:rsid w:val="006D0F85"/>
    <w:rsid w:val="006D107C"/>
    <w:rsid w:val="006D108A"/>
    <w:rsid w:val="006D12A1"/>
    <w:rsid w:val="006D13ED"/>
    <w:rsid w:val="006D14E8"/>
    <w:rsid w:val="006D15FE"/>
    <w:rsid w:val="006D1712"/>
    <w:rsid w:val="006D199F"/>
    <w:rsid w:val="006D1C4E"/>
    <w:rsid w:val="006D2137"/>
    <w:rsid w:val="006D2329"/>
    <w:rsid w:val="006D2412"/>
    <w:rsid w:val="006D282C"/>
    <w:rsid w:val="006D287C"/>
    <w:rsid w:val="006D2969"/>
    <w:rsid w:val="006D2B4E"/>
    <w:rsid w:val="006D2FBD"/>
    <w:rsid w:val="006D2FF6"/>
    <w:rsid w:val="006D32A6"/>
    <w:rsid w:val="006D32F7"/>
    <w:rsid w:val="006D37D9"/>
    <w:rsid w:val="006D37F9"/>
    <w:rsid w:val="006D393E"/>
    <w:rsid w:val="006D3B2E"/>
    <w:rsid w:val="006D3C69"/>
    <w:rsid w:val="006D3D7F"/>
    <w:rsid w:val="006D3F5A"/>
    <w:rsid w:val="006D43B6"/>
    <w:rsid w:val="006D48C7"/>
    <w:rsid w:val="006D4D1A"/>
    <w:rsid w:val="006D4DA4"/>
    <w:rsid w:val="006D4E5C"/>
    <w:rsid w:val="006D4E82"/>
    <w:rsid w:val="006D545A"/>
    <w:rsid w:val="006D56A9"/>
    <w:rsid w:val="006D57A5"/>
    <w:rsid w:val="006D57CE"/>
    <w:rsid w:val="006D58A4"/>
    <w:rsid w:val="006D5A07"/>
    <w:rsid w:val="006D5B6B"/>
    <w:rsid w:val="006D5E4D"/>
    <w:rsid w:val="006D5F2D"/>
    <w:rsid w:val="006D60A9"/>
    <w:rsid w:val="006D61BF"/>
    <w:rsid w:val="006D620C"/>
    <w:rsid w:val="006D638B"/>
    <w:rsid w:val="006D63A8"/>
    <w:rsid w:val="006D66AE"/>
    <w:rsid w:val="006D6B46"/>
    <w:rsid w:val="006D6E2E"/>
    <w:rsid w:val="006D6ED3"/>
    <w:rsid w:val="006D6F80"/>
    <w:rsid w:val="006D71C0"/>
    <w:rsid w:val="006D75DA"/>
    <w:rsid w:val="006D75DC"/>
    <w:rsid w:val="006D7803"/>
    <w:rsid w:val="006D7CB5"/>
    <w:rsid w:val="006D7E95"/>
    <w:rsid w:val="006D7F80"/>
    <w:rsid w:val="006E0589"/>
    <w:rsid w:val="006E05CF"/>
    <w:rsid w:val="006E05F6"/>
    <w:rsid w:val="006E06F3"/>
    <w:rsid w:val="006E12BC"/>
    <w:rsid w:val="006E1395"/>
    <w:rsid w:val="006E1407"/>
    <w:rsid w:val="006E1491"/>
    <w:rsid w:val="006E14F2"/>
    <w:rsid w:val="006E15A4"/>
    <w:rsid w:val="006E15E0"/>
    <w:rsid w:val="006E16D8"/>
    <w:rsid w:val="006E1818"/>
    <w:rsid w:val="006E1892"/>
    <w:rsid w:val="006E196B"/>
    <w:rsid w:val="006E19E8"/>
    <w:rsid w:val="006E1A65"/>
    <w:rsid w:val="006E1D00"/>
    <w:rsid w:val="006E1E1C"/>
    <w:rsid w:val="006E1EC3"/>
    <w:rsid w:val="006E1F99"/>
    <w:rsid w:val="006E2131"/>
    <w:rsid w:val="006E21CC"/>
    <w:rsid w:val="006E226F"/>
    <w:rsid w:val="006E2397"/>
    <w:rsid w:val="006E249A"/>
    <w:rsid w:val="006E254A"/>
    <w:rsid w:val="006E27BF"/>
    <w:rsid w:val="006E27DC"/>
    <w:rsid w:val="006E2910"/>
    <w:rsid w:val="006E295A"/>
    <w:rsid w:val="006E295B"/>
    <w:rsid w:val="006E2B67"/>
    <w:rsid w:val="006E2D30"/>
    <w:rsid w:val="006E2E1A"/>
    <w:rsid w:val="006E2EA6"/>
    <w:rsid w:val="006E315B"/>
    <w:rsid w:val="006E327F"/>
    <w:rsid w:val="006E335F"/>
    <w:rsid w:val="006E35F5"/>
    <w:rsid w:val="006E4678"/>
    <w:rsid w:val="006E4809"/>
    <w:rsid w:val="006E482F"/>
    <w:rsid w:val="006E4873"/>
    <w:rsid w:val="006E4B3B"/>
    <w:rsid w:val="006E4D84"/>
    <w:rsid w:val="006E4ECA"/>
    <w:rsid w:val="006E5141"/>
    <w:rsid w:val="006E521E"/>
    <w:rsid w:val="006E561B"/>
    <w:rsid w:val="006E5817"/>
    <w:rsid w:val="006E599C"/>
    <w:rsid w:val="006E5BA8"/>
    <w:rsid w:val="006E5C8A"/>
    <w:rsid w:val="006E5DBF"/>
    <w:rsid w:val="006E5EA2"/>
    <w:rsid w:val="006E65BB"/>
    <w:rsid w:val="006E68A0"/>
    <w:rsid w:val="006E6981"/>
    <w:rsid w:val="006E6A16"/>
    <w:rsid w:val="006E6B19"/>
    <w:rsid w:val="006E6B28"/>
    <w:rsid w:val="006E6D28"/>
    <w:rsid w:val="006E7110"/>
    <w:rsid w:val="006E76C7"/>
    <w:rsid w:val="006E7C5F"/>
    <w:rsid w:val="006E7C82"/>
    <w:rsid w:val="006E7CD1"/>
    <w:rsid w:val="006E7CED"/>
    <w:rsid w:val="006E7E45"/>
    <w:rsid w:val="006E7F87"/>
    <w:rsid w:val="006F020F"/>
    <w:rsid w:val="006F030D"/>
    <w:rsid w:val="006F0314"/>
    <w:rsid w:val="006F0380"/>
    <w:rsid w:val="006F03C1"/>
    <w:rsid w:val="006F048F"/>
    <w:rsid w:val="006F04A4"/>
    <w:rsid w:val="006F0668"/>
    <w:rsid w:val="006F0904"/>
    <w:rsid w:val="006F09BF"/>
    <w:rsid w:val="006F107C"/>
    <w:rsid w:val="006F118D"/>
    <w:rsid w:val="006F1965"/>
    <w:rsid w:val="006F1B07"/>
    <w:rsid w:val="006F1B90"/>
    <w:rsid w:val="006F1EA8"/>
    <w:rsid w:val="006F2041"/>
    <w:rsid w:val="006F2147"/>
    <w:rsid w:val="006F214C"/>
    <w:rsid w:val="006F225A"/>
    <w:rsid w:val="006F22F9"/>
    <w:rsid w:val="006F2405"/>
    <w:rsid w:val="006F25F5"/>
    <w:rsid w:val="006F26AE"/>
    <w:rsid w:val="006F26B4"/>
    <w:rsid w:val="006F2773"/>
    <w:rsid w:val="006F2A28"/>
    <w:rsid w:val="006F2D2B"/>
    <w:rsid w:val="006F2D51"/>
    <w:rsid w:val="006F2EAC"/>
    <w:rsid w:val="006F3840"/>
    <w:rsid w:val="006F390D"/>
    <w:rsid w:val="006F3C4F"/>
    <w:rsid w:val="006F3D98"/>
    <w:rsid w:val="006F4203"/>
    <w:rsid w:val="006F43A2"/>
    <w:rsid w:val="006F4839"/>
    <w:rsid w:val="006F4981"/>
    <w:rsid w:val="006F4C5D"/>
    <w:rsid w:val="006F4DF5"/>
    <w:rsid w:val="006F4FFD"/>
    <w:rsid w:val="006F52FB"/>
    <w:rsid w:val="006F561A"/>
    <w:rsid w:val="006F58BC"/>
    <w:rsid w:val="006F5CCF"/>
    <w:rsid w:val="006F5E15"/>
    <w:rsid w:val="006F62F2"/>
    <w:rsid w:val="006F63D1"/>
    <w:rsid w:val="006F64BD"/>
    <w:rsid w:val="006F67EC"/>
    <w:rsid w:val="006F68AE"/>
    <w:rsid w:val="006F68F5"/>
    <w:rsid w:val="006F693D"/>
    <w:rsid w:val="006F6E7D"/>
    <w:rsid w:val="006F6F8F"/>
    <w:rsid w:val="006F702E"/>
    <w:rsid w:val="006F71D4"/>
    <w:rsid w:val="006F7506"/>
    <w:rsid w:val="006F7528"/>
    <w:rsid w:val="006F76BB"/>
    <w:rsid w:val="006F7791"/>
    <w:rsid w:val="006F7E52"/>
    <w:rsid w:val="006F7E76"/>
    <w:rsid w:val="006F7FB5"/>
    <w:rsid w:val="0070030A"/>
    <w:rsid w:val="00700B83"/>
    <w:rsid w:val="00700CC5"/>
    <w:rsid w:val="00701186"/>
    <w:rsid w:val="0070136F"/>
    <w:rsid w:val="007014D8"/>
    <w:rsid w:val="00701634"/>
    <w:rsid w:val="00701752"/>
    <w:rsid w:val="00701B52"/>
    <w:rsid w:val="00701DF8"/>
    <w:rsid w:val="0070208A"/>
    <w:rsid w:val="00702120"/>
    <w:rsid w:val="0070246F"/>
    <w:rsid w:val="007025A4"/>
    <w:rsid w:val="0070263A"/>
    <w:rsid w:val="007027BC"/>
    <w:rsid w:val="007029D7"/>
    <w:rsid w:val="00702A65"/>
    <w:rsid w:val="00702AFD"/>
    <w:rsid w:val="0070321D"/>
    <w:rsid w:val="00703464"/>
    <w:rsid w:val="00703934"/>
    <w:rsid w:val="00703A48"/>
    <w:rsid w:val="00703CB9"/>
    <w:rsid w:val="00703D04"/>
    <w:rsid w:val="0070436C"/>
    <w:rsid w:val="007044A2"/>
    <w:rsid w:val="00704558"/>
    <w:rsid w:val="007045D1"/>
    <w:rsid w:val="00704673"/>
    <w:rsid w:val="00704690"/>
    <w:rsid w:val="00704742"/>
    <w:rsid w:val="00704A60"/>
    <w:rsid w:val="00704C0B"/>
    <w:rsid w:val="00704F1A"/>
    <w:rsid w:val="00704F25"/>
    <w:rsid w:val="0070526B"/>
    <w:rsid w:val="00705455"/>
    <w:rsid w:val="007061EB"/>
    <w:rsid w:val="0070622E"/>
    <w:rsid w:val="007065E9"/>
    <w:rsid w:val="00706AB7"/>
    <w:rsid w:val="007070A9"/>
    <w:rsid w:val="007070D3"/>
    <w:rsid w:val="007072BD"/>
    <w:rsid w:val="0070734A"/>
    <w:rsid w:val="0070776B"/>
    <w:rsid w:val="007077E6"/>
    <w:rsid w:val="007078FC"/>
    <w:rsid w:val="0071058D"/>
    <w:rsid w:val="00710627"/>
    <w:rsid w:val="00710725"/>
    <w:rsid w:val="007109BF"/>
    <w:rsid w:val="00710AB0"/>
    <w:rsid w:val="00710FE0"/>
    <w:rsid w:val="00711123"/>
    <w:rsid w:val="00711252"/>
    <w:rsid w:val="00711796"/>
    <w:rsid w:val="00711806"/>
    <w:rsid w:val="0071195A"/>
    <w:rsid w:val="00711C1A"/>
    <w:rsid w:val="0071206C"/>
    <w:rsid w:val="0071277C"/>
    <w:rsid w:val="007127B7"/>
    <w:rsid w:val="00712A9E"/>
    <w:rsid w:val="00712F4F"/>
    <w:rsid w:val="00712F98"/>
    <w:rsid w:val="007131FC"/>
    <w:rsid w:val="007137E3"/>
    <w:rsid w:val="00713929"/>
    <w:rsid w:val="0071411B"/>
    <w:rsid w:val="0071414A"/>
    <w:rsid w:val="00714161"/>
    <w:rsid w:val="007141E5"/>
    <w:rsid w:val="007143A1"/>
    <w:rsid w:val="007143D1"/>
    <w:rsid w:val="00714A37"/>
    <w:rsid w:val="00714DB3"/>
    <w:rsid w:val="00714DD5"/>
    <w:rsid w:val="00714F17"/>
    <w:rsid w:val="00714FD5"/>
    <w:rsid w:val="00715538"/>
    <w:rsid w:val="007156C6"/>
    <w:rsid w:val="00715820"/>
    <w:rsid w:val="00715AC8"/>
    <w:rsid w:val="00715CDA"/>
    <w:rsid w:val="007160A2"/>
    <w:rsid w:val="00716403"/>
    <w:rsid w:val="007165A4"/>
    <w:rsid w:val="0071677B"/>
    <w:rsid w:val="00716B64"/>
    <w:rsid w:val="00716B80"/>
    <w:rsid w:val="00716F48"/>
    <w:rsid w:val="00717045"/>
    <w:rsid w:val="00717129"/>
    <w:rsid w:val="007177D0"/>
    <w:rsid w:val="00717816"/>
    <w:rsid w:val="00717A05"/>
    <w:rsid w:val="00717B1D"/>
    <w:rsid w:val="00717C69"/>
    <w:rsid w:val="00717CCD"/>
    <w:rsid w:val="00717F85"/>
    <w:rsid w:val="00720768"/>
    <w:rsid w:val="0072076E"/>
    <w:rsid w:val="00720971"/>
    <w:rsid w:val="00720997"/>
    <w:rsid w:val="00720B80"/>
    <w:rsid w:val="00720D1D"/>
    <w:rsid w:val="00720E97"/>
    <w:rsid w:val="00720FA1"/>
    <w:rsid w:val="00720FF5"/>
    <w:rsid w:val="00721057"/>
    <w:rsid w:val="007210D8"/>
    <w:rsid w:val="00721A2D"/>
    <w:rsid w:val="00721B3F"/>
    <w:rsid w:val="00721D51"/>
    <w:rsid w:val="00721F83"/>
    <w:rsid w:val="00721FFA"/>
    <w:rsid w:val="0072200E"/>
    <w:rsid w:val="00722364"/>
    <w:rsid w:val="007224D9"/>
    <w:rsid w:val="00722F2B"/>
    <w:rsid w:val="007232B5"/>
    <w:rsid w:val="00723471"/>
    <w:rsid w:val="00723638"/>
    <w:rsid w:val="007236C2"/>
    <w:rsid w:val="00723FD4"/>
    <w:rsid w:val="00724250"/>
    <w:rsid w:val="007243E0"/>
    <w:rsid w:val="00724682"/>
    <w:rsid w:val="00724908"/>
    <w:rsid w:val="007249E2"/>
    <w:rsid w:val="007249E9"/>
    <w:rsid w:val="00724AF3"/>
    <w:rsid w:val="00724C59"/>
    <w:rsid w:val="00724CBE"/>
    <w:rsid w:val="00724F8E"/>
    <w:rsid w:val="00725058"/>
    <w:rsid w:val="0072505F"/>
    <w:rsid w:val="00725126"/>
    <w:rsid w:val="0072538B"/>
    <w:rsid w:val="0072552B"/>
    <w:rsid w:val="007255E9"/>
    <w:rsid w:val="00725AA7"/>
    <w:rsid w:val="00725B25"/>
    <w:rsid w:val="00725CCC"/>
    <w:rsid w:val="00726036"/>
    <w:rsid w:val="0072608A"/>
    <w:rsid w:val="00726138"/>
    <w:rsid w:val="007261A0"/>
    <w:rsid w:val="007261D4"/>
    <w:rsid w:val="007266A1"/>
    <w:rsid w:val="007266B4"/>
    <w:rsid w:val="007266CE"/>
    <w:rsid w:val="00726874"/>
    <w:rsid w:val="00726A22"/>
    <w:rsid w:val="00726AF2"/>
    <w:rsid w:val="00726DBB"/>
    <w:rsid w:val="00727910"/>
    <w:rsid w:val="00727AAE"/>
    <w:rsid w:val="00727BD8"/>
    <w:rsid w:val="007303D5"/>
    <w:rsid w:val="00730710"/>
    <w:rsid w:val="00730745"/>
    <w:rsid w:val="0073075C"/>
    <w:rsid w:val="00730C70"/>
    <w:rsid w:val="00730CC7"/>
    <w:rsid w:val="00730F1C"/>
    <w:rsid w:val="007310C9"/>
    <w:rsid w:val="007312C4"/>
    <w:rsid w:val="00731481"/>
    <w:rsid w:val="00731545"/>
    <w:rsid w:val="00731556"/>
    <w:rsid w:val="00731749"/>
    <w:rsid w:val="00731C35"/>
    <w:rsid w:val="00731F6A"/>
    <w:rsid w:val="00732046"/>
    <w:rsid w:val="007322D4"/>
    <w:rsid w:val="00732466"/>
    <w:rsid w:val="007324E2"/>
    <w:rsid w:val="00732511"/>
    <w:rsid w:val="007325B1"/>
    <w:rsid w:val="00732612"/>
    <w:rsid w:val="00732623"/>
    <w:rsid w:val="00732624"/>
    <w:rsid w:val="00732675"/>
    <w:rsid w:val="007327A5"/>
    <w:rsid w:val="00732A58"/>
    <w:rsid w:val="00732A9B"/>
    <w:rsid w:val="00732DBA"/>
    <w:rsid w:val="00733291"/>
    <w:rsid w:val="007335C4"/>
    <w:rsid w:val="00733731"/>
    <w:rsid w:val="0073380D"/>
    <w:rsid w:val="007338F3"/>
    <w:rsid w:val="00733A2D"/>
    <w:rsid w:val="00733CD4"/>
    <w:rsid w:val="00733EE4"/>
    <w:rsid w:val="007342B0"/>
    <w:rsid w:val="007346FA"/>
    <w:rsid w:val="00734C4A"/>
    <w:rsid w:val="00734ED8"/>
    <w:rsid w:val="00734F55"/>
    <w:rsid w:val="0073530F"/>
    <w:rsid w:val="007353E0"/>
    <w:rsid w:val="0073571F"/>
    <w:rsid w:val="007357FC"/>
    <w:rsid w:val="00735958"/>
    <w:rsid w:val="00735A60"/>
    <w:rsid w:val="00735A63"/>
    <w:rsid w:val="00735CFD"/>
    <w:rsid w:val="007361D5"/>
    <w:rsid w:val="00736552"/>
    <w:rsid w:val="00736653"/>
    <w:rsid w:val="00736756"/>
    <w:rsid w:val="007370FF"/>
    <w:rsid w:val="00737123"/>
    <w:rsid w:val="007375B3"/>
    <w:rsid w:val="007378FC"/>
    <w:rsid w:val="00737902"/>
    <w:rsid w:val="00737EC6"/>
    <w:rsid w:val="00737FFD"/>
    <w:rsid w:val="00740095"/>
    <w:rsid w:val="00740456"/>
    <w:rsid w:val="0074054B"/>
    <w:rsid w:val="0074063A"/>
    <w:rsid w:val="007406BA"/>
    <w:rsid w:val="00740B75"/>
    <w:rsid w:val="00740B97"/>
    <w:rsid w:val="00740D32"/>
    <w:rsid w:val="00740DD2"/>
    <w:rsid w:val="00740DFD"/>
    <w:rsid w:val="00740F1E"/>
    <w:rsid w:val="00740FB7"/>
    <w:rsid w:val="00741540"/>
    <w:rsid w:val="0074183B"/>
    <w:rsid w:val="00741C7A"/>
    <w:rsid w:val="00741EDE"/>
    <w:rsid w:val="00742179"/>
    <w:rsid w:val="0074225B"/>
    <w:rsid w:val="00742B02"/>
    <w:rsid w:val="00742D58"/>
    <w:rsid w:val="00742E88"/>
    <w:rsid w:val="00742FEE"/>
    <w:rsid w:val="0074301B"/>
    <w:rsid w:val="007433E4"/>
    <w:rsid w:val="0074347D"/>
    <w:rsid w:val="007434B3"/>
    <w:rsid w:val="007434BB"/>
    <w:rsid w:val="00743995"/>
    <w:rsid w:val="00743B2F"/>
    <w:rsid w:val="00743C62"/>
    <w:rsid w:val="00743DEF"/>
    <w:rsid w:val="00744083"/>
    <w:rsid w:val="00744088"/>
    <w:rsid w:val="00744156"/>
    <w:rsid w:val="007443F9"/>
    <w:rsid w:val="0074464D"/>
    <w:rsid w:val="007448E4"/>
    <w:rsid w:val="00744FAF"/>
    <w:rsid w:val="007451B6"/>
    <w:rsid w:val="007453F4"/>
    <w:rsid w:val="00745637"/>
    <w:rsid w:val="00745E70"/>
    <w:rsid w:val="00746013"/>
    <w:rsid w:val="007460A6"/>
    <w:rsid w:val="007463E5"/>
    <w:rsid w:val="0074663F"/>
    <w:rsid w:val="0074766D"/>
    <w:rsid w:val="00747678"/>
    <w:rsid w:val="007476F1"/>
    <w:rsid w:val="0074779E"/>
    <w:rsid w:val="00747A0D"/>
    <w:rsid w:val="00747B41"/>
    <w:rsid w:val="00747C16"/>
    <w:rsid w:val="007503EA"/>
    <w:rsid w:val="00750473"/>
    <w:rsid w:val="007504D8"/>
    <w:rsid w:val="007505D9"/>
    <w:rsid w:val="00750682"/>
    <w:rsid w:val="00750BD5"/>
    <w:rsid w:val="00751158"/>
    <w:rsid w:val="00751670"/>
    <w:rsid w:val="007517F2"/>
    <w:rsid w:val="00751910"/>
    <w:rsid w:val="00751A48"/>
    <w:rsid w:val="00751DDF"/>
    <w:rsid w:val="00751E44"/>
    <w:rsid w:val="00752001"/>
    <w:rsid w:val="00752076"/>
    <w:rsid w:val="007520EF"/>
    <w:rsid w:val="0075232A"/>
    <w:rsid w:val="00752776"/>
    <w:rsid w:val="007528E7"/>
    <w:rsid w:val="00752931"/>
    <w:rsid w:val="0075296A"/>
    <w:rsid w:val="007529A6"/>
    <w:rsid w:val="00752A35"/>
    <w:rsid w:val="00752FD5"/>
    <w:rsid w:val="00753379"/>
    <w:rsid w:val="00753580"/>
    <w:rsid w:val="00753AA4"/>
    <w:rsid w:val="00753D54"/>
    <w:rsid w:val="00753D89"/>
    <w:rsid w:val="00753DBD"/>
    <w:rsid w:val="00753E29"/>
    <w:rsid w:val="00753FB6"/>
    <w:rsid w:val="00754858"/>
    <w:rsid w:val="00754913"/>
    <w:rsid w:val="00754E77"/>
    <w:rsid w:val="00754E92"/>
    <w:rsid w:val="00754F09"/>
    <w:rsid w:val="00755252"/>
    <w:rsid w:val="007553DB"/>
    <w:rsid w:val="00755624"/>
    <w:rsid w:val="00755772"/>
    <w:rsid w:val="007558C2"/>
    <w:rsid w:val="00755B81"/>
    <w:rsid w:val="00755ED8"/>
    <w:rsid w:val="00756153"/>
    <w:rsid w:val="00756289"/>
    <w:rsid w:val="00756329"/>
    <w:rsid w:val="00756349"/>
    <w:rsid w:val="00756A0E"/>
    <w:rsid w:val="00756F5A"/>
    <w:rsid w:val="0075717D"/>
    <w:rsid w:val="00757478"/>
    <w:rsid w:val="007576E1"/>
    <w:rsid w:val="0075770A"/>
    <w:rsid w:val="00757764"/>
    <w:rsid w:val="00757DE1"/>
    <w:rsid w:val="00760296"/>
    <w:rsid w:val="00760429"/>
    <w:rsid w:val="007605A8"/>
    <w:rsid w:val="00760964"/>
    <w:rsid w:val="00760A1B"/>
    <w:rsid w:val="00760AEA"/>
    <w:rsid w:val="00760AF8"/>
    <w:rsid w:val="00760E1D"/>
    <w:rsid w:val="00760E96"/>
    <w:rsid w:val="007614A5"/>
    <w:rsid w:val="00761BC5"/>
    <w:rsid w:val="00761C44"/>
    <w:rsid w:val="00761E17"/>
    <w:rsid w:val="00762252"/>
    <w:rsid w:val="00762BA5"/>
    <w:rsid w:val="00763038"/>
    <w:rsid w:val="0076306E"/>
    <w:rsid w:val="0076321F"/>
    <w:rsid w:val="0076377E"/>
    <w:rsid w:val="00763DDD"/>
    <w:rsid w:val="0076472F"/>
    <w:rsid w:val="00764A86"/>
    <w:rsid w:val="00764D1C"/>
    <w:rsid w:val="00764D86"/>
    <w:rsid w:val="00764EE1"/>
    <w:rsid w:val="0076547A"/>
    <w:rsid w:val="00765947"/>
    <w:rsid w:val="00765A3F"/>
    <w:rsid w:val="00765B38"/>
    <w:rsid w:val="00765C01"/>
    <w:rsid w:val="007661E2"/>
    <w:rsid w:val="007662A7"/>
    <w:rsid w:val="007669D3"/>
    <w:rsid w:val="00766E67"/>
    <w:rsid w:val="00767138"/>
    <w:rsid w:val="00767141"/>
    <w:rsid w:val="0076715D"/>
    <w:rsid w:val="007673D0"/>
    <w:rsid w:val="007674CB"/>
    <w:rsid w:val="00767552"/>
    <w:rsid w:val="0076757B"/>
    <w:rsid w:val="007678D4"/>
    <w:rsid w:val="00767F05"/>
    <w:rsid w:val="00770674"/>
    <w:rsid w:val="007706C9"/>
    <w:rsid w:val="00770703"/>
    <w:rsid w:val="00770881"/>
    <w:rsid w:val="00770B72"/>
    <w:rsid w:val="00770BF2"/>
    <w:rsid w:val="00770C8D"/>
    <w:rsid w:val="00770EA0"/>
    <w:rsid w:val="007712AB"/>
    <w:rsid w:val="007713CA"/>
    <w:rsid w:val="00771409"/>
    <w:rsid w:val="00771777"/>
    <w:rsid w:val="007717BA"/>
    <w:rsid w:val="00771CFB"/>
    <w:rsid w:val="007720A8"/>
    <w:rsid w:val="007725EC"/>
    <w:rsid w:val="007727A2"/>
    <w:rsid w:val="00772924"/>
    <w:rsid w:val="00772E3B"/>
    <w:rsid w:val="00773776"/>
    <w:rsid w:val="00773908"/>
    <w:rsid w:val="00773B65"/>
    <w:rsid w:val="00773F69"/>
    <w:rsid w:val="0077426C"/>
    <w:rsid w:val="00774380"/>
    <w:rsid w:val="007743E0"/>
    <w:rsid w:val="007746E4"/>
    <w:rsid w:val="00774828"/>
    <w:rsid w:val="00774EA8"/>
    <w:rsid w:val="00775031"/>
    <w:rsid w:val="0077516D"/>
    <w:rsid w:val="00775363"/>
    <w:rsid w:val="00775443"/>
    <w:rsid w:val="007754D7"/>
    <w:rsid w:val="0077574D"/>
    <w:rsid w:val="007757FD"/>
    <w:rsid w:val="00775931"/>
    <w:rsid w:val="00775BDD"/>
    <w:rsid w:val="00776363"/>
    <w:rsid w:val="00776485"/>
    <w:rsid w:val="00776852"/>
    <w:rsid w:val="007768BB"/>
    <w:rsid w:val="007769CF"/>
    <w:rsid w:val="00776BB2"/>
    <w:rsid w:val="00776D6D"/>
    <w:rsid w:val="00776F26"/>
    <w:rsid w:val="00777016"/>
    <w:rsid w:val="0077724B"/>
    <w:rsid w:val="0077749C"/>
    <w:rsid w:val="007775D4"/>
    <w:rsid w:val="007777D5"/>
    <w:rsid w:val="00777B8A"/>
    <w:rsid w:val="00777D8B"/>
    <w:rsid w:val="007801FC"/>
    <w:rsid w:val="0078020C"/>
    <w:rsid w:val="0078030D"/>
    <w:rsid w:val="007804BA"/>
    <w:rsid w:val="00780971"/>
    <w:rsid w:val="00780A27"/>
    <w:rsid w:val="00780D30"/>
    <w:rsid w:val="007810DE"/>
    <w:rsid w:val="00781257"/>
    <w:rsid w:val="0078135B"/>
    <w:rsid w:val="007814FD"/>
    <w:rsid w:val="00781755"/>
    <w:rsid w:val="007818DB"/>
    <w:rsid w:val="00781A0B"/>
    <w:rsid w:val="00781BBB"/>
    <w:rsid w:val="00781BD8"/>
    <w:rsid w:val="00781C51"/>
    <w:rsid w:val="007822BB"/>
    <w:rsid w:val="007823C8"/>
    <w:rsid w:val="00782729"/>
    <w:rsid w:val="00782D5F"/>
    <w:rsid w:val="00782DBE"/>
    <w:rsid w:val="007830A6"/>
    <w:rsid w:val="0078315A"/>
    <w:rsid w:val="00783445"/>
    <w:rsid w:val="0078389F"/>
    <w:rsid w:val="00783964"/>
    <w:rsid w:val="00783B8E"/>
    <w:rsid w:val="00783F31"/>
    <w:rsid w:val="007840FA"/>
    <w:rsid w:val="00784582"/>
    <w:rsid w:val="00784859"/>
    <w:rsid w:val="007849DC"/>
    <w:rsid w:val="00784E6C"/>
    <w:rsid w:val="0078549B"/>
    <w:rsid w:val="00785552"/>
    <w:rsid w:val="007856AE"/>
    <w:rsid w:val="00785875"/>
    <w:rsid w:val="00785C59"/>
    <w:rsid w:val="0078621C"/>
    <w:rsid w:val="0078636C"/>
    <w:rsid w:val="0078693F"/>
    <w:rsid w:val="00786CCA"/>
    <w:rsid w:val="00786EA1"/>
    <w:rsid w:val="00786F99"/>
    <w:rsid w:val="007871B5"/>
    <w:rsid w:val="007872E6"/>
    <w:rsid w:val="00787533"/>
    <w:rsid w:val="0078764B"/>
    <w:rsid w:val="007876EB"/>
    <w:rsid w:val="0078775B"/>
    <w:rsid w:val="0078780D"/>
    <w:rsid w:val="00787888"/>
    <w:rsid w:val="00790314"/>
    <w:rsid w:val="00790721"/>
    <w:rsid w:val="007907DB"/>
    <w:rsid w:val="007909FE"/>
    <w:rsid w:val="00790E2E"/>
    <w:rsid w:val="0079127E"/>
    <w:rsid w:val="007912F2"/>
    <w:rsid w:val="0079155F"/>
    <w:rsid w:val="00791E6F"/>
    <w:rsid w:val="007920E1"/>
    <w:rsid w:val="00792636"/>
    <w:rsid w:val="00792712"/>
    <w:rsid w:val="00792719"/>
    <w:rsid w:val="007927E9"/>
    <w:rsid w:val="00792821"/>
    <w:rsid w:val="00792C6C"/>
    <w:rsid w:val="00792C8B"/>
    <w:rsid w:val="0079301E"/>
    <w:rsid w:val="007930EC"/>
    <w:rsid w:val="007931E9"/>
    <w:rsid w:val="00793200"/>
    <w:rsid w:val="00793242"/>
    <w:rsid w:val="00793341"/>
    <w:rsid w:val="00793472"/>
    <w:rsid w:val="007934E9"/>
    <w:rsid w:val="007934F2"/>
    <w:rsid w:val="00793597"/>
    <w:rsid w:val="00793999"/>
    <w:rsid w:val="00793BFD"/>
    <w:rsid w:val="00793C20"/>
    <w:rsid w:val="00793E91"/>
    <w:rsid w:val="0079424A"/>
    <w:rsid w:val="007945A2"/>
    <w:rsid w:val="00794677"/>
    <w:rsid w:val="00794A4B"/>
    <w:rsid w:val="00794CF3"/>
    <w:rsid w:val="00794DDF"/>
    <w:rsid w:val="00795411"/>
    <w:rsid w:val="007954CB"/>
    <w:rsid w:val="0079593A"/>
    <w:rsid w:val="00795FFE"/>
    <w:rsid w:val="007961A9"/>
    <w:rsid w:val="00796506"/>
    <w:rsid w:val="00796C13"/>
    <w:rsid w:val="007977F8"/>
    <w:rsid w:val="00797D16"/>
    <w:rsid w:val="007A003A"/>
    <w:rsid w:val="007A02E3"/>
    <w:rsid w:val="007A0939"/>
    <w:rsid w:val="007A0CAA"/>
    <w:rsid w:val="007A0EF3"/>
    <w:rsid w:val="007A1127"/>
    <w:rsid w:val="007A120F"/>
    <w:rsid w:val="007A1471"/>
    <w:rsid w:val="007A1580"/>
    <w:rsid w:val="007A1625"/>
    <w:rsid w:val="007A168A"/>
    <w:rsid w:val="007A1B3F"/>
    <w:rsid w:val="007A1B87"/>
    <w:rsid w:val="007A1C34"/>
    <w:rsid w:val="007A1CCD"/>
    <w:rsid w:val="007A1FD4"/>
    <w:rsid w:val="007A20B4"/>
    <w:rsid w:val="007A223B"/>
    <w:rsid w:val="007A27B4"/>
    <w:rsid w:val="007A2C0A"/>
    <w:rsid w:val="007A2D1C"/>
    <w:rsid w:val="007A2E67"/>
    <w:rsid w:val="007A2F2F"/>
    <w:rsid w:val="007A30A9"/>
    <w:rsid w:val="007A3203"/>
    <w:rsid w:val="007A337D"/>
    <w:rsid w:val="007A3587"/>
    <w:rsid w:val="007A35BC"/>
    <w:rsid w:val="007A3703"/>
    <w:rsid w:val="007A37E1"/>
    <w:rsid w:val="007A3BC2"/>
    <w:rsid w:val="007A3D14"/>
    <w:rsid w:val="007A3ECA"/>
    <w:rsid w:val="007A45BD"/>
    <w:rsid w:val="007A479A"/>
    <w:rsid w:val="007A540A"/>
    <w:rsid w:val="007A54DF"/>
    <w:rsid w:val="007A5CE9"/>
    <w:rsid w:val="007A5E33"/>
    <w:rsid w:val="007A5EB3"/>
    <w:rsid w:val="007A608D"/>
    <w:rsid w:val="007A60FD"/>
    <w:rsid w:val="007A6110"/>
    <w:rsid w:val="007A6195"/>
    <w:rsid w:val="007A633B"/>
    <w:rsid w:val="007A64A9"/>
    <w:rsid w:val="007A65C3"/>
    <w:rsid w:val="007A65D8"/>
    <w:rsid w:val="007A6654"/>
    <w:rsid w:val="007A6BA7"/>
    <w:rsid w:val="007A6BB4"/>
    <w:rsid w:val="007A6C04"/>
    <w:rsid w:val="007A701C"/>
    <w:rsid w:val="007A7156"/>
    <w:rsid w:val="007A7D8F"/>
    <w:rsid w:val="007A7E46"/>
    <w:rsid w:val="007A7EEF"/>
    <w:rsid w:val="007B076F"/>
    <w:rsid w:val="007B0A51"/>
    <w:rsid w:val="007B0A99"/>
    <w:rsid w:val="007B1010"/>
    <w:rsid w:val="007B15F2"/>
    <w:rsid w:val="007B1DFC"/>
    <w:rsid w:val="007B21FA"/>
    <w:rsid w:val="007B2944"/>
    <w:rsid w:val="007B2B75"/>
    <w:rsid w:val="007B3235"/>
    <w:rsid w:val="007B324A"/>
    <w:rsid w:val="007B327D"/>
    <w:rsid w:val="007B3397"/>
    <w:rsid w:val="007B3485"/>
    <w:rsid w:val="007B3513"/>
    <w:rsid w:val="007B38C3"/>
    <w:rsid w:val="007B3AD9"/>
    <w:rsid w:val="007B3F27"/>
    <w:rsid w:val="007B42D4"/>
    <w:rsid w:val="007B44F5"/>
    <w:rsid w:val="007B47D5"/>
    <w:rsid w:val="007B4ABB"/>
    <w:rsid w:val="007B4BF1"/>
    <w:rsid w:val="007B4C19"/>
    <w:rsid w:val="007B4C59"/>
    <w:rsid w:val="007B4C5C"/>
    <w:rsid w:val="007B4CDF"/>
    <w:rsid w:val="007B505D"/>
    <w:rsid w:val="007B5375"/>
    <w:rsid w:val="007B545A"/>
    <w:rsid w:val="007B54BB"/>
    <w:rsid w:val="007B5985"/>
    <w:rsid w:val="007B5A1E"/>
    <w:rsid w:val="007B5E88"/>
    <w:rsid w:val="007B6860"/>
    <w:rsid w:val="007B708F"/>
    <w:rsid w:val="007B73CD"/>
    <w:rsid w:val="007B74B4"/>
    <w:rsid w:val="007B75AA"/>
    <w:rsid w:val="007B75C3"/>
    <w:rsid w:val="007B75F9"/>
    <w:rsid w:val="007B76FC"/>
    <w:rsid w:val="007B7867"/>
    <w:rsid w:val="007B7E00"/>
    <w:rsid w:val="007B7E0E"/>
    <w:rsid w:val="007C004A"/>
    <w:rsid w:val="007C015A"/>
    <w:rsid w:val="007C02B1"/>
    <w:rsid w:val="007C036D"/>
    <w:rsid w:val="007C0422"/>
    <w:rsid w:val="007C045B"/>
    <w:rsid w:val="007C06A2"/>
    <w:rsid w:val="007C0C22"/>
    <w:rsid w:val="007C18B3"/>
    <w:rsid w:val="007C1CF0"/>
    <w:rsid w:val="007C1CF2"/>
    <w:rsid w:val="007C1D98"/>
    <w:rsid w:val="007C1DFA"/>
    <w:rsid w:val="007C1FAC"/>
    <w:rsid w:val="007C204F"/>
    <w:rsid w:val="007C22E5"/>
    <w:rsid w:val="007C2374"/>
    <w:rsid w:val="007C247D"/>
    <w:rsid w:val="007C24FB"/>
    <w:rsid w:val="007C29A0"/>
    <w:rsid w:val="007C2B78"/>
    <w:rsid w:val="007C2CC4"/>
    <w:rsid w:val="007C2E3C"/>
    <w:rsid w:val="007C2E90"/>
    <w:rsid w:val="007C30AF"/>
    <w:rsid w:val="007C32AB"/>
    <w:rsid w:val="007C3338"/>
    <w:rsid w:val="007C3346"/>
    <w:rsid w:val="007C34A2"/>
    <w:rsid w:val="007C35F9"/>
    <w:rsid w:val="007C380B"/>
    <w:rsid w:val="007C3965"/>
    <w:rsid w:val="007C3BF1"/>
    <w:rsid w:val="007C3E8A"/>
    <w:rsid w:val="007C41B5"/>
    <w:rsid w:val="007C4210"/>
    <w:rsid w:val="007C4396"/>
    <w:rsid w:val="007C4425"/>
    <w:rsid w:val="007C473B"/>
    <w:rsid w:val="007C48D5"/>
    <w:rsid w:val="007C4A15"/>
    <w:rsid w:val="007C4A64"/>
    <w:rsid w:val="007C4B35"/>
    <w:rsid w:val="007C4B6D"/>
    <w:rsid w:val="007C537B"/>
    <w:rsid w:val="007C575F"/>
    <w:rsid w:val="007C5860"/>
    <w:rsid w:val="007C5877"/>
    <w:rsid w:val="007C5901"/>
    <w:rsid w:val="007C5B74"/>
    <w:rsid w:val="007C5E23"/>
    <w:rsid w:val="007C6777"/>
    <w:rsid w:val="007C6877"/>
    <w:rsid w:val="007C6996"/>
    <w:rsid w:val="007C6BBD"/>
    <w:rsid w:val="007C6C8E"/>
    <w:rsid w:val="007C6CD9"/>
    <w:rsid w:val="007C70D9"/>
    <w:rsid w:val="007C7140"/>
    <w:rsid w:val="007C71ED"/>
    <w:rsid w:val="007C7377"/>
    <w:rsid w:val="007C7601"/>
    <w:rsid w:val="007C76B0"/>
    <w:rsid w:val="007C7B5D"/>
    <w:rsid w:val="007C7BF7"/>
    <w:rsid w:val="007C7C12"/>
    <w:rsid w:val="007C7D8C"/>
    <w:rsid w:val="007C7EB8"/>
    <w:rsid w:val="007D0661"/>
    <w:rsid w:val="007D0A6B"/>
    <w:rsid w:val="007D115B"/>
    <w:rsid w:val="007D121D"/>
    <w:rsid w:val="007D13C2"/>
    <w:rsid w:val="007D15E7"/>
    <w:rsid w:val="007D1801"/>
    <w:rsid w:val="007D1821"/>
    <w:rsid w:val="007D1AE4"/>
    <w:rsid w:val="007D1C8A"/>
    <w:rsid w:val="007D1CF3"/>
    <w:rsid w:val="007D21CB"/>
    <w:rsid w:val="007D2212"/>
    <w:rsid w:val="007D22AB"/>
    <w:rsid w:val="007D2443"/>
    <w:rsid w:val="007D2518"/>
    <w:rsid w:val="007D25CF"/>
    <w:rsid w:val="007D27CE"/>
    <w:rsid w:val="007D27F9"/>
    <w:rsid w:val="007D2B00"/>
    <w:rsid w:val="007D2C34"/>
    <w:rsid w:val="007D2E5F"/>
    <w:rsid w:val="007D2F77"/>
    <w:rsid w:val="007D31B4"/>
    <w:rsid w:val="007D35DA"/>
    <w:rsid w:val="007D363A"/>
    <w:rsid w:val="007D376B"/>
    <w:rsid w:val="007D39E5"/>
    <w:rsid w:val="007D3CCF"/>
    <w:rsid w:val="007D3CF6"/>
    <w:rsid w:val="007D3D1D"/>
    <w:rsid w:val="007D3EB1"/>
    <w:rsid w:val="007D3FA1"/>
    <w:rsid w:val="007D4165"/>
    <w:rsid w:val="007D421B"/>
    <w:rsid w:val="007D42BD"/>
    <w:rsid w:val="007D4463"/>
    <w:rsid w:val="007D4527"/>
    <w:rsid w:val="007D4559"/>
    <w:rsid w:val="007D4573"/>
    <w:rsid w:val="007D4669"/>
    <w:rsid w:val="007D4965"/>
    <w:rsid w:val="007D4F1A"/>
    <w:rsid w:val="007D568B"/>
    <w:rsid w:val="007D58F6"/>
    <w:rsid w:val="007D5944"/>
    <w:rsid w:val="007D6278"/>
    <w:rsid w:val="007D62DD"/>
    <w:rsid w:val="007D660D"/>
    <w:rsid w:val="007D672D"/>
    <w:rsid w:val="007D693C"/>
    <w:rsid w:val="007D6ADE"/>
    <w:rsid w:val="007D6BC9"/>
    <w:rsid w:val="007D6D3B"/>
    <w:rsid w:val="007D6F77"/>
    <w:rsid w:val="007D6FD3"/>
    <w:rsid w:val="007D70C6"/>
    <w:rsid w:val="007D70D1"/>
    <w:rsid w:val="007D747F"/>
    <w:rsid w:val="007D759C"/>
    <w:rsid w:val="007D76F7"/>
    <w:rsid w:val="007D7759"/>
    <w:rsid w:val="007D779E"/>
    <w:rsid w:val="007D7A66"/>
    <w:rsid w:val="007D7CC8"/>
    <w:rsid w:val="007E028A"/>
    <w:rsid w:val="007E0333"/>
    <w:rsid w:val="007E05BF"/>
    <w:rsid w:val="007E0603"/>
    <w:rsid w:val="007E0828"/>
    <w:rsid w:val="007E0A0B"/>
    <w:rsid w:val="007E0F95"/>
    <w:rsid w:val="007E102E"/>
    <w:rsid w:val="007E1058"/>
    <w:rsid w:val="007E124D"/>
    <w:rsid w:val="007E1317"/>
    <w:rsid w:val="007E1330"/>
    <w:rsid w:val="007E156C"/>
    <w:rsid w:val="007E1885"/>
    <w:rsid w:val="007E1C20"/>
    <w:rsid w:val="007E1C69"/>
    <w:rsid w:val="007E1C7D"/>
    <w:rsid w:val="007E1E6D"/>
    <w:rsid w:val="007E206C"/>
    <w:rsid w:val="007E2168"/>
    <w:rsid w:val="007E24ED"/>
    <w:rsid w:val="007E2C04"/>
    <w:rsid w:val="007E2E54"/>
    <w:rsid w:val="007E3247"/>
    <w:rsid w:val="007E32FC"/>
    <w:rsid w:val="007E3310"/>
    <w:rsid w:val="007E332C"/>
    <w:rsid w:val="007E364C"/>
    <w:rsid w:val="007E391D"/>
    <w:rsid w:val="007E3936"/>
    <w:rsid w:val="007E394C"/>
    <w:rsid w:val="007E3A79"/>
    <w:rsid w:val="007E3BC7"/>
    <w:rsid w:val="007E3BEA"/>
    <w:rsid w:val="007E3CE9"/>
    <w:rsid w:val="007E3D21"/>
    <w:rsid w:val="007E3DA5"/>
    <w:rsid w:val="007E4037"/>
    <w:rsid w:val="007E40F8"/>
    <w:rsid w:val="007E4128"/>
    <w:rsid w:val="007E4133"/>
    <w:rsid w:val="007E415F"/>
    <w:rsid w:val="007E4431"/>
    <w:rsid w:val="007E448D"/>
    <w:rsid w:val="007E4596"/>
    <w:rsid w:val="007E45E5"/>
    <w:rsid w:val="007E45F2"/>
    <w:rsid w:val="007E473D"/>
    <w:rsid w:val="007E488B"/>
    <w:rsid w:val="007E4D74"/>
    <w:rsid w:val="007E53BA"/>
    <w:rsid w:val="007E56AC"/>
    <w:rsid w:val="007E583A"/>
    <w:rsid w:val="007E5EB0"/>
    <w:rsid w:val="007E6548"/>
    <w:rsid w:val="007E6E92"/>
    <w:rsid w:val="007E7017"/>
    <w:rsid w:val="007E7483"/>
    <w:rsid w:val="007E7ABB"/>
    <w:rsid w:val="007E7CCE"/>
    <w:rsid w:val="007E7D66"/>
    <w:rsid w:val="007F03AF"/>
    <w:rsid w:val="007F0E96"/>
    <w:rsid w:val="007F0F89"/>
    <w:rsid w:val="007F15CC"/>
    <w:rsid w:val="007F18DC"/>
    <w:rsid w:val="007F1A2C"/>
    <w:rsid w:val="007F1E7B"/>
    <w:rsid w:val="007F1EBB"/>
    <w:rsid w:val="007F227E"/>
    <w:rsid w:val="007F2296"/>
    <w:rsid w:val="007F2688"/>
    <w:rsid w:val="007F2C36"/>
    <w:rsid w:val="007F2DB8"/>
    <w:rsid w:val="007F30B3"/>
    <w:rsid w:val="007F323C"/>
    <w:rsid w:val="007F329F"/>
    <w:rsid w:val="007F337B"/>
    <w:rsid w:val="007F395A"/>
    <w:rsid w:val="007F41AF"/>
    <w:rsid w:val="007F41D2"/>
    <w:rsid w:val="007F4271"/>
    <w:rsid w:val="007F4362"/>
    <w:rsid w:val="007F43E1"/>
    <w:rsid w:val="007F44EC"/>
    <w:rsid w:val="007F459F"/>
    <w:rsid w:val="007F4D46"/>
    <w:rsid w:val="007F4EC6"/>
    <w:rsid w:val="007F4ECC"/>
    <w:rsid w:val="007F549A"/>
    <w:rsid w:val="007F5679"/>
    <w:rsid w:val="007F5830"/>
    <w:rsid w:val="007F5AD3"/>
    <w:rsid w:val="007F5E5A"/>
    <w:rsid w:val="007F5EE8"/>
    <w:rsid w:val="007F600C"/>
    <w:rsid w:val="007F6324"/>
    <w:rsid w:val="007F6628"/>
    <w:rsid w:val="007F6763"/>
    <w:rsid w:val="007F69A8"/>
    <w:rsid w:val="007F6EF7"/>
    <w:rsid w:val="007F6FCE"/>
    <w:rsid w:val="007F7109"/>
    <w:rsid w:val="007F74BA"/>
    <w:rsid w:val="007F74E0"/>
    <w:rsid w:val="007F74F5"/>
    <w:rsid w:val="007F7581"/>
    <w:rsid w:val="007F7679"/>
    <w:rsid w:val="007F7769"/>
    <w:rsid w:val="007F78C4"/>
    <w:rsid w:val="007F78D7"/>
    <w:rsid w:val="007F7A94"/>
    <w:rsid w:val="007F7B26"/>
    <w:rsid w:val="007F7B3C"/>
    <w:rsid w:val="007F7BEE"/>
    <w:rsid w:val="008000EC"/>
    <w:rsid w:val="008000F6"/>
    <w:rsid w:val="00800138"/>
    <w:rsid w:val="008006EB"/>
    <w:rsid w:val="00800BC4"/>
    <w:rsid w:val="00800BDB"/>
    <w:rsid w:val="00800BFF"/>
    <w:rsid w:val="00800C16"/>
    <w:rsid w:val="00800D5B"/>
    <w:rsid w:val="00800E01"/>
    <w:rsid w:val="00800E46"/>
    <w:rsid w:val="00801282"/>
    <w:rsid w:val="008014C0"/>
    <w:rsid w:val="008015DA"/>
    <w:rsid w:val="00801AE4"/>
    <w:rsid w:val="00801AF6"/>
    <w:rsid w:val="00801DD7"/>
    <w:rsid w:val="008021D8"/>
    <w:rsid w:val="00802426"/>
    <w:rsid w:val="008027B9"/>
    <w:rsid w:val="00802892"/>
    <w:rsid w:val="008028C7"/>
    <w:rsid w:val="00802ACF"/>
    <w:rsid w:val="00802B84"/>
    <w:rsid w:val="00802CB8"/>
    <w:rsid w:val="00802D3A"/>
    <w:rsid w:val="00803083"/>
    <w:rsid w:val="00803146"/>
    <w:rsid w:val="0080315A"/>
    <w:rsid w:val="00803240"/>
    <w:rsid w:val="0080327A"/>
    <w:rsid w:val="008032B3"/>
    <w:rsid w:val="00803469"/>
    <w:rsid w:val="008035EC"/>
    <w:rsid w:val="00803659"/>
    <w:rsid w:val="00803828"/>
    <w:rsid w:val="008038CC"/>
    <w:rsid w:val="0080398E"/>
    <w:rsid w:val="00803A2E"/>
    <w:rsid w:val="00803D25"/>
    <w:rsid w:val="00803DA7"/>
    <w:rsid w:val="00803EDA"/>
    <w:rsid w:val="00804078"/>
    <w:rsid w:val="008044EC"/>
    <w:rsid w:val="00804B9F"/>
    <w:rsid w:val="00804D49"/>
    <w:rsid w:val="00805061"/>
    <w:rsid w:val="008050F2"/>
    <w:rsid w:val="00805450"/>
    <w:rsid w:val="0080577F"/>
    <w:rsid w:val="008058F8"/>
    <w:rsid w:val="00805A27"/>
    <w:rsid w:val="00805A54"/>
    <w:rsid w:val="00805CCA"/>
    <w:rsid w:val="0080605D"/>
    <w:rsid w:val="00806496"/>
    <w:rsid w:val="0080653F"/>
    <w:rsid w:val="0080660B"/>
    <w:rsid w:val="0080679F"/>
    <w:rsid w:val="00806AC1"/>
    <w:rsid w:val="00806DA4"/>
    <w:rsid w:val="00807093"/>
    <w:rsid w:val="008070CB"/>
    <w:rsid w:val="00807111"/>
    <w:rsid w:val="00807117"/>
    <w:rsid w:val="008073FA"/>
    <w:rsid w:val="00807506"/>
    <w:rsid w:val="0080780E"/>
    <w:rsid w:val="00807A05"/>
    <w:rsid w:val="00807CEB"/>
    <w:rsid w:val="00807ED1"/>
    <w:rsid w:val="00807EE7"/>
    <w:rsid w:val="008103BA"/>
    <w:rsid w:val="008107D4"/>
    <w:rsid w:val="00810920"/>
    <w:rsid w:val="00810B23"/>
    <w:rsid w:val="00810BBB"/>
    <w:rsid w:val="00810EFD"/>
    <w:rsid w:val="00810FC4"/>
    <w:rsid w:val="008111C2"/>
    <w:rsid w:val="00811804"/>
    <w:rsid w:val="0081193C"/>
    <w:rsid w:val="00811B3B"/>
    <w:rsid w:val="00811D1C"/>
    <w:rsid w:val="0081203E"/>
    <w:rsid w:val="00812175"/>
    <w:rsid w:val="0081235F"/>
    <w:rsid w:val="0081241C"/>
    <w:rsid w:val="00812533"/>
    <w:rsid w:val="00812734"/>
    <w:rsid w:val="008129C9"/>
    <w:rsid w:val="00812A54"/>
    <w:rsid w:val="00812C7F"/>
    <w:rsid w:val="00812D67"/>
    <w:rsid w:val="00812E5B"/>
    <w:rsid w:val="00813029"/>
    <w:rsid w:val="008134CE"/>
    <w:rsid w:val="008135FA"/>
    <w:rsid w:val="008137C6"/>
    <w:rsid w:val="0081390F"/>
    <w:rsid w:val="00813972"/>
    <w:rsid w:val="00813AD6"/>
    <w:rsid w:val="00813B1E"/>
    <w:rsid w:val="00813F35"/>
    <w:rsid w:val="00814078"/>
    <w:rsid w:val="0081433A"/>
    <w:rsid w:val="00814DC4"/>
    <w:rsid w:val="00814FA6"/>
    <w:rsid w:val="008150FF"/>
    <w:rsid w:val="008152FD"/>
    <w:rsid w:val="0081541F"/>
    <w:rsid w:val="0081545F"/>
    <w:rsid w:val="0081564F"/>
    <w:rsid w:val="00815A2C"/>
    <w:rsid w:val="00815B61"/>
    <w:rsid w:val="00815E07"/>
    <w:rsid w:val="00815EFA"/>
    <w:rsid w:val="0081601B"/>
    <w:rsid w:val="0081620F"/>
    <w:rsid w:val="00816345"/>
    <w:rsid w:val="008163CD"/>
    <w:rsid w:val="00816421"/>
    <w:rsid w:val="008164E9"/>
    <w:rsid w:val="008165D6"/>
    <w:rsid w:val="008167C7"/>
    <w:rsid w:val="00816834"/>
    <w:rsid w:val="0081684A"/>
    <w:rsid w:val="00816A9F"/>
    <w:rsid w:val="00816D77"/>
    <w:rsid w:val="00816E64"/>
    <w:rsid w:val="0081705F"/>
    <w:rsid w:val="00817101"/>
    <w:rsid w:val="0081721E"/>
    <w:rsid w:val="00817308"/>
    <w:rsid w:val="008175BE"/>
    <w:rsid w:val="008175E1"/>
    <w:rsid w:val="0081776C"/>
    <w:rsid w:val="00817C84"/>
    <w:rsid w:val="00817D13"/>
    <w:rsid w:val="008201E0"/>
    <w:rsid w:val="0082022B"/>
    <w:rsid w:val="00820235"/>
    <w:rsid w:val="0082061D"/>
    <w:rsid w:val="0082062A"/>
    <w:rsid w:val="00820645"/>
    <w:rsid w:val="00820795"/>
    <w:rsid w:val="00820835"/>
    <w:rsid w:val="008208A5"/>
    <w:rsid w:val="00820AE6"/>
    <w:rsid w:val="00820C9C"/>
    <w:rsid w:val="00820E69"/>
    <w:rsid w:val="008211CE"/>
    <w:rsid w:val="008216D8"/>
    <w:rsid w:val="0082175C"/>
    <w:rsid w:val="00821774"/>
    <w:rsid w:val="00821E95"/>
    <w:rsid w:val="00821ED0"/>
    <w:rsid w:val="00822105"/>
    <w:rsid w:val="008221BA"/>
    <w:rsid w:val="008223B3"/>
    <w:rsid w:val="00822F31"/>
    <w:rsid w:val="00822FE3"/>
    <w:rsid w:val="0082308B"/>
    <w:rsid w:val="00823094"/>
    <w:rsid w:val="00823865"/>
    <w:rsid w:val="00823A24"/>
    <w:rsid w:val="00823D2E"/>
    <w:rsid w:val="008240C7"/>
    <w:rsid w:val="00824320"/>
    <w:rsid w:val="00824632"/>
    <w:rsid w:val="00824768"/>
    <w:rsid w:val="00824830"/>
    <w:rsid w:val="00824D5B"/>
    <w:rsid w:val="00825025"/>
    <w:rsid w:val="00825046"/>
    <w:rsid w:val="00825173"/>
    <w:rsid w:val="00825442"/>
    <w:rsid w:val="00825815"/>
    <w:rsid w:val="00825925"/>
    <w:rsid w:val="0082596C"/>
    <w:rsid w:val="00825AAD"/>
    <w:rsid w:val="00825B0B"/>
    <w:rsid w:val="00825B6A"/>
    <w:rsid w:val="00825BA9"/>
    <w:rsid w:val="00825D72"/>
    <w:rsid w:val="00826338"/>
    <w:rsid w:val="00826408"/>
    <w:rsid w:val="00826626"/>
    <w:rsid w:val="0082679A"/>
    <w:rsid w:val="00826929"/>
    <w:rsid w:val="00826B71"/>
    <w:rsid w:val="00826D83"/>
    <w:rsid w:val="008271A1"/>
    <w:rsid w:val="00827489"/>
    <w:rsid w:val="0082750D"/>
    <w:rsid w:val="0082755E"/>
    <w:rsid w:val="00827687"/>
    <w:rsid w:val="008276D6"/>
    <w:rsid w:val="008276FA"/>
    <w:rsid w:val="008301A2"/>
    <w:rsid w:val="00830212"/>
    <w:rsid w:val="008303CF"/>
    <w:rsid w:val="00830B61"/>
    <w:rsid w:val="00830BA9"/>
    <w:rsid w:val="00830BFB"/>
    <w:rsid w:val="00830CCF"/>
    <w:rsid w:val="00830E82"/>
    <w:rsid w:val="00830F1E"/>
    <w:rsid w:val="00830F6B"/>
    <w:rsid w:val="008313BF"/>
    <w:rsid w:val="0083178F"/>
    <w:rsid w:val="008317A7"/>
    <w:rsid w:val="00831820"/>
    <w:rsid w:val="00831907"/>
    <w:rsid w:val="008319E2"/>
    <w:rsid w:val="00831AE2"/>
    <w:rsid w:val="00831BE2"/>
    <w:rsid w:val="00831D90"/>
    <w:rsid w:val="00832222"/>
    <w:rsid w:val="008323BD"/>
    <w:rsid w:val="0083246E"/>
    <w:rsid w:val="0083261F"/>
    <w:rsid w:val="008329A2"/>
    <w:rsid w:val="00832AE4"/>
    <w:rsid w:val="00832D76"/>
    <w:rsid w:val="00833121"/>
    <w:rsid w:val="0083322E"/>
    <w:rsid w:val="00833292"/>
    <w:rsid w:val="00833304"/>
    <w:rsid w:val="0083344D"/>
    <w:rsid w:val="008336E3"/>
    <w:rsid w:val="00833758"/>
    <w:rsid w:val="00833BE3"/>
    <w:rsid w:val="00833FC1"/>
    <w:rsid w:val="00834009"/>
    <w:rsid w:val="0083436E"/>
    <w:rsid w:val="008344D2"/>
    <w:rsid w:val="00834DB3"/>
    <w:rsid w:val="00834DD8"/>
    <w:rsid w:val="008350A7"/>
    <w:rsid w:val="00835717"/>
    <w:rsid w:val="00835963"/>
    <w:rsid w:val="00835B27"/>
    <w:rsid w:val="00835F60"/>
    <w:rsid w:val="00835FEF"/>
    <w:rsid w:val="008361E6"/>
    <w:rsid w:val="00836374"/>
    <w:rsid w:val="00836456"/>
    <w:rsid w:val="008364C8"/>
    <w:rsid w:val="0083657D"/>
    <w:rsid w:val="00836AD7"/>
    <w:rsid w:val="00836B8F"/>
    <w:rsid w:val="00836CE9"/>
    <w:rsid w:val="00837028"/>
    <w:rsid w:val="00837134"/>
    <w:rsid w:val="0083715C"/>
    <w:rsid w:val="0083747F"/>
    <w:rsid w:val="0083778A"/>
    <w:rsid w:val="008377A4"/>
    <w:rsid w:val="00837E5E"/>
    <w:rsid w:val="0084011F"/>
    <w:rsid w:val="008404CB"/>
    <w:rsid w:val="008405BC"/>
    <w:rsid w:val="00840681"/>
    <w:rsid w:val="008406CD"/>
    <w:rsid w:val="0084074A"/>
    <w:rsid w:val="00840882"/>
    <w:rsid w:val="008410B2"/>
    <w:rsid w:val="008410BB"/>
    <w:rsid w:val="008410CC"/>
    <w:rsid w:val="00841580"/>
    <w:rsid w:val="00841B4A"/>
    <w:rsid w:val="00841F0D"/>
    <w:rsid w:val="0084213B"/>
    <w:rsid w:val="0084224B"/>
    <w:rsid w:val="0084247C"/>
    <w:rsid w:val="0084254C"/>
    <w:rsid w:val="00842BB2"/>
    <w:rsid w:val="00842CAA"/>
    <w:rsid w:val="00842DCE"/>
    <w:rsid w:val="008431DF"/>
    <w:rsid w:val="0084324E"/>
    <w:rsid w:val="0084331F"/>
    <w:rsid w:val="0084336B"/>
    <w:rsid w:val="0084377A"/>
    <w:rsid w:val="0084392E"/>
    <w:rsid w:val="00843A38"/>
    <w:rsid w:val="00843ABC"/>
    <w:rsid w:val="00843BFB"/>
    <w:rsid w:val="00843DA8"/>
    <w:rsid w:val="0084460B"/>
    <w:rsid w:val="00844631"/>
    <w:rsid w:val="00844991"/>
    <w:rsid w:val="00844C98"/>
    <w:rsid w:val="00844D55"/>
    <w:rsid w:val="00844E2B"/>
    <w:rsid w:val="00844FB5"/>
    <w:rsid w:val="00845049"/>
    <w:rsid w:val="00845298"/>
    <w:rsid w:val="00845497"/>
    <w:rsid w:val="0084552D"/>
    <w:rsid w:val="0084564E"/>
    <w:rsid w:val="00845BE6"/>
    <w:rsid w:val="00846436"/>
    <w:rsid w:val="00846578"/>
    <w:rsid w:val="008466D5"/>
    <w:rsid w:val="00846A28"/>
    <w:rsid w:val="00846A8C"/>
    <w:rsid w:val="00846DAA"/>
    <w:rsid w:val="00846FF8"/>
    <w:rsid w:val="008471CE"/>
    <w:rsid w:val="00847288"/>
    <w:rsid w:val="00847EA3"/>
    <w:rsid w:val="0085009A"/>
    <w:rsid w:val="008502F3"/>
    <w:rsid w:val="00850858"/>
    <w:rsid w:val="00850CA5"/>
    <w:rsid w:val="00850D45"/>
    <w:rsid w:val="00850DED"/>
    <w:rsid w:val="00850E2D"/>
    <w:rsid w:val="00850E2F"/>
    <w:rsid w:val="00850EE3"/>
    <w:rsid w:val="00850F15"/>
    <w:rsid w:val="00850F28"/>
    <w:rsid w:val="0085131A"/>
    <w:rsid w:val="00851491"/>
    <w:rsid w:val="00851506"/>
    <w:rsid w:val="00851842"/>
    <w:rsid w:val="0085188E"/>
    <w:rsid w:val="008519DC"/>
    <w:rsid w:val="00851B31"/>
    <w:rsid w:val="00851FA8"/>
    <w:rsid w:val="008522CF"/>
    <w:rsid w:val="008523CD"/>
    <w:rsid w:val="0085257D"/>
    <w:rsid w:val="008525B1"/>
    <w:rsid w:val="008526F5"/>
    <w:rsid w:val="00852759"/>
    <w:rsid w:val="008527B3"/>
    <w:rsid w:val="008529C7"/>
    <w:rsid w:val="00852CF3"/>
    <w:rsid w:val="00852F10"/>
    <w:rsid w:val="00852F59"/>
    <w:rsid w:val="0085300C"/>
    <w:rsid w:val="008530AB"/>
    <w:rsid w:val="00853669"/>
    <w:rsid w:val="00853710"/>
    <w:rsid w:val="008538FC"/>
    <w:rsid w:val="00853B37"/>
    <w:rsid w:val="00853C01"/>
    <w:rsid w:val="008540B7"/>
    <w:rsid w:val="008547A3"/>
    <w:rsid w:val="008548E7"/>
    <w:rsid w:val="00854906"/>
    <w:rsid w:val="0085490F"/>
    <w:rsid w:val="00854B0C"/>
    <w:rsid w:val="00854B4C"/>
    <w:rsid w:val="008551D6"/>
    <w:rsid w:val="008552D9"/>
    <w:rsid w:val="008559D9"/>
    <w:rsid w:val="00855A46"/>
    <w:rsid w:val="00855C39"/>
    <w:rsid w:val="00855DE8"/>
    <w:rsid w:val="008560FF"/>
    <w:rsid w:val="00856111"/>
    <w:rsid w:val="00856153"/>
    <w:rsid w:val="0085669C"/>
    <w:rsid w:val="0085673A"/>
    <w:rsid w:val="008567AC"/>
    <w:rsid w:val="008569F6"/>
    <w:rsid w:val="00856B33"/>
    <w:rsid w:val="00856C1C"/>
    <w:rsid w:val="00856EDA"/>
    <w:rsid w:val="00856FA8"/>
    <w:rsid w:val="008576DA"/>
    <w:rsid w:val="00857926"/>
    <w:rsid w:val="00857B2C"/>
    <w:rsid w:val="00857C02"/>
    <w:rsid w:val="00857C49"/>
    <w:rsid w:val="00857F71"/>
    <w:rsid w:val="00860223"/>
    <w:rsid w:val="00860533"/>
    <w:rsid w:val="00860774"/>
    <w:rsid w:val="00860958"/>
    <w:rsid w:val="00860D59"/>
    <w:rsid w:val="00860EEB"/>
    <w:rsid w:val="00860FD3"/>
    <w:rsid w:val="0086112B"/>
    <w:rsid w:val="00861557"/>
    <w:rsid w:val="008615F5"/>
    <w:rsid w:val="0086192C"/>
    <w:rsid w:val="00861A7A"/>
    <w:rsid w:val="00861B9D"/>
    <w:rsid w:val="008620B8"/>
    <w:rsid w:val="008622CC"/>
    <w:rsid w:val="008623BA"/>
    <w:rsid w:val="00862489"/>
    <w:rsid w:val="00863024"/>
    <w:rsid w:val="0086314E"/>
    <w:rsid w:val="00863233"/>
    <w:rsid w:val="00863337"/>
    <w:rsid w:val="0086364A"/>
    <w:rsid w:val="008636CD"/>
    <w:rsid w:val="00863928"/>
    <w:rsid w:val="00863D85"/>
    <w:rsid w:val="00863DBF"/>
    <w:rsid w:val="00863E0D"/>
    <w:rsid w:val="00863FBD"/>
    <w:rsid w:val="008640B6"/>
    <w:rsid w:val="0086442F"/>
    <w:rsid w:val="00864441"/>
    <w:rsid w:val="0086448B"/>
    <w:rsid w:val="008647A7"/>
    <w:rsid w:val="00864A6D"/>
    <w:rsid w:val="00864B7A"/>
    <w:rsid w:val="00864BFC"/>
    <w:rsid w:val="00864CA2"/>
    <w:rsid w:val="008651C1"/>
    <w:rsid w:val="00865581"/>
    <w:rsid w:val="00865834"/>
    <w:rsid w:val="00865A93"/>
    <w:rsid w:val="00865AE3"/>
    <w:rsid w:val="008662E1"/>
    <w:rsid w:val="00866454"/>
    <w:rsid w:val="008664B5"/>
    <w:rsid w:val="0086661F"/>
    <w:rsid w:val="00866A81"/>
    <w:rsid w:val="00866B33"/>
    <w:rsid w:val="00866BDF"/>
    <w:rsid w:val="00866DB5"/>
    <w:rsid w:val="00866EC4"/>
    <w:rsid w:val="0086737F"/>
    <w:rsid w:val="0086760A"/>
    <w:rsid w:val="00867739"/>
    <w:rsid w:val="00867840"/>
    <w:rsid w:val="00867C8A"/>
    <w:rsid w:val="00867DFC"/>
    <w:rsid w:val="00867FF1"/>
    <w:rsid w:val="0087032B"/>
    <w:rsid w:val="008703BE"/>
    <w:rsid w:val="008703FA"/>
    <w:rsid w:val="008704F5"/>
    <w:rsid w:val="0087072A"/>
    <w:rsid w:val="00870796"/>
    <w:rsid w:val="00870BC3"/>
    <w:rsid w:val="00870C56"/>
    <w:rsid w:val="00870DAE"/>
    <w:rsid w:val="00870E80"/>
    <w:rsid w:val="00870F67"/>
    <w:rsid w:val="008712CB"/>
    <w:rsid w:val="00871622"/>
    <w:rsid w:val="0087174B"/>
    <w:rsid w:val="008719C7"/>
    <w:rsid w:val="00871AE8"/>
    <w:rsid w:val="00871BCD"/>
    <w:rsid w:val="008723F2"/>
    <w:rsid w:val="00872405"/>
    <w:rsid w:val="00872893"/>
    <w:rsid w:val="008728EA"/>
    <w:rsid w:val="00872BB2"/>
    <w:rsid w:val="00872CD0"/>
    <w:rsid w:val="0087325B"/>
    <w:rsid w:val="008733BD"/>
    <w:rsid w:val="008734F2"/>
    <w:rsid w:val="00873520"/>
    <w:rsid w:val="00873531"/>
    <w:rsid w:val="008735AB"/>
    <w:rsid w:val="008735D2"/>
    <w:rsid w:val="008737B0"/>
    <w:rsid w:val="00873833"/>
    <w:rsid w:val="008743FA"/>
    <w:rsid w:val="00874905"/>
    <w:rsid w:val="00874AB4"/>
    <w:rsid w:val="00874FF0"/>
    <w:rsid w:val="008752BA"/>
    <w:rsid w:val="008752CD"/>
    <w:rsid w:val="0087574C"/>
    <w:rsid w:val="00875864"/>
    <w:rsid w:val="00876422"/>
    <w:rsid w:val="008764C4"/>
    <w:rsid w:val="008769B0"/>
    <w:rsid w:val="008769BE"/>
    <w:rsid w:val="00876DFD"/>
    <w:rsid w:val="00876FE3"/>
    <w:rsid w:val="00877121"/>
    <w:rsid w:val="008771FC"/>
    <w:rsid w:val="008773EB"/>
    <w:rsid w:val="0087747C"/>
    <w:rsid w:val="008774CA"/>
    <w:rsid w:val="008774F0"/>
    <w:rsid w:val="00877670"/>
    <w:rsid w:val="008778BE"/>
    <w:rsid w:val="00877F94"/>
    <w:rsid w:val="0088022B"/>
    <w:rsid w:val="0088029A"/>
    <w:rsid w:val="00880497"/>
    <w:rsid w:val="008807FF"/>
    <w:rsid w:val="008808CA"/>
    <w:rsid w:val="00880926"/>
    <w:rsid w:val="00880FD9"/>
    <w:rsid w:val="00881116"/>
    <w:rsid w:val="00881218"/>
    <w:rsid w:val="008814F0"/>
    <w:rsid w:val="00881C5A"/>
    <w:rsid w:val="008820B9"/>
    <w:rsid w:val="0088211C"/>
    <w:rsid w:val="00882291"/>
    <w:rsid w:val="00882519"/>
    <w:rsid w:val="008834B2"/>
    <w:rsid w:val="00883746"/>
    <w:rsid w:val="00883A1D"/>
    <w:rsid w:val="00883BD7"/>
    <w:rsid w:val="00883C70"/>
    <w:rsid w:val="0088460B"/>
    <w:rsid w:val="0088461F"/>
    <w:rsid w:val="008848C5"/>
    <w:rsid w:val="008849AE"/>
    <w:rsid w:val="008849C2"/>
    <w:rsid w:val="00884AC9"/>
    <w:rsid w:val="00884B64"/>
    <w:rsid w:val="00884E09"/>
    <w:rsid w:val="008851E5"/>
    <w:rsid w:val="0088527C"/>
    <w:rsid w:val="00885D85"/>
    <w:rsid w:val="00885E5E"/>
    <w:rsid w:val="00885E9A"/>
    <w:rsid w:val="00885F0D"/>
    <w:rsid w:val="0088602A"/>
    <w:rsid w:val="00886177"/>
    <w:rsid w:val="008862E0"/>
    <w:rsid w:val="008863B7"/>
    <w:rsid w:val="00886423"/>
    <w:rsid w:val="00886502"/>
    <w:rsid w:val="008865BD"/>
    <w:rsid w:val="008866D2"/>
    <w:rsid w:val="00886BA2"/>
    <w:rsid w:val="00886F71"/>
    <w:rsid w:val="0088764A"/>
    <w:rsid w:val="00887B57"/>
    <w:rsid w:val="00887FB8"/>
    <w:rsid w:val="008901CC"/>
    <w:rsid w:val="0089042B"/>
    <w:rsid w:val="00890728"/>
    <w:rsid w:val="008908B8"/>
    <w:rsid w:val="00890A98"/>
    <w:rsid w:val="00890C20"/>
    <w:rsid w:val="00890F50"/>
    <w:rsid w:val="008910A4"/>
    <w:rsid w:val="008910F4"/>
    <w:rsid w:val="0089126C"/>
    <w:rsid w:val="00891494"/>
    <w:rsid w:val="0089149D"/>
    <w:rsid w:val="00891586"/>
    <w:rsid w:val="00891D58"/>
    <w:rsid w:val="008923EC"/>
    <w:rsid w:val="00892722"/>
    <w:rsid w:val="00892EDF"/>
    <w:rsid w:val="00892EEB"/>
    <w:rsid w:val="008930F4"/>
    <w:rsid w:val="00893186"/>
    <w:rsid w:val="00893757"/>
    <w:rsid w:val="008938F8"/>
    <w:rsid w:val="00893C07"/>
    <w:rsid w:val="00893DEA"/>
    <w:rsid w:val="0089402A"/>
    <w:rsid w:val="0089405D"/>
    <w:rsid w:val="00894372"/>
    <w:rsid w:val="008944B2"/>
    <w:rsid w:val="00894568"/>
    <w:rsid w:val="00894648"/>
    <w:rsid w:val="00894676"/>
    <w:rsid w:val="00894682"/>
    <w:rsid w:val="00894702"/>
    <w:rsid w:val="00894A82"/>
    <w:rsid w:val="00894E30"/>
    <w:rsid w:val="00894E83"/>
    <w:rsid w:val="00894FF6"/>
    <w:rsid w:val="00895396"/>
    <w:rsid w:val="008955BC"/>
    <w:rsid w:val="00895C73"/>
    <w:rsid w:val="00895E6A"/>
    <w:rsid w:val="008967CB"/>
    <w:rsid w:val="00896A00"/>
    <w:rsid w:val="00896A04"/>
    <w:rsid w:val="00896D3D"/>
    <w:rsid w:val="0089701E"/>
    <w:rsid w:val="00897291"/>
    <w:rsid w:val="00897354"/>
    <w:rsid w:val="0089761C"/>
    <w:rsid w:val="008976D5"/>
    <w:rsid w:val="00897972"/>
    <w:rsid w:val="00897A13"/>
    <w:rsid w:val="00897A68"/>
    <w:rsid w:val="008A0A40"/>
    <w:rsid w:val="008A0E1A"/>
    <w:rsid w:val="008A0F30"/>
    <w:rsid w:val="008A0F41"/>
    <w:rsid w:val="008A115A"/>
    <w:rsid w:val="008A1629"/>
    <w:rsid w:val="008A1670"/>
    <w:rsid w:val="008A178D"/>
    <w:rsid w:val="008A17FA"/>
    <w:rsid w:val="008A1D80"/>
    <w:rsid w:val="008A1F71"/>
    <w:rsid w:val="008A23DC"/>
    <w:rsid w:val="008A246B"/>
    <w:rsid w:val="008A248A"/>
    <w:rsid w:val="008A2662"/>
    <w:rsid w:val="008A285D"/>
    <w:rsid w:val="008A2E5F"/>
    <w:rsid w:val="008A2EBC"/>
    <w:rsid w:val="008A2EC8"/>
    <w:rsid w:val="008A31C9"/>
    <w:rsid w:val="008A346F"/>
    <w:rsid w:val="008A3B46"/>
    <w:rsid w:val="008A3B50"/>
    <w:rsid w:val="008A3CAC"/>
    <w:rsid w:val="008A3D85"/>
    <w:rsid w:val="008A3DF3"/>
    <w:rsid w:val="008A3EE2"/>
    <w:rsid w:val="008A4122"/>
    <w:rsid w:val="008A4276"/>
    <w:rsid w:val="008A4368"/>
    <w:rsid w:val="008A4689"/>
    <w:rsid w:val="008A46E8"/>
    <w:rsid w:val="008A4A35"/>
    <w:rsid w:val="008A50BC"/>
    <w:rsid w:val="008A50D5"/>
    <w:rsid w:val="008A5573"/>
    <w:rsid w:val="008A63C0"/>
    <w:rsid w:val="008A6ADA"/>
    <w:rsid w:val="008A6B2B"/>
    <w:rsid w:val="008A6C2F"/>
    <w:rsid w:val="008A6CC8"/>
    <w:rsid w:val="008A6E11"/>
    <w:rsid w:val="008A713B"/>
    <w:rsid w:val="008A736A"/>
    <w:rsid w:val="008A760F"/>
    <w:rsid w:val="008A7DB7"/>
    <w:rsid w:val="008B008C"/>
    <w:rsid w:val="008B013C"/>
    <w:rsid w:val="008B07CB"/>
    <w:rsid w:val="008B0F8E"/>
    <w:rsid w:val="008B143F"/>
    <w:rsid w:val="008B152B"/>
    <w:rsid w:val="008B188F"/>
    <w:rsid w:val="008B1BB7"/>
    <w:rsid w:val="008B1C42"/>
    <w:rsid w:val="008B1E37"/>
    <w:rsid w:val="008B1E79"/>
    <w:rsid w:val="008B1F88"/>
    <w:rsid w:val="008B1FEE"/>
    <w:rsid w:val="008B20B9"/>
    <w:rsid w:val="008B21A2"/>
    <w:rsid w:val="008B221C"/>
    <w:rsid w:val="008B22A5"/>
    <w:rsid w:val="008B23A8"/>
    <w:rsid w:val="008B23D7"/>
    <w:rsid w:val="008B26AE"/>
    <w:rsid w:val="008B27DE"/>
    <w:rsid w:val="008B29E4"/>
    <w:rsid w:val="008B2A9B"/>
    <w:rsid w:val="008B3210"/>
    <w:rsid w:val="008B325A"/>
    <w:rsid w:val="008B3334"/>
    <w:rsid w:val="008B36B5"/>
    <w:rsid w:val="008B3A82"/>
    <w:rsid w:val="008B3B86"/>
    <w:rsid w:val="008B45EE"/>
    <w:rsid w:val="008B467B"/>
    <w:rsid w:val="008B47E1"/>
    <w:rsid w:val="008B4986"/>
    <w:rsid w:val="008B4C1A"/>
    <w:rsid w:val="008B5000"/>
    <w:rsid w:val="008B5074"/>
    <w:rsid w:val="008B50D9"/>
    <w:rsid w:val="008B51D5"/>
    <w:rsid w:val="008B5306"/>
    <w:rsid w:val="008B53D2"/>
    <w:rsid w:val="008B5433"/>
    <w:rsid w:val="008B5745"/>
    <w:rsid w:val="008B57E1"/>
    <w:rsid w:val="008B5C79"/>
    <w:rsid w:val="008B5E76"/>
    <w:rsid w:val="008B5F24"/>
    <w:rsid w:val="008B6090"/>
    <w:rsid w:val="008B6289"/>
    <w:rsid w:val="008B62D8"/>
    <w:rsid w:val="008B6359"/>
    <w:rsid w:val="008B6396"/>
    <w:rsid w:val="008B6413"/>
    <w:rsid w:val="008B6C3E"/>
    <w:rsid w:val="008B6DEE"/>
    <w:rsid w:val="008B6F01"/>
    <w:rsid w:val="008B70A1"/>
    <w:rsid w:val="008B73D8"/>
    <w:rsid w:val="008B750E"/>
    <w:rsid w:val="008B76AA"/>
    <w:rsid w:val="008B7802"/>
    <w:rsid w:val="008B7B15"/>
    <w:rsid w:val="008B7C2E"/>
    <w:rsid w:val="008B7D3E"/>
    <w:rsid w:val="008C02A7"/>
    <w:rsid w:val="008C02D9"/>
    <w:rsid w:val="008C037E"/>
    <w:rsid w:val="008C049C"/>
    <w:rsid w:val="008C052C"/>
    <w:rsid w:val="008C05B2"/>
    <w:rsid w:val="008C0A7B"/>
    <w:rsid w:val="008C0FDF"/>
    <w:rsid w:val="008C14BF"/>
    <w:rsid w:val="008C163A"/>
    <w:rsid w:val="008C1C55"/>
    <w:rsid w:val="008C1C84"/>
    <w:rsid w:val="008C1D48"/>
    <w:rsid w:val="008C1E70"/>
    <w:rsid w:val="008C2170"/>
    <w:rsid w:val="008C26BC"/>
    <w:rsid w:val="008C291F"/>
    <w:rsid w:val="008C2D88"/>
    <w:rsid w:val="008C2F2C"/>
    <w:rsid w:val="008C3032"/>
    <w:rsid w:val="008C312C"/>
    <w:rsid w:val="008C328E"/>
    <w:rsid w:val="008C3843"/>
    <w:rsid w:val="008C3871"/>
    <w:rsid w:val="008C3969"/>
    <w:rsid w:val="008C3AA3"/>
    <w:rsid w:val="008C3BA9"/>
    <w:rsid w:val="008C415F"/>
    <w:rsid w:val="008C42B9"/>
    <w:rsid w:val="008C4378"/>
    <w:rsid w:val="008C43AD"/>
    <w:rsid w:val="008C4716"/>
    <w:rsid w:val="008C4829"/>
    <w:rsid w:val="008C4B42"/>
    <w:rsid w:val="008C4FD3"/>
    <w:rsid w:val="008C507B"/>
    <w:rsid w:val="008C51DC"/>
    <w:rsid w:val="008C534C"/>
    <w:rsid w:val="008C568F"/>
    <w:rsid w:val="008C5694"/>
    <w:rsid w:val="008C57AF"/>
    <w:rsid w:val="008C5BDB"/>
    <w:rsid w:val="008C5E08"/>
    <w:rsid w:val="008C5E3C"/>
    <w:rsid w:val="008C6241"/>
    <w:rsid w:val="008C6431"/>
    <w:rsid w:val="008C6953"/>
    <w:rsid w:val="008C697D"/>
    <w:rsid w:val="008C6A4D"/>
    <w:rsid w:val="008C6E65"/>
    <w:rsid w:val="008C6EDD"/>
    <w:rsid w:val="008C6F99"/>
    <w:rsid w:val="008C7166"/>
    <w:rsid w:val="008C7272"/>
    <w:rsid w:val="008C7395"/>
    <w:rsid w:val="008C7569"/>
    <w:rsid w:val="008C7726"/>
    <w:rsid w:val="008C7A58"/>
    <w:rsid w:val="008C7E1A"/>
    <w:rsid w:val="008D00B3"/>
    <w:rsid w:val="008D0239"/>
    <w:rsid w:val="008D0940"/>
    <w:rsid w:val="008D0A33"/>
    <w:rsid w:val="008D0BBE"/>
    <w:rsid w:val="008D0D21"/>
    <w:rsid w:val="008D0DA0"/>
    <w:rsid w:val="008D0EC9"/>
    <w:rsid w:val="008D0FB1"/>
    <w:rsid w:val="008D12C0"/>
    <w:rsid w:val="008D189B"/>
    <w:rsid w:val="008D1959"/>
    <w:rsid w:val="008D1B8A"/>
    <w:rsid w:val="008D2088"/>
    <w:rsid w:val="008D20AC"/>
    <w:rsid w:val="008D23B2"/>
    <w:rsid w:val="008D254B"/>
    <w:rsid w:val="008D25CB"/>
    <w:rsid w:val="008D2660"/>
    <w:rsid w:val="008D297A"/>
    <w:rsid w:val="008D29C4"/>
    <w:rsid w:val="008D2AA2"/>
    <w:rsid w:val="008D2ADB"/>
    <w:rsid w:val="008D2E96"/>
    <w:rsid w:val="008D3436"/>
    <w:rsid w:val="008D364F"/>
    <w:rsid w:val="008D3905"/>
    <w:rsid w:val="008D3B67"/>
    <w:rsid w:val="008D3E55"/>
    <w:rsid w:val="008D3EAC"/>
    <w:rsid w:val="008D3F40"/>
    <w:rsid w:val="008D4863"/>
    <w:rsid w:val="008D48B6"/>
    <w:rsid w:val="008D49AA"/>
    <w:rsid w:val="008D4A43"/>
    <w:rsid w:val="008D4A9C"/>
    <w:rsid w:val="008D4BAF"/>
    <w:rsid w:val="008D4CDC"/>
    <w:rsid w:val="008D4EF4"/>
    <w:rsid w:val="008D5045"/>
    <w:rsid w:val="008D504E"/>
    <w:rsid w:val="008D5085"/>
    <w:rsid w:val="008D5497"/>
    <w:rsid w:val="008D559D"/>
    <w:rsid w:val="008D5A18"/>
    <w:rsid w:val="008D5FA0"/>
    <w:rsid w:val="008D6193"/>
    <w:rsid w:val="008D627E"/>
    <w:rsid w:val="008D62D7"/>
    <w:rsid w:val="008D6E2E"/>
    <w:rsid w:val="008D6E3D"/>
    <w:rsid w:val="008D721A"/>
    <w:rsid w:val="008D75CA"/>
    <w:rsid w:val="008D772E"/>
    <w:rsid w:val="008D7863"/>
    <w:rsid w:val="008D7936"/>
    <w:rsid w:val="008D7990"/>
    <w:rsid w:val="008D7A55"/>
    <w:rsid w:val="008D7A81"/>
    <w:rsid w:val="008D7CB2"/>
    <w:rsid w:val="008E07B8"/>
    <w:rsid w:val="008E0A9C"/>
    <w:rsid w:val="008E1097"/>
    <w:rsid w:val="008E12EB"/>
    <w:rsid w:val="008E15DE"/>
    <w:rsid w:val="008E1604"/>
    <w:rsid w:val="008E17A4"/>
    <w:rsid w:val="008E1CD1"/>
    <w:rsid w:val="008E1DD6"/>
    <w:rsid w:val="008E1EBE"/>
    <w:rsid w:val="008E1F35"/>
    <w:rsid w:val="008E2083"/>
    <w:rsid w:val="008E20F1"/>
    <w:rsid w:val="008E249D"/>
    <w:rsid w:val="008E2A29"/>
    <w:rsid w:val="008E2CCD"/>
    <w:rsid w:val="008E2E35"/>
    <w:rsid w:val="008E2EC1"/>
    <w:rsid w:val="008E3003"/>
    <w:rsid w:val="008E31DC"/>
    <w:rsid w:val="008E35A7"/>
    <w:rsid w:val="008E36ED"/>
    <w:rsid w:val="008E38C5"/>
    <w:rsid w:val="008E39CD"/>
    <w:rsid w:val="008E3BAD"/>
    <w:rsid w:val="008E3DB4"/>
    <w:rsid w:val="008E4259"/>
    <w:rsid w:val="008E4498"/>
    <w:rsid w:val="008E44EE"/>
    <w:rsid w:val="008E4A2F"/>
    <w:rsid w:val="008E4B53"/>
    <w:rsid w:val="008E4DF4"/>
    <w:rsid w:val="008E5453"/>
    <w:rsid w:val="008E59CB"/>
    <w:rsid w:val="008E5C05"/>
    <w:rsid w:val="008E5EE0"/>
    <w:rsid w:val="008E6056"/>
    <w:rsid w:val="008E63FB"/>
    <w:rsid w:val="008E6493"/>
    <w:rsid w:val="008E65AC"/>
    <w:rsid w:val="008E65AE"/>
    <w:rsid w:val="008E70DE"/>
    <w:rsid w:val="008E7936"/>
    <w:rsid w:val="008E7A0A"/>
    <w:rsid w:val="008E7CB0"/>
    <w:rsid w:val="008E7D71"/>
    <w:rsid w:val="008E7F30"/>
    <w:rsid w:val="008F04C7"/>
    <w:rsid w:val="008F0594"/>
    <w:rsid w:val="008F06C7"/>
    <w:rsid w:val="008F0994"/>
    <w:rsid w:val="008F0A35"/>
    <w:rsid w:val="008F0EA5"/>
    <w:rsid w:val="008F0F55"/>
    <w:rsid w:val="008F1336"/>
    <w:rsid w:val="008F1422"/>
    <w:rsid w:val="008F16B0"/>
    <w:rsid w:val="008F1828"/>
    <w:rsid w:val="008F18B1"/>
    <w:rsid w:val="008F196A"/>
    <w:rsid w:val="008F19E2"/>
    <w:rsid w:val="008F1A12"/>
    <w:rsid w:val="008F1E99"/>
    <w:rsid w:val="008F1FB1"/>
    <w:rsid w:val="008F207B"/>
    <w:rsid w:val="008F215C"/>
    <w:rsid w:val="008F21EB"/>
    <w:rsid w:val="008F22E5"/>
    <w:rsid w:val="008F2373"/>
    <w:rsid w:val="008F2403"/>
    <w:rsid w:val="008F26C0"/>
    <w:rsid w:val="008F28C9"/>
    <w:rsid w:val="008F2C88"/>
    <w:rsid w:val="008F3066"/>
    <w:rsid w:val="008F3131"/>
    <w:rsid w:val="008F362A"/>
    <w:rsid w:val="008F3689"/>
    <w:rsid w:val="008F394C"/>
    <w:rsid w:val="008F3A93"/>
    <w:rsid w:val="008F3B93"/>
    <w:rsid w:val="008F3CB3"/>
    <w:rsid w:val="008F3E05"/>
    <w:rsid w:val="008F3F29"/>
    <w:rsid w:val="008F3FAC"/>
    <w:rsid w:val="008F418E"/>
    <w:rsid w:val="008F44CF"/>
    <w:rsid w:val="008F4703"/>
    <w:rsid w:val="008F4C04"/>
    <w:rsid w:val="008F4FCB"/>
    <w:rsid w:val="008F531F"/>
    <w:rsid w:val="008F5515"/>
    <w:rsid w:val="008F575E"/>
    <w:rsid w:val="008F576F"/>
    <w:rsid w:val="008F589B"/>
    <w:rsid w:val="008F5992"/>
    <w:rsid w:val="008F5ACC"/>
    <w:rsid w:val="008F5BAA"/>
    <w:rsid w:val="008F5E4F"/>
    <w:rsid w:val="008F5FE3"/>
    <w:rsid w:val="008F6BFC"/>
    <w:rsid w:val="008F6D87"/>
    <w:rsid w:val="008F6E12"/>
    <w:rsid w:val="008F706D"/>
    <w:rsid w:val="008F7326"/>
    <w:rsid w:val="008F74CA"/>
    <w:rsid w:val="008F7916"/>
    <w:rsid w:val="008F799D"/>
    <w:rsid w:val="008F7C33"/>
    <w:rsid w:val="00900309"/>
    <w:rsid w:val="0090037E"/>
    <w:rsid w:val="009004E5"/>
    <w:rsid w:val="009005E3"/>
    <w:rsid w:val="009006E0"/>
    <w:rsid w:val="00900841"/>
    <w:rsid w:val="00900EB0"/>
    <w:rsid w:val="00900EE6"/>
    <w:rsid w:val="00900F42"/>
    <w:rsid w:val="00900F5D"/>
    <w:rsid w:val="009010B2"/>
    <w:rsid w:val="009011DF"/>
    <w:rsid w:val="0090189D"/>
    <w:rsid w:val="0090196B"/>
    <w:rsid w:val="00901C0E"/>
    <w:rsid w:val="00901DAF"/>
    <w:rsid w:val="0090201A"/>
    <w:rsid w:val="009020D6"/>
    <w:rsid w:val="00902205"/>
    <w:rsid w:val="009022A2"/>
    <w:rsid w:val="009029C9"/>
    <w:rsid w:val="00902D4C"/>
    <w:rsid w:val="0090316B"/>
    <w:rsid w:val="0090341A"/>
    <w:rsid w:val="0090368C"/>
    <w:rsid w:val="009037C9"/>
    <w:rsid w:val="0090398F"/>
    <w:rsid w:val="009039E1"/>
    <w:rsid w:val="00903DF2"/>
    <w:rsid w:val="00904183"/>
    <w:rsid w:val="0090446E"/>
    <w:rsid w:val="009044DB"/>
    <w:rsid w:val="0090452D"/>
    <w:rsid w:val="009047EC"/>
    <w:rsid w:val="009047F8"/>
    <w:rsid w:val="00905128"/>
    <w:rsid w:val="00905243"/>
    <w:rsid w:val="00905345"/>
    <w:rsid w:val="0090553E"/>
    <w:rsid w:val="00905558"/>
    <w:rsid w:val="009056F6"/>
    <w:rsid w:val="0090587F"/>
    <w:rsid w:val="00905C68"/>
    <w:rsid w:val="00905D11"/>
    <w:rsid w:val="00905E21"/>
    <w:rsid w:val="00905E86"/>
    <w:rsid w:val="0090606C"/>
    <w:rsid w:val="009060E4"/>
    <w:rsid w:val="009061AF"/>
    <w:rsid w:val="00906210"/>
    <w:rsid w:val="009064A4"/>
    <w:rsid w:val="0090694B"/>
    <w:rsid w:val="00906B01"/>
    <w:rsid w:val="00906C99"/>
    <w:rsid w:val="00906D84"/>
    <w:rsid w:val="00906DCC"/>
    <w:rsid w:val="0090761A"/>
    <w:rsid w:val="00907DE8"/>
    <w:rsid w:val="00910194"/>
    <w:rsid w:val="0091051F"/>
    <w:rsid w:val="009107F1"/>
    <w:rsid w:val="00910B4B"/>
    <w:rsid w:val="00910DAA"/>
    <w:rsid w:val="00910FCD"/>
    <w:rsid w:val="00911022"/>
    <w:rsid w:val="00911316"/>
    <w:rsid w:val="00911435"/>
    <w:rsid w:val="00911457"/>
    <w:rsid w:val="009114B0"/>
    <w:rsid w:val="009119DD"/>
    <w:rsid w:val="00911A6D"/>
    <w:rsid w:val="00911C3B"/>
    <w:rsid w:val="00911C97"/>
    <w:rsid w:val="00911D2A"/>
    <w:rsid w:val="00911F97"/>
    <w:rsid w:val="0091208A"/>
    <w:rsid w:val="0091213B"/>
    <w:rsid w:val="00912152"/>
    <w:rsid w:val="009121AD"/>
    <w:rsid w:val="0091253D"/>
    <w:rsid w:val="0091261B"/>
    <w:rsid w:val="00912688"/>
    <w:rsid w:val="009130C6"/>
    <w:rsid w:val="009131AD"/>
    <w:rsid w:val="0091338A"/>
    <w:rsid w:val="0091365E"/>
    <w:rsid w:val="00913D8D"/>
    <w:rsid w:val="00913DD5"/>
    <w:rsid w:val="00913EC1"/>
    <w:rsid w:val="00913FD3"/>
    <w:rsid w:val="0091422C"/>
    <w:rsid w:val="0091430E"/>
    <w:rsid w:val="00914670"/>
    <w:rsid w:val="0091478A"/>
    <w:rsid w:val="00914B92"/>
    <w:rsid w:val="00914C9E"/>
    <w:rsid w:val="00914E88"/>
    <w:rsid w:val="009150CB"/>
    <w:rsid w:val="009150E2"/>
    <w:rsid w:val="00915192"/>
    <w:rsid w:val="00915271"/>
    <w:rsid w:val="009153F8"/>
    <w:rsid w:val="00915927"/>
    <w:rsid w:val="00915DD4"/>
    <w:rsid w:val="00915FA8"/>
    <w:rsid w:val="00915FD7"/>
    <w:rsid w:val="00916147"/>
    <w:rsid w:val="0091632B"/>
    <w:rsid w:val="0091659A"/>
    <w:rsid w:val="009165B0"/>
    <w:rsid w:val="009165FC"/>
    <w:rsid w:val="00916773"/>
    <w:rsid w:val="009177D5"/>
    <w:rsid w:val="00917B23"/>
    <w:rsid w:val="00917CBB"/>
    <w:rsid w:val="00917CFF"/>
    <w:rsid w:val="0092022D"/>
    <w:rsid w:val="0092037B"/>
    <w:rsid w:val="00920853"/>
    <w:rsid w:val="0092092B"/>
    <w:rsid w:val="00920C4A"/>
    <w:rsid w:val="00921053"/>
    <w:rsid w:val="0092107D"/>
    <w:rsid w:val="009210E8"/>
    <w:rsid w:val="0092111B"/>
    <w:rsid w:val="009211A9"/>
    <w:rsid w:val="00921575"/>
    <w:rsid w:val="00921AE9"/>
    <w:rsid w:val="00921FE6"/>
    <w:rsid w:val="009220FA"/>
    <w:rsid w:val="0092212B"/>
    <w:rsid w:val="00922362"/>
    <w:rsid w:val="00922684"/>
    <w:rsid w:val="009226AE"/>
    <w:rsid w:val="00922709"/>
    <w:rsid w:val="009227B1"/>
    <w:rsid w:val="009228B9"/>
    <w:rsid w:val="0092297F"/>
    <w:rsid w:val="00922B38"/>
    <w:rsid w:val="00922C45"/>
    <w:rsid w:val="00922D84"/>
    <w:rsid w:val="009230AA"/>
    <w:rsid w:val="009231BE"/>
    <w:rsid w:val="0092380F"/>
    <w:rsid w:val="00923A14"/>
    <w:rsid w:val="00923AE6"/>
    <w:rsid w:val="00923D24"/>
    <w:rsid w:val="00924139"/>
    <w:rsid w:val="009242F8"/>
    <w:rsid w:val="009242FD"/>
    <w:rsid w:val="00924599"/>
    <w:rsid w:val="00924864"/>
    <w:rsid w:val="00924C24"/>
    <w:rsid w:val="00924CBC"/>
    <w:rsid w:val="00924F1E"/>
    <w:rsid w:val="00924FBF"/>
    <w:rsid w:val="00925209"/>
    <w:rsid w:val="0092537A"/>
    <w:rsid w:val="009254BC"/>
    <w:rsid w:val="00925653"/>
    <w:rsid w:val="00925708"/>
    <w:rsid w:val="00925BFF"/>
    <w:rsid w:val="00925D68"/>
    <w:rsid w:val="00925D7C"/>
    <w:rsid w:val="00925EE9"/>
    <w:rsid w:val="0092636A"/>
    <w:rsid w:val="00926451"/>
    <w:rsid w:val="00926480"/>
    <w:rsid w:val="009266D1"/>
    <w:rsid w:val="009267CD"/>
    <w:rsid w:val="00926A88"/>
    <w:rsid w:val="00926B1E"/>
    <w:rsid w:val="00926B45"/>
    <w:rsid w:val="00926CBE"/>
    <w:rsid w:val="00926CFF"/>
    <w:rsid w:val="0092719C"/>
    <w:rsid w:val="009272D1"/>
    <w:rsid w:val="009272FA"/>
    <w:rsid w:val="00927635"/>
    <w:rsid w:val="00927803"/>
    <w:rsid w:val="0092787C"/>
    <w:rsid w:val="009278AC"/>
    <w:rsid w:val="0092791E"/>
    <w:rsid w:val="00927981"/>
    <w:rsid w:val="00927A5E"/>
    <w:rsid w:val="00927C37"/>
    <w:rsid w:val="00927DA7"/>
    <w:rsid w:val="00927DDB"/>
    <w:rsid w:val="00927DFF"/>
    <w:rsid w:val="00927E12"/>
    <w:rsid w:val="00927ED7"/>
    <w:rsid w:val="00927FFC"/>
    <w:rsid w:val="00930468"/>
    <w:rsid w:val="0093062A"/>
    <w:rsid w:val="009306AD"/>
    <w:rsid w:val="00930EA9"/>
    <w:rsid w:val="00931424"/>
    <w:rsid w:val="009314E5"/>
    <w:rsid w:val="00931600"/>
    <w:rsid w:val="0093170A"/>
    <w:rsid w:val="00931AC2"/>
    <w:rsid w:val="00931C1E"/>
    <w:rsid w:val="00931CD9"/>
    <w:rsid w:val="009321F4"/>
    <w:rsid w:val="0093234E"/>
    <w:rsid w:val="00932394"/>
    <w:rsid w:val="00932659"/>
    <w:rsid w:val="00932770"/>
    <w:rsid w:val="0093290E"/>
    <w:rsid w:val="00932D3F"/>
    <w:rsid w:val="00932D51"/>
    <w:rsid w:val="00932FC7"/>
    <w:rsid w:val="0093308D"/>
    <w:rsid w:val="00933399"/>
    <w:rsid w:val="009335F1"/>
    <w:rsid w:val="00933DED"/>
    <w:rsid w:val="00933E85"/>
    <w:rsid w:val="00934128"/>
    <w:rsid w:val="00934366"/>
    <w:rsid w:val="009345D8"/>
    <w:rsid w:val="00934638"/>
    <w:rsid w:val="00934A62"/>
    <w:rsid w:val="00934B75"/>
    <w:rsid w:val="00934C53"/>
    <w:rsid w:val="00935052"/>
    <w:rsid w:val="009355A3"/>
    <w:rsid w:val="009355D7"/>
    <w:rsid w:val="009358A0"/>
    <w:rsid w:val="00935DDE"/>
    <w:rsid w:val="00935E79"/>
    <w:rsid w:val="00936160"/>
    <w:rsid w:val="009364C2"/>
    <w:rsid w:val="00936701"/>
    <w:rsid w:val="00936738"/>
    <w:rsid w:val="00936791"/>
    <w:rsid w:val="00936BE6"/>
    <w:rsid w:val="00936C30"/>
    <w:rsid w:val="00936EB7"/>
    <w:rsid w:val="00936FA4"/>
    <w:rsid w:val="0093704B"/>
    <w:rsid w:val="00937366"/>
    <w:rsid w:val="009374CF"/>
    <w:rsid w:val="0093777A"/>
    <w:rsid w:val="0093778D"/>
    <w:rsid w:val="00937816"/>
    <w:rsid w:val="00937A67"/>
    <w:rsid w:val="00937B5B"/>
    <w:rsid w:val="00937D29"/>
    <w:rsid w:val="00937ECB"/>
    <w:rsid w:val="0094027E"/>
    <w:rsid w:val="009402CB"/>
    <w:rsid w:val="009404D6"/>
    <w:rsid w:val="00940A78"/>
    <w:rsid w:val="00940A9F"/>
    <w:rsid w:val="00940ABE"/>
    <w:rsid w:val="00940C4C"/>
    <w:rsid w:val="00940C83"/>
    <w:rsid w:val="00940D51"/>
    <w:rsid w:val="00940FC3"/>
    <w:rsid w:val="009410AF"/>
    <w:rsid w:val="009413A0"/>
    <w:rsid w:val="00941408"/>
    <w:rsid w:val="0094141D"/>
    <w:rsid w:val="009414D7"/>
    <w:rsid w:val="009414E3"/>
    <w:rsid w:val="00941598"/>
    <w:rsid w:val="009415D0"/>
    <w:rsid w:val="009418C6"/>
    <w:rsid w:val="00941BE9"/>
    <w:rsid w:val="00941FD2"/>
    <w:rsid w:val="009420A1"/>
    <w:rsid w:val="00942D5F"/>
    <w:rsid w:val="00943237"/>
    <w:rsid w:val="00943332"/>
    <w:rsid w:val="009433A9"/>
    <w:rsid w:val="009433D2"/>
    <w:rsid w:val="009435FB"/>
    <w:rsid w:val="0094371A"/>
    <w:rsid w:val="009438BA"/>
    <w:rsid w:val="0094390C"/>
    <w:rsid w:val="00943D65"/>
    <w:rsid w:val="00943E7A"/>
    <w:rsid w:val="00943FF9"/>
    <w:rsid w:val="009441B9"/>
    <w:rsid w:val="009442EA"/>
    <w:rsid w:val="009445E7"/>
    <w:rsid w:val="00944622"/>
    <w:rsid w:val="00944820"/>
    <w:rsid w:val="00944AB4"/>
    <w:rsid w:val="00944D71"/>
    <w:rsid w:val="0094552A"/>
    <w:rsid w:val="0094552D"/>
    <w:rsid w:val="0094559E"/>
    <w:rsid w:val="009458B6"/>
    <w:rsid w:val="009458E8"/>
    <w:rsid w:val="00945A50"/>
    <w:rsid w:val="00945F21"/>
    <w:rsid w:val="00946064"/>
    <w:rsid w:val="009460A6"/>
    <w:rsid w:val="00946186"/>
    <w:rsid w:val="009465D0"/>
    <w:rsid w:val="00946897"/>
    <w:rsid w:val="00946949"/>
    <w:rsid w:val="00947037"/>
    <w:rsid w:val="0094720E"/>
    <w:rsid w:val="00947364"/>
    <w:rsid w:val="009477C0"/>
    <w:rsid w:val="0094784F"/>
    <w:rsid w:val="00947C47"/>
    <w:rsid w:val="00947E03"/>
    <w:rsid w:val="009500DE"/>
    <w:rsid w:val="0095031E"/>
    <w:rsid w:val="009504BD"/>
    <w:rsid w:val="00950759"/>
    <w:rsid w:val="00950E27"/>
    <w:rsid w:val="00950F78"/>
    <w:rsid w:val="00950FA7"/>
    <w:rsid w:val="00950FAC"/>
    <w:rsid w:val="00951065"/>
    <w:rsid w:val="00951376"/>
    <w:rsid w:val="0095151F"/>
    <w:rsid w:val="00951804"/>
    <w:rsid w:val="00951973"/>
    <w:rsid w:val="00951B00"/>
    <w:rsid w:val="00951D7F"/>
    <w:rsid w:val="00951DEF"/>
    <w:rsid w:val="00951EA4"/>
    <w:rsid w:val="00951F1F"/>
    <w:rsid w:val="009521EE"/>
    <w:rsid w:val="009525DF"/>
    <w:rsid w:val="0095262D"/>
    <w:rsid w:val="0095285F"/>
    <w:rsid w:val="00952917"/>
    <w:rsid w:val="00952C6A"/>
    <w:rsid w:val="00952E1E"/>
    <w:rsid w:val="00952EC3"/>
    <w:rsid w:val="00952EEB"/>
    <w:rsid w:val="009530BB"/>
    <w:rsid w:val="00953352"/>
    <w:rsid w:val="00953357"/>
    <w:rsid w:val="00953B5C"/>
    <w:rsid w:val="00953B89"/>
    <w:rsid w:val="00953BB3"/>
    <w:rsid w:val="00953D7B"/>
    <w:rsid w:val="00954159"/>
    <w:rsid w:val="009541D8"/>
    <w:rsid w:val="00954584"/>
    <w:rsid w:val="009545AB"/>
    <w:rsid w:val="00954A66"/>
    <w:rsid w:val="0095527C"/>
    <w:rsid w:val="00955298"/>
    <w:rsid w:val="00955419"/>
    <w:rsid w:val="009554AC"/>
    <w:rsid w:val="00955822"/>
    <w:rsid w:val="009558E2"/>
    <w:rsid w:val="00955AA0"/>
    <w:rsid w:val="00955BEF"/>
    <w:rsid w:val="00955D74"/>
    <w:rsid w:val="00955DC6"/>
    <w:rsid w:val="00955F92"/>
    <w:rsid w:val="009561CD"/>
    <w:rsid w:val="00956687"/>
    <w:rsid w:val="00956A99"/>
    <w:rsid w:val="00956AE7"/>
    <w:rsid w:val="00956DDD"/>
    <w:rsid w:val="00956EC5"/>
    <w:rsid w:val="009570D5"/>
    <w:rsid w:val="0095723F"/>
    <w:rsid w:val="0095740D"/>
    <w:rsid w:val="00957438"/>
    <w:rsid w:val="00957983"/>
    <w:rsid w:val="00957A03"/>
    <w:rsid w:val="00957ED2"/>
    <w:rsid w:val="00957F14"/>
    <w:rsid w:val="00960277"/>
    <w:rsid w:val="00960521"/>
    <w:rsid w:val="009606CE"/>
    <w:rsid w:val="0096075E"/>
    <w:rsid w:val="0096096A"/>
    <w:rsid w:val="00960A64"/>
    <w:rsid w:val="00960AC4"/>
    <w:rsid w:val="00960BAA"/>
    <w:rsid w:val="00960F31"/>
    <w:rsid w:val="00961157"/>
    <w:rsid w:val="009615DE"/>
    <w:rsid w:val="0096167D"/>
    <w:rsid w:val="009619D5"/>
    <w:rsid w:val="00961B21"/>
    <w:rsid w:val="00962181"/>
    <w:rsid w:val="00962286"/>
    <w:rsid w:val="009622B7"/>
    <w:rsid w:val="00962453"/>
    <w:rsid w:val="00962A56"/>
    <w:rsid w:val="00962D53"/>
    <w:rsid w:val="00962D86"/>
    <w:rsid w:val="009630C6"/>
    <w:rsid w:val="0096319B"/>
    <w:rsid w:val="00963334"/>
    <w:rsid w:val="00963C4D"/>
    <w:rsid w:val="00963EB6"/>
    <w:rsid w:val="0096418B"/>
    <w:rsid w:val="009646CC"/>
    <w:rsid w:val="00964754"/>
    <w:rsid w:val="009647EE"/>
    <w:rsid w:val="00964809"/>
    <w:rsid w:val="009648A4"/>
    <w:rsid w:val="009648D0"/>
    <w:rsid w:val="0096493C"/>
    <w:rsid w:val="009649E6"/>
    <w:rsid w:val="00964C7C"/>
    <w:rsid w:val="0096510A"/>
    <w:rsid w:val="009651A9"/>
    <w:rsid w:val="009655E5"/>
    <w:rsid w:val="009657BC"/>
    <w:rsid w:val="00965C17"/>
    <w:rsid w:val="009661A0"/>
    <w:rsid w:val="00966415"/>
    <w:rsid w:val="0096680B"/>
    <w:rsid w:val="0096686A"/>
    <w:rsid w:val="00966985"/>
    <w:rsid w:val="00966F16"/>
    <w:rsid w:val="00966F51"/>
    <w:rsid w:val="0096739A"/>
    <w:rsid w:val="00967474"/>
    <w:rsid w:val="0096765F"/>
    <w:rsid w:val="009678FB"/>
    <w:rsid w:val="00967964"/>
    <w:rsid w:val="00967973"/>
    <w:rsid w:val="00967ADF"/>
    <w:rsid w:val="00967D2F"/>
    <w:rsid w:val="009701B6"/>
    <w:rsid w:val="00970400"/>
    <w:rsid w:val="00970408"/>
    <w:rsid w:val="0097040A"/>
    <w:rsid w:val="0097054F"/>
    <w:rsid w:val="00970603"/>
    <w:rsid w:val="00970757"/>
    <w:rsid w:val="009708FE"/>
    <w:rsid w:val="00970E67"/>
    <w:rsid w:val="00970ECD"/>
    <w:rsid w:val="00971113"/>
    <w:rsid w:val="0097116B"/>
    <w:rsid w:val="009716DA"/>
    <w:rsid w:val="0097174A"/>
    <w:rsid w:val="0097191A"/>
    <w:rsid w:val="009719DC"/>
    <w:rsid w:val="00971A53"/>
    <w:rsid w:val="00972144"/>
    <w:rsid w:val="009723E4"/>
    <w:rsid w:val="00972739"/>
    <w:rsid w:val="00973201"/>
    <w:rsid w:val="00973316"/>
    <w:rsid w:val="009733CE"/>
    <w:rsid w:val="0097379D"/>
    <w:rsid w:val="009739D7"/>
    <w:rsid w:val="00973C9E"/>
    <w:rsid w:val="00973D9F"/>
    <w:rsid w:val="00973F0C"/>
    <w:rsid w:val="0097420A"/>
    <w:rsid w:val="0097446F"/>
    <w:rsid w:val="00974477"/>
    <w:rsid w:val="00974562"/>
    <w:rsid w:val="00974A10"/>
    <w:rsid w:val="00974BD4"/>
    <w:rsid w:val="00974E60"/>
    <w:rsid w:val="00975787"/>
    <w:rsid w:val="00975892"/>
    <w:rsid w:val="00975917"/>
    <w:rsid w:val="009759DE"/>
    <w:rsid w:val="00975ED1"/>
    <w:rsid w:val="0097626B"/>
    <w:rsid w:val="00976620"/>
    <w:rsid w:val="00976A9A"/>
    <w:rsid w:val="00976C85"/>
    <w:rsid w:val="00976E3A"/>
    <w:rsid w:val="00977280"/>
    <w:rsid w:val="00977585"/>
    <w:rsid w:val="009777CB"/>
    <w:rsid w:val="0097792B"/>
    <w:rsid w:val="009779D7"/>
    <w:rsid w:val="00977B2D"/>
    <w:rsid w:val="00977BBB"/>
    <w:rsid w:val="00977D3E"/>
    <w:rsid w:val="00977D42"/>
    <w:rsid w:val="00977DE9"/>
    <w:rsid w:val="009801F1"/>
    <w:rsid w:val="009802BB"/>
    <w:rsid w:val="00980473"/>
    <w:rsid w:val="009804E8"/>
    <w:rsid w:val="00980A5C"/>
    <w:rsid w:val="00980C2E"/>
    <w:rsid w:val="00980ED2"/>
    <w:rsid w:val="009810EE"/>
    <w:rsid w:val="00981356"/>
    <w:rsid w:val="009813BD"/>
    <w:rsid w:val="0098177A"/>
    <w:rsid w:val="00981A49"/>
    <w:rsid w:val="00981A95"/>
    <w:rsid w:val="00981AB8"/>
    <w:rsid w:val="00981C06"/>
    <w:rsid w:val="0098200A"/>
    <w:rsid w:val="0098201D"/>
    <w:rsid w:val="0098217B"/>
    <w:rsid w:val="0098249B"/>
    <w:rsid w:val="0098297D"/>
    <w:rsid w:val="00982FA2"/>
    <w:rsid w:val="0098300A"/>
    <w:rsid w:val="00983433"/>
    <w:rsid w:val="00983A52"/>
    <w:rsid w:val="00983E2B"/>
    <w:rsid w:val="00983E59"/>
    <w:rsid w:val="00983F67"/>
    <w:rsid w:val="00983F97"/>
    <w:rsid w:val="00984024"/>
    <w:rsid w:val="00984231"/>
    <w:rsid w:val="009843B0"/>
    <w:rsid w:val="0098451F"/>
    <w:rsid w:val="00984525"/>
    <w:rsid w:val="009846D6"/>
    <w:rsid w:val="009847DF"/>
    <w:rsid w:val="0098489E"/>
    <w:rsid w:val="00984BD4"/>
    <w:rsid w:val="00984CEA"/>
    <w:rsid w:val="00985369"/>
    <w:rsid w:val="009854C3"/>
    <w:rsid w:val="0098566B"/>
    <w:rsid w:val="009856D4"/>
    <w:rsid w:val="00985874"/>
    <w:rsid w:val="009858C8"/>
    <w:rsid w:val="00985942"/>
    <w:rsid w:val="00985F8F"/>
    <w:rsid w:val="00986267"/>
    <w:rsid w:val="0098649F"/>
    <w:rsid w:val="00986974"/>
    <w:rsid w:val="009869C2"/>
    <w:rsid w:val="00986CAE"/>
    <w:rsid w:val="00986DA5"/>
    <w:rsid w:val="00986DB3"/>
    <w:rsid w:val="009875A2"/>
    <w:rsid w:val="009906D2"/>
    <w:rsid w:val="00990D45"/>
    <w:rsid w:val="00991206"/>
    <w:rsid w:val="0099190D"/>
    <w:rsid w:val="00991961"/>
    <w:rsid w:val="009919CC"/>
    <w:rsid w:val="00991B20"/>
    <w:rsid w:val="00991B88"/>
    <w:rsid w:val="00992028"/>
    <w:rsid w:val="0099230B"/>
    <w:rsid w:val="00992486"/>
    <w:rsid w:val="009925BC"/>
    <w:rsid w:val="009926D0"/>
    <w:rsid w:val="00992769"/>
    <w:rsid w:val="009927F7"/>
    <w:rsid w:val="009929B4"/>
    <w:rsid w:val="00992D05"/>
    <w:rsid w:val="00992E31"/>
    <w:rsid w:val="00993019"/>
    <w:rsid w:val="009931A1"/>
    <w:rsid w:val="0099320B"/>
    <w:rsid w:val="00993373"/>
    <w:rsid w:val="00993652"/>
    <w:rsid w:val="00993756"/>
    <w:rsid w:val="00993877"/>
    <w:rsid w:val="009938D5"/>
    <w:rsid w:val="009939A3"/>
    <w:rsid w:val="00993C5C"/>
    <w:rsid w:val="009940DE"/>
    <w:rsid w:val="009942CC"/>
    <w:rsid w:val="009945A6"/>
    <w:rsid w:val="0099475B"/>
    <w:rsid w:val="009947B5"/>
    <w:rsid w:val="00994AAA"/>
    <w:rsid w:val="00994C82"/>
    <w:rsid w:val="00994D18"/>
    <w:rsid w:val="00995104"/>
    <w:rsid w:val="00995392"/>
    <w:rsid w:val="0099539C"/>
    <w:rsid w:val="009956CB"/>
    <w:rsid w:val="00995796"/>
    <w:rsid w:val="00995AF6"/>
    <w:rsid w:val="00995B99"/>
    <w:rsid w:val="00995F7E"/>
    <w:rsid w:val="009965C9"/>
    <w:rsid w:val="00996B02"/>
    <w:rsid w:val="00996DB5"/>
    <w:rsid w:val="009973B1"/>
    <w:rsid w:val="00997737"/>
    <w:rsid w:val="00997772"/>
    <w:rsid w:val="00997B73"/>
    <w:rsid w:val="00997F00"/>
    <w:rsid w:val="009A02D7"/>
    <w:rsid w:val="009A0739"/>
    <w:rsid w:val="009A07A9"/>
    <w:rsid w:val="009A0825"/>
    <w:rsid w:val="009A0847"/>
    <w:rsid w:val="009A1217"/>
    <w:rsid w:val="009A1398"/>
    <w:rsid w:val="009A13DC"/>
    <w:rsid w:val="009A1896"/>
    <w:rsid w:val="009A1FFF"/>
    <w:rsid w:val="009A226B"/>
    <w:rsid w:val="009A227E"/>
    <w:rsid w:val="009A263D"/>
    <w:rsid w:val="009A2AEE"/>
    <w:rsid w:val="009A30C1"/>
    <w:rsid w:val="009A330E"/>
    <w:rsid w:val="009A3402"/>
    <w:rsid w:val="009A3467"/>
    <w:rsid w:val="009A34D4"/>
    <w:rsid w:val="009A352C"/>
    <w:rsid w:val="009A360E"/>
    <w:rsid w:val="009A39D6"/>
    <w:rsid w:val="009A3B3E"/>
    <w:rsid w:val="009A3BE3"/>
    <w:rsid w:val="009A3C55"/>
    <w:rsid w:val="009A3DA6"/>
    <w:rsid w:val="009A3E04"/>
    <w:rsid w:val="009A4132"/>
    <w:rsid w:val="009A42D0"/>
    <w:rsid w:val="009A441D"/>
    <w:rsid w:val="009A465C"/>
    <w:rsid w:val="009A4BAF"/>
    <w:rsid w:val="009A5127"/>
    <w:rsid w:val="009A51FD"/>
    <w:rsid w:val="009A53A1"/>
    <w:rsid w:val="009A5A0D"/>
    <w:rsid w:val="009A5A46"/>
    <w:rsid w:val="009A5B87"/>
    <w:rsid w:val="009A5BF2"/>
    <w:rsid w:val="009A5EF4"/>
    <w:rsid w:val="009A60BA"/>
    <w:rsid w:val="009A6519"/>
    <w:rsid w:val="009A68A6"/>
    <w:rsid w:val="009A6CEF"/>
    <w:rsid w:val="009A6E8D"/>
    <w:rsid w:val="009A7488"/>
    <w:rsid w:val="009A74E9"/>
    <w:rsid w:val="009A765D"/>
    <w:rsid w:val="009A76CA"/>
    <w:rsid w:val="009A78B3"/>
    <w:rsid w:val="009A78DF"/>
    <w:rsid w:val="009A7C79"/>
    <w:rsid w:val="009A7ED6"/>
    <w:rsid w:val="009B0214"/>
    <w:rsid w:val="009B038D"/>
    <w:rsid w:val="009B0727"/>
    <w:rsid w:val="009B0A11"/>
    <w:rsid w:val="009B0A53"/>
    <w:rsid w:val="009B0ADE"/>
    <w:rsid w:val="009B0B77"/>
    <w:rsid w:val="009B0CD8"/>
    <w:rsid w:val="009B0F87"/>
    <w:rsid w:val="009B1041"/>
    <w:rsid w:val="009B1360"/>
    <w:rsid w:val="009B15D8"/>
    <w:rsid w:val="009B15E5"/>
    <w:rsid w:val="009B18ED"/>
    <w:rsid w:val="009B2392"/>
    <w:rsid w:val="009B25DA"/>
    <w:rsid w:val="009B2623"/>
    <w:rsid w:val="009B274C"/>
    <w:rsid w:val="009B2EFB"/>
    <w:rsid w:val="009B3153"/>
    <w:rsid w:val="009B31F1"/>
    <w:rsid w:val="009B3613"/>
    <w:rsid w:val="009B3929"/>
    <w:rsid w:val="009B3B6A"/>
    <w:rsid w:val="009B3D73"/>
    <w:rsid w:val="009B3DE1"/>
    <w:rsid w:val="009B3DE8"/>
    <w:rsid w:val="009B4180"/>
    <w:rsid w:val="009B4835"/>
    <w:rsid w:val="009B4878"/>
    <w:rsid w:val="009B4B95"/>
    <w:rsid w:val="009B4C19"/>
    <w:rsid w:val="009B4D7E"/>
    <w:rsid w:val="009B4E72"/>
    <w:rsid w:val="009B53F8"/>
    <w:rsid w:val="009B5CD2"/>
    <w:rsid w:val="009B5E0E"/>
    <w:rsid w:val="009B5F47"/>
    <w:rsid w:val="009B5F71"/>
    <w:rsid w:val="009B62F6"/>
    <w:rsid w:val="009B647A"/>
    <w:rsid w:val="009B64C8"/>
    <w:rsid w:val="009B673E"/>
    <w:rsid w:val="009B675D"/>
    <w:rsid w:val="009B683E"/>
    <w:rsid w:val="009B6A02"/>
    <w:rsid w:val="009B6AC7"/>
    <w:rsid w:val="009B6B96"/>
    <w:rsid w:val="009B6F73"/>
    <w:rsid w:val="009B71B2"/>
    <w:rsid w:val="009B75D6"/>
    <w:rsid w:val="009B7721"/>
    <w:rsid w:val="009B7807"/>
    <w:rsid w:val="009B786E"/>
    <w:rsid w:val="009B799B"/>
    <w:rsid w:val="009B79D4"/>
    <w:rsid w:val="009B7B92"/>
    <w:rsid w:val="009B7F40"/>
    <w:rsid w:val="009B7F89"/>
    <w:rsid w:val="009C02FF"/>
    <w:rsid w:val="009C033D"/>
    <w:rsid w:val="009C04B1"/>
    <w:rsid w:val="009C05B7"/>
    <w:rsid w:val="009C0CAD"/>
    <w:rsid w:val="009C109A"/>
    <w:rsid w:val="009C1252"/>
    <w:rsid w:val="009C152A"/>
    <w:rsid w:val="009C18EA"/>
    <w:rsid w:val="009C1C7F"/>
    <w:rsid w:val="009C20F5"/>
    <w:rsid w:val="009C22E4"/>
    <w:rsid w:val="009C2312"/>
    <w:rsid w:val="009C2567"/>
    <w:rsid w:val="009C2C2D"/>
    <w:rsid w:val="009C2F73"/>
    <w:rsid w:val="009C350D"/>
    <w:rsid w:val="009C38BD"/>
    <w:rsid w:val="009C3C6C"/>
    <w:rsid w:val="009C3D23"/>
    <w:rsid w:val="009C4705"/>
    <w:rsid w:val="009C4931"/>
    <w:rsid w:val="009C4CC4"/>
    <w:rsid w:val="009C50BD"/>
    <w:rsid w:val="009C5B36"/>
    <w:rsid w:val="009C5C02"/>
    <w:rsid w:val="009C5F84"/>
    <w:rsid w:val="009C640A"/>
    <w:rsid w:val="009C691E"/>
    <w:rsid w:val="009C6C8F"/>
    <w:rsid w:val="009C6F46"/>
    <w:rsid w:val="009C6F62"/>
    <w:rsid w:val="009C6F6F"/>
    <w:rsid w:val="009C74ED"/>
    <w:rsid w:val="009C7571"/>
    <w:rsid w:val="009C75A0"/>
    <w:rsid w:val="009C762D"/>
    <w:rsid w:val="009C77BE"/>
    <w:rsid w:val="009C77F6"/>
    <w:rsid w:val="009C79B6"/>
    <w:rsid w:val="009C7D56"/>
    <w:rsid w:val="009D0358"/>
    <w:rsid w:val="009D03A3"/>
    <w:rsid w:val="009D04E4"/>
    <w:rsid w:val="009D07F7"/>
    <w:rsid w:val="009D0C83"/>
    <w:rsid w:val="009D14A6"/>
    <w:rsid w:val="009D163A"/>
    <w:rsid w:val="009D16A4"/>
    <w:rsid w:val="009D21DA"/>
    <w:rsid w:val="009D24FE"/>
    <w:rsid w:val="009D25FE"/>
    <w:rsid w:val="009D2853"/>
    <w:rsid w:val="009D2934"/>
    <w:rsid w:val="009D2B5A"/>
    <w:rsid w:val="009D2E61"/>
    <w:rsid w:val="009D2E98"/>
    <w:rsid w:val="009D3018"/>
    <w:rsid w:val="009D331D"/>
    <w:rsid w:val="009D362F"/>
    <w:rsid w:val="009D373C"/>
    <w:rsid w:val="009D3842"/>
    <w:rsid w:val="009D392D"/>
    <w:rsid w:val="009D392F"/>
    <w:rsid w:val="009D3EB3"/>
    <w:rsid w:val="009D3FBE"/>
    <w:rsid w:val="009D410B"/>
    <w:rsid w:val="009D442B"/>
    <w:rsid w:val="009D44F8"/>
    <w:rsid w:val="009D4663"/>
    <w:rsid w:val="009D4CB0"/>
    <w:rsid w:val="009D4EF3"/>
    <w:rsid w:val="009D5076"/>
    <w:rsid w:val="009D538A"/>
    <w:rsid w:val="009D53A2"/>
    <w:rsid w:val="009D53EC"/>
    <w:rsid w:val="009D597F"/>
    <w:rsid w:val="009D599D"/>
    <w:rsid w:val="009D5B6E"/>
    <w:rsid w:val="009D5EFD"/>
    <w:rsid w:val="009D5FF8"/>
    <w:rsid w:val="009D606C"/>
    <w:rsid w:val="009D6700"/>
    <w:rsid w:val="009D674A"/>
    <w:rsid w:val="009D6C15"/>
    <w:rsid w:val="009D6D16"/>
    <w:rsid w:val="009D6F72"/>
    <w:rsid w:val="009D7109"/>
    <w:rsid w:val="009D7238"/>
    <w:rsid w:val="009D75E6"/>
    <w:rsid w:val="009D783A"/>
    <w:rsid w:val="009D79BC"/>
    <w:rsid w:val="009D7C00"/>
    <w:rsid w:val="009E0037"/>
    <w:rsid w:val="009E0114"/>
    <w:rsid w:val="009E06C5"/>
    <w:rsid w:val="009E07D5"/>
    <w:rsid w:val="009E09A7"/>
    <w:rsid w:val="009E0CB3"/>
    <w:rsid w:val="009E0E93"/>
    <w:rsid w:val="009E11D6"/>
    <w:rsid w:val="009E1243"/>
    <w:rsid w:val="009E1327"/>
    <w:rsid w:val="009E1367"/>
    <w:rsid w:val="009E1823"/>
    <w:rsid w:val="009E1CD4"/>
    <w:rsid w:val="009E1E76"/>
    <w:rsid w:val="009E1FAC"/>
    <w:rsid w:val="009E2022"/>
    <w:rsid w:val="009E20C9"/>
    <w:rsid w:val="009E20CB"/>
    <w:rsid w:val="009E2160"/>
    <w:rsid w:val="009E25A9"/>
    <w:rsid w:val="009E274E"/>
    <w:rsid w:val="009E2BF8"/>
    <w:rsid w:val="009E2C0A"/>
    <w:rsid w:val="009E2D40"/>
    <w:rsid w:val="009E2D7C"/>
    <w:rsid w:val="009E2FE7"/>
    <w:rsid w:val="009E32E4"/>
    <w:rsid w:val="009E33D7"/>
    <w:rsid w:val="009E3407"/>
    <w:rsid w:val="009E35AD"/>
    <w:rsid w:val="009E35C4"/>
    <w:rsid w:val="009E36E4"/>
    <w:rsid w:val="009E37DC"/>
    <w:rsid w:val="009E37E9"/>
    <w:rsid w:val="009E39C0"/>
    <w:rsid w:val="009E3DD1"/>
    <w:rsid w:val="009E4596"/>
    <w:rsid w:val="009E46A6"/>
    <w:rsid w:val="009E49B0"/>
    <w:rsid w:val="009E4BEC"/>
    <w:rsid w:val="009E4F02"/>
    <w:rsid w:val="009E4FE1"/>
    <w:rsid w:val="009E513A"/>
    <w:rsid w:val="009E533C"/>
    <w:rsid w:val="009E5405"/>
    <w:rsid w:val="009E5A18"/>
    <w:rsid w:val="009E5AC5"/>
    <w:rsid w:val="009E5B3B"/>
    <w:rsid w:val="009E5BAE"/>
    <w:rsid w:val="009E5EFE"/>
    <w:rsid w:val="009E61D3"/>
    <w:rsid w:val="009E64D6"/>
    <w:rsid w:val="009E679D"/>
    <w:rsid w:val="009E6C41"/>
    <w:rsid w:val="009E6E1B"/>
    <w:rsid w:val="009E6F58"/>
    <w:rsid w:val="009E6F6B"/>
    <w:rsid w:val="009E7235"/>
    <w:rsid w:val="009E7366"/>
    <w:rsid w:val="009E748C"/>
    <w:rsid w:val="009E74D2"/>
    <w:rsid w:val="009E761E"/>
    <w:rsid w:val="009E7627"/>
    <w:rsid w:val="009E78BD"/>
    <w:rsid w:val="009E7EA1"/>
    <w:rsid w:val="009F041E"/>
    <w:rsid w:val="009F04E9"/>
    <w:rsid w:val="009F0A90"/>
    <w:rsid w:val="009F0C48"/>
    <w:rsid w:val="009F0C54"/>
    <w:rsid w:val="009F14C1"/>
    <w:rsid w:val="009F1536"/>
    <w:rsid w:val="009F1714"/>
    <w:rsid w:val="009F1C7C"/>
    <w:rsid w:val="009F2108"/>
    <w:rsid w:val="009F22F1"/>
    <w:rsid w:val="009F24B2"/>
    <w:rsid w:val="009F2713"/>
    <w:rsid w:val="009F27EE"/>
    <w:rsid w:val="009F2A09"/>
    <w:rsid w:val="009F2DDD"/>
    <w:rsid w:val="009F2E9F"/>
    <w:rsid w:val="009F2F68"/>
    <w:rsid w:val="009F324F"/>
    <w:rsid w:val="009F382A"/>
    <w:rsid w:val="009F3990"/>
    <w:rsid w:val="009F3F33"/>
    <w:rsid w:val="009F3F95"/>
    <w:rsid w:val="009F408B"/>
    <w:rsid w:val="009F44AF"/>
    <w:rsid w:val="009F46A9"/>
    <w:rsid w:val="009F46D6"/>
    <w:rsid w:val="009F478A"/>
    <w:rsid w:val="009F47BA"/>
    <w:rsid w:val="009F49B0"/>
    <w:rsid w:val="009F4E93"/>
    <w:rsid w:val="009F4F54"/>
    <w:rsid w:val="009F5816"/>
    <w:rsid w:val="009F6352"/>
    <w:rsid w:val="009F65A7"/>
    <w:rsid w:val="009F6629"/>
    <w:rsid w:val="009F67D7"/>
    <w:rsid w:val="009F69DE"/>
    <w:rsid w:val="009F6BC9"/>
    <w:rsid w:val="009F6CC9"/>
    <w:rsid w:val="009F6E27"/>
    <w:rsid w:val="009F716A"/>
    <w:rsid w:val="009F727E"/>
    <w:rsid w:val="009F7318"/>
    <w:rsid w:val="009F7419"/>
    <w:rsid w:val="009F7800"/>
    <w:rsid w:val="009F7966"/>
    <w:rsid w:val="009F7A07"/>
    <w:rsid w:val="009F7A22"/>
    <w:rsid w:val="009F7B2C"/>
    <w:rsid w:val="009F7C3E"/>
    <w:rsid w:val="00A0029A"/>
    <w:rsid w:val="00A00770"/>
    <w:rsid w:val="00A007E6"/>
    <w:rsid w:val="00A00893"/>
    <w:rsid w:val="00A00F3D"/>
    <w:rsid w:val="00A01109"/>
    <w:rsid w:val="00A0127C"/>
    <w:rsid w:val="00A0139E"/>
    <w:rsid w:val="00A01552"/>
    <w:rsid w:val="00A0170A"/>
    <w:rsid w:val="00A017DC"/>
    <w:rsid w:val="00A01EC2"/>
    <w:rsid w:val="00A02394"/>
    <w:rsid w:val="00A02A1D"/>
    <w:rsid w:val="00A02BAD"/>
    <w:rsid w:val="00A02D36"/>
    <w:rsid w:val="00A030F1"/>
    <w:rsid w:val="00A032A1"/>
    <w:rsid w:val="00A03A18"/>
    <w:rsid w:val="00A03A39"/>
    <w:rsid w:val="00A03E1D"/>
    <w:rsid w:val="00A03FC8"/>
    <w:rsid w:val="00A04196"/>
    <w:rsid w:val="00A04264"/>
    <w:rsid w:val="00A0470B"/>
    <w:rsid w:val="00A04AE2"/>
    <w:rsid w:val="00A04BF3"/>
    <w:rsid w:val="00A0502C"/>
    <w:rsid w:val="00A050A6"/>
    <w:rsid w:val="00A0534C"/>
    <w:rsid w:val="00A05413"/>
    <w:rsid w:val="00A057BC"/>
    <w:rsid w:val="00A057EF"/>
    <w:rsid w:val="00A059C3"/>
    <w:rsid w:val="00A05B02"/>
    <w:rsid w:val="00A05B07"/>
    <w:rsid w:val="00A05DBE"/>
    <w:rsid w:val="00A05F0A"/>
    <w:rsid w:val="00A0630A"/>
    <w:rsid w:val="00A0668A"/>
    <w:rsid w:val="00A06777"/>
    <w:rsid w:val="00A068D4"/>
    <w:rsid w:val="00A06A1E"/>
    <w:rsid w:val="00A06A1F"/>
    <w:rsid w:val="00A06C37"/>
    <w:rsid w:val="00A06FAA"/>
    <w:rsid w:val="00A06FD7"/>
    <w:rsid w:val="00A071FC"/>
    <w:rsid w:val="00A074F5"/>
    <w:rsid w:val="00A0764E"/>
    <w:rsid w:val="00A07676"/>
    <w:rsid w:val="00A077E8"/>
    <w:rsid w:val="00A078BC"/>
    <w:rsid w:val="00A07AE1"/>
    <w:rsid w:val="00A07B3D"/>
    <w:rsid w:val="00A07D8E"/>
    <w:rsid w:val="00A10070"/>
    <w:rsid w:val="00A10110"/>
    <w:rsid w:val="00A103AF"/>
    <w:rsid w:val="00A1055A"/>
    <w:rsid w:val="00A10871"/>
    <w:rsid w:val="00A10AB5"/>
    <w:rsid w:val="00A10DA7"/>
    <w:rsid w:val="00A10E2F"/>
    <w:rsid w:val="00A11017"/>
    <w:rsid w:val="00A110D0"/>
    <w:rsid w:val="00A1116E"/>
    <w:rsid w:val="00A11879"/>
    <w:rsid w:val="00A11BE9"/>
    <w:rsid w:val="00A11CB5"/>
    <w:rsid w:val="00A11DF5"/>
    <w:rsid w:val="00A11F09"/>
    <w:rsid w:val="00A11F85"/>
    <w:rsid w:val="00A1217A"/>
    <w:rsid w:val="00A127A8"/>
    <w:rsid w:val="00A12869"/>
    <w:rsid w:val="00A12B9F"/>
    <w:rsid w:val="00A12BD3"/>
    <w:rsid w:val="00A12C8E"/>
    <w:rsid w:val="00A1306F"/>
    <w:rsid w:val="00A13625"/>
    <w:rsid w:val="00A136E7"/>
    <w:rsid w:val="00A13765"/>
    <w:rsid w:val="00A13925"/>
    <w:rsid w:val="00A1399D"/>
    <w:rsid w:val="00A13B29"/>
    <w:rsid w:val="00A13F0B"/>
    <w:rsid w:val="00A1416C"/>
    <w:rsid w:val="00A14322"/>
    <w:rsid w:val="00A147D2"/>
    <w:rsid w:val="00A14857"/>
    <w:rsid w:val="00A14935"/>
    <w:rsid w:val="00A14C54"/>
    <w:rsid w:val="00A15269"/>
    <w:rsid w:val="00A15390"/>
    <w:rsid w:val="00A153EB"/>
    <w:rsid w:val="00A1577D"/>
    <w:rsid w:val="00A158F4"/>
    <w:rsid w:val="00A15A93"/>
    <w:rsid w:val="00A15C68"/>
    <w:rsid w:val="00A1663A"/>
    <w:rsid w:val="00A167D7"/>
    <w:rsid w:val="00A16AF6"/>
    <w:rsid w:val="00A16C02"/>
    <w:rsid w:val="00A16D13"/>
    <w:rsid w:val="00A16FE1"/>
    <w:rsid w:val="00A17505"/>
    <w:rsid w:val="00A176DA"/>
    <w:rsid w:val="00A17995"/>
    <w:rsid w:val="00A17E69"/>
    <w:rsid w:val="00A17E93"/>
    <w:rsid w:val="00A20027"/>
    <w:rsid w:val="00A20735"/>
    <w:rsid w:val="00A2086E"/>
    <w:rsid w:val="00A20AED"/>
    <w:rsid w:val="00A20DBF"/>
    <w:rsid w:val="00A210B9"/>
    <w:rsid w:val="00A21239"/>
    <w:rsid w:val="00A21400"/>
    <w:rsid w:val="00A214E4"/>
    <w:rsid w:val="00A21503"/>
    <w:rsid w:val="00A2171F"/>
    <w:rsid w:val="00A21833"/>
    <w:rsid w:val="00A21CCC"/>
    <w:rsid w:val="00A21D17"/>
    <w:rsid w:val="00A21D96"/>
    <w:rsid w:val="00A220E5"/>
    <w:rsid w:val="00A220ED"/>
    <w:rsid w:val="00A223AB"/>
    <w:rsid w:val="00A22671"/>
    <w:rsid w:val="00A22759"/>
    <w:rsid w:val="00A2299B"/>
    <w:rsid w:val="00A22AFF"/>
    <w:rsid w:val="00A232EB"/>
    <w:rsid w:val="00A235A2"/>
    <w:rsid w:val="00A236D9"/>
    <w:rsid w:val="00A237A2"/>
    <w:rsid w:val="00A23A84"/>
    <w:rsid w:val="00A23A8C"/>
    <w:rsid w:val="00A23AAB"/>
    <w:rsid w:val="00A23B17"/>
    <w:rsid w:val="00A23E5F"/>
    <w:rsid w:val="00A23F1E"/>
    <w:rsid w:val="00A23F79"/>
    <w:rsid w:val="00A23FF5"/>
    <w:rsid w:val="00A24108"/>
    <w:rsid w:val="00A24210"/>
    <w:rsid w:val="00A2486D"/>
    <w:rsid w:val="00A249B8"/>
    <w:rsid w:val="00A2544A"/>
    <w:rsid w:val="00A257C6"/>
    <w:rsid w:val="00A26297"/>
    <w:rsid w:val="00A2674D"/>
    <w:rsid w:val="00A26CB9"/>
    <w:rsid w:val="00A277B0"/>
    <w:rsid w:val="00A278AB"/>
    <w:rsid w:val="00A279A8"/>
    <w:rsid w:val="00A27C39"/>
    <w:rsid w:val="00A27CBE"/>
    <w:rsid w:val="00A27DC3"/>
    <w:rsid w:val="00A30550"/>
    <w:rsid w:val="00A30656"/>
    <w:rsid w:val="00A30838"/>
    <w:rsid w:val="00A308D2"/>
    <w:rsid w:val="00A30DB6"/>
    <w:rsid w:val="00A3117C"/>
    <w:rsid w:val="00A31206"/>
    <w:rsid w:val="00A3163B"/>
    <w:rsid w:val="00A31816"/>
    <w:rsid w:val="00A3185A"/>
    <w:rsid w:val="00A31C34"/>
    <w:rsid w:val="00A31E96"/>
    <w:rsid w:val="00A31ECA"/>
    <w:rsid w:val="00A32097"/>
    <w:rsid w:val="00A32455"/>
    <w:rsid w:val="00A32611"/>
    <w:rsid w:val="00A32890"/>
    <w:rsid w:val="00A328C5"/>
    <w:rsid w:val="00A328D4"/>
    <w:rsid w:val="00A329A8"/>
    <w:rsid w:val="00A32C02"/>
    <w:rsid w:val="00A32C93"/>
    <w:rsid w:val="00A32E01"/>
    <w:rsid w:val="00A33050"/>
    <w:rsid w:val="00A330C6"/>
    <w:rsid w:val="00A335E5"/>
    <w:rsid w:val="00A33AC6"/>
    <w:rsid w:val="00A33ACA"/>
    <w:rsid w:val="00A33ECD"/>
    <w:rsid w:val="00A3426B"/>
    <w:rsid w:val="00A34432"/>
    <w:rsid w:val="00A345DE"/>
    <w:rsid w:val="00A34816"/>
    <w:rsid w:val="00A349EE"/>
    <w:rsid w:val="00A34B32"/>
    <w:rsid w:val="00A34B5C"/>
    <w:rsid w:val="00A34D87"/>
    <w:rsid w:val="00A34F0C"/>
    <w:rsid w:val="00A34F60"/>
    <w:rsid w:val="00A35030"/>
    <w:rsid w:val="00A353B9"/>
    <w:rsid w:val="00A354B6"/>
    <w:rsid w:val="00A3575F"/>
    <w:rsid w:val="00A35788"/>
    <w:rsid w:val="00A358C2"/>
    <w:rsid w:val="00A35ABC"/>
    <w:rsid w:val="00A35BC7"/>
    <w:rsid w:val="00A35C75"/>
    <w:rsid w:val="00A35D18"/>
    <w:rsid w:val="00A35EAE"/>
    <w:rsid w:val="00A35F57"/>
    <w:rsid w:val="00A367DF"/>
    <w:rsid w:val="00A3681A"/>
    <w:rsid w:val="00A36EF1"/>
    <w:rsid w:val="00A37519"/>
    <w:rsid w:val="00A37655"/>
    <w:rsid w:val="00A376D2"/>
    <w:rsid w:val="00A376D5"/>
    <w:rsid w:val="00A37741"/>
    <w:rsid w:val="00A37763"/>
    <w:rsid w:val="00A378C5"/>
    <w:rsid w:val="00A37A04"/>
    <w:rsid w:val="00A37E22"/>
    <w:rsid w:val="00A37F4B"/>
    <w:rsid w:val="00A37F55"/>
    <w:rsid w:val="00A40396"/>
    <w:rsid w:val="00A40A1F"/>
    <w:rsid w:val="00A40BCD"/>
    <w:rsid w:val="00A40C06"/>
    <w:rsid w:val="00A40D2F"/>
    <w:rsid w:val="00A41064"/>
    <w:rsid w:val="00A410D7"/>
    <w:rsid w:val="00A413F4"/>
    <w:rsid w:val="00A41444"/>
    <w:rsid w:val="00A4180F"/>
    <w:rsid w:val="00A418A9"/>
    <w:rsid w:val="00A4196B"/>
    <w:rsid w:val="00A419BD"/>
    <w:rsid w:val="00A41BDA"/>
    <w:rsid w:val="00A41F9A"/>
    <w:rsid w:val="00A42012"/>
    <w:rsid w:val="00A4203C"/>
    <w:rsid w:val="00A42D49"/>
    <w:rsid w:val="00A42E0A"/>
    <w:rsid w:val="00A43305"/>
    <w:rsid w:val="00A433BD"/>
    <w:rsid w:val="00A435D0"/>
    <w:rsid w:val="00A436FA"/>
    <w:rsid w:val="00A439C5"/>
    <w:rsid w:val="00A43A24"/>
    <w:rsid w:val="00A4425C"/>
    <w:rsid w:val="00A443DC"/>
    <w:rsid w:val="00A445BE"/>
    <w:rsid w:val="00A445D5"/>
    <w:rsid w:val="00A445E9"/>
    <w:rsid w:val="00A44929"/>
    <w:rsid w:val="00A44A23"/>
    <w:rsid w:val="00A44A81"/>
    <w:rsid w:val="00A44C56"/>
    <w:rsid w:val="00A44FCC"/>
    <w:rsid w:val="00A4501F"/>
    <w:rsid w:val="00A4512B"/>
    <w:rsid w:val="00A45401"/>
    <w:rsid w:val="00A45880"/>
    <w:rsid w:val="00A458B0"/>
    <w:rsid w:val="00A459AC"/>
    <w:rsid w:val="00A45BFC"/>
    <w:rsid w:val="00A45DC6"/>
    <w:rsid w:val="00A45E63"/>
    <w:rsid w:val="00A462C2"/>
    <w:rsid w:val="00A462EF"/>
    <w:rsid w:val="00A46510"/>
    <w:rsid w:val="00A466DD"/>
    <w:rsid w:val="00A4697C"/>
    <w:rsid w:val="00A46BB9"/>
    <w:rsid w:val="00A46C86"/>
    <w:rsid w:val="00A46F08"/>
    <w:rsid w:val="00A47030"/>
    <w:rsid w:val="00A4712C"/>
    <w:rsid w:val="00A4714D"/>
    <w:rsid w:val="00A471D5"/>
    <w:rsid w:val="00A47441"/>
    <w:rsid w:val="00A4750A"/>
    <w:rsid w:val="00A476ED"/>
    <w:rsid w:val="00A47781"/>
    <w:rsid w:val="00A47876"/>
    <w:rsid w:val="00A47B60"/>
    <w:rsid w:val="00A47C36"/>
    <w:rsid w:val="00A501D3"/>
    <w:rsid w:val="00A50481"/>
    <w:rsid w:val="00A504ED"/>
    <w:rsid w:val="00A506DE"/>
    <w:rsid w:val="00A50A52"/>
    <w:rsid w:val="00A50B83"/>
    <w:rsid w:val="00A50BBE"/>
    <w:rsid w:val="00A50CEB"/>
    <w:rsid w:val="00A5139C"/>
    <w:rsid w:val="00A513AC"/>
    <w:rsid w:val="00A5160B"/>
    <w:rsid w:val="00A51693"/>
    <w:rsid w:val="00A51756"/>
    <w:rsid w:val="00A5208C"/>
    <w:rsid w:val="00A52156"/>
    <w:rsid w:val="00A524ED"/>
    <w:rsid w:val="00A52518"/>
    <w:rsid w:val="00A527D0"/>
    <w:rsid w:val="00A52CD6"/>
    <w:rsid w:val="00A52FC3"/>
    <w:rsid w:val="00A532D9"/>
    <w:rsid w:val="00A5372B"/>
    <w:rsid w:val="00A5425C"/>
    <w:rsid w:val="00A5439B"/>
    <w:rsid w:val="00A54415"/>
    <w:rsid w:val="00A54879"/>
    <w:rsid w:val="00A54898"/>
    <w:rsid w:val="00A5493A"/>
    <w:rsid w:val="00A54A20"/>
    <w:rsid w:val="00A54B70"/>
    <w:rsid w:val="00A55412"/>
    <w:rsid w:val="00A55489"/>
    <w:rsid w:val="00A5557B"/>
    <w:rsid w:val="00A55EF1"/>
    <w:rsid w:val="00A5650C"/>
    <w:rsid w:val="00A56721"/>
    <w:rsid w:val="00A56B67"/>
    <w:rsid w:val="00A56F96"/>
    <w:rsid w:val="00A5712E"/>
    <w:rsid w:val="00A574E8"/>
    <w:rsid w:val="00A57965"/>
    <w:rsid w:val="00A60019"/>
    <w:rsid w:val="00A60300"/>
    <w:rsid w:val="00A60315"/>
    <w:rsid w:val="00A6094A"/>
    <w:rsid w:val="00A60F73"/>
    <w:rsid w:val="00A61033"/>
    <w:rsid w:val="00A6119C"/>
    <w:rsid w:val="00A61431"/>
    <w:rsid w:val="00A6148E"/>
    <w:rsid w:val="00A614EF"/>
    <w:rsid w:val="00A61933"/>
    <w:rsid w:val="00A619DB"/>
    <w:rsid w:val="00A61DDC"/>
    <w:rsid w:val="00A61FEA"/>
    <w:rsid w:val="00A620E4"/>
    <w:rsid w:val="00A6265F"/>
    <w:rsid w:val="00A62727"/>
    <w:rsid w:val="00A62754"/>
    <w:rsid w:val="00A62E93"/>
    <w:rsid w:val="00A63037"/>
    <w:rsid w:val="00A63243"/>
    <w:rsid w:val="00A634D7"/>
    <w:rsid w:val="00A63615"/>
    <w:rsid w:val="00A63A0D"/>
    <w:rsid w:val="00A63F24"/>
    <w:rsid w:val="00A642A5"/>
    <w:rsid w:val="00A643FD"/>
    <w:rsid w:val="00A64725"/>
    <w:rsid w:val="00A649DB"/>
    <w:rsid w:val="00A6503A"/>
    <w:rsid w:val="00A6509A"/>
    <w:rsid w:val="00A655AF"/>
    <w:rsid w:val="00A6575B"/>
    <w:rsid w:val="00A65820"/>
    <w:rsid w:val="00A65A6B"/>
    <w:rsid w:val="00A65FEE"/>
    <w:rsid w:val="00A66115"/>
    <w:rsid w:val="00A664BB"/>
    <w:rsid w:val="00A66A7A"/>
    <w:rsid w:val="00A66ADE"/>
    <w:rsid w:val="00A66AE7"/>
    <w:rsid w:val="00A66BD3"/>
    <w:rsid w:val="00A66D50"/>
    <w:rsid w:val="00A66E26"/>
    <w:rsid w:val="00A66F6A"/>
    <w:rsid w:val="00A67119"/>
    <w:rsid w:val="00A67565"/>
    <w:rsid w:val="00A67E11"/>
    <w:rsid w:val="00A67E56"/>
    <w:rsid w:val="00A67ED5"/>
    <w:rsid w:val="00A7030F"/>
    <w:rsid w:val="00A7046C"/>
    <w:rsid w:val="00A707B1"/>
    <w:rsid w:val="00A707F7"/>
    <w:rsid w:val="00A7084F"/>
    <w:rsid w:val="00A70FFB"/>
    <w:rsid w:val="00A71397"/>
    <w:rsid w:val="00A714D8"/>
    <w:rsid w:val="00A715B6"/>
    <w:rsid w:val="00A715E3"/>
    <w:rsid w:val="00A71B28"/>
    <w:rsid w:val="00A71B89"/>
    <w:rsid w:val="00A71C5F"/>
    <w:rsid w:val="00A71E09"/>
    <w:rsid w:val="00A72155"/>
    <w:rsid w:val="00A721F5"/>
    <w:rsid w:val="00A7239E"/>
    <w:rsid w:val="00A723F1"/>
    <w:rsid w:val="00A7254A"/>
    <w:rsid w:val="00A72734"/>
    <w:rsid w:val="00A72B1F"/>
    <w:rsid w:val="00A72DD1"/>
    <w:rsid w:val="00A72F1A"/>
    <w:rsid w:val="00A731A9"/>
    <w:rsid w:val="00A73241"/>
    <w:rsid w:val="00A73697"/>
    <w:rsid w:val="00A740C4"/>
    <w:rsid w:val="00A7414A"/>
    <w:rsid w:val="00A743EE"/>
    <w:rsid w:val="00A747ED"/>
    <w:rsid w:val="00A7480F"/>
    <w:rsid w:val="00A74938"/>
    <w:rsid w:val="00A75748"/>
    <w:rsid w:val="00A7578B"/>
    <w:rsid w:val="00A75BD3"/>
    <w:rsid w:val="00A75BD9"/>
    <w:rsid w:val="00A760AC"/>
    <w:rsid w:val="00A767D4"/>
    <w:rsid w:val="00A768D6"/>
    <w:rsid w:val="00A768E0"/>
    <w:rsid w:val="00A76953"/>
    <w:rsid w:val="00A769A2"/>
    <w:rsid w:val="00A76AB1"/>
    <w:rsid w:val="00A76E07"/>
    <w:rsid w:val="00A7749C"/>
    <w:rsid w:val="00A77791"/>
    <w:rsid w:val="00A77817"/>
    <w:rsid w:val="00A77BF8"/>
    <w:rsid w:val="00A77C6C"/>
    <w:rsid w:val="00A77D34"/>
    <w:rsid w:val="00A77D7D"/>
    <w:rsid w:val="00A8001E"/>
    <w:rsid w:val="00A8003A"/>
    <w:rsid w:val="00A804FE"/>
    <w:rsid w:val="00A805D0"/>
    <w:rsid w:val="00A80B3C"/>
    <w:rsid w:val="00A80CBF"/>
    <w:rsid w:val="00A80E2C"/>
    <w:rsid w:val="00A80ED3"/>
    <w:rsid w:val="00A811FB"/>
    <w:rsid w:val="00A812C2"/>
    <w:rsid w:val="00A81492"/>
    <w:rsid w:val="00A8177D"/>
    <w:rsid w:val="00A81ADE"/>
    <w:rsid w:val="00A81B7C"/>
    <w:rsid w:val="00A81BCA"/>
    <w:rsid w:val="00A81CBF"/>
    <w:rsid w:val="00A81CF2"/>
    <w:rsid w:val="00A81D07"/>
    <w:rsid w:val="00A81E09"/>
    <w:rsid w:val="00A82132"/>
    <w:rsid w:val="00A824C7"/>
    <w:rsid w:val="00A82737"/>
    <w:rsid w:val="00A828AC"/>
    <w:rsid w:val="00A82B6C"/>
    <w:rsid w:val="00A833C1"/>
    <w:rsid w:val="00A8375D"/>
    <w:rsid w:val="00A84249"/>
    <w:rsid w:val="00A843A0"/>
    <w:rsid w:val="00A84737"/>
    <w:rsid w:val="00A84A15"/>
    <w:rsid w:val="00A84F33"/>
    <w:rsid w:val="00A851F4"/>
    <w:rsid w:val="00A85476"/>
    <w:rsid w:val="00A85A58"/>
    <w:rsid w:val="00A85AEE"/>
    <w:rsid w:val="00A85B2C"/>
    <w:rsid w:val="00A85E32"/>
    <w:rsid w:val="00A85F13"/>
    <w:rsid w:val="00A866CF"/>
    <w:rsid w:val="00A867C7"/>
    <w:rsid w:val="00A867DE"/>
    <w:rsid w:val="00A86991"/>
    <w:rsid w:val="00A86A0B"/>
    <w:rsid w:val="00A86FC9"/>
    <w:rsid w:val="00A8732B"/>
    <w:rsid w:val="00A87516"/>
    <w:rsid w:val="00A87730"/>
    <w:rsid w:val="00A877A8"/>
    <w:rsid w:val="00A877DF"/>
    <w:rsid w:val="00A87CDC"/>
    <w:rsid w:val="00A87D31"/>
    <w:rsid w:val="00A90110"/>
    <w:rsid w:val="00A90126"/>
    <w:rsid w:val="00A90170"/>
    <w:rsid w:val="00A907ED"/>
    <w:rsid w:val="00A9083D"/>
    <w:rsid w:val="00A90BDB"/>
    <w:rsid w:val="00A90C13"/>
    <w:rsid w:val="00A90E6E"/>
    <w:rsid w:val="00A90EDF"/>
    <w:rsid w:val="00A90F58"/>
    <w:rsid w:val="00A90FF9"/>
    <w:rsid w:val="00A9107A"/>
    <w:rsid w:val="00A915CE"/>
    <w:rsid w:val="00A917BA"/>
    <w:rsid w:val="00A91BEA"/>
    <w:rsid w:val="00A91D70"/>
    <w:rsid w:val="00A92886"/>
    <w:rsid w:val="00A9294E"/>
    <w:rsid w:val="00A92A2B"/>
    <w:rsid w:val="00A92B49"/>
    <w:rsid w:val="00A92D60"/>
    <w:rsid w:val="00A92E07"/>
    <w:rsid w:val="00A92E81"/>
    <w:rsid w:val="00A93065"/>
    <w:rsid w:val="00A93182"/>
    <w:rsid w:val="00A934C4"/>
    <w:rsid w:val="00A9357A"/>
    <w:rsid w:val="00A9378F"/>
    <w:rsid w:val="00A93812"/>
    <w:rsid w:val="00A93830"/>
    <w:rsid w:val="00A9387A"/>
    <w:rsid w:val="00A93ACA"/>
    <w:rsid w:val="00A9406E"/>
    <w:rsid w:val="00A94100"/>
    <w:rsid w:val="00A94300"/>
    <w:rsid w:val="00A9432E"/>
    <w:rsid w:val="00A9453B"/>
    <w:rsid w:val="00A94540"/>
    <w:rsid w:val="00A94610"/>
    <w:rsid w:val="00A94B18"/>
    <w:rsid w:val="00A9536F"/>
    <w:rsid w:val="00A95400"/>
    <w:rsid w:val="00A95723"/>
    <w:rsid w:val="00A95A0E"/>
    <w:rsid w:val="00A95AC6"/>
    <w:rsid w:val="00A95B0A"/>
    <w:rsid w:val="00A95FA5"/>
    <w:rsid w:val="00A96315"/>
    <w:rsid w:val="00A966F4"/>
    <w:rsid w:val="00A967EC"/>
    <w:rsid w:val="00A96833"/>
    <w:rsid w:val="00A96A0C"/>
    <w:rsid w:val="00A96A75"/>
    <w:rsid w:val="00A96AFA"/>
    <w:rsid w:val="00A96EB6"/>
    <w:rsid w:val="00A97142"/>
    <w:rsid w:val="00A973D0"/>
    <w:rsid w:val="00A97402"/>
    <w:rsid w:val="00A97481"/>
    <w:rsid w:val="00A974FA"/>
    <w:rsid w:val="00A97B60"/>
    <w:rsid w:val="00A97FE1"/>
    <w:rsid w:val="00AA04FA"/>
    <w:rsid w:val="00AA0596"/>
    <w:rsid w:val="00AA07E5"/>
    <w:rsid w:val="00AA081C"/>
    <w:rsid w:val="00AA0DFE"/>
    <w:rsid w:val="00AA10AC"/>
    <w:rsid w:val="00AA10E6"/>
    <w:rsid w:val="00AA12D4"/>
    <w:rsid w:val="00AA132F"/>
    <w:rsid w:val="00AA148D"/>
    <w:rsid w:val="00AA1633"/>
    <w:rsid w:val="00AA169A"/>
    <w:rsid w:val="00AA18FA"/>
    <w:rsid w:val="00AA1957"/>
    <w:rsid w:val="00AA1AE8"/>
    <w:rsid w:val="00AA2464"/>
    <w:rsid w:val="00AA2BAF"/>
    <w:rsid w:val="00AA2C28"/>
    <w:rsid w:val="00AA2E90"/>
    <w:rsid w:val="00AA2EFA"/>
    <w:rsid w:val="00AA2FBF"/>
    <w:rsid w:val="00AA301E"/>
    <w:rsid w:val="00AA311D"/>
    <w:rsid w:val="00AA33A6"/>
    <w:rsid w:val="00AA3835"/>
    <w:rsid w:val="00AA38A7"/>
    <w:rsid w:val="00AA3A1C"/>
    <w:rsid w:val="00AA3A97"/>
    <w:rsid w:val="00AA3B58"/>
    <w:rsid w:val="00AA3CC2"/>
    <w:rsid w:val="00AA3F5A"/>
    <w:rsid w:val="00AA3F88"/>
    <w:rsid w:val="00AA4166"/>
    <w:rsid w:val="00AA4237"/>
    <w:rsid w:val="00AA46E4"/>
    <w:rsid w:val="00AA4933"/>
    <w:rsid w:val="00AA49D4"/>
    <w:rsid w:val="00AA4B6A"/>
    <w:rsid w:val="00AA4EF1"/>
    <w:rsid w:val="00AA4F5E"/>
    <w:rsid w:val="00AA52DE"/>
    <w:rsid w:val="00AA5656"/>
    <w:rsid w:val="00AA58A1"/>
    <w:rsid w:val="00AA58B3"/>
    <w:rsid w:val="00AA5F3C"/>
    <w:rsid w:val="00AA5F7C"/>
    <w:rsid w:val="00AA6007"/>
    <w:rsid w:val="00AA652A"/>
    <w:rsid w:val="00AA6580"/>
    <w:rsid w:val="00AA6FD0"/>
    <w:rsid w:val="00AA7075"/>
    <w:rsid w:val="00AA70D4"/>
    <w:rsid w:val="00AA71EA"/>
    <w:rsid w:val="00AA7441"/>
    <w:rsid w:val="00AA7681"/>
    <w:rsid w:val="00AA777A"/>
    <w:rsid w:val="00AA7CBF"/>
    <w:rsid w:val="00AA7CC7"/>
    <w:rsid w:val="00AA7F81"/>
    <w:rsid w:val="00AA7FC4"/>
    <w:rsid w:val="00AB00C1"/>
    <w:rsid w:val="00AB08D9"/>
    <w:rsid w:val="00AB0940"/>
    <w:rsid w:val="00AB0A86"/>
    <w:rsid w:val="00AB0E76"/>
    <w:rsid w:val="00AB120D"/>
    <w:rsid w:val="00AB1708"/>
    <w:rsid w:val="00AB1BBE"/>
    <w:rsid w:val="00AB1CF8"/>
    <w:rsid w:val="00AB21A8"/>
    <w:rsid w:val="00AB22C9"/>
    <w:rsid w:val="00AB2324"/>
    <w:rsid w:val="00AB2432"/>
    <w:rsid w:val="00AB2553"/>
    <w:rsid w:val="00AB2555"/>
    <w:rsid w:val="00AB2681"/>
    <w:rsid w:val="00AB2944"/>
    <w:rsid w:val="00AB2C34"/>
    <w:rsid w:val="00AB2DB2"/>
    <w:rsid w:val="00AB3043"/>
    <w:rsid w:val="00AB31D1"/>
    <w:rsid w:val="00AB34D5"/>
    <w:rsid w:val="00AB34D8"/>
    <w:rsid w:val="00AB37A6"/>
    <w:rsid w:val="00AB37D1"/>
    <w:rsid w:val="00AB3A09"/>
    <w:rsid w:val="00AB4007"/>
    <w:rsid w:val="00AB413D"/>
    <w:rsid w:val="00AB414B"/>
    <w:rsid w:val="00AB41D8"/>
    <w:rsid w:val="00AB43AE"/>
    <w:rsid w:val="00AB46D4"/>
    <w:rsid w:val="00AB4761"/>
    <w:rsid w:val="00AB4A35"/>
    <w:rsid w:val="00AB4C43"/>
    <w:rsid w:val="00AB4CC3"/>
    <w:rsid w:val="00AB4D18"/>
    <w:rsid w:val="00AB4F0D"/>
    <w:rsid w:val="00AB4FA4"/>
    <w:rsid w:val="00AB5229"/>
    <w:rsid w:val="00AB5434"/>
    <w:rsid w:val="00AB54FD"/>
    <w:rsid w:val="00AB554F"/>
    <w:rsid w:val="00AB5621"/>
    <w:rsid w:val="00AB57E3"/>
    <w:rsid w:val="00AB5871"/>
    <w:rsid w:val="00AB5CC6"/>
    <w:rsid w:val="00AB5D12"/>
    <w:rsid w:val="00AB5F13"/>
    <w:rsid w:val="00AB615C"/>
    <w:rsid w:val="00AB676F"/>
    <w:rsid w:val="00AB6BE9"/>
    <w:rsid w:val="00AB6F54"/>
    <w:rsid w:val="00AB7224"/>
    <w:rsid w:val="00AB732F"/>
    <w:rsid w:val="00AB74B4"/>
    <w:rsid w:val="00AB74E6"/>
    <w:rsid w:val="00AB7556"/>
    <w:rsid w:val="00AB790A"/>
    <w:rsid w:val="00AB7B6A"/>
    <w:rsid w:val="00AB7B82"/>
    <w:rsid w:val="00AB7CC0"/>
    <w:rsid w:val="00AB7D80"/>
    <w:rsid w:val="00AB7DB7"/>
    <w:rsid w:val="00AB7DCE"/>
    <w:rsid w:val="00AB7E09"/>
    <w:rsid w:val="00AC00BE"/>
    <w:rsid w:val="00AC014B"/>
    <w:rsid w:val="00AC021F"/>
    <w:rsid w:val="00AC04D7"/>
    <w:rsid w:val="00AC04FA"/>
    <w:rsid w:val="00AC0590"/>
    <w:rsid w:val="00AC09DC"/>
    <w:rsid w:val="00AC0AF4"/>
    <w:rsid w:val="00AC0BC2"/>
    <w:rsid w:val="00AC13EF"/>
    <w:rsid w:val="00AC17BD"/>
    <w:rsid w:val="00AC1D25"/>
    <w:rsid w:val="00AC1F0A"/>
    <w:rsid w:val="00AC1FCD"/>
    <w:rsid w:val="00AC20C6"/>
    <w:rsid w:val="00AC229C"/>
    <w:rsid w:val="00AC235E"/>
    <w:rsid w:val="00AC2C6D"/>
    <w:rsid w:val="00AC2E39"/>
    <w:rsid w:val="00AC30DF"/>
    <w:rsid w:val="00AC3659"/>
    <w:rsid w:val="00AC37B7"/>
    <w:rsid w:val="00AC3C4B"/>
    <w:rsid w:val="00AC3CFE"/>
    <w:rsid w:val="00AC4573"/>
    <w:rsid w:val="00AC4707"/>
    <w:rsid w:val="00AC4800"/>
    <w:rsid w:val="00AC49F9"/>
    <w:rsid w:val="00AC4A70"/>
    <w:rsid w:val="00AC4CF4"/>
    <w:rsid w:val="00AC4D51"/>
    <w:rsid w:val="00AC4D7E"/>
    <w:rsid w:val="00AC4E4E"/>
    <w:rsid w:val="00AC5045"/>
    <w:rsid w:val="00AC5614"/>
    <w:rsid w:val="00AC56C5"/>
    <w:rsid w:val="00AC5A72"/>
    <w:rsid w:val="00AC5EE9"/>
    <w:rsid w:val="00AC6273"/>
    <w:rsid w:val="00AC62A8"/>
    <w:rsid w:val="00AC62F1"/>
    <w:rsid w:val="00AC678F"/>
    <w:rsid w:val="00AC6879"/>
    <w:rsid w:val="00AC6DB3"/>
    <w:rsid w:val="00AC6FC6"/>
    <w:rsid w:val="00AC7363"/>
    <w:rsid w:val="00AC7403"/>
    <w:rsid w:val="00AC7765"/>
    <w:rsid w:val="00AC7933"/>
    <w:rsid w:val="00AD0098"/>
    <w:rsid w:val="00AD02F9"/>
    <w:rsid w:val="00AD0698"/>
    <w:rsid w:val="00AD08CB"/>
    <w:rsid w:val="00AD093E"/>
    <w:rsid w:val="00AD0993"/>
    <w:rsid w:val="00AD0E5C"/>
    <w:rsid w:val="00AD0EE0"/>
    <w:rsid w:val="00AD1211"/>
    <w:rsid w:val="00AD1412"/>
    <w:rsid w:val="00AD14F3"/>
    <w:rsid w:val="00AD18A1"/>
    <w:rsid w:val="00AD1CAA"/>
    <w:rsid w:val="00AD1F1B"/>
    <w:rsid w:val="00AD25D2"/>
    <w:rsid w:val="00AD28BA"/>
    <w:rsid w:val="00AD2B40"/>
    <w:rsid w:val="00AD2D22"/>
    <w:rsid w:val="00AD2D89"/>
    <w:rsid w:val="00AD2F97"/>
    <w:rsid w:val="00AD312B"/>
    <w:rsid w:val="00AD3B81"/>
    <w:rsid w:val="00AD3CCE"/>
    <w:rsid w:val="00AD3EBC"/>
    <w:rsid w:val="00AD4150"/>
    <w:rsid w:val="00AD49EC"/>
    <w:rsid w:val="00AD5258"/>
    <w:rsid w:val="00AD526B"/>
    <w:rsid w:val="00AD52AE"/>
    <w:rsid w:val="00AD54CE"/>
    <w:rsid w:val="00AD582F"/>
    <w:rsid w:val="00AD5951"/>
    <w:rsid w:val="00AD5999"/>
    <w:rsid w:val="00AD59D2"/>
    <w:rsid w:val="00AD5E2D"/>
    <w:rsid w:val="00AD6292"/>
    <w:rsid w:val="00AD651C"/>
    <w:rsid w:val="00AD65F2"/>
    <w:rsid w:val="00AD6637"/>
    <w:rsid w:val="00AD66BD"/>
    <w:rsid w:val="00AD67C8"/>
    <w:rsid w:val="00AD6B08"/>
    <w:rsid w:val="00AD6BAE"/>
    <w:rsid w:val="00AD6C52"/>
    <w:rsid w:val="00AD6E00"/>
    <w:rsid w:val="00AD6EF5"/>
    <w:rsid w:val="00AD6F01"/>
    <w:rsid w:val="00AD7235"/>
    <w:rsid w:val="00AD732C"/>
    <w:rsid w:val="00AD7352"/>
    <w:rsid w:val="00AD7416"/>
    <w:rsid w:val="00AD76A3"/>
    <w:rsid w:val="00AD7A8A"/>
    <w:rsid w:val="00AD7AF8"/>
    <w:rsid w:val="00AD7D34"/>
    <w:rsid w:val="00AD7ED5"/>
    <w:rsid w:val="00AD7F6D"/>
    <w:rsid w:val="00AE0244"/>
    <w:rsid w:val="00AE037E"/>
    <w:rsid w:val="00AE047E"/>
    <w:rsid w:val="00AE0641"/>
    <w:rsid w:val="00AE06F3"/>
    <w:rsid w:val="00AE08CB"/>
    <w:rsid w:val="00AE0CD4"/>
    <w:rsid w:val="00AE0DD0"/>
    <w:rsid w:val="00AE0EDD"/>
    <w:rsid w:val="00AE0FE7"/>
    <w:rsid w:val="00AE148D"/>
    <w:rsid w:val="00AE14D5"/>
    <w:rsid w:val="00AE18FD"/>
    <w:rsid w:val="00AE1926"/>
    <w:rsid w:val="00AE1A90"/>
    <w:rsid w:val="00AE1CE7"/>
    <w:rsid w:val="00AE1F4A"/>
    <w:rsid w:val="00AE203C"/>
    <w:rsid w:val="00AE21B5"/>
    <w:rsid w:val="00AE2276"/>
    <w:rsid w:val="00AE22DC"/>
    <w:rsid w:val="00AE23E0"/>
    <w:rsid w:val="00AE23F3"/>
    <w:rsid w:val="00AE24E3"/>
    <w:rsid w:val="00AE2765"/>
    <w:rsid w:val="00AE28E1"/>
    <w:rsid w:val="00AE28EF"/>
    <w:rsid w:val="00AE2959"/>
    <w:rsid w:val="00AE2AE6"/>
    <w:rsid w:val="00AE30C3"/>
    <w:rsid w:val="00AE319C"/>
    <w:rsid w:val="00AE3633"/>
    <w:rsid w:val="00AE3699"/>
    <w:rsid w:val="00AE36A0"/>
    <w:rsid w:val="00AE36B9"/>
    <w:rsid w:val="00AE36EE"/>
    <w:rsid w:val="00AE3D78"/>
    <w:rsid w:val="00AE3F10"/>
    <w:rsid w:val="00AE4180"/>
    <w:rsid w:val="00AE48AE"/>
    <w:rsid w:val="00AE4D86"/>
    <w:rsid w:val="00AE4E1A"/>
    <w:rsid w:val="00AE4F16"/>
    <w:rsid w:val="00AE5091"/>
    <w:rsid w:val="00AE524B"/>
    <w:rsid w:val="00AE525D"/>
    <w:rsid w:val="00AE53F5"/>
    <w:rsid w:val="00AE55B7"/>
    <w:rsid w:val="00AE5636"/>
    <w:rsid w:val="00AE570B"/>
    <w:rsid w:val="00AE5743"/>
    <w:rsid w:val="00AE5B2C"/>
    <w:rsid w:val="00AE5DCF"/>
    <w:rsid w:val="00AE6037"/>
    <w:rsid w:val="00AE67AD"/>
    <w:rsid w:val="00AE684C"/>
    <w:rsid w:val="00AE69C1"/>
    <w:rsid w:val="00AE6FD9"/>
    <w:rsid w:val="00AE71ED"/>
    <w:rsid w:val="00AE72EA"/>
    <w:rsid w:val="00AE7941"/>
    <w:rsid w:val="00AE7D57"/>
    <w:rsid w:val="00AE7E24"/>
    <w:rsid w:val="00AF0309"/>
    <w:rsid w:val="00AF03BE"/>
    <w:rsid w:val="00AF0578"/>
    <w:rsid w:val="00AF057F"/>
    <w:rsid w:val="00AF058D"/>
    <w:rsid w:val="00AF0AB4"/>
    <w:rsid w:val="00AF0EE9"/>
    <w:rsid w:val="00AF1146"/>
    <w:rsid w:val="00AF1229"/>
    <w:rsid w:val="00AF1494"/>
    <w:rsid w:val="00AF14A6"/>
    <w:rsid w:val="00AF14F6"/>
    <w:rsid w:val="00AF1A30"/>
    <w:rsid w:val="00AF1BD8"/>
    <w:rsid w:val="00AF1C9A"/>
    <w:rsid w:val="00AF2087"/>
    <w:rsid w:val="00AF2214"/>
    <w:rsid w:val="00AF2312"/>
    <w:rsid w:val="00AF2444"/>
    <w:rsid w:val="00AF24C1"/>
    <w:rsid w:val="00AF2627"/>
    <w:rsid w:val="00AF279B"/>
    <w:rsid w:val="00AF289A"/>
    <w:rsid w:val="00AF292B"/>
    <w:rsid w:val="00AF2BA2"/>
    <w:rsid w:val="00AF2C4A"/>
    <w:rsid w:val="00AF318F"/>
    <w:rsid w:val="00AF3250"/>
    <w:rsid w:val="00AF35BE"/>
    <w:rsid w:val="00AF35E6"/>
    <w:rsid w:val="00AF3AA6"/>
    <w:rsid w:val="00AF3C0C"/>
    <w:rsid w:val="00AF47F6"/>
    <w:rsid w:val="00AF48ED"/>
    <w:rsid w:val="00AF4C36"/>
    <w:rsid w:val="00AF4D05"/>
    <w:rsid w:val="00AF4DE4"/>
    <w:rsid w:val="00AF50C9"/>
    <w:rsid w:val="00AF5340"/>
    <w:rsid w:val="00AF5500"/>
    <w:rsid w:val="00AF5551"/>
    <w:rsid w:val="00AF580B"/>
    <w:rsid w:val="00AF5861"/>
    <w:rsid w:val="00AF5B4E"/>
    <w:rsid w:val="00AF6026"/>
    <w:rsid w:val="00AF612E"/>
    <w:rsid w:val="00AF66D9"/>
    <w:rsid w:val="00AF68A2"/>
    <w:rsid w:val="00AF68E9"/>
    <w:rsid w:val="00AF69C1"/>
    <w:rsid w:val="00AF6B32"/>
    <w:rsid w:val="00AF6D39"/>
    <w:rsid w:val="00AF6E65"/>
    <w:rsid w:val="00AF6F4B"/>
    <w:rsid w:val="00AF6F6E"/>
    <w:rsid w:val="00AF725D"/>
    <w:rsid w:val="00AF7290"/>
    <w:rsid w:val="00AF7333"/>
    <w:rsid w:val="00AF7942"/>
    <w:rsid w:val="00AF797A"/>
    <w:rsid w:val="00AF7C2E"/>
    <w:rsid w:val="00AF7C60"/>
    <w:rsid w:val="00AF7D05"/>
    <w:rsid w:val="00AF7F05"/>
    <w:rsid w:val="00AF7F09"/>
    <w:rsid w:val="00B000AA"/>
    <w:rsid w:val="00B0014E"/>
    <w:rsid w:val="00B0029E"/>
    <w:rsid w:val="00B00368"/>
    <w:rsid w:val="00B00721"/>
    <w:rsid w:val="00B007CA"/>
    <w:rsid w:val="00B00A3C"/>
    <w:rsid w:val="00B00CCC"/>
    <w:rsid w:val="00B00E06"/>
    <w:rsid w:val="00B00EC2"/>
    <w:rsid w:val="00B00F8E"/>
    <w:rsid w:val="00B0141F"/>
    <w:rsid w:val="00B01429"/>
    <w:rsid w:val="00B014EA"/>
    <w:rsid w:val="00B016F5"/>
    <w:rsid w:val="00B01716"/>
    <w:rsid w:val="00B017B4"/>
    <w:rsid w:val="00B01B1F"/>
    <w:rsid w:val="00B01CE1"/>
    <w:rsid w:val="00B01D35"/>
    <w:rsid w:val="00B01E33"/>
    <w:rsid w:val="00B01F49"/>
    <w:rsid w:val="00B01FCF"/>
    <w:rsid w:val="00B0229A"/>
    <w:rsid w:val="00B0262D"/>
    <w:rsid w:val="00B027A1"/>
    <w:rsid w:val="00B02AA0"/>
    <w:rsid w:val="00B02B14"/>
    <w:rsid w:val="00B02BC8"/>
    <w:rsid w:val="00B02C4B"/>
    <w:rsid w:val="00B02F13"/>
    <w:rsid w:val="00B02F32"/>
    <w:rsid w:val="00B030A7"/>
    <w:rsid w:val="00B03171"/>
    <w:rsid w:val="00B03690"/>
    <w:rsid w:val="00B03B2B"/>
    <w:rsid w:val="00B03CB1"/>
    <w:rsid w:val="00B03E8A"/>
    <w:rsid w:val="00B03F61"/>
    <w:rsid w:val="00B03F7A"/>
    <w:rsid w:val="00B0404B"/>
    <w:rsid w:val="00B0412B"/>
    <w:rsid w:val="00B0423D"/>
    <w:rsid w:val="00B043EE"/>
    <w:rsid w:val="00B043F3"/>
    <w:rsid w:val="00B04C96"/>
    <w:rsid w:val="00B04D49"/>
    <w:rsid w:val="00B04E05"/>
    <w:rsid w:val="00B05016"/>
    <w:rsid w:val="00B051D4"/>
    <w:rsid w:val="00B05399"/>
    <w:rsid w:val="00B05BEB"/>
    <w:rsid w:val="00B05CBE"/>
    <w:rsid w:val="00B06002"/>
    <w:rsid w:val="00B065A2"/>
    <w:rsid w:val="00B0692E"/>
    <w:rsid w:val="00B0693A"/>
    <w:rsid w:val="00B069D9"/>
    <w:rsid w:val="00B06A40"/>
    <w:rsid w:val="00B06D3A"/>
    <w:rsid w:val="00B06DE6"/>
    <w:rsid w:val="00B06E36"/>
    <w:rsid w:val="00B06EC3"/>
    <w:rsid w:val="00B06ED9"/>
    <w:rsid w:val="00B0729B"/>
    <w:rsid w:val="00B0740D"/>
    <w:rsid w:val="00B07C22"/>
    <w:rsid w:val="00B1000A"/>
    <w:rsid w:val="00B10199"/>
    <w:rsid w:val="00B10215"/>
    <w:rsid w:val="00B1038D"/>
    <w:rsid w:val="00B105D6"/>
    <w:rsid w:val="00B109FE"/>
    <w:rsid w:val="00B10E8A"/>
    <w:rsid w:val="00B110E3"/>
    <w:rsid w:val="00B1111B"/>
    <w:rsid w:val="00B11362"/>
    <w:rsid w:val="00B114AC"/>
    <w:rsid w:val="00B114B4"/>
    <w:rsid w:val="00B1177B"/>
    <w:rsid w:val="00B12536"/>
    <w:rsid w:val="00B126BE"/>
    <w:rsid w:val="00B12804"/>
    <w:rsid w:val="00B1287E"/>
    <w:rsid w:val="00B12A96"/>
    <w:rsid w:val="00B12B1C"/>
    <w:rsid w:val="00B12CBD"/>
    <w:rsid w:val="00B12E1D"/>
    <w:rsid w:val="00B1321F"/>
    <w:rsid w:val="00B13267"/>
    <w:rsid w:val="00B133D3"/>
    <w:rsid w:val="00B134AC"/>
    <w:rsid w:val="00B13558"/>
    <w:rsid w:val="00B139ED"/>
    <w:rsid w:val="00B13AD6"/>
    <w:rsid w:val="00B13D76"/>
    <w:rsid w:val="00B13E82"/>
    <w:rsid w:val="00B13F7E"/>
    <w:rsid w:val="00B13FF9"/>
    <w:rsid w:val="00B14134"/>
    <w:rsid w:val="00B141FA"/>
    <w:rsid w:val="00B14228"/>
    <w:rsid w:val="00B143C0"/>
    <w:rsid w:val="00B14494"/>
    <w:rsid w:val="00B1462D"/>
    <w:rsid w:val="00B1485B"/>
    <w:rsid w:val="00B14F63"/>
    <w:rsid w:val="00B15416"/>
    <w:rsid w:val="00B155EC"/>
    <w:rsid w:val="00B15888"/>
    <w:rsid w:val="00B15B9B"/>
    <w:rsid w:val="00B1612B"/>
    <w:rsid w:val="00B1643C"/>
    <w:rsid w:val="00B1643E"/>
    <w:rsid w:val="00B16606"/>
    <w:rsid w:val="00B168A6"/>
    <w:rsid w:val="00B169BF"/>
    <w:rsid w:val="00B16A1F"/>
    <w:rsid w:val="00B16DD7"/>
    <w:rsid w:val="00B170C5"/>
    <w:rsid w:val="00B17133"/>
    <w:rsid w:val="00B1728A"/>
    <w:rsid w:val="00B1746B"/>
    <w:rsid w:val="00B1765D"/>
    <w:rsid w:val="00B17A20"/>
    <w:rsid w:val="00B20387"/>
    <w:rsid w:val="00B203D0"/>
    <w:rsid w:val="00B20407"/>
    <w:rsid w:val="00B20674"/>
    <w:rsid w:val="00B20803"/>
    <w:rsid w:val="00B20D83"/>
    <w:rsid w:val="00B20DFA"/>
    <w:rsid w:val="00B2108B"/>
    <w:rsid w:val="00B21106"/>
    <w:rsid w:val="00B218DE"/>
    <w:rsid w:val="00B21932"/>
    <w:rsid w:val="00B2199E"/>
    <w:rsid w:val="00B21B7C"/>
    <w:rsid w:val="00B221DD"/>
    <w:rsid w:val="00B22B77"/>
    <w:rsid w:val="00B22CAC"/>
    <w:rsid w:val="00B22FF0"/>
    <w:rsid w:val="00B23296"/>
    <w:rsid w:val="00B233A5"/>
    <w:rsid w:val="00B233BC"/>
    <w:rsid w:val="00B23406"/>
    <w:rsid w:val="00B23678"/>
    <w:rsid w:val="00B23826"/>
    <w:rsid w:val="00B2386E"/>
    <w:rsid w:val="00B2396F"/>
    <w:rsid w:val="00B23E1E"/>
    <w:rsid w:val="00B24107"/>
    <w:rsid w:val="00B2483A"/>
    <w:rsid w:val="00B24B78"/>
    <w:rsid w:val="00B24F48"/>
    <w:rsid w:val="00B2503C"/>
    <w:rsid w:val="00B2504E"/>
    <w:rsid w:val="00B2559F"/>
    <w:rsid w:val="00B25658"/>
    <w:rsid w:val="00B25670"/>
    <w:rsid w:val="00B2572C"/>
    <w:rsid w:val="00B258CF"/>
    <w:rsid w:val="00B25922"/>
    <w:rsid w:val="00B259C4"/>
    <w:rsid w:val="00B259E9"/>
    <w:rsid w:val="00B25D66"/>
    <w:rsid w:val="00B25DEC"/>
    <w:rsid w:val="00B25E47"/>
    <w:rsid w:val="00B26221"/>
    <w:rsid w:val="00B26300"/>
    <w:rsid w:val="00B265B1"/>
    <w:rsid w:val="00B26615"/>
    <w:rsid w:val="00B266C7"/>
    <w:rsid w:val="00B2673B"/>
    <w:rsid w:val="00B26D56"/>
    <w:rsid w:val="00B26DC3"/>
    <w:rsid w:val="00B26E16"/>
    <w:rsid w:val="00B26F0D"/>
    <w:rsid w:val="00B272EB"/>
    <w:rsid w:val="00B2797B"/>
    <w:rsid w:val="00B27A07"/>
    <w:rsid w:val="00B27AE5"/>
    <w:rsid w:val="00B27DD9"/>
    <w:rsid w:val="00B27E49"/>
    <w:rsid w:val="00B27EB2"/>
    <w:rsid w:val="00B27F63"/>
    <w:rsid w:val="00B27FBC"/>
    <w:rsid w:val="00B3006E"/>
    <w:rsid w:val="00B3009B"/>
    <w:rsid w:val="00B301DE"/>
    <w:rsid w:val="00B3033D"/>
    <w:rsid w:val="00B305EA"/>
    <w:rsid w:val="00B30715"/>
    <w:rsid w:val="00B30779"/>
    <w:rsid w:val="00B3094F"/>
    <w:rsid w:val="00B30EEB"/>
    <w:rsid w:val="00B310DA"/>
    <w:rsid w:val="00B3138F"/>
    <w:rsid w:val="00B313A1"/>
    <w:rsid w:val="00B316D5"/>
    <w:rsid w:val="00B31A5A"/>
    <w:rsid w:val="00B31B52"/>
    <w:rsid w:val="00B31E70"/>
    <w:rsid w:val="00B31EC2"/>
    <w:rsid w:val="00B31FB6"/>
    <w:rsid w:val="00B32220"/>
    <w:rsid w:val="00B322E2"/>
    <w:rsid w:val="00B326A9"/>
    <w:rsid w:val="00B3288C"/>
    <w:rsid w:val="00B32923"/>
    <w:rsid w:val="00B32A02"/>
    <w:rsid w:val="00B32C5A"/>
    <w:rsid w:val="00B32E57"/>
    <w:rsid w:val="00B32F50"/>
    <w:rsid w:val="00B32FCC"/>
    <w:rsid w:val="00B33212"/>
    <w:rsid w:val="00B332F2"/>
    <w:rsid w:val="00B333B8"/>
    <w:rsid w:val="00B333D5"/>
    <w:rsid w:val="00B33813"/>
    <w:rsid w:val="00B33EC0"/>
    <w:rsid w:val="00B34573"/>
    <w:rsid w:val="00B348EE"/>
    <w:rsid w:val="00B3494B"/>
    <w:rsid w:val="00B34AA7"/>
    <w:rsid w:val="00B34B38"/>
    <w:rsid w:val="00B34C3A"/>
    <w:rsid w:val="00B34E17"/>
    <w:rsid w:val="00B34E40"/>
    <w:rsid w:val="00B34F1D"/>
    <w:rsid w:val="00B34F22"/>
    <w:rsid w:val="00B34F33"/>
    <w:rsid w:val="00B34F67"/>
    <w:rsid w:val="00B35018"/>
    <w:rsid w:val="00B35495"/>
    <w:rsid w:val="00B354C7"/>
    <w:rsid w:val="00B358F7"/>
    <w:rsid w:val="00B35B7A"/>
    <w:rsid w:val="00B35C70"/>
    <w:rsid w:val="00B35CEF"/>
    <w:rsid w:val="00B35F36"/>
    <w:rsid w:val="00B35FBF"/>
    <w:rsid w:val="00B363B2"/>
    <w:rsid w:val="00B3647F"/>
    <w:rsid w:val="00B3650F"/>
    <w:rsid w:val="00B36AB5"/>
    <w:rsid w:val="00B36B7C"/>
    <w:rsid w:val="00B36BFE"/>
    <w:rsid w:val="00B36E6C"/>
    <w:rsid w:val="00B37304"/>
    <w:rsid w:val="00B3747F"/>
    <w:rsid w:val="00B374EF"/>
    <w:rsid w:val="00B375F0"/>
    <w:rsid w:val="00B37708"/>
    <w:rsid w:val="00B379A1"/>
    <w:rsid w:val="00B37D2A"/>
    <w:rsid w:val="00B4039E"/>
    <w:rsid w:val="00B4054C"/>
    <w:rsid w:val="00B40BAE"/>
    <w:rsid w:val="00B40FFE"/>
    <w:rsid w:val="00B4121C"/>
    <w:rsid w:val="00B415CD"/>
    <w:rsid w:val="00B41C61"/>
    <w:rsid w:val="00B41C6C"/>
    <w:rsid w:val="00B42034"/>
    <w:rsid w:val="00B421A0"/>
    <w:rsid w:val="00B42432"/>
    <w:rsid w:val="00B424C2"/>
    <w:rsid w:val="00B42C4B"/>
    <w:rsid w:val="00B42DFE"/>
    <w:rsid w:val="00B42E04"/>
    <w:rsid w:val="00B43046"/>
    <w:rsid w:val="00B430C3"/>
    <w:rsid w:val="00B430FD"/>
    <w:rsid w:val="00B43141"/>
    <w:rsid w:val="00B434DE"/>
    <w:rsid w:val="00B435E2"/>
    <w:rsid w:val="00B43988"/>
    <w:rsid w:val="00B43B45"/>
    <w:rsid w:val="00B43F3F"/>
    <w:rsid w:val="00B43F98"/>
    <w:rsid w:val="00B44808"/>
    <w:rsid w:val="00B44AB9"/>
    <w:rsid w:val="00B44F1F"/>
    <w:rsid w:val="00B452CB"/>
    <w:rsid w:val="00B45359"/>
    <w:rsid w:val="00B4546B"/>
    <w:rsid w:val="00B456DC"/>
    <w:rsid w:val="00B459DB"/>
    <w:rsid w:val="00B45A8C"/>
    <w:rsid w:val="00B45ACC"/>
    <w:rsid w:val="00B45C3D"/>
    <w:rsid w:val="00B45F49"/>
    <w:rsid w:val="00B45FDA"/>
    <w:rsid w:val="00B466C8"/>
    <w:rsid w:val="00B468A9"/>
    <w:rsid w:val="00B4694E"/>
    <w:rsid w:val="00B46B9B"/>
    <w:rsid w:val="00B47405"/>
    <w:rsid w:val="00B474CF"/>
    <w:rsid w:val="00B4766D"/>
    <w:rsid w:val="00B47B4D"/>
    <w:rsid w:val="00B47B71"/>
    <w:rsid w:val="00B47D07"/>
    <w:rsid w:val="00B5010E"/>
    <w:rsid w:val="00B50286"/>
    <w:rsid w:val="00B50376"/>
    <w:rsid w:val="00B50593"/>
    <w:rsid w:val="00B50856"/>
    <w:rsid w:val="00B508F4"/>
    <w:rsid w:val="00B50CEF"/>
    <w:rsid w:val="00B50D49"/>
    <w:rsid w:val="00B50D4A"/>
    <w:rsid w:val="00B50E2D"/>
    <w:rsid w:val="00B51157"/>
    <w:rsid w:val="00B512B3"/>
    <w:rsid w:val="00B51419"/>
    <w:rsid w:val="00B51456"/>
    <w:rsid w:val="00B51756"/>
    <w:rsid w:val="00B51AF0"/>
    <w:rsid w:val="00B51B62"/>
    <w:rsid w:val="00B51CD8"/>
    <w:rsid w:val="00B51F49"/>
    <w:rsid w:val="00B52039"/>
    <w:rsid w:val="00B52411"/>
    <w:rsid w:val="00B52579"/>
    <w:rsid w:val="00B52602"/>
    <w:rsid w:val="00B5266B"/>
    <w:rsid w:val="00B53087"/>
    <w:rsid w:val="00B53575"/>
    <w:rsid w:val="00B539B1"/>
    <w:rsid w:val="00B53AA7"/>
    <w:rsid w:val="00B53CCE"/>
    <w:rsid w:val="00B53DE8"/>
    <w:rsid w:val="00B53EDC"/>
    <w:rsid w:val="00B53F57"/>
    <w:rsid w:val="00B54008"/>
    <w:rsid w:val="00B5401D"/>
    <w:rsid w:val="00B5441A"/>
    <w:rsid w:val="00B547EC"/>
    <w:rsid w:val="00B5484A"/>
    <w:rsid w:val="00B5499A"/>
    <w:rsid w:val="00B54E5C"/>
    <w:rsid w:val="00B54F48"/>
    <w:rsid w:val="00B54FEE"/>
    <w:rsid w:val="00B554E8"/>
    <w:rsid w:val="00B5574F"/>
    <w:rsid w:val="00B55ACD"/>
    <w:rsid w:val="00B55AF2"/>
    <w:rsid w:val="00B55D67"/>
    <w:rsid w:val="00B55FE5"/>
    <w:rsid w:val="00B56393"/>
    <w:rsid w:val="00B564CF"/>
    <w:rsid w:val="00B56561"/>
    <w:rsid w:val="00B570DC"/>
    <w:rsid w:val="00B571DA"/>
    <w:rsid w:val="00B572E2"/>
    <w:rsid w:val="00B5742A"/>
    <w:rsid w:val="00B578F0"/>
    <w:rsid w:val="00B57986"/>
    <w:rsid w:val="00B57B9A"/>
    <w:rsid w:val="00B57F9C"/>
    <w:rsid w:val="00B6028E"/>
    <w:rsid w:val="00B60407"/>
    <w:rsid w:val="00B604DF"/>
    <w:rsid w:val="00B6098C"/>
    <w:rsid w:val="00B60AC7"/>
    <w:rsid w:val="00B610EC"/>
    <w:rsid w:val="00B61203"/>
    <w:rsid w:val="00B6191F"/>
    <w:rsid w:val="00B619C7"/>
    <w:rsid w:val="00B61B84"/>
    <w:rsid w:val="00B61EED"/>
    <w:rsid w:val="00B61F86"/>
    <w:rsid w:val="00B621C8"/>
    <w:rsid w:val="00B62516"/>
    <w:rsid w:val="00B628F1"/>
    <w:rsid w:val="00B62D84"/>
    <w:rsid w:val="00B62F86"/>
    <w:rsid w:val="00B62FEC"/>
    <w:rsid w:val="00B632CE"/>
    <w:rsid w:val="00B636DD"/>
    <w:rsid w:val="00B6384C"/>
    <w:rsid w:val="00B638F0"/>
    <w:rsid w:val="00B63B01"/>
    <w:rsid w:val="00B63C05"/>
    <w:rsid w:val="00B63F62"/>
    <w:rsid w:val="00B64039"/>
    <w:rsid w:val="00B64288"/>
    <w:rsid w:val="00B64457"/>
    <w:rsid w:val="00B64565"/>
    <w:rsid w:val="00B6459C"/>
    <w:rsid w:val="00B6465D"/>
    <w:rsid w:val="00B648DF"/>
    <w:rsid w:val="00B64CA3"/>
    <w:rsid w:val="00B64F45"/>
    <w:rsid w:val="00B65047"/>
    <w:rsid w:val="00B65152"/>
    <w:rsid w:val="00B6539C"/>
    <w:rsid w:val="00B653B6"/>
    <w:rsid w:val="00B654D5"/>
    <w:rsid w:val="00B656C6"/>
    <w:rsid w:val="00B659D8"/>
    <w:rsid w:val="00B65B1B"/>
    <w:rsid w:val="00B65D32"/>
    <w:rsid w:val="00B65DFA"/>
    <w:rsid w:val="00B66005"/>
    <w:rsid w:val="00B6633F"/>
    <w:rsid w:val="00B663E7"/>
    <w:rsid w:val="00B66CAF"/>
    <w:rsid w:val="00B66EBF"/>
    <w:rsid w:val="00B67026"/>
    <w:rsid w:val="00B67180"/>
    <w:rsid w:val="00B67264"/>
    <w:rsid w:val="00B67682"/>
    <w:rsid w:val="00B676F5"/>
    <w:rsid w:val="00B67722"/>
    <w:rsid w:val="00B677CE"/>
    <w:rsid w:val="00B67AAC"/>
    <w:rsid w:val="00B70417"/>
    <w:rsid w:val="00B708E4"/>
    <w:rsid w:val="00B70967"/>
    <w:rsid w:val="00B70DA8"/>
    <w:rsid w:val="00B70F49"/>
    <w:rsid w:val="00B71240"/>
    <w:rsid w:val="00B714C8"/>
    <w:rsid w:val="00B714D4"/>
    <w:rsid w:val="00B7170E"/>
    <w:rsid w:val="00B71C72"/>
    <w:rsid w:val="00B71FBD"/>
    <w:rsid w:val="00B7230A"/>
    <w:rsid w:val="00B72488"/>
    <w:rsid w:val="00B724BE"/>
    <w:rsid w:val="00B72A96"/>
    <w:rsid w:val="00B72C0B"/>
    <w:rsid w:val="00B73612"/>
    <w:rsid w:val="00B73614"/>
    <w:rsid w:val="00B73753"/>
    <w:rsid w:val="00B738CB"/>
    <w:rsid w:val="00B739E2"/>
    <w:rsid w:val="00B73ABE"/>
    <w:rsid w:val="00B73C20"/>
    <w:rsid w:val="00B73CA2"/>
    <w:rsid w:val="00B73D84"/>
    <w:rsid w:val="00B73DED"/>
    <w:rsid w:val="00B7479C"/>
    <w:rsid w:val="00B74A0B"/>
    <w:rsid w:val="00B74E75"/>
    <w:rsid w:val="00B74EFF"/>
    <w:rsid w:val="00B7505C"/>
    <w:rsid w:val="00B75061"/>
    <w:rsid w:val="00B753B9"/>
    <w:rsid w:val="00B754AB"/>
    <w:rsid w:val="00B754B6"/>
    <w:rsid w:val="00B75571"/>
    <w:rsid w:val="00B75DFF"/>
    <w:rsid w:val="00B75F3E"/>
    <w:rsid w:val="00B76231"/>
    <w:rsid w:val="00B7634F"/>
    <w:rsid w:val="00B7637E"/>
    <w:rsid w:val="00B7638D"/>
    <w:rsid w:val="00B76406"/>
    <w:rsid w:val="00B76823"/>
    <w:rsid w:val="00B768A4"/>
    <w:rsid w:val="00B76B44"/>
    <w:rsid w:val="00B76BBD"/>
    <w:rsid w:val="00B76C44"/>
    <w:rsid w:val="00B76FB6"/>
    <w:rsid w:val="00B77707"/>
    <w:rsid w:val="00B77764"/>
    <w:rsid w:val="00B77838"/>
    <w:rsid w:val="00B77A7D"/>
    <w:rsid w:val="00B77BFA"/>
    <w:rsid w:val="00B77E25"/>
    <w:rsid w:val="00B77E2F"/>
    <w:rsid w:val="00B77FAF"/>
    <w:rsid w:val="00B80342"/>
    <w:rsid w:val="00B80538"/>
    <w:rsid w:val="00B807A7"/>
    <w:rsid w:val="00B8096A"/>
    <w:rsid w:val="00B8098C"/>
    <w:rsid w:val="00B80A53"/>
    <w:rsid w:val="00B80C9E"/>
    <w:rsid w:val="00B81049"/>
    <w:rsid w:val="00B81115"/>
    <w:rsid w:val="00B8127F"/>
    <w:rsid w:val="00B814EC"/>
    <w:rsid w:val="00B815DC"/>
    <w:rsid w:val="00B81753"/>
    <w:rsid w:val="00B81D13"/>
    <w:rsid w:val="00B8220A"/>
    <w:rsid w:val="00B82258"/>
    <w:rsid w:val="00B82562"/>
    <w:rsid w:val="00B82B9D"/>
    <w:rsid w:val="00B82C78"/>
    <w:rsid w:val="00B830E3"/>
    <w:rsid w:val="00B83224"/>
    <w:rsid w:val="00B83507"/>
    <w:rsid w:val="00B83AB4"/>
    <w:rsid w:val="00B83DD7"/>
    <w:rsid w:val="00B83F04"/>
    <w:rsid w:val="00B8414E"/>
    <w:rsid w:val="00B843DD"/>
    <w:rsid w:val="00B8473B"/>
    <w:rsid w:val="00B84A51"/>
    <w:rsid w:val="00B84BCF"/>
    <w:rsid w:val="00B84E78"/>
    <w:rsid w:val="00B84EDF"/>
    <w:rsid w:val="00B8589E"/>
    <w:rsid w:val="00B859AF"/>
    <w:rsid w:val="00B85A8C"/>
    <w:rsid w:val="00B85B06"/>
    <w:rsid w:val="00B85C00"/>
    <w:rsid w:val="00B85C25"/>
    <w:rsid w:val="00B85D0D"/>
    <w:rsid w:val="00B85EC3"/>
    <w:rsid w:val="00B85FD4"/>
    <w:rsid w:val="00B860F4"/>
    <w:rsid w:val="00B86568"/>
    <w:rsid w:val="00B86DDB"/>
    <w:rsid w:val="00B87066"/>
    <w:rsid w:val="00B87613"/>
    <w:rsid w:val="00B8764E"/>
    <w:rsid w:val="00B900E5"/>
    <w:rsid w:val="00B90158"/>
    <w:rsid w:val="00B905CF"/>
    <w:rsid w:val="00B908E5"/>
    <w:rsid w:val="00B90BC8"/>
    <w:rsid w:val="00B90D9C"/>
    <w:rsid w:val="00B90FBA"/>
    <w:rsid w:val="00B9165E"/>
    <w:rsid w:val="00B916A3"/>
    <w:rsid w:val="00B91867"/>
    <w:rsid w:val="00B918B7"/>
    <w:rsid w:val="00B91D4D"/>
    <w:rsid w:val="00B91E7E"/>
    <w:rsid w:val="00B91FE7"/>
    <w:rsid w:val="00B92340"/>
    <w:rsid w:val="00B923C6"/>
    <w:rsid w:val="00B925B4"/>
    <w:rsid w:val="00B92B91"/>
    <w:rsid w:val="00B92C03"/>
    <w:rsid w:val="00B92E00"/>
    <w:rsid w:val="00B9306D"/>
    <w:rsid w:val="00B9321F"/>
    <w:rsid w:val="00B932E0"/>
    <w:rsid w:val="00B937F3"/>
    <w:rsid w:val="00B938C0"/>
    <w:rsid w:val="00B93954"/>
    <w:rsid w:val="00B9397D"/>
    <w:rsid w:val="00B93AC2"/>
    <w:rsid w:val="00B93C36"/>
    <w:rsid w:val="00B93C4C"/>
    <w:rsid w:val="00B93C87"/>
    <w:rsid w:val="00B93D60"/>
    <w:rsid w:val="00B93F39"/>
    <w:rsid w:val="00B9414D"/>
    <w:rsid w:val="00B941A5"/>
    <w:rsid w:val="00B94911"/>
    <w:rsid w:val="00B94B9C"/>
    <w:rsid w:val="00B94D41"/>
    <w:rsid w:val="00B95194"/>
    <w:rsid w:val="00B95604"/>
    <w:rsid w:val="00B95BD2"/>
    <w:rsid w:val="00B960F1"/>
    <w:rsid w:val="00B9675D"/>
    <w:rsid w:val="00B9681E"/>
    <w:rsid w:val="00B97151"/>
    <w:rsid w:val="00B97199"/>
    <w:rsid w:val="00B973FB"/>
    <w:rsid w:val="00B97609"/>
    <w:rsid w:val="00B97793"/>
    <w:rsid w:val="00B97A40"/>
    <w:rsid w:val="00B97F07"/>
    <w:rsid w:val="00BA02DA"/>
    <w:rsid w:val="00BA051A"/>
    <w:rsid w:val="00BA07E6"/>
    <w:rsid w:val="00BA0AE9"/>
    <w:rsid w:val="00BA0C7D"/>
    <w:rsid w:val="00BA0E75"/>
    <w:rsid w:val="00BA0F4A"/>
    <w:rsid w:val="00BA128A"/>
    <w:rsid w:val="00BA143F"/>
    <w:rsid w:val="00BA14C5"/>
    <w:rsid w:val="00BA14DA"/>
    <w:rsid w:val="00BA1510"/>
    <w:rsid w:val="00BA18FD"/>
    <w:rsid w:val="00BA1937"/>
    <w:rsid w:val="00BA1BDA"/>
    <w:rsid w:val="00BA1C58"/>
    <w:rsid w:val="00BA20F6"/>
    <w:rsid w:val="00BA2174"/>
    <w:rsid w:val="00BA2185"/>
    <w:rsid w:val="00BA21F1"/>
    <w:rsid w:val="00BA224D"/>
    <w:rsid w:val="00BA230B"/>
    <w:rsid w:val="00BA235A"/>
    <w:rsid w:val="00BA237D"/>
    <w:rsid w:val="00BA2820"/>
    <w:rsid w:val="00BA29F3"/>
    <w:rsid w:val="00BA2AD2"/>
    <w:rsid w:val="00BA2D81"/>
    <w:rsid w:val="00BA2F33"/>
    <w:rsid w:val="00BA2FB6"/>
    <w:rsid w:val="00BA317E"/>
    <w:rsid w:val="00BA329E"/>
    <w:rsid w:val="00BA32CA"/>
    <w:rsid w:val="00BA3B87"/>
    <w:rsid w:val="00BA3C19"/>
    <w:rsid w:val="00BA3C49"/>
    <w:rsid w:val="00BA41BB"/>
    <w:rsid w:val="00BA44CF"/>
    <w:rsid w:val="00BA4A5D"/>
    <w:rsid w:val="00BA4CFF"/>
    <w:rsid w:val="00BA4E5B"/>
    <w:rsid w:val="00BA52F3"/>
    <w:rsid w:val="00BA5347"/>
    <w:rsid w:val="00BA53D3"/>
    <w:rsid w:val="00BA5432"/>
    <w:rsid w:val="00BA55F0"/>
    <w:rsid w:val="00BA577D"/>
    <w:rsid w:val="00BA5E47"/>
    <w:rsid w:val="00BA5EE3"/>
    <w:rsid w:val="00BA60DE"/>
    <w:rsid w:val="00BA643D"/>
    <w:rsid w:val="00BA64DE"/>
    <w:rsid w:val="00BA6654"/>
    <w:rsid w:val="00BA67CE"/>
    <w:rsid w:val="00BA6818"/>
    <w:rsid w:val="00BA68AB"/>
    <w:rsid w:val="00BA6AF4"/>
    <w:rsid w:val="00BA701C"/>
    <w:rsid w:val="00BA72ED"/>
    <w:rsid w:val="00BA73C4"/>
    <w:rsid w:val="00BA762A"/>
    <w:rsid w:val="00BA7773"/>
    <w:rsid w:val="00BA7BBA"/>
    <w:rsid w:val="00BA7CCF"/>
    <w:rsid w:val="00BA7D7D"/>
    <w:rsid w:val="00BA7D89"/>
    <w:rsid w:val="00BB0049"/>
    <w:rsid w:val="00BB0933"/>
    <w:rsid w:val="00BB0C4F"/>
    <w:rsid w:val="00BB0F51"/>
    <w:rsid w:val="00BB1037"/>
    <w:rsid w:val="00BB1325"/>
    <w:rsid w:val="00BB1337"/>
    <w:rsid w:val="00BB1347"/>
    <w:rsid w:val="00BB197E"/>
    <w:rsid w:val="00BB1C49"/>
    <w:rsid w:val="00BB1E19"/>
    <w:rsid w:val="00BB23AF"/>
    <w:rsid w:val="00BB25E2"/>
    <w:rsid w:val="00BB3005"/>
    <w:rsid w:val="00BB3167"/>
    <w:rsid w:val="00BB3270"/>
    <w:rsid w:val="00BB3390"/>
    <w:rsid w:val="00BB3520"/>
    <w:rsid w:val="00BB367C"/>
    <w:rsid w:val="00BB3ABF"/>
    <w:rsid w:val="00BB3B3B"/>
    <w:rsid w:val="00BB3DEA"/>
    <w:rsid w:val="00BB3EB2"/>
    <w:rsid w:val="00BB3F34"/>
    <w:rsid w:val="00BB40ED"/>
    <w:rsid w:val="00BB43BA"/>
    <w:rsid w:val="00BB44CA"/>
    <w:rsid w:val="00BB4510"/>
    <w:rsid w:val="00BB47AF"/>
    <w:rsid w:val="00BB4B84"/>
    <w:rsid w:val="00BB530E"/>
    <w:rsid w:val="00BB55A7"/>
    <w:rsid w:val="00BB58AD"/>
    <w:rsid w:val="00BB5C6E"/>
    <w:rsid w:val="00BB5C8E"/>
    <w:rsid w:val="00BB5D72"/>
    <w:rsid w:val="00BB60ED"/>
    <w:rsid w:val="00BB6657"/>
    <w:rsid w:val="00BB66AB"/>
    <w:rsid w:val="00BB677F"/>
    <w:rsid w:val="00BB6A81"/>
    <w:rsid w:val="00BB6F3D"/>
    <w:rsid w:val="00BB709B"/>
    <w:rsid w:val="00BB7292"/>
    <w:rsid w:val="00BB73E0"/>
    <w:rsid w:val="00BB73F1"/>
    <w:rsid w:val="00BB7547"/>
    <w:rsid w:val="00BB772B"/>
    <w:rsid w:val="00BB790E"/>
    <w:rsid w:val="00BB796C"/>
    <w:rsid w:val="00BB7A72"/>
    <w:rsid w:val="00BB7D86"/>
    <w:rsid w:val="00BC04B1"/>
    <w:rsid w:val="00BC04C5"/>
    <w:rsid w:val="00BC056A"/>
    <w:rsid w:val="00BC07A5"/>
    <w:rsid w:val="00BC0BBD"/>
    <w:rsid w:val="00BC0C34"/>
    <w:rsid w:val="00BC1834"/>
    <w:rsid w:val="00BC1919"/>
    <w:rsid w:val="00BC1B48"/>
    <w:rsid w:val="00BC1B50"/>
    <w:rsid w:val="00BC1CB5"/>
    <w:rsid w:val="00BC1E82"/>
    <w:rsid w:val="00BC208D"/>
    <w:rsid w:val="00BC2187"/>
    <w:rsid w:val="00BC21FB"/>
    <w:rsid w:val="00BC231F"/>
    <w:rsid w:val="00BC2359"/>
    <w:rsid w:val="00BC26E6"/>
    <w:rsid w:val="00BC2922"/>
    <w:rsid w:val="00BC2973"/>
    <w:rsid w:val="00BC2C87"/>
    <w:rsid w:val="00BC2CD6"/>
    <w:rsid w:val="00BC2F7A"/>
    <w:rsid w:val="00BC3084"/>
    <w:rsid w:val="00BC31A7"/>
    <w:rsid w:val="00BC31F3"/>
    <w:rsid w:val="00BC32CF"/>
    <w:rsid w:val="00BC33D3"/>
    <w:rsid w:val="00BC371F"/>
    <w:rsid w:val="00BC3CED"/>
    <w:rsid w:val="00BC3CFE"/>
    <w:rsid w:val="00BC3F46"/>
    <w:rsid w:val="00BC3FEC"/>
    <w:rsid w:val="00BC4061"/>
    <w:rsid w:val="00BC41B7"/>
    <w:rsid w:val="00BC4298"/>
    <w:rsid w:val="00BC4409"/>
    <w:rsid w:val="00BC4658"/>
    <w:rsid w:val="00BC4786"/>
    <w:rsid w:val="00BC48A3"/>
    <w:rsid w:val="00BC497A"/>
    <w:rsid w:val="00BC4D27"/>
    <w:rsid w:val="00BC54B4"/>
    <w:rsid w:val="00BC5714"/>
    <w:rsid w:val="00BC5761"/>
    <w:rsid w:val="00BC5B4A"/>
    <w:rsid w:val="00BC5D74"/>
    <w:rsid w:val="00BC5EFD"/>
    <w:rsid w:val="00BC623D"/>
    <w:rsid w:val="00BC6525"/>
    <w:rsid w:val="00BC6587"/>
    <w:rsid w:val="00BC6F50"/>
    <w:rsid w:val="00BC6FD1"/>
    <w:rsid w:val="00BC723F"/>
    <w:rsid w:val="00BC761D"/>
    <w:rsid w:val="00BC7728"/>
    <w:rsid w:val="00BC77A4"/>
    <w:rsid w:val="00BC7989"/>
    <w:rsid w:val="00BC7AF3"/>
    <w:rsid w:val="00BC7B20"/>
    <w:rsid w:val="00BC7CAF"/>
    <w:rsid w:val="00BC7F44"/>
    <w:rsid w:val="00BD0098"/>
    <w:rsid w:val="00BD031D"/>
    <w:rsid w:val="00BD03A8"/>
    <w:rsid w:val="00BD060C"/>
    <w:rsid w:val="00BD066C"/>
    <w:rsid w:val="00BD08B9"/>
    <w:rsid w:val="00BD115E"/>
    <w:rsid w:val="00BD122F"/>
    <w:rsid w:val="00BD132B"/>
    <w:rsid w:val="00BD1494"/>
    <w:rsid w:val="00BD1941"/>
    <w:rsid w:val="00BD19AD"/>
    <w:rsid w:val="00BD1C4B"/>
    <w:rsid w:val="00BD1C9A"/>
    <w:rsid w:val="00BD21A9"/>
    <w:rsid w:val="00BD22EE"/>
    <w:rsid w:val="00BD2320"/>
    <w:rsid w:val="00BD24AE"/>
    <w:rsid w:val="00BD2584"/>
    <w:rsid w:val="00BD2AFD"/>
    <w:rsid w:val="00BD2DB1"/>
    <w:rsid w:val="00BD32B9"/>
    <w:rsid w:val="00BD3455"/>
    <w:rsid w:val="00BD39A3"/>
    <w:rsid w:val="00BD3AFA"/>
    <w:rsid w:val="00BD3D44"/>
    <w:rsid w:val="00BD3E58"/>
    <w:rsid w:val="00BD3F70"/>
    <w:rsid w:val="00BD40A3"/>
    <w:rsid w:val="00BD4166"/>
    <w:rsid w:val="00BD4271"/>
    <w:rsid w:val="00BD4906"/>
    <w:rsid w:val="00BD5555"/>
    <w:rsid w:val="00BD5FA0"/>
    <w:rsid w:val="00BD602B"/>
    <w:rsid w:val="00BD60CF"/>
    <w:rsid w:val="00BD60FD"/>
    <w:rsid w:val="00BD6263"/>
    <w:rsid w:val="00BD62A4"/>
    <w:rsid w:val="00BD6621"/>
    <w:rsid w:val="00BD665F"/>
    <w:rsid w:val="00BD681D"/>
    <w:rsid w:val="00BD6832"/>
    <w:rsid w:val="00BD6A66"/>
    <w:rsid w:val="00BD6D39"/>
    <w:rsid w:val="00BD6F26"/>
    <w:rsid w:val="00BD6FE2"/>
    <w:rsid w:val="00BD7063"/>
    <w:rsid w:val="00BD77E7"/>
    <w:rsid w:val="00BD78BD"/>
    <w:rsid w:val="00BD7933"/>
    <w:rsid w:val="00BD7A85"/>
    <w:rsid w:val="00BD7EE3"/>
    <w:rsid w:val="00BE002A"/>
    <w:rsid w:val="00BE0148"/>
    <w:rsid w:val="00BE0387"/>
    <w:rsid w:val="00BE06D5"/>
    <w:rsid w:val="00BE0734"/>
    <w:rsid w:val="00BE0CBE"/>
    <w:rsid w:val="00BE0FA4"/>
    <w:rsid w:val="00BE116A"/>
    <w:rsid w:val="00BE11C0"/>
    <w:rsid w:val="00BE1306"/>
    <w:rsid w:val="00BE13C1"/>
    <w:rsid w:val="00BE13DF"/>
    <w:rsid w:val="00BE1741"/>
    <w:rsid w:val="00BE1846"/>
    <w:rsid w:val="00BE1A72"/>
    <w:rsid w:val="00BE1B1A"/>
    <w:rsid w:val="00BE1CFA"/>
    <w:rsid w:val="00BE1D67"/>
    <w:rsid w:val="00BE2A3D"/>
    <w:rsid w:val="00BE2CDA"/>
    <w:rsid w:val="00BE31C8"/>
    <w:rsid w:val="00BE32EC"/>
    <w:rsid w:val="00BE343D"/>
    <w:rsid w:val="00BE3474"/>
    <w:rsid w:val="00BE3625"/>
    <w:rsid w:val="00BE3737"/>
    <w:rsid w:val="00BE3852"/>
    <w:rsid w:val="00BE3AE7"/>
    <w:rsid w:val="00BE3C93"/>
    <w:rsid w:val="00BE3D1A"/>
    <w:rsid w:val="00BE3F4D"/>
    <w:rsid w:val="00BE40A7"/>
    <w:rsid w:val="00BE40C7"/>
    <w:rsid w:val="00BE414D"/>
    <w:rsid w:val="00BE4686"/>
    <w:rsid w:val="00BE484A"/>
    <w:rsid w:val="00BE48BF"/>
    <w:rsid w:val="00BE49A9"/>
    <w:rsid w:val="00BE4BF0"/>
    <w:rsid w:val="00BE4C49"/>
    <w:rsid w:val="00BE4C85"/>
    <w:rsid w:val="00BE4E64"/>
    <w:rsid w:val="00BE4EC0"/>
    <w:rsid w:val="00BE51CA"/>
    <w:rsid w:val="00BE523B"/>
    <w:rsid w:val="00BE56AF"/>
    <w:rsid w:val="00BE56BD"/>
    <w:rsid w:val="00BE5827"/>
    <w:rsid w:val="00BE5CDC"/>
    <w:rsid w:val="00BE5EB7"/>
    <w:rsid w:val="00BE63BB"/>
    <w:rsid w:val="00BE6AD4"/>
    <w:rsid w:val="00BE6E20"/>
    <w:rsid w:val="00BE6E75"/>
    <w:rsid w:val="00BE6EBB"/>
    <w:rsid w:val="00BE70EE"/>
    <w:rsid w:val="00BE7109"/>
    <w:rsid w:val="00BE7347"/>
    <w:rsid w:val="00BE735A"/>
    <w:rsid w:val="00BE7C11"/>
    <w:rsid w:val="00BE7E00"/>
    <w:rsid w:val="00BF00E7"/>
    <w:rsid w:val="00BF010F"/>
    <w:rsid w:val="00BF018F"/>
    <w:rsid w:val="00BF0572"/>
    <w:rsid w:val="00BF062D"/>
    <w:rsid w:val="00BF0A24"/>
    <w:rsid w:val="00BF1221"/>
    <w:rsid w:val="00BF139D"/>
    <w:rsid w:val="00BF1A90"/>
    <w:rsid w:val="00BF1B4A"/>
    <w:rsid w:val="00BF1C5C"/>
    <w:rsid w:val="00BF1E9F"/>
    <w:rsid w:val="00BF2018"/>
    <w:rsid w:val="00BF210A"/>
    <w:rsid w:val="00BF2365"/>
    <w:rsid w:val="00BF2416"/>
    <w:rsid w:val="00BF25F1"/>
    <w:rsid w:val="00BF288F"/>
    <w:rsid w:val="00BF2F48"/>
    <w:rsid w:val="00BF30BE"/>
    <w:rsid w:val="00BF3343"/>
    <w:rsid w:val="00BF3679"/>
    <w:rsid w:val="00BF37A4"/>
    <w:rsid w:val="00BF3D5A"/>
    <w:rsid w:val="00BF3DAB"/>
    <w:rsid w:val="00BF3E87"/>
    <w:rsid w:val="00BF3F86"/>
    <w:rsid w:val="00BF459D"/>
    <w:rsid w:val="00BF45BC"/>
    <w:rsid w:val="00BF4618"/>
    <w:rsid w:val="00BF4621"/>
    <w:rsid w:val="00BF49B6"/>
    <w:rsid w:val="00BF49EE"/>
    <w:rsid w:val="00BF4AAF"/>
    <w:rsid w:val="00BF5070"/>
    <w:rsid w:val="00BF50F4"/>
    <w:rsid w:val="00BF51F6"/>
    <w:rsid w:val="00BF5311"/>
    <w:rsid w:val="00BF53FC"/>
    <w:rsid w:val="00BF595B"/>
    <w:rsid w:val="00BF596C"/>
    <w:rsid w:val="00BF59CB"/>
    <w:rsid w:val="00BF5E22"/>
    <w:rsid w:val="00BF61DD"/>
    <w:rsid w:val="00BF657A"/>
    <w:rsid w:val="00BF66BA"/>
    <w:rsid w:val="00BF66BB"/>
    <w:rsid w:val="00BF6BE4"/>
    <w:rsid w:val="00BF6D2E"/>
    <w:rsid w:val="00BF7398"/>
    <w:rsid w:val="00BF7460"/>
    <w:rsid w:val="00BF75A4"/>
    <w:rsid w:val="00BF7803"/>
    <w:rsid w:val="00BF79D5"/>
    <w:rsid w:val="00BF7A59"/>
    <w:rsid w:val="00BF7EB7"/>
    <w:rsid w:val="00C0049C"/>
    <w:rsid w:val="00C004EE"/>
    <w:rsid w:val="00C005A2"/>
    <w:rsid w:val="00C0097A"/>
    <w:rsid w:val="00C00CF8"/>
    <w:rsid w:val="00C00FC8"/>
    <w:rsid w:val="00C01256"/>
    <w:rsid w:val="00C013D8"/>
    <w:rsid w:val="00C013E6"/>
    <w:rsid w:val="00C014DF"/>
    <w:rsid w:val="00C01896"/>
    <w:rsid w:val="00C019CF"/>
    <w:rsid w:val="00C01AE3"/>
    <w:rsid w:val="00C01BC8"/>
    <w:rsid w:val="00C01BE7"/>
    <w:rsid w:val="00C01C23"/>
    <w:rsid w:val="00C01E4F"/>
    <w:rsid w:val="00C02202"/>
    <w:rsid w:val="00C02231"/>
    <w:rsid w:val="00C023A2"/>
    <w:rsid w:val="00C023C2"/>
    <w:rsid w:val="00C026B0"/>
    <w:rsid w:val="00C02747"/>
    <w:rsid w:val="00C02836"/>
    <w:rsid w:val="00C02B7F"/>
    <w:rsid w:val="00C02B95"/>
    <w:rsid w:val="00C02BB7"/>
    <w:rsid w:val="00C02E1E"/>
    <w:rsid w:val="00C02E5C"/>
    <w:rsid w:val="00C02F1B"/>
    <w:rsid w:val="00C03421"/>
    <w:rsid w:val="00C0356A"/>
    <w:rsid w:val="00C03583"/>
    <w:rsid w:val="00C03841"/>
    <w:rsid w:val="00C03AAB"/>
    <w:rsid w:val="00C03D3B"/>
    <w:rsid w:val="00C03F20"/>
    <w:rsid w:val="00C03F91"/>
    <w:rsid w:val="00C0413C"/>
    <w:rsid w:val="00C04620"/>
    <w:rsid w:val="00C0471B"/>
    <w:rsid w:val="00C04854"/>
    <w:rsid w:val="00C048B8"/>
    <w:rsid w:val="00C048DA"/>
    <w:rsid w:val="00C04E55"/>
    <w:rsid w:val="00C04E58"/>
    <w:rsid w:val="00C0555E"/>
    <w:rsid w:val="00C057A1"/>
    <w:rsid w:val="00C05AFC"/>
    <w:rsid w:val="00C05B0D"/>
    <w:rsid w:val="00C05B93"/>
    <w:rsid w:val="00C05BF8"/>
    <w:rsid w:val="00C05E09"/>
    <w:rsid w:val="00C05E8B"/>
    <w:rsid w:val="00C05EE3"/>
    <w:rsid w:val="00C0606E"/>
    <w:rsid w:val="00C061C7"/>
    <w:rsid w:val="00C061F1"/>
    <w:rsid w:val="00C06546"/>
    <w:rsid w:val="00C066BC"/>
    <w:rsid w:val="00C069D2"/>
    <w:rsid w:val="00C06BC6"/>
    <w:rsid w:val="00C06C7D"/>
    <w:rsid w:val="00C06D8F"/>
    <w:rsid w:val="00C06E0F"/>
    <w:rsid w:val="00C07090"/>
    <w:rsid w:val="00C070C6"/>
    <w:rsid w:val="00C075E3"/>
    <w:rsid w:val="00C078CF"/>
    <w:rsid w:val="00C079A7"/>
    <w:rsid w:val="00C079C3"/>
    <w:rsid w:val="00C07B6A"/>
    <w:rsid w:val="00C07C8B"/>
    <w:rsid w:val="00C105D4"/>
    <w:rsid w:val="00C10614"/>
    <w:rsid w:val="00C1073A"/>
    <w:rsid w:val="00C1076C"/>
    <w:rsid w:val="00C108FC"/>
    <w:rsid w:val="00C1094C"/>
    <w:rsid w:val="00C10A33"/>
    <w:rsid w:val="00C10A39"/>
    <w:rsid w:val="00C10D6C"/>
    <w:rsid w:val="00C10DC3"/>
    <w:rsid w:val="00C10E23"/>
    <w:rsid w:val="00C110FA"/>
    <w:rsid w:val="00C11196"/>
    <w:rsid w:val="00C116F1"/>
    <w:rsid w:val="00C11F34"/>
    <w:rsid w:val="00C120E7"/>
    <w:rsid w:val="00C121EB"/>
    <w:rsid w:val="00C12322"/>
    <w:rsid w:val="00C123B5"/>
    <w:rsid w:val="00C12562"/>
    <w:rsid w:val="00C12689"/>
    <w:rsid w:val="00C126AF"/>
    <w:rsid w:val="00C12761"/>
    <w:rsid w:val="00C127B7"/>
    <w:rsid w:val="00C12994"/>
    <w:rsid w:val="00C12996"/>
    <w:rsid w:val="00C12DA5"/>
    <w:rsid w:val="00C12E85"/>
    <w:rsid w:val="00C12FD9"/>
    <w:rsid w:val="00C131D5"/>
    <w:rsid w:val="00C13248"/>
    <w:rsid w:val="00C1360C"/>
    <w:rsid w:val="00C13806"/>
    <w:rsid w:val="00C13A72"/>
    <w:rsid w:val="00C13B4B"/>
    <w:rsid w:val="00C13FF5"/>
    <w:rsid w:val="00C14069"/>
    <w:rsid w:val="00C1406E"/>
    <w:rsid w:val="00C140CB"/>
    <w:rsid w:val="00C14552"/>
    <w:rsid w:val="00C14586"/>
    <w:rsid w:val="00C147A4"/>
    <w:rsid w:val="00C147E1"/>
    <w:rsid w:val="00C14B61"/>
    <w:rsid w:val="00C14C5E"/>
    <w:rsid w:val="00C14C7D"/>
    <w:rsid w:val="00C153B0"/>
    <w:rsid w:val="00C155F5"/>
    <w:rsid w:val="00C159C2"/>
    <w:rsid w:val="00C15AFB"/>
    <w:rsid w:val="00C15ED5"/>
    <w:rsid w:val="00C16236"/>
    <w:rsid w:val="00C16E1D"/>
    <w:rsid w:val="00C17380"/>
    <w:rsid w:val="00C17598"/>
    <w:rsid w:val="00C17877"/>
    <w:rsid w:val="00C178FC"/>
    <w:rsid w:val="00C17AB5"/>
    <w:rsid w:val="00C17BAD"/>
    <w:rsid w:val="00C17F47"/>
    <w:rsid w:val="00C201BA"/>
    <w:rsid w:val="00C202EA"/>
    <w:rsid w:val="00C2043A"/>
    <w:rsid w:val="00C20B90"/>
    <w:rsid w:val="00C20BBC"/>
    <w:rsid w:val="00C20C90"/>
    <w:rsid w:val="00C20CCC"/>
    <w:rsid w:val="00C20DB5"/>
    <w:rsid w:val="00C21233"/>
    <w:rsid w:val="00C21595"/>
    <w:rsid w:val="00C21829"/>
    <w:rsid w:val="00C21B0A"/>
    <w:rsid w:val="00C21B5A"/>
    <w:rsid w:val="00C21E4A"/>
    <w:rsid w:val="00C21E7A"/>
    <w:rsid w:val="00C220DF"/>
    <w:rsid w:val="00C22204"/>
    <w:rsid w:val="00C2248F"/>
    <w:rsid w:val="00C225A2"/>
    <w:rsid w:val="00C225A6"/>
    <w:rsid w:val="00C22980"/>
    <w:rsid w:val="00C23085"/>
    <w:rsid w:val="00C23466"/>
    <w:rsid w:val="00C2367D"/>
    <w:rsid w:val="00C2367E"/>
    <w:rsid w:val="00C2380F"/>
    <w:rsid w:val="00C23981"/>
    <w:rsid w:val="00C241F2"/>
    <w:rsid w:val="00C2431B"/>
    <w:rsid w:val="00C243FD"/>
    <w:rsid w:val="00C245A3"/>
    <w:rsid w:val="00C2483B"/>
    <w:rsid w:val="00C249DA"/>
    <w:rsid w:val="00C24B30"/>
    <w:rsid w:val="00C25025"/>
    <w:rsid w:val="00C250C6"/>
    <w:rsid w:val="00C254C2"/>
    <w:rsid w:val="00C25757"/>
    <w:rsid w:val="00C25C90"/>
    <w:rsid w:val="00C25E84"/>
    <w:rsid w:val="00C25F56"/>
    <w:rsid w:val="00C26110"/>
    <w:rsid w:val="00C26281"/>
    <w:rsid w:val="00C262F5"/>
    <w:rsid w:val="00C26533"/>
    <w:rsid w:val="00C26B0F"/>
    <w:rsid w:val="00C272E7"/>
    <w:rsid w:val="00C2736C"/>
    <w:rsid w:val="00C275C7"/>
    <w:rsid w:val="00C27973"/>
    <w:rsid w:val="00C27993"/>
    <w:rsid w:val="00C27A13"/>
    <w:rsid w:val="00C27B6E"/>
    <w:rsid w:val="00C27C13"/>
    <w:rsid w:val="00C27C4F"/>
    <w:rsid w:val="00C30023"/>
    <w:rsid w:val="00C302B9"/>
    <w:rsid w:val="00C3047C"/>
    <w:rsid w:val="00C3055A"/>
    <w:rsid w:val="00C305BF"/>
    <w:rsid w:val="00C30827"/>
    <w:rsid w:val="00C30B88"/>
    <w:rsid w:val="00C30DAE"/>
    <w:rsid w:val="00C30E2E"/>
    <w:rsid w:val="00C310D9"/>
    <w:rsid w:val="00C31198"/>
    <w:rsid w:val="00C31338"/>
    <w:rsid w:val="00C314C4"/>
    <w:rsid w:val="00C315B4"/>
    <w:rsid w:val="00C316AB"/>
    <w:rsid w:val="00C31781"/>
    <w:rsid w:val="00C318E0"/>
    <w:rsid w:val="00C31A0F"/>
    <w:rsid w:val="00C31CC2"/>
    <w:rsid w:val="00C31E05"/>
    <w:rsid w:val="00C31E40"/>
    <w:rsid w:val="00C31F32"/>
    <w:rsid w:val="00C321C8"/>
    <w:rsid w:val="00C3240E"/>
    <w:rsid w:val="00C324D9"/>
    <w:rsid w:val="00C32633"/>
    <w:rsid w:val="00C3268D"/>
    <w:rsid w:val="00C32B01"/>
    <w:rsid w:val="00C32BA1"/>
    <w:rsid w:val="00C32FD0"/>
    <w:rsid w:val="00C331EE"/>
    <w:rsid w:val="00C33303"/>
    <w:rsid w:val="00C33371"/>
    <w:rsid w:val="00C333B8"/>
    <w:rsid w:val="00C3354B"/>
    <w:rsid w:val="00C3356C"/>
    <w:rsid w:val="00C3366C"/>
    <w:rsid w:val="00C33922"/>
    <w:rsid w:val="00C33CEF"/>
    <w:rsid w:val="00C33EAF"/>
    <w:rsid w:val="00C33EB6"/>
    <w:rsid w:val="00C33EBD"/>
    <w:rsid w:val="00C340C9"/>
    <w:rsid w:val="00C3444F"/>
    <w:rsid w:val="00C345EC"/>
    <w:rsid w:val="00C34927"/>
    <w:rsid w:val="00C34AAF"/>
    <w:rsid w:val="00C34BF2"/>
    <w:rsid w:val="00C34C3B"/>
    <w:rsid w:val="00C34D8E"/>
    <w:rsid w:val="00C35238"/>
    <w:rsid w:val="00C353DB"/>
    <w:rsid w:val="00C353E5"/>
    <w:rsid w:val="00C354A3"/>
    <w:rsid w:val="00C354CD"/>
    <w:rsid w:val="00C3552C"/>
    <w:rsid w:val="00C3578A"/>
    <w:rsid w:val="00C359AC"/>
    <w:rsid w:val="00C35A9D"/>
    <w:rsid w:val="00C35C5F"/>
    <w:rsid w:val="00C35F57"/>
    <w:rsid w:val="00C361BA"/>
    <w:rsid w:val="00C36469"/>
    <w:rsid w:val="00C3652F"/>
    <w:rsid w:val="00C366AB"/>
    <w:rsid w:val="00C366D4"/>
    <w:rsid w:val="00C366D8"/>
    <w:rsid w:val="00C36E12"/>
    <w:rsid w:val="00C3704B"/>
    <w:rsid w:val="00C37300"/>
    <w:rsid w:val="00C376CA"/>
    <w:rsid w:val="00C37734"/>
    <w:rsid w:val="00C37ABF"/>
    <w:rsid w:val="00C37CC6"/>
    <w:rsid w:val="00C37F32"/>
    <w:rsid w:val="00C40008"/>
    <w:rsid w:val="00C400F1"/>
    <w:rsid w:val="00C40569"/>
    <w:rsid w:val="00C40920"/>
    <w:rsid w:val="00C40C02"/>
    <w:rsid w:val="00C41498"/>
    <w:rsid w:val="00C41EA7"/>
    <w:rsid w:val="00C421C4"/>
    <w:rsid w:val="00C4225E"/>
    <w:rsid w:val="00C42431"/>
    <w:rsid w:val="00C424BB"/>
    <w:rsid w:val="00C424E1"/>
    <w:rsid w:val="00C425FA"/>
    <w:rsid w:val="00C42661"/>
    <w:rsid w:val="00C42711"/>
    <w:rsid w:val="00C42913"/>
    <w:rsid w:val="00C42C0C"/>
    <w:rsid w:val="00C42D37"/>
    <w:rsid w:val="00C42D55"/>
    <w:rsid w:val="00C42DBD"/>
    <w:rsid w:val="00C42F07"/>
    <w:rsid w:val="00C4335F"/>
    <w:rsid w:val="00C434E2"/>
    <w:rsid w:val="00C436F6"/>
    <w:rsid w:val="00C439EE"/>
    <w:rsid w:val="00C43B2D"/>
    <w:rsid w:val="00C442D2"/>
    <w:rsid w:val="00C4452C"/>
    <w:rsid w:val="00C44837"/>
    <w:rsid w:val="00C44955"/>
    <w:rsid w:val="00C44B7A"/>
    <w:rsid w:val="00C44ED6"/>
    <w:rsid w:val="00C44FE5"/>
    <w:rsid w:val="00C450FA"/>
    <w:rsid w:val="00C451B6"/>
    <w:rsid w:val="00C4534F"/>
    <w:rsid w:val="00C4536F"/>
    <w:rsid w:val="00C453B7"/>
    <w:rsid w:val="00C45479"/>
    <w:rsid w:val="00C4563C"/>
    <w:rsid w:val="00C4595E"/>
    <w:rsid w:val="00C45972"/>
    <w:rsid w:val="00C45AB5"/>
    <w:rsid w:val="00C45D7F"/>
    <w:rsid w:val="00C45DC7"/>
    <w:rsid w:val="00C45EB9"/>
    <w:rsid w:val="00C45F96"/>
    <w:rsid w:val="00C4604B"/>
    <w:rsid w:val="00C46091"/>
    <w:rsid w:val="00C46442"/>
    <w:rsid w:val="00C46738"/>
    <w:rsid w:val="00C46983"/>
    <w:rsid w:val="00C46C24"/>
    <w:rsid w:val="00C46C2B"/>
    <w:rsid w:val="00C4751F"/>
    <w:rsid w:val="00C475CD"/>
    <w:rsid w:val="00C4760B"/>
    <w:rsid w:val="00C47840"/>
    <w:rsid w:val="00C478A3"/>
    <w:rsid w:val="00C47939"/>
    <w:rsid w:val="00C47ACC"/>
    <w:rsid w:val="00C47B0B"/>
    <w:rsid w:val="00C47BB2"/>
    <w:rsid w:val="00C47D2C"/>
    <w:rsid w:val="00C50029"/>
    <w:rsid w:val="00C50483"/>
    <w:rsid w:val="00C50743"/>
    <w:rsid w:val="00C508E7"/>
    <w:rsid w:val="00C50C66"/>
    <w:rsid w:val="00C50E0F"/>
    <w:rsid w:val="00C512E4"/>
    <w:rsid w:val="00C5137A"/>
    <w:rsid w:val="00C5179D"/>
    <w:rsid w:val="00C517BA"/>
    <w:rsid w:val="00C519E7"/>
    <w:rsid w:val="00C51A82"/>
    <w:rsid w:val="00C51AB3"/>
    <w:rsid w:val="00C51CFC"/>
    <w:rsid w:val="00C51F6B"/>
    <w:rsid w:val="00C526BD"/>
    <w:rsid w:val="00C52859"/>
    <w:rsid w:val="00C52C17"/>
    <w:rsid w:val="00C52EB4"/>
    <w:rsid w:val="00C530AC"/>
    <w:rsid w:val="00C53181"/>
    <w:rsid w:val="00C53E57"/>
    <w:rsid w:val="00C54191"/>
    <w:rsid w:val="00C54685"/>
    <w:rsid w:val="00C54D51"/>
    <w:rsid w:val="00C550F5"/>
    <w:rsid w:val="00C5512E"/>
    <w:rsid w:val="00C55579"/>
    <w:rsid w:val="00C55617"/>
    <w:rsid w:val="00C55644"/>
    <w:rsid w:val="00C557D9"/>
    <w:rsid w:val="00C558E6"/>
    <w:rsid w:val="00C5600F"/>
    <w:rsid w:val="00C56062"/>
    <w:rsid w:val="00C561BE"/>
    <w:rsid w:val="00C5691E"/>
    <w:rsid w:val="00C57206"/>
    <w:rsid w:val="00C573ED"/>
    <w:rsid w:val="00C5760A"/>
    <w:rsid w:val="00C577B3"/>
    <w:rsid w:val="00C57917"/>
    <w:rsid w:val="00C57A88"/>
    <w:rsid w:val="00C57C40"/>
    <w:rsid w:val="00C57CEF"/>
    <w:rsid w:val="00C6080F"/>
    <w:rsid w:val="00C608BB"/>
    <w:rsid w:val="00C60959"/>
    <w:rsid w:val="00C6096A"/>
    <w:rsid w:val="00C60C31"/>
    <w:rsid w:val="00C60D4F"/>
    <w:rsid w:val="00C60D7A"/>
    <w:rsid w:val="00C61564"/>
    <w:rsid w:val="00C61635"/>
    <w:rsid w:val="00C6183C"/>
    <w:rsid w:val="00C618FA"/>
    <w:rsid w:val="00C61A31"/>
    <w:rsid w:val="00C61B44"/>
    <w:rsid w:val="00C61FC4"/>
    <w:rsid w:val="00C620EA"/>
    <w:rsid w:val="00C624CF"/>
    <w:rsid w:val="00C62654"/>
    <w:rsid w:val="00C626B8"/>
    <w:rsid w:val="00C62999"/>
    <w:rsid w:val="00C62A20"/>
    <w:rsid w:val="00C62A56"/>
    <w:rsid w:val="00C62A89"/>
    <w:rsid w:val="00C62D15"/>
    <w:rsid w:val="00C63256"/>
    <w:rsid w:val="00C63261"/>
    <w:rsid w:val="00C63490"/>
    <w:rsid w:val="00C636F5"/>
    <w:rsid w:val="00C63A46"/>
    <w:rsid w:val="00C63E04"/>
    <w:rsid w:val="00C640BB"/>
    <w:rsid w:val="00C6415C"/>
    <w:rsid w:val="00C64582"/>
    <w:rsid w:val="00C64658"/>
    <w:rsid w:val="00C648E4"/>
    <w:rsid w:val="00C64BD1"/>
    <w:rsid w:val="00C64DF7"/>
    <w:rsid w:val="00C64F7D"/>
    <w:rsid w:val="00C6503C"/>
    <w:rsid w:val="00C6518A"/>
    <w:rsid w:val="00C65299"/>
    <w:rsid w:val="00C65423"/>
    <w:rsid w:val="00C65A79"/>
    <w:rsid w:val="00C661E2"/>
    <w:rsid w:val="00C6673E"/>
    <w:rsid w:val="00C66A30"/>
    <w:rsid w:val="00C66BBE"/>
    <w:rsid w:val="00C6725C"/>
    <w:rsid w:val="00C67528"/>
    <w:rsid w:val="00C679BE"/>
    <w:rsid w:val="00C70259"/>
    <w:rsid w:val="00C702C9"/>
    <w:rsid w:val="00C705C7"/>
    <w:rsid w:val="00C70881"/>
    <w:rsid w:val="00C70CC9"/>
    <w:rsid w:val="00C70F92"/>
    <w:rsid w:val="00C71148"/>
    <w:rsid w:val="00C711CD"/>
    <w:rsid w:val="00C7152D"/>
    <w:rsid w:val="00C71F62"/>
    <w:rsid w:val="00C72028"/>
    <w:rsid w:val="00C720B7"/>
    <w:rsid w:val="00C7213D"/>
    <w:rsid w:val="00C72708"/>
    <w:rsid w:val="00C7283E"/>
    <w:rsid w:val="00C728A4"/>
    <w:rsid w:val="00C732A8"/>
    <w:rsid w:val="00C732B0"/>
    <w:rsid w:val="00C732F3"/>
    <w:rsid w:val="00C733B7"/>
    <w:rsid w:val="00C73424"/>
    <w:rsid w:val="00C734F3"/>
    <w:rsid w:val="00C738A7"/>
    <w:rsid w:val="00C7391A"/>
    <w:rsid w:val="00C73A9C"/>
    <w:rsid w:val="00C73CE0"/>
    <w:rsid w:val="00C73E23"/>
    <w:rsid w:val="00C74067"/>
    <w:rsid w:val="00C7414C"/>
    <w:rsid w:val="00C74154"/>
    <w:rsid w:val="00C7416D"/>
    <w:rsid w:val="00C742C8"/>
    <w:rsid w:val="00C74370"/>
    <w:rsid w:val="00C743AE"/>
    <w:rsid w:val="00C744D6"/>
    <w:rsid w:val="00C746A3"/>
    <w:rsid w:val="00C746D8"/>
    <w:rsid w:val="00C749B1"/>
    <w:rsid w:val="00C74AEF"/>
    <w:rsid w:val="00C74F0D"/>
    <w:rsid w:val="00C75749"/>
    <w:rsid w:val="00C759E0"/>
    <w:rsid w:val="00C75ACF"/>
    <w:rsid w:val="00C75F2F"/>
    <w:rsid w:val="00C760A2"/>
    <w:rsid w:val="00C760B8"/>
    <w:rsid w:val="00C766B4"/>
    <w:rsid w:val="00C76709"/>
    <w:rsid w:val="00C76841"/>
    <w:rsid w:val="00C76C77"/>
    <w:rsid w:val="00C76DF8"/>
    <w:rsid w:val="00C76E93"/>
    <w:rsid w:val="00C772F5"/>
    <w:rsid w:val="00C7761C"/>
    <w:rsid w:val="00C779CF"/>
    <w:rsid w:val="00C779E3"/>
    <w:rsid w:val="00C77D82"/>
    <w:rsid w:val="00C802CF"/>
    <w:rsid w:val="00C803AE"/>
    <w:rsid w:val="00C80980"/>
    <w:rsid w:val="00C80B25"/>
    <w:rsid w:val="00C80D35"/>
    <w:rsid w:val="00C80E94"/>
    <w:rsid w:val="00C81124"/>
    <w:rsid w:val="00C812EA"/>
    <w:rsid w:val="00C815C4"/>
    <w:rsid w:val="00C815D9"/>
    <w:rsid w:val="00C81B02"/>
    <w:rsid w:val="00C81BEC"/>
    <w:rsid w:val="00C81DC7"/>
    <w:rsid w:val="00C81E64"/>
    <w:rsid w:val="00C81ECA"/>
    <w:rsid w:val="00C824A2"/>
    <w:rsid w:val="00C829E4"/>
    <w:rsid w:val="00C82A2A"/>
    <w:rsid w:val="00C82C5F"/>
    <w:rsid w:val="00C82E0F"/>
    <w:rsid w:val="00C83468"/>
    <w:rsid w:val="00C835A3"/>
    <w:rsid w:val="00C836C4"/>
    <w:rsid w:val="00C8374E"/>
    <w:rsid w:val="00C838CF"/>
    <w:rsid w:val="00C838D0"/>
    <w:rsid w:val="00C83B62"/>
    <w:rsid w:val="00C83C79"/>
    <w:rsid w:val="00C83F6C"/>
    <w:rsid w:val="00C84122"/>
    <w:rsid w:val="00C8435B"/>
    <w:rsid w:val="00C84368"/>
    <w:rsid w:val="00C84454"/>
    <w:rsid w:val="00C8468D"/>
    <w:rsid w:val="00C84796"/>
    <w:rsid w:val="00C84C4E"/>
    <w:rsid w:val="00C84D24"/>
    <w:rsid w:val="00C8501D"/>
    <w:rsid w:val="00C85024"/>
    <w:rsid w:val="00C850F7"/>
    <w:rsid w:val="00C851AB"/>
    <w:rsid w:val="00C8540A"/>
    <w:rsid w:val="00C85495"/>
    <w:rsid w:val="00C8554D"/>
    <w:rsid w:val="00C85AB5"/>
    <w:rsid w:val="00C85ACD"/>
    <w:rsid w:val="00C85B90"/>
    <w:rsid w:val="00C85ED8"/>
    <w:rsid w:val="00C8601B"/>
    <w:rsid w:val="00C86114"/>
    <w:rsid w:val="00C861E2"/>
    <w:rsid w:val="00C86227"/>
    <w:rsid w:val="00C862E1"/>
    <w:rsid w:val="00C86357"/>
    <w:rsid w:val="00C86379"/>
    <w:rsid w:val="00C86879"/>
    <w:rsid w:val="00C868AC"/>
    <w:rsid w:val="00C86940"/>
    <w:rsid w:val="00C869BE"/>
    <w:rsid w:val="00C86ACF"/>
    <w:rsid w:val="00C86E09"/>
    <w:rsid w:val="00C86E5F"/>
    <w:rsid w:val="00C876F8"/>
    <w:rsid w:val="00C87744"/>
    <w:rsid w:val="00C87CFF"/>
    <w:rsid w:val="00C90182"/>
    <w:rsid w:val="00C90205"/>
    <w:rsid w:val="00C9032C"/>
    <w:rsid w:val="00C9034C"/>
    <w:rsid w:val="00C903FC"/>
    <w:rsid w:val="00C90617"/>
    <w:rsid w:val="00C9080B"/>
    <w:rsid w:val="00C90BC8"/>
    <w:rsid w:val="00C90C3A"/>
    <w:rsid w:val="00C913C4"/>
    <w:rsid w:val="00C91857"/>
    <w:rsid w:val="00C921A2"/>
    <w:rsid w:val="00C925CE"/>
    <w:rsid w:val="00C92798"/>
    <w:rsid w:val="00C92A42"/>
    <w:rsid w:val="00C92A8C"/>
    <w:rsid w:val="00C92BCF"/>
    <w:rsid w:val="00C92DD7"/>
    <w:rsid w:val="00C9315A"/>
    <w:rsid w:val="00C93384"/>
    <w:rsid w:val="00C9397E"/>
    <w:rsid w:val="00C939D0"/>
    <w:rsid w:val="00C93FF7"/>
    <w:rsid w:val="00C940D1"/>
    <w:rsid w:val="00C944BC"/>
    <w:rsid w:val="00C945C7"/>
    <w:rsid w:val="00C9469A"/>
    <w:rsid w:val="00C94767"/>
    <w:rsid w:val="00C94CE4"/>
    <w:rsid w:val="00C94DB6"/>
    <w:rsid w:val="00C95058"/>
    <w:rsid w:val="00C950FE"/>
    <w:rsid w:val="00C95274"/>
    <w:rsid w:val="00C955E4"/>
    <w:rsid w:val="00C956DD"/>
    <w:rsid w:val="00C95AB5"/>
    <w:rsid w:val="00C95F43"/>
    <w:rsid w:val="00C961C4"/>
    <w:rsid w:val="00C96226"/>
    <w:rsid w:val="00C964FA"/>
    <w:rsid w:val="00C96725"/>
    <w:rsid w:val="00C97041"/>
    <w:rsid w:val="00C971CA"/>
    <w:rsid w:val="00C97729"/>
    <w:rsid w:val="00C978A7"/>
    <w:rsid w:val="00C97A04"/>
    <w:rsid w:val="00CA03E4"/>
    <w:rsid w:val="00CA041C"/>
    <w:rsid w:val="00CA0597"/>
    <w:rsid w:val="00CA0779"/>
    <w:rsid w:val="00CA0815"/>
    <w:rsid w:val="00CA0A5D"/>
    <w:rsid w:val="00CA0BB2"/>
    <w:rsid w:val="00CA0BFA"/>
    <w:rsid w:val="00CA0CCC"/>
    <w:rsid w:val="00CA0E04"/>
    <w:rsid w:val="00CA0F17"/>
    <w:rsid w:val="00CA1193"/>
    <w:rsid w:val="00CA1887"/>
    <w:rsid w:val="00CA194B"/>
    <w:rsid w:val="00CA1985"/>
    <w:rsid w:val="00CA1997"/>
    <w:rsid w:val="00CA1C52"/>
    <w:rsid w:val="00CA1E53"/>
    <w:rsid w:val="00CA21E5"/>
    <w:rsid w:val="00CA229D"/>
    <w:rsid w:val="00CA22A1"/>
    <w:rsid w:val="00CA253C"/>
    <w:rsid w:val="00CA2572"/>
    <w:rsid w:val="00CA278B"/>
    <w:rsid w:val="00CA3312"/>
    <w:rsid w:val="00CA3583"/>
    <w:rsid w:val="00CA3648"/>
    <w:rsid w:val="00CA372D"/>
    <w:rsid w:val="00CA375F"/>
    <w:rsid w:val="00CA391C"/>
    <w:rsid w:val="00CA39DC"/>
    <w:rsid w:val="00CA3A92"/>
    <w:rsid w:val="00CA4124"/>
    <w:rsid w:val="00CA44CD"/>
    <w:rsid w:val="00CA48D5"/>
    <w:rsid w:val="00CA4950"/>
    <w:rsid w:val="00CA49FA"/>
    <w:rsid w:val="00CA4AA9"/>
    <w:rsid w:val="00CA4E95"/>
    <w:rsid w:val="00CA4F2F"/>
    <w:rsid w:val="00CA4F8B"/>
    <w:rsid w:val="00CA5008"/>
    <w:rsid w:val="00CA503B"/>
    <w:rsid w:val="00CA5040"/>
    <w:rsid w:val="00CA515F"/>
    <w:rsid w:val="00CA5365"/>
    <w:rsid w:val="00CA5427"/>
    <w:rsid w:val="00CA557F"/>
    <w:rsid w:val="00CA6053"/>
    <w:rsid w:val="00CA64F9"/>
    <w:rsid w:val="00CA6B24"/>
    <w:rsid w:val="00CA6BF9"/>
    <w:rsid w:val="00CA6CDF"/>
    <w:rsid w:val="00CA71D0"/>
    <w:rsid w:val="00CA7519"/>
    <w:rsid w:val="00CA7521"/>
    <w:rsid w:val="00CA75FD"/>
    <w:rsid w:val="00CA7906"/>
    <w:rsid w:val="00CA7E5D"/>
    <w:rsid w:val="00CB03A3"/>
    <w:rsid w:val="00CB07AB"/>
    <w:rsid w:val="00CB0A82"/>
    <w:rsid w:val="00CB0B10"/>
    <w:rsid w:val="00CB0B8D"/>
    <w:rsid w:val="00CB0DB2"/>
    <w:rsid w:val="00CB0F6B"/>
    <w:rsid w:val="00CB10AE"/>
    <w:rsid w:val="00CB129B"/>
    <w:rsid w:val="00CB180C"/>
    <w:rsid w:val="00CB18F4"/>
    <w:rsid w:val="00CB1B0D"/>
    <w:rsid w:val="00CB1C38"/>
    <w:rsid w:val="00CB1CC7"/>
    <w:rsid w:val="00CB24EB"/>
    <w:rsid w:val="00CB2759"/>
    <w:rsid w:val="00CB275D"/>
    <w:rsid w:val="00CB27DD"/>
    <w:rsid w:val="00CB2B1B"/>
    <w:rsid w:val="00CB2B43"/>
    <w:rsid w:val="00CB2BA4"/>
    <w:rsid w:val="00CB2BAD"/>
    <w:rsid w:val="00CB3057"/>
    <w:rsid w:val="00CB3440"/>
    <w:rsid w:val="00CB34B7"/>
    <w:rsid w:val="00CB369F"/>
    <w:rsid w:val="00CB3D5A"/>
    <w:rsid w:val="00CB40EE"/>
    <w:rsid w:val="00CB4244"/>
    <w:rsid w:val="00CB44AF"/>
    <w:rsid w:val="00CB4E3B"/>
    <w:rsid w:val="00CB5143"/>
    <w:rsid w:val="00CB543E"/>
    <w:rsid w:val="00CB5469"/>
    <w:rsid w:val="00CB549A"/>
    <w:rsid w:val="00CB5AD3"/>
    <w:rsid w:val="00CB5D0B"/>
    <w:rsid w:val="00CB5D1D"/>
    <w:rsid w:val="00CB6133"/>
    <w:rsid w:val="00CB6135"/>
    <w:rsid w:val="00CB622E"/>
    <w:rsid w:val="00CB6501"/>
    <w:rsid w:val="00CB6B3A"/>
    <w:rsid w:val="00CB6CE8"/>
    <w:rsid w:val="00CB6E5A"/>
    <w:rsid w:val="00CB6F4E"/>
    <w:rsid w:val="00CB6F8D"/>
    <w:rsid w:val="00CB7237"/>
    <w:rsid w:val="00CB73EE"/>
    <w:rsid w:val="00CB75B9"/>
    <w:rsid w:val="00CB7D1B"/>
    <w:rsid w:val="00CB7E24"/>
    <w:rsid w:val="00CB7F15"/>
    <w:rsid w:val="00CC006F"/>
    <w:rsid w:val="00CC00FB"/>
    <w:rsid w:val="00CC0251"/>
    <w:rsid w:val="00CC0376"/>
    <w:rsid w:val="00CC055B"/>
    <w:rsid w:val="00CC055D"/>
    <w:rsid w:val="00CC057A"/>
    <w:rsid w:val="00CC05E0"/>
    <w:rsid w:val="00CC07EC"/>
    <w:rsid w:val="00CC087B"/>
    <w:rsid w:val="00CC0BA4"/>
    <w:rsid w:val="00CC0EE1"/>
    <w:rsid w:val="00CC127F"/>
    <w:rsid w:val="00CC141E"/>
    <w:rsid w:val="00CC1435"/>
    <w:rsid w:val="00CC16C6"/>
    <w:rsid w:val="00CC1A03"/>
    <w:rsid w:val="00CC1A61"/>
    <w:rsid w:val="00CC1B34"/>
    <w:rsid w:val="00CC2055"/>
    <w:rsid w:val="00CC22E2"/>
    <w:rsid w:val="00CC235D"/>
    <w:rsid w:val="00CC25D9"/>
    <w:rsid w:val="00CC2801"/>
    <w:rsid w:val="00CC28AC"/>
    <w:rsid w:val="00CC2CFB"/>
    <w:rsid w:val="00CC2E5D"/>
    <w:rsid w:val="00CC2FF9"/>
    <w:rsid w:val="00CC3107"/>
    <w:rsid w:val="00CC3292"/>
    <w:rsid w:val="00CC3567"/>
    <w:rsid w:val="00CC371A"/>
    <w:rsid w:val="00CC4421"/>
    <w:rsid w:val="00CC48BB"/>
    <w:rsid w:val="00CC4C74"/>
    <w:rsid w:val="00CC4CEA"/>
    <w:rsid w:val="00CC50CA"/>
    <w:rsid w:val="00CC55BC"/>
    <w:rsid w:val="00CC5708"/>
    <w:rsid w:val="00CC57D3"/>
    <w:rsid w:val="00CC5EA4"/>
    <w:rsid w:val="00CC6738"/>
    <w:rsid w:val="00CC6F9E"/>
    <w:rsid w:val="00CC70EE"/>
    <w:rsid w:val="00CC7137"/>
    <w:rsid w:val="00CC796D"/>
    <w:rsid w:val="00CC7B8A"/>
    <w:rsid w:val="00CD0306"/>
    <w:rsid w:val="00CD03A8"/>
    <w:rsid w:val="00CD0401"/>
    <w:rsid w:val="00CD052F"/>
    <w:rsid w:val="00CD0597"/>
    <w:rsid w:val="00CD0598"/>
    <w:rsid w:val="00CD0BD8"/>
    <w:rsid w:val="00CD0CCC"/>
    <w:rsid w:val="00CD0EC0"/>
    <w:rsid w:val="00CD11CB"/>
    <w:rsid w:val="00CD1491"/>
    <w:rsid w:val="00CD150D"/>
    <w:rsid w:val="00CD16B7"/>
    <w:rsid w:val="00CD199B"/>
    <w:rsid w:val="00CD1C30"/>
    <w:rsid w:val="00CD1D4D"/>
    <w:rsid w:val="00CD1ECF"/>
    <w:rsid w:val="00CD20BC"/>
    <w:rsid w:val="00CD2766"/>
    <w:rsid w:val="00CD2E92"/>
    <w:rsid w:val="00CD2F06"/>
    <w:rsid w:val="00CD2FA0"/>
    <w:rsid w:val="00CD31F8"/>
    <w:rsid w:val="00CD3431"/>
    <w:rsid w:val="00CD3531"/>
    <w:rsid w:val="00CD35E0"/>
    <w:rsid w:val="00CD3962"/>
    <w:rsid w:val="00CD3C96"/>
    <w:rsid w:val="00CD404D"/>
    <w:rsid w:val="00CD40C1"/>
    <w:rsid w:val="00CD40F0"/>
    <w:rsid w:val="00CD431C"/>
    <w:rsid w:val="00CD45B6"/>
    <w:rsid w:val="00CD45DA"/>
    <w:rsid w:val="00CD4639"/>
    <w:rsid w:val="00CD47A1"/>
    <w:rsid w:val="00CD4920"/>
    <w:rsid w:val="00CD4BA9"/>
    <w:rsid w:val="00CD5784"/>
    <w:rsid w:val="00CD5A4B"/>
    <w:rsid w:val="00CD5BDD"/>
    <w:rsid w:val="00CD5FC0"/>
    <w:rsid w:val="00CD61B2"/>
    <w:rsid w:val="00CD61DA"/>
    <w:rsid w:val="00CD66AD"/>
    <w:rsid w:val="00CD6708"/>
    <w:rsid w:val="00CD6866"/>
    <w:rsid w:val="00CD6BDF"/>
    <w:rsid w:val="00CD6E80"/>
    <w:rsid w:val="00CD7014"/>
    <w:rsid w:val="00CD7114"/>
    <w:rsid w:val="00CD72E6"/>
    <w:rsid w:val="00CD72F0"/>
    <w:rsid w:val="00CD7364"/>
    <w:rsid w:val="00CD7942"/>
    <w:rsid w:val="00CD7963"/>
    <w:rsid w:val="00CD7A2E"/>
    <w:rsid w:val="00CE007A"/>
    <w:rsid w:val="00CE0101"/>
    <w:rsid w:val="00CE0243"/>
    <w:rsid w:val="00CE03F3"/>
    <w:rsid w:val="00CE0503"/>
    <w:rsid w:val="00CE0695"/>
    <w:rsid w:val="00CE0CC1"/>
    <w:rsid w:val="00CE0F3E"/>
    <w:rsid w:val="00CE1047"/>
    <w:rsid w:val="00CE10E4"/>
    <w:rsid w:val="00CE11B5"/>
    <w:rsid w:val="00CE151B"/>
    <w:rsid w:val="00CE15FA"/>
    <w:rsid w:val="00CE1849"/>
    <w:rsid w:val="00CE193A"/>
    <w:rsid w:val="00CE1990"/>
    <w:rsid w:val="00CE199C"/>
    <w:rsid w:val="00CE1DE5"/>
    <w:rsid w:val="00CE24B1"/>
    <w:rsid w:val="00CE2920"/>
    <w:rsid w:val="00CE2B2D"/>
    <w:rsid w:val="00CE2C5D"/>
    <w:rsid w:val="00CE2E09"/>
    <w:rsid w:val="00CE30B9"/>
    <w:rsid w:val="00CE34A4"/>
    <w:rsid w:val="00CE359D"/>
    <w:rsid w:val="00CE35B7"/>
    <w:rsid w:val="00CE37DD"/>
    <w:rsid w:val="00CE3A94"/>
    <w:rsid w:val="00CE3BAC"/>
    <w:rsid w:val="00CE3EF8"/>
    <w:rsid w:val="00CE41E1"/>
    <w:rsid w:val="00CE4227"/>
    <w:rsid w:val="00CE48D4"/>
    <w:rsid w:val="00CE4BAA"/>
    <w:rsid w:val="00CE4F49"/>
    <w:rsid w:val="00CE5179"/>
    <w:rsid w:val="00CE589B"/>
    <w:rsid w:val="00CE5B38"/>
    <w:rsid w:val="00CE5C36"/>
    <w:rsid w:val="00CE5D60"/>
    <w:rsid w:val="00CE61BB"/>
    <w:rsid w:val="00CE61C5"/>
    <w:rsid w:val="00CE6215"/>
    <w:rsid w:val="00CE638B"/>
    <w:rsid w:val="00CE6391"/>
    <w:rsid w:val="00CE66D3"/>
    <w:rsid w:val="00CE6702"/>
    <w:rsid w:val="00CE6BDC"/>
    <w:rsid w:val="00CE6C03"/>
    <w:rsid w:val="00CE6E6C"/>
    <w:rsid w:val="00CE6F42"/>
    <w:rsid w:val="00CE6FC4"/>
    <w:rsid w:val="00CE7005"/>
    <w:rsid w:val="00CE710E"/>
    <w:rsid w:val="00CE71AD"/>
    <w:rsid w:val="00CE7553"/>
    <w:rsid w:val="00CE75E4"/>
    <w:rsid w:val="00CE764F"/>
    <w:rsid w:val="00CE7A2B"/>
    <w:rsid w:val="00CE7C39"/>
    <w:rsid w:val="00CE7D57"/>
    <w:rsid w:val="00CF0173"/>
    <w:rsid w:val="00CF025C"/>
    <w:rsid w:val="00CF05A4"/>
    <w:rsid w:val="00CF0685"/>
    <w:rsid w:val="00CF06D0"/>
    <w:rsid w:val="00CF06E9"/>
    <w:rsid w:val="00CF095E"/>
    <w:rsid w:val="00CF0AEB"/>
    <w:rsid w:val="00CF0E86"/>
    <w:rsid w:val="00CF0EEE"/>
    <w:rsid w:val="00CF1286"/>
    <w:rsid w:val="00CF1A81"/>
    <w:rsid w:val="00CF1AF6"/>
    <w:rsid w:val="00CF1B82"/>
    <w:rsid w:val="00CF1B93"/>
    <w:rsid w:val="00CF1E75"/>
    <w:rsid w:val="00CF21D0"/>
    <w:rsid w:val="00CF26B3"/>
    <w:rsid w:val="00CF291B"/>
    <w:rsid w:val="00CF29BD"/>
    <w:rsid w:val="00CF2A3F"/>
    <w:rsid w:val="00CF34B2"/>
    <w:rsid w:val="00CF3929"/>
    <w:rsid w:val="00CF3A86"/>
    <w:rsid w:val="00CF3BAB"/>
    <w:rsid w:val="00CF3C8E"/>
    <w:rsid w:val="00CF3E53"/>
    <w:rsid w:val="00CF4BFF"/>
    <w:rsid w:val="00CF4CE0"/>
    <w:rsid w:val="00CF4ECF"/>
    <w:rsid w:val="00CF5122"/>
    <w:rsid w:val="00CF51DF"/>
    <w:rsid w:val="00CF520C"/>
    <w:rsid w:val="00CF55C1"/>
    <w:rsid w:val="00CF579F"/>
    <w:rsid w:val="00CF5C21"/>
    <w:rsid w:val="00CF5C45"/>
    <w:rsid w:val="00CF5EE4"/>
    <w:rsid w:val="00CF5FA2"/>
    <w:rsid w:val="00CF6011"/>
    <w:rsid w:val="00CF61A3"/>
    <w:rsid w:val="00CF62F5"/>
    <w:rsid w:val="00CF6373"/>
    <w:rsid w:val="00CF6434"/>
    <w:rsid w:val="00CF67F5"/>
    <w:rsid w:val="00CF688A"/>
    <w:rsid w:val="00CF6E97"/>
    <w:rsid w:val="00CF7270"/>
    <w:rsid w:val="00CF72BE"/>
    <w:rsid w:val="00CF7444"/>
    <w:rsid w:val="00CF7448"/>
    <w:rsid w:val="00CF74B4"/>
    <w:rsid w:val="00CF750C"/>
    <w:rsid w:val="00CF7BAC"/>
    <w:rsid w:val="00CF7ECA"/>
    <w:rsid w:val="00D00135"/>
    <w:rsid w:val="00D00347"/>
    <w:rsid w:val="00D00557"/>
    <w:rsid w:val="00D005D7"/>
    <w:rsid w:val="00D0084F"/>
    <w:rsid w:val="00D008FC"/>
    <w:rsid w:val="00D00A1C"/>
    <w:rsid w:val="00D00CFB"/>
    <w:rsid w:val="00D00E24"/>
    <w:rsid w:val="00D01340"/>
    <w:rsid w:val="00D0174A"/>
    <w:rsid w:val="00D01A3B"/>
    <w:rsid w:val="00D01B12"/>
    <w:rsid w:val="00D01BB5"/>
    <w:rsid w:val="00D01D38"/>
    <w:rsid w:val="00D01D85"/>
    <w:rsid w:val="00D01DFA"/>
    <w:rsid w:val="00D01F26"/>
    <w:rsid w:val="00D01F7F"/>
    <w:rsid w:val="00D02165"/>
    <w:rsid w:val="00D022E6"/>
    <w:rsid w:val="00D029AC"/>
    <w:rsid w:val="00D029B3"/>
    <w:rsid w:val="00D02A12"/>
    <w:rsid w:val="00D02B59"/>
    <w:rsid w:val="00D02C24"/>
    <w:rsid w:val="00D02C7B"/>
    <w:rsid w:val="00D02F6A"/>
    <w:rsid w:val="00D0356A"/>
    <w:rsid w:val="00D03AFE"/>
    <w:rsid w:val="00D03CC9"/>
    <w:rsid w:val="00D03DC0"/>
    <w:rsid w:val="00D03E85"/>
    <w:rsid w:val="00D03F06"/>
    <w:rsid w:val="00D03F5A"/>
    <w:rsid w:val="00D03FA1"/>
    <w:rsid w:val="00D040F9"/>
    <w:rsid w:val="00D0445D"/>
    <w:rsid w:val="00D04597"/>
    <w:rsid w:val="00D047F8"/>
    <w:rsid w:val="00D048A2"/>
    <w:rsid w:val="00D04A5F"/>
    <w:rsid w:val="00D04D36"/>
    <w:rsid w:val="00D04D87"/>
    <w:rsid w:val="00D04ECC"/>
    <w:rsid w:val="00D050FF"/>
    <w:rsid w:val="00D05300"/>
    <w:rsid w:val="00D05366"/>
    <w:rsid w:val="00D0566B"/>
    <w:rsid w:val="00D05990"/>
    <w:rsid w:val="00D05C12"/>
    <w:rsid w:val="00D05DF0"/>
    <w:rsid w:val="00D05FB8"/>
    <w:rsid w:val="00D06550"/>
    <w:rsid w:val="00D065BE"/>
    <w:rsid w:val="00D06667"/>
    <w:rsid w:val="00D06C13"/>
    <w:rsid w:val="00D06EAB"/>
    <w:rsid w:val="00D07201"/>
    <w:rsid w:val="00D07219"/>
    <w:rsid w:val="00D073E1"/>
    <w:rsid w:val="00D0787D"/>
    <w:rsid w:val="00D07BBE"/>
    <w:rsid w:val="00D07E10"/>
    <w:rsid w:val="00D07F80"/>
    <w:rsid w:val="00D106CD"/>
    <w:rsid w:val="00D10713"/>
    <w:rsid w:val="00D10843"/>
    <w:rsid w:val="00D10C5B"/>
    <w:rsid w:val="00D10CC5"/>
    <w:rsid w:val="00D10FC4"/>
    <w:rsid w:val="00D112CD"/>
    <w:rsid w:val="00D113A5"/>
    <w:rsid w:val="00D11B97"/>
    <w:rsid w:val="00D12675"/>
    <w:rsid w:val="00D126B4"/>
    <w:rsid w:val="00D12818"/>
    <w:rsid w:val="00D128B9"/>
    <w:rsid w:val="00D12904"/>
    <w:rsid w:val="00D12A45"/>
    <w:rsid w:val="00D12E11"/>
    <w:rsid w:val="00D12FF4"/>
    <w:rsid w:val="00D130BC"/>
    <w:rsid w:val="00D1320F"/>
    <w:rsid w:val="00D13273"/>
    <w:rsid w:val="00D1385F"/>
    <w:rsid w:val="00D1389E"/>
    <w:rsid w:val="00D13BA0"/>
    <w:rsid w:val="00D13D04"/>
    <w:rsid w:val="00D13F95"/>
    <w:rsid w:val="00D13F96"/>
    <w:rsid w:val="00D13FAF"/>
    <w:rsid w:val="00D14035"/>
    <w:rsid w:val="00D14575"/>
    <w:rsid w:val="00D1468F"/>
    <w:rsid w:val="00D1474C"/>
    <w:rsid w:val="00D1495F"/>
    <w:rsid w:val="00D14A03"/>
    <w:rsid w:val="00D14BA6"/>
    <w:rsid w:val="00D14DF9"/>
    <w:rsid w:val="00D153E6"/>
    <w:rsid w:val="00D154F7"/>
    <w:rsid w:val="00D15CE0"/>
    <w:rsid w:val="00D15DD2"/>
    <w:rsid w:val="00D15F56"/>
    <w:rsid w:val="00D16166"/>
    <w:rsid w:val="00D1628D"/>
    <w:rsid w:val="00D164FB"/>
    <w:rsid w:val="00D16696"/>
    <w:rsid w:val="00D166AD"/>
    <w:rsid w:val="00D167DD"/>
    <w:rsid w:val="00D1693A"/>
    <w:rsid w:val="00D16C92"/>
    <w:rsid w:val="00D16ED8"/>
    <w:rsid w:val="00D16FBF"/>
    <w:rsid w:val="00D17208"/>
    <w:rsid w:val="00D175AE"/>
    <w:rsid w:val="00D17744"/>
    <w:rsid w:val="00D17C76"/>
    <w:rsid w:val="00D17CF9"/>
    <w:rsid w:val="00D17FDD"/>
    <w:rsid w:val="00D202F6"/>
    <w:rsid w:val="00D20A99"/>
    <w:rsid w:val="00D20EEC"/>
    <w:rsid w:val="00D21182"/>
    <w:rsid w:val="00D21194"/>
    <w:rsid w:val="00D212C2"/>
    <w:rsid w:val="00D213D0"/>
    <w:rsid w:val="00D21A58"/>
    <w:rsid w:val="00D21AA7"/>
    <w:rsid w:val="00D21D69"/>
    <w:rsid w:val="00D21DC9"/>
    <w:rsid w:val="00D220FB"/>
    <w:rsid w:val="00D2216D"/>
    <w:rsid w:val="00D222FE"/>
    <w:rsid w:val="00D2235B"/>
    <w:rsid w:val="00D2237F"/>
    <w:rsid w:val="00D2257C"/>
    <w:rsid w:val="00D2259E"/>
    <w:rsid w:val="00D229E3"/>
    <w:rsid w:val="00D22B78"/>
    <w:rsid w:val="00D22E3C"/>
    <w:rsid w:val="00D22F2B"/>
    <w:rsid w:val="00D2318A"/>
    <w:rsid w:val="00D232AC"/>
    <w:rsid w:val="00D233AB"/>
    <w:rsid w:val="00D23525"/>
    <w:rsid w:val="00D2356B"/>
    <w:rsid w:val="00D23642"/>
    <w:rsid w:val="00D238D8"/>
    <w:rsid w:val="00D23BEC"/>
    <w:rsid w:val="00D23CA9"/>
    <w:rsid w:val="00D23D09"/>
    <w:rsid w:val="00D23F93"/>
    <w:rsid w:val="00D24112"/>
    <w:rsid w:val="00D24420"/>
    <w:rsid w:val="00D24497"/>
    <w:rsid w:val="00D24521"/>
    <w:rsid w:val="00D249F6"/>
    <w:rsid w:val="00D24BAA"/>
    <w:rsid w:val="00D24DD8"/>
    <w:rsid w:val="00D24E70"/>
    <w:rsid w:val="00D25103"/>
    <w:rsid w:val="00D251C1"/>
    <w:rsid w:val="00D25789"/>
    <w:rsid w:val="00D25812"/>
    <w:rsid w:val="00D2582B"/>
    <w:rsid w:val="00D25851"/>
    <w:rsid w:val="00D2607B"/>
    <w:rsid w:val="00D26089"/>
    <w:rsid w:val="00D26166"/>
    <w:rsid w:val="00D264AF"/>
    <w:rsid w:val="00D26625"/>
    <w:rsid w:val="00D266E6"/>
    <w:rsid w:val="00D2686C"/>
    <w:rsid w:val="00D26963"/>
    <w:rsid w:val="00D26CED"/>
    <w:rsid w:val="00D26E2E"/>
    <w:rsid w:val="00D26E50"/>
    <w:rsid w:val="00D26FE6"/>
    <w:rsid w:val="00D27030"/>
    <w:rsid w:val="00D27364"/>
    <w:rsid w:val="00D2736A"/>
    <w:rsid w:val="00D27433"/>
    <w:rsid w:val="00D276B1"/>
    <w:rsid w:val="00D277C0"/>
    <w:rsid w:val="00D27950"/>
    <w:rsid w:val="00D2798F"/>
    <w:rsid w:val="00D27A3C"/>
    <w:rsid w:val="00D27AFF"/>
    <w:rsid w:val="00D27B45"/>
    <w:rsid w:val="00D27DB8"/>
    <w:rsid w:val="00D27DDD"/>
    <w:rsid w:val="00D30430"/>
    <w:rsid w:val="00D3043C"/>
    <w:rsid w:val="00D30A5D"/>
    <w:rsid w:val="00D30B6C"/>
    <w:rsid w:val="00D30C02"/>
    <w:rsid w:val="00D30C75"/>
    <w:rsid w:val="00D30E12"/>
    <w:rsid w:val="00D310CF"/>
    <w:rsid w:val="00D31114"/>
    <w:rsid w:val="00D31168"/>
    <w:rsid w:val="00D313B7"/>
    <w:rsid w:val="00D314D5"/>
    <w:rsid w:val="00D3186E"/>
    <w:rsid w:val="00D3191D"/>
    <w:rsid w:val="00D319DA"/>
    <w:rsid w:val="00D31B65"/>
    <w:rsid w:val="00D31CF6"/>
    <w:rsid w:val="00D31E7A"/>
    <w:rsid w:val="00D31F7C"/>
    <w:rsid w:val="00D321AF"/>
    <w:rsid w:val="00D3234E"/>
    <w:rsid w:val="00D32601"/>
    <w:rsid w:val="00D32847"/>
    <w:rsid w:val="00D328CC"/>
    <w:rsid w:val="00D328FE"/>
    <w:rsid w:val="00D32A4C"/>
    <w:rsid w:val="00D32E43"/>
    <w:rsid w:val="00D33380"/>
    <w:rsid w:val="00D33499"/>
    <w:rsid w:val="00D339D8"/>
    <w:rsid w:val="00D3509E"/>
    <w:rsid w:val="00D351D5"/>
    <w:rsid w:val="00D351DE"/>
    <w:rsid w:val="00D35402"/>
    <w:rsid w:val="00D354D8"/>
    <w:rsid w:val="00D3575C"/>
    <w:rsid w:val="00D35816"/>
    <w:rsid w:val="00D358C2"/>
    <w:rsid w:val="00D35910"/>
    <w:rsid w:val="00D35A43"/>
    <w:rsid w:val="00D362C4"/>
    <w:rsid w:val="00D3665C"/>
    <w:rsid w:val="00D3681B"/>
    <w:rsid w:val="00D3682C"/>
    <w:rsid w:val="00D36843"/>
    <w:rsid w:val="00D36B64"/>
    <w:rsid w:val="00D36BB3"/>
    <w:rsid w:val="00D37837"/>
    <w:rsid w:val="00D3789E"/>
    <w:rsid w:val="00D37A2B"/>
    <w:rsid w:val="00D37C64"/>
    <w:rsid w:val="00D37CF7"/>
    <w:rsid w:val="00D37CFF"/>
    <w:rsid w:val="00D37EA4"/>
    <w:rsid w:val="00D37F70"/>
    <w:rsid w:val="00D401E3"/>
    <w:rsid w:val="00D403DB"/>
    <w:rsid w:val="00D40478"/>
    <w:rsid w:val="00D405F8"/>
    <w:rsid w:val="00D4077B"/>
    <w:rsid w:val="00D407B6"/>
    <w:rsid w:val="00D40A43"/>
    <w:rsid w:val="00D40C58"/>
    <w:rsid w:val="00D40D7F"/>
    <w:rsid w:val="00D40E57"/>
    <w:rsid w:val="00D410B5"/>
    <w:rsid w:val="00D41D70"/>
    <w:rsid w:val="00D4228D"/>
    <w:rsid w:val="00D4256A"/>
    <w:rsid w:val="00D42606"/>
    <w:rsid w:val="00D42706"/>
    <w:rsid w:val="00D4271D"/>
    <w:rsid w:val="00D42D03"/>
    <w:rsid w:val="00D42E97"/>
    <w:rsid w:val="00D43489"/>
    <w:rsid w:val="00D437A0"/>
    <w:rsid w:val="00D43888"/>
    <w:rsid w:val="00D44390"/>
    <w:rsid w:val="00D443AD"/>
    <w:rsid w:val="00D448FB"/>
    <w:rsid w:val="00D44C13"/>
    <w:rsid w:val="00D4503F"/>
    <w:rsid w:val="00D45667"/>
    <w:rsid w:val="00D456B5"/>
    <w:rsid w:val="00D45ACA"/>
    <w:rsid w:val="00D45DE6"/>
    <w:rsid w:val="00D45E30"/>
    <w:rsid w:val="00D462B4"/>
    <w:rsid w:val="00D465FF"/>
    <w:rsid w:val="00D4679C"/>
    <w:rsid w:val="00D469DD"/>
    <w:rsid w:val="00D46A8F"/>
    <w:rsid w:val="00D46D86"/>
    <w:rsid w:val="00D46DAE"/>
    <w:rsid w:val="00D46FA3"/>
    <w:rsid w:val="00D47023"/>
    <w:rsid w:val="00D473C6"/>
    <w:rsid w:val="00D47463"/>
    <w:rsid w:val="00D474DE"/>
    <w:rsid w:val="00D4750C"/>
    <w:rsid w:val="00D47678"/>
    <w:rsid w:val="00D47741"/>
    <w:rsid w:val="00D4788E"/>
    <w:rsid w:val="00D47A99"/>
    <w:rsid w:val="00D47D4C"/>
    <w:rsid w:val="00D5017A"/>
    <w:rsid w:val="00D501B5"/>
    <w:rsid w:val="00D5066E"/>
    <w:rsid w:val="00D50906"/>
    <w:rsid w:val="00D50917"/>
    <w:rsid w:val="00D509C9"/>
    <w:rsid w:val="00D50BD8"/>
    <w:rsid w:val="00D5115F"/>
    <w:rsid w:val="00D511A1"/>
    <w:rsid w:val="00D512BC"/>
    <w:rsid w:val="00D5145A"/>
    <w:rsid w:val="00D5149B"/>
    <w:rsid w:val="00D51B4D"/>
    <w:rsid w:val="00D51B66"/>
    <w:rsid w:val="00D51C05"/>
    <w:rsid w:val="00D51CB6"/>
    <w:rsid w:val="00D51D8A"/>
    <w:rsid w:val="00D51E57"/>
    <w:rsid w:val="00D52174"/>
    <w:rsid w:val="00D52514"/>
    <w:rsid w:val="00D527F6"/>
    <w:rsid w:val="00D52BE8"/>
    <w:rsid w:val="00D52D96"/>
    <w:rsid w:val="00D52D9E"/>
    <w:rsid w:val="00D52DB4"/>
    <w:rsid w:val="00D52DDA"/>
    <w:rsid w:val="00D52FC2"/>
    <w:rsid w:val="00D53077"/>
    <w:rsid w:val="00D53129"/>
    <w:rsid w:val="00D531B1"/>
    <w:rsid w:val="00D53916"/>
    <w:rsid w:val="00D53988"/>
    <w:rsid w:val="00D53D57"/>
    <w:rsid w:val="00D53D80"/>
    <w:rsid w:val="00D53EBD"/>
    <w:rsid w:val="00D540B1"/>
    <w:rsid w:val="00D543A5"/>
    <w:rsid w:val="00D5496A"/>
    <w:rsid w:val="00D549AD"/>
    <w:rsid w:val="00D54CD3"/>
    <w:rsid w:val="00D54F8C"/>
    <w:rsid w:val="00D552F3"/>
    <w:rsid w:val="00D553F7"/>
    <w:rsid w:val="00D555B0"/>
    <w:rsid w:val="00D555B2"/>
    <w:rsid w:val="00D55688"/>
    <w:rsid w:val="00D55AD8"/>
    <w:rsid w:val="00D55C33"/>
    <w:rsid w:val="00D55D35"/>
    <w:rsid w:val="00D55E08"/>
    <w:rsid w:val="00D55F0A"/>
    <w:rsid w:val="00D56213"/>
    <w:rsid w:val="00D5638C"/>
    <w:rsid w:val="00D563A1"/>
    <w:rsid w:val="00D564D1"/>
    <w:rsid w:val="00D56532"/>
    <w:rsid w:val="00D5656F"/>
    <w:rsid w:val="00D56939"/>
    <w:rsid w:val="00D56C2E"/>
    <w:rsid w:val="00D57009"/>
    <w:rsid w:val="00D5729B"/>
    <w:rsid w:val="00D574A3"/>
    <w:rsid w:val="00D57632"/>
    <w:rsid w:val="00D57679"/>
    <w:rsid w:val="00D57921"/>
    <w:rsid w:val="00D57941"/>
    <w:rsid w:val="00D579DE"/>
    <w:rsid w:val="00D579E0"/>
    <w:rsid w:val="00D57B1B"/>
    <w:rsid w:val="00D57E55"/>
    <w:rsid w:val="00D57F48"/>
    <w:rsid w:val="00D6074B"/>
    <w:rsid w:val="00D60D8C"/>
    <w:rsid w:val="00D60FC2"/>
    <w:rsid w:val="00D61148"/>
    <w:rsid w:val="00D6116B"/>
    <w:rsid w:val="00D61428"/>
    <w:rsid w:val="00D614D4"/>
    <w:rsid w:val="00D6186A"/>
    <w:rsid w:val="00D61CEA"/>
    <w:rsid w:val="00D61DAD"/>
    <w:rsid w:val="00D61EE8"/>
    <w:rsid w:val="00D61F17"/>
    <w:rsid w:val="00D62014"/>
    <w:rsid w:val="00D6201C"/>
    <w:rsid w:val="00D622E3"/>
    <w:rsid w:val="00D6238F"/>
    <w:rsid w:val="00D623A9"/>
    <w:rsid w:val="00D6283C"/>
    <w:rsid w:val="00D6318F"/>
    <w:rsid w:val="00D634CD"/>
    <w:rsid w:val="00D63575"/>
    <w:rsid w:val="00D6363F"/>
    <w:rsid w:val="00D63720"/>
    <w:rsid w:val="00D63D66"/>
    <w:rsid w:val="00D63FD6"/>
    <w:rsid w:val="00D64104"/>
    <w:rsid w:val="00D646F9"/>
    <w:rsid w:val="00D647A4"/>
    <w:rsid w:val="00D647E2"/>
    <w:rsid w:val="00D64835"/>
    <w:rsid w:val="00D64916"/>
    <w:rsid w:val="00D64ACA"/>
    <w:rsid w:val="00D64D89"/>
    <w:rsid w:val="00D64FEC"/>
    <w:rsid w:val="00D65066"/>
    <w:rsid w:val="00D650D2"/>
    <w:rsid w:val="00D65513"/>
    <w:rsid w:val="00D655CE"/>
    <w:rsid w:val="00D65783"/>
    <w:rsid w:val="00D65834"/>
    <w:rsid w:val="00D6594B"/>
    <w:rsid w:val="00D65AC1"/>
    <w:rsid w:val="00D65B25"/>
    <w:rsid w:val="00D66162"/>
    <w:rsid w:val="00D661D8"/>
    <w:rsid w:val="00D66206"/>
    <w:rsid w:val="00D663D7"/>
    <w:rsid w:val="00D6645F"/>
    <w:rsid w:val="00D66827"/>
    <w:rsid w:val="00D66A4B"/>
    <w:rsid w:val="00D66B9A"/>
    <w:rsid w:val="00D66C4F"/>
    <w:rsid w:val="00D66D50"/>
    <w:rsid w:val="00D66D96"/>
    <w:rsid w:val="00D66DD6"/>
    <w:rsid w:val="00D6705E"/>
    <w:rsid w:val="00D672F0"/>
    <w:rsid w:val="00D677A0"/>
    <w:rsid w:val="00D67969"/>
    <w:rsid w:val="00D67B7C"/>
    <w:rsid w:val="00D67D9A"/>
    <w:rsid w:val="00D70428"/>
    <w:rsid w:val="00D7050E"/>
    <w:rsid w:val="00D70653"/>
    <w:rsid w:val="00D70A16"/>
    <w:rsid w:val="00D70A76"/>
    <w:rsid w:val="00D70A9D"/>
    <w:rsid w:val="00D70EA4"/>
    <w:rsid w:val="00D71150"/>
    <w:rsid w:val="00D7119F"/>
    <w:rsid w:val="00D7157C"/>
    <w:rsid w:val="00D715F5"/>
    <w:rsid w:val="00D71997"/>
    <w:rsid w:val="00D71A66"/>
    <w:rsid w:val="00D71DEA"/>
    <w:rsid w:val="00D71E54"/>
    <w:rsid w:val="00D71F36"/>
    <w:rsid w:val="00D720AF"/>
    <w:rsid w:val="00D72300"/>
    <w:rsid w:val="00D72369"/>
    <w:rsid w:val="00D72622"/>
    <w:rsid w:val="00D72B39"/>
    <w:rsid w:val="00D72DE4"/>
    <w:rsid w:val="00D72F99"/>
    <w:rsid w:val="00D732BC"/>
    <w:rsid w:val="00D73311"/>
    <w:rsid w:val="00D73918"/>
    <w:rsid w:val="00D73A73"/>
    <w:rsid w:val="00D73D48"/>
    <w:rsid w:val="00D73E86"/>
    <w:rsid w:val="00D73EA1"/>
    <w:rsid w:val="00D73F54"/>
    <w:rsid w:val="00D742A4"/>
    <w:rsid w:val="00D74363"/>
    <w:rsid w:val="00D74387"/>
    <w:rsid w:val="00D74A59"/>
    <w:rsid w:val="00D74D2B"/>
    <w:rsid w:val="00D74E30"/>
    <w:rsid w:val="00D75626"/>
    <w:rsid w:val="00D75755"/>
    <w:rsid w:val="00D757A1"/>
    <w:rsid w:val="00D759EC"/>
    <w:rsid w:val="00D75B56"/>
    <w:rsid w:val="00D761B0"/>
    <w:rsid w:val="00D76336"/>
    <w:rsid w:val="00D765F4"/>
    <w:rsid w:val="00D76A4D"/>
    <w:rsid w:val="00D76B01"/>
    <w:rsid w:val="00D76C48"/>
    <w:rsid w:val="00D76CD3"/>
    <w:rsid w:val="00D7712A"/>
    <w:rsid w:val="00D774B0"/>
    <w:rsid w:val="00D775BE"/>
    <w:rsid w:val="00D775D0"/>
    <w:rsid w:val="00D779A2"/>
    <w:rsid w:val="00D779B0"/>
    <w:rsid w:val="00D77C66"/>
    <w:rsid w:val="00D77C8D"/>
    <w:rsid w:val="00D77CDA"/>
    <w:rsid w:val="00D77E81"/>
    <w:rsid w:val="00D77F2B"/>
    <w:rsid w:val="00D807F5"/>
    <w:rsid w:val="00D80E46"/>
    <w:rsid w:val="00D81019"/>
    <w:rsid w:val="00D8109D"/>
    <w:rsid w:val="00D810FD"/>
    <w:rsid w:val="00D81201"/>
    <w:rsid w:val="00D816C8"/>
    <w:rsid w:val="00D8188B"/>
    <w:rsid w:val="00D818BE"/>
    <w:rsid w:val="00D818CF"/>
    <w:rsid w:val="00D819B8"/>
    <w:rsid w:val="00D81A27"/>
    <w:rsid w:val="00D81A28"/>
    <w:rsid w:val="00D81C57"/>
    <w:rsid w:val="00D81FC0"/>
    <w:rsid w:val="00D82712"/>
    <w:rsid w:val="00D828E5"/>
    <w:rsid w:val="00D82941"/>
    <w:rsid w:val="00D831EC"/>
    <w:rsid w:val="00D8339D"/>
    <w:rsid w:val="00D835D5"/>
    <w:rsid w:val="00D83E33"/>
    <w:rsid w:val="00D83FCF"/>
    <w:rsid w:val="00D840F3"/>
    <w:rsid w:val="00D842F0"/>
    <w:rsid w:val="00D844CA"/>
    <w:rsid w:val="00D84707"/>
    <w:rsid w:val="00D84935"/>
    <w:rsid w:val="00D84B64"/>
    <w:rsid w:val="00D84BE9"/>
    <w:rsid w:val="00D84C64"/>
    <w:rsid w:val="00D84E28"/>
    <w:rsid w:val="00D8548B"/>
    <w:rsid w:val="00D8552D"/>
    <w:rsid w:val="00D85609"/>
    <w:rsid w:val="00D8561A"/>
    <w:rsid w:val="00D85815"/>
    <w:rsid w:val="00D8595C"/>
    <w:rsid w:val="00D859B6"/>
    <w:rsid w:val="00D859DD"/>
    <w:rsid w:val="00D85D5E"/>
    <w:rsid w:val="00D85EBF"/>
    <w:rsid w:val="00D86526"/>
    <w:rsid w:val="00D86566"/>
    <w:rsid w:val="00D86AC4"/>
    <w:rsid w:val="00D86DC5"/>
    <w:rsid w:val="00D86F00"/>
    <w:rsid w:val="00D871A2"/>
    <w:rsid w:val="00D871D7"/>
    <w:rsid w:val="00D8744B"/>
    <w:rsid w:val="00D874CC"/>
    <w:rsid w:val="00D87816"/>
    <w:rsid w:val="00D87852"/>
    <w:rsid w:val="00D879D5"/>
    <w:rsid w:val="00D87A61"/>
    <w:rsid w:val="00D87D7F"/>
    <w:rsid w:val="00D87FFD"/>
    <w:rsid w:val="00D902E1"/>
    <w:rsid w:val="00D90649"/>
    <w:rsid w:val="00D9068C"/>
    <w:rsid w:val="00D90831"/>
    <w:rsid w:val="00D90856"/>
    <w:rsid w:val="00D91198"/>
    <w:rsid w:val="00D91200"/>
    <w:rsid w:val="00D917C9"/>
    <w:rsid w:val="00D917CB"/>
    <w:rsid w:val="00D91C41"/>
    <w:rsid w:val="00D91D61"/>
    <w:rsid w:val="00D91F1F"/>
    <w:rsid w:val="00D9200D"/>
    <w:rsid w:val="00D920E3"/>
    <w:rsid w:val="00D92114"/>
    <w:rsid w:val="00D9258B"/>
    <w:rsid w:val="00D927C2"/>
    <w:rsid w:val="00D92841"/>
    <w:rsid w:val="00D92A6C"/>
    <w:rsid w:val="00D92AA2"/>
    <w:rsid w:val="00D92B26"/>
    <w:rsid w:val="00D92CAE"/>
    <w:rsid w:val="00D92DEF"/>
    <w:rsid w:val="00D92E45"/>
    <w:rsid w:val="00D92FD8"/>
    <w:rsid w:val="00D931EE"/>
    <w:rsid w:val="00D9323E"/>
    <w:rsid w:val="00D934E2"/>
    <w:rsid w:val="00D93C8B"/>
    <w:rsid w:val="00D93FBA"/>
    <w:rsid w:val="00D94332"/>
    <w:rsid w:val="00D949F3"/>
    <w:rsid w:val="00D94A1E"/>
    <w:rsid w:val="00D94A5C"/>
    <w:rsid w:val="00D94AB7"/>
    <w:rsid w:val="00D94E74"/>
    <w:rsid w:val="00D94F7B"/>
    <w:rsid w:val="00D950B1"/>
    <w:rsid w:val="00D9519C"/>
    <w:rsid w:val="00D951A4"/>
    <w:rsid w:val="00D953FC"/>
    <w:rsid w:val="00D95604"/>
    <w:rsid w:val="00D9593E"/>
    <w:rsid w:val="00D95A37"/>
    <w:rsid w:val="00D960A2"/>
    <w:rsid w:val="00D961D3"/>
    <w:rsid w:val="00D963A9"/>
    <w:rsid w:val="00D96687"/>
    <w:rsid w:val="00D9673C"/>
    <w:rsid w:val="00D96B80"/>
    <w:rsid w:val="00D96BD5"/>
    <w:rsid w:val="00D97887"/>
    <w:rsid w:val="00D97A76"/>
    <w:rsid w:val="00D97B6D"/>
    <w:rsid w:val="00D97BEE"/>
    <w:rsid w:val="00D97CB9"/>
    <w:rsid w:val="00D97F46"/>
    <w:rsid w:val="00DA0487"/>
    <w:rsid w:val="00DA05FC"/>
    <w:rsid w:val="00DA082B"/>
    <w:rsid w:val="00DA0C87"/>
    <w:rsid w:val="00DA0DF7"/>
    <w:rsid w:val="00DA0EE5"/>
    <w:rsid w:val="00DA0EF4"/>
    <w:rsid w:val="00DA1309"/>
    <w:rsid w:val="00DA143D"/>
    <w:rsid w:val="00DA145A"/>
    <w:rsid w:val="00DA1A01"/>
    <w:rsid w:val="00DA1A73"/>
    <w:rsid w:val="00DA1B3A"/>
    <w:rsid w:val="00DA1EC8"/>
    <w:rsid w:val="00DA1F7C"/>
    <w:rsid w:val="00DA2024"/>
    <w:rsid w:val="00DA2450"/>
    <w:rsid w:val="00DA268A"/>
    <w:rsid w:val="00DA270D"/>
    <w:rsid w:val="00DA299B"/>
    <w:rsid w:val="00DA2D8E"/>
    <w:rsid w:val="00DA3705"/>
    <w:rsid w:val="00DA38BD"/>
    <w:rsid w:val="00DA3980"/>
    <w:rsid w:val="00DA39D8"/>
    <w:rsid w:val="00DA3A9A"/>
    <w:rsid w:val="00DA3E20"/>
    <w:rsid w:val="00DA3E85"/>
    <w:rsid w:val="00DA41BC"/>
    <w:rsid w:val="00DA4DEC"/>
    <w:rsid w:val="00DA5098"/>
    <w:rsid w:val="00DA52B9"/>
    <w:rsid w:val="00DA58F0"/>
    <w:rsid w:val="00DA5947"/>
    <w:rsid w:val="00DA5BDE"/>
    <w:rsid w:val="00DA5F0E"/>
    <w:rsid w:val="00DA5F72"/>
    <w:rsid w:val="00DA610F"/>
    <w:rsid w:val="00DA6155"/>
    <w:rsid w:val="00DA62F1"/>
    <w:rsid w:val="00DA63EB"/>
    <w:rsid w:val="00DA64DB"/>
    <w:rsid w:val="00DA68DA"/>
    <w:rsid w:val="00DA6971"/>
    <w:rsid w:val="00DA6F73"/>
    <w:rsid w:val="00DA6FB5"/>
    <w:rsid w:val="00DA706D"/>
    <w:rsid w:val="00DA7242"/>
    <w:rsid w:val="00DA7288"/>
    <w:rsid w:val="00DA7630"/>
    <w:rsid w:val="00DA782D"/>
    <w:rsid w:val="00DA78DF"/>
    <w:rsid w:val="00DA7914"/>
    <w:rsid w:val="00DA7B0B"/>
    <w:rsid w:val="00DA7B14"/>
    <w:rsid w:val="00DA7EEE"/>
    <w:rsid w:val="00DB0119"/>
    <w:rsid w:val="00DB0367"/>
    <w:rsid w:val="00DB08FC"/>
    <w:rsid w:val="00DB0EAD"/>
    <w:rsid w:val="00DB0F68"/>
    <w:rsid w:val="00DB0F83"/>
    <w:rsid w:val="00DB11FE"/>
    <w:rsid w:val="00DB1C03"/>
    <w:rsid w:val="00DB1C6D"/>
    <w:rsid w:val="00DB1F82"/>
    <w:rsid w:val="00DB1F8C"/>
    <w:rsid w:val="00DB22D1"/>
    <w:rsid w:val="00DB27F3"/>
    <w:rsid w:val="00DB2882"/>
    <w:rsid w:val="00DB291C"/>
    <w:rsid w:val="00DB2E47"/>
    <w:rsid w:val="00DB3091"/>
    <w:rsid w:val="00DB3106"/>
    <w:rsid w:val="00DB3343"/>
    <w:rsid w:val="00DB34FC"/>
    <w:rsid w:val="00DB3558"/>
    <w:rsid w:val="00DB35BA"/>
    <w:rsid w:val="00DB35E8"/>
    <w:rsid w:val="00DB36C9"/>
    <w:rsid w:val="00DB3B85"/>
    <w:rsid w:val="00DB3CC0"/>
    <w:rsid w:val="00DB448D"/>
    <w:rsid w:val="00DB47BE"/>
    <w:rsid w:val="00DB4B5C"/>
    <w:rsid w:val="00DB4BBD"/>
    <w:rsid w:val="00DB4D4E"/>
    <w:rsid w:val="00DB4D8B"/>
    <w:rsid w:val="00DB5328"/>
    <w:rsid w:val="00DB58CB"/>
    <w:rsid w:val="00DB5D2E"/>
    <w:rsid w:val="00DB60CD"/>
    <w:rsid w:val="00DB61AC"/>
    <w:rsid w:val="00DB684A"/>
    <w:rsid w:val="00DB6A75"/>
    <w:rsid w:val="00DB6B58"/>
    <w:rsid w:val="00DB6FAC"/>
    <w:rsid w:val="00DB6FAD"/>
    <w:rsid w:val="00DB71CB"/>
    <w:rsid w:val="00DB7389"/>
    <w:rsid w:val="00DB781E"/>
    <w:rsid w:val="00DB7A33"/>
    <w:rsid w:val="00DB7DC2"/>
    <w:rsid w:val="00DB7F9B"/>
    <w:rsid w:val="00DC0095"/>
    <w:rsid w:val="00DC0B97"/>
    <w:rsid w:val="00DC0BAE"/>
    <w:rsid w:val="00DC0CF8"/>
    <w:rsid w:val="00DC138E"/>
    <w:rsid w:val="00DC1889"/>
    <w:rsid w:val="00DC1930"/>
    <w:rsid w:val="00DC199E"/>
    <w:rsid w:val="00DC1B32"/>
    <w:rsid w:val="00DC1C9D"/>
    <w:rsid w:val="00DC1CB1"/>
    <w:rsid w:val="00DC2059"/>
    <w:rsid w:val="00DC2237"/>
    <w:rsid w:val="00DC2348"/>
    <w:rsid w:val="00DC24BF"/>
    <w:rsid w:val="00DC2676"/>
    <w:rsid w:val="00DC275E"/>
    <w:rsid w:val="00DC2841"/>
    <w:rsid w:val="00DC28CE"/>
    <w:rsid w:val="00DC2975"/>
    <w:rsid w:val="00DC2B36"/>
    <w:rsid w:val="00DC2BFF"/>
    <w:rsid w:val="00DC2FC5"/>
    <w:rsid w:val="00DC32D7"/>
    <w:rsid w:val="00DC3303"/>
    <w:rsid w:val="00DC330E"/>
    <w:rsid w:val="00DC3317"/>
    <w:rsid w:val="00DC3332"/>
    <w:rsid w:val="00DC3343"/>
    <w:rsid w:val="00DC3FC5"/>
    <w:rsid w:val="00DC4365"/>
    <w:rsid w:val="00DC4484"/>
    <w:rsid w:val="00DC465A"/>
    <w:rsid w:val="00DC4664"/>
    <w:rsid w:val="00DC4A47"/>
    <w:rsid w:val="00DC4B9A"/>
    <w:rsid w:val="00DC4BDE"/>
    <w:rsid w:val="00DC4DB2"/>
    <w:rsid w:val="00DC5119"/>
    <w:rsid w:val="00DC51A0"/>
    <w:rsid w:val="00DC58E4"/>
    <w:rsid w:val="00DC5950"/>
    <w:rsid w:val="00DC5970"/>
    <w:rsid w:val="00DC5F2F"/>
    <w:rsid w:val="00DC612B"/>
    <w:rsid w:val="00DC6155"/>
    <w:rsid w:val="00DC6220"/>
    <w:rsid w:val="00DC6373"/>
    <w:rsid w:val="00DC6487"/>
    <w:rsid w:val="00DC64A5"/>
    <w:rsid w:val="00DC6538"/>
    <w:rsid w:val="00DC65B0"/>
    <w:rsid w:val="00DC67CB"/>
    <w:rsid w:val="00DC6BBC"/>
    <w:rsid w:val="00DC6C57"/>
    <w:rsid w:val="00DC72AA"/>
    <w:rsid w:val="00DC72BB"/>
    <w:rsid w:val="00DC735C"/>
    <w:rsid w:val="00DC76D0"/>
    <w:rsid w:val="00DC7BA7"/>
    <w:rsid w:val="00DC7BC9"/>
    <w:rsid w:val="00DC7C9E"/>
    <w:rsid w:val="00DC7D39"/>
    <w:rsid w:val="00DC7D60"/>
    <w:rsid w:val="00DC7E13"/>
    <w:rsid w:val="00DC7EE7"/>
    <w:rsid w:val="00DD01A6"/>
    <w:rsid w:val="00DD062C"/>
    <w:rsid w:val="00DD0A7B"/>
    <w:rsid w:val="00DD0BE0"/>
    <w:rsid w:val="00DD0D40"/>
    <w:rsid w:val="00DD0D89"/>
    <w:rsid w:val="00DD125E"/>
    <w:rsid w:val="00DD15CF"/>
    <w:rsid w:val="00DD17B0"/>
    <w:rsid w:val="00DD1DFB"/>
    <w:rsid w:val="00DD1E79"/>
    <w:rsid w:val="00DD1FAE"/>
    <w:rsid w:val="00DD2212"/>
    <w:rsid w:val="00DD2847"/>
    <w:rsid w:val="00DD2E58"/>
    <w:rsid w:val="00DD30E8"/>
    <w:rsid w:val="00DD326B"/>
    <w:rsid w:val="00DD343F"/>
    <w:rsid w:val="00DD35CA"/>
    <w:rsid w:val="00DD3708"/>
    <w:rsid w:val="00DD3920"/>
    <w:rsid w:val="00DD3A1B"/>
    <w:rsid w:val="00DD3C2A"/>
    <w:rsid w:val="00DD3C8A"/>
    <w:rsid w:val="00DD3D3D"/>
    <w:rsid w:val="00DD3FE1"/>
    <w:rsid w:val="00DD424A"/>
    <w:rsid w:val="00DD47BD"/>
    <w:rsid w:val="00DD4A38"/>
    <w:rsid w:val="00DD4C18"/>
    <w:rsid w:val="00DD4CF1"/>
    <w:rsid w:val="00DD4E04"/>
    <w:rsid w:val="00DD4F05"/>
    <w:rsid w:val="00DD51DC"/>
    <w:rsid w:val="00DD5350"/>
    <w:rsid w:val="00DD541D"/>
    <w:rsid w:val="00DD547F"/>
    <w:rsid w:val="00DD54D0"/>
    <w:rsid w:val="00DD586A"/>
    <w:rsid w:val="00DD5C13"/>
    <w:rsid w:val="00DD5D7B"/>
    <w:rsid w:val="00DD5FD5"/>
    <w:rsid w:val="00DD6359"/>
    <w:rsid w:val="00DD637A"/>
    <w:rsid w:val="00DD63D0"/>
    <w:rsid w:val="00DD6801"/>
    <w:rsid w:val="00DD6E54"/>
    <w:rsid w:val="00DD724D"/>
    <w:rsid w:val="00DD7439"/>
    <w:rsid w:val="00DD74C8"/>
    <w:rsid w:val="00DD7722"/>
    <w:rsid w:val="00DD7A29"/>
    <w:rsid w:val="00DD7C30"/>
    <w:rsid w:val="00DE0105"/>
    <w:rsid w:val="00DE04A1"/>
    <w:rsid w:val="00DE06C9"/>
    <w:rsid w:val="00DE1311"/>
    <w:rsid w:val="00DE1562"/>
    <w:rsid w:val="00DE16D0"/>
    <w:rsid w:val="00DE187A"/>
    <w:rsid w:val="00DE197C"/>
    <w:rsid w:val="00DE1BC2"/>
    <w:rsid w:val="00DE1EA9"/>
    <w:rsid w:val="00DE2247"/>
    <w:rsid w:val="00DE27AC"/>
    <w:rsid w:val="00DE2A7B"/>
    <w:rsid w:val="00DE2E38"/>
    <w:rsid w:val="00DE2EBD"/>
    <w:rsid w:val="00DE3114"/>
    <w:rsid w:val="00DE3165"/>
    <w:rsid w:val="00DE31ED"/>
    <w:rsid w:val="00DE334F"/>
    <w:rsid w:val="00DE339C"/>
    <w:rsid w:val="00DE33D4"/>
    <w:rsid w:val="00DE377D"/>
    <w:rsid w:val="00DE38E8"/>
    <w:rsid w:val="00DE3AE7"/>
    <w:rsid w:val="00DE3D3C"/>
    <w:rsid w:val="00DE3DE4"/>
    <w:rsid w:val="00DE41CA"/>
    <w:rsid w:val="00DE42F2"/>
    <w:rsid w:val="00DE46D8"/>
    <w:rsid w:val="00DE47F7"/>
    <w:rsid w:val="00DE4805"/>
    <w:rsid w:val="00DE49C1"/>
    <w:rsid w:val="00DE5423"/>
    <w:rsid w:val="00DE552F"/>
    <w:rsid w:val="00DE5551"/>
    <w:rsid w:val="00DE55C0"/>
    <w:rsid w:val="00DE5837"/>
    <w:rsid w:val="00DE5F2D"/>
    <w:rsid w:val="00DE615A"/>
    <w:rsid w:val="00DE6168"/>
    <w:rsid w:val="00DE64A2"/>
    <w:rsid w:val="00DE654E"/>
    <w:rsid w:val="00DE6E76"/>
    <w:rsid w:val="00DE6F2B"/>
    <w:rsid w:val="00DE7087"/>
    <w:rsid w:val="00DE7277"/>
    <w:rsid w:val="00DE7441"/>
    <w:rsid w:val="00DE767B"/>
    <w:rsid w:val="00DE777C"/>
    <w:rsid w:val="00DE77E5"/>
    <w:rsid w:val="00DE7822"/>
    <w:rsid w:val="00DE7849"/>
    <w:rsid w:val="00DE78A0"/>
    <w:rsid w:val="00DE7D3F"/>
    <w:rsid w:val="00DF0381"/>
    <w:rsid w:val="00DF0445"/>
    <w:rsid w:val="00DF054B"/>
    <w:rsid w:val="00DF08B0"/>
    <w:rsid w:val="00DF0C2D"/>
    <w:rsid w:val="00DF16EE"/>
    <w:rsid w:val="00DF1AF8"/>
    <w:rsid w:val="00DF1E5C"/>
    <w:rsid w:val="00DF1F94"/>
    <w:rsid w:val="00DF202A"/>
    <w:rsid w:val="00DF22C6"/>
    <w:rsid w:val="00DF252D"/>
    <w:rsid w:val="00DF26EA"/>
    <w:rsid w:val="00DF2806"/>
    <w:rsid w:val="00DF28EB"/>
    <w:rsid w:val="00DF2C6E"/>
    <w:rsid w:val="00DF2C73"/>
    <w:rsid w:val="00DF2C8E"/>
    <w:rsid w:val="00DF2DC5"/>
    <w:rsid w:val="00DF2E12"/>
    <w:rsid w:val="00DF3000"/>
    <w:rsid w:val="00DF3697"/>
    <w:rsid w:val="00DF37AC"/>
    <w:rsid w:val="00DF3CC5"/>
    <w:rsid w:val="00DF3EEE"/>
    <w:rsid w:val="00DF42B0"/>
    <w:rsid w:val="00DF448A"/>
    <w:rsid w:val="00DF4502"/>
    <w:rsid w:val="00DF4D5F"/>
    <w:rsid w:val="00DF4F2D"/>
    <w:rsid w:val="00DF4FD2"/>
    <w:rsid w:val="00DF50B5"/>
    <w:rsid w:val="00DF56DE"/>
    <w:rsid w:val="00DF5751"/>
    <w:rsid w:val="00DF587A"/>
    <w:rsid w:val="00DF5B73"/>
    <w:rsid w:val="00DF63E8"/>
    <w:rsid w:val="00DF645C"/>
    <w:rsid w:val="00DF67FE"/>
    <w:rsid w:val="00DF68E0"/>
    <w:rsid w:val="00DF69E2"/>
    <w:rsid w:val="00DF6F64"/>
    <w:rsid w:val="00DF6F8E"/>
    <w:rsid w:val="00DF70E7"/>
    <w:rsid w:val="00DF7136"/>
    <w:rsid w:val="00DF72A3"/>
    <w:rsid w:val="00DF7333"/>
    <w:rsid w:val="00DF77A0"/>
    <w:rsid w:val="00DF796B"/>
    <w:rsid w:val="00DF7C04"/>
    <w:rsid w:val="00DF7C49"/>
    <w:rsid w:val="00DF7F3A"/>
    <w:rsid w:val="00E00185"/>
    <w:rsid w:val="00E00190"/>
    <w:rsid w:val="00E002C3"/>
    <w:rsid w:val="00E00474"/>
    <w:rsid w:val="00E00B5C"/>
    <w:rsid w:val="00E00CD3"/>
    <w:rsid w:val="00E01138"/>
    <w:rsid w:val="00E011AF"/>
    <w:rsid w:val="00E01367"/>
    <w:rsid w:val="00E01378"/>
    <w:rsid w:val="00E015E7"/>
    <w:rsid w:val="00E01AAC"/>
    <w:rsid w:val="00E01B4A"/>
    <w:rsid w:val="00E01CF0"/>
    <w:rsid w:val="00E01F1A"/>
    <w:rsid w:val="00E01F7F"/>
    <w:rsid w:val="00E020A2"/>
    <w:rsid w:val="00E020A5"/>
    <w:rsid w:val="00E0210C"/>
    <w:rsid w:val="00E0215F"/>
    <w:rsid w:val="00E02452"/>
    <w:rsid w:val="00E0261F"/>
    <w:rsid w:val="00E02621"/>
    <w:rsid w:val="00E02CCC"/>
    <w:rsid w:val="00E03611"/>
    <w:rsid w:val="00E03D8F"/>
    <w:rsid w:val="00E03FF8"/>
    <w:rsid w:val="00E0419A"/>
    <w:rsid w:val="00E04618"/>
    <w:rsid w:val="00E04E40"/>
    <w:rsid w:val="00E0504A"/>
    <w:rsid w:val="00E05159"/>
    <w:rsid w:val="00E05527"/>
    <w:rsid w:val="00E05A34"/>
    <w:rsid w:val="00E05C7D"/>
    <w:rsid w:val="00E05EE1"/>
    <w:rsid w:val="00E05F38"/>
    <w:rsid w:val="00E05FB8"/>
    <w:rsid w:val="00E065FF"/>
    <w:rsid w:val="00E06698"/>
    <w:rsid w:val="00E06719"/>
    <w:rsid w:val="00E06812"/>
    <w:rsid w:val="00E06B85"/>
    <w:rsid w:val="00E06D5C"/>
    <w:rsid w:val="00E06ED1"/>
    <w:rsid w:val="00E06F72"/>
    <w:rsid w:val="00E0716C"/>
    <w:rsid w:val="00E071FD"/>
    <w:rsid w:val="00E0740B"/>
    <w:rsid w:val="00E0743B"/>
    <w:rsid w:val="00E0766A"/>
    <w:rsid w:val="00E07718"/>
    <w:rsid w:val="00E078B9"/>
    <w:rsid w:val="00E079BB"/>
    <w:rsid w:val="00E07E25"/>
    <w:rsid w:val="00E100E0"/>
    <w:rsid w:val="00E100F2"/>
    <w:rsid w:val="00E10464"/>
    <w:rsid w:val="00E109D1"/>
    <w:rsid w:val="00E109D9"/>
    <w:rsid w:val="00E10BE6"/>
    <w:rsid w:val="00E11480"/>
    <w:rsid w:val="00E115CB"/>
    <w:rsid w:val="00E1188F"/>
    <w:rsid w:val="00E119E2"/>
    <w:rsid w:val="00E11C3D"/>
    <w:rsid w:val="00E11D46"/>
    <w:rsid w:val="00E11DEE"/>
    <w:rsid w:val="00E11E26"/>
    <w:rsid w:val="00E11F68"/>
    <w:rsid w:val="00E12352"/>
    <w:rsid w:val="00E12A66"/>
    <w:rsid w:val="00E12D56"/>
    <w:rsid w:val="00E12F7B"/>
    <w:rsid w:val="00E131B5"/>
    <w:rsid w:val="00E1349B"/>
    <w:rsid w:val="00E137D8"/>
    <w:rsid w:val="00E13DAC"/>
    <w:rsid w:val="00E140BD"/>
    <w:rsid w:val="00E141C0"/>
    <w:rsid w:val="00E14672"/>
    <w:rsid w:val="00E148CA"/>
    <w:rsid w:val="00E14C59"/>
    <w:rsid w:val="00E14FCE"/>
    <w:rsid w:val="00E150FE"/>
    <w:rsid w:val="00E155DB"/>
    <w:rsid w:val="00E15601"/>
    <w:rsid w:val="00E15AA0"/>
    <w:rsid w:val="00E15DB7"/>
    <w:rsid w:val="00E15DCE"/>
    <w:rsid w:val="00E164AF"/>
    <w:rsid w:val="00E1655D"/>
    <w:rsid w:val="00E165FA"/>
    <w:rsid w:val="00E167F0"/>
    <w:rsid w:val="00E16917"/>
    <w:rsid w:val="00E16960"/>
    <w:rsid w:val="00E16A3A"/>
    <w:rsid w:val="00E16C18"/>
    <w:rsid w:val="00E16E86"/>
    <w:rsid w:val="00E1703B"/>
    <w:rsid w:val="00E17249"/>
    <w:rsid w:val="00E1764E"/>
    <w:rsid w:val="00E17780"/>
    <w:rsid w:val="00E178A5"/>
    <w:rsid w:val="00E178C4"/>
    <w:rsid w:val="00E17956"/>
    <w:rsid w:val="00E17DE4"/>
    <w:rsid w:val="00E20208"/>
    <w:rsid w:val="00E2047F"/>
    <w:rsid w:val="00E204C3"/>
    <w:rsid w:val="00E204CC"/>
    <w:rsid w:val="00E2064B"/>
    <w:rsid w:val="00E20EFC"/>
    <w:rsid w:val="00E2141C"/>
    <w:rsid w:val="00E21DBB"/>
    <w:rsid w:val="00E21DEC"/>
    <w:rsid w:val="00E21F21"/>
    <w:rsid w:val="00E222C5"/>
    <w:rsid w:val="00E22620"/>
    <w:rsid w:val="00E229A7"/>
    <w:rsid w:val="00E22CA4"/>
    <w:rsid w:val="00E22DE0"/>
    <w:rsid w:val="00E22E10"/>
    <w:rsid w:val="00E22EB2"/>
    <w:rsid w:val="00E231E9"/>
    <w:rsid w:val="00E232A5"/>
    <w:rsid w:val="00E234D4"/>
    <w:rsid w:val="00E235C5"/>
    <w:rsid w:val="00E235D9"/>
    <w:rsid w:val="00E23815"/>
    <w:rsid w:val="00E23F4D"/>
    <w:rsid w:val="00E242BA"/>
    <w:rsid w:val="00E246AC"/>
    <w:rsid w:val="00E24930"/>
    <w:rsid w:val="00E24942"/>
    <w:rsid w:val="00E2495D"/>
    <w:rsid w:val="00E24BFA"/>
    <w:rsid w:val="00E2500E"/>
    <w:rsid w:val="00E2504C"/>
    <w:rsid w:val="00E2517C"/>
    <w:rsid w:val="00E25244"/>
    <w:rsid w:val="00E25636"/>
    <w:rsid w:val="00E25796"/>
    <w:rsid w:val="00E258BD"/>
    <w:rsid w:val="00E25E7D"/>
    <w:rsid w:val="00E25EE1"/>
    <w:rsid w:val="00E25F39"/>
    <w:rsid w:val="00E2608C"/>
    <w:rsid w:val="00E262AC"/>
    <w:rsid w:val="00E26328"/>
    <w:rsid w:val="00E2648A"/>
    <w:rsid w:val="00E265E3"/>
    <w:rsid w:val="00E26729"/>
    <w:rsid w:val="00E268EB"/>
    <w:rsid w:val="00E274A4"/>
    <w:rsid w:val="00E275BF"/>
    <w:rsid w:val="00E27E5F"/>
    <w:rsid w:val="00E27E89"/>
    <w:rsid w:val="00E3035C"/>
    <w:rsid w:val="00E30685"/>
    <w:rsid w:val="00E30BFE"/>
    <w:rsid w:val="00E30D32"/>
    <w:rsid w:val="00E311A6"/>
    <w:rsid w:val="00E311F1"/>
    <w:rsid w:val="00E31D0C"/>
    <w:rsid w:val="00E31E17"/>
    <w:rsid w:val="00E31E26"/>
    <w:rsid w:val="00E31FEC"/>
    <w:rsid w:val="00E32145"/>
    <w:rsid w:val="00E321ED"/>
    <w:rsid w:val="00E32345"/>
    <w:rsid w:val="00E32405"/>
    <w:rsid w:val="00E3259E"/>
    <w:rsid w:val="00E32725"/>
    <w:rsid w:val="00E32766"/>
    <w:rsid w:val="00E32A96"/>
    <w:rsid w:val="00E32AD0"/>
    <w:rsid w:val="00E32AD6"/>
    <w:rsid w:val="00E32BB3"/>
    <w:rsid w:val="00E32D9D"/>
    <w:rsid w:val="00E334A1"/>
    <w:rsid w:val="00E334DC"/>
    <w:rsid w:val="00E3392B"/>
    <w:rsid w:val="00E33BC0"/>
    <w:rsid w:val="00E3423B"/>
    <w:rsid w:val="00E34277"/>
    <w:rsid w:val="00E346BE"/>
    <w:rsid w:val="00E352B7"/>
    <w:rsid w:val="00E352FB"/>
    <w:rsid w:val="00E356AD"/>
    <w:rsid w:val="00E35745"/>
    <w:rsid w:val="00E35756"/>
    <w:rsid w:val="00E35843"/>
    <w:rsid w:val="00E358F9"/>
    <w:rsid w:val="00E35AAB"/>
    <w:rsid w:val="00E3613D"/>
    <w:rsid w:val="00E366DE"/>
    <w:rsid w:val="00E367C3"/>
    <w:rsid w:val="00E3691F"/>
    <w:rsid w:val="00E369EA"/>
    <w:rsid w:val="00E36AFA"/>
    <w:rsid w:val="00E36B19"/>
    <w:rsid w:val="00E36CE1"/>
    <w:rsid w:val="00E3700C"/>
    <w:rsid w:val="00E370D6"/>
    <w:rsid w:val="00E37422"/>
    <w:rsid w:val="00E37603"/>
    <w:rsid w:val="00E37653"/>
    <w:rsid w:val="00E37663"/>
    <w:rsid w:val="00E37BE9"/>
    <w:rsid w:val="00E37C3F"/>
    <w:rsid w:val="00E37FF2"/>
    <w:rsid w:val="00E406B7"/>
    <w:rsid w:val="00E407F1"/>
    <w:rsid w:val="00E408F1"/>
    <w:rsid w:val="00E40CAB"/>
    <w:rsid w:val="00E40DD9"/>
    <w:rsid w:val="00E410CF"/>
    <w:rsid w:val="00E413CB"/>
    <w:rsid w:val="00E414DA"/>
    <w:rsid w:val="00E415CF"/>
    <w:rsid w:val="00E415D9"/>
    <w:rsid w:val="00E415EC"/>
    <w:rsid w:val="00E41E3D"/>
    <w:rsid w:val="00E420DE"/>
    <w:rsid w:val="00E424FF"/>
    <w:rsid w:val="00E427E0"/>
    <w:rsid w:val="00E42BFE"/>
    <w:rsid w:val="00E42FFC"/>
    <w:rsid w:val="00E4301E"/>
    <w:rsid w:val="00E4303F"/>
    <w:rsid w:val="00E43148"/>
    <w:rsid w:val="00E433D9"/>
    <w:rsid w:val="00E4350D"/>
    <w:rsid w:val="00E435B6"/>
    <w:rsid w:val="00E43736"/>
    <w:rsid w:val="00E439ED"/>
    <w:rsid w:val="00E43D61"/>
    <w:rsid w:val="00E43DB1"/>
    <w:rsid w:val="00E44008"/>
    <w:rsid w:val="00E44020"/>
    <w:rsid w:val="00E440CD"/>
    <w:rsid w:val="00E440D8"/>
    <w:rsid w:val="00E440FD"/>
    <w:rsid w:val="00E44315"/>
    <w:rsid w:val="00E44582"/>
    <w:rsid w:val="00E44895"/>
    <w:rsid w:val="00E44986"/>
    <w:rsid w:val="00E44997"/>
    <w:rsid w:val="00E44AA7"/>
    <w:rsid w:val="00E44B87"/>
    <w:rsid w:val="00E44BBB"/>
    <w:rsid w:val="00E44C09"/>
    <w:rsid w:val="00E44DE1"/>
    <w:rsid w:val="00E44DE2"/>
    <w:rsid w:val="00E4513C"/>
    <w:rsid w:val="00E451AE"/>
    <w:rsid w:val="00E453FB"/>
    <w:rsid w:val="00E458AE"/>
    <w:rsid w:val="00E459AB"/>
    <w:rsid w:val="00E45D9D"/>
    <w:rsid w:val="00E45E8E"/>
    <w:rsid w:val="00E460E2"/>
    <w:rsid w:val="00E460F1"/>
    <w:rsid w:val="00E46358"/>
    <w:rsid w:val="00E46510"/>
    <w:rsid w:val="00E4656F"/>
    <w:rsid w:val="00E46837"/>
    <w:rsid w:val="00E46AC8"/>
    <w:rsid w:val="00E46CA8"/>
    <w:rsid w:val="00E46D0C"/>
    <w:rsid w:val="00E46EBC"/>
    <w:rsid w:val="00E47305"/>
    <w:rsid w:val="00E473CE"/>
    <w:rsid w:val="00E47947"/>
    <w:rsid w:val="00E47A80"/>
    <w:rsid w:val="00E47E46"/>
    <w:rsid w:val="00E47EB5"/>
    <w:rsid w:val="00E500B8"/>
    <w:rsid w:val="00E501A5"/>
    <w:rsid w:val="00E50242"/>
    <w:rsid w:val="00E502E9"/>
    <w:rsid w:val="00E5049B"/>
    <w:rsid w:val="00E50604"/>
    <w:rsid w:val="00E5074F"/>
    <w:rsid w:val="00E50763"/>
    <w:rsid w:val="00E50886"/>
    <w:rsid w:val="00E508F7"/>
    <w:rsid w:val="00E50B36"/>
    <w:rsid w:val="00E50E02"/>
    <w:rsid w:val="00E50FEB"/>
    <w:rsid w:val="00E510D6"/>
    <w:rsid w:val="00E5125E"/>
    <w:rsid w:val="00E51269"/>
    <w:rsid w:val="00E515B3"/>
    <w:rsid w:val="00E51823"/>
    <w:rsid w:val="00E51878"/>
    <w:rsid w:val="00E519A2"/>
    <w:rsid w:val="00E51ABC"/>
    <w:rsid w:val="00E51BEF"/>
    <w:rsid w:val="00E51CDC"/>
    <w:rsid w:val="00E51EDD"/>
    <w:rsid w:val="00E51F2D"/>
    <w:rsid w:val="00E52338"/>
    <w:rsid w:val="00E52547"/>
    <w:rsid w:val="00E527CA"/>
    <w:rsid w:val="00E52B61"/>
    <w:rsid w:val="00E52C3A"/>
    <w:rsid w:val="00E52E83"/>
    <w:rsid w:val="00E52F85"/>
    <w:rsid w:val="00E53025"/>
    <w:rsid w:val="00E53211"/>
    <w:rsid w:val="00E53983"/>
    <w:rsid w:val="00E53EF8"/>
    <w:rsid w:val="00E542FC"/>
    <w:rsid w:val="00E54915"/>
    <w:rsid w:val="00E54945"/>
    <w:rsid w:val="00E54AA6"/>
    <w:rsid w:val="00E54C98"/>
    <w:rsid w:val="00E5501D"/>
    <w:rsid w:val="00E55078"/>
    <w:rsid w:val="00E558AD"/>
    <w:rsid w:val="00E55A5E"/>
    <w:rsid w:val="00E55CEB"/>
    <w:rsid w:val="00E55D14"/>
    <w:rsid w:val="00E561CB"/>
    <w:rsid w:val="00E56B37"/>
    <w:rsid w:val="00E56C0D"/>
    <w:rsid w:val="00E56C10"/>
    <w:rsid w:val="00E56D8A"/>
    <w:rsid w:val="00E56E7C"/>
    <w:rsid w:val="00E56F83"/>
    <w:rsid w:val="00E579AC"/>
    <w:rsid w:val="00E57B3F"/>
    <w:rsid w:val="00E57D21"/>
    <w:rsid w:val="00E57F39"/>
    <w:rsid w:val="00E6036D"/>
    <w:rsid w:val="00E604B4"/>
    <w:rsid w:val="00E609D5"/>
    <w:rsid w:val="00E60A72"/>
    <w:rsid w:val="00E60C0B"/>
    <w:rsid w:val="00E61240"/>
    <w:rsid w:val="00E6137F"/>
    <w:rsid w:val="00E615E3"/>
    <w:rsid w:val="00E6183F"/>
    <w:rsid w:val="00E61B35"/>
    <w:rsid w:val="00E61CF7"/>
    <w:rsid w:val="00E61D85"/>
    <w:rsid w:val="00E61E21"/>
    <w:rsid w:val="00E61EBE"/>
    <w:rsid w:val="00E61F84"/>
    <w:rsid w:val="00E61FD4"/>
    <w:rsid w:val="00E620D2"/>
    <w:rsid w:val="00E62169"/>
    <w:rsid w:val="00E62A35"/>
    <w:rsid w:val="00E62C88"/>
    <w:rsid w:val="00E62E89"/>
    <w:rsid w:val="00E63163"/>
    <w:rsid w:val="00E6336F"/>
    <w:rsid w:val="00E63392"/>
    <w:rsid w:val="00E6341C"/>
    <w:rsid w:val="00E63560"/>
    <w:rsid w:val="00E635F9"/>
    <w:rsid w:val="00E63656"/>
    <w:rsid w:val="00E63786"/>
    <w:rsid w:val="00E638FA"/>
    <w:rsid w:val="00E63937"/>
    <w:rsid w:val="00E63C5D"/>
    <w:rsid w:val="00E64373"/>
    <w:rsid w:val="00E6447F"/>
    <w:rsid w:val="00E644A7"/>
    <w:rsid w:val="00E648A4"/>
    <w:rsid w:val="00E6497C"/>
    <w:rsid w:val="00E64C8E"/>
    <w:rsid w:val="00E64DE3"/>
    <w:rsid w:val="00E65182"/>
    <w:rsid w:val="00E65377"/>
    <w:rsid w:val="00E65449"/>
    <w:rsid w:val="00E655FE"/>
    <w:rsid w:val="00E6586A"/>
    <w:rsid w:val="00E6590C"/>
    <w:rsid w:val="00E659F4"/>
    <w:rsid w:val="00E65C58"/>
    <w:rsid w:val="00E65EC1"/>
    <w:rsid w:val="00E65FDC"/>
    <w:rsid w:val="00E6612E"/>
    <w:rsid w:val="00E6633A"/>
    <w:rsid w:val="00E663E6"/>
    <w:rsid w:val="00E6671B"/>
    <w:rsid w:val="00E6676D"/>
    <w:rsid w:val="00E6677E"/>
    <w:rsid w:val="00E669DA"/>
    <w:rsid w:val="00E66B3D"/>
    <w:rsid w:val="00E66B6B"/>
    <w:rsid w:val="00E66D01"/>
    <w:rsid w:val="00E66F7B"/>
    <w:rsid w:val="00E66FC2"/>
    <w:rsid w:val="00E67485"/>
    <w:rsid w:val="00E67590"/>
    <w:rsid w:val="00E67B65"/>
    <w:rsid w:val="00E70AFC"/>
    <w:rsid w:val="00E70DB2"/>
    <w:rsid w:val="00E70FEE"/>
    <w:rsid w:val="00E716B9"/>
    <w:rsid w:val="00E719AD"/>
    <w:rsid w:val="00E71A01"/>
    <w:rsid w:val="00E71A51"/>
    <w:rsid w:val="00E71BBA"/>
    <w:rsid w:val="00E71D1F"/>
    <w:rsid w:val="00E71E22"/>
    <w:rsid w:val="00E71F45"/>
    <w:rsid w:val="00E7219F"/>
    <w:rsid w:val="00E72379"/>
    <w:rsid w:val="00E723E4"/>
    <w:rsid w:val="00E7250F"/>
    <w:rsid w:val="00E72799"/>
    <w:rsid w:val="00E727A0"/>
    <w:rsid w:val="00E72D14"/>
    <w:rsid w:val="00E72F66"/>
    <w:rsid w:val="00E72F7B"/>
    <w:rsid w:val="00E732F4"/>
    <w:rsid w:val="00E73474"/>
    <w:rsid w:val="00E73769"/>
    <w:rsid w:val="00E739B9"/>
    <w:rsid w:val="00E73C53"/>
    <w:rsid w:val="00E73C5F"/>
    <w:rsid w:val="00E73D57"/>
    <w:rsid w:val="00E73FE8"/>
    <w:rsid w:val="00E7444B"/>
    <w:rsid w:val="00E74483"/>
    <w:rsid w:val="00E74706"/>
    <w:rsid w:val="00E74716"/>
    <w:rsid w:val="00E74739"/>
    <w:rsid w:val="00E748CB"/>
    <w:rsid w:val="00E748F2"/>
    <w:rsid w:val="00E74BBB"/>
    <w:rsid w:val="00E74C06"/>
    <w:rsid w:val="00E74C0A"/>
    <w:rsid w:val="00E74DE9"/>
    <w:rsid w:val="00E74FD2"/>
    <w:rsid w:val="00E75016"/>
    <w:rsid w:val="00E75156"/>
    <w:rsid w:val="00E75182"/>
    <w:rsid w:val="00E754E5"/>
    <w:rsid w:val="00E75585"/>
    <w:rsid w:val="00E75C1C"/>
    <w:rsid w:val="00E76214"/>
    <w:rsid w:val="00E765B2"/>
    <w:rsid w:val="00E7699B"/>
    <w:rsid w:val="00E76D12"/>
    <w:rsid w:val="00E76E77"/>
    <w:rsid w:val="00E76FF3"/>
    <w:rsid w:val="00E76FF9"/>
    <w:rsid w:val="00E770CE"/>
    <w:rsid w:val="00E7723D"/>
    <w:rsid w:val="00E774D1"/>
    <w:rsid w:val="00E77612"/>
    <w:rsid w:val="00E776B8"/>
    <w:rsid w:val="00E7772A"/>
    <w:rsid w:val="00E7784B"/>
    <w:rsid w:val="00E77AA2"/>
    <w:rsid w:val="00E77C38"/>
    <w:rsid w:val="00E77D1C"/>
    <w:rsid w:val="00E77E37"/>
    <w:rsid w:val="00E802C9"/>
    <w:rsid w:val="00E80630"/>
    <w:rsid w:val="00E808A5"/>
    <w:rsid w:val="00E808FE"/>
    <w:rsid w:val="00E80BBC"/>
    <w:rsid w:val="00E80DCD"/>
    <w:rsid w:val="00E8136F"/>
    <w:rsid w:val="00E816E0"/>
    <w:rsid w:val="00E81739"/>
    <w:rsid w:val="00E819D1"/>
    <w:rsid w:val="00E81A06"/>
    <w:rsid w:val="00E81B4D"/>
    <w:rsid w:val="00E8242C"/>
    <w:rsid w:val="00E8244D"/>
    <w:rsid w:val="00E825FA"/>
    <w:rsid w:val="00E826BF"/>
    <w:rsid w:val="00E82863"/>
    <w:rsid w:val="00E82954"/>
    <w:rsid w:val="00E82A3F"/>
    <w:rsid w:val="00E82C57"/>
    <w:rsid w:val="00E82F7D"/>
    <w:rsid w:val="00E8322E"/>
    <w:rsid w:val="00E83598"/>
    <w:rsid w:val="00E835A5"/>
    <w:rsid w:val="00E835E2"/>
    <w:rsid w:val="00E83829"/>
    <w:rsid w:val="00E838B9"/>
    <w:rsid w:val="00E83B1F"/>
    <w:rsid w:val="00E83BFB"/>
    <w:rsid w:val="00E83E9C"/>
    <w:rsid w:val="00E84AEC"/>
    <w:rsid w:val="00E84C53"/>
    <w:rsid w:val="00E84EFA"/>
    <w:rsid w:val="00E85332"/>
    <w:rsid w:val="00E854A3"/>
    <w:rsid w:val="00E85663"/>
    <w:rsid w:val="00E857EA"/>
    <w:rsid w:val="00E85A0F"/>
    <w:rsid w:val="00E85CF0"/>
    <w:rsid w:val="00E85FA7"/>
    <w:rsid w:val="00E85FBE"/>
    <w:rsid w:val="00E8606F"/>
    <w:rsid w:val="00E867C8"/>
    <w:rsid w:val="00E868AC"/>
    <w:rsid w:val="00E868BC"/>
    <w:rsid w:val="00E868D6"/>
    <w:rsid w:val="00E86C0C"/>
    <w:rsid w:val="00E870B4"/>
    <w:rsid w:val="00E87238"/>
    <w:rsid w:val="00E87839"/>
    <w:rsid w:val="00E87A54"/>
    <w:rsid w:val="00E900A6"/>
    <w:rsid w:val="00E90BAA"/>
    <w:rsid w:val="00E90E61"/>
    <w:rsid w:val="00E91085"/>
    <w:rsid w:val="00E9150A"/>
    <w:rsid w:val="00E92566"/>
    <w:rsid w:val="00E9265B"/>
    <w:rsid w:val="00E92DD5"/>
    <w:rsid w:val="00E930C7"/>
    <w:rsid w:val="00E931DF"/>
    <w:rsid w:val="00E93235"/>
    <w:rsid w:val="00E93498"/>
    <w:rsid w:val="00E9353B"/>
    <w:rsid w:val="00E93597"/>
    <w:rsid w:val="00E9364F"/>
    <w:rsid w:val="00E937BE"/>
    <w:rsid w:val="00E939BB"/>
    <w:rsid w:val="00E93A0F"/>
    <w:rsid w:val="00E93C40"/>
    <w:rsid w:val="00E93D52"/>
    <w:rsid w:val="00E93F2A"/>
    <w:rsid w:val="00E93F3B"/>
    <w:rsid w:val="00E93F77"/>
    <w:rsid w:val="00E94111"/>
    <w:rsid w:val="00E9415F"/>
    <w:rsid w:val="00E9425E"/>
    <w:rsid w:val="00E943D7"/>
    <w:rsid w:val="00E943E0"/>
    <w:rsid w:val="00E9488D"/>
    <w:rsid w:val="00E94901"/>
    <w:rsid w:val="00E949FA"/>
    <w:rsid w:val="00E94CB2"/>
    <w:rsid w:val="00E94F2B"/>
    <w:rsid w:val="00E951C2"/>
    <w:rsid w:val="00E95327"/>
    <w:rsid w:val="00E95407"/>
    <w:rsid w:val="00E954CC"/>
    <w:rsid w:val="00E9558E"/>
    <w:rsid w:val="00E95667"/>
    <w:rsid w:val="00E959C8"/>
    <w:rsid w:val="00E95EBB"/>
    <w:rsid w:val="00E95F3D"/>
    <w:rsid w:val="00E9657D"/>
    <w:rsid w:val="00E9659A"/>
    <w:rsid w:val="00E96D50"/>
    <w:rsid w:val="00E975D9"/>
    <w:rsid w:val="00E97608"/>
    <w:rsid w:val="00E9762B"/>
    <w:rsid w:val="00E97B02"/>
    <w:rsid w:val="00E97ED2"/>
    <w:rsid w:val="00E97F2E"/>
    <w:rsid w:val="00EA01BB"/>
    <w:rsid w:val="00EA02F2"/>
    <w:rsid w:val="00EA0588"/>
    <w:rsid w:val="00EA064B"/>
    <w:rsid w:val="00EA07B7"/>
    <w:rsid w:val="00EA0907"/>
    <w:rsid w:val="00EA0A2F"/>
    <w:rsid w:val="00EA0A3B"/>
    <w:rsid w:val="00EA0D65"/>
    <w:rsid w:val="00EA1209"/>
    <w:rsid w:val="00EA1314"/>
    <w:rsid w:val="00EA13C6"/>
    <w:rsid w:val="00EA13CB"/>
    <w:rsid w:val="00EA1581"/>
    <w:rsid w:val="00EA16DA"/>
    <w:rsid w:val="00EA1835"/>
    <w:rsid w:val="00EA186B"/>
    <w:rsid w:val="00EA1CDA"/>
    <w:rsid w:val="00EA1D20"/>
    <w:rsid w:val="00EA256C"/>
    <w:rsid w:val="00EA2605"/>
    <w:rsid w:val="00EA36A6"/>
    <w:rsid w:val="00EA375A"/>
    <w:rsid w:val="00EA3B4B"/>
    <w:rsid w:val="00EA3EE3"/>
    <w:rsid w:val="00EA43FB"/>
    <w:rsid w:val="00EA44AE"/>
    <w:rsid w:val="00EA4691"/>
    <w:rsid w:val="00EA4799"/>
    <w:rsid w:val="00EA4977"/>
    <w:rsid w:val="00EA49F6"/>
    <w:rsid w:val="00EA4E7D"/>
    <w:rsid w:val="00EA4F4F"/>
    <w:rsid w:val="00EA4F76"/>
    <w:rsid w:val="00EA5285"/>
    <w:rsid w:val="00EA532E"/>
    <w:rsid w:val="00EA533A"/>
    <w:rsid w:val="00EA53FD"/>
    <w:rsid w:val="00EA5710"/>
    <w:rsid w:val="00EA5A03"/>
    <w:rsid w:val="00EA5B92"/>
    <w:rsid w:val="00EA5C23"/>
    <w:rsid w:val="00EA5DEB"/>
    <w:rsid w:val="00EA5FF6"/>
    <w:rsid w:val="00EA60F5"/>
    <w:rsid w:val="00EA620D"/>
    <w:rsid w:val="00EA63F3"/>
    <w:rsid w:val="00EA666A"/>
    <w:rsid w:val="00EA6999"/>
    <w:rsid w:val="00EA6FC6"/>
    <w:rsid w:val="00EA7139"/>
    <w:rsid w:val="00EA72E0"/>
    <w:rsid w:val="00EA7472"/>
    <w:rsid w:val="00EA75FF"/>
    <w:rsid w:val="00EA7826"/>
    <w:rsid w:val="00EA7911"/>
    <w:rsid w:val="00EA7E94"/>
    <w:rsid w:val="00EA7F4A"/>
    <w:rsid w:val="00EB03D2"/>
    <w:rsid w:val="00EB04A9"/>
    <w:rsid w:val="00EB04CA"/>
    <w:rsid w:val="00EB09DA"/>
    <w:rsid w:val="00EB0A38"/>
    <w:rsid w:val="00EB0B19"/>
    <w:rsid w:val="00EB0CE4"/>
    <w:rsid w:val="00EB0F62"/>
    <w:rsid w:val="00EB0F7F"/>
    <w:rsid w:val="00EB10CC"/>
    <w:rsid w:val="00EB10E5"/>
    <w:rsid w:val="00EB111F"/>
    <w:rsid w:val="00EB1B20"/>
    <w:rsid w:val="00EB1D82"/>
    <w:rsid w:val="00EB1ED2"/>
    <w:rsid w:val="00EB2071"/>
    <w:rsid w:val="00EB227B"/>
    <w:rsid w:val="00EB234C"/>
    <w:rsid w:val="00EB251C"/>
    <w:rsid w:val="00EB2817"/>
    <w:rsid w:val="00EB2ADB"/>
    <w:rsid w:val="00EB2E7C"/>
    <w:rsid w:val="00EB2E82"/>
    <w:rsid w:val="00EB2F89"/>
    <w:rsid w:val="00EB30EE"/>
    <w:rsid w:val="00EB3203"/>
    <w:rsid w:val="00EB3534"/>
    <w:rsid w:val="00EB39FF"/>
    <w:rsid w:val="00EB3E6A"/>
    <w:rsid w:val="00EB3F48"/>
    <w:rsid w:val="00EB3FBB"/>
    <w:rsid w:val="00EB4110"/>
    <w:rsid w:val="00EB45EA"/>
    <w:rsid w:val="00EB45F7"/>
    <w:rsid w:val="00EB4D2C"/>
    <w:rsid w:val="00EB4D8A"/>
    <w:rsid w:val="00EB4F31"/>
    <w:rsid w:val="00EB50F3"/>
    <w:rsid w:val="00EB5232"/>
    <w:rsid w:val="00EB54C5"/>
    <w:rsid w:val="00EB5667"/>
    <w:rsid w:val="00EB567C"/>
    <w:rsid w:val="00EB58B2"/>
    <w:rsid w:val="00EB5908"/>
    <w:rsid w:val="00EB5953"/>
    <w:rsid w:val="00EB59B1"/>
    <w:rsid w:val="00EB5BB2"/>
    <w:rsid w:val="00EB613F"/>
    <w:rsid w:val="00EB6145"/>
    <w:rsid w:val="00EB689D"/>
    <w:rsid w:val="00EB6F4F"/>
    <w:rsid w:val="00EB6FDF"/>
    <w:rsid w:val="00EB7095"/>
    <w:rsid w:val="00EB72C3"/>
    <w:rsid w:val="00EB7308"/>
    <w:rsid w:val="00EB785D"/>
    <w:rsid w:val="00EB78CD"/>
    <w:rsid w:val="00EC011B"/>
    <w:rsid w:val="00EC02A0"/>
    <w:rsid w:val="00EC066E"/>
    <w:rsid w:val="00EC0704"/>
    <w:rsid w:val="00EC0725"/>
    <w:rsid w:val="00EC08F2"/>
    <w:rsid w:val="00EC0D4A"/>
    <w:rsid w:val="00EC1031"/>
    <w:rsid w:val="00EC1101"/>
    <w:rsid w:val="00EC1163"/>
    <w:rsid w:val="00EC11B1"/>
    <w:rsid w:val="00EC1270"/>
    <w:rsid w:val="00EC12C5"/>
    <w:rsid w:val="00EC12CD"/>
    <w:rsid w:val="00EC13BB"/>
    <w:rsid w:val="00EC1487"/>
    <w:rsid w:val="00EC15FB"/>
    <w:rsid w:val="00EC1879"/>
    <w:rsid w:val="00EC1AF4"/>
    <w:rsid w:val="00EC1CAF"/>
    <w:rsid w:val="00EC1F2C"/>
    <w:rsid w:val="00EC20A2"/>
    <w:rsid w:val="00EC2550"/>
    <w:rsid w:val="00EC2824"/>
    <w:rsid w:val="00EC28FC"/>
    <w:rsid w:val="00EC2DBB"/>
    <w:rsid w:val="00EC36D4"/>
    <w:rsid w:val="00EC3A5E"/>
    <w:rsid w:val="00EC3B6F"/>
    <w:rsid w:val="00EC3C5A"/>
    <w:rsid w:val="00EC3EFD"/>
    <w:rsid w:val="00EC47AC"/>
    <w:rsid w:val="00EC481A"/>
    <w:rsid w:val="00EC4941"/>
    <w:rsid w:val="00EC4994"/>
    <w:rsid w:val="00EC4B11"/>
    <w:rsid w:val="00EC4CBB"/>
    <w:rsid w:val="00EC4E25"/>
    <w:rsid w:val="00EC4E44"/>
    <w:rsid w:val="00EC4E79"/>
    <w:rsid w:val="00EC4EF1"/>
    <w:rsid w:val="00EC4FB1"/>
    <w:rsid w:val="00EC563C"/>
    <w:rsid w:val="00EC5853"/>
    <w:rsid w:val="00EC5857"/>
    <w:rsid w:val="00EC596C"/>
    <w:rsid w:val="00EC5A49"/>
    <w:rsid w:val="00EC5B79"/>
    <w:rsid w:val="00EC5B83"/>
    <w:rsid w:val="00EC5C3E"/>
    <w:rsid w:val="00EC6037"/>
    <w:rsid w:val="00EC642F"/>
    <w:rsid w:val="00EC6557"/>
    <w:rsid w:val="00EC6B4A"/>
    <w:rsid w:val="00EC6F92"/>
    <w:rsid w:val="00EC7261"/>
    <w:rsid w:val="00EC75C1"/>
    <w:rsid w:val="00EC78D9"/>
    <w:rsid w:val="00EC796C"/>
    <w:rsid w:val="00EC7971"/>
    <w:rsid w:val="00EC7AC6"/>
    <w:rsid w:val="00EC7DBE"/>
    <w:rsid w:val="00ED000F"/>
    <w:rsid w:val="00ED01BB"/>
    <w:rsid w:val="00ED0582"/>
    <w:rsid w:val="00ED05AD"/>
    <w:rsid w:val="00ED0908"/>
    <w:rsid w:val="00ED097D"/>
    <w:rsid w:val="00ED09A0"/>
    <w:rsid w:val="00ED1AC1"/>
    <w:rsid w:val="00ED1D2E"/>
    <w:rsid w:val="00ED1EE5"/>
    <w:rsid w:val="00ED1F19"/>
    <w:rsid w:val="00ED1F26"/>
    <w:rsid w:val="00ED232D"/>
    <w:rsid w:val="00ED2A2A"/>
    <w:rsid w:val="00ED31F1"/>
    <w:rsid w:val="00ED31F9"/>
    <w:rsid w:val="00ED3341"/>
    <w:rsid w:val="00ED3803"/>
    <w:rsid w:val="00ED3855"/>
    <w:rsid w:val="00ED38E4"/>
    <w:rsid w:val="00ED3DE3"/>
    <w:rsid w:val="00ED3ED3"/>
    <w:rsid w:val="00ED3F17"/>
    <w:rsid w:val="00ED3F2A"/>
    <w:rsid w:val="00ED3FFC"/>
    <w:rsid w:val="00ED4081"/>
    <w:rsid w:val="00ED4459"/>
    <w:rsid w:val="00ED44AB"/>
    <w:rsid w:val="00ED4918"/>
    <w:rsid w:val="00ED4939"/>
    <w:rsid w:val="00ED4AAD"/>
    <w:rsid w:val="00ED4B2E"/>
    <w:rsid w:val="00ED4BC3"/>
    <w:rsid w:val="00ED4E77"/>
    <w:rsid w:val="00ED556E"/>
    <w:rsid w:val="00ED5931"/>
    <w:rsid w:val="00ED599F"/>
    <w:rsid w:val="00ED5BA2"/>
    <w:rsid w:val="00ED5D07"/>
    <w:rsid w:val="00ED5D48"/>
    <w:rsid w:val="00ED5D4B"/>
    <w:rsid w:val="00ED5EEA"/>
    <w:rsid w:val="00ED5EFC"/>
    <w:rsid w:val="00ED5F1C"/>
    <w:rsid w:val="00ED5F21"/>
    <w:rsid w:val="00ED6620"/>
    <w:rsid w:val="00ED6699"/>
    <w:rsid w:val="00ED66E5"/>
    <w:rsid w:val="00ED69CF"/>
    <w:rsid w:val="00ED6B0D"/>
    <w:rsid w:val="00ED6DC9"/>
    <w:rsid w:val="00ED7323"/>
    <w:rsid w:val="00ED742A"/>
    <w:rsid w:val="00ED7798"/>
    <w:rsid w:val="00ED7F4B"/>
    <w:rsid w:val="00EE03F8"/>
    <w:rsid w:val="00EE04CF"/>
    <w:rsid w:val="00EE0802"/>
    <w:rsid w:val="00EE0BED"/>
    <w:rsid w:val="00EE0D73"/>
    <w:rsid w:val="00EE12C2"/>
    <w:rsid w:val="00EE1464"/>
    <w:rsid w:val="00EE15CC"/>
    <w:rsid w:val="00EE173F"/>
    <w:rsid w:val="00EE1922"/>
    <w:rsid w:val="00EE197F"/>
    <w:rsid w:val="00EE1C96"/>
    <w:rsid w:val="00EE1D08"/>
    <w:rsid w:val="00EE1D3E"/>
    <w:rsid w:val="00EE1EA1"/>
    <w:rsid w:val="00EE1EAA"/>
    <w:rsid w:val="00EE1ED9"/>
    <w:rsid w:val="00EE1F7F"/>
    <w:rsid w:val="00EE2145"/>
    <w:rsid w:val="00EE21C0"/>
    <w:rsid w:val="00EE22CF"/>
    <w:rsid w:val="00EE2525"/>
    <w:rsid w:val="00EE29D1"/>
    <w:rsid w:val="00EE2B6A"/>
    <w:rsid w:val="00EE2BEF"/>
    <w:rsid w:val="00EE2CD7"/>
    <w:rsid w:val="00EE2E71"/>
    <w:rsid w:val="00EE324D"/>
    <w:rsid w:val="00EE3700"/>
    <w:rsid w:val="00EE3BA0"/>
    <w:rsid w:val="00EE3CB9"/>
    <w:rsid w:val="00EE406B"/>
    <w:rsid w:val="00EE4408"/>
    <w:rsid w:val="00EE4532"/>
    <w:rsid w:val="00EE457E"/>
    <w:rsid w:val="00EE46D1"/>
    <w:rsid w:val="00EE46D4"/>
    <w:rsid w:val="00EE472D"/>
    <w:rsid w:val="00EE4B10"/>
    <w:rsid w:val="00EE4C5A"/>
    <w:rsid w:val="00EE4D76"/>
    <w:rsid w:val="00EE4EC2"/>
    <w:rsid w:val="00EE4F6F"/>
    <w:rsid w:val="00EE5371"/>
    <w:rsid w:val="00EE5787"/>
    <w:rsid w:val="00EE5D29"/>
    <w:rsid w:val="00EE60C5"/>
    <w:rsid w:val="00EE61F1"/>
    <w:rsid w:val="00EE61F9"/>
    <w:rsid w:val="00EE65AF"/>
    <w:rsid w:val="00EE6B45"/>
    <w:rsid w:val="00EE6E6C"/>
    <w:rsid w:val="00EE6E82"/>
    <w:rsid w:val="00EE7170"/>
    <w:rsid w:val="00EE728F"/>
    <w:rsid w:val="00EE737B"/>
    <w:rsid w:val="00EE73A4"/>
    <w:rsid w:val="00EE74BA"/>
    <w:rsid w:val="00EE7B02"/>
    <w:rsid w:val="00EE7C29"/>
    <w:rsid w:val="00EE7C2E"/>
    <w:rsid w:val="00EE7D31"/>
    <w:rsid w:val="00EE7D73"/>
    <w:rsid w:val="00EF094A"/>
    <w:rsid w:val="00EF09D3"/>
    <w:rsid w:val="00EF0A89"/>
    <w:rsid w:val="00EF0B3D"/>
    <w:rsid w:val="00EF0BF8"/>
    <w:rsid w:val="00EF0C2D"/>
    <w:rsid w:val="00EF0C36"/>
    <w:rsid w:val="00EF0CFB"/>
    <w:rsid w:val="00EF1264"/>
    <w:rsid w:val="00EF12F4"/>
    <w:rsid w:val="00EF1593"/>
    <w:rsid w:val="00EF17C6"/>
    <w:rsid w:val="00EF1BCC"/>
    <w:rsid w:val="00EF1DB1"/>
    <w:rsid w:val="00EF23E2"/>
    <w:rsid w:val="00EF24C5"/>
    <w:rsid w:val="00EF2675"/>
    <w:rsid w:val="00EF292D"/>
    <w:rsid w:val="00EF2A4D"/>
    <w:rsid w:val="00EF2BD8"/>
    <w:rsid w:val="00EF2C40"/>
    <w:rsid w:val="00EF2C7E"/>
    <w:rsid w:val="00EF2D42"/>
    <w:rsid w:val="00EF30A7"/>
    <w:rsid w:val="00EF30BF"/>
    <w:rsid w:val="00EF30DE"/>
    <w:rsid w:val="00EF320E"/>
    <w:rsid w:val="00EF335B"/>
    <w:rsid w:val="00EF338C"/>
    <w:rsid w:val="00EF3A55"/>
    <w:rsid w:val="00EF3A5C"/>
    <w:rsid w:val="00EF3A77"/>
    <w:rsid w:val="00EF3BED"/>
    <w:rsid w:val="00EF3C46"/>
    <w:rsid w:val="00EF3DC6"/>
    <w:rsid w:val="00EF3E20"/>
    <w:rsid w:val="00EF3FE1"/>
    <w:rsid w:val="00EF408B"/>
    <w:rsid w:val="00EF40D8"/>
    <w:rsid w:val="00EF4384"/>
    <w:rsid w:val="00EF452B"/>
    <w:rsid w:val="00EF4640"/>
    <w:rsid w:val="00EF465D"/>
    <w:rsid w:val="00EF471B"/>
    <w:rsid w:val="00EF49D3"/>
    <w:rsid w:val="00EF502B"/>
    <w:rsid w:val="00EF5165"/>
    <w:rsid w:val="00EF52FF"/>
    <w:rsid w:val="00EF5363"/>
    <w:rsid w:val="00EF53C4"/>
    <w:rsid w:val="00EF547A"/>
    <w:rsid w:val="00EF5762"/>
    <w:rsid w:val="00EF5A25"/>
    <w:rsid w:val="00EF5B6E"/>
    <w:rsid w:val="00EF5CBD"/>
    <w:rsid w:val="00EF607A"/>
    <w:rsid w:val="00EF60B6"/>
    <w:rsid w:val="00EF60C0"/>
    <w:rsid w:val="00EF644C"/>
    <w:rsid w:val="00EF64FD"/>
    <w:rsid w:val="00EF6636"/>
    <w:rsid w:val="00EF7043"/>
    <w:rsid w:val="00EF7216"/>
    <w:rsid w:val="00EF789B"/>
    <w:rsid w:val="00EF7BBD"/>
    <w:rsid w:val="00EF7E26"/>
    <w:rsid w:val="00EF7E27"/>
    <w:rsid w:val="00EF7EA9"/>
    <w:rsid w:val="00EF7FDE"/>
    <w:rsid w:val="00F00193"/>
    <w:rsid w:val="00F001EC"/>
    <w:rsid w:val="00F00207"/>
    <w:rsid w:val="00F00509"/>
    <w:rsid w:val="00F005A3"/>
    <w:rsid w:val="00F00659"/>
    <w:rsid w:val="00F00666"/>
    <w:rsid w:val="00F00727"/>
    <w:rsid w:val="00F009B0"/>
    <w:rsid w:val="00F009EC"/>
    <w:rsid w:val="00F00AC6"/>
    <w:rsid w:val="00F00B5E"/>
    <w:rsid w:val="00F00EE2"/>
    <w:rsid w:val="00F01435"/>
    <w:rsid w:val="00F01798"/>
    <w:rsid w:val="00F01A03"/>
    <w:rsid w:val="00F01BC2"/>
    <w:rsid w:val="00F01E7D"/>
    <w:rsid w:val="00F01FC6"/>
    <w:rsid w:val="00F0227E"/>
    <w:rsid w:val="00F02455"/>
    <w:rsid w:val="00F029B8"/>
    <w:rsid w:val="00F03591"/>
    <w:rsid w:val="00F037DB"/>
    <w:rsid w:val="00F03890"/>
    <w:rsid w:val="00F03B2D"/>
    <w:rsid w:val="00F03E4E"/>
    <w:rsid w:val="00F03EFA"/>
    <w:rsid w:val="00F04096"/>
    <w:rsid w:val="00F0416D"/>
    <w:rsid w:val="00F041D3"/>
    <w:rsid w:val="00F042D8"/>
    <w:rsid w:val="00F043DB"/>
    <w:rsid w:val="00F04588"/>
    <w:rsid w:val="00F046BA"/>
    <w:rsid w:val="00F04F04"/>
    <w:rsid w:val="00F0500F"/>
    <w:rsid w:val="00F0537D"/>
    <w:rsid w:val="00F053A3"/>
    <w:rsid w:val="00F053E1"/>
    <w:rsid w:val="00F054D5"/>
    <w:rsid w:val="00F0558F"/>
    <w:rsid w:val="00F0567C"/>
    <w:rsid w:val="00F0580D"/>
    <w:rsid w:val="00F05932"/>
    <w:rsid w:val="00F06308"/>
    <w:rsid w:val="00F064C1"/>
    <w:rsid w:val="00F06544"/>
    <w:rsid w:val="00F066BE"/>
    <w:rsid w:val="00F06938"/>
    <w:rsid w:val="00F06963"/>
    <w:rsid w:val="00F06A63"/>
    <w:rsid w:val="00F06AEA"/>
    <w:rsid w:val="00F06B11"/>
    <w:rsid w:val="00F07374"/>
    <w:rsid w:val="00F07ADF"/>
    <w:rsid w:val="00F07B2F"/>
    <w:rsid w:val="00F106B8"/>
    <w:rsid w:val="00F106F4"/>
    <w:rsid w:val="00F108BC"/>
    <w:rsid w:val="00F10B09"/>
    <w:rsid w:val="00F10C7C"/>
    <w:rsid w:val="00F10D05"/>
    <w:rsid w:val="00F10E8A"/>
    <w:rsid w:val="00F1142F"/>
    <w:rsid w:val="00F114ED"/>
    <w:rsid w:val="00F11844"/>
    <w:rsid w:val="00F1185A"/>
    <w:rsid w:val="00F1185C"/>
    <w:rsid w:val="00F11A3B"/>
    <w:rsid w:val="00F11B2D"/>
    <w:rsid w:val="00F11C7F"/>
    <w:rsid w:val="00F11D9F"/>
    <w:rsid w:val="00F11F3C"/>
    <w:rsid w:val="00F123F8"/>
    <w:rsid w:val="00F12901"/>
    <w:rsid w:val="00F12AF2"/>
    <w:rsid w:val="00F12B0E"/>
    <w:rsid w:val="00F12B72"/>
    <w:rsid w:val="00F12DB0"/>
    <w:rsid w:val="00F12F10"/>
    <w:rsid w:val="00F12F1C"/>
    <w:rsid w:val="00F132E8"/>
    <w:rsid w:val="00F134BA"/>
    <w:rsid w:val="00F13738"/>
    <w:rsid w:val="00F1390C"/>
    <w:rsid w:val="00F139C8"/>
    <w:rsid w:val="00F13BE7"/>
    <w:rsid w:val="00F13DCC"/>
    <w:rsid w:val="00F14223"/>
    <w:rsid w:val="00F143D3"/>
    <w:rsid w:val="00F14561"/>
    <w:rsid w:val="00F1461C"/>
    <w:rsid w:val="00F147B3"/>
    <w:rsid w:val="00F14E98"/>
    <w:rsid w:val="00F15160"/>
    <w:rsid w:val="00F154B1"/>
    <w:rsid w:val="00F159C9"/>
    <w:rsid w:val="00F15A19"/>
    <w:rsid w:val="00F15B7A"/>
    <w:rsid w:val="00F15BF8"/>
    <w:rsid w:val="00F16405"/>
    <w:rsid w:val="00F16461"/>
    <w:rsid w:val="00F164D2"/>
    <w:rsid w:val="00F1669C"/>
    <w:rsid w:val="00F170AE"/>
    <w:rsid w:val="00F17355"/>
    <w:rsid w:val="00F202CA"/>
    <w:rsid w:val="00F20748"/>
    <w:rsid w:val="00F20880"/>
    <w:rsid w:val="00F20A5B"/>
    <w:rsid w:val="00F20BAB"/>
    <w:rsid w:val="00F20BB2"/>
    <w:rsid w:val="00F20DB2"/>
    <w:rsid w:val="00F20E72"/>
    <w:rsid w:val="00F2113D"/>
    <w:rsid w:val="00F216A0"/>
    <w:rsid w:val="00F21A68"/>
    <w:rsid w:val="00F21D9C"/>
    <w:rsid w:val="00F21F0E"/>
    <w:rsid w:val="00F22279"/>
    <w:rsid w:val="00F22759"/>
    <w:rsid w:val="00F2275C"/>
    <w:rsid w:val="00F229D6"/>
    <w:rsid w:val="00F22ADE"/>
    <w:rsid w:val="00F22BE4"/>
    <w:rsid w:val="00F22D2B"/>
    <w:rsid w:val="00F22E60"/>
    <w:rsid w:val="00F22F27"/>
    <w:rsid w:val="00F23076"/>
    <w:rsid w:val="00F230D1"/>
    <w:rsid w:val="00F23652"/>
    <w:rsid w:val="00F236E7"/>
    <w:rsid w:val="00F2375F"/>
    <w:rsid w:val="00F237B4"/>
    <w:rsid w:val="00F23D35"/>
    <w:rsid w:val="00F23EC3"/>
    <w:rsid w:val="00F23F2C"/>
    <w:rsid w:val="00F241C0"/>
    <w:rsid w:val="00F2438F"/>
    <w:rsid w:val="00F24A84"/>
    <w:rsid w:val="00F24CC7"/>
    <w:rsid w:val="00F24E66"/>
    <w:rsid w:val="00F25250"/>
    <w:rsid w:val="00F256F5"/>
    <w:rsid w:val="00F257D2"/>
    <w:rsid w:val="00F25CBE"/>
    <w:rsid w:val="00F25F10"/>
    <w:rsid w:val="00F26613"/>
    <w:rsid w:val="00F26689"/>
    <w:rsid w:val="00F26A27"/>
    <w:rsid w:val="00F272CC"/>
    <w:rsid w:val="00F2774B"/>
    <w:rsid w:val="00F27818"/>
    <w:rsid w:val="00F27A9A"/>
    <w:rsid w:val="00F27AC0"/>
    <w:rsid w:val="00F27D06"/>
    <w:rsid w:val="00F27E5B"/>
    <w:rsid w:val="00F27FE2"/>
    <w:rsid w:val="00F27FEC"/>
    <w:rsid w:val="00F300FB"/>
    <w:rsid w:val="00F3021A"/>
    <w:rsid w:val="00F30622"/>
    <w:rsid w:val="00F30865"/>
    <w:rsid w:val="00F30BB0"/>
    <w:rsid w:val="00F30D43"/>
    <w:rsid w:val="00F30EEE"/>
    <w:rsid w:val="00F30FF0"/>
    <w:rsid w:val="00F31120"/>
    <w:rsid w:val="00F311B4"/>
    <w:rsid w:val="00F3129E"/>
    <w:rsid w:val="00F317B6"/>
    <w:rsid w:val="00F31A28"/>
    <w:rsid w:val="00F31D1F"/>
    <w:rsid w:val="00F3276A"/>
    <w:rsid w:val="00F32890"/>
    <w:rsid w:val="00F328DF"/>
    <w:rsid w:val="00F32BB0"/>
    <w:rsid w:val="00F32CF6"/>
    <w:rsid w:val="00F33632"/>
    <w:rsid w:val="00F338FE"/>
    <w:rsid w:val="00F3427F"/>
    <w:rsid w:val="00F3429B"/>
    <w:rsid w:val="00F34723"/>
    <w:rsid w:val="00F34A95"/>
    <w:rsid w:val="00F34DC2"/>
    <w:rsid w:val="00F351B4"/>
    <w:rsid w:val="00F355D3"/>
    <w:rsid w:val="00F35669"/>
    <w:rsid w:val="00F359E5"/>
    <w:rsid w:val="00F35D1B"/>
    <w:rsid w:val="00F35E9E"/>
    <w:rsid w:val="00F35EDF"/>
    <w:rsid w:val="00F36074"/>
    <w:rsid w:val="00F36087"/>
    <w:rsid w:val="00F36126"/>
    <w:rsid w:val="00F36234"/>
    <w:rsid w:val="00F3685A"/>
    <w:rsid w:val="00F36B83"/>
    <w:rsid w:val="00F36E18"/>
    <w:rsid w:val="00F3706F"/>
    <w:rsid w:val="00F371A6"/>
    <w:rsid w:val="00F3749F"/>
    <w:rsid w:val="00F37796"/>
    <w:rsid w:val="00F37955"/>
    <w:rsid w:val="00F37C93"/>
    <w:rsid w:val="00F401A4"/>
    <w:rsid w:val="00F40AC6"/>
    <w:rsid w:val="00F40AD8"/>
    <w:rsid w:val="00F40C22"/>
    <w:rsid w:val="00F40F46"/>
    <w:rsid w:val="00F40FAA"/>
    <w:rsid w:val="00F4145D"/>
    <w:rsid w:val="00F41571"/>
    <w:rsid w:val="00F41983"/>
    <w:rsid w:val="00F41B92"/>
    <w:rsid w:val="00F41D37"/>
    <w:rsid w:val="00F41DA1"/>
    <w:rsid w:val="00F42523"/>
    <w:rsid w:val="00F429C6"/>
    <w:rsid w:val="00F42A77"/>
    <w:rsid w:val="00F42AF4"/>
    <w:rsid w:val="00F42FE0"/>
    <w:rsid w:val="00F4332E"/>
    <w:rsid w:val="00F434C7"/>
    <w:rsid w:val="00F435C4"/>
    <w:rsid w:val="00F43757"/>
    <w:rsid w:val="00F43AA0"/>
    <w:rsid w:val="00F43D84"/>
    <w:rsid w:val="00F4402F"/>
    <w:rsid w:val="00F4437E"/>
    <w:rsid w:val="00F44651"/>
    <w:rsid w:val="00F44683"/>
    <w:rsid w:val="00F44885"/>
    <w:rsid w:val="00F44AE5"/>
    <w:rsid w:val="00F44DFC"/>
    <w:rsid w:val="00F44E4F"/>
    <w:rsid w:val="00F44E99"/>
    <w:rsid w:val="00F44EA6"/>
    <w:rsid w:val="00F451C3"/>
    <w:rsid w:val="00F452DB"/>
    <w:rsid w:val="00F4536E"/>
    <w:rsid w:val="00F45379"/>
    <w:rsid w:val="00F45458"/>
    <w:rsid w:val="00F45962"/>
    <w:rsid w:val="00F45CA2"/>
    <w:rsid w:val="00F46052"/>
    <w:rsid w:val="00F46403"/>
    <w:rsid w:val="00F465F8"/>
    <w:rsid w:val="00F46616"/>
    <w:rsid w:val="00F4669C"/>
    <w:rsid w:val="00F46783"/>
    <w:rsid w:val="00F4692C"/>
    <w:rsid w:val="00F46E18"/>
    <w:rsid w:val="00F46E6B"/>
    <w:rsid w:val="00F46EF2"/>
    <w:rsid w:val="00F477BB"/>
    <w:rsid w:val="00F47B6C"/>
    <w:rsid w:val="00F47BB6"/>
    <w:rsid w:val="00F50494"/>
    <w:rsid w:val="00F50701"/>
    <w:rsid w:val="00F50854"/>
    <w:rsid w:val="00F50907"/>
    <w:rsid w:val="00F50FA5"/>
    <w:rsid w:val="00F51080"/>
    <w:rsid w:val="00F51416"/>
    <w:rsid w:val="00F519F4"/>
    <w:rsid w:val="00F51E84"/>
    <w:rsid w:val="00F52006"/>
    <w:rsid w:val="00F520F0"/>
    <w:rsid w:val="00F52134"/>
    <w:rsid w:val="00F521D7"/>
    <w:rsid w:val="00F52760"/>
    <w:rsid w:val="00F527E6"/>
    <w:rsid w:val="00F529E9"/>
    <w:rsid w:val="00F52C8B"/>
    <w:rsid w:val="00F52D04"/>
    <w:rsid w:val="00F52D92"/>
    <w:rsid w:val="00F52E1A"/>
    <w:rsid w:val="00F533E0"/>
    <w:rsid w:val="00F5362C"/>
    <w:rsid w:val="00F537D2"/>
    <w:rsid w:val="00F53D58"/>
    <w:rsid w:val="00F53E58"/>
    <w:rsid w:val="00F53FEC"/>
    <w:rsid w:val="00F54316"/>
    <w:rsid w:val="00F5466B"/>
    <w:rsid w:val="00F54FDF"/>
    <w:rsid w:val="00F5534D"/>
    <w:rsid w:val="00F5542D"/>
    <w:rsid w:val="00F55599"/>
    <w:rsid w:val="00F558BB"/>
    <w:rsid w:val="00F559D5"/>
    <w:rsid w:val="00F55AE2"/>
    <w:rsid w:val="00F55E5F"/>
    <w:rsid w:val="00F55EDC"/>
    <w:rsid w:val="00F55FCE"/>
    <w:rsid w:val="00F56205"/>
    <w:rsid w:val="00F5624F"/>
    <w:rsid w:val="00F562B8"/>
    <w:rsid w:val="00F56635"/>
    <w:rsid w:val="00F56663"/>
    <w:rsid w:val="00F56A67"/>
    <w:rsid w:val="00F56B55"/>
    <w:rsid w:val="00F570B6"/>
    <w:rsid w:val="00F57206"/>
    <w:rsid w:val="00F57241"/>
    <w:rsid w:val="00F575DC"/>
    <w:rsid w:val="00F5787B"/>
    <w:rsid w:val="00F57979"/>
    <w:rsid w:val="00F57C82"/>
    <w:rsid w:val="00F57E23"/>
    <w:rsid w:val="00F57EF8"/>
    <w:rsid w:val="00F57F7A"/>
    <w:rsid w:val="00F60163"/>
    <w:rsid w:val="00F6055A"/>
    <w:rsid w:val="00F60ACB"/>
    <w:rsid w:val="00F60BA0"/>
    <w:rsid w:val="00F60C4B"/>
    <w:rsid w:val="00F60C7A"/>
    <w:rsid w:val="00F60CAB"/>
    <w:rsid w:val="00F60F67"/>
    <w:rsid w:val="00F60F78"/>
    <w:rsid w:val="00F61438"/>
    <w:rsid w:val="00F6143F"/>
    <w:rsid w:val="00F6188E"/>
    <w:rsid w:val="00F61996"/>
    <w:rsid w:val="00F61E40"/>
    <w:rsid w:val="00F61EB5"/>
    <w:rsid w:val="00F61ECE"/>
    <w:rsid w:val="00F61FB0"/>
    <w:rsid w:val="00F62298"/>
    <w:rsid w:val="00F6254F"/>
    <w:rsid w:val="00F62590"/>
    <w:rsid w:val="00F626A3"/>
    <w:rsid w:val="00F627DB"/>
    <w:rsid w:val="00F627E7"/>
    <w:rsid w:val="00F62AEA"/>
    <w:rsid w:val="00F62CAF"/>
    <w:rsid w:val="00F62FB8"/>
    <w:rsid w:val="00F63170"/>
    <w:rsid w:val="00F63186"/>
    <w:rsid w:val="00F63419"/>
    <w:rsid w:val="00F6349D"/>
    <w:rsid w:val="00F635C5"/>
    <w:rsid w:val="00F637E0"/>
    <w:rsid w:val="00F63913"/>
    <w:rsid w:val="00F63C02"/>
    <w:rsid w:val="00F63DB2"/>
    <w:rsid w:val="00F641BA"/>
    <w:rsid w:val="00F64230"/>
    <w:rsid w:val="00F642F1"/>
    <w:rsid w:val="00F64407"/>
    <w:rsid w:val="00F64412"/>
    <w:rsid w:val="00F6464C"/>
    <w:rsid w:val="00F648B0"/>
    <w:rsid w:val="00F64AC8"/>
    <w:rsid w:val="00F64D51"/>
    <w:rsid w:val="00F6522D"/>
    <w:rsid w:val="00F6542E"/>
    <w:rsid w:val="00F65634"/>
    <w:rsid w:val="00F65BA6"/>
    <w:rsid w:val="00F66921"/>
    <w:rsid w:val="00F66A3C"/>
    <w:rsid w:val="00F66ABC"/>
    <w:rsid w:val="00F66C47"/>
    <w:rsid w:val="00F66CDF"/>
    <w:rsid w:val="00F66E65"/>
    <w:rsid w:val="00F671D6"/>
    <w:rsid w:val="00F671E1"/>
    <w:rsid w:val="00F67314"/>
    <w:rsid w:val="00F67373"/>
    <w:rsid w:val="00F674AF"/>
    <w:rsid w:val="00F6759D"/>
    <w:rsid w:val="00F675BC"/>
    <w:rsid w:val="00F67A14"/>
    <w:rsid w:val="00F67A93"/>
    <w:rsid w:val="00F67B2E"/>
    <w:rsid w:val="00F67C63"/>
    <w:rsid w:val="00F67E4E"/>
    <w:rsid w:val="00F67E95"/>
    <w:rsid w:val="00F70139"/>
    <w:rsid w:val="00F702DC"/>
    <w:rsid w:val="00F703F6"/>
    <w:rsid w:val="00F704A0"/>
    <w:rsid w:val="00F70882"/>
    <w:rsid w:val="00F70C06"/>
    <w:rsid w:val="00F70EF0"/>
    <w:rsid w:val="00F70EF8"/>
    <w:rsid w:val="00F70F6C"/>
    <w:rsid w:val="00F711AD"/>
    <w:rsid w:val="00F714A5"/>
    <w:rsid w:val="00F716E3"/>
    <w:rsid w:val="00F71AA3"/>
    <w:rsid w:val="00F71CE4"/>
    <w:rsid w:val="00F72409"/>
    <w:rsid w:val="00F724DE"/>
    <w:rsid w:val="00F72833"/>
    <w:rsid w:val="00F729C8"/>
    <w:rsid w:val="00F72C09"/>
    <w:rsid w:val="00F72CC7"/>
    <w:rsid w:val="00F72D9E"/>
    <w:rsid w:val="00F72DE9"/>
    <w:rsid w:val="00F72F67"/>
    <w:rsid w:val="00F730DF"/>
    <w:rsid w:val="00F73433"/>
    <w:rsid w:val="00F73AEF"/>
    <w:rsid w:val="00F73F8C"/>
    <w:rsid w:val="00F74587"/>
    <w:rsid w:val="00F74725"/>
    <w:rsid w:val="00F74C1E"/>
    <w:rsid w:val="00F74F1F"/>
    <w:rsid w:val="00F75184"/>
    <w:rsid w:val="00F751D0"/>
    <w:rsid w:val="00F752AF"/>
    <w:rsid w:val="00F755F0"/>
    <w:rsid w:val="00F7584F"/>
    <w:rsid w:val="00F75DA0"/>
    <w:rsid w:val="00F75ED7"/>
    <w:rsid w:val="00F75F8D"/>
    <w:rsid w:val="00F761DA"/>
    <w:rsid w:val="00F761E9"/>
    <w:rsid w:val="00F7644F"/>
    <w:rsid w:val="00F764B2"/>
    <w:rsid w:val="00F7671D"/>
    <w:rsid w:val="00F7675E"/>
    <w:rsid w:val="00F7677A"/>
    <w:rsid w:val="00F767E5"/>
    <w:rsid w:val="00F76844"/>
    <w:rsid w:val="00F768AC"/>
    <w:rsid w:val="00F76BE2"/>
    <w:rsid w:val="00F76DFD"/>
    <w:rsid w:val="00F7713F"/>
    <w:rsid w:val="00F7731F"/>
    <w:rsid w:val="00F77612"/>
    <w:rsid w:val="00F7767D"/>
    <w:rsid w:val="00F80135"/>
    <w:rsid w:val="00F804F1"/>
    <w:rsid w:val="00F80633"/>
    <w:rsid w:val="00F80757"/>
    <w:rsid w:val="00F808AE"/>
    <w:rsid w:val="00F80A17"/>
    <w:rsid w:val="00F80B60"/>
    <w:rsid w:val="00F80E2D"/>
    <w:rsid w:val="00F80FAD"/>
    <w:rsid w:val="00F812CE"/>
    <w:rsid w:val="00F815B6"/>
    <w:rsid w:val="00F816B8"/>
    <w:rsid w:val="00F817B9"/>
    <w:rsid w:val="00F81B5D"/>
    <w:rsid w:val="00F81BF3"/>
    <w:rsid w:val="00F82766"/>
    <w:rsid w:val="00F82928"/>
    <w:rsid w:val="00F82BC3"/>
    <w:rsid w:val="00F832CD"/>
    <w:rsid w:val="00F8337A"/>
    <w:rsid w:val="00F838DF"/>
    <w:rsid w:val="00F83CDF"/>
    <w:rsid w:val="00F83F09"/>
    <w:rsid w:val="00F8407E"/>
    <w:rsid w:val="00F845FB"/>
    <w:rsid w:val="00F8478B"/>
    <w:rsid w:val="00F850C1"/>
    <w:rsid w:val="00F8558C"/>
    <w:rsid w:val="00F8589A"/>
    <w:rsid w:val="00F858F8"/>
    <w:rsid w:val="00F85CB0"/>
    <w:rsid w:val="00F8601A"/>
    <w:rsid w:val="00F86094"/>
    <w:rsid w:val="00F86099"/>
    <w:rsid w:val="00F860A5"/>
    <w:rsid w:val="00F86191"/>
    <w:rsid w:val="00F861F0"/>
    <w:rsid w:val="00F86829"/>
    <w:rsid w:val="00F86995"/>
    <w:rsid w:val="00F869E7"/>
    <w:rsid w:val="00F86B4E"/>
    <w:rsid w:val="00F86C8E"/>
    <w:rsid w:val="00F86CD8"/>
    <w:rsid w:val="00F86D4C"/>
    <w:rsid w:val="00F86E2E"/>
    <w:rsid w:val="00F86E9E"/>
    <w:rsid w:val="00F87175"/>
    <w:rsid w:val="00F871AC"/>
    <w:rsid w:val="00F87588"/>
    <w:rsid w:val="00F878BB"/>
    <w:rsid w:val="00F878FB"/>
    <w:rsid w:val="00F87E20"/>
    <w:rsid w:val="00F87F76"/>
    <w:rsid w:val="00F90014"/>
    <w:rsid w:val="00F90BDE"/>
    <w:rsid w:val="00F90CC0"/>
    <w:rsid w:val="00F90D4C"/>
    <w:rsid w:val="00F9115C"/>
    <w:rsid w:val="00F9128A"/>
    <w:rsid w:val="00F913E1"/>
    <w:rsid w:val="00F91422"/>
    <w:rsid w:val="00F91467"/>
    <w:rsid w:val="00F914B9"/>
    <w:rsid w:val="00F91A14"/>
    <w:rsid w:val="00F91AF6"/>
    <w:rsid w:val="00F91C0D"/>
    <w:rsid w:val="00F923E8"/>
    <w:rsid w:val="00F92743"/>
    <w:rsid w:val="00F929E9"/>
    <w:rsid w:val="00F92AFD"/>
    <w:rsid w:val="00F92B3D"/>
    <w:rsid w:val="00F92CCB"/>
    <w:rsid w:val="00F92D0E"/>
    <w:rsid w:val="00F92E33"/>
    <w:rsid w:val="00F92FAB"/>
    <w:rsid w:val="00F93151"/>
    <w:rsid w:val="00F9320E"/>
    <w:rsid w:val="00F9326E"/>
    <w:rsid w:val="00F9344C"/>
    <w:rsid w:val="00F9367B"/>
    <w:rsid w:val="00F93B5E"/>
    <w:rsid w:val="00F93CB0"/>
    <w:rsid w:val="00F940B2"/>
    <w:rsid w:val="00F94139"/>
    <w:rsid w:val="00F942ED"/>
    <w:rsid w:val="00F944AF"/>
    <w:rsid w:val="00F9473A"/>
    <w:rsid w:val="00F94770"/>
    <w:rsid w:val="00F949B1"/>
    <w:rsid w:val="00F949F8"/>
    <w:rsid w:val="00F94D5B"/>
    <w:rsid w:val="00F94F34"/>
    <w:rsid w:val="00F94F3D"/>
    <w:rsid w:val="00F9573B"/>
    <w:rsid w:val="00F95911"/>
    <w:rsid w:val="00F95C29"/>
    <w:rsid w:val="00F95C81"/>
    <w:rsid w:val="00F95D08"/>
    <w:rsid w:val="00F95F02"/>
    <w:rsid w:val="00F9663C"/>
    <w:rsid w:val="00F96857"/>
    <w:rsid w:val="00F96FB0"/>
    <w:rsid w:val="00F97280"/>
    <w:rsid w:val="00F9736B"/>
    <w:rsid w:val="00F97458"/>
    <w:rsid w:val="00F97991"/>
    <w:rsid w:val="00F979C3"/>
    <w:rsid w:val="00F97EA3"/>
    <w:rsid w:val="00FA000B"/>
    <w:rsid w:val="00FA0068"/>
    <w:rsid w:val="00FA032A"/>
    <w:rsid w:val="00FA063E"/>
    <w:rsid w:val="00FA085C"/>
    <w:rsid w:val="00FA0DF5"/>
    <w:rsid w:val="00FA0E31"/>
    <w:rsid w:val="00FA0E3F"/>
    <w:rsid w:val="00FA117D"/>
    <w:rsid w:val="00FA120B"/>
    <w:rsid w:val="00FA161B"/>
    <w:rsid w:val="00FA1A91"/>
    <w:rsid w:val="00FA1AD2"/>
    <w:rsid w:val="00FA1CC9"/>
    <w:rsid w:val="00FA1DF3"/>
    <w:rsid w:val="00FA1FDD"/>
    <w:rsid w:val="00FA20D8"/>
    <w:rsid w:val="00FA247E"/>
    <w:rsid w:val="00FA26A2"/>
    <w:rsid w:val="00FA297F"/>
    <w:rsid w:val="00FA2A37"/>
    <w:rsid w:val="00FA2F94"/>
    <w:rsid w:val="00FA3358"/>
    <w:rsid w:val="00FA33A1"/>
    <w:rsid w:val="00FA33C7"/>
    <w:rsid w:val="00FA34DA"/>
    <w:rsid w:val="00FA3613"/>
    <w:rsid w:val="00FA3662"/>
    <w:rsid w:val="00FA3F82"/>
    <w:rsid w:val="00FA471C"/>
    <w:rsid w:val="00FA47E0"/>
    <w:rsid w:val="00FA4CCA"/>
    <w:rsid w:val="00FA4D33"/>
    <w:rsid w:val="00FA5123"/>
    <w:rsid w:val="00FA5515"/>
    <w:rsid w:val="00FA569C"/>
    <w:rsid w:val="00FA586F"/>
    <w:rsid w:val="00FA5BC1"/>
    <w:rsid w:val="00FA5C24"/>
    <w:rsid w:val="00FA5C3D"/>
    <w:rsid w:val="00FA5CDA"/>
    <w:rsid w:val="00FA5F55"/>
    <w:rsid w:val="00FA60DE"/>
    <w:rsid w:val="00FA61F3"/>
    <w:rsid w:val="00FA627B"/>
    <w:rsid w:val="00FA6928"/>
    <w:rsid w:val="00FA6B9A"/>
    <w:rsid w:val="00FA6CA6"/>
    <w:rsid w:val="00FA6CD2"/>
    <w:rsid w:val="00FA6CE8"/>
    <w:rsid w:val="00FA6DCB"/>
    <w:rsid w:val="00FA6EF5"/>
    <w:rsid w:val="00FA6EF7"/>
    <w:rsid w:val="00FA6F3B"/>
    <w:rsid w:val="00FA759C"/>
    <w:rsid w:val="00FA7897"/>
    <w:rsid w:val="00FA7B4A"/>
    <w:rsid w:val="00FA7CCE"/>
    <w:rsid w:val="00FA7E65"/>
    <w:rsid w:val="00FB01EA"/>
    <w:rsid w:val="00FB036D"/>
    <w:rsid w:val="00FB0433"/>
    <w:rsid w:val="00FB0503"/>
    <w:rsid w:val="00FB050E"/>
    <w:rsid w:val="00FB0A77"/>
    <w:rsid w:val="00FB0E3D"/>
    <w:rsid w:val="00FB1401"/>
    <w:rsid w:val="00FB1F76"/>
    <w:rsid w:val="00FB1FED"/>
    <w:rsid w:val="00FB214C"/>
    <w:rsid w:val="00FB22F6"/>
    <w:rsid w:val="00FB27B7"/>
    <w:rsid w:val="00FB28D6"/>
    <w:rsid w:val="00FB2A11"/>
    <w:rsid w:val="00FB2A72"/>
    <w:rsid w:val="00FB2ADB"/>
    <w:rsid w:val="00FB3171"/>
    <w:rsid w:val="00FB335E"/>
    <w:rsid w:val="00FB361B"/>
    <w:rsid w:val="00FB375C"/>
    <w:rsid w:val="00FB3873"/>
    <w:rsid w:val="00FB3E44"/>
    <w:rsid w:val="00FB412C"/>
    <w:rsid w:val="00FB4233"/>
    <w:rsid w:val="00FB46FD"/>
    <w:rsid w:val="00FB49EC"/>
    <w:rsid w:val="00FB4D3C"/>
    <w:rsid w:val="00FB5275"/>
    <w:rsid w:val="00FB545F"/>
    <w:rsid w:val="00FB54D5"/>
    <w:rsid w:val="00FB5D50"/>
    <w:rsid w:val="00FB5D84"/>
    <w:rsid w:val="00FB5E80"/>
    <w:rsid w:val="00FB61B5"/>
    <w:rsid w:val="00FB62CC"/>
    <w:rsid w:val="00FB639A"/>
    <w:rsid w:val="00FB6441"/>
    <w:rsid w:val="00FB663F"/>
    <w:rsid w:val="00FB6878"/>
    <w:rsid w:val="00FB699D"/>
    <w:rsid w:val="00FB6C20"/>
    <w:rsid w:val="00FB6D3B"/>
    <w:rsid w:val="00FB6E80"/>
    <w:rsid w:val="00FB72C6"/>
    <w:rsid w:val="00FB74D0"/>
    <w:rsid w:val="00FB764D"/>
    <w:rsid w:val="00FB7781"/>
    <w:rsid w:val="00FB7A38"/>
    <w:rsid w:val="00FB7B9A"/>
    <w:rsid w:val="00FB7D16"/>
    <w:rsid w:val="00FB7DDE"/>
    <w:rsid w:val="00FB7E6A"/>
    <w:rsid w:val="00FB7FAD"/>
    <w:rsid w:val="00FC03DC"/>
    <w:rsid w:val="00FC0669"/>
    <w:rsid w:val="00FC0752"/>
    <w:rsid w:val="00FC07A1"/>
    <w:rsid w:val="00FC0955"/>
    <w:rsid w:val="00FC0C67"/>
    <w:rsid w:val="00FC0D01"/>
    <w:rsid w:val="00FC0EB9"/>
    <w:rsid w:val="00FC0F4A"/>
    <w:rsid w:val="00FC126D"/>
    <w:rsid w:val="00FC15B1"/>
    <w:rsid w:val="00FC173A"/>
    <w:rsid w:val="00FC17E2"/>
    <w:rsid w:val="00FC18B4"/>
    <w:rsid w:val="00FC199E"/>
    <w:rsid w:val="00FC1AC5"/>
    <w:rsid w:val="00FC1BC9"/>
    <w:rsid w:val="00FC1EDA"/>
    <w:rsid w:val="00FC1EEA"/>
    <w:rsid w:val="00FC223F"/>
    <w:rsid w:val="00FC22D6"/>
    <w:rsid w:val="00FC25AA"/>
    <w:rsid w:val="00FC2DAD"/>
    <w:rsid w:val="00FC2E6E"/>
    <w:rsid w:val="00FC2F8E"/>
    <w:rsid w:val="00FC31D8"/>
    <w:rsid w:val="00FC33C3"/>
    <w:rsid w:val="00FC351F"/>
    <w:rsid w:val="00FC359F"/>
    <w:rsid w:val="00FC3749"/>
    <w:rsid w:val="00FC382A"/>
    <w:rsid w:val="00FC3954"/>
    <w:rsid w:val="00FC3B8B"/>
    <w:rsid w:val="00FC406D"/>
    <w:rsid w:val="00FC40CC"/>
    <w:rsid w:val="00FC4261"/>
    <w:rsid w:val="00FC48BE"/>
    <w:rsid w:val="00FC4A6D"/>
    <w:rsid w:val="00FC4F8E"/>
    <w:rsid w:val="00FC5216"/>
    <w:rsid w:val="00FC5458"/>
    <w:rsid w:val="00FC57A3"/>
    <w:rsid w:val="00FC59BA"/>
    <w:rsid w:val="00FC5BDE"/>
    <w:rsid w:val="00FC61DE"/>
    <w:rsid w:val="00FC625A"/>
    <w:rsid w:val="00FC632B"/>
    <w:rsid w:val="00FC69CF"/>
    <w:rsid w:val="00FC6B0C"/>
    <w:rsid w:val="00FC6DB7"/>
    <w:rsid w:val="00FC6E16"/>
    <w:rsid w:val="00FC6EC2"/>
    <w:rsid w:val="00FC6FA9"/>
    <w:rsid w:val="00FC6FB2"/>
    <w:rsid w:val="00FC7003"/>
    <w:rsid w:val="00FC7309"/>
    <w:rsid w:val="00FC74A2"/>
    <w:rsid w:val="00FC76BE"/>
    <w:rsid w:val="00FC78FE"/>
    <w:rsid w:val="00FC7CD3"/>
    <w:rsid w:val="00FD005C"/>
    <w:rsid w:val="00FD0127"/>
    <w:rsid w:val="00FD02F9"/>
    <w:rsid w:val="00FD04DC"/>
    <w:rsid w:val="00FD051F"/>
    <w:rsid w:val="00FD057D"/>
    <w:rsid w:val="00FD0857"/>
    <w:rsid w:val="00FD0CC7"/>
    <w:rsid w:val="00FD0EED"/>
    <w:rsid w:val="00FD16EB"/>
    <w:rsid w:val="00FD1826"/>
    <w:rsid w:val="00FD1896"/>
    <w:rsid w:val="00FD1AAD"/>
    <w:rsid w:val="00FD210E"/>
    <w:rsid w:val="00FD2699"/>
    <w:rsid w:val="00FD32DA"/>
    <w:rsid w:val="00FD3641"/>
    <w:rsid w:val="00FD37D9"/>
    <w:rsid w:val="00FD3B14"/>
    <w:rsid w:val="00FD3DE6"/>
    <w:rsid w:val="00FD3F1F"/>
    <w:rsid w:val="00FD3F75"/>
    <w:rsid w:val="00FD4099"/>
    <w:rsid w:val="00FD487B"/>
    <w:rsid w:val="00FD4C38"/>
    <w:rsid w:val="00FD5032"/>
    <w:rsid w:val="00FD509F"/>
    <w:rsid w:val="00FD52BC"/>
    <w:rsid w:val="00FD5468"/>
    <w:rsid w:val="00FD5684"/>
    <w:rsid w:val="00FD592E"/>
    <w:rsid w:val="00FD5A90"/>
    <w:rsid w:val="00FD5B7E"/>
    <w:rsid w:val="00FD5E9B"/>
    <w:rsid w:val="00FD6051"/>
    <w:rsid w:val="00FD653F"/>
    <w:rsid w:val="00FD6816"/>
    <w:rsid w:val="00FD6843"/>
    <w:rsid w:val="00FD696C"/>
    <w:rsid w:val="00FD6F09"/>
    <w:rsid w:val="00FD7073"/>
    <w:rsid w:val="00FD77B2"/>
    <w:rsid w:val="00FD78A2"/>
    <w:rsid w:val="00FD79E3"/>
    <w:rsid w:val="00FD7E54"/>
    <w:rsid w:val="00FD7F97"/>
    <w:rsid w:val="00FE029B"/>
    <w:rsid w:val="00FE0849"/>
    <w:rsid w:val="00FE089A"/>
    <w:rsid w:val="00FE0FC5"/>
    <w:rsid w:val="00FE1336"/>
    <w:rsid w:val="00FE170D"/>
    <w:rsid w:val="00FE1734"/>
    <w:rsid w:val="00FE18E8"/>
    <w:rsid w:val="00FE19B3"/>
    <w:rsid w:val="00FE1EC3"/>
    <w:rsid w:val="00FE2157"/>
    <w:rsid w:val="00FE2376"/>
    <w:rsid w:val="00FE250B"/>
    <w:rsid w:val="00FE266B"/>
    <w:rsid w:val="00FE291F"/>
    <w:rsid w:val="00FE29C0"/>
    <w:rsid w:val="00FE2A95"/>
    <w:rsid w:val="00FE2AB2"/>
    <w:rsid w:val="00FE2B00"/>
    <w:rsid w:val="00FE2C9F"/>
    <w:rsid w:val="00FE2CAD"/>
    <w:rsid w:val="00FE2DF3"/>
    <w:rsid w:val="00FE2EC7"/>
    <w:rsid w:val="00FE3234"/>
    <w:rsid w:val="00FE33A6"/>
    <w:rsid w:val="00FE36EE"/>
    <w:rsid w:val="00FE3B8E"/>
    <w:rsid w:val="00FE3EC1"/>
    <w:rsid w:val="00FE41AB"/>
    <w:rsid w:val="00FE41BE"/>
    <w:rsid w:val="00FE42A2"/>
    <w:rsid w:val="00FE42C7"/>
    <w:rsid w:val="00FE4335"/>
    <w:rsid w:val="00FE43A7"/>
    <w:rsid w:val="00FE45B1"/>
    <w:rsid w:val="00FE463A"/>
    <w:rsid w:val="00FE46CD"/>
    <w:rsid w:val="00FE4795"/>
    <w:rsid w:val="00FE47DE"/>
    <w:rsid w:val="00FE4889"/>
    <w:rsid w:val="00FE4B53"/>
    <w:rsid w:val="00FE4B76"/>
    <w:rsid w:val="00FE4E60"/>
    <w:rsid w:val="00FE509F"/>
    <w:rsid w:val="00FE515D"/>
    <w:rsid w:val="00FE5318"/>
    <w:rsid w:val="00FE53BC"/>
    <w:rsid w:val="00FE5A54"/>
    <w:rsid w:val="00FE5B83"/>
    <w:rsid w:val="00FE5CA3"/>
    <w:rsid w:val="00FE604D"/>
    <w:rsid w:val="00FE649F"/>
    <w:rsid w:val="00FE6542"/>
    <w:rsid w:val="00FE657C"/>
    <w:rsid w:val="00FE65BA"/>
    <w:rsid w:val="00FE67B3"/>
    <w:rsid w:val="00FE6818"/>
    <w:rsid w:val="00FE6D88"/>
    <w:rsid w:val="00FE6E75"/>
    <w:rsid w:val="00FE708F"/>
    <w:rsid w:val="00FE70F4"/>
    <w:rsid w:val="00FE7191"/>
    <w:rsid w:val="00FE7665"/>
    <w:rsid w:val="00FE7A31"/>
    <w:rsid w:val="00FE7A96"/>
    <w:rsid w:val="00FE7AC1"/>
    <w:rsid w:val="00FF0246"/>
    <w:rsid w:val="00FF0E2F"/>
    <w:rsid w:val="00FF10A1"/>
    <w:rsid w:val="00FF1559"/>
    <w:rsid w:val="00FF1B1E"/>
    <w:rsid w:val="00FF1DB8"/>
    <w:rsid w:val="00FF2842"/>
    <w:rsid w:val="00FF30DF"/>
    <w:rsid w:val="00FF34B7"/>
    <w:rsid w:val="00FF35A7"/>
    <w:rsid w:val="00FF3A48"/>
    <w:rsid w:val="00FF3C4D"/>
    <w:rsid w:val="00FF3C9F"/>
    <w:rsid w:val="00FF3E6C"/>
    <w:rsid w:val="00FF404E"/>
    <w:rsid w:val="00FF423D"/>
    <w:rsid w:val="00FF4534"/>
    <w:rsid w:val="00FF4B00"/>
    <w:rsid w:val="00FF4CF2"/>
    <w:rsid w:val="00FF4FEC"/>
    <w:rsid w:val="00FF50FA"/>
    <w:rsid w:val="00FF5463"/>
    <w:rsid w:val="00FF5468"/>
    <w:rsid w:val="00FF5697"/>
    <w:rsid w:val="00FF5711"/>
    <w:rsid w:val="00FF573C"/>
    <w:rsid w:val="00FF58FE"/>
    <w:rsid w:val="00FF5BFC"/>
    <w:rsid w:val="00FF5D1E"/>
    <w:rsid w:val="00FF5EBB"/>
    <w:rsid w:val="00FF6053"/>
    <w:rsid w:val="00FF61D2"/>
    <w:rsid w:val="00FF6335"/>
    <w:rsid w:val="00FF662A"/>
    <w:rsid w:val="00FF6968"/>
    <w:rsid w:val="00FF6A27"/>
    <w:rsid w:val="00FF6BC0"/>
    <w:rsid w:val="00FF6BDA"/>
    <w:rsid w:val="00FF6BF3"/>
    <w:rsid w:val="00FF6C0E"/>
    <w:rsid w:val="00FF6F41"/>
    <w:rsid w:val="00FF719C"/>
    <w:rsid w:val="00FF7328"/>
    <w:rsid w:val="00FF755C"/>
    <w:rsid w:val="00FF7703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B18BEF6"/>
  <w15:chartTrackingRefBased/>
  <w15:docId w15:val="{789918FE-8964-458A-87FE-BE252BD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66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717A0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717A0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7A0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locked/>
    <w:rsid w:val="00AB7B6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AB7B6A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AB7B6A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AB7B6A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AB7B6A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AB7B6A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717A0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717A05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717A05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,Body Text Char1,bt Char1,body text Char1"/>
    <w:uiPriority w:val="99"/>
    <w:rsid w:val="00717A05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2"/>
    <w:uiPriority w:val="99"/>
    <w:rsid w:val="00717A05"/>
    <w:pPr>
      <w:spacing w:after="120"/>
    </w:pPr>
  </w:style>
  <w:style w:type="character" w:customStyle="1" w:styleId="BodyTextChar2">
    <w:name w:val="Body Text Char2"/>
    <w:aliases w:val="bt Char2,body text Char2,Body Char2"/>
    <w:basedOn w:val="DefaultParagraphFont"/>
    <w:link w:val="BodyText"/>
    <w:uiPriority w:val="99"/>
    <w:rsid w:val="00715538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717A0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7B6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7A0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7A0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1DD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17A05"/>
    <w:rPr>
      <w:rFonts w:cs="Times New Roman"/>
      <w:b/>
      <w:bCs/>
    </w:rPr>
  </w:style>
  <w:style w:type="paragraph" w:styleId="ListBullet">
    <w:name w:val="List Bullet"/>
    <w:basedOn w:val="Normal"/>
    <w:rsid w:val="00717A05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717A0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17A0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17A05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717A0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7A0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7A0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7A05"/>
    <w:pPr>
      <w:ind w:left="284"/>
    </w:pPr>
  </w:style>
  <w:style w:type="paragraph" w:customStyle="1" w:styleId="AAFrameAddress">
    <w:name w:val="AA Frame Address"/>
    <w:basedOn w:val="Heading1"/>
    <w:uiPriority w:val="99"/>
    <w:rsid w:val="00717A0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7A0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7A0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717A0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7A0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7A0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7A0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7A0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7A0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7A0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7A0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7A0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7A05"/>
    <w:pPr>
      <w:ind w:left="2552" w:hanging="284"/>
    </w:pPr>
  </w:style>
  <w:style w:type="paragraph" w:styleId="TOC2">
    <w:name w:val="toc 2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7A0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7A0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7A0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7A0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7A0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7A0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7A05"/>
    <w:pPr>
      <w:ind w:left="567" w:hanging="567"/>
    </w:pPr>
  </w:style>
  <w:style w:type="paragraph" w:styleId="ListBullet5">
    <w:name w:val="List Bullet 5"/>
    <w:basedOn w:val="Normal"/>
    <w:uiPriority w:val="99"/>
    <w:rsid w:val="00717A0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7A0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AB7B6A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717A05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464A7F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7A0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AB7B6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717A0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7A0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7A0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7A0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7A0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717A0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7A0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7A0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7A0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7A0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7A0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717A0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7A0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7A0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7A0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7A0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AB7B6A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AB7B6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717A05"/>
  </w:style>
  <w:style w:type="paragraph" w:customStyle="1" w:styleId="ASSETS">
    <w:name w:val="ASSETS"/>
    <w:basedOn w:val="Normal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AB7B6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717A0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AB7B6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717A05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7A05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AB7B6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30622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AB7B6A"/>
    <w:rPr>
      <w:sz w:val="18"/>
      <w:lang w:val="en-GB" w:bidi="ar-SA"/>
    </w:rPr>
  </w:style>
  <w:style w:type="paragraph" w:customStyle="1" w:styleId="Graphic">
    <w:name w:val="Graphic"/>
    <w:basedOn w:val="Signature"/>
    <w:rsid w:val="00717A0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7A05"/>
    <w:pPr>
      <w:spacing w:after="0"/>
    </w:pPr>
  </w:style>
  <w:style w:type="paragraph" w:customStyle="1" w:styleId="acctdividends">
    <w:name w:val="acct dividends"/>
    <w:aliases w:val="a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7A05"/>
    <w:pPr>
      <w:spacing w:after="0"/>
    </w:pPr>
  </w:style>
  <w:style w:type="paragraph" w:customStyle="1" w:styleId="acctindent">
    <w:name w:val="acct indent"/>
    <w:aliases w:val="ai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7A0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7A05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7A0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7A0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7A0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7A0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7A0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7A0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7A05"/>
    <w:pPr>
      <w:spacing w:after="0"/>
    </w:pPr>
  </w:style>
  <w:style w:type="paragraph" w:customStyle="1" w:styleId="List1a">
    <w:name w:val="List 1a"/>
    <w:aliases w:val="1a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7A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AB7B6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717A0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7A05"/>
  </w:style>
  <w:style w:type="paragraph" w:customStyle="1" w:styleId="zreportaddinfo">
    <w:name w:val="zreport addinfo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7A0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7A0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7A0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7A0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7A05"/>
    <w:rPr>
      <w:b/>
      <w:bCs/>
    </w:rPr>
  </w:style>
  <w:style w:type="paragraph" w:customStyle="1" w:styleId="nineptbodytext">
    <w:name w:val="nine pt body text"/>
    <w:aliases w:val="9bt"/>
    <w:basedOn w:val="nineptnormal"/>
    <w:rsid w:val="00717A05"/>
    <w:pPr>
      <w:spacing w:after="220"/>
    </w:pPr>
  </w:style>
  <w:style w:type="paragraph" w:customStyle="1" w:styleId="nineptnormal">
    <w:name w:val="nine pt normal"/>
    <w:aliases w:val="9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7A05"/>
    <w:pPr>
      <w:jc w:val="center"/>
    </w:pPr>
  </w:style>
  <w:style w:type="paragraph" w:customStyle="1" w:styleId="heading">
    <w:name w:val="heading"/>
    <w:aliases w:val="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7A0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7A05"/>
  </w:style>
  <w:style w:type="paragraph" w:customStyle="1" w:styleId="nineptheadingcentredbold">
    <w:name w:val="nine pt heading centred bold"/>
    <w:aliases w:val="9hc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7A0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7A0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7A05"/>
    <w:rPr>
      <w:b/>
    </w:rPr>
  </w:style>
  <w:style w:type="paragraph" w:customStyle="1" w:styleId="nineptcolumntab1">
    <w:name w:val="nine pt column tab1"/>
    <w:aliases w:val="a91"/>
    <w:basedOn w:val="nineptnormal"/>
    <w:rsid w:val="00717A0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7A0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7A05"/>
    <w:pPr>
      <w:jc w:val="center"/>
    </w:pPr>
  </w:style>
  <w:style w:type="paragraph" w:customStyle="1" w:styleId="Normalheading">
    <w:name w:val="Normal heading"/>
    <w:aliases w:val="nh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7A05"/>
    <w:pPr>
      <w:tabs>
        <w:tab w:val="clear" w:pos="227"/>
        <w:tab w:val="clear" w:pos="284"/>
        <w:tab w:val="clear" w:pos="36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7A0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7A0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7A0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7A0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7A0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7A0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7A0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7A0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7A0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7A0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7A0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7A0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7A0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7A0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7A0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7A0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7A05"/>
    <w:pPr>
      <w:spacing w:after="0"/>
    </w:pPr>
  </w:style>
  <w:style w:type="paragraph" w:customStyle="1" w:styleId="smallreturn">
    <w:name w:val="small return"/>
    <w:aliases w:val="sr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7A05"/>
    <w:pPr>
      <w:spacing w:after="0"/>
    </w:pPr>
  </w:style>
  <w:style w:type="paragraph" w:customStyle="1" w:styleId="headingbolditalic">
    <w:name w:val="heading bold italic"/>
    <w:aliases w:val="hbi"/>
    <w:basedOn w:val="heading"/>
    <w:rsid w:val="00717A0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7A0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7A0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7A05"/>
    <w:pPr>
      <w:spacing w:after="0"/>
    </w:pPr>
  </w:style>
  <w:style w:type="paragraph" w:customStyle="1" w:styleId="blockbullet">
    <w:name w:val="block bullet"/>
    <w:aliases w:val="bb"/>
    <w:basedOn w:val="block"/>
    <w:rsid w:val="00717A05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7A0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7A05"/>
    <w:pPr>
      <w:spacing w:after="0"/>
    </w:pPr>
  </w:style>
  <w:style w:type="paragraph" w:customStyle="1" w:styleId="eightptnormal">
    <w:name w:val="eight pt normal"/>
    <w:aliases w:val="8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7A0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7A0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7A0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7A05"/>
    <w:rPr>
      <w:b/>
      <w:bCs/>
    </w:rPr>
  </w:style>
  <w:style w:type="paragraph" w:customStyle="1" w:styleId="eightptbodytext">
    <w:name w:val="eight pt body text"/>
    <w:aliases w:val="8bt"/>
    <w:basedOn w:val="eightptnormal"/>
    <w:rsid w:val="00717A0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7A0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7A0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7A0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7A05"/>
    <w:pPr>
      <w:spacing w:after="0"/>
    </w:pPr>
  </w:style>
  <w:style w:type="paragraph" w:customStyle="1" w:styleId="eightptblock">
    <w:name w:val="eight pt block"/>
    <w:aliases w:val="8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7A0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7A0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7A0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7A05"/>
    <w:pPr>
      <w:spacing w:after="0"/>
    </w:pPr>
  </w:style>
  <w:style w:type="paragraph" w:customStyle="1" w:styleId="blockindent">
    <w:name w:val="block indent"/>
    <w:aliases w:val="bi"/>
    <w:basedOn w:val="block"/>
    <w:rsid w:val="00717A0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7A05"/>
    <w:pPr>
      <w:jc w:val="center"/>
    </w:pPr>
  </w:style>
  <w:style w:type="paragraph" w:customStyle="1" w:styleId="nineptcol">
    <w:name w:val="nine pt %col"/>
    <w:aliases w:val="9%"/>
    <w:basedOn w:val="nineptnormal"/>
    <w:rsid w:val="00717A0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7A0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7A0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7A05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7A0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7A0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7A0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7A0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7A0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7A0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7A0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7A0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717A0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717A0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7A0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7A05"/>
    <w:pPr>
      <w:spacing w:after="80"/>
    </w:pPr>
  </w:style>
  <w:style w:type="paragraph" w:customStyle="1" w:styleId="nineptratecol">
    <w:name w:val="nine pt rate col"/>
    <w:aliases w:val="a9r"/>
    <w:basedOn w:val="nineptnormal"/>
    <w:rsid w:val="00717A0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7A0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7A0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7A0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7A0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7A0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7A0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7A0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7A0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7A0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7A0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7A05"/>
    <w:pPr>
      <w:ind w:left="907" w:hanging="340"/>
    </w:pPr>
  </w:style>
  <w:style w:type="paragraph" w:customStyle="1" w:styleId="List3i">
    <w:name w:val="List 3i"/>
    <w:aliases w:val="3i"/>
    <w:basedOn w:val="List2i"/>
    <w:rsid w:val="00717A0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7A0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7A0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7A0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7A0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7A0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7A0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7A05"/>
    <w:pPr>
      <w:spacing w:after="80"/>
    </w:pPr>
  </w:style>
  <w:style w:type="paragraph" w:customStyle="1" w:styleId="blockbullet2">
    <w:name w:val="block bullet 2"/>
    <w:aliases w:val="bb2"/>
    <w:basedOn w:val="BodyText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7A0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7A0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7A05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717A05"/>
    <w:pPr>
      <w:ind w:left="1134"/>
    </w:pPr>
  </w:style>
  <w:style w:type="character" w:customStyle="1" w:styleId="AccPolicyalternativeChar">
    <w:name w:val="Acc Policy alternative Char"/>
    <w:basedOn w:val="AccPolicysubheadChar"/>
    <w:rsid w:val="00717A05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7A0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7A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7A0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AB7B6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7A05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2D7611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30622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BF201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BF2018"/>
    <w:rPr>
      <w:rFonts w:ascii="Consolas" w:eastAsia="Calibri" w:hAnsi="Consolas"/>
      <w:sz w:val="21"/>
      <w:szCs w:val="26"/>
    </w:rPr>
  </w:style>
  <w:style w:type="character" w:styleId="CommentReference">
    <w:name w:val="annotation reference"/>
    <w:unhideWhenUsed/>
    <w:rsid w:val="005A635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A6353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A6353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A6353"/>
    <w:rPr>
      <w:b/>
      <w:bCs/>
    </w:rPr>
  </w:style>
  <w:style w:type="character" w:customStyle="1" w:styleId="CommentSubjectChar">
    <w:name w:val="Comment Subject Char"/>
    <w:link w:val="CommentSubject"/>
    <w:rsid w:val="005A6353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8703BE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rsid w:val="00D21A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B7B6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B7B6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styleId="Emphasis">
    <w:name w:val="Emphasis"/>
    <w:basedOn w:val="DefaultParagraphFont"/>
    <w:uiPriority w:val="20"/>
    <w:qFormat/>
    <w:rsid w:val="00AB7B6A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AB7B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styleId="NoSpacing">
    <w:name w:val="No Spacing"/>
    <w:uiPriority w:val="1"/>
    <w:qFormat/>
    <w:rsid w:val="00AB7B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odyTextIndentChar1">
    <w:name w:val="Body Text Indent Char1"/>
    <w:aliases w:val="i Char1"/>
    <w:basedOn w:val="DefaultParagraphFont"/>
    <w:rsid w:val="004A70A7"/>
    <w:rPr>
      <w:rFonts w:ascii="Arial" w:hAnsi="Arial"/>
      <w:sz w:val="18"/>
      <w:szCs w:val="18"/>
    </w:rPr>
  </w:style>
  <w:style w:type="character" w:customStyle="1" w:styleId="shorttext1">
    <w:name w:val="short_text1"/>
    <w:basedOn w:val="DefaultParagraphFont"/>
    <w:uiPriority w:val="99"/>
    <w:rsid w:val="004B06D5"/>
    <w:rPr>
      <w:sz w:val="29"/>
      <w:szCs w:val="29"/>
    </w:rPr>
  </w:style>
  <w:style w:type="paragraph" w:customStyle="1" w:styleId="Pa47">
    <w:name w:val="Pa47"/>
    <w:basedOn w:val="Normal"/>
    <w:next w:val="Normal"/>
    <w:uiPriority w:val="99"/>
    <w:rsid w:val="00365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8F5515"/>
    <w:rPr>
      <w:rFonts w:ascii="Book Antiqua" w:hAnsi="Book Antiqua"/>
      <w:sz w:val="22"/>
      <w:szCs w:val="22"/>
    </w:rPr>
  </w:style>
  <w:style w:type="character" w:styleId="FootnoteReference">
    <w:name w:val="footnote reference"/>
    <w:basedOn w:val="DefaultParagraphFont"/>
    <w:semiHidden/>
    <w:unhideWhenUsed/>
    <w:rsid w:val="00227D0B"/>
    <w:rPr>
      <w:vertAlign w:val="superscript"/>
    </w:rPr>
  </w:style>
  <w:style w:type="paragraph" w:customStyle="1" w:styleId="Default">
    <w:name w:val="Default"/>
    <w:basedOn w:val="Normal"/>
    <w:rsid w:val="00044A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40" w:lineRule="auto"/>
    </w:pPr>
    <w:rPr>
      <w:rFonts w:ascii="Angsana New" w:eastAsiaTheme="minorHAnsi" w:hAnsi="Angsana New"/>
      <w:color w:val="000000"/>
      <w:sz w:val="24"/>
      <w:szCs w:val="24"/>
    </w:rPr>
  </w:style>
  <w:style w:type="paragraph" w:customStyle="1" w:styleId="zKISOffAddress">
    <w:name w:val="zKISOffAddress"/>
    <w:basedOn w:val="Normal"/>
    <w:rsid w:val="00710AB0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 w:cs="Times New Roman"/>
      <w:lang w:bidi="ar-SA"/>
    </w:rPr>
  </w:style>
  <w:style w:type="character" w:styleId="LineNumber">
    <w:name w:val="line number"/>
    <w:basedOn w:val="DefaultParagraphFont"/>
    <w:semiHidden/>
    <w:unhideWhenUsed/>
    <w:rsid w:val="00C620EA"/>
  </w:style>
  <w:style w:type="character" w:customStyle="1" w:styleId="ui-provider">
    <w:name w:val="ui-provider"/>
    <w:basedOn w:val="DefaultParagraphFont"/>
    <w:rsid w:val="00287311"/>
  </w:style>
  <w:style w:type="character" w:customStyle="1" w:styleId="normaltextrun">
    <w:name w:val="normaltextrun"/>
    <w:basedOn w:val="DefaultParagraphFont"/>
    <w:rsid w:val="0083246E"/>
  </w:style>
  <w:style w:type="character" w:customStyle="1" w:styleId="eop">
    <w:name w:val="eop"/>
    <w:basedOn w:val="DefaultParagraphFont"/>
    <w:rsid w:val="008324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1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4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5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9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9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807A038F3234384F45BAB10509A22" ma:contentTypeVersion="19" ma:contentTypeDescription="Create a new document." ma:contentTypeScope="" ma:versionID="b6266cc6843e77ed4d348089a2eb85c3">
  <xsd:schema xmlns:xsd="http://www.w3.org/2001/XMLSchema" xmlns:xs="http://www.w3.org/2001/XMLSchema" xmlns:p="http://schemas.microsoft.com/office/2006/metadata/properties" xmlns:ns2="5d47af6b-ef04-4d1f-bcfe-b5c2a34b7f5d" xmlns:ns3="433d235a-2fa7-43be-8c9c-9b061d9a47d9" targetNamespace="http://schemas.microsoft.com/office/2006/metadata/properties" ma:root="true" ma:fieldsID="9dbb8b6e78dc19d7b4c4587b2ca997db" ns2:_="" ns3:_="">
    <xsd:import namespace="5d47af6b-ef04-4d1f-bcfe-b5c2a34b7f5d"/>
    <xsd:import namespace="433d235a-2fa7-43be-8c9c-9b061d9a47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47af6b-ef04-4d1f-bcfe-b5c2a34b7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0f81819-5c54-4413-89a8-59c46eb0a2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d235a-2fa7-43be-8c9c-9b061d9a4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1fc21b-5bbc-4fdc-a6d0-02e0d9bee093}" ma:internalName="TaxCatchAll" ma:showField="CatchAllData" ma:web="433d235a-2fa7-43be-8c9c-9b061d9a47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47af6b-ef04-4d1f-bcfe-b5c2a34b7f5d">
      <Terms xmlns="http://schemas.microsoft.com/office/infopath/2007/PartnerControls"/>
    </lcf76f155ced4ddcb4097134ff3c332f>
    <TaxCatchAll xmlns="433d235a-2fa7-43be-8c9c-9b061d9a47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E38D1-1E11-466C-950F-62DB213216F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9DFB20-75F6-40A7-AFA0-6E8DD93CDE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47af6b-ef04-4d1f-bcfe-b5c2a34b7f5d"/>
    <ds:schemaRef ds:uri="433d235a-2fa7-43be-8c9c-9b061d9a4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30C37F-C796-482E-8699-FA8103C6A7BF}">
  <ds:schemaRefs>
    <ds:schemaRef ds:uri="http://schemas.microsoft.com/office/2006/metadata/properties"/>
    <ds:schemaRef ds:uri="http://schemas.microsoft.com/office/infopath/2007/PartnerControls"/>
    <ds:schemaRef ds:uri="5d47af6b-ef04-4d1f-bcfe-b5c2a34b7f5d"/>
    <ds:schemaRef ds:uri="433d235a-2fa7-43be-8c9c-9b061d9a47d9"/>
  </ds:schemaRefs>
</ds:datastoreItem>
</file>

<file path=customXml/itemProps4.xml><?xml version="1.0" encoding="utf-8"?>
<ds:datastoreItem xmlns:ds="http://schemas.openxmlformats.org/officeDocument/2006/customXml" ds:itemID="{A36745E3-38D4-4899-868E-D72FF8B1BB5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22</Pages>
  <Words>4278</Words>
  <Characters>24390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Muangklang, Tamonwan</dc:creator>
  <cp:keywords/>
  <dc:description/>
  <cp:lastModifiedBy>Tunyarat, Seetee</cp:lastModifiedBy>
  <cp:revision>2</cp:revision>
  <cp:lastPrinted>2026-05-08T10:34:00Z</cp:lastPrinted>
  <dcterms:created xsi:type="dcterms:W3CDTF">2026-05-11T03:12:00Z</dcterms:created>
  <dcterms:modified xsi:type="dcterms:W3CDTF">2026-05-11T03:12:00Z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0x010100D58807A038F3234384F45BAB10509A22</vt:lpwstr>
  </property>
  <property fmtid="{D5CDD505-2E9C-101B-9397-08002B2CF9AE}" pid="3" name="MediaServiceImageTags">
    <vt:lpwstr/>
  </property>
</Properties>
</file>