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D160" w14:textId="0FE6DA0A" w:rsidR="00F24122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0B6E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 w:rsidRPr="000B6E1A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0B6E1A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0B6E1A">
        <w:rPr>
          <w:rFonts w:ascii="Angsana New" w:hAnsi="Angsana New" w:cs="Angsana New"/>
          <w:sz w:val="52"/>
          <w:szCs w:val="52"/>
          <w:cs/>
        </w:rPr>
        <w:t>จำกัด</w:t>
      </w:r>
      <w:r w:rsidRPr="000B6E1A">
        <w:rPr>
          <w:rFonts w:ascii="Angsana New" w:hAnsi="Angsana New" w:cs="Angsana New"/>
          <w:sz w:val="52"/>
          <w:szCs w:val="52"/>
        </w:rPr>
        <w:t xml:space="preserve"> </w:t>
      </w:r>
      <w:r w:rsidRPr="000B6E1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B6E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75CA0F80" w:rsidR="007D2B7F" w:rsidRPr="000B6E1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B5027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23C2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C3FEEC7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0B6E1A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Pr="000B6E1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0B6E1A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E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 w:rsidRPr="000B6E1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0B6E1A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B6E1A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75B40CC" w14:textId="324055B6" w:rsidR="001203E2" w:rsidRPr="000B6E1A" w:rsidRDefault="001203E2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7B5027" w:rsidRPr="000B6E1A">
        <w:rPr>
          <w:rFonts w:asciiTheme="majorBidi" w:hAnsiTheme="majorBidi" w:cstheme="majorBidi"/>
          <w:sz w:val="28"/>
          <w:szCs w:val="28"/>
        </w:rPr>
        <w:t xml:space="preserve">31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theme="majorBidi"/>
          <w:sz w:val="28"/>
          <w:szCs w:val="28"/>
        </w:rPr>
        <w:t>256</w:t>
      </w:r>
      <w:r w:rsidR="009E23C2">
        <w:rPr>
          <w:rFonts w:asciiTheme="majorBidi" w:hAnsiTheme="majorBidi" w:cstheme="majorBidi"/>
          <w:sz w:val="28"/>
          <w:szCs w:val="28"/>
        </w:rPr>
        <w:t>9</w:t>
      </w:r>
      <w:r w:rsidR="007B5027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สำหรับงวดสามเดือนสิ้นสุดวันที่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9629B" w:rsidRPr="000B6E1A">
        <w:rPr>
          <w:rFonts w:asciiTheme="majorBidi" w:hAnsiTheme="majorBidi" w:cs="Angsana New"/>
          <w:sz w:val="28"/>
          <w:szCs w:val="28"/>
        </w:rPr>
        <w:t>31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9629B" w:rsidRPr="000B6E1A">
        <w:rPr>
          <w:rFonts w:asciiTheme="majorBidi" w:hAnsiTheme="majorBidi" w:cs="Angsana New"/>
          <w:sz w:val="28"/>
          <w:szCs w:val="28"/>
        </w:rPr>
        <w:t>256</w:t>
      </w:r>
      <w:r w:rsidR="009E23C2">
        <w:rPr>
          <w:rFonts w:asciiTheme="majorBidi" w:hAnsiTheme="majorBidi" w:cs="Angsana New"/>
          <w:sz w:val="28"/>
          <w:szCs w:val="28"/>
        </w:rPr>
        <w:t>9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7B5027" w:rsidRPr="000B6E1A">
        <w:rPr>
          <w:rFonts w:asciiTheme="majorBidi" w:hAnsiTheme="majorBidi" w:cstheme="majorBidi"/>
          <w:sz w:val="28"/>
          <w:szCs w:val="28"/>
        </w:rPr>
        <w:br/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หมายเหตุประกอบงบการเงินแบบย่อ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ข้อมูลทางการเงินระหว่างกาล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>)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="009E17CD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>)</w:t>
      </w:r>
      <w:r w:rsidR="009E17CD" w:rsidRPr="000B6E1A">
        <w:rPr>
          <w:rFonts w:asciiTheme="majorBidi" w:hAnsiTheme="majorBidi" w:cs="Angsana New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B6E1A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>)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0B6E1A">
        <w:rPr>
          <w:rFonts w:asciiTheme="majorBidi" w:hAnsiTheme="majorBidi" w:cstheme="majorBidi"/>
          <w:sz w:val="28"/>
          <w:szCs w:val="28"/>
        </w:rPr>
        <w:t>34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B6E1A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21F7D5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302327"/>
      <w:bookmarkEnd w:id="0"/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B6E1A">
        <w:rPr>
          <w:rFonts w:asciiTheme="majorBidi" w:hAnsiTheme="majorBidi" w:cstheme="majorBidi"/>
          <w:sz w:val="28"/>
          <w:szCs w:val="28"/>
        </w:rPr>
        <w:t>2410</w:t>
      </w:r>
      <w:r w:rsidRPr="000B6E1A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A1C82E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Pr="000B6E1A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RPr="000B6E1A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3D721FB" w14:textId="1DECB8F0" w:rsidR="008A0F6F" w:rsidRPr="000B6E1A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F3F8C39" w14:textId="77777777" w:rsidR="008A0F6F" w:rsidRPr="000B6E1A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3D3318B4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B6E1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B6E1A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Pr="000B6E1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0B6E1A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0B6E1A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0B6E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0B6E1A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B6E1A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6DD6A41B" w14:textId="17216868" w:rsidR="007B5027" w:rsidRPr="009E17CD" w:rsidRDefault="007B5027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</w:rPr>
        <w:t>1</w:t>
      </w:r>
      <w:r w:rsidR="009E23C2">
        <w:rPr>
          <w:rFonts w:asciiTheme="majorBidi" w:hAnsiTheme="majorBidi" w:cstheme="majorBidi"/>
          <w:sz w:val="28"/>
          <w:szCs w:val="28"/>
        </w:rPr>
        <w:t>3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0B6E1A">
        <w:rPr>
          <w:rFonts w:asciiTheme="majorBidi" w:hAnsiTheme="majorBidi" w:cstheme="majorBidi"/>
          <w:sz w:val="28"/>
          <w:szCs w:val="28"/>
        </w:rPr>
        <w:t>256</w:t>
      </w:r>
      <w:r w:rsidR="009E23C2">
        <w:rPr>
          <w:rFonts w:asciiTheme="majorBidi" w:hAnsiTheme="majorBidi" w:cstheme="majorBidi"/>
          <w:sz w:val="28"/>
          <w:szCs w:val="28"/>
        </w:rPr>
        <w:t>9</w:t>
      </w:r>
    </w:p>
    <w:p w14:paraId="1E5D09D7" w14:textId="5988BD65" w:rsidR="001203E2" w:rsidRPr="00134019" w:rsidRDefault="001203E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3E1A" w14:textId="77777777" w:rsidR="00190744" w:rsidRDefault="00190744">
      <w:r>
        <w:separator/>
      </w:r>
    </w:p>
  </w:endnote>
  <w:endnote w:type="continuationSeparator" w:id="0">
    <w:p w14:paraId="61BFE1E1" w14:textId="77777777"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749C1" w14:textId="77777777" w:rsidR="00190744" w:rsidRDefault="00190744">
      <w:r>
        <w:separator/>
      </w:r>
    </w:p>
  </w:footnote>
  <w:footnote w:type="continuationSeparator" w:id="0">
    <w:p w14:paraId="7BBC9A7C" w14:textId="77777777"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294B87" w:rsidRDefault="009E23C2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5EF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E1A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053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29B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1ED3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027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7D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6EF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1EBF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3C2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CD1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096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899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417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3</cp:revision>
  <cp:lastPrinted>2025-05-11T17:23:00Z</cp:lastPrinted>
  <dcterms:created xsi:type="dcterms:W3CDTF">2025-05-14T09:05:00Z</dcterms:created>
  <dcterms:modified xsi:type="dcterms:W3CDTF">2026-05-05T06:31:00Z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