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E4D60" w14:textId="5E302873" w:rsidR="00804175" w:rsidRPr="004F409D" w:rsidRDefault="00804175" w:rsidP="009777AF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4F409D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4F409D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4F409D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182B45F8" w14:textId="77777777" w:rsidR="00081F88" w:rsidRPr="004F409D" w:rsidRDefault="00081F88" w:rsidP="009777AF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</w:p>
    <w:p w14:paraId="48D8B5A5" w14:textId="46CEE335" w:rsidR="00804175" w:rsidRPr="004F409D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</w:t>
      </w:r>
      <w:r w:rsidR="00D25073" w:rsidRPr="004F409D">
        <w:rPr>
          <w:rFonts w:asciiTheme="majorBidi" w:hAnsiTheme="majorBidi" w:cstheme="majorBidi"/>
          <w:sz w:val="28"/>
          <w:szCs w:val="28"/>
          <w:cs/>
          <w:lang w:bidi="th-TH"/>
        </w:rPr>
        <w:t>งบ</w:t>
      </w: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การเงินระหว่างกาล</w:t>
      </w:r>
    </w:p>
    <w:p w14:paraId="03B64113" w14:textId="56918C7E" w:rsidR="00804175" w:rsidRPr="004F409D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2E496665" w14:textId="77777777" w:rsidR="00804175" w:rsidRPr="004F409D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="00D75CE8" w:rsidRPr="004F409D">
        <w:rPr>
          <w:rFonts w:asciiTheme="majorBidi" w:hAnsiTheme="majorBidi" w:cstheme="majorBidi"/>
          <w:sz w:val="28"/>
          <w:szCs w:val="28"/>
          <w:cs/>
          <w:lang w:bidi="th-TH"/>
        </w:rPr>
        <w:t>บริษัทร่วมและการร่วมค้า</w:t>
      </w:r>
    </w:p>
    <w:p w14:paraId="2D170565" w14:textId="77777777" w:rsidR="0069033F" w:rsidRPr="004F409D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3A139E13" w14:textId="07A81A69" w:rsidR="00804175" w:rsidRPr="004F409D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3EF45B74" w14:textId="4B7A94D2" w:rsidR="001647E3" w:rsidRPr="004F409D" w:rsidRDefault="001647E3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B329EA4" w14:textId="63D37D28" w:rsidR="00804175" w:rsidRPr="004F409D" w:rsidRDefault="00F82A3D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</w:t>
      </w:r>
      <w:r w:rsidR="00F85C2F" w:rsidRPr="004F409D">
        <w:rPr>
          <w:rFonts w:asciiTheme="majorBidi" w:hAnsiTheme="majorBidi" w:cstheme="majorBidi"/>
          <w:sz w:val="28"/>
          <w:szCs w:val="28"/>
          <w:cs/>
          <w:lang w:bidi="th-TH"/>
        </w:rPr>
        <w:t>และการจำแนกรายได้</w:t>
      </w:r>
    </w:p>
    <w:p w14:paraId="2EA3FFF0" w14:textId="34A9396B" w:rsidR="0096673C" w:rsidRPr="004F409D" w:rsidRDefault="00202B12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7F9A7A62" w14:textId="3F21E4D5" w:rsidR="00B51A41" w:rsidRPr="004F409D" w:rsidRDefault="00804175" w:rsidP="5ADB188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7EB5FA46" w14:textId="7AF87B90" w:rsidR="00861340" w:rsidRPr="004F409D" w:rsidRDefault="00861340" w:rsidP="0086134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  <w:lang w:bidi="th-TH"/>
        </w:rPr>
        <w:t>คดีความและหนี้สินที่อาจเกิดขึ้น</w:t>
      </w:r>
    </w:p>
    <w:p w14:paraId="6007CD67" w14:textId="64FA04CA" w:rsidR="00804175" w:rsidRPr="004F409D" w:rsidRDefault="00773F24" w:rsidP="00125EA3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  <w:r w:rsidR="00804175" w:rsidRPr="004F409D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265FCFF9" w14:textId="7158B061" w:rsidR="00804175" w:rsidRPr="004F409D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</w:t>
      </w:r>
      <w:r w:rsidR="00D25073" w:rsidRPr="004F409D">
        <w:rPr>
          <w:rFonts w:asciiTheme="majorBidi" w:hAnsiTheme="majorBidi" w:cstheme="majorBidi"/>
          <w:sz w:val="28"/>
          <w:szCs w:val="28"/>
          <w:cs/>
        </w:rPr>
        <w:t>งบ</w:t>
      </w:r>
      <w:r w:rsidRPr="004F409D">
        <w:rPr>
          <w:rFonts w:asciiTheme="majorBidi" w:hAnsiTheme="majorBidi" w:cstheme="majorBidi"/>
          <w:sz w:val="28"/>
          <w:szCs w:val="28"/>
          <w:cs/>
        </w:rPr>
        <w:t>การเงินเป็นส่วนหนึ่งของ</w:t>
      </w:r>
      <w:r w:rsidR="00D25073" w:rsidRPr="004F409D">
        <w:rPr>
          <w:rFonts w:asciiTheme="majorBidi" w:hAnsiTheme="majorBidi" w:cstheme="majorBidi"/>
          <w:sz w:val="28"/>
          <w:szCs w:val="28"/>
          <w:cs/>
        </w:rPr>
        <w:t>งบ</w:t>
      </w:r>
      <w:r w:rsidRPr="004F409D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</w:t>
      </w:r>
    </w:p>
    <w:p w14:paraId="44BA37FB" w14:textId="77777777" w:rsidR="00804175" w:rsidRPr="004F409D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37027EB0" w14:textId="4A487476" w:rsidR="00804175" w:rsidRPr="004F409D" w:rsidRDefault="00D25073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4F409D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การเงินระหว่างกาลนี้ได้รับอนุมัติให้ออก</w:t>
      </w:r>
      <w:r w:rsidRPr="004F409D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4F409D">
        <w:rPr>
          <w:rFonts w:asciiTheme="majorBidi" w:hAnsiTheme="majorBidi" w:cstheme="majorBidi"/>
          <w:sz w:val="28"/>
          <w:szCs w:val="28"/>
          <w:cs/>
        </w:rPr>
        <w:t>การเงินจากคณะกรรมการเมื่อวันที่</w:t>
      </w:r>
      <w:r w:rsidR="00A81153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</w:rPr>
        <w:t>13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70BDC" w:rsidRPr="004F409D">
        <w:rPr>
          <w:rFonts w:asciiTheme="majorBidi" w:hAnsiTheme="majorBidi" w:cstheme="majorBidi" w:hint="cs"/>
          <w:sz w:val="28"/>
          <w:szCs w:val="28"/>
          <w:cs/>
        </w:rPr>
        <w:t xml:space="preserve">พฤษภาคม </w:t>
      </w:r>
      <w:r w:rsidR="00970BDC" w:rsidRPr="004F409D">
        <w:rPr>
          <w:rFonts w:asciiTheme="majorBidi" w:hAnsiTheme="majorBidi" w:cstheme="majorBidi"/>
          <w:sz w:val="28"/>
          <w:szCs w:val="28"/>
        </w:rPr>
        <w:t>2569</w:t>
      </w:r>
    </w:p>
    <w:p w14:paraId="75C2EBFE" w14:textId="77777777" w:rsidR="00804175" w:rsidRPr="004F409D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2009F4A" w14:textId="4D476004" w:rsidR="00C11916" w:rsidRPr="004F409D" w:rsidRDefault="00804175" w:rsidP="00B92AB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เกณฑ์การจัดทำ</w:t>
      </w:r>
      <w:r w:rsidR="00D25073"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งบ</w:t>
      </w: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การเงินระหว่างกาล </w:t>
      </w:r>
    </w:p>
    <w:p w14:paraId="55C89CAD" w14:textId="77777777" w:rsidR="000F4CA1" w:rsidRPr="004F409D" w:rsidRDefault="000F4CA1" w:rsidP="00B92AB0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66C456BA" w14:textId="0ADDE1E3" w:rsidR="000F4CA1" w:rsidRPr="004F409D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1F2771" w:rsidRPr="004F409D">
        <w:rPr>
          <w:rFonts w:asciiTheme="majorBidi" w:hAnsiTheme="majorBidi" w:cstheme="majorBidi"/>
          <w:sz w:val="28"/>
          <w:szCs w:val="28"/>
        </w:rPr>
        <w:t>34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="0000190F" w:rsidRPr="004F409D">
        <w:rPr>
          <w:rFonts w:asciiTheme="majorBidi" w:hAnsiTheme="majorBidi" w:cstheme="majorBidi"/>
          <w:sz w:val="28"/>
          <w:szCs w:val="28"/>
        </w:rPr>
        <w:br/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8946EB" w:rsidRPr="004F409D">
        <w:rPr>
          <w:rFonts w:asciiTheme="majorBidi" w:hAnsiTheme="majorBidi" w:cstheme="majorBidi"/>
          <w:sz w:val="28"/>
          <w:szCs w:val="28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="00DB508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8946EB" w:rsidRPr="004F409D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</w:t>
      </w:r>
      <w:r w:rsidR="000B048B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B048B" w:rsidRPr="004F409D">
        <w:rPr>
          <w:rFonts w:asciiTheme="majorBidi" w:hAnsiTheme="majorBidi" w:cstheme="majorBidi"/>
          <w:sz w:val="28"/>
          <w:szCs w:val="28"/>
        </w:rPr>
        <w:br/>
      </w:r>
      <w:r w:rsidR="008946EB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8946EB" w:rsidRPr="004F409D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="008946EB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>2568</w:t>
      </w:r>
    </w:p>
    <w:p w14:paraId="74197007" w14:textId="0EEBB841" w:rsidR="000F4CA1" w:rsidRPr="004F409D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08CC9C4" w14:textId="226F1EA9" w:rsidR="007A0AF1" w:rsidRPr="004F409D" w:rsidRDefault="00844784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ในการจัดทำงบการเงินระหว่างกาล </w:t>
      </w:r>
      <w:r w:rsidR="00592E37" w:rsidRPr="004F409D">
        <w:rPr>
          <w:rFonts w:asciiTheme="majorBidi" w:hAnsiTheme="majorBidi" w:cstheme="majorBidi"/>
          <w:sz w:val="28"/>
          <w:szCs w:val="28"/>
          <w:cs/>
        </w:rPr>
        <w:t>ผู้บริหารได้มีการใช้วิจารณญาณและการประมาณการในการถือปฏิบัติตามนโยบาย</w:t>
      </w:r>
      <w:r w:rsidR="00CE6484" w:rsidRPr="004F409D">
        <w:rPr>
          <w:rFonts w:asciiTheme="majorBidi" w:hAnsiTheme="majorBidi" w:cstheme="majorBidi"/>
          <w:sz w:val="28"/>
          <w:szCs w:val="28"/>
          <w:cs/>
        </w:rPr>
        <w:br/>
      </w:r>
      <w:r w:rsidR="00592E37" w:rsidRPr="004F409D">
        <w:rPr>
          <w:rFonts w:asciiTheme="majorBidi" w:hAnsiTheme="majorBidi" w:cstheme="majorBidi"/>
          <w:sz w:val="28"/>
          <w:szCs w:val="28"/>
          <w:cs/>
        </w:rPr>
        <w:t xml:space="preserve">การบัญชีของกลุ่มบริษัท ซึ่งผลที่เกิดขึ้นจริงอาจแตกต่างจากที่ประมาณการไว้ </w:t>
      </w:r>
      <w:r w:rsidR="007A0AF1" w:rsidRPr="004F409D">
        <w:rPr>
          <w:rFonts w:asciiTheme="majorBidi" w:hAnsiTheme="majorBidi" w:cstheme="majorBidi"/>
          <w:sz w:val="28"/>
          <w:szCs w:val="28"/>
          <w:cs/>
        </w:rPr>
        <w:t>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</w:t>
      </w:r>
      <w:r w:rsidR="00F21AC7" w:rsidRPr="004F409D">
        <w:rPr>
          <w:rFonts w:asciiTheme="majorBidi" w:hAnsiTheme="majorBidi" w:cstheme="majorBidi"/>
          <w:sz w:val="28"/>
          <w:szCs w:val="28"/>
          <w:cs/>
        </w:rPr>
        <w:t>ไม่แตกต่างจาก</w:t>
      </w:r>
      <w:r w:rsidR="007A0AF1" w:rsidRPr="004F409D">
        <w:rPr>
          <w:rFonts w:asciiTheme="majorBidi" w:hAnsiTheme="majorBidi" w:cstheme="majorBidi"/>
          <w:sz w:val="28"/>
          <w:szCs w:val="28"/>
          <w:cs/>
        </w:rPr>
        <w:t>ที่</w:t>
      </w:r>
      <w:r w:rsidR="00F21AC7" w:rsidRPr="004F409D">
        <w:rPr>
          <w:rFonts w:asciiTheme="majorBidi" w:hAnsiTheme="majorBidi" w:cstheme="majorBidi"/>
          <w:sz w:val="28"/>
          <w:szCs w:val="28"/>
          <w:cs/>
        </w:rPr>
        <w:t>ได้</w:t>
      </w:r>
      <w:r w:rsidR="00F819C8" w:rsidRPr="004F409D">
        <w:rPr>
          <w:rFonts w:asciiTheme="majorBidi" w:hAnsiTheme="majorBidi" w:cstheme="majorBidi"/>
          <w:sz w:val="28"/>
          <w:szCs w:val="28"/>
          <w:cs/>
        </w:rPr>
        <w:t>อธิบาย</w:t>
      </w:r>
      <w:r w:rsidR="00F21AC7" w:rsidRPr="004F409D">
        <w:rPr>
          <w:rFonts w:asciiTheme="majorBidi" w:hAnsiTheme="majorBidi" w:cstheme="majorBidi"/>
          <w:sz w:val="28"/>
          <w:szCs w:val="28"/>
          <w:cs/>
        </w:rPr>
        <w:t>ไว้</w:t>
      </w:r>
      <w:r w:rsidR="00F819C8" w:rsidRPr="004F409D">
        <w:rPr>
          <w:rFonts w:asciiTheme="majorBidi" w:hAnsiTheme="majorBidi" w:cstheme="majorBidi"/>
          <w:sz w:val="28"/>
          <w:szCs w:val="28"/>
          <w:cs/>
        </w:rPr>
        <w:t>ใน</w:t>
      </w:r>
      <w:r w:rsidR="007A0AF1" w:rsidRPr="004F409D">
        <w:rPr>
          <w:rFonts w:asciiTheme="majorBidi" w:hAnsiTheme="majorBidi" w:cstheme="majorBidi"/>
          <w:sz w:val="28"/>
          <w:szCs w:val="28"/>
          <w:cs/>
        </w:rPr>
        <w:t>งบการเงินสำหรับ</w:t>
      </w:r>
      <w:r w:rsidR="00CE6484" w:rsidRPr="004F409D">
        <w:rPr>
          <w:rFonts w:asciiTheme="majorBidi" w:hAnsiTheme="majorBidi" w:cstheme="majorBidi"/>
          <w:sz w:val="28"/>
          <w:szCs w:val="28"/>
          <w:cs/>
        </w:rPr>
        <w:br/>
      </w:r>
      <w:r w:rsidR="007A0AF1" w:rsidRPr="004F409D">
        <w:rPr>
          <w:rFonts w:asciiTheme="majorBidi" w:hAnsiTheme="majorBidi" w:cstheme="majorBidi"/>
          <w:sz w:val="28"/>
          <w:szCs w:val="28"/>
          <w:cs/>
        </w:rPr>
        <w:t xml:space="preserve">ปีสิ้นสุดวันที่ </w:t>
      </w:r>
      <w:r w:rsidR="001F2771" w:rsidRPr="004F409D">
        <w:rPr>
          <w:rFonts w:asciiTheme="majorBidi" w:hAnsiTheme="majorBidi" w:cstheme="majorBidi"/>
          <w:sz w:val="28"/>
          <w:szCs w:val="28"/>
        </w:rPr>
        <w:t>31</w:t>
      </w:r>
      <w:r w:rsidR="007A0AF1" w:rsidRPr="004F409D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="00970BDC" w:rsidRPr="004F409D">
        <w:rPr>
          <w:rFonts w:asciiTheme="majorBidi" w:hAnsiTheme="majorBidi" w:cstheme="majorBidi"/>
          <w:sz w:val="28"/>
          <w:szCs w:val="28"/>
        </w:rPr>
        <w:t>2568</w:t>
      </w:r>
    </w:p>
    <w:p w14:paraId="64EFA25E" w14:textId="2D9FACAF" w:rsidR="00A57721" w:rsidRPr="004F409D" w:rsidRDefault="00A57721" w:rsidP="008B022F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bookmarkStart w:id="0" w:name="_Hlk159333248"/>
    </w:p>
    <w:bookmarkEnd w:id="0"/>
    <w:p w14:paraId="19F5545E" w14:textId="7F22910A" w:rsidR="005E6853" w:rsidRPr="004F409D" w:rsidRDefault="005E6853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บุคคลหรือกิจการที่เกี่ยวข้องกัน</w:t>
      </w:r>
    </w:p>
    <w:p w14:paraId="73B25BB5" w14:textId="58DA7B21" w:rsidR="005E6853" w:rsidRPr="004F409D" w:rsidRDefault="005E6853" w:rsidP="005E6853">
      <w:pPr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5062CD45" w14:textId="66F9BC3B" w:rsidR="005724E4" w:rsidRPr="004F409D" w:rsidRDefault="009165CD" w:rsidP="005720A8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  <w:r w:rsidRPr="004F409D">
        <w:rPr>
          <w:rFonts w:asciiTheme="majorBidi" w:hAnsiTheme="majorBidi" w:cstheme="majorBidi"/>
          <w:b/>
          <w:sz w:val="28"/>
          <w:szCs w:val="28"/>
          <w:cs/>
        </w:rPr>
        <w:t>ค</w:t>
      </w:r>
      <w:r w:rsidR="00A8737A" w:rsidRPr="004F409D">
        <w:rPr>
          <w:rFonts w:asciiTheme="majorBidi" w:hAnsiTheme="majorBidi" w:cstheme="majorBidi"/>
          <w:b/>
          <w:sz w:val="28"/>
          <w:szCs w:val="28"/>
          <w:cs/>
        </w:rPr>
        <w:t>วามสัมพันธ์ที่มีกับ</w:t>
      </w:r>
      <w:r w:rsidR="009A513F" w:rsidRPr="004F409D">
        <w:rPr>
          <w:rFonts w:asciiTheme="majorBidi" w:hAnsiTheme="majorBidi" w:cstheme="majorBidi"/>
          <w:b/>
          <w:sz w:val="28"/>
          <w:szCs w:val="28"/>
          <w:cs/>
        </w:rPr>
        <w:t>บริษัทร่วม</w:t>
      </w:r>
      <w:r w:rsidR="008C2E94" w:rsidRPr="004F409D">
        <w:rPr>
          <w:rFonts w:asciiTheme="majorBidi" w:hAnsiTheme="majorBidi" w:cstheme="majorBidi"/>
          <w:b/>
          <w:sz w:val="28"/>
          <w:szCs w:val="28"/>
          <w:cs/>
        </w:rPr>
        <w:t xml:space="preserve"> </w:t>
      </w:r>
      <w:r w:rsidR="009A513F" w:rsidRPr="004F409D">
        <w:rPr>
          <w:rFonts w:asciiTheme="majorBidi" w:hAnsiTheme="majorBidi" w:cstheme="majorBidi"/>
          <w:b/>
          <w:sz w:val="28"/>
          <w:szCs w:val="28"/>
          <w:cs/>
        </w:rPr>
        <w:t>การร่วมค้า</w:t>
      </w:r>
      <w:r w:rsidR="008C2E94" w:rsidRPr="004F409D">
        <w:rPr>
          <w:rFonts w:asciiTheme="majorBidi" w:hAnsiTheme="majorBidi" w:cstheme="majorBidi"/>
          <w:b/>
          <w:sz w:val="28"/>
          <w:szCs w:val="28"/>
          <w:cs/>
        </w:rPr>
        <w:t>และบริษัทย่อย</w:t>
      </w:r>
      <w:r w:rsidR="00657B6E" w:rsidRPr="004F409D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="00A8737A" w:rsidRPr="004F409D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="00A8737A" w:rsidRPr="004F409D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="00672379" w:rsidRPr="004F409D">
        <w:rPr>
          <w:rFonts w:asciiTheme="majorBidi" w:hAnsiTheme="majorBidi" w:cstheme="majorBidi"/>
          <w:sz w:val="28"/>
          <w:szCs w:val="28"/>
        </w:rPr>
        <w:t>3</w:t>
      </w:r>
      <w:r w:rsidR="00A8737A" w:rsidRPr="004F409D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="00672379" w:rsidRPr="004F409D">
        <w:rPr>
          <w:rFonts w:asciiTheme="majorBidi" w:hAnsiTheme="majorBidi" w:cstheme="majorBidi"/>
          <w:sz w:val="28"/>
          <w:szCs w:val="28"/>
        </w:rPr>
        <w:t>4</w:t>
      </w:r>
      <w:r w:rsidR="00A8737A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537F9" w:rsidRPr="004F409D">
        <w:rPr>
          <w:rFonts w:asciiTheme="majorBidi" w:hAnsiTheme="majorBidi" w:cstheme="majorBidi"/>
          <w:sz w:val="28"/>
          <w:szCs w:val="28"/>
          <w:cs/>
        </w:rPr>
        <w:t>สำหรับ</w:t>
      </w:r>
      <w:r w:rsidR="009537F9" w:rsidRPr="004F409D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="00FE4BB6" w:rsidRPr="004F409D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ความสัมพันธ์เปลี่ยนแปลงอย่างมีสาระสำคัญและกลุ่มบริษัทมีรายการระหว่างกันที่มีนัยสำคัญ</w:t>
      </w:r>
      <w:r w:rsidR="00CE7790" w:rsidRPr="004F409D">
        <w:rPr>
          <w:rFonts w:asciiTheme="majorBidi" w:hAnsiTheme="majorBidi" w:cstheme="majorBidi" w:hint="cs"/>
          <w:b/>
          <w:sz w:val="28"/>
          <w:szCs w:val="28"/>
          <w:cs/>
        </w:rPr>
        <w:t>ในระหว่างงวดมีดังต่อไปนี้</w:t>
      </w:r>
    </w:p>
    <w:p w14:paraId="6DAE1792" w14:textId="77777777" w:rsidR="00A21F5D" w:rsidRPr="004F409D" w:rsidRDefault="00A21F5D" w:rsidP="005724E4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AE1C9D" w:rsidRPr="004F409D" w14:paraId="679070C7" w14:textId="77777777" w:rsidTr="00E54EFD">
        <w:trPr>
          <w:trHeight w:val="20"/>
          <w:tblHeader/>
        </w:trPr>
        <w:tc>
          <w:tcPr>
            <w:tcW w:w="1941" w:type="pct"/>
          </w:tcPr>
          <w:p w14:paraId="7969AB40" w14:textId="4700CE9F" w:rsidR="00AE1C9D" w:rsidRPr="004F409D" w:rsidRDefault="00AE1C9D" w:rsidP="00AE1C9D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65DBB8A0" w14:textId="7138CF7F" w:rsidR="00AE1C9D" w:rsidRPr="004F409D" w:rsidRDefault="00AE1C9D" w:rsidP="00AE1C9D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3946AE10" w14:textId="7C776013" w:rsidR="00AE1C9D" w:rsidRPr="004F409D" w:rsidRDefault="00AE1C9D" w:rsidP="00AE1C9D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E2654B" w:rsidRPr="004F409D" w14:paraId="0BD0CEF3" w14:textId="77777777" w:rsidTr="00E54EFD">
        <w:trPr>
          <w:trHeight w:val="20"/>
        </w:trPr>
        <w:tc>
          <w:tcPr>
            <w:tcW w:w="1941" w:type="pct"/>
            <w:vAlign w:val="bottom"/>
          </w:tcPr>
          <w:p w14:paraId="07CF605C" w14:textId="1612ED22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39B05E9F" w14:textId="35A30A4D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E2AD241" w14:textId="01362439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4F409D" w14:paraId="33E23E43" w14:textId="77777777" w:rsidTr="00E54EFD">
        <w:trPr>
          <w:trHeight w:val="20"/>
        </w:trPr>
        <w:tc>
          <w:tcPr>
            <w:tcW w:w="1941" w:type="pct"/>
          </w:tcPr>
          <w:p w14:paraId="649FF0C1" w14:textId="62859631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66E409F5" w14:textId="5879E4A8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55EE0C8" w14:textId="30B34E9D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4F409D" w14:paraId="4E23DE0D" w14:textId="77777777" w:rsidTr="002568A8">
        <w:trPr>
          <w:trHeight w:val="20"/>
        </w:trPr>
        <w:tc>
          <w:tcPr>
            <w:tcW w:w="1941" w:type="pct"/>
          </w:tcPr>
          <w:p w14:paraId="2B4381BF" w14:textId="29436C3E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57D5551A" w14:textId="7B662A3F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E2EA2AF" w14:textId="6EE577B3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ของบริษัท</w:t>
            </w:r>
          </w:p>
        </w:tc>
      </w:tr>
      <w:tr w:rsidR="00E2654B" w:rsidRPr="004F409D" w14:paraId="63A25197" w14:textId="77777777" w:rsidTr="002568A8">
        <w:trPr>
          <w:trHeight w:val="20"/>
        </w:trPr>
        <w:tc>
          <w:tcPr>
            <w:tcW w:w="1941" w:type="pct"/>
          </w:tcPr>
          <w:p w14:paraId="510A87B1" w14:textId="742E1066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1C046B84" w14:textId="517E471A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09D751A" w14:textId="1D067976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4E7962BA" w14:textId="77777777" w:rsidTr="002568A8">
        <w:trPr>
          <w:trHeight w:val="20"/>
        </w:trPr>
        <w:tc>
          <w:tcPr>
            <w:tcW w:w="1941" w:type="pct"/>
          </w:tcPr>
          <w:p w14:paraId="11D57390" w14:textId="1C6E5A31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</w:tcPr>
          <w:p w14:paraId="44BF14C8" w14:textId="600ED0D0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18D22B5" w14:textId="0E6DFD91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553E0F80" w14:textId="77777777" w:rsidTr="002568A8">
        <w:trPr>
          <w:trHeight w:val="20"/>
        </w:trPr>
        <w:tc>
          <w:tcPr>
            <w:tcW w:w="1941" w:type="pct"/>
          </w:tcPr>
          <w:p w14:paraId="1B5D1203" w14:textId="2CA55FEB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บริษัท ปูนซิเมนต์ไทย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แก่งคอย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5C88B0B7" w14:textId="24452AB4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2F03C18" w14:textId="414394B6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76C45F01" w14:textId="77777777" w:rsidTr="002568A8">
        <w:trPr>
          <w:trHeight w:val="20"/>
        </w:trPr>
        <w:tc>
          <w:tcPr>
            <w:tcW w:w="1941" w:type="pct"/>
          </w:tcPr>
          <w:p w14:paraId="29D4ED53" w14:textId="7A870D1F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ทุ่งสง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8A14877" w14:textId="2B938260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65E9BB" w14:textId="17142672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5ED96453" w14:textId="77777777" w:rsidTr="002568A8">
        <w:trPr>
          <w:trHeight w:val="20"/>
        </w:trPr>
        <w:tc>
          <w:tcPr>
            <w:tcW w:w="1941" w:type="pct"/>
          </w:tcPr>
          <w:p w14:paraId="73ACE8C4" w14:textId="7B139B4F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4B6A8CBB" w14:textId="60F2C183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1A5C091" w14:textId="20E04781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44F916A5" w14:textId="77777777" w:rsidTr="002568A8">
        <w:trPr>
          <w:trHeight w:val="20"/>
        </w:trPr>
        <w:tc>
          <w:tcPr>
            <w:tcW w:w="1941" w:type="pct"/>
          </w:tcPr>
          <w:p w14:paraId="2E26ACA5" w14:textId="5723D1C4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1CB9FB67" w14:textId="091F077B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5EE6082" w14:textId="61CA2EF9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61277D06" w14:textId="77777777" w:rsidTr="002568A8">
        <w:trPr>
          <w:trHeight w:val="20"/>
        </w:trPr>
        <w:tc>
          <w:tcPr>
            <w:tcW w:w="1941" w:type="pct"/>
          </w:tcPr>
          <w:p w14:paraId="02408997" w14:textId="5188987F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เซรามิกส์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มหาชน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</w:tcPr>
          <w:p w14:paraId="00EB09FA" w14:textId="78843C62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3EA5E10" w14:textId="11624FDB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5484C78F" w14:textId="77777777" w:rsidTr="002568A8">
        <w:trPr>
          <w:trHeight w:val="20"/>
        </w:trPr>
        <w:tc>
          <w:tcPr>
            <w:tcW w:w="1941" w:type="pct"/>
          </w:tcPr>
          <w:p w14:paraId="25318A92" w14:textId="039E3F4E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789DDC47" w14:textId="40D25056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B187672" w14:textId="1D9D47D7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4F409D" w14:paraId="3F28D93C" w14:textId="77777777" w:rsidTr="002568A8">
        <w:trPr>
          <w:trHeight w:val="20"/>
        </w:trPr>
        <w:tc>
          <w:tcPr>
            <w:tcW w:w="1941" w:type="pct"/>
            <w:vAlign w:val="bottom"/>
          </w:tcPr>
          <w:p w14:paraId="7F57A01A" w14:textId="77777777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อินเตอร์เนชั่นแนล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  <w:p w14:paraId="4733C774" w14:textId="5FA612AF" w:rsidR="00E2654B" w:rsidRPr="004F409D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คอร์ปอเรชั่น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2877931F" w14:textId="6A13630E" w:rsidR="00E2654B" w:rsidRPr="004F409D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53C7E8" w14:textId="1F837318" w:rsidR="00E2654B" w:rsidRPr="004F409D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9878AF" w:rsidRPr="004F409D" w14:paraId="54F3F91E" w14:textId="77777777" w:rsidTr="002568A8">
        <w:trPr>
          <w:trHeight w:val="20"/>
        </w:trPr>
        <w:tc>
          <w:tcPr>
            <w:tcW w:w="1941" w:type="pct"/>
          </w:tcPr>
          <w:p w14:paraId="2979E853" w14:textId="2B1ACD1F" w:rsidR="009878AF" w:rsidRPr="004F409D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</w:tc>
        <w:tc>
          <w:tcPr>
            <w:tcW w:w="616" w:type="pct"/>
          </w:tcPr>
          <w:p w14:paraId="44D2937D" w14:textId="3E3BF4F4" w:rsidR="009878AF" w:rsidRPr="004F409D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</w:tcPr>
          <w:p w14:paraId="5D710C5B" w14:textId="1D31148D" w:rsidR="009878AF" w:rsidRPr="004F409D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9878AF" w:rsidRPr="004F409D" w14:paraId="6F346734" w14:textId="77777777" w:rsidTr="002568A8">
        <w:trPr>
          <w:trHeight w:val="20"/>
        </w:trPr>
        <w:tc>
          <w:tcPr>
            <w:tcW w:w="1941" w:type="pct"/>
          </w:tcPr>
          <w:p w14:paraId="5996AD23" w14:textId="7EEE2BE0" w:rsidR="009878AF" w:rsidRPr="004F409D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</w:tc>
        <w:tc>
          <w:tcPr>
            <w:tcW w:w="616" w:type="pct"/>
          </w:tcPr>
          <w:p w14:paraId="047D0BB5" w14:textId="12163B98" w:rsidR="009878AF" w:rsidRPr="004F409D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4C36D91F" w14:textId="79F8FC93" w:rsidR="009878AF" w:rsidRPr="004F409D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107D0" w:rsidRPr="004F409D" w14:paraId="6332A756" w14:textId="77777777" w:rsidTr="002568A8">
        <w:trPr>
          <w:trHeight w:val="20"/>
        </w:trPr>
        <w:tc>
          <w:tcPr>
            <w:tcW w:w="1941" w:type="pct"/>
          </w:tcPr>
          <w:p w14:paraId="00A05EEA" w14:textId="54991921" w:rsidR="00E107D0" w:rsidRPr="004F409D" w:rsidRDefault="00E107D0" w:rsidP="00E107D0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PT Chandra Asri Pacific </w:t>
            </w:r>
            <w:proofErr w:type="spellStart"/>
            <w:r w:rsidRPr="004F409D">
              <w:rPr>
                <w:rFonts w:asciiTheme="majorBidi" w:hAnsiTheme="majorBidi" w:cstheme="majorBidi"/>
                <w:sz w:val="28"/>
                <w:szCs w:val="28"/>
              </w:rPr>
              <w:t>Tbk</w:t>
            </w:r>
            <w:proofErr w:type="spellEnd"/>
            <w:r w:rsidRPr="004F409D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</w:tc>
        <w:tc>
          <w:tcPr>
            <w:tcW w:w="616" w:type="pct"/>
          </w:tcPr>
          <w:p w14:paraId="2365DE6C" w14:textId="1065DBBC" w:rsidR="00E107D0" w:rsidRPr="004F409D" w:rsidRDefault="00E107D0" w:rsidP="00E107D0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16129D8B" w14:textId="2EAB7F7C" w:rsidR="00E107D0" w:rsidRPr="004F409D" w:rsidRDefault="00E107D0" w:rsidP="00E107D0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6329CDB6" w14:textId="57C4F47D" w:rsidR="0097432D" w:rsidRPr="004F409D" w:rsidRDefault="0097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4"/>
        <w:gridCol w:w="1174"/>
        <w:gridCol w:w="271"/>
        <w:gridCol w:w="1080"/>
        <w:gridCol w:w="271"/>
        <w:gridCol w:w="1170"/>
        <w:gridCol w:w="270"/>
        <w:gridCol w:w="1080"/>
      </w:tblGrid>
      <w:tr w:rsidR="001E34DA" w:rsidRPr="004F409D" w14:paraId="383653A2" w14:textId="77777777" w:rsidTr="4A0A8677">
        <w:trPr>
          <w:tblHeader/>
        </w:trPr>
        <w:tc>
          <w:tcPr>
            <w:tcW w:w="2160" w:type="pct"/>
          </w:tcPr>
          <w:p w14:paraId="54C918BF" w14:textId="55A95C2F" w:rsidR="001E34DA" w:rsidRPr="004F409D" w:rsidRDefault="0097432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  <w:bookmarkStart w:id="1" w:name="_Hlk117253847"/>
            <w:r w:rsidR="001E34DA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  <w:r w:rsidR="001E34DA" w:rsidRPr="004F409D" w:rsidDel="001728D0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9" w:type="pct"/>
            <w:gridSpan w:val="3"/>
          </w:tcPr>
          <w:p w14:paraId="41C74994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155E85B7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46" w:type="pct"/>
            <w:gridSpan w:val="3"/>
          </w:tcPr>
          <w:p w14:paraId="663C73E0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251305" w:rsidRPr="004F409D" w14:paraId="5E9194EF" w14:textId="77777777" w:rsidTr="4A0A8677">
        <w:trPr>
          <w:tblHeader/>
        </w:trPr>
        <w:tc>
          <w:tcPr>
            <w:tcW w:w="2160" w:type="pct"/>
          </w:tcPr>
          <w:p w14:paraId="17333FFA" w14:textId="134E5E05" w:rsidR="00251305" w:rsidRPr="004F409D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627" w:type="pct"/>
          </w:tcPr>
          <w:p w14:paraId="242A104C" w14:textId="6CBEC102" w:rsidR="00251305" w:rsidRPr="004F409D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5" w:type="pct"/>
          </w:tcPr>
          <w:p w14:paraId="7CBFE91B" w14:textId="77777777" w:rsidR="00251305" w:rsidRPr="004F409D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5EA52C" w14:textId="16827C6C" w:rsidR="00251305" w:rsidRPr="004F409D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5" w:type="pct"/>
          </w:tcPr>
          <w:p w14:paraId="6EF36644" w14:textId="77777777" w:rsidR="00251305" w:rsidRPr="004F409D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AA74461" w14:textId="1A95E38E" w:rsidR="00251305" w:rsidRPr="004F409D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</w:tcPr>
          <w:p w14:paraId="4DF6F283" w14:textId="77777777" w:rsidR="00251305" w:rsidRPr="004F409D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5C26B0D" w14:textId="43CA1272" w:rsidR="00251305" w:rsidRPr="004F409D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</w:tr>
      <w:tr w:rsidR="001E34DA" w:rsidRPr="004F409D" w14:paraId="40B7782D" w14:textId="77777777" w:rsidTr="4A0A8677">
        <w:trPr>
          <w:tblHeader/>
        </w:trPr>
        <w:tc>
          <w:tcPr>
            <w:tcW w:w="2160" w:type="pct"/>
          </w:tcPr>
          <w:p w14:paraId="120B6C0B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5B3CA5F4" w14:textId="5FA7ED16" w:rsidR="001E34DA" w:rsidRPr="004F409D" w:rsidRDefault="00097352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</w:t>
            </w:r>
            <w:r w:rsidR="001E34DA"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4F409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)</w:t>
            </w:r>
          </w:p>
        </w:tc>
      </w:tr>
      <w:tr w:rsidR="00397471" w:rsidRPr="004F409D" w14:paraId="4698A08E" w14:textId="77777777" w:rsidTr="4A0A8677">
        <w:tc>
          <w:tcPr>
            <w:tcW w:w="2160" w:type="pct"/>
          </w:tcPr>
          <w:p w14:paraId="598A3DD3" w14:textId="77777777" w:rsidR="001E34DA" w:rsidRPr="004F409D" w:rsidRDefault="001E34DA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7" w:type="pct"/>
          </w:tcPr>
          <w:p w14:paraId="27729B93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5" w:type="pct"/>
          </w:tcPr>
          <w:p w14:paraId="72C71AA9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B56B171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E21332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072228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7B62CD3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E281C2" w14:textId="77777777" w:rsidR="001E34DA" w:rsidRPr="004F409D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3C5E4652" w14:textId="77777777" w:rsidTr="4A0A8677">
        <w:tc>
          <w:tcPr>
            <w:tcW w:w="2160" w:type="pct"/>
          </w:tcPr>
          <w:p w14:paraId="68544073" w14:textId="044CE9BF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89210C6" w14:textId="15AFF7B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244459F3" w14:textId="43F57DB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F579487" w14:textId="29527E9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DE9E92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A1EBB6" w14:textId="5CD01A8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54,924</w:t>
            </w:r>
          </w:p>
        </w:tc>
        <w:tc>
          <w:tcPr>
            <w:tcW w:w="144" w:type="pct"/>
          </w:tcPr>
          <w:p w14:paraId="7BDC72AA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327E3E2" w14:textId="2FB432C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44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,802</w:t>
            </w:r>
          </w:p>
        </w:tc>
      </w:tr>
      <w:tr w:rsidR="00FD4F31" w:rsidRPr="004F409D" w14:paraId="29F68CAE" w14:textId="77777777" w:rsidTr="4A0A8677">
        <w:trPr>
          <w:trHeight w:val="227"/>
        </w:trPr>
        <w:tc>
          <w:tcPr>
            <w:tcW w:w="2160" w:type="pct"/>
          </w:tcPr>
          <w:p w14:paraId="07BC7CE0" w14:textId="2C3D5BB1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35A22D57" w14:textId="48F352D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ED8D7B5" w14:textId="4C662F1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C21394" w14:textId="21E8097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075F0E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7A89DFA" w14:textId="5DC01AA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36,978</w:t>
            </w:r>
          </w:p>
        </w:tc>
        <w:tc>
          <w:tcPr>
            <w:tcW w:w="144" w:type="pct"/>
          </w:tcPr>
          <w:p w14:paraId="6AC1262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2EB" w14:textId="73D17EB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34,118</w:t>
            </w:r>
          </w:p>
        </w:tc>
      </w:tr>
      <w:tr w:rsidR="00FD4F31" w:rsidRPr="004F409D" w14:paraId="143E1906" w14:textId="77777777">
        <w:tc>
          <w:tcPr>
            <w:tcW w:w="2160" w:type="pct"/>
          </w:tcPr>
          <w:p w14:paraId="39BC0BE5" w14:textId="760F127F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22894FE5" w14:textId="3B459A5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FB01B3" w14:textId="19B14EC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9A7E06D" w14:textId="35DBB03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08595B3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70D077F" w14:textId="480468E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10,660</w:t>
            </w:r>
          </w:p>
        </w:tc>
        <w:tc>
          <w:tcPr>
            <w:tcW w:w="144" w:type="pct"/>
          </w:tcPr>
          <w:p w14:paraId="79E58E0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6862B75" w14:textId="0EEACD0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10,823</w:t>
            </w:r>
          </w:p>
        </w:tc>
      </w:tr>
      <w:tr w:rsidR="00FD4F31" w:rsidRPr="004F409D" w14:paraId="65A688AC" w14:textId="77777777" w:rsidTr="4A0A8677">
        <w:tc>
          <w:tcPr>
            <w:tcW w:w="2160" w:type="pct"/>
            <w:vAlign w:val="bottom"/>
          </w:tcPr>
          <w:p w14:paraId="2D52B5DA" w14:textId="2C495D3C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3DAA9A6F" w14:textId="158A8B0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540F939" w14:textId="383579D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53F858" w14:textId="11AAE35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6B414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FB41D8F" w14:textId="63E07C7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261,868</w:t>
            </w:r>
          </w:p>
        </w:tc>
        <w:tc>
          <w:tcPr>
            <w:tcW w:w="144" w:type="pct"/>
          </w:tcPr>
          <w:p w14:paraId="0BDEA57C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77F31CD" w14:textId="29AF84B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218,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610</w:t>
            </w:r>
          </w:p>
        </w:tc>
      </w:tr>
      <w:tr w:rsidR="00FD4F31" w:rsidRPr="004F409D" w14:paraId="12D2888F" w14:textId="77777777" w:rsidTr="4A0A8677">
        <w:tc>
          <w:tcPr>
            <w:tcW w:w="2160" w:type="pct"/>
            <w:vAlign w:val="bottom"/>
          </w:tcPr>
          <w:p w14:paraId="6781CAAB" w14:textId="675FF54A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019A07CC" w14:textId="6752101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BBC9EDF" w14:textId="295DE95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66AD07" w14:textId="600D71D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908A528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B4D18A" w14:textId="7ED55E5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32,170</w:t>
            </w:r>
          </w:p>
        </w:tc>
        <w:tc>
          <w:tcPr>
            <w:tcW w:w="144" w:type="pct"/>
          </w:tcPr>
          <w:p w14:paraId="22D7651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C4DE18C" w14:textId="0042726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34,419</w:t>
            </w:r>
          </w:p>
        </w:tc>
      </w:tr>
      <w:tr w:rsidR="00FD4F31" w:rsidRPr="004F409D" w14:paraId="509058A2" w14:textId="77777777" w:rsidTr="4A0A8677">
        <w:tc>
          <w:tcPr>
            <w:tcW w:w="2160" w:type="pct"/>
            <w:vAlign w:val="bottom"/>
          </w:tcPr>
          <w:p w14:paraId="788BE709" w14:textId="5A8DAA70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2A2B2EE5" w14:textId="07D07C4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5B2CCF3" w14:textId="7D3DA93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76D643D" w14:textId="680462B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AB4975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82DEA6B" w14:textId="0B4B80F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11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,943</w:t>
            </w:r>
          </w:p>
        </w:tc>
        <w:tc>
          <w:tcPr>
            <w:tcW w:w="144" w:type="pct"/>
          </w:tcPr>
          <w:p w14:paraId="0486C758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9A1E7C" w14:textId="4161BC81" w:rsidR="00FD4F31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896</w:t>
            </w:r>
          </w:p>
        </w:tc>
      </w:tr>
      <w:tr w:rsidR="00FD4F31" w:rsidRPr="004F409D" w14:paraId="55DF8CB0" w14:textId="77777777" w:rsidTr="4A0A8677">
        <w:tc>
          <w:tcPr>
            <w:tcW w:w="2160" w:type="pct"/>
            <w:vAlign w:val="bottom"/>
          </w:tcPr>
          <w:p w14:paraId="0F9601A7" w14:textId="2B03DB15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627" w:type="pct"/>
          </w:tcPr>
          <w:p w14:paraId="08CA2742" w14:textId="4DF87AE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50BC4F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A54F86C" w14:textId="5090250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78CAF2EA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D5F73E" w14:textId="44E90BA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1,418</w:t>
            </w:r>
          </w:p>
        </w:tc>
        <w:tc>
          <w:tcPr>
            <w:tcW w:w="144" w:type="pct"/>
          </w:tcPr>
          <w:p w14:paraId="577ABF4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B097BD0" w14:textId="3B6FFF0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10,924</w:t>
            </w:r>
          </w:p>
        </w:tc>
      </w:tr>
      <w:tr w:rsidR="00B93D24" w:rsidRPr="004F409D" w14:paraId="192EAF93" w14:textId="77777777" w:rsidTr="4A0A8677">
        <w:tc>
          <w:tcPr>
            <w:tcW w:w="2160" w:type="pct"/>
            <w:vAlign w:val="bottom"/>
          </w:tcPr>
          <w:p w14:paraId="547A49E5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7271BC04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1046DFE4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A07D9D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6A3BCBF0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30BAC0E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D43DD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55807B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3D24" w:rsidRPr="004F409D" w14:paraId="24527B06" w14:textId="77777777" w:rsidTr="4A0A8677">
        <w:trPr>
          <w:trHeight w:val="353"/>
        </w:trPr>
        <w:tc>
          <w:tcPr>
            <w:tcW w:w="2160" w:type="pct"/>
          </w:tcPr>
          <w:p w14:paraId="3E1D8B81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lastRenderedPageBreak/>
              <w:t>การร่วมค้า</w:t>
            </w:r>
          </w:p>
        </w:tc>
        <w:tc>
          <w:tcPr>
            <w:tcW w:w="627" w:type="pct"/>
          </w:tcPr>
          <w:p w14:paraId="0E7DBA85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08692DF4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148E8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DABD2CB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C266BF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3ECA5A6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9B993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2FF8839F" w14:textId="77777777" w:rsidTr="4A0A8677">
        <w:tc>
          <w:tcPr>
            <w:tcW w:w="2160" w:type="pct"/>
          </w:tcPr>
          <w:p w14:paraId="0B46620F" w14:textId="76ADD1B0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262C9ADD" w14:textId="05524C1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68,345</w:t>
            </w:r>
          </w:p>
        </w:tc>
        <w:tc>
          <w:tcPr>
            <w:tcW w:w="145" w:type="pct"/>
          </w:tcPr>
          <w:p w14:paraId="183DD9B8" w14:textId="3FCEC68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D61B9F" w14:textId="006BC78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263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,630</w:t>
            </w:r>
          </w:p>
        </w:tc>
        <w:tc>
          <w:tcPr>
            <w:tcW w:w="145" w:type="pct"/>
          </w:tcPr>
          <w:p w14:paraId="0BEE69F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46331D2" w14:textId="41D2E45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24,942</w:t>
            </w:r>
          </w:p>
        </w:tc>
        <w:tc>
          <w:tcPr>
            <w:tcW w:w="144" w:type="pct"/>
          </w:tcPr>
          <w:p w14:paraId="7C7B150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E1F81F" w14:textId="5EB5097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50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,123</w:t>
            </w:r>
          </w:p>
        </w:tc>
      </w:tr>
      <w:tr w:rsidR="00FD4F31" w:rsidRPr="004F409D" w14:paraId="62FAF11F" w14:textId="77777777" w:rsidTr="4A0A8677">
        <w:tc>
          <w:tcPr>
            <w:tcW w:w="2160" w:type="pct"/>
            <w:vAlign w:val="bottom"/>
          </w:tcPr>
          <w:p w14:paraId="6BDE33BD" w14:textId="4DCD31DC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4673D6B7" w14:textId="53FEB2D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782</w:t>
            </w:r>
          </w:p>
        </w:tc>
        <w:tc>
          <w:tcPr>
            <w:tcW w:w="145" w:type="pct"/>
          </w:tcPr>
          <w:p w14:paraId="65010A76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3FB44DA" w14:textId="782905A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848</w:t>
            </w:r>
          </w:p>
        </w:tc>
        <w:tc>
          <w:tcPr>
            <w:tcW w:w="145" w:type="pct"/>
          </w:tcPr>
          <w:p w14:paraId="098D664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09A11E8" w14:textId="57DAC6B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83</w:t>
            </w:r>
          </w:p>
        </w:tc>
        <w:tc>
          <w:tcPr>
            <w:tcW w:w="144" w:type="pct"/>
          </w:tcPr>
          <w:p w14:paraId="01ADAFC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F3D0522" w14:textId="418D783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D4F31" w:rsidRPr="004F409D" w14:paraId="4464D4C2" w14:textId="77777777" w:rsidTr="4A0A8677">
        <w:tc>
          <w:tcPr>
            <w:tcW w:w="2160" w:type="pct"/>
            <w:vAlign w:val="bottom"/>
          </w:tcPr>
          <w:p w14:paraId="50012846" w14:textId="0BA78F5E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772E27D" w14:textId="3633D14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3,126</w:t>
            </w:r>
          </w:p>
        </w:tc>
        <w:tc>
          <w:tcPr>
            <w:tcW w:w="145" w:type="pct"/>
          </w:tcPr>
          <w:p w14:paraId="6D67C62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2A9459" w14:textId="55FFF05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1,943</w:t>
            </w:r>
          </w:p>
        </w:tc>
        <w:tc>
          <w:tcPr>
            <w:tcW w:w="145" w:type="pct"/>
          </w:tcPr>
          <w:p w14:paraId="1989F8A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1585E5" w14:textId="56B362C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1,848</w:t>
            </w:r>
          </w:p>
        </w:tc>
        <w:tc>
          <w:tcPr>
            <w:tcW w:w="144" w:type="pct"/>
          </w:tcPr>
          <w:p w14:paraId="1DBE90D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2C82CA0" w14:textId="5B0DA13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218</w:t>
            </w:r>
          </w:p>
        </w:tc>
      </w:tr>
      <w:tr w:rsidR="00FD4F31" w:rsidRPr="004F409D" w14:paraId="48B766DD" w14:textId="77777777" w:rsidTr="4A0A8677">
        <w:tc>
          <w:tcPr>
            <w:tcW w:w="2160" w:type="pct"/>
            <w:vAlign w:val="bottom"/>
          </w:tcPr>
          <w:p w14:paraId="6B430020" w14:textId="26EB4CAE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468A9D0" w14:textId="2BE9682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326</w:t>
            </w:r>
          </w:p>
        </w:tc>
        <w:tc>
          <w:tcPr>
            <w:tcW w:w="145" w:type="pct"/>
          </w:tcPr>
          <w:p w14:paraId="3E47507A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E72FD6" w14:textId="21532B1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408</w:t>
            </w:r>
          </w:p>
        </w:tc>
        <w:tc>
          <w:tcPr>
            <w:tcW w:w="145" w:type="pct"/>
          </w:tcPr>
          <w:p w14:paraId="50230493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736174" w14:textId="0EA887D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4" w:type="pct"/>
          </w:tcPr>
          <w:p w14:paraId="676E881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668ACBC" w14:textId="51AEA61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301</w:t>
            </w:r>
          </w:p>
        </w:tc>
      </w:tr>
      <w:tr w:rsidR="00FD4F31" w:rsidRPr="004F409D" w14:paraId="531D381A" w14:textId="77777777" w:rsidTr="4A0A8677">
        <w:tc>
          <w:tcPr>
            <w:tcW w:w="2160" w:type="pct"/>
            <w:vAlign w:val="bottom"/>
          </w:tcPr>
          <w:p w14:paraId="6BD18C94" w14:textId="6904C519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610B03AC" w14:textId="770A463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5" w:type="pct"/>
          </w:tcPr>
          <w:p w14:paraId="7E98CBB3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CB99A6" w14:textId="04CF0DD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16,454</w:t>
            </w:r>
          </w:p>
        </w:tc>
        <w:tc>
          <w:tcPr>
            <w:tcW w:w="145" w:type="pct"/>
          </w:tcPr>
          <w:p w14:paraId="0BD24675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E59F1E" w14:textId="1652D9D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  <w:t>-</w:t>
            </w:r>
          </w:p>
        </w:tc>
        <w:tc>
          <w:tcPr>
            <w:tcW w:w="144" w:type="pct"/>
          </w:tcPr>
          <w:p w14:paraId="3016069C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80857CD" w14:textId="59F4DF1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35</w:t>
            </w:r>
          </w:p>
        </w:tc>
      </w:tr>
      <w:tr w:rsidR="00B93D24" w:rsidRPr="004F409D" w14:paraId="33A2280F" w14:textId="77777777" w:rsidTr="4A0A8677">
        <w:tc>
          <w:tcPr>
            <w:tcW w:w="2160" w:type="pct"/>
            <w:vAlign w:val="bottom"/>
          </w:tcPr>
          <w:p w14:paraId="31951195" w14:textId="0962F5B5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3ED06083" w14:textId="0B8F0943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B136432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1F7AD81" w14:textId="5CC1A2CA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65C7F172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2869C79" w14:textId="37FC1515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2DA3A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CF5E6" w14:textId="1D85FB08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3D24" w:rsidRPr="004F409D" w14:paraId="64148BBB" w14:textId="77777777" w:rsidTr="4A0A8677">
        <w:trPr>
          <w:trHeight w:val="263"/>
        </w:trPr>
        <w:tc>
          <w:tcPr>
            <w:tcW w:w="2160" w:type="pct"/>
          </w:tcPr>
          <w:p w14:paraId="14A8B776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627" w:type="pct"/>
          </w:tcPr>
          <w:p w14:paraId="2792F58C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E2C0DE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0DE9A7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11C97FD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A3927B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B5EA40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E897CE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FD4F31" w:rsidRPr="004F409D" w14:paraId="6F0BBFD9" w14:textId="77777777" w:rsidTr="4A0A8677">
        <w:tc>
          <w:tcPr>
            <w:tcW w:w="2160" w:type="pct"/>
          </w:tcPr>
          <w:p w14:paraId="0341733B" w14:textId="729A746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0EE604D" w14:textId="2A7097D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6,374</w:t>
            </w:r>
          </w:p>
        </w:tc>
        <w:tc>
          <w:tcPr>
            <w:tcW w:w="145" w:type="pct"/>
          </w:tcPr>
          <w:p w14:paraId="53F1107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1263D1" w14:textId="233FE1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3,561</w:t>
            </w:r>
          </w:p>
        </w:tc>
        <w:tc>
          <w:tcPr>
            <w:tcW w:w="145" w:type="pct"/>
          </w:tcPr>
          <w:p w14:paraId="768C42E8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DEFB364" w14:textId="64B94AF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3,762</w:t>
            </w:r>
          </w:p>
        </w:tc>
        <w:tc>
          <w:tcPr>
            <w:tcW w:w="144" w:type="pct"/>
          </w:tcPr>
          <w:p w14:paraId="6FC1FFE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084505D" w14:textId="660EDD5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1,748</w:t>
            </w:r>
          </w:p>
        </w:tc>
      </w:tr>
      <w:tr w:rsidR="00FD4F31" w:rsidRPr="004F409D" w14:paraId="33DE4B3B" w14:textId="77777777" w:rsidTr="4A0A8677">
        <w:trPr>
          <w:trHeight w:val="317"/>
        </w:trPr>
        <w:tc>
          <w:tcPr>
            <w:tcW w:w="2160" w:type="pct"/>
          </w:tcPr>
          <w:p w14:paraId="39F51037" w14:textId="3FBCEE4C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097BE38D" w14:textId="4E0EB50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1,197</w:t>
            </w:r>
          </w:p>
        </w:tc>
        <w:tc>
          <w:tcPr>
            <w:tcW w:w="145" w:type="pct"/>
          </w:tcPr>
          <w:p w14:paraId="70D55C5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44406FD" w14:textId="276F08D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1,253</w:t>
            </w:r>
          </w:p>
        </w:tc>
        <w:tc>
          <w:tcPr>
            <w:tcW w:w="145" w:type="pct"/>
          </w:tcPr>
          <w:p w14:paraId="00CCF726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2321B1C" w14:textId="69B4291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1,197</w:t>
            </w:r>
          </w:p>
        </w:tc>
        <w:tc>
          <w:tcPr>
            <w:tcW w:w="144" w:type="pct"/>
          </w:tcPr>
          <w:p w14:paraId="6746E4C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C28E6A" w14:textId="084E078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1,154</w:t>
            </w:r>
          </w:p>
        </w:tc>
      </w:tr>
      <w:tr w:rsidR="00FD4F31" w:rsidRPr="004F409D" w14:paraId="10234430" w14:textId="77777777" w:rsidTr="4A0A8677">
        <w:trPr>
          <w:trHeight w:val="317"/>
        </w:trPr>
        <w:tc>
          <w:tcPr>
            <w:tcW w:w="2160" w:type="pct"/>
          </w:tcPr>
          <w:p w14:paraId="71F8DE49" w14:textId="174E923A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73749E23" w14:textId="3C4C818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8,749</w:t>
            </w:r>
          </w:p>
        </w:tc>
        <w:tc>
          <w:tcPr>
            <w:tcW w:w="145" w:type="pct"/>
          </w:tcPr>
          <w:p w14:paraId="5BE39C39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5ED2C1F" w14:textId="4D7F5B2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6,288</w:t>
            </w:r>
          </w:p>
        </w:tc>
        <w:tc>
          <w:tcPr>
            <w:tcW w:w="145" w:type="pct"/>
          </w:tcPr>
          <w:p w14:paraId="36C26CF1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BDA1E8F" w14:textId="29D807A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7,008</w:t>
            </w:r>
          </w:p>
        </w:tc>
        <w:tc>
          <w:tcPr>
            <w:tcW w:w="144" w:type="pct"/>
          </w:tcPr>
          <w:p w14:paraId="59D338F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3CBCCA" w14:textId="0D853BF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4,291</w:t>
            </w:r>
          </w:p>
        </w:tc>
      </w:tr>
      <w:tr w:rsidR="00B93D24" w:rsidRPr="004F409D" w14:paraId="3234E73F" w14:textId="77777777" w:rsidTr="4A0A8677">
        <w:trPr>
          <w:trHeight w:val="317"/>
        </w:trPr>
        <w:tc>
          <w:tcPr>
            <w:tcW w:w="2160" w:type="pct"/>
          </w:tcPr>
          <w:p w14:paraId="0CAB6E82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7BB17F7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F93350C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D66F0CA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513050A5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592ACEC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700B18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0A84390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3D24" w:rsidRPr="004F409D" w14:paraId="1D2296F9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70DFF57F" w14:textId="41A1973B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t>บุคคลหรือกิจการอื่นที่เกี่ยวข้องกัน</w:t>
            </w:r>
          </w:p>
        </w:tc>
        <w:tc>
          <w:tcPr>
            <w:tcW w:w="627" w:type="pct"/>
          </w:tcPr>
          <w:p w14:paraId="5ADA03F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78D629A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B0934E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3B403DBE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A8D6D1A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0E9F5870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21079F0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FD4F31" w:rsidRPr="004F409D" w14:paraId="2D51F98B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D08939D" w14:textId="60985F7B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3D13B0B9" w14:textId="5093D27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3,066,166</w:t>
            </w:r>
          </w:p>
        </w:tc>
        <w:tc>
          <w:tcPr>
            <w:tcW w:w="145" w:type="pct"/>
          </w:tcPr>
          <w:p w14:paraId="376F760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A0F0B89" w14:textId="3DAFBEE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3,003,320</w:t>
            </w:r>
          </w:p>
        </w:tc>
        <w:tc>
          <w:tcPr>
            <w:tcW w:w="145" w:type="pct"/>
          </w:tcPr>
          <w:p w14:paraId="3E3A545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EC1A78D" w14:textId="1A3C081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2,150,591</w:t>
            </w:r>
          </w:p>
        </w:tc>
        <w:tc>
          <w:tcPr>
            <w:tcW w:w="144" w:type="pct"/>
          </w:tcPr>
          <w:p w14:paraId="4645BD4A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C7B9D64" w14:textId="27E0165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2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,276,116</w:t>
            </w:r>
          </w:p>
        </w:tc>
      </w:tr>
      <w:tr w:rsidR="00FD4F31" w:rsidRPr="004F409D" w14:paraId="2755BEEA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6F3C4308" w14:textId="0F900B40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เงินปันผลรับและดอกเบี้ยรับ</w:t>
            </w:r>
          </w:p>
        </w:tc>
        <w:tc>
          <w:tcPr>
            <w:tcW w:w="627" w:type="pct"/>
          </w:tcPr>
          <w:p w14:paraId="75E4786C" w14:textId="240C4EE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1,785</w:t>
            </w:r>
          </w:p>
        </w:tc>
        <w:tc>
          <w:tcPr>
            <w:tcW w:w="145" w:type="pct"/>
          </w:tcPr>
          <w:p w14:paraId="58ECC47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0E38EA9C" w14:textId="12A94C5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1,745</w:t>
            </w:r>
          </w:p>
        </w:tc>
        <w:tc>
          <w:tcPr>
            <w:tcW w:w="145" w:type="pct"/>
          </w:tcPr>
          <w:p w14:paraId="388D280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A468292" w14:textId="03E39A3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E0BDA95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7CD3ACE" w14:textId="1CDCD6B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D4F31" w:rsidRPr="004F409D" w14:paraId="5C48E1D0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3CDF18D8" w14:textId="7BEC3B5B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5C8FE05" w14:textId="30AE027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3,961</w:t>
            </w:r>
          </w:p>
        </w:tc>
        <w:tc>
          <w:tcPr>
            <w:tcW w:w="145" w:type="pct"/>
          </w:tcPr>
          <w:p w14:paraId="1AC5E0B5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44A3FE5" w14:textId="1CF0138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4,119</w:t>
            </w:r>
          </w:p>
        </w:tc>
        <w:tc>
          <w:tcPr>
            <w:tcW w:w="145" w:type="pct"/>
          </w:tcPr>
          <w:p w14:paraId="1F81FA4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86A3CB8" w14:textId="412AD42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3,154</w:t>
            </w:r>
          </w:p>
        </w:tc>
        <w:tc>
          <w:tcPr>
            <w:tcW w:w="144" w:type="pct"/>
          </w:tcPr>
          <w:p w14:paraId="7EA8460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8930C3B" w14:textId="042CEBC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4,119</w:t>
            </w:r>
          </w:p>
        </w:tc>
      </w:tr>
      <w:tr w:rsidR="00FD4F31" w:rsidRPr="004F409D" w14:paraId="58754625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95F7315" w14:textId="0E6ED321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627" w:type="pct"/>
          </w:tcPr>
          <w:p w14:paraId="6DCEC7BD" w14:textId="692A1117" w:rsidR="00FD4F31" w:rsidRPr="004F409D" w:rsidRDefault="000A77AD" w:rsidP="000A77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30,860</w:t>
            </w:r>
          </w:p>
        </w:tc>
        <w:tc>
          <w:tcPr>
            <w:tcW w:w="145" w:type="pct"/>
          </w:tcPr>
          <w:p w14:paraId="30D19911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3EA014E" w14:textId="7CD4050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24,296</w:t>
            </w:r>
          </w:p>
        </w:tc>
        <w:tc>
          <w:tcPr>
            <w:tcW w:w="145" w:type="pct"/>
          </w:tcPr>
          <w:p w14:paraId="73410F4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1F355FB" w14:textId="7B5B68ED" w:rsidR="00FD4F31" w:rsidRPr="004F409D" w:rsidRDefault="00D61D45" w:rsidP="00BA2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7,899</w:t>
            </w:r>
          </w:p>
        </w:tc>
        <w:tc>
          <w:tcPr>
            <w:tcW w:w="144" w:type="pct"/>
          </w:tcPr>
          <w:p w14:paraId="0F365388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22F379D" w14:textId="7A03683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17,970</w:t>
            </w:r>
          </w:p>
        </w:tc>
      </w:tr>
      <w:tr w:rsidR="00FD4F31" w:rsidRPr="004F409D" w14:paraId="4100B567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610D78E" w14:textId="693601F5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6F2A1B74" w14:textId="57F610E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36,795</w:t>
            </w:r>
          </w:p>
        </w:tc>
        <w:tc>
          <w:tcPr>
            <w:tcW w:w="145" w:type="pct"/>
          </w:tcPr>
          <w:p w14:paraId="3D6C2C2C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9E777B6" w14:textId="3B66584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43,791</w:t>
            </w:r>
          </w:p>
        </w:tc>
        <w:tc>
          <w:tcPr>
            <w:tcW w:w="145" w:type="pct"/>
          </w:tcPr>
          <w:p w14:paraId="3FE87841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45A2842" w14:textId="60563FB6" w:rsidR="00FD4F31" w:rsidRPr="004F409D" w:rsidRDefault="00FD4F31" w:rsidP="00BA2D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35,020</w:t>
            </w:r>
          </w:p>
        </w:tc>
        <w:tc>
          <w:tcPr>
            <w:tcW w:w="144" w:type="pct"/>
          </w:tcPr>
          <w:p w14:paraId="21C7533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6D0BD72" w14:textId="4276163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36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,467</w:t>
            </w:r>
          </w:p>
        </w:tc>
      </w:tr>
      <w:tr w:rsidR="00FD4F31" w:rsidRPr="004F409D" w14:paraId="1B8066C2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1785C6C" w14:textId="322A7823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627" w:type="pct"/>
          </w:tcPr>
          <w:p w14:paraId="217E6E68" w14:textId="224FB2A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715</w:t>
            </w:r>
          </w:p>
        </w:tc>
        <w:tc>
          <w:tcPr>
            <w:tcW w:w="145" w:type="pct"/>
          </w:tcPr>
          <w:p w14:paraId="0A5E5716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03FAF85" w14:textId="2B64974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1,155</w:t>
            </w:r>
          </w:p>
        </w:tc>
        <w:tc>
          <w:tcPr>
            <w:tcW w:w="145" w:type="pct"/>
          </w:tcPr>
          <w:p w14:paraId="063D7AE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7FA1A85E" w14:textId="3673321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C508E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CF4196E" w14:textId="15C422F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B93D24" w:rsidRPr="004F409D" w14:paraId="22274D40" w14:textId="77777777" w:rsidTr="4A0A8677">
        <w:trPr>
          <w:trHeight w:val="317"/>
        </w:trPr>
        <w:tc>
          <w:tcPr>
            <w:tcW w:w="2160" w:type="pct"/>
          </w:tcPr>
          <w:p w14:paraId="27F2D321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299A6AB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3FD8EA8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1568D22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07143D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4447DED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29FB96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49779C4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3D24" w:rsidRPr="004F409D" w14:paraId="7E23FBD3" w14:textId="77777777" w:rsidTr="4A0A8677">
        <w:tc>
          <w:tcPr>
            <w:tcW w:w="2160" w:type="pct"/>
          </w:tcPr>
          <w:p w14:paraId="41EA1389" w14:textId="77777777" w:rsidR="00B93D24" w:rsidRPr="004F409D" w:rsidRDefault="00B93D24" w:rsidP="00B93D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ผู้บริหารสำคัญ</w:t>
            </w:r>
          </w:p>
        </w:tc>
        <w:tc>
          <w:tcPr>
            <w:tcW w:w="627" w:type="pct"/>
          </w:tcPr>
          <w:p w14:paraId="4BFC41F1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7A85DB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26DEB17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0A49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E177A37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B87AE7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14FD179" w14:textId="77777777" w:rsidR="00B93D24" w:rsidRPr="004F409D" w:rsidRDefault="00B93D24" w:rsidP="00B93D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FD4F31" w:rsidRPr="004F409D" w14:paraId="428586DA" w14:textId="77777777" w:rsidTr="4A0A8677">
        <w:tc>
          <w:tcPr>
            <w:tcW w:w="2160" w:type="pct"/>
          </w:tcPr>
          <w:p w14:paraId="4580CAE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627" w:type="pct"/>
          </w:tcPr>
          <w:p w14:paraId="78F60145" w14:textId="5C3FAC8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584</w:t>
            </w:r>
          </w:p>
        </w:tc>
        <w:tc>
          <w:tcPr>
            <w:tcW w:w="145" w:type="pct"/>
          </w:tcPr>
          <w:p w14:paraId="109BBB1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65211F" w14:textId="532E1684" w:rsidR="00FD4F31" w:rsidRPr="004F409D" w:rsidRDefault="00FD4F31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640</w:t>
            </w:r>
          </w:p>
        </w:tc>
        <w:tc>
          <w:tcPr>
            <w:tcW w:w="145" w:type="pct"/>
          </w:tcPr>
          <w:p w14:paraId="5FB46BD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99FF2F" w14:textId="2A22B09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9DF6D03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B65FC1B" w14:textId="280E89C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FD4F31" w:rsidRPr="004F409D" w14:paraId="641BCF1E" w14:textId="77777777" w:rsidTr="4A0A8677">
        <w:tc>
          <w:tcPr>
            <w:tcW w:w="2160" w:type="pct"/>
            <w:shd w:val="clear" w:color="auto" w:fill="FFFFFF" w:themeFill="background1"/>
          </w:tcPr>
          <w:p w14:paraId="18E31818" w14:textId="77777777" w:rsidR="00FD4F31" w:rsidRPr="004F409D" w:rsidRDefault="00FD4F31" w:rsidP="00FD4F31">
            <w:pPr>
              <w:tabs>
                <w:tab w:val="clear" w:pos="3515"/>
                <w:tab w:val="clear" w:pos="3742"/>
              </w:tabs>
              <w:spacing w:line="356" w:lineRule="exact"/>
              <w:ind w:right="-138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  <w:r w:rsidRPr="004F409D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27" w:type="pct"/>
          </w:tcPr>
          <w:p w14:paraId="5B2017C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93C021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28B799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4B1825A6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8692C9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DF99A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</w:tcPr>
          <w:p w14:paraId="1E1699E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61D45" w:rsidRPr="004F409D" w14:paraId="4E8B7FFC" w14:textId="77777777" w:rsidTr="4A0A8677">
        <w:tc>
          <w:tcPr>
            <w:tcW w:w="2160" w:type="pct"/>
            <w:shd w:val="clear" w:color="auto" w:fill="FFFFFF" w:themeFill="background1"/>
          </w:tcPr>
          <w:p w14:paraId="19E5B0AE" w14:textId="77777777" w:rsidR="00D61D45" w:rsidRPr="004F409D" w:rsidRDefault="00D61D45" w:rsidP="00D61D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</w:tcPr>
          <w:p w14:paraId="1BB7C394" w14:textId="1AC09AF0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31,714</w:t>
            </w:r>
          </w:p>
        </w:tc>
        <w:tc>
          <w:tcPr>
            <w:tcW w:w="145" w:type="pct"/>
          </w:tcPr>
          <w:p w14:paraId="73D6B95D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F921242" w14:textId="024CF10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24,081</w:t>
            </w:r>
          </w:p>
        </w:tc>
        <w:tc>
          <w:tcPr>
            <w:tcW w:w="145" w:type="pct"/>
          </w:tcPr>
          <w:p w14:paraId="71D32FFC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4D7B9" w14:textId="119E786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24,405</w:t>
            </w:r>
          </w:p>
        </w:tc>
        <w:tc>
          <w:tcPr>
            <w:tcW w:w="144" w:type="pct"/>
          </w:tcPr>
          <w:p w14:paraId="5F34B3BD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3E04A35" w14:textId="02E9F800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17,921</w:t>
            </w:r>
          </w:p>
        </w:tc>
      </w:tr>
      <w:tr w:rsidR="00D61D45" w:rsidRPr="004F409D" w14:paraId="4F0DC902" w14:textId="77777777" w:rsidTr="4A0A8677">
        <w:tc>
          <w:tcPr>
            <w:tcW w:w="2160" w:type="pct"/>
            <w:shd w:val="clear" w:color="auto" w:fill="FFFFFF" w:themeFill="background1"/>
          </w:tcPr>
          <w:p w14:paraId="58B9D13E" w14:textId="77777777" w:rsidR="00D61D45" w:rsidRPr="004F409D" w:rsidRDefault="00D61D45" w:rsidP="00D61D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627" w:type="pct"/>
          </w:tcPr>
          <w:p w14:paraId="6B9D2A89" w14:textId="50D7F673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1,510</w:t>
            </w:r>
          </w:p>
        </w:tc>
        <w:tc>
          <w:tcPr>
            <w:tcW w:w="145" w:type="pct"/>
          </w:tcPr>
          <w:p w14:paraId="0775C302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BC6D34E" w14:textId="5D848306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1,096</w:t>
            </w:r>
          </w:p>
        </w:tc>
        <w:tc>
          <w:tcPr>
            <w:tcW w:w="145" w:type="pct"/>
          </w:tcPr>
          <w:p w14:paraId="25A53E4A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F536663" w14:textId="4C9D4C10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1,297</w:t>
            </w:r>
          </w:p>
        </w:tc>
        <w:tc>
          <w:tcPr>
            <w:tcW w:w="144" w:type="pct"/>
          </w:tcPr>
          <w:p w14:paraId="4D8BC512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142CF8" w14:textId="00323E8C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952</w:t>
            </w:r>
          </w:p>
        </w:tc>
      </w:tr>
      <w:tr w:rsidR="00D61D45" w:rsidRPr="004F409D" w14:paraId="1516BC0D" w14:textId="77777777" w:rsidTr="4A0A8677">
        <w:tc>
          <w:tcPr>
            <w:tcW w:w="2160" w:type="pct"/>
            <w:shd w:val="clear" w:color="auto" w:fill="FFFFFF" w:themeFill="background1"/>
          </w:tcPr>
          <w:p w14:paraId="5EE5444A" w14:textId="77777777" w:rsidR="00D61D45" w:rsidRPr="004F409D" w:rsidRDefault="00D61D45" w:rsidP="00D61D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</w:tcPr>
          <w:p w14:paraId="1C79C0AC" w14:textId="63CAFEA0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33,224</w:t>
            </w:r>
          </w:p>
        </w:tc>
        <w:tc>
          <w:tcPr>
            <w:tcW w:w="145" w:type="pct"/>
          </w:tcPr>
          <w:p w14:paraId="05E14EA5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2F92C059" w14:textId="0B74A42F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25,177</w:t>
            </w:r>
          </w:p>
        </w:tc>
        <w:tc>
          <w:tcPr>
            <w:tcW w:w="145" w:type="pct"/>
          </w:tcPr>
          <w:p w14:paraId="2BE9D6D9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4E4055E" w14:textId="049B3ED0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25,702</w:t>
            </w:r>
          </w:p>
        </w:tc>
        <w:tc>
          <w:tcPr>
            <w:tcW w:w="144" w:type="pct"/>
          </w:tcPr>
          <w:p w14:paraId="7AAECC60" w14:textId="77777777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1EE367ED" w14:textId="7638046F" w:rsidR="00D61D45" w:rsidRPr="004F409D" w:rsidRDefault="00D61D45" w:rsidP="00D61D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18,873</w:t>
            </w:r>
          </w:p>
        </w:tc>
      </w:tr>
      <w:bookmarkEnd w:id="1"/>
    </w:tbl>
    <w:p w14:paraId="3C2BD928" w14:textId="65253DFA" w:rsidR="00934725" w:rsidRPr="004F409D" w:rsidRDefault="00934725" w:rsidP="00AA66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6" w:lineRule="exact"/>
        <w:rPr>
          <w:rFonts w:asciiTheme="majorBidi" w:hAnsiTheme="majorBidi" w:cstheme="majorBidi"/>
          <w:sz w:val="28"/>
          <w:szCs w:val="28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F654B1" w:rsidRPr="004F409D" w14:paraId="055EA8C1" w14:textId="77777777" w:rsidTr="00D1766E">
        <w:trPr>
          <w:tblHeader/>
        </w:trPr>
        <w:tc>
          <w:tcPr>
            <w:tcW w:w="2160" w:type="pct"/>
          </w:tcPr>
          <w:p w14:paraId="664A6326" w14:textId="77777777" w:rsidR="00F654B1" w:rsidRPr="004F409D" w:rsidRDefault="00F654B1" w:rsidP="00A202E1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lastRenderedPageBreak/>
              <w:t>ยอดคงเหลือกับบุคคลหรือกิจการที่เกี่ยวข้องกัน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</w:tcPr>
          <w:p w14:paraId="4ECA8B7C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4B55F65A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</w:tcPr>
          <w:p w14:paraId="3BD8C086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5845" w:rsidRPr="004F409D" w14:paraId="26218588" w14:textId="77777777" w:rsidTr="00D1766E">
        <w:trPr>
          <w:tblHeader/>
        </w:trPr>
        <w:tc>
          <w:tcPr>
            <w:tcW w:w="2160" w:type="pct"/>
          </w:tcPr>
          <w:p w14:paraId="1B7C9FF3" w14:textId="71A82D4C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vAlign w:val="center"/>
          </w:tcPr>
          <w:p w14:paraId="1710EAB9" w14:textId="2B20BA7D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มีนาคม</w:t>
            </w:r>
          </w:p>
        </w:tc>
        <w:tc>
          <w:tcPr>
            <w:tcW w:w="144" w:type="pct"/>
            <w:vAlign w:val="center"/>
          </w:tcPr>
          <w:p w14:paraId="7F096C95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79784DE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</w:tcPr>
          <w:p w14:paraId="7AD1127C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41BF1715" w14:textId="6DF17F1D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มีนาคม</w:t>
            </w:r>
          </w:p>
        </w:tc>
        <w:tc>
          <w:tcPr>
            <w:tcW w:w="144" w:type="pct"/>
            <w:vAlign w:val="center"/>
          </w:tcPr>
          <w:p w14:paraId="5AE55A2B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BC0FFC9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6A5845" w:rsidRPr="004F409D" w14:paraId="11BEC995" w14:textId="77777777" w:rsidTr="00D1766E">
        <w:trPr>
          <w:tblHeader/>
        </w:trPr>
        <w:tc>
          <w:tcPr>
            <w:tcW w:w="2160" w:type="pct"/>
          </w:tcPr>
          <w:p w14:paraId="6F0C7F21" w14:textId="5BDEA7AE" w:rsidR="00F654B1" w:rsidRPr="004F409D" w:rsidRDefault="00DE1666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vAlign w:val="center"/>
          </w:tcPr>
          <w:p w14:paraId="4D761531" w14:textId="5EE5C2FB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  <w:vAlign w:val="center"/>
          </w:tcPr>
          <w:p w14:paraId="4617CA8C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19C23D38" w14:textId="78BD9C51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4" w:type="pct"/>
          </w:tcPr>
          <w:p w14:paraId="4BB35773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3A2EA2E8" w14:textId="5B951A60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  <w:vAlign w:val="center"/>
          </w:tcPr>
          <w:p w14:paraId="2A2C66BD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046E2CF1" w14:textId="5964DDC0" w:rsidR="00F654B1" w:rsidRPr="004F409D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</w:tr>
      <w:tr w:rsidR="00F654B1" w:rsidRPr="004F409D" w14:paraId="78234B68" w14:textId="77777777" w:rsidTr="00D1766E">
        <w:trPr>
          <w:tblHeader/>
        </w:trPr>
        <w:tc>
          <w:tcPr>
            <w:tcW w:w="2160" w:type="pct"/>
          </w:tcPr>
          <w:p w14:paraId="5F481D2A" w14:textId="77777777" w:rsidR="00F654B1" w:rsidRPr="004F409D" w:rsidRDefault="00F654B1" w:rsidP="00A202E1">
            <w:pPr>
              <w:spacing w:line="240" w:lineRule="auto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6C93AB66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A5845" w:rsidRPr="004F409D" w14:paraId="44F8026A" w14:textId="77777777" w:rsidTr="00D1766E">
        <w:trPr>
          <w:trHeight w:val="144"/>
        </w:trPr>
        <w:tc>
          <w:tcPr>
            <w:tcW w:w="2160" w:type="pct"/>
          </w:tcPr>
          <w:p w14:paraId="7D10CF96" w14:textId="77777777" w:rsidR="00F654B1" w:rsidRPr="004F409D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</w:tcPr>
          <w:p w14:paraId="08F8A29C" w14:textId="77777777" w:rsidR="00F654B1" w:rsidRPr="004F409D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82EA8D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A6CFFAF" w14:textId="77777777" w:rsidR="00F654B1" w:rsidRPr="004F409D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5299BBF5" w14:textId="77777777" w:rsidR="00F654B1" w:rsidRPr="004F409D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ECC889B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7A1A403" w14:textId="77777777" w:rsidR="00F654B1" w:rsidRPr="004F409D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F1DCAC0" w14:textId="77777777" w:rsidR="00F654B1" w:rsidRPr="004F409D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575EA6E9" w14:textId="77777777" w:rsidTr="00D1766E">
        <w:trPr>
          <w:trHeight w:val="144"/>
        </w:trPr>
        <w:tc>
          <w:tcPr>
            <w:tcW w:w="2160" w:type="pct"/>
          </w:tcPr>
          <w:p w14:paraId="79816E1A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7569D43A" w14:textId="2E38AABD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FFADC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6BA9D1C" w14:textId="07806582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02A11B6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8F66B74" w14:textId="63C2EB6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56,896</w:t>
            </w:r>
          </w:p>
        </w:tc>
        <w:tc>
          <w:tcPr>
            <w:tcW w:w="144" w:type="pct"/>
          </w:tcPr>
          <w:p w14:paraId="3085100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BC533BC" w14:textId="27329C2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31,431</w:t>
            </w:r>
          </w:p>
        </w:tc>
      </w:tr>
      <w:tr w:rsidR="00FD4F31" w:rsidRPr="004F409D" w14:paraId="788EB01A" w14:textId="77777777" w:rsidTr="00D1766E">
        <w:trPr>
          <w:trHeight w:val="144"/>
        </w:trPr>
        <w:tc>
          <w:tcPr>
            <w:tcW w:w="2160" w:type="pct"/>
          </w:tcPr>
          <w:p w14:paraId="65361CF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68025E9C" w14:textId="5B9D19B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65,878</w:t>
            </w:r>
          </w:p>
        </w:tc>
        <w:tc>
          <w:tcPr>
            <w:tcW w:w="144" w:type="pct"/>
          </w:tcPr>
          <w:p w14:paraId="3DF484E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89C5468" w14:textId="33B6040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89,665</w:t>
            </w:r>
          </w:p>
        </w:tc>
        <w:tc>
          <w:tcPr>
            <w:tcW w:w="144" w:type="pct"/>
          </w:tcPr>
          <w:p w14:paraId="505F119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32B8B3" w14:textId="68C638E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20,836</w:t>
            </w:r>
          </w:p>
        </w:tc>
        <w:tc>
          <w:tcPr>
            <w:tcW w:w="144" w:type="pct"/>
          </w:tcPr>
          <w:p w14:paraId="36E4ABF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A686CF" w14:textId="02895D1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21,074</w:t>
            </w:r>
          </w:p>
        </w:tc>
      </w:tr>
      <w:tr w:rsidR="00FD4F31" w:rsidRPr="004F409D" w14:paraId="1FE9EDAA" w14:textId="77777777" w:rsidTr="00D1766E">
        <w:trPr>
          <w:trHeight w:val="144"/>
        </w:trPr>
        <w:tc>
          <w:tcPr>
            <w:tcW w:w="2160" w:type="pct"/>
          </w:tcPr>
          <w:p w14:paraId="1506CDDC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</w:tcPr>
          <w:p w14:paraId="41142080" w14:textId="6AC509B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1,649,939</w:t>
            </w:r>
          </w:p>
        </w:tc>
        <w:tc>
          <w:tcPr>
            <w:tcW w:w="144" w:type="pct"/>
          </w:tcPr>
          <w:p w14:paraId="3C2FB57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50ECA6" w14:textId="0D70E8D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1,451,305</w:t>
            </w:r>
          </w:p>
        </w:tc>
        <w:tc>
          <w:tcPr>
            <w:tcW w:w="144" w:type="pct"/>
          </w:tcPr>
          <w:p w14:paraId="7493570C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37F50C8" w14:textId="3FA23ED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1,089,229</w:t>
            </w:r>
          </w:p>
        </w:tc>
        <w:tc>
          <w:tcPr>
            <w:tcW w:w="144" w:type="pct"/>
          </w:tcPr>
          <w:p w14:paraId="564AF86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5274E0C" w14:textId="3AC37DD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994,480</w:t>
            </w:r>
          </w:p>
        </w:tc>
      </w:tr>
      <w:tr w:rsidR="00FD4F31" w:rsidRPr="004F409D" w14:paraId="57118D80" w14:textId="77777777" w:rsidTr="00D1766E">
        <w:tc>
          <w:tcPr>
            <w:tcW w:w="2160" w:type="pct"/>
          </w:tcPr>
          <w:p w14:paraId="6C4F5B4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3B6DF921" w14:textId="78C028C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1,715,817</w:t>
            </w:r>
          </w:p>
        </w:tc>
        <w:tc>
          <w:tcPr>
            <w:tcW w:w="144" w:type="pct"/>
          </w:tcPr>
          <w:p w14:paraId="04FB395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4D3639F" w14:textId="549E615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1,540,970</w:t>
            </w:r>
          </w:p>
        </w:tc>
        <w:tc>
          <w:tcPr>
            <w:tcW w:w="144" w:type="pct"/>
          </w:tcPr>
          <w:p w14:paraId="2CA19A43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7CB77" w14:textId="5B0A488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1,166,961</w:t>
            </w:r>
          </w:p>
        </w:tc>
        <w:tc>
          <w:tcPr>
            <w:tcW w:w="144" w:type="pct"/>
          </w:tcPr>
          <w:p w14:paraId="163566E1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9B886A1" w14:textId="5B03E04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1,046,985</w:t>
            </w:r>
          </w:p>
        </w:tc>
      </w:tr>
      <w:tr w:rsidR="00DD03A9" w:rsidRPr="004F409D" w14:paraId="2531DD63" w14:textId="77777777" w:rsidTr="00D1766E">
        <w:trPr>
          <w:trHeight w:val="144"/>
        </w:trPr>
        <w:tc>
          <w:tcPr>
            <w:tcW w:w="2160" w:type="pct"/>
          </w:tcPr>
          <w:p w14:paraId="576E5E7C" w14:textId="77777777" w:rsidR="00DD03A9" w:rsidRPr="004F409D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02BA5F8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58AFCA6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0B592E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E68EA43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9F00127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176915E7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57A0580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DD03A9" w:rsidRPr="004F409D" w14:paraId="3D86CDF0" w14:textId="77777777" w:rsidTr="00D1766E">
        <w:trPr>
          <w:trHeight w:val="144"/>
        </w:trPr>
        <w:tc>
          <w:tcPr>
            <w:tcW w:w="2160" w:type="pct"/>
          </w:tcPr>
          <w:p w14:paraId="0506E94C" w14:textId="77777777" w:rsidR="00DD03A9" w:rsidRPr="004F409D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</w:tcPr>
          <w:p w14:paraId="7530C346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AC05D3F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70C62DCC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7DD7EB3C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</w:tcPr>
          <w:p w14:paraId="5F684E03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3F85B49D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076EB79E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FD4F31" w:rsidRPr="004F409D" w14:paraId="69DB9F5B" w14:textId="77777777" w:rsidTr="00D1766E">
        <w:trPr>
          <w:trHeight w:val="144"/>
        </w:trPr>
        <w:tc>
          <w:tcPr>
            <w:tcW w:w="2160" w:type="pct"/>
          </w:tcPr>
          <w:p w14:paraId="77974A1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202A017" w14:textId="4A952B6A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39C44156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90B55D0" w14:textId="7EA6479C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2E7E7A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5AFACE5" w14:textId="4C1633B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151,973</w:t>
            </w:r>
          </w:p>
        </w:tc>
        <w:tc>
          <w:tcPr>
            <w:tcW w:w="144" w:type="pct"/>
          </w:tcPr>
          <w:p w14:paraId="0F8886E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AB9E11" w14:textId="48A2CE4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263,016</w:t>
            </w:r>
          </w:p>
        </w:tc>
      </w:tr>
      <w:tr w:rsidR="00FD4F31" w:rsidRPr="004F409D" w14:paraId="159FE7B1" w14:textId="77777777" w:rsidTr="00D1766E">
        <w:trPr>
          <w:trHeight w:val="144"/>
        </w:trPr>
        <w:tc>
          <w:tcPr>
            <w:tcW w:w="2160" w:type="pct"/>
          </w:tcPr>
          <w:p w14:paraId="297D5434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814292E" w14:textId="72F6EBC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DF4C0B" w:rsidRPr="004F409D">
              <w:rPr>
                <w:rFonts w:asciiTheme="majorBidi" w:hAnsiTheme="majorBidi" w:cstheme="majorBidi"/>
                <w:sz w:val="28"/>
                <w:szCs w:val="28"/>
              </w:rPr>
              <w:t>37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,25</w:t>
            </w:r>
            <w:r w:rsidR="00DF4C0B" w:rsidRPr="004F409D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144" w:type="pct"/>
          </w:tcPr>
          <w:p w14:paraId="487C9ED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FE6120A" w14:textId="7A4C848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17,091</w:t>
            </w:r>
          </w:p>
        </w:tc>
        <w:tc>
          <w:tcPr>
            <w:tcW w:w="144" w:type="pct"/>
          </w:tcPr>
          <w:p w14:paraId="684F0078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9D1D8BB" w14:textId="6486215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7,574</w:t>
            </w:r>
          </w:p>
        </w:tc>
        <w:tc>
          <w:tcPr>
            <w:tcW w:w="144" w:type="pct"/>
          </w:tcPr>
          <w:p w14:paraId="42744F4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134738" w14:textId="5C015CD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5,652</w:t>
            </w:r>
          </w:p>
        </w:tc>
      </w:tr>
      <w:tr w:rsidR="00FD4F31" w:rsidRPr="004F409D" w14:paraId="6F96AFEA" w14:textId="77777777" w:rsidTr="00D1766E">
        <w:trPr>
          <w:trHeight w:val="144"/>
        </w:trPr>
        <w:tc>
          <w:tcPr>
            <w:tcW w:w="2160" w:type="pct"/>
          </w:tcPr>
          <w:p w14:paraId="32883B8F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2F61A7A7" w14:textId="3B5272C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86,538</w:t>
            </w:r>
          </w:p>
        </w:tc>
        <w:tc>
          <w:tcPr>
            <w:tcW w:w="144" w:type="pct"/>
          </w:tcPr>
          <w:p w14:paraId="50698F2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7CA6A58F" w14:textId="271513C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69,188</w:t>
            </w:r>
          </w:p>
        </w:tc>
        <w:tc>
          <w:tcPr>
            <w:tcW w:w="144" w:type="pct"/>
          </w:tcPr>
          <w:p w14:paraId="202A549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2FBDF3A" w14:textId="6EA48E4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50,556</w:t>
            </w:r>
          </w:p>
        </w:tc>
        <w:tc>
          <w:tcPr>
            <w:tcW w:w="144" w:type="pct"/>
          </w:tcPr>
          <w:p w14:paraId="63AF7AA7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5E01368D" w14:textId="262949C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42,673</w:t>
            </w:r>
          </w:p>
        </w:tc>
      </w:tr>
      <w:tr w:rsidR="00FD4F31" w:rsidRPr="004F409D" w14:paraId="77AA07BF" w14:textId="77777777" w:rsidTr="00D1766E">
        <w:trPr>
          <w:trHeight w:val="144"/>
        </w:trPr>
        <w:tc>
          <w:tcPr>
            <w:tcW w:w="2160" w:type="pct"/>
          </w:tcPr>
          <w:p w14:paraId="02E7850B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6E7B32B" w14:textId="6DC26014" w:rsidR="00FD4F31" w:rsidRPr="004F409D" w:rsidRDefault="00DF4C0B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223</w:t>
            </w:r>
            <w:r w:rsidR="00FD4F31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795</w:t>
            </w:r>
          </w:p>
        </w:tc>
        <w:tc>
          <w:tcPr>
            <w:tcW w:w="144" w:type="pct"/>
          </w:tcPr>
          <w:p w14:paraId="01D126A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4FC3CD30" w14:textId="6C3676C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86,279</w:t>
            </w:r>
          </w:p>
        </w:tc>
        <w:tc>
          <w:tcPr>
            <w:tcW w:w="144" w:type="pct"/>
          </w:tcPr>
          <w:p w14:paraId="25A38BC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E370780" w14:textId="007713E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210,103</w:t>
            </w:r>
          </w:p>
        </w:tc>
        <w:tc>
          <w:tcPr>
            <w:tcW w:w="144" w:type="pct"/>
          </w:tcPr>
          <w:p w14:paraId="70276CA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3810503" w14:textId="700343F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311,341</w:t>
            </w:r>
          </w:p>
        </w:tc>
      </w:tr>
      <w:tr w:rsidR="00DD03A9" w:rsidRPr="004F409D" w14:paraId="4304BD9A" w14:textId="77777777" w:rsidTr="00D1766E">
        <w:trPr>
          <w:trHeight w:val="144"/>
        </w:trPr>
        <w:tc>
          <w:tcPr>
            <w:tcW w:w="2160" w:type="pct"/>
          </w:tcPr>
          <w:p w14:paraId="307D5D3C" w14:textId="1215A94B" w:rsidR="00DD03A9" w:rsidRPr="004F409D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546E83DD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2EC5908D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472DD6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B668ED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3FB14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E2403D6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6B403DC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84E44" w:rsidRPr="004F409D" w14:paraId="03BC9B52" w14:textId="77777777" w:rsidTr="00D1766E">
        <w:trPr>
          <w:trHeight w:val="144"/>
        </w:trPr>
        <w:tc>
          <w:tcPr>
            <w:tcW w:w="2160" w:type="pct"/>
          </w:tcPr>
          <w:p w14:paraId="3E07A7B2" w14:textId="640C55B8" w:rsidR="00184E44" w:rsidRPr="004F409D" w:rsidRDefault="00184E44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621" w:type="pct"/>
          </w:tcPr>
          <w:p w14:paraId="46B92D3B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49091AE8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5A1463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3CD1F91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F40AC0E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F157FA3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CE4F15" w14:textId="77777777" w:rsidR="00184E44" w:rsidRPr="004F409D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20CCB20E" w14:textId="77777777" w:rsidTr="00D1766E">
        <w:trPr>
          <w:trHeight w:val="144"/>
        </w:trPr>
        <w:tc>
          <w:tcPr>
            <w:tcW w:w="2160" w:type="pct"/>
          </w:tcPr>
          <w:p w14:paraId="27EA9D01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E9603F4" w14:textId="47C135B3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C22AA9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8F8365B" w14:textId="63186221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54A1B6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0ADA53" w14:textId="3979670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2,545,183</w:t>
            </w:r>
          </w:p>
        </w:tc>
        <w:tc>
          <w:tcPr>
            <w:tcW w:w="144" w:type="pct"/>
          </w:tcPr>
          <w:p w14:paraId="16665EB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04BA382" w14:textId="17E5A29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2,360,683</w:t>
            </w:r>
          </w:p>
        </w:tc>
      </w:tr>
      <w:tr w:rsidR="00FD4F31" w:rsidRPr="004F409D" w14:paraId="37F7E1CF" w14:textId="77777777" w:rsidTr="00D1766E">
        <w:trPr>
          <w:trHeight w:val="144"/>
        </w:trPr>
        <w:tc>
          <w:tcPr>
            <w:tcW w:w="2160" w:type="pct"/>
          </w:tcPr>
          <w:p w14:paraId="67D7986D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54FF8987" w14:textId="5F9ADBF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53,000</w:t>
            </w:r>
          </w:p>
        </w:tc>
        <w:tc>
          <w:tcPr>
            <w:tcW w:w="144" w:type="pct"/>
          </w:tcPr>
          <w:p w14:paraId="6A4BEA84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70A80F" w14:textId="4BBC54F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56,000</w:t>
            </w:r>
          </w:p>
        </w:tc>
        <w:tc>
          <w:tcPr>
            <w:tcW w:w="144" w:type="pct"/>
          </w:tcPr>
          <w:p w14:paraId="65EC4D0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549A1B" w14:textId="30333B6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15,000</w:t>
            </w:r>
          </w:p>
        </w:tc>
        <w:tc>
          <w:tcPr>
            <w:tcW w:w="144" w:type="pct"/>
          </w:tcPr>
          <w:p w14:paraId="09A8C1FF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A27125A" w14:textId="54E856C2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15,000</w:t>
            </w:r>
          </w:p>
        </w:tc>
      </w:tr>
      <w:tr w:rsidR="00FD4F31" w:rsidRPr="004F409D" w14:paraId="7B40B76E" w14:textId="77777777" w:rsidTr="00D1766E">
        <w:tc>
          <w:tcPr>
            <w:tcW w:w="2160" w:type="pct"/>
          </w:tcPr>
          <w:p w14:paraId="3B9E973E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E1D0595" w14:textId="70553E9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53,000</w:t>
            </w:r>
          </w:p>
        </w:tc>
        <w:tc>
          <w:tcPr>
            <w:tcW w:w="144" w:type="pct"/>
          </w:tcPr>
          <w:p w14:paraId="4A6BF9B9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B580AD2" w14:textId="4CE9ABE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56,000</w:t>
            </w:r>
          </w:p>
        </w:tc>
        <w:tc>
          <w:tcPr>
            <w:tcW w:w="144" w:type="pct"/>
          </w:tcPr>
          <w:p w14:paraId="6BA3E13E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9050841" w14:textId="3B751E0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2,560,183</w:t>
            </w:r>
          </w:p>
        </w:tc>
        <w:tc>
          <w:tcPr>
            <w:tcW w:w="144" w:type="pct"/>
          </w:tcPr>
          <w:p w14:paraId="211A5B7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B3494E4" w14:textId="62E2C1D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2,375,683</w:t>
            </w:r>
          </w:p>
        </w:tc>
      </w:tr>
      <w:tr w:rsidR="00DD03A9" w:rsidRPr="004F409D" w14:paraId="49F8FCE7" w14:textId="77777777" w:rsidTr="00D1766E">
        <w:tc>
          <w:tcPr>
            <w:tcW w:w="2160" w:type="pct"/>
          </w:tcPr>
          <w:p w14:paraId="239B3135" w14:textId="77777777" w:rsidR="00DD03A9" w:rsidRPr="004F409D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13BB757B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19969E24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423D963B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4FB93664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0F6875D2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357CA473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09BD9B3C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D03A9" w:rsidRPr="004F409D" w14:paraId="3952B880" w14:textId="77777777" w:rsidTr="00D1766E">
        <w:trPr>
          <w:trHeight w:val="144"/>
        </w:trPr>
        <w:tc>
          <w:tcPr>
            <w:tcW w:w="2160" w:type="pct"/>
          </w:tcPr>
          <w:p w14:paraId="593A5FC9" w14:textId="77777777" w:rsidR="00DD03A9" w:rsidRPr="004F409D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621" w:type="pct"/>
          </w:tcPr>
          <w:p w14:paraId="2F79988F" w14:textId="77777777" w:rsidR="00DD03A9" w:rsidRPr="004F409D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6DE670F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24A4BB" w14:textId="77777777" w:rsidR="00DD03A9" w:rsidRPr="004F409D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D08490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77A27B5" w14:textId="77777777" w:rsidR="00DD03A9" w:rsidRPr="004F409D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45228B7" w14:textId="77777777" w:rsidR="00DD03A9" w:rsidRPr="004F409D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EF0DCC8" w14:textId="77777777" w:rsidR="00DD03A9" w:rsidRPr="004F409D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6DA5DAA7" w14:textId="77777777" w:rsidTr="00D1766E">
        <w:trPr>
          <w:trHeight w:val="144"/>
        </w:trPr>
        <w:tc>
          <w:tcPr>
            <w:tcW w:w="2160" w:type="pct"/>
          </w:tcPr>
          <w:p w14:paraId="357CEA28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142FCA57" w14:textId="4F85C5AA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8721BD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CA39FDD" w14:textId="58027A6C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C38AC1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2DC64B" w14:textId="4AEFA4B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692</w:t>
            </w:r>
            <w:r w:rsidR="005C7943"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="005C7943" w:rsidRPr="004F409D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0</w:t>
            </w:r>
          </w:p>
        </w:tc>
        <w:tc>
          <w:tcPr>
            <w:tcW w:w="144" w:type="pct"/>
          </w:tcPr>
          <w:p w14:paraId="381CF4F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9EEEA78" w14:textId="0806057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899,040</w:t>
            </w:r>
          </w:p>
        </w:tc>
      </w:tr>
      <w:tr w:rsidR="00FD4F31" w:rsidRPr="004F409D" w14:paraId="01E17D8B" w14:textId="77777777" w:rsidTr="00D1766E">
        <w:trPr>
          <w:trHeight w:val="144"/>
        </w:trPr>
        <w:tc>
          <w:tcPr>
            <w:tcW w:w="2160" w:type="pct"/>
          </w:tcPr>
          <w:p w14:paraId="0EC22970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9BC6F66" w14:textId="6A0C20A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12,139</w:t>
            </w:r>
          </w:p>
        </w:tc>
        <w:tc>
          <w:tcPr>
            <w:tcW w:w="144" w:type="pct"/>
          </w:tcPr>
          <w:p w14:paraId="5D0A815B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</w:tcPr>
          <w:p w14:paraId="77117013" w14:textId="5F7BD63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22,032</w:t>
            </w:r>
          </w:p>
        </w:tc>
        <w:tc>
          <w:tcPr>
            <w:tcW w:w="144" w:type="pct"/>
          </w:tcPr>
          <w:p w14:paraId="730577F1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3D7603F" w14:textId="2CD4F9D5" w:rsidR="00FD4F31" w:rsidRPr="004F409D" w:rsidRDefault="00FD4F31" w:rsidP="000B4B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89428ED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F2F659" w14:textId="52B509C5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D4F31" w:rsidRPr="004F409D" w14:paraId="46B4C5FE" w14:textId="77777777" w:rsidTr="00D1766E">
        <w:tc>
          <w:tcPr>
            <w:tcW w:w="2160" w:type="pct"/>
          </w:tcPr>
          <w:p w14:paraId="5DF08B58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701EA175" w14:textId="0644A56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12,139</w:t>
            </w:r>
          </w:p>
        </w:tc>
        <w:tc>
          <w:tcPr>
            <w:tcW w:w="144" w:type="pct"/>
          </w:tcPr>
          <w:p w14:paraId="6224F452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EBDE081" w14:textId="3BFD975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22,032</w:t>
            </w:r>
          </w:p>
        </w:tc>
        <w:tc>
          <w:tcPr>
            <w:tcW w:w="144" w:type="pct"/>
          </w:tcPr>
          <w:p w14:paraId="155A923A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87AFC" w14:textId="1E079B7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692</w:t>
            </w:r>
            <w:r w:rsidR="00284613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="005C7943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144" w:type="pct"/>
          </w:tcPr>
          <w:p w14:paraId="3082ED10" w14:textId="7777777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9CD5EA6" w14:textId="5DA6A68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899,040</w:t>
            </w:r>
          </w:p>
        </w:tc>
      </w:tr>
      <w:tr w:rsidR="00FD4F31" w:rsidRPr="004F409D" w14:paraId="3B10E69C" w14:textId="77777777" w:rsidTr="00D1766E">
        <w:tc>
          <w:tcPr>
            <w:tcW w:w="2160" w:type="pct"/>
          </w:tcPr>
          <w:p w14:paraId="201C8A40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01F07F16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2482D90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6089421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2783E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30FC503F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5A9F491E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BC4E1A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4F409D" w14:paraId="698EB0AB" w14:textId="77777777" w:rsidTr="00D1766E">
        <w:tc>
          <w:tcPr>
            <w:tcW w:w="2160" w:type="pct"/>
          </w:tcPr>
          <w:p w14:paraId="69AB914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</w:tcPr>
          <w:p w14:paraId="75F09A3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A5A33B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7F8CD6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4AC9E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1308CC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E96148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E9F1FA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186D28C4" w14:textId="77777777" w:rsidTr="00D1766E">
        <w:tc>
          <w:tcPr>
            <w:tcW w:w="2160" w:type="pct"/>
          </w:tcPr>
          <w:p w14:paraId="221C905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3CD991D3" w14:textId="7474501B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BC250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E5E539" w14:textId="742D6A7F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3978776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349CDA" w14:textId="0D5B71F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38,820</w:t>
            </w:r>
          </w:p>
        </w:tc>
        <w:tc>
          <w:tcPr>
            <w:tcW w:w="144" w:type="pct"/>
          </w:tcPr>
          <w:p w14:paraId="587208B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C57D85" w14:textId="5260B77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38,820</w:t>
            </w:r>
          </w:p>
        </w:tc>
      </w:tr>
      <w:tr w:rsidR="00FD4F31" w:rsidRPr="004F409D" w14:paraId="232D9FF7" w14:textId="77777777" w:rsidTr="00D1766E">
        <w:tc>
          <w:tcPr>
            <w:tcW w:w="2160" w:type="pct"/>
          </w:tcPr>
          <w:p w14:paraId="2EC1ABB0" w14:textId="618A649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56E45986" w14:textId="636AE92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4,451</w:t>
            </w:r>
          </w:p>
        </w:tc>
        <w:tc>
          <w:tcPr>
            <w:tcW w:w="144" w:type="pct"/>
          </w:tcPr>
          <w:p w14:paraId="114B5AA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2E24F08" w14:textId="3643A9B1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8,208</w:t>
            </w:r>
          </w:p>
        </w:tc>
        <w:tc>
          <w:tcPr>
            <w:tcW w:w="144" w:type="pct"/>
          </w:tcPr>
          <w:p w14:paraId="0EFE918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572143DA" w14:textId="5CD1CE5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1,463</w:t>
            </w:r>
          </w:p>
        </w:tc>
        <w:tc>
          <w:tcPr>
            <w:tcW w:w="144" w:type="pct"/>
          </w:tcPr>
          <w:p w14:paraId="3234E64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273E53A" w14:textId="5AC4CAB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1,663</w:t>
            </w:r>
          </w:p>
        </w:tc>
      </w:tr>
      <w:tr w:rsidR="00FD4F31" w:rsidRPr="004F409D" w14:paraId="2687801E" w14:textId="77777777" w:rsidTr="00D1766E">
        <w:tc>
          <w:tcPr>
            <w:tcW w:w="2160" w:type="pct"/>
          </w:tcPr>
          <w:p w14:paraId="285E7B8F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BB6D299" w14:textId="6BE4DFC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4,451</w:t>
            </w:r>
          </w:p>
        </w:tc>
        <w:tc>
          <w:tcPr>
            <w:tcW w:w="144" w:type="pct"/>
          </w:tcPr>
          <w:p w14:paraId="3FBA138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608BAA49" w14:textId="43F00CD3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8,208</w:t>
            </w:r>
          </w:p>
        </w:tc>
        <w:tc>
          <w:tcPr>
            <w:tcW w:w="144" w:type="pct"/>
          </w:tcPr>
          <w:p w14:paraId="69108B9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AC8B863" w14:textId="6B28DBC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40,283</w:t>
            </w:r>
          </w:p>
        </w:tc>
        <w:tc>
          <w:tcPr>
            <w:tcW w:w="144" w:type="pct"/>
          </w:tcPr>
          <w:p w14:paraId="41568A34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000B75F" w14:textId="6674894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40,483</w:t>
            </w:r>
          </w:p>
        </w:tc>
      </w:tr>
      <w:tr w:rsidR="00FD4F31" w:rsidRPr="004F409D" w14:paraId="1182085B" w14:textId="77777777" w:rsidTr="00D1766E">
        <w:tc>
          <w:tcPr>
            <w:tcW w:w="2160" w:type="pct"/>
          </w:tcPr>
          <w:p w14:paraId="374AD91D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4D77FBAF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EFF53BA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43BB04D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0E780D8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3C46B68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D4837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16C4A887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4F409D" w14:paraId="260376DB" w14:textId="77777777" w:rsidTr="00D1766E">
        <w:tc>
          <w:tcPr>
            <w:tcW w:w="2160" w:type="pct"/>
          </w:tcPr>
          <w:p w14:paraId="1547BE6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7C5FA81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CC0692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8FAFB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F54437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EACF33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BFA52C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D475E9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72E4A37E" w14:textId="77777777" w:rsidTr="00D1766E">
        <w:tc>
          <w:tcPr>
            <w:tcW w:w="2160" w:type="pct"/>
          </w:tcPr>
          <w:p w14:paraId="10D44956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3B0E110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5AF260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B5201F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422B93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27AA26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3B75EB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CB9E72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2F7BE43C" w14:textId="77777777" w:rsidTr="00D1766E">
        <w:tc>
          <w:tcPr>
            <w:tcW w:w="2160" w:type="pct"/>
          </w:tcPr>
          <w:p w14:paraId="5E99421D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388A473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BDA424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F2C591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363421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1EA575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624DA2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ED0E8B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53C78481" w14:textId="77777777" w:rsidTr="00D1766E">
        <w:tc>
          <w:tcPr>
            <w:tcW w:w="2160" w:type="pct"/>
          </w:tcPr>
          <w:p w14:paraId="44873F35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เจ้าหนี้การค้า</w:t>
            </w:r>
          </w:p>
        </w:tc>
        <w:tc>
          <w:tcPr>
            <w:tcW w:w="621" w:type="pct"/>
          </w:tcPr>
          <w:p w14:paraId="1390BE48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E0847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A464E1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62F0DD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33CFF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BF3504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E61AA1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5A8C9E0F" w14:textId="77777777" w:rsidTr="00D1766E">
        <w:tc>
          <w:tcPr>
            <w:tcW w:w="2160" w:type="pct"/>
          </w:tcPr>
          <w:p w14:paraId="283339A2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5036BD7D" w14:textId="611BEC89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F1042B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DD672A" w14:textId="5EF48BC0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CB7E9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C33F03" w14:textId="66A2301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168,927</w:t>
            </w:r>
          </w:p>
        </w:tc>
        <w:tc>
          <w:tcPr>
            <w:tcW w:w="144" w:type="pct"/>
          </w:tcPr>
          <w:p w14:paraId="3B555B1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4945BA5" w14:textId="2DB9D6D9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166,338</w:t>
            </w:r>
          </w:p>
        </w:tc>
      </w:tr>
      <w:tr w:rsidR="00FD4F31" w:rsidRPr="004F409D" w14:paraId="77578149" w14:textId="77777777" w:rsidTr="00D1766E">
        <w:tc>
          <w:tcPr>
            <w:tcW w:w="2160" w:type="pct"/>
          </w:tcPr>
          <w:p w14:paraId="5F988C7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7A51F4CA" w14:textId="4D741C1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</w:rPr>
              <w:t>6,996</w:t>
            </w:r>
          </w:p>
        </w:tc>
        <w:tc>
          <w:tcPr>
            <w:tcW w:w="144" w:type="pct"/>
          </w:tcPr>
          <w:p w14:paraId="3528ECB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E0EABCE" w14:textId="2D4ABCC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9,750</w:t>
            </w:r>
          </w:p>
        </w:tc>
        <w:tc>
          <w:tcPr>
            <w:tcW w:w="144" w:type="pct"/>
          </w:tcPr>
          <w:p w14:paraId="13E1F0E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E48DEF" w14:textId="2739A96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1,746</w:t>
            </w:r>
          </w:p>
        </w:tc>
        <w:tc>
          <w:tcPr>
            <w:tcW w:w="144" w:type="pct"/>
          </w:tcPr>
          <w:p w14:paraId="242601D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222E4F" w14:textId="2AE522E1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1,398</w:t>
            </w:r>
          </w:p>
        </w:tc>
      </w:tr>
      <w:tr w:rsidR="00FD4F31" w:rsidRPr="004F409D" w14:paraId="2D103923" w14:textId="77777777" w:rsidTr="00D1766E">
        <w:tc>
          <w:tcPr>
            <w:tcW w:w="2160" w:type="pct"/>
          </w:tcPr>
          <w:p w14:paraId="7307BFA2" w14:textId="294A383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0B4F9C45" w14:textId="3377E40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</w:rPr>
              <w:t>51,463</w:t>
            </w:r>
          </w:p>
        </w:tc>
        <w:tc>
          <w:tcPr>
            <w:tcW w:w="144" w:type="pct"/>
          </w:tcPr>
          <w:p w14:paraId="082AC4A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6BC62BDA" w14:textId="6D8D011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63,852</w:t>
            </w:r>
          </w:p>
        </w:tc>
        <w:tc>
          <w:tcPr>
            <w:tcW w:w="144" w:type="pct"/>
          </w:tcPr>
          <w:p w14:paraId="2C8D427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23B4A83" w14:textId="5570D10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49,084</w:t>
            </w:r>
          </w:p>
        </w:tc>
        <w:tc>
          <w:tcPr>
            <w:tcW w:w="144" w:type="pct"/>
          </w:tcPr>
          <w:p w14:paraId="77A64C6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1CE93FD" w14:textId="36A43757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54,886</w:t>
            </w:r>
          </w:p>
        </w:tc>
      </w:tr>
      <w:tr w:rsidR="00FD4F31" w:rsidRPr="004F409D" w14:paraId="4CEE42E9" w14:textId="77777777" w:rsidTr="00D1766E">
        <w:tc>
          <w:tcPr>
            <w:tcW w:w="2160" w:type="pct"/>
          </w:tcPr>
          <w:p w14:paraId="626CC097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12548A3" w14:textId="54EBE3F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</w:rPr>
              <w:t>58,459</w:t>
            </w:r>
          </w:p>
        </w:tc>
        <w:tc>
          <w:tcPr>
            <w:tcW w:w="144" w:type="pct"/>
          </w:tcPr>
          <w:p w14:paraId="0E60384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C5BFC4C" w14:textId="37A8FA4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73,602</w:t>
            </w:r>
          </w:p>
        </w:tc>
        <w:tc>
          <w:tcPr>
            <w:tcW w:w="144" w:type="pct"/>
          </w:tcPr>
          <w:p w14:paraId="0FEAC24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C2C8ECD" w14:textId="6896D2E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219,757</w:t>
            </w:r>
          </w:p>
        </w:tc>
        <w:tc>
          <w:tcPr>
            <w:tcW w:w="144" w:type="pct"/>
          </w:tcPr>
          <w:p w14:paraId="146F1E9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5F61773" w14:textId="32665D8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222,622</w:t>
            </w:r>
          </w:p>
        </w:tc>
      </w:tr>
      <w:tr w:rsidR="00FD4F31" w:rsidRPr="004F409D" w14:paraId="634C56B7" w14:textId="77777777" w:rsidTr="00D1766E">
        <w:tc>
          <w:tcPr>
            <w:tcW w:w="2160" w:type="pct"/>
          </w:tcPr>
          <w:p w14:paraId="6B89BDF5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1E494DA0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D33C312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45CF8279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44CD3C64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10929967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313CC6C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09963A6E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4F409D" w14:paraId="27E41EA4" w14:textId="77777777" w:rsidTr="00D1766E">
        <w:tc>
          <w:tcPr>
            <w:tcW w:w="2160" w:type="pct"/>
          </w:tcPr>
          <w:p w14:paraId="02A792A3" w14:textId="060BAE29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</w:tcPr>
          <w:p w14:paraId="71B116C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1C2FC6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58CF0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0A5B4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A5CFE5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C977034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8B8781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23E67B54" w14:textId="77777777" w:rsidTr="00D1766E">
        <w:tc>
          <w:tcPr>
            <w:tcW w:w="2160" w:type="pct"/>
          </w:tcPr>
          <w:p w14:paraId="12F54943" w14:textId="79CB2F61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7085698" w14:textId="20EF167F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5EEFB7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31831A" w14:textId="744C8EBD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27F873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730BBE" w14:textId="380CE30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49,985</w:t>
            </w:r>
          </w:p>
        </w:tc>
        <w:tc>
          <w:tcPr>
            <w:tcW w:w="144" w:type="pct"/>
          </w:tcPr>
          <w:p w14:paraId="75964BC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1E6876F" w14:textId="545427CB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58,492</w:t>
            </w:r>
          </w:p>
        </w:tc>
      </w:tr>
      <w:tr w:rsidR="00FD4F31" w:rsidRPr="004F409D" w14:paraId="26DD07D9" w14:textId="77777777" w:rsidTr="00D1766E">
        <w:tc>
          <w:tcPr>
            <w:tcW w:w="2160" w:type="pct"/>
          </w:tcPr>
          <w:p w14:paraId="75783EF5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211444DA" w14:textId="3B8769FE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678</w:t>
            </w:r>
          </w:p>
        </w:tc>
        <w:tc>
          <w:tcPr>
            <w:tcW w:w="144" w:type="pct"/>
          </w:tcPr>
          <w:p w14:paraId="21A21ED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384CD34" w14:textId="17004A46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30,737</w:t>
            </w:r>
          </w:p>
        </w:tc>
        <w:tc>
          <w:tcPr>
            <w:tcW w:w="144" w:type="pct"/>
          </w:tcPr>
          <w:p w14:paraId="78C13434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6FCB9CF" w14:textId="012E0CB1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328</w:t>
            </w:r>
          </w:p>
        </w:tc>
        <w:tc>
          <w:tcPr>
            <w:tcW w:w="144" w:type="pct"/>
          </w:tcPr>
          <w:p w14:paraId="48710B0C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C1A4D3" w14:textId="293A581C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107</w:t>
            </w:r>
          </w:p>
        </w:tc>
      </w:tr>
      <w:tr w:rsidR="00FD4F31" w:rsidRPr="004F409D" w14:paraId="2E26B8BA" w14:textId="77777777" w:rsidTr="00D1766E">
        <w:tc>
          <w:tcPr>
            <w:tcW w:w="2160" w:type="pct"/>
          </w:tcPr>
          <w:p w14:paraId="0882D778" w14:textId="104B06A2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E90BC96" w14:textId="3E52E4C4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</w:rPr>
              <w:t>72,795</w:t>
            </w:r>
          </w:p>
        </w:tc>
        <w:tc>
          <w:tcPr>
            <w:tcW w:w="144" w:type="pct"/>
          </w:tcPr>
          <w:p w14:paraId="319F7D7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E9E0AB0" w14:textId="7B836DD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86,799</w:t>
            </w:r>
          </w:p>
        </w:tc>
        <w:tc>
          <w:tcPr>
            <w:tcW w:w="144" w:type="pct"/>
          </w:tcPr>
          <w:p w14:paraId="200CD97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27FF16FA" w14:textId="7C19031A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17,246</w:t>
            </w:r>
          </w:p>
        </w:tc>
        <w:tc>
          <w:tcPr>
            <w:tcW w:w="144" w:type="pct"/>
          </w:tcPr>
          <w:p w14:paraId="00213483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4E84834" w14:textId="15A2C3BF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20,941</w:t>
            </w:r>
          </w:p>
        </w:tc>
      </w:tr>
      <w:tr w:rsidR="00FD4F31" w:rsidRPr="004F409D" w14:paraId="4808DBC1" w14:textId="77777777" w:rsidTr="00D1766E">
        <w:tc>
          <w:tcPr>
            <w:tcW w:w="2160" w:type="pct"/>
          </w:tcPr>
          <w:p w14:paraId="1E898481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1CAD191D" w14:textId="203C25E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73,473</w:t>
            </w:r>
          </w:p>
        </w:tc>
        <w:tc>
          <w:tcPr>
            <w:tcW w:w="144" w:type="pct"/>
          </w:tcPr>
          <w:p w14:paraId="37A9359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17ABE32" w14:textId="4848A830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117,536</w:t>
            </w:r>
          </w:p>
        </w:tc>
        <w:tc>
          <w:tcPr>
            <w:tcW w:w="144" w:type="pct"/>
          </w:tcPr>
          <w:p w14:paraId="0CDF6F2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72B8606B" w14:textId="26691A2C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67,559</w:t>
            </w:r>
          </w:p>
        </w:tc>
        <w:tc>
          <w:tcPr>
            <w:tcW w:w="144" w:type="pct"/>
          </w:tcPr>
          <w:p w14:paraId="2657D19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2119835" w14:textId="77D7288F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b/>
                <w:bCs/>
                <w:sz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79,540</w:t>
            </w:r>
          </w:p>
        </w:tc>
      </w:tr>
      <w:tr w:rsidR="00FD4F31" w:rsidRPr="004F409D" w14:paraId="76A0C1F3" w14:textId="77777777" w:rsidTr="00D1766E">
        <w:tc>
          <w:tcPr>
            <w:tcW w:w="2160" w:type="pct"/>
          </w:tcPr>
          <w:p w14:paraId="16E3654A" w14:textId="1B893BCE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2CB18A1F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0C909E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2714D092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4923C57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5921C480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7C35BE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5B26B2A8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4F409D" w14:paraId="714F8FCD" w14:textId="77777777" w:rsidTr="00D1766E">
        <w:tc>
          <w:tcPr>
            <w:tcW w:w="2160" w:type="pct"/>
          </w:tcPr>
          <w:p w14:paraId="103D8F33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621" w:type="pct"/>
          </w:tcPr>
          <w:p w14:paraId="24AB5E3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D4915E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7DB11A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41AE88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4D14FF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F608F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5C352E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55C593AD" w14:textId="77777777" w:rsidTr="00D1766E">
        <w:tc>
          <w:tcPr>
            <w:tcW w:w="2160" w:type="pct"/>
          </w:tcPr>
          <w:p w14:paraId="0750FC96" w14:textId="600B7233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48F6C7AE" w14:textId="3228F448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3E57391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365A96" w14:textId="68303B41" w:rsidR="00FD4F31" w:rsidRPr="004F409D" w:rsidRDefault="00FD4F31" w:rsidP="00FD4F3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73DF28D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E8EDEB2" w14:textId="1D5E294C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118,074</w:t>
            </w:r>
          </w:p>
        </w:tc>
        <w:tc>
          <w:tcPr>
            <w:tcW w:w="144" w:type="pct"/>
          </w:tcPr>
          <w:p w14:paraId="3A02137A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B20DBA" w14:textId="52830C06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D4F31" w:rsidRPr="004F409D" w14:paraId="7AB1F12A" w14:textId="77777777" w:rsidTr="00D1766E">
        <w:tc>
          <w:tcPr>
            <w:tcW w:w="2160" w:type="pct"/>
          </w:tcPr>
          <w:p w14:paraId="718DD486" w14:textId="31DD991D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691EFE81" w14:textId="1D47AA28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16955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2E6D36AE" w14:textId="72BCA5E3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12,336</w:t>
            </w:r>
          </w:p>
        </w:tc>
        <w:tc>
          <w:tcPr>
            <w:tcW w:w="144" w:type="pct"/>
          </w:tcPr>
          <w:p w14:paraId="2ED76A88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91EBB86" w14:textId="4A34F165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B0CCE88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55C22DA" w14:textId="46B5DB1C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D4F31" w:rsidRPr="004F409D" w14:paraId="764FDF1E" w14:textId="77777777" w:rsidTr="00D1766E">
        <w:tc>
          <w:tcPr>
            <w:tcW w:w="2160" w:type="pct"/>
          </w:tcPr>
          <w:p w14:paraId="177DCEA6" w14:textId="2417186B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506D697B" w14:textId="2510952B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10746FD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DF39B57" w14:textId="4D85C7DD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12,336</w:t>
            </w:r>
          </w:p>
        </w:tc>
        <w:tc>
          <w:tcPr>
            <w:tcW w:w="144" w:type="pct"/>
          </w:tcPr>
          <w:p w14:paraId="659B4BB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1B3C582" w14:textId="2051422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118,074</w:t>
            </w:r>
          </w:p>
        </w:tc>
        <w:tc>
          <w:tcPr>
            <w:tcW w:w="144" w:type="pct"/>
          </w:tcPr>
          <w:p w14:paraId="38ACB78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509DC28" w14:textId="4F7D806B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FD4F31" w:rsidRPr="004F409D" w14:paraId="1FF42DC2" w14:textId="77777777" w:rsidTr="00B82D0C">
        <w:tc>
          <w:tcPr>
            <w:tcW w:w="2160" w:type="pct"/>
          </w:tcPr>
          <w:p w14:paraId="18771E9C" w14:textId="7F64089C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2CDDFAE6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AEF142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E6259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83DF05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3B3B69" w14:textId="55653F68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A630F3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54CD780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3B38F9A4" w14:textId="77777777" w:rsidTr="00B82D0C">
        <w:tc>
          <w:tcPr>
            <w:tcW w:w="2160" w:type="pct"/>
          </w:tcPr>
          <w:p w14:paraId="05BD0803" w14:textId="3BAB50AB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เงินกู้ยืมระยะยาว</w:t>
            </w:r>
          </w:p>
        </w:tc>
        <w:tc>
          <w:tcPr>
            <w:tcW w:w="621" w:type="pct"/>
          </w:tcPr>
          <w:p w14:paraId="3FE90ED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AEC21D4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FDAB148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3D00D5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F9BC77F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64142A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0A5FF1E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4F409D" w14:paraId="7D1F110F" w14:textId="77777777" w:rsidTr="00B82D0C">
        <w:tc>
          <w:tcPr>
            <w:tcW w:w="2160" w:type="pct"/>
          </w:tcPr>
          <w:p w14:paraId="7EA14B65" w14:textId="52A84BF0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CD66053" w14:textId="3AF54AF0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73A02B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7878AB7" w14:textId="532B63A9" w:rsidR="00FD4F31" w:rsidRPr="004F409D" w:rsidRDefault="00FD4F31" w:rsidP="00FD4F31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5E14C9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F44534F" w14:textId="429B3F3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150,000</w:t>
            </w:r>
          </w:p>
        </w:tc>
        <w:tc>
          <w:tcPr>
            <w:tcW w:w="144" w:type="pct"/>
          </w:tcPr>
          <w:p w14:paraId="7B3CF3B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5E6A40" w14:textId="732D349E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8"/>
              </w:rPr>
              <w:t>177,000</w:t>
            </w:r>
          </w:p>
        </w:tc>
      </w:tr>
      <w:tr w:rsidR="00FD4F31" w:rsidRPr="004F409D" w14:paraId="41879025" w14:textId="77777777" w:rsidTr="00B82D0C">
        <w:tc>
          <w:tcPr>
            <w:tcW w:w="2160" w:type="pct"/>
          </w:tcPr>
          <w:p w14:paraId="758C2073" w14:textId="26C4E0AA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BC5C5BA" w14:textId="284899C5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0D3F446B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F307A29" w14:textId="222EA6DF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4" w:type="pct"/>
          </w:tcPr>
          <w:p w14:paraId="11CB6711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33DA76E" w14:textId="72C489B5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2F4CFFE7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8020BB2" w14:textId="57AE5560" w:rsidR="00FD4F31" w:rsidRPr="004F409D" w:rsidRDefault="00FD4F31" w:rsidP="00FD4F3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D4F31" w:rsidRPr="004F409D" w14:paraId="1EC5882D" w14:textId="77777777" w:rsidTr="00D1766E">
        <w:tc>
          <w:tcPr>
            <w:tcW w:w="2160" w:type="pct"/>
          </w:tcPr>
          <w:p w14:paraId="08B1A52D" w14:textId="77777777" w:rsidR="00FD4F31" w:rsidRPr="004F409D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221A58A3" w14:textId="560E313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67C71BE9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C86AA69" w14:textId="10E68822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4" w:type="pct"/>
          </w:tcPr>
          <w:p w14:paraId="35446625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C0F77C7" w14:textId="77013CF7" w:rsidR="00FD4F31" w:rsidRPr="004F409D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150,000</w:t>
            </w:r>
          </w:p>
        </w:tc>
        <w:tc>
          <w:tcPr>
            <w:tcW w:w="144" w:type="pct"/>
          </w:tcPr>
          <w:p w14:paraId="1872DB12" w14:textId="77777777" w:rsidR="00FD4F31" w:rsidRPr="004F409D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94B09D9" w14:textId="05C438FE" w:rsidR="00FD4F31" w:rsidRPr="004F409D" w:rsidRDefault="00FD4F31" w:rsidP="00FD4F3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="Angsana New" w:hAnsi="Angsana New" w:cs="Angsana New"/>
                <w:b/>
                <w:bCs/>
                <w:sz w:val="28"/>
              </w:rPr>
              <w:t>177,000</w:t>
            </w:r>
          </w:p>
        </w:tc>
      </w:tr>
    </w:tbl>
    <w:p w14:paraId="36F3DFE7" w14:textId="38F74358" w:rsidR="001B7E85" w:rsidRPr="004F409D" w:rsidRDefault="001B7E85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6FD246E" w14:textId="0B8B8A83" w:rsidR="000E7243" w:rsidRPr="004F409D" w:rsidRDefault="00A8737A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สัญญาสำคัญที่ทำกับบุคคลหรือกิจการที่เกี่ยวข้องกัน</w:t>
      </w:r>
    </w:p>
    <w:p w14:paraId="034D792B" w14:textId="4E2E153A" w:rsidR="004834E1" w:rsidRPr="004F409D" w:rsidRDefault="004834E1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2F38D20" w14:textId="77777777" w:rsidR="00970BDC" w:rsidRPr="004F409D" w:rsidRDefault="00970BDC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6479F996" w14:textId="77777777" w:rsidR="00970BDC" w:rsidRPr="004F409D" w:rsidRDefault="00970BDC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1AB6F18" w14:textId="714146AB" w:rsidR="00FD4F31" w:rsidRPr="004F409D" w:rsidRDefault="00FD4F31" w:rsidP="00FD4F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2569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บริษัทมีการให้เงินกู้ยืมระยะสั้นแก่บริษัทย่อยหลายแห่งเป็นตั๋วสัญญาใช้เงินหลายฉบับ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335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1.58 </w:t>
      </w:r>
      <w:r w:rsidR="00120947" w:rsidRPr="004F409D">
        <w:rPr>
          <w:rFonts w:asciiTheme="majorBidi" w:hAnsiTheme="majorBidi" w:cstheme="majorBidi"/>
          <w:sz w:val="28"/>
          <w:szCs w:val="28"/>
        </w:rPr>
        <w:t>-</w:t>
      </w:r>
      <w:r w:rsidRPr="004F409D">
        <w:rPr>
          <w:rFonts w:asciiTheme="majorBidi" w:hAnsiTheme="majorBidi" w:cstheme="majorBidi"/>
          <w:sz w:val="28"/>
          <w:szCs w:val="28"/>
        </w:rPr>
        <w:t xml:space="preserve"> 4.6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1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ปี</w:t>
      </w:r>
    </w:p>
    <w:p w14:paraId="45040528" w14:textId="3ADA2A65" w:rsidR="0024109F" w:rsidRPr="004F409D" w:rsidRDefault="0024109F" w:rsidP="002410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</w:rPr>
        <w:br w:type="page"/>
      </w:r>
    </w:p>
    <w:p w14:paraId="3C4AB3BE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lastRenderedPageBreak/>
        <w:t>เงินกู้ยืมระยะสั้น</w:t>
      </w:r>
    </w:p>
    <w:p w14:paraId="602ABD8A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</w:pPr>
    </w:p>
    <w:p w14:paraId="2C290251" w14:textId="13DF8BB0" w:rsidR="005C7943" w:rsidRPr="004F409D" w:rsidRDefault="00783768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บริษัทมีเงินกู้ยืมระยะสั้นกับบริษัทย่อยหลายแห่ง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118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br/>
        <w:t>1.6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และมีกำหนดชำระคืนภายในเดือนเมษายน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2569</w:t>
      </w:r>
    </w:p>
    <w:p w14:paraId="30A15211" w14:textId="77777777" w:rsidR="00783768" w:rsidRPr="004F409D" w:rsidRDefault="00783768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7EAEB18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สัญญาเช่าพื้นที่จอดรถ</w:t>
      </w:r>
    </w:p>
    <w:p w14:paraId="6A49EEDA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15D1A0E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4F409D">
        <w:rPr>
          <w:rFonts w:asciiTheme="majorBidi" w:hAnsiTheme="majorBidi" w:cstheme="majorBidi"/>
          <w:sz w:val="28"/>
          <w:szCs w:val="28"/>
        </w:rPr>
        <w:t xml:space="preserve"> 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Pr="004F409D">
        <w:rPr>
          <w:rFonts w:asciiTheme="majorBidi" w:hAnsiTheme="majorBidi" w:cstheme="majorBidi"/>
          <w:sz w:val="28"/>
          <w:szCs w:val="28"/>
        </w:rPr>
        <w:t xml:space="preserve"> 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4F409D">
        <w:rPr>
          <w:rFonts w:asciiTheme="majorBidi" w:hAnsiTheme="majorBidi" w:cstheme="majorBidi"/>
          <w:sz w:val="28"/>
          <w:szCs w:val="28"/>
        </w:rPr>
        <w:t xml:space="preserve"> 0.34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5BBD6466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BC18AAE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4F409D">
        <w:rPr>
          <w:rFonts w:asciiTheme="majorBidi" w:hAnsiTheme="majorBidi" w:cstheme="majorBidi"/>
          <w:sz w:val="28"/>
          <w:szCs w:val="28"/>
        </w:rPr>
        <w:t xml:space="preserve"> 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4F409D">
        <w:rPr>
          <w:rFonts w:asciiTheme="majorBidi" w:hAnsiTheme="majorBidi" w:cstheme="majorBidi"/>
          <w:sz w:val="28"/>
          <w:szCs w:val="28"/>
        </w:rPr>
        <w:t xml:space="preserve"> 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4F409D">
        <w:rPr>
          <w:rFonts w:asciiTheme="majorBidi" w:hAnsiTheme="majorBidi" w:cstheme="majorBidi"/>
          <w:sz w:val="28"/>
          <w:szCs w:val="28"/>
        </w:rPr>
        <w:t xml:space="preserve"> 0.33</w:t>
      </w:r>
      <w:r w:rsidRPr="004F409D">
        <w:rPr>
          <w:rFonts w:asciiTheme="majorBidi" w:hAnsiTheme="majorBidi" w:cstheme="majorBidi"/>
          <w:sz w:val="28"/>
          <w:szCs w:val="28"/>
          <w:cs/>
        </w:rPr>
        <w:br/>
        <w:t>ล้านบาท</w:t>
      </w:r>
    </w:p>
    <w:p w14:paraId="1AF1DEB9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BFA2ACF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สัญญาเช่าสำนักงาน คลังสินค้าและการให้บริการ </w:t>
      </w:r>
    </w:p>
    <w:p w14:paraId="4015DDD1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7492B9A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4F409D">
        <w:rPr>
          <w:rFonts w:asciiTheme="majorBidi" w:hAnsiTheme="majorBidi" w:cstheme="majorBidi"/>
          <w:sz w:val="28"/>
          <w:szCs w:val="28"/>
        </w:rPr>
        <w:t>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 </w:t>
      </w:r>
      <w:r w:rsidRPr="004F409D">
        <w:rPr>
          <w:rFonts w:asciiTheme="majorBidi" w:hAnsiTheme="majorBidi" w:cstheme="majorBidi"/>
          <w:sz w:val="28"/>
          <w:szCs w:val="28"/>
        </w:rPr>
        <w:br/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Pr="004F409D">
        <w:rPr>
          <w:rFonts w:asciiTheme="majorBidi" w:hAnsiTheme="majorBidi" w:cstheme="majorBidi"/>
          <w:sz w:val="28"/>
          <w:szCs w:val="28"/>
        </w:rPr>
        <w:t>0</w:t>
      </w:r>
      <w:r w:rsidRPr="004F409D">
        <w:rPr>
          <w:rFonts w:asciiTheme="majorBidi" w:hAnsiTheme="majorBidi" w:cstheme="majorBidi"/>
          <w:sz w:val="28"/>
          <w:szCs w:val="28"/>
          <w:cs/>
        </w:rPr>
        <w:t>.</w:t>
      </w:r>
      <w:r w:rsidRPr="004F409D">
        <w:rPr>
          <w:rFonts w:asciiTheme="majorBidi" w:hAnsiTheme="majorBidi" w:cstheme="majorBidi"/>
          <w:sz w:val="28"/>
          <w:szCs w:val="28"/>
        </w:rPr>
        <w:t xml:space="preserve">01 </w:t>
      </w:r>
      <w:r w:rsidRPr="004F409D">
        <w:rPr>
          <w:rFonts w:asciiTheme="majorBidi" w:hAnsiTheme="majorBidi" w:cstheme="majorBidi"/>
          <w:sz w:val="28"/>
          <w:szCs w:val="28"/>
          <w:cs/>
        </w:rPr>
        <w:t>-</w:t>
      </w:r>
      <w:r w:rsidRPr="004F409D">
        <w:rPr>
          <w:rFonts w:asciiTheme="majorBidi" w:hAnsiTheme="majorBidi" w:cstheme="majorBidi"/>
          <w:sz w:val="28"/>
          <w:szCs w:val="28"/>
        </w:rPr>
        <w:t xml:space="preserve"> 3</w:t>
      </w:r>
      <w:r w:rsidRPr="004F409D">
        <w:rPr>
          <w:rFonts w:asciiTheme="majorBidi" w:hAnsiTheme="majorBidi" w:cstheme="majorBidi"/>
          <w:sz w:val="28"/>
          <w:szCs w:val="28"/>
          <w:cs/>
        </w:rPr>
        <w:t>.</w:t>
      </w:r>
      <w:r w:rsidRPr="004F409D">
        <w:rPr>
          <w:rFonts w:asciiTheme="majorBidi" w:hAnsiTheme="majorBidi" w:cstheme="majorBidi"/>
          <w:sz w:val="28"/>
          <w:szCs w:val="28"/>
        </w:rPr>
        <w:t xml:space="preserve">85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ล้านบาท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มีกำหนดระยะเวลาเช่า </w:t>
      </w:r>
      <w:r w:rsidRPr="004F409D">
        <w:rPr>
          <w:rFonts w:asciiTheme="majorBidi" w:hAnsiTheme="majorBidi" w:cstheme="majorBidi"/>
          <w:sz w:val="28"/>
          <w:szCs w:val="28"/>
        </w:rPr>
        <w:t>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170BAAB6" w14:textId="35A0CE40" w:rsidR="00EC3B33" w:rsidRPr="004F409D" w:rsidRDefault="00EC3B33" w:rsidP="00EC3B33">
      <w:pPr>
        <w:rPr>
          <w:rFonts w:cstheme="minorBidi"/>
        </w:rPr>
      </w:pPr>
    </w:p>
    <w:p w14:paraId="6AD15F43" w14:textId="77777777" w:rsidR="00AC0158" w:rsidRPr="004F409D" w:rsidRDefault="00AC0158" w:rsidP="00EC3B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  <w:sectPr w:rsidR="00AC0158" w:rsidRPr="004F409D" w:rsidSect="00742019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5"/>
          <w:cols w:space="720"/>
          <w:docGrid w:linePitch="360"/>
        </w:sectPr>
      </w:pPr>
    </w:p>
    <w:p w14:paraId="29A7B472" w14:textId="7CF967DA" w:rsidR="003E7D6E" w:rsidRPr="004F409D" w:rsidRDefault="003E7D6E" w:rsidP="00D8492F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4F409D"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5E9837DB" wp14:editId="4EB6A5DB">
            <wp:simplePos x="0" y="0"/>
            <wp:positionH relativeFrom="column">
              <wp:posOffset>-32164</wp:posOffset>
            </wp:positionH>
            <wp:positionV relativeFrom="paragraph">
              <wp:posOffset>95885</wp:posOffset>
            </wp:positionV>
            <wp:extent cx="9239416" cy="5655555"/>
            <wp:effectExtent l="0" t="0" r="0" b="2540"/>
            <wp:wrapNone/>
            <wp:docPr id="9860148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416" cy="5655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714"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เงินลงทุนในบริษัทร่วมและการร่วมค้า</w:t>
      </w:r>
      <w:r w:rsidR="004A5F49" w:rsidRPr="004F409D">
        <w:rPr>
          <w:noProof/>
        </w:rPr>
        <w:t xml:space="preserve"> </w:t>
      </w:r>
    </w:p>
    <w:p w14:paraId="67721E9F" w14:textId="762B7A22" w:rsidR="004A5F49" w:rsidRPr="004F409D" w:rsidRDefault="004A5F49" w:rsidP="00D8492F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tbl>
      <w:tblPr>
        <w:tblW w:w="14157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960"/>
        <w:gridCol w:w="1080"/>
        <w:gridCol w:w="900"/>
        <w:gridCol w:w="180"/>
        <w:gridCol w:w="810"/>
        <w:gridCol w:w="1350"/>
        <w:gridCol w:w="180"/>
        <w:gridCol w:w="1314"/>
        <w:gridCol w:w="181"/>
        <w:gridCol w:w="935"/>
        <w:gridCol w:w="180"/>
        <w:gridCol w:w="900"/>
        <w:gridCol w:w="180"/>
        <w:gridCol w:w="927"/>
        <w:gridCol w:w="180"/>
        <w:gridCol w:w="900"/>
      </w:tblGrid>
      <w:tr w:rsidR="0068140E" w:rsidRPr="004F409D" w14:paraId="54437F7F" w14:textId="77777777" w:rsidTr="00515786">
        <w:trPr>
          <w:cantSplit/>
          <w:trHeight w:val="20"/>
        </w:trPr>
        <w:tc>
          <w:tcPr>
            <w:tcW w:w="3960" w:type="dxa"/>
          </w:tcPr>
          <w:p w14:paraId="4C0307DE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2B51BBD9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9A03265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1BA403C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313EF4DF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5744D5E5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6CE8597" w14:textId="77777777" w:rsidR="004A5F49" w:rsidRPr="004F409D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BE7ABB3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41B2D48F" w14:textId="77777777" w:rsidR="004A5F49" w:rsidRPr="004F409D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04914653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68140E" w:rsidRPr="004F409D" w14:paraId="3D5E4393" w14:textId="77777777" w:rsidTr="00515786">
        <w:trPr>
          <w:cantSplit/>
          <w:trHeight w:val="20"/>
        </w:trPr>
        <w:tc>
          <w:tcPr>
            <w:tcW w:w="3960" w:type="dxa"/>
          </w:tcPr>
          <w:p w14:paraId="3C7EFE75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 w:val="restart"/>
          </w:tcPr>
          <w:p w14:paraId="6EF4A7BE" w14:textId="77777777" w:rsidR="004A5F49" w:rsidRPr="004F409D" w:rsidRDefault="004A5F49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890" w:type="dxa"/>
            <w:gridSpan w:val="3"/>
          </w:tcPr>
          <w:p w14:paraId="3AD40AAD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3AA62FD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844" w:type="dxa"/>
            <w:gridSpan w:val="3"/>
            <w:vAlign w:val="bottom"/>
          </w:tcPr>
          <w:p w14:paraId="6AA48370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44533F85" w14:textId="77777777" w:rsidR="004A5F49" w:rsidRPr="004F409D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15" w:type="dxa"/>
            <w:gridSpan w:val="3"/>
            <w:vAlign w:val="bottom"/>
          </w:tcPr>
          <w:p w14:paraId="48B8B75E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15F7A1F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07" w:type="dxa"/>
            <w:gridSpan w:val="3"/>
            <w:vAlign w:val="bottom"/>
          </w:tcPr>
          <w:p w14:paraId="76DCE375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30EE46F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68140E" w:rsidRPr="004F409D" w14:paraId="16B11CCA" w14:textId="77777777" w:rsidTr="00515786">
        <w:trPr>
          <w:cantSplit/>
          <w:trHeight w:val="225"/>
        </w:trPr>
        <w:tc>
          <w:tcPr>
            <w:tcW w:w="3960" w:type="dxa"/>
          </w:tcPr>
          <w:p w14:paraId="645342A8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/>
          </w:tcPr>
          <w:p w14:paraId="69310237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182EFA5C" w14:textId="2DEE670F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D4750FF" w14:textId="4494E4A4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13FB1B9C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35EE267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203BC6" w14:textId="0140B27B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350" w:type="dxa"/>
          </w:tcPr>
          <w:p w14:paraId="649B87C1" w14:textId="13C11364" w:rsidR="00E04838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07D43952" w14:textId="693ADF3A" w:rsidR="004A5F49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73A7A107" w14:textId="77777777" w:rsidR="004A5F49" w:rsidRPr="004F409D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14" w:type="dxa"/>
          </w:tcPr>
          <w:p w14:paraId="00D98A20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494956A" w14:textId="20F4BA75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  <w:vAlign w:val="bottom"/>
          </w:tcPr>
          <w:p w14:paraId="4334C84B" w14:textId="77777777" w:rsidR="004A5F49" w:rsidRPr="004F409D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35" w:type="dxa"/>
          </w:tcPr>
          <w:p w14:paraId="79C6F52A" w14:textId="4DE6CB12" w:rsidR="00E04838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A970DA9" w14:textId="1FEA00D0" w:rsidR="004A5F49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0FF3FB84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1E04B8D1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632F6CE" w14:textId="4A3D602E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  <w:vAlign w:val="bottom"/>
          </w:tcPr>
          <w:p w14:paraId="5C32FE3F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27" w:type="dxa"/>
          </w:tcPr>
          <w:p w14:paraId="13BEC04E" w14:textId="44CDF52E" w:rsidR="00E04838" w:rsidRPr="004F409D" w:rsidRDefault="00970BDC" w:rsidP="004F3F0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0173B59" w14:textId="4FFA3B79" w:rsidR="004A5F49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264CB2E1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67772AA4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ABCBAA" w14:textId="1AF9A8BB" w:rsidR="004A5F49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68140E" w:rsidRPr="004F409D" w14:paraId="0907C881" w14:textId="77777777" w:rsidTr="00515786">
        <w:trPr>
          <w:cantSplit/>
          <w:trHeight w:val="20"/>
        </w:trPr>
        <w:tc>
          <w:tcPr>
            <w:tcW w:w="3960" w:type="dxa"/>
          </w:tcPr>
          <w:p w14:paraId="23AA37AB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54265D22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890" w:type="dxa"/>
            <w:gridSpan w:val="3"/>
          </w:tcPr>
          <w:p w14:paraId="5ECFBC2A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844" w:type="dxa"/>
            <w:gridSpan w:val="3"/>
          </w:tcPr>
          <w:p w14:paraId="627276CA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C4413EC" w14:textId="77777777" w:rsidR="004A5F49" w:rsidRPr="004F409D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3ABD3E32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68140E" w:rsidRPr="004F409D" w14:paraId="37678686" w14:textId="77777777" w:rsidTr="00515786">
        <w:trPr>
          <w:cantSplit/>
          <w:trHeight w:val="20"/>
        </w:trPr>
        <w:tc>
          <w:tcPr>
            <w:tcW w:w="3960" w:type="dxa"/>
          </w:tcPr>
          <w:p w14:paraId="0AA3A328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42B6E20A" w14:textId="77777777" w:rsidR="004A5F49" w:rsidRPr="004F409D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D0A6F6C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461819E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7BB635C7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183A1A04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804D5B6" w14:textId="77777777" w:rsidR="004A5F49" w:rsidRPr="004F409D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C875AD1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2FB3EA81" w14:textId="77777777" w:rsidR="004A5F49" w:rsidRPr="004F409D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243823E4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8C5B12E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32AF2E5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51B53C71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27" w:type="dxa"/>
          </w:tcPr>
          <w:p w14:paraId="30DCA1A1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B316A84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D0194D" w14:textId="77777777" w:rsidR="004A5F49" w:rsidRPr="004F409D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456EA6" w:rsidRPr="004F409D" w14:paraId="25FA7CEF" w14:textId="77777777" w:rsidTr="00515786">
        <w:trPr>
          <w:cantSplit/>
          <w:trHeight w:val="20"/>
        </w:trPr>
        <w:tc>
          <w:tcPr>
            <w:tcW w:w="3960" w:type="dxa"/>
          </w:tcPr>
          <w:p w14:paraId="19A09D92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Naga Movers Ltd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</w:p>
        </w:tc>
        <w:tc>
          <w:tcPr>
            <w:tcW w:w="1080" w:type="dxa"/>
          </w:tcPr>
          <w:p w14:paraId="41C9AA2E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70926CC4" w14:textId="34BC04A5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3C63950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53596198" w14:textId="77D5D0C1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2701F091" w14:textId="3FD2D7E1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1076B72E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355E24A5" w14:textId="6AA75C49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77B0ABF9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C26E16" w14:textId="4A8C1F5F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71061AE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2440D9B" w14:textId="550F6CCE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57CAB19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160B2C12" w14:textId="6B10BE3A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 w:hint="cs"/>
                <w:sz w:val="23"/>
                <w:szCs w:val="23"/>
                <w:cs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,577</w:t>
            </w:r>
          </w:p>
        </w:tc>
        <w:tc>
          <w:tcPr>
            <w:tcW w:w="180" w:type="dxa"/>
          </w:tcPr>
          <w:p w14:paraId="45A675F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E07A2BA" w14:textId="7522A101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,942</w:t>
            </w:r>
          </w:p>
        </w:tc>
      </w:tr>
      <w:tr w:rsidR="00456EA6" w:rsidRPr="004F409D" w14:paraId="34A1EE78" w14:textId="77777777" w:rsidTr="00515786">
        <w:trPr>
          <w:cantSplit/>
          <w:trHeight w:val="20"/>
        </w:trPr>
        <w:tc>
          <w:tcPr>
            <w:tcW w:w="3960" w:type="dxa"/>
          </w:tcPr>
          <w:p w14:paraId="7439B81D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Naga Movers, LDA </w:t>
            </w:r>
          </w:p>
        </w:tc>
        <w:tc>
          <w:tcPr>
            <w:tcW w:w="1080" w:type="dxa"/>
          </w:tcPr>
          <w:p w14:paraId="655927D2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ติมอร์ตะวันออก</w:t>
            </w:r>
          </w:p>
        </w:tc>
        <w:tc>
          <w:tcPr>
            <w:tcW w:w="900" w:type="dxa"/>
          </w:tcPr>
          <w:p w14:paraId="0D1F2148" w14:textId="2C0AF1FA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7E4C8F2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26A5C61D" w14:textId="53590658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6F821E0F" w14:textId="16B09D5F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6DC81158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F4E4C63" w14:textId="318C3A42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69D54FB3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75F68C9" w14:textId="7C9C606E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43A9E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8DAF12B" w14:textId="4BCDFCC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62D310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44801DB" w14:textId="7C5EA1FD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9,409</w:t>
            </w:r>
          </w:p>
        </w:tc>
        <w:tc>
          <w:tcPr>
            <w:tcW w:w="180" w:type="dxa"/>
          </w:tcPr>
          <w:p w14:paraId="597BD765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F03174D" w14:textId="4C87897D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8,954</w:t>
            </w:r>
          </w:p>
        </w:tc>
      </w:tr>
      <w:tr w:rsidR="00456EA6" w:rsidRPr="004F409D" w14:paraId="6EA74A4F" w14:textId="77777777" w:rsidTr="00515786">
        <w:trPr>
          <w:cantSplit/>
          <w:trHeight w:val="20"/>
        </w:trPr>
        <w:tc>
          <w:tcPr>
            <w:tcW w:w="3960" w:type="dxa"/>
          </w:tcPr>
          <w:p w14:paraId="76D4E084" w14:textId="3B2E9068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</w:p>
        </w:tc>
        <w:tc>
          <w:tcPr>
            <w:tcW w:w="1080" w:type="dxa"/>
          </w:tcPr>
          <w:p w14:paraId="690A2578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1AF1B998" w14:textId="3AF1DAF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4669AFE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0027274F" w14:textId="77F9D2F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350" w:type="dxa"/>
            <w:vAlign w:val="bottom"/>
          </w:tcPr>
          <w:p w14:paraId="791BAAAF" w14:textId="1091F5B2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35,938</w:t>
            </w:r>
          </w:p>
        </w:tc>
        <w:tc>
          <w:tcPr>
            <w:tcW w:w="180" w:type="dxa"/>
          </w:tcPr>
          <w:p w14:paraId="356FE321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0692BE7" w14:textId="6BA3B25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35,938</w:t>
            </w:r>
          </w:p>
        </w:tc>
        <w:tc>
          <w:tcPr>
            <w:tcW w:w="181" w:type="dxa"/>
          </w:tcPr>
          <w:p w14:paraId="7DC5F842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</w:tcPr>
          <w:p w14:paraId="47F54BC5" w14:textId="162C471C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8689AB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69096FE3" w14:textId="5BF50DE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A1639B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51A82CDF" w14:textId="350ED16D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34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529</w:t>
            </w:r>
          </w:p>
        </w:tc>
        <w:tc>
          <w:tcPr>
            <w:tcW w:w="180" w:type="dxa"/>
          </w:tcPr>
          <w:p w14:paraId="3BCE38D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1DDE27BD" w14:textId="068FF4A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326,988</w:t>
            </w:r>
          </w:p>
        </w:tc>
      </w:tr>
      <w:tr w:rsidR="00456EA6" w:rsidRPr="004F409D" w14:paraId="08470CD4" w14:textId="77777777" w:rsidTr="00515786">
        <w:trPr>
          <w:cantSplit/>
          <w:trHeight w:val="20"/>
        </w:trPr>
        <w:tc>
          <w:tcPr>
            <w:tcW w:w="3960" w:type="dxa"/>
          </w:tcPr>
          <w:p w14:paraId="3AE8F3C5" w14:textId="281F949B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</w:rPr>
              <w:t>Bok Seng PPSEZ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</w:rPr>
              <w:t>Dry Port Co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</w:rPr>
              <w:t>,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</w:rPr>
              <w:t>Ltd</w:t>
            </w:r>
            <w:r w:rsidRPr="004F409D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49200109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55C0274C" w14:textId="6B69F2B8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7B07E54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1913E3D" w14:textId="304CEB1B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4C0D990E" w14:textId="4A8B5946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10,500</w:t>
            </w:r>
          </w:p>
        </w:tc>
        <w:tc>
          <w:tcPr>
            <w:tcW w:w="180" w:type="dxa"/>
          </w:tcPr>
          <w:p w14:paraId="40B58155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0E2F6C27" w14:textId="01FEA96D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10,500</w:t>
            </w:r>
          </w:p>
        </w:tc>
        <w:tc>
          <w:tcPr>
            <w:tcW w:w="181" w:type="dxa"/>
          </w:tcPr>
          <w:p w14:paraId="4C54D894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E057962" w14:textId="3BB0CD6C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630E99B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22BD7B9" w14:textId="632300E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26FFB0A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62A78A78" w14:textId="2EA087D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180,209</w:t>
            </w:r>
          </w:p>
        </w:tc>
        <w:tc>
          <w:tcPr>
            <w:tcW w:w="180" w:type="dxa"/>
          </w:tcPr>
          <w:p w14:paraId="5077F8E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040BD6" w14:textId="0127BAE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174,506</w:t>
            </w:r>
          </w:p>
        </w:tc>
      </w:tr>
      <w:tr w:rsidR="00456EA6" w:rsidRPr="004F409D" w14:paraId="5EB38C97" w14:textId="77777777" w:rsidTr="00515786">
        <w:trPr>
          <w:cantSplit/>
          <w:trHeight w:val="20"/>
        </w:trPr>
        <w:tc>
          <w:tcPr>
            <w:tcW w:w="3960" w:type="dxa"/>
          </w:tcPr>
          <w:p w14:paraId="7A90C4E4" w14:textId="23F6E29C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54DC3D0C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5B137146" w14:textId="5A917780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3ED68B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0F49F99" w14:textId="7B671A4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</w:tcPr>
          <w:p w14:paraId="12AC90CE" w14:textId="5EECA154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THB 2,000</w:t>
            </w:r>
          </w:p>
        </w:tc>
        <w:tc>
          <w:tcPr>
            <w:tcW w:w="180" w:type="dxa"/>
          </w:tcPr>
          <w:p w14:paraId="013BE05E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A778C88" w14:textId="6FDA52D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THB 2,000</w:t>
            </w:r>
          </w:p>
        </w:tc>
        <w:tc>
          <w:tcPr>
            <w:tcW w:w="181" w:type="dxa"/>
          </w:tcPr>
          <w:p w14:paraId="17570D82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1ADEE60" w14:textId="08C5705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089E8A8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5362D79" w14:textId="50E586C9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4A7B5B2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2E100491" w14:textId="5F87D02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8,035</w:t>
            </w:r>
          </w:p>
        </w:tc>
        <w:tc>
          <w:tcPr>
            <w:tcW w:w="180" w:type="dxa"/>
          </w:tcPr>
          <w:p w14:paraId="378BF33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6D6F3790" w14:textId="587DDE9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7,741</w:t>
            </w:r>
          </w:p>
        </w:tc>
      </w:tr>
      <w:tr w:rsidR="00456EA6" w:rsidRPr="004F409D" w14:paraId="1CB3624C" w14:textId="77777777" w:rsidTr="00515786">
        <w:trPr>
          <w:cantSplit/>
          <w:trHeight w:val="20"/>
        </w:trPr>
        <w:tc>
          <w:tcPr>
            <w:tcW w:w="3960" w:type="dxa"/>
          </w:tcPr>
          <w:p w14:paraId="1C868DC8" w14:textId="40478494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proofErr w:type="spellStart"/>
            <w:r w:rsidRPr="004F409D">
              <w:rPr>
                <w:rFonts w:asciiTheme="majorBidi" w:hAnsiTheme="majorBidi" w:cstheme="majorBidi"/>
                <w:sz w:val="23"/>
                <w:szCs w:val="23"/>
              </w:rPr>
              <w:t>Transimex</w:t>
            </w:r>
            <w:proofErr w:type="spell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Corporation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TMS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3FA9C613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เวียดนาม</w:t>
            </w:r>
          </w:p>
        </w:tc>
        <w:tc>
          <w:tcPr>
            <w:tcW w:w="900" w:type="dxa"/>
          </w:tcPr>
          <w:p w14:paraId="4F62061D" w14:textId="19A250AE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80" w:type="dxa"/>
          </w:tcPr>
          <w:p w14:paraId="7E91576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0BE7585" w14:textId="5C491302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350" w:type="dxa"/>
            <w:vAlign w:val="bottom"/>
          </w:tcPr>
          <w:p w14:paraId="45AF44E2" w14:textId="6E3FD23F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VND 1,</w:t>
            </w:r>
            <w:r w:rsidR="00C11CD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727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C11CD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341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C11CD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87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0</w:t>
            </w:r>
          </w:p>
        </w:tc>
        <w:tc>
          <w:tcPr>
            <w:tcW w:w="180" w:type="dxa"/>
          </w:tcPr>
          <w:p w14:paraId="6FF27C92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  <w:vAlign w:val="bottom"/>
          </w:tcPr>
          <w:p w14:paraId="44A1F183" w14:textId="6AE92E05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VND 1,693,479,540</w:t>
            </w:r>
          </w:p>
        </w:tc>
        <w:tc>
          <w:tcPr>
            <w:tcW w:w="181" w:type="dxa"/>
          </w:tcPr>
          <w:p w14:paraId="13BB0DD4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A0E2C53" w14:textId="2BDB9235" w:rsidR="00456EA6" w:rsidRPr="004F409D" w:rsidRDefault="008B71D9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5CC7295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F8AE459" w14:textId="1070BF1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6E67051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13A5C1C" w14:textId="3BFF419A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1,3</w:t>
            </w:r>
            <w:r w:rsidR="00870F42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91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870F42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</w:t>
            </w:r>
            <w:r w:rsidR="00870F42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36EC464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5032A3" w14:textId="6FD011C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1,315,111</w:t>
            </w:r>
          </w:p>
        </w:tc>
      </w:tr>
      <w:tr w:rsidR="00456EA6" w:rsidRPr="004F409D" w14:paraId="4252757C" w14:textId="77777777" w:rsidTr="00515786">
        <w:trPr>
          <w:cantSplit/>
          <w:trHeight w:val="20"/>
        </w:trPr>
        <w:tc>
          <w:tcPr>
            <w:tcW w:w="3960" w:type="dxa"/>
          </w:tcPr>
          <w:p w14:paraId="28CEB13D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สมายซัน จำกัด</w:t>
            </w:r>
          </w:p>
        </w:tc>
        <w:tc>
          <w:tcPr>
            <w:tcW w:w="1080" w:type="dxa"/>
          </w:tcPr>
          <w:p w14:paraId="1C722A68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2D1A8ED" w14:textId="02FDDB43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204A8170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65546A65" w14:textId="7A6B0F49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350" w:type="dxa"/>
          </w:tcPr>
          <w:p w14:paraId="7282942F" w14:textId="15295C04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71</w:t>
            </w:r>
          </w:p>
        </w:tc>
        <w:tc>
          <w:tcPr>
            <w:tcW w:w="180" w:type="dxa"/>
          </w:tcPr>
          <w:p w14:paraId="167BB3B5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22A9D822" w14:textId="0370E7EA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71</w:t>
            </w:r>
          </w:p>
        </w:tc>
        <w:tc>
          <w:tcPr>
            <w:tcW w:w="181" w:type="dxa"/>
          </w:tcPr>
          <w:p w14:paraId="68D55EB9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5C9FDF42" w14:textId="5DECACB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7C44D11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715A788" w14:textId="505E8DD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14C9005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E1E23A0" w14:textId="1FB1F6F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586,558</w:t>
            </w:r>
          </w:p>
        </w:tc>
        <w:tc>
          <w:tcPr>
            <w:tcW w:w="180" w:type="dxa"/>
          </w:tcPr>
          <w:p w14:paraId="6549A92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EB636F" w14:textId="1C45F1F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560,951</w:t>
            </w:r>
          </w:p>
        </w:tc>
      </w:tr>
      <w:tr w:rsidR="00456EA6" w:rsidRPr="004F409D" w14:paraId="5EDD48FA" w14:textId="77777777" w:rsidTr="00515786">
        <w:trPr>
          <w:cantSplit/>
          <w:trHeight w:val="20"/>
        </w:trPr>
        <w:tc>
          <w:tcPr>
            <w:tcW w:w="3960" w:type="dxa"/>
          </w:tcPr>
          <w:p w14:paraId="7071FFEB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4F409D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6073CD76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สิงคโปร์</w:t>
            </w:r>
          </w:p>
        </w:tc>
        <w:tc>
          <w:tcPr>
            <w:tcW w:w="900" w:type="dxa"/>
            <w:vAlign w:val="bottom"/>
          </w:tcPr>
          <w:p w14:paraId="559E01B5" w14:textId="5FD147B8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29B44E6D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53184FE" w14:textId="7836625F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350" w:type="dxa"/>
          </w:tcPr>
          <w:p w14:paraId="57C7AC22" w14:textId="6EBBC35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0" w:type="dxa"/>
          </w:tcPr>
          <w:p w14:paraId="22238678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47EA7592" w14:textId="1D7DBA80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1" w:type="dxa"/>
          </w:tcPr>
          <w:p w14:paraId="08AD42ED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79ED2C40" w14:textId="5BAA5DEA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1AC78F4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4CFA220" w14:textId="5673964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5C8BACF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5769B8C" w14:textId="438A34BE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18</w:t>
            </w:r>
            <w:r w:rsidR="00E5140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E5140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933</w:t>
            </w:r>
          </w:p>
        </w:tc>
        <w:tc>
          <w:tcPr>
            <w:tcW w:w="180" w:type="dxa"/>
          </w:tcPr>
          <w:p w14:paraId="623A4FA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20FAFEF" w14:textId="4260EE2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186,637</w:t>
            </w:r>
          </w:p>
        </w:tc>
      </w:tr>
      <w:tr w:rsidR="00456EA6" w:rsidRPr="004F409D" w14:paraId="253B40D1" w14:textId="77777777" w:rsidTr="00515786">
        <w:trPr>
          <w:cantSplit/>
          <w:trHeight w:val="20"/>
        </w:trPr>
        <w:tc>
          <w:tcPr>
            <w:tcW w:w="3960" w:type="dxa"/>
          </w:tcPr>
          <w:p w14:paraId="0774AE96" w14:textId="6ACCF79E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007AB59D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จีน</w:t>
            </w:r>
          </w:p>
        </w:tc>
        <w:tc>
          <w:tcPr>
            <w:tcW w:w="900" w:type="dxa"/>
          </w:tcPr>
          <w:p w14:paraId="7E9608FF" w14:textId="7AB94864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5CE40AF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33863D97" w14:textId="0D9B328A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3FF58DBE" w14:textId="3441E228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A4B7B3A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CC34BAB" w14:textId="7B6886B4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1" w:type="dxa"/>
          </w:tcPr>
          <w:p w14:paraId="7B3AB2AA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5E511E8" w14:textId="31E1C2C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0FECA55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490771E" w14:textId="2B598F6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3536725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35179A09" w14:textId="1F5AFD0D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83,752</w:t>
            </w:r>
          </w:p>
        </w:tc>
        <w:tc>
          <w:tcPr>
            <w:tcW w:w="180" w:type="dxa"/>
          </w:tcPr>
          <w:p w14:paraId="657D0BD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AEF6B4" w14:textId="6A225B8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79,455</w:t>
            </w:r>
          </w:p>
        </w:tc>
      </w:tr>
      <w:tr w:rsidR="00456EA6" w:rsidRPr="004F409D" w14:paraId="17CA8496" w14:textId="77777777" w:rsidTr="00515786">
        <w:trPr>
          <w:cantSplit/>
          <w:trHeight w:val="20"/>
        </w:trPr>
        <w:tc>
          <w:tcPr>
            <w:tcW w:w="3960" w:type="dxa"/>
          </w:tcPr>
          <w:p w14:paraId="3FE4AC54" w14:textId="04AEBBE1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09574991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4E1CCA72" w14:textId="311B2069" w:rsidR="00456EA6" w:rsidRPr="004F409D" w:rsidRDefault="00456EA6" w:rsidP="00456EA6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418F5B25" w14:textId="77777777" w:rsidR="00456EA6" w:rsidRPr="004F409D" w:rsidRDefault="00456EA6" w:rsidP="00456EA6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F25EF7A" w14:textId="3D8C5C53" w:rsidR="00456EA6" w:rsidRPr="004F409D" w:rsidRDefault="00456EA6" w:rsidP="00456EA6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350" w:type="dxa"/>
            <w:vAlign w:val="bottom"/>
          </w:tcPr>
          <w:p w14:paraId="4D60F4A2" w14:textId="5E8DF49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1B95D879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E9E69D4" w14:textId="7404AF28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1" w:type="dxa"/>
          </w:tcPr>
          <w:p w14:paraId="7E4EDBFA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25A1097" w14:textId="3CF963C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443B339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E38082B" w14:textId="25DEC87F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369E364F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1586CA5F" w14:textId="00AA95F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472,606</w:t>
            </w:r>
          </w:p>
        </w:tc>
        <w:tc>
          <w:tcPr>
            <w:tcW w:w="180" w:type="dxa"/>
          </w:tcPr>
          <w:p w14:paraId="6F0E54AF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4499BC" w14:textId="5E7159D9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466,875</w:t>
            </w:r>
          </w:p>
        </w:tc>
      </w:tr>
      <w:tr w:rsidR="00456EA6" w:rsidRPr="004F409D" w14:paraId="039180CB" w14:textId="77777777" w:rsidTr="00515786">
        <w:trPr>
          <w:cantSplit/>
          <w:trHeight w:val="20"/>
        </w:trPr>
        <w:tc>
          <w:tcPr>
            <w:tcW w:w="3960" w:type="dxa"/>
          </w:tcPr>
          <w:p w14:paraId="37744E40" w14:textId="6299C9BF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เอเชีย เน็ตเวิร์ค อินเตอร์ เนชั่นแนล จำกัด (มหาชน)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4F409D">
              <w:rPr>
                <w:rFonts w:asciiTheme="majorBidi" w:hAnsiTheme="majorBidi" w:cs="Angsana New"/>
                <w:sz w:val="23"/>
                <w:szCs w:val="23"/>
                <w:cs/>
              </w:rPr>
              <w:t>(“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ANI”)</w:t>
            </w:r>
          </w:p>
        </w:tc>
        <w:tc>
          <w:tcPr>
            <w:tcW w:w="1080" w:type="dxa"/>
          </w:tcPr>
          <w:p w14:paraId="112F9FF2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271B02C" w14:textId="40DD9F28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  <w:vAlign w:val="bottom"/>
          </w:tcPr>
          <w:p w14:paraId="3E80626C" w14:textId="78B72E30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5E4CAC4A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E7A71AB" w14:textId="4CBEBD2F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350" w:type="dxa"/>
            <w:vAlign w:val="bottom"/>
          </w:tcPr>
          <w:p w14:paraId="7A677E57" w14:textId="06EE344F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6F66CBE9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5A990AC" w14:textId="72C096D3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1" w:type="dxa"/>
          </w:tcPr>
          <w:p w14:paraId="651FE708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3EF01DD" w14:textId="4675477F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53273A9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FEC15" w14:textId="6EBE697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4F1095B4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2B471D90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19A0BEC1" w14:textId="27E495B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2,5</w:t>
            </w:r>
            <w:r w:rsidR="00CB4E71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26</w:t>
            </w: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,</w:t>
            </w:r>
            <w:r w:rsidR="00CB4E71"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657</w:t>
            </w:r>
          </w:p>
        </w:tc>
        <w:tc>
          <w:tcPr>
            <w:tcW w:w="180" w:type="dxa"/>
          </w:tcPr>
          <w:p w14:paraId="46C2A1B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6041FBA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2D4D2502" w14:textId="17421E5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2,495,967</w:t>
            </w:r>
          </w:p>
        </w:tc>
      </w:tr>
      <w:tr w:rsidR="00456EA6" w:rsidRPr="004F409D" w14:paraId="12D09FB8" w14:textId="77777777" w:rsidTr="00515786">
        <w:trPr>
          <w:cantSplit/>
          <w:trHeight w:val="20"/>
        </w:trPr>
        <w:tc>
          <w:tcPr>
            <w:tcW w:w="3960" w:type="dxa"/>
          </w:tcPr>
          <w:p w14:paraId="00068EAB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="Angsana New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="Angsana New"/>
                <w:sz w:val="23"/>
                <w:szCs w:val="23"/>
              </w:rPr>
              <w:t>Swift Haulage Berhad (“Swift”)</w:t>
            </w:r>
          </w:p>
        </w:tc>
        <w:tc>
          <w:tcPr>
            <w:tcW w:w="1080" w:type="dxa"/>
          </w:tcPr>
          <w:p w14:paraId="169BDBF6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74523BCA" w14:textId="2673E3AC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21.</w:t>
            </w:r>
            <w:r w:rsidRPr="004F409D">
              <w:rPr>
                <w:rFonts w:ascii="Angsana New" w:hAnsi="Angsana New" w:cs="Angsana New" w:hint="cs"/>
                <w:sz w:val="23"/>
                <w:szCs w:val="23"/>
                <w:cs/>
                <w:lang w:val="en-US" w:bidi="th-TH"/>
              </w:rPr>
              <w:t>63</w:t>
            </w:r>
          </w:p>
        </w:tc>
        <w:tc>
          <w:tcPr>
            <w:tcW w:w="180" w:type="dxa"/>
          </w:tcPr>
          <w:p w14:paraId="11CCB090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49E2F3E" w14:textId="4C6C9688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21.31</w:t>
            </w:r>
          </w:p>
        </w:tc>
        <w:tc>
          <w:tcPr>
            <w:tcW w:w="1350" w:type="dxa"/>
            <w:vAlign w:val="bottom"/>
          </w:tcPr>
          <w:p w14:paraId="738760CC" w14:textId="7B59652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MYR 388,396</w:t>
            </w:r>
          </w:p>
        </w:tc>
        <w:tc>
          <w:tcPr>
            <w:tcW w:w="180" w:type="dxa"/>
          </w:tcPr>
          <w:p w14:paraId="2B9954F1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345C6B82" w14:textId="6167223F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MYR 388,396</w:t>
            </w:r>
          </w:p>
        </w:tc>
        <w:tc>
          <w:tcPr>
            <w:tcW w:w="181" w:type="dxa"/>
          </w:tcPr>
          <w:p w14:paraId="5895186A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AD69191" w14:textId="1C449F31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879,599</w:t>
            </w:r>
          </w:p>
        </w:tc>
        <w:tc>
          <w:tcPr>
            <w:tcW w:w="180" w:type="dxa"/>
          </w:tcPr>
          <w:p w14:paraId="449B599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6C7ED1D" w14:textId="19E0859F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879,599</w:t>
            </w:r>
          </w:p>
        </w:tc>
        <w:tc>
          <w:tcPr>
            <w:tcW w:w="180" w:type="dxa"/>
          </w:tcPr>
          <w:p w14:paraId="0EE0386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4AE13444" w14:textId="0991BD6A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1,56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39</w:t>
            </w:r>
            <w:r w:rsidR="00C11CD8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3C9EF4E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26712D" w14:textId="5E933F3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1,513,565</w:t>
            </w:r>
          </w:p>
        </w:tc>
      </w:tr>
      <w:tr w:rsidR="00456EA6" w:rsidRPr="004F409D" w14:paraId="66708B5B" w14:textId="77777777" w:rsidTr="00515786">
        <w:trPr>
          <w:cantSplit/>
          <w:trHeight w:val="20"/>
        </w:trPr>
        <w:tc>
          <w:tcPr>
            <w:tcW w:w="3960" w:type="dxa"/>
          </w:tcPr>
          <w:p w14:paraId="62567D8B" w14:textId="02A1D325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บริษัท แอลฟา อินดัสเทรียล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แอสเซท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494410F3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016F5EA9" w14:textId="46F1F741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88F3AF5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337639E9" w14:textId="790D4D0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59987639" w14:textId="2F8B958A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130,000</w:t>
            </w:r>
          </w:p>
        </w:tc>
        <w:tc>
          <w:tcPr>
            <w:tcW w:w="180" w:type="dxa"/>
          </w:tcPr>
          <w:p w14:paraId="48FC5158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12C97D08" w14:textId="4C99C5F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130,000</w:t>
            </w:r>
          </w:p>
        </w:tc>
        <w:tc>
          <w:tcPr>
            <w:tcW w:w="181" w:type="dxa"/>
          </w:tcPr>
          <w:p w14:paraId="56CE4A23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2FEFD54" w14:textId="0F9BDC4B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63,700</w:t>
            </w:r>
          </w:p>
        </w:tc>
        <w:tc>
          <w:tcPr>
            <w:tcW w:w="180" w:type="dxa"/>
          </w:tcPr>
          <w:p w14:paraId="4B49467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216A52" w14:textId="5572EF9D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63,700</w:t>
            </w:r>
          </w:p>
        </w:tc>
        <w:tc>
          <w:tcPr>
            <w:tcW w:w="180" w:type="dxa"/>
          </w:tcPr>
          <w:p w14:paraId="7DF8A7DF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  <w:vAlign w:val="bottom"/>
          </w:tcPr>
          <w:p w14:paraId="474D1F48" w14:textId="35340F9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63,31</w:t>
            </w:r>
            <w:r w:rsidR="00870F42"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</w:t>
            </w:r>
          </w:p>
        </w:tc>
        <w:tc>
          <w:tcPr>
            <w:tcW w:w="180" w:type="dxa"/>
          </w:tcPr>
          <w:p w14:paraId="74B5DE00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12A5D5" w14:textId="51EDA0C9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63,349</w:t>
            </w:r>
          </w:p>
        </w:tc>
      </w:tr>
      <w:tr w:rsidR="00456EA6" w:rsidRPr="004F409D" w14:paraId="1015C69B" w14:textId="77777777" w:rsidTr="00C5392D">
        <w:trPr>
          <w:cantSplit/>
          <w:trHeight w:val="20"/>
        </w:trPr>
        <w:tc>
          <w:tcPr>
            <w:tcW w:w="3960" w:type="dxa"/>
          </w:tcPr>
          <w:p w14:paraId="666E7975" w14:textId="7A8EE47E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Swift Cold Chain </w:t>
            </w:r>
            <w:proofErr w:type="spellStart"/>
            <w:r w:rsidRPr="004F409D">
              <w:rPr>
                <w:rFonts w:asciiTheme="majorBidi" w:hAnsiTheme="majorBidi" w:cstheme="majorBidi"/>
                <w:sz w:val="23"/>
                <w:szCs w:val="23"/>
              </w:rPr>
              <w:t>Sdn</w:t>
            </w:r>
            <w:proofErr w:type="spell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>. Bhd.</w:t>
            </w:r>
          </w:p>
        </w:tc>
        <w:tc>
          <w:tcPr>
            <w:tcW w:w="1080" w:type="dxa"/>
          </w:tcPr>
          <w:p w14:paraId="37367457" w14:textId="56E0B873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3F1A0A98" w14:textId="4BA7542D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65152CA7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85EEEC9" w14:textId="0E50D87E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6CFB9957" w14:textId="18F4A47B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MYR 14,400</w:t>
            </w:r>
          </w:p>
        </w:tc>
        <w:tc>
          <w:tcPr>
            <w:tcW w:w="180" w:type="dxa"/>
          </w:tcPr>
          <w:p w14:paraId="0B36966B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8354B6E" w14:textId="424D8BD2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MYR 14,400</w:t>
            </w:r>
          </w:p>
        </w:tc>
        <w:tc>
          <w:tcPr>
            <w:tcW w:w="181" w:type="dxa"/>
          </w:tcPr>
          <w:p w14:paraId="3F9B9C85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D060D3" w14:textId="695ED34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53,899</w:t>
            </w:r>
          </w:p>
        </w:tc>
        <w:tc>
          <w:tcPr>
            <w:tcW w:w="180" w:type="dxa"/>
          </w:tcPr>
          <w:p w14:paraId="081F559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522907D" w14:textId="355F457C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53,899</w:t>
            </w:r>
          </w:p>
        </w:tc>
        <w:tc>
          <w:tcPr>
            <w:tcW w:w="180" w:type="dxa"/>
          </w:tcPr>
          <w:p w14:paraId="0A0DEC1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</w:tcPr>
          <w:p w14:paraId="53262E27" w14:textId="6D025E16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="00906800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954</w:t>
            </w:r>
          </w:p>
        </w:tc>
        <w:tc>
          <w:tcPr>
            <w:tcW w:w="180" w:type="dxa"/>
          </w:tcPr>
          <w:p w14:paraId="7AC5702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036D384E" w14:textId="243E1D8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53,559</w:t>
            </w:r>
          </w:p>
        </w:tc>
      </w:tr>
      <w:tr w:rsidR="00456EA6" w:rsidRPr="004F409D" w14:paraId="7DFE194A" w14:textId="77777777" w:rsidTr="00C5392D">
        <w:trPr>
          <w:cantSplit/>
          <w:trHeight w:val="20"/>
        </w:trPr>
        <w:tc>
          <w:tcPr>
            <w:tcW w:w="3960" w:type="dxa"/>
          </w:tcPr>
          <w:p w14:paraId="7F19190D" w14:textId="1E8F2664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รุ่ยหยุน อินเตอร์เนชั่นแนล ซัพพลายเชน (ประเทศไทย)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br/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 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05EB47BF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00E30262" w14:textId="339F6B7C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D551AD6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1FDF2A6B" w14:textId="74F3716F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F6B02E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4E8E103F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575BD19E" w14:textId="40E5BFC0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78856D44" w14:textId="7C56B1E3" w:rsidR="00456EA6" w:rsidRPr="004F409D" w:rsidRDefault="00456EA6" w:rsidP="00456EA6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70,000</w:t>
            </w:r>
          </w:p>
        </w:tc>
        <w:tc>
          <w:tcPr>
            <w:tcW w:w="180" w:type="dxa"/>
          </w:tcPr>
          <w:p w14:paraId="31BDC5DC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585C6203" w14:textId="33F9DC5E" w:rsidR="00456EA6" w:rsidRPr="004F409D" w:rsidRDefault="00456EA6" w:rsidP="00456EA6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70,000</w:t>
            </w:r>
          </w:p>
        </w:tc>
        <w:tc>
          <w:tcPr>
            <w:tcW w:w="181" w:type="dxa"/>
          </w:tcPr>
          <w:p w14:paraId="6B28E5CD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bottom w:val="single" w:sz="4" w:space="0" w:color="auto"/>
            </w:tcBorders>
            <w:vAlign w:val="bottom"/>
          </w:tcPr>
          <w:p w14:paraId="1B04EC13" w14:textId="75DC472C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28,000</w:t>
            </w:r>
          </w:p>
        </w:tc>
        <w:tc>
          <w:tcPr>
            <w:tcW w:w="180" w:type="dxa"/>
          </w:tcPr>
          <w:p w14:paraId="26E15F75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F17DB14" w14:textId="22F96BA8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28,000</w:t>
            </w:r>
          </w:p>
        </w:tc>
        <w:tc>
          <w:tcPr>
            <w:tcW w:w="180" w:type="dxa"/>
          </w:tcPr>
          <w:p w14:paraId="413C645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</w:tcPr>
          <w:p w14:paraId="22BDE44F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</w:p>
          <w:p w14:paraId="44E2EBF2" w14:textId="3990BEA0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27,</w:t>
            </w:r>
            <w:r w:rsidR="00870F42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470</w:t>
            </w:r>
          </w:p>
        </w:tc>
        <w:tc>
          <w:tcPr>
            <w:tcW w:w="180" w:type="dxa"/>
          </w:tcPr>
          <w:p w14:paraId="50828A8A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B09B1FD" w14:textId="7DFEB99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27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,608</w:t>
            </w:r>
          </w:p>
        </w:tc>
      </w:tr>
      <w:tr w:rsidR="00456EA6" w:rsidRPr="004F409D" w14:paraId="0B16A818" w14:textId="77777777" w:rsidTr="00515786">
        <w:trPr>
          <w:cantSplit/>
          <w:trHeight w:val="20"/>
        </w:trPr>
        <w:tc>
          <w:tcPr>
            <w:tcW w:w="3960" w:type="dxa"/>
          </w:tcPr>
          <w:p w14:paraId="069F1DFF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214E6B06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</w:tcPr>
          <w:p w14:paraId="586C7F2C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557AB7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1F594D45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350" w:type="dxa"/>
          </w:tcPr>
          <w:p w14:paraId="3FF6188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F1798F5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2753C566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53C89E17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top w:val="single" w:sz="4" w:space="0" w:color="auto"/>
              <w:bottom w:val="double" w:sz="4" w:space="0" w:color="auto"/>
            </w:tcBorders>
          </w:tcPr>
          <w:p w14:paraId="5265AF7F" w14:textId="2A9A2EE6" w:rsidR="00456EA6" w:rsidRPr="004F409D" w:rsidRDefault="008B71D9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5,88</w:t>
            </w: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,027</w:t>
            </w:r>
          </w:p>
        </w:tc>
        <w:tc>
          <w:tcPr>
            <w:tcW w:w="180" w:type="dxa"/>
          </w:tcPr>
          <w:p w14:paraId="220A7E7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7A37C12" w14:textId="55A3DC0E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5,88</w:t>
            </w: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,027</w:t>
            </w:r>
          </w:p>
        </w:tc>
        <w:tc>
          <w:tcPr>
            <w:tcW w:w="180" w:type="dxa"/>
          </w:tcPr>
          <w:p w14:paraId="25DB7F47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</w:tcPr>
          <w:p w14:paraId="70AE9E3B" w14:textId="1297E084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7,</w:t>
            </w:r>
            <w:r w:rsidR="00CB4E71"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50</w:t>
            </w:r>
            <w:r w:rsidR="00112D74"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4</w:t>
            </w: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,</w:t>
            </w:r>
            <w:r w:rsidR="00906800"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96</w:t>
            </w:r>
            <w:r w:rsidR="00112D74"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</w:t>
            </w:r>
          </w:p>
        </w:tc>
        <w:tc>
          <w:tcPr>
            <w:tcW w:w="180" w:type="dxa"/>
          </w:tcPr>
          <w:p w14:paraId="75F93CA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9909B7" w14:textId="302222D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7,286,208</w:t>
            </w:r>
          </w:p>
        </w:tc>
      </w:tr>
    </w:tbl>
    <w:p w14:paraId="253A1EC8" w14:textId="77777777" w:rsidR="005B7183" w:rsidRPr="004F409D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923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598"/>
        <w:gridCol w:w="1082"/>
        <w:gridCol w:w="987"/>
        <w:gridCol w:w="185"/>
        <w:gridCol w:w="805"/>
        <w:gridCol w:w="1260"/>
        <w:gridCol w:w="180"/>
        <w:gridCol w:w="1263"/>
        <w:gridCol w:w="181"/>
        <w:gridCol w:w="989"/>
        <w:gridCol w:w="180"/>
        <w:gridCol w:w="900"/>
        <w:gridCol w:w="180"/>
        <w:gridCol w:w="990"/>
        <w:gridCol w:w="180"/>
        <w:gridCol w:w="963"/>
      </w:tblGrid>
      <w:tr w:rsidR="005B7183" w:rsidRPr="004F409D" w14:paraId="5B242BBA" w14:textId="77777777" w:rsidTr="00262C61">
        <w:trPr>
          <w:cantSplit/>
          <w:trHeight w:val="20"/>
        </w:trPr>
        <w:tc>
          <w:tcPr>
            <w:tcW w:w="3598" w:type="dxa"/>
          </w:tcPr>
          <w:p w14:paraId="2628D3F8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0758980E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6CCE0515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36A5F914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05" w:type="dxa"/>
          </w:tcPr>
          <w:p w14:paraId="18515740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38CE3B5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4F0845BC" w14:textId="77777777" w:rsidR="005B7183" w:rsidRPr="004F409D" w:rsidRDefault="005B71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</w:tcPr>
          <w:p w14:paraId="0B6812DE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32A892C2" w14:textId="77777777" w:rsidR="005B7183" w:rsidRPr="004F409D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0812FA97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5B7183" w:rsidRPr="004F409D" w14:paraId="3B923B7B" w14:textId="77777777" w:rsidTr="00262C61">
        <w:trPr>
          <w:cantSplit/>
          <w:trHeight w:val="20"/>
        </w:trPr>
        <w:tc>
          <w:tcPr>
            <w:tcW w:w="3598" w:type="dxa"/>
          </w:tcPr>
          <w:p w14:paraId="15AE533E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 w:val="restart"/>
          </w:tcPr>
          <w:p w14:paraId="5BBC2EBD" w14:textId="77777777" w:rsidR="005B7183" w:rsidRPr="004F409D" w:rsidRDefault="005B7183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77" w:type="dxa"/>
            <w:gridSpan w:val="3"/>
          </w:tcPr>
          <w:p w14:paraId="5D59F1DC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5EA05FA9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703" w:type="dxa"/>
            <w:gridSpan w:val="3"/>
            <w:vAlign w:val="bottom"/>
          </w:tcPr>
          <w:p w14:paraId="4982AEF6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357EE1AB" w14:textId="77777777" w:rsidR="005B7183" w:rsidRPr="004F409D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69" w:type="dxa"/>
            <w:gridSpan w:val="3"/>
            <w:vAlign w:val="bottom"/>
          </w:tcPr>
          <w:p w14:paraId="5FA42FD7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38CC3953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33" w:type="dxa"/>
            <w:gridSpan w:val="3"/>
            <w:vAlign w:val="bottom"/>
          </w:tcPr>
          <w:p w14:paraId="0DC0066A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AC2BB25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404677" w:rsidRPr="004F409D" w14:paraId="54B567CC" w14:textId="77777777" w:rsidTr="00262C61">
        <w:trPr>
          <w:cantSplit/>
          <w:trHeight w:val="225"/>
        </w:trPr>
        <w:tc>
          <w:tcPr>
            <w:tcW w:w="3598" w:type="dxa"/>
          </w:tcPr>
          <w:p w14:paraId="7400AAA2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/>
          </w:tcPr>
          <w:p w14:paraId="589EF798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2A71C7E9" w14:textId="40DB7615" w:rsidR="00E04838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DC35E14" w14:textId="1ED24D78" w:rsidR="005B7183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5" w:type="dxa"/>
          </w:tcPr>
          <w:p w14:paraId="4AFD2D69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DC3F0A1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10F34860" w14:textId="5EA3A5B3" w:rsidR="005B7183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260" w:type="dxa"/>
          </w:tcPr>
          <w:p w14:paraId="3D33245C" w14:textId="49B2333C" w:rsidR="00E04838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1FF8AAFC" w14:textId="70B597B4" w:rsidR="005B7183" w:rsidRPr="004F409D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21C4508D" w14:textId="77777777" w:rsidR="005B7183" w:rsidRPr="004F409D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3" w:type="dxa"/>
          </w:tcPr>
          <w:p w14:paraId="0353043F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2D6A241" w14:textId="1758D4B8" w:rsidR="005B7183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  <w:vAlign w:val="bottom"/>
          </w:tcPr>
          <w:p w14:paraId="1F1B6864" w14:textId="77777777" w:rsidR="005B7183" w:rsidRPr="004F409D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89" w:type="dxa"/>
          </w:tcPr>
          <w:p w14:paraId="77A60794" w14:textId="29DA2187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2D9B07A" w14:textId="1C15C65A" w:rsidR="005B7183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045426D8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62DCE0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C03DE4" w14:textId="09697191" w:rsidR="005B7183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  <w:vAlign w:val="bottom"/>
          </w:tcPr>
          <w:p w14:paraId="0C13165E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90" w:type="dxa"/>
          </w:tcPr>
          <w:p w14:paraId="7CC5E900" w14:textId="602B920E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6BA50323" w14:textId="341F5714" w:rsidR="005B7183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347648E1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63" w:type="dxa"/>
          </w:tcPr>
          <w:p w14:paraId="38D6C09F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1A86848" w14:textId="1EBA91DC" w:rsidR="005B7183" w:rsidRPr="004F409D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5B7183" w:rsidRPr="004F409D" w14:paraId="227E5086" w14:textId="77777777" w:rsidTr="00262C61">
        <w:trPr>
          <w:cantSplit/>
          <w:trHeight w:val="20"/>
        </w:trPr>
        <w:tc>
          <w:tcPr>
            <w:tcW w:w="3598" w:type="dxa"/>
          </w:tcPr>
          <w:p w14:paraId="4E5BEE8D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37DB7136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77" w:type="dxa"/>
            <w:gridSpan w:val="3"/>
          </w:tcPr>
          <w:p w14:paraId="78930439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703" w:type="dxa"/>
            <w:gridSpan w:val="3"/>
          </w:tcPr>
          <w:p w14:paraId="3B15F638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4939164" w14:textId="77777777" w:rsidR="005B7183" w:rsidRPr="004F409D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3C3D9B5F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04677" w:rsidRPr="004F409D" w14:paraId="7A6BF1F3" w14:textId="77777777" w:rsidTr="00262C61">
        <w:trPr>
          <w:cantSplit/>
          <w:trHeight w:val="20"/>
        </w:trPr>
        <w:tc>
          <w:tcPr>
            <w:tcW w:w="3598" w:type="dxa"/>
          </w:tcPr>
          <w:p w14:paraId="3B2853F3" w14:textId="77777777" w:rsidR="005B7183" w:rsidRPr="004F409D" w:rsidRDefault="005B7183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การร่วมค้า</w:t>
            </w:r>
          </w:p>
        </w:tc>
        <w:tc>
          <w:tcPr>
            <w:tcW w:w="1082" w:type="dxa"/>
          </w:tcPr>
          <w:p w14:paraId="15296EF1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87" w:type="dxa"/>
          </w:tcPr>
          <w:p w14:paraId="7191C8F9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00D7E5DB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7599BD86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608BC03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821878C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7959D222" w14:textId="77777777" w:rsidR="005B7183" w:rsidRPr="004F409D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05DF5F1C" w14:textId="77777777" w:rsidR="005B7183" w:rsidRPr="004F409D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5507948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B499D44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22318F0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078083DC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84F4C23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4528C3EA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47F0C2BF" w14:textId="77777777" w:rsidR="005B7183" w:rsidRPr="004F409D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456EA6" w:rsidRPr="004F409D" w14:paraId="2337F8EB" w14:textId="77777777" w:rsidTr="00262C61">
        <w:trPr>
          <w:cantSplit/>
          <w:trHeight w:val="20"/>
        </w:trPr>
        <w:tc>
          <w:tcPr>
            <w:tcW w:w="3598" w:type="dxa"/>
          </w:tcPr>
          <w:p w14:paraId="1A2DEBF1" w14:textId="3DE8713A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hyperlink r:id="rId14" w:history="1">
              <w:r w:rsidRPr="004F409D">
                <w:rPr>
                  <w:rFonts w:asciiTheme="majorBidi" w:hAnsiTheme="majorBidi" w:cstheme="majorBidi"/>
                  <w:sz w:val="23"/>
                  <w:szCs w:val="23"/>
                  <w:cs/>
                </w:rPr>
                <w:t>บริษัท สยาม เจดับเบิ้ลยูดี โลจิสติกส์ จำกัด</w:t>
              </w:r>
            </w:hyperlink>
          </w:p>
        </w:tc>
        <w:tc>
          <w:tcPr>
            <w:tcW w:w="1082" w:type="dxa"/>
          </w:tcPr>
          <w:p w14:paraId="090DD829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39D8987E" w14:textId="5E5C2DE5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85" w:type="dxa"/>
          </w:tcPr>
          <w:p w14:paraId="455EFDCD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FC7FD46" w14:textId="178DD0F2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260" w:type="dxa"/>
            <w:vAlign w:val="bottom"/>
          </w:tcPr>
          <w:p w14:paraId="464C413E" w14:textId="0214B5EA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 xml:space="preserve">THB 100,000 </w:t>
            </w:r>
          </w:p>
        </w:tc>
        <w:tc>
          <w:tcPr>
            <w:tcW w:w="180" w:type="dxa"/>
          </w:tcPr>
          <w:p w14:paraId="766FC70E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93454A1" w14:textId="70868C26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 xml:space="preserve">THB 100,000 </w:t>
            </w:r>
          </w:p>
        </w:tc>
        <w:tc>
          <w:tcPr>
            <w:tcW w:w="181" w:type="dxa"/>
          </w:tcPr>
          <w:p w14:paraId="279F77BC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BC13992" w14:textId="30091341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42,500</w:t>
            </w:r>
          </w:p>
        </w:tc>
        <w:tc>
          <w:tcPr>
            <w:tcW w:w="180" w:type="dxa"/>
          </w:tcPr>
          <w:p w14:paraId="2ECA5A7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3FCC166" w14:textId="3B26B205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42,500</w:t>
            </w:r>
          </w:p>
        </w:tc>
        <w:tc>
          <w:tcPr>
            <w:tcW w:w="180" w:type="dxa"/>
          </w:tcPr>
          <w:p w14:paraId="329434C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ABA9900" w14:textId="4B5EC624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157,170</w:t>
            </w:r>
          </w:p>
        </w:tc>
        <w:tc>
          <w:tcPr>
            <w:tcW w:w="180" w:type="dxa"/>
          </w:tcPr>
          <w:p w14:paraId="638C90D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229E0524" w14:textId="07DAC24D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147,058</w:t>
            </w:r>
          </w:p>
        </w:tc>
      </w:tr>
      <w:tr w:rsidR="00456EA6" w:rsidRPr="004F409D" w14:paraId="78952DF7" w14:textId="77777777" w:rsidTr="00262C61">
        <w:trPr>
          <w:cantSplit/>
          <w:trHeight w:val="20"/>
        </w:trPr>
        <w:tc>
          <w:tcPr>
            <w:tcW w:w="3598" w:type="dxa"/>
          </w:tcPr>
          <w:p w14:paraId="355503BF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PT </w:t>
            </w:r>
            <w:proofErr w:type="spellStart"/>
            <w:r w:rsidRPr="004F409D">
              <w:rPr>
                <w:rFonts w:asciiTheme="majorBidi" w:hAnsiTheme="majorBidi" w:cstheme="majorBidi"/>
                <w:sz w:val="23"/>
                <w:szCs w:val="23"/>
              </w:rPr>
              <w:t>Samudera</w:t>
            </w:r>
            <w:proofErr w:type="spell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JWD Logistics</w:t>
            </w:r>
          </w:p>
        </w:tc>
        <w:tc>
          <w:tcPr>
            <w:tcW w:w="1082" w:type="dxa"/>
          </w:tcPr>
          <w:p w14:paraId="197D8EF4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อินโดนีเซีย</w:t>
            </w:r>
          </w:p>
        </w:tc>
        <w:tc>
          <w:tcPr>
            <w:tcW w:w="987" w:type="dxa"/>
          </w:tcPr>
          <w:p w14:paraId="00E1F4F2" w14:textId="11599305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85" w:type="dxa"/>
          </w:tcPr>
          <w:p w14:paraId="777E9445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E0B0949" w14:textId="36958CC9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260" w:type="dxa"/>
            <w:vAlign w:val="bottom"/>
          </w:tcPr>
          <w:p w14:paraId="18702265" w14:textId="6F937B9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0E42D3F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CA89856" w14:textId="74BB883C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1" w:type="dxa"/>
          </w:tcPr>
          <w:p w14:paraId="1AE8FBE7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77148CAE" w14:textId="67347456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6A65DF27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612EC364" w14:textId="5688440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5A0AC69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A709073" w14:textId="0DE42FC5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13,035</w:t>
            </w:r>
          </w:p>
        </w:tc>
        <w:tc>
          <w:tcPr>
            <w:tcW w:w="180" w:type="dxa"/>
          </w:tcPr>
          <w:p w14:paraId="7B627B9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C2B6A2E" w14:textId="6E5CADC8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12,704</w:t>
            </w:r>
          </w:p>
        </w:tc>
      </w:tr>
      <w:tr w:rsidR="00456EA6" w:rsidRPr="004F409D" w14:paraId="49906179" w14:textId="77777777" w:rsidTr="00262C61">
        <w:trPr>
          <w:cantSplit/>
          <w:trHeight w:val="20"/>
        </w:trPr>
        <w:tc>
          <w:tcPr>
            <w:tcW w:w="3598" w:type="dxa"/>
          </w:tcPr>
          <w:p w14:paraId="49A8BFD9" w14:textId="38992493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โซลูชั่น จำกัด</w:t>
            </w:r>
          </w:p>
        </w:tc>
        <w:tc>
          <w:tcPr>
            <w:tcW w:w="1082" w:type="dxa"/>
          </w:tcPr>
          <w:p w14:paraId="2002ED15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D416E72" w14:textId="3469DEB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0236FCDC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1B589537" w14:textId="119A7685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30611887" w14:textId="07F948CC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17F6B9B4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F3EECE1" w14:textId="59665E81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1" w:type="dxa"/>
          </w:tcPr>
          <w:p w14:paraId="5C12604F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4805982E" w14:textId="625FEB45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19AC029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6ED1C12" w14:textId="44A6B50E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015AD2F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145CA527" w14:textId="06094022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676,033</w:t>
            </w:r>
          </w:p>
        </w:tc>
        <w:tc>
          <w:tcPr>
            <w:tcW w:w="180" w:type="dxa"/>
          </w:tcPr>
          <w:p w14:paraId="413884F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051B4C3" w14:textId="7483B921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675,799</w:t>
            </w:r>
          </w:p>
        </w:tc>
      </w:tr>
      <w:tr w:rsidR="00456EA6" w:rsidRPr="004F409D" w14:paraId="48229C6E" w14:textId="77777777" w:rsidTr="00262C61">
        <w:trPr>
          <w:cantSplit/>
          <w:trHeight w:val="20"/>
        </w:trPr>
        <w:tc>
          <w:tcPr>
            <w:tcW w:w="3598" w:type="dxa"/>
          </w:tcPr>
          <w:p w14:paraId="42F8477B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ลิฟลัฟ จำกัด</w:t>
            </w:r>
          </w:p>
        </w:tc>
        <w:tc>
          <w:tcPr>
            <w:tcW w:w="1082" w:type="dxa"/>
          </w:tcPr>
          <w:p w14:paraId="49DB226F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76C4D39D" w14:textId="5C91D949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85" w:type="dxa"/>
          </w:tcPr>
          <w:p w14:paraId="77F71F5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E79A591" w14:textId="6DC18F2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260" w:type="dxa"/>
            <w:vAlign w:val="bottom"/>
          </w:tcPr>
          <w:p w14:paraId="7BD19399" w14:textId="016A64BF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0" w:type="dxa"/>
          </w:tcPr>
          <w:p w14:paraId="32185250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A1A991B" w14:textId="47446CAE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1" w:type="dxa"/>
          </w:tcPr>
          <w:p w14:paraId="19709D0B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1045689F" w14:textId="14D1A2B7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51CB430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D71DE9" w14:textId="4A7CC53C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40A36097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6BD5EE4" w14:textId="2BEE083B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337</w:t>
            </w:r>
          </w:p>
        </w:tc>
        <w:tc>
          <w:tcPr>
            <w:tcW w:w="180" w:type="dxa"/>
          </w:tcPr>
          <w:p w14:paraId="39EE291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0AB5683" w14:textId="7C622158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337</w:t>
            </w:r>
          </w:p>
        </w:tc>
      </w:tr>
      <w:tr w:rsidR="00456EA6" w:rsidRPr="004F409D" w14:paraId="6D51C7D4" w14:textId="77777777" w:rsidTr="00262C61">
        <w:trPr>
          <w:cantSplit/>
          <w:trHeight w:val="20"/>
        </w:trPr>
        <w:tc>
          <w:tcPr>
            <w:tcW w:w="3598" w:type="dxa"/>
          </w:tcPr>
          <w:p w14:paraId="669E5204" w14:textId="60663A31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แปซิฟิค ทียูเอ็ม โคลด์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สโตเรจ จํากัด</w:t>
            </w:r>
          </w:p>
        </w:tc>
        <w:tc>
          <w:tcPr>
            <w:tcW w:w="1082" w:type="dxa"/>
          </w:tcPr>
          <w:p w14:paraId="14FB88D9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10BD9BF7" w14:textId="6249B84F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55150FDF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240EC03F" w14:textId="7BF28DEB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64F1E961" w14:textId="69A7B46C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 xml:space="preserve">THB </w:t>
            </w: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160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F932CCB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C2A3991" w14:textId="270A25AE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 xml:space="preserve">THB </w:t>
            </w: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160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3AEF5701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0AE9875A" w14:textId="495C087E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3BFA2DD6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7BD2FAE" w14:textId="2FA75EE6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7FDADDE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A7EFF5F" w14:textId="65BE9BE5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97,500</w:t>
            </w:r>
          </w:p>
        </w:tc>
        <w:tc>
          <w:tcPr>
            <w:tcW w:w="180" w:type="dxa"/>
          </w:tcPr>
          <w:p w14:paraId="45179217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44C4723" w14:textId="5BA61EA2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96,964</w:t>
            </w:r>
          </w:p>
        </w:tc>
      </w:tr>
      <w:tr w:rsidR="00456EA6" w:rsidRPr="004F409D" w14:paraId="17F605E7" w14:textId="77777777" w:rsidTr="00262C61">
        <w:trPr>
          <w:cantSplit/>
          <w:trHeight w:val="20"/>
        </w:trPr>
        <w:tc>
          <w:tcPr>
            <w:tcW w:w="3598" w:type="dxa"/>
          </w:tcPr>
          <w:p w14:paraId="756C001B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ฟิ้วซ์ โพสต์ จำกัด</w:t>
            </w:r>
          </w:p>
        </w:tc>
        <w:tc>
          <w:tcPr>
            <w:tcW w:w="1082" w:type="dxa"/>
          </w:tcPr>
          <w:p w14:paraId="4B4D01D2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44BB26C" w14:textId="4130930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85" w:type="dxa"/>
          </w:tcPr>
          <w:p w14:paraId="4708D0F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38459DF9" w14:textId="233B6C01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260" w:type="dxa"/>
            <w:vAlign w:val="bottom"/>
          </w:tcPr>
          <w:p w14:paraId="61CA382A" w14:textId="61C1868C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13</w:t>
            </w: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0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5D993E1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270AD271" w14:textId="4B544F3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THB 13</w:t>
            </w:r>
            <w:r w:rsidRPr="004F409D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0</w:t>
            </w: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6537F943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F6272BB" w14:textId="6ABEA496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6ED83F4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90094B4" w14:textId="42F057B3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2655BECB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42853FE5" w14:textId="12FA40EC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21</w:t>
            </w:r>
            <w:r w:rsidR="00133A7F" w:rsidRPr="004F409D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</w:t>
            </w:r>
            <w:r w:rsidRPr="004F409D">
              <w:rPr>
                <w:rFonts w:ascii="Angsana New" w:hAnsi="Angsana New" w:cs="Angsana New"/>
                <w:sz w:val="23"/>
                <w:szCs w:val="23"/>
                <w:lang w:bidi="th-TH"/>
              </w:rPr>
              <w:t>330</w:t>
            </w:r>
          </w:p>
        </w:tc>
        <w:tc>
          <w:tcPr>
            <w:tcW w:w="180" w:type="dxa"/>
          </w:tcPr>
          <w:p w14:paraId="0CF11F5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194C1CB5" w14:textId="0EF21BD3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  <w:lang w:val="en-US"/>
              </w:rPr>
              <w:t>21,013</w:t>
            </w:r>
          </w:p>
        </w:tc>
      </w:tr>
      <w:tr w:rsidR="00456EA6" w:rsidRPr="004F409D" w14:paraId="3A2AFE1A" w14:textId="77777777" w:rsidTr="00262C61">
        <w:trPr>
          <w:cantSplit/>
          <w:trHeight w:val="20"/>
        </w:trPr>
        <w:tc>
          <w:tcPr>
            <w:tcW w:w="3598" w:type="dxa"/>
          </w:tcPr>
          <w:p w14:paraId="6FB3464E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2" w:type="dxa"/>
          </w:tcPr>
          <w:p w14:paraId="4B9D1F83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87" w:type="dxa"/>
          </w:tcPr>
          <w:p w14:paraId="65CEC41F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4846C9C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5EB8B6EE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F4EB328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93BF88C" w14:textId="77777777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263" w:type="dxa"/>
          </w:tcPr>
          <w:p w14:paraId="4CBAE5CE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1" w:type="dxa"/>
          </w:tcPr>
          <w:p w14:paraId="390EEC99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77E7B" w14:textId="2EBCEE07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851,739</w:t>
            </w:r>
          </w:p>
        </w:tc>
        <w:tc>
          <w:tcPr>
            <w:tcW w:w="180" w:type="dxa"/>
          </w:tcPr>
          <w:p w14:paraId="2ADBE071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E2BE3" w14:textId="19614612" w:rsidR="00456EA6" w:rsidRPr="004F409D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851,739</w:t>
            </w:r>
          </w:p>
        </w:tc>
        <w:tc>
          <w:tcPr>
            <w:tcW w:w="180" w:type="dxa"/>
          </w:tcPr>
          <w:p w14:paraId="7C267F53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EF8783" w14:textId="3C7E0D02" w:rsidR="00456EA6" w:rsidRPr="004F409D" w:rsidRDefault="00456EA6" w:rsidP="00456EA6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965,405</w:t>
            </w:r>
          </w:p>
        </w:tc>
        <w:tc>
          <w:tcPr>
            <w:tcW w:w="180" w:type="dxa"/>
          </w:tcPr>
          <w:p w14:paraId="5F2EB03D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BF38C" w14:textId="79222180" w:rsidR="00456EA6" w:rsidRPr="004F409D" w:rsidRDefault="00456EA6" w:rsidP="00456EA6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953,875</w:t>
            </w:r>
          </w:p>
        </w:tc>
      </w:tr>
    </w:tbl>
    <w:p w14:paraId="2E484917" w14:textId="311C9AB1" w:rsidR="00B00275" w:rsidRPr="004F409D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31673764" w14:textId="77777777" w:rsidR="00B00275" w:rsidRPr="004F409D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842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080"/>
        <w:gridCol w:w="990"/>
        <w:gridCol w:w="183"/>
        <w:gridCol w:w="897"/>
        <w:gridCol w:w="1170"/>
        <w:gridCol w:w="180"/>
        <w:gridCol w:w="1170"/>
        <w:gridCol w:w="180"/>
        <w:gridCol w:w="990"/>
        <w:gridCol w:w="180"/>
        <w:gridCol w:w="900"/>
        <w:gridCol w:w="180"/>
        <w:gridCol w:w="990"/>
        <w:gridCol w:w="181"/>
        <w:gridCol w:w="971"/>
      </w:tblGrid>
      <w:tr w:rsidR="004A5F49" w:rsidRPr="004F409D" w14:paraId="7C822F4F" w14:textId="77777777" w:rsidTr="00A1766C">
        <w:trPr>
          <w:cantSplit/>
          <w:trHeight w:val="144"/>
        </w:trPr>
        <w:tc>
          <w:tcPr>
            <w:tcW w:w="3600" w:type="dxa"/>
          </w:tcPr>
          <w:p w14:paraId="7DFCB7DA" w14:textId="77777777" w:rsidR="004A5F49" w:rsidRPr="004F409D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 w:val="restart"/>
          </w:tcPr>
          <w:p w14:paraId="0A16EAD9" w14:textId="77777777" w:rsidR="00B00275" w:rsidRPr="004F409D" w:rsidRDefault="00B00275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675F53D" w14:textId="564E04B1" w:rsidR="00B00275" w:rsidRPr="004F409D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632623B3" w14:textId="78336350" w:rsidR="004A5F49" w:rsidRPr="004F409D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2070" w:type="dxa"/>
            <w:gridSpan w:val="3"/>
            <w:vMerge w:val="restart"/>
          </w:tcPr>
          <w:p w14:paraId="4284D28A" w14:textId="77777777" w:rsidR="00B00275" w:rsidRPr="004F409D" w:rsidRDefault="00B00275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9346D75" w14:textId="56EC4E4D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B57FCC3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4F409D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7988CE2E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05AB8F8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0376B81F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A5F49" w:rsidRPr="004F409D" w14:paraId="1188229E" w14:textId="77777777" w:rsidTr="00A1766C">
        <w:trPr>
          <w:cantSplit/>
          <w:trHeight w:val="144"/>
        </w:trPr>
        <w:tc>
          <w:tcPr>
            <w:tcW w:w="3600" w:type="dxa"/>
          </w:tcPr>
          <w:p w14:paraId="295DF6CA" w14:textId="77777777" w:rsidR="004A5F49" w:rsidRPr="004F409D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14D17E6C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070" w:type="dxa"/>
            <w:gridSpan w:val="3"/>
            <w:vMerge/>
          </w:tcPr>
          <w:p w14:paraId="43EBC34F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46B091E1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7ED938F4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6E6AEF22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764ED5B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42" w:type="dxa"/>
            <w:gridSpan w:val="3"/>
            <w:vAlign w:val="bottom"/>
          </w:tcPr>
          <w:p w14:paraId="15F2753B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4A5F49" w:rsidRPr="004F409D" w14:paraId="37E9E9F0" w14:textId="77777777" w:rsidTr="00A1766C">
        <w:trPr>
          <w:cantSplit/>
          <w:trHeight w:val="144"/>
        </w:trPr>
        <w:tc>
          <w:tcPr>
            <w:tcW w:w="3600" w:type="dxa"/>
          </w:tcPr>
          <w:p w14:paraId="2EA4B422" w14:textId="77777777" w:rsidR="004A5F49" w:rsidRPr="004F409D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7F9F40AF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187EF4E" w14:textId="43F41179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4F2FAFCD" w14:textId="3F6B1940" w:rsidR="004A5F49" w:rsidRPr="004F409D" w:rsidRDefault="00970BDC" w:rsidP="00F750C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b w:val="0"/>
                <w:bCs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3" w:type="dxa"/>
          </w:tcPr>
          <w:p w14:paraId="7378283B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63AC5AB0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6200A7F" w14:textId="4FB20650" w:rsidR="004A5F49" w:rsidRPr="004F409D" w:rsidRDefault="00970BDC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170" w:type="dxa"/>
          </w:tcPr>
          <w:p w14:paraId="4A8FCDCB" w14:textId="4B77E4C8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F352E4A" w14:textId="47C741BD" w:rsidR="004A5F4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363DC1B2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7A3CAA65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461D1A4" w14:textId="1C5678CD" w:rsidR="004A5F49" w:rsidRPr="004F409D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7B43840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</w:tcPr>
          <w:p w14:paraId="4226362F" w14:textId="34561310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898EBBE" w14:textId="0C98B354" w:rsidR="004A5F49" w:rsidRPr="004F409D" w:rsidRDefault="00970BDC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7D98BB3A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538CCA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B4D10CE" w14:textId="0DD62A9A" w:rsidR="004A5F49" w:rsidRPr="004F409D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68A6623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256C3F8" w14:textId="7FD17270" w:rsidR="00F750C9" w:rsidRPr="004F409D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24C7E61D" w14:textId="62356715" w:rsidR="004A5F49" w:rsidRPr="004F409D" w:rsidRDefault="00970BDC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1" w:type="dxa"/>
          </w:tcPr>
          <w:p w14:paraId="23D3A181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8E7A9D5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A6B0D4C" w14:textId="1986E69D" w:rsidR="004A5F49" w:rsidRPr="004F409D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4A5F49" w:rsidRPr="004F409D" w14:paraId="507513D5" w14:textId="77777777" w:rsidTr="00A1766C">
        <w:trPr>
          <w:cantSplit/>
          <w:trHeight w:val="144"/>
        </w:trPr>
        <w:tc>
          <w:tcPr>
            <w:tcW w:w="3600" w:type="dxa"/>
          </w:tcPr>
          <w:p w14:paraId="23C0610C" w14:textId="77777777" w:rsidR="004A5F49" w:rsidRPr="004F409D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</w:tcPr>
          <w:p w14:paraId="2657E06E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70" w:type="dxa"/>
            <w:gridSpan w:val="3"/>
          </w:tcPr>
          <w:p w14:paraId="144991FD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4F409D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  <w:vAlign w:val="bottom"/>
          </w:tcPr>
          <w:p w14:paraId="657248F6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6C65EC17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1D1F2FAF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A5F49" w:rsidRPr="004F409D" w14:paraId="540C8984" w14:textId="77777777" w:rsidTr="00A1766C">
        <w:trPr>
          <w:cantSplit/>
          <w:trHeight w:val="144"/>
        </w:trPr>
        <w:tc>
          <w:tcPr>
            <w:tcW w:w="3600" w:type="dxa"/>
          </w:tcPr>
          <w:p w14:paraId="3686A241" w14:textId="77777777" w:rsidR="004A5F49" w:rsidRPr="004F409D" w:rsidRDefault="004A5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60B6337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DEA1962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78DCADB9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018C57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6771C271" w14:textId="77777777" w:rsidR="004A5F49" w:rsidRPr="004F409D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3D44EA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3899302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FD990F0" w14:textId="77777777" w:rsidR="004A5F49" w:rsidRPr="004F409D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389A1F87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BB85DCE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F3608F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5CC14AF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21424309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0612725C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vAlign w:val="bottom"/>
          </w:tcPr>
          <w:p w14:paraId="0CB9EED8" w14:textId="77777777" w:rsidR="004A5F49" w:rsidRPr="004F409D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456EA6" w:rsidRPr="004F409D" w14:paraId="7938F1CA" w14:textId="77777777" w:rsidTr="00A1766C">
        <w:trPr>
          <w:cantSplit/>
          <w:trHeight w:val="19"/>
        </w:trPr>
        <w:tc>
          <w:tcPr>
            <w:tcW w:w="3600" w:type="dxa"/>
          </w:tcPr>
          <w:p w14:paraId="475DA396" w14:textId="18CA071C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7BB361E0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กัมพูชา</w:t>
            </w:r>
          </w:p>
        </w:tc>
        <w:tc>
          <w:tcPr>
            <w:tcW w:w="990" w:type="dxa"/>
          </w:tcPr>
          <w:p w14:paraId="51D417D7" w14:textId="1AB4D69F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14.61</w:t>
            </w:r>
          </w:p>
        </w:tc>
        <w:tc>
          <w:tcPr>
            <w:tcW w:w="183" w:type="dxa"/>
          </w:tcPr>
          <w:p w14:paraId="50A370EA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897" w:type="dxa"/>
          </w:tcPr>
          <w:p w14:paraId="24B5AD17" w14:textId="17752600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14.61</w:t>
            </w:r>
          </w:p>
        </w:tc>
        <w:tc>
          <w:tcPr>
            <w:tcW w:w="1170" w:type="dxa"/>
          </w:tcPr>
          <w:p w14:paraId="5D2234D3" w14:textId="64D4E45F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04516317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35982F" w14:textId="29878F3D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421C0BE8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5B661D6B" w14:textId="30F920EE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77837E24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14FD3DE1" w14:textId="6E0037AE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523B9809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03189F7C" w14:textId="38139543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1" w:type="dxa"/>
          </w:tcPr>
          <w:p w14:paraId="62AB1303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601DFB27" w14:textId="7F737A8A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</w:tr>
      <w:tr w:rsidR="00456EA6" w:rsidRPr="004F409D" w14:paraId="17A50750" w14:textId="77777777" w:rsidTr="00A1766C">
        <w:trPr>
          <w:cantSplit/>
          <w:trHeight w:val="299"/>
        </w:trPr>
        <w:tc>
          <w:tcPr>
            <w:tcW w:w="3600" w:type="dxa"/>
          </w:tcPr>
          <w:p w14:paraId="69B6591A" w14:textId="3FA559C1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74D515C4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76A672C6" w14:textId="269A48D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6A8E1528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897" w:type="dxa"/>
          </w:tcPr>
          <w:p w14:paraId="798B66BB" w14:textId="15735EAF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170" w:type="dxa"/>
          </w:tcPr>
          <w:p w14:paraId="7EE9BF23" w14:textId="5649FA3C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68569361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0B5FCE79" w14:textId="128A6F2C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75809FBE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627D272B" w14:textId="607120ED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7654933B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A12CE1" w14:textId="19650161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334383B0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1E826083" w14:textId="6251FB10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1" w:type="dxa"/>
          </w:tcPr>
          <w:p w14:paraId="0ABD44BB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68BC375E" w14:textId="4BEFD721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</w:tr>
      <w:tr w:rsidR="00456EA6" w:rsidRPr="004F409D" w14:paraId="232FC49A" w14:textId="77777777" w:rsidTr="00A1766C">
        <w:trPr>
          <w:cantSplit/>
          <w:trHeight w:val="19"/>
        </w:trPr>
        <w:tc>
          <w:tcPr>
            <w:tcW w:w="3600" w:type="dxa"/>
          </w:tcPr>
          <w:p w14:paraId="31164CB3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4F409D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3F893130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D30E731" w14:textId="07E900A1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19.75</w:t>
            </w:r>
          </w:p>
        </w:tc>
        <w:tc>
          <w:tcPr>
            <w:tcW w:w="183" w:type="dxa"/>
          </w:tcPr>
          <w:p w14:paraId="2821F3BB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399017DD" w14:textId="06040B1D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19.75</w:t>
            </w:r>
          </w:p>
        </w:tc>
        <w:tc>
          <w:tcPr>
            <w:tcW w:w="1170" w:type="dxa"/>
          </w:tcPr>
          <w:p w14:paraId="67F04556" w14:textId="6F11B4F3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07A0DC19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4128551E" w14:textId="63D7A8E0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435635EB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D5F3FED" w14:textId="6F091576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2A2452D9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8B09F3" w14:textId="52F2A0C2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4709952E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5ACE0BF" w14:textId="7E1978D7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1" w:type="dxa"/>
          </w:tcPr>
          <w:p w14:paraId="6436F3D3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2B34C9D5" w14:textId="4B1CFB22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</w:tr>
      <w:tr w:rsidR="00456EA6" w:rsidRPr="004F409D" w14:paraId="16762987" w14:textId="77777777" w:rsidTr="00A1766C">
        <w:trPr>
          <w:cantSplit/>
          <w:trHeight w:val="19"/>
        </w:trPr>
        <w:tc>
          <w:tcPr>
            <w:tcW w:w="3600" w:type="dxa"/>
          </w:tcPr>
          <w:p w14:paraId="67CCA50A" w14:textId="73DCF8CB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469B957C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จีน</w:t>
            </w:r>
          </w:p>
        </w:tc>
        <w:tc>
          <w:tcPr>
            <w:tcW w:w="990" w:type="dxa"/>
          </w:tcPr>
          <w:p w14:paraId="59C284A5" w14:textId="10C9CD86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16679C8A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FED1182" w14:textId="6B395F87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170" w:type="dxa"/>
            <w:vAlign w:val="bottom"/>
          </w:tcPr>
          <w:p w14:paraId="64C5649E" w14:textId="1557B05D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3B1EAAD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B84AA31" w14:textId="63767490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B81EE40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29DB591" w14:textId="4A894940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474B2483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8C48F35" w14:textId="410E06FF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17B6A106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44C2291" w14:textId="323DBCC1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1" w:type="dxa"/>
          </w:tcPr>
          <w:p w14:paraId="07D70825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063ABD20" w14:textId="3EA665B2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</w:tr>
      <w:tr w:rsidR="00456EA6" w:rsidRPr="004F409D" w14:paraId="76DBC188" w14:textId="77777777" w:rsidTr="00A1766C">
        <w:trPr>
          <w:cantSplit/>
          <w:trHeight w:val="19"/>
        </w:trPr>
        <w:tc>
          <w:tcPr>
            <w:tcW w:w="3600" w:type="dxa"/>
          </w:tcPr>
          <w:p w14:paraId="50D51736" w14:textId="2AC19A91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7F1D7DEF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0DFE55CC" w14:textId="28DE4787" w:rsidR="00456EA6" w:rsidRPr="004F409D" w:rsidRDefault="00456EA6" w:rsidP="00456EA6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48.90</w:t>
            </w:r>
          </w:p>
        </w:tc>
        <w:tc>
          <w:tcPr>
            <w:tcW w:w="183" w:type="dxa"/>
          </w:tcPr>
          <w:p w14:paraId="712E32F2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0D9D6AF" w14:textId="15418D5D" w:rsidR="00456EA6" w:rsidRPr="004F409D" w:rsidRDefault="00456EA6" w:rsidP="00456EA6">
            <w:pPr>
              <w:framePr w:w="10142" w:h="1134" w:hSpace="180" w:vSpace="180" w:wrap="around" w:vAnchor="text" w:hAnchor="page" w:x="1526" w:y="7"/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48.90</w:t>
            </w:r>
          </w:p>
        </w:tc>
        <w:tc>
          <w:tcPr>
            <w:tcW w:w="1170" w:type="dxa"/>
            <w:vAlign w:val="bottom"/>
          </w:tcPr>
          <w:p w14:paraId="100DBDDC" w14:textId="60158A6B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7A3962EE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069545A4" w14:textId="52629453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279D5DC0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B2258ED" w14:textId="0FCBFFFC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4FBA758E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F3CB349" w14:textId="522F3A47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16B6C42D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7C909EDA" w14:textId="057EFA47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1" w:type="dxa"/>
          </w:tcPr>
          <w:p w14:paraId="532B0D5A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24C00DBD" w14:textId="3C900AC6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</w:tr>
      <w:tr w:rsidR="00456EA6" w:rsidRPr="004F409D" w14:paraId="79F033AF" w14:textId="77777777" w:rsidTr="00A1766C">
        <w:trPr>
          <w:cantSplit/>
          <w:trHeight w:val="19"/>
        </w:trPr>
        <w:tc>
          <w:tcPr>
            <w:tcW w:w="3600" w:type="dxa"/>
          </w:tcPr>
          <w:p w14:paraId="6D341583" w14:textId="39AE3BAC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เอเชีย เน็ตเวิร์ค อินเตอร์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เนชั่นแนล จำกัด 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4F409D">
              <w:rPr>
                <w:rFonts w:asciiTheme="majorBidi" w:hAnsiTheme="majorBidi" w:cstheme="majorBidi"/>
                <w:sz w:val="23"/>
                <w:szCs w:val="23"/>
                <w:cs/>
              </w:rPr>
              <w:t>(มหาชน)</w:t>
            </w:r>
            <w:r w:rsidRPr="004F409D">
              <w:rPr>
                <w:rFonts w:asciiTheme="majorBidi" w:hAnsiTheme="majorBidi" w:cstheme="majorBidi"/>
                <w:sz w:val="23"/>
                <w:szCs w:val="23"/>
              </w:rPr>
              <w:t xml:space="preserve"> (“ANI”)</w:t>
            </w:r>
          </w:p>
        </w:tc>
        <w:tc>
          <w:tcPr>
            <w:tcW w:w="1080" w:type="dxa"/>
          </w:tcPr>
          <w:p w14:paraId="24BB2F23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02D89FF" w14:textId="6C34129E" w:rsidR="00456EA6" w:rsidRPr="004F409D" w:rsidRDefault="00456EA6" w:rsidP="00456EA6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 w:hint="cs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7E13ECED" w14:textId="726AC235" w:rsidR="00456EA6" w:rsidRPr="004F409D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20.12</w:t>
            </w:r>
          </w:p>
        </w:tc>
        <w:tc>
          <w:tcPr>
            <w:tcW w:w="183" w:type="dxa"/>
          </w:tcPr>
          <w:p w14:paraId="5D753283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741FB383" w14:textId="0ED8EA33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20.12</w:t>
            </w:r>
          </w:p>
        </w:tc>
        <w:tc>
          <w:tcPr>
            <w:tcW w:w="1170" w:type="dxa"/>
            <w:vAlign w:val="bottom"/>
          </w:tcPr>
          <w:p w14:paraId="7F36A651" w14:textId="356C1246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6E9769D5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41C40CAF" w14:textId="2AE11017" w:rsidR="00456EA6" w:rsidRPr="004F409D" w:rsidRDefault="00456EA6" w:rsidP="00456EA6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19277C9A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AE3F06C" w14:textId="202810F5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358B15DC" w14:textId="77777777" w:rsidR="00456EA6" w:rsidRPr="004F409D" w:rsidRDefault="00456EA6" w:rsidP="00456EA6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3D25C5C" w14:textId="78DBA73B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282DFB2F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7354382D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  <w:p w14:paraId="5F54E991" w14:textId="00FC1402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1" w:type="dxa"/>
          </w:tcPr>
          <w:p w14:paraId="57914281" w14:textId="77777777" w:rsidR="00456EA6" w:rsidRPr="004F409D" w:rsidRDefault="00456EA6" w:rsidP="00456EA6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  <w:tcBorders>
              <w:bottom w:val="single" w:sz="4" w:space="0" w:color="auto"/>
            </w:tcBorders>
          </w:tcPr>
          <w:p w14:paraId="7CFA2AEA" w14:textId="77777777" w:rsidR="00456EA6" w:rsidRPr="004F409D" w:rsidRDefault="00456EA6" w:rsidP="00456EA6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  <w:p w14:paraId="24841396" w14:textId="244D3CCF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</w:tr>
      <w:tr w:rsidR="00456EA6" w:rsidRPr="004F409D" w14:paraId="738E1F34" w14:textId="77777777" w:rsidTr="00A1766C">
        <w:trPr>
          <w:cantSplit/>
          <w:trHeight w:val="262"/>
        </w:trPr>
        <w:tc>
          <w:tcPr>
            <w:tcW w:w="3600" w:type="dxa"/>
          </w:tcPr>
          <w:p w14:paraId="0EFBCABF" w14:textId="77777777" w:rsidR="00456EA6" w:rsidRPr="004F409D" w:rsidRDefault="00456EA6" w:rsidP="00456EA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4F409D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6C9DB2C3" w14:textId="77777777" w:rsidR="00456EA6" w:rsidRPr="004F409D" w:rsidRDefault="00456EA6" w:rsidP="00456EA6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8DFD793" w14:textId="77777777" w:rsidR="00456EA6" w:rsidRPr="004F409D" w:rsidRDefault="00456EA6" w:rsidP="00456EA6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3E5E229B" w14:textId="77777777" w:rsidR="00456EA6" w:rsidRPr="004F409D" w:rsidRDefault="00456EA6" w:rsidP="00456EA6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3C62660E" w14:textId="77777777" w:rsidR="00456EA6" w:rsidRPr="004F409D" w:rsidRDefault="00456EA6" w:rsidP="00456EA6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5F2077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1146A84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17473C72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2E6A9DF" w14:textId="77777777" w:rsidR="00456EA6" w:rsidRPr="004F409D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60F9C4B" w14:textId="3C1F5980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FEB9947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63FCD4" w14:textId="1DAB82CA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2E72829" w14:textId="77777777" w:rsidR="00456EA6" w:rsidRPr="004F409D" w:rsidRDefault="00456EA6" w:rsidP="00456EA6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FC69E3" w14:textId="6198355D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1" w:type="dxa"/>
          </w:tcPr>
          <w:p w14:paraId="1676FDC3" w14:textId="77777777" w:rsidR="00456EA6" w:rsidRPr="004F409D" w:rsidRDefault="00456EA6" w:rsidP="00456EA6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double" w:sz="4" w:space="0" w:color="auto"/>
            </w:tcBorders>
          </w:tcPr>
          <w:p w14:paraId="6DF1E293" w14:textId="422296F5" w:rsidR="00456EA6" w:rsidRPr="004F409D" w:rsidRDefault="00456EA6" w:rsidP="00456E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4F409D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</w:tr>
    </w:tbl>
    <w:p w14:paraId="6C2C045A" w14:textId="1DB53EE7" w:rsidR="004C10C5" w:rsidRPr="004F409D" w:rsidRDefault="004A5F49" w:rsidP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  <w:lang w:val="th-TH"/>
        </w:rPr>
        <w:t xml:space="preserve"> </w:t>
      </w:r>
    </w:p>
    <w:p w14:paraId="4EE55E10" w14:textId="75CE96AD" w:rsidR="001E42D5" w:rsidRPr="004F409D" w:rsidRDefault="001E42D5" w:rsidP="001E42D5">
      <w:pPr>
        <w:rPr>
          <w:rFonts w:cstheme="minorBidi"/>
          <w:lang w:val="th-TH"/>
        </w:rPr>
      </w:pPr>
    </w:p>
    <w:p w14:paraId="30619922" w14:textId="005BC1B8" w:rsidR="001345E8" w:rsidRPr="004F409D" w:rsidRDefault="001345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</w:rPr>
        <w:sectPr w:rsidR="001345E8" w:rsidRPr="004F409D" w:rsidSect="00EA2FBC">
          <w:headerReference w:type="default" r:id="rId15"/>
          <w:footerReference w:type="defaul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69"/>
        <w:gridCol w:w="1171"/>
        <w:gridCol w:w="1440"/>
      </w:tblGrid>
      <w:tr w:rsidR="00A05560" w:rsidRPr="004F409D" w14:paraId="770A2A56" w14:textId="77777777" w:rsidTr="00D0786D">
        <w:trPr>
          <w:tblHeader/>
        </w:trPr>
        <w:tc>
          <w:tcPr>
            <w:tcW w:w="6569" w:type="dxa"/>
          </w:tcPr>
          <w:p w14:paraId="07E67EB3" w14:textId="1837CC16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</w:t>
            </w:r>
            <w:r w:rsidR="00184E44" w:rsidRPr="004F409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มี</w:t>
            </w:r>
            <w:r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สาระสำคัญ</w:t>
            </w:r>
          </w:p>
        </w:tc>
        <w:tc>
          <w:tcPr>
            <w:tcW w:w="1171" w:type="dxa"/>
          </w:tcPr>
          <w:p w14:paraId="30973C9F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4FD5DF4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5560" w:rsidRPr="004F409D" w14:paraId="76983018" w14:textId="77777777" w:rsidTr="00D0786D">
        <w:trPr>
          <w:tblHeader/>
        </w:trPr>
        <w:tc>
          <w:tcPr>
            <w:tcW w:w="6569" w:type="dxa"/>
          </w:tcPr>
          <w:p w14:paraId="5C071722" w14:textId="5BA76C4B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970BDC" w:rsidRPr="004F409D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สามเดือน</w:t>
            </w:r>
            <w:r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970BDC"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  <w:r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970BDC" w:rsidRPr="004F409D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171" w:type="dxa"/>
          </w:tcPr>
          <w:p w14:paraId="170F50CA" w14:textId="4C1E0F1A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419B1C44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05560" w:rsidRPr="004F409D" w14:paraId="15626973" w14:textId="77777777" w:rsidTr="00D0786D">
        <w:trPr>
          <w:tblHeader/>
        </w:trPr>
        <w:tc>
          <w:tcPr>
            <w:tcW w:w="6569" w:type="dxa"/>
          </w:tcPr>
          <w:p w14:paraId="477A0F4A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30A96C6A" w14:textId="38363D13" w:rsidR="00A05560" w:rsidRPr="004F409D" w:rsidRDefault="00C471C3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440" w:type="dxa"/>
          </w:tcPr>
          <w:p w14:paraId="6EB0F2E0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5560" w:rsidRPr="004F409D" w14:paraId="1134776F" w14:textId="77777777" w:rsidTr="00D0786D">
        <w:trPr>
          <w:trHeight w:val="144"/>
        </w:trPr>
        <w:tc>
          <w:tcPr>
            <w:tcW w:w="6569" w:type="dxa"/>
          </w:tcPr>
          <w:p w14:paraId="7B740DCE" w14:textId="77777777" w:rsidR="00A05560" w:rsidRPr="004F409D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1" w:type="dxa"/>
          </w:tcPr>
          <w:p w14:paraId="2E429E69" w14:textId="77777777" w:rsidR="00A05560" w:rsidRPr="004F409D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3DE50" w14:textId="77777777" w:rsidR="00A05560" w:rsidRPr="004F409D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184E44" w:rsidRPr="004F409D" w14:paraId="1EF1CE5A" w14:textId="77777777" w:rsidTr="00D0786D">
        <w:trPr>
          <w:trHeight w:val="144"/>
        </w:trPr>
        <w:tc>
          <w:tcPr>
            <w:tcW w:w="6569" w:type="dxa"/>
          </w:tcPr>
          <w:p w14:paraId="24D6A508" w14:textId="2D0DF1C9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5985F73A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36A4550" w14:textId="1DD65C8B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7,286,208</w:t>
            </w:r>
          </w:p>
        </w:tc>
      </w:tr>
      <w:tr w:rsidR="00184E44" w:rsidRPr="004F409D" w14:paraId="69BC3AC8" w14:textId="77777777" w:rsidTr="00D0786D">
        <w:trPr>
          <w:trHeight w:val="144"/>
        </w:trPr>
        <w:tc>
          <w:tcPr>
            <w:tcW w:w="6569" w:type="dxa"/>
          </w:tcPr>
          <w:p w14:paraId="17CB0E49" w14:textId="5E9304FC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934992"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1" w:type="dxa"/>
          </w:tcPr>
          <w:p w14:paraId="63EFC947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109A2EE" w14:textId="7E0D5E14" w:rsidR="00184E44" w:rsidRPr="004F409D" w:rsidRDefault="00E51408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9</w:t>
            </w:r>
            <w:r w:rsidR="00112D74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9</w:t>
            </w:r>
            <w:r w:rsidR="00934992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112D74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472</w:t>
            </w:r>
          </w:p>
        </w:tc>
      </w:tr>
      <w:tr w:rsidR="00184E44" w:rsidRPr="004F409D" w14:paraId="7EECA1FE" w14:textId="77777777" w:rsidTr="00D0786D">
        <w:trPr>
          <w:trHeight w:val="144"/>
        </w:trPr>
        <w:tc>
          <w:tcPr>
            <w:tcW w:w="6569" w:type="dxa"/>
          </w:tcPr>
          <w:p w14:paraId="1AD32D04" w14:textId="068E5A0E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0C2D6F"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กำไร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1" w:type="dxa"/>
          </w:tcPr>
          <w:p w14:paraId="3272ABED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43A62C9" w14:textId="636F2A70" w:rsidR="00184E44" w:rsidRPr="004F409D" w:rsidRDefault="0028778F" w:rsidP="002877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  <w:r w:rsidR="00184E44"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014</w:t>
            </w:r>
          </w:p>
        </w:tc>
      </w:tr>
      <w:tr w:rsidR="00184E44" w:rsidRPr="004F409D" w14:paraId="048B62F1" w14:textId="77777777" w:rsidTr="0016047D">
        <w:trPr>
          <w:trHeight w:val="144"/>
        </w:trPr>
        <w:tc>
          <w:tcPr>
            <w:tcW w:w="6569" w:type="dxa"/>
          </w:tcPr>
          <w:p w14:paraId="570F798B" w14:textId="54179C76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0C2D6F"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กำไร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เบ็ดเสร็จอื่นจากเงินลงทุนในบริษัทร่วมในต่างประเทศ</w:t>
            </w:r>
          </w:p>
        </w:tc>
        <w:tc>
          <w:tcPr>
            <w:tcW w:w="1171" w:type="dxa"/>
          </w:tcPr>
          <w:p w14:paraId="07B6B579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075C8C9F" w14:textId="7D5335A0" w:rsidR="00184E44" w:rsidRPr="004F409D" w:rsidRDefault="00184E44" w:rsidP="00D309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12</w:t>
            </w:r>
            <w:r w:rsidR="00906800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906800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01</w:t>
            </w:r>
            <w:r w:rsidR="00112D74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5</w:t>
            </w:r>
          </w:p>
        </w:tc>
      </w:tr>
      <w:tr w:rsidR="00184E44" w:rsidRPr="004F409D" w14:paraId="0EAD60E6" w14:textId="77777777" w:rsidTr="00D0786D">
        <w:trPr>
          <w:trHeight w:val="144"/>
        </w:trPr>
        <w:tc>
          <w:tcPr>
            <w:tcW w:w="6569" w:type="dxa"/>
          </w:tcPr>
          <w:p w14:paraId="725F6D59" w14:textId="0C2B0F30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ลดลง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1171" w:type="dxa"/>
          </w:tcPr>
          <w:p w14:paraId="51F2D934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6C83930E" w14:textId="5419FDC4" w:rsidR="00184E44" w:rsidRPr="004F409D" w:rsidRDefault="00184E44" w:rsidP="00D309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(</w:t>
            </w:r>
            <w:r w:rsidRPr="004F409D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1</w:t>
            </w: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1,</w:t>
            </w:r>
            <w:r w:rsidRPr="004F409D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740</w:t>
            </w: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184E44" w:rsidRPr="004F409D" w14:paraId="4FE56881" w14:textId="77777777" w:rsidTr="0016047D">
        <w:trPr>
          <w:trHeight w:val="144"/>
        </w:trPr>
        <w:tc>
          <w:tcPr>
            <w:tcW w:w="6569" w:type="dxa"/>
          </w:tcPr>
          <w:p w14:paraId="70569DE4" w14:textId="5079C8A2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45F4318F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441E0CFF" w14:textId="66723A45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</w:t>
            </w:r>
            <w:r w:rsidR="0028778F"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50</w:t>
            </w:r>
            <w:r w:rsidR="00112D74"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4</w:t>
            </w:r>
            <w:r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906800"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96</w:t>
            </w:r>
            <w:r w:rsidR="00112D74"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9</w:t>
            </w:r>
          </w:p>
        </w:tc>
      </w:tr>
      <w:tr w:rsidR="00BF736E" w:rsidRPr="004F409D" w14:paraId="2F975181" w14:textId="77777777" w:rsidTr="0016047D">
        <w:trPr>
          <w:trHeight w:val="144"/>
        </w:trPr>
        <w:tc>
          <w:tcPr>
            <w:tcW w:w="6569" w:type="dxa"/>
          </w:tcPr>
          <w:p w14:paraId="2C6AFEBE" w14:textId="4E5DD484" w:rsidR="00BF736E" w:rsidRPr="004F409D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1FBB98CA" w14:textId="77777777" w:rsidR="00BF736E" w:rsidRPr="004F409D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AE14815" w14:textId="00AEA319" w:rsidR="00BF736E" w:rsidRPr="004F409D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F736E" w:rsidRPr="004F409D" w14:paraId="6D157BDB" w14:textId="77777777" w:rsidTr="0016047D">
        <w:trPr>
          <w:trHeight w:val="144"/>
        </w:trPr>
        <w:tc>
          <w:tcPr>
            <w:tcW w:w="6569" w:type="dxa"/>
          </w:tcPr>
          <w:p w14:paraId="0774CAEF" w14:textId="46B3B313" w:rsidR="00BF736E" w:rsidRPr="004F409D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171" w:type="dxa"/>
          </w:tcPr>
          <w:p w14:paraId="2699DBA9" w14:textId="77777777" w:rsidR="00BF736E" w:rsidRPr="004F409D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8CBC01" w14:textId="77777777" w:rsidR="00BF736E" w:rsidRPr="004F409D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184E44" w:rsidRPr="004F409D" w14:paraId="09B36B8E" w14:textId="77777777" w:rsidTr="00D0786D">
        <w:trPr>
          <w:trHeight w:val="144"/>
        </w:trPr>
        <w:tc>
          <w:tcPr>
            <w:tcW w:w="6569" w:type="dxa"/>
          </w:tcPr>
          <w:p w14:paraId="60F03D9C" w14:textId="4BFD30B6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7B78799D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7DE641C" w14:textId="4CB1B22D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953,875</w:t>
            </w:r>
          </w:p>
        </w:tc>
      </w:tr>
      <w:tr w:rsidR="00184E44" w:rsidRPr="004F409D" w14:paraId="7E0874F8" w14:textId="77777777" w:rsidTr="00D0786D">
        <w:trPr>
          <w:trHeight w:val="144"/>
        </w:trPr>
        <w:tc>
          <w:tcPr>
            <w:tcW w:w="6569" w:type="dxa"/>
          </w:tcPr>
          <w:p w14:paraId="4331D0D8" w14:textId="51913BD4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934992"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171" w:type="dxa"/>
          </w:tcPr>
          <w:p w14:paraId="6925D964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6C11B2E2" w14:textId="0622F52F" w:rsidR="00184E44" w:rsidRPr="004F409D" w:rsidRDefault="00934992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11,</w:t>
            </w:r>
            <w:r w:rsidRPr="004F409D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132</w:t>
            </w:r>
          </w:p>
        </w:tc>
      </w:tr>
      <w:tr w:rsidR="00184E44" w:rsidRPr="004F409D" w14:paraId="2E096CB8" w14:textId="77777777" w:rsidTr="0023195F">
        <w:trPr>
          <w:trHeight w:val="144"/>
        </w:trPr>
        <w:tc>
          <w:tcPr>
            <w:tcW w:w="6569" w:type="dxa"/>
          </w:tcPr>
          <w:p w14:paraId="41598B82" w14:textId="7A827A14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0C2D6F"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เงินลงทุนในบริษัทร่วมค้า</w:t>
            </w:r>
          </w:p>
        </w:tc>
        <w:tc>
          <w:tcPr>
            <w:tcW w:w="1171" w:type="dxa"/>
          </w:tcPr>
          <w:p w14:paraId="2349C814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608D768A" w14:textId="56871071" w:rsidR="00184E44" w:rsidRPr="004F409D" w:rsidRDefault="00184E44" w:rsidP="00D309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(95)</w:t>
            </w:r>
          </w:p>
        </w:tc>
      </w:tr>
      <w:tr w:rsidR="00184E44" w:rsidRPr="004F409D" w14:paraId="720D22B7" w14:textId="77777777" w:rsidTr="0016047D">
        <w:trPr>
          <w:trHeight w:val="144"/>
        </w:trPr>
        <w:tc>
          <w:tcPr>
            <w:tcW w:w="6569" w:type="dxa"/>
          </w:tcPr>
          <w:p w14:paraId="553D26ED" w14:textId="66DB309B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1171" w:type="dxa"/>
          </w:tcPr>
          <w:p w14:paraId="260B2A4A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15622AB5" w14:textId="11703EB8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49</w:t>
            </w:r>
            <w:r w:rsidR="002B633F" w:rsidRPr="004F409D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</w:p>
        </w:tc>
      </w:tr>
      <w:tr w:rsidR="00184E44" w:rsidRPr="004F409D" w14:paraId="36068FA6" w14:textId="77777777" w:rsidTr="0047652B">
        <w:trPr>
          <w:trHeight w:val="144"/>
        </w:trPr>
        <w:tc>
          <w:tcPr>
            <w:tcW w:w="6569" w:type="dxa"/>
          </w:tcPr>
          <w:p w14:paraId="056AFFFF" w14:textId="556566FC" w:rsidR="00184E44" w:rsidRPr="004F409D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74EB9820" w14:textId="77777777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37F033" w14:textId="36964C34" w:rsidR="00184E44" w:rsidRPr="004F409D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cs/>
              </w:rPr>
              <w:t>965</w:t>
            </w:r>
            <w:r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Pr="004F409D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cs/>
              </w:rPr>
              <w:t>40</w:t>
            </w:r>
            <w:r w:rsidR="00E50EF1" w:rsidRPr="004F409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</w:tr>
    </w:tbl>
    <w:p w14:paraId="1F029FED" w14:textId="6FBB78C3" w:rsidR="00B02E23" w:rsidRPr="004F409D" w:rsidRDefault="00B02E23" w:rsidP="002513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4FA89" w14:textId="5DBAB023" w:rsidR="00676BC7" w:rsidRPr="004F409D" w:rsidRDefault="000925F8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4F409D">
        <w:rPr>
          <w:rFonts w:asciiTheme="majorBidi" w:hAnsiTheme="majorBidi" w:cstheme="majorBidi"/>
          <w:sz w:val="28"/>
          <w:szCs w:val="28"/>
        </w:rPr>
        <w:t xml:space="preserve"> TMS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4F409D">
        <w:rPr>
          <w:rFonts w:asciiTheme="majorBidi" w:hAnsiTheme="majorBidi" w:cstheme="majorBidi"/>
          <w:sz w:val="28"/>
          <w:szCs w:val="28"/>
        </w:rPr>
        <w:t xml:space="preserve">PPSP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="006D5249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A6FA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40,800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2,100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="00184E44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="Angsana New" w:hAnsi="Angsana New" w:cs="Angsana New"/>
          <w:i/>
          <w:iCs/>
          <w:sz w:val="28"/>
          <w:szCs w:val="28"/>
          <w:cs/>
        </w:rPr>
        <w:t>:</w:t>
      </w:r>
      <w:r w:rsidR="00214888" w:rsidRPr="004F409D">
        <w:rPr>
          <w:rFonts w:ascii="Angsana New" w:hAnsi="Angsana New" w:cs="Angsana New"/>
          <w:i/>
          <w:iCs/>
          <w:sz w:val="28"/>
          <w:szCs w:val="28"/>
        </w:rPr>
        <w:t xml:space="preserve"> </w:t>
      </w:r>
      <w:r w:rsidR="000E0B4C" w:rsidRPr="004F409D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41,000 </w:t>
      </w:r>
      <w:r w:rsidR="000E0B4C" w:rsidRPr="004F409D">
        <w:rPr>
          <w:rFonts w:ascii="Angsana New" w:hAnsi="Angsana New" w:cs="Angsana New"/>
          <w:i/>
          <w:iCs/>
          <w:sz w:val="28"/>
          <w:szCs w:val="28"/>
          <w:cs/>
          <w:lang w:val="en-GB"/>
        </w:rPr>
        <w:t>ดองเวียดนาม</w:t>
      </w:r>
      <w:r w:rsidR="000E0B4C" w:rsidRPr="004F409D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 </w:t>
      </w:r>
      <w:r w:rsidR="000E0B4C" w:rsidRPr="004F409D">
        <w:rPr>
          <w:rFonts w:ascii="Angsana New" w:hAnsi="Angsana New" w:cs="Angsana New"/>
          <w:i/>
          <w:iCs/>
          <w:sz w:val="28"/>
          <w:szCs w:val="28"/>
          <w:cs/>
          <w:lang w:val="en-GB"/>
        </w:rPr>
        <w:t>และ</w:t>
      </w:r>
      <w:r w:rsidR="000E0B4C" w:rsidRPr="004F409D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 2,070 </w:t>
      </w:r>
      <w:r w:rsidRPr="004F409D">
        <w:rPr>
          <w:rFonts w:ascii="Angsana New" w:hAnsi="Angsana New" w:cs="Angsana New"/>
          <w:i/>
          <w:iCs/>
          <w:sz w:val="28"/>
          <w:szCs w:val="28"/>
          <w:cs/>
        </w:rPr>
        <w:t>เรียลกัมพูชา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ตามลำดับ)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4F409D">
        <w:rPr>
          <w:rFonts w:asciiTheme="majorBidi" w:hAnsiTheme="majorBidi" w:cstheme="majorBidi"/>
          <w:sz w:val="28"/>
          <w:szCs w:val="28"/>
        </w:rPr>
        <w:t xml:space="preserve">TMS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4F409D">
        <w:rPr>
          <w:rFonts w:asciiTheme="majorBidi" w:hAnsiTheme="majorBidi" w:cstheme="majorBidi"/>
          <w:sz w:val="28"/>
          <w:szCs w:val="28"/>
        </w:rPr>
        <w:t xml:space="preserve">PPSP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066F26" w:rsidRPr="004F409D">
        <w:rPr>
          <w:rFonts w:asciiTheme="majorBidi" w:hAnsiTheme="majorBidi" w:cstheme="majorBidi"/>
          <w:sz w:val="28"/>
          <w:szCs w:val="28"/>
        </w:rPr>
        <w:t>1</w:t>
      </w:r>
      <w:r w:rsidR="00184E44" w:rsidRPr="004F409D">
        <w:rPr>
          <w:rFonts w:asciiTheme="majorBidi" w:hAnsiTheme="majorBidi" w:cstheme="majorBidi"/>
          <w:sz w:val="28"/>
          <w:szCs w:val="28"/>
        </w:rPr>
        <w:t>,</w:t>
      </w:r>
      <w:r w:rsidR="00066F26" w:rsidRPr="004F409D">
        <w:rPr>
          <w:rFonts w:asciiTheme="majorBidi" w:hAnsiTheme="majorBidi" w:cstheme="majorBidi"/>
          <w:sz w:val="28"/>
          <w:szCs w:val="28"/>
        </w:rPr>
        <w:t>660,417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ล้านดองเวียดนาม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22,052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="00184E44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4F409D">
        <w:rPr>
          <w:rFonts w:ascii="Angsana New" w:hAnsi="Angsana New" w:cs="Angsana New"/>
          <w:i/>
          <w:iCs/>
          <w:sz w:val="28"/>
          <w:szCs w:val="28"/>
          <w:cs/>
        </w:rPr>
        <w:t xml:space="preserve">ธันวาคม </w:t>
      </w:r>
      <w:r w:rsidR="00970BDC" w:rsidRPr="004F409D">
        <w:rPr>
          <w:rFonts w:ascii="Angsana New" w:hAnsi="Angsana New" w:cs="Angsana New"/>
          <w:i/>
          <w:iCs/>
          <w:sz w:val="28"/>
          <w:szCs w:val="28"/>
        </w:rPr>
        <w:t>2568</w:t>
      </w:r>
      <w:r w:rsidRPr="004F409D">
        <w:rPr>
          <w:rFonts w:ascii="Angsana New" w:hAnsi="Angsana New" w:cs="Angsana New"/>
          <w:i/>
          <w:iCs/>
          <w:sz w:val="28"/>
          <w:szCs w:val="28"/>
          <w:cs/>
        </w:rPr>
        <w:t xml:space="preserve">: 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lang w:val="en-GB"/>
        </w:rPr>
        <w:t>1,635,839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 xml:space="preserve"> ล้านดองเวียดนามและ</w:t>
      </w:r>
      <w:r w:rsidR="000E0B4C" w:rsidRPr="004F409D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 </w:t>
      </w:r>
      <w:r w:rsidR="000E0B4C" w:rsidRPr="004F409D">
        <w:rPr>
          <w:rFonts w:asciiTheme="majorBidi" w:hAnsiTheme="majorBidi" w:cstheme="majorBidi"/>
          <w:i/>
          <w:iCs/>
          <w:sz w:val="28"/>
        </w:rPr>
        <w:t xml:space="preserve">21,737 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ล้านเรียลกัมพูชา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066F26" w:rsidRPr="004F409D">
        <w:rPr>
          <w:rFonts w:asciiTheme="majorBidi" w:hAnsiTheme="majorBidi" w:cstheme="majorBidi"/>
          <w:sz w:val="28"/>
          <w:szCs w:val="28"/>
        </w:rPr>
        <w:t>2</w:t>
      </w:r>
      <w:r w:rsidR="00184E44" w:rsidRPr="004F409D">
        <w:rPr>
          <w:rFonts w:asciiTheme="majorBidi" w:hAnsiTheme="majorBidi" w:cstheme="majorBidi"/>
          <w:sz w:val="28"/>
          <w:szCs w:val="28"/>
        </w:rPr>
        <w:t>,</w:t>
      </w:r>
      <w:r w:rsidR="00066F26" w:rsidRPr="004F409D">
        <w:rPr>
          <w:rFonts w:asciiTheme="majorBidi" w:hAnsiTheme="majorBidi" w:cstheme="majorBidi"/>
          <w:sz w:val="28"/>
          <w:szCs w:val="28"/>
        </w:rPr>
        <w:t>069</w:t>
      </w:r>
      <w:r w:rsidR="00184E44" w:rsidRPr="004F409D">
        <w:rPr>
          <w:rFonts w:asciiTheme="majorBidi" w:hAnsiTheme="majorBidi" w:cstheme="majorBidi"/>
          <w:sz w:val="28"/>
          <w:szCs w:val="28"/>
        </w:rPr>
        <w:t>.</w:t>
      </w:r>
      <w:r w:rsidR="00066F26" w:rsidRPr="004F409D">
        <w:rPr>
          <w:rFonts w:asciiTheme="majorBidi" w:hAnsiTheme="majorBidi" w:cstheme="majorBidi"/>
          <w:sz w:val="28"/>
          <w:szCs w:val="28"/>
        </w:rPr>
        <w:t>71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4F409D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4F409D">
        <w:rPr>
          <w:rFonts w:asciiTheme="majorBidi" w:hAnsiTheme="majorBidi" w:cstheme="majorBidi"/>
          <w:sz w:val="28"/>
          <w:szCs w:val="28"/>
        </w:rPr>
        <w:t xml:space="preserve"> 180.57</w:t>
      </w:r>
      <w:r w:rsidR="00184E44" w:rsidRPr="004F409D">
        <w:rPr>
          <w:rFonts w:asciiTheme="majorBidi" w:hAnsiTheme="majorBidi" w:cstheme="majorBidi"/>
          <w:sz w:val="28"/>
          <w:szCs w:val="28"/>
          <w:cs/>
          <w:lang w:val="en-GB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</w:rPr>
        <w:t>1,965.46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ล้านบาท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และ</w:t>
      </w:r>
      <w:r w:rsidR="000E0B4C" w:rsidRPr="004F409D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171.33</w:t>
      </w:r>
      <w:r w:rsidR="000E0B4C" w:rsidRPr="004F409D">
        <w:rPr>
          <w:rFonts w:asciiTheme="majorBidi" w:hAnsiTheme="majorBidi" w:cstheme="majorBidi" w:hint="cs"/>
          <w:i/>
          <w:iCs/>
          <w:sz w:val="28"/>
          <w:szCs w:val="28"/>
          <w:cs/>
          <w:lang w:val="en-GB"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AA155F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2765C1F8" w14:textId="528240BC" w:rsidR="00074777" w:rsidRPr="004F409D" w:rsidRDefault="00074777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55AAF604" w14:textId="674919CD" w:rsidR="00184E44" w:rsidRPr="004F409D" w:rsidRDefault="00184E44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นอกจากนี้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Pr="004F409D">
        <w:rPr>
          <w:rFonts w:asciiTheme="majorBidi" w:hAnsiTheme="majorBidi" w:cs="Angsana New"/>
          <w:sz w:val="28"/>
          <w:szCs w:val="28"/>
        </w:rPr>
        <w:t xml:space="preserve"> ANI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Swift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ซึ่งเป็นบริษัทจดทะเบียนในตลาดหลักทรัพย์แห่งประเทศไทยและมาเลเซีย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ณ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มีราคาปิดต่อหุ้นอยู่ที่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 xml:space="preserve">2.66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Pr="004F409D">
        <w:rPr>
          <w:rFonts w:asciiTheme="majorBidi" w:hAnsiTheme="majorBidi" w:cs="Angsana New"/>
          <w:sz w:val="28"/>
          <w:szCs w:val="28"/>
        </w:rPr>
        <w:t xml:space="preserve">0.39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2.96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บาท และ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0.39</w:t>
      </w:r>
      <w:r w:rsidRPr="004F409D">
        <w:rPr>
          <w:rFonts w:asciiTheme="majorBidi" w:hAnsiTheme="majorBidi" w:cs="Angsana New"/>
          <w:sz w:val="28"/>
        </w:rPr>
        <w:t xml:space="preserve"> </w:t>
      </w:r>
      <w:r w:rsidRPr="004F409D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Pr="004F409D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 xml:space="preserve">ANI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4F409D">
        <w:rPr>
          <w:rFonts w:asciiTheme="majorBidi" w:hAnsiTheme="majorBidi" w:cstheme="majorBidi"/>
          <w:sz w:val="28"/>
          <w:szCs w:val="28"/>
        </w:rPr>
        <w:t xml:space="preserve">Swift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เท่ากับ </w:t>
      </w:r>
      <w:r w:rsidRPr="004F409D">
        <w:rPr>
          <w:rFonts w:asciiTheme="majorBidi" w:hAnsiTheme="majorBidi" w:cs="Angsana New"/>
          <w:sz w:val="28"/>
          <w:szCs w:val="28"/>
        </w:rPr>
        <w:t>989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.</w:t>
      </w:r>
      <w:r w:rsidRPr="004F409D">
        <w:rPr>
          <w:rFonts w:asciiTheme="majorBidi" w:hAnsiTheme="majorBidi" w:cs="Angsana New"/>
          <w:sz w:val="28"/>
          <w:szCs w:val="28"/>
        </w:rPr>
        <w:t xml:space="preserve">01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72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ล้านริงกิตมาเลเซีย </w:t>
      </w:r>
      <w:bookmarkStart w:id="3" w:name="_Hlk197084962"/>
      <w:r w:rsidRPr="004F409D">
        <w:rPr>
          <w:rFonts w:asciiTheme="majorBidi" w:hAnsiTheme="majorBidi" w:cs="Angsana New" w:hint="cs"/>
          <w:sz w:val="28"/>
          <w:szCs w:val="28"/>
          <w:cs/>
        </w:rPr>
        <w:t>(เทียบเท่าเงินบาทจำนวน</w:t>
      </w:r>
      <w:r w:rsidRPr="004F409D">
        <w:rPr>
          <w:rFonts w:asciiTheme="majorBidi" w:hAnsiTheme="majorBidi" w:cs="Angsana New"/>
          <w:sz w:val="28"/>
          <w:szCs w:val="28"/>
        </w:rPr>
        <w:t xml:space="preserve"> 588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.</w:t>
      </w:r>
      <w:r w:rsidRPr="004F409D">
        <w:rPr>
          <w:rFonts w:asciiTheme="majorBidi" w:hAnsiTheme="majorBidi" w:cs="Angsana New"/>
          <w:sz w:val="28"/>
          <w:szCs w:val="28"/>
        </w:rPr>
        <w:t>23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ล้านบาท)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bookmarkEnd w:id="3"/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1,100.55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71.23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ล้านริงกิตมาเลเซีย (เทียบเท่าเงินบาทจำนวน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554.80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ล้านบาท))</w:t>
      </w:r>
    </w:p>
    <w:p w14:paraId="43923CA2" w14:textId="4491D9A8" w:rsidR="009473AC" w:rsidRPr="004F409D" w:rsidRDefault="009473AC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4424C117" w14:textId="461D6B3E" w:rsidR="002B633F" w:rsidRPr="004F409D" w:rsidRDefault="002B633F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  <w:r w:rsidRPr="004F409D">
        <w:rPr>
          <w:rFonts w:asciiTheme="majorBidi" w:hAnsiTheme="majorBidi" w:cs="Angsana New" w:hint="cs"/>
          <w:i/>
          <w:iCs/>
          <w:sz w:val="28"/>
          <w:szCs w:val="28"/>
          <w:cs/>
        </w:rPr>
        <w:lastRenderedPageBreak/>
        <w:t>หุ้นปันผล</w:t>
      </w:r>
    </w:p>
    <w:p w14:paraId="5DCA92C4" w14:textId="77777777" w:rsidR="0065731A" w:rsidRPr="004F409D" w:rsidRDefault="0065731A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</w:p>
    <w:p w14:paraId="573535BB" w14:textId="3D7BC220" w:rsidR="002B633F" w:rsidRPr="004F409D" w:rsidRDefault="002B633F" w:rsidP="002B63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31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กลุ่มบริษัทได้รับหุ้นปันผลจากเงินลงทุนใน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TMS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เป็นจำนวน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0.80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ล้านหุ้น</w:t>
      </w:r>
    </w:p>
    <w:p w14:paraId="32560858" w14:textId="648059E7" w:rsidR="004A5F49" w:rsidRPr="004F409D" w:rsidRDefault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3F5E1839" w14:textId="584A3813" w:rsidR="00094B1C" w:rsidRPr="004F409D" w:rsidRDefault="00BA607D" w:rsidP="00BA607D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บริษัทร่วม</w:t>
      </w:r>
    </w:p>
    <w:p w14:paraId="6F73C42D" w14:textId="7C97A69D" w:rsidR="00BA607D" w:rsidRPr="004F409D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057C80A1" w14:textId="540DBEE3" w:rsidR="00184E44" w:rsidRPr="004F409D" w:rsidRDefault="00184E44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="00D30953" w:rsidRPr="004F409D">
        <w:rPr>
          <w:rFonts w:asciiTheme="majorBidi" w:hAnsiTheme="majorBidi" w:cs="Angsana New"/>
          <w:sz w:val="28"/>
          <w:szCs w:val="28"/>
        </w:rPr>
        <w:t xml:space="preserve"> 12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JWD Asia Holding Private Ltd. (“JWDAH”)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ได้จำหน่ายเงินลงทุนในบริษัท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TMS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ให้แก่บริษัท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Prosper Logistics Joint Stock Company (“PPL”)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ซึ่งเป็นบริษัทย่อยภายในกลุ่มบริษัท</w:t>
      </w:r>
      <w:r w:rsidR="00BD30C5" w:rsidRPr="004F409D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อัตราหุ้นละ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z w:val="28"/>
          <w:szCs w:val="28"/>
        </w:rPr>
        <w:t>38,150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เวียดนามดองต่อหุ้น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ของหุ้นจำนวน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z w:val="28"/>
          <w:szCs w:val="28"/>
        </w:rPr>
        <w:t>2.29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ล้านหุ้น</w:t>
      </w:r>
      <w:r w:rsidR="00BD30C5" w:rsidRPr="004F409D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BD30C5" w:rsidRPr="004F409D">
        <w:rPr>
          <w:rFonts w:asciiTheme="majorBidi" w:hAnsiTheme="majorBidi" w:cs="Angsana New"/>
          <w:sz w:val="28"/>
          <w:szCs w:val="28"/>
        </w:rPr>
        <w:t>(</w:t>
      </w:r>
      <w:r w:rsidR="00BD30C5" w:rsidRPr="004F409D">
        <w:rPr>
          <w:rFonts w:asciiTheme="majorBidi" w:hAnsiTheme="majorBidi" w:cs="Angsana New" w:hint="cs"/>
          <w:sz w:val="28"/>
          <w:szCs w:val="28"/>
          <w:cs/>
        </w:rPr>
        <w:t>คิดเป็นสัดส่วนร้อยละ</w:t>
      </w:r>
      <w:r w:rsidR="00253435" w:rsidRPr="004F409D">
        <w:rPr>
          <w:rFonts w:asciiTheme="majorBidi" w:hAnsiTheme="majorBidi" w:cs="Angsana New"/>
          <w:sz w:val="28"/>
          <w:szCs w:val="28"/>
        </w:rPr>
        <w:t xml:space="preserve"> </w:t>
      </w:r>
      <w:proofErr w:type="gramStart"/>
      <w:r w:rsidR="00253435" w:rsidRPr="004F409D">
        <w:rPr>
          <w:rFonts w:asciiTheme="majorBidi" w:hAnsiTheme="majorBidi" w:cs="Angsana New"/>
          <w:sz w:val="28"/>
          <w:szCs w:val="28"/>
        </w:rPr>
        <w:t>1.33</w:t>
      </w:r>
      <w:r w:rsidR="00BD30C5" w:rsidRPr="004F409D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BD30C5" w:rsidRPr="004F409D">
        <w:rPr>
          <w:rFonts w:asciiTheme="majorBidi" w:hAnsiTheme="majorBidi" w:cs="Angsana New"/>
          <w:sz w:val="28"/>
          <w:szCs w:val="28"/>
        </w:rPr>
        <w:t>)</w:t>
      </w:r>
      <w:proofErr w:type="gramEnd"/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z w:val="28"/>
          <w:szCs w:val="28"/>
        </w:rPr>
        <w:t>87,401.65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ล้านเวียดนามดอง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>(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เทียบเท่าเงินบาทจำนวน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pacing w:val="-2"/>
          <w:sz w:val="28"/>
          <w:szCs w:val="28"/>
        </w:rPr>
        <w:t>10</w:t>
      </w:r>
      <w:r w:rsidR="00906800" w:rsidRPr="004F409D">
        <w:rPr>
          <w:rFonts w:asciiTheme="majorBidi" w:hAnsiTheme="majorBidi" w:cs="Angsana New"/>
          <w:spacing w:val="-2"/>
          <w:sz w:val="28"/>
          <w:szCs w:val="28"/>
        </w:rPr>
        <w:t>7</w:t>
      </w:r>
      <w:r w:rsidR="009473AC" w:rsidRPr="004F409D">
        <w:rPr>
          <w:rFonts w:asciiTheme="majorBidi" w:hAnsiTheme="majorBidi" w:cs="Angsana New"/>
          <w:spacing w:val="-2"/>
          <w:sz w:val="28"/>
          <w:szCs w:val="28"/>
        </w:rPr>
        <w:t>.</w:t>
      </w:r>
      <w:r w:rsidR="00906800" w:rsidRPr="004F409D">
        <w:rPr>
          <w:rFonts w:asciiTheme="majorBidi" w:hAnsiTheme="majorBidi" w:cs="Angsana New"/>
          <w:spacing w:val="-2"/>
          <w:sz w:val="28"/>
          <w:szCs w:val="28"/>
        </w:rPr>
        <w:t>4</w:t>
      </w:r>
      <w:r w:rsidR="009473AC" w:rsidRPr="004F409D">
        <w:rPr>
          <w:rFonts w:asciiTheme="majorBidi" w:hAnsiTheme="majorBidi" w:cs="Angsana New"/>
          <w:spacing w:val="-2"/>
          <w:sz w:val="28"/>
          <w:szCs w:val="28"/>
        </w:rPr>
        <w:t>1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)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ต่อมาเมื่อวันที่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pacing w:val="-2"/>
          <w:sz w:val="28"/>
          <w:szCs w:val="28"/>
        </w:rPr>
        <w:t>16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4F409D">
        <w:rPr>
          <w:rFonts w:asciiTheme="majorBidi" w:hAnsiTheme="majorBidi" w:cs="Angsana New"/>
          <w:spacing w:val="-2"/>
          <w:sz w:val="28"/>
          <w:szCs w:val="28"/>
        </w:rPr>
        <w:t>2569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pacing w:val="-2"/>
          <w:sz w:val="28"/>
          <w:szCs w:val="28"/>
        </w:rPr>
        <w:t xml:space="preserve">PPL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ได้ชำระค่า</w:t>
      </w:r>
      <w:r w:rsidR="00BD30C5"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หุ้นดังกล่าวทั้งจำนวนแล้ว</w:t>
      </w:r>
    </w:p>
    <w:p w14:paraId="68FA1719" w14:textId="77777777" w:rsidR="00BD30C5" w:rsidRPr="004F409D" w:rsidRDefault="00BD30C5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22D8CB79" w14:textId="5382463C" w:rsidR="00BD30C5" w:rsidRPr="004F409D" w:rsidRDefault="00BD30C5" w:rsidP="00BD30C5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การซื้อหุ้นกู้แปลงสภาพ</w:t>
      </w:r>
    </w:p>
    <w:p w14:paraId="69E26287" w14:textId="77777777" w:rsidR="00BD30C5" w:rsidRPr="004F409D" w:rsidRDefault="00BD30C5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79AFF242" w14:textId="080DBA4D" w:rsidR="00BD30C5" w:rsidRPr="004F409D" w:rsidRDefault="00BD30C5" w:rsidP="00BD30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10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กุมภาพันธ์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 JWD Asia Holdings Private Ltd.</w:t>
      </w:r>
      <w:r w:rsidR="00DF4C0B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DF4C0B" w:rsidRPr="004F409D">
        <w:rPr>
          <w:rFonts w:asciiTheme="majorBidi" w:hAnsiTheme="majorBidi" w:cstheme="majorBidi"/>
          <w:sz w:val="28"/>
          <w:szCs w:val="28"/>
        </w:rPr>
        <w:t>(“JWDAH”)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และ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Prosper Logistics Joint Stock Company </w:t>
      </w:r>
      <w:r w:rsidR="00DF4C0B" w:rsidRPr="004F409D">
        <w:rPr>
          <w:rFonts w:asciiTheme="majorBidi" w:hAnsiTheme="majorBidi" w:cstheme="majorBidi"/>
          <w:sz w:val="28"/>
          <w:szCs w:val="28"/>
        </w:rPr>
        <w:t xml:space="preserve">(“PPL”)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ได้ทำการ</w:t>
      </w:r>
      <w:r w:rsidR="00297D03" w:rsidRPr="004F409D">
        <w:rPr>
          <w:rFonts w:asciiTheme="majorBidi" w:hAnsiTheme="majorBidi" w:cstheme="majorBidi" w:hint="cs"/>
          <w:sz w:val="28"/>
          <w:szCs w:val="28"/>
          <w:cs/>
        </w:rPr>
        <w:t>จอง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ซื้อหุ้นกู้แปลงสภาพใน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proofErr w:type="spellStart"/>
      <w:r w:rsidRPr="004F409D">
        <w:rPr>
          <w:rFonts w:asciiTheme="majorBidi" w:hAnsiTheme="majorBidi" w:cstheme="majorBidi"/>
          <w:sz w:val="28"/>
          <w:szCs w:val="28"/>
        </w:rPr>
        <w:t>Transimex</w:t>
      </w:r>
      <w:proofErr w:type="spellEnd"/>
      <w:r w:rsidRPr="004F409D">
        <w:rPr>
          <w:rFonts w:asciiTheme="majorBidi" w:hAnsiTheme="majorBidi" w:cstheme="majorBidi"/>
          <w:sz w:val="28"/>
          <w:szCs w:val="28"/>
        </w:rPr>
        <w:t xml:space="preserve"> Corporation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</w:t>
      </w:r>
      <w:r w:rsidRPr="004F409D">
        <w:rPr>
          <w:rFonts w:asciiTheme="majorBidi" w:hAnsiTheme="majorBidi" w:cstheme="majorBidi"/>
          <w:sz w:val="28"/>
          <w:szCs w:val="28"/>
          <w:cs/>
        </w:rPr>
        <w:t>,</w:t>
      </w:r>
      <w:r w:rsidRPr="004F409D">
        <w:rPr>
          <w:rFonts w:asciiTheme="majorBidi" w:hAnsiTheme="majorBidi" w:cstheme="majorBidi"/>
          <w:sz w:val="28"/>
          <w:szCs w:val="28"/>
        </w:rPr>
        <w:t>013.70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ล้านดองเวียดนาม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30.22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และจำนวน</w:t>
      </w:r>
      <w:r w:rsidR="00DF4C0B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69,242.10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ล้านดองเวียดนาม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83</w:t>
      </w:r>
      <w:r w:rsidRPr="004F409D">
        <w:rPr>
          <w:rFonts w:asciiTheme="majorBidi" w:hAnsiTheme="majorBidi" w:cstheme="majorBidi"/>
          <w:sz w:val="28"/>
          <w:szCs w:val="28"/>
          <w:cs/>
        </w:rPr>
        <w:t>.</w:t>
      </w:r>
      <w:r w:rsidRPr="004F409D">
        <w:rPr>
          <w:rFonts w:asciiTheme="majorBidi" w:hAnsiTheme="majorBidi" w:cstheme="majorBidi"/>
          <w:sz w:val="28"/>
          <w:szCs w:val="28"/>
        </w:rPr>
        <w:t>64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ตามลำดับ</w:t>
      </w:r>
      <w:r w:rsidR="00DF4C0B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DF4C0B" w:rsidRPr="004F409D">
        <w:rPr>
          <w:rFonts w:asciiTheme="majorBidi" w:hAnsiTheme="majorBidi" w:cstheme="majorBidi" w:hint="cs"/>
          <w:sz w:val="28"/>
          <w:szCs w:val="28"/>
          <w:cs/>
        </w:rPr>
        <w:t xml:space="preserve">โดยทั้ง </w:t>
      </w:r>
      <w:r w:rsidR="00DF4C0B" w:rsidRPr="004F409D">
        <w:rPr>
          <w:rFonts w:asciiTheme="majorBidi" w:hAnsiTheme="majorBidi" w:cstheme="majorBidi"/>
          <w:sz w:val="28"/>
          <w:szCs w:val="28"/>
        </w:rPr>
        <w:t xml:space="preserve">2 </w:t>
      </w:r>
      <w:r w:rsidR="00DF4C0B" w:rsidRPr="004F409D">
        <w:rPr>
          <w:rFonts w:asciiTheme="majorBidi" w:hAnsiTheme="majorBidi" w:cstheme="majorBidi" w:hint="cs"/>
          <w:sz w:val="28"/>
          <w:szCs w:val="28"/>
          <w:cs/>
        </w:rPr>
        <w:t>บริษัทได้จ่ายเงินค่าซื้อหุ้นกู้แปลงสภาพแล้วทั้งจำนวน ซึ่งกลุ่มบริษัทบันทึกเป็นเงินจ่ายล่วงหน้าค่าซื้อหุ้นกู้แปลงสภาพในลูกหนี้</w:t>
      </w:r>
      <w:r w:rsidR="00297D03" w:rsidRPr="004F409D">
        <w:rPr>
          <w:rFonts w:asciiTheme="majorBidi" w:hAnsiTheme="majorBidi" w:cstheme="majorBidi"/>
          <w:sz w:val="28"/>
          <w:szCs w:val="28"/>
          <w:cs/>
        </w:rPr>
        <w:br/>
      </w:r>
      <w:r w:rsidR="00DF4C0B" w:rsidRPr="004F409D">
        <w:rPr>
          <w:rFonts w:asciiTheme="majorBidi" w:hAnsiTheme="majorBidi" w:cstheme="majorBidi" w:hint="cs"/>
          <w:sz w:val="28"/>
          <w:szCs w:val="28"/>
          <w:cs/>
        </w:rPr>
        <w:t>หมุนเวียนอื่น</w:t>
      </w:r>
    </w:p>
    <w:p w14:paraId="3ACCAE1C" w14:textId="77777777" w:rsidR="00B93D24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C3FDE59" w14:textId="77777777" w:rsidR="00B93D24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0941B309" w14:textId="77777777" w:rsidR="00B93D24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4EC27A35" w14:textId="2CE589FF" w:rsidR="000925F8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4F409D">
        <w:rPr>
          <w:rFonts w:asciiTheme="majorBidi" w:hAnsiTheme="majorBidi" w:cstheme="majorBidi"/>
          <w:sz w:val="28"/>
          <w:szCs w:val="28"/>
        </w:rPr>
        <w:t>3</w:t>
      </w:r>
      <w:r w:rsidR="009A61BD" w:rsidRPr="004F409D">
        <w:rPr>
          <w:rFonts w:asciiTheme="majorBidi" w:hAnsiTheme="majorBidi" w:cstheme="majorBidi"/>
          <w:sz w:val="28"/>
          <w:szCs w:val="28"/>
        </w:rPr>
        <w:t>1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A61BD"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</w:t>
      </w:r>
      <w:r w:rsidR="009A61BD" w:rsidRPr="004F409D">
        <w:rPr>
          <w:rFonts w:asciiTheme="majorBidi" w:hAnsiTheme="majorBidi" w:cstheme="majorBidi"/>
          <w:sz w:val="28"/>
          <w:szCs w:val="28"/>
        </w:rPr>
        <w:t>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4F409D">
        <w:rPr>
          <w:rFonts w:asciiTheme="majorBidi" w:hAnsiTheme="majorBidi" w:cstheme="majorBidi"/>
          <w:sz w:val="28"/>
          <w:szCs w:val="28"/>
        </w:rPr>
        <w:t xml:space="preserve"> TMS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ราคาทุนจำนวน</w:t>
      </w:r>
      <w:r w:rsidRPr="004F409D">
        <w:rPr>
          <w:rFonts w:asciiTheme="majorBidi" w:hAnsiTheme="majorBidi" w:cstheme="majorBidi"/>
          <w:sz w:val="28"/>
          <w:szCs w:val="28"/>
        </w:rPr>
        <w:t xml:space="preserve"> 163.80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ใช้เป็นหลักประกันวงเงินกู้ยืม</w:t>
      </w:r>
      <w:r w:rsidRPr="004F409D">
        <w:rPr>
          <w:rFonts w:asciiTheme="majorBidi" w:hAnsiTheme="majorBidi" w:cstheme="majorBidi"/>
          <w:sz w:val="28"/>
          <w:szCs w:val="28"/>
          <w:cs/>
        </w:rPr>
        <w:br/>
        <w:t xml:space="preserve">ระยะยาวกับสถาบันการเงิน (ดูหมายเหตุข้อ </w:t>
      </w:r>
      <w:r w:rsidR="005E22E7" w:rsidRPr="004F409D">
        <w:rPr>
          <w:rFonts w:asciiTheme="majorBidi" w:hAnsiTheme="majorBidi" w:cstheme="majorBidi"/>
          <w:sz w:val="28"/>
          <w:szCs w:val="28"/>
        </w:rPr>
        <w:t>6</w:t>
      </w:r>
      <w:r w:rsidRPr="004F409D">
        <w:rPr>
          <w:rFonts w:asciiTheme="majorBidi" w:hAnsiTheme="majorBidi" w:cstheme="majorBidi"/>
          <w:sz w:val="28"/>
          <w:szCs w:val="28"/>
          <w:cs/>
        </w:rPr>
        <w:t>)</w:t>
      </w:r>
      <w:r w:rsidR="000925F8" w:rsidRPr="004F409D">
        <w:rPr>
          <w:rFonts w:asciiTheme="majorBidi" w:hAnsiTheme="majorBidi" w:cstheme="majorBidi"/>
          <w:sz w:val="30"/>
          <w:szCs w:val="30"/>
        </w:rPr>
        <w:tab/>
      </w:r>
    </w:p>
    <w:p w14:paraId="44CAA870" w14:textId="7B23C8C5" w:rsidR="003855B3" w:rsidRPr="004F409D" w:rsidRDefault="003855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2F087B68" w14:textId="30DBBD90" w:rsidR="000925F8" w:rsidRPr="004F409D" w:rsidRDefault="000925F8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</w:t>
      </w:r>
      <w:r w:rsidR="00C516E7"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ย่อย</w:t>
      </w:r>
    </w:p>
    <w:p w14:paraId="069C2DBE" w14:textId="185567C3" w:rsidR="00F54DE1" w:rsidRPr="004F409D" w:rsidRDefault="00F54DE1" w:rsidP="00BE5B2C">
      <w:pPr>
        <w:ind w:left="540"/>
        <w:rPr>
          <w:rFonts w:asciiTheme="majorBidi" w:hAnsiTheme="majorBidi" w:cstheme="majorBidi"/>
          <w:sz w:val="24"/>
          <w:szCs w:val="24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028"/>
        <w:gridCol w:w="1762"/>
      </w:tblGrid>
      <w:tr w:rsidR="0059461B" w:rsidRPr="004F409D" w14:paraId="1AB39768" w14:textId="77777777">
        <w:trPr>
          <w:tblHeader/>
        </w:trPr>
        <w:tc>
          <w:tcPr>
            <w:tcW w:w="6390" w:type="dxa"/>
            <w:vAlign w:val="bottom"/>
          </w:tcPr>
          <w:p w14:paraId="77A6A754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4F6E446A" w14:textId="006B1CE1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สิ้นสุดวันที่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028" w:type="dxa"/>
            <w:vAlign w:val="bottom"/>
          </w:tcPr>
          <w:p w14:paraId="54437CEF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762" w:type="dxa"/>
            <w:vAlign w:val="center"/>
          </w:tcPr>
          <w:p w14:paraId="3C1CC247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3655F563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59461B" w:rsidRPr="004F409D" w14:paraId="42F31688" w14:textId="77777777">
        <w:trPr>
          <w:tblHeader/>
        </w:trPr>
        <w:tc>
          <w:tcPr>
            <w:tcW w:w="6390" w:type="dxa"/>
            <w:vAlign w:val="bottom"/>
          </w:tcPr>
          <w:p w14:paraId="76C42C59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28" w:type="dxa"/>
          </w:tcPr>
          <w:p w14:paraId="5EE63BAE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</w:tcPr>
          <w:p w14:paraId="418C6B09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59461B" w:rsidRPr="004F409D" w14:paraId="0DA11556" w14:textId="77777777">
        <w:tc>
          <w:tcPr>
            <w:tcW w:w="6390" w:type="dxa"/>
            <w:vAlign w:val="bottom"/>
          </w:tcPr>
          <w:p w14:paraId="02B42638" w14:textId="77777777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028" w:type="dxa"/>
          </w:tcPr>
          <w:p w14:paraId="542AD868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0ABCF21E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59461B" w:rsidRPr="004F409D" w14:paraId="603AE442" w14:textId="77777777">
        <w:tc>
          <w:tcPr>
            <w:tcW w:w="6390" w:type="dxa"/>
            <w:vAlign w:val="bottom"/>
          </w:tcPr>
          <w:p w14:paraId="77BC2CB3" w14:textId="28E3FE50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="00970BDC"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028" w:type="dxa"/>
          </w:tcPr>
          <w:p w14:paraId="090BD288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2598567E" w14:textId="17528055" w:rsidR="0059461B" w:rsidRPr="004F409D" w:rsidRDefault="0015126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</w:rPr>
              <w:t>10,464,601</w:t>
            </w:r>
          </w:p>
        </w:tc>
      </w:tr>
      <w:tr w:rsidR="000216BA" w:rsidRPr="004F409D" w14:paraId="3956D3EE" w14:textId="77777777">
        <w:tc>
          <w:tcPr>
            <w:tcW w:w="6390" w:type="dxa"/>
            <w:vAlign w:val="bottom"/>
          </w:tcPr>
          <w:p w14:paraId="7229CB87" w14:textId="743BD50A" w:rsidR="000216BA" w:rsidRPr="004F409D" w:rsidRDefault="00DA18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เพิ่มขึ้นจากการเพิ่มทุนของบริษัทย่อย</w:t>
            </w:r>
          </w:p>
        </w:tc>
        <w:tc>
          <w:tcPr>
            <w:tcW w:w="1028" w:type="dxa"/>
          </w:tcPr>
          <w:p w14:paraId="4871FC7E" w14:textId="77777777" w:rsidR="000216BA" w:rsidRPr="004F409D" w:rsidRDefault="000216BA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57F050C1" w14:textId="3BE7C9D4" w:rsidR="000216BA" w:rsidRPr="004F409D" w:rsidRDefault="00184E44" w:rsidP="00D40BB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25,200</w:t>
            </w:r>
          </w:p>
        </w:tc>
      </w:tr>
      <w:tr w:rsidR="0059461B" w:rsidRPr="004F409D" w14:paraId="67883B26" w14:textId="77777777">
        <w:tc>
          <w:tcPr>
            <w:tcW w:w="6390" w:type="dxa"/>
            <w:vAlign w:val="bottom"/>
          </w:tcPr>
          <w:p w14:paraId="2F24BAE4" w14:textId="104CC501" w:rsidR="0059461B" w:rsidRPr="004F409D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2569</w:t>
            </w:r>
          </w:p>
        </w:tc>
        <w:tc>
          <w:tcPr>
            <w:tcW w:w="1028" w:type="dxa"/>
          </w:tcPr>
          <w:p w14:paraId="2F227673" w14:textId="77777777" w:rsidR="0059461B" w:rsidRPr="004F409D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  <w:tcBorders>
              <w:top w:val="single" w:sz="4" w:space="0" w:color="auto"/>
              <w:bottom w:val="double" w:sz="4" w:space="0" w:color="auto"/>
            </w:tcBorders>
          </w:tcPr>
          <w:p w14:paraId="5826E767" w14:textId="1A23CEA3" w:rsidR="0059461B" w:rsidRPr="004F409D" w:rsidRDefault="005E22E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10,489,801</w:t>
            </w:r>
          </w:p>
        </w:tc>
      </w:tr>
    </w:tbl>
    <w:p w14:paraId="0BF85141" w14:textId="77777777" w:rsidR="00F773F2" w:rsidRPr="004F409D" w:rsidRDefault="00F773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</w:rPr>
        <w:br w:type="page"/>
      </w:r>
    </w:p>
    <w:p w14:paraId="5EB8D2BF" w14:textId="76A2FB2D" w:rsidR="008D1F01" w:rsidRPr="004F409D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lastRenderedPageBreak/>
        <w:t>ในระหว่าง</w:t>
      </w:r>
      <w:r w:rsidR="0069192D" w:rsidRPr="004F409D">
        <w:rPr>
          <w:rFonts w:asciiTheme="majorBidi" w:hAnsiTheme="majorBidi" w:cstheme="majorBidi" w:hint="cs"/>
          <w:sz w:val="28"/>
          <w:szCs w:val="28"/>
          <w:cs/>
        </w:rPr>
        <w:t>งวด</w:t>
      </w:r>
      <w:r w:rsidR="00970BDC" w:rsidRPr="004F409D">
        <w:rPr>
          <w:rFonts w:asciiTheme="majorBidi" w:hAnsiTheme="majorBidi" w:cstheme="majorBidi" w:hint="cs"/>
          <w:sz w:val="28"/>
          <w:szCs w:val="28"/>
          <w:cs/>
        </w:rPr>
        <w:t>สามเดือน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สิ้นสุดวันที่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บริษัทได้ลงทุนเพิ่มในบริษัทย่อยดังนี้</w:t>
      </w:r>
    </w:p>
    <w:p w14:paraId="66281903" w14:textId="6C24A686" w:rsidR="00D30953" w:rsidRPr="004F409D" w:rsidRDefault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38129D95" w14:textId="31943840" w:rsidR="00D30953" w:rsidRPr="004F409D" w:rsidRDefault="005E22E7" w:rsidP="00D3095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hint="cs"/>
          <w:sz w:val="28"/>
          <w:szCs w:val="28"/>
          <w:cs/>
        </w:rPr>
        <w:t xml:space="preserve">บริษัท </w:t>
      </w:r>
      <w:r w:rsidRPr="004F409D">
        <w:rPr>
          <w:rFonts w:asciiTheme="majorBidi" w:hAnsiTheme="majorBidi"/>
          <w:sz w:val="28"/>
          <w:szCs w:val="28"/>
        </w:rPr>
        <w:t>SCGJWD Logistics (Laos)</w:t>
      </w:r>
      <w:r w:rsidR="00BD30C5" w:rsidRPr="004F409D">
        <w:rPr>
          <w:rFonts w:asciiTheme="majorBidi" w:hAnsiTheme="majorBidi"/>
          <w:sz w:val="28"/>
          <w:szCs w:val="28"/>
        </w:rPr>
        <w:t xml:space="preserve"> Co., Ltd.</w:t>
      </w:r>
      <w:r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โดยชำระค่าหุ้นเพิ่มทุนเพิ่มเติมร้อยละ </w:t>
      </w:r>
      <w:r w:rsidRPr="004F409D">
        <w:rPr>
          <w:rFonts w:asciiTheme="majorBidi" w:hAnsiTheme="majorBidi"/>
          <w:sz w:val="28"/>
          <w:szCs w:val="28"/>
        </w:rPr>
        <w:t>100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4F409D">
        <w:rPr>
          <w:rFonts w:asciiTheme="majorBidi" w:hAnsiTheme="majorBidi"/>
          <w:sz w:val="28"/>
          <w:szCs w:val="28"/>
        </w:rPr>
        <w:t>25.2</w:t>
      </w:r>
      <w:r w:rsidR="00D30953" w:rsidRPr="004F409D">
        <w:rPr>
          <w:rFonts w:asciiTheme="majorBidi" w:hAnsiTheme="majorBidi"/>
          <w:sz w:val="28"/>
          <w:szCs w:val="28"/>
        </w:rPr>
        <w:t>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Pr="004F409D">
        <w:rPr>
          <w:rFonts w:asciiTheme="majorBidi" w:hAnsiTheme="majorBidi"/>
          <w:sz w:val="28"/>
          <w:szCs w:val="28"/>
        </w:rPr>
        <w:t>100,000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Pr="004F409D">
        <w:rPr>
          <w:rFonts w:asciiTheme="majorBidi" w:hAnsiTheme="majorBidi"/>
          <w:sz w:val="28"/>
          <w:szCs w:val="28"/>
        </w:rPr>
        <w:t>200,000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กีบ)</w:t>
      </w:r>
    </w:p>
    <w:p w14:paraId="1B288C75" w14:textId="77777777" w:rsidR="00213BC6" w:rsidRPr="004F409D" w:rsidRDefault="00213BC6" w:rsidP="00213B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/>
          <w:sz w:val="28"/>
          <w:szCs w:val="28"/>
        </w:rPr>
      </w:pPr>
    </w:p>
    <w:p w14:paraId="25C1D568" w14:textId="39CA7A79" w:rsidR="00213BC6" w:rsidRPr="004F409D" w:rsidRDefault="00213BC6" w:rsidP="00213B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ในระหว่างงวดสามเดือนสิ้นสุดวันที่ </w:t>
      </w:r>
      <w:r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กลุ่มบริษัทได้ลงทุนเพิ่มในบริษัทย่อยดังนี้</w:t>
      </w:r>
    </w:p>
    <w:p w14:paraId="3930F207" w14:textId="77777777" w:rsidR="00213BC6" w:rsidRPr="004F409D" w:rsidRDefault="00213BC6" w:rsidP="00213B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/>
          <w:sz w:val="28"/>
          <w:szCs w:val="28"/>
        </w:rPr>
      </w:pPr>
    </w:p>
    <w:p w14:paraId="78AEC2BC" w14:textId="5D735B64" w:rsidR="006771AD" w:rsidRPr="004F409D" w:rsidRDefault="00D30953" w:rsidP="00D3095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hint="cs"/>
          <w:sz w:val="28"/>
          <w:szCs w:val="28"/>
          <w:cs/>
        </w:rPr>
        <w:t>บริษัท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JWD Asia Holdings Private Ltd.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โดยชำระค่าหุ้นเพิ่มทุนเพิ่มเติมร้อยละ </w:t>
      </w:r>
      <w:r w:rsidRPr="004F409D">
        <w:rPr>
          <w:rFonts w:asciiTheme="majorBidi" w:hAnsiTheme="majorBidi"/>
          <w:sz w:val="28"/>
          <w:szCs w:val="28"/>
        </w:rPr>
        <w:t>100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4F409D">
        <w:rPr>
          <w:rFonts w:asciiTheme="majorBidi" w:hAnsiTheme="majorBidi"/>
          <w:sz w:val="28"/>
          <w:szCs w:val="28"/>
        </w:rPr>
        <w:t>869.30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ล้านบาท</w:t>
      </w:r>
    </w:p>
    <w:p w14:paraId="1D747221" w14:textId="77777777" w:rsidR="00D30953" w:rsidRPr="004F409D" w:rsidRDefault="00D30953" w:rsidP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75B32A79" w14:textId="27E934A6" w:rsidR="003C19EC" w:rsidRPr="004F409D" w:rsidRDefault="003C19EC" w:rsidP="00766844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การซื้อขายเงินลงทุนระหว่างบริษัทย่อย</w:t>
      </w:r>
    </w:p>
    <w:p w14:paraId="3079366B" w14:textId="77777777" w:rsidR="00766844" w:rsidRPr="004F409D" w:rsidRDefault="00766844" w:rsidP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="Angsana New"/>
          <w:sz w:val="28"/>
          <w:szCs w:val="28"/>
        </w:rPr>
      </w:pPr>
    </w:p>
    <w:p w14:paraId="5B450857" w14:textId="678376FE" w:rsidR="00766844" w:rsidRPr="004F409D" w:rsidRDefault="003C19EC" w:rsidP="00F077B1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hint="cs"/>
          <w:sz w:val="28"/>
          <w:szCs w:val="28"/>
          <w:cs/>
        </w:rPr>
        <w:t>ในเดือน</w:t>
      </w:r>
      <w:r w:rsidR="00766844" w:rsidRPr="004F409D">
        <w:rPr>
          <w:rFonts w:asciiTheme="majorBidi" w:hAnsiTheme="majorBidi" w:hint="cs"/>
          <w:sz w:val="28"/>
          <w:szCs w:val="28"/>
          <w:cs/>
        </w:rPr>
        <w:t>มกราคม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4F409D">
        <w:rPr>
          <w:rFonts w:asciiTheme="majorBidi" w:hAnsiTheme="majorBidi"/>
          <w:sz w:val="28"/>
          <w:szCs w:val="28"/>
        </w:rPr>
        <w:t>2569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บริษัท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ทรานสปอร์ต</w:t>
      </w:r>
      <w:r w:rsidRPr="004F409D">
        <w:rPr>
          <w:rFonts w:asciiTheme="majorBidi" w:hAnsiTheme="majorBidi"/>
          <w:sz w:val="28"/>
          <w:szCs w:val="28"/>
          <w:cs/>
        </w:rPr>
        <w:t xml:space="preserve"> (</w:t>
      </w:r>
      <w:r w:rsidRPr="004F409D">
        <w:rPr>
          <w:rFonts w:asciiTheme="majorBidi" w:hAnsiTheme="majorBidi" w:hint="cs"/>
          <w:sz w:val="28"/>
          <w:szCs w:val="28"/>
          <w:cs/>
        </w:rPr>
        <w:t>ประเทศไทย</w:t>
      </w:r>
      <w:r w:rsidRPr="004F409D">
        <w:rPr>
          <w:rFonts w:asciiTheme="majorBidi" w:hAnsiTheme="majorBidi"/>
          <w:sz w:val="28"/>
          <w:szCs w:val="28"/>
          <w:cs/>
        </w:rPr>
        <w:t xml:space="preserve">) </w:t>
      </w:r>
      <w:r w:rsidRPr="004F409D">
        <w:rPr>
          <w:rFonts w:asciiTheme="majorBidi" w:hAnsiTheme="majorBidi" w:hint="cs"/>
          <w:sz w:val="28"/>
          <w:szCs w:val="28"/>
          <w:cs/>
        </w:rPr>
        <w:t>จำกัด</w:t>
      </w:r>
      <w:r w:rsidRPr="004F409D">
        <w:rPr>
          <w:rFonts w:asciiTheme="majorBidi" w:hAnsiTheme="majorBidi"/>
          <w:sz w:val="28"/>
          <w:szCs w:val="28"/>
        </w:rPr>
        <w:t xml:space="preserve"> (“JTS”) </w:t>
      </w:r>
      <w:r w:rsidRPr="004F409D">
        <w:rPr>
          <w:rFonts w:asciiTheme="majorBidi" w:hAnsiTheme="majorBidi" w:hint="cs"/>
          <w:sz w:val="28"/>
          <w:szCs w:val="28"/>
          <w:cs/>
        </w:rPr>
        <w:t>ได้จำหน่ายเงินลงทุนทั้งหมดในบริษัท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วีเอ็นเอส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ทรานสปอร์ต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จำกัด </w:t>
      </w:r>
      <w:r w:rsidRPr="004F409D">
        <w:rPr>
          <w:rFonts w:asciiTheme="majorBidi" w:hAnsiTheme="majorBidi"/>
          <w:sz w:val="28"/>
          <w:szCs w:val="28"/>
        </w:rPr>
        <w:t xml:space="preserve">(“VNS”) </w:t>
      </w:r>
      <w:r w:rsidRPr="004F409D">
        <w:rPr>
          <w:rFonts w:asciiTheme="majorBidi" w:hAnsiTheme="majorBidi" w:hint="cs"/>
          <w:sz w:val="28"/>
          <w:szCs w:val="28"/>
          <w:cs/>
        </w:rPr>
        <w:t>จำนวน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49,998 </w:t>
      </w:r>
      <w:r w:rsidRPr="004F409D">
        <w:rPr>
          <w:rFonts w:asciiTheme="majorBidi" w:hAnsiTheme="majorBidi" w:hint="cs"/>
          <w:sz w:val="28"/>
          <w:szCs w:val="28"/>
          <w:cs/>
        </w:rPr>
        <w:t>หุ้น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คิดเป็นสัดส่วนร้อยละ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100 </w:t>
      </w:r>
      <w:r w:rsidRPr="004F409D">
        <w:rPr>
          <w:rFonts w:asciiTheme="majorBidi" w:hAnsiTheme="majorBidi" w:hint="cs"/>
          <w:sz w:val="28"/>
          <w:szCs w:val="28"/>
          <w:cs/>
        </w:rPr>
        <w:t>ให้แก่</w:t>
      </w:r>
      <w:r w:rsidR="00766844" w:rsidRPr="004F409D">
        <w:rPr>
          <w:rFonts w:asciiTheme="majorBidi" w:hAnsiTheme="majorBidi" w:hint="cs"/>
          <w:sz w:val="28"/>
          <w:szCs w:val="28"/>
          <w:cs/>
        </w:rPr>
        <w:t>บริษัท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4F409D">
        <w:rPr>
          <w:rFonts w:asciiTheme="majorBidi" w:hAnsiTheme="majorBidi" w:hint="cs"/>
          <w:sz w:val="28"/>
          <w:szCs w:val="28"/>
          <w:cs/>
        </w:rPr>
        <w:t>ออโต้โลจิค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4F409D">
        <w:rPr>
          <w:rFonts w:asciiTheme="majorBidi" w:hAnsiTheme="majorBidi" w:hint="cs"/>
          <w:sz w:val="28"/>
          <w:szCs w:val="28"/>
          <w:cs/>
        </w:rPr>
        <w:t>จำกัด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(“ATL</w:t>
      </w:r>
      <w:r w:rsidR="00766844" w:rsidRPr="004F409D">
        <w:rPr>
          <w:rFonts w:asciiTheme="majorBidi" w:hAnsiTheme="majorBidi"/>
          <w:sz w:val="28"/>
          <w:szCs w:val="28"/>
        </w:rPr>
        <w:t>”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) </w:t>
      </w:r>
      <w:r w:rsidRPr="004F409D">
        <w:rPr>
          <w:rFonts w:asciiTheme="majorBidi" w:hAnsiTheme="majorBidi" w:hint="cs"/>
          <w:sz w:val="28"/>
          <w:szCs w:val="28"/>
          <w:cs/>
        </w:rPr>
        <w:t>ในราคา</w:t>
      </w:r>
      <w:r w:rsidR="00766844"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4F409D">
        <w:rPr>
          <w:rFonts w:asciiTheme="majorBidi" w:hAnsiTheme="majorBidi"/>
          <w:sz w:val="28"/>
          <w:szCs w:val="28"/>
        </w:rPr>
        <w:t xml:space="preserve">177.04 </w:t>
      </w:r>
      <w:r w:rsidR="00766844" w:rsidRPr="004F409D">
        <w:rPr>
          <w:rFonts w:asciiTheme="majorBidi" w:hAnsiTheme="majorBidi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ส่งผลให้บริษัทใหญ่ของ </w:t>
      </w:r>
      <w:r w:rsidRPr="004F409D">
        <w:rPr>
          <w:rFonts w:asciiTheme="majorBidi" w:hAnsiTheme="majorBidi"/>
          <w:sz w:val="28"/>
          <w:szCs w:val="28"/>
        </w:rPr>
        <w:t xml:space="preserve">VNS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เปลี่ยนเป็น </w:t>
      </w:r>
      <w:r w:rsidRPr="004F409D">
        <w:rPr>
          <w:rFonts w:asciiTheme="majorBidi" w:hAnsiTheme="majorBidi"/>
          <w:sz w:val="28"/>
          <w:szCs w:val="28"/>
        </w:rPr>
        <w:t xml:space="preserve">ATL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ตั้งแต่วันที่ </w:t>
      </w:r>
      <w:r w:rsidRPr="004F409D">
        <w:rPr>
          <w:rFonts w:asciiTheme="majorBidi" w:hAnsiTheme="majorBidi"/>
          <w:sz w:val="28"/>
          <w:szCs w:val="28"/>
        </w:rPr>
        <w:t xml:space="preserve">5 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มกราคม </w:t>
      </w:r>
      <w:r w:rsidRPr="004F409D">
        <w:rPr>
          <w:rFonts w:asciiTheme="majorBidi" w:hAnsiTheme="majorBidi"/>
          <w:sz w:val="28"/>
          <w:szCs w:val="28"/>
        </w:rPr>
        <w:t>2569</w:t>
      </w:r>
      <w:r w:rsidRPr="004F409D">
        <w:rPr>
          <w:rFonts w:asciiTheme="majorBidi" w:hAnsiTheme="majorBidi"/>
          <w:sz w:val="28"/>
          <w:szCs w:val="28"/>
        </w:rPr>
        <w:br/>
      </w:r>
    </w:p>
    <w:p w14:paraId="05904BB5" w14:textId="63209D49" w:rsidR="00774A77" w:rsidRPr="004F409D" w:rsidRDefault="00774A77" w:rsidP="00774A77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การลงทุนในบริษัทย่อยทางอ้อม</w:t>
      </w:r>
    </w:p>
    <w:p w14:paraId="39EE511C" w14:textId="77777777" w:rsidR="00774A77" w:rsidRPr="004F409D" w:rsidRDefault="00774A77" w:rsidP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7028398A" w14:textId="09864727" w:rsidR="00774A77" w:rsidRPr="004F409D" w:rsidRDefault="00774A77" w:rsidP="00774A77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C7786D" w:rsidRPr="004F409D">
        <w:rPr>
          <w:rFonts w:asciiTheme="majorBidi" w:hAnsiTheme="majorBidi"/>
          <w:sz w:val="28"/>
          <w:szCs w:val="28"/>
        </w:rPr>
        <w:t>31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C7786D" w:rsidRPr="004F409D">
        <w:rPr>
          <w:rFonts w:asciiTheme="majorBidi" w:hAnsiTheme="majorBidi"/>
          <w:sz w:val="28"/>
          <w:szCs w:val="28"/>
        </w:rPr>
        <w:t>2569</w:t>
      </w:r>
      <w:r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บริษัทย่อยแห่งหนึ่ง</w:t>
      </w:r>
      <w:r w:rsidRPr="004F409D">
        <w:rPr>
          <w:rFonts w:asciiTheme="majorBidi" w:hAnsiTheme="majorBidi"/>
          <w:sz w:val="28"/>
          <w:szCs w:val="28"/>
          <w:cs/>
        </w:rPr>
        <w:t xml:space="preserve"> (</w:t>
      </w:r>
      <w:r w:rsidR="00C7786D" w:rsidRPr="004F409D">
        <w:rPr>
          <w:rFonts w:asciiTheme="majorBidi" w:hAnsiTheme="majorBidi"/>
          <w:sz w:val="28"/>
          <w:szCs w:val="28"/>
        </w:rPr>
        <w:t>“</w:t>
      </w:r>
      <w:r w:rsidRPr="004F409D">
        <w:rPr>
          <w:rFonts w:asciiTheme="majorBidi" w:hAnsiTheme="majorBidi"/>
          <w:sz w:val="28"/>
          <w:szCs w:val="28"/>
        </w:rPr>
        <w:t>PT SCG Barito Logistics (</w:t>
      </w:r>
      <w:r w:rsidR="00C7786D" w:rsidRPr="004F409D">
        <w:rPr>
          <w:rFonts w:asciiTheme="majorBidi" w:hAnsiTheme="majorBidi"/>
          <w:sz w:val="28"/>
          <w:szCs w:val="28"/>
        </w:rPr>
        <w:t>“</w:t>
      </w:r>
      <w:r w:rsidRPr="004F409D">
        <w:rPr>
          <w:rFonts w:asciiTheme="majorBidi" w:hAnsiTheme="majorBidi"/>
          <w:sz w:val="28"/>
          <w:szCs w:val="28"/>
        </w:rPr>
        <w:t>SBL</w:t>
      </w:r>
      <w:r w:rsidR="00C7786D" w:rsidRPr="004F409D">
        <w:rPr>
          <w:rFonts w:asciiTheme="majorBidi" w:hAnsiTheme="majorBidi"/>
          <w:sz w:val="28"/>
          <w:szCs w:val="28"/>
        </w:rPr>
        <w:t>”</w:t>
      </w:r>
      <w:r w:rsidRPr="004F409D">
        <w:rPr>
          <w:rFonts w:asciiTheme="majorBidi" w:hAnsiTheme="majorBidi"/>
          <w:sz w:val="28"/>
          <w:szCs w:val="28"/>
        </w:rPr>
        <w:t>)</w:t>
      </w:r>
      <w:r w:rsidR="00C7786D" w:rsidRPr="004F409D">
        <w:rPr>
          <w:rFonts w:asciiTheme="majorBidi" w:hAnsiTheme="majorBidi"/>
          <w:sz w:val="28"/>
          <w:szCs w:val="28"/>
        </w:rPr>
        <w:t>”</w:t>
      </w:r>
      <w:r w:rsidRPr="004F409D">
        <w:rPr>
          <w:rFonts w:asciiTheme="majorBidi" w:hAnsiTheme="majorBidi"/>
          <w:sz w:val="28"/>
          <w:szCs w:val="28"/>
        </w:rPr>
        <w:t xml:space="preserve">) </w:t>
      </w:r>
      <w:r w:rsidRPr="004F409D">
        <w:rPr>
          <w:rFonts w:asciiTheme="majorBidi" w:hAnsiTheme="majorBidi" w:hint="cs"/>
          <w:sz w:val="28"/>
          <w:szCs w:val="28"/>
          <w:cs/>
        </w:rPr>
        <w:t>ได้ลงทุนใน</w:t>
      </w:r>
      <w:r w:rsidR="008E0B6D" w:rsidRPr="004F409D">
        <w:rPr>
          <w:rFonts w:asciiTheme="majorBidi" w:hAnsiTheme="majorBidi" w:hint="cs"/>
          <w:sz w:val="28"/>
          <w:szCs w:val="28"/>
          <w:cs/>
        </w:rPr>
        <w:t>บริษัทย่อย</w:t>
      </w:r>
      <w:r w:rsidRPr="004F409D">
        <w:rPr>
          <w:rFonts w:asciiTheme="majorBidi" w:hAnsiTheme="majorBidi" w:hint="cs"/>
          <w:sz w:val="28"/>
          <w:szCs w:val="28"/>
          <w:cs/>
        </w:rPr>
        <w:t>ที่จัดตั้งใหม่ชื่อ</w:t>
      </w:r>
      <w:r w:rsidR="00C7786D"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PT SCG Chandra Forwarding (</w:t>
      </w:r>
      <w:r w:rsidR="00C7786D" w:rsidRPr="004F409D">
        <w:rPr>
          <w:rFonts w:asciiTheme="majorBidi" w:hAnsiTheme="majorBidi"/>
          <w:sz w:val="28"/>
          <w:szCs w:val="28"/>
        </w:rPr>
        <w:t>“</w:t>
      </w:r>
      <w:r w:rsidRPr="004F409D">
        <w:rPr>
          <w:rFonts w:asciiTheme="majorBidi" w:hAnsiTheme="majorBidi"/>
          <w:sz w:val="28"/>
          <w:szCs w:val="28"/>
        </w:rPr>
        <w:t>SCF</w:t>
      </w:r>
      <w:r w:rsidR="00C7786D" w:rsidRPr="004F409D">
        <w:rPr>
          <w:rFonts w:asciiTheme="majorBidi" w:hAnsiTheme="majorBidi"/>
          <w:sz w:val="28"/>
          <w:szCs w:val="28"/>
        </w:rPr>
        <w:t>”</w:t>
      </w:r>
      <w:r w:rsidRPr="004F409D">
        <w:rPr>
          <w:rFonts w:asciiTheme="majorBidi" w:hAnsiTheme="majorBidi"/>
          <w:sz w:val="28"/>
          <w:szCs w:val="28"/>
        </w:rPr>
        <w:t xml:space="preserve">) </w:t>
      </w:r>
      <w:r w:rsidRPr="004F409D">
        <w:rPr>
          <w:rFonts w:asciiTheme="majorBidi" w:hAnsiTheme="majorBidi" w:hint="cs"/>
          <w:sz w:val="28"/>
          <w:szCs w:val="28"/>
          <w:cs/>
        </w:rPr>
        <w:t>จำนวน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9,990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หุ้น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มูลค่าหุ้นละ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1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4F409D">
        <w:rPr>
          <w:rFonts w:asciiTheme="majorBidi" w:hAnsiTheme="majorBidi" w:hint="cs"/>
          <w:sz w:val="28"/>
          <w:szCs w:val="28"/>
          <w:cs/>
        </w:rPr>
        <w:t>ล้าน</w:t>
      </w:r>
      <w:r w:rsidRPr="004F409D">
        <w:rPr>
          <w:rFonts w:asciiTheme="majorBidi" w:hAnsiTheme="majorBidi" w:hint="cs"/>
          <w:sz w:val="28"/>
          <w:szCs w:val="28"/>
          <w:cs/>
        </w:rPr>
        <w:t>รูเปียห์อินโดนีเซีย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โดย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SBL </w:t>
      </w:r>
      <w:r w:rsidRPr="004F409D">
        <w:rPr>
          <w:rFonts w:asciiTheme="majorBidi" w:hAnsiTheme="majorBidi" w:hint="cs"/>
          <w:sz w:val="28"/>
          <w:szCs w:val="28"/>
          <w:cs/>
        </w:rPr>
        <w:t>ชำระค่าหุ้นร้อยละ</w:t>
      </w:r>
      <w:r w:rsidRPr="004F409D">
        <w:rPr>
          <w:rFonts w:asciiTheme="majorBidi" w:hAnsiTheme="majorBidi"/>
          <w:sz w:val="28"/>
          <w:szCs w:val="28"/>
        </w:rPr>
        <w:t xml:space="preserve"> 100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ของมูลค่าทุนจดทะเบียนเป็นจำนวนเงิน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9,990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ล้านรูเปียห์อินโดนีเซีย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หรือเทียบเท่า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>19.69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ส่งผลให้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SCF </w:t>
      </w:r>
      <w:r w:rsidRPr="004F409D">
        <w:rPr>
          <w:rFonts w:asciiTheme="majorBidi" w:hAnsiTheme="majorBidi" w:hint="cs"/>
          <w:sz w:val="28"/>
          <w:szCs w:val="28"/>
          <w:cs/>
        </w:rPr>
        <w:t>เป็นบริษัทย่อยทางอ้อมของกลุ่มบริษัท</w:t>
      </w:r>
    </w:p>
    <w:p w14:paraId="36174213" w14:textId="77777777" w:rsidR="00766844" w:rsidRPr="004F409D" w:rsidRDefault="00766844" w:rsidP="00766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/>
          <w:sz w:val="28"/>
          <w:szCs w:val="28"/>
        </w:rPr>
      </w:pPr>
    </w:p>
    <w:p w14:paraId="35002473" w14:textId="16AA8147" w:rsidR="00766844" w:rsidRPr="004F409D" w:rsidRDefault="0047488F" w:rsidP="0047488F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t>ในระหว่างงวด</w:t>
      </w:r>
      <w:r w:rsidR="005D320F" w:rsidRPr="004F409D">
        <w:rPr>
          <w:rFonts w:asciiTheme="majorBidi" w:hAnsiTheme="majorBidi" w:cstheme="majorBidi" w:hint="cs"/>
          <w:sz w:val="28"/>
          <w:szCs w:val="28"/>
          <w:cs/>
        </w:rPr>
        <w:t>สาม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เดือนสิ้นสุดวันที่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C503B" w:rsidRPr="004F409D">
        <w:rPr>
          <w:rFonts w:asciiTheme="majorBidi" w:hAnsiTheme="majorBidi" w:cstheme="majorBidi"/>
          <w:sz w:val="28"/>
          <w:szCs w:val="28"/>
        </w:rPr>
        <w:t>31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C503B" w:rsidRPr="004F409D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C503B"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บริษัทย่อยมีการจดทะเบียนเปลี่ยนแปลงชื่อบริษัทดังนี้</w:t>
      </w:r>
    </w:p>
    <w:p w14:paraId="0CF3C80F" w14:textId="77777777" w:rsidR="0047488F" w:rsidRPr="004F409D" w:rsidRDefault="0047488F" w:rsidP="0047488F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51D9999A" w14:textId="4904A127" w:rsidR="00774A77" w:rsidRPr="004F409D" w:rsidRDefault="00213BC6" w:rsidP="005C503B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4F409D">
        <w:rPr>
          <w:rFonts w:asciiTheme="majorBidi" w:hAnsiTheme="majorBidi"/>
          <w:sz w:val="28"/>
          <w:szCs w:val="28"/>
        </w:rPr>
        <w:t>12</w:t>
      </w:r>
      <w:r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กุมภาพันธ์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/>
          <w:sz w:val="28"/>
          <w:szCs w:val="28"/>
        </w:rPr>
        <w:t xml:space="preserve">2569 </w:t>
      </w:r>
      <w:r w:rsidRPr="004F409D">
        <w:rPr>
          <w:rFonts w:asciiTheme="majorBidi" w:hAnsiTheme="majorBidi" w:hint="cs"/>
          <w:sz w:val="28"/>
          <w:szCs w:val="28"/>
          <w:cs/>
        </w:rPr>
        <w:t>บริษัทย่อยแห่งหนึ่ง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4F409D">
        <w:rPr>
          <w:rFonts w:asciiTheme="majorBidi" w:hAnsiTheme="majorBidi"/>
          <w:sz w:val="28"/>
          <w:szCs w:val="28"/>
        </w:rPr>
        <w:t>(“</w:t>
      </w:r>
      <w:r w:rsidRPr="004F409D">
        <w:rPr>
          <w:rFonts w:asciiTheme="majorBidi" w:hAnsiTheme="majorBidi" w:hint="cs"/>
          <w:sz w:val="28"/>
          <w:szCs w:val="28"/>
          <w:cs/>
        </w:rPr>
        <w:t>บริษัท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เอสซีจี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เทรดดิ้ง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จำกัด</w:t>
      </w:r>
      <w:r w:rsidR="0047488F" w:rsidRPr="004F409D">
        <w:rPr>
          <w:rFonts w:asciiTheme="majorBidi" w:hAnsiTheme="majorBidi"/>
          <w:sz w:val="28"/>
          <w:szCs w:val="28"/>
        </w:rPr>
        <w:t>”)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4F409D">
        <w:rPr>
          <w:rFonts w:asciiTheme="majorBidi" w:hAnsiTheme="majorBidi" w:hint="cs"/>
          <w:sz w:val="28"/>
          <w:szCs w:val="28"/>
          <w:cs/>
        </w:rPr>
        <w:t>ได้เปลี่ยนชื่อ</w:t>
      </w:r>
      <w:r w:rsidRPr="004F409D">
        <w:rPr>
          <w:rFonts w:asciiTheme="majorBidi" w:hAnsiTheme="majorBidi" w:hint="cs"/>
          <w:sz w:val="28"/>
          <w:szCs w:val="28"/>
          <w:cs/>
        </w:rPr>
        <w:t>เป็นบริษัท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อินโนลิสติกส์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hint="cs"/>
          <w:sz w:val="28"/>
          <w:szCs w:val="28"/>
          <w:cs/>
        </w:rPr>
        <w:t>จำกัด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</w:p>
    <w:p w14:paraId="53994D01" w14:textId="77777777" w:rsidR="00213BC6" w:rsidRPr="004F409D" w:rsidRDefault="00213BC6" w:rsidP="00774A77">
      <w:pPr>
        <w:ind w:left="540" w:right="-27"/>
        <w:jc w:val="both"/>
        <w:rPr>
          <w:rFonts w:asciiTheme="majorBidi" w:hAnsiTheme="majorBidi" w:cstheme="minorBidi"/>
          <w:sz w:val="28"/>
          <w:szCs w:val="28"/>
        </w:rPr>
      </w:pPr>
    </w:p>
    <w:p w14:paraId="2E45B2FD" w14:textId="37BCB334" w:rsidR="00D054F9" w:rsidRPr="004F409D" w:rsidRDefault="00D054F9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82C334E" w14:textId="77777777" w:rsidR="008F15D4" w:rsidRPr="004F409D" w:rsidRDefault="008F15D4" w:rsidP="00BE5B2C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58CC9C2A" w14:textId="7E26572A" w:rsidR="002A59DE" w:rsidRPr="004F409D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bookmarkStart w:id="4" w:name="_Hlk71539175"/>
      <w:r w:rsidRPr="004F409D">
        <w:rPr>
          <w:rFonts w:asciiTheme="majorBidi" w:hAnsiTheme="majorBidi"/>
          <w:sz w:val="28"/>
          <w:szCs w:val="28"/>
          <w:cs/>
        </w:rPr>
        <w:t xml:space="preserve">ณ วันที่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="00F750C9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/>
          <w:sz w:val="28"/>
          <w:szCs w:val="28"/>
        </w:rPr>
        <w:t>2569</w:t>
      </w:r>
      <w:r w:rsidRPr="004F409D">
        <w:rPr>
          <w:rFonts w:asciiTheme="majorBidi" w:hAnsiTheme="majorBidi"/>
          <w:sz w:val="28"/>
          <w:szCs w:val="28"/>
          <w:cs/>
        </w:rPr>
        <w:t xml:space="preserve"> เงินลงทุนในบริษัท </w:t>
      </w:r>
      <w:r w:rsidRPr="004F409D">
        <w:rPr>
          <w:rFonts w:asciiTheme="majorBidi" w:hAnsiTheme="majorBidi"/>
          <w:sz w:val="28"/>
          <w:szCs w:val="28"/>
        </w:rPr>
        <w:t xml:space="preserve">JWDAH </w:t>
      </w:r>
      <w:r w:rsidRPr="004F409D">
        <w:rPr>
          <w:rFonts w:asciiTheme="majorBidi" w:hAnsiTheme="majorBidi"/>
          <w:sz w:val="28"/>
          <w:szCs w:val="28"/>
          <w:cs/>
        </w:rPr>
        <w:t>ราคาทุนจํานวน</w:t>
      </w:r>
      <w:r w:rsidRPr="004F409D">
        <w:rPr>
          <w:rFonts w:asciiTheme="majorBidi" w:hAnsiTheme="majorBidi" w:hint="cs"/>
          <w:sz w:val="28"/>
          <w:szCs w:val="28"/>
          <w:cs/>
        </w:rPr>
        <w:t xml:space="preserve"> </w:t>
      </w:r>
      <w:r w:rsidR="005E22E7" w:rsidRPr="004F409D">
        <w:rPr>
          <w:rFonts w:asciiTheme="majorBidi" w:hAnsiTheme="majorBidi"/>
          <w:sz w:val="28"/>
          <w:szCs w:val="28"/>
        </w:rPr>
        <w:t>859.61</w:t>
      </w:r>
      <w:r w:rsidRPr="004F409D">
        <w:rPr>
          <w:rFonts w:asciiTheme="majorBidi" w:hAnsi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4F409D">
        <w:rPr>
          <w:rFonts w:asciiTheme="majorBidi" w:hAnsi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: 859.61 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E22E7" w:rsidRPr="004F409D">
        <w:rPr>
          <w:rFonts w:asciiTheme="majorBidi" w:hAnsiTheme="majorBidi" w:cstheme="majorBidi"/>
          <w:sz w:val="28"/>
          <w:szCs w:val="28"/>
        </w:rPr>
        <w:t>6</w:t>
      </w:r>
      <w:r w:rsidRPr="004F409D">
        <w:rPr>
          <w:rFonts w:asciiTheme="majorBidi" w:hAnsiTheme="majorBidi" w:cstheme="majorBidi"/>
          <w:sz w:val="28"/>
          <w:szCs w:val="28"/>
          <w:cs/>
        </w:rPr>
        <w:t>)</w:t>
      </w:r>
    </w:p>
    <w:p w14:paraId="3C8FDF2F" w14:textId="4F09B8C0" w:rsidR="00C32CF1" w:rsidRPr="004F409D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</w:t>
      </w:r>
      <w:r w:rsidRPr="004F409D">
        <w:rPr>
          <w:rFonts w:asciiTheme="majorBidi" w:hAnsiTheme="majorBidi" w:hint="cs"/>
          <w:sz w:val="28"/>
          <w:szCs w:val="28"/>
          <w:cs/>
        </w:rPr>
        <w:t>วันที่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="00F750C9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/>
          <w:sz w:val="28"/>
          <w:szCs w:val="28"/>
        </w:rPr>
        <w:t>2569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เงินลงทุนใน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4F409D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4F409D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4F409D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4F409D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E22E7" w:rsidRPr="004F409D">
        <w:rPr>
          <w:rFonts w:asciiTheme="majorBidi" w:hAnsiTheme="majorBidi" w:cstheme="majorBidi"/>
          <w:sz w:val="28"/>
          <w:szCs w:val="28"/>
        </w:rPr>
        <w:t>2,504.21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="00066F26" w:rsidRPr="004F409D">
        <w:rPr>
          <w:rFonts w:asciiTheme="majorBidi" w:hAnsiTheme="majorBidi" w:cstheme="majorBidi" w:hint="cs"/>
          <w:sz w:val="28"/>
          <w:szCs w:val="28"/>
          <w:cs/>
        </w:rPr>
        <w:t>ใช้</w:t>
      </w:r>
      <w:r w:rsidRPr="004F409D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สำหรับหุ้นกู้ของบริษัท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(31 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151266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2,504.21 </w:t>
      </w:r>
      <w:r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E22E7" w:rsidRPr="004F409D">
        <w:rPr>
          <w:rFonts w:asciiTheme="majorBidi" w:hAnsiTheme="majorBidi" w:cstheme="majorBidi"/>
          <w:sz w:val="28"/>
          <w:szCs w:val="28"/>
        </w:rPr>
        <w:t>6</w:t>
      </w:r>
      <w:r w:rsidRPr="004F409D">
        <w:rPr>
          <w:rFonts w:asciiTheme="majorBidi" w:hAnsiTheme="majorBidi" w:cstheme="majorBidi"/>
          <w:sz w:val="28"/>
          <w:szCs w:val="28"/>
          <w:cs/>
        </w:rPr>
        <w:t>)</w:t>
      </w:r>
    </w:p>
    <w:bookmarkEnd w:id="4"/>
    <w:p w14:paraId="3ED06B02" w14:textId="608578A7" w:rsidR="003B5C2B" w:rsidRPr="004F409D" w:rsidRDefault="003B5C2B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ที่ดิน อาคารและอุปกรณ์</w:t>
      </w:r>
    </w:p>
    <w:p w14:paraId="6C6B5A4E" w14:textId="68246267" w:rsidR="003B5C2B" w:rsidRPr="004F409D" w:rsidRDefault="003B5C2B" w:rsidP="00D85F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580"/>
        <w:gridCol w:w="540"/>
        <w:gridCol w:w="1440"/>
        <w:gridCol w:w="180"/>
        <w:gridCol w:w="1441"/>
      </w:tblGrid>
      <w:tr w:rsidR="007F3851" w:rsidRPr="004F409D" w14:paraId="596C382E" w14:textId="77777777" w:rsidTr="0083538B">
        <w:trPr>
          <w:cantSplit/>
          <w:tblHeader/>
        </w:trPr>
        <w:tc>
          <w:tcPr>
            <w:tcW w:w="5580" w:type="dxa"/>
            <w:vAlign w:val="bottom"/>
          </w:tcPr>
          <w:p w14:paraId="3234400A" w14:textId="75AE249C" w:rsidR="007F3851" w:rsidRPr="004F409D" w:rsidRDefault="007F3851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สิ้นสุดวันที่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540" w:type="dxa"/>
            <w:vAlign w:val="bottom"/>
          </w:tcPr>
          <w:p w14:paraId="198987CB" w14:textId="77777777" w:rsidR="007F3851" w:rsidRPr="004F409D" w:rsidRDefault="007F3851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4C2B2726" w14:textId="77777777" w:rsidR="007F3851" w:rsidRPr="004F409D" w:rsidRDefault="007F385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vAlign w:val="bottom"/>
          </w:tcPr>
          <w:p w14:paraId="2E89C3AF" w14:textId="77777777" w:rsidR="007F3851" w:rsidRPr="004F409D" w:rsidRDefault="007F3851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vAlign w:val="bottom"/>
          </w:tcPr>
          <w:p w14:paraId="7624D31C" w14:textId="77777777" w:rsidR="007F3851" w:rsidRPr="004F409D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C3BE66" w14:textId="77777777" w:rsidR="007F3851" w:rsidRPr="004F409D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7F3851" w:rsidRPr="004F409D" w14:paraId="78ADC421" w14:textId="77777777" w:rsidTr="0083538B">
        <w:trPr>
          <w:cantSplit/>
        </w:trPr>
        <w:tc>
          <w:tcPr>
            <w:tcW w:w="5580" w:type="dxa"/>
          </w:tcPr>
          <w:p w14:paraId="27B4108F" w14:textId="77777777" w:rsidR="007F3851" w:rsidRPr="004F409D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40" w:type="dxa"/>
          </w:tcPr>
          <w:p w14:paraId="41EBFB3E" w14:textId="2F215E97" w:rsidR="007F3851" w:rsidRPr="004F409D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3061" w:type="dxa"/>
            <w:gridSpan w:val="3"/>
          </w:tcPr>
          <w:p w14:paraId="15124355" w14:textId="77777777" w:rsidR="007F3851" w:rsidRPr="004F409D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6D7F95" w:rsidRPr="004F409D" w14:paraId="1733E0BC" w14:textId="77777777" w:rsidTr="0083538B">
        <w:trPr>
          <w:cantSplit/>
        </w:trPr>
        <w:tc>
          <w:tcPr>
            <w:tcW w:w="5580" w:type="dxa"/>
          </w:tcPr>
          <w:p w14:paraId="3D4A254B" w14:textId="30A2DF29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540" w:type="dxa"/>
          </w:tcPr>
          <w:p w14:paraId="60857919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7B839F87" w14:textId="0B8212AA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8,881,945</w:t>
            </w:r>
          </w:p>
        </w:tc>
        <w:tc>
          <w:tcPr>
            <w:tcW w:w="180" w:type="dxa"/>
          </w:tcPr>
          <w:p w14:paraId="038BEA05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8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299D6B8E" w14:textId="2E1949FD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2,292,514</w:t>
            </w:r>
          </w:p>
        </w:tc>
      </w:tr>
      <w:tr w:rsidR="006D7F95" w:rsidRPr="004F409D" w14:paraId="6597218E" w14:textId="77777777" w:rsidTr="0083538B">
        <w:trPr>
          <w:cantSplit/>
        </w:trPr>
        <w:tc>
          <w:tcPr>
            <w:tcW w:w="5580" w:type="dxa"/>
          </w:tcPr>
          <w:p w14:paraId="3C413DFA" w14:textId="4A112BD0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540" w:type="dxa"/>
          </w:tcPr>
          <w:p w14:paraId="2DF363B5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6D44DFF5" w14:textId="3F0FFD6C" w:rsidR="006D7F95" w:rsidRPr="004F409D" w:rsidRDefault="003328AF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A55B04"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</w:t>
            </w:r>
            <w:r w:rsidR="006D7F95"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A55B04" w:rsidRPr="004F409D">
              <w:rPr>
                <w:rFonts w:asciiTheme="majorBidi" w:hAnsiTheme="majorBidi" w:cstheme="majorBidi"/>
                <w:sz w:val="28"/>
                <w:szCs w:val="28"/>
              </w:rPr>
              <w:t>317</w:t>
            </w:r>
          </w:p>
        </w:tc>
        <w:tc>
          <w:tcPr>
            <w:tcW w:w="180" w:type="dxa"/>
          </w:tcPr>
          <w:p w14:paraId="0650A59B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EDD87D" w14:textId="2265D42A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37,882</w:t>
            </w:r>
          </w:p>
        </w:tc>
      </w:tr>
      <w:tr w:rsidR="006D7F95" w:rsidRPr="004F409D" w14:paraId="3034DEBC" w14:textId="77777777" w:rsidTr="0083538B">
        <w:trPr>
          <w:cantSplit/>
        </w:trPr>
        <w:tc>
          <w:tcPr>
            <w:tcW w:w="5580" w:type="dxa"/>
          </w:tcPr>
          <w:p w14:paraId="446C548C" w14:textId="1394C807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รับโอน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จากสินทรัพย์สิทธิการใช้ - ราคาตามบัญชีสุทธิ</w:t>
            </w:r>
          </w:p>
        </w:tc>
        <w:tc>
          <w:tcPr>
            <w:tcW w:w="540" w:type="dxa"/>
          </w:tcPr>
          <w:p w14:paraId="0AF46032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5C1B0FC4" w14:textId="57607F8E" w:rsidR="006D7F95" w:rsidRPr="004F409D" w:rsidRDefault="00A55B04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41</w:t>
            </w:r>
            <w:r w:rsidR="006D7F95"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534</w:t>
            </w:r>
          </w:p>
        </w:tc>
        <w:tc>
          <w:tcPr>
            <w:tcW w:w="180" w:type="dxa"/>
          </w:tcPr>
          <w:p w14:paraId="1538B57C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B972360" w14:textId="378917B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6D7F95" w:rsidRPr="004F409D" w14:paraId="64972618" w14:textId="77777777" w:rsidTr="0083538B">
        <w:trPr>
          <w:cantSplit/>
        </w:trPr>
        <w:tc>
          <w:tcPr>
            <w:tcW w:w="5580" w:type="dxa"/>
          </w:tcPr>
          <w:p w14:paraId="6427D083" w14:textId="77777777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540" w:type="dxa"/>
          </w:tcPr>
          <w:p w14:paraId="66771086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00C1C3D8" w14:textId="01F055EA" w:rsidR="006D7F95" w:rsidRPr="004F409D" w:rsidRDefault="006D7F95" w:rsidP="003D7221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3328AF" w:rsidRPr="004F409D">
              <w:rPr>
                <w:rFonts w:asciiTheme="majorBidi" w:hAnsiTheme="majorBidi" w:cstheme="majorBidi"/>
                <w:sz w:val="28"/>
                <w:szCs w:val="28"/>
              </w:rPr>
              <w:t>268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2482DCCF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DB28A" w14:textId="44CB37DA" w:rsidR="006D7F95" w:rsidRPr="004F409D" w:rsidRDefault="006D7F95" w:rsidP="003D7221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(246)</w:t>
            </w:r>
          </w:p>
        </w:tc>
      </w:tr>
      <w:tr w:rsidR="006D7F95" w:rsidRPr="004F409D" w14:paraId="29686289" w14:textId="77777777" w:rsidTr="0083538B">
        <w:trPr>
          <w:cantSplit/>
        </w:trPr>
        <w:tc>
          <w:tcPr>
            <w:tcW w:w="5580" w:type="dxa"/>
          </w:tcPr>
          <w:p w14:paraId="159D53AB" w14:textId="77777777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540" w:type="dxa"/>
          </w:tcPr>
          <w:p w14:paraId="4F9F7EA4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4CA4A45" w14:textId="1CA888D8" w:rsidR="006D7F95" w:rsidRPr="004F409D" w:rsidRDefault="006D7F95" w:rsidP="003D7221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8F193C" w:rsidRPr="004F409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F193C" w:rsidRPr="004F409D">
              <w:rPr>
                <w:rFonts w:asciiTheme="majorBidi" w:hAnsiTheme="majorBidi" w:cstheme="majorBidi"/>
                <w:sz w:val="28"/>
                <w:szCs w:val="28"/>
              </w:rPr>
              <w:t>669</w:t>
            </w:r>
          </w:p>
        </w:tc>
        <w:tc>
          <w:tcPr>
            <w:tcW w:w="180" w:type="dxa"/>
          </w:tcPr>
          <w:p w14:paraId="4F901A19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66461389" w14:textId="432A8D4C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98" w:right="-44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6D7F95" w:rsidRPr="004F409D" w14:paraId="551894EC" w14:textId="77777777" w:rsidTr="0083538B">
        <w:trPr>
          <w:cantSplit/>
        </w:trPr>
        <w:tc>
          <w:tcPr>
            <w:tcW w:w="5580" w:type="dxa"/>
          </w:tcPr>
          <w:p w14:paraId="2498ED99" w14:textId="77777777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540" w:type="dxa"/>
          </w:tcPr>
          <w:p w14:paraId="19DFD988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BA8ECCE" w14:textId="0E7FE7A7" w:rsidR="006D7F95" w:rsidRPr="004F409D" w:rsidRDefault="006D7F95" w:rsidP="003D7221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(167,8</w:t>
            </w:r>
            <w:r w:rsidR="008F193C" w:rsidRPr="004F409D">
              <w:rPr>
                <w:rFonts w:asciiTheme="majorBidi" w:hAnsiTheme="majorBidi" w:cstheme="majorBidi"/>
                <w:sz w:val="28"/>
                <w:szCs w:val="28"/>
              </w:rPr>
              <w:t>29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5A916FBA" w14:textId="77777777" w:rsidR="006D7F95" w:rsidRPr="004F409D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18782B0F" w14:textId="43F71204" w:rsidR="006D7F95" w:rsidRPr="004F409D" w:rsidRDefault="006D7F95" w:rsidP="003D7221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(33,445)</w:t>
            </w:r>
          </w:p>
        </w:tc>
      </w:tr>
      <w:tr w:rsidR="006D7F95" w:rsidRPr="004F409D" w14:paraId="5928DEB8" w14:textId="77777777" w:rsidTr="0083538B">
        <w:trPr>
          <w:cantSplit/>
        </w:trPr>
        <w:tc>
          <w:tcPr>
            <w:tcW w:w="5580" w:type="dxa"/>
          </w:tcPr>
          <w:p w14:paraId="2B15FD99" w14:textId="0F08A059" w:rsidR="006D7F95" w:rsidRPr="004F409D" w:rsidRDefault="006D7F95" w:rsidP="006D7F95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มีนาคม 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2569</w:t>
            </w:r>
          </w:p>
        </w:tc>
        <w:tc>
          <w:tcPr>
            <w:tcW w:w="540" w:type="dxa"/>
          </w:tcPr>
          <w:p w14:paraId="05AEA496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ECC558" w14:textId="463C7049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8,90</w:t>
            </w:r>
            <w:r w:rsidR="008F193C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8F193C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368</w:t>
            </w:r>
          </w:p>
        </w:tc>
        <w:tc>
          <w:tcPr>
            <w:tcW w:w="180" w:type="dxa"/>
          </w:tcPr>
          <w:p w14:paraId="715B72F1" w14:textId="77777777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C558DAC" w14:textId="3A39D9C4" w:rsidR="006D7F95" w:rsidRPr="004F409D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2,296,705</w:t>
            </w:r>
          </w:p>
        </w:tc>
      </w:tr>
    </w:tbl>
    <w:p w14:paraId="16776683" w14:textId="28AF638C" w:rsidR="0008633D" w:rsidRPr="004F409D" w:rsidRDefault="000863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7"/>
          <w:szCs w:val="27"/>
          <w:cs/>
        </w:rPr>
      </w:pPr>
    </w:p>
    <w:p w14:paraId="32D6DFAD" w14:textId="52EE2E69" w:rsidR="00DC3CB9" w:rsidRPr="004F409D" w:rsidRDefault="00DC3CB9" w:rsidP="00DC3C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  <w:cs/>
        </w:rPr>
      </w:pPr>
      <w:r w:rsidRPr="004F409D">
        <w:rPr>
          <w:rFonts w:asciiTheme="majorBidi" w:hAnsiTheme="majorBidi" w:cstheme="majorBidi"/>
          <w:b/>
          <w:i/>
          <w:iCs/>
          <w:sz w:val="28"/>
          <w:szCs w:val="28"/>
          <w:cs/>
        </w:rPr>
        <w:t>หลักทรัพย์ค้ำประกัน</w:t>
      </w:r>
    </w:p>
    <w:p w14:paraId="784FC3FD" w14:textId="77777777" w:rsidR="00DC3CB9" w:rsidRPr="004F409D" w:rsidRDefault="00DC3CB9" w:rsidP="00215A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0A54EEAC" w14:textId="546CFFB6" w:rsidR="0032650E" w:rsidRPr="004F409D" w:rsidRDefault="00DC3CB9" w:rsidP="00774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="00F750C9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>2569</w:t>
      </w:r>
      <w:r w:rsidR="009F0349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0A77AD" w:rsidRPr="004F409D">
        <w:rPr>
          <w:rFonts w:asciiTheme="majorBidi" w:hAnsiTheme="majorBidi" w:cstheme="majorBidi"/>
          <w:sz w:val="28"/>
          <w:szCs w:val="28"/>
        </w:rPr>
        <w:t xml:space="preserve"> 2,110.97</w:t>
      </w:r>
      <w:r w:rsidR="00B93D24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F0349"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40BB7" w:rsidRPr="004F409D">
        <w:rPr>
          <w:rFonts w:asciiTheme="majorBidi" w:hAnsiTheme="majorBidi" w:cstheme="majorBidi"/>
          <w:sz w:val="28"/>
          <w:szCs w:val="28"/>
        </w:rPr>
        <w:br/>
      </w:r>
      <w:r w:rsidR="00215AC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15ACC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="00215AC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="00215ACC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15AC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="009A61BD" w:rsidRPr="004F409D">
        <w:rPr>
          <w:rFonts w:asciiTheme="majorBidi" w:hAnsiTheme="majorBidi" w:cstheme="majorBidi"/>
          <w:i/>
          <w:iCs/>
          <w:sz w:val="28"/>
          <w:szCs w:val="28"/>
        </w:rPr>
        <w:t>2,572.17</w:t>
      </w:r>
      <w:r w:rsidR="00215ACC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15AC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="00D30DDE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</w:t>
      </w:r>
      <w:r w:rsidR="00C32CF1" w:rsidRPr="004F409D">
        <w:rPr>
          <w:rFonts w:asciiTheme="majorBidi" w:hAnsiTheme="majorBidi" w:cstheme="majorBidi"/>
          <w:sz w:val="28"/>
          <w:szCs w:val="28"/>
        </w:rPr>
        <w:br/>
      </w:r>
      <w:r w:rsidR="00EF151B" w:rsidRPr="004F409D">
        <w:rPr>
          <w:rFonts w:asciiTheme="majorBidi" w:hAnsiTheme="majorBidi" w:cstheme="majorBidi"/>
          <w:sz w:val="28"/>
          <w:szCs w:val="28"/>
          <w:cs/>
        </w:rPr>
        <w:t>(</w:t>
      </w:r>
      <w:r w:rsidRPr="004F409D">
        <w:rPr>
          <w:rFonts w:asciiTheme="majorBidi" w:hAnsiTheme="majorBidi" w:cstheme="majorBidi"/>
          <w:sz w:val="28"/>
          <w:szCs w:val="28"/>
          <w:cs/>
        </w:rPr>
        <w:t>ดูหมายเหตุ</w:t>
      </w:r>
      <w:r w:rsidR="009C4F38" w:rsidRPr="004F409D">
        <w:rPr>
          <w:rFonts w:asciiTheme="majorBidi" w:hAnsiTheme="majorBidi" w:cstheme="majorBidi"/>
          <w:sz w:val="28"/>
          <w:szCs w:val="28"/>
          <w:cs/>
        </w:rPr>
        <w:t>ข้อ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E22E7" w:rsidRPr="004F409D">
        <w:rPr>
          <w:rFonts w:asciiTheme="majorBidi" w:hAnsiTheme="majorBidi" w:cstheme="majorBidi"/>
          <w:sz w:val="28"/>
          <w:szCs w:val="28"/>
        </w:rPr>
        <w:t>6</w:t>
      </w:r>
      <w:r w:rsidRPr="004F409D">
        <w:rPr>
          <w:rFonts w:asciiTheme="majorBidi" w:hAnsiTheme="majorBidi" w:cstheme="majorBidi"/>
          <w:sz w:val="28"/>
          <w:szCs w:val="28"/>
          <w:cs/>
        </w:rPr>
        <w:t>)</w:t>
      </w:r>
      <w:r w:rsidR="00EF151B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798347E4" w14:textId="77777777" w:rsidR="00774A77" w:rsidRPr="004F409D" w:rsidRDefault="00774A77" w:rsidP="00774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DEF75B7" w14:textId="6420D452" w:rsidR="00516892" w:rsidRPr="004F409D" w:rsidRDefault="00030C23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หนี้สินที่มีภาระดอกเบี้ย</w:t>
      </w:r>
    </w:p>
    <w:p w14:paraId="36FDB40C" w14:textId="77777777" w:rsidR="00953616" w:rsidRPr="004F409D" w:rsidRDefault="00953616" w:rsidP="003B6E1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36C46317" w14:textId="77777777" w:rsidR="00B93D24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bookmarkStart w:id="5" w:name="_Hlk149730335"/>
      <w:bookmarkStart w:id="6" w:name="_Hlk149674296"/>
      <w:bookmarkStart w:id="7" w:name="_Hlk70859526"/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577F94B2" w14:textId="72E6AA5A" w:rsidR="005C7943" w:rsidRPr="004F409D" w:rsidRDefault="00B93D24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/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/>
          <w:sz w:val="28"/>
          <w:szCs w:val="28"/>
        </w:rPr>
        <w:t>31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/>
          <w:sz w:val="28"/>
          <w:szCs w:val="28"/>
        </w:rPr>
        <w:t>2569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บริษัทได้ทำสัญญาเงินกู้ยืมระยะสั้นที่ไม่มีหลักประกันกับสถาบันการเงินในประเทศหลายแห่ง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5C7943" w:rsidRPr="004F409D">
        <w:rPr>
          <w:rFonts w:asciiTheme="majorBidi" w:hAnsiTheme="majorBidi" w:cs="Angsana New"/>
          <w:sz w:val="28"/>
          <w:szCs w:val="28"/>
        </w:rPr>
        <w:t xml:space="preserve"> 670 </w:t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เงินกู้ยืมดังกล่าวมีอัตราดอกเบี้ยร้อยละ</w:t>
      </w:r>
      <w:r w:rsidR="005C7943"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4F409D">
        <w:rPr>
          <w:rFonts w:asciiTheme="majorBidi" w:hAnsiTheme="majorBidi" w:cs="Angsana New"/>
          <w:sz w:val="28"/>
          <w:szCs w:val="28"/>
        </w:rPr>
        <w:t xml:space="preserve">1.33 </w:t>
      </w:r>
      <w:r w:rsidR="00221C49" w:rsidRPr="004F409D">
        <w:rPr>
          <w:rFonts w:asciiTheme="majorBidi" w:hAnsiTheme="majorBidi" w:cs="Angsana New"/>
          <w:sz w:val="28"/>
          <w:szCs w:val="28"/>
        </w:rPr>
        <w:t>-</w:t>
      </w:r>
      <w:r w:rsidR="005C7943" w:rsidRPr="004F409D">
        <w:rPr>
          <w:rFonts w:asciiTheme="majorBidi" w:hAnsiTheme="majorBidi" w:cs="Angsana New"/>
          <w:sz w:val="28"/>
          <w:szCs w:val="28"/>
        </w:rPr>
        <w:t xml:space="preserve"> 1.35 </w:t>
      </w:r>
      <w:r w:rsidR="005C7943" w:rsidRPr="004F409D">
        <w:rPr>
          <w:rFonts w:asciiTheme="majorBidi" w:hAnsiTheme="majorBidi" w:cs="Angsana New" w:hint="cs"/>
          <w:sz w:val="28"/>
          <w:szCs w:val="28"/>
          <w:cs/>
        </w:rPr>
        <w:t xml:space="preserve">ต่อปี และมีกำหนดชำระคืนภายในเดือนเมษายนและเดือนพฤษภาคม </w:t>
      </w:r>
      <w:r w:rsidR="005C7943" w:rsidRPr="004F409D">
        <w:rPr>
          <w:rFonts w:asciiTheme="majorBidi" w:hAnsiTheme="majorBidi" w:cs="Angsana New"/>
          <w:sz w:val="28"/>
          <w:szCs w:val="28"/>
        </w:rPr>
        <w:t xml:space="preserve">2569 </w:t>
      </w:r>
    </w:p>
    <w:p w14:paraId="6C59DE16" w14:textId="5478531E" w:rsidR="00F51C0F" w:rsidRPr="004F409D" w:rsidRDefault="00F51C0F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6D324E4C" w14:textId="216D924D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31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="006E0FFA" w:rsidRPr="004F409D">
        <w:rPr>
          <w:rFonts w:asciiTheme="majorBidi" w:hAnsiTheme="majorBidi" w:cs="Angsana New"/>
          <w:sz w:val="28"/>
          <w:szCs w:val="28"/>
        </w:rPr>
        <w:t>2</w:t>
      </w:r>
      <w:r w:rsidRPr="004F409D">
        <w:rPr>
          <w:rFonts w:asciiTheme="majorBidi" w:hAnsiTheme="majorBidi" w:cs="Angsana New"/>
          <w:sz w:val="28"/>
          <w:szCs w:val="28"/>
        </w:rPr>
        <w:t xml:space="preserve">00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</w:t>
      </w:r>
      <w:r w:rsidR="007B3DB7" w:rsidRPr="004F409D">
        <w:rPr>
          <w:rFonts w:asciiTheme="majorBidi" w:hAnsiTheme="majorBidi" w:cs="Angsana New" w:hint="cs"/>
          <w:sz w:val="28"/>
          <w:szCs w:val="28"/>
          <w:cs/>
        </w:rPr>
        <w:t>ยที่</w:t>
      </w:r>
      <w:r w:rsidRPr="004F409D">
        <w:rPr>
          <w:rFonts w:asciiTheme="majorBidi" w:hAnsiTheme="majorBidi" w:cs="Angsana New"/>
          <w:sz w:val="28"/>
          <w:szCs w:val="28"/>
        </w:rPr>
        <w:t xml:space="preserve"> MMR</w:t>
      </w:r>
      <w:r w:rsidR="0011293B" w:rsidRPr="004F409D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และมีกำหนดชำระคืนภายในเดือนเมษายน</w:t>
      </w:r>
      <w:r w:rsidR="006E0FFA" w:rsidRPr="004F409D">
        <w:rPr>
          <w:rFonts w:asciiTheme="majorBidi" w:hAnsiTheme="majorBidi" w:cs="Angsana New" w:hint="cs"/>
          <w:sz w:val="28"/>
          <w:szCs w:val="28"/>
          <w:cs/>
        </w:rPr>
        <w:t xml:space="preserve">และเดือนพฤษภาคม </w:t>
      </w:r>
      <w:r w:rsidR="006E0FFA" w:rsidRPr="004F409D">
        <w:rPr>
          <w:rFonts w:asciiTheme="majorBidi" w:hAnsiTheme="majorBidi" w:cs="Angsana New"/>
          <w:sz w:val="28"/>
          <w:szCs w:val="28"/>
        </w:rPr>
        <w:t>2569</w:t>
      </w:r>
    </w:p>
    <w:p w14:paraId="3DF2BB76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4A5AAB04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31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40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เงินกู้ยืมดังกล่าวมีอัตราดอกเบี้ยร้อยละ </w:t>
      </w:r>
      <w:r w:rsidRPr="004F409D">
        <w:rPr>
          <w:rFonts w:asciiTheme="majorBidi" w:hAnsiTheme="majorBidi" w:cs="Angsana New"/>
          <w:sz w:val="28"/>
          <w:szCs w:val="28"/>
        </w:rPr>
        <w:t xml:space="preserve">1.67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และมีกำหนดชำระคืนภายในเดือนพฤษภาคม </w:t>
      </w:r>
      <w:r w:rsidRPr="004F409D">
        <w:rPr>
          <w:rFonts w:asciiTheme="majorBidi" w:hAnsiTheme="majorBidi" w:cs="Angsana New"/>
          <w:sz w:val="28"/>
          <w:szCs w:val="28"/>
        </w:rPr>
        <w:t>2569</w:t>
      </w:r>
    </w:p>
    <w:p w14:paraId="135F83D6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525151E1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lastRenderedPageBreak/>
        <w:t>ในระหว่างงวดสามเดือนสิ้นสุดวันที่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31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แห่งหนึ่ง เป็นจำนวนเงิน</w:t>
      </w:r>
      <w:r w:rsidRPr="004F409D">
        <w:rPr>
          <w:rFonts w:asciiTheme="majorBidi" w:hAnsiTheme="majorBidi" w:cs="Angsana New"/>
          <w:sz w:val="28"/>
          <w:szCs w:val="28"/>
        </w:rPr>
        <w:t xml:space="preserve"> 10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เงินกู้ยืมดังกล่าวมีอัตราดอกเบี้ยร้อยละ </w:t>
      </w:r>
      <w:r w:rsidRPr="004F409D">
        <w:rPr>
          <w:rFonts w:asciiTheme="majorBidi" w:hAnsiTheme="majorBidi" w:cs="Angsana New"/>
          <w:sz w:val="28"/>
          <w:szCs w:val="28"/>
        </w:rPr>
        <w:t xml:space="preserve">3.65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และมีกำหนดชำระคืนภายในเดือนมิถุนายน </w:t>
      </w:r>
      <w:r w:rsidRPr="004F409D">
        <w:rPr>
          <w:rFonts w:asciiTheme="majorBidi" w:hAnsiTheme="majorBidi" w:cs="Angsana New"/>
          <w:sz w:val="28"/>
          <w:szCs w:val="28"/>
        </w:rPr>
        <w:t>2569</w:t>
      </w:r>
    </w:p>
    <w:p w14:paraId="14BEF3DE" w14:textId="77777777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7C9E37ED" w14:textId="4E64B931" w:rsidR="005C7943" w:rsidRPr="004F409D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31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="Angsana New" w:hAnsi="Angsana New" w:cs="Angsana New" w:hint="cs"/>
          <w:sz w:val="28"/>
          <w:szCs w:val="28"/>
          <w:cs/>
        </w:rPr>
        <w:t>บริษัทย่อยแห่งหนึ่งได้ทำสัญญาเงิน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กู้ยืมระยะสั้นที่ไม่มีหลักประกันกับสถาบันการเงินต่างประเทศ</w:t>
      </w:r>
      <w:r w:rsidR="00B61568" w:rsidRPr="004F409D">
        <w:rPr>
          <w:rFonts w:asciiTheme="majorBidi" w:hAnsiTheme="majorBidi" w:cs="Angsana New" w:hint="cs"/>
          <w:sz w:val="28"/>
          <w:szCs w:val="28"/>
          <w:cs/>
        </w:rPr>
        <w:t>หลาย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แห่ง </w:t>
      </w:r>
      <w:r w:rsidRPr="004F409D">
        <w:rPr>
          <w:rFonts w:ascii="Angsana New" w:hAnsi="Angsana New" w:cs="Angsana New" w:hint="cs"/>
          <w:sz w:val="28"/>
          <w:szCs w:val="28"/>
          <w:cs/>
        </w:rPr>
        <w:t xml:space="preserve">เป็นจำนวนเงิน </w:t>
      </w:r>
      <w:r w:rsidR="007D64DF" w:rsidRPr="004F409D">
        <w:rPr>
          <w:rFonts w:ascii="Angsana New" w:hAnsi="Angsana New" w:cs="Angsana New"/>
          <w:sz w:val="28"/>
          <w:szCs w:val="28"/>
        </w:rPr>
        <w:t>78,146</w:t>
      </w:r>
      <w:r w:rsidRPr="004F409D">
        <w:rPr>
          <w:rFonts w:ascii="Angsana New" w:hAnsi="Angsana New" w:cs="Angsana New"/>
          <w:sz w:val="28"/>
          <w:szCs w:val="28"/>
        </w:rPr>
        <w:t xml:space="preserve"> </w:t>
      </w:r>
      <w:r w:rsidRPr="004F409D">
        <w:rPr>
          <w:rFonts w:ascii="Angsana New" w:hAnsi="Angsana New" w:cs="Angsana New" w:hint="cs"/>
          <w:sz w:val="28"/>
          <w:szCs w:val="28"/>
          <w:cs/>
        </w:rPr>
        <w:t xml:space="preserve">ล้านดองเวียดนาม หรือเทียบเท่ากับ </w:t>
      </w:r>
      <w:r w:rsidR="007D64DF" w:rsidRPr="004F409D">
        <w:rPr>
          <w:rFonts w:ascii="Angsana New" w:hAnsi="Angsana New" w:cs="Angsana New"/>
          <w:sz w:val="28"/>
          <w:szCs w:val="28"/>
        </w:rPr>
        <w:t>97.37</w:t>
      </w:r>
      <w:r w:rsidRPr="004F409D">
        <w:rPr>
          <w:rFonts w:ascii="Angsana New" w:hAnsi="Angsana New" w:cs="Angsana New"/>
          <w:sz w:val="28"/>
          <w:szCs w:val="28"/>
        </w:rPr>
        <w:t xml:space="preserve"> </w:t>
      </w:r>
      <w:r w:rsidRPr="004F409D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/>
          <w:sz w:val="28"/>
          <w:szCs w:val="28"/>
          <w:cs/>
        </w:rPr>
        <w:t xml:space="preserve"> </w:t>
      </w:r>
      <w:r w:rsidR="00E13EA1" w:rsidRPr="004F409D">
        <w:rPr>
          <w:rFonts w:asciiTheme="majorBidi" w:hAnsiTheme="majorBidi"/>
          <w:sz w:val="28"/>
          <w:szCs w:val="28"/>
        </w:rPr>
        <w:br/>
      </w:r>
      <w:r w:rsidRPr="004F409D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5.95</w:t>
      </w:r>
      <w:r w:rsidR="007D64DF" w:rsidRPr="004F409D">
        <w:rPr>
          <w:rFonts w:asciiTheme="majorBidi" w:hAnsiTheme="majorBidi" w:cs="Angsana New"/>
          <w:sz w:val="28"/>
          <w:szCs w:val="28"/>
        </w:rPr>
        <w:t xml:space="preserve"> - 6.65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="Angsana New" w:hAnsi="Angsana New" w:cs="Angsana New" w:hint="cs"/>
          <w:sz w:val="28"/>
          <w:szCs w:val="28"/>
          <w:cs/>
        </w:rPr>
        <w:t>ต่อปี</w:t>
      </w:r>
      <w:r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="Angsana New" w:hAnsi="Angsana New" w:cs="Angsana New" w:hint="cs"/>
          <w:sz w:val="28"/>
          <w:szCs w:val="28"/>
          <w:cs/>
        </w:rPr>
        <w:t>และมีกำหนดชำระคืน</w:t>
      </w:r>
      <w:r w:rsidRPr="004F409D">
        <w:rPr>
          <w:rFonts w:asciiTheme="majorBidi" w:hAnsiTheme="majorBidi" w:cstheme="majorBidi"/>
          <w:sz w:val="28"/>
          <w:szCs w:val="28"/>
          <w:cs/>
        </w:rPr>
        <w:t>ภายในเดือน</w:t>
      </w:r>
      <w:r w:rsidR="007D64DF" w:rsidRPr="004F409D">
        <w:rPr>
          <w:rFonts w:asciiTheme="majorBidi" w:hAnsiTheme="majorBidi" w:cstheme="majorBidi" w:hint="cs"/>
          <w:sz w:val="28"/>
          <w:szCs w:val="28"/>
          <w:cs/>
        </w:rPr>
        <w:t>มิถุนายนและ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</w:p>
    <w:bookmarkEnd w:id="5"/>
    <w:p w14:paraId="2749CD60" w14:textId="77777777" w:rsidR="00B93D24" w:rsidRPr="004F409D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945"/>
        <w:gridCol w:w="1155"/>
        <w:gridCol w:w="263"/>
        <w:gridCol w:w="1147"/>
        <w:gridCol w:w="270"/>
        <w:gridCol w:w="1194"/>
        <w:gridCol w:w="263"/>
        <w:gridCol w:w="1153"/>
      </w:tblGrid>
      <w:tr w:rsidR="00207930" w:rsidRPr="004F409D" w14:paraId="15B836B5" w14:textId="77777777" w:rsidTr="00D40BB7">
        <w:trPr>
          <w:tblHeader/>
        </w:trPr>
        <w:tc>
          <w:tcPr>
            <w:tcW w:w="2880" w:type="dxa"/>
            <w:vMerge w:val="restart"/>
          </w:tcPr>
          <w:bookmarkEnd w:id="6"/>
          <w:p w14:paraId="2BB667C6" w14:textId="77777777" w:rsidR="00207930" w:rsidRPr="004F409D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สินทรัพย์ที่ใช้เป็นหลักประกันหนี้สิน</w:t>
            </w:r>
          </w:p>
          <w:p w14:paraId="2C36CB39" w14:textId="77777777" w:rsidR="001E1E36" w:rsidRPr="004F409D" w:rsidRDefault="001E1E36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FB7DAE5" w14:textId="469DBBB4" w:rsidR="00207930" w:rsidRPr="004F409D" w:rsidRDefault="008A7C73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45" w:type="dxa"/>
          </w:tcPr>
          <w:p w14:paraId="1B552D01" w14:textId="77777777" w:rsidR="00207930" w:rsidRPr="004F409D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65" w:type="dxa"/>
            <w:gridSpan w:val="3"/>
          </w:tcPr>
          <w:p w14:paraId="2DAC407A" w14:textId="77777777" w:rsidR="00207930" w:rsidRPr="004F409D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4325C3D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610" w:type="dxa"/>
            <w:gridSpan w:val="3"/>
          </w:tcPr>
          <w:p w14:paraId="5B097AC8" w14:textId="77777777" w:rsidR="00207930" w:rsidRPr="004F409D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930" w:rsidRPr="004F409D" w14:paraId="43E173FE" w14:textId="77777777" w:rsidTr="00D40BB7">
        <w:trPr>
          <w:tblHeader/>
        </w:trPr>
        <w:tc>
          <w:tcPr>
            <w:tcW w:w="2880" w:type="dxa"/>
            <w:vMerge/>
          </w:tcPr>
          <w:p w14:paraId="57176E62" w14:textId="77777777" w:rsidR="00207930" w:rsidRPr="004F409D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38F27B05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vAlign w:val="center"/>
          </w:tcPr>
          <w:p w14:paraId="49664B5A" w14:textId="7A86132E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มีนาคม</w:t>
            </w:r>
          </w:p>
        </w:tc>
        <w:tc>
          <w:tcPr>
            <w:tcW w:w="263" w:type="dxa"/>
            <w:vAlign w:val="center"/>
          </w:tcPr>
          <w:p w14:paraId="7465A20B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A0684D7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</w:tcPr>
          <w:p w14:paraId="67232E41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4BB26115" w14:textId="42009C95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31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มีนาคม</w:t>
            </w:r>
          </w:p>
        </w:tc>
        <w:tc>
          <w:tcPr>
            <w:tcW w:w="263" w:type="dxa"/>
            <w:vAlign w:val="center"/>
          </w:tcPr>
          <w:p w14:paraId="15434AEF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19E604E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31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207930" w:rsidRPr="004F409D" w14:paraId="5F2583FD" w14:textId="77777777" w:rsidTr="00D40BB7">
        <w:trPr>
          <w:tblHeader/>
        </w:trPr>
        <w:tc>
          <w:tcPr>
            <w:tcW w:w="2880" w:type="dxa"/>
            <w:vMerge/>
          </w:tcPr>
          <w:p w14:paraId="3B2BA114" w14:textId="77777777" w:rsidR="00207930" w:rsidRPr="004F409D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13CF52E3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vAlign w:val="center"/>
          </w:tcPr>
          <w:p w14:paraId="13AB810B" w14:textId="368FDE10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2569</w:t>
            </w:r>
          </w:p>
        </w:tc>
        <w:tc>
          <w:tcPr>
            <w:tcW w:w="263" w:type="dxa"/>
            <w:vAlign w:val="center"/>
          </w:tcPr>
          <w:p w14:paraId="35824DC7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2EE8968" w14:textId="006C9AA5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  <w:tc>
          <w:tcPr>
            <w:tcW w:w="270" w:type="dxa"/>
          </w:tcPr>
          <w:p w14:paraId="741A4ADF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2FB74306" w14:textId="61E254FA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2569</w:t>
            </w:r>
          </w:p>
        </w:tc>
        <w:tc>
          <w:tcPr>
            <w:tcW w:w="263" w:type="dxa"/>
            <w:vAlign w:val="center"/>
          </w:tcPr>
          <w:p w14:paraId="24931A51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A6566CC" w14:textId="707E0AA9" w:rsidR="00207930" w:rsidRPr="004F409D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</w:tr>
      <w:tr w:rsidR="00207930" w:rsidRPr="004F409D" w14:paraId="5A0E5E87" w14:textId="77777777" w:rsidTr="00D40BB7">
        <w:trPr>
          <w:tblHeader/>
        </w:trPr>
        <w:tc>
          <w:tcPr>
            <w:tcW w:w="2880" w:type="dxa"/>
          </w:tcPr>
          <w:p w14:paraId="3D455F9F" w14:textId="77777777" w:rsidR="00207930" w:rsidRPr="004F409D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29722104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45" w:type="dxa"/>
            <w:gridSpan w:val="7"/>
          </w:tcPr>
          <w:p w14:paraId="1A697085" w14:textId="77777777" w:rsidR="00207930" w:rsidRPr="004F409D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F51C0F" w:rsidRPr="004F409D" w14:paraId="6B7B074E" w14:textId="77777777" w:rsidTr="00D40BB7">
        <w:tc>
          <w:tcPr>
            <w:tcW w:w="2880" w:type="dxa"/>
          </w:tcPr>
          <w:p w14:paraId="744D546E" w14:textId="416001F4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เงินลงทุนในบริษัทร่วม (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TMS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55ACF5AC" w14:textId="6CDA279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1155" w:type="dxa"/>
            <w:vAlign w:val="center"/>
          </w:tcPr>
          <w:p w14:paraId="6759AF1C" w14:textId="5C634327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163,801</w:t>
            </w:r>
          </w:p>
        </w:tc>
        <w:tc>
          <w:tcPr>
            <w:tcW w:w="263" w:type="dxa"/>
            <w:vAlign w:val="center"/>
          </w:tcPr>
          <w:p w14:paraId="769FA706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5D799EC" w14:textId="073702B4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163,801</w:t>
            </w:r>
          </w:p>
        </w:tc>
        <w:tc>
          <w:tcPr>
            <w:tcW w:w="270" w:type="dxa"/>
            <w:vAlign w:val="center"/>
          </w:tcPr>
          <w:p w14:paraId="1B38DF9C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FE71439" w14:textId="4ED328BB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EFFC386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04FCA60E" w14:textId="10252B06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F51C0F" w:rsidRPr="004F409D" w14:paraId="492D3BDC" w14:textId="77777777" w:rsidTr="00D40BB7">
        <w:tc>
          <w:tcPr>
            <w:tcW w:w="2880" w:type="dxa"/>
          </w:tcPr>
          <w:p w14:paraId="333D5519" w14:textId="11E08243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JWDAH)</w:t>
            </w:r>
          </w:p>
        </w:tc>
        <w:tc>
          <w:tcPr>
            <w:tcW w:w="945" w:type="dxa"/>
            <w:vAlign w:val="center"/>
          </w:tcPr>
          <w:p w14:paraId="52F66EC2" w14:textId="0E62769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303D7AD" w14:textId="67141285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63" w:type="dxa"/>
            <w:vAlign w:val="center"/>
          </w:tcPr>
          <w:p w14:paraId="5575E176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26574F00" w14:textId="646F7ACC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859,610</w:t>
            </w:r>
          </w:p>
        </w:tc>
        <w:tc>
          <w:tcPr>
            <w:tcW w:w="270" w:type="dxa"/>
            <w:vAlign w:val="center"/>
          </w:tcPr>
          <w:p w14:paraId="7E7E7263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3F7336E" w14:textId="15CE6AB3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4D7CD95A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49AB3C18" w14:textId="7CF03A73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F51C0F" w:rsidRPr="004F409D" w14:paraId="308F7C79" w14:textId="77777777" w:rsidTr="00D40BB7">
        <w:tc>
          <w:tcPr>
            <w:tcW w:w="2880" w:type="dxa"/>
          </w:tcPr>
          <w:p w14:paraId="675E4A46" w14:textId="6CF20CDE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BJL)</w:t>
            </w:r>
          </w:p>
        </w:tc>
        <w:tc>
          <w:tcPr>
            <w:tcW w:w="945" w:type="dxa"/>
            <w:vAlign w:val="center"/>
          </w:tcPr>
          <w:p w14:paraId="27545A17" w14:textId="69E5C5ED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6A10E517" w14:textId="081772FA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2531A129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C007AC2" w14:textId="23C6C1EC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  <w:tc>
          <w:tcPr>
            <w:tcW w:w="270" w:type="dxa"/>
            <w:vAlign w:val="center"/>
          </w:tcPr>
          <w:p w14:paraId="39724EA7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71401EFA" w14:textId="2AE0038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43F15382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1D7147" w14:textId="26FF539A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</w:tr>
      <w:tr w:rsidR="00F51C0F" w:rsidRPr="004F409D" w14:paraId="0D5EA569" w14:textId="77777777" w:rsidTr="00D40BB7">
        <w:tc>
          <w:tcPr>
            <w:tcW w:w="2880" w:type="dxa"/>
          </w:tcPr>
          <w:p w14:paraId="4F426310" w14:textId="1CE49A42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JWDA)</w:t>
            </w:r>
          </w:p>
        </w:tc>
        <w:tc>
          <w:tcPr>
            <w:tcW w:w="945" w:type="dxa"/>
            <w:vAlign w:val="center"/>
          </w:tcPr>
          <w:p w14:paraId="40DF4CE8" w14:textId="6DC7EF14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1962FEE" w14:textId="06A2A190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9B99A87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069D116" w14:textId="1B0A3E19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70" w:type="dxa"/>
            <w:vAlign w:val="center"/>
          </w:tcPr>
          <w:p w14:paraId="6686FAA1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349D0D2" w14:textId="6EF55711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010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63" w:type="dxa"/>
            <w:vAlign w:val="center"/>
          </w:tcPr>
          <w:p w14:paraId="21DCFC6E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5CCD045" w14:textId="2C36FE4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010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000</w:t>
            </w:r>
          </w:p>
        </w:tc>
      </w:tr>
      <w:tr w:rsidR="00F51C0F" w:rsidRPr="004F409D" w14:paraId="080EAE07" w14:textId="77777777" w:rsidTr="00D40BB7">
        <w:tc>
          <w:tcPr>
            <w:tcW w:w="2880" w:type="dxa"/>
          </w:tcPr>
          <w:p w14:paraId="69D41938" w14:textId="2C8C4388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PCS)</w:t>
            </w:r>
          </w:p>
        </w:tc>
        <w:tc>
          <w:tcPr>
            <w:tcW w:w="945" w:type="dxa"/>
            <w:vAlign w:val="center"/>
          </w:tcPr>
          <w:p w14:paraId="08D86A1D" w14:textId="6D899F19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716B9C2B" w14:textId="281CC264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48532252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85871A4" w14:textId="72FD03D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70" w:type="dxa"/>
            <w:vAlign w:val="center"/>
          </w:tcPr>
          <w:p w14:paraId="340C6FDA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C2BDEC7" w14:textId="551A2A60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1A0E574E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3380B1A" w14:textId="54C6DB7D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</w:tr>
      <w:tr w:rsidR="00F51C0F" w:rsidRPr="004F409D" w14:paraId="22BA8851" w14:textId="77777777" w:rsidTr="00D40BB7">
        <w:tc>
          <w:tcPr>
            <w:tcW w:w="2880" w:type="dxa"/>
          </w:tcPr>
          <w:p w14:paraId="006458DC" w14:textId="00782636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24B192B1" w14:textId="26C1B5D2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5</w:t>
            </w:r>
          </w:p>
        </w:tc>
        <w:tc>
          <w:tcPr>
            <w:tcW w:w="1155" w:type="dxa"/>
            <w:tcBorders>
              <w:bottom w:val="single" w:sz="4" w:space="0" w:color="auto"/>
            </w:tcBorders>
            <w:vAlign w:val="center"/>
          </w:tcPr>
          <w:p w14:paraId="4B554E91" w14:textId="5CDB0540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2,1</w:t>
            </w:r>
            <w:r w:rsidR="000A77AD"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A77AD" w:rsidRPr="004F409D">
              <w:rPr>
                <w:rFonts w:asciiTheme="majorBidi" w:hAnsiTheme="majorBidi" w:cstheme="majorBidi"/>
                <w:sz w:val="28"/>
                <w:szCs w:val="28"/>
              </w:rPr>
              <w:t>973</w:t>
            </w:r>
          </w:p>
        </w:tc>
        <w:tc>
          <w:tcPr>
            <w:tcW w:w="263" w:type="dxa"/>
            <w:vAlign w:val="center"/>
          </w:tcPr>
          <w:p w14:paraId="22B3F6BB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14:paraId="6D0D268B" w14:textId="332FBF29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</w:t>
            </w:r>
            <w:r w:rsidR="003328AF" w:rsidRPr="004F409D">
              <w:rPr>
                <w:rFonts w:asciiTheme="majorBidi" w:hAnsiTheme="majorBidi" w:cstheme="majorBidi"/>
                <w:sz w:val="28"/>
                <w:szCs w:val="28"/>
              </w:rPr>
              <w:t>57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</w:t>
            </w:r>
            <w:r w:rsidR="003328AF" w:rsidRPr="004F409D">
              <w:rPr>
                <w:rFonts w:asciiTheme="majorBidi" w:hAnsiTheme="majorBidi" w:cstheme="majorBidi"/>
                <w:sz w:val="28"/>
                <w:szCs w:val="28"/>
              </w:rPr>
              <w:t>174</w:t>
            </w:r>
          </w:p>
        </w:tc>
        <w:tc>
          <w:tcPr>
            <w:tcW w:w="270" w:type="dxa"/>
            <w:vAlign w:val="center"/>
          </w:tcPr>
          <w:p w14:paraId="2C8C8EB2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bottom w:val="single" w:sz="4" w:space="0" w:color="auto"/>
            </w:tcBorders>
            <w:vAlign w:val="center"/>
          </w:tcPr>
          <w:p w14:paraId="274B013B" w14:textId="67D880CF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37B019D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center"/>
          </w:tcPr>
          <w:p w14:paraId="20F99AF6" w14:textId="6BDF2C7D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F51C0F" w:rsidRPr="004F409D" w14:paraId="029CB50F" w14:textId="77777777" w:rsidTr="00D40BB7">
        <w:tc>
          <w:tcPr>
            <w:tcW w:w="2880" w:type="dxa"/>
          </w:tcPr>
          <w:p w14:paraId="48ED6E48" w14:textId="0CD2F0EC" w:rsidR="00F51C0F" w:rsidRPr="004F409D" w:rsidRDefault="00F51C0F" w:rsidP="00F51C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57AC9DD1" w14:textId="137157B1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42F36B7" w14:textId="19349E4A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5,63</w:t>
            </w:r>
            <w:r w:rsidR="000A77AD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0A77AD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594</w:t>
            </w:r>
          </w:p>
        </w:tc>
        <w:tc>
          <w:tcPr>
            <w:tcW w:w="263" w:type="dxa"/>
            <w:vAlign w:val="center"/>
          </w:tcPr>
          <w:p w14:paraId="7252D182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E3C6FEB" w14:textId="1B211764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6,</w:t>
            </w:r>
            <w:r w:rsidR="003328AF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099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3328AF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795</w:t>
            </w:r>
          </w:p>
        </w:tc>
        <w:tc>
          <w:tcPr>
            <w:tcW w:w="270" w:type="dxa"/>
            <w:vAlign w:val="center"/>
          </w:tcPr>
          <w:p w14:paraId="1F9E88C7" w14:textId="77777777" w:rsidR="00F51C0F" w:rsidRPr="004F409D" w:rsidRDefault="00F51C0F" w:rsidP="00F51C0F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F1FE41" w14:textId="77D28087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2,504,210</w:t>
            </w:r>
          </w:p>
        </w:tc>
        <w:tc>
          <w:tcPr>
            <w:tcW w:w="263" w:type="dxa"/>
            <w:vAlign w:val="center"/>
          </w:tcPr>
          <w:p w14:paraId="21B3D3CA" w14:textId="77777777" w:rsidR="00F51C0F" w:rsidRPr="004F409D" w:rsidRDefault="00F51C0F" w:rsidP="00F51C0F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D0AD80" w14:textId="6BBAAEB2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2,504,210</w:t>
            </w:r>
          </w:p>
        </w:tc>
      </w:tr>
      <w:bookmarkEnd w:id="7"/>
    </w:tbl>
    <w:p w14:paraId="58642E68" w14:textId="77777777" w:rsidR="00636D9B" w:rsidRPr="004F409D" w:rsidRDefault="00636D9B" w:rsidP="00DC5A95">
      <w:pPr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8E860A6" w14:textId="0FE3FD08" w:rsidR="002F203B" w:rsidRPr="004F409D" w:rsidRDefault="00684F1C" w:rsidP="00DC5A95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970BDC"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="00970BDC"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="00115E02" w:rsidRPr="004F409D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</w:t>
      </w:r>
      <w:r w:rsidR="009D1B8E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952E9D" w:rsidRPr="004F409D">
        <w:rPr>
          <w:rFonts w:asciiTheme="majorBidi" w:hAnsiTheme="majorBidi" w:cstheme="majorBidi"/>
          <w:sz w:val="28"/>
          <w:szCs w:val="28"/>
        </w:rPr>
        <w:t>11,272</w:t>
      </w:r>
      <w:r w:rsidR="009D1B8E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9F0349"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แล</w:t>
      </w:r>
      <w:r w:rsidR="0052049E" w:rsidRPr="004F409D">
        <w:rPr>
          <w:rFonts w:asciiTheme="majorBidi" w:hAnsiTheme="majorBidi" w:cstheme="majorBidi"/>
          <w:sz w:val="28"/>
          <w:szCs w:val="28"/>
          <w:cs/>
        </w:rPr>
        <w:t xml:space="preserve">ะ </w:t>
      </w:r>
      <w:r w:rsidR="00952E9D" w:rsidRPr="004F409D">
        <w:rPr>
          <w:rFonts w:asciiTheme="majorBidi" w:hAnsiTheme="majorBidi" w:cstheme="majorBidi"/>
          <w:sz w:val="28"/>
          <w:szCs w:val="28"/>
        </w:rPr>
        <w:t>8</w:t>
      </w:r>
      <w:r w:rsidR="00F51C0F" w:rsidRPr="004F409D">
        <w:rPr>
          <w:rFonts w:asciiTheme="majorBidi" w:hAnsiTheme="majorBidi" w:cstheme="majorBidi"/>
          <w:sz w:val="28"/>
          <w:szCs w:val="28"/>
        </w:rPr>
        <w:t>,</w:t>
      </w:r>
      <w:r w:rsidR="00952E9D" w:rsidRPr="004F409D">
        <w:rPr>
          <w:rFonts w:asciiTheme="majorBidi" w:hAnsiTheme="majorBidi" w:cstheme="majorBidi"/>
          <w:sz w:val="28"/>
          <w:szCs w:val="28"/>
        </w:rPr>
        <w:t>868</w:t>
      </w:r>
      <w:r w:rsidR="00A640E5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="00B23666"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="002717D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17DC"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2717D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="00970BDC"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="002717DC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90281" w:rsidRPr="004F409D">
        <w:rPr>
          <w:rFonts w:asciiTheme="majorBidi" w:hAnsiTheme="majorBidi" w:cstheme="majorBidi"/>
          <w:i/>
          <w:iCs/>
          <w:sz w:val="28"/>
          <w:szCs w:val="28"/>
        </w:rPr>
        <w:t>10,</w:t>
      </w:r>
      <w:r w:rsidR="00290281" w:rsidRPr="004F409D">
        <w:rPr>
          <w:rFonts w:asciiTheme="majorBidi" w:hAnsiTheme="majorBidi" w:cstheme="majorBidi" w:hint="eastAsia"/>
          <w:i/>
          <w:iCs/>
          <w:sz w:val="28"/>
          <w:szCs w:val="28"/>
          <w:lang w:eastAsia="zh-CN"/>
        </w:rPr>
        <w:t>205.93</w:t>
      </w:r>
      <w:r w:rsidR="00290281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90281" w:rsidRPr="004F409D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และ</w:t>
      </w:r>
      <w:r w:rsidR="00290281"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 7,</w:t>
      </w:r>
      <w:r w:rsidR="00290281" w:rsidRPr="004F409D">
        <w:rPr>
          <w:rFonts w:asciiTheme="majorBidi" w:hAnsiTheme="majorBidi" w:cstheme="majorBidi" w:hint="eastAsia"/>
          <w:i/>
          <w:iCs/>
          <w:sz w:val="28"/>
          <w:szCs w:val="28"/>
          <w:lang w:eastAsia="zh-CN"/>
        </w:rPr>
        <w:t>702.80</w:t>
      </w:r>
      <w:r w:rsidR="00290281" w:rsidRPr="004F409D">
        <w:rPr>
          <w:rFonts w:asciiTheme="majorBidi" w:hAnsiTheme="majorBidi" w:cstheme="majorBidi"/>
          <w:i/>
          <w:iCs/>
          <w:sz w:val="28"/>
          <w:szCs w:val="28"/>
          <w:lang w:eastAsia="zh-CN"/>
        </w:rPr>
        <w:t xml:space="preserve"> </w:t>
      </w:r>
      <w:r w:rsidR="002717DC" w:rsidRPr="004F409D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46A09C3D" w14:textId="23ED122E" w:rsidR="005E6257" w:rsidRPr="004F409D" w:rsidRDefault="005E6257" w:rsidP="00DC5A95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br w:type="page"/>
      </w:r>
    </w:p>
    <w:p w14:paraId="419F4A3F" w14:textId="341C0A6B" w:rsidR="00A11329" w:rsidRPr="004F409D" w:rsidRDefault="00A11329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ส่วนงานดำเนินงานและการจำแนกรายได้</w:t>
      </w:r>
      <w:r w:rsidR="00B27D99" w:rsidRPr="004F409D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 xml:space="preserve"> </w:t>
      </w:r>
    </w:p>
    <w:p w14:paraId="4CF25710" w14:textId="01959CED" w:rsidR="00B0297E" w:rsidRPr="004F409D" w:rsidRDefault="00B0297E" w:rsidP="008514A1">
      <w:pPr>
        <w:tabs>
          <w:tab w:val="clear" w:pos="454"/>
          <w:tab w:val="left" w:pos="540"/>
        </w:tabs>
        <w:rPr>
          <w:rFonts w:asciiTheme="majorBidi" w:hAnsiTheme="majorBidi" w:cstheme="majorBidi"/>
          <w:sz w:val="24"/>
          <w:szCs w:val="24"/>
          <w:cs/>
        </w:rPr>
      </w:pPr>
    </w:p>
    <w:p w14:paraId="63B1E931" w14:textId="77777777" w:rsidR="008514A1" w:rsidRPr="004F409D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3B4BE660" w14:textId="77777777" w:rsidR="008514A1" w:rsidRPr="004F409D" w:rsidRDefault="008514A1" w:rsidP="008514A1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9D1D38E" w14:textId="77777777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5901659E" w14:textId="77777777" w:rsidR="003A4FCA" w:rsidRPr="004F409D" w:rsidRDefault="003A4FCA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14:paraId="7433A0A7" w14:textId="1AC37F90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7BA72119" w14:textId="77777777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55ADB4CA" w14:textId="78EB1461" w:rsidR="007A6E05" w:rsidRPr="004F409D" w:rsidRDefault="008514A1" w:rsidP="003A315D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="003A315D" w:rsidRPr="004F409D">
        <w:rPr>
          <w:rFonts w:asciiTheme="majorBidi" w:hAnsiTheme="majorBidi" w:cs="Angsana New"/>
          <w:sz w:val="28"/>
          <w:szCs w:val="28"/>
        </w:rPr>
        <w:t xml:space="preserve"> SCGL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 xml:space="preserve">2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และส่วนงานอื่น</w:t>
      </w:r>
      <w:r w:rsidR="00E612B9"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ๆ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471731F3" w14:textId="77777777" w:rsidR="00F16FE6" w:rsidRPr="004F409D" w:rsidRDefault="00F16FE6" w:rsidP="00F16FE6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3337C9FF" w14:textId="77777777" w:rsidR="008514A1" w:rsidRPr="004F409D" w:rsidRDefault="008514A1" w:rsidP="008514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>1</w:t>
      </w:r>
      <w:r w:rsidRPr="004F409D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7E4D06A3" w14:textId="77777777" w:rsidR="008514A1" w:rsidRPr="004F409D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>1.1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C049499" w14:textId="77777777" w:rsidR="008514A1" w:rsidRPr="004F409D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>1.2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06C59551" w14:textId="77777777" w:rsidR="008514A1" w:rsidRPr="004F409D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>1.3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00EA4348" w14:textId="349DCA1B" w:rsidR="003A315D" w:rsidRPr="004F409D" w:rsidRDefault="008514A1" w:rsidP="001E1E36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4F409D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>1.4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00B9CDAA" w14:textId="1E80714F" w:rsidR="00511F34" w:rsidRPr="004F409D" w:rsidRDefault="008514A1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4F409D">
        <w:rPr>
          <w:rFonts w:asciiTheme="majorBidi" w:hAnsiTheme="majorBidi" w:cstheme="majorBidi"/>
          <w:sz w:val="28"/>
          <w:szCs w:val="28"/>
        </w:rPr>
        <w:t xml:space="preserve">2 </w:t>
      </w:r>
      <w:r w:rsidRPr="004F409D">
        <w:rPr>
          <w:rFonts w:asciiTheme="majorBidi" w:hAnsiTheme="majorBidi"/>
          <w:sz w:val="28"/>
          <w:szCs w:val="28"/>
          <w:cs/>
        </w:rPr>
        <w:t>อื่น</w:t>
      </w:r>
      <w:r w:rsidR="001E1E36" w:rsidRPr="004F409D">
        <w:rPr>
          <w:rFonts w:asciiTheme="majorBidi" w:hAnsiTheme="majorBidi"/>
          <w:sz w:val="28"/>
          <w:szCs w:val="28"/>
        </w:rPr>
        <w:t xml:space="preserve"> </w:t>
      </w:r>
      <w:r w:rsidRPr="004F409D">
        <w:rPr>
          <w:rFonts w:asciiTheme="majorBidi" w:hAnsiTheme="majorBidi"/>
          <w:sz w:val="28"/>
          <w:szCs w:val="28"/>
          <w:cs/>
        </w:rPr>
        <w:t>ๆ</w:t>
      </w:r>
    </w:p>
    <w:p w14:paraId="6A985265" w14:textId="77777777" w:rsidR="00E612B9" w:rsidRPr="004F409D" w:rsidRDefault="00E612B9" w:rsidP="006819D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4"/>
          <w:szCs w:val="24"/>
          <w:cs/>
        </w:rPr>
      </w:pPr>
    </w:p>
    <w:p w14:paraId="546EF2DB" w14:textId="77777777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3F678EE1" w14:textId="77777777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4"/>
          <w:szCs w:val="24"/>
          <w:cs/>
        </w:rPr>
      </w:pPr>
    </w:p>
    <w:p w14:paraId="02E126FB" w14:textId="09AA5235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4F409D">
        <w:rPr>
          <w:rFonts w:asciiTheme="majorBidi" w:hAnsiTheme="majorBidi" w:cstheme="majorBidi"/>
          <w:sz w:val="28"/>
          <w:szCs w:val="28"/>
        </w:rPr>
        <w:t xml:space="preserve">SCGL </w:t>
      </w:r>
      <w:r w:rsidRPr="004F409D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และส่วนงานธุรกิจการให้บริการขนส่ง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สินค้า </w:t>
      </w:r>
      <w:r w:rsidRPr="004F409D">
        <w:rPr>
          <w:rFonts w:asciiTheme="majorBidi" w:hAnsiTheme="majorBidi" w:cs="Angsana New"/>
          <w:sz w:val="28"/>
          <w:szCs w:val="28"/>
          <w:cs/>
        </w:rPr>
        <w:t>ดังนั้น ผู้บริหารจึงพิจารณาว่าบริษัทมีส่วนงานธุรกิจสองส่วนงาน</w:t>
      </w:r>
    </w:p>
    <w:p w14:paraId="12A12B7A" w14:textId="77777777" w:rsidR="008514A1" w:rsidRPr="004F409D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3AB16FEC" w14:textId="1B4F3C76" w:rsidR="005C2705" w:rsidRPr="004F409D" w:rsidRDefault="008514A1" w:rsidP="005C2705">
      <w:pPr>
        <w:tabs>
          <w:tab w:val="clear" w:pos="907"/>
          <w:tab w:val="left" w:pos="900"/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  <w:sectPr w:rsidR="005C2705" w:rsidRPr="004F409D" w:rsidSect="005C2705">
          <w:headerReference w:type="default" r:id="rId17"/>
          <w:foot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4F409D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</w:t>
      </w:r>
      <w:r w:rsidR="005331B0" w:rsidRPr="004F409D">
        <w:rPr>
          <w:rFonts w:asciiTheme="majorBidi" w:hAnsiTheme="majorBidi" w:cs="Angsana New" w:hint="cs"/>
          <w:sz w:val="28"/>
          <w:szCs w:val="28"/>
          <w:cs/>
        </w:rPr>
        <w:t>ิจ</w:t>
      </w:r>
    </w:p>
    <w:p w14:paraId="0250BCE8" w14:textId="1A1B80BC" w:rsidR="00A2501B" w:rsidRPr="004F409D" w:rsidRDefault="00A2501B" w:rsidP="00FB7E6C">
      <w:pPr>
        <w:rPr>
          <w:rFonts w:asciiTheme="majorBidi" w:hAnsiTheme="majorBidi" w:cstheme="majorBidi"/>
          <w:noProof/>
        </w:rPr>
      </w:pPr>
      <w:r w:rsidRPr="004F409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2C267C8C" wp14:editId="3067D18D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9876127" cy="5385816"/>
            <wp:effectExtent l="0" t="0" r="0" b="0"/>
            <wp:wrapThrough wrapText="bothSides">
              <wp:wrapPolygon edited="0">
                <wp:start x="6542" y="229"/>
                <wp:lineTo x="6000" y="764"/>
                <wp:lineTo x="6167" y="1375"/>
                <wp:lineTo x="7667" y="1605"/>
                <wp:lineTo x="7708" y="2598"/>
                <wp:lineTo x="18208" y="2827"/>
                <wp:lineTo x="10833" y="4050"/>
                <wp:lineTo x="3000" y="4584"/>
                <wp:lineTo x="2583" y="4584"/>
                <wp:lineTo x="2542" y="6495"/>
                <wp:lineTo x="792" y="7641"/>
                <wp:lineTo x="750" y="9627"/>
                <wp:lineTo x="1042" y="10162"/>
                <wp:lineTo x="1375" y="10162"/>
                <wp:lineTo x="875" y="11308"/>
                <wp:lineTo x="1125" y="15663"/>
                <wp:lineTo x="5083" y="16274"/>
                <wp:lineTo x="9417" y="16274"/>
                <wp:lineTo x="5250" y="17421"/>
                <wp:lineTo x="5250" y="21394"/>
                <wp:lineTo x="16625" y="21394"/>
                <wp:lineTo x="16667" y="17421"/>
                <wp:lineTo x="10250" y="16274"/>
                <wp:lineTo x="19500" y="16274"/>
                <wp:lineTo x="20792" y="16122"/>
                <wp:lineTo x="20625" y="15052"/>
                <wp:lineTo x="20708" y="13065"/>
                <wp:lineTo x="20042" y="12607"/>
                <wp:lineTo x="18833" y="12607"/>
                <wp:lineTo x="18958" y="11385"/>
                <wp:lineTo x="18917" y="10162"/>
                <wp:lineTo x="20000" y="10162"/>
                <wp:lineTo x="20667" y="9704"/>
                <wp:lineTo x="20667" y="8252"/>
                <wp:lineTo x="20042" y="7870"/>
                <wp:lineTo x="20833" y="7641"/>
                <wp:lineTo x="20792" y="5883"/>
                <wp:lineTo x="19542" y="5730"/>
                <wp:lineTo x="13042" y="5272"/>
                <wp:lineTo x="16542" y="5119"/>
                <wp:lineTo x="16500" y="4432"/>
                <wp:lineTo x="10792" y="4050"/>
                <wp:lineTo x="14125" y="4050"/>
                <wp:lineTo x="20417" y="3285"/>
                <wp:lineTo x="20375" y="2598"/>
                <wp:lineTo x="14375" y="1681"/>
                <wp:lineTo x="12583" y="1605"/>
                <wp:lineTo x="15875" y="1222"/>
                <wp:lineTo x="15792" y="382"/>
                <wp:lineTo x="8417" y="229"/>
                <wp:lineTo x="6542" y="229"/>
              </wp:wrapPolygon>
            </wp:wrapThrough>
            <wp:docPr id="55601235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6127" cy="5385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09D">
        <w:rPr>
          <w:rFonts w:asciiTheme="majorBidi" w:hAnsiTheme="majorBidi" w:cstheme="majorBidi"/>
          <w:noProof/>
        </w:rPr>
        <w:br w:type="page"/>
      </w:r>
    </w:p>
    <w:p w14:paraId="13F88489" w14:textId="52191572" w:rsidR="00A2501B" w:rsidRPr="004F409D" w:rsidRDefault="00A2501B" w:rsidP="00FB7E6C">
      <w:pPr>
        <w:rPr>
          <w:rFonts w:asciiTheme="majorBidi" w:hAnsiTheme="majorBidi" w:cstheme="majorBidi"/>
          <w:noProof/>
        </w:rPr>
      </w:pPr>
      <w:r w:rsidRPr="004F409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6F49D386" wp14:editId="7D3E912C">
            <wp:simplePos x="0" y="0"/>
            <wp:positionH relativeFrom="margin">
              <wp:align>center</wp:align>
            </wp:positionH>
            <wp:positionV relativeFrom="paragraph">
              <wp:posOffset>241</wp:posOffset>
            </wp:positionV>
            <wp:extent cx="9738447" cy="5687568"/>
            <wp:effectExtent l="0" t="0" r="0" b="0"/>
            <wp:wrapThrough wrapText="bothSides">
              <wp:wrapPolygon edited="0">
                <wp:start x="8282" y="289"/>
                <wp:lineTo x="5873" y="434"/>
                <wp:lineTo x="5915" y="1302"/>
                <wp:lineTo x="10732" y="1592"/>
                <wp:lineTo x="7099" y="1736"/>
                <wp:lineTo x="7141" y="2749"/>
                <wp:lineTo x="19310" y="2749"/>
                <wp:lineTo x="10648" y="3907"/>
                <wp:lineTo x="9887" y="4920"/>
                <wp:lineTo x="8366" y="6078"/>
                <wp:lineTo x="7563" y="7380"/>
                <wp:lineTo x="7056" y="8538"/>
                <wp:lineTo x="6718" y="9695"/>
                <wp:lineTo x="4606" y="10202"/>
                <wp:lineTo x="4268" y="10347"/>
                <wp:lineTo x="4268" y="12300"/>
                <wp:lineTo x="4859" y="13168"/>
                <wp:lineTo x="6465" y="14326"/>
                <wp:lineTo x="7099" y="16641"/>
                <wp:lineTo x="7606" y="17799"/>
                <wp:lineTo x="8451" y="18957"/>
                <wp:lineTo x="8493" y="19246"/>
                <wp:lineTo x="10099" y="20114"/>
                <wp:lineTo x="10563" y="20259"/>
                <wp:lineTo x="11324" y="20259"/>
                <wp:lineTo x="11789" y="20114"/>
                <wp:lineTo x="13352" y="19246"/>
                <wp:lineTo x="13394" y="18957"/>
                <wp:lineTo x="14239" y="17799"/>
                <wp:lineTo x="14789" y="16641"/>
                <wp:lineTo x="15127" y="15484"/>
                <wp:lineTo x="16944" y="14326"/>
                <wp:lineTo x="18085" y="13168"/>
                <wp:lineTo x="16901" y="12011"/>
                <wp:lineTo x="17113" y="11938"/>
                <wp:lineTo x="16775" y="11287"/>
                <wp:lineTo x="15338" y="10853"/>
                <wp:lineTo x="15127" y="9695"/>
                <wp:lineTo x="14789" y="8538"/>
                <wp:lineTo x="14282" y="7380"/>
                <wp:lineTo x="13521" y="6078"/>
                <wp:lineTo x="12338" y="5209"/>
                <wp:lineTo x="11958" y="5065"/>
                <wp:lineTo x="12000" y="4558"/>
                <wp:lineTo x="11408" y="3907"/>
                <wp:lineTo x="10775" y="3907"/>
                <wp:lineTo x="21211" y="3401"/>
                <wp:lineTo x="21423" y="2894"/>
                <wp:lineTo x="20451" y="2605"/>
                <wp:lineTo x="12592" y="1592"/>
                <wp:lineTo x="15634" y="1302"/>
                <wp:lineTo x="15634" y="434"/>
                <wp:lineTo x="12042" y="289"/>
                <wp:lineTo x="8282" y="289"/>
              </wp:wrapPolygon>
            </wp:wrapThrough>
            <wp:docPr id="1653838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8447" cy="5687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09D">
        <w:rPr>
          <w:rFonts w:asciiTheme="majorBidi" w:hAnsiTheme="majorBidi" w:cstheme="majorBidi"/>
          <w:noProof/>
        </w:rPr>
        <w:br w:type="page"/>
      </w:r>
    </w:p>
    <w:p w14:paraId="424518E8" w14:textId="250258DD" w:rsidR="00A2501B" w:rsidRPr="004F409D" w:rsidRDefault="00A2501B" w:rsidP="00FB7E6C">
      <w:pPr>
        <w:rPr>
          <w:rFonts w:asciiTheme="majorBidi" w:hAnsiTheme="majorBidi" w:cstheme="majorBidi"/>
          <w:noProof/>
        </w:rPr>
      </w:pPr>
      <w:r w:rsidRPr="004F409D">
        <w:rPr>
          <w:rFonts w:asciiTheme="majorBidi" w:hAnsiTheme="majorBidi" w:cstheme="majorBidi"/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2BE6ED5" wp14:editId="69BEF2B9">
            <wp:simplePos x="0" y="0"/>
            <wp:positionH relativeFrom="margin">
              <wp:align>center</wp:align>
            </wp:positionH>
            <wp:positionV relativeFrom="paragraph">
              <wp:posOffset>241</wp:posOffset>
            </wp:positionV>
            <wp:extent cx="9760228" cy="5458968"/>
            <wp:effectExtent l="0" t="0" r="0" b="0"/>
            <wp:wrapThrough wrapText="bothSides">
              <wp:wrapPolygon edited="0">
                <wp:start x="7884" y="226"/>
                <wp:lineTo x="5776" y="528"/>
                <wp:lineTo x="5818" y="1206"/>
                <wp:lineTo x="10877" y="1583"/>
                <wp:lineTo x="7631" y="1583"/>
                <wp:lineTo x="7673" y="2563"/>
                <wp:lineTo x="18213" y="2789"/>
                <wp:lineTo x="10835" y="3995"/>
                <wp:lineTo x="5439" y="5201"/>
                <wp:lineTo x="5481" y="5805"/>
                <wp:lineTo x="10793" y="6408"/>
                <wp:lineTo x="5565" y="6483"/>
                <wp:lineTo x="4005" y="6709"/>
                <wp:lineTo x="3963" y="7689"/>
                <wp:lineTo x="3373" y="8820"/>
                <wp:lineTo x="3078" y="10026"/>
                <wp:lineTo x="2951" y="11232"/>
                <wp:lineTo x="759" y="11458"/>
                <wp:lineTo x="464" y="11760"/>
                <wp:lineTo x="632" y="12438"/>
                <wp:lineTo x="464" y="12438"/>
                <wp:lineTo x="464" y="13192"/>
                <wp:lineTo x="632" y="13644"/>
                <wp:lineTo x="506" y="13871"/>
                <wp:lineTo x="548" y="15077"/>
                <wp:lineTo x="3752" y="16057"/>
                <wp:lineTo x="4385" y="16132"/>
                <wp:lineTo x="5270" y="16660"/>
                <wp:lineTo x="5396" y="16811"/>
                <wp:lineTo x="16485" y="16811"/>
                <wp:lineTo x="17496" y="16208"/>
                <wp:lineTo x="17539" y="16057"/>
                <wp:lineTo x="18382" y="14851"/>
                <wp:lineTo x="18719" y="13644"/>
                <wp:lineTo x="18930" y="12438"/>
                <wp:lineTo x="19351" y="12438"/>
                <wp:lineTo x="20701" y="11534"/>
                <wp:lineTo x="20869" y="8745"/>
                <wp:lineTo x="17918" y="7614"/>
                <wp:lineTo x="18002" y="6785"/>
                <wp:lineTo x="16274" y="6483"/>
                <wp:lineTo x="13744" y="6332"/>
                <wp:lineTo x="16569" y="5805"/>
                <wp:lineTo x="16527" y="5126"/>
                <wp:lineTo x="10793" y="3995"/>
                <wp:lineTo x="13533" y="3995"/>
                <wp:lineTo x="20405" y="3166"/>
                <wp:lineTo x="20405" y="2488"/>
                <wp:lineTo x="15093" y="1734"/>
                <wp:lineTo x="12564" y="1583"/>
                <wp:lineTo x="16105" y="1206"/>
                <wp:lineTo x="16063" y="377"/>
                <wp:lineTo x="11046" y="226"/>
                <wp:lineTo x="7884" y="226"/>
              </wp:wrapPolygon>
            </wp:wrapThrough>
            <wp:docPr id="18910225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0228" cy="5458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09D">
        <w:rPr>
          <w:rFonts w:asciiTheme="majorBidi" w:hAnsiTheme="majorBidi" w:cstheme="majorBidi"/>
          <w:noProof/>
        </w:rPr>
        <w:br w:type="page"/>
      </w:r>
    </w:p>
    <w:tbl>
      <w:tblPr>
        <w:tblStyle w:val="TableGridLight"/>
        <w:tblW w:w="14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8"/>
        <w:gridCol w:w="502"/>
        <w:gridCol w:w="236"/>
        <w:gridCol w:w="479"/>
        <w:gridCol w:w="236"/>
        <w:gridCol w:w="489"/>
        <w:gridCol w:w="236"/>
        <w:gridCol w:w="537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662"/>
        <w:gridCol w:w="236"/>
        <w:gridCol w:w="664"/>
        <w:gridCol w:w="236"/>
        <w:gridCol w:w="558"/>
        <w:gridCol w:w="243"/>
        <w:gridCol w:w="636"/>
        <w:gridCol w:w="237"/>
        <w:gridCol w:w="8"/>
        <w:gridCol w:w="620"/>
        <w:gridCol w:w="236"/>
        <w:gridCol w:w="530"/>
      </w:tblGrid>
      <w:tr w:rsidR="00A2501B" w:rsidRPr="004F409D" w14:paraId="149A7443" w14:textId="77777777" w:rsidTr="00B84F00">
        <w:trPr>
          <w:trHeight w:val="144"/>
        </w:trPr>
        <w:tc>
          <w:tcPr>
            <w:tcW w:w="2428" w:type="dxa"/>
          </w:tcPr>
          <w:p w14:paraId="3FDA76D5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2" w:type="dxa"/>
            <w:gridSpan w:val="32"/>
          </w:tcPr>
          <w:p w14:paraId="3B0D9F0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A2501B" w:rsidRPr="004F409D" w14:paraId="4E61782D" w14:textId="77777777" w:rsidTr="00B84F00">
        <w:trPr>
          <w:trHeight w:val="144"/>
        </w:trPr>
        <w:tc>
          <w:tcPr>
            <w:tcW w:w="2428" w:type="dxa"/>
          </w:tcPr>
          <w:p w14:paraId="046AE1F8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17" w:type="dxa"/>
            <w:gridSpan w:val="3"/>
          </w:tcPr>
          <w:p w14:paraId="136BA058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2F2FAC1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</w:tcPr>
          <w:p w14:paraId="5E8A8D1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4537012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</w:tcPr>
          <w:p w14:paraId="0FFF054F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457B65F7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</w:tcPr>
          <w:p w14:paraId="2A038C6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52DEC7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2DD548AE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A51FE92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66A00C31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50095E2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2282D007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37" w:type="dxa"/>
          </w:tcPr>
          <w:p w14:paraId="0F73569E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</w:tcPr>
          <w:p w14:paraId="56CE961B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</w:tr>
      <w:tr w:rsidR="00A2501B" w:rsidRPr="004F409D" w14:paraId="79EB70FC" w14:textId="77777777" w:rsidTr="00B84F00">
        <w:trPr>
          <w:trHeight w:val="144"/>
        </w:trPr>
        <w:tc>
          <w:tcPr>
            <w:tcW w:w="2428" w:type="dxa"/>
          </w:tcPr>
          <w:p w14:paraId="0C4C458B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</w:t>
            </w:r>
            <w:r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สิ้นสุด</w:t>
            </w:r>
          </w:p>
        </w:tc>
        <w:tc>
          <w:tcPr>
            <w:tcW w:w="1217" w:type="dxa"/>
            <w:gridSpan w:val="3"/>
            <w:hideMark/>
          </w:tcPr>
          <w:p w14:paraId="6514AE40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</w:tcPr>
          <w:p w14:paraId="656DB56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  <w:hideMark/>
          </w:tcPr>
          <w:p w14:paraId="3CD4F654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</w:t>
            </w:r>
            <w:r w:rsidRPr="004F409D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 xml:space="preserve">ที่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</w:tcPr>
          <w:p w14:paraId="50FABA0C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3DC04DC7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</w:tcPr>
          <w:p w14:paraId="1574A8F5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3782746E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</w:tcPr>
          <w:p w14:paraId="22B966FF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3DB0FF9B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4A4AB54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2F1921B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รวม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722F1071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1296AA47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37" w:type="dxa"/>
          </w:tcPr>
          <w:p w14:paraId="390F1692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  <w:hideMark/>
          </w:tcPr>
          <w:p w14:paraId="12E1C266" w14:textId="77777777" w:rsidR="00A2501B" w:rsidRPr="004F409D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2501B" w:rsidRPr="004F409D" w14:paraId="10C3AE0C" w14:textId="77777777" w:rsidTr="00B84F00">
        <w:trPr>
          <w:trHeight w:val="144"/>
        </w:trPr>
        <w:tc>
          <w:tcPr>
            <w:tcW w:w="2428" w:type="dxa"/>
          </w:tcPr>
          <w:p w14:paraId="585A5AA6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มีนาคม</w:t>
            </w:r>
          </w:p>
        </w:tc>
        <w:tc>
          <w:tcPr>
            <w:tcW w:w="502" w:type="dxa"/>
            <w:vAlign w:val="bottom"/>
          </w:tcPr>
          <w:p w14:paraId="1D5469C0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A699D40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50C28A6C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524539D5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44C89019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5D4CE240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6990A2EA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6CC6D9E6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23A2462A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236A8B9B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497A84B0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7C41236F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69F94ECF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1C515436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77185C81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7CA1A63D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60736938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6987B4F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62BF6A1A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64565091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5E5DC4CF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E5415E3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0AD87365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2CCF9992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33435280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43" w:type="dxa"/>
            <w:vAlign w:val="bottom"/>
          </w:tcPr>
          <w:p w14:paraId="38C0D7E2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5926DBB5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7" w:type="dxa"/>
            <w:vAlign w:val="bottom"/>
          </w:tcPr>
          <w:p w14:paraId="42C78A17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7C097E4D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133F4A09" w14:textId="77777777" w:rsidR="00A2501B" w:rsidRPr="004F409D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7E07EAB2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</w:tr>
      <w:tr w:rsidR="00A2501B" w:rsidRPr="004F409D" w14:paraId="6F4FA3B4" w14:textId="77777777" w:rsidTr="00B84F00">
        <w:trPr>
          <w:trHeight w:val="144"/>
        </w:trPr>
        <w:tc>
          <w:tcPr>
            <w:tcW w:w="2428" w:type="dxa"/>
          </w:tcPr>
          <w:p w14:paraId="3DF8ADBE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242" w:type="dxa"/>
            <w:gridSpan w:val="32"/>
          </w:tcPr>
          <w:p w14:paraId="082E326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</w:rPr>
            </w:pPr>
            <w:r w:rsidRPr="004F409D">
              <w:rPr>
                <w:rFonts w:asciiTheme="majorBidi" w:hAnsiTheme="majorBidi" w:cstheme="majorBidi" w:hint="cs"/>
                <w:b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A2501B" w:rsidRPr="004F409D" w14:paraId="3F76A6A2" w14:textId="77777777" w:rsidTr="00B84F00">
        <w:trPr>
          <w:trHeight w:val="144"/>
        </w:trPr>
        <w:tc>
          <w:tcPr>
            <w:tcW w:w="2428" w:type="dxa"/>
          </w:tcPr>
          <w:p w14:paraId="5D4822E1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02" w:type="dxa"/>
          </w:tcPr>
          <w:p w14:paraId="336F008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4753A3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9" w:type="dxa"/>
          </w:tcPr>
          <w:p w14:paraId="6047997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5D72E4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</w:tcPr>
          <w:p w14:paraId="1B16BDD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27DEAD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7" w:type="dxa"/>
          </w:tcPr>
          <w:p w14:paraId="43A674F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63E14F0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</w:tcPr>
          <w:p w14:paraId="55A123E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1EAE10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</w:tcPr>
          <w:p w14:paraId="4AC8C04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2848C9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</w:tcPr>
          <w:p w14:paraId="0211D32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0DD1F7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</w:tcPr>
          <w:p w14:paraId="3E0BB0A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6183F00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</w:tcPr>
          <w:p w14:paraId="1D9BA6E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75E3FB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</w:tcPr>
          <w:p w14:paraId="75BEFC8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AEA0DE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2" w:type="dxa"/>
          </w:tcPr>
          <w:p w14:paraId="40230D9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BCD0AB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4" w:type="dxa"/>
          </w:tcPr>
          <w:p w14:paraId="2420AC1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4764B7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58" w:type="dxa"/>
          </w:tcPr>
          <w:p w14:paraId="1938EF2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3" w:type="dxa"/>
          </w:tcPr>
          <w:p w14:paraId="383BF22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6" w:type="dxa"/>
          </w:tcPr>
          <w:p w14:paraId="6EC692F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5" w:type="dxa"/>
            <w:gridSpan w:val="2"/>
          </w:tcPr>
          <w:p w14:paraId="5301202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20" w:type="dxa"/>
          </w:tcPr>
          <w:p w14:paraId="6D3ADC3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61F33B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0" w:type="dxa"/>
          </w:tcPr>
          <w:p w14:paraId="760F2E7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A2501B" w:rsidRPr="004F409D" w14:paraId="667A3920" w14:textId="77777777" w:rsidTr="00B84F00">
        <w:trPr>
          <w:trHeight w:val="144"/>
        </w:trPr>
        <w:tc>
          <w:tcPr>
            <w:tcW w:w="2428" w:type="dxa"/>
          </w:tcPr>
          <w:p w14:paraId="45E36433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502" w:type="dxa"/>
            <w:vAlign w:val="bottom"/>
          </w:tcPr>
          <w:p w14:paraId="3F87E01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236" w:type="dxa"/>
            <w:vAlign w:val="bottom"/>
          </w:tcPr>
          <w:p w14:paraId="5AAC3A2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1C3FD0A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24</w:t>
            </w:r>
          </w:p>
        </w:tc>
        <w:tc>
          <w:tcPr>
            <w:tcW w:w="236" w:type="dxa"/>
            <w:vAlign w:val="bottom"/>
          </w:tcPr>
          <w:p w14:paraId="57351C8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2B94D3F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222</w:t>
            </w:r>
          </w:p>
        </w:tc>
        <w:tc>
          <w:tcPr>
            <w:tcW w:w="236" w:type="dxa"/>
            <w:vAlign w:val="bottom"/>
          </w:tcPr>
          <w:p w14:paraId="079491E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69AE4FB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341</w:t>
            </w:r>
          </w:p>
        </w:tc>
        <w:tc>
          <w:tcPr>
            <w:tcW w:w="236" w:type="dxa"/>
            <w:vAlign w:val="bottom"/>
          </w:tcPr>
          <w:p w14:paraId="5F340E0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B0BA68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236" w:type="dxa"/>
            <w:vAlign w:val="bottom"/>
          </w:tcPr>
          <w:p w14:paraId="3901079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  <w:tab w:val="decimal" w:pos="361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778C6D9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41</w:t>
            </w:r>
          </w:p>
        </w:tc>
        <w:tc>
          <w:tcPr>
            <w:tcW w:w="236" w:type="dxa"/>
            <w:vAlign w:val="bottom"/>
          </w:tcPr>
          <w:p w14:paraId="615515D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1834C19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236" w:type="dxa"/>
            <w:vAlign w:val="bottom"/>
          </w:tcPr>
          <w:p w14:paraId="3AF36C7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2794C3F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236" w:type="dxa"/>
            <w:vAlign w:val="bottom"/>
          </w:tcPr>
          <w:p w14:paraId="112E66B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3C277D1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34</w:t>
            </w:r>
          </w:p>
        </w:tc>
        <w:tc>
          <w:tcPr>
            <w:tcW w:w="236" w:type="dxa"/>
            <w:vAlign w:val="bottom"/>
          </w:tcPr>
          <w:p w14:paraId="51F6591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72C54FC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111</w:t>
            </w:r>
          </w:p>
        </w:tc>
        <w:tc>
          <w:tcPr>
            <w:tcW w:w="236" w:type="dxa"/>
            <w:vAlign w:val="bottom"/>
          </w:tcPr>
          <w:p w14:paraId="16925F8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0866CC6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297</w:t>
            </w:r>
          </w:p>
        </w:tc>
        <w:tc>
          <w:tcPr>
            <w:tcW w:w="236" w:type="dxa"/>
            <w:vAlign w:val="bottom"/>
          </w:tcPr>
          <w:p w14:paraId="6ABB6A0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32DF384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538</w:t>
            </w:r>
          </w:p>
        </w:tc>
        <w:tc>
          <w:tcPr>
            <w:tcW w:w="236" w:type="dxa"/>
            <w:vAlign w:val="bottom"/>
          </w:tcPr>
          <w:p w14:paraId="387EDC4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75D64E0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(14)</w:t>
            </w:r>
          </w:p>
        </w:tc>
        <w:tc>
          <w:tcPr>
            <w:tcW w:w="243" w:type="dxa"/>
            <w:vAlign w:val="bottom"/>
          </w:tcPr>
          <w:p w14:paraId="397BB35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vAlign w:val="bottom"/>
          </w:tcPr>
          <w:p w14:paraId="599BD9F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(16)</w:t>
            </w:r>
          </w:p>
        </w:tc>
        <w:tc>
          <w:tcPr>
            <w:tcW w:w="245" w:type="dxa"/>
            <w:gridSpan w:val="2"/>
            <w:vAlign w:val="bottom"/>
          </w:tcPr>
          <w:p w14:paraId="4B05858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vAlign w:val="bottom"/>
          </w:tcPr>
          <w:p w14:paraId="2DE0CA7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283</w:t>
            </w:r>
          </w:p>
        </w:tc>
        <w:tc>
          <w:tcPr>
            <w:tcW w:w="236" w:type="dxa"/>
            <w:vAlign w:val="bottom"/>
          </w:tcPr>
          <w:p w14:paraId="23C2F33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vAlign w:val="bottom"/>
          </w:tcPr>
          <w:p w14:paraId="08F97E9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522</w:t>
            </w:r>
          </w:p>
        </w:tc>
      </w:tr>
      <w:tr w:rsidR="00A2501B" w:rsidRPr="004F409D" w14:paraId="45802224" w14:textId="77777777" w:rsidTr="00B84F00">
        <w:trPr>
          <w:trHeight w:val="144"/>
        </w:trPr>
        <w:tc>
          <w:tcPr>
            <w:tcW w:w="2428" w:type="dxa"/>
          </w:tcPr>
          <w:p w14:paraId="79EE6B65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502" w:type="dxa"/>
            <w:tcBorders>
              <w:bottom w:val="single" w:sz="4" w:space="0" w:color="auto"/>
            </w:tcBorders>
            <w:vAlign w:val="bottom"/>
          </w:tcPr>
          <w:p w14:paraId="4A9AFBA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1,064</w:t>
            </w:r>
          </w:p>
        </w:tc>
        <w:tc>
          <w:tcPr>
            <w:tcW w:w="236" w:type="dxa"/>
            <w:vAlign w:val="bottom"/>
          </w:tcPr>
          <w:p w14:paraId="36B5EA9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tcBorders>
              <w:bottom w:val="single" w:sz="4" w:space="0" w:color="auto"/>
            </w:tcBorders>
            <w:vAlign w:val="bottom"/>
          </w:tcPr>
          <w:p w14:paraId="7BF5C5B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1,026</w:t>
            </w:r>
          </w:p>
        </w:tc>
        <w:tc>
          <w:tcPr>
            <w:tcW w:w="236" w:type="dxa"/>
            <w:vAlign w:val="bottom"/>
          </w:tcPr>
          <w:p w14:paraId="1EB02C3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bottom w:val="single" w:sz="4" w:space="0" w:color="auto"/>
            </w:tcBorders>
            <w:vAlign w:val="bottom"/>
          </w:tcPr>
          <w:p w14:paraId="679E2A1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3,253</w:t>
            </w:r>
          </w:p>
        </w:tc>
        <w:tc>
          <w:tcPr>
            <w:tcW w:w="236" w:type="dxa"/>
            <w:vAlign w:val="bottom"/>
          </w:tcPr>
          <w:p w14:paraId="39C210A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tcBorders>
              <w:bottom w:val="single" w:sz="4" w:space="0" w:color="auto"/>
            </w:tcBorders>
            <w:vAlign w:val="bottom"/>
          </w:tcPr>
          <w:p w14:paraId="650564A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3,068</w:t>
            </w:r>
          </w:p>
        </w:tc>
        <w:tc>
          <w:tcPr>
            <w:tcW w:w="236" w:type="dxa"/>
            <w:vAlign w:val="bottom"/>
          </w:tcPr>
          <w:p w14:paraId="1AF43FC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vAlign w:val="bottom"/>
          </w:tcPr>
          <w:p w14:paraId="273F839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523</w:t>
            </w:r>
          </w:p>
        </w:tc>
        <w:tc>
          <w:tcPr>
            <w:tcW w:w="236" w:type="dxa"/>
            <w:vAlign w:val="bottom"/>
          </w:tcPr>
          <w:p w14:paraId="4AA830F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  <w:vAlign w:val="bottom"/>
          </w:tcPr>
          <w:p w14:paraId="316A556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587</w:t>
            </w:r>
          </w:p>
        </w:tc>
        <w:tc>
          <w:tcPr>
            <w:tcW w:w="236" w:type="dxa"/>
            <w:vAlign w:val="bottom"/>
          </w:tcPr>
          <w:p w14:paraId="575B580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vAlign w:val="bottom"/>
          </w:tcPr>
          <w:p w14:paraId="664D48A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1,131</w:t>
            </w:r>
          </w:p>
        </w:tc>
        <w:tc>
          <w:tcPr>
            <w:tcW w:w="236" w:type="dxa"/>
            <w:vAlign w:val="bottom"/>
          </w:tcPr>
          <w:p w14:paraId="3DE82FE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vAlign w:val="bottom"/>
          </w:tcPr>
          <w:p w14:paraId="0F820AC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991</w:t>
            </w:r>
          </w:p>
        </w:tc>
        <w:tc>
          <w:tcPr>
            <w:tcW w:w="236" w:type="dxa"/>
            <w:vAlign w:val="bottom"/>
          </w:tcPr>
          <w:p w14:paraId="0AE4630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vAlign w:val="bottom"/>
          </w:tcPr>
          <w:p w14:paraId="76B83BF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438</w:t>
            </w:r>
          </w:p>
        </w:tc>
        <w:tc>
          <w:tcPr>
            <w:tcW w:w="236" w:type="dxa"/>
            <w:vAlign w:val="bottom"/>
          </w:tcPr>
          <w:p w14:paraId="14E0671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  <w:vAlign w:val="bottom"/>
          </w:tcPr>
          <w:p w14:paraId="7FDEBAD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549</w:t>
            </w:r>
          </w:p>
        </w:tc>
        <w:tc>
          <w:tcPr>
            <w:tcW w:w="236" w:type="dxa"/>
            <w:vAlign w:val="bottom"/>
          </w:tcPr>
          <w:p w14:paraId="1EB27E6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bottom w:val="single" w:sz="4" w:space="0" w:color="auto"/>
            </w:tcBorders>
            <w:vAlign w:val="bottom"/>
          </w:tcPr>
          <w:p w14:paraId="40A82D8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6,409</w:t>
            </w:r>
          </w:p>
        </w:tc>
        <w:tc>
          <w:tcPr>
            <w:tcW w:w="236" w:type="dxa"/>
            <w:vAlign w:val="bottom"/>
          </w:tcPr>
          <w:p w14:paraId="0EE7746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60695D8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6,221</w:t>
            </w:r>
          </w:p>
        </w:tc>
        <w:tc>
          <w:tcPr>
            <w:tcW w:w="236" w:type="dxa"/>
            <w:vAlign w:val="bottom"/>
          </w:tcPr>
          <w:p w14:paraId="4535A9C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vAlign w:val="bottom"/>
          </w:tcPr>
          <w:p w14:paraId="36C032A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(424)</w:t>
            </w:r>
          </w:p>
        </w:tc>
        <w:tc>
          <w:tcPr>
            <w:tcW w:w="243" w:type="dxa"/>
            <w:vAlign w:val="bottom"/>
          </w:tcPr>
          <w:p w14:paraId="0664235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bottom w:val="single" w:sz="4" w:space="0" w:color="auto"/>
            </w:tcBorders>
            <w:vAlign w:val="bottom"/>
          </w:tcPr>
          <w:p w14:paraId="4AAB641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(361)</w:t>
            </w:r>
          </w:p>
        </w:tc>
        <w:tc>
          <w:tcPr>
            <w:tcW w:w="245" w:type="dxa"/>
            <w:gridSpan w:val="2"/>
            <w:vAlign w:val="bottom"/>
          </w:tcPr>
          <w:p w14:paraId="2C2BB0C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vAlign w:val="bottom"/>
          </w:tcPr>
          <w:p w14:paraId="2328B34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5,985</w:t>
            </w:r>
          </w:p>
        </w:tc>
        <w:tc>
          <w:tcPr>
            <w:tcW w:w="236" w:type="dxa"/>
            <w:vAlign w:val="bottom"/>
          </w:tcPr>
          <w:p w14:paraId="6B71A7F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bottom w:val="single" w:sz="4" w:space="0" w:color="auto"/>
            </w:tcBorders>
            <w:vAlign w:val="bottom"/>
          </w:tcPr>
          <w:p w14:paraId="0245A96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5,860</w:t>
            </w:r>
          </w:p>
        </w:tc>
      </w:tr>
      <w:tr w:rsidR="00A2501B" w:rsidRPr="004F409D" w14:paraId="451B410C" w14:textId="77777777" w:rsidTr="00B84F00">
        <w:trPr>
          <w:trHeight w:val="144"/>
        </w:trPr>
        <w:tc>
          <w:tcPr>
            <w:tcW w:w="2428" w:type="dxa"/>
          </w:tcPr>
          <w:p w14:paraId="5FAA9D7D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5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68B02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1,081</w:t>
            </w:r>
          </w:p>
        </w:tc>
        <w:tc>
          <w:tcPr>
            <w:tcW w:w="236" w:type="dxa"/>
            <w:vAlign w:val="bottom"/>
          </w:tcPr>
          <w:p w14:paraId="5E3AD00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4AE8F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1,050</w:t>
            </w:r>
          </w:p>
        </w:tc>
        <w:tc>
          <w:tcPr>
            <w:tcW w:w="236" w:type="dxa"/>
            <w:vAlign w:val="bottom"/>
          </w:tcPr>
          <w:p w14:paraId="01D9335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92522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3,475</w:t>
            </w:r>
          </w:p>
        </w:tc>
        <w:tc>
          <w:tcPr>
            <w:tcW w:w="236" w:type="dxa"/>
            <w:vAlign w:val="bottom"/>
          </w:tcPr>
          <w:p w14:paraId="7C65ECE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3DF86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3,409</w:t>
            </w:r>
          </w:p>
        </w:tc>
        <w:tc>
          <w:tcPr>
            <w:tcW w:w="236" w:type="dxa"/>
            <w:vAlign w:val="bottom"/>
          </w:tcPr>
          <w:p w14:paraId="7D6F75A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0CF8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539</w:t>
            </w:r>
          </w:p>
        </w:tc>
        <w:tc>
          <w:tcPr>
            <w:tcW w:w="236" w:type="dxa"/>
            <w:vAlign w:val="bottom"/>
          </w:tcPr>
          <w:p w14:paraId="122705E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1A32C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628</w:t>
            </w:r>
          </w:p>
        </w:tc>
        <w:tc>
          <w:tcPr>
            <w:tcW w:w="236" w:type="dxa"/>
            <w:vAlign w:val="bottom"/>
          </w:tcPr>
          <w:p w14:paraId="4E1BD20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5B54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1,139</w:t>
            </w:r>
          </w:p>
        </w:tc>
        <w:tc>
          <w:tcPr>
            <w:tcW w:w="236" w:type="dxa"/>
            <w:vAlign w:val="bottom"/>
          </w:tcPr>
          <w:p w14:paraId="1F194BD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7FADD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1,012</w:t>
            </w:r>
          </w:p>
        </w:tc>
        <w:tc>
          <w:tcPr>
            <w:tcW w:w="236" w:type="dxa"/>
            <w:vAlign w:val="bottom"/>
          </w:tcPr>
          <w:p w14:paraId="453D853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3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2CAD4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472</w:t>
            </w:r>
          </w:p>
        </w:tc>
        <w:tc>
          <w:tcPr>
            <w:tcW w:w="236" w:type="dxa"/>
            <w:vAlign w:val="bottom"/>
          </w:tcPr>
          <w:p w14:paraId="21015BC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29F3D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660</w:t>
            </w:r>
          </w:p>
        </w:tc>
        <w:tc>
          <w:tcPr>
            <w:tcW w:w="236" w:type="dxa"/>
            <w:vAlign w:val="bottom"/>
          </w:tcPr>
          <w:p w14:paraId="007BB10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434F6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6,706</w:t>
            </w:r>
          </w:p>
        </w:tc>
        <w:tc>
          <w:tcPr>
            <w:tcW w:w="236" w:type="dxa"/>
            <w:vAlign w:val="bottom"/>
          </w:tcPr>
          <w:p w14:paraId="454A17E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83FD6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6,759</w:t>
            </w:r>
          </w:p>
        </w:tc>
        <w:tc>
          <w:tcPr>
            <w:tcW w:w="236" w:type="dxa"/>
            <w:vAlign w:val="bottom"/>
          </w:tcPr>
          <w:p w14:paraId="509E348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5241D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(438)</w:t>
            </w:r>
          </w:p>
        </w:tc>
        <w:tc>
          <w:tcPr>
            <w:tcW w:w="243" w:type="dxa"/>
            <w:vAlign w:val="bottom"/>
          </w:tcPr>
          <w:p w14:paraId="4EB589C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74B1D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(377)</w:t>
            </w:r>
          </w:p>
        </w:tc>
        <w:tc>
          <w:tcPr>
            <w:tcW w:w="237" w:type="dxa"/>
            <w:vAlign w:val="bottom"/>
          </w:tcPr>
          <w:p w14:paraId="08D6CD8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tcBorders>
              <w:bottom w:val="double" w:sz="4" w:space="0" w:color="auto"/>
            </w:tcBorders>
            <w:vAlign w:val="bottom"/>
          </w:tcPr>
          <w:p w14:paraId="3396D69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6,268</w:t>
            </w:r>
          </w:p>
        </w:tc>
        <w:tc>
          <w:tcPr>
            <w:tcW w:w="236" w:type="dxa"/>
            <w:vAlign w:val="bottom"/>
          </w:tcPr>
          <w:p w14:paraId="3CB3E51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690CC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6,382</w:t>
            </w:r>
          </w:p>
        </w:tc>
      </w:tr>
      <w:tr w:rsidR="00A2501B" w:rsidRPr="004F409D" w14:paraId="7887E616" w14:textId="77777777" w:rsidTr="00B84F00">
        <w:trPr>
          <w:trHeight w:val="144"/>
        </w:trPr>
        <w:tc>
          <w:tcPr>
            <w:tcW w:w="2428" w:type="dxa"/>
          </w:tcPr>
          <w:p w14:paraId="419B49A4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02" w:type="dxa"/>
          </w:tcPr>
          <w:p w14:paraId="7D65021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70D898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4D61551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A0AE9F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</w:tcPr>
          <w:p w14:paraId="7FBD830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459E5B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27CE5C5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32B9850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1230DD9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7B2D73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22F6D9C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30E8DA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105DF78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FED82D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55C1E7B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AE367D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51148A5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C0AF0A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6ABF55D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494C054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</w:tcPr>
          <w:p w14:paraId="047319D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4EB1E9B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1A5F472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43975D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3B6993D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3" w:type="dxa"/>
          </w:tcPr>
          <w:p w14:paraId="5C5877F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48FE292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237" w:type="dxa"/>
          </w:tcPr>
          <w:p w14:paraId="597E67E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tcBorders>
              <w:top w:val="double" w:sz="4" w:space="0" w:color="auto"/>
            </w:tcBorders>
          </w:tcPr>
          <w:p w14:paraId="616510D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6" w:type="dxa"/>
          </w:tcPr>
          <w:p w14:paraId="7D43CE9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tcBorders>
              <w:top w:val="double" w:sz="4" w:space="0" w:color="auto"/>
            </w:tcBorders>
          </w:tcPr>
          <w:p w14:paraId="2D5A33F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</w:tr>
      <w:tr w:rsidR="00A2501B" w:rsidRPr="004F409D" w14:paraId="042DB397" w14:textId="77777777" w:rsidTr="00B84F00">
        <w:trPr>
          <w:trHeight w:val="144"/>
        </w:trPr>
        <w:tc>
          <w:tcPr>
            <w:tcW w:w="2428" w:type="dxa"/>
          </w:tcPr>
          <w:p w14:paraId="1092E104" w14:textId="4E739418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sz w:val="22"/>
                <w:szCs w:val="22"/>
                <w:cs/>
              </w:rPr>
              <w:t>กำไรขั้นต้น ตามส่วนงานก่อนหัก</w:t>
            </w:r>
            <w:r w:rsidR="00482C44" w:rsidRPr="004F409D">
              <w:rPr>
                <w:rFonts w:asciiTheme="majorBidi" w:hAnsiTheme="majorBidi" w:cstheme="majorBidi"/>
                <w:sz w:val="22"/>
                <w:szCs w:val="22"/>
                <w:cs/>
              </w:rPr>
              <w:br/>
            </w:r>
            <w:r w:rsidRPr="004F409D">
              <w:rPr>
                <w:rFonts w:asciiTheme="majorBidi" w:hAnsiTheme="majorBidi" w:cstheme="majorBidi"/>
                <w:sz w:val="22"/>
                <w:szCs w:val="22"/>
                <w:cs/>
              </w:rPr>
              <w:t>ภาษีเงินได้</w:t>
            </w:r>
          </w:p>
        </w:tc>
        <w:tc>
          <w:tcPr>
            <w:tcW w:w="502" w:type="dxa"/>
            <w:vAlign w:val="bottom"/>
          </w:tcPr>
          <w:p w14:paraId="6DCF163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232</w:t>
            </w:r>
          </w:p>
        </w:tc>
        <w:tc>
          <w:tcPr>
            <w:tcW w:w="236" w:type="dxa"/>
            <w:vAlign w:val="bottom"/>
          </w:tcPr>
          <w:p w14:paraId="3C942BE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1B65E4F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241</w:t>
            </w:r>
          </w:p>
        </w:tc>
        <w:tc>
          <w:tcPr>
            <w:tcW w:w="236" w:type="dxa"/>
            <w:vAlign w:val="bottom"/>
          </w:tcPr>
          <w:p w14:paraId="2F0D7E3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33B0F84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394</w:t>
            </w:r>
          </w:p>
        </w:tc>
        <w:tc>
          <w:tcPr>
            <w:tcW w:w="236" w:type="dxa"/>
            <w:vAlign w:val="bottom"/>
          </w:tcPr>
          <w:p w14:paraId="27326B6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544F288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368</w:t>
            </w:r>
          </w:p>
        </w:tc>
        <w:tc>
          <w:tcPr>
            <w:tcW w:w="236" w:type="dxa"/>
            <w:vAlign w:val="bottom"/>
          </w:tcPr>
          <w:p w14:paraId="7BD3BD2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050B8A4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93</w:t>
            </w:r>
          </w:p>
        </w:tc>
        <w:tc>
          <w:tcPr>
            <w:tcW w:w="236" w:type="dxa"/>
            <w:vAlign w:val="bottom"/>
          </w:tcPr>
          <w:p w14:paraId="26C3D5C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41ECF7E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141</w:t>
            </w:r>
          </w:p>
        </w:tc>
        <w:tc>
          <w:tcPr>
            <w:tcW w:w="236" w:type="dxa"/>
            <w:vAlign w:val="bottom"/>
          </w:tcPr>
          <w:p w14:paraId="3AF027A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2A2CE78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119</w:t>
            </w:r>
          </w:p>
        </w:tc>
        <w:tc>
          <w:tcPr>
            <w:tcW w:w="236" w:type="dxa"/>
            <w:vAlign w:val="bottom"/>
          </w:tcPr>
          <w:p w14:paraId="17BA63E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6496A00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115</w:t>
            </w:r>
          </w:p>
        </w:tc>
        <w:tc>
          <w:tcPr>
            <w:tcW w:w="236" w:type="dxa"/>
            <w:vAlign w:val="bottom"/>
          </w:tcPr>
          <w:p w14:paraId="01861EF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115E84D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68</w:t>
            </w:r>
          </w:p>
        </w:tc>
        <w:tc>
          <w:tcPr>
            <w:tcW w:w="236" w:type="dxa"/>
            <w:vAlign w:val="bottom"/>
          </w:tcPr>
          <w:p w14:paraId="721B95F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2754B98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236" w:type="dxa"/>
            <w:vAlign w:val="bottom"/>
          </w:tcPr>
          <w:p w14:paraId="785E1FE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4DFB7D3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906</w:t>
            </w:r>
          </w:p>
        </w:tc>
        <w:tc>
          <w:tcPr>
            <w:tcW w:w="236" w:type="dxa"/>
            <w:vAlign w:val="bottom"/>
          </w:tcPr>
          <w:p w14:paraId="43FEC6B3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20198B3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924</w:t>
            </w:r>
          </w:p>
        </w:tc>
        <w:tc>
          <w:tcPr>
            <w:tcW w:w="236" w:type="dxa"/>
            <w:vAlign w:val="bottom"/>
          </w:tcPr>
          <w:p w14:paraId="0EFE435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4B6A980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  <w:t>(23)</w:t>
            </w:r>
          </w:p>
        </w:tc>
        <w:tc>
          <w:tcPr>
            <w:tcW w:w="243" w:type="dxa"/>
            <w:vAlign w:val="bottom"/>
          </w:tcPr>
          <w:p w14:paraId="5357378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53FB3BD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  <w:t>(11)</w:t>
            </w:r>
          </w:p>
        </w:tc>
        <w:tc>
          <w:tcPr>
            <w:tcW w:w="237" w:type="dxa"/>
            <w:vAlign w:val="bottom"/>
          </w:tcPr>
          <w:p w14:paraId="6832BD1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7D8CA7A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883</w:t>
            </w:r>
          </w:p>
        </w:tc>
        <w:tc>
          <w:tcPr>
            <w:tcW w:w="236" w:type="dxa"/>
            <w:vAlign w:val="bottom"/>
          </w:tcPr>
          <w:p w14:paraId="180836B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0E26DE6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913</w:t>
            </w:r>
          </w:p>
        </w:tc>
      </w:tr>
      <w:tr w:rsidR="00A2501B" w:rsidRPr="004F409D" w14:paraId="2A9F65A5" w14:textId="77777777" w:rsidTr="00B84F00">
        <w:trPr>
          <w:trHeight w:val="144"/>
        </w:trPr>
        <w:tc>
          <w:tcPr>
            <w:tcW w:w="2428" w:type="dxa"/>
          </w:tcPr>
          <w:p w14:paraId="684F497F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สินทรัพย์ส่วนงาน ณ วันที่ </w:t>
            </w:r>
          </w:p>
          <w:p w14:paraId="44C37C55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31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/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1A8591A3" w14:textId="7FD27BBF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</w:t>
            </w:r>
            <w:r w:rsidR="00651AA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6</w:t>
            </w: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,962</w:t>
            </w:r>
          </w:p>
        </w:tc>
        <w:tc>
          <w:tcPr>
            <w:tcW w:w="236" w:type="dxa"/>
            <w:vAlign w:val="bottom"/>
          </w:tcPr>
          <w:p w14:paraId="1130DC0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1A74D84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0F99BAF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36,612</w:t>
            </w:r>
          </w:p>
        </w:tc>
        <w:tc>
          <w:tcPr>
            <w:tcW w:w="236" w:type="dxa"/>
            <w:vAlign w:val="bottom"/>
          </w:tcPr>
          <w:p w14:paraId="17A65EC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648F22A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7,216</w:t>
            </w:r>
          </w:p>
        </w:tc>
        <w:tc>
          <w:tcPr>
            <w:tcW w:w="236" w:type="dxa"/>
            <w:vAlign w:val="bottom"/>
          </w:tcPr>
          <w:p w14:paraId="623248F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3E274C0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049CB03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7,387</w:t>
            </w:r>
          </w:p>
        </w:tc>
        <w:tc>
          <w:tcPr>
            <w:tcW w:w="236" w:type="dxa"/>
            <w:vAlign w:val="bottom"/>
          </w:tcPr>
          <w:p w14:paraId="0A21EC2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526C6AE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1,657</w:t>
            </w:r>
          </w:p>
        </w:tc>
        <w:tc>
          <w:tcPr>
            <w:tcW w:w="236" w:type="dxa"/>
            <w:vAlign w:val="bottom"/>
          </w:tcPr>
          <w:p w14:paraId="244E139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62530C8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2714947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1,743</w:t>
            </w:r>
          </w:p>
        </w:tc>
        <w:tc>
          <w:tcPr>
            <w:tcW w:w="236" w:type="dxa"/>
          </w:tcPr>
          <w:p w14:paraId="5B90C25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5B7C8262" w14:textId="04DE6548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3,0</w:t>
            </w:r>
            <w:r w:rsidR="00452606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99</w:t>
            </w:r>
          </w:p>
        </w:tc>
        <w:tc>
          <w:tcPr>
            <w:tcW w:w="236" w:type="dxa"/>
            <w:vAlign w:val="bottom"/>
          </w:tcPr>
          <w:p w14:paraId="52A2D05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4B1F017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sz w:val="22"/>
                <w:szCs w:val="22"/>
              </w:rPr>
            </w:pPr>
          </w:p>
          <w:p w14:paraId="7F8892C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2,911</w:t>
            </w:r>
          </w:p>
        </w:tc>
        <w:tc>
          <w:tcPr>
            <w:tcW w:w="236" w:type="dxa"/>
            <w:vAlign w:val="bottom"/>
          </w:tcPr>
          <w:p w14:paraId="357437A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4689086B" w14:textId="2B3971F8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8,93</w:t>
            </w:r>
            <w:r w:rsidR="00756360"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236" w:type="dxa"/>
            <w:vAlign w:val="bottom"/>
          </w:tcPr>
          <w:p w14:paraId="1214D48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442A08D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sz w:val="22"/>
                <w:szCs w:val="22"/>
              </w:rPr>
            </w:pPr>
          </w:p>
          <w:p w14:paraId="1BA2437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8,906</w:t>
            </w:r>
          </w:p>
        </w:tc>
        <w:tc>
          <w:tcPr>
            <w:tcW w:w="236" w:type="dxa"/>
            <w:vAlign w:val="bottom"/>
          </w:tcPr>
          <w:p w14:paraId="3B026BB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66EB3C9F" w14:textId="4D0812EC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57,86</w:t>
            </w:r>
            <w:r w:rsidR="00452606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236" w:type="dxa"/>
          </w:tcPr>
          <w:p w14:paraId="6981843D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28BB084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2A38754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57,559</w:t>
            </w:r>
          </w:p>
        </w:tc>
        <w:tc>
          <w:tcPr>
            <w:tcW w:w="236" w:type="dxa"/>
            <w:vAlign w:val="bottom"/>
          </w:tcPr>
          <w:p w14:paraId="52F7686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786D01D2" w14:textId="24A290F1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(13,8</w:t>
            </w:r>
            <w:r w:rsidR="00651AA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</w:t>
            </w:r>
            <w:r w:rsidR="00452606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</w:t>
            </w: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3" w:type="dxa"/>
            <w:vAlign w:val="bottom"/>
          </w:tcPr>
          <w:p w14:paraId="08EBBD4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56C99E3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0FC7981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(13,890)</w:t>
            </w:r>
          </w:p>
        </w:tc>
        <w:tc>
          <w:tcPr>
            <w:tcW w:w="237" w:type="dxa"/>
            <w:vAlign w:val="bottom"/>
          </w:tcPr>
          <w:p w14:paraId="7723A59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D939061" w14:textId="29CAFE65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44,0</w:t>
            </w:r>
            <w:r w:rsidR="00651AA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4</w:t>
            </w:r>
            <w:r w:rsidR="0075636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1116B7E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  <w:p w14:paraId="2F98CFA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1463649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441667F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43,669</w:t>
            </w:r>
          </w:p>
        </w:tc>
      </w:tr>
      <w:tr w:rsidR="00A2501B" w:rsidRPr="004F409D" w14:paraId="79CC98CA" w14:textId="77777777" w:rsidTr="00B84F00">
        <w:trPr>
          <w:trHeight w:val="144"/>
        </w:trPr>
        <w:tc>
          <w:tcPr>
            <w:tcW w:w="2428" w:type="dxa"/>
          </w:tcPr>
          <w:p w14:paraId="400B2888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หนี้สินส่วนงาน ณ วันที่ </w:t>
            </w:r>
          </w:p>
          <w:p w14:paraId="071ECF16" w14:textId="77777777" w:rsidR="00A2501B" w:rsidRPr="004F409D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4F409D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31 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</w:rPr>
              <w:t>/</w:t>
            </w:r>
            <w:r w:rsidRPr="004F409D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4F409D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43FB452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17,552</w:t>
            </w:r>
          </w:p>
        </w:tc>
        <w:tc>
          <w:tcPr>
            <w:tcW w:w="236" w:type="dxa"/>
            <w:vAlign w:val="bottom"/>
          </w:tcPr>
          <w:p w14:paraId="1997B71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6C56C3D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57A4FA6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17,304</w:t>
            </w:r>
          </w:p>
        </w:tc>
        <w:tc>
          <w:tcPr>
            <w:tcW w:w="236" w:type="dxa"/>
            <w:vAlign w:val="bottom"/>
          </w:tcPr>
          <w:p w14:paraId="6F28459E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7703C1A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2,841</w:t>
            </w:r>
          </w:p>
        </w:tc>
        <w:tc>
          <w:tcPr>
            <w:tcW w:w="236" w:type="dxa"/>
            <w:vAlign w:val="bottom"/>
          </w:tcPr>
          <w:p w14:paraId="6629C65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6BA9DB61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6E51FCC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3,066</w:t>
            </w:r>
          </w:p>
        </w:tc>
        <w:tc>
          <w:tcPr>
            <w:tcW w:w="236" w:type="dxa"/>
            <w:vAlign w:val="bottom"/>
          </w:tcPr>
          <w:p w14:paraId="5A5BC89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0E2B48C3" w14:textId="4881D0C6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1,11</w:t>
            </w:r>
            <w:r w:rsidR="0075636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236" w:type="dxa"/>
            <w:vAlign w:val="bottom"/>
          </w:tcPr>
          <w:p w14:paraId="2D9316A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7ED8551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4C45201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1,186</w:t>
            </w:r>
          </w:p>
        </w:tc>
        <w:tc>
          <w:tcPr>
            <w:tcW w:w="236" w:type="dxa"/>
          </w:tcPr>
          <w:p w14:paraId="12EC9F79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1AAE904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764</w:t>
            </w:r>
          </w:p>
        </w:tc>
        <w:tc>
          <w:tcPr>
            <w:tcW w:w="236" w:type="dxa"/>
            <w:vAlign w:val="bottom"/>
          </w:tcPr>
          <w:p w14:paraId="35E15A18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214A18F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sz w:val="22"/>
                <w:szCs w:val="22"/>
              </w:rPr>
            </w:pPr>
          </w:p>
          <w:p w14:paraId="32ABC7A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650</w:t>
            </w:r>
          </w:p>
        </w:tc>
        <w:tc>
          <w:tcPr>
            <w:tcW w:w="236" w:type="dxa"/>
            <w:vAlign w:val="bottom"/>
          </w:tcPr>
          <w:p w14:paraId="0317B71A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3FD81AF7" w14:textId="3BC61009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3,64</w:t>
            </w:r>
            <w:r w:rsidR="00756360" w:rsidRPr="004F409D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608F4A4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742065E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sz w:val="22"/>
                <w:szCs w:val="22"/>
              </w:rPr>
            </w:pPr>
          </w:p>
          <w:p w14:paraId="19F1EA92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4,535</w:t>
            </w:r>
          </w:p>
        </w:tc>
        <w:tc>
          <w:tcPr>
            <w:tcW w:w="236" w:type="dxa"/>
            <w:vAlign w:val="bottom"/>
          </w:tcPr>
          <w:p w14:paraId="70C0979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278355D1" w14:textId="53479355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25,91</w:t>
            </w:r>
            <w:r w:rsidR="00651AA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</w:tcPr>
          <w:p w14:paraId="747FF8F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6C7FAF04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796A13C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26,741</w:t>
            </w:r>
          </w:p>
        </w:tc>
        <w:tc>
          <w:tcPr>
            <w:tcW w:w="236" w:type="dxa"/>
            <w:vAlign w:val="bottom"/>
          </w:tcPr>
          <w:p w14:paraId="7585A5B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23333107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(6,248)</w:t>
            </w:r>
          </w:p>
        </w:tc>
        <w:tc>
          <w:tcPr>
            <w:tcW w:w="243" w:type="dxa"/>
            <w:vAlign w:val="bottom"/>
          </w:tcPr>
          <w:p w14:paraId="7DECA16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79F8A74F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53377936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(6,986)</w:t>
            </w:r>
          </w:p>
        </w:tc>
        <w:tc>
          <w:tcPr>
            <w:tcW w:w="237" w:type="dxa"/>
            <w:vAlign w:val="bottom"/>
          </w:tcPr>
          <w:p w14:paraId="1231DBAB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1DC4FACD" w14:textId="26185D09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19,66</w:t>
            </w:r>
            <w:r w:rsidR="00651AA0" w:rsidRPr="004F409D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236" w:type="dxa"/>
            <w:vAlign w:val="bottom"/>
          </w:tcPr>
          <w:p w14:paraId="28D64F7C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40B406B0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sz w:val="22"/>
                <w:szCs w:val="22"/>
              </w:rPr>
            </w:pPr>
          </w:p>
          <w:p w14:paraId="55716215" w14:textId="77777777" w:rsidR="00A2501B" w:rsidRPr="004F409D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4F409D">
              <w:rPr>
                <w:rFonts w:ascii="Angsana New" w:hAnsi="Angsana New" w:cs="Angsana New"/>
                <w:sz w:val="22"/>
                <w:szCs w:val="22"/>
              </w:rPr>
              <w:t>19,755</w:t>
            </w:r>
          </w:p>
        </w:tc>
      </w:tr>
    </w:tbl>
    <w:p w14:paraId="19147939" w14:textId="77777777" w:rsidR="00A2501B" w:rsidRPr="004F409D" w:rsidRDefault="00A2501B" w:rsidP="00FB7E6C">
      <w:pPr>
        <w:rPr>
          <w:rFonts w:asciiTheme="majorBidi" w:hAnsiTheme="majorBidi" w:cstheme="majorBidi"/>
        </w:rPr>
      </w:pPr>
    </w:p>
    <w:p w14:paraId="32EED938" w14:textId="25AD2943" w:rsidR="00C13331" w:rsidRPr="004F409D" w:rsidRDefault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4F409D">
        <w:rPr>
          <w:rFonts w:asciiTheme="majorBidi" w:hAnsiTheme="majorBidi" w:cstheme="majorBidi"/>
          <w:sz w:val="22"/>
          <w:szCs w:val="22"/>
        </w:rPr>
        <w:br w:type="page"/>
      </w:r>
    </w:p>
    <w:p w14:paraId="3D8642BF" w14:textId="3C4D0E7F" w:rsidR="00A2501B" w:rsidRPr="004F409D" w:rsidRDefault="00A2501B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4F409D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anchor distT="0" distB="0" distL="114300" distR="114300" simplePos="0" relativeHeight="251665408" behindDoc="0" locked="0" layoutInCell="1" allowOverlap="1" wp14:anchorId="7F307537" wp14:editId="47294D12">
            <wp:simplePos x="0" y="0"/>
            <wp:positionH relativeFrom="margin">
              <wp:align>center</wp:align>
            </wp:positionH>
            <wp:positionV relativeFrom="paragraph">
              <wp:posOffset>241</wp:posOffset>
            </wp:positionV>
            <wp:extent cx="9589053" cy="5596128"/>
            <wp:effectExtent l="0" t="0" r="0" b="0"/>
            <wp:wrapThrough wrapText="bothSides">
              <wp:wrapPolygon edited="0">
                <wp:start x="6566" y="221"/>
                <wp:lineTo x="5579" y="441"/>
                <wp:lineTo x="5665" y="1324"/>
                <wp:lineTo x="7982" y="1618"/>
                <wp:lineTo x="8025" y="2500"/>
                <wp:lineTo x="19011" y="2721"/>
                <wp:lineTo x="10814" y="3897"/>
                <wp:lineTo x="5665" y="4192"/>
                <wp:lineTo x="5622" y="4780"/>
                <wp:lineTo x="7467" y="5074"/>
                <wp:lineTo x="2489" y="6030"/>
                <wp:lineTo x="2232" y="6986"/>
                <wp:lineTo x="2274" y="7280"/>
                <wp:lineTo x="2789" y="7427"/>
                <wp:lineTo x="2489" y="7795"/>
                <wp:lineTo x="2274" y="8310"/>
                <wp:lineTo x="2317" y="8604"/>
                <wp:lineTo x="1416" y="9118"/>
                <wp:lineTo x="644" y="9633"/>
                <wp:lineTo x="687" y="10957"/>
                <wp:lineTo x="901" y="12133"/>
                <wp:lineTo x="901" y="12795"/>
                <wp:lineTo x="1974" y="13310"/>
                <wp:lineTo x="3219" y="13310"/>
                <wp:lineTo x="2017" y="13972"/>
                <wp:lineTo x="1759" y="14192"/>
                <wp:lineTo x="1717" y="15810"/>
                <wp:lineTo x="1717" y="16987"/>
                <wp:lineTo x="1974" y="17428"/>
                <wp:lineTo x="2875" y="17428"/>
                <wp:lineTo x="3047" y="16840"/>
                <wp:lineTo x="14719" y="16840"/>
                <wp:lineTo x="20727" y="16472"/>
                <wp:lineTo x="20813" y="14634"/>
                <wp:lineTo x="20599" y="14560"/>
                <wp:lineTo x="20642" y="13310"/>
                <wp:lineTo x="18839" y="12133"/>
                <wp:lineTo x="18839" y="10957"/>
                <wp:lineTo x="18668" y="9780"/>
                <wp:lineTo x="19612" y="9707"/>
                <wp:lineTo x="20127" y="9266"/>
                <wp:lineTo x="20127" y="7868"/>
                <wp:lineTo x="19397" y="7501"/>
                <wp:lineTo x="19912" y="7427"/>
                <wp:lineTo x="20127" y="7354"/>
                <wp:lineTo x="20084" y="5662"/>
                <wp:lineTo x="18968" y="5515"/>
                <wp:lineTo x="13217" y="5074"/>
                <wp:lineTo x="16264" y="4780"/>
                <wp:lineTo x="16179" y="4192"/>
                <wp:lineTo x="10771" y="3897"/>
                <wp:lineTo x="14419" y="3897"/>
                <wp:lineTo x="21285" y="3162"/>
                <wp:lineTo x="21242" y="2574"/>
                <wp:lineTo x="14247" y="1618"/>
                <wp:lineTo x="13089" y="1544"/>
                <wp:lineTo x="17208" y="1177"/>
                <wp:lineTo x="17123" y="368"/>
                <wp:lineTo x="8068" y="221"/>
                <wp:lineTo x="6566" y="221"/>
              </wp:wrapPolygon>
            </wp:wrapThrough>
            <wp:docPr id="129793250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053" cy="55961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09D">
        <w:rPr>
          <w:rFonts w:asciiTheme="majorBidi" w:hAnsiTheme="majorBidi" w:cstheme="majorBidi"/>
          <w:sz w:val="22"/>
          <w:szCs w:val="22"/>
        </w:rPr>
        <w:br w:type="page"/>
      </w:r>
    </w:p>
    <w:p w14:paraId="1721ABD8" w14:textId="6C15E263" w:rsidR="00A2501B" w:rsidRPr="004F409D" w:rsidRDefault="00A2501B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4F409D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anchor distT="0" distB="0" distL="114300" distR="114300" simplePos="0" relativeHeight="251666432" behindDoc="0" locked="0" layoutInCell="1" allowOverlap="1" wp14:anchorId="1008FDD1" wp14:editId="7C3360DB">
            <wp:simplePos x="0" y="0"/>
            <wp:positionH relativeFrom="margin">
              <wp:align>center</wp:align>
            </wp:positionH>
            <wp:positionV relativeFrom="paragraph">
              <wp:posOffset>2781</wp:posOffset>
            </wp:positionV>
            <wp:extent cx="9487414" cy="5303520"/>
            <wp:effectExtent l="0" t="0" r="0" b="0"/>
            <wp:wrapThrough wrapText="bothSides">
              <wp:wrapPolygon edited="0">
                <wp:start x="7243" y="233"/>
                <wp:lineTo x="5118" y="388"/>
                <wp:lineTo x="5118" y="1241"/>
                <wp:lineTo x="8371" y="1629"/>
                <wp:lineTo x="7634" y="1629"/>
                <wp:lineTo x="7677" y="2405"/>
                <wp:lineTo x="18260" y="2871"/>
                <wp:lineTo x="6810" y="4888"/>
                <wp:lineTo x="5422" y="5198"/>
                <wp:lineTo x="5161" y="6595"/>
                <wp:lineTo x="4814" y="6750"/>
                <wp:lineTo x="3860" y="7681"/>
                <wp:lineTo x="3643" y="8302"/>
                <wp:lineTo x="3296" y="9078"/>
                <wp:lineTo x="3036" y="10319"/>
                <wp:lineTo x="434" y="11638"/>
                <wp:lineTo x="477" y="14974"/>
                <wp:lineTo x="1388" y="15284"/>
                <wp:lineTo x="3860" y="15517"/>
                <wp:lineTo x="4945" y="16526"/>
                <wp:lineTo x="5378" y="16759"/>
                <wp:lineTo x="16525" y="16759"/>
                <wp:lineTo x="16959" y="16526"/>
                <wp:lineTo x="18087" y="15440"/>
                <wp:lineTo x="18651" y="14043"/>
                <wp:lineTo x="18911" y="12802"/>
                <wp:lineTo x="18998" y="11560"/>
                <wp:lineTo x="19475" y="11560"/>
                <wp:lineTo x="20602" y="10707"/>
                <wp:lineTo x="20646" y="9000"/>
                <wp:lineTo x="20602" y="7914"/>
                <wp:lineTo x="18087" y="7681"/>
                <wp:lineTo x="17133" y="6750"/>
                <wp:lineTo x="16786" y="6595"/>
                <wp:lineTo x="16655" y="5198"/>
                <wp:lineTo x="10800" y="4112"/>
                <wp:lineTo x="12318" y="4112"/>
                <wp:lineTo x="20386" y="3103"/>
                <wp:lineTo x="20472" y="2560"/>
                <wp:lineTo x="19258" y="2328"/>
                <wp:lineTo x="13359" y="1629"/>
                <wp:lineTo x="16786" y="1241"/>
                <wp:lineTo x="16699" y="388"/>
                <wp:lineTo x="10410" y="233"/>
                <wp:lineTo x="7243" y="233"/>
              </wp:wrapPolygon>
            </wp:wrapThrough>
            <wp:docPr id="122918085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7414" cy="530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409D">
        <w:rPr>
          <w:rFonts w:asciiTheme="majorBidi" w:hAnsiTheme="majorBidi" w:cstheme="majorBidi"/>
          <w:sz w:val="22"/>
          <w:szCs w:val="22"/>
        </w:rPr>
        <w:br w:type="page"/>
      </w:r>
    </w:p>
    <w:p w14:paraId="12511A53" w14:textId="77777777" w:rsidR="00537309" w:rsidRPr="004F409D" w:rsidRDefault="00537309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537309" w:rsidRPr="004F409D" w:rsidSect="00EA2FBC">
          <w:headerReference w:type="default" r:id="rId24"/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69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630"/>
      </w:tblGrid>
      <w:tr w:rsidR="00A939AE" w:rsidRPr="004F409D" w14:paraId="68FDB455" w14:textId="77777777" w:rsidTr="002C24C6">
        <w:trPr>
          <w:trHeight w:val="152"/>
        </w:trPr>
        <w:tc>
          <w:tcPr>
            <w:tcW w:w="2403" w:type="dxa"/>
          </w:tcPr>
          <w:p w14:paraId="16A59D55" w14:textId="77777777" w:rsidR="00A939AE" w:rsidRPr="004F409D" w:rsidRDefault="00A939A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290" w:type="dxa"/>
            <w:gridSpan w:val="19"/>
          </w:tcPr>
          <w:p w14:paraId="6A917335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574ED5" w:rsidRPr="004F409D" w14:paraId="110FA2D0" w14:textId="77777777" w:rsidTr="002C24C6">
        <w:trPr>
          <w:trHeight w:val="152"/>
        </w:trPr>
        <w:tc>
          <w:tcPr>
            <w:tcW w:w="2403" w:type="dxa"/>
          </w:tcPr>
          <w:p w14:paraId="67FC1949" w14:textId="5D652FD2" w:rsidR="00574ED5" w:rsidRPr="004F409D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สามเดือน</w:t>
            </w:r>
            <w:r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สิ้นสุด</w:t>
            </w:r>
          </w:p>
        </w:tc>
        <w:tc>
          <w:tcPr>
            <w:tcW w:w="1170" w:type="dxa"/>
            <w:gridSpan w:val="3"/>
          </w:tcPr>
          <w:p w14:paraId="4D6301C0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6A4702BB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4140B3EC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6A434577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CCD32D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9CE433C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8F61F21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4EFA8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gridSpan w:val="3"/>
          </w:tcPr>
          <w:p w14:paraId="7F3AE27C" w14:textId="77777777" w:rsidR="00574ED5" w:rsidRPr="004F409D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74ED5" w:rsidRPr="004F409D" w14:paraId="60B75643" w14:textId="77777777" w:rsidTr="002C24C6">
        <w:trPr>
          <w:trHeight w:val="152"/>
        </w:trPr>
        <w:tc>
          <w:tcPr>
            <w:tcW w:w="2403" w:type="dxa"/>
          </w:tcPr>
          <w:p w14:paraId="1FE5D178" w14:textId="4AB4BF5A" w:rsidR="00574ED5" w:rsidRPr="004F409D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</w:t>
            </w:r>
            <w:r w:rsidR="00115E02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450" w:type="dxa"/>
          </w:tcPr>
          <w:p w14:paraId="4EA19C25" w14:textId="481C7C4D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28F01015" w14:textId="77777777" w:rsidR="00574ED5" w:rsidRPr="004F409D" w:rsidRDefault="00574ED5" w:rsidP="00574ED5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1CA5CAE6" w14:textId="42119076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1F65A828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F0CEC4" w14:textId="3EA2CDB4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4638EC93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10D8A629" w14:textId="450223FE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626B35CE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5FC018B" w14:textId="35CE90CD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6FD405F0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3F4BD3A" w14:textId="6D8E07A6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4F0C296B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9DD56D" w14:textId="21CD0097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62116B1F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1476AC3" w14:textId="2E8F3A76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3BD7A743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5B3888CF" w14:textId="19A0E3F1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22E55461" w14:textId="77777777" w:rsidR="00574ED5" w:rsidRPr="004F409D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630" w:type="dxa"/>
          </w:tcPr>
          <w:p w14:paraId="52E2C549" w14:textId="0B211832" w:rsidR="00574ED5" w:rsidRPr="004F409D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</w:tr>
      <w:tr w:rsidR="00A939AE" w:rsidRPr="004F409D" w14:paraId="35B096AF" w14:textId="77777777" w:rsidTr="002C24C6">
        <w:trPr>
          <w:trHeight w:val="152"/>
        </w:trPr>
        <w:tc>
          <w:tcPr>
            <w:tcW w:w="2403" w:type="dxa"/>
          </w:tcPr>
          <w:p w14:paraId="747532E3" w14:textId="77777777" w:rsidR="00A939AE" w:rsidRPr="004F409D" w:rsidRDefault="00A939AE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290" w:type="dxa"/>
            <w:gridSpan w:val="19"/>
          </w:tcPr>
          <w:p w14:paraId="4F2E138B" w14:textId="77777777" w:rsidR="00A939AE" w:rsidRPr="004F409D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A939AE" w:rsidRPr="004F409D" w14:paraId="40EB346A" w14:textId="77777777" w:rsidTr="002C24C6">
        <w:trPr>
          <w:trHeight w:val="152"/>
        </w:trPr>
        <w:tc>
          <w:tcPr>
            <w:tcW w:w="2403" w:type="dxa"/>
          </w:tcPr>
          <w:p w14:paraId="52919396" w14:textId="77777777" w:rsidR="00A939AE" w:rsidRPr="004F409D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</w:tcPr>
          <w:p w14:paraId="35D7BD6E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8AF9EE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5EA2F88D" w14:textId="77777777" w:rsidR="00A939AE" w:rsidRPr="004F409D" w:rsidRDefault="00A939AE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2D2611F0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288B006D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9C2013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8767DF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A8B04D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804F17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3670C61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52DC14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D1A1E4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13C6B44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5EBEC76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6DB661F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9E9ABD2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74717B2A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EFF55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48E62A22" w14:textId="77777777" w:rsidR="00A939AE" w:rsidRPr="004F409D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B93D24" w:rsidRPr="004F409D" w14:paraId="49E76E25" w14:textId="77777777" w:rsidTr="002C24C6">
        <w:trPr>
          <w:trHeight w:val="152"/>
        </w:trPr>
        <w:tc>
          <w:tcPr>
            <w:tcW w:w="2403" w:type="dxa"/>
          </w:tcPr>
          <w:p w14:paraId="1A46AD16" w14:textId="77777777" w:rsidR="00B93D24" w:rsidRPr="004F409D" w:rsidRDefault="00B93D24" w:rsidP="00B93D24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</w:tcPr>
          <w:p w14:paraId="246AF205" w14:textId="38C90F14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17</w:t>
            </w:r>
          </w:p>
        </w:tc>
        <w:tc>
          <w:tcPr>
            <w:tcW w:w="270" w:type="dxa"/>
          </w:tcPr>
          <w:p w14:paraId="35D3792B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</w:tcPr>
          <w:p w14:paraId="0CDC27D0" w14:textId="3B827A2F" w:rsidR="00B93D24" w:rsidRPr="004F409D" w:rsidRDefault="00B93D24" w:rsidP="00B93D24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24</w:t>
            </w:r>
          </w:p>
        </w:tc>
        <w:tc>
          <w:tcPr>
            <w:tcW w:w="270" w:type="dxa"/>
          </w:tcPr>
          <w:p w14:paraId="74F00B16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37E6317F" w14:textId="53B18426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222</w:t>
            </w:r>
          </w:p>
        </w:tc>
        <w:tc>
          <w:tcPr>
            <w:tcW w:w="270" w:type="dxa"/>
          </w:tcPr>
          <w:p w14:paraId="15059B33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31FA0A3" w14:textId="1AD53D3F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341</w:t>
            </w:r>
          </w:p>
        </w:tc>
        <w:tc>
          <w:tcPr>
            <w:tcW w:w="270" w:type="dxa"/>
          </w:tcPr>
          <w:p w14:paraId="3F624E07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5840F4" w14:textId="38F38204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09C0A563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E958B26" w14:textId="074F3E5F" w:rsidR="00B93D24" w:rsidRPr="004F409D" w:rsidRDefault="00B93D24" w:rsidP="00B93D24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70" w:type="dxa"/>
          </w:tcPr>
          <w:p w14:paraId="0A0815E3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33C5A36" w14:textId="4EEE25F0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6D5DC506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15C5750" w14:textId="5C64AC61" w:rsidR="00B93D24" w:rsidRPr="004F409D" w:rsidRDefault="00B93D24" w:rsidP="00B93D24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54</w:t>
            </w:r>
          </w:p>
        </w:tc>
        <w:tc>
          <w:tcPr>
            <w:tcW w:w="270" w:type="dxa"/>
          </w:tcPr>
          <w:p w14:paraId="0E8E73B4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09F9797D" w14:textId="5FE4D5EF" w:rsidR="00B93D24" w:rsidRPr="004F409D" w:rsidRDefault="00D31CE0" w:rsidP="00B93D24">
            <w:pPr>
              <w:pStyle w:val="acctfourfigures"/>
              <w:tabs>
                <w:tab w:val="clear" w:pos="765"/>
                <w:tab w:val="decimal" w:pos="431"/>
              </w:tabs>
              <w:spacing w:line="240" w:lineRule="atLeast"/>
              <w:ind w:left="-108" w:right="-111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276</w:t>
            </w:r>
          </w:p>
        </w:tc>
        <w:tc>
          <w:tcPr>
            <w:tcW w:w="270" w:type="dxa"/>
          </w:tcPr>
          <w:p w14:paraId="42B6739F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6C7E71FA" w14:textId="3659C6CD" w:rsidR="00B93D24" w:rsidRPr="004F409D" w:rsidRDefault="00B93D24" w:rsidP="00B93D24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459</w:t>
            </w:r>
          </w:p>
        </w:tc>
      </w:tr>
      <w:tr w:rsidR="00B93D24" w:rsidRPr="004F409D" w14:paraId="31C0A27E" w14:textId="77777777" w:rsidTr="002C24C6">
        <w:trPr>
          <w:trHeight w:val="152"/>
        </w:trPr>
        <w:tc>
          <w:tcPr>
            <w:tcW w:w="2403" w:type="dxa"/>
          </w:tcPr>
          <w:p w14:paraId="4E7951B0" w14:textId="77777777" w:rsidR="00B93D24" w:rsidRPr="004F409D" w:rsidRDefault="00B93D24" w:rsidP="00B93D24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F3FBB62" w14:textId="186BCC37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538</w:t>
            </w:r>
          </w:p>
        </w:tc>
        <w:tc>
          <w:tcPr>
            <w:tcW w:w="270" w:type="dxa"/>
          </w:tcPr>
          <w:p w14:paraId="6B046E66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40C2A0E" w14:textId="17962A8E" w:rsidR="00B93D24" w:rsidRPr="004F409D" w:rsidRDefault="00B93D24" w:rsidP="00B93D2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504</w:t>
            </w:r>
          </w:p>
        </w:tc>
        <w:tc>
          <w:tcPr>
            <w:tcW w:w="270" w:type="dxa"/>
          </w:tcPr>
          <w:p w14:paraId="01B61D40" w14:textId="77777777" w:rsidR="00B93D24" w:rsidRPr="004F409D" w:rsidRDefault="00B93D24" w:rsidP="00B93D24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28CE2A3" w14:textId="77D1B751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2,671</w:t>
            </w:r>
          </w:p>
        </w:tc>
        <w:tc>
          <w:tcPr>
            <w:tcW w:w="270" w:type="dxa"/>
          </w:tcPr>
          <w:p w14:paraId="31DF5E83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1398328" w14:textId="019B5A8E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2,508</w:t>
            </w:r>
          </w:p>
        </w:tc>
        <w:tc>
          <w:tcPr>
            <w:tcW w:w="270" w:type="dxa"/>
          </w:tcPr>
          <w:p w14:paraId="76697EE1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835666A" w14:textId="2B3B10BA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177</w:t>
            </w:r>
          </w:p>
        </w:tc>
        <w:tc>
          <w:tcPr>
            <w:tcW w:w="270" w:type="dxa"/>
          </w:tcPr>
          <w:p w14:paraId="43A6C0E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F435A4C" w14:textId="06186907" w:rsidR="00B93D24" w:rsidRPr="004F409D" w:rsidRDefault="00B93D24" w:rsidP="00B93D24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288</w:t>
            </w:r>
          </w:p>
        </w:tc>
        <w:tc>
          <w:tcPr>
            <w:tcW w:w="270" w:type="dxa"/>
          </w:tcPr>
          <w:p w14:paraId="05EC038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A503DDD" w14:textId="39B15D4C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267</w:t>
            </w:r>
          </w:p>
        </w:tc>
        <w:tc>
          <w:tcPr>
            <w:tcW w:w="270" w:type="dxa"/>
          </w:tcPr>
          <w:p w14:paraId="03622FBD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CE2113" w14:textId="1D35FE40" w:rsidR="00B93D24" w:rsidRPr="004F409D" w:rsidRDefault="00B93D24" w:rsidP="00B93D2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393</w:t>
            </w:r>
          </w:p>
        </w:tc>
        <w:tc>
          <w:tcPr>
            <w:tcW w:w="270" w:type="dxa"/>
          </w:tcPr>
          <w:p w14:paraId="46D7D7AE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179F8C3" w14:textId="17E624B1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3,653</w:t>
            </w:r>
          </w:p>
        </w:tc>
        <w:tc>
          <w:tcPr>
            <w:tcW w:w="270" w:type="dxa"/>
          </w:tcPr>
          <w:p w14:paraId="1F4946C7" w14:textId="2F41688B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592D1662" w14:textId="2D2C81F6" w:rsidR="00B93D24" w:rsidRPr="004F409D" w:rsidRDefault="00B93D24" w:rsidP="00B93D24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>3,693</w:t>
            </w:r>
          </w:p>
        </w:tc>
      </w:tr>
      <w:tr w:rsidR="00B93D24" w:rsidRPr="004F409D" w14:paraId="715A977C" w14:textId="77777777" w:rsidTr="002C24C6">
        <w:trPr>
          <w:trHeight w:val="152"/>
        </w:trPr>
        <w:tc>
          <w:tcPr>
            <w:tcW w:w="2403" w:type="dxa"/>
          </w:tcPr>
          <w:p w14:paraId="46267D09" w14:textId="77777777" w:rsidR="00B93D24" w:rsidRPr="004F409D" w:rsidRDefault="00B93D24" w:rsidP="00B93D24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D97A420" w14:textId="63973195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555</w:t>
            </w:r>
          </w:p>
        </w:tc>
        <w:tc>
          <w:tcPr>
            <w:tcW w:w="270" w:type="dxa"/>
          </w:tcPr>
          <w:p w14:paraId="4D804201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C710D29" w14:textId="76EB3604" w:rsidR="00B93D24" w:rsidRPr="004F409D" w:rsidRDefault="00B93D24" w:rsidP="00B93D2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528</w:t>
            </w:r>
          </w:p>
        </w:tc>
        <w:tc>
          <w:tcPr>
            <w:tcW w:w="270" w:type="dxa"/>
          </w:tcPr>
          <w:p w14:paraId="2812ADD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6FA40A0A" w14:textId="39AA64BB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2,893</w:t>
            </w:r>
          </w:p>
        </w:tc>
        <w:tc>
          <w:tcPr>
            <w:tcW w:w="270" w:type="dxa"/>
          </w:tcPr>
          <w:p w14:paraId="032201EB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AB05795" w14:textId="3FEDA3B2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2,849</w:t>
            </w:r>
          </w:p>
        </w:tc>
        <w:tc>
          <w:tcPr>
            <w:tcW w:w="270" w:type="dxa"/>
          </w:tcPr>
          <w:p w14:paraId="6A1CC65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CF21F4B" w14:textId="741B091B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192</w:t>
            </w:r>
          </w:p>
        </w:tc>
        <w:tc>
          <w:tcPr>
            <w:tcW w:w="270" w:type="dxa"/>
          </w:tcPr>
          <w:p w14:paraId="1FA76DB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528EDDA" w14:textId="7181F2F4" w:rsidR="00B93D24" w:rsidRPr="004F409D" w:rsidRDefault="00B93D24" w:rsidP="00B93D2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328</w:t>
            </w:r>
          </w:p>
        </w:tc>
        <w:tc>
          <w:tcPr>
            <w:tcW w:w="270" w:type="dxa"/>
          </w:tcPr>
          <w:p w14:paraId="3E39C55F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55AD0C" w14:textId="3BDAA4BC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289</w:t>
            </w:r>
          </w:p>
        </w:tc>
        <w:tc>
          <w:tcPr>
            <w:tcW w:w="270" w:type="dxa"/>
          </w:tcPr>
          <w:p w14:paraId="76DC6F89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1AFD43C" w14:textId="3B679E23" w:rsidR="00B93D24" w:rsidRPr="004F409D" w:rsidRDefault="00B93D24" w:rsidP="00B93D2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447</w:t>
            </w:r>
          </w:p>
        </w:tc>
        <w:tc>
          <w:tcPr>
            <w:tcW w:w="270" w:type="dxa"/>
          </w:tcPr>
          <w:p w14:paraId="516D9FD8" w14:textId="77777777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7599F517" w14:textId="06E51CAF" w:rsidR="00B93D24" w:rsidRPr="004F409D" w:rsidRDefault="00D31CE0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3,929</w:t>
            </w:r>
          </w:p>
        </w:tc>
        <w:tc>
          <w:tcPr>
            <w:tcW w:w="270" w:type="dxa"/>
          </w:tcPr>
          <w:p w14:paraId="2E5C591C" w14:textId="653AD9CF" w:rsidR="00B93D24" w:rsidRPr="004F409D" w:rsidRDefault="00B93D24" w:rsidP="00B93D24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</w:tcPr>
          <w:p w14:paraId="27D3546D" w14:textId="1F828BE4" w:rsidR="00B93D24" w:rsidRPr="004F409D" w:rsidRDefault="00B93D24" w:rsidP="00B93D24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4,152</w:t>
            </w:r>
          </w:p>
        </w:tc>
      </w:tr>
    </w:tbl>
    <w:p w14:paraId="798D0C8E" w14:textId="77777777" w:rsidR="00E612B9" w:rsidRPr="004F409D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298A200" w14:textId="6E24762E" w:rsidR="00A939AE" w:rsidRPr="004F409D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52BF6D0B" w14:textId="77777777" w:rsidR="00E612B9" w:rsidRPr="004F409D" w:rsidRDefault="00E612B9" w:rsidP="00A939AE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C77275C" w14:textId="60E1C517" w:rsidR="008514A1" w:rsidRPr="004F409D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การกระทบยอดรายได้และกำไรหรือขาดทุน ที่มีสาระสำคัญของส่วนงานที่รายงาน</w:t>
      </w:r>
    </w:p>
    <w:p w14:paraId="7B26242E" w14:textId="77777777" w:rsidR="008514A1" w:rsidRPr="004F409D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514A1" w:rsidRPr="004F409D" w14:paraId="1897589D" w14:textId="77777777" w:rsidTr="00A202E1">
        <w:trPr>
          <w:trHeight w:val="152"/>
        </w:trPr>
        <w:tc>
          <w:tcPr>
            <w:tcW w:w="5643" w:type="dxa"/>
          </w:tcPr>
          <w:p w14:paraId="0616F5D4" w14:textId="77777777" w:rsidR="008514A1" w:rsidRPr="004F409D" w:rsidRDefault="008514A1" w:rsidP="00A202E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4F409D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39E17020" w14:textId="77777777" w:rsidR="008514A1" w:rsidRPr="004F409D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4F409D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514A1" w:rsidRPr="004F409D" w14:paraId="749BAE64" w14:textId="77777777" w:rsidTr="00A202E1">
        <w:trPr>
          <w:trHeight w:val="152"/>
        </w:trPr>
        <w:tc>
          <w:tcPr>
            <w:tcW w:w="5643" w:type="dxa"/>
          </w:tcPr>
          <w:p w14:paraId="012F427A" w14:textId="7701A753" w:rsidR="008514A1" w:rsidRPr="004F409D" w:rsidRDefault="00E612EE" w:rsidP="00A202E1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1710" w:type="dxa"/>
          </w:tcPr>
          <w:p w14:paraId="0D15E1B8" w14:textId="7DDBB02B" w:rsidR="008514A1" w:rsidRPr="004F409D" w:rsidRDefault="00970BDC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1B810772" w14:textId="77777777" w:rsidR="008514A1" w:rsidRPr="004F409D" w:rsidRDefault="008514A1" w:rsidP="00A202E1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400756DA" w14:textId="0366D669" w:rsidR="008514A1" w:rsidRPr="004F409D" w:rsidRDefault="00970BDC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</w:tr>
      <w:tr w:rsidR="008514A1" w:rsidRPr="004F409D" w14:paraId="763E8DF7" w14:textId="77777777" w:rsidTr="00A202E1">
        <w:trPr>
          <w:trHeight w:val="152"/>
        </w:trPr>
        <w:tc>
          <w:tcPr>
            <w:tcW w:w="5643" w:type="dxa"/>
          </w:tcPr>
          <w:p w14:paraId="137E1589" w14:textId="77777777" w:rsidR="008514A1" w:rsidRPr="004F409D" w:rsidRDefault="008514A1" w:rsidP="00A202E1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670CEF20" w14:textId="77777777" w:rsidR="008514A1" w:rsidRPr="004F409D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B93D24" w:rsidRPr="004F409D" w14:paraId="7B7C3185" w14:textId="77777777" w:rsidTr="00A202E1">
        <w:trPr>
          <w:trHeight w:val="152"/>
        </w:trPr>
        <w:tc>
          <w:tcPr>
            <w:tcW w:w="5643" w:type="dxa"/>
          </w:tcPr>
          <w:p w14:paraId="58D939C9" w14:textId="77777777" w:rsidR="00B93D24" w:rsidRPr="004F409D" w:rsidRDefault="00B93D24" w:rsidP="00B93D24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208AB401" w14:textId="7220F170" w:rsidR="00B93D24" w:rsidRPr="004F409D" w:rsidRDefault="00774A77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883,</w:t>
            </w:r>
            <w:r w:rsidR="001665CB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342</w:t>
            </w:r>
          </w:p>
        </w:tc>
        <w:tc>
          <w:tcPr>
            <w:tcW w:w="270" w:type="dxa"/>
          </w:tcPr>
          <w:p w14:paraId="042857FE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1AC465A5" w14:textId="2B3BC3A1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913,182</w:t>
            </w:r>
          </w:p>
        </w:tc>
      </w:tr>
      <w:tr w:rsidR="00B93D24" w:rsidRPr="004F409D" w14:paraId="4E7DA768" w14:textId="77777777" w:rsidTr="00A202E1">
        <w:trPr>
          <w:trHeight w:val="152"/>
        </w:trPr>
        <w:tc>
          <w:tcPr>
            <w:tcW w:w="5643" w:type="dxa"/>
          </w:tcPr>
          <w:p w14:paraId="6684BF90" w14:textId="77777777" w:rsidR="00B93D24" w:rsidRPr="004F409D" w:rsidRDefault="00B93D24" w:rsidP="00B93D24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0DB5E815" w14:textId="5A80B36A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16952F45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74432209" w14:textId="77777777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B93D24" w:rsidRPr="004F409D" w14:paraId="11B792D4" w14:textId="77777777" w:rsidTr="00620011">
        <w:trPr>
          <w:trHeight w:val="152"/>
        </w:trPr>
        <w:tc>
          <w:tcPr>
            <w:tcW w:w="5643" w:type="dxa"/>
          </w:tcPr>
          <w:p w14:paraId="458C2F9A" w14:textId="71E77139" w:rsidR="00B93D24" w:rsidRPr="004F409D" w:rsidRDefault="00B93D24" w:rsidP="00B93D24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2E0AF339" w14:textId="7479FAF4" w:rsidR="00B93D24" w:rsidRPr="004F409D" w:rsidRDefault="00ED1448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63</w:t>
            </w:r>
            <w:r w:rsidR="00774A77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875</w:t>
            </w:r>
          </w:p>
        </w:tc>
        <w:tc>
          <w:tcPr>
            <w:tcW w:w="270" w:type="dxa"/>
          </w:tcPr>
          <w:p w14:paraId="7521A819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vAlign w:val="bottom"/>
          </w:tcPr>
          <w:p w14:paraId="273AB17B" w14:textId="2ECCB618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57,654</w:t>
            </w:r>
          </w:p>
        </w:tc>
      </w:tr>
      <w:tr w:rsidR="00B93D24" w:rsidRPr="004F409D" w14:paraId="0ED2616E" w14:textId="77777777" w:rsidTr="00A202E1">
        <w:trPr>
          <w:trHeight w:val="152"/>
        </w:trPr>
        <w:tc>
          <w:tcPr>
            <w:tcW w:w="5643" w:type="dxa"/>
          </w:tcPr>
          <w:p w14:paraId="4A888C02" w14:textId="1A16404B" w:rsidR="00B93D24" w:rsidRPr="004F409D" w:rsidRDefault="00B93D24" w:rsidP="00B93D24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36FFD05" w14:textId="6A3CD71B" w:rsidR="00B93D24" w:rsidRPr="004F409D" w:rsidRDefault="00774A77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(69</w:t>
            </w:r>
            <w:r w:rsidR="004157A3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</w:t>
            </w: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1665CB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78</w:t>
            </w:r>
            <w:r w:rsidR="00ED1448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</w:t>
            </w: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2A4A8FEB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098001D1" w14:textId="7E7281D5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(688,014)</w:t>
            </w:r>
          </w:p>
        </w:tc>
      </w:tr>
      <w:tr w:rsidR="00B93D24" w:rsidRPr="004F409D" w14:paraId="72354C93" w14:textId="77777777" w:rsidTr="00620011">
        <w:trPr>
          <w:trHeight w:val="152"/>
        </w:trPr>
        <w:tc>
          <w:tcPr>
            <w:tcW w:w="5643" w:type="dxa"/>
          </w:tcPr>
          <w:p w14:paraId="37F07CC6" w14:textId="5EA28F5F" w:rsidR="00B93D24" w:rsidRPr="004F409D" w:rsidRDefault="00B93D24" w:rsidP="00B93D24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</w:t>
            </w:r>
            <w:proofErr w:type="gramStart"/>
            <w:r w:rsidRPr="004F409D">
              <w:rPr>
                <w:rFonts w:asciiTheme="majorBidi" w:hAnsiTheme="majorBidi" w:cstheme="majorBidi"/>
                <w:sz w:val="28"/>
                <w:szCs w:val="28"/>
              </w:rPr>
              <w:t xml:space="preserve">   (</w:t>
            </w:r>
            <w:proofErr w:type="gramEnd"/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Pr="004F409D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EF7A2B" w14:textId="3DC162E8" w:rsidR="00B93D24" w:rsidRPr="004F409D" w:rsidRDefault="00774A77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  <w:r w:rsidR="00ED1448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10</w:t>
            </w: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ED1448"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604</w:t>
            </w:r>
          </w:p>
        </w:tc>
        <w:tc>
          <w:tcPr>
            <w:tcW w:w="270" w:type="dxa"/>
          </w:tcPr>
          <w:p w14:paraId="412E8CFA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  <w:vAlign w:val="bottom"/>
          </w:tcPr>
          <w:p w14:paraId="31E325FE" w14:textId="09EBB90A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170,401</w:t>
            </w:r>
          </w:p>
        </w:tc>
      </w:tr>
      <w:tr w:rsidR="00B93D24" w:rsidRPr="004F409D" w14:paraId="38545F4D" w14:textId="77777777" w:rsidTr="00A202E1">
        <w:trPr>
          <w:trHeight w:val="152"/>
        </w:trPr>
        <w:tc>
          <w:tcPr>
            <w:tcW w:w="5643" w:type="dxa"/>
          </w:tcPr>
          <w:p w14:paraId="01C7924D" w14:textId="77777777" w:rsidR="00B93D24" w:rsidRPr="004F409D" w:rsidRDefault="00B93D24" w:rsidP="00B93D24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04440DA" w14:textId="1AA86237" w:rsidR="00B93D24" w:rsidRPr="004F409D" w:rsidRDefault="00774A77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3</w:t>
            </w:r>
            <w:r w:rsidR="00ED1448"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65</w:t>
            </w: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,</w:t>
            </w:r>
            <w:r w:rsidR="00ED1448"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035</w:t>
            </w:r>
          </w:p>
        </w:tc>
        <w:tc>
          <w:tcPr>
            <w:tcW w:w="270" w:type="dxa"/>
          </w:tcPr>
          <w:p w14:paraId="3578E3D5" w14:textId="77777777" w:rsidR="00B93D24" w:rsidRPr="004F409D" w:rsidRDefault="00B93D24" w:rsidP="00B93D24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79C93DCA" w14:textId="332658AD" w:rsidR="00B93D24" w:rsidRPr="004F409D" w:rsidRDefault="00B93D24" w:rsidP="00B93D24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453,223</w:t>
            </w:r>
          </w:p>
        </w:tc>
      </w:tr>
    </w:tbl>
    <w:p w14:paraId="44B2453C" w14:textId="77777777" w:rsidR="008514A1" w:rsidRPr="004F409D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6B0C1CD0" w14:textId="77777777" w:rsidR="00B93D24" w:rsidRPr="004F409D" w:rsidRDefault="00B93D24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เครื่องมือทางการเงิน</w:t>
      </w:r>
    </w:p>
    <w:p w14:paraId="4ABA4123" w14:textId="77777777" w:rsidR="00B93D24" w:rsidRPr="004F409D" w:rsidRDefault="00B93D24" w:rsidP="00B93D24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6661B301" w14:textId="77777777" w:rsidR="00B93D24" w:rsidRPr="004F409D" w:rsidRDefault="00B93D24" w:rsidP="00B93D24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4F409D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4D1D1EA8" w14:textId="77777777" w:rsidR="00B93D24" w:rsidRPr="004F409D" w:rsidRDefault="00B93D24" w:rsidP="00B93D24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712DDF15" w14:textId="77777777" w:rsidR="00B93D24" w:rsidRPr="004F409D" w:rsidRDefault="00B93D24" w:rsidP="00B93D24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4F409D">
        <w:rPr>
          <w:rFonts w:asciiTheme="majorBidi" w:hAnsiTheme="majorBidi" w:cstheme="majorBidi"/>
          <w:sz w:val="28"/>
          <w:szCs w:val="28"/>
          <w:cs/>
          <w:lang w:bidi="th-TH"/>
        </w:rPr>
        <w:t xml:space="preserve"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 </w:t>
      </w:r>
    </w:p>
    <w:p w14:paraId="6AC67F4A" w14:textId="5C0E35E3" w:rsidR="00482C33" w:rsidRPr="004F409D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283636FC" w14:textId="77777777" w:rsidR="00482C33" w:rsidRPr="004F409D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</w:p>
    <w:p w14:paraId="11CF1E14" w14:textId="3EC5240D" w:rsidR="00703CBE" w:rsidRPr="004F409D" w:rsidRDefault="00703CBE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703CBE" w:rsidRPr="004F409D" w:rsidSect="00EA2FBC">
          <w:headerReference w:type="default" r:id="rId26"/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57"/>
        <w:gridCol w:w="1093"/>
        <w:gridCol w:w="270"/>
        <w:gridCol w:w="990"/>
        <w:gridCol w:w="270"/>
        <w:gridCol w:w="1080"/>
      </w:tblGrid>
      <w:tr w:rsidR="004855B0" w:rsidRPr="004F409D" w14:paraId="7F869402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5518E58A" w14:textId="77777777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72ACA5B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FA1DC1F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4F409D" w14:paraId="04C38C66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68E90F94" w14:textId="77777777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0078E89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CF3FB94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707467D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D280E8F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4F409D" w14:paraId="280D344D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CEDCFB0" w14:textId="77777777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2A457A57" w14:textId="08150141" w:rsidR="0049793C" w:rsidRPr="004F409D" w:rsidRDefault="00C30FA3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4673288F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AE7BE54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77D8830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DE73F3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2131B4E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20B33A3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2C8C5D1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B598EFC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5CF2BE4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57" w:type="dxa"/>
          </w:tcPr>
          <w:p w14:paraId="27D3BB92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93" w:type="dxa"/>
            <w:vAlign w:val="bottom"/>
            <w:hideMark/>
          </w:tcPr>
          <w:p w14:paraId="00CF9FB1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82E0000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57C2CA67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6DBC4E1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81CE86C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4F409D" w14:paraId="316F1684" w14:textId="77777777" w:rsidTr="00FC570D">
        <w:trPr>
          <w:trHeight w:val="261"/>
        </w:trPr>
        <w:tc>
          <w:tcPr>
            <w:tcW w:w="3240" w:type="dxa"/>
          </w:tcPr>
          <w:p w14:paraId="1D9C493D" w14:textId="77777777" w:rsidR="0049793C" w:rsidRPr="004F409D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FB265C8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9F75B1C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49793C" w:rsidRPr="004F409D" w14:paraId="4C151702" w14:textId="77777777" w:rsidTr="00FC570D">
        <w:trPr>
          <w:trHeight w:val="261"/>
        </w:trPr>
        <w:tc>
          <w:tcPr>
            <w:tcW w:w="3240" w:type="dxa"/>
          </w:tcPr>
          <w:p w14:paraId="0DBF9B86" w14:textId="68EADB52" w:rsidR="0049793C" w:rsidRPr="004F409D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มีนาคม</w:t>
            </w:r>
            <w:r w:rsidR="00E612EE" w:rsidRPr="004F409D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0ABE27CB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C094E7E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49793C" w:rsidRPr="004F409D" w14:paraId="4B14389D" w14:textId="77777777" w:rsidTr="00FC570D">
        <w:trPr>
          <w:trHeight w:val="261"/>
        </w:trPr>
        <w:tc>
          <w:tcPr>
            <w:tcW w:w="3240" w:type="dxa"/>
            <w:hideMark/>
          </w:tcPr>
          <w:p w14:paraId="60207C65" w14:textId="77777777" w:rsidR="0049793C" w:rsidRPr="004F409D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59511245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636CA45" w14:textId="77777777" w:rsidR="0049793C" w:rsidRPr="004F409D" w:rsidRDefault="0049793C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FA6D71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45609D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985BB4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02B4D3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ADFD17B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741275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AF4E3E0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D6EC41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57" w:type="dxa"/>
          </w:tcPr>
          <w:p w14:paraId="63325852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D733269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6199D8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57DA0C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354CB64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0B6451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A1BDC" w:rsidRPr="004F409D" w14:paraId="3552513C" w14:textId="77777777" w:rsidTr="00FC570D">
        <w:trPr>
          <w:trHeight w:val="300"/>
        </w:trPr>
        <w:tc>
          <w:tcPr>
            <w:tcW w:w="3240" w:type="dxa"/>
          </w:tcPr>
          <w:p w14:paraId="27A5B22D" w14:textId="777DC231" w:rsidR="008A1BDC" w:rsidRPr="004F409D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AB13AB2" w14:textId="4367B9A1" w:rsidR="008A1BDC" w:rsidRPr="004F409D" w:rsidRDefault="00C30FA3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1C258A0B" w14:textId="5B6DD7F2" w:rsidR="008A1BDC" w:rsidRPr="004F409D" w:rsidRDefault="00C30FA3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72D977E" w14:textId="77777777" w:rsidR="008A1BDC" w:rsidRPr="004F409D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19B242" w14:textId="2002445F" w:rsidR="008A1BDC" w:rsidRPr="004F409D" w:rsidRDefault="00C30FA3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D886FD" w14:textId="77777777" w:rsidR="008A1BDC" w:rsidRPr="004F409D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4BF58CD" w14:textId="0D7966F9" w:rsidR="008A1BDC" w:rsidRPr="004F409D" w:rsidRDefault="00C30FA3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53,000</w:t>
            </w:r>
          </w:p>
        </w:tc>
        <w:tc>
          <w:tcPr>
            <w:tcW w:w="270" w:type="dxa"/>
          </w:tcPr>
          <w:p w14:paraId="5BBE6F7C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3C7DF09" w14:textId="62FC49D8" w:rsidR="008A1BDC" w:rsidRPr="004F409D" w:rsidRDefault="00C30FA3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53,000</w:t>
            </w:r>
          </w:p>
        </w:tc>
        <w:tc>
          <w:tcPr>
            <w:tcW w:w="270" w:type="dxa"/>
          </w:tcPr>
          <w:p w14:paraId="15C420D5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2C4693" w14:textId="1205A1BE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57" w:type="dxa"/>
          </w:tcPr>
          <w:p w14:paraId="5D9C3BE9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4DB33090" w14:textId="20300062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51,297</w:t>
            </w:r>
          </w:p>
        </w:tc>
        <w:tc>
          <w:tcPr>
            <w:tcW w:w="270" w:type="dxa"/>
          </w:tcPr>
          <w:p w14:paraId="6E5AD2C3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546380" w14:textId="7D1AB675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979E544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2B48" w14:textId="18D13175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51,297</w:t>
            </w:r>
          </w:p>
        </w:tc>
      </w:tr>
      <w:tr w:rsidR="008A1BDC" w:rsidRPr="004F409D" w14:paraId="28F20C8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FEEBE2C" w14:textId="76357909" w:rsidR="008A1BDC" w:rsidRPr="004F409D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15028A42" w14:textId="7D492369" w:rsidR="008A1BDC" w:rsidRPr="004F409D" w:rsidRDefault="00C30FA3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1D7ECB83" w14:textId="04D6AECD" w:rsidR="008A1BDC" w:rsidRPr="004F409D" w:rsidRDefault="00C30FA3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5229A6" w14:textId="77777777" w:rsidR="008A1BDC" w:rsidRPr="004F409D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147C99" w14:textId="3AFCB189" w:rsidR="008A1BDC" w:rsidRPr="004F409D" w:rsidRDefault="00C30FA3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FCFBBB" w14:textId="77777777" w:rsidR="008A1BDC" w:rsidRPr="004F409D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522268" w14:textId="7A2F691A" w:rsidR="008A1BDC" w:rsidRPr="004F409D" w:rsidRDefault="00C30FA3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12,139</w:t>
            </w:r>
          </w:p>
        </w:tc>
        <w:tc>
          <w:tcPr>
            <w:tcW w:w="270" w:type="dxa"/>
          </w:tcPr>
          <w:p w14:paraId="64FEB1B7" w14:textId="77777777" w:rsidR="008A1BDC" w:rsidRPr="004F409D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F4B3B1" w14:textId="6472AFE0" w:rsidR="008A1BDC" w:rsidRPr="004F409D" w:rsidRDefault="00C30FA3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12,139</w:t>
            </w:r>
          </w:p>
        </w:tc>
        <w:tc>
          <w:tcPr>
            <w:tcW w:w="270" w:type="dxa"/>
          </w:tcPr>
          <w:p w14:paraId="5B9E4A97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07305" w14:textId="1ED21A04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406983CC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2AF2020D" w14:textId="5C963C39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10,919</w:t>
            </w:r>
          </w:p>
        </w:tc>
        <w:tc>
          <w:tcPr>
            <w:tcW w:w="270" w:type="dxa"/>
          </w:tcPr>
          <w:p w14:paraId="21457781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064DFC" w14:textId="0A912E14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9EA5FE9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6E63A8" w14:textId="69C76948" w:rsidR="008A1BDC" w:rsidRPr="004F409D" w:rsidRDefault="00C30FA3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10,919</w:t>
            </w:r>
          </w:p>
        </w:tc>
      </w:tr>
      <w:tr w:rsidR="008A1BDC" w:rsidRPr="004F409D" w14:paraId="2E97BA1A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68D88C55" w14:textId="77777777" w:rsidR="008A1BDC" w:rsidRPr="004F409D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568C9688" w14:textId="322BF54A" w:rsidR="008A1BDC" w:rsidRPr="004F409D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77D0B2" w14:textId="1ED3B9A1" w:rsidR="008A1BDC" w:rsidRPr="004F409D" w:rsidRDefault="00BF4887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8E2F15" w14:textId="77777777" w:rsidR="008A1BDC" w:rsidRPr="004F409D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B0FA1E" w14:textId="3B852A9B" w:rsidR="008A1BDC" w:rsidRPr="004F409D" w:rsidRDefault="00BF4887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214D" w14:textId="77777777" w:rsidR="008A1BDC" w:rsidRPr="004F409D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A236A2" w14:textId="756A3E1F" w:rsidR="008A1BDC" w:rsidRPr="004F409D" w:rsidRDefault="00BF4887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39,947</w:t>
            </w:r>
          </w:p>
        </w:tc>
        <w:tc>
          <w:tcPr>
            <w:tcW w:w="270" w:type="dxa"/>
          </w:tcPr>
          <w:p w14:paraId="4716860B" w14:textId="77777777" w:rsidR="008A1BDC" w:rsidRPr="004F409D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213FBE" w14:textId="1FEEE4C9" w:rsidR="008A1BDC" w:rsidRPr="004F409D" w:rsidRDefault="00BF4887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39,947</w:t>
            </w:r>
          </w:p>
        </w:tc>
        <w:tc>
          <w:tcPr>
            <w:tcW w:w="270" w:type="dxa"/>
          </w:tcPr>
          <w:p w14:paraId="049748F9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D72FFB" w14:textId="2ACBBA0E" w:rsidR="008A1BDC" w:rsidRPr="004F409D" w:rsidRDefault="00BF4887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6C587A83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960D4A0" w14:textId="6F66CCD9" w:rsidR="008A1BDC" w:rsidRPr="004F409D" w:rsidRDefault="00BF4887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38,979</w:t>
            </w:r>
          </w:p>
        </w:tc>
        <w:tc>
          <w:tcPr>
            <w:tcW w:w="270" w:type="dxa"/>
          </w:tcPr>
          <w:p w14:paraId="32C9BA4B" w14:textId="6B7EB1EF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FCA39D" w14:textId="55CDA3F5" w:rsidR="008A1BDC" w:rsidRPr="004F409D" w:rsidRDefault="00BF4887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DAC1C" w14:textId="77777777" w:rsidR="008A1BDC" w:rsidRPr="004F409D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605B33" w14:textId="3375A5A9" w:rsidR="008A1BDC" w:rsidRPr="004F409D" w:rsidRDefault="00BF4887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38</w:t>
            </w:r>
            <w:r w:rsidR="0043488D"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979</w:t>
            </w:r>
          </w:p>
        </w:tc>
      </w:tr>
      <w:tr w:rsidR="00234BB3" w:rsidRPr="004F409D" w14:paraId="37F463A1" w14:textId="77777777" w:rsidTr="00782000">
        <w:trPr>
          <w:trHeight w:val="261"/>
        </w:trPr>
        <w:tc>
          <w:tcPr>
            <w:tcW w:w="3240" w:type="dxa"/>
            <w:hideMark/>
          </w:tcPr>
          <w:p w14:paraId="0DCB339E" w14:textId="77777777" w:rsidR="00234BB3" w:rsidRPr="004F409D" w:rsidRDefault="00234BB3" w:rsidP="00234BB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787E267" w14:textId="77777777" w:rsidR="00234BB3" w:rsidRPr="004F409D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305777D" w14:textId="77777777" w:rsidR="00234BB3" w:rsidRPr="004F409D" w:rsidRDefault="00234BB3" w:rsidP="009A6FC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right="34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3C5C9BB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5D8E42D" w14:textId="77777777" w:rsidR="00234BB3" w:rsidRPr="004F409D" w:rsidRDefault="00234BB3" w:rsidP="0079363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B652A3" w14:textId="77777777" w:rsidR="00234BB3" w:rsidRPr="004F409D" w:rsidRDefault="00234BB3" w:rsidP="00793633">
            <w:pPr>
              <w:pStyle w:val="acctfourfigures"/>
              <w:tabs>
                <w:tab w:val="decimal" w:pos="701"/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8D0B36" w14:textId="77777777" w:rsidR="00234BB3" w:rsidRPr="004F409D" w:rsidRDefault="00234BB3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3E1D8" w14:textId="77777777" w:rsidR="00234BB3" w:rsidRPr="004F409D" w:rsidRDefault="00234BB3" w:rsidP="00793633">
            <w:pPr>
              <w:tabs>
                <w:tab w:val="clear" w:pos="680"/>
                <w:tab w:val="decimal" w:pos="701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112C0366" w14:textId="77777777" w:rsidR="00234BB3" w:rsidRPr="004F409D" w:rsidRDefault="00234BB3" w:rsidP="00793633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8B1122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1D1E37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421D0E27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6FB4D6C4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A00CED" w14:textId="77777777" w:rsidR="00234BB3" w:rsidRPr="004F409D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1C8CFB" w14:textId="69ACD2E6" w:rsidR="00234BB3" w:rsidRPr="004F409D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594B75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B08BEA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34BB3" w:rsidRPr="004F409D" w14:paraId="45CB22F3" w14:textId="77777777" w:rsidTr="00782000">
        <w:trPr>
          <w:trHeight w:val="261"/>
        </w:trPr>
        <w:tc>
          <w:tcPr>
            <w:tcW w:w="3240" w:type="dxa"/>
            <w:hideMark/>
          </w:tcPr>
          <w:p w14:paraId="359EE63D" w14:textId="4C093BC8" w:rsidR="00234BB3" w:rsidRPr="004F409D" w:rsidRDefault="00234BB3" w:rsidP="00234BB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2BF38854" w14:textId="77777777" w:rsidR="00234BB3" w:rsidRPr="004F409D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C1D402" w14:textId="330EDD31" w:rsidR="00234BB3" w:rsidRPr="004F409D" w:rsidRDefault="006A62C2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94,347</w:t>
            </w:r>
          </w:p>
        </w:tc>
        <w:tc>
          <w:tcPr>
            <w:tcW w:w="270" w:type="dxa"/>
          </w:tcPr>
          <w:p w14:paraId="7EEF343A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B39DAA" w14:textId="2142B801" w:rsidR="00234BB3" w:rsidRPr="004F409D" w:rsidRDefault="00BF4887" w:rsidP="00234BB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258,750</w:t>
            </w:r>
          </w:p>
        </w:tc>
        <w:tc>
          <w:tcPr>
            <w:tcW w:w="270" w:type="dxa"/>
          </w:tcPr>
          <w:p w14:paraId="3AB461B1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14A276" w14:textId="2C11E2A9" w:rsidR="00234BB3" w:rsidRPr="004F409D" w:rsidRDefault="00BF4887" w:rsidP="00747D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3A95691" w14:textId="77777777" w:rsidR="00234BB3" w:rsidRPr="004F409D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6AE060" w14:textId="3B1F6C2D" w:rsidR="00234BB3" w:rsidRPr="004F409D" w:rsidRDefault="006A62C2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353,097</w:t>
            </w:r>
          </w:p>
        </w:tc>
        <w:tc>
          <w:tcPr>
            <w:tcW w:w="270" w:type="dxa"/>
            <w:vAlign w:val="bottom"/>
          </w:tcPr>
          <w:p w14:paraId="192EABB4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7DD04A" w14:textId="150774AE" w:rsidR="00234BB3" w:rsidRPr="004F409D" w:rsidRDefault="00BF4887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258,750</w:t>
            </w:r>
          </w:p>
        </w:tc>
        <w:tc>
          <w:tcPr>
            <w:tcW w:w="257" w:type="dxa"/>
            <w:vAlign w:val="bottom"/>
          </w:tcPr>
          <w:p w14:paraId="2BAC6DB1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0F8EBBB" w14:textId="5A140091" w:rsidR="00234BB3" w:rsidRPr="004F409D" w:rsidRDefault="00BF4887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87822E6" w14:textId="77777777" w:rsidR="00234BB3" w:rsidRPr="004F409D" w:rsidRDefault="00234BB3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3DFB3B5" w14:textId="6746BA1E" w:rsidR="00234BB3" w:rsidRPr="004F409D" w:rsidRDefault="00BF4887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</w:t>
            </w:r>
            <w:r w:rsidR="0015212D"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="0015212D"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  <w:r w:rsidR="006A62C2"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47</w:t>
            </w:r>
          </w:p>
        </w:tc>
        <w:tc>
          <w:tcPr>
            <w:tcW w:w="270" w:type="dxa"/>
          </w:tcPr>
          <w:p w14:paraId="67FE2502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DE9A1E" w14:textId="51DB92D3" w:rsidR="00234BB3" w:rsidRPr="004F409D" w:rsidRDefault="006A62C2" w:rsidP="00A14E6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353,097</w:t>
            </w:r>
          </w:p>
        </w:tc>
      </w:tr>
      <w:tr w:rsidR="009216BD" w:rsidRPr="004F409D" w14:paraId="73F36E95" w14:textId="77777777" w:rsidTr="00B96B57">
        <w:trPr>
          <w:trHeight w:val="261"/>
        </w:trPr>
        <w:tc>
          <w:tcPr>
            <w:tcW w:w="3240" w:type="dxa"/>
          </w:tcPr>
          <w:p w14:paraId="6D619059" w14:textId="5033CD3F" w:rsidR="009216BD" w:rsidRPr="004F409D" w:rsidRDefault="009216BD" w:rsidP="009216BD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เงินฝากประจำระยะสั้น</w:t>
            </w:r>
          </w:p>
        </w:tc>
        <w:tc>
          <w:tcPr>
            <w:tcW w:w="720" w:type="dxa"/>
          </w:tcPr>
          <w:p w14:paraId="52EB94DA" w14:textId="77777777" w:rsidR="009216BD" w:rsidRPr="004F409D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2BA460A" w14:textId="59742E2E" w:rsidR="009216BD" w:rsidRPr="004F409D" w:rsidRDefault="00BF4887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F1DB51E" w14:textId="77777777" w:rsidR="009216BD" w:rsidRPr="004F409D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1B9FE51" w14:textId="3A7ED7FA" w:rsidR="009216BD" w:rsidRPr="004F409D" w:rsidRDefault="00BF4887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28AA" w14:textId="77777777" w:rsidR="009216BD" w:rsidRPr="004F409D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24AE748" w14:textId="288C73CF" w:rsidR="009216BD" w:rsidRPr="004F409D" w:rsidRDefault="00AD6390" w:rsidP="00AD639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15,662</w:t>
            </w:r>
          </w:p>
        </w:tc>
        <w:tc>
          <w:tcPr>
            <w:tcW w:w="270" w:type="dxa"/>
            <w:vAlign w:val="bottom"/>
          </w:tcPr>
          <w:p w14:paraId="3E97BA28" w14:textId="77777777" w:rsidR="009216BD" w:rsidRPr="004F409D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5DCD53E4" w14:textId="5FB2EF60" w:rsidR="009216BD" w:rsidRPr="004F409D" w:rsidRDefault="00AD6390" w:rsidP="00AD639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15,662</w:t>
            </w:r>
          </w:p>
        </w:tc>
        <w:tc>
          <w:tcPr>
            <w:tcW w:w="270" w:type="dxa"/>
            <w:vAlign w:val="bottom"/>
          </w:tcPr>
          <w:p w14:paraId="291836FC" w14:textId="77777777" w:rsidR="009216BD" w:rsidRPr="004F409D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021D44" w14:textId="7E58A4B1" w:rsidR="009216BD" w:rsidRPr="004F409D" w:rsidRDefault="00BF4887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7" w:type="dxa"/>
            <w:vAlign w:val="bottom"/>
          </w:tcPr>
          <w:p w14:paraId="69298AA0" w14:textId="77777777" w:rsidR="009216BD" w:rsidRPr="004F409D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79B7FC8E" w14:textId="3F301AEE" w:rsidR="009216BD" w:rsidRPr="004F409D" w:rsidRDefault="00AD6390" w:rsidP="00AD639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15,611</w:t>
            </w:r>
          </w:p>
        </w:tc>
        <w:tc>
          <w:tcPr>
            <w:tcW w:w="270" w:type="dxa"/>
            <w:vAlign w:val="bottom"/>
          </w:tcPr>
          <w:p w14:paraId="2260CB06" w14:textId="77777777" w:rsidR="009216BD" w:rsidRPr="004F409D" w:rsidRDefault="009216BD" w:rsidP="009216BD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6596D55" w14:textId="4B8F90D5" w:rsidR="009216BD" w:rsidRPr="004F409D" w:rsidRDefault="00BF4887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FC45302" w14:textId="77777777" w:rsidR="009216BD" w:rsidRPr="004F409D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B15AC2" w14:textId="3435A338" w:rsidR="009216BD" w:rsidRPr="004F409D" w:rsidRDefault="00AD6390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15,611</w:t>
            </w:r>
          </w:p>
        </w:tc>
      </w:tr>
      <w:tr w:rsidR="00234BB3" w:rsidRPr="004F409D" w14:paraId="6CF21671" w14:textId="77777777" w:rsidTr="000967E1">
        <w:trPr>
          <w:trHeight w:val="261"/>
        </w:trPr>
        <w:tc>
          <w:tcPr>
            <w:tcW w:w="3240" w:type="dxa"/>
            <w:hideMark/>
          </w:tcPr>
          <w:p w14:paraId="1D08AB02" w14:textId="2D1DE25A" w:rsidR="00234BB3" w:rsidRPr="004F409D" w:rsidRDefault="00234BB3" w:rsidP="00234BB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70952053" w14:textId="77777777" w:rsidR="00234BB3" w:rsidRPr="004F409D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05FDA0" w14:textId="57203B20" w:rsidR="00234BB3" w:rsidRPr="004F409D" w:rsidRDefault="006A62C2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94,347</w:t>
            </w:r>
          </w:p>
        </w:tc>
        <w:tc>
          <w:tcPr>
            <w:tcW w:w="270" w:type="dxa"/>
          </w:tcPr>
          <w:p w14:paraId="14DFA524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2CF0A87" w14:textId="2829D9E2" w:rsidR="00234BB3" w:rsidRPr="004F409D" w:rsidRDefault="00BF4887" w:rsidP="009C456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258,750</w:t>
            </w:r>
          </w:p>
        </w:tc>
        <w:tc>
          <w:tcPr>
            <w:tcW w:w="270" w:type="dxa"/>
          </w:tcPr>
          <w:p w14:paraId="3BD3BC94" w14:textId="77777777" w:rsidR="00234BB3" w:rsidRPr="004F409D" w:rsidRDefault="00234BB3" w:rsidP="00793633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F643F2" w14:textId="237D1833" w:rsidR="00234BB3" w:rsidRPr="004F409D" w:rsidRDefault="00BF4887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  <w:r w:rsidR="00AD6390"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20,748</w:t>
            </w:r>
          </w:p>
        </w:tc>
        <w:tc>
          <w:tcPr>
            <w:tcW w:w="270" w:type="dxa"/>
            <w:vAlign w:val="bottom"/>
          </w:tcPr>
          <w:p w14:paraId="36996E03" w14:textId="77777777" w:rsidR="00234BB3" w:rsidRPr="004F409D" w:rsidRDefault="00234BB3" w:rsidP="00793633">
            <w:pPr>
              <w:tabs>
                <w:tab w:val="clear" w:pos="680"/>
                <w:tab w:val="decimal" w:pos="595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1E2D6D" w14:textId="2B9E69A6" w:rsidR="00234BB3" w:rsidRPr="004F409D" w:rsidRDefault="006A62C2" w:rsidP="00AD6390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43" w:right="-11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473,845</w:t>
            </w:r>
          </w:p>
        </w:tc>
        <w:tc>
          <w:tcPr>
            <w:tcW w:w="270" w:type="dxa"/>
            <w:vAlign w:val="bottom"/>
          </w:tcPr>
          <w:p w14:paraId="1BC17B40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A2191E" w14:textId="5AC0722C" w:rsidR="00234BB3" w:rsidRPr="004F409D" w:rsidRDefault="00234BB3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2DAA900E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0365421B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A5B131" w14:textId="77777777" w:rsidR="00234BB3" w:rsidRPr="004F409D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8B8529" w14:textId="77777777" w:rsidR="00234BB3" w:rsidRPr="004F409D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4804000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240C20" w14:textId="77777777" w:rsidR="00234BB3" w:rsidRPr="004F409D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2E19088" w14:textId="77777777" w:rsidR="0049793C" w:rsidRPr="004F409D" w:rsidRDefault="0049793C">
      <w:pPr>
        <w:rPr>
          <w:rFonts w:asciiTheme="majorBidi" w:hAnsiTheme="majorBidi" w:cstheme="majorBidi"/>
          <w:sz w:val="28"/>
          <w:szCs w:val="28"/>
        </w:rPr>
      </w:pPr>
    </w:p>
    <w:p w14:paraId="08A3DE41" w14:textId="77777777" w:rsidR="001B42A5" w:rsidRPr="004F409D" w:rsidRDefault="001B42A5">
      <w:pPr>
        <w:rPr>
          <w:rFonts w:cstheme="minorBidi"/>
          <w:cs/>
        </w:rPr>
      </w:pPr>
      <w:r w:rsidRPr="004F409D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83"/>
        <w:gridCol w:w="1247"/>
        <w:gridCol w:w="270"/>
        <w:gridCol w:w="1260"/>
        <w:gridCol w:w="284"/>
        <w:gridCol w:w="1066"/>
        <w:gridCol w:w="270"/>
        <w:gridCol w:w="990"/>
        <w:gridCol w:w="270"/>
        <w:gridCol w:w="1080"/>
        <w:gridCol w:w="270"/>
        <w:gridCol w:w="990"/>
        <w:gridCol w:w="270"/>
        <w:gridCol w:w="1074"/>
        <w:gridCol w:w="6"/>
      </w:tblGrid>
      <w:tr w:rsidR="004855B0" w:rsidRPr="004F409D" w14:paraId="7A12CBF3" w14:textId="77777777" w:rsidTr="00B76919">
        <w:trPr>
          <w:gridAfter w:val="1"/>
          <w:wAfter w:w="6" w:type="dxa"/>
          <w:trHeight w:val="261"/>
          <w:tblHeader/>
        </w:trPr>
        <w:tc>
          <w:tcPr>
            <w:tcW w:w="3240" w:type="dxa"/>
            <w:vAlign w:val="bottom"/>
          </w:tcPr>
          <w:p w14:paraId="68C6D775" w14:textId="4490F8C1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F449D90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84" w:type="dxa"/>
            <w:gridSpan w:val="15"/>
            <w:vAlign w:val="bottom"/>
          </w:tcPr>
          <w:p w14:paraId="765D7307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4F409D" w14:paraId="4518A3C3" w14:textId="77777777" w:rsidTr="00B76919">
        <w:trPr>
          <w:trHeight w:val="261"/>
          <w:tblHeader/>
        </w:trPr>
        <w:tc>
          <w:tcPr>
            <w:tcW w:w="3240" w:type="dxa"/>
            <w:vAlign w:val="bottom"/>
          </w:tcPr>
          <w:p w14:paraId="3E272595" w14:textId="77777777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ED9AC27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7FAE4B00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80427F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8"/>
            <w:vAlign w:val="bottom"/>
          </w:tcPr>
          <w:p w14:paraId="3F83F9F3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4F409D" w14:paraId="400C01BB" w14:textId="77777777" w:rsidTr="00B76919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D4F4A6D" w14:textId="77777777" w:rsidR="0049793C" w:rsidRPr="004F409D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5E72897" w14:textId="34C7EA4C" w:rsidR="0049793C" w:rsidRPr="004F409D" w:rsidRDefault="00B76919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00CFF66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83" w:type="dxa"/>
          </w:tcPr>
          <w:p w14:paraId="1DAEBE07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47" w:type="dxa"/>
          </w:tcPr>
          <w:p w14:paraId="53BCE171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0219029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2A41BC8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84" w:type="dxa"/>
            <w:vAlign w:val="bottom"/>
          </w:tcPr>
          <w:p w14:paraId="1CCAABEA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66" w:type="dxa"/>
            <w:vAlign w:val="bottom"/>
            <w:hideMark/>
          </w:tcPr>
          <w:p w14:paraId="2631E4FC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632A5B21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AF6FB0B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009D114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3A6BE50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EDFD8EF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0C920273" w14:textId="77777777" w:rsidR="0049793C" w:rsidRPr="004F409D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8749D0A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gridSpan w:val="2"/>
            <w:vAlign w:val="bottom"/>
            <w:hideMark/>
          </w:tcPr>
          <w:p w14:paraId="0CB9695E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4F409D" w14:paraId="754B067D" w14:textId="77777777" w:rsidTr="00B76919">
        <w:trPr>
          <w:gridAfter w:val="1"/>
          <w:wAfter w:w="6" w:type="dxa"/>
          <w:trHeight w:val="261"/>
        </w:trPr>
        <w:tc>
          <w:tcPr>
            <w:tcW w:w="3240" w:type="dxa"/>
          </w:tcPr>
          <w:p w14:paraId="27AB40D2" w14:textId="77777777" w:rsidR="0049793C" w:rsidRPr="004F409D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6FE2829E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84" w:type="dxa"/>
            <w:gridSpan w:val="15"/>
          </w:tcPr>
          <w:p w14:paraId="5FB9C86E" w14:textId="77777777" w:rsidR="0049793C" w:rsidRPr="004F409D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29254E" w:rsidRPr="004F409D" w14:paraId="443968A5" w14:textId="77777777" w:rsidTr="00B76919">
        <w:trPr>
          <w:gridAfter w:val="1"/>
          <w:wAfter w:w="6" w:type="dxa"/>
          <w:trHeight w:val="261"/>
        </w:trPr>
        <w:tc>
          <w:tcPr>
            <w:tcW w:w="3240" w:type="dxa"/>
          </w:tcPr>
          <w:p w14:paraId="5A44E424" w14:textId="58E68CA4" w:rsidR="0049793C" w:rsidRPr="004F409D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มีนาคม</w:t>
            </w:r>
            <w:r w:rsidR="007D6819" w:rsidRPr="004F409D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1FF1274D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84" w:type="dxa"/>
            <w:gridSpan w:val="15"/>
            <w:vAlign w:val="bottom"/>
          </w:tcPr>
          <w:p w14:paraId="017D6FDF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952999" w:rsidRPr="004F409D" w14:paraId="2D3A52A1" w14:textId="77777777" w:rsidTr="00B76919">
        <w:trPr>
          <w:trHeight w:val="261"/>
        </w:trPr>
        <w:tc>
          <w:tcPr>
            <w:tcW w:w="3240" w:type="dxa"/>
          </w:tcPr>
          <w:p w14:paraId="69706957" w14:textId="77777777" w:rsidR="0049793C" w:rsidRPr="004F409D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8862D63" w14:textId="77777777" w:rsidR="0049793C" w:rsidRPr="004F409D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E87EF53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" w:type="dxa"/>
          </w:tcPr>
          <w:p w14:paraId="6FF5447A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2F50E9F1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2B9280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A00B11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2ED591D3" w14:textId="77777777" w:rsidR="0049793C" w:rsidRPr="004F409D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52480EDD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6F0B81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1917D4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B3C9D4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528B21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6B044E9" w14:textId="77777777" w:rsidR="0049793C" w:rsidRPr="004F409D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5062E9" w14:textId="77777777" w:rsidR="0049793C" w:rsidRPr="004F409D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EF23F7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1A4391BA" w14:textId="77777777" w:rsidR="0049793C" w:rsidRPr="004F409D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006B4" w:rsidRPr="004F409D" w14:paraId="08E16EFC" w14:textId="77777777" w:rsidTr="00B76919">
        <w:trPr>
          <w:trHeight w:val="261"/>
        </w:trPr>
        <w:tc>
          <w:tcPr>
            <w:tcW w:w="3240" w:type="dxa"/>
          </w:tcPr>
          <w:p w14:paraId="5D8978B7" w14:textId="10D3CB3C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DE8F58B" w14:textId="77777777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D20D95E" w14:textId="2EFEBCB8" w:rsidR="007006B4" w:rsidRPr="004F409D" w:rsidRDefault="00B76919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83" w:type="dxa"/>
          </w:tcPr>
          <w:p w14:paraId="203FDF5D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4D68C222" w14:textId="7D9A989C" w:rsidR="007006B4" w:rsidRPr="004F409D" w:rsidRDefault="00B76919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EC79E7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90D6DCE" w14:textId="49E3025E" w:rsidR="007006B4" w:rsidRPr="004F409D" w:rsidRDefault="00AD6390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76919" w:rsidRPr="004F409D">
              <w:rPr>
                <w:rFonts w:asciiTheme="majorBidi" w:hAnsiTheme="majorBidi" w:cstheme="majorBidi"/>
                <w:sz w:val="24"/>
                <w:szCs w:val="24"/>
              </w:rPr>
              <w:t>1,977,073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4" w:type="dxa"/>
            <w:vAlign w:val="bottom"/>
          </w:tcPr>
          <w:p w14:paraId="133A5E57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4141F5AA" w14:textId="0B5795AA" w:rsidR="007006B4" w:rsidRPr="004F409D" w:rsidRDefault="00AD6390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76919" w:rsidRPr="004F409D">
              <w:rPr>
                <w:rFonts w:asciiTheme="majorBidi" w:hAnsiTheme="majorBidi" w:cstheme="majorBidi"/>
                <w:sz w:val="24"/>
                <w:szCs w:val="24"/>
              </w:rPr>
              <w:t>1,977,073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A7A4E3B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117EE3F" w14:textId="4D923691" w:rsidR="007006B4" w:rsidRPr="004F409D" w:rsidRDefault="00B76919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1BC54B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6CC95B" w14:textId="7D444671" w:rsidR="007006B4" w:rsidRPr="004F409D" w:rsidRDefault="00B76919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756C51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5C94B7A" w14:textId="7C009F3E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(1,9</w:t>
            </w:r>
            <w:r w:rsidR="002452E5" w:rsidRPr="004F409D">
              <w:rPr>
                <w:rFonts w:asciiTheme="majorBidi" w:hAnsiTheme="majorBidi" w:cstheme="majorBidi"/>
                <w:sz w:val="24"/>
                <w:szCs w:val="24"/>
              </w:rPr>
              <w:t>64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2452E5" w:rsidRPr="004F409D">
              <w:rPr>
                <w:rFonts w:asciiTheme="majorBidi" w:hAnsiTheme="majorBidi" w:cstheme="majorBidi"/>
                <w:sz w:val="24"/>
                <w:szCs w:val="24"/>
              </w:rPr>
              <w:t>317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661381A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2AB1FA70" w14:textId="106F4297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</w:t>
            </w:r>
            <w:r w:rsidR="002452E5" w:rsidRPr="004F409D">
              <w:rPr>
                <w:rFonts w:asciiTheme="majorBidi" w:hAnsiTheme="majorBidi" w:cstheme="majorBidi"/>
                <w:sz w:val="24"/>
                <w:szCs w:val="24"/>
              </w:rPr>
              <w:t>964,317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4F409D" w14:paraId="5CFB67F2" w14:textId="77777777" w:rsidTr="00B76919">
        <w:trPr>
          <w:trHeight w:val="261"/>
        </w:trPr>
        <w:tc>
          <w:tcPr>
            <w:tcW w:w="3240" w:type="dxa"/>
          </w:tcPr>
          <w:p w14:paraId="4EB4581A" w14:textId="4B47BD1E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77A4CC7C" w14:textId="77777777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845B899" w14:textId="243A9C03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75C76952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7E206147" w14:textId="777FD26A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B40CF9D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0698663" w14:textId="3FAF1B00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(2,339,210)</w:t>
            </w:r>
          </w:p>
        </w:tc>
        <w:tc>
          <w:tcPr>
            <w:tcW w:w="284" w:type="dxa"/>
            <w:vAlign w:val="bottom"/>
          </w:tcPr>
          <w:p w14:paraId="2B556154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0583936F" w14:textId="14BCA60A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(2,339,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210)</w:t>
            </w:r>
          </w:p>
        </w:tc>
        <w:tc>
          <w:tcPr>
            <w:tcW w:w="270" w:type="dxa"/>
            <w:vAlign w:val="bottom"/>
          </w:tcPr>
          <w:p w14:paraId="23BBBA7B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EDBA27" w14:textId="7DB8169A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20B5039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115D79" w14:textId="1A4819F1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3B985E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9511B77" w14:textId="47BE46D8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(2,247,758)</w:t>
            </w:r>
          </w:p>
        </w:tc>
        <w:tc>
          <w:tcPr>
            <w:tcW w:w="270" w:type="dxa"/>
            <w:vAlign w:val="bottom"/>
          </w:tcPr>
          <w:p w14:paraId="4797802B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1A1CC698" w14:textId="77D31A11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(2,247,758)</w:t>
            </w:r>
          </w:p>
        </w:tc>
      </w:tr>
      <w:tr w:rsidR="007006B4" w:rsidRPr="004F409D" w14:paraId="209DF598" w14:textId="77777777" w:rsidTr="00B76919">
        <w:trPr>
          <w:trHeight w:val="261"/>
        </w:trPr>
        <w:tc>
          <w:tcPr>
            <w:tcW w:w="3240" w:type="dxa"/>
          </w:tcPr>
          <w:p w14:paraId="40B6A751" w14:textId="0397C81F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A3D94A2" w14:textId="08C37111" w:rsidR="007006B4" w:rsidRPr="004F409D" w:rsidRDefault="00AD6390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677BEC42" w14:textId="789BF383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18237EEA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24C88FCE" w14:textId="11D9D3D1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D419F89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9923279" w14:textId="3E554F70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84" w:type="dxa"/>
            <w:vAlign w:val="bottom"/>
          </w:tcPr>
          <w:p w14:paraId="18A70E6C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5BE0FD21" w14:textId="172876C7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5BC828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91A9953" w14:textId="0661692B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C78C31F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E2380E" w14:textId="620C44ED" w:rsidR="007006B4" w:rsidRPr="004F409D" w:rsidRDefault="00D84E7D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48D48FB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B357B23" w14:textId="3FC80C05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2452E5" w:rsidRPr="004F409D">
              <w:rPr>
                <w:rFonts w:asciiTheme="majorBidi" w:hAnsiTheme="majorBidi" w:cstheme="majorBidi"/>
                <w:sz w:val="24"/>
                <w:szCs w:val="24"/>
              </w:rPr>
              <w:t>11,861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DC198CD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270FB4F5" w14:textId="0EB73A7E" w:rsidR="007006B4" w:rsidRPr="004F409D" w:rsidRDefault="00D84E7D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2452E5" w:rsidRPr="004F409D">
              <w:rPr>
                <w:rFonts w:asciiTheme="majorBidi" w:hAnsiTheme="majorBidi" w:cstheme="majorBidi"/>
                <w:sz w:val="24"/>
                <w:szCs w:val="24"/>
              </w:rPr>
              <w:t>11,861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7006B4" w:rsidRPr="004F409D" w14:paraId="7A8D5815" w14:textId="77777777" w:rsidTr="00B76919">
        <w:trPr>
          <w:trHeight w:val="261"/>
        </w:trPr>
        <w:tc>
          <w:tcPr>
            <w:tcW w:w="3240" w:type="dxa"/>
          </w:tcPr>
          <w:p w14:paraId="08AFD2A8" w14:textId="77777777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5C313200" w14:textId="4CD544DC" w:rsidR="007006B4" w:rsidRPr="004F409D" w:rsidRDefault="00AD6390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665801F7" w14:textId="264BB1D1" w:rsidR="007006B4" w:rsidRPr="004F409D" w:rsidRDefault="002452E5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59504402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774DF46A" w14:textId="40F161B0" w:rsidR="007006B4" w:rsidRPr="004F409D" w:rsidRDefault="002452E5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A671BC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065EA14" w14:textId="2A9D9A65" w:rsidR="007006B4" w:rsidRPr="004F409D" w:rsidRDefault="002452E5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84" w:type="dxa"/>
            <w:vAlign w:val="bottom"/>
          </w:tcPr>
          <w:p w14:paraId="60D1BE41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697CBE45" w14:textId="32F86B7A" w:rsidR="007006B4" w:rsidRPr="004F409D" w:rsidRDefault="002452E5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719C528D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17E43C" w14:textId="7F400859" w:rsidR="007006B4" w:rsidRPr="004F409D" w:rsidRDefault="002452E5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9B92C2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B5A08D2" w14:textId="568D4726" w:rsidR="007006B4" w:rsidRPr="004F409D" w:rsidRDefault="002452E5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115327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BAFEA8A" w14:textId="6CBF1C8C" w:rsidR="007006B4" w:rsidRPr="004F409D" w:rsidRDefault="002452E5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(40,239)</w:t>
            </w:r>
          </w:p>
        </w:tc>
        <w:tc>
          <w:tcPr>
            <w:tcW w:w="270" w:type="dxa"/>
            <w:vAlign w:val="bottom"/>
          </w:tcPr>
          <w:p w14:paraId="06C59524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64F733DB" w14:textId="0AC31E3C" w:rsidR="007006B4" w:rsidRPr="004F409D" w:rsidRDefault="002452E5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(40,239)</w:t>
            </w:r>
          </w:p>
        </w:tc>
      </w:tr>
      <w:tr w:rsidR="007006B4" w:rsidRPr="004F409D" w14:paraId="6E4A2248" w14:textId="77777777" w:rsidTr="00B76919">
        <w:trPr>
          <w:trHeight w:val="261"/>
        </w:trPr>
        <w:tc>
          <w:tcPr>
            <w:tcW w:w="3240" w:type="dxa"/>
          </w:tcPr>
          <w:p w14:paraId="1B7923AE" w14:textId="77777777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115A7C0B" w14:textId="77777777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7555D74" w14:textId="34AF3C2C" w:rsidR="007006B4" w:rsidRPr="004F409D" w:rsidRDefault="004B0BDC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00EF1279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6EA44B93" w14:textId="41A4234D" w:rsidR="007006B4" w:rsidRPr="004F409D" w:rsidRDefault="004B0BDC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F43945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45DC9D" w14:textId="798D14A3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(22,</w:t>
            </w:r>
            <w:r w:rsidR="005D320F"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50)</w:t>
            </w:r>
          </w:p>
        </w:tc>
        <w:tc>
          <w:tcPr>
            <w:tcW w:w="284" w:type="dxa"/>
            <w:vAlign w:val="bottom"/>
          </w:tcPr>
          <w:p w14:paraId="5E2D56FD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0C6F0D97" w14:textId="06FEF28E" w:rsidR="007006B4" w:rsidRPr="004F409D" w:rsidRDefault="005D320F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(22,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50)</w:t>
            </w:r>
          </w:p>
        </w:tc>
        <w:tc>
          <w:tcPr>
            <w:tcW w:w="270" w:type="dxa"/>
            <w:vAlign w:val="bottom"/>
          </w:tcPr>
          <w:p w14:paraId="1B691FFE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FD075A" w14:textId="6BB7A7DD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0FC463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FEDE8C0" w14:textId="7FAFBB9F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6DEFA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A4CC66" w14:textId="4062AC2E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(21,101)</w:t>
            </w:r>
          </w:p>
        </w:tc>
        <w:tc>
          <w:tcPr>
            <w:tcW w:w="270" w:type="dxa"/>
            <w:vAlign w:val="bottom"/>
          </w:tcPr>
          <w:p w14:paraId="14424C02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4E6AB261" w14:textId="30B0D8F5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(21,101)</w:t>
            </w:r>
          </w:p>
        </w:tc>
      </w:tr>
      <w:tr w:rsidR="007006B4" w:rsidRPr="004F409D" w14:paraId="3679E6C1" w14:textId="77777777" w:rsidTr="00B76919">
        <w:trPr>
          <w:trHeight w:val="261"/>
        </w:trPr>
        <w:tc>
          <w:tcPr>
            <w:tcW w:w="3240" w:type="dxa"/>
            <w:hideMark/>
          </w:tcPr>
          <w:p w14:paraId="2D120557" w14:textId="77777777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2763A4B6" w14:textId="6E5D0A72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4B2A63F" w14:textId="21DF06BD" w:rsidR="007006B4" w:rsidRPr="004F409D" w:rsidRDefault="000C68DF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44A08758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5D75073F" w14:textId="27FCA601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A3D247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C6D831" w14:textId="11FEC0C2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(8,362,035)</w:t>
            </w:r>
          </w:p>
        </w:tc>
        <w:tc>
          <w:tcPr>
            <w:tcW w:w="284" w:type="dxa"/>
          </w:tcPr>
          <w:p w14:paraId="2760A6F2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</w:tcPr>
          <w:p w14:paraId="41F14EE8" w14:textId="60830FFE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(8,362,035)</w:t>
            </w:r>
          </w:p>
        </w:tc>
        <w:tc>
          <w:tcPr>
            <w:tcW w:w="270" w:type="dxa"/>
          </w:tcPr>
          <w:p w14:paraId="616CEE93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096481" w14:textId="1F096DF9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61804F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840934" w14:textId="776E46CF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(8,449,257)</w:t>
            </w:r>
          </w:p>
        </w:tc>
        <w:tc>
          <w:tcPr>
            <w:tcW w:w="270" w:type="dxa"/>
            <w:vAlign w:val="bottom"/>
          </w:tcPr>
          <w:p w14:paraId="1161D3B4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0362A0" w14:textId="5C9F6889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EB83D8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4B2DC8B7" w14:textId="0875C62C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(8,449,257)</w:t>
            </w:r>
          </w:p>
        </w:tc>
      </w:tr>
      <w:tr w:rsidR="007006B4" w:rsidRPr="004F409D" w14:paraId="04405D6B" w14:textId="77777777" w:rsidTr="00B76919">
        <w:trPr>
          <w:trHeight w:val="261"/>
        </w:trPr>
        <w:tc>
          <w:tcPr>
            <w:tcW w:w="3240" w:type="dxa"/>
          </w:tcPr>
          <w:p w14:paraId="7D963E85" w14:textId="259A66CE" w:rsidR="007006B4" w:rsidRPr="004F409D" w:rsidRDefault="007006B4" w:rsidP="007006B4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7E96E4E" w14:textId="77777777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1394EB9" w14:textId="06C6947E" w:rsidR="007006B4" w:rsidRPr="004F409D" w:rsidRDefault="00425928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="006504F6" w:rsidRPr="004F409D">
              <w:rPr>
                <w:rFonts w:asciiTheme="majorBidi" w:hAnsiTheme="majorBidi" w:cstheme="majorBidi"/>
                <w:sz w:val="24"/>
                <w:szCs w:val="24"/>
              </w:rPr>
              <w:t>49,580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3" w:type="dxa"/>
          </w:tcPr>
          <w:p w14:paraId="2E8DE560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14A5695F" w14:textId="22794058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C81EA8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04CCEE7" w14:textId="252B4A3A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3DAA2C6A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tcBorders>
              <w:bottom w:val="single" w:sz="4" w:space="0" w:color="auto"/>
            </w:tcBorders>
            <w:vAlign w:val="bottom"/>
          </w:tcPr>
          <w:p w14:paraId="4476B6B3" w14:textId="7C47B136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(49,580)</w:t>
            </w:r>
          </w:p>
        </w:tc>
        <w:tc>
          <w:tcPr>
            <w:tcW w:w="270" w:type="dxa"/>
            <w:vAlign w:val="bottom"/>
          </w:tcPr>
          <w:p w14:paraId="194BC2DA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7EE629" w14:textId="2196235C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5078E1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3A1C3D" w14:textId="1140E18F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(49,580)</w:t>
            </w:r>
          </w:p>
        </w:tc>
        <w:tc>
          <w:tcPr>
            <w:tcW w:w="270" w:type="dxa"/>
            <w:vAlign w:val="bottom"/>
          </w:tcPr>
          <w:p w14:paraId="1B5A3B76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FA7D589" w14:textId="0119E326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B7E767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6E350CFE" w14:textId="3DDE08DF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(49,580)</w:t>
            </w:r>
          </w:p>
        </w:tc>
      </w:tr>
      <w:tr w:rsidR="007006B4" w:rsidRPr="004F409D" w14:paraId="4379D0F4" w14:textId="77777777" w:rsidTr="00B76919">
        <w:trPr>
          <w:trHeight w:val="261"/>
        </w:trPr>
        <w:tc>
          <w:tcPr>
            <w:tcW w:w="3240" w:type="dxa"/>
            <w:hideMark/>
          </w:tcPr>
          <w:p w14:paraId="344C9023" w14:textId="03E65E81" w:rsidR="007006B4" w:rsidRPr="004F409D" w:rsidRDefault="007006B4" w:rsidP="007006B4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78426661" w14:textId="77777777" w:rsidR="007006B4" w:rsidRPr="004F409D" w:rsidRDefault="007006B4" w:rsidP="007006B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5E8503" w14:textId="006B4BF3" w:rsidR="007006B4" w:rsidRPr="004F409D" w:rsidRDefault="00425928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</w:t>
            </w:r>
            <w:r w:rsidR="006504F6"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49,580</w:t>
            </w: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)</w:t>
            </w:r>
          </w:p>
        </w:tc>
        <w:tc>
          <w:tcPr>
            <w:tcW w:w="283" w:type="dxa"/>
          </w:tcPr>
          <w:p w14:paraId="13217B9D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double" w:sz="4" w:space="0" w:color="auto"/>
            </w:tcBorders>
          </w:tcPr>
          <w:p w14:paraId="0690005E" w14:textId="20A6417E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6AD0D1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5D9C461" w14:textId="55CA7AD8" w:rsidR="007006B4" w:rsidRPr="004F409D" w:rsidRDefault="006504F6" w:rsidP="007006B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(12,756,689)</w:t>
            </w:r>
          </w:p>
        </w:tc>
        <w:tc>
          <w:tcPr>
            <w:tcW w:w="284" w:type="dxa"/>
          </w:tcPr>
          <w:p w14:paraId="6E4FB100" w14:textId="77777777" w:rsidR="007006B4" w:rsidRPr="004F409D" w:rsidRDefault="007006B4" w:rsidP="007006B4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double" w:sz="4" w:space="0" w:color="auto"/>
            </w:tcBorders>
          </w:tcPr>
          <w:p w14:paraId="02463F32" w14:textId="5E69F2D8" w:rsidR="007006B4" w:rsidRPr="004F409D" w:rsidRDefault="006504F6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(12,806,269)</w:t>
            </w:r>
          </w:p>
        </w:tc>
        <w:tc>
          <w:tcPr>
            <w:tcW w:w="270" w:type="dxa"/>
            <w:vAlign w:val="bottom"/>
          </w:tcPr>
          <w:p w14:paraId="5BF30DBF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633527" w14:textId="7EC15199" w:rsidR="007006B4" w:rsidRPr="004F409D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FADEB3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3E6873" w14:textId="44EE22FE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39BB27" w14:textId="77777777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CD8390" w14:textId="3361AB1C" w:rsidR="007006B4" w:rsidRPr="004F409D" w:rsidRDefault="007006B4" w:rsidP="007006B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3CEE39" w14:textId="77777777" w:rsidR="007006B4" w:rsidRPr="004F409D" w:rsidRDefault="007006B4" w:rsidP="007006B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gridSpan w:val="2"/>
          </w:tcPr>
          <w:p w14:paraId="5A8BE26A" w14:textId="14CDB9E8" w:rsidR="007006B4" w:rsidRPr="004F409D" w:rsidRDefault="007006B4" w:rsidP="007006B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50F3667C" w14:textId="77777777" w:rsidR="0049793C" w:rsidRPr="004F409D" w:rsidRDefault="0049793C">
      <w:pPr>
        <w:rPr>
          <w:rFonts w:asciiTheme="majorBidi" w:hAnsiTheme="majorBidi" w:cstheme="majorBidi"/>
          <w:sz w:val="28"/>
          <w:szCs w:val="28"/>
        </w:rPr>
      </w:pPr>
    </w:p>
    <w:p w14:paraId="155D959E" w14:textId="1DF4BC95" w:rsidR="00315168" w:rsidRPr="004F409D" w:rsidRDefault="00315168">
      <w:pPr>
        <w:rPr>
          <w:rFonts w:asciiTheme="majorBidi" w:hAnsiTheme="majorBidi" w:cstheme="majorBidi"/>
          <w:cs/>
          <w:lang w:val="en-GB"/>
        </w:rPr>
      </w:pPr>
      <w:r w:rsidRPr="004F409D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4F409D" w14:paraId="4CEBE347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DF18B4C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679A04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3068A14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4F409D" w14:paraId="0024CCC5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7AF59C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82D1AD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56B9AA6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C18A56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88E24C0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4F409D" w14:paraId="3B9DC31A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1ED04E27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3852E491" w14:textId="6E12DDCC" w:rsidR="00ED00C6" w:rsidRPr="004F409D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F1771F4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17B9155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C832EBE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FA4DFB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327BEF6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6D5957E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0AD4F07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61A0270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4EDC4A2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74163866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37E86A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800C08E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FE80C82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434BA0F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5D29B54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4F409D" w14:paraId="30653571" w14:textId="77777777" w:rsidTr="00C578DA">
        <w:trPr>
          <w:trHeight w:val="261"/>
        </w:trPr>
        <w:tc>
          <w:tcPr>
            <w:tcW w:w="3240" w:type="dxa"/>
          </w:tcPr>
          <w:p w14:paraId="2E529144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09BA8DC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EA9BA84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4F409D" w14:paraId="537CC68C" w14:textId="77777777" w:rsidTr="00C578DA">
        <w:trPr>
          <w:trHeight w:val="261"/>
        </w:trPr>
        <w:tc>
          <w:tcPr>
            <w:tcW w:w="3240" w:type="dxa"/>
          </w:tcPr>
          <w:p w14:paraId="35C00193" w14:textId="6FAD6E54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22092FD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57DBB06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4F409D" w14:paraId="57E7048D" w14:textId="77777777" w:rsidTr="00C578DA">
        <w:trPr>
          <w:trHeight w:val="261"/>
        </w:trPr>
        <w:tc>
          <w:tcPr>
            <w:tcW w:w="3240" w:type="dxa"/>
            <w:hideMark/>
          </w:tcPr>
          <w:p w14:paraId="74D9BBE1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0098A7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1EE70" w14:textId="77777777" w:rsidR="00ED00C6" w:rsidRPr="004F409D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3E83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6C2326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8D3084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8AE4EA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C97E3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DB9FC1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8C831B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8E9465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DFF4FB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0C618A0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AB8AFE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FFF615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906C3B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94DCCA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4F409D" w14:paraId="3D76CB16" w14:textId="77777777" w:rsidTr="00C578DA">
        <w:trPr>
          <w:trHeight w:val="261"/>
        </w:trPr>
        <w:tc>
          <w:tcPr>
            <w:tcW w:w="3240" w:type="dxa"/>
          </w:tcPr>
          <w:p w14:paraId="54A686E3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391A15D" w14:textId="5EAEB04B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54E819AB" w14:textId="4181B3BE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72D876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AFF21A" w14:textId="27D96939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E7A31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6791EE" w14:textId="5AA68A72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7D560756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647111" w14:textId="421A0FFB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70528419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8A294A4" w14:textId="7CE3DE7B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D1E3D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EDC8A6" w14:textId="4CDB0DC4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54,469</w:t>
            </w:r>
          </w:p>
        </w:tc>
        <w:tc>
          <w:tcPr>
            <w:tcW w:w="270" w:type="dxa"/>
          </w:tcPr>
          <w:p w14:paraId="063774E2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88BA52C" w14:textId="0AAC066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4C3CC3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C3CC06" w14:textId="047F3E7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54,469</w:t>
            </w:r>
          </w:p>
        </w:tc>
      </w:tr>
      <w:tr w:rsidR="009F3D15" w:rsidRPr="004F409D" w14:paraId="535ECB1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1159DAB8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F288283" w14:textId="14D7D929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1023A1E0" w14:textId="208D38C6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05D06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1840C6" w14:textId="64C7C4F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79F1D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E3F1C46" w14:textId="5EDC2B0B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22,03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62C5D2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FDA191" w14:textId="3F6C33BE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22,032</w:t>
            </w:r>
          </w:p>
        </w:tc>
        <w:tc>
          <w:tcPr>
            <w:tcW w:w="270" w:type="dxa"/>
          </w:tcPr>
          <w:p w14:paraId="032C04C8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AC01C9C" w14:textId="3509C55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6701B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787B6" w14:textId="52E42864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  <w:tc>
          <w:tcPr>
            <w:tcW w:w="270" w:type="dxa"/>
          </w:tcPr>
          <w:p w14:paraId="617E2B08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45AA8C" w14:textId="15EE6E5B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AC9221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6ECA97" w14:textId="770C4D5B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</w:tr>
      <w:tr w:rsidR="009F3D15" w:rsidRPr="004F409D" w14:paraId="0991D17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6A1E8B9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3C6A0A54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B1AFB93" w14:textId="2E009405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32260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EA6690" w14:textId="673B564F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E6D71B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B127D0" w14:textId="6A6B146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625153C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07741F" w14:textId="28F9947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69FEB502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72EF35" w14:textId="09C29C04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4FAA28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3F9B92" w14:textId="09E7EAB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32,067</w:t>
            </w:r>
          </w:p>
        </w:tc>
        <w:tc>
          <w:tcPr>
            <w:tcW w:w="270" w:type="dxa"/>
          </w:tcPr>
          <w:p w14:paraId="2D3FFE1E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B0482B8" w14:textId="21236CB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77AB3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CB0528" w14:textId="670E1E83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32,067</w:t>
            </w:r>
          </w:p>
        </w:tc>
      </w:tr>
      <w:tr w:rsidR="009F3D15" w:rsidRPr="004F409D" w14:paraId="452520EC" w14:textId="77777777" w:rsidTr="00C578DA">
        <w:trPr>
          <w:trHeight w:val="261"/>
        </w:trPr>
        <w:tc>
          <w:tcPr>
            <w:tcW w:w="3240" w:type="dxa"/>
            <w:hideMark/>
          </w:tcPr>
          <w:p w14:paraId="3A1D4E25" w14:textId="77777777" w:rsidR="009F3D15" w:rsidRPr="004F409D" w:rsidRDefault="009F3D15" w:rsidP="009F3D15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114BB6B7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0AD32B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F851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2107A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EDAF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93455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D908EE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D386DD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8DBF4E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9501E1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FF53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08FC93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269188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A9C660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52C450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6072E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4F409D" w14:paraId="12F1098F" w14:textId="77777777">
        <w:trPr>
          <w:trHeight w:val="261"/>
        </w:trPr>
        <w:tc>
          <w:tcPr>
            <w:tcW w:w="3240" w:type="dxa"/>
            <w:hideMark/>
          </w:tcPr>
          <w:p w14:paraId="3C6CD421" w14:textId="77777777" w:rsidR="009F3D15" w:rsidRPr="004F409D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3612BA06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7774F53" w14:textId="23B581BA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072AE02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E5BFBD" w14:textId="053E72E6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265,620</w:t>
            </w:r>
          </w:p>
        </w:tc>
        <w:tc>
          <w:tcPr>
            <w:tcW w:w="270" w:type="dxa"/>
          </w:tcPr>
          <w:p w14:paraId="12F9766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73FFE80" w14:textId="47CA891E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D132701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2CC152D" w14:textId="3FFB1A2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355,620</w:t>
            </w:r>
          </w:p>
        </w:tc>
        <w:tc>
          <w:tcPr>
            <w:tcW w:w="270" w:type="dxa"/>
            <w:vAlign w:val="bottom"/>
          </w:tcPr>
          <w:p w14:paraId="0A55219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EF640D8" w14:textId="1F26B38B" w:rsidR="009F3D15" w:rsidRPr="004F409D" w:rsidRDefault="009F3D15" w:rsidP="009F3D15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265,620</w:t>
            </w:r>
          </w:p>
        </w:tc>
        <w:tc>
          <w:tcPr>
            <w:tcW w:w="270" w:type="dxa"/>
            <w:vAlign w:val="bottom"/>
          </w:tcPr>
          <w:p w14:paraId="4822980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2E29D0" w14:textId="2AC2948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70D64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999A6D8" w14:textId="05C86E90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90,000</w:t>
            </w:r>
          </w:p>
        </w:tc>
        <w:tc>
          <w:tcPr>
            <w:tcW w:w="270" w:type="dxa"/>
          </w:tcPr>
          <w:p w14:paraId="76A28D7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1B49F4" w14:textId="75463F49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355,620</w:t>
            </w:r>
          </w:p>
        </w:tc>
      </w:tr>
      <w:tr w:rsidR="009F3D15" w:rsidRPr="004F409D" w14:paraId="0E07F652" w14:textId="77777777" w:rsidTr="00363869">
        <w:trPr>
          <w:trHeight w:val="261"/>
        </w:trPr>
        <w:tc>
          <w:tcPr>
            <w:tcW w:w="3240" w:type="dxa"/>
          </w:tcPr>
          <w:p w14:paraId="34CF5F0A" w14:textId="64C05703" w:rsidR="009F3D15" w:rsidRPr="004F409D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</w:t>
            </w:r>
            <w:r w:rsidR="007D76D8"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สั้น</w:t>
            </w:r>
          </w:p>
        </w:tc>
        <w:tc>
          <w:tcPr>
            <w:tcW w:w="720" w:type="dxa"/>
          </w:tcPr>
          <w:p w14:paraId="127DC001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D3B90C5" w14:textId="22F6BD78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2DCE6C" w14:textId="77777777" w:rsidR="009F3D15" w:rsidRPr="004F409D" w:rsidRDefault="009F3D15" w:rsidP="009F3D15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55504FE" w14:textId="6ECF7870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AD2C3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385E656" w14:textId="284C4458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15,445</w:t>
            </w:r>
          </w:p>
        </w:tc>
        <w:tc>
          <w:tcPr>
            <w:tcW w:w="270" w:type="dxa"/>
            <w:vAlign w:val="bottom"/>
          </w:tcPr>
          <w:p w14:paraId="72E25F75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751332" w14:textId="10E6ADED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15,445</w:t>
            </w:r>
          </w:p>
        </w:tc>
        <w:tc>
          <w:tcPr>
            <w:tcW w:w="270" w:type="dxa"/>
            <w:vAlign w:val="bottom"/>
          </w:tcPr>
          <w:p w14:paraId="336E639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EE9C00" w14:textId="7CAB1B49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8E37C2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1F8B76" w14:textId="4B42B69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  <w:tc>
          <w:tcPr>
            <w:tcW w:w="270" w:type="dxa"/>
            <w:vAlign w:val="bottom"/>
          </w:tcPr>
          <w:p w14:paraId="173601CA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EF66A5" w14:textId="59633DBB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418DA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1E30A1E" w14:textId="4F441356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</w:tr>
      <w:tr w:rsidR="009F3D15" w:rsidRPr="004F409D" w14:paraId="3BCB4533" w14:textId="77777777" w:rsidTr="00C578DA">
        <w:trPr>
          <w:trHeight w:val="261"/>
        </w:trPr>
        <w:tc>
          <w:tcPr>
            <w:tcW w:w="3240" w:type="dxa"/>
            <w:hideMark/>
          </w:tcPr>
          <w:p w14:paraId="4408665A" w14:textId="2CAB77B7" w:rsidR="009F3D15" w:rsidRPr="004F409D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114B5567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180791" w14:textId="01A6B35F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3EE7138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E4F151" w14:textId="733BF0EA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265,620</w:t>
            </w:r>
          </w:p>
        </w:tc>
        <w:tc>
          <w:tcPr>
            <w:tcW w:w="270" w:type="dxa"/>
          </w:tcPr>
          <w:p w14:paraId="070A910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69D8BC" w14:textId="5D96440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126,803</w:t>
            </w:r>
          </w:p>
        </w:tc>
        <w:tc>
          <w:tcPr>
            <w:tcW w:w="270" w:type="dxa"/>
            <w:vAlign w:val="bottom"/>
          </w:tcPr>
          <w:p w14:paraId="66AC8A6C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7412E" w14:textId="68BDCCFD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482,423</w:t>
            </w:r>
          </w:p>
        </w:tc>
        <w:tc>
          <w:tcPr>
            <w:tcW w:w="270" w:type="dxa"/>
            <w:vAlign w:val="bottom"/>
          </w:tcPr>
          <w:p w14:paraId="3C9C436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D36B8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D156C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B4C1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1E2FF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8E1AAA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A1D74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4CCB1B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2F809D04" w14:textId="77777777" w:rsidR="001B42A5" w:rsidRPr="004F409D" w:rsidRDefault="001B42A5">
      <w:r w:rsidRPr="004F409D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4F409D" w14:paraId="10470CD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09A5B893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5A6956D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2BF4F03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4F409D" w14:paraId="434D60ED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C388E4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86759F0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6FF20E1F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414B57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1982A053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4F409D" w14:paraId="79D1A63C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0A8C3699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0173E89" w14:textId="171D6BC1" w:rsidR="00ED00C6" w:rsidRPr="004F409D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6C6D506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4E73D6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62BFD7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0A7EF5C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596858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A8E1FB5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963201F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AD41608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155E29C5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8751D84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FFA3E93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5E3F5D46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FEA3865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7825F1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F8704D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4F409D" w14:paraId="6633898C" w14:textId="77777777" w:rsidTr="00C578DA">
        <w:trPr>
          <w:trHeight w:val="261"/>
        </w:trPr>
        <w:tc>
          <w:tcPr>
            <w:tcW w:w="3240" w:type="dxa"/>
          </w:tcPr>
          <w:p w14:paraId="7AE34EFE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D5A6892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06AA473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4F409D" w14:paraId="179848C3" w14:textId="77777777" w:rsidTr="00C578DA">
        <w:trPr>
          <w:trHeight w:val="261"/>
        </w:trPr>
        <w:tc>
          <w:tcPr>
            <w:tcW w:w="3240" w:type="dxa"/>
          </w:tcPr>
          <w:p w14:paraId="62309B6C" w14:textId="065F171E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="00260903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7DC756B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356E4E6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ED00C6" w:rsidRPr="004F409D" w14:paraId="794CA9FD" w14:textId="77777777" w:rsidTr="00C578DA">
        <w:trPr>
          <w:trHeight w:val="261"/>
        </w:trPr>
        <w:tc>
          <w:tcPr>
            <w:tcW w:w="3240" w:type="dxa"/>
          </w:tcPr>
          <w:p w14:paraId="482C2852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6113B691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C4FBE47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8F53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CDE1B58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CC0803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3D7A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AAF1177" w14:textId="77777777" w:rsidR="00ED00C6" w:rsidRPr="004F409D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3DD926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C060B9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34B4B7C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A9BA950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BB5706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066FC6" w14:textId="77777777" w:rsidR="00ED00C6" w:rsidRPr="004F409D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FADCAA" w14:textId="77777777" w:rsidR="00ED00C6" w:rsidRPr="004F409D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F04884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1AB2DC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4F409D" w14:paraId="6277439E" w14:textId="77777777" w:rsidTr="00C578DA">
        <w:trPr>
          <w:trHeight w:val="261"/>
        </w:trPr>
        <w:tc>
          <w:tcPr>
            <w:tcW w:w="3240" w:type="dxa"/>
          </w:tcPr>
          <w:p w14:paraId="0D2249B9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772E697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052B64" w14:textId="106BB12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75E4A9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610DBF" w14:textId="0E78BF0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5958E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B3EA16" w14:textId="494615F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632)</w:t>
            </w:r>
          </w:p>
        </w:tc>
        <w:tc>
          <w:tcPr>
            <w:tcW w:w="270" w:type="dxa"/>
            <w:vAlign w:val="bottom"/>
          </w:tcPr>
          <w:p w14:paraId="00281DDF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0E9941" w14:textId="20C4653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632)</w:t>
            </w:r>
          </w:p>
        </w:tc>
        <w:tc>
          <w:tcPr>
            <w:tcW w:w="270" w:type="dxa"/>
            <w:vAlign w:val="bottom"/>
          </w:tcPr>
          <w:p w14:paraId="311A10A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FDCE2E" w14:textId="296BBE5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6DB89A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3DE9A6" w14:textId="2571841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5394E6F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82DCF4" w14:textId="0EE45B11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(1,077,498)</w:t>
            </w:r>
          </w:p>
        </w:tc>
        <w:tc>
          <w:tcPr>
            <w:tcW w:w="270" w:type="dxa"/>
            <w:vAlign w:val="bottom"/>
          </w:tcPr>
          <w:p w14:paraId="3163544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A6221B" w14:textId="69865B5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(1,077,498)</w:t>
            </w:r>
          </w:p>
        </w:tc>
      </w:tr>
      <w:tr w:rsidR="009F3D15" w:rsidRPr="004F409D" w14:paraId="24D4BD56" w14:textId="77777777">
        <w:trPr>
          <w:trHeight w:val="261"/>
        </w:trPr>
        <w:tc>
          <w:tcPr>
            <w:tcW w:w="3240" w:type="dxa"/>
          </w:tcPr>
          <w:p w14:paraId="1469EE20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EE1006A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8D9C496" w14:textId="6269F87B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57A5C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7FA3B9" w14:textId="166E8085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8E7A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9B6D19" w14:textId="28452F22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70" w:type="dxa"/>
            <w:vAlign w:val="bottom"/>
          </w:tcPr>
          <w:p w14:paraId="3EB52EDA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D338B6" w14:textId="012DE36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70" w:type="dxa"/>
            <w:vAlign w:val="bottom"/>
          </w:tcPr>
          <w:p w14:paraId="0D337DF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B73B955" w14:textId="587994CC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199B47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AE0B9C" w14:textId="4B4E40A9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0001E3D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94D756" w14:textId="14135D9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(2,432,809)</w:t>
            </w:r>
          </w:p>
        </w:tc>
        <w:tc>
          <w:tcPr>
            <w:tcW w:w="270" w:type="dxa"/>
            <w:vAlign w:val="bottom"/>
          </w:tcPr>
          <w:p w14:paraId="4C15DB8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D93A959" w14:textId="45F9A37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(2,432,809)</w:t>
            </w:r>
          </w:p>
        </w:tc>
      </w:tr>
      <w:tr w:rsidR="009F3D15" w:rsidRPr="004F409D" w14:paraId="2776E6E9" w14:textId="77777777">
        <w:trPr>
          <w:trHeight w:val="261"/>
        </w:trPr>
        <w:tc>
          <w:tcPr>
            <w:tcW w:w="3240" w:type="dxa"/>
          </w:tcPr>
          <w:p w14:paraId="1070456A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E23BDB0" w14:textId="6EAE061C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7C30DC08" w14:textId="150229D6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76099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5B4BF6" w14:textId="0F0BC366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7DEF5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F52ACD3" w14:textId="5153CC9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BCEF8B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E9FFC" w14:textId="16DB861C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58C3D0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0DC4AD" w14:textId="7EB492D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3F153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1D95E8" w14:textId="70717A66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C9E39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F1EF2B5" w14:textId="4C717B7D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(12,285)</w:t>
            </w:r>
          </w:p>
        </w:tc>
        <w:tc>
          <w:tcPr>
            <w:tcW w:w="270" w:type="dxa"/>
            <w:vAlign w:val="bottom"/>
          </w:tcPr>
          <w:p w14:paraId="5151E94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F8610" w14:textId="389B3B8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(12,285)</w:t>
            </w:r>
          </w:p>
        </w:tc>
      </w:tr>
      <w:tr w:rsidR="009F3D15" w:rsidRPr="004F409D" w14:paraId="26BB8879" w14:textId="77777777" w:rsidTr="00C578DA">
        <w:trPr>
          <w:trHeight w:val="261"/>
        </w:trPr>
        <w:tc>
          <w:tcPr>
            <w:tcW w:w="3240" w:type="dxa"/>
          </w:tcPr>
          <w:p w14:paraId="17853CFB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6D8135D5" w14:textId="252D4A59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10FB259E" w14:textId="3648ABE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DECDF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90D6C6" w14:textId="1CF867CF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8C336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F9E0A6D" w14:textId="00B33955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D030762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F2A52" w14:textId="76AB302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A475F0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15AE8B" w14:textId="2062D31C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D5CEE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F6DE7" w14:textId="0A49AC1F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3D805AB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15E474A" w14:textId="475CD7A9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(41,800)</w:t>
            </w:r>
          </w:p>
        </w:tc>
        <w:tc>
          <w:tcPr>
            <w:tcW w:w="270" w:type="dxa"/>
            <w:vAlign w:val="bottom"/>
          </w:tcPr>
          <w:p w14:paraId="08E1B76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644C161" w14:textId="4FCA434A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(41,800)</w:t>
            </w:r>
          </w:p>
        </w:tc>
      </w:tr>
      <w:tr w:rsidR="009F3D15" w:rsidRPr="004F409D" w14:paraId="60A735C2" w14:textId="77777777" w:rsidTr="00C578DA">
        <w:trPr>
          <w:trHeight w:val="261"/>
        </w:trPr>
        <w:tc>
          <w:tcPr>
            <w:tcW w:w="3240" w:type="dxa"/>
          </w:tcPr>
          <w:p w14:paraId="036F4275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5E553454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5C572B4" w14:textId="1D84400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2CE245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557D0B" w14:textId="7598433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AADB8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B3996F" w14:textId="6D56D763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1D1232A9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2E3045" w14:textId="3791E57B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2CFEADB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15B3FD7" w14:textId="731D648A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4ACE65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0D32CE" w14:textId="49A6FF90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D62E035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53FFCCA" w14:textId="26A713DA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(21,731)</w:t>
            </w:r>
          </w:p>
        </w:tc>
        <w:tc>
          <w:tcPr>
            <w:tcW w:w="270" w:type="dxa"/>
            <w:vAlign w:val="bottom"/>
          </w:tcPr>
          <w:p w14:paraId="22D1995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DF37A49" w14:textId="72B1522E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(21,731)</w:t>
            </w:r>
          </w:p>
        </w:tc>
      </w:tr>
      <w:tr w:rsidR="009F3D15" w:rsidRPr="004F409D" w14:paraId="7D2A6DD3" w14:textId="77777777" w:rsidTr="00C578DA">
        <w:trPr>
          <w:trHeight w:val="261"/>
        </w:trPr>
        <w:tc>
          <w:tcPr>
            <w:tcW w:w="3240" w:type="dxa"/>
            <w:hideMark/>
          </w:tcPr>
          <w:p w14:paraId="09C63B42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14DBF60C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7ADE22" w14:textId="17AAB390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A8ABE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D75F77" w14:textId="0AB750B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76019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927E1E3" w14:textId="35A129B1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70" w:type="dxa"/>
          </w:tcPr>
          <w:p w14:paraId="7A1187D2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9472A3" w14:textId="02C94CA3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70" w:type="dxa"/>
          </w:tcPr>
          <w:p w14:paraId="12FE87B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A87F25" w14:textId="7F8DBAD0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22933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976B0F3" w14:textId="7B44C73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(9,185,187)</w:t>
            </w:r>
          </w:p>
        </w:tc>
        <w:tc>
          <w:tcPr>
            <w:tcW w:w="270" w:type="dxa"/>
            <w:vAlign w:val="bottom"/>
          </w:tcPr>
          <w:p w14:paraId="496F1971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2FE29C" w14:textId="189B2096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155D5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AB2800" w14:textId="123DD65D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(9,185,187)</w:t>
            </w:r>
          </w:p>
        </w:tc>
      </w:tr>
      <w:tr w:rsidR="009F3D15" w:rsidRPr="004F409D" w14:paraId="15F5724F" w14:textId="77777777" w:rsidTr="00C578DA">
        <w:trPr>
          <w:trHeight w:val="261"/>
        </w:trPr>
        <w:tc>
          <w:tcPr>
            <w:tcW w:w="3240" w:type="dxa"/>
          </w:tcPr>
          <w:p w14:paraId="5FC43229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4C52823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AA18702" w14:textId="6955664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41C5055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6B65A6" w14:textId="0C41B05A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7793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A62A3CD" w14:textId="4F17182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32C15E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312172" w14:textId="4406777F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  <w:vAlign w:val="bottom"/>
          </w:tcPr>
          <w:p w14:paraId="72DCD44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C874AC" w14:textId="4723091F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30AC0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3451FBA" w14:textId="2621B6C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  <w:vAlign w:val="bottom"/>
          </w:tcPr>
          <w:p w14:paraId="1DDEF478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556787" w14:textId="766D422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7167E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ABFC29" w14:textId="588F16C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</w:tr>
      <w:tr w:rsidR="009F3D15" w:rsidRPr="004F409D" w14:paraId="386F1F53" w14:textId="77777777" w:rsidTr="00C578DA">
        <w:trPr>
          <w:trHeight w:val="261"/>
        </w:trPr>
        <w:tc>
          <w:tcPr>
            <w:tcW w:w="3240" w:type="dxa"/>
            <w:hideMark/>
          </w:tcPr>
          <w:p w14:paraId="042F0A22" w14:textId="0D2F93CF" w:rsidR="009F3D15" w:rsidRPr="004F409D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1BA46E21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21AF2C" w14:textId="04689C18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3D49F3E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1E418D" w14:textId="3C38FE1D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C5A24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E5DE5" w14:textId="71797D9E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(12,700,643)</w:t>
            </w:r>
          </w:p>
        </w:tc>
        <w:tc>
          <w:tcPr>
            <w:tcW w:w="270" w:type="dxa"/>
          </w:tcPr>
          <w:p w14:paraId="639502B7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960F3A" w14:textId="5CD5037E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(12,780,707)</w:t>
            </w:r>
          </w:p>
        </w:tc>
        <w:tc>
          <w:tcPr>
            <w:tcW w:w="270" w:type="dxa"/>
            <w:vAlign w:val="bottom"/>
          </w:tcPr>
          <w:p w14:paraId="25D321B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C1A78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343A58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32FA1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B07B4D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0770EFE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86EDD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5EC9C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4B2B9F1" w14:textId="31C328E7" w:rsidR="00315168" w:rsidRPr="004F409D" w:rsidRDefault="00315168">
      <w:pPr>
        <w:rPr>
          <w:rFonts w:asciiTheme="majorBidi" w:hAnsiTheme="majorBidi" w:cstheme="majorBidi"/>
        </w:rPr>
      </w:pPr>
      <w:r w:rsidRPr="004F409D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106"/>
        <w:gridCol w:w="244"/>
        <w:gridCol w:w="990"/>
        <w:gridCol w:w="270"/>
        <w:gridCol w:w="1080"/>
      </w:tblGrid>
      <w:tr w:rsidR="004855B0" w:rsidRPr="004F409D" w14:paraId="38EFDAD1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113DCB83" w14:textId="77777777" w:rsidR="001F38BE" w:rsidRPr="004F409D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AB52228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1EC1509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452439" w:rsidRPr="004F409D" w14:paraId="4615CE42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64AA4C4E" w14:textId="77777777" w:rsidR="001F38BE" w:rsidRPr="004F409D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43E3801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11F77F3E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ED9312F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D40B2BD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4F409D" w14:paraId="65A09177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D968C66" w14:textId="77777777" w:rsidR="001F38BE" w:rsidRPr="004F409D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394F767" w14:textId="02748D1D" w:rsidR="001F38BE" w:rsidRPr="004F409D" w:rsidRDefault="006504F6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24E3F5CC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859629B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28C9CB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4FD269C1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2FF870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095ACD0A" w14:textId="77777777" w:rsidR="001F38BE" w:rsidRPr="004F409D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B789EC5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D6FD6DD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92BA52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602B40D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06" w:type="dxa"/>
            <w:vAlign w:val="bottom"/>
            <w:hideMark/>
          </w:tcPr>
          <w:p w14:paraId="10C255E1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44" w:type="dxa"/>
          </w:tcPr>
          <w:p w14:paraId="0A655595" w14:textId="77777777" w:rsidR="001F38BE" w:rsidRPr="004F409D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C90FB7C" w14:textId="77777777" w:rsidR="001F38BE" w:rsidRPr="004F409D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10CB365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F4ADA2C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38BE" w:rsidRPr="004F409D" w14:paraId="0E55D58F" w14:textId="77777777" w:rsidTr="001F38BE">
        <w:trPr>
          <w:trHeight w:val="261"/>
        </w:trPr>
        <w:tc>
          <w:tcPr>
            <w:tcW w:w="3240" w:type="dxa"/>
          </w:tcPr>
          <w:p w14:paraId="5BF96702" w14:textId="77777777" w:rsidR="001F38BE" w:rsidRPr="004F409D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9F19D55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2D850C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1F38BE" w:rsidRPr="004F409D" w14:paraId="12BEE7A9" w14:textId="77777777" w:rsidTr="001F38BE">
        <w:trPr>
          <w:trHeight w:val="261"/>
        </w:trPr>
        <w:tc>
          <w:tcPr>
            <w:tcW w:w="3240" w:type="dxa"/>
          </w:tcPr>
          <w:p w14:paraId="0DEE8B45" w14:textId="7CD31913" w:rsidR="001F38BE" w:rsidRPr="004F409D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มีนาคม</w:t>
            </w:r>
            <w:r w:rsidRPr="004F409D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13619203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12B3C8E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38BE" w:rsidRPr="004F409D" w14:paraId="443C76FB" w14:textId="77777777" w:rsidTr="00FC570D">
        <w:trPr>
          <w:trHeight w:val="261"/>
        </w:trPr>
        <w:tc>
          <w:tcPr>
            <w:tcW w:w="3240" w:type="dxa"/>
            <w:hideMark/>
          </w:tcPr>
          <w:p w14:paraId="40C9EA3A" w14:textId="77777777" w:rsidR="001F38BE" w:rsidRPr="004F409D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1D2B96E1" w14:textId="77777777" w:rsidR="001F38BE" w:rsidRPr="004F409D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C47E71E" w14:textId="71225B80" w:rsidR="001F38BE" w:rsidRPr="004F409D" w:rsidRDefault="001F38BE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7A3846" w14:textId="77777777" w:rsidR="001F38BE" w:rsidRPr="004F409D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4CDAF1F" w14:textId="77777777" w:rsidR="001F38BE" w:rsidRPr="004F409D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1C3FBFF" w14:textId="77777777" w:rsidR="001F38BE" w:rsidRPr="004F409D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6A74744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65EF8B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A37A4A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1975E12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700B5AE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467F38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488B6B39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79D486B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EFFB20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1D4B1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C94A85" w14:textId="77777777" w:rsidR="001F38BE" w:rsidRPr="004F409D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B1154" w:rsidRPr="004F409D" w14:paraId="331B635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0BB9026" w14:textId="57DA4527" w:rsidR="00FB1154" w:rsidRPr="004F409D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95DD84" w14:textId="782C1864" w:rsidR="00FB1154" w:rsidRPr="004F409D" w:rsidRDefault="006504F6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  <w:vAlign w:val="bottom"/>
          </w:tcPr>
          <w:p w14:paraId="6E5FF761" w14:textId="0A071B3F" w:rsidR="00FB1154" w:rsidRPr="004F409D" w:rsidRDefault="006504F6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A229C3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2922D6" w14:textId="4DACF742" w:rsidR="00FB1154" w:rsidRPr="004F409D" w:rsidRDefault="006504F6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F2A5578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1D9B62" w14:textId="46C1D794" w:rsidR="00FB1154" w:rsidRPr="004F409D" w:rsidRDefault="006504F6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2,560,183</w:t>
            </w:r>
          </w:p>
        </w:tc>
        <w:tc>
          <w:tcPr>
            <w:tcW w:w="270" w:type="dxa"/>
            <w:vAlign w:val="bottom"/>
          </w:tcPr>
          <w:p w14:paraId="18DEE0AF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5E6A7F" w14:textId="39FFE384" w:rsidR="00FB1154" w:rsidRPr="004F409D" w:rsidRDefault="006504F6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2,560,183</w:t>
            </w:r>
          </w:p>
        </w:tc>
        <w:tc>
          <w:tcPr>
            <w:tcW w:w="270" w:type="dxa"/>
          </w:tcPr>
          <w:p w14:paraId="76286A91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8D341E" w14:textId="28C807EF" w:rsidR="00FB1154" w:rsidRPr="004F409D" w:rsidRDefault="006504F6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1504B1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7461D111" w14:textId="32D96F14" w:rsidR="00FB1154" w:rsidRPr="004F409D" w:rsidRDefault="006504F6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2,509,880</w:t>
            </w:r>
          </w:p>
        </w:tc>
        <w:tc>
          <w:tcPr>
            <w:tcW w:w="244" w:type="dxa"/>
          </w:tcPr>
          <w:p w14:paraId="679E600D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1D7BBB3" w14:textId="5A8732FF" w:rsidR="00FB1154" w:rsidRPr="004F409D" w:rsidRDefault="006504F6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C4887DD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90E7D9" w14:textId="78399E3B" w:rsidR="00FB1154" w:rsidRPr="004F409D" w:rsidRDefault="006504F6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2,509,880</w:t>
            </w:r>
          </w:p>
        </w:tc>
      </w:tr>
      <w:tr w:rsidR="00FB1154" w:rsidRPr="004F409D" w14:paraId="2F825D17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11498381" w14:textId="77777777" w:rsidR="00FB1154" w:rsidRPr="004F409D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4C46AD6D" w14:textId="4EB0A3E5" w:rsidR="00FB1154" w:rsidRPr="004F409D" w:rsidRDefault="006504F6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4E7805F7" w14:textId="09E98710" w:rsidR="00FB1154" w:rsidRPr="004F409D" w:rsidRDefault="00363363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89A6A0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4CA366B" w14:textId="5EEF2AF5" w:rsidR="00FB1154" w:rsidRPr="004F409D" w:rsidRDefault="00363363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968F18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FC7EF5" w14:textId="07341BC9" w:rsidR="00FB1154" w:rsidRPr="004F409D" w:rsidRDefault="00363363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692,040</w:t>
            </w:r>
          </w:p>
        </w:tc>
        <w:tc>
          <w:tcPr>
            <w:tcW w:w="270" w:type="dxa"/>
            <w:vAlign w:val="bottom"/>
          </w:tcPr>
          <w:p w14:paraId="7F9F64ED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0EFD5D4" w14:textId="6F29D5BA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692,040</w:t>
            </w:r>
          </w:p>
        </w:tc>
        <w:tc>
          <w:tcPr>
            <w:tcW w:w="270" w:type="dxa"/>
          </w:tcPr>
          <w:p w14:paraId="2BEAF810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3B53AD" w14:textId="32F92653" w:rsidR="00FB1154" w:rsidRPr="004F409D" w:rsidRDefault="00EB0862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F061A32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827BDDE" w14:textId="32988117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651,354</w:t>
            </w:r>
          </w:p>
        </w:tc>
        <w:tc>
          <w:tcPr>
            <w:tcW w:w="244" w:type="dxa"/>
          </w:tcPr>
          <w:p w14:paraId="47ABAEFC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64E260" w14:textId="1F9D1C9C" w:rsidR="00FB1154" w:rsidRPr="004F409D" w:rsidRDefault="00EB0862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4D34C5" w14:textId="77777777" w:rsidR="00FB1154" w:rsidRPr="004F409D" w:rsidRDefault="00FB1154" w:rsidP="00FB1154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1EE56BE" w14:textId="32B8F239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651,354</w:t>
            </w:r>
          </w:p>
        </w:tc>
      </w:tr>
      <w:tr w:rsidR="00FB1154" w:rsidRPr="004F409D" w14:paraId="49784225" w14:textId="77777777" w:rsidTr="00B0457B">
        <w:trPr>
          <w:trHeight w:val="261"/>
        </w:trPr>
        <w:tc>
          <w:tcPr>
            <w:tcW w:w="3240" w:type="dxa"/>
            <w:hideMark/>
          </w:tcPr>
          <w:p w14:paraId="3739F953" w14:textId="77777777" w:rsidR="00FB1154" w:rsidRPr="004F409D" w:rsidRDefault="00FB1154" w:rsidP="00FB1154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61EB7F3" w14:textId="77777777" w:rsidR="00FB1154" w:rsidRPr="004F409D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383B41B" w14:textId="1F5515B3" w:rsidR="00FB1154" w:rsidRPr="004F409D" w:rsidRDefault="00FB1154" w:rsidP="00FB115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EA12696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751F380" w14:textId="02B971F2" w:rsidR="00FB1154" w:rsidRPr="004F409D" w:rsidRDefault="00FB1154" w:rsidP="00FB1154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F75960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152CBCF3" w14:textId="39C61CFB" w:rsidR="00FB1154" w:rsidRPr="004F409D" w:rsidRDefault="00FB1154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598087" w14:textId="77777777" w:rsidR="00FB1154" w:rsidRPr="004F409D" w:rsidRDefault="00FB1154" w:rsidP="00FB1154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4A4BB79" w14:textId="05FA3A55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EB8D152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4311C2" w14:textId="3F1E8639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0CE038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C02ACA5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  <w:vAlign w:val="bottom"/>
          </w:tcPr>
          <w:p w14:paraId="3DA620CA" w14:textId="77777777" w:rsidR="00FB1154" w:rsidRPr="004F409D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44C01F" w14:textId="1E828078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D8B3DD4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CFBC50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B1154" w:rsidRPr="004F409D" w14:paraId="33B7C2C6" w14:textId="77777777" w:rsidTr="00B0457B">
        <w:trPr>
          <w:trHeight w:val="261"/>
        </w:trPr>
        <w:tc>
          <w:tcPr>
            <w:tcW w:w="3240" w:type="dxa"/>
            <w:hideMark/>
          </w:tcPr>
          <w:p w14:paraId="258E73AA" w14:textId="5A4D03FA" w:rsidR="00FB1154" w:rsidRPr="004F409D" w:rsidRDefault="00FB1154" w:rsidP="00FB1154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64F7FBA6" w14:textId="77777777" w:rsidR="00FB1154" w:rsidRPr="004F409D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87E06AB" w14:textId="1E2E4421" w:rsidR="00FB1154" w:rsidRPr="004F409D" w:rsidRDefault="00EB0862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5D28F29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9CAE4D8" w14:textId="12BDAA6C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258,750</w:t>
            </w:r>
          </w:p>
        </w:tc>
        <w:tc>
          <w:tcPr>
            <w:tcW w:w="270" w:type="dxa"/>
          </w:tcPr>
          <w:p w14:paraId="27BA2137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A99004A" w14:textId="325634CE" w:rsidR="00FB1154" w:rsidRPr="004F409D" w:rsidRDefault="00EB0862" w:rsidP="00FB1154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ACF165" w14:textId="77777777" w:rsidR="00FB1154" w:rsidRPr="004F409D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7B599B6" w14:textId="5745B4EF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258,750</w:t>
            </w:r>
          </w:p>
        </w:tc>
        <w:tc>
          <w:tcPr>
            <w:tcW w:w="270" w:type="dxa"/>
          </w:tcPr>
          <w:p w14:paraId="3CD6DC25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9C8490A" w14:textId="7B5391C6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258,750</w:t>
            </w:r>
          </w:p>
        </w:tc>
        <w:tc>
          <w:tcPr>
            <w:tcW w:w="270" w:type="dxa"/>
          </w:tcPr>
          <w:p w14:paraId="33A6D70E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295066F" w14:textId="500C4B45" w:rsidR="00FB1154" w:rsidRPr="004F409D" w:rsidRDefault="00EB0862" w:rsidP="00FC3859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4A249BB4" w14:textId="77777777" w:rsidR="00FB1154" w:rsidRPr="004F409D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97617E3" w14:textId="02B0771A" w:rsidR="00FB1154" w:rsidRPr="004F409D" w:rsidRDefault="00EB0862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27F54F4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9EAE74A" w14:textId="006F716C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258,750</w:t>
            </w:r>
          </w:p>
        </w:tc>
      </w:tr>
      <w:tr w:rsidR="00FB1154" w:rsidRPr="004F409D" w14:paraId="53AEA212" w14:textId="77777777" w:rsidTr="00B0457B">
        <w:trPr>
          <w:trHeight w:val="261"/>
        </w:trPr>
        <w:tc>
          <w:tcPr>
            <w:tcW w:w="3240" w:type="dxa"/>
            <w:hideMark/>
          </w:tcPr>
          <w:p w14:paraId="2BB7E4F2" w14:textId="01C42EC7" w:rsidR="00FB1154" w:rsidRPr="004F409D" w:rsidRDefault="00FB1154" w:rsidP="00FB1154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48D6E889" w14:textId="77777777" w:rsidR="00FB1154" w:rsidRPr="004F409D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7A3BAB0" w14:textId="6FF87722" w:rsidR="00FB1154" w:rsidRPr="004F409D" w:rsidRDefault="00EB0862" w:rsidP="00FB1154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3DF9DB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A73394" w14:textId="0A106743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258,750</w:t>
            </w:r>
          </w:p>
        </w:tc>
        <w:tc>
          <w:tcPr>
            <w:tcW w:w="270" w:type="dxa"/>
          </w:tcPr>
          <w:p w14:paraId="1472999F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B7C2EF9" w14:textId="3A8726CB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3,252,223</w:t>
            </w:r>
          </w:p>
        </w:tc>
        <w:tc>
          <w:tcPr>
            <w:tcW w:w="270" w:type="dxa"/>
          </w:tcPr>
          <w:p w14:paraId="3622C180" w14:textId="77777777" w:rsidR="00FB1154" w:rsidRPr="004F409D" w:rsidRDefault="00FB1154" w:rsidP="00FB1154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662A6E" w14:textId="50251F4F" w:rsidR="00FB1154" w:rsidRPr="004F409D" w:rsidRDefault="00EB0862" w:rsidP="00FB115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3,510,973</w:t>
            </w:r>
          </w:p>
        </w:tc>
        <w:tc>
          <w:tcPr>
            <w:tcW w:w="270" w:type="dxa"/>
          </w:tcPr>
          <w:p w14:paraId="6076C37B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473639E6" w14:textId="2FF6A616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57FBD5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7864D498" w14:textId="1405721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4F3CD097" w14:textId="77777777" w:rsidR="00FB1154" w:rsidRPr="004F409D" w:rsidRDefault="00FB1154" w:rsidP="00FB1154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1B16FB" w14:textId="623B324C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94D8B21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EDF32D9" w14:textId="49ABE349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4F409D" w14:paraId="1D827CCD" w14:textId="77777777" w:rsidTr="00B0457B">
        <w:trPr>
          <w:trHeight w:val="261"/>
        </w:trPr>
        <w:tc>
          <w:tcPr>
            <w:tcW w:w="3240" w:type="dxa"/>
          </w:tcPr>
          <w:p w14:paraId="6D8C7476" w14:textId="77777777" w:rsidR="00FB1154" w:rsidRPr="004F409D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405CD099" w14:textId="77777777" w:rsidR="00FB1154" w:rsidRPr="004F409D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3BB4FA1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3EAA95C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C6FE80A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25BB9F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E9BA37E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DC05B9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AD441BA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BEA6D43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B6E8460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9D912F8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7B9817F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12A9B0F8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2F6C6AE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030B79C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800B092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4F409D" w14:paraId="18A35043" w14:textId="77777777" w:rsidTr="00FC570D">
        <w:trPr>
          <w:trHeight w:val="261"/>
        </w:trPr>
        <w:tc>
          <w:tcPr>
            <w:tcW w:w="3240" w:type="dxa"/>
          </w:tcPr>
          <w:p w14:paraId="31FA7AF2" w14:textId="77777777" w:rsidR="00FB1154" w:rsidRPr="004F409D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714B71C6" w14:textId="77777777" w:rsidR="00FB1154" w:rsidRPr="004F409D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658AD4A" w14:textId="0A8D7DDE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2FCF388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D1787C9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AC132FE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CDEF40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7602DD5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FCB3E6F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3272467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FAC7BD3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71749E2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37A433C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6472305B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BB611EA" w14:textId="77777777" w:rsidR="00FB1154" w:rsidRPr="004F409D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62DA0556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10BB172" w14:textId="77777777" w:rsidR="00FB1154" w:rsidRPr="004F409D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D04E40" w:rsidRPr="004F409D" w14:paraId="22682B0A" w14:textId="77777777" w:rsidTr="00D65E0D">
        <w:trPr>
          <w:trHeight w:val="261"/>
        </w:trPr>
        <w:tc>
          <w:tcPr>
            <w:tcW w:w="3240" w:type="dxa"/>
          </w:tcPr>
          <w:p w14:paraId="2A3A6CF9" w14:textId="3CD8B5F7" w:rsidR="00D04E40" w:rsidRPr="004F409D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สถาบันการเงิน</w:t>
            </w:r>
          </w:p>
        </w:tc>
        <w:tc>
          <w:tcPr>
            <w:tcW w:w="720" w:type="dxa"/>
          </w:tcPr>
          <w:p w14:paraId="1E735883" w14:textId="77777777" w:rsidR="00D04E40" w:rsidRPr="004F409D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A175B14" w14:textId="2E2E7A50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D0DDEA9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823F5C7" w14:textId="46E94293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989ADA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7796295" w14:textId="4384F60A" w:rsidR="00D04E40" w:rsidRPr="004F409D" w:rsidRDefault="00607D0D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(1,470,000)</w:t>
            </w:r>
          </w:p>
        </w:tc>
        <w:tc>
          <w:tcPr>
            <w:tcW w:w="270" w:type="dxa"/>
          </w:tcPr>
          <w:p w14:paraId="26C7A940" w14:textId="77777777" w:rsidR="00D04E40" w:rsidRPr="004F409D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4B4BBCA" w14:textId="08B2EA0A" w:rsidR="00D04E40" w:rsidRPr="004F409D" w:rsidRDefault="00607D0D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(1,470,000)</w:t>
            </w:r>
          </w:p>
        </w:tc>
        <w:tc>
          <w:tcPr>
            <w:tcW w:w="270" w:type="dxa"/>
          </w:tcPr>
          <w:p w14:paraId="34950F6C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57D704F" w14:textId="57927101" w:rsidR="00D04E40" w:rsidRPr="004F409D" w:rsidRDefault="00607D0D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84A6AE1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9F30DF5" w14:textId="2C66339B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2C6B5023" w14:textId="77777777" w:rsidR="00D04E40" w:rsidRPr="004F409D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BEE2A47" w14:textId="5B0606D9" w:rsidR="00D04E40" w:rsidRPr="004F409D" w:rsidRDefault="00607D0D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(1,465,938)</w:t>
            </w:r>
          </w:p>
        </w:tc>
        <w:tc>
          <w:tcPr>
            <w:tcW w:w="270" w:type="dxa"/>
          </w:tcPr>
          <w:p w14:paraId="6AD8BE48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808BDDB" w14:textId="42B528CC" w:rsidR="00D04E40" w:rsidRPr="004F409D" w:rsidRDefault="00607D0D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(1,465,938)</w:t>
            </w:r>
          </w:p>
        </w:tc>
      </w:tr>
      <w:tr w:rsidR="00D04E40" w:rsidRPr="004F409D" w14:paraId="038D08BC" w14:textId="77777777" w:rsidTr="00E06A07">
        <w:trPr>
          <w:trHeight w:val="261"/>
        </w:trPr>
        <w:tc>
          <w:tcPr>
            <w:tcW w:w="3240" w:type="dxa"/>
          </w:tcPr>
          <w:p w14:paraId="7A58951B" w14:textId="10C89D94" w:rsidR="00D04E40" w:rsidRPr="004F409D" w:rsidRDefault="00D04E40" w:rsidP="00D04E40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</w:t>
            </w:r>
            <w:r w:rsidR="00684D44"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ยาวจากสถาบันการเงิน</w:t>
            </w:r>
          </w:p>
        </w:tc>
        <w:tc>
          <w:tcPr>
            <w:tcW w:w="720" w:type="dxa"/>
          </w:tcPr>
          <w:p w14:paraId="335D1782" w14:textId="77777777" w:rsidR="00D04E40" w:rsidRPr="004F409D" w:rsidRDefault="00D04E40" w:rsidP="00D04E4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5BA2E2" w14:textId="4817254E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784649B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148A77" w14:textId="7DABEB59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10D053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814B282" w14:textId="4640FDA1" w:rsidR="00D04E40" w:rsidRPr="004F409D" w:rsidRDefault="00607D0D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(960,818)</w:t>
            </w:r>
          </w:p>
        </w:tc>
        <w:tc>
          <w:tcPr>
            <w:tcW w:w="270" w:type="dxa"/>
          </w:tcPr>
          <w:p w14:paraId="1D10DB1A" w14:textId="77777777" w:rsidR="00D04E40" w:rsidRPr="004F409D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AB23EED" w14:textId="0D043977" w:rsidR="00D04E40" w:rsidRPr="004F409D" w:rsidRDefault="00607D0D" w:rsidP="00D04E4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(960,818)</w:t>
            </w:r>
          </w:p>
        </w:tc>
        <w:tc>
          <w:tcPr>
            <w:tcW w:w="270" w:type="dxa"/>
          </w:tcPr>
          <w:p w14:paraId="1324D2B5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6B41D9C" w14:textId="280611A0" w:rsidR="00D04E40" w:rsidRPr="004F409D" w:rsidRDefault="00607D0D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6E09175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303920A7" w14:textId="1A50E4C5" w:rsidR="00D04E40" w:rsidRPr="004F409D" w:rsidRDefault="00607D0D" w:rsidP="00D04E40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1AA676C5" w14:textId="77777777" w:rsidR="00D04E40" w:rsidRPr="004F409D" w:rsidRDefault="00D04E40" w:rsidP="00D04E40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F271DB5" w14:textId="1B1A7005" w:rsidR="00D04E40" w:rsidRPr="004F409D" w:rsidRDefault="00607D0D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(934,211)</w:t>
            </w:r>
          </w:p>
        </w:tc>
        <w:tc>
          <w:tcPr>
            <w:tcW w:w="270" w:type="dxa"/>
          </w:tcPr>
          <w:p w14:paraId="1AABA729" w14:textId="77777777" w:rsidR="00D04E40" w:rsidRPr="004F409D" w:rsidRDefault="00D04E40" w:rsidP="00D04E4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63893DB" w14:textId="611C5447" w:rsidR="00D04E40" w:rsidRPr="004F409D" w:rsidRDefault="00607D0D" w:rsidP="00D04E40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(934,211)</w:t>
            </w:r>
          </w:p>
        </w:tc>
      </w:tr>
      <w:tr w:rsidR="00607D0D" w:rsidRPr="004F409D" w14:paraId="74E1B274" w14:textId="77777777" w:rsidTr="00E06A07">
        <w:trPr>
          <w:trHeight w:val="261"/>
        </w:trPr>
        <w:tc>
          <w:tcPr>
            <w:tcW w:w="3240" w:type="dxa"/>
          </w:tcPr>
          <w:p w14:paraId="44B00118" w14:textId="3465DE84" w:rsidR="00607D0D" w:rsidRPr="004F409D" w:rsidRDefault="00607D0D" w:rsidP="00607D0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สั้น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จากกิจการ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2F26D375" w14:textId="43164877" w:rsidR="00607D0D" w:rsidRPr="004F409D" w:rsidRDefault="00607D0D" w:rsidP="00607D0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7F8AEBE4" w14:textId="5D428346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F889978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6744C04" w14:textId="5BB30C63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94EA81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9F5216C" w14:textId="5E090171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(118,074)</w:t>
            </w:r>
          </w:p>
        </w:tc>
        <w:tc>
          <w:tcPr>
            <w:tcW w:w="270" w:type="dxa"/>
          </w:tcPr>
          <w:p w14:paraId="1C0FD573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67C4C82" w14:textId="5DE8B6FD" w:rsidR="00607D0D" w:rsidRPr="004F409D" w:rsidRDefault="00607D0D" w:rsidP="00607D0D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(118,074)</w:t>
            </w:r>
          </w:p>
        </w:tc>
        <w:tc>
          <w:tcPr>
            <w:tcW w:w="270" w:type="dxa"/>
          </w:tcPr>
          <w:p w14:paraId="098FE5C1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706DDE60" w14:textId="0BDEEDF0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1F8EABB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0551EA78" w14:textId="2C6513B6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329CAB9A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6FFAA7" w14:textId="4DA96173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(117,916)</w:t>
            </w:r>
          </w:p>
        </w:tc>
        <w:tc>
          <w:tcPr>
            <w:tcW w:w="270" w:type="dxa"/>
          </w:tcPr>
          <w:p w14:paraId="45EFABFD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6A5E227" w14:textId="46B0DC2D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(117,916)</w:t>
            </w:r>
          </w:p>
        </w:tc>
      </w:tr>
      <w:tr w:rsidR="00607D0D" w:rsidRPr="004F409D" w14:paraId="757B4482" w14:textId="77777777" w:rsidTr="00FC570D">
        <w:trPr>
          <w:trHeight w:val="261"/>
        </w:trPr>
        <w:tc>
          <w:tcPr>
            <w:tcW w:w="3240" w:type="dxa"/>
          </w:tcPr>
          <w:p w14:paraId="0A631223" w14:textId="108DA371" w:rsidR="00607D0D" w:rsidRPr="004F409D" w:rsidRDefault="00607D0D" w:rsidP="00607D0D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15BB8470" w14:textId="48E6E741" w:rsidR="00607D0D" w:rsidRPr="004F409D" w:rsidRDefault="00607D0D" w:rsidP="00607D0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55D4673F" w14:textId="3AFEFDCC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089BC52" w14:textId="77777777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F0A66DC" w14:textId="4770AF64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D18F44A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160AA14" w14:textId="1C1D5AE1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(150,000)</w:t>
            </w:r>
          </w:p>
        </w:tc>
        <w:tc>
          <w:tcPr>
            <w:tcW w:w="270" w:type="dxa"/>
          </w:tcPr>
          <w:p w14:paraId="14698A06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FE0C9F8" w14:textId="5CD1AFB1" w:rsidR="00607D0D" w:rsidRPr="004F409D" w:rsidRDefault="00607D0D" w:rsidP="00607D0D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(150,000)</w:t>
            </w:r>
          </w:p>
        </w:tc>
        <w:tc>
          <w:tcPr>
            <w:tcW w:w="270" w:type="dxa"/>
          </w:tcPr>
          <w:p w14:paraId="5DB0F500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8B3ECE5" w14:textId="025AB641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93FC9C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D4ECA56" w14:textId="3CB20529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72B4FAAA" w14:textId="77777777" w:rsidR="00607D0D" w:rsidRPr="004F409D" w:rsidRDefault="00607D0D" w:rsidP="00607D0D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4013928" w14:textId="5009DD3F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(145,704)</w:t>
            </w:r>
          </w:p>
        </w:tc>
        <w:tc>
          <w:tcPr>
            <w:tcW w:w="270" w:type="dxa"/>
          </w:tcPr>
          <w:p w14:paraId="5DFA6E80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6DFC77" w14:textId="10A93B82" w:rsidR="00607D0D" w:rsidRPr="004F409D" w:rsidRDefault="00607D0D" w:rsidP="00607D0D">
            <w:pPr>
              <w:pStyle w:val="acctfourfigures"/>
              <w:tabs>
                <w:tab w:val="clear" w:pos="765"/>
                <w:tab w:val="decimal" w:pos="53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(145,704)</w:t>
            </w:r>
          </w:p>
        </w:tc>
      </w:tr>
      <w:tr w:rsidR="00607D0D" w:rsidRPr="004F409D" w14:paraId="17EF1E58" w14:textId="77777777" w:rsidTr="00FE0FC7">
        <w:trPr>
          <w:trHeight w:val="261"/>
        </w:trPr>
        <w:tc>
          <w:tcPr>
            <w:tcW w:w="3240" w:type="dxa"/>
            <w:hideMark/>
          </w:tcPr>
          <w:p w14:paraId="7576EDFA" w14:textId="77777777" w:rsidR="00607D0D" w:rsidRPr="004F409D" w:rsidRDefault="00607D0D" w:rsidP="00607D0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9486A7" w14:textId="2652F691" w:rsidR="00607D0D" w:rsidRPr="004F409D" w:rsidRDefault="00607D0D" w:rsidP="00607D0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2FEB82B" w14:textId="635B5A7E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EC1B12" w14:textId="77777777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D74606" w14:textId="4905651F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A62EC4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75D0631" w14:textId="362F827A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</w:t>
            </w:r>
            <w:r w:rsidR="008C4A0A"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362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,035)</w:t>
            </w:r>
          </w:p>
        </w:tc>
        <w:tc>
          <w:tcPr>
            <w:tcW w:w="270" w:type="dxa"/>
          </w:tcPr>
          <w:p w14:paraId="46C382B5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57A2BCD" w14:textId="260C8BF8" w:rsidR="00607D0D" w:rsidRPr="004F409D" w:rsidRDefault="00607D0D" w:rsidP="00607D0D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(8,</w:t>
            </w:r>
            <w:r w:rsidR="008C4A0A"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36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2,035)</w:t>
            </w:r>
          </w:p>
        </w:tc>
        <w:tc>
          <w:tcPr>
            <w:tcW w:w="270" w:type="dxa"/>
          </w:tcPr>
          <w:p w14:paraId="4AEF2D57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4AB4296" w14:textId="6D0E9994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26687B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183176A" w14:textId="53D6880F" w:rsidR="00607D0D" w:rsidRPr="004F409D" w:rsidRDefault="00607D0D" w:rsidP="00425928">
            <w:pPr>
              <w:pStyle w:val="acctfourfigures"/>
              <w:tabs>
                <w:tab w:val="clear" w:pos="765"/>
                <w:tab w:val="decimal" w:pos="521"/>
                <w:tab w:val="decimal" w:pos="882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449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257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44" w:type="dxa"/>
            <w:vAlign w:val="bottom"/>
          </w:tcPr>
          <w:p w14:paraId="7D262A73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C378207" w14:textId="194AF3E3" w:rsidR="00607D0D" w:rsidRPr="004F409D" w:rsidRDefault="00607D0D" w:rsidP="00607D0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88410F3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3D8AFBEA" w14:textId="4AC9A9A5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(8,449,257)</w:t>
            </w:r>
          </w:p>
        </w:tc>
      </w:tr>
      <w:tr w:rsidR="00607D0D" w:rsidRPr="004F409D" w14:paraId="084F9EA3" w14:textId="77777777" w:rsidTr="00FE0FC7">
        <w:trPr>
          <w:trHeight w:val="261"/>
        </w:trPr>
        <w:tc>
          <w:tcPr>
            <w:tcW w:w="3240" w:type="dxa"/>
            <w:hideMark/>
          </w:tcPr>
          <w:p w14:paraId="4B6BE3BE" w14:textId="636E2FC8" w:rsidR="00607D0D" w:rsidRPr="004F409D" w:rsidRDefault="00607D0D" w:rsidP="00607D0D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050CDEB2" w14:textId="77777777" w:rsidR="00607D0D" w:rsidRPr="004F409D" w:rsidRDefault="00607D0D" w:rsidP="00607D0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C81101" w14:textId="42AB7661" w:rsidR="00607D0D" w:rsidRPr="004F409D" w:rsidRDefault="00607D0D" w:rsidP="00607D0D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B4131FF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F27ED49" w14:textId="6F052F46" w:rsidR="00607D0D" w:rsidRPr="004F409D" w:rsidRDefault="00607D0D" w:rsidP="00607D0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C6E7DA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EB98A55" w14:textId="04A51B9D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(11,060,927)</w:t>
            </w:r>
          </w:p>
        </w:tc>
        <w:tc>
          <w:tcPr>
            <w:tcW w:w="270" w:type="dxa"/>
          </w:tcPr>
          <w:p w14:paraId="0EFCCDB3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36C184F" w14:textId="3EA82D2F" w:rsidR="00607D0D" w:rsidRPr="004F409D" w:rsidRDefault="00607D0D" w:rsidP="00607D0D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(11,060,927)</w:t>
            </w:r>
          </w:p>
        </w:tc>
        <w:tc>
          <w:tcPr>
            <w:tcW w:w="270" w:type="dxa"/>
          </w:tcPr>
          <w:p w14:paraId="34ED3EBB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C8C4FF9" w14:textId="4AF30273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E4B43B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49E34527" w14:textId="60F5A620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2EE0BD9D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ED6FEB5" w14:textId="77777777" w:rsidR="00607D0D" w:rsidRPr="004F409D" w:rsidRDefault="00607D0D" w:rsidP="00607D0D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18F65B52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E1A0C1E" w14:textId="77777777" w:rsidR="00607D0D" w:rsidRPr="004F409D" w:rsidRDefault="00607D0D" w:rsidP="00607D0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CA15146" w14:textId="0667B327" w:rsidR="00703CBE" w:rsidRPr="004F409D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5A19294E" w14:textId="12527BFE" w:rsidR="001F38BE" w:rsidRPr="004F409D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4F409D" w14:paraId="7EAF825B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6B0D053D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D8EF7D5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0C69E31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ED00C6" w:rsidRPr="004F409D" w14:paraId="0D2B7962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2E28E4FB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1E537D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19C17F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4FFEB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3EBEE8E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4F409D" w14:paraId="5B5E9A86" w14:textId="77777777" w:rsidTr="00000934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7DC5621" w14:textId="77777777" w:rsidR="00ED00C6" w:rsidRPr="004F409D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AE10C4D" w14:textId="784DEF31" w:rsidR="00ED00C6" w:rsidRPr="004F409D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66A1B76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5066EB8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2D2636F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C3D63F5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A305E2E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C9A030C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B73B26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09031D3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6D430AA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155BA867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8582532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897EEB1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7ACDC23" w14:textId="77777777" w:rsidR="00ED00C6" w:rsidRPr="004F409D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D85EA68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57E5A65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4F409D" w14:paraId="3C18E435" w14:textId="77777777" w:rsidTr="00000934">
        <w:trPr>
          <w:trHeight w:val="261"/>
        </w:trPr>
        <w:tc>
          <w:tcPr>
            <w:tcW w:w="3240" w:type="dxa"/>
          </w:tcPr>
          <w:p w14:paraId="575AEB9B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560D8CD9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0E13E1E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4F409D" w14:paraId="043D9BF0" w14:textId="77777777" w:rsidTr="00000934">
        <w:trPr>
          <w:trHeight w:val="261"/>
        </w:trPr>
        <w:tc>
          <w:tcPr>
            <w:tcW w:w="3240" w:type="dxa"/>
          </w:tcPr>
          <w:p w14:paraId="21F7A0E5" w14:textId="58FD897B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260903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33E42A4A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3371C18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4F409D" w14:paraId="04596032" w14:textId="77777777" w:rsidTr="00000934">
        <w:trPr>
          <w:trHeight w:val="261"/>
        </w:trPr>
        <w:tc>
          <w:tcPr>
            <w:tcW w:w="3240" w:type="dxa"/>
            <w:hideMark/>
          </w:tcPr>
          <w:p w14:paraId="4A940A26" w14:textId="77777777" w:rsidR="00ED00C6" w:rsidRPr="004F409D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C5623FB" w14:textId="77777777" w:rsidR="00ED00C6" w:rsidRPr="004F409D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FAF154B" w14:textId="77777777" w:rsidR="00ED00C6" w:rsidRPr="004F409D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D0D887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0F9DAB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206EE2" w14:textId="77777777" w:rsidR="00ED00C6" w:rsidRPr="004F409D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4A8BB3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E2354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FE0411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EEBCA5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4C7CFD3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7C88E0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9BCE31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421F51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84762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7975617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CE81E0" w14:textId="77777777" w:rsidR="00ED00C6" w:rsidRPr="004F409D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4F409D" w14:paraId="0880C305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73CC0E44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4C3811" w14:textId="5A9D2643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  <w:vAlign w:val="bottom"/>
          </w:tcPr>
          <w:p w14:paraId="650FDDA2" w14:textId="3221ECFF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CB67AA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8B1FBE" w14:textId="5A8DCC53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4DB12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A9161F6" w14:textId="0CE47641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  <w:vAlign w:val="bottom"/>
          </w:tcPr>
          <w:p w14:paraId="0667D078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7B5449D" w14:textId="339956E2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</w:tcPr>
          <w:p w14:paraId="60161DA4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B7BF7EA" w14:textId="1CA6E994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DE2B5F4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6B4BB3" w14:textId="4A5BA59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 xml:space="preserve"> 2,338,023</w:t>
            </w:r>
          </w:p>
        </w:tc>
        <w:tc>
          <w:tcPr>
            <w:tcW w:w="270" w:type="dxa"/>
          </w:tcPr>
          <w:p w14:paraId="0843E7D3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213C4E" w14:textId="38EB5423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6134E16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A75BFD" w14:textId="37079FDA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2,338,023</w:t>
            </w:r>
          </w:p>
        </w:tc>
      </w:tr>
      <w:tr w:rsidR="009F3D15" w:rsidRPr="004F409D" w14:paraId="42314FB1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4EC63C94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60EE896" w14:textId="796CB65E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  <w:vAlign w:val="bottom"/>
          </w:tcPr>
          <w:p w14:paraId="24FD8EC5" w14:textId="3A8C3F91" w:rsidR="009F3D15" w:rsidRPr="004F409D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E5AF1F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012E66" w14:textId="316F818E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5DFC9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AEDD61" w14:textId="1DCA034C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899,040</w:t>
            </w:r>
          </w:p>
        </w:tc>
        <w:tc>
          <w:tcPr>
            <w:tcW w:w="270" w:type="dxa"/>
            <w:vAlign w:val="bottom"/>
          </w:tcPr>
          <w:p w14:paraId="016FAD8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5FEA7B" w14:textId="69ED44DC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899,</w:t>
            </w: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040</w:t>
            </w:r>
          </w:p>
        </w:tc>
        <w:tc>
          <w:tcPr>
            <w:tcW w:w="270" w:type="dxa"/>
          </w:tcPr>
          <w:p w14:paraId="5EB34880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F13759" w14:textId="4E77AC59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E50F3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85D8E5" w14:textId="601BB8E8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806,688</w:t>
            </w:r>
          </w:p>
        </w:tc>
        <w:tc>
          <w:tcPr>
            <w:tcW w:w="270" w:type="dxa"/>
          </w:tcPr>
          <w:p w14:paraId="75DEA533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7497D3" w14:textId="22918FAC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F17510" w14:textId="77777777" w:rsidR="009F3D15" w:rsidRPr="004F409D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24A095" w14:textId="454188D5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806,688</w:t>
            </w:r>
          </w:p>
        </w:tc>
      </w:tr>
      <w:tr w:rsidR="009F3D15" w:rsidRPr="004F409D" w14:paraId="7D3AA34D" w14:textId="77777777" w:rsidTr="00000934">
        <w:trPr>
          <w:trHeight w:val="261"/>
        </w:trPr>
        <w:tc>
          <w:tcPr>
            <w:tcW w:w="3240" w:type="dxa"/>
            <w:hideMark/>
          </w:tcPr>
          <w:p w14:paraId="78CB11CA" w14:textId="77777777" w:rsidR="009F3D15" w:rsidRPr="004F409D" w:rsidRDefault="009F3D15" w:rsidP="009F3D15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21766014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550B61B" w14:textId="7777777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6717A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034672" w14:textId="7777777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2B2690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173A3F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C66B2BD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AE405D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C16C8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6CC22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A60D62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003EE9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1E58DBE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E7B9F44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99ED7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37A82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4F409D" w14:paraId="265C4D92" w14:textId="77777777" w:rsidTr="00000934">
        <w:trPr>
          <w:trHeight w:val="261"/>
        </w:trPr>
        <w:tc>
          <w:tcPr>
            <w:tcW w:w="3240" w:type="dxa"/>
            <w:hideMark/>
          </w:tcPr>
          <w:p w14:paraId="4D97B795" w14:textId="77777777" w:rsidR="009F3D15" w:rsidRPr="004F409D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4F409D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506ABDA6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9FA6013" w14:textId="7E2B3AED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544796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F2C069" w14:textId="5B809759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31CC3B0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300A4C8" w14:textId="6F3B17E8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BE3318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DBB0086" w14:textId="491112AC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</w:t>
            </w:r>
            <w:r w:rsidRPr="004F409D">
              <w:rPr>
                <w:rFonts w:asciiTheme="majorBidi" w:hAnsiTheme="majorBidi" w:cstheme="majorBidi"/>
                <w:sz w:val="24"/>
                <w:szCs w:val="24"/>
              </w:rPr>
              <w:t>620</w:t>
            </w:r>
          </w:p>
        </w:tc>
        <w:tc>
          <w:tcPr>
            <w:tcW w:w="270" w:type="dxa"/>
          </w:tcPr>
          <w:p w14:paraId="0A101F9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799016E" w14:textId="2F061FD6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33D8B26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41D4CB" w14:textId="190015EF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8D3761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925098" w14:textId="3356265A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2A8E3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9EBA42" w14:textId="0B0A0AD6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</w:tr>
      <w:tr w:rsidR="009F3D15" w:rsidRPr="004F409D" w14:paraId="69EA0537" w14:textId="77777777" w:rsidTr="00000934">
        <w:trPr>
          <w:trHeight w:val="261"/>
        </w:trPr>
        <w:tc>
          <w:tcPr>
            <w:tcW w:w="3240" w:type="dxa"/>
            <w:hideMark/>
          </w:tcPr>
          <w:p w14:paraId="3E189A7A" w14:textId="7B2A3335" w:rsidR="009F3D15" w:rsidRPr="004F409D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50EB1C40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A7AC99" w14:textId="1B4E79CD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95524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0817E4E" w14:textId="2CA380F2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02D71F0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1CDF4DD" w14:textId="179684BB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</w:t>
            </w: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274</w:t>
            </w: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,723</w:t>
            </w:r>
          </w:p>
        </w:tc>
        <w:tc>
          <w:tcPr>
            <w:tcW w:w="270" w:type="dxa"/>
          </w:tcPr>
          <w:p w14:paraId="25376C6F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47949C" w14:textId="046EB1FC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3,540,</w:t>
            </w: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343</w:t>
            </w:r>
          </w:p>
        </w:tc>
        <w:tc>
          <w:tcPr>
            <w:tcW w:w="270" w:type="dxa"/>
          </w:tcPr>
          <w:p w14:paraId="071D024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EDE2B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71E8C4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9F8298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5E008E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147F944" w14:textId="77777777" w:rsidR="009F3D15" w:rsidRPr="004F409D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132699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6099D7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4F409D" w14:paraId="1B558784" w14:textId="77777777" w:rsidTr="00000934">
        <w:trPr>
          <w:trHeight w:val="261"/>
        </w:trPr>
        <w:tc>
          <w:tcPr>
            <w:tcW w:w="3240" w:type="dxa"/>
          </w:tcPr>
          <w:p w14:paraId="51D6F0E9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E503FF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5D70FF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8BAD9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78FBBF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2BF16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0D8554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4D7239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423A2D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2BD96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B40FCB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72BFBA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631E1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E858CE7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47B5721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ACA655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9E274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4F409D" w14:paraId="035CFD36" w14:textId="77777777" w:rsidTr="00000934">
        <w:trPr>
          <w:trHeight w:val="261"/>
        </w:trPr>
        <w:tc>
          <w:tcPr>
            <w:tcW w:w="3240" w:type="dxa"/>
          </w:tcPr>
          <w:p w14:paraId="3B3C99B0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EE0BA66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5B9D2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BA84FD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0C865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8A5BC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F070A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1FBFAB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08D1A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15F8E92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ED328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BB86DC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58A4D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B7B5E0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C92505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59E181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0E298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4F409D" w14:paraId="7B431662" w14:textId="77777777" w:rsidTr="00D34963">
        <w:trPr>
          <w:trHeight w:val="261"/>
        </w:trPr>
        <w:tc>
          <w:tcPr>
            <w:tcW w:w="3240" w:type="dxa"/>
          </w:tcPr>
          <w:p w14:paraId="68D1F4B9" w14:textId="20A2EB04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59A644FC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AB157FA" w14:textId="25AEBEEE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089094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434F0FD" w14:textId="3BDF74A5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E0DBC6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0009DFE" w14:textId="068AC306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62BA017F" w14:textId="77777777" w:rsidR="009F3D15" w:rsidRPr="004F409D" w:rsidRDefault="009F3D15" w:rsidP="009F3D15">
            <w:pPr>
              <w:tabs>
                <w:tab w:val="clear" w:pos="68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4D85874" w14:textId="146871EF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4AC6228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E2733FD" w14:textId="05E78C82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1024B6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40145842" w14:textId="1F0610EC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78AB6A3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4F8D832D" w14:textId="46C40254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(698,903)</w:t>
            </w:r>
          </w:p>
        </w:tc>
        <w:tc>
          <w:tcPr>
            <w:tcW w:w="270" w:type="dxa"/>
          </w:tcPr>
          <w:p w14:paraId="02EE27C6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057882EB" w14:textId="689A2D20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(698,903)</w:t>
            </w:r>
          </w:p>
        </w:tc>
      </w:tr>
      <w:tr w:rsidR="009F3D15" w:rsidRPr="004F409D" w14:paraId="1E4AAB44" w14:textId="77777777" w:rsidTr="00D34963">
        <w:trPr>
          <w:trHeight w:val="261"/>
        </w:trPr>
        <w:tc>
          <w:tcPr>
            <w:tcW w:w="3240" w:type="dxa"/>
          </w:tcPr>
          <w:p w14:paraId="24A79BBA" w14:textId="251EC183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4D0E04BD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2DD89C28" w14:textId="7DC211F1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EB67AC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6F513B8" w14:textId="19374B48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3023258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6520BCD" w14:textId="794FBF0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(1,001,501)</w:t>
            </w:r>
          </w:p>
        </w:tc>
        <w:tc>
          <w:tcPr>
            <w:tcW w:w="270" w:type="dxa"/>
          </w:tcPr>
          <w:p w14:paraId="149B62F0" w14:textId="77777777" w:rsidR="009F3D15" w:rsidRPr="004F409D" w:rsidRDefault="009F3D15" w:rsidP="009F3D15">
            <w:pPr>
              <w:tabs>
                <w:tab w:val="clear" w:pos="68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82F42C8" w14:textId="03606064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(1,001,501)</w:t>
            </w:r>
          </w:p>
        </w:tc>
        <w:tc>
          <w:tcPr>
            <w:tcW w:w="270" w:type="dxa"/>
          </w:tcPr>
          <w:p w14:paraId="3821C6B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02D02FD6" w14:textId="235E7EB9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7C7D11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17AD9A4F" w14:textId="7B3040FE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A057438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E488DC1" w14:textId="053A3C8C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(982,949)</w:t>
            </w:r>
          </w:p>
        </w:tc>
        <w:tc>
          <w:tcPr>
            <w:tcW w:w="270" w:type="dxa"/>
          </w:tcPr>
          <w:p w14:paraId="0072FBA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562D2E00" w14:textId="26318C78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(982,949)</w:t>
            </w:r>
          </w:p>
        </w:tc>
      </w:tr>
      <w:tr w:rsidR="009F3D15" w:rsidRPr="004F409D" w14:paraId="1796CFE2" w14:textId="77777777" w:rsidTr="00000934">
        <w:trPr>
          <w:trHeight w:val="261"/>
        </w:trPr>
        <w:tc>
          <w:tcPr>
            <w:tcW w:w="3240" w:type="dxa"/>
          </w:tcPr>
          <w:p w14:paraId="423BA03B" w14:textId="1BA16141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F409D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047EC237" w14:textId="59D1CAC1" w:rsidR="009F3D15" w:rsidRPr="004F409D" w:rsidRDefault="00394F5F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1260" w:type="dxa"/>
          </w:tcPr>
          <w:p w14:paraId="0DED7619" w14:textId="55E6A79E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D866CF" w14:textId="7777777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ED0936" w14:textId="0CB931F1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8739AD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BC929D" w14:textId="37BDA05A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0451791D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A00C7A" w14:textId="00BD6036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4B0B6DF9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86D881" w14:textId="7C209DFA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2C87A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75E0E9A" w14:textId="0A59800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631578" w14:textId="77777777" w:rsidR="009F3D15" w:rsidRPr="004F409D" w:rsidRDefault="009F3D15" w:rsidP="009F3D15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A3B692B" w14:textId="26914378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(171,311)</w:t>
            </w:r>
          </w:p>
        </w:tc>
        <w:tc>
          <w:tcPr>
            <w:tcW w:w="270" w:type="dxa"/>
          </w:tcPr>
          <w:p w14:paraId="343E88E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164661" w14:textId="2DD60B8A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(171,311)</w:t>
            </w:r>
          </w:p>
        </w:tc>
      </w:tr>
      <w:tr w:rsidR="009F3D15" w:rsidRPr="004F409D" w14:paraId="43CF24D7" w14:textId="77777777" w:rsidTr="00000934">
        <w:trPr>
          <w:trHeight w:val="261"/>
        </w:trPr>
        <w:tc>
          <w:tcPr>
            <w:tcW w:w="3240" w:type="dxa"/>
            <w:hideMark/>
          </w:tcPr>
          <w:p w14:paraId="0FB1C003" w14:textId="77777777" w:rsidR="009F3D15" w:rsidRPr="004F409D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11FDB54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2DEDBF" w14:textId="078588C6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3069620" w14:textId="7777777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EBA0605" w14:textId="28DCCD07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185B0B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0D9B146" w14:textId="39B248C1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1A72C53D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00583D6" w14:textId="079DEB55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2E9F77F1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C9322A" w14:textId="5059DFD7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965863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5C9B3B8" w14:textId="22ED0B48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(9,185,187)</w:t>
            </w:r>
          </w:p>
        </w:tc>
        <w:tc>
          <w:tcPr>
            <w:tcW w:w="270" w:type="dxa"/>
            <w:vAlign w:val="bottom"/>
          </w:tcPr>
          <w:p w14:paraId="460066F2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87A283C" w14:textId="7AD68A44" w:rsidR="009F3D15" w:rsidRPr="004F409D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16642D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1FF38C" w14:textId="13834CFD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(9,185,187)</w:t>
            </w:r>
          </w:p>
        </w:tc>
      </w:tr>
      <w:tr w:rsidR="009F3D15" w:rsidRPr="004F409D" w14:paraId="0F11C658" w14:textId="77777777" w:rsidTr="00000934">
        <w:trPr>
          <w:trHeight w:val="261"/>
        </w:trPr>
        <w:tc>
          <w:tcPr>
            <w:tcW w:w="3240" w:type="dxa"/>
            <w:hideMark/>
          </w:tcPr>
          <w:p w14:paraId="7CC523FE" w14:textId="29F98513" w:rsidR="009F3D15" w:rsidRPr="004F409D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</w:t>
            </w:r>
            <w:r w:rsidRPr="004F409D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น</w:t>
            </w:r>
          </w:p>
        </w:tc>
        <w:tc>
          <w:tcPr>
            <w:tcW w:w="720" w:type="dxa"/>
          </w:tcPr>
          <w:p w14:paraId="3202C9F3" w14:textId="77777777" w:rsidR="009F3D15" w:rsidRPr="004F409D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00A40BA" w14:textId="2F2D4A2C" w:rsidR="009F3D15" w:rsidRPr="004F409D" w:rsidRDefault="009F3D15" w:rsidP="009F3D1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61E40F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A76C7AE" w14:textId="77833FAA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7027B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886D8DD" w14:textId="012E5A1E" w:rsidR="009F3D15" w:rsidRPr="004F409D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(10,928,867)</w:t>
            </w:r>
          </w:p>
        </w:tc>
        <w:tc>
          <w:tcPr>
            <w:tcW w:w="270" w:type="dxa"/>
          </w:tcPr>
          <w:p w14:paraId="083A6843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BE7AE0" w14:textId="6A43E007" w:rsidR="009F3D15" w:rsidRPr="004F409D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(10,928,867)</w:t>
            </w:r>
          </w:p>
        </w:tc>
        <w:tc>
          <w:tcPr>
            <w:tcW w:w="270" w:type="dxa"/>
          </w:tcPr>
          <w:p w14:paraId="7D7CC77A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FD86F0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2E6327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99EB154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805950C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933A34E" w14:textId="77777777" w:rsidR="009F3D15" w:rsidRPr="004F409D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D0CDF25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1D9795E" w14:textId="77777777" w:rsidR="009F3D15" w:rsidRPr="004F409D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416C1922" w14:textId="77777777" w:rsidR="00ED00C6" w:rsidRPr="004F409D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16B6CE9" w14:textId="44E63F77" w:rsidR="001F38BE" w:rsidRPr="004F409D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31E6B4E" w14:textId="3CB965E4" w:rsidR="002E4D34" w:rsidRPr="004F409D" w:rsidRDefault="002E4D34" w:rsidP="009777AF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2E4D34" w:rsidRPr="004F409D" w:rsidSect="00EA2FBC">
          <w:headerReference w:type="default" r:id="rId28"/>
          <w:footerReference w:type="default" r:id="rId29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066CC3E" w14:textId="01841C75" w:rsidR="002E4D34" w:rsidRPr="004F409D" w:rsidRDefault="001314F3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  <w:r w:rsidRPr="004F409D">
        <w:rPr>
          <w:rFonts w:asciiTheme="majorBidi" w:hAnsiTheme="majorBidi" w:cstheme="majorBidi" w:hint="cs"/>
          <w:sz w:val="28"/>
          <w:szCs w:val="28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ฐานะการเงิน</w:t>
      </w:r>
    </w:p>
    <w:p w14:paraId="5D74BB0A" w14:textId="77777777" w:rsidR="005B63D6" w:rsidRPr="004F409D" w:rsidRDefault="005B63D6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</w:p>
    <w:p w14:paraId="5A1AE997" w14:textId="77777777" w:rsidR="00446BE4" w:rsidRPr="004F409D" w:rsidRDefault="00446BE4" w:rsidP="00446B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0"/>
        <w:gridCol w:w="270"/>
        <w:gridCol w:w="5130"/>
      </w:tblGrid>
      <w:tr w:rsidR="00446BE4" w:rsidRPr="004F409D" w14:paraId="5E771DFC" w14:textId="77777777" w:rsidTr="00FE3422">
        <w:trPr>
          <w:tblHeader/>
        </w:trPr>
        <w:tc>
          <w:tcPr>
            <w:tcW w:w="3690" w:type="dxa"/>
          </w:tcPr>
          <w:p w14:paraId="558032E0" w14:textId="77777777" w:rsidR="00446BE4" w:rsidRPr="004F409D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</w:tcPr>
          <w:p w14:paraId="322CA03B" w14:textId="77777777" w:rsidR="00446BE4" w:rsidRPr="004F409D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750BBDA3" w14:textId="77777777" w:rsidR="00446BE4" w:rsidRPr="004F409D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446BE4" w:rsidRPr="004F409D" w14:paraId="6D24CBBB" w14:textId="77777777" w:rsidTr="00FE3422">
        <w:tc>
          <w:tcPr>
            <w:tcW w:w="3690" w:type="dxa"/>
          </w:tcPr>
          <w:p w14:paraId="3E24AF9E" w14:textId="43469F4C" w:rsidR="00446BE4" w:rsidRPr="004F409D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270" w:type="dxa"/>
          </w:tcPr>
          <w:p w14:paraId="20720F4D" w14:textId="77777777" w:rsidR="00446BE4" w:rsidRPr="004F409D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52C1BAB6" w14:textId="3DDD20B0" w:rsidR="00446BE4" w:rsidRPr="004F409D" w:rsidRDefault="00FC3859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  <w:tr w:rsidR="00FC3859" w:rsidRPr="004F409D" w14:paraId="0F947819" w14:textId="77777777" w:rsidTr="00FE3422">
        <w:tc>
          <w:tcPr>
            <w:tcW w:w="3690" w:type="dxa"/>
          </w:tcPr>
          <w:p w14:paraId="1473E2AD" w14:textId="043253A3" w:rsidR="00FC3859" w:rsidRPr="004F409D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ตราสารทุน</w:t>
            </w:r>
            <w:r w:rsidR="00072A68" w:rsidRPr="004F409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อื่น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ที่วัดมูลค่ายุติธรรม</w:t>
            </w:r>
          </w:p>
          <w:p w14:paraId="403A2B10" w14:textId="11B9A07C" w:rsidR="00FC3859" w:rsidRPr="004F409D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 xml:space="preserve">   ผ่านกำไรหรือขาดทุน</w:t>
            </w:r>
          </w:p>
        </w:tc>
        <w:tc>
          <w:tcPr>
            <w:tcW w:w="270" w:type="dxa"/>
          </w:tcPr>
          <w:p w14:paraId="1292E77F" w14:textId="77777777" w:rsidR="00FC3859" w:rsidRPr="004F409D" w:rsidRDefault="00FC3859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28C7AF15" w14:textId="604AAE9D" w:rsidR="00FC3859" w:rsidRPr="004F409D" w:rsidRDefault="00644042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วิธีคิดลดกระแสเงินสดจากเงินปันผลในอนาคต</w:t>
            </w:r>
          </w:p>
        </w:tc>
      </w:tr>
    </w:tbl>
    <w:p w14:paraId="37A8A930" w14:textId="713B7C60" w:rsidR="007A41ED" w:rsidRPr="004F409D" w:rsidRDefault="007A41ED" w:rsidP="00446BE4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p w14:paraId="48866595" w14:textId="1B6866A5" w:rsidR="005E5183" w:rsidRPr="004F409D" w:rsidRDefault="005E5183" w:rsidP="005E5183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66F3DF57" w14:textId="77777777" w:rsidR="005E5183" w:rsidRPr="004F409D" w:rsidRDefault="005E5183" w:rsidP="005E5183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5E5183" w:rsidRPr="004F409D" w14:paraId="5607E775" w14:textId="77777777" w:rsidTr="00DE4158">
        <w:trPr>
          <w:trHeight w:val="425"/>
        </w:trPr>
        <w:tc>
          <w:tcPr>
            <w:tcW w:w="3979" w:type="dxa"/>
          </w:tcPr>
          <w:p w14:paraId="34CC011F" w14:textId="77777777" w:rsidR="005E5183" w:rsidRPr="004F409D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</w:tcPr>
          <w:p w14:paraId="1153C70D" w14:textId="77777777" w:rsidR="005E5183" w:rsidRPr="004F409D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5E5183" w:rsidRPr="004F409D" w14:paraId="3D0D0F3D" w14:textId="77777777" w:rsidTr="00DE4158">
        <w:trPr>
          <w:trHeight w:val="414"/>
        </w:trPr>
        <w:tc>
          <w:tcPr>
            <w:tcW w:w="3979" w:type="dxa"/>
          </w:tcPr>
          <w:p w14:paraId="08475404" w14:textId="77777777" w:rsidR="005E5183" w:rsidRPr="004F409D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</w:tcPr>
          <w:p w14:paraId="336ECF22" w14:textId="77777777" w:rsidR="005E5183" w:rsidRPr="004F409D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7A0ED3C1" w14:textId="17D672C7" w:rsidR="00A70949" w:rsidRPr="004F409D" w:rsidRDefault="00A7094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FC3859" w:rsidRPr="004F409D" w14:paraId="3C5126BF" w14:textId="77777777" w:rsidTr="00EA4329">
        <w:trPr>
          <w:tblHeader/>
        </w:trPr>
        <w:tc>
          <w:tcPr>
            <w:tcW w:w="1890" w:type="dxa"/>
            <w:vAlign w:val="bottom"/>
          </w:tcPr>
          <w:p w14:paraId="686A3850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4DFF4B60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55FB7472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2AAF19B3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1A79AB2A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48A83A81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78D9554E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44AA877F" w14:textId="77777777" w:rsidR="00FC3859" w:rsidRPr="004F409D" w:rsidRDefault="00FC3859" w:rsidP="00EA4329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5D1CFE35" w14:textId="77777777" w:rsidR="00FC3859" w:rsidRPr="004F409D" w:rsidRDefault="00FC3859" w:rsidP="00EA4329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FC3859" w:rsidRPr="004F409D" w14:paraId="1DAA3018" w14:textId="77777777" w:rsidTr="00EA4329">
        <w:trPr>
          <w:trHeight w:val="1019"/>
        </w:trPr>
        <w:tc>
          <w:tcPr>
            <w:tcW w:w="1890" w:type="dxa"/>
          </w:tcPr>
          <w:p w14:paraId="10485205" w14:textId="77777777" w:rsidR="00FC3859" w:rsidRPr="004F409D" w:rsidRDefault="00FC3859" w:rsidP="00EA432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เงินให้กู้ยืม และเงินกู้ยืม</w:t>
            </w:r>
          </w:p>
        </w:tc>
        <w:tc>
          <w:tcPr>
            <w:tcW w:w="236" w:type="dxa"/>
          </w:tcPr>
          <w:p w14:paraId="417F3B1F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490BDBAB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วิธีคิดลดกระแสเงินสด </w:t>
            </w:r>
          </w:p>
        </w:tc>
        <w:tc>
          <w:tcPr>
            <w:tcW w:w="236" w:type="dxa"/>
          </w:tcPr>
          <w:p w14:paraId="66F70CEE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2EB7F030" w14:textId="77777777" w:rsidR="00FC3859" w:rsidRPr="004F409D" w:rsidRDefault="00FC3859" w:rsidP="00EA4329">
            <w:pPr>
              <w:pStyle w:val="block"/>
              <w:tabs>
                <w:tab w:val="left" w:pos="915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6186203A" w14:textId="77777777" w:rsidR="00FC3859" w:rsidRPr="004F409D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</w:tcPr>
          <w:p w14:paraId="718F3326" w14:textId="77777777" w:rsidR="00FC3859" w:rsidRPr="004F409D" w:rsidRDefault="00FC3859" w:rsidP="00EA4329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7036265A" w14:textId="77777777" w:rsidR="00FC3859" w:rsidRPr="004F409D" w:rsidRDefault="00FC385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D499CB2" w14:textId="56D665DE" w:rsidR="00006D55" w:rsidRPr="004F409D" w:rsidRDefault="00006D55" w:rsidP="00A7094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0EA2517D" w14:textId="425CB4E1" w:rsidR="002B1EC1" w:rsidRPr="004F409D" w:rsidRDefault="002B1EC1" w:rsidP="005E5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990"/>
        <w:gridCol w:w="180"/>
        <w:gridCol w:w="1260"/>
        <w:gridCol w:w="180"/>
        <w:gridCol w:w="900"/>
        <w:gridCol w:w="180"/>
        <w:gridCol w:w="990"/>
      </w:tblGrid>
      <w:tr w:rsidR="008A7C73" w:rsidRPr="004F409D" w14:paraId="2FC4E8E2" w14:textId="77777777">
        <w:trPr>
          <w:cantSplit/>
          <w:trHeight w:val="354"/>
          <w:tblHeader/>
        </w:trPr>
        <w:tc>
          <w:tcPr>
            <w:tcW w:w="3330" w:type="dxa"/>
            <w:vAlign w:val="bottom"/>
            <w:hideMark/>
          </w:tcPr>
          <w:p w14:paraId="1908A4C1" w14:textId="77777777" w:rsidR="008A7C73" w:rsidRPr="004F409D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ผลขาดทุนด้านเครดิตที่คาดว่าจะเกิดขึ้น </w:t>
            </w:r>
          </w:p>
        </w:tc>
        <w:tc>
          <w:tcPr>
            <w:tcW w:w="3510" w:type="dxa"/>
            <w:gridSpan w:val="5"/>
          </w:tcPr>
          <w:p w14:paraId="0AFE21F0" w14:textId="77777777" w:rsidR="008A7C73" w:rsidRPr="004F409D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268A69D" w14:textId="77777777" w:rsidR="008A7C73" w:rsidRPr="004F409D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13CCB83E" w14:textId="77777777" w:rsidR="008A7C73" w:rsidRPr="004F409D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A7C73" w:rsidRPr="004F409D" w14:paraId="720CAE88" w14:textId="77777777" w:rsidTr="008A7C73">
        <w:trPr>
          <w:cantSplit/>
          <w:trHeight w:val="767"/>
          <w:tblHeader/>
        </w:trPr>
        <w:tc>
          <w:tcPr>
            <w:tcW w:w="3330" w:type="dxa"/>
            <w:vAlign w:val="bottom"/>
          </w:tcPr>
          <w:p w14:paraId="729FB706" w14:textId="0B6BA120" w:rsidR="00E612EE" w:rsidRPr="004F409D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970BDC"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สามเดือน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สิ้นสุด</w:t>
            </w:r>
          </w:p>
          <w:p w14:paraId="3026EF15" w14:textId="5399FC46" w:rsidR="008A7C73" w:rsidRPr="004F409D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4F409D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มีนาคม</w:t>
            </w: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2569</w:t>
            </w:r>
          </w:p>
        </w:tc>
        <w:tc>
          <w:tcPr>
            <w:tcW w:w="900" w:type="dxa"/>
            <w:vAlign w:val="bottom"/>
          </w:tcPr>
          <w:p w14:paraId="7A191B94" w14:textId="069005AF" w:rsidR="008A7C73" w:rsidRPr="004F409D" w:rsidDel="005916DC" w:rsidRDefault="008A7C73" w:rsidP="008A7C73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</w:tcPr>
          <w:p w14:paraId="60AECF52" w14:textId="50196A8A" w:rsidR="008A7C73" w:rsidRPr="004F409D" w:rsidDel="00591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D545CB3" w14:textId="107E8601" w:rsidR="008A7C73" w:rsidRPr="004F409D" w:rsidRDefault="008A7C73" w:rsidP="008A7C7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  <w:vAlign w:val="bottom"/>
          </w:tcPr>
          <w:p w14:paraId="187505B0" w14:textId="77777777" w:rsidR="008A7C73" w:rsidRPr="004F409D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C67EF6D" w14:textId="247A3B98" w:rsidR="008A7C73" w:rsidRPr="004F409D" w:rsidRDefault="008A7C73" w:rsidP="00A202E1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1A59152C" w14:textId="77777777" w:rsidR="008A7C73" w:rsidRPr="004F409D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68DF407" w14:textId="77777777" w:rsidR="008A7C73" w:rsidRPr="004F409D" w:rsidRDefault="008A7C73" w:rsidP="00A202E1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6ED78F79" w14:textId="77777777" w:rsidR="008A7C73" w:rsidRPr="004F409D" w:rsidRDefault="008A7C73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EA81A7A" w14:textId="13E4B876" w:rsidR="008A7C73" w:rsidRPr="004F409D" w:rsidRDefault="008A7C73" w:rsidP="008A7C73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A7C73" w:rsidRPr="004F409D" w14:paraId="378D98B6" w14:textId="77777777">
        <w:trPr>
          <w:cantSplit/>
          <w:trHeight w:val="164"/>
          <w:tblHeader/>
        </w:trPr>
        <w:tc>
          <w:tcPr>
            <w:tcW w:w="3330" w:type="dxa"/>
            <w:vAlign w:val="bottom"/>
            <w:hideMark/>
          </w:tcPr>
          <w:p w14:paraId="6B908D0B" w14:textId="77777777" w:rsidR="008A7C73" w:rsidRPr="004F409D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760" w:type="dxa"/>
            <w:gridSpan w:val="9"/>
          </w:tcPr>
          <w:p w14:paraId="76EB2F97" w14:textId="77777777" w:rsidR="008A7C73" w:rsidRPr="004F409D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51C0F" w:rsidRPr="004F409D" w14:paraId="1CAF021B" w14:textId="77777777" w:rsidTr="008A7C73">
        <w:trPr>
          <w:cantSplit/>
          <w:trHeight w:val="323"/>
        </w:trPr>
        <w:tc>
          <w:tcPr>
            <w:tcW w:w="3330" w:type="dxa"/>
          </w:tcPr>
          <w:p w14:paraId="4E284479" w14:textId="77777777" w:rsidR="00F51C0F" w:rsidRPr="004F409D" w:rsidRDefault="00F51C0F" w:rsidP="00F51C0F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7954BF96" w14:textId="54316C86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502</w:t>
            </w:r>
          </w:p>
        </w:tc>
        <w:tc>
          <w:tcPr>
            <w:tcW w:w="180" w:type="dxa"/>
          </w:tcPr>
          <w:p w14:paraId="79D7C54C" w14:textId="33C074FC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65B8F1AA" w14:textId="0376B331" w:rsidR="00F51C0F" w:rsidRPr="004F409D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(1,117)</w:t>
            </w:r>
          </w:p>
        </w:tc>
        <w:tc>
          <w:tcPr>
            <w:tcW w:w="180" w:type="dxa"/>
          </w:tcPr>
          <w:p w14:paraId="031BE6BF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06FD4A6" w14:textId="53F04D3B" w:rsidR="00F51C0F" w:rsidRPr="004F409D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203</w:t>
            </w:r>
          </w:p>
        </w:tc>
        <w:tc>
          <w:tcPr>
            <w:tcW w:w="180" w:type="dxa"/>
          </w:tcPr>
          <w:p w14:paraId="3D3DC50A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</w:tcPr>
          <w:p w14:paraId="05BCEE39" w14:textId="6CDE1B72" w:rsidR="00F51C0F" w:rsidRPr="004F409D" w:rsidRDefault="00F51C0F" w:rsidP="00F51C0F">
            <w:pPr>
              <w:pStyle w:val="acctfourfigures"/>
              <w:tabs>
                <w:tab w:val="clear" w:pos="765"/>
                <w:tab w:val="decimal" w:pos="584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</w:t>
            </w:r>
          </w:p>
        </w:tc>
        <w:tc>
          <w:tcPr>
            <w:tcW w:w="180" w:type="dxa"/>
          </w:tcPr>
          <w:p w14:paraId="3C0BAF2A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274BA96A" w14:textId="031B2ED3" w:rsidR="00F51C0F" w:rsidRPr="004F409D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(14)</w:t>
            </w:r>
          </w:p>
        </w:tc>
      </w:tr>
    </w:tbl>
    <w:p w14:paraId="7C4CB174" w14:textId="31136DEE" w:rsidR="00FE3422" w:rsidRPr="004F409D" w:rsidRDefault="00FE34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</w:p>
    <w:p w14:paraId="516D0BB1" w14:textId="77777777" w:rsidR="00FE3422" w:rsidRPr="004F409D" w:rsidRDefault="00FE34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  <w:r w:rsidRPr="004F409D">
        <w:rPr>
          <w:rFonts w:asciiTheme="majorBidi" w:hAnsiTheme="majorBidi" w:cstheme="majorBidi"/>
          <w:sz w:val="28"/>
          <w:szCs w:val="28"/>
          <w:lang w:bidi="ar-SA"/>
        </w:rPr>
        <w:br w:type="page"/>
      </w:r>
    </w:p>
    <w:p w14:paraId="6B8189F2" w14:textId="77777777" w:rsidR="00CE5F83" w:rsidRPr="004F409D" w:rsidRDefault="00CE5F83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49C4B61E" w14:textId="630B36F6" w:rsidR="00CE5F83" w:rsidRPr="004F409D" w:rsidRDefault="00CE5F83" w:rsidP="00945EE2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120"/>
        <w:gridCol w:w="1476"/>
        <w:gridCol w:w="345"/>
        <w:gridCol w:w="1258"/>
      </w:tblGrid>
      <w:tr w:rsidR="00A261F0" w:rsidRPr="004F409D" w14:paraId="32DC7B7F" w14:textId="77777777" w:rsidTr="5ADB1884">
        <w:trPr>
          <w:trHeight w:val="659"/>
          <w:tblHeader/>
        </w:trPr>
        <w:tc>
          <w:tcPr>
            <w:tcW w:w="6120" w:type="dxa"/>
            <w:vAlign w:val="bottom"/>
          </w:tcPr>
          <w:p w14:paraId="18C5FA31" w14:textId="4414D5B5" w:rsidR="00A261F0" w:rsidRPr="004F409D" w:rsidRDefault="00E612EE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  <w:r w:rsidR="007D6819" w:rsidRPr="004F409D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="00970BDC"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476" w:type="dxa"/>
            <w:vAlign w:val="bottom"/>
          </w:tcPr>
          <w:p w14:paraId="7E1BE4C4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345" w:type="dxa"/>
            <w:vAlign w:val="bottom"/>
          </w:tcPr>
          <w:p w14:paraId="0F243189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A8D11D5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10F21A02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A261F0" w:rsidRPr="004F409D" w14:paraId="3786EFC2" w14:textId="77777777" w:rsidTr="5ADB1884">
        <w:trPr>
          <w:tblHeader/>
        </w:trPr>
        <w:tc>
          <w:tcPr>
            <w:tcW w:w="6120" w:type="dxa"/>
          </w:tcPr>
          <w:p w14:paraId="4F7A7687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079" w:type="dxa"/>
            <w:gridSpan w:val="3"/>
          </w:tcPr>
          <w:p w14:paraId="2821E625" w14:textId="77777777" w:rsidR="00A261F0" w:rsidRPr="004F409D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261F0" w:rsidRPr="004F409D" w14:paraId="381DC60F" w14:textId="77777777" w:rsidTr="5ADB1884">
        <w:trPr>
          <w:trHeight w:val="452"/>
        </w:trPr>
        <w:tc>
          <w:tcPr>
            <w:tcW w:w="6120" w:type="dxa"/>
          </w:tcPr>
          <w:p w14:paraId="4EA8C8E8" w14:textId="77777777" w:rsidR="00A261F0" w:rsidRPr="004F409D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476" w:type="dxa"/>
            <w:vAlign w:val="bottom"/>
          </w:tcPr>
          <w:p w14:paraId="3C30478B" w14:textId="77777777" w:rsidR="00A261F0" w:rsidRPr="004F409D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2335827A" w14:textId="77777777" w:rsidR="00A261F0" w:rsidRPr="004F409D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258" w:type="dxa"/>
          </w:tcPr>
          <w:p w14:paraId="56DB5A23" w14:textId="77777777" w:rsidR="00A261F0" w:rsidRPr="004F409D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51C0F" w:rsidRPr="004F409D" w14:paraId="743D1414" w14:textId="77777777" w:rsidTr="5ADB1884">
        <w:tc>
          <w:tcPr>
            <w:tcW w:w="6120" w:type="dxa"/>
          </w:tcPr>
          <w:p w14:paraId="69440304" w14:textId="647CDF68" w:rsidR="00F51C0F" w:rsidRPr="004F409D" w:rsidRDefault="00F45D38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ที่ดิน </w:t>
            </w:r>
            <w:r w:rsidR="00F51C0F"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</w:t>
            </w:r>
            <w:r w:rsidRPr="004F409D">
              <w:rPr>
                <w:rFonts w:asciiTheme="majorBidi" w:hAnsiTheme="majorBidi" w:cstheme="majorBidi" w:hint="cs"/>
                <w:sz w:val="28"/>
                <w:szCs w:val="28"/>
                <w:cs/>
              </w:rPr>
              <w:t>ะอุปกรณ์</w:t>
            </w:r>
          </w:p>
        </w:tc>
        <w:tc>
          <w:tcPr>
            <w:tcW w:w="1476" w:type="dxa"/>
          </w:tcPr>
          <w:p w14:paraId="71349AEC" w14:textId="37A70B0F" w:rsidR="00F51C0F" w:rsidRPr="004F409D" w:rsidRDefault="00F45D38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83,517</w:t>
            </w:r>
          </w:p>
        </w:tc>
        <w:tc>
          <w:tcPr>
            <w:tcW w:w="345" w:type="dxa"/>
          </w:tcPr>
          <w:p w14:paraId="0A285436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833547D" w14:textId="3DF7DD16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F51C0F" w:rsidRPr="004F409D" w14:paraId="1EDB6921" w14:textId="77777777" w:rsidTr="5ADB1884">
        <w:tc>
          <w:tcPr>
            <w:tcW w:w="6120" w:type="dxa"/>
          </w:tcPr>
          <w:p w14:paraId="2E3EDB30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476" w:type="dxa"/>
          </w:tcPr>
          <w:p w14:paraId="3C6B7D81" w14:textId="2E69D567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1,522</w:t>
            </w:r>
          </w:p>
        </w:tc>
        <w:tc>
          <w:tcPr>
            <w:tcW w:w="345" w:type="dxa"/>
          </w:tcPr>
          <w:p w14:paraId="02BA9921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B91439B" w14:textId="2D2C8E9C" w:rsidR="00F51C0F" w:rsidRPr="004F409D" w:rsidRDefault="00F51C0F" w:rsidP="00F51C0F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756</w:t>
            </w:r>
          </w:p>
        </w:tc>
      </w:tr>
      <w:tr w:rsidR="00F51C0F" w:rsidRPr="004F409D" w14:paraId="5B1B46FE" w14:textId="77777777" w:rsidTr="5ADB1884">
        <w:tc>
          <w:tcPr>
            <w:tcW w:w="6120" w:type="dxa"/>
          </w:tcPr>
          <w:p w14:paraId="625CDCF8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9608F6" w14:textId="53F4E73B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</w:t>
            </w:r>
            <w:r w:rsidR="00F45D38"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5,039</w:t>
            </w:r>
          </w:p>
        </w:tc>
        <w:tc>
          <w:tcPr>
            <w:tcW w:w="345" w:type="dxa"/>
          </w:tcPr>
          <w:p w14:paraId="59E28A4D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E08A01" w14:textId="2558530B" w:rsidR="00F51C0F" w:rsidRPr="004F409D" w:rsidRDefault="00F51C0F" w:rsidP="00F51C0F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756</w:t>
            </w:r>
          </w:p>
        </w:tc>
      </w:tr>
      <w:tr w:rsidR="00F51C0F" w:rsidRPr="004F409D" w14:paraId="72160213" w14:textId="77777777" w:rsidTr="5ADB1884">
        <w:tc>
          <w:tcPr>
            <w:tcW w:w="6120" w:type="dxa"/>
          </w:tcPr>
          <w:p w14:paraId="407F5710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476" w:type="dxa"/>
            <w:tcBorders>
              <w:top w:val="double" w:sz="4" w:space="0" w:color="auto"/>
              <w:left w:val="nil"/>
              <w:right w:val="nil"/>
            </w:tcBorders>
          </w:tcPr>
          <w:p w14:paraId="703BE404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45" w:type="dxa"/>
          </w:tcPr>
          <w:p w14:paraId="44A75A2D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right w:val="nil"/>
            </w:tcBorders>
          </w:tcPr>
          <w:p w14:paraId="633B3967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F51C0F" w:rsidRPr="004F409D" w14:paraId="24F8748A" w14:textId="77777777" w:rsidTr="5ADB1884">
        <w:tc>
          <w:tcPr>
            <w:tcW w:w="6120" w:type="dxa"/>
          </w:tcPr>
          <w:p w14:paraId="515A950D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4F409D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1476" w:type="dxa"/>
          </w:tcPr>
          <w:p w14:paraId="1B150132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0FDB9D1B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</w:tcPr>
          <w:p w14:paraId="7726C249" w14:textId="77777777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F51C0F" w:rsidRPr="004F409D" w14:paraId="220D69A1" w14:textId="77777777" w:rsidTr="5ADB1884">
        <w:tc>
          <w:tcPr>
            <w:tcW w:w="6120" w:type="dxa"/>
          </w:tcPr>
          <w:p w14:paraId="6A9B9C16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1476" w:type="dxa"/>
          </w:tcPr>
          <w:p w14:paraId="6EBFDC8B" w14:textId="45C69582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958,199</w:t>
            </w:r>
          </w:p>
        </w:tc>
        <w:tc>
          <w:tcPr>
            <w:tcW w:w="345" w:type="dxa"/>
          </w:tcPr>
          <w:p w14:paraId="517CB78E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</w:tcPr>
          <w:p w14:paraId="389AB48D" w14:textId="6E627C22" w:rsidR="00F51C0F" w:rsidRPr="004F409D" w:rsidRDefault="00F51C0F" w:rsidP="00F51C0F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853,611</w:t>
            </w:r>
          </w:p>
        </w:tc>
      </w:tr>
      <w:tr w:rsidR="00F51C0F" w:rsidRPr="004F409D" w14:paraId="1F4F4448" w14:textId="77777777" w:rsidTr="5ADB1884">
        <w:tc>
          <w:tcPr>
            <w:tcW w:w="6120" w:type="dxa"/>
          </w:tcPr>
          <w:p w14:paraId="779A083F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B5304" w14:textId="5341115F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1,250</w:t>
            </w:r>
          </w:p>
        </w:tc>
        <w:tc>
          <w:tcPr>
            <w:tcW w:w="345" w:type="dxa"/>
          </w:tcPr>
          <w:p w14:paraId="5DECC3A7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AB99A" w14:textId="02444E72" w:rsidR="00F51C0F" w:rsidRPr="004F409D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4F409D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F51C0F" w:rsidRPr="004F409D" w14:paraId="0F579845" w14:textId="77777777" w:rsidTr="5ADB1884">
        <w:trPr>
          <w:trHeight w:val="100"/>
        </w:trPr>
        <w:tc>
          <w:tcPr>
            <w:tcW w:w="6120" w:type="dxa"/>
          </w:tcPr>
          <w:p w14:paraId="3EFB30E2" w14:textId="77777777" w:rsidR="00F51C0F" w:rsidRPr="004F409D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8F26D1" w14:textId="1182123B" w:rsidR="00F51C0F" w:rsidRPr="004F409D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959,449</w:t>
            </w:r>
          </w:p>
        </w:tc>
        <w:tc>
          <w:tcPr>
            <w:tcW w:w="345" w:type="dxa"/>
            <w:vAlign w:val="bottom"/>
          </w:tcPr>
          <w:p w14:paraId="1FD0FC2A" w14:textId="77777777" w:rsidR="00F51C0F" w:rsidRPr="004F409D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66A1BD" w14:textId="4602185C" w:rsidR="00F51C0F" w:rsidRPr="004F409D" w:rsidRDefault="00F51C0F" w:rsidP="00F51C0F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4F409D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853,611</w:t>
            </w:r>
          </w:p>
        </w:tc>
      </w:tr>
    </w:tbl>
    <w:p w14:paraId="124B4C28" w14:textId="77777777" w:rsidR="002D147B" w:rsidRPr="004F409D" w:rsidRDefault="002D147B" w:rsidP="002D147B">
      <w:pPr>
        <w:rPr>
          <w:rFonts w:asciiTheme="majorBidi" w:hAnsiTheme="majorBidi" w:cstheme="majorBidi"/>
          <w:sz w:val="28"/>
          <w:szCs w:val="28"/>
        </w:rPr>
      </w:pPr>
    </w:p>
    <w:p w14:paraId="0944B8B1" w14:textId="77777777" w:rsidR="00F51C0F" w:rsidRPr="004F409D" w:rsidRDefault="00F51C0F" w:rsidP="00F51C0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2C6E2662" w14:textId="77777777" w:rsidR="00F51C0F" w:rsidRPr="004F409D" w:rsidRDefault="00F51C0F" w:rsidP="00F51C0F">
      <w:pPr>
        <w:rPr>
          <w:rFonts w:asciiTheme="majorBidi" w:hAnsiTheme="majorBidi" w:cstheme="majorBidi"/>
          <w:sz w:val="28"/>
          <w:szCs w:val="28"/>
          <w:cs/>
        </w:rPr>
      </w:pPr>
    </w:p>
    <w:p w14:paraId="18C34D67" w14:textId="77777777" w:rsidR="00F51C0F" w:rsidRPr="004F409D" w:rsidRDefault="00F51C0F" w:rsidP="00F51C0F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4F409D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4F409D">
        <w:rPr>
          <w:rFonts w:asciiTheme="majorBidi" w:hAnsiTheme="majorBidi" w:cstheme="majorBidi"/>
          <w:sz w:val="28"/>
          <w:szCs w:val="28"/>
        </w:rPr>
        <w:t xml:space="preserve">31 </w:t>
      </w:r>
      <w:r w:rsidRPr="004F409D">
        <w:rPr>
          <w:rFonts w:asciiTheme="majorBidi" w:hAnsiTheme="majorBidi" w:cstheme="majorBidi"/>
          <w:sz w:val="28"/>
          <w:szCs w:val="28"/>
          <w:cs/>
        </w:rPr>
        <w:t>มีนาคม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</w:rPr>
        <w:t>2569</w:t>
      </w:r>
      <w:r w:rsidRPr="004F409D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เงินฝากธนาคารของกลุ่มบริษัทและบริษัทจำนวนเงิน</w:t>
      </w:r>
      <w:r w:rsidRPr="004F409D">
        <w:rPr>
          <w:rFonts w:asciiTheme="majorBidi" w:hAnsiTheme="majorBidi" w:cstheme="majorBidi"/>
          <w:sz w:val="28"/>
          <w:szCs w:val="28"/>
        </w:rPr>
        <w:t xml:space="preserve"> 27.82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 ล้านบาท และ</w:t>
      </w:r>
      <w:r w:rsidRPr="004F409D">
        <w:rPr>
          <w:rFonts w:asciiTheme="majorBidi" w:hAnsiTheme="majorBidi" w:cstheme="majorBidi"/>
          <w:sz w:val="28"/>
          <w:szCs w:val="28"/>
        </w:rPr>
        <w:t xml:space="preserve"> 4.59 </w:t>
      </w:r>
      <w:r w:rsidRPr="004F409D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Pr="004F409D">
        <w:rPr>
          <w:rFonts w:asciiTheme="majorBidi" w:hAnsiTheme="majorBidi" w:cstheme="majorBidi"/>
          <w:sz w:val="28"/>
          <w:szCs w:val="28"/>
        </w:rPr>
        <w:t xml:space="preserve"> </w:t>
      </w:r>
      <w:r w:rsidRPr="004F409D">
        <w:rPr>
          <w:rFonts w:asciiTheme="majorBidi" w:hAnsiTheme="majorBidi" w:cstheme="majorBidi"/>
          <w:sz w:val="28"/>
          <w:szCs w:val="28"/>
          <w:cs/>
        </w:rPr>
        <w:t xml:space="preserve">ๆ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27.80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ล้านบาท และ </w:t>
      </w:r>
      <w:r w:rsidRPr="004F409D">
        <w:rPr>
          <w:rFonts w:asciiTheme="majorBidi" w:hAnsiTheme="majorBidi" w:cstheme="majorBidi"/>
          <w:i/>
          <w:iCs/>
          <w:sz w:val="28"/>
          <w:szCs w:val="28"/>
        </w:rPr>
        <w:t xml:space="preserve">4.59 </w:t>
      </w:r>
      <w:r w:rsidRPr="004F409D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ตามลำดับ)</w:t>
      </w:r>
    </w:p>
    <w:p w14:paraId="0E334BE4" w14:textId="77777777" w:rsidR="00BE097E" w:rsidRPr="004F409D" w:rsidRDefault="00BE097E" w:rsidP="291CB1AA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1BE29282" w14:textId="54362CAE" w:rsidR="00B83A58" w:rsidRPr="004F409D" w:rsidRDefault="00B83A58" w:rsidP="002519F7">
      <w:pPr>
        <w:pStyle w:val="Heading1"/>
        <w:keepLines/>
        <w:numPr>
          <w:ilvl w:val="0"/>
          <w:numId w:val="3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4F409D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>คดีความและหนี้สินที่อาจเกิดขึ้น</w:t>
      </w:r>
    </w:p>
    <w:p w14:paraId="30BE8563" w14:textId="77777777" w:rsidR="00B83A58" w:rsidRPr="004F409D" w:rsidRDefault="00B83A58" w:rsidP="00B83A58">
      <w:pPr>
        <w:rPr>
          <w:rFonts w:cstheme="minorBidi"/>
          <w:lang w:val="th-TH"/>
        </w:rPr>
      </w:pPr>
    </w:p>
    <w:p w14:paraId="3704A724" w14:textId="7C429FFC" w:rsidR="00B83A58" w:rsidRPr="004F409D" w:rsidRDefault="002D5EAC" w:rsidP="00DF5C6D">
      <w:pPr>
        <w:tabs>
          <w:tab w:val="left" w:pos="540"/>
        </w:tabs>
        <w:ind w:left="540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  <w:r w:rsidRPr="004F409D">
        <w:rPr>
          <w:rFonts w:asciiTheme="majorBidi" w:hAnsiTheme="majorBidi" w:cs="Angsana New" w:hint="cs"/>
          <w:i/>
          <w:iCs/>
          <w:sz w:val="28"/>
          <w:szCs w:val="28"/>
          <w:cs/>
        </w:rPr>
        <w:t>การฟ้องร้องกรณีผิดสัญญาประกันและทัณฑ์บนของผู้ประกอบกิจการในเขตปลอดอากร</w:t>
      </w:r>
    </w:p>
    <w:p w14:paraId="3C684216" w14:textId="77777777" w:rsidR="00DF5C6D" w:rsidRPr="004F409D" w:rsidRDefault="00DF5C6D" w:rsidP="00DF5C6D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72CE1EE" w14:textId="164E6554" w:rsidR="00DF5C6D" w:rsidRPr="004F409D" w:rsidRDefault="002D5EAC" w:rsidP="008F3F7A">
      <w:pPr>
        <w:tabs>
          <w:tab w:val="left" w:pos="540"/>
        </w:tabs>
        <w:ind w:left="540"/>
        <w:jc w:val="thaiDistribute"/>
        <w:rPr>
          <w:rFonts w:asciiTheme="majorBidi" w:hAnsiTheme="majorBidi"/>
          <w:sz w:val="28"/>
          <w:szCs w:val="28"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482C44" w:rsidRPr="004F409D">
        <w:rPr>
          <w:rFonts w:asciiTheme="majorBidi" w:hAnsiTheme="majorBidi" w:cs="Angsana New" w:hint="cs"/>
          <w:sz w:val="28"/>
          <w:szCs w:val="28"/>
          <w:cs/>
        </w:rPr>
        <w:t>มีคดีความ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ถูกฟ้องร้องจากกรมศุลกากรกรณีผิดสัญญาประกันและทัณฑ์บนของผู้ประกอบกิจการในเขตปลอดอากร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เป็นมูลฟ้อง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z w:val="28"/>
          <w:szCs w:val="28"/>
        </w:rPr>
        <w:t>420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482C44" w:rsidRPr="004F409D">
        <w:rPr>
          <w:rFonts w:asciiTheme="majorBidi" w:hAnsiTheme="majorBidi" w:cs="Angsana New" w:hint="cs"/>
          <w:sz w:val="28"/>
          <w:szCs w:val="28"/>
          <w:cs/>
        </w:rPr>
        <w:t xml:space="preserve">จากผลคดีของศาลชั้นต้น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ที่ปรึกษาทางกฎหมายของบริษัทได้ยื่นอุทธรณ์แและเชื่อว่าจะสามารถต่อสู้ข้อกล่าวหาได้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บริษัทคาดว่าจะไม่</w:t>
      </w:r>
      <w:r w:rsidR="00DF4C0B" w:rsidRPr="004F409D">
        <w:rPr>
          <w:rFonts w:asciiTheme="majorBidi" w:hAnsiTheme="majorBidi" w:cs="Angsana New" w:hint="cs"/>
          <w:sz w:val="28"/>
          <w:szCs w:val="28"/>
          <w:cs/>
        </w:rPr>
        <w:t>ได้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รับความเสียหายจากเรื่องดังกล่าว</w:t>
      </w:r>
      <w:r w:rsidR="00DF4C0B" w:rsidRPr="004F409D">
        <w:rPr>
          <w:rFonts w:asciiTheme="majorBidi" w:hAnsiTheme="majorBidi" w:cs="Angsana New" w:hint="cs"/>
          <w:sz w:val="28"/>
          <w:szCs w:val="28"/>
          <w:cs/>
        </w:rPr>
        <w:t xml:space="preserve"> ณ วันที่ </w:t>
      </w:r>
      <w:r w:rsidR="00DF4C0B" w:rsidRPr="004F409D">
        <w:rPr>
          <w:rFonts w:asciiTheme="majorBidi" w:hAnsiTheme="majorBidi" w:cs="Angsana New"/>
          <w:sz w:val="28"/>
          <w:szCs w:val="28"/>
        </w:rPr>
        <w:t xml:space="preserve">31 </w:t>
      </w:r>
      <w:r w:rsidR="00DF4C0B" w:rsidRPr="004F409D">
        <w:rPr>
          <w:rFonts w:asciiTheme="majorBidi" w:hAnsiTheme="majorBidi" w:cs="Angsana New" w:hint="cs"/>
          <w:sz w:val="28"/>
          <w:szCs w:val="28"/>
          <w:cs/>
        </w:rPr>
        <w:t xml:space="preserve">มีนาคม </w:t>
      </w:r>
      <w:r w:rsidR="00DF4C0B"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DF4C0B" w:rsidRPr="004F409D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จึงไม่ได้บันทึกประมาณการหนี้สินที่อาจเกิดขึ้น</w:t>
      </w:r>
    </w:p>
    <w:p w14:paraId="5FBD5C23" w14:textId="3C77BF27" w:rsidR="00B36E15" w:rsidRPr="004F409D" w:rsidRDefault="00B36E15" w:rsidP="00B83A58">
      <w:pPr>
        <w:rPr>
          <w:rFonts w:cstheme="minorBidi"/>
          <w:cs/>
          <w:lang w:val="th-TH"/>
        </w:rPr>
      </w:pPr>
      <w:r w:rsidRPr="004F409D">
        <w:rPr>
          <w:rFonts w:cstheme="minorBidi"/>
          <w:cs/>
          <w:lang w:val="th-TH"/>
        </w:rPr>
        <w:br w:type="page"/>
      </w:r>
    </w:p>
    <w:p w14:paraId="0083BBB4" w14:textId="3429636D" w:rsidR="004F2F4C" w:rsidRPr="004F409D" w:rsidRDefault="008505F8" w:rsidP="002519F7">
      <w:pPr>
        <w:pStyle w:val="Heading1"/>
        <w:keepLines/>
        <w:numPr>
          <w:ilvl w:val="0"/>
          <w:numId w:val="30"/>
        </w:numPr>
        <w:shd w:val="clear" w:color="auto" w:fill="auto"/>
        <w:tabs>
          <w:tab w:val="clear" w:pos="518"/>
          <w:tab w:val="num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เหตุการณ์ภายหลังรอบระยะเวลา</w:t>
      </w:r>
      <w:r w:rsidR="009751BE" w:rsidRPr="004F409D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รายงาน</w:t>
      </w:r>
    </w:p>
    <w:p w14:paraId="5F1266B2" w14:textId="6EEC4213" w:rsidR="004F2F4C" w:rsidRPr="004F409D" w:rsidRDefault="004F2F4C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4E4B63C7" w14:textId="77777777" w:rsidR="008F3F7A" w:rsidRPr="004F409D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4F409D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การเพิ่มทุนบริษัทย่อย</w:t>
      </w:r>
    </w:p>
    <w:p w14:paraId="3D3FACB9" w14:textId="77777777" w:rsidR="008F3F7A" w:rsidRPr="004F409D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</w:p>
    <w:p w14:paraId="4ED21078" w14:textId="319DE19C" w:rsidR="008F3F7A" w:rsidRPr="004F409D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เมื่อวันที่ </w:t>
      </w:r>
      <w:r w:rsidRPr="004F409D">
        <w:rPr>
          <w:rFonts w:asciiTheme="majorBidi" w:hAnsiTheme="majorBidi" w:cs="Angsana New"/>
          <w:sz w:val="28"/>
          <w:szCs w:val="28"/>
        </w:rPr>
        <w:t>3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เมษายน </w:t>
      </w:r>
      <w:r w:rsidRPr="004F409D">
        <w:rPr>
          <w:rFonts w:asciiTheme="majorBidi" w:hAnsiTheme="majorBidi" w:cs="Angsana New"/>
          <w:sz w:val="28"/>
          <w:szCs w:val="28"/>
        </w:rPr>
        <w:t>2569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ในการประชุมวิสามัญผู้ถือหุ้นบริษัท แปซิฟิค ห้องเย็น จำกัด ซึ่งเป็นบริษัทย่อยแห่งหนึ่ง ผู้ถือหุ้นและกรรมการของบริษัทย่อยมีมติอนุมัติการเพิ่มทุนจดทะเบียนจาก </w:t>
      </w:r>
      <w:r w:rsidRPr="004F409D">
        <w:rPr>
          <w:rFonts w:asciiTheme="majorBidi" w:hAnsiTheme="majorBidi" w:cs="Angsana New"/>
          <w:sz w:val="28"/>
          <w:szCs w:val="28"/>
        </w:rPr>
        <w:t xml:space="preserve">1,216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ล้านบาท เป็น </w:t>
      </w:r>
      <w:r w:rsidR="00840816" w:rsidRPr="004F409D">
        <w:rPr>
          <w:rFonts w:asciiTheme="majorBidi" w:hAnsiTheme="majorBidi" w:cs="Angsana New"/>
          <w:sz w:val="28"/>
          <w:szCs w:val="28"/>
        </w:rPr>
        <w:t>1</w:t>
      </w:r>
      <w:r w:rsidRPr="004F409D">
        <w:rPr>
          <w:rFonts w:asciiTheme="majorBidi" w:hAnsiTheme="majorBidi" w:cs="Angsana New"/>
          <w:sz w:val="28"/>
          <w:szCs w:val="28"/>
        </w:rPr>
        <w:t xml:space="preserve">,436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ล้านบาท โดยการออกหุ้นสามัญใหม่จำนวน </w:t>
      </w:r>
      <w:r w:rsidR="00840816" w:rsidRPr="004F409D">
        <w:rPr>
          <w:rFonts w:asciiTheme="majorBidi" w:hAnsiTheme="majorBidi" w:cs="Angsana New"/>
          <w:sz w:val="28"/>
          <w:szCs w:val="28"/>
        </w:rPr>
        <w:t>2</w:t>
      </w:r>
      <w:r w:rsidRPr="004F409D">
        <w:rPr>
          <w:rFonts w:asciiTheme="majorBidi" w:hAnsiTheme="majorBidi" w:cs="Angsana New"/>
          <w:sz w:val="28"/>
          <w:szCs w:val="28"/>
        </w:rPr>
        <w:t>,200,000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หุ้น มูลค่าหุ้นที่ตราไว้หุ้นละ </w:t>
      </w:r>
      <w:r w:rsidR="00840816" w:rsidRPr="004F409D">
        <w:rPr>
          <w:rFonts w:asciiTheme="majorBidi" w:hAnsiTheme="majorBidi" w:cs="Angsana New"/>
          <w:sz w:val="28"/>
          <w:szCs w:val="28"/>
        </w:rPr>
        <w:t>100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บาท โดยบริษัท</w:t>
      </w:r>
      <w:r w:rsidR="002E1843" w:rsidRPr="004F409D">
        <w:rPr>
          <w:rFonts w:asciiTheme="majorBidi" w:hAnsiTheme="majorBidi" w:cs="Angsana New" w:hint="cs"/>
          <w:sz w:val="28"/>
          <w:szCs w:val="28"/>
          <w:cs/>
        </w:rPr>
        <w:t>ได้</w:t>
      </w:r>
      <w:r w:rsidR="00840816" w:rsidRPr="004F409D">
        <w:rPr>
          <w:rFonts w:asciiTheme="majorBidi" w:hAnsiTheme="majorBidi" w:cs="Angsana New" w:hint="cs"/>
          <w:sz w:val="28"/>
          <w:szCs w:val="28"/>
          <w:cs/>
        </w:rPr>
        <w:t>ชำระค่า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หุ้นเพิ่มทุน</w:t>
      </w:r>
      <w:r w:rsidR="002E1843" w:rsidRPr="004F409D">
        <w:rPr>
          <w:rFonts w:asciiTheme="majorBidi" w:hAnsiTheme="majorBidi" w:cs="Angsana New" w:hint="cs"/>
          <w:sz w:val="28"/>
          <w:szCs w:val="28"/>
          <w:cs/>
        </w:rPr>
        <w:t>ดังกล่าวทั้งหมด</w:t>
      </w:r>
      <w:r w:rsidR="00840816" w:rsidRPr="004F409D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="00840816" w:rsidRPr="004F409D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Pr="004F409D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840816" w:rsidRPr="004F409D">
        <w:rPr>
          <w:rFonts w:asciiTheme="majorBidi" w:hAnsiTheme="majorBidi" w:cs="Angsana New"/>
          <w:sz w:val="28"/>
          <w:szCs w:val="28"/>
        </w:rPr>
        <w:t>220</w:t>
      </w:r>
      <w:r w:rsidRPr="004F409D">
        <w:rPr>
          <w:rFonts w:asciiTheme="majorBidi" w:hAnsiTheme="majorBidi" w:cs="Angsana New"/>
          <w:sz w:val="28"/>
          <w:szCs w:val="28"/>
        </w:rPr>
        <w:t xml:space="preserve"> </w:t>
      </w:r>
      <w:r w:rsidRPr="004F409D">
        <w:rPr>
          <w:rFonts w:asciiTheme="majorBidi" w:hAnsiTheme="majorBidi" w:cs="Angsana New" w:hint="cs"/>
          <w:sz w:val="28"/>
          <w:szCs w:val="28"/>
          <w:cs/>
        </w:rPr>
        <w:t>ล้านบาท</w:t>
      </w:r>
    </w:p>
    <w:p w14:paraId="21B23FEE" w14:textId="77777777" w:rsidR="008F3F7A" w:rsidRPr="004F409D" w:rsidRDefault="008F3F7A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0F3FD969" w14:textId="4D686B6E" w:rsidR="008F3F7A" w:rsidRPr="004F409D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4F409D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 xml:space="preserve">การประกาศจ่ายเงินปันผลประจำปี </w:t>
      </w:r>
      <w:r w:rsidRPr="004F409D">
        <w:rPr>
          <w:rFonts w:asciiTheme="majorBidi" w:hAnsiTheme="majorBidi" w:cstheme="majorBidi"/>
          <w:i/>
          <w:iCs/>
          <w:spacing w:val="-2"/>
          <w:sz w:val="28"/>
          <w:szCs w:val="28"/>
        </w:rPr>
        <w:t>2568</w:t>
      </w:r>
    </w:p>
    <w:p w14:paraId="1F8456C1" w14:textId="77777777" w:rsidR="008F3F7A" w:rsidRPr="004F409D" w:rsidRDefault="008F3F7A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3300FA23" w14:textId="195CA8FC" w:rsidR="008F3F7A" w:rsidRPr="00D7546C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เมื่อวันที่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23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เมษายน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2569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ในการประชุมผู้ถือหุ้นสามัญประจำปีของบริษัท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ผู้ถือหุ้นมีมติอนุมัติการจ่ายเงินปันผลประจำปีสำหรับผลประกอบการปี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2568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ในอัตราหุ้นละ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0.30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บาท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รวมเป็นเงินทั้งสิ้นประมาณ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532.96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ซึ่งมีกำหนดจ่าย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br/>
      </w:r>
      <w:r w:rsidRPr="004F409D">
        <w:rPr>
          <w:rFonts w:asciiTheme="majorBidi" w:hAnsiTheme="majorBidi" w:cs="Angsana New" w:hint="cs"/>
          <w:spacing w:val="-2"/>
          <w:sz w:val="28"/>
          <w:szCs w:val="28"/>
          <w:cs/>
        </w:rPr>
        <w:t>เงินปันผลในเดือนพฤษภาคม</w:t>
      </w:r>
      <w:r w:rsidRPr="004F409D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4F409D">
        <w:rPr>
          <w:rFonts w:asciiTheme="majorBidi" w:hAnsiTheme="majorBidi" w:cs="Angsana New"/>
          <w:spacing w:val="-2"/>
          <w:sz w:val="28"/>
          <w:szCs w:val="28"/>
        </w:rPr>
        <w:t>2569</w:t>
      </w:r>
    </w:p>
    <w:p w14:paraId="1F1A32F4" w14:textId="59A57A54" w:rsidR="00BA0030" w:rsidRDefault="00BA0030" w:rsidP="00BA00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sectPr w:rsidR="00BA0030" w:rsidSect="00EA2FBC">
      <w:headerReference w:type="default" r:id="rId30"/>
      <w:footerReference w:type="default" r:id="rId31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4A4496" w14:textId="77777777" w:rsidR="00597FB0" w:rsidRDefault="00597FB0">
      <w:r>
        <w:separator/>
      </w:r>
    </w:p>
  </w:endnote>
  <w:endnote w:type="continuationSeparator" w:id="0">
    <w:p w14:paraId="057724B5" w14:textId="77777777" w:rsidR="00597FB0" w:rsidRDefault="00597FB0">
      <w:r>
        <w:continuationSeparator/>
      </w:r>
    </w:p>
  </w:endnote>
  <w:endnote w:type="continuationNotice" w:id="1">
    <w:p w14:paraId="7EF0093D" w14:textId="77777777" w:rsidR="00597FB0" w:rsidRDefault="00597FB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182214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7518787" w14:textId="5EDEFF1C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330181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B6DAA66" w14:textId="77777777" w:rsidR="00AD7B53" w:rsidRPr="00E42AFD" w:rsidRDefault="0049228F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7040496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0FAB57" w14:textId="77777777" w:rsidR="00207930" w:rsidRPr="00E42AFD" w:rsidRDefault="00207930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1CD93377" w14:textId="3482BC06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40523FE1" w14:textId="79E7CA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6F382169" w14:textId="3EBA7C04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3C5D4" w14:textId="77777777" w:rsidR="00597FB0" w:rsidRDefault="00597FB0">
      <w:r>
        <w:separator/>
      </w:r>
    </w:p>
  </w:footnote>
  <w:footnote w:type="continuationSeparator" w:id="0">
    <w:p w14:paraId="4EE6603F" w14:textId="77777777" w:rsidR="00597FB0" w:rsidRDefault="00597FB0">
      <w:r>
        <w:continuationSeparator/>
      </w:r>
    </w:p>
  </w:footnote>
  <w:footnote w:type="continuationNotice" w:id="1">
    <w:p w14:paraId="676C8559" w14:textId="77777777" w:rsidR="00597FB0" w:rsidRDefault="00597FB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C6ED2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2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29CE63B1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bookmarkEnd w:id="2"/>
  <w:p w14:paraId="6387438C" w14:textId="5CA3A45B" w:rsidR="00BB3006" w:rsidRDefault="00BB3006" w:rsidP="00BB300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3A3DCF0B" w14:textId="602E32CE" w:rsidR="00661712" w:rsidRPr="00E04436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378D3" w14:textId="77777777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2F85188B" w14:textId="5A08C8DE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77BF93B" w14:textId="4F77A32B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6914388C" w14:textId="77777777" w:rsidR="00BC1569" w:rsidRPr="00AD258E" w:rsidRDefault="00BC1569" w:rsidP="00BC156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52E9B" w14:textId="524360B9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5F31964" w14:textId="45689056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545D5E7" w14:textId="240734DA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13CDD4C" w14:textId="77777777" w:rsidR="00661712" w:rsidRPr="00AD258E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67FC1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6564D45" w14:textId="3D824D6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C2B8F17" w14:textId="1F22C0D4" w:rsid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7A235944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4576B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CA5853" w14:textId="10802393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E5CC2C6" w14:textId="7189E421" w:rsidR="00AD258E" w:rsidRP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AB1DD6A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46D9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689213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BD5D5B0" w14:textId="254603C7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EAED60C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8C8B8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E67357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488EBC1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E67357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E67357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E67357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11E98709" w14:textId="7FC2A719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</w:t>
    </w:r>
    <w:r w:rsidR="00970BDC">
      <w:rPr>
        <w:rFonts w:ascii="Angsana New" w:hAnsi="Angsana New" w:cs="Angsana New"/>
        <w:bCs/>
        <w:sz w:val="30"/>
        <w:szCs w:val="30"/>
        <w:cs/>
      </w:rPr>
      <w:t>สามเดือน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="00970BDC">
      <w:rPr>
        <w:rFonts w:ascii="Angsana New" w:hAnsi="Angsana New" w:cs="Angsana New"/>
        <w:b/>
        <w:bCs/>
        <w:sz w:val="30"/>
        <w:szCs w:val="30"/>
      </w:rPr>
      <w:t xml:space="preserve">31 </w:t>
    </w:r>
    <w:r w:rsidR="00970BDC">
      <w:rPr>
        <w:rFonts w:ascii="Angsana New" w:hAnsi="Angsana New" w:cs="Angsana New"/>
        <w:b/>
        <w:bCs/>
        <w:sz w:val="30"/>
        <w:szCs w:val="30"/>
        <w:cs/>
      </w:rPr>
      <w:t>มีนาคม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4006B6A8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864"/>
        </w:tabs>
        <w:ind w:left="864" w:hanging="360"/>
      </w:pPr>
      <w:rPr>
        <w:rFonts w:ascii="Symbol" w:hAnsi="Symbol" w:hint="default"/>
      </w:rPr>
    </w:lvl>
  </w:abstractNum>
  <w:abstractNum w:abstractNumId="1" w15:restartNumberingAfterBreak="0">
    <w:nsid w:val="00A57084"/>
    <w:multiLevelType w:val="hybridMultilevel"/>
    <w:tmpl w:val="A4DAD8F2"/>
    <w:lvl w:ilvl="0" w:tplc="20A49FBE">
      <w:start w:val="1"/>
      <w:numFmt w:val="thaiLetters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3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6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7" w15:restartNumberingAfterBreak="0">
    <w:nsid w:val="1C0D5959"/>
    <w:multiLevelType w:val="hybridMultilevel"/>
    <w:tmpl w:val="74126F40"/>
    <w:lvl w:ilvl="0" w:tplc="AD5AC8EA">
      <w:start w:val="1"/>
      <w:numFmt w:val="thaiLetters"/>
      <w:lvlText w:val="(%1)"/>
      <w:lvlJc w:val="left"/>
      <w:pPr>
        <w:ind w:left="914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8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9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10" w15:restartNumberingAfterBreak="0">
    <w:nsid w:val="41DB2DD3"/>
    <w:multiLevelType w:val="multilevel"/>
    <w:tmpl w:val="F5429380"/>
    <w:lvl w:ilvl="0">
      <w:start w:val="4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3" w15:restartNumberingAfterBreak="0">
    <w:nsid w:val="4D1E3EDF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4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5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6" w15:restartNumberingAfterBreak="0">
    <w:nsid w:val="55933F04"/>
    <w:multiLevelType w:val="hybridMultilevel"/>
    <w:tmpl w:val="CECE4712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7" w15:restartNumberingAfterBreak="0">
    <w:nsid w:val="58686225"/>
    <w:multiLevelType w:val="multilevel"/>
    <w:tmpl w:val="CECE4712"/>
    <w:lvl w:ilvl="0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98" w:hanging="360"/>
      </w:pPr>
    </w:lvl>
    <w:lvl w:ilvl="2" w:tentative="1">
      <w:start w:val="1"/>
      <w:numFmt w:val="lowerRoman"/>
      <w:lvlText w:val="%3."/>
      <w:lvlJc w:val="right"/>
      <w:pPr>
        <w:ind w:left="2318" w:hanging="180"/>
      </w:pPr>
    </w:lvl>
    <w:lvl w:ilvl="3" w:tentative="1">
      <w:start w:val="1"/>
      <w:numFmt w:val="decimal"/>
      <w:lvlText w:val="%4."/>
      <w:lvlJc w:val="left"/>
      <w:pPr>
        <w:ind w:left="3038" w:hanging="360"/>
      </w:pPr>
    </w:lvl>
    <w:lvl w:ilvl="4" w:tentative="1">
      <w:start w:val="1"/>
      <w:numFmt w:val="lowerLetter"/>
      <w:lvlText w:val="%5."/>
      <w:lvlJc w:val="left"/>
      <w:pPr>
        <w:ind w:left="3758" w:hanging="360"/>
      </w:pPr>
    </w:lvl>
    <w:lvl w:ilvl="5" w:tentative="1">
      <w:start w:val="1"/>
      <w:numFmt w:val="lowerRoman"/>
      <w:lvlText w:val="%6."/>
      <w:lvlJc w:val="right"/>
      <w:pPr>
        <w:ind w:left="4478" w:hanging="180"/>
      </w:pPr>
    </w:lvl>
    <w:lvl w:ilvl="6" w:tentative="1">
      <w:start w:val="1"/>
      <w:numFmt w:val="decimal"/>
      <w:lvlText w:val="%7."/>
      <w:lvlJc w:val="left"/>
      <w:pPr>
        <w:ind w:left="5198" w:hanging="360"/>
      </w:pPr>
    </w:lvl>
    <w:lvl w:ilvl="7" w:tentative="1">
      <w:start w:val="1"/>
      <w:numFmt w:val="lowerLetter"/>
      <w:lvlText w:val="%8."/>
      <w:lvlJc w:val="left"/>
      <w:pPr>
        <w:ind w:left="5918" w:hanging="360"/>
      </w:pPr>
    </w:lvl>
    <w:lvl w:ilvl="8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8" w15:restartNumberingAfterBreak="0">
    <w:nsid w:val="5CDC35B6"/>
    <w:multiLevelType w:val="hybridMultilevel"/>
    <w:tmpl w:val="EEEEC48E"/>
    <w:lvl w:ilvl="0" w:tplc="E12E5226">
      <w:numFmt w:val="bullet"/>
      <w:lvlText w:val="•"/>
      <w:lvlJc w:val="left"/>
      <w:pPr>
        <w:ind w:left="16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342E16C6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9" w15:restartNumberingAfterBreak="0">
    <w:nsid w:val="692B611F"/>
    <w:multiLevelType w:val="hybridMultilevel"/>
    <w:tmpl w:val="000C44C6"/>
    <w:lvl w:ilvl="0" w:tplc="E12E5226">
      <w:numFmt w:val="bullet"/>
      <w:lvlText w:val="•"/>
      <w:lvlJc w:val="left"/>
      <w:pPr>
        <w:ind w:left="1238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20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21" w15:restartNumberingAfterBreak="0">
    <w:nsid w:val="7E142441"/>
    <w:multiLevelType w:val="hybridMultilevel"/>
    <w:tmpl w:val="1D56B18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2042437553">
    <w:abstractNumId w:val="0"/>
  </w:num>
  <w:num w:numId="2" w16cid:durableId="1713918015">
    <w:abstractNumId w:val="6"/>
  </w:num>
  <w:num w:numId="3" w16cid:durableId="1986860965">
    <w:abstractNumId w:val="12"/>
  </w:num>
  <w:num w:numId="4" w16cid:durableId="2014726301">
    <w:abstractNumId w:val="15"/>
  </w:num>
  <w:num w:numId="5" w16cid:durableId="1674146485">
    <w:abstractNumId w:val="8"/>
  </w:num>
  <w:num w:numId="6" w16cid:durableId="250899249">
    <w:abstractNumId w:val="3"/>
  </w:num>
  <w:num w:numId="7" w16cid:durableId="1897935647">
    <w:abstractNumId w:val="4"/>
  </w:num>
  <w:num w:numId="8" w16cid:durableId="541480900">
    <w:abstractNumId w:val="14"/>
  </w:num>
  <w:num w:numId="9" w16cid:durableId="1809199281">
    <w:abstractNumId w:val="11"/>
  </w:num>
  <w:num w:numId="10" w16cid:durableId="322779429">
    <w:abstractNumId w:val="0"/>
  </w:num>
  <w:num w:numId="11" w16cid:durableId="1982269553">
    <w:abstractNumId w:val="5"/>
  </w:num>
  <w:num w:numId="12" w16cid:durableId="1475101011">
    <w:abstractNumId w:val="19"/>
  </w:num>
  <w:num w:numId="13" w16cid:durableId="533421870">
    <w:abstractNumId w:val="0"/>
  </w:num>
  <w:num w:numId="14" w16cid:durableId="1841263853">
    <w:abstractNumId w:val="20"/>
  </w:num>
  <w:num w:numId="15" w16cid:durableId="1664894061">
    <w:abstractNumId w:val="16"/>
  </w:num>
  <w:num w:numId="16" w16cid:durableId="1277299561">
    <w:abstractNumId w:val="9"/>
  </w:num>
  <w:num w:numId="17" w16cid:durableId="1640652708">
    <w:abstractNumId w:val="2"/>
  </w:num>
  <w:num w:numId="18" w16cid:durableId="287199263">
    <w:abstractNumId w:val="0"/>
  </w:num>
  <w:num w:numId="19" w16cid:durableId="881870377">
    <w:abstractNumId w:val="13"/>
  </w:num>
  <w:num w:numId="20" w16cid:durableId="1381974266">
    <w:abstractNumId w:val="0"/>
  </w:num>
  <w:num w:numId="21" w16cid:durableId="1132139804">
    <w:abstractNumId w:val="0"/>
  </w:num>
  <w:num w:numId="22" w16cid:durableId="997611109">
    <w:abstractNumId w:val="18"/>
  </w:num>
  <w:num w:numId="23" w16cid:durableId="2105682438">
    <w:abstractNumId w:val="7"/>
  </w:num>
  <w:num w:numId="24" w16cid:durableId="284629105">
    <w:abstractNumId w:val="17"/>
  </w:num>
  <w:num w:numId="25" w16cid:durableId="507330944">
    <w:abstractNumId w:val="21"/>
  </w:num>
  <w:num w:numId="26" w16cid:durableId="2068185925">
    <w:abstractNumId w:val="1"/>
  </w:num>
  <w:num w:numId="27" w16cid:durableId="1881361621">
    <w:abstractNumId w:val="0"/>
  </w:num>
  <w:num w:numId="28" w16cid:durableId="1510212194">
    <w:abstractNumId w:val="0"/>
  </w:num>
  <w:num w:numId="29" w16cid:durableId="2144958708">
    <w:abstractNumId w:val="0"/>
  </w:num>
  <w:num w:numId="30" w16cid:durableId="566570458">
    <w:abstractNumId w:val="1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C2"/>
    <w:rsid w:val="000006E8"/>
    <w:rsid w:val="000006F0"/>
    <w:rsid w:val="00000779"/>
    <w:rsid w:val="0000085B"/>
    <w:rsid w:val="00000934"/>
    <w:rsid w:val="00000A99"/>
    <w:rsid w:val="00000AB6"/>
    <w:rsid w:val="000011BB"/>
    <w:rsid w:val="00001221"/>
    <w:rsid w:val="000013C3"/>
    <w:rsid w:val="0000155C"/>
    <w:rsid w:val="000015A1"/>
    <w:rsid w:val="000015C7"/>
    <w:rsid w:val="0000190F"/>
    <w:rsid w:val="000019CD"/>
    <w:rsid w:val="00001BEF"/>
    <w:rsid w:val="0000200C"/>
    <w:rsid w:val="000020E3"/>
    <w:rsid w:val="000023FF"/>
    <w:rsid w:val="0000257A"/>
    <w:rsid w:val="00002599"/>
    <w:rsid w:val="000025CB"/>
    <w:rsid w:val="00002788"/>
    <w:rsid w:val="0000294C"/>
    <w:rsid w:val="00002C59"/>
    <w:rsid w:val="00002D6B"/>
    <w:rsid w:val="00002F50"/>
    <w:rsid w:val="00003133"/>
    <w:rsid w:val="000032BA"/>
    <w:rsid w:val="000034F2"/>
    <w:rsid w:val="00003891"/>
    <w:rsid w:val="000039AE"/>
    <w:rsid w:val="0000418B"/>
    <w:rsid w:val="0000419E"/>
    <w:rsid w:val="0000435C"/>
    <w:rsid w:val="000045CB"/>
    <w:rsid w:val="000045E6"/>
    <w:rsid w:val="0000464A"/>
    <w:rsid w:val="00004690"/>
    <w:rsid w:val="00004819"/>
    <w:rsid w:val="00004A0A"/>
    <w:rsid w:val="00004A86"/>
    <w:rsid w:val="00005185"/>
    <w:rsid w:val="000052FA"/>
    <w:rsid w:val="000053C0"/>
    <w:rsid w:val="00005434"/>
    <w:rsid w:val="000054E5"/>
    <w:rsid w:val="0000581F"/>
    <w:rsid w:val="00005ACB"/>
    <w:rsid w:val="00005B7D"/>
    <w:rsid w:val="00005BAB"/>
    <w:rsid w:val="00005BB4"/>
    <w:rsid w:val="00005D4F"/>
    <w:rsid w:val="00005DC0"/>
    <w:rsid w:val="00005DE5"/>
    <w:rsid w:val="00005FF3"/>
    <w:rsid w:val="00006007"/>
    <w:rsid w:val="00006121"/>
    <w:rsid w:val="00006390"/>
    <w:rsid w:val="000064DE"/>
    <w:rsid w:val="00006518"/>
    <w:rsid w:val="00006690"/>
    <w:rsid w:val="000067D1"/>
    <w:rsid w:val="000068DC"/>
    <w:rsid w:val="00006B52"/>
    <w:rsid w:val="00006BF9"/>
    <w:rsid w:val="00006CF9"/>
    <w:rsid w:val="00006D55"/>
    <w:rsid w:val="000077D6"/>
    <w:rsid w:val="00007873"/>
    <w:rsid w:val="000079D8"/>
    <w:rsid w:val="00007B57"/>
    <w:rsid w:val="00007C58"/>
    <w:rsid w:val="00007D76"/>
    <w:rsid w:val="00007EA2"/>
    <w:rsid w:val="00007EE9"/>
    <w:rsid w:val="00007F8E"/>
    <w:rsid w:val="0001032B"/>
    <w:rsid w:val="00010374"/>
    <w:rsid w:val="00010738"/>
    <w:rsid w:val="00010872"/>
    <w:rsid w:val="00010C07"/>
    <w:rsid w:val="00010F9D"/>
    <w:rsid w:val="000112EE"/>
    <w:rsid w:val="00011324"/>
    <w:rsid w:val="000115FB"/>
    <w:rsid w:val="0001192B"/>
    <w:rsid w:val="00011A91"/>
    <w:rsid w:val="00011C60"/>
    <w:rsid w:val="00011CB1"/>
    <w:rsid w:val="00012208"/>
    <w:rsid w:val="0001251A"/>
    <w:rsid w:val="000126EE"/>
    <w:rsid w:val="000127FC"/>
    <w:rsid w:val="00012931"/>
    <w:rsid w:val="00012BB4"/>
    <w:rsid w:val="00012E83"/>
    <w:rsid w:val="0001324D"/>
    <w:rsid w:val="000134F8"/>
    <w:rsid w:val="00013544"/>
    <w:rsid w:val="000135F7"/>
    <w:rsid w:val="0001364C"/>
    <w:rsid w:val="0001367E"/>
    <w:rsid w:val="0001370F"/>
    <w:rsid w:val="00013716"/>
    <w:rsid w:val="00013C02"/>
    <w:rsid w:val="00014411"/>
    <w:rsid w:val="00014428"/>
    <w:rsid w:val="00014589"/>
    <w:rsid w:val="00014598"/>
    <w:rsid w:val="000147B9"/>
    <w:rsid w:val="00014A12"/>
    <w:rsid w:val="00014A3B"/>
    <w:rsid w:val="00014A4A"/>
    <w:rsid w:val="00014B3C"/>
    <w:rsid w:val="00014C07"/>
    <w:rsid w:val="00014DD4"/>
    <w:rsid w:val="000153AD"/>
    <w:rsid w:val="000153D7"/>
    <w:rsid w:val="000155F8"/>
    <w:rsid w:val="0001562E"/>
    <w:rsid w:val="00015717"/>
    <w:rsid w:val="000157CE"/>
    <w:rsid w:val="00015990"/>
    <w:rsid w:val="000159E2"/>
    <w:rsid w:val="00015C52"/>
    <w:rsid w:val="00015D55"/>
    <w:rsid w:val="00015E8A"/>
    <w:rsid w:val="00015EC1"/>
    <w:rsid w:val="00016039"/>
    <w:rsid w:val="000160A4"/>
    <w:rsid w:val="00016319"/>
    <w:rsid w:val="00016728"/>
    <w:rsid w:val="000167EF"/>
    <w:rsid w:val="00016879"/>
    <w:rsid w:val="00016C90"/>
    <w:rsid w:val="00016E14"/>
    <w:rsid w:val="0001707F"/>
    <w:rsid w:val="00017563"/>
    <w:rsid w:val="000177CE"/>
    <w:rsid w:val="00017820"/>
    <w:rsid w:val="000179F5"/>
    <w:rsid w:val="0001E3BC"/>
    <w:rsid w:val="00020021"/>
    <w:rsid w:val="00020144"/>
    <w:rsid w:val="000204BF"/>
    <w:rsid w:val="0002055E"/>
    <w:rsid w:val="000205B2"/>
    <w:rsid w:val="00020700"/>
    <w:rsid w:val="00020882"/>
    <w:rsid w:val="00020B55"/>
    <w:rsid w:val="00020E2A"/>
    <w:rsid w:val="00020E35"/>
    <w:rsid w:val="00020E4A"/>
    <w:rsid w:val="00020F08"/>
    <w:rsid w:val="00020F55"/>
    <w:rsid w:val="00021255"/>
    <w:rsid w:val="000216BA"/>
    <w:rsid w:val="000216C9"/>
    <w:rsid w:val="000216F1"/>
    <w:rsid w:val="00021837"/>
    <w:rsid w:val="00021A4A"/>
    <w:rsid w:val="00021FCB"/>
    <w:rsid w:val="0002207C"/>
    <w:rsid w:val="00022087"/>
    <w:rsid w:val="000221F6"/>
    <w:rsid w:val="000222A3"/>
    <w:rsid w:val="00022507"/>
    <w:rsid w:val="000226F6"/>
    <w:rsid w:val="00022A49"/>
    <w:rsid w:val="00022A5E"/>
    <w:rsid w:val="00022BB4"/>
    <w:rsid w:val="00022CE8"/>
    <w:rsid w:val="00022E0E"/>
    <w:rsid w:val="00022EA8"/>
    <w:rsid w:val="000231B4"/>
    <w:rsid w:val="00023500"/>
    <w:rsid w:val="00023986"/>
    <w:rsid w:val="00023CE6"/>
    <w:rsid w:val="00023DFC"/>
    <w:rsid w:val="00023E80"/>
    <w:rsid w:val="00024091"/>
    <w:rsid w:val="00024304"/>
    <w:rsid w:val="000243CE"/>
    <w:rsid w:val="00024897"/>
    <w:rsid w:val="00024953"/>
    <w:rsid w:val="00024B71"/>
    <w:rsid w:val="00024BBC"/>
    <w:rsid w:val="00024F30"/>
    <w:rsid w:val="00025287"/>
    <w:rsid w:val="000252D7"/>
    <w:rsid w:val="000253C9"/>
    <w:rsid w:val="00025426"/>
    <w:rsid w:val="000254D5"/>
    <w:rsid w:val="0002557D"/>
    <w:rsid w:val="0002586A"/>
    <w:rsid w:val="00025942"/>
    <w:rsid w:val="00025AA9"/>
    <w:rsid w:val="00025B1F"/>
    <w:rsid w:val="00025B80"/>
    <w:rsid w:val="00025B8F"/>
    <w:rsid w:val="00025EFE"/>
    <w:rsid w:val="00026132"/>
    <w:rsid w:val="00026146"/>
    <w:rsid w:val="000261DD"/>
    <w:rsid w:val="000263D2"/>
    <w:rsid w:val="0002666D"/>
    <w:rsid w:val="00026B06"/>
    <w:rsid w:val="00026C1A"/>
    <w:rsid w:val="00027168"/>
    <w:rsid w:val="0002764F"/>
    <w:rsid w:val="00027979"/>
    <w:rsid w:val="00027A4F"/>
    <w:rsid w:val="00027BD5"/>
    <w:rsid w:val="00027E00"/>
    <w:rsid w:val="00027ED2"/>
    <w:rsid w:val="00027F5B"/>
    <w:rsid w:val="0003010E"/>
    <w:rsid w:val="0003018F"/>
    <w:rsid w:val="00030329"/>
    <w:rsid w:val="000303F6"/>
    <w:rsid w:val="000305FA"/>
    <w:rsid w:val="000307FB"/>
    <w:rsid w:val="00030C23"/>
    <w:rsid w:val="00030CD3"/>
    <w:rsid w:val="00030E6B"/>
    <w:rsid w:val="00031014"/>
    <w:rsid w:val="000310F9"/>
    <w:rsid w:val="0003127C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08"/>
    <w:rsid w:val="00031E53"/>
    <w:rsid w:val="00031F4C"/>
    <w:rsid w:val="00032236"/>
    <w:rsid w:val="000324D0"/>
    <w:rsid w:val="0003250C"/>
    <w:rsid w:val="00032716"/>
    <w:rsid w:val="00032763"/>
    <w:rsid w:val="000329D4"/>
    <w:rsid w:val="00032ABF"/>
    <w:rsid w:val="00032D35"/>
    <w:rsid w:val="00032DB7"/>
    <w:rsid w:val="0003302D"/>
    <w:rsid w:val="00033276"/>
    <w:rsid w:val="0003340E"/>
    <w:rsid w:val="0003347E"/>
    <w:rsid w:val="00033483"/>
    <w:rsid w:val="000334F5"/>
    <w:rsid w:val="00033882"/>
    <w:rsid w:val="00033950"/>
    <w:rsid w:val="000339D5"/>
    <w:rsid w:val="00033B05"/>
    <w:rsid w:val="00033CF2"/>
    <w:rsid w:val="00033D3C"/>
    <w:rsid w:val="00033E79"/>
    <w:rsid w:val="00033EFB"/>
    <w:rsid w:val="000340C9"/>
    <w:rsid w:val="000340E4"/>
    <w:rsid w:val="0003464D"/>
    <w:rsid w:val="000346CE"/>
    <w:rsid w:val="00034A8A"/>
    <w:rsid w:val="00034B76"/>
    <w:rsid w:val="00034DE8"/>
    <w:rsid w:val="000350B5"/>
    <w:rsid w:val="000351D6"/>
    <w:rsid w:val="000351EC"/>
    <w:rsid w:val="0003555C"/>
    <w:rsid w:val="00035579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2D5"/>
    <w:rsid w:val="00036557"/>
    <w:rsid w:val="00036576"/>
    <w:rsid w:val="0003660C"/>
    <w:rsid w:val="00036714"/>
    <w:rsid w:val="0003678C"/>
    <w:rsid w:val="000367E5"/>
    <w:rsid w:val="00036C0F"/>
    <w:rsid w:val="00036C21"/>
    <w:rsid w:val="00036C24"/>
    <w:rsid w:val="00036CDB"/>
    <w:rsid w:val="00036E95"/>
    <w:rsid w:val="00036F52"/>
    <w:rsid w:val="00036F6D"/>
    <w:rsid w:val="00036F81"/>
    <w:rsid w:val="00036FD3"/>
    <w:rsid w:val="000372FB"/>
    <w:rsid w:val="00037609"/>
    <w:rsid w:val="00037637"/>
    <w:rsid w:val="00037713"/>
    <w:rsid w:val="000378C7"/>
    <w:rsid w:val="000378D1"/>
    <w:rsid w:val="00037920"/>
    <w:rsid w:val="00037952"/>
    <w:rsid w:val="00037979"/>
    <w:rsid w:val="0004018B"/>
    <w:rsid w:val="000402EE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3EE"/>
    <w:rsid w:val="00041597"/>
    <w:rsid w:val="000416DE"/>
    <w:rsid w:val="000417FD"/>
    <w:rsid w:val="0004195D"/>
    <w:rsid w:val="00041C82"/>
    <w:rsid w:val="00041E25"/>
    <w:rsid w:val="00041E72"/>
    <w:rsid w:val="00042021"/>
    <w:rsid w:val="0004220E"/>
    <w:rsid w:val="00042451"/>
    <w:rsid w:val="000425EC"/>
    <w:rsid w:val="00042931"/>
    <w:rsid w:val="0004297F"/>
    <w:rsid w:val="000429CA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AF0"/>
    <w:rsid w:val="00043CA1"/>
    <w:rsid w:val="00043CFF"/>
    <w:rsid w:val="00043DA7"/>
    <w:rsid w:val="00043DDD"/>
    <w:rsid w:val="00043EF5"/>
    <w:rsid w:val="000440BA"/>
    <w:rsid w:val="0004445C"/>
    <w:rsid w:val="000444A8"/>
    <w:rsid w:val="00044500"/>
    <w:rsid w:val="000447BC"/>
    <w:rsid w:val="00044872"/>
    <w:rsid w:val="0004494E"/>
    <w:rsid w:val="00044DAA"/>
    <w:rsid w:val="00044F32"/>
    <w:rsid w:val="00045154"/>
    <w:rsid w:val="00045740"/>
    <w:rsid w:val="000457A2"/>
    <w:rsid w:val="00045BC3"/>
    <w:rsid w:val="00045E6A"/>
    <w:rsid w:val="000460FA"/>
    <w:rsid w:val="000463AC"/>
    <w:rsid w:val="00046429"/>
    <w:rsid w:val="0004670B"/>
    <w:rsid w:val="00046759"/>
    <w:rsid w:val="00046802"/>
    <w:rsid w:val="00046887"/>
    <w:rsid w:val="000469F4"/>
    <w:rsid w:val="00046B89"/>
    <w:rsid w:val="00046D11"/>
    <w:rsid w:val="00046DED"/>
    <w:rsid w:val="00046E2D"/>
    <w:rsid w:val="00046F1C"/>
    <w:rsid w:val="00046F33"/>
    <w:rsid w:val="00047017"/>
    <w:rsid w:val="0004705B"/>
    <w:rsid w:val="00047248"/>
    <w:rsid w:val="0004726C"/>
    <w:rsid w:val="000477AB"/>
    <w:rsid w:val="00047A74"/>
    <w:rsid w:val="00047FB1"/>
    <w:rsid w:val="0005007E"/>
    <w:rsid w:val="000502AC"/>
    <w:rsid w:val="0005031A"/>
    <w:rsid w:val="0005031C"/>
    <w:rsid w:val="0005053B"/>
    <w:rsid w:val="000505AE"/>
    <w:rsid w:val="0005062C"/>
    <w:rsid w:val="00050862"/>
    <w:rsid w:val="0005087C"/>
    <w:rsid w:val="000508D7"/>
    <w:rsid w:val="00050935"/>
    <w:rsid w:val="00050982"/>
    <w:rsid w:val="00050BEF"/>
    <w:rsid w:val="00050C12"/>
    <w:rsid w:val="00050C98"/>
    <w:rsid w:val="00050DDE"/>
    <w:rsid w:val="00050FA1"/>
    <w:rsid w:val="000512E3"/>
    <w:rsid w:val="00051352"/>
    <w:rsid w:val="00051417"/>
    <w:rsid w:val="000514DA"/>
    <w:rsid w:val="00051566"/>
    <w:rsid w:val="00051641"/>
    <w:rsid w:val="000517A1"/>
    <w:rsid w:val="000518C8"/>
    <w:rsid w:val="00051AFC"/>
    <w:rsid w:val="00051E25"/>
    <w:rsid w:val="00051E53"/>
    <w:rsid w:val="00051F69"/>
    <w:rsid w:val="00052251"/>
    <w:rsid w:val="0005270F"/>
    <w:rsid w:val="000528EF"/>
    <w:rsid w:val="000529F4"/>
    <w:rsid w:val="00052A3F"/>
    <w:rsid w:val="00052EB3"/>
    <w:rsid w:val="00052FF6"/>
    <w:rsid w:val="00053157"/>
    <w:rsid w:val="00053483"/>
    <w:rsid w:val="00053765"/>
    <w:rsid w:val="00053ACF"/>
    <w:rsid w:val="00053B5C"/>
    <w:rsid w:val="00054026"/>
    <w:rsid w:val="00054433"/>
    <w:rsid w:val="000544D9"/>
    <w:rsid w:val="00054577"/>
    <w:rsid w:val="00054602"/>
    <w:rsid w:val="00054663"/>
    <w:rsid w:val="0005480F"/>
    <w:rsid w:val="00054B07"/>
    <w:rsid w:val="00054D45"/>
    <w:rsid w:val="00054F67"/>
    <w:rsid w:val="00055014"/>
    <w:rsid w:val="000553C1"/>
    <w:rsid w:val="0005542F"/>
    <w:rsid w:val="00055589"/>
    <w:rsid w:val="00055592"/>
    <w:rsid w:val="000555B9"/>
    <w:rsid w:val="00055638"/>
    <w:rsid w:val="000558C4"/>
    <w:rsid w:val="00055C08"/>
    <w:rsid w:val="00055CA5"/>
    <w:rsid w:val="00055CBD"/>
    <w:rsid w:val="00055ED0"/>
    <w:rsid w:val="00055F34"/>
    <w:rsid w:val="0005621A"/>
    <w:rsid w:val="0005638A"/>
    <w:rsid w:val="00056664"/>
    <w:rsid w:val="00056764"/>
    <w:rsid w:val="000569A6"/>
    <w:rsid w:val="00056B58"/>
    <w:rsid w:val="00056DFE"/>
    <w:rsid w:val="00056F2D"/>
    <w:rsid w:val="000570A0"/>
    <w:rsid w:val="0005736F"/>
    <w:rsid w:val="0005749B"/>
    <w:rsid w:val="00057618"/>
    <w:rsid w:val="00057651"/>
    <w:rsid w:val="0005782A"/>
    <w:rsid w:val="00057A0E"/>
    <w:rsid w:val="00057A80"/>
    <w:rsid w:val="00057AD1"/>
    <w:rsid w:val="00057EEF"/>
    <w:rsid w:val="00057F6B"/>
    <w:rsid w:val="0006080E"/>
    <w:rsid w:val="000609C5"/>
    <w:rsid w:val="00060AB1"/>
    <w:rsid w:val="00060D28"/>
    <w:rsid w:val="00061270"/>
    <w:rsid w:val="00061321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4D4"/>
    <w:rsid w:val="00062766"/>
    <w:rsid w:val="0006276B"/>
    <w:rsid w:val="00062944"/>
    <w:rsid w:val="000629BD"/>
    <w:rsid w:val="00062AE7"/>
    <w:rsid w:val="00062B25"/>
    <w:rsid w:val="00062BB1"/>
    <w:rsid w:val="00062C07"/>
    <w:rsid w:val="00062EBA"/>
    <w:rsid w:val="0006324D"/>
    <w:rsid w:val="000632B1"/>
    <w:rsid w:val="000632F6"/>
    <w:rsid w:val="000639A9"/>
    <w:rsid w:val="00063A6E"/>
    <w:rsid w:val="00063C4C"/>
    <w:rsid w:val="00063DB7"/>
    <w:rsid w:val="00063DC3"/>
    <w:rsid w:val="00064056"/>
    <w:rsid w:val="000640C2"/>
    <w:rsid w:val="000641F4"/>
    <w:rsid w:val="000643EC"/>
    <w:rsid w:val="0006467A"/>
    <w:rsid w:val="00064723"/>
    <w:rsid w:val="00064837"/>
    <w:rsid w:val="000648DA"/>
    <w:rsid w:val="00064AD5"/>
    <w:rsid w:val="00064C35"/>
    <w:rsid w:val="00064DF1"/>
    <w:rsid w:val="00064F1D"/>
    <w:rsid w:val="00065008"/>
    <w:rsid w:val="00065061"/>
    <w:rsid w:val="000650C6"/>
    <w:rsid w:val="0006537A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839"/>
    <w:rsid w:val="00066A82"/>
    <w:rsid w:val="00066B40"/>
    <w:rsid w:val="00066DB9"/>
    <w:rsid w:val="00066E26"/>
    <w:rsid w:val="00066EB0"/>
    <w:rsid w:val="00066F26"/>
    <w:rsid w:val="00066FAD"/>
    <w:rsid w:val="00066FB7"/>
    <w:rsid w:val="00067091"/>
    <w:rsid w:val="00067218"/>
    <w:rsid w:val="000672DA"/>
    <w:rsid w:val="000672F9"/>
    <w:rsid w:val="0006731B"/>
    <w:rsid w:val="00067335"/>
    <w:rsid w:val="00067338"/>
    <w:rsid w:val="000674FA"/>
    <w:rsid w:val="000675C1"/>
    <w:rsid w:val="000675C4"/>
    <w:rsid w:val="0006774B"/>
    <w:rsid w:val="00067BEB"/>
    <w:rsid w:val="00067E6F"/>
    <w:rsid w:val="000704B7"/>
    <w:rsid w:val="00070559"/>
    <w:rsid w:val="000705CC"/>
    <w:rsid w:val="00070647"/>
    <w:rsid w:val="0007075C"/>
    <w:rsid w:val="000707BA"/>
    <w:rsid w:val="000708C8"/>
    <w:rsid w:val="000708D6"/>
    <w:rsid w:val="00070B30"/>
    <w:rsid w:val="00070C82"/>
    <w:rsid w:val="00070D1D"/>
    <w:rsid w:val="00070ECD"/>
    <w:rsid w:val="000719EE"/>
    <w:rsid w:val="00071C80"/>
    <w:rsid w:val="00071D00"/>
    <w:rsid w:val="00071E82"/>
    <w:rsid w:val="00072132"/>
    <w:rsid w:val="00072430"/>
    <w:rsid w:val="0007245E"/>
    <w:rsid w:val="00072552"/>
    <w:rsid w:val="000726DB"/>
    <w:rsid w:val="0007286E"/>
    <w:rsid w:val="00072A47"/>
    <w:rsid w:val="00072A68"/>
    <w:rsid w:val="00072AD3"/>
    <w:rsid w:val="00072B27"/>
    <w:rsid w:val="00072C75"/>
    <w:rsid w:val="000732DB"/>
    <w:rsid w:val="00073367"/>
    <w:rsid w:val="000733E9"/>
    <w:rsid w:val="000736E0"/>
    <w:rsid w:val="00073C23"/>
    <w:rsid w:val="00073ED1"/>
    <w:rsid w:val="00074621"/>
    <w:rsid w:val="000746BC"/>
    <w:rsid w:val="000746FD"/>
    <w:rsid w:val="00074727"/>
    <w:rsid w:val="00074777"/>
    <w:rsid w:val="00074891"/>
    <w:rsid w:val="00074AF2"/>
    <w:rsid w:val="00074B59"/>
    <w:rsid w:val="00074BBC"/>
    <w:rsid w:val="00074D50"/>
    <w:rsid w:val="00074EC9"/>
    <w:rsid w:val="00074F04"/>
    <w:rsid w:val="00074F14"/>
    <w:rsid w:val="00074F69"/>
    <w:rsid w:val="00075019"/>
    <w:rsid w:val="00075041"/>
    <w:rsid w:val="00075099"/>
    <w:rsid w:val="0007542C"/>
    <w:rsid w:val="000756D9"/>
    <w:rsid w:val="000758AE"/>
    <w:rsid w:val="00075907"/>
    <w:rsid w:val="00075927"/>
    <w:rsid w:val="00075993"/>
    <w:rsid w:val="00075B2F"/>
    <w:rsid w:val="00075BC1"/>
    <w:rsid w:val="00075D21"/>
    <w:rsid w:val="00075E86"/>
    <w:rsid w:val="00075FFE"/>
    <w:rsid w:val="00076170"/>
    <w:rsid w:val="00076211"/>
    <w:rsid w:val="00076943"/>
    <w:rsid w:val="00076ABC"/>
    <w:rsid w:val="00076BDC"/>
    <w:rsid w:val="00076E25"/>
    <w:rsid w:val="000771B5"/>
    <w:rsid w:val="0007722B"/>
    <w:rsid w:val="00077245"/>
    <w:rsid w:val="0007735E"/>
    <w:rsid w:val="00077859"/>
    <w:rsid w:val="00077B93"/>
    <w:rsid w:val="00077C5C"/>
    <w:rsid w:val="00077E11"/>
    <w:rsid w:val="00077F9C"/>
    <w:rsid w:val="000804F3"/>
    <w:rsid w:val="00080A5F"/>
    <w:rsid w:val="00080AA6"/>
    <w:rsid w:val="00081023"/>
    <w:rsid w:val="0008106E"/>
    <w:rsid w:val="000811AD"/>
    <w:rsid w:val="000812F3"/>
    <w:rsid w:val="0008157C"/>
    <w:rsid w:val="000817A6"/>
    <w:rsid w:val="00081947"/>
    <w:rsid w:val="000819B2"/>
    <w:rsid w:val="00081D57"/>
    <w:rsid w:val="00081F3B"/>
    <w:rsid w:val="00081F88"/>
    <w:rsid w:val="0008207E"/>
    <w:rsid w:val="00082360"/>
    <w:rsid w:val="000825C1"/>
    <w:rsid w:val="000826F9"/>
    <w:rsid w:val="00082881"/>
    <w:rsid w:val="00082944"/>
    <w:rsid w:val="00082B40"/>
    <w:rsid w:val="00082EAE"/>
    <w:rsid w:val="00082F1E"/>
    <w:rsid w:val="00082F4B"/>
    <w:rsid w:val="00083497"/>
    <w:rsid w:val="00083A90"/>
    <w:rsid w:val="00083C4F"/>
    <w:rsid w:val="00083CD4"/>
    <w:rsid w:val="00083DEC"/>
    <w:rsid w:val="00083E1D"/>
    <w:rsid w:val="00083F9C"/>
    <w:rsid w:val="00083FAD"/>
    <w:rsid w:val="00084299"/>
    <w:rsid w:val="000843ED"/>
    <w:rsid w:val="0008454D"/>
    <w:rsid w:val="0008486A"/>
    <w:rsid w:val="00084D75"/>
    <w:rsid w:val="00084DA4"/>
    <w:rsid w:val="00084E43"/>
    <w:rsid w:val="00084E8D"/>
    <w:rsid w:val="00084E93"/>
    <w:rsid w:val="00085178"/>
    <w:rsid w:val="00085226"/>
    <w:rsid w:val="00085378"/>
    <w:rsid w:val="00085406"/>
    <w:rsid w:val="0008577C"/>
    <w:rsid w:val="00085BBD"/>
    <w:rsid w:val="00085C50"/>
    <w:rsid w:val="00085EAB"/>
    <w:rsid w:val="00085F5F"/>
    <w:rsid w:val="0008613A"/>
    <w:rsid w:val="000861BA"/>
    <w:rsid w:val="00086220"/>
    <w:rsid w:val="0008633D"/>
    <w:rsid w:val="000863AA"/>
    <w:rsid w:val="000863C6"/>
    <w:rsid w:val="000863D8"/>
    <w:rsid w:val="00086427"/>
    <w:rsid w:val="0008644B"/>
    <w:rsid w:val="00086754"/>
    <w:rsid w:val="00086B23"/>
    <w:rsid w:val="00086EB9"/>
    <w:rsid w:val="00086FEE"/>
    <w:rsid w:val="00087195"/>
    <w:rsid w:val="0008735C"/>
    <w:rsid w:val="000874B9"/>
    <w:rsid w:val="00087633"/>
    <w:rsid w:val="00087679"/>
    <w:rsid w:val="00087870"/>
    <w:rsid w:val="000879A3"/>
    <w:rsid w:val="00087F67"/>
    <w:rsid w:val="00087F95"/>
    <w:rsid w:val="00087FC1"/>
    <w:rsid w:val="0009000A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E0"/>
    <w:rsid w:val="00091174"/>
    <w:rsid w:val="000911C3"/>
    <w:rsid w:val="000911E1"/>
    <w:rsid w:val="000913A0"/>
    <w:rsid w:val="000918E8"/>
    <w:rsid w:val="00091C09"/>
    <w:rsid w:val="00091CA0"/>
    <w:rsid w:val="00091E41"/>
    <w:rsid w:val="00092159"/>
    <w:rsid w:val="00092224"/>
    <w:rsid w:val="00092435"/>
    <w:rsid w:val="000925F8"/>
    <w:rsid w:val="000926A7"/>
    <w:rsid w:val="000926FD"/>
    <w:rsid w:val="000927BD"/>
    <w:rsid w:val="000928C3"/>
    <w:rsid w:val="00092B09"/>
    <w:rsid w:val="00092D09"/>
    <w:rsid w:val="00092EEE"/>
    <w:rsid w:val="0009316C"/>
    <w:rsid w:val="00093270"/>
    <w:rsid w:val="0009338A"/>
    <w:rsid w:val="000933E3"/>
    <w:rsid w:val="0009353D"/>
    <w:rsid w:val="00093576"/>
    <w:rsid w:val="000937A8"/>
    <w:rsid w:val="00093AFC"/>
    <w:rsid w:val="00093B30"/>
    <w:rsid w:val="00093B78"/>
    <w:rsid w:val="000940AF"/>
    <w:rsid w:val="00094170"/>
    <w:rsid w:val="00094179"/>
    <w:rsid w:val="000941C0"/>
    <w:rsid w:val="0009451A"/>
    <w:rsid w:val="00094637"/>
    <w:rsid w:val="000946AC"/>
    <w:rsid w:val="0009470A"/>
    <w:rsid w:val="00094B1C"/>
    <w:rsid w:val="00094BAF"/>
    <w:rsid w:val="00094D1B"/>
    <w:rsid w:val="00094DA5"/>
    <w:rsid w:val="00094FB4"/>
    <w:rsid w:val="0009503D"/>
    <w:rsid w:val="00095351"/>
    <w:rsid w:val="000953A9"/>
    <w:rsid w:val="00095463"/>
    <w:rsid w:val="00095581"/>
    <w:rsid w:val="00095A5F"/>
    <w:rsid w:val="00095B3D"/>
    <w:rsid w:val="00095BFA"/>
    <w:rsid w:val="00095C44"/>
    <w:rsid w:val="00095DF4"/>
    <w:rsid w:val="00095E09"/>
    <w:rsid w:val="00095E95"/>
    <w:rsid w:val="0009636E"/>
    <w:rsid w:val="000964C3"/>
    <w:rsid w:val="00096543"/>
    <w:rsid w:val="000967D6"/>
    <w:rsid w:val="000967E1"/>
    <w:rsid w:val="00096885"/>
    <w:rsid w:val="00096A7A"/>
    <w:rsid w:val="00096A8E"/>
    <w:rsid w:val="00096C1B"/>
    <w:rsid w:val="00096D6C"/>
    <w:rsid w:val="00096F65"/>
    <w:rsid w:val="00096FE4"/>
    <w:rsid w:val="00097067"/>
    <w:rsid w:val="000970FD"/>
    <w:rsid w:val="00097352"/>
    <w:rsid w:val="000974B3"/>
    <w:rsid w:val="00097659"/>
    <w:rsid w:val="000977EB"/>
    <w:rsid w:val="00097B9C"/>
    <w:rsid w:val="00097EE3"/>
    <w:rsid w:val="00097F08"/>
    <w:rsid w:val="00097F4A"/>
    <w:rsid w:val="000A0252"/>
    <w:rsid w:val="000A0469"/>
    <w:rsid w:val="000A0559"/>
    <w:rsid w:val="000A07B1"/>
    <w:rsid w:val="000A07D1"/>
    <w:rsid w:val="000A09EB"/>
    <w:rsid w:val="000A0BB9"/>
    <w:rsid w:val="000A0C9E"/>
    <w:rsid w:val="000A0CE7"/>
    <w:rsid w:val="000A0FBB"/>
    <w:rsid w:val="000A10EA"/>
    <w:rsid w:val="000A12A1"/>
    <w:rsid w:val="000A1423"/>
    <w:rsid w:val="000A1458"/>
    <w:rsid w:val="000A15E3"/>
    <w:rsid w:val="000A164C"/>
    <w:rsid w:val="000A16D8"/>
    <w:rsid w:val="000A171A"/>
    <w:rsid w:val="000A1CD9"/>
    <w:rsid w:val="000A1DBA"/>
    <w:rsid w:val="000A1E4E"/>
    <w:rsid w:val="000A1F12"/>
    <w:rsid w:val="000A2199"/>
    <w:rsid w:val="000A220B"/>
    <w:rsid w:val="000A2225"/>
    <w:rsid w:val="000A2466"/>
    <w:rsid w:val="000A26A7"/>
    <w:rsid w:val="000A28AB"/>
    <w:rsid w:val="000A2BEC"/>
    <w:rsid w:val="000A2DC6"/>
    <w:rsid w:val="000A2F3D"/>
    <w:rsid w:val="000A2FC3"/>
    <w:rsid w:val="000A3093"/>
    <w:rsid w:val="000A31C6"/>
    <w:rsid w:val="000A323E"/>
    <w:rsid w:val="000A361F"/>
    <w:rsid w:val="000A37E2"/>
    <w:rsid w:val="000A390B"/>
    <w:rsid w:val="000A398B"/>
    <w:rsid w:val="000A3A81"/>
    <w:rsid w:val="000A4114"/>
    <w:rsid w:val="000A42BF"/>
    <w:rsid w:val="000A4553"/>
    <w:rsid w:val="000A49ED"/>
    <w:rsid w:val="000A4B0B"/>
    <w:rsid w:val="000A4C2E"/>
    <w:rsid w:val="000A4C69"/>
    <w:rsid w:val="000A4C7F"/>
    <w:rsid w:val="000A4D19"/>
    <w:rsid w:val="000A518D"/>
    <w:rsid w:val="000A52A4"/>
    <w:rsid w:val="000A534B"/>
    <w:rsid w:val="000A535B"/>
    <w:rsid w:val="000A5401"/>
    <w:rsid w:val="000A545D"/>
    <w:rsid w:val="000A56C5"/>
    <w:rsid w:val="000A590E"/>
    <w:rsid w:val="000A5B3A"/>
    <w:rsid w:val="000A5D46"/>
    <w:rsid w:val="000A60BF"/>
    <w:rsid w:val="000A627E"/>
    <w:rsid w:val="000A6842"/>
    <w:rsid w:val="000A68FE"/>
    <w:rsid w:val="000A69EF"/>
    <w:rsid w:val="000A6A27"/>
    <w:rsid w:val="000A6A58"/>
    <w:rsid w:val="000A6B33"/>
    <w:rsid w:val="000A6D5A"/>
    <w:rsid w:val="000A6D64"/>
    <w:rsid w:val="000A6E57"/>
    <w:rsid w:val="000A6F11"/>
    <w:rsid w:val="000A6F12"/>
    <w:rsid w:val="000A74A7"/>
    <w:rsid w:val="000A7635"/>
    <w:rsid w:val="000A77AD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A7F26"/>
    <w:rsid w:val="000B00A5"/>
    <w:rsid w:val="000B0188"/>
    <w:rsid w:val="000B024F"/>
    <w:rsid w:val="000B02D6"/>
    <w:rsid w:val="000B035F"/>
    <w:rsid w:val="000B048B"/>
    <w:rsid w:val="000B07EC"/>
    <w:rsid w:val="000B09AE"/>
    <w:rsid w:val="000B09DC"/>
    <w:rsid w:val="000B0B83"/>
    <w:rsid w:val="000B0BD1"/>
    <w:rsid w:val="000B0D32"/>
    <w:rsid w:val="000B1006"/>
    <w:rsid w:val="000B132A"/>
    <w:rsid w:val="000B142E"/>
    <w:rsid w:val="000B1498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27B"/>
    <w:rsid w:val="000B2335"/>
    <w:rsid w:val="000B268E"/>
    <w:rsid w:val="000B283C"/>
    <w:rsid w:val="000B287F"/>
    <w:rsid w:val="000B288E"/>
    <w:rsid w:val="000B2AAF"/>
    <w:rsid w:val="000B2D9B"/>
    <w:rsid w:val="000B32BE"/>
    <w:rsid w:val="000B33FE"/>
    <w:rsid w:val="000B3600"/>
    <w:rsid w:val="000B360F"/>
    <w:rsid w:val="000B3712"/>
    <w:rsid w:val="000B3A35"/>
    <w:rsid w:val="000B3CF5"/>
    <w:rsid w:val="000B3DCD"/>
    <w:rsid w:val="000B3E60"/>
    <w:rsid w:val="000B4431"/>
    <w:rsid w:val="000B44E3"/>
    <w:rsid w:val="000B4948"/>
    <w:rsid w:val="000B4BA9"/>
    <w:rsid w:val="000B4BE8"/>
    <w:rsid w:val="000B4BEB"/>
    <w:rsid w:val="000B4D54"/>
    <w:rsid w:val="000B4D87"/>
    <w:rsid w:val="000B4F74"/>
    <w:rsid w:val="000B502E"/>
    <w:rsid w:val="000B50C5"/>
    <w:rsid w:val="000B510B"/>
    <w:rsid w:val="000B52DB"/>
    <w:rsid w:val="000B5306"/>
    <w:rsid w:val="000B532C"/>
    <w:rsid w:val="000B5333"/>
    <w:rsid w:val="000B53AA"/>
    <w:rsid w:val="000B5589"/>
    <w:rsid w:val="000B5594"/>
    <w:rsid w:val="000B5790"/>
    <w:rsid w:val="000B57F9"/>
    <w:rsid w:val="000B599C"/>
    <w:rsid w:val="000B5A36"/>
    <w:rsid w:val="000B5DFC"/>
    <w:rsid w:val="000B5F3F"/>
    <w:rsid w:val="000B6244"/>
    <w:rsid w:val="000B6737"/>
    <w:rsid w:val="000B68A2"/>
    <w:rsid w:val="000B68D0"/>
    <w:rsid w:val="000B68FC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292"/>
    <w:rsid w:val="000B7375"/>
    <w:rsid w:val="000B74CF"/>
    <w:rsid w:val="000B7961"/>
    <w:rsid w:val="000B7AC0"/>
    <w:rsid w:val="000B7BDB"/>
    <w:rsid w:val="000B7E5D"/>
    <w:rsid w:val="000C0077"/>
    <w:rsid w:val="000C00BB"/>
    <w:rsid w:val="000C0354"/>
    <w:rsid w:val="000C0362"/>
    <w:rsid w:val="000C06CD"/>
    <w:rsid w:val="000C0813"/>
    <w:rsid w:val="000C08E3"/>
    <w:rsid w:val="000C09D7"/>
    <w:rsid w:val="000C0AA6"/>
    <w:rsid w:val="000C0B62"/>
    <w:rsid w:val="000C0CD4"/>
    <w:rsid w:val="000C0CEC"/>
    <w:rsid w:val="000C0D1C"/>
    <w:rsid w:val="000C0DBC"/>
    <w:rsid w:val="000C0F33"/>
    <w:rsid w:val="000C0F8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1E59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6F"/>
    <w:rsid w:val="000C2DF8"/>
    <w:rsid w:val="000C2F57"/>
    <w:rsid w:val="000C3023"/>
    <w:rsid w:val="000C30A9"/>
    <w:rsid w:val="000C30B3"/>
    <w:rsid w:val="000C31D0"/>
    <w:rsid w:val="000C3273"/>
    <w:rsid w:val="000C367A"/>
    <w:rsid w:val="000C3693"/>
    <w:rsid w:val="000C3737"/>
    <w:rsid w:val="000C389B"/>
    <w:rsid w:val="000C38FA"/>
    <w:rsid w:val="000C3CF9"/>
    <w:rsid w:val="000C3DA0"/>
    <w:rsid w:val="000C40B4"/>
    <w:rsid w:val="000C41C4"/>
    <w:rsid w:val="000C41D9"/>
    <w:rsid w:val="000C431B"/>
    <w:rsid w:val="000C4356"/>
    <w:rsid w:val="000C44AB"/>
    <w:rsid w:val="000C451D"/>
    <w:rsid w:val="000C4572"/>
    <w:rsid w:val="000C45B1"/>
    <w:rsid w:val="000C4700"/>
    <w:rsid w:val="000C49CD"/>
    <w:rsid w:val="000C4A7E"/>
    <w:rsid w:val="000C4ACA"/>
    <w:rsid w:val="000C4CAA"/>
    <w:rsid w:val="000C4DF0"/>
    <w:rsid w:val="000C5074"/>
    <w:rsid w:val="000C5243"/>
    <w:rsid w:val="000C5376"/>
    <w:rsid w:val="000C539F"/>
    <w:rsid w:val="000C54AC"/>
    <w:rsid w:val="000C56E7"/>
    <w:rsid w:val="000C582A"/>
    <w:rsid w:val="000C5A46"/>
    <w:rsid w:val="000C5A5D"/>
    <w:rsid w:val="000C5BCA"/>
    <w:rsid w:val="000C5BF2"/>
    <w:rsid w:val="000C5D19"/>
    <w:rsid w:val="000C5F27"/>
    <w:rsid w:val="000C600D"/>
    <w:rsid w:val="000C6070"/>
    <w:rsid w:val="000C61D8"/>
    <w:rsid w:val="000C6330"/>
    <w:rsid w:val="000C633A"/>
    <w:rsid w:val="000C67A9"/>
    <w:rsid w:val="000C681D"/>
    <w:rsid w:val="000C68DF"/>
    <w:rsid w:val="000C698D"/>
    <w:rsid w:val="000C6AB3"/>
    <w:rsid w:val="000C6AE2"/>
    <w:rsid w:val="000C6B0F"/>
    <w:rsid w:val="000C6B3B"/>
    <w:rsid w:val="000C6D0E"/>
    <w:rsid w:val="000C6DDD"/>
    <w:rsid w:val="000C6F4B"/>
    <w:rsid w:val="000C6F4D"/>
    <w:rsid w:val="000C70AC"/>
    <w:rsid w:val="000C7237"/>
    <w:rsid w:val="000C7B97"/>
    <w:rsid w:val="000C7C98"/>
    <w:rsid w:val="000C7F12"/>
    <w:rsid w:val="000D0063"/>
    <w:rsid w:val="000D0180"/>
    <w:rsid w:val="000D01FE"/>
    <w:rsid w:val="000D041B"/>
    <w:rsid w:val="000D0562"/>
    <w:rsid w:val="000D06AD"/>
    <w:rsid w:val="000D08FD"/>
    <w:rsid w:val="000D0A7A"/>
    <w:rsid w:val="000D0AE2"/>
    <w:rsid w:val="000D0CDC"/>
    <w:rsid w:val="000D0FED"/>
    <w:rsid w:val="000D1150"/>
    <w:rsid w:val="000D1279"/>
    <w:rsid w:val="000D1535"/>
    <w:rsid w:val="000D165D"/>
    <w:rsid w:val="000D16F5"/>
    <w:rsid w:val="000D17C3"/>
    <w:rsid w:val="000D17CF"/>
    <w:rsid w:val="000D1837"/>
    <w:rsid w:val="000D1929"/>
    <w:rsid w:val="000D1947"/>
    <w:rsid w:val="000D1979"/>
    <w:rsid w:val="000D1B02"/>
    <w:rsid w:val="000D1C42"/>
    <w:rsid w:val="000D1F12"/>
    <w:rsid w:val="000D2165"/>
    <w:rsid w:val="000D2246"/>
    <w:rsid w:val="000D245C"/>
    <w:rsid w:val="000D2500"/>
    <w:rsid w:val="000D262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453"/>
    <w:rsid w:val="000D3629"/>
    <w:rsid w:val="000D36C1"/>
    <w:rsid w:val="000D36FC"/>
    <w:rsid w:val="000D3725"/>
    <w:rsid w:val="000D37FC"/>
    <w:rsid w:val="000D3B7D"/>
    <w:rsid w:val="000D3D4E"/>
    <w:rsid w:val="000D3DC9"/>
    <w:rsid w:val="000D3E01"/>
    <w:rsid w:val="000D3EDE"/>
    <w:rsid w:val="000D3F3E"/>
    <w:rsid w:val="000D3FB2"/>
    <w:rsid w:val="000D4738"/>
    <w:rsid w:val="000D47C3"/>
    <w:rsid w:val="000D4810"/>
    <w:rsid w:val="000D4842"/>
    <w:rsid w:val="000D4881"/>
    <w:rsid w:val="000D4978"/>
    <w:rsid w:val="000D4AD5"/>
    <w:rsid w:val="000D4AED"/>
    <w:rsid w:val="000D4CC2"/>
    <w:rsid w:val="000D4CEA"/>
    <w:rsid w:val="000D4E2B"/>
    <w:rsid w:val="000D51E8"/>
    <w:rsid w:val="000D5251"/>
    <w:rsid w:val="000D53AB"/>
    <w:rsid w:val="000D5565"/>
    <w:rsid w:val="000D55B1"/>
    <w:rsid w:val="000D56F9"/>
    <w:rsid w:val="000D58CC"/>
    <w:rsid w:val="000D59EA"/>
    <w:rsid w:val="000D5A9D"/>
    <w:rsid w:val="000D5B80"/>
    <w:rsid w:val="000D5D43"/>
    <w:rsid w:val="000D5E2D"/>
    <w:rsid w:val="000D6054"/>
    <w:rsid w:val="000D614D"/>
    <w:rsid w:val="000D6183"/>
    <w:rsid w:val="000D6590"/>
    <w:rsid w:val="000D6696"/>
    <w:rsid w:val="000D66BA"/>
    <w:rsid w:val="000D6971"/>
    <w:rsid w:val="000D6D3E"/>
    <w:rsid w:val="000D6DD9"/>
    <w:rsid w:val="000D6FB3"/>
    <w:rsid w:val="000D7072"/>
    <w:rsid w:val="000D71CC"/>
    <w:rsid w:val="000D74EB"/>
    <w:rsid w:val="000D7652"/>
    <w:rsid w:val="000D78EE"/>
    <w:rsid w:val="000D798F"/>
    <w:rsid w:val="000D7C3B"/>
    <w:rsid w:val="000D7C7C"/>
    <w:rsid w:val="000D7FA9"/>
    <w:rsid w:val="000E00C3"/>
    <w:rsid w:val="000E0116"/>
    <w:rsid w:val="000E015E"/>
    <w:rsid w:val="000E0195"/>
    <w:rsid w:val="000E01CD"/>
    <w:rsid w:val="000E03E3"/>
    <w:rsid w:val="000E058B"/>
    <w:rsid w:val="000E0629"/>
    <w:rsid w:val="000E065E"/>
    <w:rsid w:val="000E066F"/>
    <w:rsid w:val="000E069E"/>
    <w:rsid w:val="000E075C"/>
    <w:rsid w:val="000E0B4C"/>
    <w:rsid w:val="000E0BB8"/>
    <w:rsid w:val="000E0EDC"/>
    <w:rsid w:val="000E0F5D"/>
    <w:rsid w:val="000E0FA4"/>
    <w:rsid w:val="000E10DB"/>
    <w:rsid w:val="000E14C0"/>
    <w:rsid w:val="000E16D7"/>
    <w:rsid w:val="000E1A92"/>
    <w:rsid w:val="000E1BF7"/>
    <w:rsid w:val="000E222D"/>
    <w:rsid w:val="000E23F3"/>
    <w:rsid w:val="000E242B"/>
    <w:rsid w:val="000E2490"/>
    <w:rsid w:val="000E24F3"/>
    <w:rsid w:val="000E25AE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3C1"/>
    <w:rsid w:val="000E3890"/>
    <w:rsid w:val="000E39D3"/>
    <w:rsid w:val="000E3C99"/>
    <w:rsid w:val="000E405A"/>
    <w:rsid w:val="000E41ED"/>
    <w:rsid w:val="000E42B7"/>
    <w:rsid w:val="000E4370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DFB"/>
    <w:rsid w:val="000E5F52"/>
    <w:rsid w:val="000E5FA0"/>
    <w:rsid w:val="000E6442"/>
    <w:rsid w:val="000E65A1"/>
    <w:rsid w:val="000E66D3"/>
    <w:rsid w:val="000E6788"/>
    <w:rsid w:val="000E68E5"/>
    <w:rsid w:val="000E69D1"/>
    <w:rsid w:val="000E6DE5"/>
    <w:rsid w:val="000E6FA1"/>
    <w:rsid w:val="000E7243"/>
    <w:rsid w:val="000E7320"/>
    <w:rsid w:val="000E7324"/>
    <w:rsid w:val="000E7362"/>
    <w:rsid w:val="000E7766"/>
    <w:rsid w:val="000E78F0"/>
    <w:rsid w:val="000E7909"/>
    <w:rsid w:val="000E7AEE"/>
    <w:rsid w:val="000E7C7D"/>
    <w:rsid w:val="000E7CA4"/>
    <w:rsid w:val="000E7F42"/>
    <w:rsid w:val="000F0217"/>
    <w:rsid w:val="000F021D"/>
    <w:rsid w:val="000F0637"/>
    <w:rsid w:val="000F07BE"/>
    <w:rsid w:val="000F0832"/>
    <w:rsid w:val="000F08E2"/>
    <w:rsid w:val="000F09BA"/>
    <w:rsid w:val="000F0A8B"/>
    <w:rsid w:val="000F0B7B"/>
    <w:rsid w:val="000F0BC6"/>
    <w:rsid w:val="000F0CD7"/>
    <w:rsid w:val="000F0D0E"/>
    <w:rsid w:val="000F1466"/>
    <w:rsid w:val="000F16A3"/>
    <w:rsid w:val="000F172B"/>
    <w:rsid w:val="000F173C"/>
    <w:rsid w:val="000F1A6F"/>
    <w:rsid w:val="000F1BC9"/>
    <w:rsid w:val="000F1C38"/>
    <w:rsid w:val="000F1C55"/>
    <w:rsid w:val="000F1CF9"/>
    <w:rsid w:val="000F21E4"/>
    <w:rsid w:val="000F2239"/>
    <w:rsid w:val="000F2322"/>
    <w:rsid w:val="000F2622"/>
    <w:rsid w:val="000F2770"/>
    <w:rsid w:val="000F28C8"/>
    <w:rsid w:val="000F2C64"/>
    <w:rsid w:val="000F2CA2"/>
    <w:rsid w:val="000F2CB6"/>
    <w:rsid w:val="000F2D2C"/>
    <w:rsid w:val="000F2DC7"/>
    <w:rsid w:val="000F2EE7"/>
    <w:rsid w:val="000F2F52"/>
    <w:rsid w:val="000F30C3"/>
    <w:rsid w:val="000F3123"/>
    <w:rsid w:val="000F325D"/>
    <w:rsid w:val="000F355A"/>
    <w:rsid w:val="000F367E"/>
    <w:rsid w:val="000F3B1D"/>
    <w:rsid w:val="000F412F"/>
    <w:rsid w:val="000F48BF"/>
    <w:rsid w:val="000F4A38"/>
    <w:rsid w:val="000F4C73"/>
    <w:rsid w:val="000F4CA1"/>
    <w:rsid w:val="000F4D71"/>
    <w:rsid w:val="000F4F1D"/>
    <w:rsid w:val="000F5352"/>
    <w:rsid w:val="000F5407"/>
    <w:rsid w:val="000F55F7"/>
    <w:rsid w:val="000F5751"/>
    <w:rsid w:val="000F5810"/>
    <w:rsid w:val="000F595B"/>
    <w:rsid w:val="000F59B5"/>
    <w:rsid w:val="000F5C38"/>
    <w:rsid w:val="000F5DB0"/>
    <w:rsid w:val="000F5E3C"/>
    <w:rsid w:val="000F603B"/>
    <w:rsid w:val="000F6169"/>
    <w:rsid w:val="000F6231"/>
    <w:rsid w:val="000F65F5"/>
    <w:rsid w:val="000F6657"/>
    <w:rsid w:val="000F6818"/>
    <w:rsid w:val="000F698D"/>
    <w:rsid w:val="000F6A8C"/>
    <w:rsid w:val="000F6AB1"/>
    <w:rsid w:val="000F6F02"/>
    <w:rsid w:val="000F6F4B"/>
    <w:rsid w:val="000F6FBD"/>
    <w:rsid w:val="000F700F"/>
    <w:rsid w:val="000F71DD"/>
    <w:rsid w:val="000F7354"/>
    <w:rsid w:val="000F7500"/>
    <w:rsid w:val="000F751A"/>
    <w:rsid w:val="000F7723"/>
    <w:rsid w:val="000F78AF"/>
    <w:rsid w:val="000F7D4B"/>
    <w:rsid w:val="000F7D9D"/>
    <w:rsid w:val="00100142"/>
    <w:rsid w:val="0010032A"/>
    <w:rsid w:val="001003C4"/>
    <w:rsid w:val="0010049A"/>
    <w:rsid w:val="00100550"/>
    <w:rsid w:val="0010067E"/>
    <w:rsid w:val="0010079F"/>
    <w:rsid w:val="00100A6A"/>
    <w:rsid w:val="00100F95"/>
    <w:rsid w:val="001010B3"/>
    <w:rsid w:val="001011B7"/>
    <w:rsid w:val="0010123A"/>
    <w:rsid w:val="00101576"/>
    <w:rsid w:val="001018C6"/>
    <w:rsid w:val="001018F3"/>
    <w:rsid w:val="00101A27"/>
    <w:rsid w:val="00101A8B"/>
    <w:rsid w:val="00101AA9"/>
    <w:rsid w:val="00101B0B"/>
    <w:rsid w:val="00101CFC"/>
    <w:rsid w:val="00101DCE"/>
    <w:rsid w:val="00101DD6"/>
    <w:rsid w:val="00101E1D"/>
    <w:rsid w:val="0010249F"/>
    <w:rsid w:val="001024EB"/>
    <w:rsid w:val="001025E0"/>
    <w:rsid w:val="00102729"/>
    <w:rsid w:val="001028C1"/>
    <w:rsid w:val="00102987"/>
    <w:rsid w:val="00102A9E"/>
    <w:rsid w:val="00102E0B"/>
    <w:rsid w:val="00102FDD"/>
    <w:rsid w:val="001031F9"/>
    <w:rsid w:val="00103224"/>
    <w:rsid w:val="00103304"/>
    <w:rsid w:val="00103853"/>
    <w:rsid w:val="001038AB"/>
    <w:rsid w:val="001038C6"/>
    <w:rsid w:val="00103DD6"/>
    <w:rsid w:val="00103FE9"/>
    <w:rsid w:val="001042C0"/>
    <w:rsid w:val="001043FA"/>
    <w:rsid w:val="00104688"/>
    <w:rsid w:val="001046F0"/>
    <w:rsid w:val="001046FC"/>
    <w:rsid w:val="00104960"/>
    <w:rsid w:val="00104BE9"/>
    <w:rsid w:val="00104E8C"/>
    <w:rsid w:val="0010503C"/>
    <w:rsid w:val="0010545C"/>
    <w:rsid w:val="00105667"/>
    <w:rsid w:val="00105BF0"/>
    <w:rsid w:val="00105CD9"/>
    <w:rsid w:val="00105CE9"/>
    <w:rsid w:val="00105E0E"/>
    <w:rsid w:val="00105E29"/>
    <w:rsid w:val="001060B0"/>
    <w:rsid w:val="00106136"/>
    <w:rsid w:val="00106190"/>
    <w:rsid w:val="00106251"/>
    <w:rsid w:val="0010636F"/>
    <w:rsid w:val="001063D4"/>
    <w:rsid w:val="00106445"/>
    <w:rsid w:val="00106491"/>
    <w:rsid w:val="00106F03"/>
    <w:rsid w:val="00106F8E"/>
    <w:rsid w:val="00107004"/>
    <w:rsid w:val="001075F5"/>
    <w:rsid w:val="0010767C"/>
    <w:rsid w:val="00107748"/>
    <w:rsid w:val="0010779D"/>
    <w:rsid w:val="00107B8A"/>
    <w:rsid w:val="00107E02"/>
    <w:rsid w:val="00107E9A"/>
    <w:rsid w:val="00107EA8"/>
    <w:rsid w:val="0011010C"/>
    <w:rsid w:val="0011021A"/>
    <w:rsid w:val="00110254"/>
    <w:rsid w:val="001105C8"/>
    <w:rsid w:val="00110B7B"/>
    <w:rsid w:val="00110C30"/>
    <w:rsid w:val="00110ED5"/>
    <w:rsid w:val="001111E1"/>
    <w:rsid w:val="00111393"/>
    <w:rsid w:val="00111498"/>
    <w:rsid w:val="001114D7"/>
    <w:rsid w:val="00111815"/>
    <w:rsid w:val="001118E3"/>
    <w:rsid w:val="00111928"/>
    <w:rsid w:val="00111978"/>
    <w:rsid w:val="00111AA3"/>
    <w:rsid w:val="00111B59"/>
    <w:rsid w:val="00111B99"/>
    <w:rsid w:val="00112198"/>
    <w:rsid w:val="00112677"/>
    <w:rsid w:val="00112749"/>
    <w:rsid w:val="0011287F"/>
    <w:rsid w:val="0011293B"/>
    <w:rsid w:val="00112B26"/>
    <w:rsid w:val="00112D60"/>
    <w:rsid w:val="00112D74"/>
    <w:rsid w:val="00112E35"/>
    <w:rsid w:val="00113150"/>
    <w:rsid w:val="001131B7"/>
    <w:rsid w:val="001131FD"/>
    <w:rsid w:val="00113288"/>
    <w:rsid w:val="00113E35"/>
    <w:rsid w:val="00113FF0"/>
    <w:rsid w:val="00114277"/>
    <w:rsid w:val="0011430C"/>
    <w:rsid w:val="001144C8"/>
    <w:rsid w:val="00114506"/>
    <w:rsid w:val="00114D64"/>
    <w:rsid w:val="00114DEB"/>
    <w:rsid w:val="00114FF7"/>
    <w:rsid w:val="00115431"/>
    <w:rsid w:val="0011550F"/>
    <w:rsid w:val="00115594"/>
    <w:rsid w:val="001159FE"/>
    <w:rsid w:val="00115A1F"/>
    <w:rsid w:val="00115A31"/>
    <w:rsid w:val="00115B5F"/>
    <w:rsid w:val="00115B7F"/>
    <w:rsid w:val="00115B83"/>
    <w:rsid w:val="00115D9F"/>
    <w:rsid w:val="00115E02"/>
    <w:rsid w:val="001163DE"/>
    <w:rsid w:val="00116572"/>
    <w:rsid w:val="00116574"/>
    <w:rsid w:val="0011673B"/>
    <w:rsid w:val="0011689D"/>
    <w:rsid w:val="001168D5"/>
    <w:rsid w:val="00116924"/>
    <w:rsid w:val="00116AA6"/>
    <w:rsid w:val="00116AC1"/>
    <w:rsid w:val="00116EC2"/>
    <w:rsid w:val="00116F60"/>
    <w:rsid w:val="00117354"/>
    <w:rsid w:val="0011755B"/>
    <w:rsid w:val="001177D3"/>
    <w:rsid w:val="00117912"/>
    <w:rsid w:val="001179E6"/>
    <w:rsid w:val="00117BE6"/>
    <w:rsid w:val="00117C46"/>
    <w:rsid w:val="00117D0F"/>
    <w:rsid w:val="00117F7C"/>
    <w:rsid w:val="0012005F"/>
    <w:rsid w:val="001201B0"/>
    <w:rsid w:val="001202A0"/>
    <w:rsid w:val="001202FD"/>
    <w:rsid w:val="001203E2"/>
    <w:rsid w:val="001205EF"/>
    <w:rsid w:val="001205F3"/>
    <w:rsid w:val="00120777"/>
    <w:rsid w:val="0012085D"/>
    <w:rsid w:val="00120947"/>
    <w:rsid w:val="001209EF"/>
    <w:rsid w:val="00120A0C"/>
    <w:rsid w:val="00120AC0"/>
    <w:rsid w:val="00120B4C"/>
    <w:rsid w:val="00120C4E"/>
    <w:rsid w:val="00120CAD"/>
    <w:rsid w:val="00120CEC"/>
    <w:rsid w:val="00120DB4"/>
    <w:rsid w:val="00120E82"/>
    <w:rsid w:val="00120EDE"/>
    <w:rsid w:val="00120F23"/>
    <w:rsid w:val="00120F61"/>
    <w:rsid w:val="001214B7"/>
    <w:rsid w:val="001214D9"/>
    <w:rsid w:val="001216E4"/>
    <w:rsid w:val="0012182C"/>
    <w:rsid w:val="00121944"/>
    <w:rsid w:val="00121A8A"/>
    <w:rsid w:val="00122257"/>
    <w:rsid w:val="00122516"/>
    <w:rsid w:val="0012295A"/>
    <w:rsid w:val="001229DD"/>
    <w:rsid w:val="00122A8E"/>
    <w:rsid w:val="00122B08"/>
    <w:rsid w:val="00122BAF"/>
    <w:rsid w:val="00122C97"/>
    <w:rsid w:val="00122D3A"/>
    <w:rsid w:val="00122ED3"/>
    <w:rsid w:val="0012321A"/>
    <w:rsid w:val="001234FB"/>
    <w:rsid w:val="00123564"/>
    <w:rsid w:val="00123587"/>
    <w:rsid w:val="0012363E"/>
    <w:rsid w:val="00123777"/>
    <w:rsid w:val="001238A0"/>
    <w:rsid w:val="001239BC"/>
    <w:rsid w:val="00123C4B"/>
    <w:rsid w:val="00123D9D"/>
    <w:rsid w:val="00123DBE"/>
    <w:rsid w:val="00124129"/>
    <w:rsid w:val="001241D3"/>
    <w:rsid w:val="00124243"/>
    <w:rsid w:val="00124630"/>
    <w:rsid w:val="001246CB"/>
    <w:rsid w:val="00124837"/>
    <w:rsid w:val="00124898"/>
    <w:rsid w:val="00124D32"/>
    <w:rsid w:val="00124DA5"/>
    <w:rsid w:val="00124F9C"/>
    <w:rsid w:val="00124FCF"/>
    <w:rsid w:val="0012508D"/>
    <w:rsid w:val="00125302"/>
    <w:rsid w:val="00125454"/>
    <w:rsid w:val="001254A5"/>
    <w:rsid w:val="00125754"/>
    <w:rsid w:val="00125877"/>
    <w:rsid w:val="00125AF6"/>
    <w:rsid w:val="00125BFC"/>
    <w:rsid w:val="00125CB8"/>
    <w:rsid w:val="00125EA3"/>
    <w:rsid w:val="00125FC1"/>
    <w:rsid w:val="00126137"/>
    <w:rsid w:val="00126193"/>
    <w:rsid w:val="00126474"/>
    <w:rsid w:val="00126C48"/>
    <w:rsid w:val="00126D49"/>
    <w:rsid w:val="00126FDA"/>
    <w:rsid w:val="001271F8"/>
    <w:rsid w:val="0012730B"/>
    <w:rsid w:val="00127637"/>
    <w:rsid w:val="0012795F"/>
    <w:rsid w:val="00127973"/>
    <w:rsid w:val="0012799C"/>
    <w:rsid w:val="0013011B"/>
    <w:rsid w:val="0013031C"/>
    <w:rsid w:val="00130588"/>
    <w:rsid w:val="001305BB"/>
    <w:rsid w:val="00130698"/>
    <w:rsid w:val="00130ACC"/>
    <w:rsid w:val="00130D71"/>
    <w:rsid w:val="00130D7F"/>
    <w:rsid w:val="00130DA0"/>
    <w:rsid w:val="00131191"/>
    <w:rsid w:val="001311D3"/>
    <w:rsid w:val="001311D5"/>
    <w:rsid w:val="001314A3"/>
    <w:rsid w:val="001314F3"/>
    <w:rsid w:val="00131869"/>
    <w:rsid w:val="00131892"/>
    <w:rsid w:val="00131B88"/>
    <w:rsid w:val="00131C8D"/>
    <w:rsid w:val="00131E9B"/>
    <w:rsid w:val="00131EB2"/>
    <w:rsid w:val="00131F78"/>
    <w:rsid w:val="00131FEB"/>
    <w:rsid w:val="00131FF9"/>
    <w:rsid w:val="00132110"/>
    <w:rsid w:val="00132222"/>
    <w:rsid w:val="00132500"/>
    <w:rsid w:val="00132598"/>
    <w:rsid w:val="0013279A"/>
    <w:rsid w:val="00132980"/>
    <w:rsid w:val="00132B37"/>
    <w:rsid w:val="00132B72"/>
    <w:rsid w:val="00132F57"/>
    <w:rsid w:val="001333FA"/>
    <w:rsid w:val="00133659"/>
    <w:rsid w:val="00133776"/>
    <w:rsid w:val="0013387D"/>
    <w:rsid w:val="00133A7F"/>
    <w:rsid w:val="00133AF3"/>
    <w:rsid w:val="00133CD6"/>
    <w:rsid w:val="00133FEA"/>
    <w:rsid w:val="00134345"/>
    <w:rsid w:val="00134349"/>
    <w:rsid w:val="001345D6"/>
    <w:rsid w:val="001345E8"/>
    <w:rsid w:val="001346D4"/>
    <w:rsid w:val="00134713"/>
    <w:rsid w:val="00134A6E"/>
    <w:rsid w:val="00134B38"/>
    <w:rsid w:val="00134D5F"/>
    <w:rsid w:val="00134E36"/>
    <w:rsid w:val="00135009"/>
    <w:rsid w:val="00135135"/>
    <w:rsid w:val="00135138"/>
    <w:rsid w:val="0013549D"/>
    <w:rsid w:val="001354D0"/>
    <w:rsid w:val="00135511"/>
    <w:rsid w:val="0013557B"/>
    <w:rsid w:val="001357D9"/>
    <w:rsid w:val="001357F2"/>
    <w:rsid w:val="0013589D"/>
    <w:rsid w:val="00135AB7"/>
    <w:rsid w:val="00135C66"/>
    <w:rsid w:val="00135F5A"/>
    <w:rsid w:val="001362AB"/>
    <w:rsid w:val="001363AF"/>
    <w:rsid w:val="0013657B"/>
    <w:rsid w:val="001365DD"/>
    <w:rsid w:val="00136640"/>
    <w:rsid w:val="001369B6"/>
    <w:rsid w:val="00136AC5"/>
    <w:rsid w:val="00136AD0"/>
    <w:rsid w:val="00136BC7"/>
    <w:rsid w:val="00136FA6"/>
    <w:rsid w:val="00137083"/>
    <w:rsid w:val="0013717D"/>
    <w:rsid w:val="001373C8"/>
    <w:rsid w:val="0013742A"/>
    <w:rsid w:val="001374E9"/>
    <w:rsid w:val="00137583"/>
    <w:rsid w:val="00137656"/>
    <w:rsid w:val="001377AE"/>
    <w:rsid w:val="00137846"/>
    <w:rsid w:val="00137954"/>
    <w:rsid w:val="0013796D"/>
    <w:rsid w:val="001379B1"/>
    <w:rsid w:val="00137AFB"/>
    <w:rsid w:val="0014000F"/>
    <w:rsid w:val="001400CC"/>
    <w:rsid w:val="001401E0"/>
    <w:rsid w:val="00140292"/>
    <w:rsid w:val="001403A2"/>
    <w:rsid w:val="001406AA"/>
    <w:rsid w:val="001407C8"/>
    <w:rsid w:val="001407F2"/>
    <w:rsid w:val="00140A94"/>
    <w:rsid w:val="00140AC1"/>
    <w:rsid w:val="00140BB9"/>
    <w:rsid w:val="001411E7"/>
    <w:rsid w:val="0014158E"/>
    <w:rsid w:val="001416D1"/>
    <w:rsid w:val="001417B3"/>
    <w:rsid w:val="00141A20"/>
    <w:rsid w:val="00141A23"/>
    <w:rsid w:val="00141A30"/>
    <w:rsid w:val="00141C97"/>
    <w:rsid w:val="00141D2E"/>
    <w:rsid w:val="00141FC7"/>
    <w:rsid w:val="0014207D"/>
    <w:rsid w:val="001422FE"/>
    <w:rsid w:val="0014236C"/>
    <w:rsid w:val="00142451"/>
    <w:rsid w:val="001424C2"/>
    <w:rsid w:val="00142672"/>
    <w:rsid w:val="00142803"/>
    <w:rsid w:val="00142866"/>
    <w:rsid w:val="00142953"/>
    <w:rsid w:val="00142979"/>
    <w:rsid w:val="00142A43"/>
    <w:rsid w:val="00142B35"/>
    <w:rsid w:val="00142C71"/>
    <w:rsid w:val="00142CF1"/>
    <w:rsid w:val="00142DC4"/>
    <w:rsid w:val="00142E03"/>
    <w:rsid w:val="00143097"/>
    <w:rsid w:val="001430E7"/>
    <w:rsid w:val="0014329A"/>
    <w:rsid w:val="001433E7"/>
    <w:rsid w:val="001435C0"/>
    <w:rsid w:val="00143848"/>
    <w:rsid w:val="00143873"/>
    <w:rsid w:val="00143A1A"/>
    <w:rsid w:val="00143A89"/>
    <w:rsid w:val="00143D77"/>
    <w:rsid w:val="00143E43"/>
    <w:rsid w:val="00143F40"/>
    <w:rsid w:val="001441A1"/>
    <w:rsid w:val="00144204"/>
    <w:rsid w:val="0014423D"/>
    <w:rsid w:val="001447D3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CBB"/>
    <w:rsid w:val="00145D01"/>
    <w:rsid w:val="00146334"/>
    <w:rsid w:val="00146562"/>
    <w:rsid w:val="00146638"/>
    <w:rsid w:val="0014683D"/>
    <w:rsid w:val="001468E2"/>
    <w:rsid w:val="0014692F"/>
    <w:rsid w:val="0014694E"/>
    <w:rsid w:val="00146C91"/>
    <w:rsid w:val="00146F44"/>
    <w:rsid w:val="00147266"/>
    <w:rsid w:val="0014738E"/>
    <w:rsid w:val="001475AB"/>
    <w:rsid w:val="001476E8"/>
    <w:rsid w:val="0014774F"/>
    <w:rsid w:val="001478A7"/>
    <w:rsid w:val="00147C77"/>
    <w:rsid w:val="00150273"/>
    <w:rsid w:val="0015060B"/>
    <w:rsid w:val="001507D6"/>
    <w:rsid w:val="001508F8"/>
    <w:rsid w:val="00150A03"/>
    <w:rsid w:val="00150B34"/>
    <w:rsid w:val="00150DE5"/>
    <w:rsid w:val="00151146"/>
    <w:rsid w:val="00151266"/>
    <w:rsid w:val="0015162A"/>
    <w:rsid w:val="00151734"/>
    <w:rsid w:val="00151AD7"/>
    <w:rsid w:val="00151CA8"/>
    <w:rsid w:val="00151CAE"/>
    <w:rsid w:val="00151E87"/>
    <w:rsid w:val="00151FCF"/>
    <w:rsid w:val="00152054"/>
    <w:rsid w:val="001520E7"/>
    <w:rsid w:val="0015212D"/>
    <w:rsid w:val="001525FB"/>
    <w:rsid w:val="0015288D"/>
    <w:rsid w:val="00152942"/>
    <w:rsid w:val="0015294C"/>
    <w:rsid w:val="001529AA"/>
    <w:rsid w:val="00152E00"/>
    <w:rsid w:val="00152E38"/>
    <w:rsid w:val="00153930"/>
    <w:rsid w:val="00153A70"/>
    <w:rsid w:val="00153B37"/>
    <w:rsid w:val="00153B4E"/>
    <w:rsid w:val="00153B92"/>
    <w:rsid w:val="00153BB5"/>
    <w:rsid w:val="00153E26"/>
    <w:rsid w:val="00153EDB"/>
    <w:rsid w:val="00153FFB"/>
    <w:rsid w:val="001541A1"/>
    <w:rsid w:val="00154468"/>
    <w:rsid w:val="001544E3"/>
    <w:rsid w:val="0015451C"/>
    <w:rsid w:val="001545E7"/>
    <w:rsid w:val="00154650"/>
    <w:rsid w:val="001546EA"/>
    <w:rsid w:val="00154776"/>
    <w:rsid w:val="001547A1"/>
    <w:rsid w:val="00154B4F"/>
    <w:rsid w:val="00154D62"/>
    <w:rsid w:val="00154EB7"/>
    <w:rsid w:val="00154FD9"/>
    <w:rsid w:val="001550B0"/>
    <w:rsid w:val="00155479"/>
    <w:rsid w:val="00155582"/>
    <w:rsid w:val="00155670"/>
    <w:rsid w:val="001557BD"/>
    <w:rsid w:val="001558C2"/>
    <w:rsid w:val="00155998"/>
    <w:rsid w:val="00155A0C"/>
    <w:rsid w:val="00155A2A"/>
    <w:rsid w:val="00155A5D"/>
    <w:rsid w:val="00155A8A"/>
    <w:rsid w:val="00155B88"/>
    <w:rsid w:val="00155D02"/>
    <w:rsid w:val="00155D10"/>
    <w:rsid w:val="00155E96"/>
    <w:rsid w:val="00155F7D"/>
    <w:rsid w:val="001560A5"/>
    <w:rsid w:val="00156307"/>
    <w:rsid w:val="001565C2"/>
    <w:rsid w:val="0015669B"/>
    <w:rsid w:val="00156719"/>
    <w:rsid w:val="001569A1"/>
    <w:rsid w:val="00156A7E"/>
    <w:rsid w:val="00156D01"/>
    <w:rsid w:val="00157232"/>
    <w:rsid w:val="0015728D"/>
    <w:rsid w:val="001572A8"/>
    <w:rsid w:val="001573FD"/>
    <w:rsid w:val="00157412"/>
    <w:rsid w:val="001579CD"/>
    <w:rsid w:val="00157B0B"/>
    <w:rsid w:val="00157B0E"/>
    <w:rsid w:val="00157C97"/>
    <w:rsid w:val="00157E3D"/>
    <w:rsid w:val="00160128"/>
    <w:rsid w:val="0016031D"/>
    <w:rsid w:val="00160557"/>
    <w:rsid w:val="00160632"/>
    <w:rsid w:val="00160769"/>
    <w:rsid w:val="001608CB"/>
    <w:rsid w:val="00160A32"/>
    <w:rsid w:val="00160DDB"/>
    <w:rsid w:val="0016123D"/>
    <w:rsid w:val="001614B9"/>
    <w:rsid w:val="00161586"/>
    <w:rsid w:val="00161720"/>
    <w:rsid w:val="0016178C"/>
    <w:rsid w:val="00161810"/>
    <w:rsid w:val="00161866"/>
    <w:rsid w:val="0016195C"/>
    <w:rsid w:val="00161A84"/>
    <w:rsid w:val="00161AC9"/>
    <w:rsid w:val="00161BDE"/>
    <w:rsid w:val="00161C6E"/>
    <w:rsid w:val="001620DE"/>
    <w:rsid w:val="00162142"/>
    <w:rsid w:val="00162451"/>
    <w:rsid w:val="0016267F"/>
    <w:rsid w:val="00162684"/>
    <w:rsid w:val="001628F9"/>
    <w:rsid w:val="00162E35"/>
    <w:rsid w:val="00162E95"/>
    <w:rsid w:val="00162FFC"/>
    <w:rsid w:val="0016305D"/>
    <w:rsid w:val="00163299"/>
    <w:rsid w:val="001632F7"/>
    <w:rsid w:val="001634A2"/>
    <w:rsid w:val="00163526"/>
    <w:rsid w:val="0016373D"/>
    <w:rsid w:val="001639BA"/>
    <w:rsid w:val="00163A9F"/>
    <w:rsid w:val="00163C79"/>
    <w:rsid w:val="00163F77"/>
    <w:rsid w:val="00163FB1"/>
    <w:rsid w:val="001644CC"/>
    <w:rsid w:val="0016462C"/>
    <w:rsid w:val="001646CB"/>
    <w:rsid w:val="001647E3"/>
    <w:rsid w:val="00164BA8"/>
    <w:rsid w:val="00164BB5"/>
    <w:rsid w:val="00164BF3"/>
    <w:rsid w:val="00164FA7"/>
    <w:rsid w:val="00164FF7"/>
    <w:rsid w:val="0016501A"/>
    <w:rsid w:val="00165213"/>
    <w:rsid w:val="001652FA"/>
    <w:rsid w:val="0016556C"/>
    <w:rsid w:val="0016558C"/>
    <w:rsid w:val="00165663"/>
    <w:rsid w:val="001657B2"/>
    <w:rsid w:val="00165926"/>
    <w:rsid w:val="00165A2C"/>
    <w:rsid w:val="00165AFD"/>
    <w:rsid w:val="00165B86"/>
    <w:rsid w:val="00165CD4"/>
    <w:rsid w:val="00166027"/>
    <w:rsid w:val="0016604F"/>
    <w:rsid w:val="001662EE"/>
    <w:rsid w:val="001665CB"/>
    <w:rsid w:val="001666BC"/>
    <w:rsid w:val="00166940"/>
    <w:rsid w:val="00166BBF"/>
    <w:rsid w:val="00166E20"/>
    <w:rsid w:val="00166EE6"/>
    <w:rsid w:val="00167601"/>
    <w:rsid w:val="0016760F"/>
    <w:rsid w:val="00167728"/>
    <w:rsid w:val="00167BD5"/>
    <w:rsid w:val="00167E7A"/>
    <w:rsid w:val="00167EB5"/>
    <w:rsid w:val="00167FCD"/>
    <w:rsid w:val="00170371"/>
    <w:rsid w:val="00170380"/>
    <w:rsid w:val="00170451"/>
    <w:rsid w:val="0017045E"/>
    <w:rsid w:val="00170494"/>
    <w:rsid w:val="001704F4"/>
    <w:rsid w:val="001705E8"/>
    <w:rsid w:val="00170693"/>
    <w:rsid w:val="001708FA"/>
    <w:rsid w:val="00170970"/>
    <w:rsid w:val="0017097D"/>
    <w:rsid w:val="00170A36"/>
    <w:rsid w:val="00170C01"/>
    <w:rsid w:val="00170D50"/>
    <w:rsid w:val="00170EB5"/>
    <w:rsid w:val="00170EF6"/>
    <w:rsid w:val="0017111E"/>
    <w:rsid w:val="00171251"/>
    <w:rsid w:val="001712B6"/>
    <w:rsid w:val="00171321"/>
    <w:rsid w:val="00171347"/>
    <w:rsid w:val="00171351"/>
    <w:rsid w:val="00171361"/>
    <w:rsid w:val="001713B2"/>
    <w:rsid w:val="00171584"/>
    <w:rsid w:val="0017166C"/>
    <w:rsid w:val="00171725"/>
    <w:rsid w:val="00171730"/>
    <w:rsid w:val="001717D4"/>
    <w:rsid w:val="0017182F"/>
    <w:rsid w:val="00171880"/>
    <w:rsid w:val="001718B0"/>
    <w:rsid w:val="001719AF"/>
    <w:rsid w:val="00171A92"/>
    <w:rsid w:val="00171D7E"/>
    <w:rsid w:val="0017237B"/>
    <w:rsid w:val="001723F7"/>
    <w:rsid w:val="00172429"/>
    <w:rsid w:val="00172759"/>
    <w:rsid w:val="001728D0"/>
    <w:rsid w:val="00172BE0"/>
    <w:rsid w:val="00172D26"/>
    <w:rsid w:val="00173059"/>
    <w:rsid w:val="00173116"/>
    <w:rsid w:val="00173619"/>
    <w:rsid w:val="00173659"/>
    <w:rsid w:val="00173786"/>
    <w:rsid w:val="00173800"/>
    <w:rsid w:val="00173A44"/>
    <w:rsid w:val="00173A66"/>
    <w:rsid w:val="00173B15"/>
    <w:rsid w:val="00173D47"/>
    <w:rsid w:val="00173F9B"/>
    <w:rsid w:val="00174060"/>
    <w:rsid w:val="00174161"/>
    <w:rsid w:val="00174341"/>
    <w:rsid w:val="0017439B"/>
    <w:rsid w:val="0017496D"/>
    <w:rsid w:val="00174AAC"/>
    <w:rsid w:val="00174AAF"/>
    <w:rsid w:val="00174BF5"/>
    <w:rsid w:val="001751A8"/>
    <w:rsid w:val="00175590"/>
    <w:rsid w:val="001755CE"/>
    <w:rsid w:val="001757CF"/>
    <w:rsid w:val="00175842"/>
    <w:rsid w:val="00175883"/>
    <w:rsid w:val="001758A5"/>
    <w:rsid w:val="00175C89"/>
    <w:rsid w:val="00175E89"/>
    <w:rsid w:val="00175F1A"/>
    <w:rsid w:val="00176096"/>
    <w:rsid w:val="00176566"/>
    <w:rsid w:val="00176616"/>
    <w:rsid w:val="0017670E"/>
    <w:rsid w:val="001768D4"/>
    <w:rsid w:val="00176AC9"/>
    <w:rsid w:val="00176B89"/>
    <w:rsid w:val="00176C9D"/>
    <w:rsid w:val="00176EC4"/>
    <w:rsid w:val="0017713F"/>
    <w:rsid w:val="001771CB"/>
    <w:rsid w:val="001773E5"/>
    <w:rsid w:val="001775EF"/>
    <w:rsid w:val="0017765D"/>
    <w:rsid w:val="00177BFC"/>
    <w:rsid w:val="00177EE2"/>
    <w:rsid w:val="00177F98"/>
    <w:rsid w:val="00177FFA"/>
    <w:rsid w:val="001804E5"/>
    <w:rsid w:val="00180592"/>
    <w:rsid w:val="0018075B"/>
    <w:rsid w:val="00180BB5"/>
    <w:rsid w:val="00180D4B"/>
    <w:rsid w:val="00180DB8"/>
    <w:rsid w:val="00181088"/>
    <w:rsid w:val="0018127B"/>
    <w:rsid w:val="001816E8"/>
    <w:rsid w:val="001818DA"/>
    <w:rsid w:val="00181B40"/>
    <w:rsid w:val="00181B8C"/>
    <w:rsid w:val="00181D49"/>
    <w:rsid w:val="00182234"/>
    <w:rsid w:val="00182600"/>
    <w:rsid w:val="001826FA"/>
    <w:rsid w:val="001826FB"/>
    <w:rsid w:val="00182747"/>
    <w:rsid w:val="001828A7"/>
    <w:rsid w:val="00182D71"/>
    <w:rsid w:val="001832BB"/>
    <w:rsid w:val="00183341"/>
    <w:rsid w:val="001835BA"/>
    <w:rsid w:val="0018378C"/>
    <w:rsid w:val="00183A4D"/>
    <w:rsid w:val="00183D47"/>
    <w:rsid w:val="00183E94"/>
    <w:rsid w:val="00183FB5"/>
    <w:rsid w:val="001840D4"/>
    <w:rsid w:val="001841D0"/>
    <w:rsid w:val="001845AC"/>
    <w:rsid w:val="00184715"/>
    <w:rsid w:val="00184997"/>
    <w:rsid w:val="00184E44"/>
    <w:rsid w:val="00184FDB"/>
    <w:rsid w:val="00185078"/>
    <w:rsid w:val="001851D7"/>
    <w:rsid w:val="00185324"/>
    <w:rsid w:val="00185422"/>
    <w:rsid w:val="001854C0"/>
    <w:rsid w:val="001855E3"/>
    <w:rsid w:val="0018561C"/>
    <w:rsid w:val="00185764"/>
    <w:rsid w:val="00185851"/>
    <w:rsid w:val="00185888"/>
    <w:rsid w:val="001858A3"/>
    <w:rsid w:val="00185917"/>
    <w:rsid w:val="00185959"/>
    <w:rsid w:val="00185A56"/>
    <w:rsid w:val="00185E80"/>
    <w:rsid w:val="00185FDB"/>
    <w:rsid w:val="001865C5"/>
    <w:rsid w:val="0018681D"/>
    <w:rsid w:val="0018699B"/>
    <w:rsid w:val="00186AC3"/>
    <w:rsid w:val="00186DE9"/>
    <w:rsid w:val="00186E89"/>
    <w:rsid w:val="00187057"/>
    <w:rsid w:val="001870CB"/>
    <w:rsid w:val="001871CF"/>
    <w:rsid w:val="00187415"/>
    <w:rsid w:val="00187423"/>
    <w:rsid w:val="00187597"/>
    <w:rsid w:val="00187944"/>
    <w:rsid w:val="0018795F"/>
    <w:rsid w:val="001879C1"/>
    <w:rsid w:val="00187C40"/>
    <w:rsid w:val="00187C92"/>
    <w:rsid w:val="00187D20"/>
    <w:rsid w:val="00187EC2"/>
    <w:rsid w:val="00190035"/>
    <w:rsid w:val="0019015C"/>
    <w:rsid w:val="001902EA"/>
    <w:rsid w:val="0019038D"/>
    <w:rsid w:val="00190404"/>
    <w:rsid w:val="00190501"/>
    <w:rsid w:val="00190538"/>
    <w:rsid w:val="001906D8"/>
    <w:rsid w:val="00190788"/>
    <w:rsid w:val="00190B1E"/>
    <w:rsid w:val="00190C92"/>
    <w:rsid w:val="00190CD1"/>
    <w:rsid w:val="00190D01"/>
    <w:rsid w:val="00190F96"/>
    <w:rsid w:val="00191061"/>
    <w:rsid w:val="00191077"/>
    <w:rsid w:val="001914D8"/>
    <w:rsid w:val="00191564"/>
    <w:rsid w:val="00191823"/>
    <w:rsid w:val="00191940"/>
    <w:rsid w:val="0019198D"/>
    <w:rsid w:val="00191B7A"/>
    <w:rsid w:val="00191E5F"/>
    <w:rsid w:val="0019210D"/>
    <w:rsid w:val="001921AD"/>
    <w:rsid w:val="001921AF"/>
    <w:rsid w:val="0019244B"/>
    <w:rsid w:val="0019248E"/>
    <w:rsid w:val="001925F5"/>
    <w:rsid w:val="00192946"/>
    <w:rsid w:val="00192969"/>
    <w:rsid w:val="001929E7"/>
    <w:rsid w:val="00192AEA"/>
    <w:rsid w:val="00192D4D"/>
    <w:rsid w:val="00192F3E"/>
    <w:rsid w:val="00193035"/>
    <w:rsid w:val="00193725"/>
    <w:rsid w:val="00193A40"/>
    <w:rsid w:val="00193BFA"/>
    <w:rsid w:val="00193E21"/>
    <w:rsid w:val="00193EE8"/>
    <w:rsid w:val="00193F4D"/>
    <w:rsid w:val="00194030"/>
    <w:rsid w:val="0019403B"/>
    <w:rsid w:val="001940EA"/>
    <w:rsid w:val="0019437F"/>
    <w:rsid w:val="0019438C"/>
    <w:rsid w:val="00194936"/>
    <w:rsid w:val="001949BC"/>
    <w:rsid w:val="00194A18"/>
    <w:rsid w:val="00194B15"/>
    <w:rsid w:val="00194C92"/>
    <w:rsid w:val="00194D35"/>
    <w:rsid w:val="00194D7B"/>
    <w:rsid w:val="00194DD2"/>
    <w:rsid w:val="00195149"/>
    <w:rsid w:val="00195172"/>
    <w:rsid w:val="00195304"/>
    <w:rsid w:val="001953B7"/>
    <w:rsid w:val="00195516"/>
    <w:rsid w:val="001955D8"/>
    <w:rsid w:val="00195741"/>
    <w:rsid w:val="00195772"/>
    <w:rsid w:val="00195909"/>
    <w:rsid w:val="0019592A"/>
    <w:rsid w:val="00195AD7"/>
    <w:rsid w:val="00195B1F"/>
    <w:rsid w:val="00195CF0"/>
    <w:rsid w:val="00195D01"/>
    <w:rsid w:val="00195D99"/>
    <w:rsid w:val="00195DB5"/>
    <w:rsid w:val="00195DC1"/>
    <w:rsid w:val="00195F7E"/>
    <w:rsid w:val="0019610D"/>
    <w:rsid w:val="00196228"/>
    <w:rsid w:val="001964A9"/>
    <w:rsid w:val="00196550"/>
    <w:rsid w:val="001969D7"/>
    <w:rsid w:val="00196B08"/>
    <w:rsid w:val="00196BDA"/>
    <w:rsid w:val="00196C0A"/>
    <w:rsid w:val="00196C49"/>
    <w:rsid w:val="00196CB8"/>
    <w:rsid w:val="00196CBF"/>
    <w:rsid w:val="00196E07"/>
    <w:rsid w:val="00197108"/>
    <w:rsid w:val="001972E0"/>
    <w:rsid w:val="0019739F"/>
    <w:rsid w:val="001973AB"/>
    <w:rsid w:val="001973B5"/>
    <w:rsid w:val="001974B0"/>
    <w:rsid w:val="00197591"/>
    <w:rsid w:val="001975FD"/>
    <w:rsid w:val="0019762E"/>
    <w:rsid w:val="00197A22"/>
    <w:rsid w:val="00197E2D"/>
    <w:rsid w:val="00197E79"/>
    <w:rsid w:val="00197EE5"/>
    <w:rsid w:val="00197FFA"/>
    <w:rsid w:val="001A03CF"/>
    <w:rsid w:val="001A041F"/>
    <w:rsid w:val="001A046D"/>
    <w:rsid w:val="001A0493"/>
    <w:rsid w:val="001A05C0"/>
    <w:rsid w:val="001A06E4"/>
    <w:rsid w:val="001A08A3"/>
    <w:rsid w:val="001A095B"/>
    <w:rsid w:val="001A0A40"/>
    <w:rsid w:val="001A0B1A"/>
    <w:rsid w:val="001A0B75"/>
    <w:rsid w:val="001A0D17"/>
    <w:rsid w:val="001A0DC4"/>
    <w:rsid w:val="001A0E1E"/>
    <w:rsid w:val="001A12F3"/>
    <w:rsid w:val="001A17BD"/>
    <w:rsid w:val="001A189F"/>
    <w:rsid w:val="001A18C5"/>
    <w:rsid w:val="001A1C23"/>
    <w:rsid w:val="001A1CB4"/>
    <w:rsid w:val="001A1FC0"/>
    <w:rsid w:val="001A2208"/>
    <w:rsid w:val="001A228D"/>
    <w:rsid w:val="001A269D"/>
    <w:rsid w:val="001A2797"/>
    <w:rsid w:val="001A2944"/>
    <w:rsid w:val="001A2ACE"/>
    <w:rsid w:val="001A2BD3"/>
    <w:rsid w:val="001A2DC1"/>
    <w:rsid w:val="001A301E"/>
    <w:rsid w:val="001A3281"/>
    <w:rsid w:val="001A32F8"/>
    <w:rsid w:val="001A339F"/>
    <w:rsid w:val="001A33E8"/>
    <w:rsid w:val="001A35BC"/>
    <w:rsid w:val="001A3648"/>
    <w:rsid w:val="001A3E8F"/>
    <w:rsid w:val="001A3F74"/>
    <w:rsid w:val="001A4016"/>
    <w:rsid w:val="001A4259"/>
    <w:rsid w:val="001A442F"/>
    <w:rsid w:val="001A44B4"/>
    <w:rsid w:val="001A44CF"/>
    <w:rsid w:val="001A4825"/>
    <w:rsid w:val="001A485D"/>
    <w:rsid w:val="001A4A19"/>
    <w:rsid w:val="001A4A52"/>
    <w:rsid w:val="001A4B2B"/>
    <w:rsid w:val="001A4C1B"/>
    <w:rsid w:val="001A4DC2"/>
    <w:rsid w:val="001A53B5"/>
    <w:rsid w:val="001A5651"/>
    <w:rsid w:val="001A599C"/>
    <w:rsid w:val="001A5B12"/>
    <w:rsid w:val="001A5CAA"/>
    <w:rsid w:val="001A5E35"/>
    <w:rsid w:val="001A5F3F"/>
    <w:rsid w:val="001A61B6"/>
    <w:rsid w:val="001A6578"/>
    <w:rsid w:val="001A65B3"/>
    <w:rsid w:val="001A66B3"/>
    <w:rsid w:val="001A6911"/>
    <w:rsid w:val="001A6AAA"/>
    <w:rsid w:val="001A6B40"/>
    <w:rsid w:val="001A6B60"/>
    <w:rsid w:val="001A6BB5"/>
    <w:rsid w:val="001A6BDB"/>
    <w:rsid w:val="001A727B"/>
    <w:rsid w:val="001A72D9"/>
    <w:rsid w:val="001A74B6"/>
    <w:rsid w:val="001A76CF"/>
    <w:rsid w:val="001A77F0"/>
    <w:rsid w:val="001A7A47"/>
    <w:rsid w:val="001A7AAE"/>
    <w:rsid w:val="001A7C47"/>
    <w:rsid w:val="001A7E0C"/>
    <w:rsid w:val="001A7E3E"/>
    <w:rsid w:val="001A7E47"/>
    <w:rsid w:val="001B0000"/>
    <w:rsid w:val="001B0188"/>
    <w:rsid w:val="001B025A"/>
    <w:rsid w:val="001B0394"/>
    <w:rsid w:val="001B0396"/>
    <w:rsid w:val="001B05A9"/>
    <w:rsid w:val="001B066A"/>
    <w:rsid w:val="001B087A"/>
    <w:rsid w:val="001B087C"/>
    <w:rsid w:val="001B09BC"/>
    <w:rsid w:val="001B0CF7"/>
    <w:rsid w:val="001B0F2E"/>
    <w:rsid w:val="001B0F87"/>
    <w:rsid w:val="001B0FC0"/>
    <w:rsid w:val="001B127F"/>
    <w:rsid w:val="001B1480"/>
    <w:rsid w:val="001B15BE"/>
    <w:rsid w:val="001B1625"/>
    <w:rsid w:val="001B180A"/>
    <w:rsid w:val="001B19A8"/>
    <w:rsid w:val="001B1B48"/>
    <w:rsid w:val="001B1BE6"/>
    <w:rsid w:val="001B1D03"/>
    <w:rsid w:val="001B1D5B"/>
    <w:rsid w:val="001B1DDD"/>
    <w:rsid w:val="001B1EB9"/>
    <w:rsid w:val="001B1EFC"/>
    <w:rsid w:val="001B1F0C"/>
    <w:rsid w:val="001B226F"/>
    <w:rsid w:val="001B24DE"/>
    <w:rsid w:val="001B27CE"/>
    <w:rsid w:val="001B28B1"/>
    <w:rsid w:val="001B2937"/>
    <w:rsid w:val="001B2A75"/>
    <w:rsid w:val="001B2BFC"/>
    <w:rsid w:val="001B2C53"/>
    <w:rsid w:val="001B2CD4"/>
    <w:rsid w:val="001B33F9"/>
    <w:rsid w:val="001B375C"/>
    <w:rsid w:val="001B3772"/>
    <w:rsid w:val="001B37F6"/>
    <w:rsid w:val="001B3B4C"/>
    <w:rsid w:val="001B3E9F"/>
    <w:rsid w:val="001B4233"/>
    <w:rsid w:val="001B42A5"/>
    <w:rsid w:val="001B44F5"/>
    <w:rsid w:val="001B4693"/>
    <w:rsid w:val="001B46BD"/>
    <w:rsid w:val="001B49E6"/>
    <w:rsid w:val="001B4C70"/>
    <w:rsid w:val="001B4F5D"/>
    <w:rsid w:val="001B4F5E"/>
    <w:rsid w:val="001B514E"/>
    <w:rsid w:val="001B53FA"/>
    <w:rsid w:val="001B5774"/>
    <w:rsid w:val="001B57DB"/>
    <w:rsid w:val="001B5871"/>
    <w:rsid w:val="001B5928"/>
    <w:rsid w:val="001B5B2B"/>
    <w:rsid w:val="001B5D2C"/>
    <w:rsid w:val="001B5F07"/>
    <w:rsid w:val="001B5F0C"/>
    <w:rsid w:val="001B5FAE"/>
    <w:rsid w:val="001B657C"/>
    <w:rsid w:val="001B662B"/>
    <w:rsid w:val="001B66A5"/>
    <w:rsid w:val="001B6964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900"/>
    <w:rsid w:val="001B79FD"/>
    <w:rsid w:val="001B7B73"/>
    <w:rsid w:val="001B7BDD"/>
    <w:rsid w:val="001B7E1F"/>
    <w:rsid w:val="001B7E85"/>
    <w:rsid w:val="001B7ED0"/>
    <w:rsid w:val="001C036A"/>
    <w:rsid w:val="001C069E"/>
    <w:rsid w:val="001C0B25"/>
    <w:rsid w:val="001C0CE9"/>
    <w:rsid w:val="001C0FEA"/>
    <w:rsid w:val="001C10E3"/>
    <w:rsid w:val="001C1415"/>
    <w:rsid w:val="001C1823"/>
    <w:rsid w:val="001C18F5"/>
    <w:rsid w:val="001C19A2"/>
    <w:rsid w:val="001C19ED"/>
    <w:rsid w:val="001C1A36"/>
    <w:rsid w:val="001C1AA2"/>
    <w:rsid w:val="001C1B7E"/>
    <w:rsid w:val="001C1C2B"/>
    <w:rsid w:val="001C1EE3"/>
    <w:rsid w:val="001C2005"/>
    <w:rsid w:val="001C2034"/>
    <w:rsid w:val="001C20E7"/>
    <w:rsid w:val="001C2102"/>
    <w:rsid w:val="001C2307"/>
    <w:rsid w:val="001C246C"/>
    <w:rsid w:val="001C2816"/>
    <w:rsid w:val="001C28A3"/>
    <w:rsid w:val="001C2B1D"/>
    <w:rsid w:val="001C2FF9"/>
    <w:rsid w:val="001C330C"/>
    <w:rsid w:val="001C351A"/>
    <w:rsid w:val="001C3597"/>
    <w:rsid w:val="001C35E0"/>
    <w:rsid w:val="001C367A"/>
    <w:rsid w:val="001C3B09"/>
    <w:rsid w:val="001C3C22"/>
    <w:rsid w:val="001C3C91"/>
    <w:rsid w:val="001C3D3B"/>
    <w:rsid w:val="001C3FF4"/>
    <w:rsid w:val="001C4325"/>
    <w:rsid w:val="001C4995"/>
    <w:rsid w:val="001C4A99"/>
    <w:rsid w:val="001C4CC0"/>
    <w:rsid w:val="001C4D65"/>
    <w:rsid w:val="001C4E8F"/>
    <w:rsid w:val="001C50F2"/>
    <w:rsid w:val="001C5927"/>
    <w:rsid w:val="001C5939"/>
    <w:rsid w:val="001C5EA5"/>
    <w:rsid w:val="001C60A8"/>
    <w:rsid w:val="001C615F"/>
    <w:rsid w:val="001C6192"/>
    <w:rsid w:val="001C619F"/>
    <w:rsid w:val="001C63AB"/>
    <w:rsid w:val="001C65F2"/>
    <w:rsid w:val="001C6700"/>
    <w:rsid w:val="001C6956"/>
    <w:rsid w:val="001C6A84"/>
    <w:rsid w:val="001C6B2D"/>
    <w:rsid w:val="001C6BAF"/>
    <w:rsid w:val="001C6D27"/>
    <w:rsid w:val="001C6D57"/>
    <w:rsid w:val="001C7210"/>
    <w:rsid w:val="001C7218"/>
    <w:rsid w:val="001C73D0"/>
    <w:rsid w:val="001C74C6"/>
    <w:rsid w:val="001C77A5"/>
    <w:rsid w:val="001C7AB4"/>
    <w:rsid w:val="001C7CFC"/>
    <w:rsid w:val="001C7E04"/>
    <w:rsid w:val="001C7EF8"/>
    <w:rsid w:val="001C7F3B"/>
    <w:rsid w:val="001D0217"/>
    <w:rsid w:val="001D0480"/>
    <w:rsid w:val="001D0AA5"/>
    <w:rsid w:val="001D0B68"/>
    <w:rsid w:val="001D0DFC"/>
    <w:rsid w:val="001D0EFA"/>
    <w:rsid w:val="001D0FFF"/>
    <w:rsid w:val="001D115C"/>
    <w:rsid w:val="001D13A9"/>
    <w:rsid w:val="001D1638"/>
    <w:rsid w:val="001D174E"/>
    <w:rsid w:val="001D17BF"/>
    <w:rsid w:val="001D1889"/>
    <w:rsid w:val="001D1ABD"/>
    <w:rsid w:val="001D2450"/>
    <w:rsid w:val="001D25F9"/>
    <w:rsid w:val="001D272D"/>
    <w:rsid w:val="001D2824"/>
    <w:rsid w:val="001D2B4D"/>
    <w:rsid w:val="001D2C80"/>
    <w:rsid w:val="001D2FEC"/>
    <w:rsid w:val="001D3187"/>
    <w:rsid w:val="001D31A9"/>
    <w:rsid w:val="001D322E"/>
    <w:rsid w:val="001D360D"/>
    <w:rsid w:val="001D38AB"/>
    <w:rsid w:val="001D3ADD"/>
    <w:rsid w:val="001D3B5D"/>
    <w:rsid w:val="001D3DA4"/>
    <w:rsid w:val="001D3DFA"/>
    <w:rsid w:val="001D402F"/>
    <w:rsid w:val="001D4174"/>
    <w:rsid w:val="001D4301"/>
    <w:rsid w:val="001D43B1"/>
    <w:rsid w:val="001D4790"/>
    <w:rsid w:val="001D4A8F"/>
    <w:rsid w:val="001D5075"/>
    <w:rsid w:val="001D522E"/>
    <w:rsid w:val="001D5645"/>
    <w:rsid w:val="001D5663"/>
    <w:rsid w:val="001D5D99"/>
    <w:rsid w:val="001D6217"/>
    <w:rsid w:val="001D625F"/>
    <w:rsid w:val="001D65E4"/>
    <w:rsid w:val="001D693E"/>
    <w:rsid w:val="001D6980"/>
    <w:rsid w:val="001D6B07"/>
    <w:rsid w:val="001D6F41"/>
    <w:rsid w:val="001D7291"/>
    <w:rsid w:val="001D7295"/>
    <w:rsid w:val="001D73E2"/>
    <w:rsid w:val="001D74A7"/>
    <w:rsid w:val="001D792D"/>
    <w:rsid w:val="001D7B60"/>
    <w:rsid w:val="001D7DA1"/>
    <w:rsid w:val="001E007F"/>
    <w:rsid w:val="001E054F"/>
    <w:rsid w:val="001E05FE"/>
    <w:rsid w:val="001E060F"/>
    <w:rsid w:val="001E0976"/>
    <w:rsid w:val="001E0B72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E36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4DA"/>
    <w:rsid w:val="001E36BA"/>
    <w:rsid w:val="001E3A83"/>
    <w:rsid w:val="001E3F31"/>
    <w:rsid w:val="001E3FEC"/>
    <w:rsid w:val="001E42D5"/>
    <w:rsid w:val="001E4517"/>
    <w:rsid w:val="001E45B6"/>
    <w:rsid w:val="001E45BD"/>
    <w:rsid w:val="001E469C"/>
    <w:rsid w:val="001E4733"/>
    <w:rsid w:val="001E48AC"/>
    <w:rsid w:val="001E4992"/>
    <w:rsid w:val="001E4C21"/>
    <w:rsid w:val="001E4D90"/>
    <w:rsid w:val="001E4ED6"/>
    <w:rsid w:val="001E4F51"/>
    <w:rsid w:val="001E4FB5"/>
    <w:rsid w:val="001E5124"/>
    <w:rsid w:val="001E5203"/>
    <w:rsid w:val="001E528E"/>
    <w:rsid w:val="001E53B5"/>
    <w:rsid w:val="001E5570"/>
    <w:rsid w:val="001E56F2"/>
    <w:rsid w:val="001E5803"/>
    <w:rsid w:val="001E5C04"/>
    <w:rsid w:val="001E621D"/>
    <w:rsid w:val="001E6380"/>
    <w:rsid w:val="001E656B"/>
    <w:rsid w:val="001E6656"/>
    <w:rsid w:val="001E67A2"/>
    <w:rsid w:val="001E69EF"/>
    <w:rsid w:val="001E6CDC"/>
    <w:rsid w:val="001E6E4A"/>
    <w:rsid w:val="001E6F38"/>
    <w:rsid w:val="001E6FD0"/>
    <w:rsid w:val="001E7058"/>
    <w:rsid w:val="001E715F"/>
    <w:rsid w:val="001E7168"/>
    <w:rsid w:val="001E7274"/>
    <w:rsid w:val="001E734A"/>
    <w:rsid w:val="001E76F2"/>
    <w:rsid w:val="001E7747"/>
    <w:rsid w:val="001E79E8"/>
    <w:rsid w:val="001E7A88"/>
    <w:rsid w:val="001E7E8B"/>
    <w:rsid w:val="001E7E92"/>
    <w:rsid w:val="001E7EBB"/>
    <w:rsid w:val="001E7EF8"/>
    <w:rsid w:val="001F01C9"/>
    <w:rsid w:val="001F04DE"/>
    <w:rsid w:val="001F0508"/>
    <w:rsid w:val="001F088E"/>
    <w:rsid w:val="001F0A56"/>
    <w:rsid w:val="001F0B07"/>
    <w:rsid w:val="001F0E77"/>
    <w:rsid w:val="001F0EFA"/>
    <w:rsid w:val="001F101E"/>
    <w:rsid w:val="001F1217"/>
    <w:rsid w:val="001F12CF"/>
    <w:rsid w:val="001F134A"/>
    <w:rsid w:val="001F13AC"/>
    <w:rsid w:val="001F160F"/>
    <w:rsid w:val="001F1630"/>
    <w:rsid w:val="001F1846"/>
    <w:rsid w:val="001F186C"/>
    <w:rsid w:val="001F18CF"/>
    <w:rsid w:val="001F1959"/>
    <w:rsid w:val="001F1A85"/>
    <w:rsid w:val="001F1C27"/>
    <w:rsid w:val="001F1D3F"/>
    <w:rsid w:val="001F1EF5"/>
    <w:rsid w:val="001F1F39"/>
    <w:rsid w:val="001F1FA6"/>
    <w:rsid w:val="001F1FD6"/>
    <w:rsid w:val="001F2043"/>
    <w:rsid w:val="001F21B2"/>
    <w:rsid w:val="001F21C6"/>
    <w:rsid w:val="001F21DE"/>
    <w:rsid w:val="001F2343"/>
    <w:rsid w:val="001F2447"/>
    <w:rsid w:val="001F248C"/>
    <w:rsid w:val="001F2771"/>
    <w:rsid w:val="001F2870"/>
    <w:rsid w:val="001F2920"/>
    <w:rsid w:val="001F2B14"/>
    <w:rsid w:val="001F2D29"/>
    <w:rsid w:val="001F2E68"/>
    <w:rsid w:val="001F2E8C"/>
    <w:rsid w:val="001F2ECD"/>
    <w:rsid w:val="001F2F98"/>
    <w:rsid w:val="001F3562"/>
    <w:rsid w:val="001F3625"/>
    <w:rsid w:val="001F367F"/>
    <w:rsid w:val="001F36AC"/>
    <w:rsid w:val="001F37A2"/>
    <w:rsid w:val="001F3831"/>
    <w:rsid w:val="001F38BE"/>
    <w:rsid w:val="001F3A53"/>
    <w:rsid w:val="001F3A8F"/>
    <w:rsid w:val="001F3CD1"/>
    <w:rsid w:val="001F3D49"/>
    <w:rsid w:val="001F4616"/>
    <w:rsid w:val="001F4ABA"/>
    <w:rsid w:val="001F5433"/>
    <w:rsid w:val="001F566D"/>
    <w:rsid w:val="001F568E"/>
    <w:rsid w:val="001F5B18"/>
    <w:rsid w:val="001F5C19"/>
    <w:rsid w:val="001F5C3D"/>
    <w:rsid w:val="001F5D5B"/>
    <w:rsid w:val="001F6027"/>
    <w:rsid w:val="001F624B"/>
    <w:rsid w:val="001F624C"/>
    <w:rsid w:val="001F631D"/>
    <w:rsid w:val="001F6556"/>
    <w:rsid w:val="001F663E"/>
    <w:rsid w:val="001F680F"/>
    <w:rsid w:val="001F69AD"/>
    <w:rsid w:val="001F6A9C"/>
    <w:rsid w:val="001F6B2B"/>
    <w:rsid w:val="001F6DAD"/>
    <w:rsid w:val="001F71A3"/>
    <w:rsid w:val="001F73DD"/>
    <w:rsid w:val="001F7627"/>
    <w:rsid w:val="001F76BA"/>
    <w:rsid w:val="001F7799"/>
    <w:rsid w:val="001F7820"/>
    <w:rsid w:val="001F7922"/>
    <w:rsid w:val="001F798B"/>
    <w:rsid w:val="001F7BC6"/>
    <w:rsid w:val="001F7CA1"/>
    <w:rsid w:val="001F7ECB"/>
    <w:rsid w:val="001F7FFA"/>
    <w:rsid w:val="002005CE"/>
    <w:rsid w:val="00200685"/>
    <w:rsid w:val="0020081B"/>
    <w:rsid w:val="00200861"/>
    <w:rsid w:val="002008AA"/>
    <w:rsid w:val="002008E9"/>
    <w:rsid w:val="00200ACA"/>
    <w:rsid w:val="00200B51"/>
    <w:rsid w:val="00201088"/>
    <w:rsid w:val="002011EF"/>
    <w:rsid w:val="002013B1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E18"/>
    <w:rsid w:val="00202E26"/>
    <w:rsid w:val="00202E28"/>
    <w:rsid w:val="00202E75"/>
    <w:rsid w:val="00202E9D"/>
    <w:rsid w:val="00202F35"/>
    <w:rsid w:val="00203012"/>
    <w:rsid w:val="0020301B"/>
    <w:rsid w:val="002031B0"/>
    <w:rsid w:val="002031BF"/>
    <w:rsid w:val="0020377B"/>
    <w:rsid w:val="00203A1C"/>
    <w:rsid w:val="00203B8E"/>
    <w:rsid w:val="00203B9F"/>
    <w:rsid w:val="00203D30"/>
    <w:rsid w:val="00203E44"/>
    <w:rsid w:val="00204915"/>
    <w:rsid w:val="00204E6B"/>
    <w:rsid w:val="00204E7A"/>
    <w:rsid w:val="00204EA3"/>
    <w:rsid w:val="00204F5D"/>
    <w:rsid w:val="0020518E"/>
    <w:rsid w:val="0020533D"/>
    <w:rsid w:val="0020590F"/>
    <w:rsid w:val="00205A85"/>
    <w:rsid w:val="002061CA"/>
    <w:rsid w:val="00206210"/>
    <w:rsid w:val="002065CB"/>
    <w:rsid w:val="002065D9"/>
    <w:rsid w:val="00206652"/>
    <w:rsid w:val="00206743"/>
    <w:rsid w:val="0020690E"/>
    <w:rsid w:val="00206CB0"/>
    <w:rsid w:val="00206DEC"/>
    <w:rsid w:val="00206F4C"/>
    <w:rsid w:val="00207109"/>
    <w:rsid w:val="00207168"/>
    <w:rsid w:val="00207395"/>
    <w:rsid w:val="00207414"/>
    <w:rsid w:val="00207454"/>
    <w:rsid w:val="0020745F"/>
    <w:rsid w:val="0020748A"/>
    <w:rsid w:val="002076C9"/>
    <w:rsid w:val="00207773"/>
    <w:rsid w:val="00207930"/>
    <w:rsid w:val="00207C56"/>
    <w:rsid w:val="0021013A"/>
    <w:rsid w:val="002106D4"/>
    <w:rsid w:val="00210987"/>
    <w:rsid w:val="00210A44"/>
    <w:rsid w:val="00210FC9"/>
    <w:rsid w:val="00211165"/>
    <w:rsid w:val="0021139F"/>
    <w:rsid w:val="002115C2"/>
    <w:rsid w:val="002115CB"/>
    <w:rsid w:val="002115E0"/>
    <w:rsid w:val="002117DD"/>
    <w:rsid w:val="00211C5A"/>
    <w:rsid w:val="00212021"/>
    <w:rsid w:val="00212214"/>
    <w:rsid w:val="0021287D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61D"/>
    <w:rsid w:val="00213989"/>
    <w:rsid w:val="002139F4"/>
    <w:rsid w:val="00213A1E"/>
    <w:rsid w:val="00213B00"/>
    <w:rsid w:val="00213B80"/>
    <w:rsid w:val="00213BA3"/>
    <w:rsid w:val="00213BC6"/>
    <w:rsid w:val="00213C1F"/>
    <w:rsid w:val="00213CBC"/>
    <w:rsid w:val="00213E20"/>
    <w:rsid w:val="00213E55"/>
    <w:rsid w:val="002140CC"/>
    <w:rsid w:val="002140E9"/>
    <w:rsid w:val="00214177"/>
    <w:rsid w:val="002141E8"/>
    <w:rsid w:val="002141F0"/>
    <w:rsid w:val="00214863"/>
    <w:rsid w:val="00214888"/>
    <w:rsid w:val="002148A9"/>
    <w:rsid w:val="00214C30"/>
    <w:rsid w:val="00214DD7"/>
    <w:rsid w:val="00214DD8"/>
    <w:rsid w:val="00215113"/>
    <w:rsid w:val="002152C7"/>
    <w:rsid w:val="00215393"/>
    <w:rsid w:val="002153E0"/>
    <w:rsid w:val="002155D0"/>
    <w:rsid w:val="0021589E"/>
    <w:rsid w:val="002158F7"/>
    <w:rsid w:val="00215947"/>
    <w:rsid w:val="00215A71"/>
    <w:rsid w:val="00215ACC"/>
    <w:rsid w:val="00215D31"/>
    <w:rsid w:val="00215D9C"/>
    <w:rsid w:val="00215DF9"/>
    <w:rsid w:val="00215E71"/>
    <w:rsid w:val="00216011"/>
    <w:rsid w:val="002160F0"/>
    <w:rsid w:val="0021611C"/>
    <w:rsid w:val="00216173"/>
    <w:rsid w:val="002161B8"/>
    <w:rsid w:val="002162A1"/>
    <w:rsid w:val="00216313"/>
    <w:rsid w:val="00216390"/>
    <w:rsid w:val="002167F9"/>
    <w:rsid w:val="00216832"/>
    <w:rsid w:val="00216983"/>
    <w:rsid w:val="00216ADD"/>
    <w:rsid w:val="00216DE3"/>
    <w:rsid w:val="00216E22"/>
    <w:rsid w:val="00217196"/>
    <w:rsid w:val="00217210"/>
    <w:rsid w:val="0021723F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17F8F"/>
    <w:rsid w:val="00220035"/>
    <w:rsid w:val="002200B2"/>
    <w:rsid w:val="0022014A"/>
    <w:rsid w:val="0022048A"/>
    <w:rsid w:val="00220777"/>
    <w:rsid w:val="002207D2"/>
    <w:rsid w:val="00220853"/>
    <w:rsid w:val="00220884"/>
    <w:rsid w:val="00220ACE"/>
    <w:rsid w:val="00220AF3"/>
    <w:rsid w:val="00220BA1"/>
    <w:rsid w:val="00220D28"/>
    <w:rsid w:val="00220F09"/>
    <w:rsid w:val="00220F81"/>
    <w:rsid w:val="00220FDE"/>
    <w:rsid w:val="0022127F"/>
    <w:rsid w:val="00221306"/>
    <w:rsid w:val="0022144C"/>
    <w:rsid w:val="0022159F"/>
    <w:rsid w:val="0022182F"/>
    <w:rsid w:val="0022193F"/>
    <w:rsid w:val="00221AD8"/>
    <w:rsid w:val="00221C10"/>
    <w:rsid w:val="00221C3F"/>
    <w:rsid w:val="00221C45"/>
    <w:rsid w:val="00221C49"/>
    <w:rsid w:val="00221D12"/>
    <w:rsid w:val="00221D80"/>
    <w:rsid w:val="00221EB8"/>
    <w:rsid w:val="00221ECC"/>
    <w:rsid w:val="00221F0A"/>
    <w:rsid w:val="00221FA7"/>
    <w:rsid w:val="002221CC"/>
    <w:rsid w:val="00222200"/>
    <w:rsid w:val="00222360"/>
    <w:rsid w:val="002223E2"/>
    <w:rsid w:val="00222558"/>
    <w:rsid w:val="00222634"/>
    <w:rsid w:val="00222661"/>
    <w:rsid w:val="0022273B"/>
    <w:rsid w:val="00222793"/>
    <w:rsid w:val="0022283B"/>
    <w:rsid w:val="00222AB6"/>
    <w:rsid w:val="002232B8"/>
    <w:rsid w:val="002232D8"/>
    <w:rsid w:val="00223434"/>
    <w:rsid w:val="00223650"/>
    <w:rsid w:val="002237CA"/>
    <w:rsid w:val="002238A7"/>
    <w:rsid w:val="002238C4"/>
    <w:rsid w:val="0022392A"/>
    <w:rsid w:val="00223943"/>
    <w:rsid w:val="002239D8"/>
    <w:rsid w:val="00223A03"/>
    <w:rsid w:val="00223AEC"/>
    <w:rsid w:val="00223CA6"/>
    <w:rsid w:val="00223CD5"/>
    <w:rsid w:val="00223D50"/>
    <w:rsid w:val="00223D80"/>
    <w:rsid w:val="00223DD1"/>
    <w:rsid w:val="00223F8E"/>
    <w:rsid w:val="002241CE"/>
    <w:rsid w:val="00224769"/>
    <w:rsid w:val="002249DE"/>
    <w:rsid w:val="00224A2A"/>
    <w:rsid w:val="00224B27"/>
    <w:rsid w:val="00224BB2"/>
    <w:rsid w:val="00224C6A"/>
    <w:rsid w:val="00224D67"/>
    <w:rsid w:val="00224DA6"/>
    <w:rsid w:val="00224E63"/>
    <w:rsid w:val="002254D7"/>
    <w:rsid w:val="00225627"/>
    <w:rsid w:val="002256F3"/>
    <w:rsid w:val="00225868"/>
    <w:rsid w:val="002258D4"/>
    <w:rsid w:val="00225A48"/>
    <w:rsid w:val="00225CB7"/>
    <w:rsid w:val="00225D4D"/>
    <w:rsid w:val="00225F8D"/>
    <w:rsid w:val="00226486"/>
    <w:rsid w:val="002264FF"/>
    <w:rsid w:val="002265B7"/>
    <w:rsid w:val="002265D8"/>
    <w:rsid w:val="002268EA"/>
    <w:rsid w:val="0022691D"/>
    <w:rsid w:val="002269D4"/>
    <w:rsid w:val="00226A18"/>
    <w:rsid w:val="00226B4A"/>
    <w:rsid w:val="00226C7A"/>
    <w:rsid w:val="00226F9A"/>
    <w:rsid w:val="00227170"/>
    <w:rsid w:val="00227207"/>
    <w:rsid w:val="00227354"/>
    <w:rsid w:val="0022736F"/>
    <w:rsid w:val="0022751A"/>
    <w:rsid w:val="0022756F"/>
    <w:rsid w:val="00227570"/>
    <w:rsid w:val="002277BF"/>
    <w:rsid w:val="00227845"/>
    <w:rsid w:val="0022793E"/>
    <w:rsid w:val="00227969"/>
    <w:rsid w:val="00227E99"/>
    <w:rsid w:val="00230032"/>
    <w:rsid w:val="00230246"/>
    <w:rsid w:val="00230344"/>
    <w:rsid w:val="002303B6"/>
    <w:rsid w:val="0023041A"/>
    <w:rsid w:val="0023051B"/>
    <w:rsid w:val="0023062D"/>
    <w:rsid w:val="0023087E"/>
    <w:rsid w:val="002308FD"/>
    <w:rsid w:val="00230FE6"/>
    <w:rsid w:val="00231045"/>
    <w:rsid w:val="0023112B"/>
    <w:rsid w:val="00231565"/>
    <w:rsid w:val="0023162B"/>
    <w:rsid w:val="00231736"/>
    <w:rsid w:val="00231A7F"/>
    <w:rsid w:val="00231B1E"/>
    <w:rsid w:val="00231C4B"/>
    <w:rsid w:val="00231EE0"/>
    <w:rsid w:val="0023200A"/>
    <w:rsid w:val="002321A2"/>
    <w:rsid w:val="002321AA"/>
    <w:rsid w:val="0023229D"/>
    <w:rsid w:val="00232495"/>
    <w:rsid w:val="0023271A"/>
    <w:rsid w:val="002327EF"/>
    <w:rsid w:val="00232A65"/>
    <w:rsid w:val="00232B26"/>
    <w:rsid w:val="00232EDD"/>
    <w:rsid w:val="00232F4A"/>
    <w:rsid w:val="002334A5"/>
    <w:rsid w:val="002335BC"/>
    <w:rsid w:val="002336E0"/>
    <w:rsid w:val="00233853"/>
    <w:rsid w:val="002338AE"/>
    <w:rsid w:val="00233E53"/>
    <w:rsid w:val="00233F08"/>
    <w:rsid w:val="00234014"/>
    <w:rsid w:val="0023412E"/>
    <w:rsid w:val="002342D5"/>
    <w:rsid w:val="0023434C"/>
    <w:rsid w:val="00234B12"/>
    <w:rsid w:val="00234BB3"/>
    <w:rsid w:val="00234D11"/>
    <w:rsid w:val="00234F4C"/>
    <w:rsid w:val="00235122"/>
    <w:rsid w:val="00235398"/>
    <w:rsid w:val="0023559E"/>
    <w:rsid w:val="002359D4"/>
    <w:rsid w:val="002359D6"/>
    <w:rsid w:val="00235A02"/>
    <w:rsid w:val="00235A07"/>
    <w:rsid w:val="00236096"/>
    <w:rsid w:val="0023613F"/>
    <w:rsid w:val="00236430"/>
    <w:rsid w:val="00236479"/>
    <w:rsid w:val="0023668A"/>
    <w:rsid w:val="0023687A"/>
    <w:rsid w:val="00236EFF"/>
    <w:rsid w:val="00236F74"/>
    <w:rsid w:val="00237034"/>
    <w:rsid w:val="00237122"/>
    <w:rsid w:val="002371BD"/>
    <w:rsid w:val="00237317"/>
    <w:rsid w:val="00237580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089"/>
    <w:rsid w:val="0024109F"/>
    <w:rsid w:val="00241164"/>
    <w:rsid w:val="00241336"/>
    <w:rsid w:val="0024154A"/>
    <w:rsid w:val="00241923"/>
    <w:rsid w:val="00241C5A"/>
    <w:rsid w:val="00241C9F"/>
    <w:rsid w:val="00241DDA"/>
    <w:rsid w:val="00241DDE"/>
    <w:rsid w:val="00241F55"/>
    <w:rsid w:val="00241F6E"/>
    <w:rsid w:val="002420AA"/>
    <w:rsid w:val="002420AE"/>
    <w:rsid w:val="002421BC"/>
    <w:rsid w:val="00242375"/>
    <w:rsid w:val="0024237B"/>
    <w:rsid w:val="0024238C"/>
    <w:rsid w:val="002423E1"/>
    <w:rsid w:val="002424EE"/>
    <w:rsid w:val="00242578"/>
    <w:rsid w:val="002425E4"/>
    <w:rsid w:val="00242804"/>
    <w:rsid w:val="00242AF0"/>
    <w:rsid w:val="00242B78"/>
    <w:rsid w:val="00242C7A"/>
    <w:rsid w:val="00242DF6"/>
    <w:rsid w:val="00243234"/>
    <w:rsid w:val="0024331D"/>
    <w:rsid w:val="0024351C"/>
    <w:rsid w:val="00243551"/>
    <w:rsid w:val="00243648"/>
    <w:rsid w:val="0024396F"/>
    <w:rsid w:val="0024399A"/>
    <w:rsid w:val="00243C61"/>
    <w:rsid w:val="002442ED"/>
    <w:rsid w:val="002443B7"/>
    <w:rsid w:val="00244649"/>
    <w:rsid w:val="00244728"/>
    <w:rsid w:val="002447E4"/>
    <w:rsid w:val="002448B8"/>
    <w:rsid w:val="002448EE"/>
    <w:rsid w:val="00244914"/>
    <w:rsid w:val="00244B90"/>
    <w:rsid w:val="00244D1A"/>
    <w:rsid w:val="00244D87"/>
    <w:rsid w:val="002451DC"/>
    <w:rsid w:val="00245271"/>
    <w:rsid w:val="00245288"/>
    <w:rsid w:val="002452E5"/>
    <w:rsid w:val="00245379"/>
    <w:rsid w:val="0024538B"/>
    <w:rsid w:val="0024593F"/>
    <w:rsid w:val="00245945"/>
    <w:rsid w:val="00245AA3"/>
    <w:rsid w:val="0024616C"/>
    <w:rsid w:val="00246177"/>
    <w:rsid w:val="002463B9"/>
    <w:rsid w:val="00246563"/>
    <w:rsid w:val="0024657E"/>
    <w:rsid w:val="002469A7"/>
    <w:rsid w:val="00246ABF"/>
    <w:rsid w:val="00246AD2"/>
    <w:rsid w:val="00246C27"/>
    <w:rsid w:val="00246C64"/>
    <w:rsid w:val="00246D8F"/>
    <w:rsid w:val="00246EB1"/>
    <w:rsid w:val="00246F32"/>
    <w:rsid w:val="00247039"/>
    <w:rsid w:val="0024704D"/>
    <w:rsid w:val="002470E8"/>
    <w:rsid w:val="00247121"/>
    <w:rsid w:val="00247214"/>
    <w:rsid w:val="00247614"/>
    <w:rsid w:val="00247A69"/>
    <w:rsid w:val="00247CDB"/>
    <w:rsid w:val="00247D36"/>
    <w:rsid w:val="00247E7D"/>
    <w:rsid w:val="00247E93"/>
    <w:rsid w:val="00247ED7"/>
    <w:rsid w:val="00247EE4"/>
    <w:rsid w:val="00247F3A"/>
    <w:rsid w:val="0025022B"/>
    <w:rsid w:val="00250290"/>
    <w:rsid w:val="002502F0"/>
    <w:rsid w:val="00250423"/>
    <w:rsid w:val="002504DE"/>
    <w:rsid w:val="00250A7F"/>
    <w:rsid w:val="00250AB8"/>
    <w:rsid w:val="00250B66"/>
    <w:rsid w:val="0025105F"/>
    <w:rsid w:val="002510A7"/>
    <w:rsid w:val="00251172"/>
    <w:rsid w:val="0025125B"/>
    <w:rsid w:val="00251305"/>
    <w:rsid w:val="0025142D"/>
    <w:rsid w:val="0025164D"/>
    <w:rsid w:val="00251654"/>
    <w:rsid w:val="00251694"/>
    <w:rsid w:val="002518ED"/>
    <w:rsid w:val="002519F7"/>
    <w:rsid w:val="00251AC3"/>
    <w:rsid w:val="00251BB8"/>
    <w:rsid w:val="00251BEC"/>
    <w:rsid w:val="00251CB8"/>
    <w:rsid w:val="00251D47"/>
    <w:rsid w:val="00251F58"/>
    <w:rsid w:val="00252161"/>
    <w:rsid w:val="00252647"/>
    <w:rsid w:val="00252A5D"/>
    <w:rsid w:val="00252F4A"/>
    <w:rsid w:val="00253063"/>
    <w:rsid w:val="00253189"/>
    <w:rsid w:val="00253264"/>
    <w:rsid w:val="0025326E"/>
    <w:rsid w:val="00253435"/>
    <w:rsid w:val="00253835"/>
    <w:rsid w:val="0025386D"/>
    <w:rsid w:val="002538E4"/>
    <w:rsid w:val="002539C6"/>
    <w:rsid w:val="00253B43"/>
    <w:rsid w:val="00253D46"/>
    <w:rsid w:val="00253ECD"/>
    <w:rsid w:val="00253ED8"/>
    <w:rsid w:val="00253F4A"/>
    <w:rsid w:val="002540DD"/>
    <w:rsid w:val="002541E8"/>
    <w:rsid w:val="0025422D"/>
    <w:rsid w:val="002543A0"/>
    <w:rsid w:val="00254423"/>
    <w:rsid w:val="00254490"/>
    <w:rsid w:val="002544AB"/>
    <w:rsid w:val="00254641"/>
    <w:rsid w:val="00254A05"/>
    <w:rsid w:val="00254E70"/>
    <w:rsid w:val="00254FD9"/>
    <w:rsid w:val="00255041"/>
    <w:rsid w:val="002551CB"/>
    <w:rsid w:val="00255332"/>
    <w:rsid w:val="00255473"/>
    <w:rsid w:val="00255666"/>
    <w:rsid w:val="00255A3C"/>
    <w:rsid w:val="00255C1A"/>
    <w:rsid w:val="00255C3F"/>
    <w:rsid w:val="00255CEE"/>
    <w:rsid w:val="00255DB7"/>
    <w:rsid w:val="00255F8C"/>
    <w:rsid w:val="00256033"/>
    <w:rsid w:val="0025609C"/>
    <w:rsid w:val="002560A0"/>
    <w:rsid w:val="00256123"/>
    <w:rsid w:val="002562C6"/>
    <w:rsid w:val="002562EF"/>
    <w:rsid w:val="0025646A"/>
    <w:rsid w:val="00256663"/>
    <w:rsid w:val="0025670C"/>
    <w:rsid w:val="00256729"/>
    <w:rsid w:val="0025686F"/>
    <w:rsid w:val="00256870"/>
    <w:rsid w:val="002568A8"/>
    <w:rsid w:val="0025694E"/>
    <w:rsid w:val="0025695F"/>
    <w:rsid w:val="00256AA4"/>
    <w:rsid w:val="00256CA6"/>
    <w:rsid w:val="002570ED"/>
    <w:rsid w:val="00257166"/>
    <w:rsid w:val="002571B5"/>
    <w:rsid w:val="002571E3"/>
    <w:rsid w:val="0025731B"/>
    <w:rsid w:val="002573B5"/>
    <w:rsid w:val="002574BD"/>
    <w:rsid w:val="002576D5"/>
    <w:rsid w:val="002578CE"/>
    <w:rsid w:val="002578D0"/>
    <w:rsid w:val="00257ACF"/>
    <w:rsid w:val="00257D66"/>
    <w:rsid w:val="00257DC4"/>
    <w:rsid w:val="00257DE8"/>
    <w:rsid w:val="00257F9F"/>
    <w:rsid w:val="00260002"/>
    <w:rsid w:val="00260034"/>
    <w:rsid w:val="002600EF"/>
    <w:rsid w:val="00260196"/>
    <w:rsid w:val="002603B1"/>
    <w:rsid w:val="002607AB"/>
    <w:rsid w:val="00260856"/>
    <w:rsid w:val="0026085C"/>
    <w:rsid w:val="002608C3"/>
    <w:rsid w:val="00260903"/>
    <w:rsid w:val="00260911"/>
    <w:rsid w:val="0026092F"/>
    <w:rsid w:val="00260A30"/>
    <w:rsid w:val="00260AAB"/>
    <w:rsid w:val="00260CA0"/>
    <w:rsid w:val="00260F18"/>
    <w:rsid w:val="00261074"/>
    <w:rsid w:val="002610C5"/>
    <w:rsid w:val="00261321"/>
    <w:rsid w:val="0026133A"/>
    <w:rsid w:val="00261641"/>
    <w:rsid w:val="002617C5"/>
    <w:rsid w:val="002619EE"/>
    <w:rsid w:val="00261CE3"/>
    <w:rsid w:val="00261DAB"/>
    <w:rsid w:val="00261E9B"/>
    <w:rsid w:val="002622D2"/>
    <w:rsid w:val="00262497"/>
    <w:rsid w:val="0026249B"/>
    <w:rsid w:val="0026256A"/>
    <w:rsid w:val="002626C0"/>
    <w:rsid w:val="00262814"/>
    <w:rsid w:val="002628B4"/>
    <w:rsid w:val="00262ADE"/>
    <w:rsid w:val="00262AFD"/>
    <w:rsid w:val="00262C61"/>
    <w:rsid w:val="00263041"/>
    <w:rsid w:val="00263417"/>
    <w:rsid w:val="00263795"/>
    <w:rsid w:val="00263D1E"/>
    <w:rsid w:val="0026403D"/>
    <w:rsid w:val="002640E5"/>
    <w:rsid w:val="00264106"/>
    <w:rsid w:val="00264142"/>
    <w:rsid w:val="00264686"/>
    <w:rsid w:val="002646D4"/>
    <w:rsid w:val="002648A8"/>
    <w:rsid w:val="002649A5"/>
    <w:rsid w:val="002649E5"/>
    <w:rsid w:val="00264D2E"/>
    <w:rsid w:val="00264FF9"/>
    <w:rsid w:val="0026521A"/>
    <w:rsid w:val="002654B1"/>
    <w:rsid w:val="002655C0"/>
    <w:rsid w:val="002657FA"/>
    <w:rsid w:val="00265A3B"/>
    <w:rsid w:val="00265D60"/>
    <w:rsid w:val="00265F36"/>
    <w:rsid w:val="00265F65"/>
    <w:rsid w:val="002662D6"/>
    <w:rsid w:val="002662E6"/>
    <w:rsid w:val="00266424"/>
    <w:rsid w:val="00266557"/>
    <w:rsid w:val="002665F4"/>
    <w:rsid w:val="00266610"/>
    <w:rsid w:val="00266628"/>
    <w:rsid w:val="00266762"/>
    <w:rsid w:val="0026680E"/>
    <w:rsid w:val="00266840"/>
    <w:rsid w:val="00266A25"/>
    <w:rsid w:val="00266A59"/>
    <w:rsid w:val="00266CF3"/>
    <w:rsid w:val="00266F8A"/>
    <w:rsid w:val="0026700A"/>
    <w:rsid w:val="00267452"/>
    <w:rsid w:val="00267738"/>
    <w:rsid w:val="00267877"/>
    <w:rsid w:val="00267B76"/>
    <w:rsid w:val="00267BDE"/>
    <w:rsid w:val="00267F98"/>
    <w:rsid w:val="0027004F"/>
    <w:rsid w:val="002700DB"/>
    <w:rsid w:val="002701B3"/>
    <w:rsid w:val="00270429"/>
    <w:rsid w:val="00270881"/>
    <w:rsid w:val="00270BE0"/>
    <w:rsid w:val="00270C49"/>
    <w:rsid w:val="00270DE3"/>
    <w:rsid w:val="00270E3F"/>
    <w:rsid w:val="00270E9F"/>
    <w:rsid w:val="00270F60"/>
    <w:rsid w:val="0027107E"/>
    <w:rsid w:val="00271216"/>
    <w:rsid w:val="002712A3"/>
    <w:rsid w:val="00271515"/>
    <w:rsid w:val="0027152F"/>
    <w:rsid w:val="002717DC"/>
    <w:rsid w:val="00271EF5"/>
    <w:rsid w:val="00272031"/>
    <w:rsid w:val="0027215C"/>
    <w:rsid w:val="00272342"/>
    <w:rsid w:val="002726AD"/>
    <w:rsid w:val="002728C3"/>
    <w:rsid w:val="002729A7"/>
    <w:rsid w:val="00272C03"/>
    <w:rsid w:val="00272C26"/>
    <w:rsid w:val="00272D23"/>
    <w:rsid w:val="00272FBC"/>
    <w:rsid w:val="00272FC2"/>
    <w:rsid w:val="00273157"/>
    <w:rsid w:val="002733B6"/>
    <w:rsid w:val="00273425"/>
    <w:rsid w:val="002734AC"/>
    <w:rsid w:val="00273540"/>
    <w:rsid w:val="00273574"/>
    <w:rsid w:val="0027358C"/>
    <w:rsid w:val="00273638"/>
    <w:rsid w:val="0027366A"/>
    <w:rsid w:val="0027370B"/>
    <w:rsid w:val="0027389A"/>
    <w:rsid w:val="00273967"/>
    <w:rsid w:val="00273B1A"/>
    <w:rsid w:val="00273BB5"/>
    <w:rsid w:val="00273C7F"/>
    <w:rsid w:val="002746B0"/>
    <w:rsid w:val="00274A86"/>
    <w:rsid w:val="00274B49"/>
    <w:rsid w:val="00274D48"/>
    <w:rsid w:val="002751BC"/>
    <w:rsid w:val="00275366"/>
    <w:rsid w:val="00275667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46F"/>
    <w:rsid w:val="002768B2"/>
    <w:rsid w:val="00276A10"/>
    <w:rsid w:val="00276BB1"/>
    <w:rsid w:val="00276CAF"/>
    <w:rsid w:val="00276F0F"/>
    <w:rsid w:val="0027703D"/>
    <w:rsid w:val="0027724F"/>
    <w:rsid w:val="00277299"/>
    <w:rsid w:val="002773C2"/>
    <w:rsid w:val="0027745D"/>
    <w:rsid w:val="002775DC"/>
    <w:rsid w:val="00277642"/>
    <w:rsid w:val="0028029D"/>
    <w:rsid w:val="002803F6"/>
    <w:rsid w:val="002806ED"/>
    <w:rsid w:val="002807E8"/>
    <w:rsid w:val="0028098C"/>
    <w:rsid w:val="00280A18"/>
    <w:rsid w:val="00280AB1"/>
    <w:rsid w:val="00280B2C"/>
    <w:rsid w:val="00280CB6"/>
    <w:rsid w:val="00280F3D"/>
    <w:rsid w:val="00280FFC"/>
    <w:rsid w:val="002811B8"/>
    <w:rsid w:val="00281239"/>
    <w:rsid w:val="0028124E"/>
    <w:rsid w:val="00281317"/>
    <w:rsid w:val="0028165A"/>
    <w:rsid w:val="0028180F"/>
    <w:rsid w:val="00281832"/>
    <w:rsid w:val="00281D4E"/>
    <w:rsid w:val="00281D58"/>
    <w:rsid w:val="00282198"/>
    <w:rsid w:val="0028220C"/>
    <w:rsid w:val="00282307"/>
    <w:rsid w:val="00282528"/>
    <w:rsid w:val="00282592"/>
    <w:rsid w:val="00282600"/>
    <w:rsid w:val="002826E8"/>
    <w:rsid w:val="002826FE"/>
    <w:rsid w:val="00282798"/>
    <w:rsid w:val="00282AE8"/>
    <w:rsid w:val="00282E11"/>
    <w:rsid w:val="002830BD"/>
    <w:rsid w:val="00283130"/>
    <w:rsid w:val="002831E2"/>
    <w:rsid w:val="00283275"/>
    <w:rsid w:val="0028327B"/>
    <w:rsid w:val="002835F6"/>
    <w:rsid w:val="00283A52"/>
    <w:rsid w:val="00283FC0"/>
    <w:rsid w:val="00284070"/>
    <w:rsid w:val="00284613"/>
    <w:rsid w:val="00284671"/>
    <w:rsid w:val="00284CAA"/>
    <w:rsid w:val="00284E05"/>
    <w:rsid w:val="00284FE0"/>
    <w:rsid w:val="00285148"/>
    <w:rsid w:val="002853AE"/>
    <w:rsid w:val="002853B0"/>
    <w:rsid w:val="00285442"/>
    <w:rsid w:val="0028559F"/>
    <w:rsid w:val="0028571D"/>
    <w:rsid w:val="002858DA"/>
    <w:rsid w:val="00285AF5"/>
    <w:rsid w:val="00285CB7"/>
    <w:rsid w:val="002865F4"/>
    <w:rsid w:val="00286617"/>
    <w:rsid w:val="00286671"/>
    <w:rsid w:val="0028667C"/>
    <w:rsid w:val="00286A45"/>
    <w:rsid w:val="00286A81"/>
    <w:rsid w:val="00286B6F"/>
    <w:rsid w:val="00286EC1"/>
    <w:rsid w:val="00287416"/>
    <w:rsid w:val="002876B3"/>
    <w:rsid w:val="0028778F"/>
    <w:rsid w:val="0028799B"/>
    <w:rsid w:val="00287AE9"/>
    <w:rsid w:val="00287BD2"/>
    <w:rsid w:val="00287FD5"/>
    <w:rsid w:val="0029002E"/>
    <w:rsid w:val="002900A6"/>
    <w:rsid w:val="002900E7"/>
    <w:rsid w:val="00290281"/>
    <w:rsid w:val="002904B9"/>
    <w:rsid w:val="002905D2"/>
    <w:rsid w:val="00290683"/>
    <w:rsid w:val="002907CC"/>
    <w:rsid w:val="00290CF4"/>
    <w:rsid w:val="00290DFE"/>
    <w:rsid w:val="00291523"/>
    <w:rsid w:val="00291534"/>
    <w:rsid w:val="002915CC"/>
    <w:rsid w:val="002917D4"/>
    <w:rsid w:val="002917DD"/>
    <w:rsid w:val="00291853"/>
    <w:rsid w:val="0029199E"/>
    <w:rsid w:val="00291A03"/>
    <w:rsid w:val="00291C38"/>
    <w:rsid w:val="00291CC5"/>
    <w:rsid w:val="00291D68"/>
    <w:rsid w:val="00291FC2"/>
    <w:rsid w:val="00292027"/>
    <w:rsid w:val="0029204D"/>
    <w:rsid w:val="0029226B"/>
    <w:rsid w:val="0029254E"/>
    <w:rsid w:val="00292579"/>
    <w:rsid w:val="002925F7"/>
    <w:rsid w:val="002928DB"/>
    <w:rsid w:val="00292D21"/>
    <w:rsid w:val="00292DF7"/>
    <w:rsid w:val="00292E76"/>
    <w:rsid w:val="00293041"/>
    <w:rsid w:val="0029306B"/>
    <w:rsid w:val="002930AE"/>
    <w:rsid w:val="002930E7"/>
    <w:rsid w:val="002932B6"/>
    <w:rsid w:val="002934C9"/>
    <w:rsid w:val="00293609"/>
    <w:rsid w:val="00293648"/>
    <w:rsid w:val="002936B1"/>
    <w:rsid w:val="002936E9"/>
    <w:rsid w:val="0029370F"/>
    <w:rsid w:val="00293BE2"/>
    <w:rsid w:val="00293C8C"/>
    <w:rsid w:val="00293CC8"/>
    <w:rsid w:val="00293D22"/>
    <w:rsid w:val="00293EEF"/>
    <w:rsid w:val="00293F37"/>
    <w:rsid w:val="00293F45"/>
    <w:rsid w:val="00293FA3"/>
    <w:rsid w:val="00294542"/>
    <w:rsid w:val="00294672"/>
    <w:rsid w:val="00294673"/>
    <w:rsid w:val="00294711"/>
    <w:rsid w:val="0029489D"/>
    <w:rsid w:val="00294959"/>
    <w:rsid w:val="00294A8F"/>
    <w:rsid w:val="00294B87"/>
    <w:rsid w:val="00294BB8"/>
    <w:rsid w:val="00294C8E"/>
    <w:rsid w:val="00294D99"/>
    <w:rsid w:val="00294F97"/>
    <w:rsid w:val="00295004"/>
    <w:rsid w:val="00295232"/>
    <w:rsid w:val="0029537C"/>
    <w:rsid w:val="0029563C"/>
    <w:rsid w:val="002956D5"/>
    <w:rsid w:val="00295919"/>
    <w:rsid w:val="00295FF9"/>
    <w:rsid w:val="00296054"/>
    <w:rsid w:val="00296182"/>
    <w:rsid w:val="0029640F"/>
    <w:rsid w:val="0029672F"/>
    <w:rsid w:val="002968DE"/>
    <w:rsid w:val="00296A92"/>
    <w:rsid w:val="00296B10"/>
    <w:rsid w:val="00296B66"/>
    <w:rsid w:val="00296B88"/>
    <w:rsid w:val="00296DB7"/>
    <w:rsid w:val="002970C9"/>
    <w:rsid w:val="00297291"/>
    <w:rsid w:val="00297486"/>
    <w:rsid w:val="002975B1"/>
    <w:rsid w:val="00297711"/>
    <w:rsid w:val="002977F9"/>
    <w:rsid w:val="0029797B"/>
    <w:rsid w:val="00297BE8"/>
    <w:rsid w:val="00297D03"/>
    <w:rsid w:val="00297D7A"/>
    <w:rsid w:val="00297FA6"/>
    <w:rsid w:val="002A000B"/>
    <w:rsid w:val="002A0047"/>
    <w:rsid w:val="002A0059"/>
    <w:rsid w:val="002A01E2"/>
    <w:rsid w:val="002A039F"/>
    <w:rsid w:val="002A03F0"/>
    <w:rsid w:val="002A051E"/>
    <w:rsid w:val="002A07B5"/>
    <w:rsid w:val="002A081A"/>
    <w:rsid w:val="002A09C2"/>
    <w:rsid w:val="002A0C60"/>
    <w:rsid w:val="002A1054"/>
    <w:rsid w:val="002A10CD"/>
    <w:rsid w:val="002A11D5"/>
    <w:rsid w:val="002A11FA"/>
    <w:rsid w:val="002A1252"/>
    <w:rsid w:val="002A13A6"/>
    <w:rsid w:val="002A13CA"/>
    <w:rsid w:val="002A1436"/>
    <w:rsid w:val="002A149D"/>
    <w:rsid w:val="002A16E9"/>
    <w:rsid w:val="002A1878"/>
    <w:rsid w:val="002A1922"/>
    <w:rsid w:val="002A1E93"/>
    <w:rsid w:val="002A1F87"/>
    <w:rsid w:val="002A1F8B"/>
    <w:rsid w:val="002A2316"/>
    <w:rsid w:val="002A24A4"/>
    <w:rsid w:val="002A27D5"/>
    <w:rsid w:val="002A28E1"/>
    <w:rsid w:val="002A2D02"/>
    <w:rsid w:val="002A2D24"/>
    <w:rsid w:val="002A2DB6"/>
    <w:rsid w:val="002A2DBB"/>
    <w:rsid w:val="002A2FA5"/>
    <w:rsid w:val="002A319F"/>
    <w:rsid w:val="002A31F1"/>
    <w:rsid w:val="002A33C9"/>
    <w:rsid w:val="002A33E1"/>
    <w:rsid w:val="002A370B"/>
    <w:rsid w:val="002A37C9"/>
    <w:rsid w:val="002A37CB"/>
    <w:rsid w:val="002A3A01"/>
    <w:rsid w:val="002A3B5F"/>
    <w:rsid w:val="002A3B80"/>
    <w:rsid w:val="002A3CF1"/>
    <w:rsid w:val="002A3DA2"/>
    <w:rsid w:val="002A3E74"/>
    <w:rsid w:val="002A443C"/>
    <w:rsid w:val="002A4469"/>
    <w:rsid w:val="002A447F"/>
    <w:rsid w:val="002A495F"/>
    <w:rsid w:val="002A4B3E"/>
    <w:rsid w:val="002A4B7E"/>
    <w:rsid w:val="002A4C02"/>
    <w:rsid w:val="002A4F95"/>
    <w:rsid w:val="002A5212"/>
    <w:rsid w:val="002A5230"/>
    <w:rsid w:val="002A5459"/>
    <w:rsid w:val="002A5647"/>
    <w:rsid w:val="002A5786"/>
    <w:rsid w:val="002A5941"/>
    <w:rsid w:val="002A59DE"/>
    <w:rsid w:val="002A5AAD"/>
    <w:rsid w:val="002A5BFB"/>
    <w:rsid w:val="002A5D52"/>
    <w:rsid w:val="002A6034"/>
    <w:rsid w:val="002A6176"/>
    <w:rsid w:val="002A6302"/>
    <w:rsid w:val="002A644B"/>
    <w:rsid w:val="002A66DB"/>
    <w:rsid w:val="002A6736"/>
    <w:rsid w:val="002A689B"/>
    <w:rsid w:val="002A6908"/>
    <w:rsid w:val="002A6930"/>
    <w:rsid w:val="002A6A65"/>
    <w:rsid w:val="002A6B2E"/>
    <w:rsid w:val="002A6B9A"/>
    <w:rsid w:val="002A6BEA"/>
    <w:rsid w:val="002A6C0B"/>
    <w:rsid w:val="002A6C58"/>
    <w:rsid w:val="002A707C"/>
    <w:rsid w:val="002A7162"/>
    <w:rsid w:val="002A742F"/>
    <w:rsid w:val="002A7516"/>
    <w:rsid w:val="002A7603"/>
    <w:rsid w:val="002A77C1"/>
    <w:rsid w:val="002A7815"/>
    <w:rsid w:val="002A78B6"/>
    <w:rsid w:val="002A79E0"/>
    <w:rsid w:val="002A79F8"/>
    <w:rsid w:val="002A7A7E"/>
    <w:rsid w:val="002A7A89"/>
    <w:rsid w:val="002A7BA5"/>
    <w:rsid w:val="002A7D0F"/>
    <w:rsid w:val="002A7D8F"/>
    <w:rsid w:val="002A7E48"/>
    <w:rsid w:val="002A7E5D"/>
    <w:rsid w:val="002A7FE4"/>
    <w:rsid w:val="002B002D"/>
    <w:rsid w:val="002B0129"/>
    <w:rsid w:val="002B0539"/>
    <w:rsid w:val="002B0878"/>
    <w:rsid w:val="002B0B79"/>
    <w:rsid w:val="002B0B9E"/>
    <w:rsid w:val="002B0C67"/>
    <w:rsid w:val="002B101F"/>
    <w:rsid w:val="002B1422"/>
    <w:rsid w:val="002B1773"/>
    <w:rsid w:val="002B1891"/>
    <w:rsid w:val="002B1A01"/>
    <w:rsid w:val="002B1A76"/>
    <w:rsid w:val="002B1AAD"/>
    <w:rsid w:val="002B1C30"/>
    <w:rsid w:val="002B1EC1"/>
    <w:rsid w:val="002B2248"/>
    <w:rsid w:val="002B22A7"/>
    <w:rsid w:val="002B2354"/>
    <w:rsid w:val="002B238F"/>
    <w:rsid w:val="002B242D"/>
    <w:rsid w:val="002B243E"/>
    <w:rsid w:val="002B245C"/>
    <w:rsid w:val="002B24F7"/>
    <w:rsid w:val="002B28F4"/>
    <w:rsid w:val="002B2910"/>
    <w:rsid w:val="002B2948"/>
    <w:rsid w:val="002B296B"/>
    <w:rsid w:val="002B2B6C"/>
    <w:rsid w:val="002B2C82"/>
    <w:rsid w:val="002B2C8C"/>
    <w:rsid w:val="002B2D77"/>
    <w:rsid w:val="002B2E0A"/>
    <w:rsid w:val="002B2FA2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874"/>
    <w:rsid w:val="002B39AF"/>
    <w:rsid w:val="002B3B74"/>
    <w:rsid w:val="002B3CB7"/>
    <w:rsid w:val="002B3CF6"/>
    <w:rsid w:val="002B3EC7"/>
    <w:rsid w:val="002B3FF8"/>
    <w:rsid w:val="002B40E6"/>
    <w:rsid w:val="002B41AE"/>
    <w:rsid w:val="002B42FB"/>
    <w:rsid w:val="002B435A"/>
    <w:rsid w:val="002B480F"/>
    <w:rsid w:val="002B4CF8"/>
    <w:rsid w:val="002B4F5D"/>
    <w:rsid w:val="002B4FA3"/>
    <w:rsid w:val="002B5240"/>
    <w:rsid w:val="002B52F1"/>
    <w:rsid w:val="002B547B"/>
    <w:rsid w:val="002B55C6"/>
    <w:rsid w:val="002B5715"/>
    <w:rsid w:val="002B57A1"/>
    <w:rsid w:val="002B59EC"/>
    <w:rsid w:val="002B5B00"/>
    <w:rsid w:val="002B5B13"/>
    <w:rsid w:val="002B5B7D"/>
    <w:rsid w:val="002B5B9A"/>
    <w:rsid w:val="002B5BD7"/>
    <w:rsid w:val="002B5DA6"/>
    <w:rsid w:val="002B6071"/>
    <w:rsid w:val="002B6159"/>
    <w:rsid w:val="002B61BE"/>
    <w:rsid w:val="002B633F"/>
    <w:rsid w:val="002B64A4"/>
    <w:rsid w:val="002B6660"/>
    <w:rsid w:val="002B66F2"/>
    <w:rsid w:val="002B6DED"/>
    <w:rsid w:val="002B6E2D"/>
    <w:rsid w:val="002B6EBE"/>
    <w:rsid w:val="002B6F9D"/>
    <w:rsid w:val="002B7001"/>
    <w:rsid w:val="002B71F8"/>
    <w:rsid w:val="002B749D"/>
    <w:rsid w:val="002B750B"/>
    <w:rsid w:val="002B75DA"/>
    <w:rsid w:val="002B7981"/>
    <w:rsid w:val="002B7C5A"/>
    <w:rsid w:val="002B7C7B"/>
    <w:rsid w:val="002B7F17"/>
    <w:rsid w:val="002C01A6"/>
    <w:rsid w:val="002C02AC"/>
    <w:rsid w:val="002C02E2"/>
    <w:rsid w:val="002C03D9"/>
    <w:rsid w:val="002C0607"/>
    <w:rsid w:val="002C08A2"/>
    <w:rsid w:val="002C091D"/>
    <w:rsid w:val="002C0CD4"/>
    <w:rsid w:val="002C0D34"/>
    <w:rsid w:val="002C0D6C"/>
    <w:rsid w:val="002C0E74"/>
    <w:rsid w:val="002C0EED"/>
    <w:rsid w:val="002C155B"/>
    <w:rsid w:val="002C179C"/>
    <w:rsid w:val="002C17F3"/>
    <w:rsid w:val="002C18BE"/>
    <w:rsid w:val="002C1B7C"/>
    <w:rsid w:val="002C20E9"/>
    <w:rsid w:val="002C22A1"/>
    <w:rsid w:val="002C22BA"/>
    <w:rsid w:val="002C23D0"/>
    <w:rsid w:val="002C2471"/>
    <w:rsid w:val="002C24C6"/>
    <w:rsid w:val="002C25B7"/>
    <w:rsid w:val="002C25C9"/>
    <w:rsid w:val="002C26CC"/>
    <w:rsid w:val="002C284C"/>
    <w:rsid w:val="002C2921"/>
    <w:rsid w:val="002C2954"/>
    <w:rsid w:val="002C29E4"/>
    <w:rsid w:val="002C2B8C"/>
    <w:rsid w:val="002C2E5B"/>
    <w:rsid w:val="002C3253"/>
    <w:rsid w:val="002C35F7"/>
    <w:rsid w:val="002C3677"/>
    <w:rsid w:val="002C36F6"/>
    <w:rsid w:val="002C37AD"/>
    <w:rsid w:val="002C387A"/>
    <w:rsid w:val="002C39A0"/>
    <w:rsid w:val="002C3C07"/>
    <w:rsid w:val="002C3C1D"/>
    <w:rsid w:val="002C3E42"/>
    <w:rsid w:val="002C3EDF"/>
    <w:rsid w:val="002C434D"/>
    <w:rsid w:val="002C4417"/>
    <w:rsid w:val="002C461D"/>
    <w:rsid w:val="002C4AF6"/>
    <w:rsid w:val="002C4BD3"/>
    <w:rsid w:val="002C519B"/>
    <w:rsid w:val="002C54A7"/>
    <w:rsid w:val="002C5778"/>
    <w:rsid w:val="002C57C5"/>
    <w:rsid w:val="002C57C6"/>
    <w:rsid w:val="002C583E"/>
    <w:rsid w:val="002C591E"/>
    <w:rsid w:val="002C5AD2"/>
    <w:rsid w:val="002C5C7B"/>
    <w:rsid w:val="002C5EA0"/>
    <w:rsid w:val="002C5F67"/>
    <w:rsid w:val="002C60A7"/>
    <w:rsid w:val="002C6243"/>
    <w:rsid w:val="002C625B"/>
    <w:rsid w:val="002C650D"/>
    <w:rsid w:val="002C6599"/>
    <w:rsid w:val="002C7217"/>
    <w:rsid w:val="002C72F6"/>
    <w:rsid w:val="002C7691"/>
    <w:rsid w:val="002C7739"/>
    <w:rsid w:val="002C7866"/>
    <w:rsid w:val="002C7A26"/>
    <w:rsid w:val="002C7B8D"/>
    <w:rsid w:val="002C7DBB"/>
    <w:rsid w:val="002D0113"/>
    <w:rsid w:val="002D028C"/>
    <w:rsid w:val="002D0329"/>
    <w:rsid w:val="002D0379"/>
    <w:rsid w:val="002D03EF"/>
    <w:rsid w:val="002D04F2"/>
    <w:rsid w:val="002D051D"/>
    <w:rsid w:val="002D0537"/>
    <w:rsid w:val="002D0541"/>
    <w:rsid w:val="002D05C0"/>
    <w:rsid w:val="002D065C"/>
    <w:rsid w:val="002D06DC"/>
    <w:rsid w:val="002D07E9"/>
    <w:rsid w:val="002D0958"/>
    <w:rsid w:val="002D0BAE"/>
    <w:rsid w:val="002D0D9D"/>
    <w:rsid w:val="002D0E8D"/>
    <w:rsid w:val="002D1083"/>
    <w:rsid w:val="002D10B0"/>
    <w:rsid w:val="002D1247"/>
    <w:rsid w:val="002D147B"/>
    <w:rsid w:val="002D1501"/>
    <w:rsid w:val="002D16AB"/>
    <w:rsid w:val="002D1803"/>
    <w:rsid w:val="002D184B"/>
    <w:rsid w:val="002D1894"/>
    <w:rsid w:val="002D18B5"/>
    <w:rsid w:val="002D19F2"/>
    <w:rsid w:val="002D1C3F"/>
    <w:rsid w:val="002D1EDB"/>
    <w:rsid w:val="002D1FA0"/>
    <w:rsid w:val="002D205F"/>
    <w:rsid w:val="002D211D"/>
    <w:rsid w:val="002D2609"/>
    <w:rsid w:val="002D27BD"/>
    <w:rsid w:val="002D2979"/>
    <w:rsid w:val="002D2AF8"/>
    <w:rsid w:val="002D2F5C"/>
    <w:rsid w:val="002D3026"/>
    <w:rsid w:val="002D304C"/>
    <w:rsid w:val="002D3165"/>
    <w:rsid w:val="002D3278"/>
    <w:rsid w:val="002D3453"/>
    <w:rsid w:val="002D3502"/>
    <w:rsid w:val="002D3582"/>
    <w:rsid w:val="002D35E4"/>
    <w:rsid w:val="002D369B"/>
    <w:rsid w:val="002D3CD8"/>
    <w:rsid w:val="002D4534"/>
    <w:rsid w:val="002D456F"/>
    <w:rsid w:val="002D45A1"/>
    <w:rsid w:val="002D482A"/>
    <w:rsid w:val="002D4A47"/>
    <w:rsid w:val="002D4A98"/>
    <w:rsid w:val="002D4B58"/>
    <w:rsid w:val="002D4C5C"/>
    <w:rsid w:val="002D4D22"/>
    <w:rsid w:val="002D4F40"/>
    <w:rsid w:val="002D4F70"/>
    <w:rsid w:val="002D5374"/>
    <w:rsid w:val="002D537C"/>
    <w:rsid w:val="002D53F4"/>
    <w:rsid w:val="002D54BA"/>
    <w:rsid w:val="002D54CF"/>
    <w:rsid w:val="002D55E7"/>
    <w:rsid w:val="002D5639"/>
    <w:rsid w:val="002D5678"/>
    <w:rsid w:val="002D56BF"/>
    <w:rsid w:val="002D581F"/>
    <w:rsid w:val="002D58B0"/>
    <w:rsid w:val="002D5BE0"/>
    <w:rsid w:val="002D5BFD"/>
    <w:rsid w:val="002D5D5D"/>
    <w:rsid w:val="002D5EAC"/>
    <w:rsid w:val="002D5F65"/>
    <w:rsid w:val="002D6081"/>
    <w:rsid w:val="002D60BC"/>
    <w:rsid w:val="002D60EF"/>
    <w:rsid w:val="002D65D8"/>
    <w:rsid w:val="002D666E"/>
    <w:rsid w:val="002D67C0"/>
    <w:rsid w:val="002D68C2"/>
    <w:rsid w:val="002D68ED"/>
    <w:rsid w:val="002D6B45"/>
    <w:rsid w:val="002D6D42"/>
    <w:rsid w:val="002D6D7E"/>
    <w:rsid w:val="002D70FB"/>
    <w:rsid w:val="002D7384"/>
    <w:rsid w:val="002D74C4"/>
    <w:rsid w:val="002D7570"/>
    <w:rsid w:val="002D7A2F"/>
    <w:rsid w:val="002D7DE0"/>
    <w:rsid w:val="002D7FA1"/>
    <w:rsid w:val="002E00A6"/>
    <w:rsid w:val="002E00E8"/>
    <w:rsid w:val="002E0128"/>
    <w:rsid w:val="002E0175"/>
    <w:rsid w:val="002E02A1"/>
    <w:rsid w:val="002E078F"/>
    <w:rsid w:val="002E07B3"/>
    <w:rsid w:val="002E08F3"/>
    <w:rsid w:val="002E098A"/>
    <w:rsid w:val="002E0A88"/>
    <w:rsid w:val="002E0A98"/>
    <w:rsid w:val="002E0D03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5C5"/>
    <w:rsid w:val="002E1843"/>
    <w:rsid w:val="002E1883"/>
    <w:rsid w:val="002E1981"/>
    <w:rsid w:val="002E1CD5"/>
    <w:rsid w:val="002E22BF"/>
    <w:rsid w:val="002E23F7"/>
    <w:rsid w:val="002E25CA"/>
    <w:rsid w:val="002E2620"/>
    <w:rsid w:val="002E26E3"/>
    <w:rsid w:val="002E2783"/>
    <w:rsid w:val="002E29E9"/>
    <w:rsid w:val="002E2AD3"/>
    <w:rsid w:val="002E2B73"/>
    <w:rsid w:val="002E2B9C"/>
    <w:rsid w:val="002E2C49"/>
    <w:rsid w:val="002E2D52"/>
    <w:rsid w:val="002E3010"/>
    <w:rsid w:val="002E301A"/>
    <w:rsid w:val="002E30DD"/>
    <w:rsid w:val="002E310B"/>
    <w:rsid w:val="002E3190"/>
    <w:rsid w:val="002E3534"/>
    <w:rsid w:val="002E361D"/>
    <w:rsid w:val="002E38A6"/>
    <w:rsid w:val="002E3B80"/>
    <w:rsid w:val="002E3C5F"/>
    <w:rsid w:val="002E3D45"/>
    <w:rsid w:val="002E3E99"/>
    <w:rsid w:val="002E3EAF"/>
    <w:rsid w:val="002E3FC1"/>
    <w:rsid w:val="002E4310"/>
    <w:rsid w:val="002E433B"/>
    <w:rsid w:val="002E4442"/>
    <w:rsid w:val="002E459A"/>
    <w:rsid w:val="002E4745"/>
    <w:rsid w:val="002E4A9D"/>
    <w:rsid w:val="002E4BC0"/>
    <w:rsid w:val="002E4C88"/>
    <w:rsid w:val="002E4D02"/>
    <w:rsid w:val="002E4D34"/>
    <w:rsid w:val="002E50A6"/>
    <w:rsid w:val="002E5D6C"/>
    <w:rsid w:val="002E5E86"/>
    <w:rsid w:val="002E6147"/>
    <w:rsid w:val="002E6263"/>
    <w:rsid w:val="002E6365"/>
    <w:rsid w:val="002E654A"/>
    <w:rsid w:val="002E6591"/>
    <w:rsid w:val="002E69EB"/>
    <w:rsid w:val="002E6B5D"/>
    <w:rsid w:val="002E6C5F"/>
    <w:rsid w:val="002E6C8E"/>
    <w:rsid w:val="002E6CAB"/>
    <w:rsid w:val="002E6D73"/>
    <w:rsid w:val="002E6DE4"/>
    <w:rsid w:val="002E6DED"/>
    <w:rsid w:val="002E6E89"/>
    <w:rsid w:val="002E6EE9"/>
    <w:rsid w:val="002E6F62"/>
    <w:rsid w:val="002E6FF3"/>
    <w:rsid w:val="002E7173"/>
    <w:rsid w:val="002E7186"/>
    <w:rsid w:val="002E71A4"/>
    <w:rsid w:val="002E729E"/>
    <w:rsid w:val="002E73A7"/>
    <w:rsid w:val="002E73EF"/>
    <w:rsid w:val="002E7447"/>
    <w:rsid w:val="002E7852"/>
    <w:rsid w:val="002E7A59"/>
    <w:rsid w:val="002E7A8D"/>
    <w:rsid w:val="002E7AF2"/>
    <w:rsid w:val="002E7B7D"/>
    <w:rsid w:val="002E7D2E"/>
    <w:rsid w:val="002F03D8"/>
    <w:rsid w:val="002F056A"/>
    <w:rsid w:val="002F0911"/>
    <w:rsid w:val="002F0A34"/>
    <w:rsid w:val="002F0B28"/>
    <w:rsid w:val="002F0B8B"/>
    <w:rsid w:val="002F0CB8"/>
    <w:rsid w:val="002F0F2C"/>
    <w:rsid w:val="002F130C"/>
    <w:rsid w:val="002F141F"/>
    <w:rsid w:val="002F16A8"/>
    <w:rsid w:val="002F182A"/>
    <w:rsid w:val="002F1907"/>
    <w:rsid w:val="002F1A0B"/>
    <w:rsid w:val="002F1CBD"/>
    <w:rsid w:val="002F1CCE"/>
    <w:rsid w:val="002F1CF7"/>
    <w:rsid w:val="002F1D40"/>
    <w:rsid w:val="002F1DF1"/>
    <w:rsid w:val="002F1F54"/>
    <w:rsid w:val="002F1F86"/>
    <w:rsid w:val="002F203B"/>
    <w:rsid w:val="002F22BB"/>
    <w:rsid w:val="002F25AE"/>
    <w:rsid w:val="002F27A5"/>
    <w:rsid w:val="002F287B"/>
    <w:rsid w:val="002F2ED6"/>
    <w:rsid w:val="002F2F86"/>
    <w:rsid w:val="002F321B"/>
    <w:rsid w:val="002F33BD"/>
    <w:rsid w:val="002F35CB"/>
    <w:rsid w:val="002F373D"/>
    <w:rsid w:val="002F3F31"/>
    <w:rsid w:val="002F4103"/>
    <w:rsid w:val="002F461D"/>
    <w:rsid w:val="002F48A4"/>
    <w:rsid w:val="002F4B48"/>
    <w:rsid w:val="002F4C49"/>
    <w:rsid w:val="002F4D3F"/>
    <w:rsid w:val="002F507D"/>
    <w:rsid w:val="002F516A"/>
    <w:rsid w:val="002F5220"/>
    <w:rsid w:val="002F54D6"/>
    <w:rsid w:val="002F54DF"/>
    <w:rsid w:val="002F55E5"/>
    <w:rsid w:val="002F573C"/>
    <w:rsid w:val="002F5818"/>
    <w:rsid w:val="002F58CA"/>
    <w:rsid w:val="002F593C"/>
    <w:rsid w:val="002F5D4C"/>
    <w:rsid w:val="002F5E95"/>
    <w:rsid w:val="002F5FB0"/>
    <w:rsid w:val="002F5FD9"/>
    <w:rsid w:val="002F6148"/>
    <w:rsid w:val="002F63E0"/>
    <w:rsid w:val="002F65EA"/>
    <w:rsid w:val="002F664E"/>
    <w:rsid w:val="002F665E"/>
    <w:rsid w:val="002F675E"/>
    <w:rsid w:val="002F676F"/>
    <w:rsid w:val="002F6A3A"/>
    <w:rsid w:val="002F6A79"/>
    <w:rsid w:val="002F6B1D"/>
    <w:rsid w:val="002F6E71"/>
    <w:rsid w:val="002F6F5B"/>
    <w:rsid w:val="002F6FC6"/>
    <w:rsid w:val="002F7041"/>
    <w:rsid w:val="002F73E4"/>
    <w:rsid w:val="002F7711"/>
    <w:rsid w:val="002F78A1"/>
    <w:rsid w:val="002F7BA1"/>
    <w:rsid w:val="002F7E78"/>
    <w:rsid w:val="002F7EA5"/>
    <w:rsid w:val="00300750"/>
    <w:rsid w:val="0030077F"/>
    <w:rsid w:val="00300904"/>
    <w:rsid w:val="00300CAF"/>
    <w:rsid w:val="00300E71"/>
    <w:rsid w:val="00301443"/>
    <w:rsid w:val="0030199D"/>
    <w:rsid w:val="00301A57"/>
    <w:rsid w:val="00301AAC"/>
    <w:rsid w:val="00301C87"/>
    <w:rsid w:val="00301D3C"/>
    <w:rsid w:val="00301DFD"/>
    <w:rsid w:val="00301F0D"/>
    <w:rsid w:val="0030205F"/>
    <w:rsid w:val="0030209C"/>
    <w:rsid w:val="00302130"/>
    <w:rsid w:val="003021AC"/>
    <w:rsid w:val="0030230B"/>
    <w:rsid w:val="00302395"/>
    <w:rsid w:val="00302595"/>
    <w:rsid w:val="003025D2"/>
    <w:rsid w:val="00302E85"/>
    <w:rsid w:val="00302EE6"/>
    <w:rsid w:val="0030315B"/>
    <w:rsid w:val="00303409"/>
    <w:rsid w:val="00303481"/>
    <w:rsid w:val="003034E8"/>
    <w:rsid w:val="003035D9"/>
    <w:rsid w:val="00303D44"/>
    <w:rsid w:val="00303DFD"/>
    <w:rsid w:val="00303E53"/>
    <w:rsid w:val="00303F71"/>
    <w:rsid w:val="0030412B"/>
    <w:rsid w:val="003041EB"/>
    <w:rsid w:val="003042FA"/>
    <w:rsid w:val="00304718"/>
    <w:rsid w:val="0030490B"/>
    <w:rsid w:val="00304943"/>
    <w:rsid w:val="00304997"/>
    <w:rsid w:val="00304BFE"/>
    <w:rsid w:val="00304D2A"/>
    <w:rsid w:val="00304D39"/>
    <w:rsid w:val="00304F1D"/>
    <w:rsid w:val="00305139"/>
    <w:rsid w:val="0030516D"/>
    <w:rsid w:val="00305255"/>
    <w:rsid w:val="00305581"/>
    <w:rsid w:val="003055F1"/>
    <w:rsid w:val="0030566A"/>
    <w:rsid w:val="0030567D"/>
    <w:rsid w:val="003056F8"/>
    <w:rsid w:val="00305869"/>
    <w:rsid w:val="003058D4"/>
    <w:rsid w:val="00305A43"/>
    <w:rsid w:val="00305AD0"/>
    <w:rsid w:val="00305B15"/>
    <w:rsid w:val="00305B25"/>
    <w:rsid w:val="00305B63"/>
    <w:rsid w:val="00305E7F"/>
    <w:rsid w:val="00305F00"/>
    <w:rsid w:val="00305FEA"/>
    <w:rsid w:val="0030636F"/>
    <w:rsid w:val="003063B3"/>
    <w:rsid w:val="00306552"/>
    <w:rsid w:val="00306663"/>
    <w:rsid w:val="00306676"/>
    <w:rsid w:val="00306853"/>
    <w:rsid w:val="0030698E"/>
    <w:rsid w:val="00306AC4"/>
    <w:rsid w:val="00306DA0"/>
    <w:rsid w:val="00306FAA"/>
    <w:rsid w:val="00307352"/>
    <w:rsid w:val="0030743B"/>
    <w:rsid w:val="003075E8"/>
    <w:rsid w:val="00307BC3"/>
    <w:rsid w:val="00307C65"/>
    <w:rsid w:val="00307EA0"/>
    <w:rsid w:val="00307F22"/>
    <w:rsid w:val="003105D8"/>
    <w:rsid w:val="0031089B"/>
    <w:rsid w:val="003108F6"/>
    <w:rsid w:val="00310AE4"/>
    <w:rsid w:val="00310B22"/>
    <w:rsid w:val="00310BAA"/>
    <w:rsid w:val="00310BD9"/>
    <w:rsid w:val="00310C8F"/>
    <w:rsid w:val="00310CC6"/>
    <w:rsid w:val="00310E23"/>
    <w:rsid w:val="0031107C"/>
    <w:rsid w:val="0031116E"/>
    <w:rsid w:val="0031132B"/>
    <w:rsid w:val="0031155B"/>
    <w:rsid w:val="00311BDD"/>
    <w:rsid w:val="00311DC6"/>
    <w:rsid w:val="00311F22"/>
    <w:rsid w:val="00311F63"/>
    <w:rsid w:val="00312238"/>
    <w:rsid w:val="0031242C"/>
    <w:rsid w:val="00312449"/>
    <w:rsid w:val="003125CC"/>
    <w:rsid w:val="00312803"/>
    <w:rsid w:val="00312A9F"/>
    <w:rsid w:val="00312CDE"/>
    <w:rsid w:val="00312D54"/>
    <w:rsid w:val="00312EC5"/>
    <w:rsid w:val="00312F19"/>
    <w:rsid w:val="003130E3"/>
    <w:rsid w:val="00313335"/>
    <w:rsid w:val="003133F9"/>
    <w:rsid w:val="0031346D"/>
    <w:rsid w:val="003134B6"/>
    <w:rsid w:val="0031368C"/>
    <w:rsid w:val="003136F5"/>
    <w:rsid w:val="00313761"/>
    <w:rsid w:val="003137A6"/>
    <w:rsid w:val="0031399E"/>
    <w:rsid w:val="00313CAB"/>
    <w:rsid w:val="00313D54"/>
    <w:rsid w:val="00314048"/>
    <w:rsid w:val="00314088"/>
    <w:rsid w:val="003140CB"/>
    <w:rsid w:val="0031412D"/>
    <w:rsid w:val="00314204"/>
    <w:rsid w:val="003147B4"/>
    <w:rsid w:val="00314834"/>
    <w:rsid w:val="003148A4"/>
    <w:rsid w:val="00314A06"/>
    <w:rsid w:val="00314AE2"/>
    <w:rsid w:val="00314B89"/>
    <w:rsid w:val="00314B8A"/>
    <w:rsid w:val="00314BC0"/>
    <w:rsid w:val="00314D92"/>
    <w:rsid w:val="00315168"/>
    <w:rsid w:val="00315348"/>
    <w:rsid w:val="003154DE"/>
    <w:rsid w:val="003156DA"/>
    <w:rsid w:val="0031608A"/>
    <w:rsid w:val="003160E9"/>
    <w:rsid w:val="003161E3"/>
    <w:rsid w:val="00316517"/>
    <w:rsid w:val="00316519"/>
    <w:rsid w:val="003166A7"/>
    <w:rsid w:val="003166CD"/>
    <w:rsid w:val="003167E2"/>
    <w:rsid w:val="003168AE"/>
    <w:rsid w:val="00316A40"/>
    <w:rsid w:val="00316B91"/>
    <w:rsid w:val="00316DC3"/>
    <w:rsid w:val="00316FA8"/>
    <w:rsid w:val="00317100"/>
    <w:rsid w:val="00317593"/>
    <w:rsid w:val="003177CF"/>
    <w:rsid w:val="00317866"/>
    <w:rsid w:val="00317906"/>
    <w:rsid w:val="00317A6E"/>
    <w:rsid w:val="00317C3A"/>
    <w:rsid w:val="00317D07"/>
    <w:rsid w:val="00317D45"/>
    <w:rsid w:val="00317D6E"/>
    <w:rsid w:val="00317DAC"/>
    <w:rsid w:val="00317E7E"/>
    <w:rsid w:val="00317F4C"/>
    <w:rsid w:val="0032044C"/>
    <w:rsid w:val="00320792"/>
    <w:rsid w:val="0032083B"/>
    <w:rsid w:val="00320843"/>
    <w:rsid w:val="003209F0"/>
    <w:rsid w:val="00320A58"/>
    <w:rsid w:val="00320D03"/>
    <w:rsid w:val="00320EB2"/>
    <w:rsid w:val="00321924"/>
    <w:rsid w:val="00321C2F"/>
    <w:rsid w:val="00321CC5"/>
    <w:rsid w:val="00322047"/>
    <w:rsid w:val="0032264D"/>
    <w:rsid w:val="00322774"/>
    <w:rsid w:val="0032287A"/>
    <w:rsid w:val="003228BE"/>
    <w:rsid w:val="003228CC"/>
    <w:rsid w:val="00322B55"/>
    <w:rsid w:val="00322BB6"/>
    <w:rsid w:val="00322CAA"/>
    <w:rsid w:val="00322CC6"/>
    <w:rsid w:val="00322D08"/>
    <w:rsid w:val="00322E3E"/>
    <w:rsid w:val="003230C8"/>
    <w:rsid w:val="003230CE"/>
    <w:rsid w:val="00323120"/>
    <w:rsid w:val="00323554"/>
    <w:rsid w:val="0032361C"/>
    <w:rsid w:val="00323A26"/>
    <w:rsid w:val="00323B28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51D7"/>
    <w:rsid w:val="0032529C"/>
    <w:rsid w:val="0032538C"/>
    <w:rsid w:val="0032560E"/>
    <w:rsid w:val="00325833"/>
    <w:rsid w:val="00325C89"/>
    <w:rsid w:val="00325CF5"/>
    <w:rsid w:val="00325E45"/>
    <w:rsid w:val="00325E89"/>
    <w:rsid w:val="00325ED6"/>
    <w:rsid w:val="00325FA9"/>
    <w:rsid w:val="00326130"/>
    <w:rsid w:val="003261CD"/>
    <w:rsid w:val="00326205"/>
    <w:rsid w:val="003262C7"/>
    <w:rsid w:val="00326361"/>
    <w:rsid w:val="0032650E"/>
    <w:rsid w:val="003267BF"/>
    <w:rsid w:val="00326801"/>
    <w:rsid w:val="00326C3F"/>
    <w:rsid w:val="00327557"/>
    <w:rsid w:val="00327683"/>
    <w:rsid w:val="00327687"/>
    <w:rsid w:val="00327788"/>
    <w:rsid w:val="00327892"/>
    <w:rsid w:val="003279EE"/>
    <w:rsid w:val="00327EDF"/>
    <w:rsid w:val="00330278"/>
    <w:rsid w:val="0033040B"/>
    <w:rsid w:val="00330544"/>
    <w:rsid w:val="00330745"/>
    <w:rsid w:val="00330856"/>
    <w:rsid w:val="0033085C"/>
    <w:rsid w:val="00330938"/>
    <w:rsid w:val="00330C49"/>
    <w:rsid w:val="00330CA3"/>
    <w:rsid w:val="00330D8A"/>
    <w:rsid w:val="00330E9E"/>
    <w:rsid w:val="00331012"/>
    <w:rsid w:val="00331205"/>
    <w:rsid w:val="00331304"/>
    <w:rsid w:val="00331383"/>
    <w:rsid w:val="00331468"/>
    <w:rsid w:val="00331710"/>
    <w:rsid w:val="00331A47"/>
    <w:rsid w:val="00331BDC"/>
    <w:rsid w:val="00331DF1"/>
    <w:rsid w:val="00331ECC"/>
    <w:rsid w:val="00332150"/>
    <w:rsid w:val="0033276F"/>
    <w:rsid w:val="003328AF"/>
    <w:rsid w:val="00332962"/>
    <w:rsid w:val="00332D2E"/>
    <w:rsid w:val="00332FE2"/>
    <w:rsid w:val="00333003"/>
    <w:rsid w:val="00333057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97"/>
    <w:rsid w:val="003353E4"/>
    <w:rsid w:val="0033545C"/>
    <w:rsid w:val="0033583F"/>
    <w:rsid w:val="00335950"/>
    <w:rsid w:val="00335D0D"/>
    <w:rsid w:val="00335DF3"/>
    <w:rsid w:val="003360DD"/>
    <w:rsid w:val="00336141"/>
    <w:rsid w:val="0033628C"/>
    <w:rsid w:val="003363E9"/>
    <w:rsid w:val="003365E6"/>
    <w:rsid w:val="00336636"/>
    <w:rsid w:val="003367A9"/>
    <w:rsid w:val="00336938"/>
    <w:rsid w:val="00336988"/>
    <w:rsid w:val="00336A5E"/>
    <w:rsid w:val="00336AC2"/>
    <w:rsid w:val="00336B8F"/>
    <w:rsid w:val="00336CE6"/>
    <w:rsid w:val="00336D59"/>
    <w:rsid w:val="00336D6B"/>
    <w:rsid w:val="00336F9C"/>
    <w:rsid w:val="0033705D"/>
    <w:rsid w:val="0033726D"/>
    <w:rsid w:val="003373F4"/>
    <w:rsid w:val="0033747D"/>
    <w:rsid w:val="003375C7"/>
    <w:rsid w:val="0033781D"/>
    <w:rsid w:val="00337898"/>
    <w:rsid w:val="00337984"/>
    <w:rsid w:val="00337D25"/>
    <w:rsid w:val="00337F2B"/>
    <w:rsid w:val="00340401"/>
    <w:rsid w:val="00340488"/>
    <w:rsid w:val="00340574"/>
    <w:rsid w:val="003405C6"/>
    <w:rsid w:val="00340909"/>
    <w:rsid w:val="00340952"/>
    <w:rsid w:val="00340A9F"/>
    <w:rsid w:val="00340AD1"/>
    <w:rsid w:val="00340ADD"/>
    <w:rsid w:val="00340B12"/>
    <w:rsid w:val="00341043"/>
    <w:rsid w:val="00341087"/>
    <w:rsid w:val="00341245"/>
    <w:rsid w:val="003412A2"/>
    <w:rsid w:val="0034141D"/>
    <w:rsid w:val="003414C0"/>
    <w:rsid w:val="0034156A"/>
    <w:rsid w:val="00341605"/>
    <w:rsid w:val="003416B3"/>
    <w:rsid w:val="0034180B"/>
    <w:rsid w:val="0034224C"/>
    <w:rsid w:val="0034240B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3FE"/>
    <w:rsid w:val="0034350F"/>
    <w:rsid w:val="003435CE"/>
    <w:rsid w:val="003435E9"/>
    <w:rsid w:val="003436F9"/>
    <w:rsid w:val="00343875"/>
    <w:rsid w:val="00343BD8"/>
    <w:rsid w:val="00343D72"/>
    <w:rsid w:val="00344210"/>
    <w:rsid w:val="003448E6"/>
    <w:rsid w:val="00344BA3"/>
    <w:rsid w:val="00344E37"/>
    <w:rsid w:val="00344FBB"/>
    <w:rsid w:val="0034501F"/>
    <w:rsid w:val="0034504C"/>
    <w:rsid w:val="00345179"/>
    <w:rsid w:val="0034520E"/>
    <w:rsid w:val="00345374"/>
    <w:rsid w:val="0034562C"/>
    <w:rsid w:val="0034571E"/>
    <w:rsid w:val="0034576D"/>
    <w:rsid w:val="00345941"/>
    <w:rsid w:val="00345CCB"/>
    <w:rsid w:val="00345D2B"/>
    <w:rsid w:val="00345EEE"/>
    <w:rsid w:val="00345FDC"/>
    <w:rsid w:val="00346051"/>
    <w:rsid w:val="003463C0"/>
    <w:rsid w:val="003466CF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E0"/>
    <w:rsid w:val="003476F3"/>
    <w:rsid w:val="00347767"/>
    <w:rsid w:val="00347769"/>
    <w:rsid w:val="00347797"/>
    <w:rsid w:val="00347860"/>
    <w:rsid w:val="00347A5E"/>
    <w:rsid w:val="00347B16"/>
    <w:rsid w:val="00347C1D"/>
    <w:rsid w:val="003501A3"/>
    <w:rsid w:val="00350245"/>
    <w:rsid w:val="003502D7"/>
    <w:rsid w:val="003503B0"/>
    <w:rsid w:val="003503BC"/>
    <w:rsid w:val="003504ED"/>
    <w:rsid w:val="00350981"/>
    <w:rsid w:val="003509B0"/>
    <w:rsid w:val="00350D4A"/>
    <w:rsid w:val="00350F0A"/>
    <w:rsid w:val="00350F1E"/>
    <w:rsid w:val="0035103D"/>
    <w:rsid w:val="00351060"/>
    <w:rsid w:val="00351089"/>
    <w:rsid w:val="0035123D"/>
    <w:rsid w:val="003514D9"/>
    <w:rsid w:val="0035154B"/>
    <w:rsid w:val="00351677"/>
    <w:rsid w:val="0035173D"/>
    <w:rsid w:val="003517BD"/>
    <w:rsid w:val="00351862"/>
    <w:rsid w:val="00351A9E"/>
    <w:rsid w:val="00351C36"/>
    <w:rsid w:val="00351D9F"/>
    <w:rsid w:val="00351E44"/>
    <w:rsid w:val="0035226E"/>
    <w:rsid w:val="00352377"/>
    <w:rsid w:val="003524BE"/>
    <w:rsid w:val="0035264E"/>
    <w:rsid w:val="0035281F"/>
    <w:rsid w:val="00352A51"/>
    <w:rsid w:val="00352B28"/>
    <w:rsid w:val="00352CBF"/>
    <w:rsid w:val="00353173"/>
    <w:rsid w:val="00353212"/>
    <w:rsid w:val="003533B9"/>
    <w:rsid w:val="00353649"/>
    <w:rsid w:val="003536CF"/>
    <w:rsid w:val="00353730"/>
    <w:rsid w:val="0035377B"/>
    <w:rsid w:val="00353954"/>
    <w:rsid w:val="00353BDC"/>
    <w:rsid w:val="00353C8B"/>
    <w:rsid w:val="00353DDC"/>
    <w:rsid w:val="00353E4D"/>
    <w:rsid w:val="00353EE4"/>
    <w:rsid w:val="00353EF0"/>
    <w:rsid w:val="00353FFB"/>
    <w:rsid w:val="003541BF"/>
    <w:rsid w:val="00354202"/>
    <w:rsid w:val="00354205"/>
    <w:rsid w:val="0035424A"/>
    <w:rsid w:val="00354459"/>
    <w:rsid w:val="00354621"/>
    <w:rsid w:val="0035467C"/>
    <w:rsid w:val="003546E8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2E8"/>
    <w:rsid w:val="00355452"/>
    <w:rsid w:val="0035559A"/>
    <w:rsid w:val="0035564A"/>
    <w:rsid w:val="0035585D"/>
    <w:rsid w:val="00355CA1"/>
    <w:rsid w:val="00355CA7"/>
    <w:rsid w:val="00355F44"/>
    <w:rsid w:val="00355FC5"/>
    <w:rsid w:val="0035602C"/>
    <w:rsid w:val="0035629F"/>
    <w:rsid w:val="003562E0"/>
    <w:rsid w:val="003563D0"/>
    <w:rsid w:val="003563FC"/>
    <w:rsid w:val="00356530"/>
    <w:rsid w:val="00356539"/>
    <w:rsid w:val="003565FF"/>
    <w:rsid w:val="00356BB4"/>
    <w:rsid w:val="00357151"/>
    <w:rsid w:val="00357243"/>
    <w:rsid w:val="003572B2"/>
    <w:rsid w:val="0035732E"/>
    <w:rsid w:val="003573C0"/>
    <w:rsid w:val="003573DD"/>
    <w:rsid w:val="003574C6"/>
    <w:rsid w:val="00357553"/>
    <w:rsid w:val="003577A9"/>
    <w:rsid w:val="00357985"/>
    <w:rsid w:val="00357A45"/>
    <w:rsid w:val="00357B5B"/>
    <w:rsid w:val="00357C5A"/>
    <w:rsid w:val="0036011A"/>
    <w:rsid w:val="00360144"/>
    <w:rsid w:val="00360161"/>
    <w:rsid w:val="0036067A"/>
    <w:rsid w:val="0036070D"/>
    <w:rsid w:val="00360B28"/>
    <w:rsid w:val="00360CFD"/>
    <w:rsid w:val="00360D7C"/>
    <w:rsid w:val="003610A2"/>
    <w:rsid w:val="0036125F"/>
    <w:rsid w:val="003613CA"/>
    <w:rsid w:val="00361401"/>
    <w:rsid w:val="00361405"/>
    <w:rsid w:val="003614E0"/>
    <w:rsid w:val="00361530"/>
    <w:rsid w:val="00361572"/>
    <w:rsid w:val="00361892"/>
    <w:rsid w:val="00361B11"/>
    <w:rsid w:val="00361BA2"/>
    <w:rsid w:val="00361C59"/>
    <w:rsid w:val="00361F0E"/>
    <w:rsid w:val="00361FDA"/>
    <w:rsid w:val="00361FDD"/>
    <w:rsid w:val="003620B0"/>
    <w:rsid w:val="00362184"/>
    <w:rsid w:val="003621D0"/>
    <w:rsid w:val="00362255"/>
    <w:rsid w:val="00362289"/>
    <w:rsid w:val="003623D5"/>
    <w:rsid w:val="0036252F"/>
    <w:rsid w:val="0036257F"/>
    <w:rsid w:val="00362715"/>
    <w:rsid w:val="003627C3"/>
    <w:rsid w:val="00362A1B"/>
    <w:rsid w:val="00362A74"/>
    <w:rsid w:val="00362BB2"/>
    <w:rsid w:val="00362D09"/>
    <w:rsid w:val="00362E09"/>
    <w:rsid w:val="00362E0F"/>
    <w:rsid w:val="00362E50"/>
    <w:rsid w:val="00363281"/>
    <w:rsid w:val="0036329E"/>
    <w:rsid w:val="003632A7"/>
    <w:rsid w:val="00363363"/>
    <w:rsid w:val="003633E2"/>
    <w:rsid w:val="00363629"/>
    <w:rsid w:val="003639AD"/>
    <w:rsid w:val="00363B9C"/>
    <w:rsid w:val="00363C35"/>
    <w:rsid w:val="00363CF6"/>
    <w:rsid w:val="00363DE3"/>
    <w:rsid w:val="00363E1A"/>
    <w:rsid w:val="003642E0"/>
    <w:rsid w:val="00364375"/>
    <w:rsid w:val="00364479"/>
    <w:rsid w:val="00364603"/>
    <w:rsid w:val="0036492C"/>
    <w:rsid w:val="00364A19"/>
    <w:rsid w:val="00364B0C"/>
    <w:rsid w:val="00364BAC"/>
    <w:rsid w:val="00364EBE"/>
    <w:rsid w:val="00364ED1"/>
    <w:rsid w:val="00364FB3"/>
    <w:rsid w:val="003651BF"/>
    <w:rsid w:val="003651FC"/>
    <w:rsid w:val="003652BB"/>
    <w:rsid w:val="003652C2"/>
    <w:rsid w:val="00365305"/>
    <w:rsid w:val="003653F3"/>
    <w:rsid w:val="00365633"/>
    <w:rsid w:val="0036574B"/>
    <w:rsid w:val="0036579A"/>
    <w:rsid w:val="003657EC"/>
    <w:rsid w:val="00365883"/>
    <w:rsid w:val="003658D4"/>
    <w:rsid w:val="00365977"/>
    <w:rsid w:val="00365A9C"/>
    <w:rsid w:val="00365AE8"/>
    <w:rsid w:val="00365C7A"/>
    <w:rsid w:val="00365C86"/>
    <w:rsid w:val="00365E3C"/>
    <w:rsid w:val="00365F41"/>
    <w:rsid w:val="00366510"/>
    <w:rsid w:val="003665CA"/>
    <w:rsid w:val="00366798"/>
    <w:rsid w:val="00366869"/>
    <w:rsid w:val="003668EC"/>
    <w:rsid w:val="00366CA5"/>
    <w:rsid w:val="00366CF3"/>
    <w:rsid w:val="00366FB9"/>
    <w:rsid w:val="00367245"/>
    <w:rsid w:val="00367325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67FDE"/>
    <w:rsid w:val="003700C7"/>
    <w:rsid w:val="0037028F"/>
    <w:rsid w:val="003702BE"/>
    <w:rsid w:val="00370C36"/>
    <w:rsid w:val="00370C3C"/>
    <w:rsid w:val="00370C5D"/>
    <w:rsid w:val="00370CD5"/>
    <w:rsid w:val="00370EEC"/>
    <w:rsid w:val="00371225"/>
    <w:rsid w:val="00371360"/>
    <w:rsid w:val="003716BB"/>
    <w:rsid w:val="00371AC8"/>
    <w:rsid w:val="00371B45"/>
    <w:rsid w:val="00371BBF"/>
    <w:rsid w:val="00371C96"/>
    <w:rsid w:val="00371E0E"/>
    <w:rsid w:val="0037226D"/>
    <w:rsid w:val="00372310"/>
    <w:rsid w:val="00372353"/>
    <w:rsid w:val="0037242C"/>
    <w:rsid w:val="0037248A"/>
    <w:rsid w:val="003726FB"/>
    <w:rsid w:val="00372711"/>
    <w:rsid w:val="00372A29"/>
    <w:rsid w:val="00372A4F"/>
    <w:rsid w:val="00372AAC"/>
    <w:rsid w:val="00372C4F"/>
    <w:rsid w:val="00372D8D"/>
    <w:rsid w:val="00372EFD"/>
    <w:rsid w:val="00373258"/>
    <w:rsid w:val="003732D7"/>
    <w:rsid w:val="003734FC"/>
    <w:rsid w:val="0037352F"/>
    <w:rsid w:val="0037354E"/>
    <w:rsid w:val="003735D3"/>
    <w:rsid w:val="00373B0B"/>
    <w:rsid w:val="00373B9E"/>
    <w:rsid w:val="00373BAD"/>
    <w:rsid w:val="00373BC7"/>
    <w:rsid w:val="00373DBC"/>
    <w:rsid w:val="00373ED9"/>
    <w:rsid w:val="00373F74"/>
    <w:rsid w:val="00374353"/>
    <w:rsid w:val="003743F7"/>
    <w:rsid w:val="0037448C"/>
    <w:rsid w:val="003744FD"/>
    <w:rsid w:val="00374522"/>
    <w:rsid w:val="003748AA"/>
    <w:rsid w:val="003749CD"/>
    <w:rsid w:val="00374AAD"/>
    <w:rsid w:val="00374AD2"/>
    <w:rsid w:val="00374B55"/>
    <w:rsid w:val="00374B66"/>
    <w:rsid w:val="00374C40"/>
    <w:rsid w:val="00374DD8"/>
    <w:rsid w:val="003750E5"/>
    <w:rsid w:val="00375100"/>
    <w:rsid w:val="00375291"/>
    <w:rsid w:val="003752ED"/>
    <w:rsid w:val="0037559B"/>
    <w:rsid w:val="00375BE7"/>
    <w:rsid w:val="00375D98"/>
    <w:rsid w:val="00375E05"/>
    <w:rsid w:val="00375E67"/>
    <w:rsid w:val="00375E8F"/>
    <w:rsid w:val="00375ED2"/>
    <w:rsid w:val="003760D4"/>
    <w:rsid w:val="00376166"/>
    <w:rsid w:val="0037643E"/>
    <w:rsid w:val="003765C4"/>
    <w:rsid w:val="003765F3"/>
    <w:rsid w:val="003766BC"/>
    <w:rsid w:val="00376705"/>
    <w:rsid w:val="00376738"/>
    <w:rsid w:val="00376B2D"/>
    <w:rsid w:val="00376C5F"/>
    <w:rsid w:val="00376CCC"/>
    <w:rsid w:val="00376CFB"/>
    <w:rsid w:val="00376E71"/>
    <w:rsid w:val="003775C7"/>
    <w:rsid w:val="00377628"/>
    <w:rsid w:val="003776BB"/>
    <w:rsid w:val="00377712"/>
    <w:rsid w:val="00377838"/>
    <w:rsid w:val="00377856"/>
    <w:rsid w:val="003779BF"/>
    <w:rsid w:val="00377BF9"/>
    <w:rsid w:val="00377CE9"/>
    <w:rsid w:val="00377DDD"/>
    <w:rsid w:val="00377F9E"/>
    <w:rsid w:val="00380036"/>
    <w:rsid w:val="00380491"/>
    <w:rsid w:val="0038051B"/>
    <w:rsid w:val="0038062D"/>
    <w:rsid w:val="003808BF"/>
    <w:rsid w:val="00380948"/>
    <w:rsid w:val="00380D0D"/>
    <w:rsid w:val="00380FB9"/>
    <w:rsid w:val="0038139A"/>
    <w:rsid w:val="003815E8"/>
    <w:rsid w:val="0038165B"/>
    <w:rsid w:val="00381692"/>
    <w:rsid w:val="003816CE"/>
    <w:rsid w:val="00381ACE"/>
    <w:rsid w:val="00381C16"/>
    <w:rsid w:val="00382046"/>
    <w:rsid w:val="00382179"/>
    <w:rsid w:val="003821E0"/>
    <w:rsid w:val="00382228"/>
    <w:rsid w:val="0038278D"/>
    <w:rsid w:val="00382906"/>
    <w:rsid w:val="00382ABB"/>
    <w:rsid w:val="00382B66"/>
    <w:rsid w:val="00382BA0"/>
    <w:rsid w:val="00382C43"/>
    <w:rsid w:val="00382C5A"/>
    <w:rsid w:val="00382CA1"/>
    <w:rsid w:val="003830F0"/>
    <w:rsid w:val="00383118"/>
    <w:rsid w:val="00383184"/>
    <w:rsid w:val="0038335A"/>
    <w:rsid w:val="00383390"/>
    <w:rsid w:val="00383766"/>
    <w:rsid w:val="00383807"/>
    <w:rsid w:val="00383858"/>
    <w:rsid w:val="00383A98"/>
    <w:rsid w:val="00383BA2"/>
    <w:rsid w:val="00383C48"/>
    <w:rsid w:val="00383CBB"/>
    <w:rsid w:val="00383D04"/>
    <w:rsid w:val="00383FED"/>
    <w:rsid w:val="0038408F"/>
    <w:rsid w:val="003841DC"/>
    <w:rsid w:val="00384440"/>
    <w:rsid w:val="0038462C"/>
    <w:rsid w:val="00384667"/>
    <w:rsid w:val="00384708"/>
    <w:rsid w:val="003849C8"/>
    <w:rsid w:val="00384B8F"/>
    <w:rsid w:val="00384CFF"/>
    <w:rsid w:val="00384E8A"/>
    <w:rsid w:val="00385387"/>
    <w:rsid w:val="00385469"/>
    <w:rsid w:val="003854F8"/>
    <w:rsid w:val="00385570"/>
    <w:rsid w:val="003855B3"/>
    <w:rsid w:val="0038573F"/>
    <w:rsid w:val="00385781"/>
    <w:rsid w:val="003858C5"/>
    <w:rsid w:val="00385CB5"/>
    <w:rsid w:val="00385CFC"/>
    <w:rsid w:val="00385EB7"/>
    <w:rsid w:val="00385F9A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653"/>
    <w:rsid w:val="0038771D"/>
    <w:rsid w:val="00387720"/>
    <w:rsid w:val="003878E6"/>
    <w:rsid w:val="003879F1"/>
    <w:rsid w:val="00387A17"/>
    <w:rsid w:val="00387E46"/>
    <w:rsid w:val="00387E76"/>
    <w:rsid w:val="00387FBD"/>
    <w:rsid w:val="00390192"/>
    <w:rsid w:val="00390943"/>
    <w:rsid w:val="0039094B"/>
    <w:rsid w:val="00390979"/>
    <w:rsid w:val="00390B1E"/>
    <w:rsid w:val="00390BE7"/>
    <w:rsid w:val="00390C19"/>
    <w:rsid w:val="00390D0F"/>
    <w:rsid w:val="00390F37"/>
    <w:rsid w:val="00390FD4"/>
    <w:rsid w:val="0039118B"/>
    <w:rsid w:val="003911A9"/>
    <w:rsid w:val="003913A6"/>
    <w:rsid w:val="00391515"/>
    <w:rsid w:val="003916DE"/>
    <w:rsid w:val="0039191A"/>
    <w:rsid w:val="0039198A"/>
    <w:rsid w:val="00391A73"/>
    <w:rsid w:val="00391AC0"/>
    <w:rsid w:val="00391B41"/>
    <w:rsid w:val="00391CD1"/>
    <w:rsid w:val="00392195"/>
    <w:rsid w:val="00392231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086"/>
    <w:rsid w:val="00394131"/>
    <w:rsid w:val="00394291"/>
    <w:rsid w:val="00394331"/>
    <w:rsid w:val="0039456C"/>
    <w:rsid w:val="00394A24"/>
    <w:rsid w:val="00394C1B"/>
    <w:rsid w:val="00394C4C"/>
    <w:rsid w:val="00394CD4"/>
    <w:rsid w:val="00394CDD"/>
    <w:rsid w:val="00394F5F"/>
    <w:rsid w:val="003950C5"/>
    <w:rsid w:val="0039524D"/>
    <w:rsid w:val="0039558C"/>
    <w:rsid w:val="003955B1"/>
    <w:rsid w:val="003959E1"/>
    <w:rsid w:val="00395D09"/>
    <w:rsid w:val="00395FF3"/>
    <w:rsid w:val="00396074"/>
    <w:rsid w:val="003964E8"/>
    <w:rsid w:val="0039660B"/>
    <w:rsid w:val="00396930"/>
    <w:rsid w:val="003969BF"/>
    <w:rsid w:val="003969E7"/>
    <w:rsid w:val="00396B31"/>
    <w:rsid w:val="00396B6E"/>
    <w:rsid w:val="00396DDB"/>
    <w:rsid w:val="003973C1"/>
    <w:rsid w:val="00397471"/>
    <w:rsid w:val="003974DD"/>
    <w:rsid w:val="00397552"/>
    <w:rsid w:val="003975C2"/>
    <w:rsid w:val="003976EF"/>
    <w:rsid w:val="00397926"/>
    <w:rsid w:val="00397B0C"/>
    <w:rsid w:val="00397B22"/>
    <w:rsid w:val="00397DCB"/>
    <w:rsid w:val="003A000F"/>
    <w:rsid w:val="003A00DB"/>
    <w:rsid w:val="003A01DA"/>
    <w:rsid w:val="003A02A1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8D6"/>
    <w:rsid w:val="003A1AA0"/>
    <w:rsid w:val="003A1DAF"/>
    <w:rsid w:val="003A1E92"/>
    <w:rsid w:val="003A1FE0"/>
    <w:rsid w:val="003A20B0"/>
    <w:rsid w:val="003A2127"/>
    <w:rsid w:val="003A24BF"/>
    <w:rsid w:val="003A24E7"/>
    <w:rsid w:val="003A260A"/>
    <w:rsid w:val="003A2785"/>
    <w:rsid w:val="003A2800"/>
    <w:rsid w:val="003A28C9"/>
    <w:rsid w:val="003A2A67"/>
    <w:rsid w:val="003A2E84"/>
    <w:rsid w:val="003A2FC7"/>
    <w:rsid w:val="003A2FCE"/>
    <w:rsid w:val="003A315D"/>
    <w:rsid w:val="003A3354"/>
    <w:rsid w:val="003A3567"/>
    <w:rsid w:val="003A3575"/>
    <w:rsid w:val="003A3749"/>
    <w:rsid w:val="003A3763"/>
    <w:rsid w:val="003A38E2"/>
    <w:rsid w:val="003A3924"/>
    <w:rsid w:val="003A3B2C"/>
    <w:rsid w:val="003A3BC2"/>
    <w:rsid w:val="003A3C1F"/>
    <w:rsid w:val="003A3F1A"/>
    <w:rsid w:val="003A40E3"/>
    <w:rsid w:val="003A412D"/>
    <w:rsid w:val="003A42F1"/>
    <w:rsid w:val="003A451A"/>
    <w:rsid w:val="003A4598"/>
    <w:rsid w:val="003A466D"/>
    <w:rsid w:val="003A4770"/>
    <w:rsid w:val="003A4876"/>
    <w:rsid w:val="003A49D9"/>
    <w:rsid w:val="003A4C7C"/>
    <w:rsid w:val="003A4CF9"/>
    <w:rsid w:val="003A4EB1"/>
    <w:rsid w:val="003A4FCA"/>
    <w:rsid w:val="003A4FF8"/>
    <w:rsid w:val="003A52E8"/>
    <w:rsid w:val="003A537A"/>
    <w:rsid w:val="003A545A"/>
    <w:rsid w:val="003A54C7"/>
    <w:rsid w:val="003A551C"/>
    <w:rsid w:val="003A560F"/>
    <w:rsid w:val="003A5627"/>
    <w:rsid w:val="003A5703"/>
    <w:rsid w:val="003A5CFF"/>
    <w:rsid w:val="003A5ED8"/>
    <w:rsid w:val="003A6087"/>
    <w:rsid w:val="003A614A"/>
    <w:rsid w:val="003A6156"/>
    <w:rsid w:val="003A61C3"/>
    <w:rsid w:val="003A620F"/>
    <w:rsid w:val="003A6400"/>
    <w:rsid w:val="003A6475"/>
    <w:rsid w:val="003A661A"/>
    <w:rsid w:val="003A6754"/>
    <w:rsid w:val="003A68A6"/>
    <w:rsid w:val="003A699A"/>
    <w:rsid w:val="003A6A6D"/>
    <w:rsid w:val="003A6AAE"/>
    <w:rsid w:val="003A6AF3"/>
    <w:rsid w:val="003A6B95"/>
    <w:rsid w:val="003A6BB5"/>
    <w:rsid w:val="003A6BEA"/>
    <w:rsid w:val="003A6C67"/>
    <w:rsid w:val="003A6D02"/>
    <w:rsid w:val="003A6DC4"/>
    <w:rsid w:val="003A6E3B"/>
    <w:rsid w:val="003A6F0C"/>
    <w:rsid w:val="003A74C6"/>
    <w:rsid w:val="003A797C"/>
    <w:rsid w:val="003A7A04"/>
    <w:rsid w:val="003A7F51"/>
    <w:rsid w:val="003A7F83"/>
    <w:rsid w:val="003B0039"/>
    <w:rsid w:val="003B03DF"/>
    <w:rsid w:val="003B03F5"/>
    <w:rsid w:val="003B059C"/>
    <w:rsid w:val="003B060A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826"/>
    <w:rsid w:val="003B1E77"/>
    <w:rsid w:val="003B1E7C"/>
    <w:rsid w:val="003B1F86"/>
    <w:rsid w:val="003B22C4"/>
    <w:rsid w:val="003B2737"/>
    <w:rsid w:val="003B2990"/>
    <w:rsid w:val="003B2A0E"/>
    <w:rsid w:val="003B2B49"/>
    <w:rsid w:val="003B2CA7"/>
    <w:rsid w:val="003B314F"/>
    <w:rsid w:val="003B3183"/>
    <w:rsid w:val="003B353E"/>
    <w:rsid w:val="003B37EC"/>
    <w:rsid w:val="003B392D"/>
    <w:rsid w:val="003B3A66"/>
    <w:rsid w:val="003B3E08"/>
    <w:rsid w:val="003B3FDB"/>
    <w:rsid w:val="003B45CA"/>
    <w:rsid w:val="003B483E"/>
    <w:rsid w:val="003B484E"/>
    <w:rsid w:val="003B4DE7"/>
    <w:rsid w:val="003B5005"/>
    <w:rsid w:val="003B507A"/>
    <w:rsid w:val="003B50D2"/>
    <w:rsid w:val="003B532E"/>
    <w:rsid w:val="003B5339"/>
    <w:rsid w:val="003B5356"/>
    <w:rsid w:val="003B539A"/>
    <w:rsid w:val="003B5401"/>
    <w:rsid w:val="003B5403"/>
    <w:rsid w:val="003B5728"/>
    <w:rsid w:val="003B580C"/>
    <w:rsid w:val="003B5936"/>
    <w:rsid w:val="003B5962"/>
    <w:rsid w:val="003B5A52"/>
    <w:rsid w:val="003B5C2B"/>
    <w:rsid w:val="003B5DD0"/>
    <w:rsid w:val="003B66D7"/>
    <w:rsid w:val="003B6776"/>
    <w:rsid w:val="003B68AE"/>
    <w:rsid w:val="003B68CF"/>
    <w:rsid w:val="003B6B27"/>
    <w:rsid w:val="003B6CC3"/>
    <w:rsid w:val="003B6DDD"/>
    <w:rsid w:val="003B6E17"/>
    <w:rsid w:val="003B6E66"/>
    <w:rsid w:val="003B6E9B"/>
    <w:rsid w:val="003B6FE6"/>
    <w:rsid w:val="003B70C3"/>
    <w:rsid w:val="003B733B"/>
    <w:rsid w:val="003B7455"/>
    <w:rsid w:val="003B751A"/>
    <w:rsid w:val="003B7797"/>
    <w:rsid w:val="003B78EC"/>
    <w:rsid w:val="003B78FE"/>
    <w:rsid w:val="003B7B13"/>
    <w:rsid w:val="003B7B15"/>
    <w:rsid w:val="003B7C45"/>
    <w:rsid w:val="003B7DB4"/>
    <w:rsid w:val="003B7F71"/>
    <w:rsid w:val="003C0308"/>
    <w:rsid w:val="003C04A8"/>
    <w:rsid w:val="003C0682"/>
    <w:rsid w:val="003C094B"/>
    <w:rsid w:val="003C0C59"/>
    <w:rsid w:val="003C0C88"/>
    <w:rsid w:val="003C100B"/>
    <w:rsid w:val="003C1195"/>
    <w:rsid w:val="003C11AE"/>
    <w:rsid w:val="003C1276"/>
    <w:rsid w:val="003C18B0"/>
    <w:rsid w:val="003C18F3"/>
    <w:rsid w:val="003C19A4"/>
    <w:rsid w:val="003C19EC"/>
    <w:rsid w:val="003C1A39"/>
    <w:rsid w:val="003C1B73"/>
    <w:rsid w:val="003C1CC6"/>
    <w:rsid w:val="003C1F71"/>
    <w:rsid w:val="003C2133"/>
    <w:rsid w:val="003C2172"/>
    <w:rsid w:val="003C23AA"/>
    <w:rsid w:val="003C2542"/>
    <w:rsid w:val="003C293A"/>
    <w:rsid w:val="003C29AF"/>
    <w:rsid w:val="003C29D0"/>
    <w:rsid w:val="003C2AA1"/>
    <w:rsid w:val="003C2F0C"/>
    <w:rsid w:val="003C30A8"/>
    <w:rsid w:val="003C30BF"/>
    <w:rsid w:val="003C30FC"/>
    <w:rsid w:val="003C312D"/>
    <w:rsid w:val="003C3177"/>
    <w:rsid w:val="003C3236"/>
    <w:rsid w:val="003C32AE"/>
    <w:rsid w:val="003C3672"/>
    <w:rsid w:val="003C37B1"/>
    <w:rsid w:val="003C39D9"/>
    <w:rsid w:val="003C3AA1"/>
    <w:rsid w:val="003C3DA2"/>
    <w:rsid w:val="003C3DF1"/>
    <w:rsid w:val="003C414D"/>
    <w:rsid w:val="003C429D"/>
    <w:rsid w:val="003C42AA"/>
    <w:rsid w:val="003C4785"/>
    <w:rsid w:val="003C48A7"/>
    <w:rsid w:val="003C4A2A"/>
    <w:rsid w:val="003C513B"/>
    <w:rsid w:val="003C533B"/>
    <w:rsid w:val="003C5519"/>
    <w:rsid w:val="003C56B0"/>
    <w:rsid w:val="003C583F"/>
    <w:rsid w:val="003C58CA"/>
    <w:rsid w:val="003C5E1B"/>
    <w:rsid w:val="003C5F0F"/>
    <w:rsid w:val="003C5FEA"/>
    <w:rsid w:val="003C602B"/>
    <w:rsid w:val="003C617E"/>
    <w:rsid w:val="003C62CC"/>
    <w:rsid w:val="003C675C"/>
    <w:rsid w:val="003C681F"/>
    <w:rsid w:val="003C6D9F"/>
    <w:rsid w:val="003C6FAF"/>
    <w:rsid w:val="003C6FD1"/>
    <w:rsid w:val="003C71E0"/>
    <w:rsid w:val="003C72A2"/>
    <w:rsid w:val="003C7367"/>
    <w:rsid w:val="003C7386"/>
    <w:rsid w:val="003C763B"/>
    <w:rsid w:val="003C78F0"/>
    <w:rsid w:val="003C7B31"/>
    <w:rsid w:val="003C7BCD"/>
    <w:rsid w:val="003C7FBB"/>
    <w:rsid w:val="003D032E"/>
    <w:rsid w:val="003D0439"/>
    <w:rsid w:val="003D0875"/>
    <w:rsid w:val="003D08E1"/>
    <w:rsid w:val="003D0B8A"/>
    <w:rsid w:val="003D0DA6"/>
    <w:rsid w:val="003D0F65"/>
    <w:rsid w:val="003D1281"/>
    <w:rsid w:val="003D1603"/>
    <w:rsid w:val="003D174A"/>
    <w:rsid w:val="003D1A4E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2E"/>
    <w:rsid w:val="003D2F72"/>
    <w:rsid w:val="003D3339"/>
    <w:rsid w:val="003D337F"/>
    <w:rsid w:val="003D34A6"/>
    <w:rsid w:val="003D365B"/>
    <w:rsid w:val="003D36A5"/>
    <w:rsid w:val="003D36E9"/>
    <w:rsid w:val="003D3907"/>
    <w:rsid w:val="003D3AA6"/>
    <w:rsid w:val="003D3B95"/>
    <w:rsid w:val="003D3BDA"/>
    <w:rsid w:val="003D3BFF"/>
    <w:rsid w:val="003D3D3C"/>
    <w:rsid w:val="003D3FDA"/>
    <w:rsid w:val="003D40F9"/>
    <w:rsid w:val="003D42B6"/>
    <w:rsid w:val="003D43C6"/>
    <w:rsid w:val="003D4443"/>
    <w:rsid w:val="003D460F"/>
    <w:rsid w:val="003D4661"/>
    <w:rsid w:val="003D4709"/>
    <w:rsid w:val="003D47C9"/>
    <w:rsid w:val="003D47F3"/>
    <w:rsid w:val="003D49F3"/>
    <w:rsid w:val="003D4A53"/>
    <w:rsid w:val="003D4B1F"/>
    <w:rsid w:val="003D4B51"/>
    <w:rsid w:val="003D4C0D"/>
    <w:rsid w:val="003D4DA0"/>
    <w:rsid w:val="003D4E0A"/>
    <w:rsid w:val="003D4F1C"/>
    <w:rsid w:val="003D525F"/>
    <w:rsid w:val="003D5362"/>
    <w:rsid w:val="003D5448"/>
    <w:rsid w:val="003D5472"/>
    <w:rsid w:val="003D5532"/>
    <w:rsid w:val="003D5683"/>
    <w:rsid w:val="003D5B91"/>
    <w:rsid w:val="003D5F01"/>
    <w:rsid w:val="003D61E3"/>
    <w:rsid w:val="003D64B0"/>
    <w:rsid w:val="003D676A"/>
    <w:rsid w:val="003D6828"/>
    <w:rsid w:val="003D69E3"/>
    <w:rsid w:val="003D6AFD"/>
    <w:rsid w:val="003D6BA4"/>
    <w:rsid w:val="003D7078"/>
    <w:rsid w:val="003D7150"/>
    <w:rsid w:val="003D71E0"/>
    <w:rsid w:val="003D7221"/>
    <w:rsid w:val="003D77F5"/>
    <w:rsid w:val="003D78FA"/>
    <w:rsid w:val="003D79DF"/>
    <w:rsid w:val="003D7BA7"/>
    <w:rsid w:val="003D7C1B"/>
    <w:rsid w:val="003D7D08"/>
    <w:rsid w:val="003D7FFD"/>
    <w:rsid w:val="003E00F9"/>
    <w:rsid w:val="003E0507"/>
    <w:rsid w:val="003E0510"/>
    <w:rsid w:val="003E070F"/>
    <w:rsid w:val="003E0BCC"/>
    <w:rsid w:val="003E0BDD"/>
    <w:rsid w:val="003E0F0A"/>
    <w:rsid w:val="003E0FB3"/>
    <w:rsid w:val="003E1001"/>
    <w:rsid w:val="003E107D"/>
    <w:rsid w:val="003E10D2"/>
    <w:rsid w:val="003E12A9"/>
    <w:rsid w:val="003E13D2"/>
    <w:rsid w:val="003E148A"/>
    <w:rsid w:val="003E1490"/>
    <w:rsid w:val="003E1731"/>
    <w:rsid w:val="003E1DDD"/>
    <w:rsid w:val="003E1DF2"/>
    <w:rsid w:val="003E1E88"/>
    <w:rsid w:val="003E2001"/>
    <w:rsid w:val="003E22C4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2DC2"/>
    <w:rsid w:val="003E3134"/>
    <w:rsid w:val="003E3222"/>
    <w:rsid w:val="003E34A2"/>
    <w:rsid w:val="003E35F0"/>
    <w:rsid w:val="003E3602"/>
    <w:rsid w:val="003E3873"/>
    <w:rsid w:val="003E3B7C"/>
    <w:rsid w:val="003E3CB1"/>
    <w:rsid w:val="003E3E3D"/>
    <w:rsid w:val="003E41F1"/>
    <w:rsid w:val="003E4295"/>
    <w:rsid w:val="003E44C3"/>
    <w:rsid w:val="003E44E5"/>
    <w:rsid w:val="003E45EC"/>
    <w:rsid w:val="003E46FA"/>
    <w:rsid w:val="003E4800"/>
    <w:rsid w:val="003E499E"/>
    <w:rsid w:val="003E5835"/>
    <w:rsid w:val="003E5985"/>
    <w:rsid w:val="003E5A58"/>
    <w:rsid w:val="003E5C38"/>
    <w:rsid w:val="003E5C4C"/>
    <w:rsid w:val="003E5C63"/>
    <w:rsid w:val="003E5CA4"/>
    <w:rsid w:val="003E5D73"/>
    <w:rsid w:val="003E5FE2"/>
    <w:rsid w:val="003E63A3"/>
    <w:rsid w:val="003E6412"/>
    <w:rsid w:val="003E6568"/>
    <w:rsid w:val="003E6709"/>
    <w:rsid w:val="003E67CA"/>
    <w:rsid w:val="003E67CB"/>
    <w:rsid w:val="003E6A17"/>
    <w:rsid w:val="003E6A5C"/>
    <w:rsid w:val="003E6C9E"/>
    <w:rsid w:val="003E6D58"/>
    <w:rsid w:val="003E70BC"/>
    <w:rsid w:val="003E7169"/>
    <w:rsid w:val="003E71ED"/>
    <w:rsid w:val="003E732D"/>
    <w:rsid w:val="003E7466"/>
    <w:rsid w:val="003E7613"/>
    <w:rsid w:val="003E7C4E"/>
    <w:rsid w:val="003E7D6E"/>
    <w:rsid w:val="003E7D98"/>
    <w:rsid w:val="003E7EFC"/>
    <w:rsid w:val="003E7FC6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DB8"/>
    <w:rsid w:val="003F0DE3"/>
    <w:rsid w:val="003F0E3B"/>
    <w:rsid w:val="003F148A"/>
    <w:rsid w:val="003F1579"/>
    <w:rsid w:val="003F1951"/>
    <w:rsid w:val="003F1A9F"/>
    <w:rsid w:val="003F1C0A"/>
    <w:rsid w:val="003F1EF4"/>
    <w:rsid w:val="003F1F53"/>
    <w:rsid w:val="003F20C7"/>
    <w:rsid w:val="003F226E"/>
    <w:rsid w:val="003F22FE"/>
    <w:rsid w:val="003F2371"/>
    <w:rsid w:val="003F2701"/>
    <w:rsid w:val="003F2751"/>
    <w:rsid w:val="003F29CD"/>
    <w:rsid w:val="003F2C0B"/>
    <w:rsid w:val="003F2DC4"/>
    <w:rsid w:val="003F2FB2"/>
    <w:rsid w:val="003F31F5"/>
    <w:rsid w:val="003F3228"/>
    <w:rsid w:val="003F3325"/>
    <w:rsid w:val="003F34B5"/>
    <w:rsid w:val="003F34B6"/>
    <w:rsid w:val="003F3D32"/>
    <w:rsid w:val="003F3D58"/>
    <w:rsid w:val="003F3F16"/>
    <w:rsid w:val="003F3FAC"/>
    <w:rsid w:val="003F3FBA"/>
    <w:rsid w:val="003F415F"/>
    <w:rsid w:val="003F4688"/>
    <w:rsid w:val="003F4A01"/>
    <w:rsid w:val="003F4B0E"/>
    <w:rsid w:val="003F4CA6"/>
    <w:rsid w:val="003F4D4E"/>
    <w:rsid w:val="003F51A4"/>
    <w:rsid w:val="003F5240"/>
    <w:rsid w:val="003F52A6"/>
    <w:rsid w:val="003F5326"/>
    <w:rsid w:val="003F542D"/>
    <w:rsid w:val="003F553D"/>
    <w:rsid w:val="003F58F4"/>
    <w:rsid w:val="003F5924"/>
    <w:rsid w:val="003F598C"/>
    <w:rsid w:val="003F5A18"/>
    <w:rsid w:val="003F5A7F"/>
    <w:rsid w:val="003F5ED7"/>
    <w:rsid w:val="003F6165"/>
    <w:rsid w:val="003F61FA"/>
    <w:rsid w:val="003F62FF"/>
    <w:rsid w:val="003F65C3"/>
    <w:rsid w:val="003F691F"/>
    <w:rsid w:val="003F6A7A"/>
    <w:rsid w:val="003F6B7A"/>
    <w:rsid w:val="003F6BDD"/>
    <w:rsid w:val="003F6F38"/>
    <w:rsid w:val="003F6F40"/>
    <w:rsid w:val="003F741D"/>
    <w:rsid w:val="003F759B"/>
    <w:rsid w:val="003F7692"/>
    <w:rsid w:val="003F77C1"/>
    <w:rsid w:val="003F798C"/>
    <w:rsid w:val="003F7F3F"/>
    <w:rsid w:val="003F7FB3"/>
    <w:rsid w:val="0040004C"/>
    <w:rsid w:val="0040017C"/>
    <w:rsid w:val="004003D7"/>
    <w:rsid w:val="004005F5"/>
    <w:rsid w:val="0040065B"/>
    <w:rsid w:val="00400819"/>
    <w:rsid w:val="00400995"/>
    <w:rsid w:val="004009A3"/>
    <w:rsid w:val="00400B20"/>
    <w:rsid w:val="00400B6E"/>
    <w:rsid w:val="00400E28"/>
    <w:rsid w:val="004011B4"/>
    <w:rsid w:val="00401310"/>
    <w:rsid w:val="00401335"/>
    <w:rsid w:val="004013E2"/>
    <w:rsid w:val="00401589"/>
    <w:rsid w:val="004015B0"/>
    <w:rsid w:val="0040173B"/>
    <w:rsid w:val="00401914"/>
    <w:rsid w:val="00401B88"/>
    <w:rsid w:val="00401CE5"/>
    <w:rsid w:val="00401D6C"/>
    <w:rsid w:val="00401D91"/>
    <w:rsid w:val="00401F9C"/>
    <w:rsid w:val="00402008"/>
    <w:rsid w:val="0040201F"/>
    <w:rsid w:val="00402021"/>
    <w:rsid w:val="00402171"/>
    <w:rsid w:val="0040221B"/>
    <w:rsid w:val="0040243D"/>
    <w:rsid w:val="004025D2"/>
    <w:rsid w:val="004027F0"/>
    <w:rsid w:val="004027FA"/>
    <w:rsid w:val="00402907"/>
    <w:rsid w:val="0040297E"/>
    <w:rsid w:val="00402EC2"/>
    <w:rsid w:val="0040306B"/>
    <w:rsid w:val="0040339A"/>
    <w:rsid w:val="0040363A"/>
    <w:rsid w:val="00403717"/>
    <w:rsid w:val="0040390A"/>
    <w:rsid w:val="00403A57"/>
    <w:rsid w:val="00403A67"/>
    <w:rsid w:val="00403D66"/>
    <w:rsid w:val="00403D9F"/>
    <w:rsid w:val="00403E1C"/>
    <w:rsid w:val="00403ECE"/>
    <w:rsid w:val="00404039"/>
    <w:rsid w:val="004042B6"/>
    <w:rsid w:val="0040430C"/>
    <w:rsid w:val="00404313"/>
    <w:rsid w:val="00404469"/>
    <w:rsid w:val="00404609"/>
    <w:rsid w:val="00404677"/>
    <w:rsid w:val="004047A8"/>
    <w:rsid w:val="004048D5"/>
    <w:rsid w:val="00404CE6"/>
    <w:rsid w:val="00405062"/>
    <w:rsid w:val="00405107"/>
    <w:rsid w:val="00405108"/>
    <w:rsid w:val="00405162"/>
    <w:rsid w:val="004051B9"/>
    <w:rsid w:val="004051D7"/>
    <w:rsid w:val="00405271"/>
    <w:rsid w:val="00405532"/>
    <w:rsid w:val="00405635"/>
    <w:rsid w:val="00405663"/>
    <w:rsid w:val="0040570A"/>
    <w:rsid w:val="00405874"/>
    <w:rsid w:val="00405A25"/>
    <w:rsid w:val="00405A7D"/>
    <w:rsid w:val="00405C7A"/>
    <w:rsid w:val="00405D95"/>
    <w:rsid w:val="00405FB3"/>
    <w:rsid w:val="004062E3"/>
    <w:rsid w:val="00406373"/>
    <w:rsid w:val="004064B9"/>
    <w:rsid w:val="004064C3"/>
    <w:rsid w:val="004065C3"/>
    <w:rsid w:val="00406604"/>
    <w:rsid w:val="00406A0B"/>
    <w:rsid w:val="00406B6D"/>
    <w:rsid w:val="00406BBA"/>
    <w:rsid w:val="00406C22"/>
    <w:rsid w:val="00406CD3"/>
    <w:rsid w:val="00406D0B"/>
    <w:rsid w:val="00406E20"/>
    <w:rsid w:val="00406E82"/>
    <w:rsid w:val="00406FF4"/>
    <w:rsid w:val="00407035"/>
    <w:rsid w:val="00407303"/>
    <w:rsid w:val="004076E0"/>
    <w:rsid w:val="004078BF"/>
    <w:rsid w:val="00407A08"/>
    <w:rsid w:val="00407B9E"/>
    <w:rsid w:val="00407E36"/>
    <w:rsid w:val="00407EA6"/>
    <w:rsid w:val="00410089"/>
    <w:rsid w:val="0041069A"/>
    <w:rsid w:val="00410767"/>
    <w:rsid w:val="00410770"/>
    <w:rsid w:val="0041086D"/>
    <w:rsid w:val="0041089C"/>
    <w:rsid w:val="00410966"/>
    <w:rsid w:val="004109B8"/>
    <w:rsid w:val="00410D3D"/>
    <w:rsid w:val="00410E02"/>
    <w:rsid w:val="0041106F"/>
    <w:rsid w:val="00411269"/>
    <w:rsid w:val="00411356"/>
    <w:rsid w:val="004113F9"/>
    <w:rsid w:val="00411450"/>
    <w:rsid w:val="004114E8"/>
    <w:rsid w:val="004119BC"/>
    <w:rsid w:val="00411D1C"/>
    <w:rsid w:val="004122A5"/>
    <w:rsid w:val="004123F4"/>
    <w:rsid w:val="00412542"/>
    <w:rsid w:val="0041273A"/>
    <w:rsid w:val="00412856"/>
    <w:rsid w:val="0041295F"/>
    <w:rsid w:val="0041299E"/>
    <w:rsid w:val="00412A3E"/>
    <w:rsid w:val="00412B1C"/>
    <w:rsid w:val="00412B41"/>
    <w:rsid w:val="00412D7B"/>
    <w:rsid w:val="00412F0E"/>
    <w:rsid w:val="0041306D"/>
    <w:rsid w:val="004133C9"/>
    <w:rsid w:val="004134AD"/>
    <w:rsid w:val="00413666"/>
    <w:rsid w:val="00413718"/>
    <w:rsid w:val="00413893"/>
    <w:rsid w:val="00413945"/>
    <w:rsid w:val="00413C64"/>
    <w:rsid w:val="00413E23"/>
    <w:rsid w:val="00413F17"/>
    <w:rsid w:val="00414258"/>
    <w:rsid w:val="00414347"/>
    <w:rsid w:val="004146E0"/>
    <w:rsid w:val="004146E8"/>
    <w:rsid w:val="00414843"/>
    <w:rsid w:val="004148AE"/>
    <w:rsid w:val="00414ADF"/>
    <w:rsid w:val="00414BD3"/>
    <w:rsid w:val="00414D09"/>
    <w:rsid w:val="00414D5D"/>
    <w:rsid w:val="00414D7A"/>
    <w:rsid w:val="00415041"/>
    <w:rsid w:val="004150D3"/>
    <w:rsid w:val="00415138"/>
    <w:rsid w:val="0041541C"/>
    <w:rsid w:val="004156B2"/>
    <w:rsid w:val="004156EF"/>
    <w:rsid w:val="004157A3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82C"/>
    <w:rsid w:val="00416AE5"/>
    <w:rsid w:val="00416AFF"/>
    <w:rsid w:val="00416BD0"/>
    <w:rsid w:val="00416D28"/>
    <w:rsid w:val="00416DDE"/>
    <w:rsid w:val="00416ECD"/>
    <w:rsid w:val="004172D5"/>
    <w:rsid w:val="004172F8"/>
    <w:rsid w:val="0041771C"/>
    <w:rsid w:val="00417769"/>
    <w:rsid w:val="00417AF8"/>
    <w:rsid w:val="00417B69"/>
    <w:rsid w:val="00417E56"/>
    <w:rsid w:val="00417F29"/>
    <w:rsid w:val="00417F32"/>
    <w:rsid w:val="00420121"/>
    <w:rsid w:val="00420240"/>
    <w:rsid w:val="00420591"/>
    <w:rsid w:val="0042064A"/>
    <w:rsid w:val="0042070F"/>
    <w:rsid w:val="00420763"/>
    <w:rsid w:val="00420884"/>
    <w:rsid w:val="004208A0"/>
    <w:rsid w:val="0042095D"/>
    <w:rsid w:val="00420E7F"/>
    <w:rsid w:val="00420EDC"/>
    <w:rsid w:val="00420F72"/>
    <w:rsid w:val="00420F73"/>
    <w:rsid w:val="004210F2"/>
    <w:rsid w:val="004211A1"/>
    <w:rsid w:val="00421243"/>
    <w:rsid w:val="00421340"/>
    <w:rsid w:val="00421498"/>
    <w:rsid w:val="00421508"/>
    <w:rsid w:val="00421814"/>
    <w:rsid w:val="004219F2"/>
    <w:rsid w:val="00421A36"/>
    <w:rsid w:val="00421AE1"/>
    <w:rsid w:val="00421C0E"/>
    <w:rsid w:val="00421D7F"/>
    <w:rsid w:val="00421E82"/>
    <w:rsid w:val="00421FDF"/>
    <w:rsid w:val="004221FD"/>
    <w:rsid w:val="004222A3"/>
    <w:rsid w:val="00422385"/>
    <w:rsid w:val="00422723"/>
    <w:rsid w:val="00422743"/>
    <w:rsid w:val="0042290E"/>
    <w:rsid w:val="00422AAB"/>
    <w:rsid w:val="00422E3C"/>
    <w:rsid w:val="00422E9E"/>
    <w:rsid w:val="0042305B"/>
    <w:rsid w:val="00423084"/>
    <w:rsid w:val="004230AE"/>
    <w:rsid w:val="0042329B"/>
    <w:rsid w:val="004233C7"/>
    <w:rsid w:val="004234CE"/>
    <w:rsid w:val="00423696"/>
    <w:rsid w:val="004236D6"/>
    <w:rsid w:val="00423AB8"/>
    <w:rsid w:val="00423B2A"/>
    <w:rsid w:val="00423E0A"/>
    <w:rsid w:val="00423E39"/>
    <w:rsid w:val="00423E3A"/>
    <w:rsid w:val="00424154"/>
    <w:rsid w:val="00424225"/>
    <w:rsid w:val="00424279"/>
    <w:rsid w:val="0042436C"/>
    <w:rsid w:val="0042438E"/>
    <w:rsid w:val="004243A9"/>
    <w:rsid w:val="0042444C"/>
    <w:rsid w:val="004244C1"/>
    <w:rsid w:val="0042468B"/>
    <w:rsid w:val="0042491D"/>
    <w:rsid w:val="004249CD"/>
    <w:rsid w:val="00424BD2"/>
    <w:rsid w:val="00424E50"/>
    <w:rsid w:val="00424FCC"/>
    <w:rsid w:val="0042513C"/>
    <w:rsid w:val="0042534C"/>
    <w:rsid w:val="00425478"/>
    <w:rsid w:val="004254DD"/>
    <w:rsid w:val="0042579D"/>
    <w:rsid w:val="004257D8"/>
    <w:rsid w:val="0042587C"/>
    <w:rsid w:val="00425928"/>
    <w:rsid w:val="004259E7"/>
    <w:rsid w:val="00425A7C"/>
    <w:rsid w:val="00425CF5"/>
    <w:rsid w:val="00425E02"/>
    <w:rsid w:val="00425E27"/>
    <w:rsid w:val="00426127"/>
    <w:rsid w:val="00426503"/>
    <w:rsid w:val="00426530"/>
    <w:rsid w:val="0042657F"/>
    <w:rsid w:val="004266BF"/>
    <w:rsid w:val="0042679E"/>
    <w:rsid w:val="004267FB"/>
    <w:rsid w:val="0042693F"/>
    <w:rsid w:val="00426A3C"/>
    <w:rsid w:val="00426B2D"/>
    <w:rsid w:val="00426BD2"/>
    <w:rsid w:val="00426C29"/>
    <w:rsid w:val="00426CAC"/>
    <w:rsid w:val="00426D92"/>
    <w:rsid w:val="00426E45"/>
    <w:rsid w:val="004270FB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D0"/>
    <w:rsid w:val="00427D4A"/>
    <w:rsid w:val="00427DE8"/>
    <w:rsid w:val="00427DFD"/>
    <w:rsid w:val="00427EB9"/>
    <w:rsid w:val="00427FCC"/>
    <w:rsid w:val="004301E6"/>
    <w:rsid w:val="00430326"/>
    <w:rsid w:val="00430AD3"/>
    <w:rsid w:val="00430C52"/>
    <w:rsid w:val="00430D53"/>
    <w:rsid w:val="00430D70"/>
    <w:rsid w:val="00431316"/>
    <w:rsid w:val="00431481"/>
    <w:rsid w:val="00431917"/>
    <w:rsid w:val="004319EC"/>
    <w:rsid w:val="00431C8C"/>
    <w:rsid w:val="00431D2D"/>
    <w:rsid w:val="00431EC7"/>
    <w:rsid w:val="00431F5B"/>
    <w:rsid w:val="0043249B"/>
    <w:rsid w:val="00432632"/>
    <w:rsid w:val="004328E6"/>
    <w:rsid w:val="00432A95"/>
    <w:rsid w:val="00432B27"/>
    <w:rsid w:val="00432BBA"/>
    <w:rsid w:val="00432D2B"/>
    <w:rsid w:val="00432E4B"/>
    <w:rsid w:val="0043302F"/>
    <w:rsid w:val="0043308F"/>
    <w:rsid w:val="0043315F"/>
    <w:rsid w:val="004332E8"/>
    <w:rsid w:val="00433456"/>
    <w:rsid w:val="00433567"/>
    <w:rsid w:val="0043358B"/>
    <w:rsid w:val="0043364C"/>
    <w:rsid w:val="004336E0"/>
    <w:rsid w:val="00433753"/>
    <w:rsid w:val="00433893"/>
    <w:rsid w:val="0043393B"/>
    <w:rsid w:val="00433BD3"/>
    <w:rsid w:val="00433D45"/>
    <w:rsid w:val="00433D8A"/>
    <w:rsid w:val="00433E84"/>
    <w:rsid w:val="00433F1F"/>
    <w:rsid w:val="0043416E"/>
    <w:rsid w:val="00434231"/>
    <w:rsid w:val="004342D5"/>
    <w:rsid w:val="0043437B"/>
    <w:rsid w:val="004343AE"/>
    <w:rsid w:val="00434481"/>
    <w:rsid w:val="0043454B"/>
    <w:rsid w:val="004346FB"/>
    <w:rsid w:val="0043488D"/>
    <w:rsid w:val="00434DCE"/>
    <w:rsid w:val="00434ECA"/>
    <w:rsid w:val="0043508A"/>
    <w:rsid w:val="004350AE"/>
    <w:rsid w:val="0043526D"/>
    <w:rsid w:val="0043554C"/>
    <w:rsid w:val="00435849"/>
    <w:rsid w:val="00435B64"/>
    <w:rsid w:val="00435C4D"/>
    <w:rsid w:val="00435D22"/>
    <w:rsid w:val="00435DC0"/>
    <w:rsid w:val="00435F24"/>
    <w:rsid w:val="00436512"/>
    <w:rsid w:val="00436627"/>
    <w:rsid w:val="00436913"/>
    <w:rsid w:val="004369E5"/>
    <w:rsid w:val="00436ABB"/>
    <w:rsid w:val="00436BA2"/>
    <w:rsid w:val="00436E1F"/>
    <w:rsid w:val="00436E42"/>
    <w:rsid w:val="00437017"/>
    <w:rsid w:val="004370F4"/>
    <w:rsid w:val="0043728C"/>
    <w:rsid w:val="004372CF"/>
    <w:rsid w:val="00437395"/>
    <w:rsid w:val="004373E7"/>
    <w:rsid w:val="0043740F"/>
    <w:rsid w:val="004374F2"/>
    <w:rsid w:val="00437747"/>
    <w:rsid w:val="004379AD"/>
    <w:rsid w:val="00437BA7"/>
    <w:rsid w:val="00437C5D"/>
    <w:rsid w:val="00440002"/>
    <w:rsid w:val="0044005E"/>
    <w:rsid w:val="004400E7"/>
    <w:rsid w:val="00440222"/>
    <w:rsid w:val="00440230"/>
    <w:rsid w:val="004402DF"/>
    <w:rsid w:val="004403B5"/>
    <w:rsid w:val="00440630"/>
    <w:rsid w:val="00440684"/>
    <w:rsid w:val="004406AA"/>
    <w:rsid w:val="00440705"/>
    <w:rsid w:val="00440816"/>
    <w:rsid w:val="004408ED"/>
    <w:rsid w:val="004409C2"/>
    <w:rsid w:val="00440A6D"/>
    <w:rsid w:val="00440E84"/>
    <w:rsid w:val="00440EB6"/>
    <w:rsid w:val="00441187"/>
    <w:rsid w:val="004412A1"/>
    <w:rsid w:val="00441315"/>
    <w:rsid w:val="004414A1"/>
    <w:rsid w:val="00441C4C"/>
    <w:rsid w:val="00441CD8"/>
    <w:rsid w:val="00441D7D"/>
    <w:rsid w:val="00441E8F"/>
    <w:rsid w:val="00442055"/>
    <w:rsid w:val="00442450"/>
    <w:rsid w:val="004424A2"/>
    <w:rsid w:val="004424B3"/>
    <w:rsid w:val="0044261A"/>
    <w:rsid w:val="0044265D"/>
    <w:rsid w:val="004426E6"/>
    <w:rsid w:val="004426FB"/>
    <w:rsid w:val="0044274C"/>
    <w:rsid w:val="0044275B"/>
    <w:rsid w:val="00442A40"/>
    <w:rsid w:val="00442AFD"/>
    <w:rsid w:val="00442B5E"/>
    <w:rsid w:val="00442C6A"/>
    <w:rsid w:val="00442D22"/>
    <w:rsid w:val="0044312A"/>
    <w:rsid w:val="0044317E"/>
    <w:rsid w:val="00443460"/>
    <w:rsid w:val="0044348E"/>
    <w:rsid w:val="004434E0"/>
    <w:rsid w:val="004434FD"/>
    <w:rsid w:val="004435F0"/>
    <w:rsid w:val="00443BCE"/>
    <w:rsid w:val="00443D82"/>
    <w:rsid w:val="00443F6E"/>
    <w:rsid w:val="0044411B"/>
    <w:rsid w:val="00444262"/>
    <w:rsid w:val="004442DF"/>
    <w:rsid w:val="004445E1"/>
    <w:rsid w:val="004448EA"/>
    <w:rsid w:val="00444939"/>
    <w:rsid w:val="00444A01"/>
    <w:rsid w:val="00444A7C"/>
    <w:rsid w:val="00444AA2"/>
    <w:rsid w:val="00445196"/>
    <w:rsid w:val="00445271"/>
    <w:rsid w:val="0044534A"/>
    <w:rsid w:val="004454AD"/>
    <w:rsid w:val="0044554D"/>
    <w:rsid w:val="004456C1"/>
    <w:rsid w:val="0044595B"/>
    <w:rsid w:val="004459D9"/>
    <w:rsid w:val="00445A9C"/>
    <w:rsid w:val="00445C45"/>
    <w:rsid w:val="00445C6B"/>
    <w:rsid w:val="00445CC4"/>
    <w:rsid w:val="00445D10"/>
    <w:rsid w:val="0044608B"/>
    <w:rsid w:val="00446155"/>
    <w:rsid w:val="00446229"/>
    <w:rsid w:val="00446250"/>
    <w:rsid w:val="004464BE"/>
    <w:rsid w:val="00446746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56"/>
    <w:rsid w:val="0045028F"/>
    <w:rsid w:val="00450356"/>
    <w:rsid w:val="00450590"/>
    <w:rsid w:val="004506B5"/>
    <w:rsid w:val="0045074C"/>
    <w:rsid w:val="00450CFA"/>
    <w:rsid w:val="00450EFF"/>
    <w:rsid w:val="00450FBB"/>
    <w:rsid w:val="00451062"/>
    <w:rsid w:val="004511FA"/>
    <w:rsid w:val="004512B3"/>
    <w:rsid w:val="0045141E"/>
    <w:rsid w:val="00451545"/>
    <w:rsid w:val="00451710"/>
    <w:rsid w:val="00451857"/>
    <w:rsid w:val="00451BC0"/>
    <w:rsid w:val="00451D0F"/>
    <w:rsid w:val="00451D16"/>
    <w:rsid w:val="00451F15"/>
    <w:rsid w:val="00452011"/>
    <w:rsid w:val="0045203F"/>
    <w:rsid w:val="0045204D"/>
    <w:rsid w:val="0045207E"/>
    <w:rsid w:val="004520AF"/>
    <w:rsid w:val="0045211C"/>
    <w:rsid w:val="00452291"/>
    <w:rsid w:val="00452439"/>
    <w:rsid w:val="00452517"/>
    <w:rsid w:val="00452606"/>
    <w:rsid w:val="00452F86"/>
    <w:rsid w:val="004531CF"/>
    <w:rsid w:val="004533B9"/>
    <w:rsid w:val="00453416"/>
    <w:rsid w:val="00453583"/>
    <w:rsid w:val="004535F6"/>
    <w:rsid w:val="0045386E"/>
    <w:rsid w:val="00453C81"/>
    <w:rsid w:val="00453E77"/>
    <w:rsid w:val="00453EB2"/>
    <w:rsid w:val="00453F18"/>
    <w:rsid w:val="0045414E"/>
    <w:rsid w:val="00454215"/>
    <w:rsid w:val="00454289"/>
    <w:rsid w:val="00454455"/>
    <w:rsid w:val="0045490C"/>
    <w:rsid w:val="00454974"/>
    <w:rsid w:val="00454DBD"/>
    <w:rsid w:val="00454E7B"/>
    <w:rsid w:val="0045505F"/>
    <w:rsid w:val="004550BD"/>
    <w:rsid w:val="00455237"/>
    <w:rsid w:val="004553B0"/>
    <w:rsid w:val="004553EC"/>
    <w:rsid w:val="0045540C"/>
    <w:rsid w:val="00455481"/>
    <w:rsid w:val="00455597"/>
    <w:rsid w:val="004555CB"/>
    <w:rsid w:val="00455673"/>
    <w:rsid w:val="004558EF"/>
    <w:rsid w:val="00455BA5"/>
    <w:rsid w:val="00455C44"/>
    <w:rsid w:val="00455CDA"/>
    <w:rsid w:val="00455DB4"/>
    <w:rsid w:val="00455DF9"/>
    <w:rsid w:val="00455E02"/>
    <w:rsid w:val="004560E8"/>
    <w:rsid w:val="00456142"/>
    <w:rsid w:val="004561B5"/>
    <w:rsid w:val="00456244"/>
    <w:rsid w:val="004562B5"/>
    <w:rsid w:val="0045672A"/>
    <w:rsid w:val="004567A8"/>
    <w:rsid w:val="004568A2"/>
    <w:rsid w:val="00456930"/>
    <w:rsid w:val="00456B53"/>
    <w:rsid w:val="00456C36"/>
    <w:rsid w:val="00456D0B"/>
    <w:rsid w:val="00456D19"/>
    <w:rsid w:val="00456D39"/>
    <w:rsid w:val="00456DDD"/>
    <w:rsid w:val="00456EA6"/>
    <w:rsid w:val="004570BD"/>
    <w:rsid w:val="0045716D"/>
    <w:rsid w:val="00457178"/>
    <w:rsid w:val="00457319"/>
    <w:rsid w:val="004573DB"/>
    <w:rsid w:val="004575C0"/>
    <w:rsid w:val="0045771F"/>
    <w:rsid w:val="0045794D"/>
    <w:rsid w:val="00457A9C"/>
    <w:rsid w:val="00457F61"/>
    <w:rsid w:val="00457F9D"/>
    <w:rsid w:val="004600AA"/>
    <w:rsid w:val="00460722"/>
    <w:rsid w:val="00460739"/>
    <w:rsid w:val="00460898"/>
    <w:rsid w:val="00460D4A"/>
    <w:rsid w:val="00460F76"/>
    <w:rsid w:val="00460F92"/>
    <w:rsid w:val="00461041"/>
    <w:rsid w:val="004614DD"/>
    <w:rsid w:val="00461562"/>
    <w:rsid w:val="00461586"/>
    <w:rsid w:val="00461724"/>
    <w:rsid w:val="00461869"/>
    <w:rsid w:val="004619D1"/>
    <w:rsid w:val="00461B7F"/>
    <w:rsid w:val="00461B9B"/>
    <w:rsid w:val="00461C93"/>
    <w:rsid w:val="00461D84"/>
    <w:rsid w:val="00461FAB"/>
    <w:rsid w:val="00462322"/>
    <w:rsid w:val="0046260A"/>
    <w:rsid w:val="0046268B"/>
    <w:rsid w:val="004627FF"/>
    <w:rsid w:val="00462970"/>
    <w:rsid w:val="00462B95"/>
    <w:rsid w:val="00462FA9"/>
    <w:rsid w:val="00462FAC"/>
    <w:rsid w:val="0046326D"/>
    <w:rsid w:val="00463344"/>
    <w:rsid w:val="00463495"/>
    <w:rsid w:val="0046377C"/>
    <w:rsid w:val="004637C4"/>
    <w:rsid w:val="004638AA"/>
    <w:rsid w:val="0046397B"/>
    <w:rsid w:val="00463A1A"/>
    <w:rsid w:val="00463D21"/>
    <w:rsid w:val="00463E9A"/>
    <w:rsid w:val="00463F27"/>
    <w:rsid w:val="00464215"/>
    <w:rsid w:val="00464540"/>
    <w:rsid w:val="004646FF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3C5"/>
    <w:rsid w:val="0046547E"/>
    <w:rsid w:val="004655B7"/>
    <w:rsid w:val="004655C7"/>
    <w:rsid w:val="004656B4"/>
    <w:rsid w:val="00465888"/>
    <w:rsid w:val="00465976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87"/>
    <w:rsid w:val="00466E04"/>
    <w:rsid w:val="00466F02"/>
    <w:rsid w:val="00466FA3"/>
    <w:rsid w:val="00467010"/>
    <w:rsid w:val="004670B1"/>
    <w:rsid w:val="00467139"/>
    <w:rsid w:val="00467185"/>
    <w:rsid w:val="0046758B"/>
    <w:rsid w:val="004679F1"/>
    <w:rsid w:val="00467CF1"/>
    <w:rsid w:val="00467D5D"/>
    <w:rsid w:val="004701F8"/>
    <w:rsid w:val="0047042B"/>
    <w:rsid w:val="00470444"/>
    <w:rsid w:val="004705DD"/>
    <w:rsid w:val="00470607"/>
    <w:rsid w:val="00470619"/>
    <w:rsid w:val="00470992"/>
    <w:rsid w:val="00470A6E"/>
    <w:rsid w:val="00470A8A"/>
    <w:rsid w:val="00470AB0"/>
    <w:rsid w:val="00470AC8"/>
    <w:rsid w:val="00470E45"/>
    <w:rsid w:val="00470E49"/>
    <w:rsid w:val="00470F51"/>
    <w:rsid w:val="004712A2"/>
    <w:rsid w:val="0047137B"/>
    <w:rsid w:val="0047138E"/>
    <w:rsid w:val="004713AC"/>
    <w:rsid w:val="00471430"/>
    <w:rsid w:val="004715B4"/>
    <w:rsid w:val="004715B8"/>
    <w:rsid w:val="004716EA"/>
    <w:rsid w:val="00471882"/>
    <w:rsid w:val="00471900"/>
    <w:rsid w:val="004719E1"/>
    <w:rsid w:val="00471C42"/>
    <w:rsid w:val="00471DC9"/>
    <w:rsid w:val="00471F89"/>
    <w:rsid w:val="0047202B"/>
    <w:rsid w:val="004720C7"/>
    <w:rsid w:val="00472304"/>
    <w:rsid w:val="00472353"/>
    <w:rsid w:val="00472627"/>
    <w:rsid w:val="00472B44"/>
    <w:rsid w:val="00472B75"/>
    <w:rsid w:val="00472BB2"/>
    <w:rsid w:val="00472CAD"/>
    <w:rsid w:val="00472CC8"/>
    <w:rsid w:val="00472DED"/>
    <w:rsid w:val="00472EB0"/>
    <w:rsid w:val="004730CA"/>
    <w:rsid w:val="00473248"/>
    <w:rsid w:val="004733F9"/>
    <w:rsid w:val="00473702"/>
    <w:rsid w:val="0047371C"/>
    <w:rsid w:val="00473738"/>
    <w:rsid w:val="0047386D"/>
    <w:rsid w:val="00473AF2"/>
    <w:rsid w:val="00473C4B"/>
    <w:rsid w:val="00473D20"/>
    <w:rsid w:val="0047402E"/>
    <w:rsid w:val="00474067"/>
    <w:rsid w:val="004740BC"/>
    <w:rsid w:val="00474313"/>
    <w:rsid w:val="004745E7"/>
    <w:rsid w:val="00474634"/>
    <w:rsid w:val="0047488F"/>
    <w:rsid w:val="004749A4"/>
    <w:rsid w:val="004749F9"/>
    <w:rsid w:val="00474C5B"/>
    <w:rsid w:val="00474DE2"/>
    <w:rsid w:val="00475357"/>
    <w:rsid w:val="004758D4"/>
    <w:rsid w:val="0047595E"/>
    <w:rsid w:val="00475BCA"/>
    <w:rsid w:val="00475C7A"/>
    <w:rsid w:val="00475DA0"/>
    <w:rsid w:val="00475F97"/>
    <w:rsid w:val="0047610D"/>
    <w:rsid w:val="00476322"/>
    <w:rsid w:val="00476655"/>
    <w:rsid w:val="0047667D"/>
    <w:rsid w:val="004768BE"/>
    <w:rsid w:val="0047722A"/>
    <w:rsid w:val="00477345"/>
    <w:rsid w:val="00477346"/>
    <w:rsid w:val="0047748D"/>
    <w:rsid w:val="0047761B"/>
    <w:rsid w:val="00477656"/>
    <w:rsid w:val="0047777E"/>
    <w:rsid w:val="004777DC"/>
    <w:rsid w:val="00477904"/>
    <w:rsid w:val="00477B34"/>
    <w:rsid w:val="00480171"/>
    <w:rsid w:val="0048047E"/>
    <w:rsid w:val="0048057C"/>
    <w:rsid w:val="0048094F"/>
    <w:rsid w:val="00480B16"/>
    <w:rsid w:val="00480DC5"/>
    <w:rsid w:val="00480E04"/>
    <w:rsid w:val="00480F35"/>
    <w:rsid w:val="00480FB9"/>
    <w:rsid w:val="0048106D"/>
    <w:rsid w:val="0048140E"/>
    <w:rsid w:val="00481826"/>
    <w:rsid w:val="004819C1"/>
    <w:rsid w:val="00481BE3"/>
    <w:rsid w:val="00481F41"/>
    <w:rsid w:val="0048243E"/>
    <w:rsid w:val="004824D8"/>
    <w:rsid w:val="00482571"/>
    <w:rsid w:val="00482768"/>
    <w:rsid w:val="0048285C"/>
    <w:rsid w:val="00482B18"/>
    <w:rsid w:val="00482C33"/>
    <w:rsid w:val="00482C44"/>
    <w:rsid w:val="00482D8E"/>
    <w:rsid w:val="00482DAC"/>
    <w:rsid w:val="00482DDC"/>
    <w:rsid w:val="00482E45"/>
    <w:rsid w:val="00482FAC"/>
    <w:rsid w:val="004830E6"/>
    <w:rsid w:val="00483120"/>
    <w:rsid w:val="00483359"/>
    <w:rsid w:val="004834E1"/>
    <w:rsid w:val="0048361E"/>
    <w:rsid w:val="004836C5"/>
    <w:rsid w:val="0048396C"/>
    <w:rsid w:val="004839B1"/>
    <w:rsid w:val="00483CAD"/>
    <w:rsid w:val="00483CC4"/>
    <w:rsid w:val="00483E0E"/>
    <w:rsid w:val="00483F46"/>
    <w:rsid w:val="00483F68"/>
    <w:rsid w:val="004840A6"/>
    <w:rsid w:val="00484781"/>
    <w:rsid w:val="00484833"/>
    <w:rsid w:val="00484A91"/>
    <w:rsid w:val="00484B3E"/>
    <w:rsid w:val="00484C1E"/>
    <w:rsid w:val="00484EA3"/>
    <w:rsid w:val="004850EE"/>
    <w:rsid w:val="004853F4"/>
    <w:rsid w:val="00485432"/>
    <w:rsid w:val="0048546D"/>
    <w:rsid w:val="004855B0"/>
    <w:rsid w:val="004857EA"/>
    <w:rsid w:val="00485AA2"/>
    <w:rsid w:val="00485B57"/>
    <w:rsid w:val="00485F1D"/>
    <w:rsid w:val="00485F7F"/>
    <w:rsid w:val="0048608A"/>
    <w:rsid w:val="0048611D"/>
    <w:rsid w:val="00486203"/>
    <w:rsid w:val="004862C4"/>
    <w:rsid w:val="00486339"/>
    <w:rsid w:val="004864DF"/>
    <w:rsid w:val="00486725"/>
    <w:rsid w:val="00486847"/>
    <w:rsid w:val="00486A3E"/>
    <w:rsid w:val="00486BAC"/>
    <w:rsid w:val="00486BB9"/>
    <w:rsid w:val="00486D7C"/>
    <w:rsid w:val="00486E3B"/>
    <w:rsid w:val="00486FFE"/>
    <w:rsid w:val="004873C5"/>
    <w:rsid w:val="004876A8"/>
    <w:rsid w:val="004876E2"/>
    <w:rsid w:val="004876FF"/>
    <w:rsid w:val="004878AA"/>
    <w:rsid w:val="00487A07"/>
    <w:rsid w:val="00487B1B"/>
    <w:rsid w:val="00487D89"/>
    <w:rsid w:val="00487DB0"/>
    <w:rsid w:val="00487F3F"/>
    <w:rsid w:val="0048BBDB"/>
    <w:rsid w:val="004904D1"/>
    <w:rsid w:val="00490624"/>
    <w:rsid w:val="00490C34"/>
    <w:rsid w:val="00490F5C"/>
    <w:rsid w:val="004910CA"/>
    <w:rsid w:val="0049138A"/>
    <w:rsid w:val="00491395"/>
    <w:rsid w:val="004913CD"/>
    <w:rsid w:val="00491543"/>
    <w:rsid w:val="004915B3"/>
    <w:rsid w:val="00491B2A"/>
    <w:rsid w:val="00491E6B"/>
    <w:rsid w:val="00492156"/>
    <w:rsid w:val="0049218C"/>
    <w:rsid w:val="0049228F"/>
    <w:rsid w:val="004922FD"/>
    <w:rsid w:val="0049241C"/>
    <w:rsid w:val="00492697"/>
    <w:rsid w:val="00492876"/>
    <w:rsid w:val="00492AC8"/>
    <w:rsid w:val="00492C09"/>
    <w:rsid w:val="00493061"/>
    <w:rsid w:val="00493080"/>
    <w:rsid w:val="004931CF"/>
    <w:rsid w:val="004931ED"/>
    <w:rsid w:val="00493332"/>
    <w:rsid w:val="00493862"/>
    <w:rsid w:val="0049388F"/>
    <w:rsid w:val="004939E7"/>
    <w:rsid w:val="00493C57"/>
    <w:rsid w:val="00493EEC"/>
    <w:rsid w:val="00493FE9"/>
    <w:rsid w:val="0049401E"/>
    <w:rsid w:val="0049427C"/>
    <w:rsid w:val="00494348"/>
    <w:rsid w:val="0049470C"/>
    <w:rsid w:val="004947D4"/>
    <w:rsid w:val="00495214"/>
    <w:rsid w:val="004952EC"/>
    <w:rsid w:val="004952F4"/>
    <w:rsid w:val="004953F4"/>
    <w:rsid w:val="00495429"/>
    <w:rsid w:val="00495765"/>
    <w:rsid w:val="0049602D"/>
    <w:rsid w:val="00496171"/>
    <w:rsid w:val="0049617C"/>
    <w:rsid w:val="00496218"/>
    <w:rsid w:val="004965C2"/>
    <w:rsid w:val="0049665D"/>
    <w:rsid w:val="0049688E"/>
    <w:rsid w:val="00496913"/>
    <w:rsid w:val="004969D9"/>
    <w:rsid w:val="00496AB6"/>
    <w:rsid w:val="00496B61"/>
    <w:rsid w:val="00496B82"/>
    <w:rsid w:val="00496B87"/>
    <w:rsid w:val="00496C62"/>
    <w:rsid w:val="00496D25"/>
    <w:rsid w:val="00497162"/>
    <w:rsid w:val="0049732C"/>
    <w:rsid w:val="004973AE"/>
    <w:rsid w:val="004973B8"/>
    <w:rsid w:val="004975CC"/>
    <w:rsid w:val="004975D5"/>
    <w:rsid w:val="004976E3"/>
    <w:rsid w:val="0049793C"/>
    <w:rsid w:val="00497A98"/>
    <w:rsid w:val="00497E7B"/>
    <w:rsid w:val="004A0186"/>
    <w:rsid w:val="004A03B5"/>
    <w:rsid w:val="004A0808"/>
    <w:rsid w:val="004A090A"/>
    <w:rsid w:val="004A0C45"/>
    <w:rsid w:val="004A0FA8"/>
    <w:rsid w:val="004A140B"/>
    <w:rsid w:val="004A152B"/>
    <w:rsid w:val="004A15CF"/>
    <w:rsid w:val="004A18D8"/>
    <w:rsid w:val="004A190A"/>
    <w:rsid w:val="004A195A"/>
    <w:rsid w:val="004A1AB1"/>
    <w:rsid w:val="004A1EB3"/>
    <w:rsid w:val="004A2331"/>
    <w:rsid w:val="004A2433"/>
    <w:rsid w:val="004A249F"/>
    <w:rsid w:val="004A2623"/>
    <w:rsid w:val="004A2683"/>
    <w:rsid w:val="004A276A"/>
    <w:rsid w:val="004A28B1"/>
    <w:rsid w:val="004A2BD8"/>
    <w:rsid w:val="004A2D51"/>
    <w:rsid w:val="004A2E9C"/>
    <w:rsid w:val="004A3175"/>
    <w:rsid w:val="004A317B"/>
    <w:rsid w:val="004A339F"/>
    <w:rsid w:val="004A351E"/>
    <w:rsid w:val="004A3819"/>
    <w:rsid w:val="004A3939"/>
    <w:rsid w:val="004A3A4F"/>
    <w:rsid w:val="004A3BEC"/>
    <w:rsid w:val="004A3C24"/>
    <w:rsid w:val="004A412F"/>
    <w:rsid w:val="004A4224"/>
    <w:rsid w:val="004A4359"/>
    <w:rsid w:val="004A4778"/>
    <w:rsid w:val="004A4792"/>
    <w:rsid w:val="004A48D8"/>
    <w:rsid w:val="004A4CC3"/>
    <w:rsid w:val="004A51EC"/>
    <w:rsid w:val="004A5247"/>
    <w:rsid w:val="004A5300"/>
    <w:rsid w:val="004A533C"/>
    <w:rsid w:val="004A536C"/>
    <w:rsid w:val="004A5433"/>
    <w:rsid w:val="004A55D0"/>
    <w:rsid w:val="004A5676"/>
    <w:rsid w:val="004A577D"/>
    <w:rsid w:val="004A57EE"/>
    <w:rsid w:val="004A58A3"/>
    <w:rsid w:val="004A58F7"/>
    <w:rsid w:val="004A5B45"/>
    <w:rsid w:val="004A5F17"/>
    <w:rsid w:val="004A5F49"/>
    <w:rsid w:val="004A5F59"/>
    <w:rsid w:val="004A6075"/>
    <w:rsid w:val="004A6518"/>
    <w:rsid w:val="004A651F"/>
    <w:rsid w:val="004A663F"/>
    <w:rsid w:val="004A69B6"/>
    <w:rsid w:val="004A69B8"/>
    <w:rsid w:val="004A6A7D"/>
    <w:rsid w:val="004A6CFD"/>
    <w:rsid w:val="004A6D26"/>
    <w:rsid w:val="004A6D74"/>
    <w:rsid w:val="004A6E6E"/>
    <w:rsid w:val="004A6EC1"/>
    <w:rsid w:val="004A71C1"/>
    <w:rsid w:val="004A72D3"/>
    <w:rsid w:val="004A72FE"/>
    <w:rsid w:val="004A73C6"/>
    <w:rsid w:val="004A75CD"/>
    <w:rsid w:val="004A7838"/>
    <w:rsid w:val="004A7997"/>
    <w:rsid w:val="004A79A3"/>
    <w:rsid w:val="004A7B84"/>
    <w:rsid w:val="004A7CDE"/>
    <w:rsid w:val="004A7CF8"/>
    <w:rsid w:val="004A7D06"/>
    <w:rsid w:val="004A7DF4"/>
    <w:rsid w:val="004A7EC2"/>
    <w:rsid w:val="004A7EC5"/>
    <w:rsid w:val="004A7F6D"/>
    <w:rsid w:val="004B0067"/>
    <w:rsid w:val="004B054C"/>
    <w:rsid w:val="004B076E"/>
    <w:rsid w:val="004B07E2"/>
    <w:rsid w:val="004B0823"/>
    <w:rsid w:val="004B0A17"/>
    <w:rsid w:val="004B0A87"/>
    <w:rsid w:val="004B0B2C"/>
    <w:rsid w:val="004B0BD3"/>
    <w:rsid w:val="004B0BDC"/>
    <w:rsid w:val="004B0CFB"/>
    <w:rsid w:val="004B106F"/>
    <w:rsid w:val="004B10AB"/>
    <w:rsid w:val="004B13AF"/>
    <w:rsid w:val="004B1543"/>
    <w:rsid w:val="004B1A09"/>
    <w:rsid w:val="004B1A85"/>
    <w:rsid w:val="004B1A95"/>
    <w:rsid w:val="004B1BDB"/>
    <w:rsid w:val="004B20E7"/>
    <w:rsid w:val="004B226C"/>
    <w:rsid w:val="004B234C"/>
    <w:rsid w:val="004B268E"/>
    <w:rsid w:val="004B295E"/>
    <w:rsid w:val="004B2C1F"/>
    <w:rsid w:val="004B2DDB"/>
    <w:rsid w:val="004B2FBD"/>
    <w:rsid w:val="004B304F"/>
    <w:rsid w:val="004B34A7"/>
    <w:rsid w:val="004B359E"/>
    <w:rsid w:val="004B35B1"/>
    <w:rsid w:val="004B3719"/>
    <w:rsid w:val="004B374D"/>
    <w:rsid w:val="004B37C0"/>
    <w:rsid w:val="004B37E7"/>
    <w:rsid w:val="004B38AF"/>
    <w:rsid w:val="004B3B45"/>
    <w:rsid w:val="004B3ECF"/>
    <w:rsid w:val="004B3F9D"/>
    <w:rsid w:val="004B4180"/>
    <w:rsid w:val="004B419A"/>
    <w:rsid w:val="004B41CD"/>
    <w:rsid w:val="004B42BC"/>
    <w:rsid w:val="004B4314"/>
    <w:rsid w:val="004B492A"/>
    <w:rsid w:val="004B49CD"/>
    <w:rsid w:val="004B4A25"/>
    <w:rsid w:val="004B4A44"/>
    <w:rsid w:val="004B4B6B"/>
    <w:rsid w:val="004B4C8D"/>
    <w:rsid w:val="004B4D27"/>
    <w:rsid w:val="004B4D77"/>
    <w:rsid w:val="004B5185"/>
    <w:rsid w:val="004B5280"/>
    <w:rsid w:val="004B54A9"/>
    <w:rsid w:val="004B55B5"/>
    <w:rsid w:val="004B5840"/>
    <w:rsid w:val="004B5B8D"/>
    <w:rsid w:val="004B5C1C"/>
    <w:rsid w:val="004B5DFE"/>
    <w:rsid w:val="004B5EF7"/>
    <w:rsid w:val="004B6234"/>
    <w:rsid w:val="004B63B8"/>
    <w:rsid w:val="004B654F"/>
    <w:rsid w:val="004B6776"/>
    <w:rsid w:val="004B67A3"/>
    <w:rsid w:val="004B6983"/>
    <w:rsid w:val="004B6BB8"/>
    <w:rsid w:val="004B6C07"/>
    <w:rsid w:val="004B6C3E"/>
    <w:rsid w:val="004B6C51"/>
    <w:rsid w:val="004B6CC9"/>
    <w:rsid w:val="004B6DD6"/>
    <w:rsid w:val="004B6E99"/>
    <w:rsid w:val="004B7296"/>
    <w:rsid w:val="004B7350"/>
    <w:rsid w:val="004B745A"/>
    <w:rsid w:val="004B76A4"/>
    <w:rsid w:val="004B7795"/>
    <w:rsid w:val="004B77BA"/>
    <w:rsid w:val="004B787C"/>
    <w:rsid w:val="004B794E"/>
    <w:rsid w:val="004B7950"/>
    <w:rsid w:val="004B7953"/>
    <w:rsid w:val="004B7957"/>
    <w:rsid w:val="004B7E00"/>
    <w:rsid w:val="004B7E64"/>
    <w:rsid w:val="004B7F7B"/>
    <w:rsid w:val="004C034D"/>
    <w:rsid w:val="004C05CB"/>
    <w:rsid w:val="004C067E"/>
    <w:rsid w:val="004C08CA"/>
    <w:rsid w:val="004C0ADE"/>
    <w:rsid w:val="004C0BCC"/>
    <w:rsid w:val="004C0BE7"/>
    <w:rsid w:val="004C0C97"/>
    <w:rsid w:val="004C10C5"/>
    <w:rsid w:val="004C10C6"/>
    <w:rsid w:val="004C12B4"/>
    <w:rsid w:val="004C1705"/>
    <w:rsid w:val="004C171F"/>
    <w:rsid w:val="004C18DF"/>
    <w:rsid w:val="004C1BA6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2D0B"/>
    <w:rsid w:val="004C3135"/>
    <w:rsid w:val="004C331E"/>
    <w:rsid w:val="004C33DB"/>
    <w:rsid w:val="004C3578"/>
    <w:rsid w:val="004C3961"/>
    <w:rsid w:val="004C3A05"/>
    <w:rsid w:val="004C3C5A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3E"/>
    <w:rsid w:val="004C4AD8"/>
    <w:rsid w:val="004C4B6E"/>
    <w:rsid w:val="004C4C74"/>
    <w:rsid w:val="004C4E77"/>
    <w:rsid w:val="004C4F7C"/>
    <w:rsid w:val="004C5026"/>
    <w:rsid w:val="004C50B5"/>
    <w:rsid w:val="004C521B"/>
    <w:rsid w:val="004C574A"/>
    <w:rsid w:val="004C5814"/>
    <w:rsid w:val="004C5C5B"/>
    <w:rsid w:val="004C5C7E"/>
    <w:rsid w:val="004C5F4C"/>
    <w:rsid w:val="004C5FF2"/>
    <w:rsid w:val="004C6179"/>
    <w:rsid w:val="004C6184"/>
    <w:rsid w:val="004C6496"/>
    <w:rsid w:val="004C6642"/>
    <w:rsid w:val="004C6A57"/>
    <w:rsid w:val="004C6B7E"/>
    <w:rsid w:val="004C7020"/>
    <w:rsid w:val="004C72F0"/>
    <w:rsid w:val="004C7712"/>
    <w:rsid w:val="004C7B51"/>
    <w:rsid w:val="004C7D64"/>
    <w:rsid w:val="004C7E22"/>
    <w:rsid w:val="004D01C2"/>
    <w:rsid w:val="004D0255"/>
    <w:rsid w:val="004D0306"/>
    <w:rsid w:val="004D051D"/>
    <w:rsid w:val="004D073F"/>
    <w:rsid w:val="004D07F5"/>
    <w:rsid w:val="004D09B2"/>
    <w:rsid w:val="004D0D96"/>
    <w:rsid w:val="004D116E"/>
    <w:rsid w:val="004D142F"/>
    <w:rsid w:val="004D1473"/>
    <w:rsid w:val="004D14A5"/>
    <w:rsid w:val="004D1B22"/>
    <w:rsid w:val="004D1DDC"/>
    <w:rsid w:val="004D1E33"/>
    <w:rsid w:val="004D1EBD"/>
    <w:rsid w:val="004D1F6C"/>
    <w:rsid w:val="004D20EE"/>
    <w:rsid w:val="004D21E7"/>
    <w:rsid w:val="004D247A"/>
    <w:rsid w:val="004D2519"/>
    <w:rsid w:val="004D2606"/>
    <w:rsid w:val="004D2646"/>
    <w:rsid w:val="004D28AB"/>
    <w:rsid w:val="004D2947"/>
    <w:rsid w:val="004D2CD8"/>
    <w:rsid w:val="004D2F54"/>
    <w:rsid w:val="004D303B"/>
    <w:rsid w:val="004D3113"/>
    <w:rsid w:val="004D337C"/>
    <w:rsid w:val="004D3953"/>
    <w:rsid w:val="004D3F1B"/>
    <w:rsid w:val="004D3FA0"/>
    <w:rsid w:val="004D4008"/>
    <w:rsid w:val="004D4352"/>
    <w:rsid w:val="004D43B4"/>
    <w:rsid w:val="004D45EB"/>
    <w:rsid w:val="004D478A"/>
    <w:rsid w:val="004D4C0F"/>
    <w:rsid w:val="004D5115"/>
    <w:rsid w:val="004D5277"/>
    <w:rsid w:val="004D53F2"/>
    <w:rsid w:val="004D5762"/>
    <w:rsid w:val="004D591D"/>
    <w:rsid w:val="004D67E8"/>
    <w:rsid w:val="004D69E8"/>
    <w:rsid w:val="004D6A5C"/>
    <w:rsid w:val="004D6A80"/>
    <w:rsid w:val="004D7342"/>
    <w:rsid w:val="004D736E"/>
    <w:rsid w:val="004D74E8"/>
    <w:rsid w:val="004D75C8"/>
    <w:rsid w:val="004D7734"/>
    <w:rsid w:val="004D77A0"/>
    <w:rsid w:val="004D79D1"/>
    <w:rsid w:val="004D7A1D"/>
    <w:rsid w:val="004D7A58"/>
    <w:rsid w:val="004D7CC1"/>
    <w:rsid w:val="004D7F6C"/>
    <w:rsid w:val="004E00F9"/>
    <w:rsid w:val="004E0224"/>
    <w:rsid w:val="004E023E"/>
    <w:rsid w:val="004E04DA"/>
    <w:rsid w:val="004E0550"/>
    <w:rsid w:val="004E0553"/>
    <w:rsid w:val="004E085B"/>
    <w:rsid w:val="004E095C"/>
    <w:rsid w:val="004E0BCD"/>
    <w:rsid w:val="004E0CBC"/>
    <w:rsid w:val="004E1521"/>
    <w:rsid w:val="004E15C5"/>
    <w:rsid w:val="004E16DD"/>
    <w:rsid w:val="004E181F"/>
    <w:rsid w:val="004E19AA"/>
    <w:rsid w:val="004E19BE"/>
    <w:rsid w:val="004E1CA1"/>
    <w:rsid w:val="004E1CD3"/>
    <w:rsid w:val="004E1D44"/>
    <w:rsid w:val="004E1F03"/>
    <w:rsid w:val="004E2035"/>
    <w:rsid w:val="004E2078"/>
    <w:rsid w:val="004E2439"/>
    <w:rsid w:val="004E27A4"/>
    <w:rsid w:val="004E280A"/>
    <w:rsid w:val="004E288B"/>
    <w:rsid w:val="004E2AF1"/>
    <w:rsid w:val="004E2B41"/>
    <w:rsid w:val="004E2C12"/>
    <w:rsid w:val="004E2C81"/>
    <w:rsid w:val="004E2E23"/>
    <w:rsid w:val="004E2F06"/>
    <w:rsid w:val="004E2F27"/>
    <w:rsid w:val="004E2FA7"/>
    <w:rsid w:val="004E3406"/>
    <w:rsid w:val="004E3426"/>
    <w:rsid w:val="004E353C"/>
    <w:rsid w:val="004E35FC"/>
    <w:rsid w:val="004E3607"/>
    <w:rsid w:val="004E3713"/>
    <w:rsid w:val="004E390B"/>
    <w:rsid w:val="004E397A"/>
    <w:rsid w:val="004E3A1B"/>
    <w:rsid w:val="004E3D57"/>
    <w:rsid w:val="004E4070"/>
    <w:rsid w:val="004E4162"/>
    <w:rsid w:val="004E4336"/>
    <w:rsid w:val="004E449A"/>
    <w:rsid w:val="004E44F3"/>
    <w:rsid w:val="004E4565"/>
    <w:rsid w:val="004E478A"/>
    <w:rsid w:val="004E4941"/>
    <w:rsid w:val="004E4A39"/>
    <w:rsid w:val="004E4CC8"/>
    <w:rsid w:val="004E4D29"/>
    <w:rsid w:val="004E4DC3"/>
    <w:rsid w:val="004E519D"/>
    <w:rsid w:val="004E532E"/>
    <w:rsid w:val="004E55D6"/>
    <w:rsid w:val="004E5C96"/>
    <w:rsid w:val="004E5D53"/>
    <w:rsid w:val="004E60A6"/>
    <w:rsid w:val="004E61FC"/>
    <w:rsid w:val="004E63B1"/>
    <w:rsid w:val="004E6469"/>
    <w:rsid w:val="004E67CC"/>
    <w:rsid w:val="004E68DF"/>
    <w:rsid w:val="004E69B8"/>
    <w:rsid w:val="004E6B95"/>
    <w:rsid w:val="004E70DA"/>
    <w:rsid w:val="004E790C"/>
    <w:rsid w:val="004E79D7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0938"/>
    <w:rsid w:val="004F11EA"/>
    <w:rsid w:val="004F11F7"/>
    <w:rsid w:val="004F128B"/>
    <w:rsid w:val="004F1385"/>
    <w:rsid w:val="004F13B3"/>
    <w:rsid w:val="004F144D"/>
    <w:rsid w:val="004F1647"/>
    <w:rsid w:val="004F16D0"/>
    <w:rsid w:val="004F16EF"/>
    <w:rsid w:val="004F1891"/>
    <w:rsid w:val="004F1A75"/>
    <w:rsid w:val="004F1D7C"/>
    <w:rsid w:val="004F1E7F"/>
    <w:rsid w:val="004F1F9A"/>
    <w:rsid w:val="004F23C7"/>
    <w:rsid w:val="004F255B"/>
    <w:rsid w:val="004F27EE"/>
    <w:rsid w:val="004F281E"/>
    <w:rsid w:val="004F2971"/>
    <w:rsid w:val="004F2988"/>
    <w:rsid w:val="004F2B21"/>
    <w:rsid w:val="004F2D3F"/>
    <w:rsid w:val="004F2E28"/>
    <w:rsid w:val="004F2F4C"/>
    <w:rsid w:val="004F2FA3"/>
    <w:rsid w:val="004F307C"/>
    <w:rsid w:val="004F324A"/>
    <w:rsid w:val="004F32BF"/>
    <w:rsid w:val="004F340F"/>
    <w:rsid w:val="004F34F1"/>
    <w:rsid w:val="004F354C"/>
    <w:rsid w:val="004F3823"/>
    <w:rsid w:val="004F3962"/>
    <w:rsid w:val="004F39BB"/>
    <w:rsid w:val="004F3B29"/>
    <w:rsid w:val="004F3E8B"/>
    <w:rsid w:val="004F3F0F"/>
    <w:rsid w:val="004F3FA9"/>
    <w:rsid w:val="004F409D"/>
    <w:rsid w:val="004F45BF"/>
    <w:rsid w:val="004F4B27"/>
    <w:rsid w:val="004F4BBA"/>
    <w:rsid w:val="004F4BDF"/>
    <w:rsid w:val="004F4D50"/>
    <w:rsid w:val="004F50A8"/>
    <w:rsid w:val="004F5258"/>
    <w:rsid w:val="004F531E"/>
    <w:rsid w:val="004F53F4"/>
    <w:rsid w:val="004F53FD"/>
    <w:rsid w:val="004F541E"/>
    <w:rsid w:val="004F5648"/>
    <w:rsid w:val="004F5994"/>
    <w:rsid w:val="004F5C8C"/>
    <w:rsid w:val="004F5F5E"/>
    <w:rsid w:val="004F5F7B"/>
    <w:rsid w:val="004F6397"/>
    <w:rsid w:val="004F63BB"/>
    <w:rsid w:val="004F65B2"/>
    <w:rsid w:val="004F65E7"/>
    <w:rsid w:val="004F67FB"/>
    <w:rsid w:val="004F686B"/>
    <w:rsid w:val="004F6F72"/>
    <w:rsid w:val="004F7037"/>
    <w:rsid w:val="004F7223"/>
    <w:rsid w:val="004F72A9"/>
    <w:rsid w:val="004F7310"/>
    <w:rsid w:val="004F7568"/>
    <w:rsid w:val="004F75CC"/>
    <w:rsid w:val="004F786D"/>
    <w:rsid w:val="004F7A9B"/>
    <w:rsid w:val="004F7BB4"/>
    <w:rsid w:val="004F7EB8"/>
    <w:rsid w:val="004F7EDB"/>
    <w:rsid w:val="00500077"/>
    <w:rsid w:val="0050018C"/>
    <w:rsid w:val="005004A7"/>
    <w:rsid w:val="005004C4"/>
    <w:rsid w:val="0050051D"/>
    <w:rsid w:val="005005F0"/>
    <w:rsid w:val="0050069F"/>
    <w:rsid w:val="00500768"/>
    <w:rsid w:val="00500852"/>
    <w:rsid w:val="005008FC"/>
    <w:rsid w:val="005009ED"/>
    <w:rsid w:val="00500B7F"/>
    <w:rsid w:val="00500C77"/>
    <w:rsid w:val="00500D2C"/>
    <w:rsid w:val="00500E0C"/>
    <w:rsid w:val="00500F1C"/>
    <w:rsid w:val="0050114B"/>
    <w:rsid w:val="0050129F"/>
    <w:rsid w:val="00501397"/>
    <w:rsid w:val="00501565"/>
    <w:rsid w:val="005015EB"/>
    <w:rsid w:val="005015F2"/>
    <w:rsid w:val="005019BB"/>
    <w:rsid w:val="005019C5"/>
    <w:rsid w:val="00501C87"/>
    <w:rsid w:val="00501ED5"/>
    <w:rsid w:val="00501F72"/>
    <w:rsid w:val="00502047"/>
    <w:rsid w:val="005020EF"/>
    <w:rsid w:val="00502195"/>
    <w:rsid w:val="00502265"/>
    <w:rsid w:val="005024B6"/>
    <w:rsid w:val="00502542"/>
    <w:rsid w:val="0050260C"/>
    <w:rsid w:val="00502850"/>
    <w:rsid w:val="0050290E"/>
    <w:rsid w:val="00502BA9"/>
    <w:rsid w:val="00502CEB"/>
    <w:rsid w:val="00502DD0"/>
    <w:rsid w:val="00502FFA"/>
    <w:rsid w:val="005032F5"/>
    <w:rsid w:val="005034B2"/>
    <w:rsid w:val="005038CE"/>
    <w:rsid w:val="00503A39"/>
    <w:rsid w:val="00503CF9"/>
    <w:rsid w:val="00503F43"/>
    <w:rsid w:val="00503FA5"/>
    <w:rsid w:val="00504036"/>
    <w:rsid w:val="005040F1"/>
    <w:rsid w:val="00504464"/>
    <w:rsid w:val="005046AB"/>
    <w:rsid w:val="005047FF"/>
    <w:rsid w:val="00504806"/>
    <w:rsid w:val="005048E0"/>
    <w:rsid w:val="00504B7C"/>
    <w:rsid w:val="00504DC5"/>
    <w:rsid w:val="00504DF9"/>
    <w:rsid w:val="005053F1"/>
    <w:rsid w:val="0050546F"/>
    <w:rsid w:val="005057D4"/>
    <w:rsid w:val="00505869"/>
    <w:rsid w:val="00505872"/>
    <w:rsid w:val="00505ACA"/>
    <w:rsid w:val="00505ACE"/>
    <w:rsid w:val="00506248"/>
    <w:rsid w:val="0050643C"/>
    <w:rsid w:val="005064ED"/>
    <w:rsid w:val="00506504"/>
    <w:rsid w:val="005068BD"/>
    <w:rsid w:val="00506D0B"/>
    <w:rsid w:val="00506D78"/>
    <w:rsid w:val="00506FA6"/>
    <w:rsid w:val="005070F2"/>
    <w:rsid w:val="0050724E"/>
    <w:rsid w:val="0050744D"/>
    <w:rsid w:val="0050796D"/>
    <w:rsid w:val="00507CE0"/>
    <w:rsid w:val="0051012E"/>
    <w:rsid w:val="00510272"/>
    <w:rsid w:val="00510665"/>
    <w:rsid w:val="0051070D"/>
    <w:rsid w:val="00510838"/>
    <w:rsid w:val="00510CCA"/>
    <w:rsid w:val="00510E28"/>
    <w:rsid w:val="005110FE"/>
    <w:rsid w:val="0051145E"/>
    <w:rsid w:val="0051161C"/>
    <w:rsid w:val="00511AC2"/>
    <w:rsid w:val="00511CF3"/>
    <w:rsid w:val="00511D53"/>
    <w:rsid w:val="00511D89"/>
    <w:rsid w:val="00511F29"/>
    <w:rsid w:val="00511F34"/>
    <w:rsid w:val="00511F35"/>
    <w:rsid w:val="005120F4"/>
    <w:rsid w:val="005121D1"/>
    <w:rsid w:val="005127E5"/>
    <w:rsid w:val="0051291B"/>
    <w:rsid w:val="00512BB5"/>
    <w:rsid w:val="00512C41"/>
    <w:rsid w:val="00512F0A"/>
    <w:rsid w:val="00512F27"/>
    <w:rsid w:val="00512FE9"/>
    <w:rsid w:val="00512FED"/>
    <w:rsid w:val="005134DC"/>
    <w:rsid w:val="00513552"/>
    <w:rsid w:val="00513618"/>
    <w:rsid w:val="00513669"/>
    <w:rsid w:val="0051371B"/>
    <w:rsid w:val="00513AFC"/>
    <w:rsid w:val="00513B4E"/>
    <w:rsid w:val="00513D56"/>
    <w:rsid w:val="00513EA9"/>
    <w:rsid w:val="00513F00"/>
    <w:rsid w:val="00513F65"/>
    <w:rsid w:val="00514056"/>
    <w:rsid w:val="00514091"/>
    <w:rsid w:val="005140D6"/>
    <w:rsid w:val="00514152"/>
    <w:rsid w:val="005141E6"/>
    <w:rsid w:val="005141FC"/>
    <w:rsid w:val="0051421C"/>
    <w:rsid w:val="005144E4"/>
    <w:rsid w:val="00514626"/>
    <w:rsid w:val="0051481E"/>
    <w:rsid w:val="005148FE"/>
    <w:rsid w:val="00514AF2"/>
    <w:rsid w:val="00514BE1"/>
    <w:rsid w:val="00515081"/>
    <w:rsid w:val="005151A9"/>
    <w:rsid w:val="005153CE"/>
    <w:rsid w:val="005154AD"/>
    <w:rsid w:val="00515595"/>
    <w:rsid w:val="00515786"/>
    <w:rsid w:val="00515A9C"/>
    <w:rsid w:val="00515BBD"/>
    <w:rsid w:val="005163C5"/>
    <w:rsid w:val="00516892"/>
    <w:rsid w:val="00516B42"/>
    <w:rsid w:val="00516C5E"/>
    <w:rsid w:val="00516DAB"/>
    <w:rsid w:val="00516EF2"/>
    <w:rsid w:val="00517006"/>
    <w:rsid w:val="005170FF"/>
    <w:rsid w:val="00517106"/>
    <w:rsid w:val="005171A5"/>
    <w:rsid w:val="005171C3"/>
    <w:rsid w:val="005174BA"/>
    <w:rsid w:val="00517632"/>
    <w:rsid w:val="00517A12"/>
    <w:rsid w:val="00517AE2"/>
    <w:rsid w:val="00517AF4"/>
    <w:rsid w:val="00517B19"/>
    <w:rsid w:val="00517B65"/>
    <w:rsid w:val="00517C7C"/>
    <w:rsid w:val="00517CC6"/>
    <w:rsid w:val="005200AE"/>
    <w:rsid w:val="00520375"/>
    <w:rsid w:val="00520497"/>
    <w:rsid w:val="0052049E"/>
    <w:rsid w:val="005204CB"/>
    <w:rsid w:val="00520831"/>
    <w:rsid w:val="00520D97"/>
    <w:rsid w:val="00521054"/>
    <w:rsid w:val="005210BB"/>
    <w:rsid w:val="005210F8"/>
    <w:rsid w:val="0052120C"/>
    <w:rsid w:val="005212C2"/>
    <w:rsid w:val="005215C3"/>
    <w:rsid w:val="00521661"/>
    <w:rsid w:val="005216B0"/>
    <w:rsid w:val="005218A5"/>
    <w:rsid w:val="00521933"/>
    <w:rsid w:val="00521AA5"/>
    <w:rsid w:val="00521BBB"/>
    <w:rsid w:val="00521E1E"/>
    <w:rsid w:val="00521F4C"/>
    <w:rsid w:val="00521F7F"/>
    <w:rsid w:val="00522124"/>
    <w:rsid w:val="005221C3"/>
    <w:rsid w:val="00522221"/>
    <w:rsid w:val="005223C6"/>
    <w:rsid w:val="00522485"/>
    <w:rsid w:val="0052259E"/>
    <w:rsid w:val="0052270A"/>
    <w:rsid w:val="00522756"/>
    <w:rsid w:val="00522969"/>
    <w:rsid w:val="00522A13"/>
    <w:rsid w:val="00522B0D"/>
    <w:rsid w:val="00522BB3"/>
    <w:rsid w:val="00522CFB"/>
    <w:rsid w:val="00522F25"/>
    <w:rsid w:val="00522F35"/>
    <w:rsid w:val="00522FB2"/>
    <w:rsid w:val="005230C4"/>
    <w:rsid w:val="0052315B"/>
    <w:rsid w:val="00523228"/>
    <w:rsid w:val="0052331F"/>
    <w:rsid w:val="005237D8"/>
    <w:rsid w:val="00523890"/>
    <w:rsid w:val="00523B42"/>
    <w:rsid w:val="00523D6B"/>
    <w:rsid w:val="00523DA1"/>
    <w:rsid w:val="00523DF7"/>
    <w:rsid w:val="00523E87"/>
    <w:rsid w:val="005240BF"/>
    <w:rsid w:val="005242CE"/>
    <w:rsid w:val="005243D5"/>
    <w:rsid w:val="005243EE"/>
    <w:rsid w:val="005245C2"/>
    <w:rsid w:val="0052466E"/>
    <w:rsid w:val="005246D3"/>
    <w:rsid w:val="005247AC"/>
    <w:rsid w:val="005249ED"/>
    <w:rsid w:val="00524A64"/>
    <w:rsid w:val="00524B6E"/>
    <w:rsid w:val="00524B9D"/>
    <w:rsid w:val="00524CC1"/>
    <w:rsid w:val="00524CDA"/>
    <w:rsid w:val="00524E10"/>
    <w:rsid w:val="005250BE"/>
    <w:rsid w:val="0052527F"/>
    <w:rsid w:val="00525463"/>
    <w:rsid w:val="00525669"/>
    <w:rsid w:val="00525677"/>
    <w:rsid w:val="00525892"/>
    <w:rsid w:val="00525AE7"/>
    <w:rsid w:val="00525BB3"/>
    <w:rsid w:val="00525C8F"/>
    <w:rsid w:val="0052601E"/>
    <w:rsid w:val="005261F7"/>
    <w:rsid w:val="005269A4"/>
    <w:rsid w:val="00526E2F"/>
    <w:rsid w:val="00526EB5"/>
    <w:rsid w:val="00527298"/>
    <w:rsid w:val="0052765D"/>
    <w:rsid w:val="005301D9"/>
    <w:rsid w:val="00530411"/>
    <w:rsid w:val="005305C5"/>
    <w:rsid w:val="0053081A"/>
    <w:rsid w:val="0053096E"/>
    <w:rsid w:val="00530B18"/>
    <w:rsid w:val="00530BAE"/>
    <w:rsid w:val="00530BE0"/>
    <w:rsid w:val="00530BED"/>
    <w:rsid w:val="00530DC1"/>
    <w:rsid w:val="00530E34"/>
    <w:rsid w:val="00530EB2"/>
    <w:rsid w:val="00530FAC"/>
    <w:rsid w:val="005310BA"/>
    <w:rsid w:val="005312D5"/>
    <w:rsid w:val="00531312"/>
    <w:rsid w:val="00531318"/>
    <w:rsid w:val="00531360"/>
    <w:rsid w:val="0053154E"/>
    <w:rsid w:val="00531665"/>
    <w:rsid w:val="005317E8"/>
    <w:rsid w:val="005318AF"/>
    <w:rsid w:val="005319C4"/>
    <w:rsid w:val="005319F1"/>
    <w:rsid w:val="005319FF"/>
    <w:rsid w:val="00531A02"/>
    <w:rsid w:val="00531B44"/>
    <w:rsid w:val="00531B9D"/>
    <w:rsid w:val="00531D37"/>
    <w:rsid w:val="00531D5D"/>
    <w:rsid w:val="00531D91"/>
    <w:rsid w:val="00531EA1"/>
    <w:rsid w:val="005321B6"/>
    <w:rsid w:val="00532257"/>
    <w:rsid w:val="00532459"/>
    <w:rsid w:val="00532490"/>
    <w:rsid w:val="00532651"/>
    <w:rsid w:val="0053276C"/>
    <w:rsid w:val="00532874"/>
    <w:rsid w:val="00532C28"/>
    <w:rsid w:val="00532E62"/>
    <w:rsid w:val="00532F1D"/>
    <w:rsid w:val="005331B0"/>
    <w:rsid w:val="0053331E"/>
    <w:rsid w:val="005335E2"/>
    <w:rsid w:val="0053366B"/>
    <w:rsid w:val="00533A59"/>
    <w:rsid w:val="00533A8F"/>
    <w:rsid w:val="00533B01"/>
    <w:rsid w:val="00533D9A"/>
    <w:rsid w:val="00533DB2"/>
    <w:rsid w:val="00533EBD"/>
    <w:rsid w:val="00534152"/>
    <w:rsid w:val="00534491"/>
    <w:rsid w:val="005344A2"/>
    <w:rsid w:val="00534546"/>
    <w:rsid w:val="005345F0"/>
    <w:rsid w:val="005346B5"/>
    <w:rsid w:val="005346E6"/>
    <w:rsid w:val="0053498F"/>
    <w:rsid w:val="00534B4D"/>
    <w:rsid w:val="00534C39"/>
    <w:rsid w:val="00534C85"/>
    <w:rsid w:val="00534E3E"/>
    <w:rsid w:val="005350A7"/>
    <w:rsid w:val="005351A4"/>
    <w:rsid w:val="005352D0"/>
    <w:rsid w:val="00535316"/>
    <w:rsid w:val="0053533E"/>
    <w:rsid w:val="0053535C"/>
    <w:rsid w:val="0053548C"/>
    <w:rsid w:val="005355FE"/>
    <w:rsid w:val="005356C6"/>
    <w:rsid w:val="00535B7E"/>
    <w:rsid w:val="00535C82"/>
    <w:rsid w:val="00535CFF"/>
    <w:rsid w:val="00535DB6"/>
    <w:rsid w:val="0053619C"/>
    <w:rsid w:val="005361FF"/>
    <w:rsid w:val="0053642D"/>
    <w:rsid w:val="005364D1"/>
    <w:rsid w:val="005369F3"/>
    <w:rsid w:val="00536A54"/>
    <w:rsid w:val="00536AEF"/>
    <w:rsid w:val="00536B8E"/>
    <w:rsid w:val="00536DAB"/>
    <w:rsid w:val="00537004"/>
    <w:rsid w:val="00537309"/>
    <w:rsid w:val="005373A9"/>
    <w:rsid w:val="005373CE"/>
    <w:rsid w:val="005374A1"/>
    <w:rsid w:val="00537523"/>
    <w:rsid w:val="0053766E"/>
    <w:rsid w:val="005377F1"/>
    <w:rsid w:val="00537948"/>
    <w:rsid w:val="00537986"/>
    <w:rsid w:val="00537A42"/>
    <w:rsid w:val="00537A61"/>
    <w:rsid w:val="00537E62"/>
    <w:rsid w:val="00537F8C"/>
    <w:rsid w:val="0054021D"/>
    <w:rsid w:val="0054080D"/>
    <w:rsid w:val="00540A38"/>
    <w:rsid w:val="00540AF3"/>
    <w:rsid w:val="0054127E"/>
    <w:rsid w:val="005412CA"/>
    <w:rsid w:val="0054148D"/>
    <w:rsid w:val="00541A47"/>
    <w:rsid w:val="00541A72"/>
    <w:rsid w:val="00541B64"/>
    <w:rsid w:val="00541D7B"/>
    <w:rsid w:val="00541DCE"/>
    <w:rsid w:val="00541EC7"/>
    <w:rsid w:val="005420F7"/>
    <w:rsid w:val="00542104"/>
    <w:rsid w:val="0054218D"/>
    <w:rsid w:val="005422C9"/>
    <w:rsid w:val="005423A1"/>
    <w:rsid w:val="00542549"/>
    <w:rsid w:val="005425D6"/>
    <w:rsid w:val="005426CF"/>
    <w:rsid w:val="005426DD"/>
    <w:rsid w:val="00542903"/>
    <w:rsid w:val="00542944"/>
    <w:rsid w:val="00542A12"/>
    <w:rsid w:val="00542D9C"/>
    <w:rsid w:val="00542DB7"/>
    <w:rsid w:val="00542E31"/>
    <w:rsid w:val="00542E78"/>
    <w:rsid w:val="00542E8E"/>
    <w:rsid w:val="005432F4"/>
    <w:rsid w:val="005433EB"/>
    <w:rsid w:val="00543436"/>
    <w:rsid w:val="005434C7"/>
    <w:rsid w:val="00543611"/>
    <w:rsid w:val="0054375A"/>
    <w:rsid w:val="00543C28"/>
    <w:rsid w:val="0054401D"/>
    <w:rsid w:val="00544316"/>
    <w:rsid w:val="0054440C"/>
    <w:rsid w:val="00544622"/>
    <w:rsid w:val="005446C0"/>
    <w:rsid w:val="00544868"/>
    <w:rsid w:val="00544940"/>
    <w:rsid w:val="00544A56"/>
    <w:rsid w:val="00544B13"/>
    <w:rsid w:val="00544DC1"/>
    <w:rsid w:val="005450DD"/>
    <w:rsid w:val="005456D1"/>
    <w:rsid w:val="0054595C"/>
    <w:rsid w:val="00545D60"/>
    <w:rsid w:val="00545D68"/>
    <w:rsid w:val="00545D9A"/>
    <w:rsid w:val="005464B4"/>
    <w:rsid w:val="0054667F"/>
    <w:rsid w:val="00546C4A"/>
    <w:rsid w:val="00546C78"/>
    <w:rsid w:val="00547042"/>
    <w:rsid w:val="005473D4"/>
    <w:rsid w:val="00547495"/>
    <w:rsid w:val="005474CF"/>
    <w:rsid w:val="005475D4"/>
    <w:rsid w:val="00547671"/>
    <w:rsid w:val="005476F5"/>
    <w:rsid w:val="005478A2"/>
    <w:rsid w:val="005478B5"/>
    <w:rsid w:val="005479FA"/>
    <w:rsid w:val="00547C67"/>
    <w:rsid w:val="00547CB2"/>
    <w:rsid w:val="00547ED8"/>
    <w:rsid w:val="00547F02"/>
    <w:rsid w:val="0055005D"/>
    <w:rsid w:val="005501AB"/>
    <w:rsid w:val="00550267"/>
    <w:rsid w:val="00550411"/>
    <w:rsid w:val="00550519"/>
    <w:rsid w:val="005505DF"/>
    <w:rsid w:val="005506F4"/>
    <w:rsid w:val="00550851"/>
    <w:rsid w:val="0055096F"/>
    <w:rsid w:val="005509C1"/>
    <w:rsid w:val="00550B2A"/>
    <w:rsid w:val="00550B8A"/>
    <w:rsid w:val="00550C0B"/>
    <w:rsid w:val="00550C5E"/>
    <w:rsid w:val="00550E6A"/>
    <w:rsid w:val="00550E83"/>
    <w:rsid w:val="00551221"/>
    <w:rsid w:val="005512C7"/>
    <w:rsid w:val="00551353"/>
    <w:rsid w:val="005518C8"/>
    <w:rsid w:val="005519BE"/>
    <w:rsid w:val="00551A12"/>
    <w:rsid w:val="00551ACB"/>
    <w:rsid w:val="00551C78"/>
    <w:rsid w:val="00551FB4"/>
    <w:rsid w:val="00552099"/>
    <w:rsid w:val="0055223C"/>
    <w:rsid w:val="0055267F"/>
    <w:rsid w:val="005526C1"/>
    <w:rsid w:val="005528DF"/>
    <w:rsid w:val="00552B33"/>
    <w:rsid w:val="00552C6E"/>
    <w:rsid w:val="00552DFC"/>
    <w:rsid w:val="005530FC"/>
    <w:rsid w:val="0055327A"/>
    <w:rsid w:val="00553309"/>
    <w:rsid w:val="00553379"/>
    <w:rsid w:val="0055337A"/>
    <w:rsid w:val="005534EC"/>
    <w:rsid w:val="00553810"/>
    <w:rsid w:val="0055397C"/>
    <w:rsid w:val="00553D3B"/>
    <w:rsid w:val="00554523"/>
    <w:rsid w:val="0055491B"/>
    <w:rsid w:val="00554A3D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7ED"/>
    <w:rsid w:val="0055581C"/>
    <w:rsid w:val="00555A8A"/>
    <w:rsid w:val="00555BB0"/>
    <w:rsid w:val="00555EDF"/>
    <w:rsid w:val="00555F77"/>
    <w:rsid w:val="00556241"/>
    <w:rsid w:val="00556379"/>
    <w:rsid w:val="005563F9"/>
    <w:rsid w:val="005565FD"/>
    <w:rsid w:val="00556757"/>
    <w:rsid w:val="00556837"/>
    <w:rsid w:val="00556849"/>
    <w:rsid w:val="00556A82"/>
    <w:rsid w:val="00556BE3"/>
    <w:rsid w:val="00556C74"/>
    <w:rsid w:val="00556E7E"/>
    <w:rsid w:val="00556F09"/>
    <w:rsid w:val="00556F39"/>
    <w:rsid w:val="00557086"/>
    <w:rsid w:val="00557124"/>
    <w:rsid w:val="00557203"/>
    <w:rsid w:val="0055746B"/>
    <w:rsid w:val="0055747F"/>
    <w:rsid w:val="005578E0"/>
    <w:rsid w:val="00557A8D"/>
    <w:rsid w:val="00557B07"/>
    <w:rsid w:val="00557C9C"/>
    <w:rsid w:val="00557E92"/>
    <w:rsid w:val="00560059"/>
    <w:rsid w:val="005604C8"/>
    <w:rsid w:val="005606B7"/>
    <w:rsid w:val="005609B3"/>
    <w:rsid w:val="005609F0"/>
    <w:rsid w:val="00560A46"/>
    <w:rsid w:val="00560D9D"/>
    <w:rsid w:val="00560E27"/>
    <w:rsid w:val="0056100B"/>
    <w:rsid w:val="00561043"/>
    <w:rsid w:val="00561060"/>
    <w:rsid w:val="00561125"/>
    <w:rsid w:val="005612B0"/>
    <w:rsid w:val="00561430"/>
    <w:rsid w:val="00561439"/>
    <w:rsid w:val="005614B8"/>
    <w:rsid w:val="005614E8"/>
    <w:rsid w:val="00561524"/>
    <w:rsid w:val="00561607"/>
    <w:rsid w:val="005617B0"/>
    <w:rsid w:val="0056195B"/>
    <w:rsid w:val="00561C66"/>
    <w:rsid w:val="00561DB5"/>
    <w:rsid w:val="00561E4B"/>
    <w:rsid w:val="00561E71"/>
    <w:rsid w:val="00562345"/>
    <w:rsid w:val="00562520"/>
    <w:rsid w:val="00562729"/>
    <w:rsid w:val="00562944"/>
    <w:rsid w:val="00562BB8"/>
    <w:rsid w:val="0056326D"/>
    <w:rsid w:val="0056331A"/>
    <w:rsid w:val="005633C0"/>
    <w:rsid w:val="005635C5"/>
    <w:rsid w:val="005636C6"/>
    <w:rsid w:val="005638F4"/>
    <w:rsid w:val="00563BDC"/>
    <w:rsid w:val="00563F2D"/>
    <w:rsid w:val="00563F83"/>
    <w:rsid w:val="00563FAA"/>
    <w:rsid w:val="00563FD0"/>
    <w:rsid w:val="00564041"/>
    <w:rsid w:val="00564059"/>
    <w:rsid w:val="005640BD"/>
    <w:rsid w:val="005642A6"/>
    <w:rsid w:val="005642BC"/>
    <w:rsid w:val="0056430F"/>
    <w:rsid w:val="005643F2"/>
    <w:rsid w:val="0056454E"/>
    <w:rsid w:val="005647D4"/>
    <w:rsid w:val="00564838"/>
    <w:rsid w:val="00564934"/>
    <w:rsid w:val="00564985"/>
    <w:rsid w:val="00564B1F"/>
    <w:rsid w:val="00564B30"/>
    <w:rsid w:val="00564E9A"/>
    <w:rsid w:val="00564F1C"/>
    <w:rsid w:val="005654C0"/>
    <w:rsid w:val="00565608"/>
    <w:rsid w:val="0056581F"/>
    <w:rsid w:val="005658FF"/>
    <w:rsid w:val="00565AA3"/>
    <w:rsid w:val="00565B12"/>
    <w:rsid w:val="00565BD4"/>
    <w:rsid w:val="005662B9"/>
    <w:rsid w:val="0056643C"/>
    <w:rsid w:val="00566715"/>
    <w:rsid w:val="0056697F"/>
    <w:rsid w:val="00566DA0"/>
    <w:rsid w:val="00567442"/>
    <w:rsid w:val="0056778E"/>
    <w:rsid w:val="00567C81"/>
    <w:rsid w:val="00567D07"/>
    <w:rsid w:val="00570123"/>
    <w:rsid w:val="00570159"/>
    <w:rsid w:val="005701F4"/>
    <w:rsid w:val="00570351"/>
    <w:rsid w:val="005708ED"/>
    <w:rsid w:val="005709DB"/>
    <w:rsid w:val="00570DF9"/>
    <w:rsid w:val="00570E22"/>
    <w:rsid w:val="00570EBE"/>
    <w:rsid w:val="00570FAC"/>
    <w:rsid w:val="005712FE"/>
    <w:rsid w:val="0057161B"/>
    <w:rsid w:val="00571634"/>
    <w:rsid w:val="005716CB"/>
    <w:rsid w:val="005719EE"/>
    <w:rsid w:val="00571D76"/>
    <w:rsid w:val="00571D9F"/>
    <w:rsid w:val="005720A8"/>
    <w:rsid w:val="00572134"/>
    <w:rsid w:val="0057213F"/>
    <w:rsid w:val="00572333"/>
    <w:rsid w:val="0057240D"/>
    <w:rsid w:val="005724E4"/>
    <w:rsid w:val="0057264F"/>
    <w:rsid w:val="00572823"/>
    <w:rsid w:val="005728F5"/>
    <w:rsid w:val="00572AE8"/>
    <w:rsid w:val="00572B73"/>
    <w:rsid w:val="00572BE0"/>
    <w:rsid w:val="00572D2A"/>
    <w:rsid w:val="00572E21"/>
    <w:rsid w:val="00572F22"/>
    <w:rsid w:val="00572F97"/>
    <w:rsid w:val="00573249"/>
    <w:rsid w:val="005734D5"/>
    <w:rsid w:val="0057364B"/>
    <w:rsid w:val="0057379F"/>
    <w:rsid w:val="00573AB8"/>
    <w:rsid w:val="00573AC4"/>
    <w:rsid w:val="00573D35"/>
    <w:rsid w:val="00573F6D"/>
    <w:rsid w:val="00574400"/>
    <w:rsid w:val="005745EA"/>
    <w:rsid w:val="00574611"/>
    <w:rsid w:val="00574619"/>
    <w:rsid w:val="005746CA"/>
    <w:rsid w:val="00574891"/>
    <w:rsid w:val="00574A0F"/>
    <w:rsid w:val="00574CEA"/>
    <w:rsid w:val="00574ED5"/>
    <w:rsid w:val="00575241"/>
    <w:rsid w:val="00575251"/>
    <w:rsid w:val="0057547F"/>
    <w:rsid w:val="005754FE"/>
    <w:rsid w:val="00575591"/>
    <w:rsid w:val="005755F7"/>
    <w:rsid w:val="00575641"/>
    <w:rsid w:val="00575839"/>
    <w:rsid w:val="0057590C"/>
    <w:rsid w:val="00575A81"/>
    <w:rsid w:val="00575C4D"/>
    <w:rsid w:val="00575EE3"/>
    <w:rsid w:val="00576401"/>
    <w:rsid w:val="005764CC"/>
    <w:rsid w:val="00576A47"/>
    <w:rsid w:val="00576B14"/>
    <w:rsid w:val="00576CFD"/>
    <w:rsid w:val="00576DD3"/>
    <w:rsid w:val="00576E93"/>
    <w:rsid w:val="00576EF7"/>
    <w:rsid w:val="005770FF"/>
    <w:rsid w:val="00577268"/>
    <w:rsid w:val="00577291"/>
    <w:rsid w:val="00577331"/>
    <w:rsid w:val="005774E2"/>
    <w:rsid w:val="005775B8"/>
    <w:rsid w:val="00577B93"/>
    <w:rsid w:val="00577DE1"/>
    <w:rsid w:val="00577E45"/>
    <w:rsid w:val="00577E58"/>
    <w:rsid w:val="0058029F"/>
    <w:rsid w:val="0058045E"/>
    <w:rsid w:val="005804B6"/>
    <w:rsid w:val="0058059C"/>
    <w:rsid w:val="00580983"/>
    <w:rsid w:val="00580B34"/>
    <w:rsid w:val="00580BEC"/>
    <w:rsid w:val="00580C31"/>
    <w:rsid w:val="00580CD7"/>
    <w:rsid w:val="00580E96"/>
    <w:rsid w:val="0058145B"/>
    <w:rsid w:val="005815A0"/>
    <w:rsid w:val="0058164B"/>
    <w:rsid w:val="0058170F"/>
    <w:rsid w:val="00581A14"/>
    <w:rsid w:val="00581AAF"/>
    <w:rsid w:val="00581BA4"/>
    <w:rsid w:val="00581C95"/>
    <w:rsid w:val="0058204F"/>
    <w:rsid w:val="005821DB"/>
    <w:rsid w:val="0058234C"/>
    <w:rsid w:val="00582E51"/>
    <w:rsid w:val="00582F1E"/>
    <w:rsid w:val="00583099"/>
    <w:rsid w:val="00583283"/>
    <w:rsid w:val="005832BC"/>
    <w:rsid w:val="005832EC"/>
    <w:rsid w:val="0058385E"/>
    <w:rsid w:val="00583C2E"/>
    <w:rsid w:val="00583CF9"/>
    <w:rsid w:val="00583D32"/>
    <w:rsid w:val="0058400B"/>
    <w:rsid w:val="005841E1"/>
    <w:rsid w:val="0058435E"/>
    <w:rsid w:val="005843DB"/>
    <w:rsid w:val="00584446"/>
    <w:rsid w:val="00584474"/>
    <w:rsid w:val="00584A31"/>
    <w:rsid w:val="00584A3F"/>
    <w:rsid w:val="00584D79"/>
    <w:rsid w:val="00584F38"/>
    <w:rsid w:val="00585144"/>
    <w:rsid w:val="005852BB"/>
    <w:rsid w:val="00585418"/>
    <w:rsid w:val="00585537"/>
    <w:rsid w:val="0058559C"/>
    <w:rsid w:val="00585881"/>
    <w:rsid w:val="005859DF"/>
    <w:rsid w:val="00585A2B"/>
    <w:rsid w:val="00585C1E"/>
    <w:rsid w:val="00585C25"/>
    <w:rsid w:val="00585D3B"/>
    <w:rsid w:val="00585DA2"/>
    <w:rsid w:val="005861B9"/>
    <w:rsid w:val="005865F0"/>
    <w:rsid w:val="00586741"/>
    <w:rsid w:val="005867B8"/>
    <w:rsid w:val="00586898"/>
    <w:rsid w:val="0058691F"/>
    <w:rsid w:val="00586ABA"/>
    <w:rsid w:val="00586C75"/>
    <w:rsid w:val="00586D37"/>
    <w:rsid w:val="00586E6C"/>
    <w:rsid w:val="00586ED9"/>
    <w:rsid w:val="005872E3"/>
    <w:rsid w:val="005873B7"/>
    <w:rsid w:val="00587441"/>
    <w:rsid w:val="005874CD"/>
    <w:rsid w:val="0058753F"/>
    <w:rsid w:val="005875CD"/>
    <w:rsid w:val="0058765A"/>
    <w:rsid w:val="00587A48"/>
    <w:rsid w:val="00587ACE"/>
    <w:rsid w:val="00587B48"/>
    <w:rsid w:val="00587C04"/>
    <w:rsid w:val="00587EC4"/>
    <w:rsid w:val="005901FD"/>
    <w:rsid w:val="0059020A"/>
    <w:rsid w:val="00590283"/>
    <w:rsid w:val="0059058A"/>
    <w:rsid w:val="00590634"/>
    <w:rsid w:val="00590857"/>
    <w:rsid w:val="005908FE"/>
    <w:rsid w:val="00590997"/>
    <w:rsid w:val="00590A11"/>
    <w:rsid w:val="00590CC3"/>
    <w:rsid w:val="00590DFA"/>
    <w:rsid w:val="0059108E"/>
    <w:rsid w:val="005911E3"/>
    <w:rsid w:val="0059120C"/>
    <w:rsid w:val="00591546"/>
    <w:rsid w:val="0059156E"/>
    <w:rsid w:val="00591749"/>
    <w:rsid w:val="0059192C"/>
    <w:rsid w:val="005919FE"/>
    <w:rsid w:val="00591A8D"/>
    <w:rsid w:val="00591B10"/>
    <w:rsid w:val="00591B87"/>
    <w:rsid w:val="00591EEF"/>
    <w:rsid w:val="00592392"/>
    <w:rsid w:val="0059240F"/>
    <w:rsid w:val="005925BC"/>
    <w:rsid w:val="005927A8"/>
    <w:rsid w:val="0059292F"/>
    <w:rsid w:val="00592E37"/>
    <w:rsid w:val="00592FFE"/>
    <w:rsid w:val="005931F7"/>
    <w:rsid w:val="0059334C"/>
    <w:rsid w:val="005934CC"/>
    <w:rsid w:val="00593634"/>
    <w:rsid w:val="0059371A"/>
    <w:rsid w:val="00593751"/>
    <w:rsid w:val="005937C0"/>
    <w:rsid w:val="005937ED"/>
    <w:rsid w:val="00593891"/>
    <w:rsid w:val="005938B2"/>
    <w:rsid w:val="00593C68"/>
    <w:rsid w:val="00593D2A"/>
    <w:rsid w:val="00593F6C"/>
    <w:rsid w:val="00594193"/>
    <w:rsid w:val="005941B3"/>
    <w:rsid w:val="00594324"/>
    <w:rsid w:val="0059461B"/>
    <w:rsid w:val="00594653"/>
    <w:rsid w:val="005946F9"/>
    <w:rsid w:val="00594704"/>
    <w:rsid w:val="005947DC"/>
    <w:rsid w:val="00594802"/>
    <w:rsid w:val="00594B93"/>
    <w:rsid w:val="00594E6B"/>
    <w:rsid w:val="005951C2"/>
    <w:rsid w:val="0059526D"/>
    <w:rsid w:val="00595288"/>
    <w:rsid w:val="00595601"/>
    <w:rsid w:val="005956B9"/>
    <w:rsid w:val="0059571B"/>
    <w:rsid w:val="00595768"/>
    <w:rsid w:val="00595782"/>
    <w:rsid w:val="005957C0"/>
    <w:rsid w:val="00595A86"/>
    <w:rsid w:val="00595B37"/>
    <w:rsid w:val="00595C95"/>
    <w:rsid w:val="00595C9A"/>
    <w:rsid w:val="00595E8C"/>
    <w:rsid w:val="00596287"/>
    <w:rsid w:val="00596466"/>
    <w:rsid w:val="005965E8"/>
    <w:rsid w:val="0059662D"/>
    <w:rsid w:val="005967D1"/>
    <w:rsid w:val="005968BA"/>
    <w:rsid w:val="00596934"/>
    <w:rsid w:val="0059698A"/>
    <w:rsid w:val="00596C6F"/>
    <w:rsid w:val="00596CA5"/>
    <w:rsid w:val="00596D27"/>
    <w:rsid w:val="00596FE5"/>
    <w:rsid w:val="00597128"/>
    <w:rsid w:val="0059781B"/>
    <w:rsid w:val="005978E5"/>
    <w:rsid w:val="005979A9"/>
    <w:rsid w:val="005979E3"/>
    <w:rsid w:val="00597D00"/>
    <w:rsid w:val="00597F53"/>
    <w:rsid w:val="00597FB0"/>
    <w:rsid w:val="00597FDD"/>
    <w:rsid w:val="005A0023"/>
    <w:rsid w:val="005A023B"/>
    <w:rsid w:val="005A0266"/>
    <w:rsid w:val="005A04EE"/>
    <w:rsid w:val="005A0990"/>
    <w:rsid w:val="005A0A21"/>
    <w:rsid w:val="005A0A44"/>
    <w:rsid w:val="005A0B63"/>
    <w:rsid w:val="005A0C71"/>
    <w:rsid w:val="005A0E5C"/>
    <w:rsid w:val="005A1021"/>
    <w:rsid w:val="005A1259"/>
    <w:rsid w:val="005A1437"/>
    <w:rsid w:val="005A16E0"/>
    <w:rsid w:val="005A1825"/>
    <w:rsid w:val="005A1978"/>
    <w:rsid w:val="005A1C2D"/>
    <w:rsid w:val="005A1CEA"/>
    <w:rsid w:val="005A1D9C"/>
    <w:rsid w:val="005A1F71"/>
    <w:rsid w:val="005A21F3"/>
    <w:rsid w:val="005A2674"/>
    <w:rsid w:val="005A2C97"/>
    <w:rsid w:val="005A2CC4"/>
    <w:rsid w:val="005A2E8C"/>
    <w:rsid w:val="005A2FCA"/>
    <w:rsid w:val="005A3212"/>
    <w:rsid w:val="005A3433"/>
    <w:rsid w:val="005A356F"/>
    <w:rsid w:val="005A362D"/>
    <w:rsid w:val="005A364F"/>
    <w:rsid w:val="005A36CD"/>
    <w:rsid w:val="005A388C"/>
    <w:rsid w:val="005A38B2"/>
    <w:rsid w:val="005A39FC"/>
    <w:rsid w:val="005A3A58"/>
    <w:rsid w:val="005A3D11"/>
    <w:rsid w:val="005A3E5F"/>
    <w:rsid w:val="005A3EE7"/>
    <w:rsid w:val="005A3F43"/>
    <w:rsid w:val="005A402B"/>
    <w:rsid w:val="005A403E"/>
    <w:rsid w:val="005A42D3"/>
    <w:rsid w:val="005A468A"/>
    <w:rsid w:val="005A46B3"/>
    <w:rsid w:val="005A4735"/>
    <w:rsid w:val="005A4AFE"/>
    <w:rsid w:val="005A4B77"/>
    <w:rsid w:val="005A4CB7"/>
    <w:rsid w:val="005A4FA5"/>
    <w:rsid w:val="005A5412"/>
    <w:rsid w:val="005A58B4"/>
    <w:rsid w:val="005A58FE"/>
    <w:rsid w:val="005A5DD8"/>
    <w:rsid w:val="005A6263"/>
    <w:rsid w:val="005A6291"/>
    <w:rsid w:val="005A6414"/>
    <w:rsid w:val="005A6502"/>
    <w:rsid w:val="005A65AF"/>
    <w:rsid w:val="005A662A"/>
    <w:rsid w:val="005A6673"/>
    <w:rsid w:val="005A68BF"/>
    <w:rsid w:val="005A6A70"/>
    <w:rsid w:val="005A6BBB"/>
    <w:rsid w:val="005A6C9D"/>
    <w:rsid w:val="005A6DB3"/>
    <w:rsid w:val="005A7284"/>
    <w:rsid w:val="005A7400"/>
    <w:rsid w:val="005A7402"/>
    <w:rsid w:val="005A7500"/>
    <w:rsid w:val="005A768D"/>
    <w:rsid w:val="005A76C4"/>
    <w:rsid w:val="005A79D3"/>
    <w:rsid w:val="005A7BB3"/>
    <w:rsid w:val="005A7DB5"/>
    <w:rsid w:val="005A7FA7"/>
    <w:rsid w:val="005B0238"/>
    <w:rsid w:val="005B04D0"/>
    <w:rsid w:val="005B0637"/>
    <w:rsid w:val="005B06F5"/>
    <w:rsid w:val="005B071B"/>
    <w:rsid w:val="005B0828"/>
    <w:rsid w:val="005B0A35"/>
    <w:rsid w:val="005B0C0C"/>
    <w:rsid w:val="005B0E74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BFB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6A"/>
    <w:rsid w:val="005B2DE1"/>
    <w:rsid w:val="005B2F44"/>
    <w:rsid w:val="005B311E"/>
    <w:rsid w:val="005B32BD"/>
    <w:rsid w:val="005B3304"/>
    <w:rsid w:val="005B33F5"/>
    <w:rsid w:val="005B352A"/>
    <w:rsid w:val="005B353C"/>
    <w:rsid w:val="005B3556"/>
    <w:rsid w:val="005B35AB"/>
    <w:rsid w:val="005B382D"/>
    <w:rsid w:val="005B3852"/>
    <w:rsid w:val="005B394D"/>
    <w:rsid w:val="005B3AFA"/>
    <w:rsid w:val="005B3B56"/>
    <w:rsid w:val="005B3CE9"/>
    <w:rsid w:val="005B3DFA"/>
    <w:rsid w:val="005B40EA"/>
    <w:rsid w:val="005B4286"/>
    <w:rsid w:val="005B42A0"/>
    <w:rsid w:val="005B4420"/>
    <w:rsid w:val="005B459C"/>
    <w:rsid w:val="005B45C5"/>
    <w:rsid w:val="005B4701"/>
    <w:rsid w:val="005B4727"/>
    <w:rsid w:val="005B49CC"/>
    <w:rsid w:val="005B4A00"/>
    <w:rsid w:val="005B4DA4"/>
    <w:rsid w:val="005B5143"/>
    <w:rsid w:val="005B528F"/>
    <w:rsid w:val="005B537B"/>
    <w:rsid w:val="005B545E"/>
    <w:rsid w:val="005B5466"/>
    <w:rsid w:val="005B5476"/>
    <w:rsid w:val="005B5837"/>
    <w:rsid w:val="005B5840"/>
    <w:rsid w:val="005B587B"/>
    <w:rsid w:val="005B59E1"/>
    <w:rsid w:val="005B5B63"/>
    <w:rsid w:val="005B5C47"/>
    <w:rsid w:val="005B5C62"/>
    <w:rsid w:val="005B5CE8"/>
    <w:rsid w:val="005B62C9"/>
    <w:rsid w:val="005B631B"/>
    <w:rsid w:val="005B63D6"/>
    <w:rsid w:val="005B64A8"/>
    <w:rsid w:val="005B6585"/>
    <w:rsid w:val="005B677E"/>
    <w:rsid w:val="005B696F"/>
    <w:rsid w:val="005B69F6"/>
    <w:rsid w:val="005B6B43"/>
    <w:rsid w:val="005B6BA4"/>
    <w:rsid w:val="005B6BB3"/>
    <w:rsid w:val="005B6C6A"/>
    <w:rsid w:val="005B6E1D"/>
    <w:rsid w:val="005B6E9F"/>
    <w:rsid w:val="005B6EE0"/>
    <w:rsid w:val="005B6F42"/>
    <w:rsid w:val="005B6F5D"/>
    <w:rsid w:val="005B6FF1"/>
    <w:rsid w:val="005B7183"/>
    <w:rsid w:val="005B7236"/>
    <w:rsid w:val="005B730D"/>
    <w:rsid w:val="005B753E"/>
    <w:rsid w:val="005B7577"/>
    <w:rsid w:val="005B762D"/>
    <w:rsid w:val="005B76D1"/>
    <w:rsid w:val="005B7A78"/>
    <w:rsid w:val="005B7BE0"/>
    <w:rsid w:val="005B7CBC"/>
    <w:rsid w:val="005C00AF"/>
    <w:rsid w:val="005C01BE"/>
    <w:rsid w:val="005C0329"/>
    <w:rsid w:val="005C037E"/>
    <w:rsid w:val="005C06FA"/>
    <w:rsid w:val="005C0AA0"/>
    <w:rsid w:val="005C0AA5"/>
    <w:rsid w:val="005C0C9E"/>
    <w:rsid w:val="005C0E8F"/>
    <w:rsid w:val="005C109C"/>
    <w:rsid w:val="005C10DC"/>
    <w:rsid w:val="005C1193"/>
    <w:rsid w:val="005C11FD"/>
    <w:rsid w:val="005C1245"/>
    <w:rsid w:val="005C13AC"/>
    <w:rsid w:val="005C162A"/>
    <w:rsid w:val="005C1781"/>
    <w:rsid w:val="005C1997"/>
    <w:rsid w:val="005C19E7"/>
    <w:rsid w:val="005C1A3F"/>
    <w:rsid w:val="005C1A8A"/>
    <w:rsid w:val="005C1B65"/>
    <w:rsid w:val="005C1C2D"/>
    <w:rsid w:val="005C206F"/>
    <w:rsid w:val="005C21F2"/>
    <w:rsid w:val="005C227D"/>
    <w:rsid w:val="005C22A8"/>
    <w:rsid w:val="005C2353"/>
    <w:rsid w:val="005C240A"/>
    <w:rsid w:val="005C2437"/>
    <w:rsid w:val="005C26C6"/>
    <w:rsid w:val="005C2705"/>
    <w:rsid w:val="005C2857"/>
    <w:rsid w:val="005C2A74"/>
    <w:rsid w:val="005C2AAD"/>
    <w:rsid w:val="005C2ADF"/>
    <w:rsid w:val="005C2BD3"/>
    <w:rsid w:val="005C2BF6"/>
    <w:rsid w:val="005C2CC1"/>
    <w:rsid w:val="005C2D47"/>
    <w:rsid w:val="005C2D4F"/>
    <w:rsid w:val="005C318F"/>
    <w:rsid w:val="005C328F"/>
    <w:rsid w:val="005C3298"/>
    <w:rsid w:val="005C3457"/>
    <w:rsid w:val="005C351B"/>
    <w:rsid w:val="005C35F2"/>
    <w:rsid w:val="005C39BF"/>
    <w:rsid w:val="005C3B2B"/>
    <w:rsid w:val="005C3E56"/>
    <w:rsid w:val="005C402C"/>
    <w:rsid w:val="005C4103"/>
    <w:rsid w:val="005C41DD"/>
    <w:rsid w:val="005C4256"/>
    <w:rsid w:val="005C43CC"/>
    <w:rsid w:val="005C48B8"/>
    <w:rsid w:val="005C4991"/>
    <w:rsid w:val="005C4C49"/>
    <w:rsid w:val="005C4F91"/>
    <w:rsid w:val="005C5030"/>
    <w:rsid w:val="005C503B"/>
    <w:rsid w:val="005C51FB"/>
    <w:rsid w:val="005C54C8"/>
    <w:rsid w:val="005C5554"/>
    <w:rsid w:val="005C55C6"/>
    <w:rsid w:val="005C55D7"/>
    <w:rsid w:val="005C55EC"/>
    <w:rsid w:val="005C55F6"/>
    <w:rsid w:val="005C56B3"/>
    <w:rsid w:val="005C5834"/>
    <w:rsid w:val="005C5AA5"/>
    <w:rsid w:val="005C5DCD"/>
    <w:rsid w:val="005C5EF2"/>
    <w:rsid w:val="005C5F06"/>
    <w:rsid w:val="005C6188"/>
    <w:rsid w:val="005C61A5"/>
    <w:rsid w:val="005C6359"/>
    <w:rsid w:val="005C6436"/>
    <w:rsid w:val="005C6469"/>
    <w:rsid w:val="005C650A"/>
    <w:rsid w:val="005C6663"/>
    <w:rsid w:val="005C669F"/>
    <w:rsid w:val="005C6875"/>
    <w:rsid w:val="005C68BA"/>
    <w:rsid w:val="005C68F0"/>
    <w:rsid w:val="005C69E5"/>
    <w:rsid w:val="005C6B86"/>
    <w:rsid w:val="005C6E7F"/>
    <w:rsid w:val="005C6F84"/>
    <w:rsid w:val="005C7039"/>
    <w:rsid w:val="005C74B1"/>
    <w:rsid w:val="005C76AF"/>
    <w:rsid w:val="005C76C7"/>
    <w:rsid w:val="005C77EF"/>
    <w:rsid w:val="005C7943"/>
    <w:rsid w:val="005C7D79"/>
    <w:rsid w:val="005C7F51"/>
    <w:rsid w:val="005D00C3"/>
    <w:rsid w:val="005D00E6"/>
    <w:rsid w:val="005D01AE"/>
    <w:rsid w:val="005D01B5"/>
    <w:rsid w:val="005D02E1"/>
    <w:rsid w:val="005D0466"/>
    <w:rsid w:val="005D0508"/>
    <w:rsid w:val="005D06E4"/>
    <w:rsid w:val="005D08DD"/>
    <w:rsid w:val="005D0EF8"/>
    <w:rsid w:val="005D0F71"/>
    <w:rsid w:val="005D0FAD"/>
    <w:rsid w:val="005D1027"/>
    <w:rsid w:val="005D1034"/>
    <w:rsid w:val="005D127C"/>
    <w:rsid w:val="005D12CD"/>
    <w:rsid w:val="005D1337"/>
    <w:rsid w:val="005D1409"/>
    <w:rsid w:val="005D142B"/>
    <w:rsid w:val="005D1475"/>
    <w:rsid w:val="005D160C"/>
    <w:rsid w:val="005D162C"/>
    <w:rsid w:val="005D16A9"/>
    <w:rsid w:val="005D17E5"/>
    <w:rsid w:val="005D1A55"/>
    <w:rsid w:val="005D1C26"/>
    <w:rsid w:val="005D21A4"/>
    <w:rsid w:val="005D2931"/>
    <w:rsid w:val="005D2E2B"/>
    <w:rsid w:val="005D2E8F"/>
    <w:rsid w:val="005D320F"/>
    <w:rsid w:val="005D337C"/>
    <w:rsid w:val="005D36EC"/>
    <w:rsid w:val="005D3838"/>
    <w:rsid w:val="005D3DC5"/>
    <w:rsid w:val="005D402F"/>
    <w:rsid w:val="005D40C6"/>
    <w:rsid w:val="005D4105"/>
    <w:rsid w:val="005D42BA"/>
    <w:rsid w:val="005D438D"/>
    <w:rsid w:val="005D465E"/>
    <w:rsid w:val="005D4857"/>
    <w:rsid w:val="005D4887"/>
    <w:rsid w:val="005D48CB"/>
    <w:rsid w:val="005D4981"/>
    <w:rsid w:val="005D4E9A"/>
    <w:rsid w:val="005D4ED9"/>
    <w:rsid w:val="005D4F41"/>
    <w:rsid w:val="005D539C"/>
    <w:rsid w:val="005D5503"/>
    <w:rsid w:val="005D5728"/>
    <w:rsid w:val="005D585D"/>
    <w:rsid w:val="005D5FD6"/>
    <w:rsid w:val="005D6004"/>
    <w:rsid w:val="005D606D"/>
    <w:rsid w:val="005D6132"/>
    <w:rsid w:val="005D64CE"/>
    <w:rsid w:val="005D68B5"/>
    <w:rsid w:val="005D6B8D"/>
    <w:rsid w:val="005D6C64"/>
    <w:rsid w:val="005D6E22"/>
    <w:rsid w:val="005D6F83"/>
    <w:rsid w:val="005D77B8"/>
    <w:rsid w:val="005D7898"/>
    <w:rsid w:val="005D79B8"/>
    <w:rsid w:val="005D7BD7"/>
    <w:rsid w:val="005D7FD5"/>
    <w:rsid w:val="005E067E"/>
    <w:rsid w:val="005E0682"/>
    <w:rsid w:val="005E07DC"/>
    <w:rsid w:val="005E08A5"/>
    <w:rsid w:val="005E0B4B"/>
    <w:rsid w:val="005E0D26"/>
    <w:rsid w:val="005E0E55"/>
    <w:rsid w:val="005E122B"/>
    <w:rsid w:val="005E1244"/>
    <w:rsid w:val="005E12D5"/>
    <w:rsid w:val="005E1521"/>
    <w:rsid w:val="005E1636"/>
    <w:rsid w:val="005E18BF"/>
    <w:rsid w:val="005E1B18"/>
    <w:rsid w:val="005E1BE8"/>
    <w:rsid w:val="005E1BEB"/>
    <w:rsid w:val="005E1DE1"/>
    <w:rsid w:val="005E1E85"/>
    <w:rsid w:val="005E1ED1"/>
    <w:rsid w:val="005E2121"/>
    <w:rsid w:val="005E2219"/>
    <w:rsid w:val="005E2261"/>
    <w:rsid w:val="005E22A5"/>
    <w:rsid w:val="005E22E0"/>
    <w:rsid w:val="005E22E7"/>
    <w:rsid w:val="005E2602"/>
    <w:rsid w:val="005E264A"/>
    <w:rsid w:val="005E2770"/>
    <w:rsid w:val="005E2771"/>
    <w:rsid w:val="005E28E2"/>
    <w:rsid w:val="005E2A21"/>
    <w:rsid w:val="005E2A4B"/>
    <w:rsid w:val="005E2DAD"/>
    <w:rsid w:val="005E2EB2"/>
    <w:rsid w:val="005E30D5"/>
    <w:rsid w:val="005E31D4"/>
    <w:rsid w:val="005E3292"/>
    <w:rsid w:val="005E3306"/>
    <w:rsid w:val="005E347D"/>
    <w:rsid w:val="005E396A"/>
    <w:rsid w:val="005E39E2"/>
    <w:rsid w:val="005E3D6F"/>
    <w:rsid w:val="005E3DBD"/>
    <w:rsid w:val="005E3DD6"/>
    <w:rsid w:val="005E3EB0"/>
    <w:rsid w:val="005E3F37"/>
    <w:rsid w:val="005E4112"/>
    <w:rsid w:val="005E422D"/>
    <w:rsid w:val="005E44EB"/>
    <w:rsid w:val="005E4626"/>
    <w:rsid w:val="005E47BB"/>
    <w:rsid w:val="005E4999"/>
    <w:rsid w:val="005E49B4"/>
    <w:rsid w:val="005E4C1E"/>
    <w:rsid w:val="005E4D17"/>
    <w:rsid w:val="005E4DC2"/>
    <w:rsid w:val="005E5183"/>
    <w:rsid w:val="005E51C3"/>
    <w:rsid w:val="005E538A"/>
    <w:rsid w:val="005E5773"/>
    <w:rsid w:val="005E578A"/>
    <w:rsid w:val="005E5A12"/>
    <w:rsid w:val="005E5A71"/>
    <w:rsid w:val="005E5B33"/>
    <w:rsid w:val="005E5D39"/>
    <w:rsid w:val="005E6027"/>
    <w:rsid w:val="005E6095"/>
    <w:rsid w:val="005E618D"/>
    <w:rsid w:val="005E6257"/>
    <w:rsid w:val="005E6289"/>
    <w:rsid w:val="005E64EF"/>
    <w:rsid w:val="005E6520"/>
    <w:rsid w:val="005E6853"/>
    <w:rsid w:val="005E68EB"/>
    <w:rsid w:val="005E6BC5"/>
    <w:rsid w:val="005E6D6B"/>
    <w:rsid w:val="005E6EAE"/>
    <w:rsid w:val="005E6FFC"/>
    <w:rsid w:val="005E7010"/>
    <w:rsid w:val="005E7138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11"/>
    <w:rsid w:val="005E7AEE"/>
    <w:rsid w:val="005E7B4F"/>
    <w:rsid w:val="005E7BB6"/>
    <w:rsid w:val="005E7D4F"/>
    <w:rsid w:val="005E7F0E"/>
    <w:rsid w:val="005F0049"/>
    <w:rsid w:val="005F00A9"/>
    <w:rsid w:val="005F01E9"/>
    <w:rsid w:val="005F030E"/>
    <w:rsid w:val="005F0340"/>
    <w:rsid w:val="005F0350"/>
    <w:rsid w:val="005F075B"/>
    <w:rsid w:val="005F0A02"/>
    <w:rsid w:val="005F0BB2"/>
    <w:rsid w:val="005F0D1B"/>
    <w:rsid w:val="005F104F"/>
    <w:rsid w:val="005F1278"/>
    <w:rsid w:val="005F143E"/>
    <w:rsid w:val="005F14E1"/>
    <w:rsid w:val="005F1571"/>
    <w:rsid w:val="005F17FF"/>
    <w:rsid w:val="005F187E"/>
    <w:rsid w:val="005F1A71"/>
    <w:rsid w:val="005F1B1D"/>
    <w:rsid w:val="005F1B56"/>
    <w:rsid w:val="005F1B80"/>
    <w:rsid w:val="005F1CC2"/>
    <w:rsid w:val="005F1E62"/>
    <w:rsid w:val="005F1E8D"/>
    <w:rsid w:val="005F243E"/>
    <w:rsid w:val="005F25DA"/>
    <w:rsid w:val="005F2629"/>
    <w:rsid w:val="005F2662"/>
    <w:rsid w:val="005F278E"/>
    <w:rsid w:val="005F283D"/>
    <w:rsid w:val="005F2EC0"/>
    <w:rsid w:val="005F2FB8"/>
    <w:rsid w:val="005F303F"/>
    <w:rsid w:val="005F347B"/>
    <w:rsid w:val="005F3BB1"/>
    <w:rsid w:val="005F3CD7"/>
    <w:rsid w:val="005F3D92"/>
    <w:rsid w:val="005F3E86"/>
    <w:rsid w:val="005F3EC5"/>
    <w:rsid w:val="005F415E"/>
    <w:rsid w:val="005F436A"/>
    <w:rsid w:val="005F4495"/>
    <w:rsid w:val="005F4577"/>
    <w:rsid w:val="005F46DC"/>
    <w:rsid w:val="005F47CA"/>
    <w:rsid w:val="005F4884"/>
    <w:rsid w:val="005F4A2F"/>
    <w:rsid w:val="005F4AEB"/>
    <w:rsid w:val="005F4B94"/>
    <w:rsid w:val="005F4C47"/>
    <w:rsid w:val="005F4D0A"/>
    <w:rsid w:val="005F5020"/>
    <w:rsid w:val="005F53C4"/>
    <w:rsid w:val="005F54DB"/>
    <w:rsid w:val="005F552C"/>
    <w:rsid w:val="005F578D"/>
    <w:rsid w:val="005F58DE"/>
    <w:rsid w:val="005F595B"/>
    <w:rsid w:val="005F5C5D"/>
    <w:rsid w:val="005F5D64"/>
    <w:rsid w:val="005F5DA7"/>
    <w:rsid w:val="005F5DDB"/>
    <w:rsid w:val="005F60C9"/>
    <w:rsid w:val="005F61CD"/>
    <w:rsid w:val="005F645A"/>
    <w:rsid w:val="005F6587"/>
    <w:rsid w:val="005F68DF"/>
    <w:rsid w:val="005F6B83"/>
    <w:rsid w:val="005F6E57"/>
    <w:rsid w:val="005F6F6F"/>
    <w:rsid w:val="005F7038"/>
    <w:rsid w:val="005F70A6"/>
    <w:rsid w:val="005F70F1"/>
    <w:rsid w:val="005F73CC"/>
    <w:rsid w:val="005F73CD"/>
    <w:rsid w:val="005F74ED"/>
    <w:rsid w:val="005F75F9"/>
    <w:rsid w:val="005F76CC"/>
    <w:rsid w:val="005F786D"/>
    <w:rsid w:val="005F7A2D"/>
    <w:rsid w:val="005F7A59"/>
    <w:rsid w:val="005F7A65"/>
    <w:rsid w:val="005F7A85"/>
    <w:rsid w:val="005F7B16"/>
    <w:rsid w:val="005F7B61"/>
    <w:rsid w:val="005F7BF8"/>
    <w:rsid w:val="00600114"/>
    <w:rsid w:val="00600248"/>
    <w:rsid w:val="00600698"/>
    <w:rsid w:val="0060075A"/>
    <w:rsid w:val="00600957"/>
    <w:rsid w:val="006009CD"/>
    <w:rsid w:val="00600AE5"/>
    <w:rsid w:val="00600B2D"/>
    <w:rsid w:val="00600B31"/>
    <w:rsid w:val="00600FD2"/>
    <w:rsid w:val="006014EF"/>
    <w:rsid w:val="00601898"/>
    <w:rsid w:val="00601A14"/>
    <w:rsid w:val="00601A59"/>
    <w:rsid w:val="00601A61"/>
    <w:rsid w:val="00601B5A"/>
    <w:rsid w:val="00601BB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967"/>
    <w:rsid w:val="00603A65"/>
    <w:rsid w:val="00603E96"/>
    <w:rsid w:val="00603F2B"/>
    <w:rsid w:val="006040AC"/>
    <w:rsid w:val="006040EA"/>
    <w:rsid w:val="00604264"/>
    <w:rsid w:val="00604343"/>
    <w:rsid w:val="006046AE"/>
    <w:rsid w:val="006046C1"/>
    <w:rsid w:val="00604816"/>
    <w:rsid w:val="00604977"/>
    <w:rsid w:val="00604DEE"/>
    <w:rsid w:val="00604F74"/>
    <w:rsid w:val="00604FE8"/>
    <w:rsid w:val="006051C7"/>
    <w:rsid w:val="00605462"/>
    <w:rsid w:val="00605468"/>
    <w:rsid w:val="006055A7"/>
    <w:rsid w:val="006057E5"/>
    <w:rsid w:val="00605A61"/>
    <w:rsid w:val="00605E2D"/>
    <w:rsid w:val="006062BA"/>
    <w:rsid w:val="00606372"/>
    <w:rsid w:val="006065B7"/>
    <w:rsid w:val="006067ED"/>
    <w:rsid w:val="00606970"/>
    <w:rsid w:val="00606B89"/>
    <w:rsid w:val="006073CA"/>
    <w:rsid w:val="00607480"/>
    <w:rsid w:val="00607A93"/>
    <w:rsid w:val="00607C19"/>
    <w:rsid w:val="00607C60"/>
    <w:rsid w:val="00607C99"/>
    <w:rsid w:val="00607D0D"/>
    <w:rsid w:val="00607E3F"/>
    <w:rsid w:val="00610152"/>
    <w:rsid w:val="006102B9"/>
    <w:rsid w:val="00610588"/>
    <w:rsid w:val="006105FB"/>
    <w:rsid w:val="0061071E"/>
    <w:rsid w:val="00610728"/>
    <w:rsid w:val="00610873"/>
    <w:rsid w:val="00610948"/>
    <w:rsid w:val="00610971"/>
    <w:rsid w:val="006109A5"/>
    <w:rsid w:val="00610AB2"/>
    <w:rsid w:val="00610B91"/>
    <w:rsid w:val="00610BA6"/>
    <w:rsid w:val="00610CB0"/>
    <w:rsid w:val="00611008"/>
    <w:rsid w:val="00611069"/>
    <w:rsid w:val="00611081"/>
    <w:rsid w:val="006113B6"/>
    <w:rsid w:val="00611519"/>
    <w:rsid w:val="006116E7"/>
    <w:rsid w:val="0061178A"/>
    <w:rsid w:val="00611C8D"/>
    <w:rsid w:val="00611D65"/>
    <w:rsid w:val="00611DBD"/>
    <w:rsid w:val="00611E19"/>
    <w:rsid w:val="00611F58"/>
    <w:rsid w:val="0061208E"/>
    <w:rsid w:val="006120A7"/>
    <w:rsid w:val="0061229C"/>
    <w:rsid w:val="006123C5"/>
    <w:rsid w:val="006124E4"/>
    <w:rsid w:val="00612512"/>
    <w:rsid w:val="00612561"/>
    <w:rsid w:val="0061295F"/>
    <w:rsid w:val="00612B25"/>
    <w:rsid w:val="00612C45"/>
    <w:rsid w:val="00612CD3"/>
    <w:rsid w:val="00612CF6"/>
    <w:rsid w:val="00612D72"/>
    <w:rsid w:val="00612E20"/>
    <w:rsid w:val="006133C3"/>
    <w:rsid w:val="006135A4"/>
    <w:rsid w:val="0061391C"/>
    <w:rsid w:val="00613C70"/>
    <w:rsid w:val="00613E48"/>
    <w:rsid w:val="00614175"/>
    <w:rsid w:val="006141B5"/>
    <w:rsid w:val="00614315"/>
    <w:rsid w:val="006144C0"/>
    <w:rsid w:val="0061456E"/>
    <w:rsid w:val="00614F56"/>
    <w:rsid w:val="00615052"/>
    <w:rsid w:val="00615223"/>
    <w:rsid w:val="00615233"/>
    <w:rsid w:val="006153F7"/>
    <w:rsid w:val="006154D8"/>
    <w:rsid w:val="006156CC"/>
    <w:rsid w:val="00615754"/>
    <w:rsid w:val="006159DD"/>
    <w:rsid w:val="00615B0D"/>
    <w:rsid w:val="00615BEC"/>
    <w:rsid w:val="00615C4C"/>
    <w:rsid w:val="00615D6B"/>
    <w:rsid w:val="00615E7B"/>
    <w:rsid w:val="00615F44"/>
    <w:rsid w:val="00615F52"/>
    <w:rsid w:val="00616002"/>
    <w:rsid w:val="00616581"/>
    <w:rsid w:val="0061659D"/>
    <w:rsid w:val="0061672E"/>
    <w:rsid w:val="0061679B"/>
    <w:rsid w:val="006167B7"/>
    <w:rsid w:val="00616B9D"/>
    <w:rsid w:val="00616D01"/>
    <w:rsid w:val="00616D59"/>
    <w:rsid w:val="00616D82"/>
    <w:rsid w:val="00617071"/>
    <w:rsid w:val="00617354"/>
    <w:rsid w:val="00617370"/>
    <w:rsid w:val="006176DC"/>
    <w:rsid w:val="006179C5"/>
    <w:rsid w:val="00617B41"/>
    <w:rsid w:val="00617C60"/>
    <w:rsid w:val="00620094"/>
    <w:rsid w:val="00620341"/>
    <w:rsid w:val="00620564"/>
    <w:rsid w:val="00620678"/>
    <w:rsid w:val="0062071B"/>
    <w:rsid w:val="00620955"/>
    <w:rsid w:val="00620967"/>
    <w:rsid w:val="00620CC9"/>
    <w:rsid w:val="00620E1D"/>
    <w:rsid w:val="00620FC9"/>
    <w:rsid w:val="00621012"/>
    <w:rsid w:val="00621239"/>
    <w:rsid w:val="00621305"/>
    <w:rsid w:val="00621781"/>
    <w:rsid w:val="00621C1D"/>
    <w:rsid w:val="00621CC1"/>
    <w:rsid w:val="00621F9F"/>
    <w:rsid w:val="00621FF2"/>
    <w:rsid w:val="00622460"/>
    <w:rsid w:val="00622540"/>
    <w:rsid w:val="0062260D"/>
    <w:rsid w:val="00622727"/>
    <w:rsid w:val="006227D4"/>
    <w:rsid w:val="006228A6"/>
    <w:rsid w:val="006228C5"/>
    <w:rsid w:val="0062292C"/>
    <w:rsid w:val="00622933"/>
    <w:rsid w:val="00622A8D"/>
    <w:rsid w:val="00622AD3"/>
    <w:rsid w:val="00622B6F"/>
    <w:rsid w:val="00622C2B"/>
    <w:rsid w:val="00622FCE"/>
    <w:rsid w:val="00623046"/>
    <w:rsid w:val="006230F8"/>
    <w:rsid w:val="0062318B"/>
    <w:rsid w:val="0062322C"/>
    <w:rsid w:val="00623567"/>
    <w:rsid w:val="0062372D"/>
    <w:rsid w:val="00623851"/>
    <w:rsid w:val="00623D64"/>
    <w:rsid w:val="00624027"/>
    <w:rsid w:val="00624359"/>
    <w:rsid w:val="00624379"/>
    <w:rsid w:val="006244F9"/>
    <w:rsid w:val="0062487C"/>
    <w:rsid w:val="006249EA"/>
    <w:rsid w:val="00624AF3"/>
    <w:rsid w:val="00624BC8"/>
    <w:rsid w:val="006250B8"/>
    <w:rsid w:val="00625123"/>
    <w:rsid w:val="006251E3"/>
    <w:rsid w:val="00625389"/>
    <w:rsid w:val="00625695"/>
    <w:rsid w:val="00625701"/>
    <w:rsid w:val="00625795"/>
    <w:rsid w:val="00625A0F"/>
    <w:rsid w:val="00625C7C"/>
    <w:rsid w:val="00625E34"/>
    <w:rsid w:val="00625E9B"/>
    <w:rsid w:val="00626477"/>
    <w:rsid w:val="006265C6"/>
    <w:rsid w:val="00626618"/>
    <w:rsid w:val="0062680B"/>
    <w:rsid w:val="0062681D"/>
    <w:rsid w:val="00626B5A"/>
    <w:rsid w:val="00627184"/>
    <w:rsid w:val="00627223"/>
    <w:rsid w:val="00627335"/>
    <w:rsid w:val="0062743D"/>
    <w:rsid w:val="0062748B"/>
    <w:rsid w:val="0062761F"/>
    <w:rsid w:val="00627620"/>
    <w:rsid w:val="006276D9"/>
    <w:rsid w:val="0062771A"/>
    <w:rsid w:val="00627C7B"/>
    <w:rsid w:val="00627E26"/>
    <w:rsid w:val="006300B7"/>
    <w:rsid w:val="006300B9"/>
    <w:rsid w:val="00630149"/>
    <w:rsid w:val="006301F2"/>
    <w:rsid w:val="0063022F"/>
    <w:rsid w:val="00630245"/>
    <w:rsid w:val="00630C10"/>
    <w:rsid w:val="00630C48"/>
    <w:rsid w:val="00630CCC"/>
    <w:rsid w:val="00631000"/>
    <w:rsid w:val="00631024"/>
    <w:rsid w:val="006311F1"/>
    <w:rsid w:val="0063134C"/>
    <w:rsid w:val="0063146B"/>
    <w:rsid w:val="0063159C"/>
    <w:rsid w:val="0063167D"/>
    <w:rsid w:val="00631852"/>
    <w:rsid w:val="006318AE"/>
    <w:rsid w:val="006318DA"/>
    <w:rsid w:val="0063194B"/>
    <w:rsid w:val="00631B03"/>
    <w:rsid w:val="00631CA8"/>
    <w:rsid w:val="0063205B"/>
    <w:rsid w:val="00632252"/>
    <w:rsid w:val="006323E4"/>
    <w:rsid w:val="00632EE5"/>
    <w:rsid w:val="00632FF1"/>
    <w:rsid w:val="00633083"/>
    <w:rsid w:val="006331CB"/>
    <w:rsid w:val="00633687"/>
    <w:rsid w:val="006338A1"/>
    <w:rsid w:val="006339FB"/>
    <w:rsid w:val="00633A30"/>
    <w:rsid w:val="00633DDC"/>
    <w:rsid w:val="00634010"/>
    <w:rsid w:val="00634018"/>
    <w:rsid w:val="00634118"/>
    <w:rsid w:val="00634258"/>
    <w:rsid w:val="006345A4"/>
    <w:rsid w:val="006345AA"/>
    <w:rsid w:val="006346FF"/>
    <w:rsid w:val="00634ABD"/>
    <w:rsid w:val="00634BFC"/>
    <w:rsid w:val="00634C65"/>
    <w:rsid w:val="00634C7D"/>
    <w:rsid w:val="00634CFC"/>
    <w:rsid w:val="00634F15"/>
    <w:rsid w:val="00635521"/>
    <w:rsid w:val="006356AC"/>
    <w:rsid w:val="006356C3"/>
    <w:rsid w:val="00635746"/>
    <w:rsid w:val="0063579A"/>
    <w:rsid w:val="00635B90"/>
    <w:rsid w:val="00635BD3"/>
    <w:rsid w:val="00635D8A"/>
    <w:rsid w:val="00635E97"/>
    <w:rsid w:val="00635EEB"/>
    <w:rsid w:val="00636004"/>
    <w:rsid w:val="00636039"/>
    <w:rsid w:val="006360FB"/>
    <w:rsid w:val="006361F4"/>
    <w:rsid w:val="00636374"/>
    <w:rsid w:val="006363D6"/>
    <w:rsid w:val="00636508"/>
    <w:rsid w:val="0063656D"/>
    <w:rsid w:val="006365A9"/>
    <w:rsid w:val="006366C3"/>
    <w:rsid w:val="006366EC"/>
    <w:rsid w:val="00636995"/>
    <w:rsid w:val="00636AC9"/>
    <w:rsid w:val="00636BAD"/>
    <w:rsid w:val="00636C2D"/>
    <w:rsid w:val="00636D59"/>
    <w:rsid w:val="00636D9B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730"/>
    <w:rsid w:val="00640756"/>
    <w:rsid w:val="0064078B"/>
    <w:rsid w:val="00640801"/>
    <w:rsid w:val="00640898"/>
    <w:rsid w:val="006409D1"/>
    <w:rsid w:val="00640A0A"/>
    <w:rsid w:val="00640BD8"/>
    <w:rsid w:val="00640BEF"/>
    <w:rsid w:val="00640C78"/>
    <w:rsid w:val="00640D25"/>
    <w:rsid w:val="00640D61"/>
    <w:rsid w:val="00640D85"/>
    <w:rsid w:val="00640FE2"/>
    <w:rsid w:val="00641286"/>
    <w:rsid w:val="0064163C"/>
    <w:rsid w:val="006418B3"/>
    <w:rsid w:val="00641B33"/>
    <w:rsid w:val="00641E08"/>
    <w:rsid w:val="00641E52"/>
    <w:rsid w:val="00641E6F"/>
    <w:rsid w:val="006423A3"/>
    <w:rsid w:val="006423B5"/>
    <w:rsid w:val="00642475"/>
    <w:rsid w:val="006425A4"/>
    <w:rsid w:val="006426F2"/>
    <w:rsid w:val="006427AD"/>
    <w:rsid w:val="00642A26"/>
    <w:rsid w:val="00642C29"/>
    <w:rsid w:val="00642E57"/>
    <w:rsid w:val="00642EB4"/>
    <w:rsid w:val="00643184"/>
    <w:rsid w:val="006431DA"/>
    <w:rsid w:val="00643572"/>
    <w:rsid w:val="00643671"/>
    <w:rsid w:val="006436BE"/>
    <w:rsid w:val="006439E4"/>
    <w:rsid w:val="00643A5B"/>
    <w:rsid w:val="00643BB0"/>
    <w:rsid w:val="00643BFF"/>
    <w:rsid w:val="00643C41"/>
    <w:rsid w:val="00643D35"/>
    <w:rsid w:val="00643E5C"/>
    <w:rsid w:val="00643F0D"/>
    <w:rsid w:val="00643F78"/>
    <w:rsid w:val="00643F97"/>
    <w:rsid w:val="00644042"/>
    <w:rsid w:val="006440B2"/>
    <w:rsid w:val="00644354"/>
    <w:rsid w:val="00644807"/>
    <w:rsid w:val="00644B04"/>
    <w:rsid w:val="00644E8D"/>
    <w:rsid w:val="00644FE7"/>
    <w:rsid w:val="00645069"/>
    <w:rsid w:val="0064508A"/>
    <w:rsid w:val="006450BB"/>
    <w:rsid w:val="00645201"/>
    <w:rsid w:val="00645215"/>
    <w:rsid w:val="00645243"/>
    <w:rsid w:val="006457CE"/>
    <w:rsid w:val="006459F7"/>
    <w:rsid w:val="00645A3A"/>
    <w:rsid w:val="00645A78"/>
    <w:rsid w:val="00645D38"/>
    <w:rsid w:val="00645EA9"/>
    <w:rsid w:val="00645F35"/>
    <w:rsid w:val="00646087"/>
    <w:rsid w:val="00646221"/>
    <w:rsid w:val="006464B6"/>
    <w:rsid w:val="0064658C"/>
    <w:rsid w:val="006466BA"/>
    <w:rsid w:val="006467C3"/>
    <w:rsid w:val="006469D5"/>
    <w:rsid w:val="00646A9E"/>
    <w:rsid w:val="00646B74"/>
    <w:rsid w:val="00646BC9"/>
    <w:rsid w:val="00646EB1"/>
    <w:rsid w:val="00646FCA"/>
    <w:rsid w:val="0064734B"/>
    <w:rsid w:val="0064744B"/>
    <w:rsid w:val="006474CE"/>
    <w:rsid w:val="00647544"/>
    <w:rsid w:val="006475F3"/>
    <w:rsid w:val="00647930"/>
    <w:rsid w:val="00647B3C"/>
    <w:rsid w:val="00647BE1"/>
    <w:rsid w:val="00647D38"/>
    <w:rsid w:val="00650006"/>
    <w:rsid w:val="0065000C"/>
    <w:rsid w:val="00650379"/>
    <w:rsid w:val="006504F6"/>
    <w:rsid w:val="00650598"/>
    <w:rsid w:val="00650848"/>
    <w:rsid w:val="0065094A"/>
    <w:rsid w:val="00650972"/>
    <w:rsid w:val="00650B17"/>
    <w:rsid w:val="00650B1D"/>
    <w:rsid w:val="00650D47"/>
    <w:rsid w:val="00650E5A"/>
    <w:rsid w:val="00650F61"/>
    <w:rsid w:val="00651166"/>
    <w:rsid w:val="00651289"/>
    <w:rsid w:val="00651313"/>
    <w:rsid w:val="006513C5"/>
    <w:rsid w:val="00651410"/>
    <w:rsid w:val="0065168F"/>
    <w:rsid w:val="006517E8"/>
    <w:rsid w:val="006518E9"/>
    <w:rsid w:val="00651AA0"/>
    <w:rsid w:val="00651BE5"/>
    <w:rsid w:val="00651C2C"/>
    <w:rsid w:val="00651E4F"/>
    <w:rsid w:val="0065203D"/>
    <w:rsid w:val="006520D3"/>
    <w:rsid w:val="00652571"/>
    <w:rsid w:val="006528BC"/>
    <w:rsid w:val="00652C79"/>
    <w:rsid w:val="0065301E"/>
    <w:rsid w:val="0065304C"/>
    <w:rsid w:val="006530AB"/>
    <w:rsid w:val="0065311D"/>
    <w:rsid w:val="00653284"/>
    <w:rsid w:val="006535BC"/>
    <w:rsid w:val="0065370E"/>
    <w:rsid w:val="00653930"/>
    <w:rsid w:val="00653AAD"/>
    <w:rsid w:val="00653CAD"/>
    <w:rsid w:val="00653EE2"/>
    <w:rsid w:val="00654097"/>
    <w:rsid w:val="006543DD"/>
    <w:rsid w:val="0065459B"/>
    <w:rsid w:val="006545A6"/>
    <w:rsid w:val="0065473B"/>
    <w:rsid w:val="0065490D"/>
    <w:rsid w:val="00654A44"/>
    <w:rsid w:val="00654A8B"/>
    <w:rsid w:val="00654BD0"/>
    <w:rsid w:val="00654C63"/>
    <w:rsid w:val="00654D6A"/>
    <w:rsid w:val="00654DCE"/>
    <w:rsid w:val="00654F04"/>
    <w:rsid w:val="00654FAC"/>
    <w:rsid w:val="00655179"/>
    <w:rsid w:val="00655254"/>
    <w:rsid w:val="006552CD"/>
    <w:rsid w:val="00655467"/>
    <w:rsid w:val="006558FD"/>
    <w:rsid w:val="006559B3"/>
    <w:rsid w:val="006559B4"/>
    <w:rsid w:val="00655B12"/>
    <w:rsid w:val="00655BE1"/>
    <w:rsid w:val="006560FF"/>
    <w:rsid w:val="006561BE"/>
    <w:rsid w:val="00656218"/>
    <w:rsid w:val="0065648D"/>
    <w:rsid w:val="006564E9"/>
    <w:rsid w:val="0065659A"/>
    <w:rsid w:val="0065663B"/>
    <w:rsid w:val="00656684"/>
    <w:rsid w:val="0065677C"/>
    <w:rsid w:val="0065686E"/>
    <w:rsid w:val="00656B0B"/>
    <w:rsid w:val="00656BF0"/>
    <w:rsid w:val="00656CBA"/>
    <w:rsid w:val="00656F95"/>
    <w:rsid w:val="00656FB6"/>
    <w:rsid w:val="00657017"/>
    <w:rsid w:val="0065728B"/>
    <w:rsid w:val="0065731A"/>
    <w:rsid w:val="0065739A"/>
    <w:rsid w:val="006574EF"/>
    <w:rsid w:val="00657634"/>
    <w:rsid w:val="00657878"/>
    <w:rsid w:val="006579FB"/>
    <w:rsid w:val="00657B15"/>
    <w:rsid w:val="00657B6E"/>
    <w:rsid w:val="00657D2D"/>
    <w:rsid w:val="00657F55"/>
    <w:rsid w:val="0066007E"/>
    <w:rsid w:val="00660283"/>
    <w:rsid w:val="00660508"/>
    <w:rsid w:val="006605CB"/>
    <w:rsid w:val="006606D8"/>
    <w:rsid w:val="00660747"/>
    <w:rsid w:val="00660A56"/>
    <w:rsid w:val="00660C51"/>
    <w:rsid w:val="00660D74"/>
    <w:rsid w:val="00660DC7"/>
    <w:rsid w:val="006610BF"/>
    <w:rsid w:val="006611E7"/>
    <w:rsid w:val="00661447"/>
    <w:rsid w:val="00661543"/>
    <w:rsid w:val="00661712"/>
    <w:rsid w:val="006617FB"/>
    <w:rsid w:val="006618D8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F6"/>
    <w:rsid w:val="00662389"/>
    <w:rsid w:val="00662401"/>
    <w:rsid w:val="006626AF"/>
    <w:rsid w:val="006628A7"/>
    <w:rsid w:val="006628C9"/>
    <w:rsid w:val="006629F0"/>
    <w:rsid w:val="00662B04"/>
    <w:rsid w:val="00662BB5"/>
    <w:rsid w:val="00662E8A"/>
    <w:rsid w:val="00662ED8"/>
    <w:rsid w:val="006636E5"/>
    <w:rsid w:val="0066372A"/>
    <w:rsid w:val="006637F7"/>
    <w:rsid w:val="00663FB5"/>
    <w:rsid w:val="006640BB"/>
    <w:rsid w:val="00664117"/>
    <w:rsid w:val="0066419F"/>
    <w:rsid w:val="00664374"/>
    <w:rsid w:val="00664394"/>
    <w:rsid w:val="006643EF"/>
    <w:rsid w:val="00664481"/>
    <w:rsid w:val="006644D5"/>
    <w:rsid w:val="00664640"/>
    <w:rsid w:val="00664A43"/>
    <w:rsid w:val="00664A6E"/>
    <w:rsid w:val="00664C33"/>
    <w:rsid w:val="006650DA"/>
    <w:rsid w:val="00665120"/>
    <w:rsid w:val="00665296"/>
    <w:rsid w:val="006654B7"/>
    <w:rsid w:val="00665523"/>
    <w:rsid w:val="00665596"/>
    <w:rsid w:val="006656A0"/>
    <w:rsid w:val="0066589B"/>
    <w:rsid w:val="006658BE"/>
    <w:rsid w:val="00665B2F"/>
    <w:rsid w:val="00665FA7"/>
    <w:rsid w:val="0066608D"/>
    <w:rsid w:val="0066608E"/>
    <w:rsid w:val="00666276"/>
    <w:rsid w:val="0066645B"/>
    <w:rsid w:val="00666A4B"/>
    <w:rsid w:val="00666B1C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702"/>
    <w:rsid w:val="00667A83"/>
    <w:rsid w:val="00667ACB"/>
    <w:rsid w:val="00667F02"/>
    <w:rsid w:val="00667FCA"/>
    <w:rsid w:val="00670021"/>
    <w:rsid w:val="0067005A"/>
    <w:rsid w:val="0067005C"/>
    <w:rsid w:val="0067013A"/>
    <w:rsid w:val="0067024C"/>
    <w:rsid w:val="0067030A"/>
    <w:rsid w:val="00670791"/>
    <w:rsid w:val="006707F1"/>
    <w:rsid w:val="00670838"/>
    <w:rsid w:val="006709C9"/>
    <w:rsid w:val="00670DE7"/>
    <w:rsid w:val="00670DEB"/>
    <w:rsid w:val="00670EDC"/>
    <w:rsid w:val="006713C5"/>
    <w:rsid w:val="00671468"/>
    <w:rsid w:val="006715B2"/>
    <w:rsid w:val="006715BF"/>
    <w:rsid w:val="0067163B"/>
    <w:rsid w:val="00671822"/>
    <w:rsid w:val="0067195C"/>
    <w:rsid w:val="006719B2"/>
    <w:rsid w:val="00671B80"/>
    <w:rsid w:val="00671C1C"/>
    <w:rsid w:val="00672065"/>
    <w:rsid w:val="006720D4"/>
    <w:rsid w:val="00672379"/>
    <w:rsid w:val="006723B5"/>
    <w:rsid w:val="006724E9"/>
    <w:rsid w:val="006725B0"/>
    <w:rsid w:val="00672712"/>
    <w:rsid w:val="00672746"/>
    <w:rsid w:val="00672831"/>
    <w:rsid w:val="00672A6E"/>
    <w:rsid w:val="00672BC4"/>
    <w:rsid w:val="00672E94"/>
    <w:rsid w:val="00672EC5"/>
    <w:rsid w:val="00673438"/>
    <w:rsid w:val="00673582"/>
    <w:rsid w:val="006735CE"/>
    <w:rsid w:val="006735DA"/>
    <w:rsid w:val="00673667"/>
    <w:rsid w:val="006736B9"/>
    <w:rsid w:val="006737C8"/>
    <w:rsid w:val="00673842"/>
    <w:rsid w:val="00673EB6"/>
    <w:rsid w:val="00673FCF"/>
    <w:rsid w:val="0067402B"/>
    <w:rsid w:val="0067429F"/>
    <w:rsid w:val="006742B3"/>
    <w:rsid w:val="00674334"/>
    <w:rsid w:val="00674633"/>
    <w:rsid w:val="00674945"/>
    <w:rsid w:val="00674E6D"/>
    <w:rsid w:val="0067508B"/>
    <w:rsid w:val="00675257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606B"/>
    <w:rsid w:val="006760FE"/>
    <w:rsid w:val="00676197"/>
    <w:rsid w:val="006764FA"/>
    <w:rsid w:val="00676683"/>
    <w:rsid w:val="006766F8"/>
    <w:rsid w:val="00676AB0"/>
    <w:rsid w:val="00676BC7"/>
    <w:rsid w:val="00676DE9"/>
    <w:rsid w:val="00676FEE"/>
    <w:rsid w:val="00677171"/>
    <w:rsid w:val="006771AD"/>
    <w:rsid w:val="006776B0"/>
    <w:rsid w:val="0067782D"/>
    <w:rsid w:val="00677833"/>
    <w:rsid w:val="006778D6"/>
    <w:rsid w:val="00677C9B"/>
    <w:rsid w:val="00677EB9"/>
    <w:rsid w:val="00677F93"/>
    <w:rsid w:val="0068018E"/>
    <w:rsid w:val="00680326"/>
    <w:rsid w:val="00680370"/>
    <w:rsid w:val="006803CE"/>
    <w:rsid w:val="00680409"/>
    <w:rsid w:val="00680466"/>
    <w:rsid w:val="0068049D"/>
    <w:rsid w:val="006804E2"/>
    <w:rsid w:val="006807C8"/>
    <w:rsid w:val="00680A57"/>
    <w:rsid w:val="00680C1E"/>
    <w:rsid w:val="00680C67"/>
    <w:rsid w:val="00680D3C"/>
    <w:rsid w:val="00680E9A"/>
    <w:rsid w:val="00680F6D"/>
    <w:rsid w:val="00681003"/>
    <w:rsid w:val="0068109A"/>
    <w:rsid w:val="0068128C"/>
    <w:rsid w:val="00681290"/>
    <w:rsid w:val="006812E8"/>
    <w:rsid w:val="0068140E"/>
    <w:rsid w:val="0068156C"/>
    <w:rsid w:val="00681570"/>
    <w:rsid w:val="0068160F"/>
    <w:rsid w:val="00681696"/>
    <w:rsid w:val="006816E9"/>
    <w:rsid w:val="0068173F"/>
    <w:rsid w:val="0068184F"/>
    <w:rsid w:val="006819D9"/>
    <w:rsid w:val="00681FB4"/>
    <w:rsid w:val="00681FC8"/>
    <w:rsid w:val="00682112"/>
    <w:rsid w:val="00682250"/>
    <w:rsid w:val="0068229C"/>
    <w:rsid w:val="00682338"/>
    <w:rsid w:val="00682877"/>
    <w:rsid w:val="006828AB"/>
    <w:rsid w:val="0068295A"/>
    <w:rsid w:val="00682982"/>
    <w:rsid w:val="00682A48"/>
    <w:rsid w:val="00682AF4"/>
    <w:rsid w:val="00682B0F"/>
    <w:rsid w:val="00682C46"/>
    <w:rsid w:val="00682D9D"/>
    <w:rsid w:val="00682DE1"/>
    <w:rsid w:val="00683206"/>
    <w:rsid w:val="006836CC"/>
    <w:rsid w:val="006836E3"/>
    <w:rsid w:val="006837BA"/>
    <w:rsid w:val="00683869"/>
    <w:rsid w:val="00683DAE"/>
    <w:rsid w:val="00683E50"/>
    <w:rsid w:val="00683F2D"/>
    <w:rsid w:val="00683F31"/>
    <w:rsid w:val="00683FA9"/>
    <w:rsid w:val="00683FEA"/>
    <w:rsid w:val="0068409A"/>
    <w:rsid w:val="006840CD"/>
    <w:rsid w:val="006841EC"/>
    <w:rsid w:val="0068426B"/>
    <w:rsid w:val="00684291"/>
    <w:rsid w:val="0068430B"/>
    <w:rsid w:val="0068454D"/>
    <w:rsid w:val="00684642"/>
    <w:rsid w:val="006847C8"/>
    <w:rsid w:val="00684CE1"/>
    <w:rsid w:val="00684D44"/>
    <w:rsid w:val="00684DEF"/>
    <w:rsid w:val="00684F1C"/>
    <w:rsid w:val="00685149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4E"/>
    <w:rsid w:val="00685B8F"/>
    <w:rsid w:val="0068607D"/>
    <w:rsid w:val="0068655B"/>
    <w:rsid w:val="00686789"/>
    <w:rsid w:val="00686A1F"/>
    <w:rsid w:val="00686C1E"/>
    <w:rsid w:val="00686F72"/>
    <w:rsid w:val="00686FE7"/>
    <w:rsid w:val="0068742A"/>
    <w:rsid w:val="00687735"/>
    <w:rsid w:val="00687AB4"/>
    <w:rsid w:val="00687BFD"/>
    <w:rsid w:val="00687CEB"/>
    <w:rsid w:val="00687E1C"/>
    <w:rsid w:val="00687E5F"/>
    <w:rsid w:val="00687EBF"/>
    <w:rsid w:val="00687FBF"/>
    <w:rsid w:val="006900D8"/>
    <w:rsid w:val="0069014E"/>
    <w:rsid w:val="00690293"/>
    <w:rsid w:val="0069033F"/>
    <w:rsid w:val="00690435"/>
    <w:rsid w:val="00690462"/>
    <w:rsid w:val="0069054D"/>
    <w:rsid w:val="006905A4"/>
    <w:rsid w:val="00690785"/>
    <w:rsid w:val="00690924"/>
    <w:rsid w:val="00690B03"/>
    <w:rsid w:val="00690CA1"/>
    <w:rsid w:val="00691094"/>
    <w:rsid w:val="006910EC"/>
    <w:rsid w:val="0069143D"/>
    <w:rsid w:val="006914C5"/>
    <w:rsid w:val="00691587"/>
    <w:rsid w:val="0069164F"/>
    <w:rsid w:val="00691757"/>
    <w:rsid w:val="0069192D"/>
    <w:rsid w:val="00691985"/>
    <w:rsid w:val="00691AC7"/>
    <w:rsid w:val="00691B32"/>
    <w:rsid w:val="00691B76"/>
    <w:rsid w:val="00692082"/>
    <w:rsid w:val="00692093"/>
    <w:rsid w:val="006921D8"/>
    <w:rsid w:val="00692307"/>
    <w:rsid w:val="006923A5"/>
    <w:rsid w:val="00692411"/>
    <w:rsid w:val="0069256D"/>
    <w:rsid w:val="00692882"/>
    <w:rsid w:val="006928DC"/>
    <w:rsid w:val="00692C14"/>
    <w:rsid w:val="00692E15"/>
    <w:rsid w:val="00692E75"/>
    <w:rsid w:val="00692EC8"/>
    <w:rsid w:val="00692EF1"/>
    <w:rsid w:val="00692F30"/>
    <w:rsid w:val="006930E0"/>
    <w:rsid w:val="00693147"/>
    <w:rsid w:val="00693263"/>
    <w:rsid w:val="0069331B"/>
    <w:rsid w:val="00693537"/>
    <w:rsid w:val="0069355C"/>
    <w:rsid w:val="0069381D"/>
    <w:rsid w:val="006939CF"/>
    <w:rsid w:val="00693A19"/>
    <w:rsid w:val="00693A5E"/>
    <w:rsid w:val="00693BA8"/>
    <w:rsid w:val="00693DAD"/>
    <w:rsid w:val="006941D4"/>
    <w:rsid w:val="006941FE"/>
    <w:rsid w:val="00694253"/>
    <w:rsid w:val="006943F0"/>
    <w:rsid w:val="006945ED"/>
    <w:rsid w:val="006947E9"/>
    <w:rsid w:val="006949C6"/>
    <w:rsid w:val="006949F4"/>
    <w:rsid w:val="00694AF9"/>
    <w:rsid w:val="00694B77"/>
    <w:rsid w:val="00694B9B"/>
    <w:rsid w:val="00694F4D"/>
    <w:rsid w:val="00694F6B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0F0"/>
    <w:rsid w:val="00696244"/>
    <w:rsid w:val="0069632C"/>
    <w:rsid w:val="00696376"/>
    <w:rsid w:val="00696A00"/>
    <w:rsid w:val="00696BDE"/>
    <w:rsid w:val="00696CA8"/>
    <w:rsid w:val="00696D7E"/>
    <w:rsid w:val="00696DD0"/>
    <w:rsid w:val="0069707E"/>
    <w:rsid w:val="0069714C"/>
    <w:rsid w:val="0069765B"/>
    <w:rsid w:val="00697663"/>
    <w:rsid w:val="0069776B"/>
    <w:rsid w:val="00697AA2"/>
    <w:rsid w:val="00697B2F"/>
    <w:rsid w:val="00697C08"/>
    <w:rsid w:val="00697D07"/>
    <w:rsid w:val="00697FAC"/>
    <w:rsid w:val="006A0094"/>
    <w:rsid w:val="006A0115"/>
    <w:rsid w:val="006A0451"/>
    <w:rsid w:val="006A06AA"/>
    <w:rsid w:val="006A0722"/>
    <w:rsid w:val="006A075A"/>
    <w:rsid w:val="006A0C2B"/>
    <w:rsid w:val="006A0CB0"/>
    <w:rsid w:val="006A0E0F"/>
    <w:rsid w:val="006A10A5"/>
    <w:rsid w:val="006A1376"/>
    <w:rsid w:val="006A14CC"/>
    <w:rsid w:val="006A1640"/>
    <w:rsid w:val="006A1667"/>
    <w:rsid w:val="006A18D5"/>
    <w:rsid w:val="006A1949"/>
    <w:rsid w:val="006A1987"/>
    <w:rsid w:val="006A1B0E"/>
    <w:rsid w:val="006A1B37"/>
    <w:rsid w:val="006A1DAE"/>
    <w:rsid w:val="006A1DD2"/>
    <w:rsid w:val="006A1F00"/>
    <w:rsid w:val="006A1F86"/>
    <w:rsid w:val="006A2326"/>
    <w:rsid w:val="006A2695"/>
    <w:rsid w:val="006A270E"/>
    <w:rsid w:val="006A271B"/>
    <w:rsid w:val="006A27E1"/>
    <w:rsid w:val="006A2BD4"/>
    <w:rsid w:val="006A2BFD"/>
    <w:rsid w:val="006A2CD1"/>
    <w:rsid w:val="006A2F08"/>
    <w:rsid w:val="006A2F21"/>
    <w:rsid w:val="006A3010"/>
    <w:rsid w:val="006A3135"/>
    <w:rsid w:val="006A314A"/>
    <w:rsid w:val="006A3338"/>
    <w:rsid w:val="006A3427"/>
    <w:rsid w:val="006A34BB"/>
    <w:rsid w:val="006A3698"/>
    <w:rsid w:val="006A370F"/>
    <w:rsid w:val="006A386B"/>
    <w:rsid w:val="006A39C5"/>
    <w:rsid w:val="006A3A32"/>
    <w:rsid w:val="006A3A67"/>
    <w:rsid w:val="006A3DF3"/>
    <w:rsid w:val="006A3E5E"/>
    <w:rsid w:val="006A3ED0"/>
    <w:rsid w:val="006A3ED5"/>
    <w:rsid w:val="006A3ED8"/>
    <w:rsid w:val="006A422E"/>
    <w:rsid w:val="006A4244"/>
    <w:rsid w:val="006A43E3"/>
    <w:rsid w:val="006A45B7"/>
    <w:rsid w:val="006A4715"/>
    <w:rsid w:val="006A47F4"/>
    <w:rsid w:val="006A4A3E"/>
    <w:rsid w:val="006A4BE3"/>
    <w:rsid w:val="006A4CF5"/>
    <w:rsid w:val="006A4D35"/>
    <w:rsid w:val="006A4E59"/>
    <w:rsid w:val="006A4F83"/>
    <w:rsid w:val="006A4FDA"/>
    <w:rsid w:val="006A5014"/>
    <w:rsid w:val="006A5329"/>
    <w:rsid w:val="006A551C"/>
    <w:rsid w:val="006A5549"/>
    <w:rsid w:val="006A5845"/>
    <w:rsid w:val="006A589D"/>
    <w:rsid w:val="006A5B98"/>
    <w:rsid w:val="006A5C5C"/>
    <w:rsid w:val="006A5D9D"/>
    <w:rsid w:val="006A5F54"/>
    <w:rsid w:val="006A6185"/>
    <w:rsid w:val="006A6298"/>
    <w:rsid w:val="006A62C2"/>
    <w:rsid w:val="006A641D"/>
    <w:rsid w:val="006A643D"/>
    <w:rsid w:val="006A6615"/>
    <w:rsid w:val="006A68FB"/>
    <w:rsid w:val="006A6A5F"/>
    <w:rsid w:val="006A6FA3"/>
    <w:rsid w:val="006A706E"/>
    <w:rsid w:val="006A708F"/>
    <w:rsid w:val="006A70A9"/>
    <w:rsid w:val="006A756E"/>
    <w:rsid w:val="006A7903"/>
    <w:rsid w:val="006A7968"/>
    <w:rsid w:val="006A7A9D"/>
    <w:rsid w:val="006A7AEC"/>
    <w:rsid w:val="006A7B63"/>
    <w:rsid w:val="006A7B72"/>
    <w:rsid w:val="006A7BD2"/>
    <w:rsid w:val="006B002E"/>
    <w:rsid w:val="006B0082"/>
    <w:rsid w:val="006B0233"/>
    <w:rsid w:val="006B0342"/>
    <w:rsid w:val="006B03A2"/>
    <w:rsid w:val="006B0636"/>
    <w:rsid w:val="006B073D"/>
    <w:rsid w:val="006B0BC4"/>
    <w:rsid w:val="006B0C71"/>
    <w:rsid w:val="006B0C8F"/>
    <w:rsid w:val="006B105C"/>
    <w:rsid w:val="006B121A"/>
    <w:rsid w:val="006B1442"/>
    <w:rsid w:val="006B16EC"/>
    <w:rsid w:val="006B1916"/>
    <w:rsid w:val="006B1C94"/>
    <w:rsid w:val="006B1D56"/>
    <w:rsid w:val="006B2356"/>
    <w:rsid w:val="006B236E"/>
    <w:rsid w:val="006B24CE"/>
    <w:rsid w:val="006B268E"/>
    <w:rsid w:val="006B27A8"/>
    <w:rsid w:val="006B28EB"/>
    <w:rsid w:val="006B2F26"/>
    <w:rsid w:val="006B3016"/>
    <w:rsid w:val="006B306B"/>
    <w:rsid w:val="006B3119"/>
    <w:rsid w:val="006B319B"/>
    <w:rsid w:val="006B3583"/>
    <w:rsid w:val="006B3754"/>
    <w:rsid w:val="006B3A5A"/>
    <w:rsid w:val="006B3B4D"/>
    <w:rsid w:val="006B3BE9"/>
    <w:rsid w:val="006B3D83"/>
    <w:rsid w:val="006B3DB7"/>
    <w:rsid w:val="006B3E7C"/>
    <w:rsid w:val="006B4638"/>
    <w:rsid w:val="006B4B7E"/>
    <w:rsid w:val="006B4E32"/>
    <w:rsid w:val="006B520C"/>
    <w:rsid w:val="006B520E"/>
    <w:rsid w:val="006B5410"/>
    <w:rsid w:val="006B5428"/>
    <w:rsid w:val="006B542C"/>
    <w:rsid w:val="006B5B69"/>
    <w:rsid w:val="006B612B"/>
    <w:rsid w:val="006B6299"/>
    <w:rsid w:val="006B640E"/>
    <w:rsid w:val="006B65F6"/>
    <w:rsid w:val="006B6607"/>
    <w:rsid w:val="006B6835"/>
    <w:rsid w:val="006B68F4"/>
    <w:rsid w:val="006B6A07"/>
    <w:rsid w:val="006B6ACF"/>
    <w:rsid w:val="006B6CD2"/>
    <w:rsid w:val="006B6E94"/>
    <w:rsid w:val="006B6EFE"/>
    <w:rsid w:val="006B7072"/>
    <w:rsid w:val="006B7172"/>
    <w:rsid w:val="006B720C"/>
    <w:rsid w:val="006B7364"/>
    <w:rsid w:val="006B73B8"/>
    <w:rsid w:val="006B746B"/>
    <w:rsid w:val="006B7A1B"/>
    <w:rsid w:val="006B7A48"/>
    <w:rsid w:val="006B7D15"/>
    <w:rsid w:val="006B7DF2"/>
    <w:rsid w:val="006C0113"/>
    <w:rsid w:val="006C0127"/>
    <w:rsid w:val="006C01F9"/>
    <w:rsid w:val="006C022F"/>
    <w:rsid w:val="006C027B"/>
    <w:rsid w:val="006C02AE"/>
    <w:rsid w:val="006C0369"/>
    <w:rsid w:val="006C0635"/>
    <w:rsid w:val="006C09B5"/>
    <w:rsid w:val="006C09B9"/>
    <w:rsid w:val="006C09BB"/>
    <w:rsid w:val="006C0A5B"/>
    <w:rsid w:val="006C0B01"/>
    <w:rsid w:val="006C0B2E"/>
    <w:rsid w:val="006C0B66"/>
    <w:rsid w:val="006C0EDD"/>
    <w:rsid w:val="006C0F0B"/>
    <w:rsid w:val="006C100A"/>
    <w:rsid w:val="006C1235"/>
    <w:rsid w:val="006C1241"/>
    <w:rsid w:val="006C1313"/>
    <w:rsid w:val="006C14CD"/>
    <w:rsid w:val="006C1557"/>
    <w:rsid w:val="006C15F6"/>
    <w:rsid w:val="006C175C"/>
    <w:rsid w:val="006C1866"/>
    <w:rsid w:val="006C191E"/>
    <w:rsid w:val="006C1933"/>
    <w:rsid w:val="006C199A"/>
    <w:rsid w:val="006C19BE"/>
    <w:rsid w:val="006C1A0A"/>
    <w:rsid w:val="006C1A8F"/>
    <w:rsid w:val="006C1BCB"/>
    <w:rsid w:val="006C1C84"/>
    <w:rsid w:val="006C1D76"/>
    <w:rsid w:val="006C2077"/>
    <w:rsid w:val="006C2316"/>
    <w:rsid w:val="006C231B"/>
    <w:rsid w:val="006C2341"/>
    <w:rsid w:val="006C2465"/>
    <w:rsid w:val="006C24C1"/>
    <w:rsid w:val="006C27D0"/>
    <w:rsid w:val="006C27ED"/>
    <w:rsid w:val="006C2856"/>
    <w:rsid w:val="006C28BA"/>
    <w:rsid w:val="006C2970"/>
    <w:rsid w:val="006C2A15"/>
    <w:rsid w:val="006C2D61"/>
    <w:rsid w:val="006C2D9E"/>
    <w:rsid w:val="006C2E66"/>
    <w:rsid w:val="006C2EBD"/>
    <w:rsid w:val="006C30B8"/>
    <w:rsid w:val="006C371F"/>
    <w:rsid w:val="006C389D"/>
    <w:rsid w:val="006C39D3"/>
    <w:rsid w:val="006C3C42"/>
    <w:rsid w:val="006C3C48"/>
    <w:rsid w:val="006C3C53"/>
    <w:rsid w:val="006C3D4B"/>
    <w:rsid w:val="006C3F9D"/>
    <w:rsid w:val="006C4067"/>
    <w:rsid w:val="006C4102"/>
    <w:rsid w:val="006C41D3"/>
    <w:rsid w:val="006C4356"/>
    <w:rsid w:val="006C439F"/>
    <w:rsid w:val="006C44B1"/>
    <w:rsid w:val="006C4564"/>
    <w:rsid w:val="006C47B3"/>
    <w:rsid w:val="006C4E1F"/>
    <w:rsid w:val="006C4F22"/>
    <w:rsid w:val="006C4F56"/>
    <w:rsid w:val="006C5299"/>
    <w:rsid w:val="006C52AE"/>
    <w:rsid w:val="006C566A"/>
    <w:rsid w:val="006C56F6"/>
    <w:rsid w:val="006C5943"/>
    <w:rsid w:val="006C5BEF"/>
    <w:rsid w:val="006C5C0C"/>
    <w:rsid w:val="006C5D8A"/>
    <w:rsid w:val="006C5DB9"/>
    <w:rsid w:val="006C624D"/>
    <w:rsid w:val="006C6253"/>
    <w:rsid w:val="006C6284"/>
    <w:rsid w:val="006C639C"/>
    <w:rsid w:val="006C666A"/>
    <w:rsid w:val="006C69D3"/>
    <w:rsid w:val="006C6B9A"/>
    <w:rsid w:val="006C6E4C"/>
    <w:rsid w:val="006C753F"/>
    <w:rsid w:val="006C7547"/>
    <w:rsid w:val="006C75BB"/>
    <w:rsid w:val="006C7AF0"/>
    <w:rsid w:val="006C7B41"/>
    <w:rsid w:val="006C7C46"/>
    <w:rsid w:val="006C7CA6"/>
    <w:rsid w:val="006C7D11"/>
    <w:rsid w:val="006C7D44"/>
    <w:rsid w:val="006C7DA1"/>
    <w:rsid w:val="006C7F33"/>
    <w:rsid w:val="006C7F83"/>
    <w:rsid w:val="006C7F91"/>
    <w:rsid w:val="006D00A1"/>
    <w:rsid w:val="006D02B0"/>
    <w:rsid w:val="006D03D2"/>
    <w:rsid w:val="006D058B"/>
    <w:rsid w:val="006D0615"/>
    <w:rsid w:val="006D0795"/>
    <w:rsid w:val="006D0C4B"/>
    <w:rsid w:val="006D0EFB"/>
    <w:rsid w:val="006D116F"/>
    <w:rsid w:val="006D1249"/>
    <w:rsid w:val="006D131F"/>
    <w:rsid w:val="006D1331"/>
    <w:rsid w:val="006D1512"/>
    <w:rsid w:val="006D15F0"/>
    <w:rsid w:val="006D1698"/>
    <w:rsid w:val="006D17AE"/>
    <w:rsid w:val="006D196C"/>
    <w:rsid w:val="006D1A25"/>
    <w:rsid w:val="006D1BA6"/>
    <w:rsid w:val="006D1C18"/>
    <w:rsid w:val="006D1D2F"/>
    <w:rsid w:val="006D1DA4"/>
    <w:rsid w:val="006D1DC8"/>
    <w:rsid w:val="006D1F4D"/>
    <w:rsid w:val="006D2016"/>
    <w:rsid w:val="006D2487"/>
    <w:rsid w:val="006D25B9"/>
    <w:rsid w:val="006D25BB"/>
    <w:rsid w:val="006D2602"/>
    <w:rsid w:val="006D2BD9"/>
    <w:rsid w:val="006D2BE5"/>
    <w:rsid w:val="006D2BEB"/>
    <w:rsid w:val="006D2C41"/>
    <w:rsid w:val="006D2D35"/>
    <w:rsid w:val="006D2E0A"/>
    <w:rsid w:val="006D2EAA"/>
    <w:rsid w:val="006D2F15"/>
    <w:rsid w:val="006D3009"/>
    <w:rsid w:val="006D32CA"/>
    <w:rsid w:val="006D32E8"/>
    <w:rsid w:val="006D33EF"/>
    <w:rsid w:val="006D3537"/>
    <w:rsid w:val="006D3608"/>
    <w:rsid w:val="006D3642"/>
    <w:rsid w:val="006D3764"/>
    <w:rsid w:val="006D376F"/>
    <w:rsid w:val="006D3918"/>
    <w:rsid w:val="006D3967"/>
    <w:rsid w:val="006D3AA0"/>
    <w:rsid w:val="006D3D17"/>
    <w:rsid w:val="006D3EFC"/>
    <w:rsid w:val="006D418A"/>
    <w:rsid w:val="006D44D8"/>
    <w:rsid w:val="006D4582"/>
    <w:rsid w:val="006D477F"/>
    <w:rsid w:val="006D4A57"/>
    <w:rsid w:val="006D4E95"/>
    <w:rsid w:val="006D4EFE"/>
    <w:rsid w:val="006D4F0A"/>
    <w:rsid w:val="006D50B9"/>
    <w:rsid w:val="006D5249"/>
    <w:rsid w:val="006D53EA"/>
    <w:rsid w:val="006D548B"/>
    <w:rsid w:val="006D55D3"/>
    <w:rsid w:val="006D5691"/>
    <w:rsid w:val="006D5751"/>
    <w:rsid w:val="006D598C"/>
    <w:rsid w:val="006D5992"/>
    <w:rsid w:val="006D5B09"/>
    <w:rsid w:val="006D5B79"/>
    <w:rsid w:val="006D5B97"/>
    <w:rsid w:val="006D5E94"/>
    <w:rsid w:val="006D5F10"/>
    <w:rsid w:val="006D6324"/>
    <w:rsid w:val="006D6A93"/>
    <w:rsid w:val="006D6BDC"/>
    <w:rsid w:val="006D6CE2"/>
    <w:rsid w:val="006D6F1A"/>
    <w:rsid w:val="006D72BF"/>
    <w:rsid w:val="006D7400"/>
    <w:rsid w:val="006D7705"/>
    <w:rsid w:val="006D7CD0"/>
    <w:rsid w:val="006D7D57"/>
    <w:rsid w:val="006D7DD8"/>
    <w:rsid w:val="006D7E58"/>
    <w:rsid w:val="006D7E97"/>
    <w:rsid w:val="006D7F95"/>
    <w:rsid w:val="006E0574"/>
    <w:rsid w:val="006E0692"/>
    <w:rsid w:val="006E0758"/>
    <w:rsid w:val="006E0930"/>
    <w:rsid w:val="006E0A5A"/>
    <w:rsid w:val="006E0BE1"/>
    <w:rsid w:val="006E0FFA"/>
    <w:rsid w:val="006E1138"/>
    <w:rsid w:val="006E141D"/>
    <w:rsid w:val="006E1428"/>
    <w:rsid w:val="006E1A41"/>
    <w:rsid w:val="006E1ADC"/>
    <w:rsid w:val="006E1B98"/>
    <w:rsid w:val="006E1C63"/>
    <w:rsid w:val="006E1D3B"/>
    <w:rsid w:val="006E1E18"/>
    <w:rsid w:val="006E1F18"/>
    <w:rsid w:val="006E1F28"/>
    <w:rsid w:val="006E2279"/>
    <w:rsid w:val="006E2433"/>
    <w:rsid w:val="006E25D5"/>
    <w:rsid w:val="006E265D"/>
    <w:rsid w:val="006E2732"/>
    <w:rsid w:val="006E2767"/>
    <w:rsid w:val="006E27FA"/>
    <w:rsid w:val="006E288C"/>
    <w:rsid w:val="006E2972"/>
    <w:rsid w:val="006E2A12"/>
    <w:rsid w:val="006E2DD8"/>
    <w:rsid w:val="006E2F21"/>
    <w:rsid w:val="006E2F6A"/>
    <w:rsid w:val="006E3065"/>
    <w:rsid w:val="006E328A"/>
    <w:rsid w:val="006E3387"/>
    <w:rsid w:val="006E3452"/>
    <w:rsid w:val="006E34EB"/>
    <w:rsid w:val="006E3658"/>
    <w:rsid w:val="006E36FD"/>
    <w:rsid w:val="006E3AC6"/>
    <w:rsid w:val="006E3AE1"/>
    <w:rsid w:val="006E3AE3"/>
    <w:rsid w:val="006E3C77"/>
    <w:rsid w:val="006E3D41"/>
    <w:rsid w:val="006E4017"/>
    <w:rsid w:val="006E42E5"/>
    <w:rsid w:val="006E43AF"/>
    <w:rsid w:val="006E43C7"/>
    <w:rsid w:val="006E47ED"/>
    <w:rsid w:val="006E4A2C"/>
    <w:rsid w:val="006E4C63"/>
    <w:rsid w:val="006E4CB7"/>
    <w:rsid w:val="006E4E4B"/>
    <w:rsid w:val="006E4E5D"/>
    <w:rsid w:val="006E5306"/>
    <w:rsid w:val="006E5361"/>
    <w:rsid w:val="006E53B6"/>
    <w:rsid w:val="006E5477"/>
    <w:rsid w:val="006E563C"/>
    <w:rsid w:val="006E5C1C"/>
    <w:rsid w:val="006E5CD9"/>
    <w:rsid w:val="006E60B4"/>
    <w:rsid w:val="006E60F2"/>
    <w:rsid w:val="006E616C"/>
    <w:rsid w:val="006E62AF"/>
    <w:rsid w:val="006E6698"/>
    <w:rsid w:val="006E66A2"/>
    <w:rsid w:val="006E697F"/>
    <w:rsid w:val="006E6A4A"/>
    <w:rsid w:val="006E6A53"/>
    <w:rsid w:val="006E6A73"/>
    <w:rsid w:val="006E6C3F"/>
    <w:rsid w:val="006E6CA6"/>
    <w:rsid w:val="006E6D29"/>
    <w:rsid w:val="006E6FF8"/>
    <w:rsid w:val="006E75A5"/>
    <w:rsid w:val="006E7736"/>
    <w:rsid w:val="006E7789"/>
    <w:rsid w:val="006E7928"/>
    <w:rsid w:val="006E79B6"/>
    <w:rsid w:val="006E79DA"/>
    <w:rsid w:val="006E7AA7"/>
    <w:rsid w:val="006E7FC8"/>
    <w:rsid w:val="006E7FF5"/>
    <w:rsid w:val="006F01E1"/>
    <w:rsid w:val="006F03F0"/>
    <w:rsid w:val="006F0660"/>
    <w:rsid w:val="006F07C6"/>
    <w:rsid w:val="006F0AA1"/>
    <w:rsid w:val="006F0DA9"/>
    <w:rsid w:val="006F1215"/>
    <w:rsid w:val="006F12B7"/>
    <w:rsid w:val="006F1459"/>
    <w:rsid w:val="006F181F"/>
    <w:rsid w:val="006F18C1"/>
    <w:rsid w:val="006F194E"/>
    <w:rsid w:val="006F1B26"/>
    <w:rsid w:val="006F1BB5"/>
    <w:rsid w:val="006F1EC1"/>
    <w:rsid w:val="006F1EEB"/>
    <w:rsid w:val="006F23B4"/>
    <w:rsid w:val="006F246A"/>
    <w:rsid w:val="006F25A8"/>
    <w:rsid w:val="006F264D"/>
    <w:rsid w:val="006F27B9"/>
    <w:rsid w:val="006F2979"/>
    <w:rsid w:val="006F2B1E"/>
    <w:rsid w:val="006F2BD6"/>
    <w:rsid w:val="006F2D1E"/>
    <w:rsid w:val="006F2D5F"/>
    <w:rsid w:val="006F2DF9"/>
    <w:rsid w:val="006F2E17"/>
    <w:rsid w:val="006F30BF"/>
    <w:rsid w:val="006F30CE"/>
    <w:rsid w:val="006F320C"/>
    <w:rsid w:val="006F32EC"/>
    <w:rsid w:val="006F3406"/>
    <w:rsid w:val="006F347C"/>
    <w:rsid w:val="006F368C"/>
    <w:rsid w:val="006F383E"/>
    <w:rsid w:val="006F3842"/>
    <w:rsid w:val="006F3A73"/>
    <w:rsid w:val="006F3F1C"/>
    <w:rsid w:val="006F3F7B"/>
    <w:rsid w:val="006F3FA6"/>
    <w:rsid w:val="006F40AF"/>
    <w:rsid w:val="006F4128"/>
    <w:rsid w:val="006F41C1"/>
    <w:rsid w:val="006F4432"/>
    <w:rsid w:val="006F4724"/>
    <w:rsid w:val="006F4819"/>
    <w:rsid w:val="006F486A"/>
    <w:rsid w:val="006F4984"/>
    <w:rsid w:val="006F49F7"/>
    <w:rsid w:val="006F4C5A"/>
    <w:rsid w:val="006F4F3E"/>
    <w:rsid w:val="006F4FD7"/>
    <w:rsid w:val="006F5016"/>
    <w:rsid w:val="006F514E"/>
    <w:rsid w:val="006F5280"/>
    <w:rsid w:val="006F5303"/>
    <w:rsid w:val="006F5367"/>
    <w:rsid w:val="006F5506"/>
    <w:rsid w:val="006F5AB0"/>
    <w:rsid w:val="006F5CBC"/>
    <w:rsid w:val="006F5D80"/>
    <w:rsid w:val="006F5DD3"/>
    <w:rsid w:val="006F66B2"/>
    <w:rsid w:val="006F6773"/>
    <w:rsid w:val="006F6816"/>
    <w:rsid w:val="006F6B5F"/>
    <w:rsid w:val="006F6D44"/>
    <w:rsid w:val="006F6EEE"/>
    <w:rsid w:val="006F707F"/>
    <w:rsid w:val="006F70C6"/>
    <w:rsid w:val="006F71E9"/>
    <w:rsid w:val="006F7243"/>
    <w:rsid w:val="006F7357"/>
    <w:rsid w:val="006F7482"/>
    <w:rsid w:val="006F748B"/>
    <w:rsid w:val="006F753C"/>
    <w:rsid w:val="006F7C34"/>
    <w:rsid w:val="006F7E7B"/>
    <w:rsid w:val="006F7E7E"/>
    <w:rsid w:val="006F7EC5"/>
    <w:rsid w:val="007002B7"/>
    <w:rsid w:val="007006B4"/>
    <w:rsid w:val="00700790"/>
    <w:rsid w:val="0070080E"/>
    <w:rsid w:val="00700847"/>
    <w:rsid w:val="0070093F"/>
    <w:rsid w:val="00700B4F"/>
    <w:rsid w:val="00700BF4"/>
    <w:rsid w:val="00700F9B"/>
    <w:rsid w:val="007015DC"/>
    <w:rsid w:val="007019E2"/>
    <w:rsid w:val="00701B4E"/>
    <w:rsid w:val="00701B6D"/>
    <w:rsid w:val="00701C54"/>
    <w:rsid w:val="00701C8E"/>
    <w:rsid w:val="00701E5A"/>
    <w:rsid w:val="00701E66"/>
    <w:rsid w:val="00702430"/>
    <w:rsid w:val="007024AC"/>
    <w:rsid w:val="007024F5"/>
    <w:rsid w:val="00702595"/>
    <w:rsid w:val="0070264A"/>
    <w:rsid w:val="00702A9F"/>
    <w:rsid w:val="00702C10"/>
    <w:rsid w:val="00703290"/>
    <w:rsid w:val="00703336"/>
    <w:rsid w:val="00703390"/>
    <w:rsid w:val="00703722"/>
    <w:rsid w:val="0070380A"/>
    <w:rsid w:val="00703A75"/>
    <w:rsid w:val="00703CBE"/>
    <w:rsid w:val="00703E38"/>
    <w:rsid w:val="00703F3D"/>
    <w:rsid w:val="00704102"/>
    <w:rsid w:val="007041E6"/>
    <w:rsid w:val="00704231"/>
    <w:rsid w:val="00704233"/>
    <w:rsid w:val="00704327"/>
    <w:rsid w:val="007043E8"/>
    <w:rsid w:val="0070444B"/>
    <w:rsid w:val="00704890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D1"/>
    <w:rsid w:val="0070581A"/>
    <w:rsid w:val="00705889"/>
    <w:rsid w:val="007059AD"/>
    <w:rsid w:val="00705A50"/>
    <w:rsid w:val="00705A75"/>
    <w:rsid w:val="00705B7F"/>
    <w:rsid w:val="00705BD2"/>
    <w:rsid w:val="00705C96"/>
    <w:rsid w:val="00705CF9"/>
    <w:rsid w:val="00705EFC"/>
    <w:rsid w:val="00705F7F"/>
    <w:rsid w:val="00705F9D"/>
    <w:rsid w:val="00706076"/>
    <w:rsid w:val="00706117"/>
    <w:rsid w:val="00706252"/>
    <w:rsid w:val="007063BB"/>
    <w:rsid w:val="00706534"/>
    <w:rsid w:val="007068D2"/>
    <w:rsid w:val="00706A5B"/>
    <w:rsid w:val="00706ABB"/>
    <w:rsid w:val="00706CA1"/>
    <w:rsid w:val="00706CF0"/>
    <w:rsid w:val="00706D04"/>
    <w:rsid w:val="00706D16"/>
    <w:rsid w:val="00706EA3"/>
    <w:rsid w:val="00706FAA"/>
    <w:rsid w:val="00707107"/>
    <w:rsid w:val="0070727B"/>
    <w:rsid w:val="00707336"/>
    <w:rsid w:val="00707617"/>
    <w:rsid w:val="007076E9"/>
    <w:rsid w:val="0070773F"/>
    <w:rsid w:val="007077B5"/>
    <w:rsid w:val="00707D69"/>
    <w:rsid w:val="00707F2F"/>
    <w:rsid w:val="00707F93"/>
    <w:rsid w:val="007100B1"/>
    <w:rsid w:val="00710266"/>
    <w:rsid w:val="00710308"/>
    <w:rsid w:val="0071034B"/>
    <w:rsid w:val="007103F7"/>
    <w:rsid w:val="00710403"/>
    <w:rsid w:val="0071051D"/>
    <w:rsid w:val="00710606"/>
    <w:rsid w:val="007108B1"/>
    <w:rsid w:val="007108C2"/>
    <w:rsid w:val="007109B6"/>
    <w:rsid w:val="00710A62"/>
    <w:rsid w:val="00710AA6"/>
    <w:rsid w:val="00710C38"/>
    <w:rsid w:val="00710D29"/>
    <w:rsid w:val="00710E3E"/>
    <w:rsid w:val="0071119A"/>
    <w:rsid w:val="00711215"/>
    <w:rsid w:val="0071123B"/>
    <w:rsid w:val="00711316"/>
    <w:rsid w:val="007113BA"/>
    <w:rsid w:val="00711598"/>
    <w:rsid w:val="007116E4"/>
    <w:rsid w:val="00711848"/>
    <w:rsid w:val="007119B8"/>
    <w:rsid w:val="00711B35"/>
    <w:rsid w:val="00712042"/>
    <w:rsid w:val="007120CF"/>
    <w:rsid w:val="00712554"/>
    <w:rsid w:val="007125E1"/>
    <w:rsid w:val="0071274F"/>
    <w:rsid w:val="00712844"/>
    <w:rsid w:val="007129B0"/>
    <w:rsid w:val="007129EE"/>
    <w:rsid w:val="00712D37"/>
    <w:rsid w:val="00712F07"/>
    <w:rsid w:val="00712F60"/>
    <w:rsid w:val="007132DF"/>
    <w:rsid w:val="00713409"/>
    <w:rsid w:val="007135E5"/>
    <w:rsid w:val="00713609"/>
    <w:rsid w:val="00713979"/>
    <w:rsid w:val="007139BC"/>
    <w:rsid w:val="00713BC1"/>
    <w:rsid w:val="00713C50"/>
    <w:rsid w:val="00713CA6"/>
    <w:rsid w:val="00713D42"/>
    <w:rsid w:val="00713D63"/>
    <w:rsid w:val="007140D9"/>
    <w:rsid w:val="0071413C"/>
    <w:rsid w:val="00714304"/>
    <w:rsid w:val="007145D9"/>
    <w:rsid w:val="00714974"/>
    <w:rsid w:val="00714B99"/>
    <w:rsid w:val="00714CB7"/>
    <w:rsid w:val="00714F05"/>
    <w:rsid w:val="00714F51"/>
    <w:rsid w:val="0071500E"/>
    <w:rsid w:val="007151A4"/>
    <w:rsid w:val="0071520C"/>
    <w:rsid w:val="00715251"/>
    <w:rsid w:val="00715475"/>
    <w:rsid w:val="00715961"/>
    <w:rsid w:val="00715A35"/>
    <w:rsid w:val="00715B96"/>
    <w:rsid w:val="00715C66"/>
    <w:rsid w:val="00715D75"/>
    <w:rsid w:val="00715E66"/>
    <w:rsid w:val="00715FAB"/>
    <w:rsid w:val="007160DD"/>
    <w:rsid w:val="007168E7"/>
    <w:rsid w:val="007169A9"/>
    <w:rsid w:val="00716A80"/>
    <w:rsid w:val="00716AA2"/>
    <w:rsid w:val="00716C7E"/>
    <w:rsid w:val="00716C88"/>
    <w:rsid w:val="00716CBA"/>
    <w:rsid w:val="00716DEE"/>
    <w:rsid w:val="00716E81"/>
    <w:rsid w:val="0071715F"/>
    <w:rsid w:val="007173CF"/>
    <w:rsid w:val="00717571"/>
    <w:rsid w:val="007176CC"/>
    <w:rsid w:val="00717AA1"/>
    <w:rsid w:val="00717B70"/>
    <w:rsid w:val="00717C02"/>
    <w:rsid w:val="00717CE9"/>
    <w:rsid w:val="00717E4A"/>
    <w:rsid w:val="00717E8E"/>
    <w:rsid w:val="00717FDD"/>
    <w:rsid w:val="00720040"/>
    <w:rsid w:val="00720046"/>
    <w:rsid w:val="0072006E"/>
    <w:rsid w:val="0072015D"/>
    <w:rsid w:val="00720177"/>
    <w:rsid w:val="00720458"/>
    <w:rsid w:val="00720995"/>
    <w:rsid w:val="007209A2"/>
    <w:rsid w:val="007209C0"/>
    <w:rsid w:val="007209C6"/>
    <w:rsid w:val="00720A09"/>
    <w:rsid w:val="00720B63"/>
    <w:rsid w:val="00720EA5"/>
    <w:rsid w:val="00721152"/>
    <w:rsid w:val="00721351"/>
    <w:rsid w:val="0072137A"/>
    <w:rsid w:val="00721483"/>
    <w:rsid w:val="00721723"/>
    <w:rsid w:val="007218B6"/>
    <w:rsid w:val="00721935"/>
    <w:rsid w:val="0072199E"/>
    <w:rsid w:val="00721E6C"/>
    <w:rsid w:val="0072224F"/>
    <w:rsid w:val="007223FA"/>
    <w:rsid w:val="0072253A"/>
    <w:rsid w:val="0072260F"/>
    <w:rsid w:val="00722788"/>
    <w:rsid w:val="007227BD"/>
    <w:rsid w:val="00722D05"/>
    <w:rsid w:val="00722F58"/>
    <w:rsid w:val="007232D7"/>
    <w:rsid w:val="007233CB"/>
    <w:rsid w:val="007233DE"/>
    <w:rsid w:val="00723470"/>
    <w:rsid w:val="007235FD"/>
    <w:rsid w:val="007236E6"/>
    <w:rsid w:val="00723710"/>
    <w:rsid w:val="00723742"/>
    <w:rsid w:val="0072383B"/>
    <w:rsid w:val="007238C9"/>
    <w:rsid w:val="00723937"/>
    <w:rsid w:val="0072411D"/>
    <w:rsid w:val="007242CF"/>
    <w:rsid w:val="007242E0"/>
    <w:rsid w:val="00724361"/>
    <w:rsid w:val="007243E5"/>
    <w:rsid w:val="0072440E"/>
    <w:rsid w:val="00724807"/>
    <w:rsid w:val="007248A7"/>
    <w:rsid w:val="00724A34"/>
    <w:rsid w:val="00724A6B"/>
    <w:rsid w:val="007250C8"/>
    <w:rsid w:val="00725188"/>
    <w:rsid w:val="007252F6"/>
    <w:rsid w:val="007254D0"/>
    <w:rsid w:val="0072560E"/>
    <w:rsid w:val="00725720"/>
    <w:rsid w:val="00725A58"/>
    <w:rsid w:val="00725D20"/>
    <w:rsid w:val="00725D51"/>
    <w:rsid w:val="00726220"/>
    <w:rsid w:val="0072632E"/>
    <w:rsid w:val="00726447"/>
    <w:rsid w:val="007265B0"/>
    <w:rsid w:val="00726718"/>
    <w:rsid w:val="0072680C"/>
    <w:rsid w:val="00726818"/>
    <w:rsid w:val="0072698B"/>
    <w:rsid w:val="00726A5E"/>
    <w:rsid w:val="00726BCC"/>
    <w:rsid w:val="00726E70"/>
    <w:rsid w:val="007270D8"/>
    <w:rsid w:val="007271DD"/>
    <w:rsid w:val="007272AD"/>
    <w:rsid w:val="0072748C"/>
    <w:rsid w:val="007274FD"/>
    <w:rsid w:val="00727516"/>
    <w:rsid w:val="007275CC"/>
    <w:rsid w:val="007278D1"/>
    <w:rsid w:val="00727A8A"/>
    <w:rsid w:val="00727C3E"/>
    <w:rsid w:val="00727CBD"/>
    <w:rsid w:val="00727EF9"/>
    <w:rsid w:val="00730126"/>
    <w:rsid w:val="0073032F"/>
    <w:rsid w:val="00730376"/>
    <w:rsid w:val="007305FB"/>
    <w:rsid w:val="00730615"/>
    <w:rsid w:val="007306AF"/>
    <w:rsid w:val="00730707"/>
    <w:rsid w:val="007307DC"/>
    <w:rsid w:val="0073080A"/>
    <w:rsid w:val="007309D5"/>
    <w:rsid w:val="00730B4D"/>
    <w:rsid w:val="00730B66"/>
    <w:rsid w:val="00730BF2"/>
    <w:rsid w:val="00730C34"/>
    <w:rsid w:val="00730C91"/>
    <w:rsid w:val="00730C99"/>
    <w:rsid w:val="00731053"/>
    <w:rsid w:val="00731227"/>
    <w:rsid w:val="00731630"/>
    <w:rsid w:val="007316AD"/>
    <w:rsid w:val="007318F5"/>
    <w:rsid w:val="0073190D"/>
    <w:rsid w:val="00731987"/>
    <w:rsid w:val="00731DBF"/>
    <w:rsid w:val="00731F44"/>
    <w:rsid w:val="007320B0"/>
    <w:rsid w:val="00732254"/>
    <w:rsid w:val="00732268"/>
    <w:rsid w:val="007326CC"/>
    <w:rsid w:val="0073272A"/>
    <w:rsid w:val="0073278F"/>
    <w:rsid w:val="00732A8C"/>
    <w:rsid w:val="00732AB2"/>
    <w:rsid w:val="00732D89"/>
    <w:rsid w:val="00732DF1"/>
    <w:rsid w:val="00732E2D"/>
    <w:rsid w:val="00732E70"/>
    <w:rsid w:val="00732F8E"/>
    <w:rsid w:val="00733056"/>
    <w:rsid w:val="0073319C"/>
    <w:rsid w:val="0073350B"/>
    <w:rsid w:val="00733630"/>
    <w:rsid w:val="00733948"/>
    <w:rsid w:val="00733C2E"/>
    <w:rsid w:val="00733D96"/>
    <w:rsid w:val="00733E69"/>
    <w:rsid w:val="0073408A"/>
    <w:rsid w:val="007341DB"/>
    <w:rsid w:val="0073453D"/>
    <w:rsid w:val="00734552"/>
    <w:rsid w:val="0073478F"/>
    <w:rsid w:val="007349C5"/>
    <w:rsid w:val="00735005"/>
    <w:rsid w:val="00735142"/>
    <w:rsid w:val="007351BE"/>
    <w:rsid w:val="00735671"/>
    <w:rsid w:val="0073581C"/>
    <w:rsid w:val="00735C62"/>
    <w:rsid w:val="00735D4F"/>
    <w:rsid w:val="00735FA2"/>
    <w:rsid w:val="00736188"/>
    <w:rsid w:val="007361C2"/>
    <w:rsid w:val="00736288"/>
    <w:rsid w:val="007362B4"/>
    <w:rsid w:val="007364AC"/>
    <w:rsid w:val="007364CE"/>
    <w:rsid w:val="00736598"/>
    <w:rsid w:val="007366B2"/>
    <w:rsid w:val="00736801"/>
    <w:rsid w:val="00736B83"/>
    <w:rsid w:val="00736F65"/>
    <w:rsid w:val="00736FAC"/>
    <w:rsid w:val="00737196"/>
    <w:rsid w:val="007372B7"/>
    <w:rsid w:val="0073736A"/>
    <w:rsid w:val="007373C4"/>
    <w:rsid w:val="0073751D"/>
    <w:rsid w:val="00737909"/>
    <w:rsid w:val="00737E72"/>
    <w:rsid w:val="0074001C"/>
    <w:rsid w:val="00740124"/>
    <w:rsid w:val="0074035E"/>
    <w:rsid w:val="00740626"/>
    <w:rsid w:val="00740647"/>
    <w:rsid w:val="00740677"/>
    <w:rsid w:val="00740690"/>
    <w:rsid w:val="00740ABA"/>
    <w:rsid w:val="00740B3B"/>
    <w:rsid w:val="00740D12"/>
    <w:rsid w:val="007412C4"/>
    <w:rsid w:val="00741364"/>
    <w:rsid w:val="0074136C"/>
    <w:rsid w:val="00741371"/>
    <w:rsid w:val="00741479"/>
    <w:rsid w:val="00741486"/>
    <w:rsid w:val="007416EC"/>
    <w:rsid w:val="0074171D"/>
    <w:rsid w:val="007419BA"/>
    <w:rsid w:val="007419DE"/>
    <w:rsid w:val="00741BE9"/>
    <w:rsid w:val="00741CF8"/>
    <w:rsid w:val="00741D8F"/>
    <w:rsid w:val="00742019"/>
    <w:rsid w:val="00742026"/>
    <w:rsid w:val="007420A7"/>
    <w:rsid w:val="00742117"/>
    <w:rsid w:val="0074217E"/>
    <w:rsid w:val="00742263"/>
    <w:rsid w:val="007423DA"/>
    <w:rsid w:val="007426DA"/>
    <w:rsid w:val="00742C89"/>
    <w:rsid w:val="00743187"/>
    <w:rsid w:val="0074334F"/>
    <w:rsid w:val="0074341D"/>
    <w:rsid w:val="0074345B"/>
    <w:rsid w:val="007436C9"/>
    <w:rsid w:val="007438F7"/>
    <w:rsid w:val="00743A3C"/>
    <w:rsid w:val="00743A68"/>
    <w:rsid w:val="00743ABB"/>
    <w:rsid w:val="00743ADA"/>
    <w:rsid w:val="00743DFB"/>
    <w:rsid w:val="00743E72"/>
    <w:rsid w:val="0074414F"/>
    <w:rsid w:val="00744374"/>
    <w:rsid w:val="00744503"/>
    <w:rsid w:val="00744671"/>
    <w:rsid w:val="007447C3"/>
    <w:rsid w:val="0074490D"/>
    <w:rsid w:val="00744973"/>
    <w:rsid w:val="00744E0F"/>
    <w:rsid w:val="00744F2E"/>
    <w:rsid w:val="007451D0"/>
    <w:rsid w:val="00745527"/>
    <w:rsid w:val="00745534"/>
    <w:rsid w:val="00745584"/>
    <w:rsid w:val="007455AC"/>
    <w:rsid w:val="0074587D"/>
    <w:rsid w:val="0074595B"/>
    <w:rsid w:val="00745AAA"/>
    <w:rsid w:val="00745D7A"/>
    <w:rsid w:val="00745F4D"/>
    <w:rsid w:val="007461D8"/>
    <w:rsid w:val="007464D0"/>
    <w:rsid w:val="00746634"/>
    <w:rsid w:val="00746793"/>
    <w:rsid w:val="007467B9"/>
    <w:rsid w:val="00746AAD"/>
    <w:rsid w:val="00746D36"/>
    <w:rsid w:val="00746D72"/>
    <w:rsid w:val="00746F04"/>
    <w:rsid w:val="00746F14"/>
    <w:rsid w:val="007471AB"/>
    <w:rsid w:val="007471D6"/>
    <w:rsid w:val="00747354"/>
    <w:rsid w:val="0074779B"/>
    <w:rsid w:val="0074786B"/>
    <w:rsid w:val="007478B2"/>
    <w:rsid w:val="0074797D"/>
    <w:rsid w:val="00747D37"/>
    <w:rsid w:val="00747D42"/>
    <w:rsid w:val="00747D78"/>
    <w:rsid w:val="00747F02"/>
    <w:rsid w:val="00747F84"/>
    <w:rsid w:val="0075003C"/>
    <w:rsid w:val="007501BE"/>
    <w:rsid w:val="0075031A"/>
    <w:rsid w:val="007503C9"/>
    <w:rsid w:val="007503E4"/>
    <w:rsid w:val="007508BE"/>
    <w:rsid w:val="00750ADB"/>
    <w:rsid w:val="00750B5B"/>
    <w:rsid w:val="00750BCB"/>
    <w:rsid w:val="00750E34"/>
    <w:rsid w:val="00750EC8"/>
    <w:rsid w:val="00750ED8"/>
    <w:rsid w:val="00751058"/>
    <w:rsid w:val="0075113F"/>
    <w:rsid w:val="007514DA"/>
    <w:rsid w:val="0075184B"/>
    <w:rsid w:val="007519D3"/>
    <w:rsid w:val="00751BE6"/>
    <w:rsid w:val="0075201B"/>
    <w:rsid w:val="0075232B"/>
    <w:rsid w:val="007523E9"/>
    <w:rsid w:val="00752511"/>
    <w:rsid w:val="007525CC"/>
    <w:rsid w:val="00752741"/>
    <w:rsid w:val="00752892"/>
    <w:rsid w:val="00752A6E"/>
    <w:rsid w:val="00752B04"/>
    <w:rsid w:val="00752C2D"/>
    <w:rsid w:val="00752E3A"/>
    <w:rsid w:val="00752EC2"/>
    <w:rsid w:val="00752ED1"/>
    <w:rsid w:val="00753015"/>
    <w:rsid w:val="007531D6"/>
    <w:rsid w:val="00753237"/>
    <w:rsid w:val="007532AC"/>
    <w:rsid w:val="00753617"/>
    <w:rsid w:val="007536A4"/>
    <w:rsid w:val="00753B4E"/>
    <w:rsid w:val="00754516"/>
    <w:rsid w:val="00754709"/>
    <w:rsid w:val="007547A1"/>
    <w:rsid w:val="0075483B"/>
    <w:rsid w:val="00754A86"/>
    <w:rsid w:val="00754AC2"/>
    <w:rsid w:val="00754AD9"/>
    <w:rsid w:val="00754BC8"/>
    <w:rsid w:val="00754CD1"/>
    <w:rsid w:val="00754E32"/>
    <w:rsid w:val="00754FC5"/>
    <w:rsid w:val="00754FD8"/>
    <w:rsid w:val="00755191"/>
    <w:rsid w:val="0075523B"/>
    <w:rsid w:val="00755249"/>
    <w:rsid w:val="0075526E"/>
    <w:rsid w:val="007553F0"/>
    <w:rsid w:val="00755579"/>
    <w:rsid w:val="00755727"/>
    <w:rsid w:val="00755825"/>
    <w:rsid w:val="0075585E"/>
    <w:rsid w:val="00755B48"/>
    <w:rsid w:val="00755C02"/>
    <w:rsid w:val="00756338"/>
    <w:rsid w:val="00756360"/>
    <w:rsid w:val="007564C5"/>
    <w:rsid w:val="0075676B"/>
    <w:rsid w:val="00756834"/>
    <w:rsid w:val="00756B96"/>
    <w:rsid w:val="00756CC1"/>
    <w:rsid w:val="00756F98"/>
    <w:rsid w:val="00756FCA"/>
    <w:rsid w:val="00757032"/>
    <w:rsid w:val="007571D9"/>
    <w:rsid w:val="007574C2"/>
    <w:rsid w:val="00757547"/>
    <w:rsid w:val="0075760D"/>
    <w:rsid w:val="007579F3"/>
    <w:rsid w:val="00757DCF"/>
    <w:rsid w:val="00757DF1"/>
    <w:rsid w:val="00757E1B"/>
    <w:rsid w:val="007601A2"/>
    <w:rsid w:val="007602F5"/>
    <w:rsid w:val="007604FC"/>
    <w:rsid w:val="007607C0"/>
    <w:rsid w:val="007609E6"/>
    <w:rsid w:val="00760E1A"/>
    <w:rsid w:val="00760E6C"/>
    <w:rsid w:val="00760F10"/>
    <w:rsid w:val="00760F31"/>
    <w:rsid w:val="00761310"/>
    <w:rsid w:val="00761378"/>
    <w:rsid w:val="007614C0"/>
    <w:rsid w:val="0076155E"/>
    <w:rsid w:val="0076160F"/>
    <w:rsid w:val="00761715"/>
    <w:rsid w:val="007618E5"/>
    <w:rsid w:val="00761A87"/>
    <w:rsid w:val="00761FCF"/>
    <w:rsid w:val="00762034"/>
    <w:rsid w:val="0076206D"/>
    <w:rsid w:val="00762189"/>
    <w:rsid w:val="007621D0"/>
    <w:rsid w:val="007622CB"/>
    <w:rsid w:val="00762405"/>
    <w:rsid w:val="0076253A"/>
    <w:rsid w:val="00762588"/>
    <w:rsid w:val="00762654"/>
    <w:rsid w:val="00762800"/>
    <w:rsid w:val="0076290E"/>
    <w:rsid w:val="00762926"/>
    <w:rsid w:val="00762A03"/>
    <w:rsid w:val="00762D0F"/>
    <w:rsid w:val="0076302E"/>
    <w:rsid w:val="007632FE"/>
    <w:rsid w:val="0076339B"/>
    <w:rsid w:val="007633D6"/>
    <w:rsid w:val="007634B6"/>
    <w:rsid w:val="00763578"/>
    <w:rsid w:val="00763626"/>
    <w:rsid w:val="007637D4"/>
    <w:rsid w:val="0076385F"/>
    <w:rsid w:val="0076390A"/>
    <w:rsid w:val="00763B81"/>
    <w:rsid w:val="0076432E"/>
    <w:rsid w:val="007644B1"/>
    <w:rsid w:val="00764726"/>
    <w:rsid w:val="0076483F"/>
    <w:rsid w:val="0076486C"/>
    <w:rsid w:val="007649DC"/>
    <w:rsid w:val="00764A46"/>
    <w:rsid w:val="00764BE9"/>
    <w:rsid w:val="00764E6F"/>
    <w:rsid w:val="00764F19"/>
    <w:rsid w:val="00764FFD"/>
    <w:rsid w:val="007650FD"/>
    <w:rsid w:val="0076513C"/>
    <w:rsid w:val="00765145"/>
    <w:rsid w:val="007653A8"/>
    <w:rsid w:val="0076549E"/>
    <w:rsid w:val="007655B2"/>
    <w:rsid w:val="007658AA"/>
    <w:rsid w:val="007658F3"/>
    <w:rsid w:val="00765B1C"/>
    <w:rsid w:val="00765D64"/>
    <w:rsid w:val="00765DE3"/>
    <w:rsid w:val="00765E71"/>
    <w:rsid w:val="00765E7B"/>
    <w:rsid w:val="00765FF7"/>
    <w:rsid w:val="0076626D"/>
    <w:rsid w:val="007664DC"/>
    <w:rsid w:val="00766658"/>
    <w:rsid w:val="00766844"/>
    <w:rsid w:val="00766856"/>
    <w:rsid w:val="00766BC9"/>
    <w:rsid w:val="00766DEB"/>
    <w:rsid w:val="00766E2E"/>
    <w:rsid w:val="00767078"/>
    <w:rsid w:val="00767427"/>
    <w:rsid w:val="0076769E"/>
    <w:rsid w:val="007676DA"/>
    <w:rsid w:val="00767A66"/>
    <w:rsid w:val="00767AED"/>
    <w:rsid w:val="00767B43"/>
    <w:rsid w:val="00767C41"/>
    <w:rsid w:val="00767EA6"/>
    <w:rsid w:val="00767F03"/>
    <w:rsid w:val="00767F9F"/>
    <w:rsid w:val="00770086"/>
    <w:rsid w:val="00770422"/>
    <w:rsid w:val="007704E8"/>
    <w:rsid w:val="007709FB"/>
    <w:rsid w:val="00770BFB"/>
    <w:rsid w:val="00770E7F"/>
    <w:rsid w:val="007711EC"/>
    <w:rsid w:val="007711FC"/>
    <w:rsid w:val="007715E5"/>
    <w:rsid w:val="007715FA"/>
    <w:rsid w:val="00771684"/>
    <w:rsid w:val="0077184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065"/>
    <w:rsid w:val="007730C9"/>
    <w:rsid w:val="00773141"/>
    <w:rsid w:val="00773164"/>
    <w:rsid w:val="00773274"/>
    <w:rsid w:val="0077328E"/>
    <w:rsid w:val="007732E0"/>
    <w:rsid w:val="00773399"/>
    <w:rsid w:val="00773441"/>
    <w:rsid w:val="007734C7"/>
    <w:rsid w:val="00773992"/>
    <w:rsid w:val="00773B1B"/>
    <w:rsid w:val="00773B22"/>
    <w:rsid w:val="00773F24"/>
    <w:rsid w:val="0077413F"/>
    <w:rsid w:val="0077432E"/>
    <w:rsid w:val="00774686"/>
    <w:rsid w:val="00774723"/>
    <w:rsid w:val="00774752"/>
    <w:rsid w:val="007748C5"/>
    <w:rsid w:val="00774909"/>
    <w:rsid w:val="00774A42"/>
    <w:rsid w:val="00774A77"/>
    <w:rsid w:val="00774A8E"/>
    <w:rsid w:val="00774B7E"/>
    <w:rsid w:val="00774C52"/>
    <w:rsid w:val="00774D10"/>
    <w:rsid w:val="00774F22"/>
    <w:rsid w:val="00774FD1"/>
    <w:rsid w:val="00775281"/>
    <w:rsid w:val="00775295"/>
    <w:rsid w:val="007753B9"/>
    <w:rsid w:val="0077551E"/>
    <w:rsid w:val="007757D8"/>
    <w:rsid w:val="00775A5A"/>
    <w:rsid w:val="00775C73"/>
    <w:rsid w:val="00775C9F"/>
    <w:rsid w:val="00775D1D"/>
    <w:rsid w:val="00775E25"/>
    <w:rsid w:val="0077647D"/>
    <w:rsid w:val="0077695D"/>
    <w:rsid w:val="00776D43"/>
    <w:rsid w:val="00776E11"/>
    <w:rsid w:val="00777195"/>
    <w:rsid w:val="00777339"/>
    <w:rsid w:val="007773CD"/>
    <w:rsid w:val="007776CC"/>
    <w:rsid w:val="00777AA7"/>
    <w:rsid w:val="00777B68"/>
    <w:rsid w:val="00777BE9"/>
    <w:rsid w:val="00777CB5"/>
    <w:rsid w:val="00777CF3"/>
    <w:rsid w:val="00777E80"/>
    <w:rsid w:val="00777EA8"/>
    <w:rsid w:val="00777FAD"/>
    <w:rsid w:val="007801B7"/>
    <w:rsid w:val="00780304"/>
    <w:rsid w:val="00780466"/>
    <w:rsid w:val="007804F3"/>
    <w:rsid w:val="007807DB"/>
    <w:rsid w:val="007807DD"/>
    <w:rsid w:val="00780F39"/>
    <w:rsid w:val="00781068"/>
    <w:rsid w:val="007812BF"/>
    <w:rsid w:val="00781381"/>
    <w:rsid w:val="007814B0"/>
    <w:rsid w:val="00781554"/>
    <w:rsid w:val="007815AD"/>
    <w:rsid w:val="0078164B"/>
    <w:rsid w:val="00781670"/>
    <w:rsid w:val="0078198C"/>
    <w:rsid w:val="00781B1E"/>
    <w:rsid w:val="00781B22"/>
    <w:rsid w:val="00781ED0"/>
    <w:rsid w:val="00782000"/>
    <w:rsid w:val="007823EA"/>
    <w:rsid w:val="0078259F"/>
    <w:rsid w:val="00782642"/>
    <w:rsid w:val="00782899"/>
    <w:rsid w:val="00782BB4"/>
    <w:rsid w:val="00782BB6"/>
    <w:rsid w:val="00782D1A"/>
    <w:rsid w:val="00782D1C"/>
    <w:rsid w:val="00782DE7"/>
    <w:rsid w:val="00782E9D"/>
    <w:rsid w:val="00782EB0"/>
    <w:rsid w:val="00782EDE"/>
    <w:rsid w:val="00782F39"/>
    <w:rsid w:val="00782FAC"/>
    <w:rsid w:val="007830AB"/>
    <w:rsid w:val="0078319A"/>
    <w:rsid w:val="0078344B"/>
    <w:rsid w:val="007834C4"/>
    <w:rsid w:val="00783768"/>
    <w:rsid w:val="00783963"/>
    <w:rsid w:val="007839ED"/>
    <w:rsid w:val="00783DFC"/>
    <w:rsid w:val="00783F91"/>
    <w:rsid w:val="007840E5"/>
    <w:rsid w:val="00784197"/>
    <w:rsid w:val="0078426E"/>
    <w:rsid w:val="0078456B"/>
    <w:rsid w:val="00784597"/>
    <w:rsid w:val="00784618"/>
    <w:rsid w:val="00784B47"/>
    <w:rsid w:val="00784C25"/>
    <w:rsid w:val="00784CEB"/>
    <w:rsid w:val="00784DBB"/>
    <w:rsid w:val="00784E75"/>
    <w:rsid w:val="00784FEA"/>
    <w:rsid w:val="00785542"/>
    <w:rsid w:val="007855B8"/>
    <w:rsid w:val="00785703"/>
    <w:rsid w:val="00785774"/>
    <w:rsid w:val="007857DD"/>
    <w:rsid w:val="00785919"/>
    <w:rsid w:val="00785993"/>
    <w:rsid w:val="007859BE"/>
    <w:rsid w:val="00785C0F"/>
    <w:rsid w:val="00785CE9"/>
    <w:rsid w:val="00786018"/>
    <w:rsid w:val="0078614E"/>
    <w:rsid w:val="007863D2"/>
    <w:rsid w:val="00786729"/>
    <w:rsid w:val="007868EF"/>
    <w:rsid w:val="0078692E"/>
    <w:rsid w:val="007869F8"/>
    <w:rsid w:val="00786B05"/>
    <w:rsid w:val="00786EDA"/>
    <w:rsid w:val="00787030"/>
    <w:rsid w:val="00787202"/>
    <w:rsid w:val="00787366"/>
    <w:rsid w:val="0078760C"/>
    <w:rsid w:val="007877BE"/>
    <w:rsid w:val="00787819"/>
    <w:rsid w:val="007878AD"/>
    <w:rsid w:val="007879A7"/>
    <w:rsid w:val="00787ADC"/>
    <w:rsid w:val="00787AFB"/>
    <w:rsid w:val="00787C6A"/>
    <w:rsid w:val="00787DB0"/>
    <w:rsid w:val="007902C9"/>
    <w:rsid w:val="007902EF"/>
    <w:rsid w:val="00790626"/>
    <w:rsid w:val="00790919"/>
    <w:rsid w:val="007909C4"/>
    <w:rsid w:val="00790DAF"/>
    <w:rsid w:val="00790DCD"/>
    <w:rsid w:val="00790DD1"/>
    <w:rsid w:val="00790E34"/>
    <w:rsid w:val="00791012"/>
    <w:rsid w:val="00791069"/>
    <w:rsid w:val="0079108F"/>
    <w:rsid w:val="007910B3"/>
    <w:rsid w:val="00791139"/>
    <w:rsid w:val="00791185"/>
    <w:rsid w:val="007916B1"/>
    <w:rsid w:val="00791782"/>
    <w:rsid w:val="007917B3"/>
    <w:rsid w:val="00791836"/>
    <w:rsid w:val="0079185B"/>
    <w:rsid w:val="007919FB"/>
    <w:rsid w:val="00791B8A"/>
    <w:rsid w:val="00791D2B"/>
    <w:rsid w:val="00791D76"/>
    <w:rsid w:val="00791D8F"/>
    <w:rsid w:val="00791DC6"/>
    <w:rsid w:val="00791F8C"/>
    <w:rsid w:val="0079210E"/>
    <w:rsid w:val="007926A9"/>
    <w:rsid w:val="00792969"/>
    <w:rsid w:val="00792D4D"/>
    <w:rsid w:val="00792D74"/>
    <w:rsid w:val="00792F18"/>
    <w:rsid w:val="00792F49"/>
    <w:rsid w:val="0079301C"/>
    <w:rsid w:val="007931EB"/>
    <w:rsid w:val="0079322D"/>
    <w:rsid w:val="00793293"/>
    <w:rsid w:val="007934E7"/>
    <w:rsid w:val="00793522"/>
    <w:rsid w:val="00793633"/>
    <w:rsid w:val="00793668"/>
    <w:rsid w:val="007936DB"/>
    <w:rsid w:val="007938B5"/>
    <w:rsid w:val="00793A49"/>
    <w:rsid w:val="00793C79"/>
    <w:rsid w:val="00793CC2"/>
    <w:rsid w:val="00793CF0"/>
    <w:rsid w:val="00793FBF"/>
    <w:rsid w:val="00794060"/>
    <w:rsid w:val="0079406C"/>
    <w:rsid w:val="00794259"/>
    <w:rsid w:val="00794313"/>
    <w:rsid w:val="007944E0"/>
    <w:rsid w:val="0079462A"/>
    <w:rsid w:val="00794714"/>
    <w:rsid w:val="00794886"/>
    <w:rsid w:val="00794A7A"/>
    <w:rsid w:val="00794C37"/>
    <w:rsid w:val="00794CE5"/>
    <w:rsid w:val="00794F7D"/>
    <w:rsid w:val="00794FBB"/>
    <w:rsid w:val="00794FFB"/>
    <w:rsid w:val="0079527C"/>
    <w:rsid w:val="00795621"/>
    <w:rsid w:val="00795880"/>
    <w:rsid w:val="00795A84"/>
    <w:rsid w:val="00795BE6"/>
    <w:rsid w:val="00795F9A"/>
    <w:rsid w:val="0079600D"/>
    <w:rsid w:val="0079622E"/>
    <w:rsid w:val="0079650D"/>
    <w:rsid w:val="007965D9"/>
    <w:rsid w:val="00796BD2"/>
    <w:rsid w:val="00796BDE"/>
    <w:rsid w:val="00796C65"/>
    <w:rsid w:val="00796F42"/>
    <w:rsid w:val="00796FD8"/>
    <w:rsid w:val="0079709C"/>
    <w:rsid w:val="00797103"/>
    <w:rsid w:val="0079722C"/>
    <w:rsid w:val="00797289"/>
    <w:rsid w:val="007976A3"/>
    <w:rsid w:val="00797AB8"/>
    <w:rsid w:val="00797BB8"/>
    <w:rsid w:val="00797C00"/>
    <w:rsid w:val="00797C5D"/>
    <w:rsid w:val="00797CA5"/>
    <w:rsid w:val="00797E48"/>
    <w:rsid w:val="007A015D"/>
    <w:rsid w:val="007A02BA"/>
    <w:rsid w:val="007A03BA"/>
    <w:rsid w:val="007A03FF"/>
    <w:rsid w:val="007A046F"/>
    <w:rsid w:val="007A04BF"/>
    <w:rsid w:val="007A068E"/>
    <w:rsid w:val="007A09FE"/>
    <w:rsid w:val="007A0AF1"/>
    <w:rsid w:val="007A0B42"/>
    <w:rsid w:val="007A0CA8"/>
    <w:rsid w:val="007A0CB3"/>
    <w:rsid w:val="007A0EF6"/>
    <w:rsid w:val="007A0F3D"/>
    <w:rsid w:val="007A1058"/>
    <w:rsid w:val="007A111D"/>
    <w:rsid w:val="007A1297"/>
    <w:rsid w:val="007A1AB1"/>
    <w:rsid w:val="007A1D05"/>
    <w:rsid w:val="007A1DA3"/>
    <w:rsid w:val="007A1DDE"/>
    <w:rsid w:val="007A2141"/>
    <w:rsid w:val="007A2521"/>
    <w:rsid w:val="007A282A"/>
    <w:rsid w:val="007A283D"/>
    <w:rsid w:val="007A283F"/>
    <w:rsid w:val="007A2B25"/>
    <w:rsid w:val="007A2BA9"/>
    <w:rsid w:val="007A2BED"/>
    <w:rsid w:val="007A2C09"/>
    <w:rsid w:val="007A2C2D"/>
    <w:rsid w:val="007A314E"/>
    <w:rsid w:val="007A31E6"/>
    <w:rsid w:val="007A3273"/>
    <w:rsid w:val="007A3330"/>
    <w:rsid w:val="007A3333"/>
    <w:rsid w:val="007A351D"/>
    <w:rsid w:val="007A3611"/>
    <w:rsid w:val="007A3770"/>
    <w:rsid w:val="007A3996"/>
    <w:rsid w:val="007A3BA2"/>
    <w:rsid w:val="007A3BFB"/>
    <w:rsid w:val="007A3CD6"/>
    <w:rsid w:val="007A3DD1"/>
    <w:rsid w:val="007A3EDC"/>
    <w:rsid w:val="007A4010"/>
    <w:rsid w:val="007A4132"/>
    <w:rsid w:val="007A41ED"/>
    <w:rsid w:val="007A43F6"/>
    <w:rsid w:val="007A4488"/>
    <w:rsid w:val="007A465A"/>
    <w:rsid w:val="007A46A5"/>
    <w:rsid w:val="007A47FC"/>
    <w:rsid w:val="007A4883"/>
    <w:rsid w:val="007A4B8D"/>
    <w:rsid w:val="007A4C09"/>
    <w:rsid w:val="007A4C22"/>
    <w:rsid w:val="007A4C48"/>
    <w:rsid w:val="007A4F1F"/>
    <w:rsid w:val="007A50D0"/>
    <w:rsid w:val="007A50F2"/>
    <w:rsid w:val="007A55B2"/>
    <w:rsid w:val="007A581F"/>
    <w:rsid w:val="007A58CB"/>
    <w:rsid w:val="007A5B98"/>
    <w:rsid w:val="007A5C87"/>
    <w:rsid w:val="007A5CD9"/>
    <w:rsid w:val="007A5E39"/>
    <w:rsid w:val="007A5FA5"/>
    <w:rsid w:val="007A614F"/>
    <w:rsid w:val="007A626D"/>
    <w:rsid w:val="007A646F"/>
    <w:rsid w:val="007A6563"/>
    <w:rsid w:val="007A6A3C"/>
    <w:rsid w:val="007A6A96"/>
    <w:rsid w:val="007A6AC6"/>
    <w:rsid w:val="007A6BAA"/>
    <w:rsid w:val="007A6C2A"/>
    <w:rsid w:val="007A6E05"/>
    <w:rsid w:val="007A72A9"/>
    <w:rsid w:val="007A73AA"/>
    <w:rsid w:val="007A74B1"/>
    <w:rsid w:val="007A7545"/>
    <w:rsid w:val="007A7602"/>
    <w:rsid w:val="007A7607"/>
    <w:rsid w:val="007A79E3"/>
    <w:rsid w:val="007B0348"/>
    <w:rsid w:val="007B0502"/>
    <w:rsid w:val="007B051F"/>
    <w:rsid w:val="007B05D9"/>
    <w:rsid w:val="007B06F2"/>
    <w:rsid w:val="007B09B5"/>
    <w:rsid w:val="007B0C07"/>
    <w:rsid w:val="007B0D41"/>
    <w:rsid w:val="007B0D4A"/>
    <w:rsid w:val="007B0ECC"/>
    <w:rsid w:val="007B0FB7"/>
    <w:rsid w:val="007B1032"/>
    <w:rsid w:val="007B108A"/>
    <w:rsid w:val="007B1152"/>
    <w:rsid w:val="007B12A7"/>
    <w:rsid w:val="007B12AC"/>
    <w:rsid w:val="007B12E7"/>
    <w:rsid w:val="007B1314"/>
    <w:rsid w:val="007B1439"/>
    <w:rsid w:val="007B144C"/>
    <w:rsid w:val="007B1455"/>
    <w:rsid w:val="007B14C5"/>
    <w:rsid w:val="007B1739"/>
    <w:rsid w:val="007B17C4"/>
    <w:rsid w:val="007B17F7"/>
    <w:rsid w:val="007B1801"/>
    <w:rsid w:val="007B189E"/>
    <w:rsid w:val="007B1AA6"/>
    <w:rsid w:val="007B1AB5"/>
    <w:rsid w:val="007B1DB6"/>
    <w:rsid w:val="007B1E72"/>
    <w:rsid w:val="007B1F48"/>
    <w:rsid w:val="007B1FA8"/>
    <w:rsid w:val="007B20C3"/>
    <w:rsid w:val="007B20EE"/>
    <w:rsid w:val="007B2202"/>
    <w:rsid w:val="007B2BF0"/>
    <w:rsid w:val="007B2D39"/>
    <w:rsid w:val="007B2FB9"/>
    <w:rsid w:val="007B301B"/>
    <w:rsid w:val="007B3282"/>
    <w:rsid w:val="007B3736"/>
    <w:rsid w:val="007B39E9"/>
    <w:rsid w:val="007B3AAB"/>
    <w:rsid w:val="007B3BF3"/>
    <w:rsid w:val="007B3CD8"/>
    <w:rsid w:val="007B3D7D"/>
    <w:rsid w:val="007B3DB7"/>
    <w:rsid w:val="007B3E67"/>
    <w:rsid w:val="007B3E81"/>
    <w:rsid w:val="007B3ED8"/>
    <w:rsid w:val="007B4153"/>
    <w:rsid w:val="007B41FC"/>
    <w:rsid w:val="007B43E9"/>
    <w:rsid w:val="007B45CB"/>
    <w:rsid w:val="007B4753"/>
    <w:rsid w:val="007B47BC"/>
    <w:rsid w:val="007B48C8"/>
    <w:rsid w:val="007B4A8B"/>
    <w:rsid w:val="007B4BE7"/>
    <w:rsid w:val="007B4C5E"/>
    <w:rsid w:val="007B4F5E"/>
    <w:rsid w:val="007B4FC6"/>
    <w:rsid w:val="007B520B"/>
    <w:rsid w:val="007B526F"/>
    <w:rsid w:val="007B5544"/>
    <w:rsid w:val="007B55D7"/>
    <w:rsid w:val="007B585C"/>
    <w:rsid w:val="007B59A0"/>
    <w:rsid w:val="007B5BCD"/>
    <w:rsid w:val="007B5EF0"/>
    <w:rsid w:val="007B5F61"/>
    <w:rsid w:val="007B603D"/>
    <w:rsid w:val="007B6323"/>
    <w:rsid w:val="007B6641"/>
    <w:rsid w:val="007B6654"/>
    <w:rsid w:val="007B6A57"/>
    <w:rsid w:val="007B6B2F"/>
    <w:rsid w:val="007B6CCA"/>
    <w:rsid w:val="007B6DDF"/>
    <w:rsid w:val="007B6DEF"/>
    <w:rsid w:val="007B6F97"/>
    <w:rsid w:val="007B6FFE"/>
    <w:rsid w:val="007B70FC"/>
    <w:rsid w:val="007B715C"/>
    <w:rsid w:val="007B71BB"/>
    <w:rsid w:val="007B7257"/>
    <w:rsid w:val="007B745F"/>
    <w:rsid w:val="007B747E"/>
    <w:rsid w:val="007B769E"/>
    <w:rsid w:val="007B76AB"/>
    <w:rsid w:val="007B76F9"/>
    <w:rsid w:val="007B79B9"/>
    <w:rsid w:val="007B7AD3"/>
    <w:rsid w:val="007B7B06"/>
    <w:rsid w:val="007B7B4D"/>
    <w:rsid w:val="007B7DD5"/>
    <w:rsid w:val="007B7DF8"/>
    <w:rsid w:val="007B7F18"/>
    <w:rsid w:val="007C0080"/>
    <w:rsid w:val="007C031C"/>
    <w:rsid w:val="007C0938"/>
    <w:rsid w:val="007C0D2F"/>
    <w:rsid w:val="007C109F"/>
    <w:rsid w:val="007C1236"/>
    <w:rsid w:val="007C1364"/>
    <w:rsid w:val="007C14CE"/>
    <w:rsid w:val="007C14D5"/>
    <w:rsid w:val="007C1502"/>
    <w:rsid w:val="007C1574"/>
    <w:rsid w:val="007C1613"/>
    <w:rsid w:val="007C1851"/>
    <w:rsid w:val="007C1A13"/>
    <w:rsid w:val="007C2014"/>
    <w:rsid w:val="007C208B"/>
    <w:rsid w:val="007C2168"/>
    <w:rsid w:val="007C2575"/>
    <w:rsid w:val="007C27C8"/>
    <w:rsid w:val="007C28B2"/>
    <w:rsid w:val="007C28D3"/>
    <w:rsid w:val="007C2A45"/>
    <w:rsid w:val="007C2CD6"/>
    <w:rsid w:val="007C3061"/>
    <w:rsid w:val="007C307B"/>
    <w:rsid w:val="007C34D0"/>
    <w:rsid w:val="007C3896"/>
    <w:rsid w:val="007C38A7"/>
    <w:rsid w:val="007C3C1A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A4A"/>
    <w:rsid w:val="007C4A74"/>
    <w:rsid w:val="007C4B59"/>
    <w:rsid w:val="007C4BDD"/>
    <w:rsid w:val="007C4CF7"/>
    <w:rsid w:val="007C4D88"/>
    <w:rsid w:val="007C4E91"/>
    <w:rsid w:val="007C5207"/>
    <w:rsid w:val="007C53E6"/>
    <w:rsid w:val="007C53F2"/>
    <w:rsid w:val="007C5A48"/>
    <w:rsid w:val="007C5ACF"/>
    <w:rsid w:val="007C5CAE"/>
    <w:rsid w:val="007C5ED5"/>
    <w:rsid w:val="007C62F3"/>
    <w:rsid w:val="007C6540"/>
    <w:rsid w:val="007C65DC"/>
    <w:rsid w:val="007C664B"/>
    <w:rsid w:val="007C6D03"/>
    <w:rsid w:val="007C6F6A"/>
    <w:rsid w:val="007C70B5"/>
    <w:rsid w:val="007C71E2"/>
    <w:rsid w:val="007C739E"/>
    <w:rsid w:val="007C7504"/>
    <w:rsid w:val="007C75B8"/>
    <w:rsid w:val="007C771A"/>
    <w:rsid w:val="007C7BE5"/>
    <w:rsid w:val="007C7FAD"/>
    <w:rsid w:val="007D009A"/>
    <w:rsid w:val="007D0109"/>
    <w:rsid w:val="007D01AE"/>
    <w:rsid w:val="007D05D9"/>
    <w:rsid w:val="007D07F0"/>
    <w:rsid w:val="007D096F"/>
    <w:rsid w:val="007D098A"/>
    <w:rsid w:val="007D0C9F"/>
    <w:rsid w:val="007D0DCF"/>
    <w:rsid w:val="007D1023"/>
    <w:rsid w:val="007D1034"/>
    <w:rsid w:val="007D1228"/>
    <w:rsid w:val="007D13C5"/>
    <w:rsid w:val="007D1522"/>
    <w:rsid w:val="007D166C"/>
    <w:rsid w:val="007D17BB"/>
    <w:rsid w:val="007D185E"/>
    <w:rsid w:val="007D18D9"/>
    <w:rsid w:val="007D19A8"/>
    <w:rsid w:val="007D1A2C"/>
    <w:rsid w:val="007D1CEA"/>
    <w:rsid w:val="007D1E97"/>
    <w:rsid w:val="007D1F96"/>
    <w:rsid w:val="007D2060"/>
    <w:rsid w:val="007D2130"/>
    <w:rsid w:val="007D2284"/>
    <w:rsid w:val="007D2364"/>
    <w:rsid w:val="007D23C0"/>
    <w:rsid w:val="007D2454"/>
    <w:rsid w:val="007D2AAF"/>
    <w:rsid w:val="007D2B1B"/>
    <w:rsid w:val="007D2B7F"/>
    <w:rsid w:val="007D2DB6"/>
    <w:rsid w:val="007D2DC6"/>
    <w:rsid w:val="007D300F"/>
    <w:rsid w:val="007D30CC"/>
    <w:rsid w:val="007D3194"/>
    <w:rsid w:val="007D3285"/>
    <w:rsid w:val="007D32A3"/>
    <w:rsid w:val="007D3715"/>
    <w:rsid w:val="007D390C"/>
    <w:rsid w:val="007D3A16"/>
    <w:rsid w:val="007D3A38"/>
    <w:rsid w:val="007D3AE0"/>
    <w:rsid w:val="007D3B92"/>
    <w:rsid w:val="007D3C2B"/>
    <w:rsid w:val="007D3D1F"/>
    <w:rsid w:val="007D3D9C"/>
    <w:rsid w:val="007D3E37"/>
    <w:rsid w:val="007D3FC2"/>
    <w:rsid w:val="007D40B6"/>
    <w:rsid w:val="007D40FA"/>
    <w:rsid w:val="007D4155"/>
    <w:rsid w:val="007D44C3"/>
    <w:rsid w:val="007D4894"/>
    <w:rsid w:val="007D48DE"/>
    <w:rsid w:val="007D4B06"/>
    <w:rsid w:val="007D4B78"/>
    <w:rsid w:val="007D4C1D"/>
    <w:rsid w:val="007D4D83"/>
    <w:rsid w:val="007D4F86"/>
    <w:rsid w:val="007D512F"/>
    <w:rsid w:val="007D552F"/>
    <w:rsid w:val="007D576C"/>
    <w:rsid w:val="007D58FD"/>
    <w:rsid w:val="007D5A91"/>
    <w:rsid w:val="007D5B61"/>
    <w:rsid w:val="007D5BA6"/>
    <w:rsid w:val="007D5BF0"/>
    <w:rsid w:val="007D5D85"/>
    <w:rsid w:val="007D5FEC"/>
    <w:rsid w:val="007D6097"/>
    <w:rsid w:val="007D60A5"/>
    <w:rsid w:val="007D60DD"/>
    <w:rsid w:val="007D61BA"/>
    <w:rsid w:val="007D61D9"/>
    <w:rsid w:val="007D628D"/>
    <w:rsid w:val="007D64DF"/>
    <w:rsid w:val="007D6519"/>
    <w:rsid w:val="007D6552"/>
    <w:rsid w:val="007D6598"/>
    <w:rsid w:val="007D66A5"/>
    <w:rsid w:val="007D67E5"/>
    <w:rsid w:val="007D6808"/>
    <w:rsid w:val="007D6819"/>
    <w:rsid w:val="007D6959"/>
    <w:rsid w:val="007D69EC"/>
    <w:rsid w:val="007D6B05"/>
    <w:rsid w:val="007D6BFC"/>
    <w:rsid w:val="007D6C81"/>
    <w:rsid w:val="007D6D1B"/>
    <w:rsid w:val="007D6D9E"/>
    <w:rsid w:val="007D6DEA"/>
    <w:rsid w:val="007D6E06"/>
    <w:rsid w:val="007D6E2B"/>
    <w:rsid w:val="007D6E47"/>
    <w:rsid w:val="007D7087"/>
    <w:rsid w:val="007D709A"/>
    <w:rsid w:val="007D76D8"/>
    <w:rsid w:val="007D76F8"/>
    <w:rsid w:val="007D781E"/>
    <w:rsid w:val="007D7827"/>
    <w:rsid w:val="007D7AD0"/>
    <w:rsid w:val="007E026B"/>
    <w:rsid w:val="007E03D1"/>
    <w:rsid w:val="007E04D5"/>
    <w:rsid w:val="007E0578"/>
    <w:rsid w:val="007E0CD3"/>
    <w:rsid w:val="007E0E6D"/>
    <w:rsid w:val="007E0FB0"/>
    <w:rsid w:val="007E1056"/>
    <w:rsid w:val="007E1160"/>
    <w:rsid w:val="007E1331"/>
    <w:rsid w:val="007E135A"/>
    <w:rsid w:val="007E13AE"/>
    <w:rsid w:val="007E1449"/>
    <w:rsid w:val="007E14FC"/>
    <w:rsid w:val="007E177C"/>
    <w:rsid w:val="007E18B7"/>
    <w:rsid w:val="007E1903"/>
    <w:rsid w:val="007E1976"/>
    <w:rsid w:val="007E19F7"/>
    <w:rsid w:val="007E1B50"/>
    <w:rsid w:val="007E1BBC"/>
    <w:rsid w:val="007E1C72"/>
    <w:rsid w:val="007E1CA3"/>
    <w:rsid w:val="007E1F44"/>
    <w:rsid w:val="007E1FE9"/>
    <w:rsid w:val="007E2097"/>
    <w:rsid w:val="007E2609"/>
    <w:rsid w:val="007E2742"/>
    <w:rsid w:val="007E281E"/>
    <w:rsid w:val="007E2A47"/>
    <w:rsid w:val="007E2E6C"/>
    <w:rsid w:val="007E2EA3"/>
    <w:rsid w:val="007E2EB7"/>
    <w:rsid w:val="007E32AF"/>
    <w:rsid w:val="007E32E8"/>
    <w:rsid w:val="007E34F2"/>
    <w:rsid w:val="007E35F5"/>
    <w:rsid w:val="007E3604"/>
    <w:rsid w:val="007E36E3"/>
    <w:rsid w:val="007E39BC"/>
    <w:rsid w:val="007E39DF"/>
    <w:rsid w:val="007E3B3E"/>
    <w:rsid w:val="007E3DEC"/>
    <w:rsid w:val="007E3FF2"/>
    <w:rsid w:val="007E411D"/>
    <w:rsid w:val="007E42FC"/>
    <w:rsid w:val="007E43E7"/>
    <w:rsid w:val="007E45E6"/>
    <w:rsid w:val="007E4729"/>
    <w:rsid w:val="007E4772"/>
    <w:rsid w:val="007E48D0"/>
    <w:rsid w:val="007E4A65"/>
    <w:rsid w:val="007E4BEE"/>
    <w:rsid w:val="007E4DB7"/>
    <w:rsid w:val="007E4E13"/>
    <w:rsid w:val="007E4E43"/>
    <w:rsid w:val="007E5029"/>
    <w:rsid w:val="007E50E9"/>
    <w:rsid w:val="007E5398"/>
    <w:rsid w:val="007E5646"/>
    <w:rsid w:val="007E5777"/>
    <w:rsid w:val="007E57ED"/>
    <w:rsid w:val="007E5962"/>
    <w:rsid w:val="007E5B6B"/>
    <w:rsid w:val="007E5CC9"/>
    <w:rsid w:val="007E5D50"/>
    <w:rsid w:val="007E5EDF"/>
    <w:rsid w:val="007E5F98"/>
    <w:rsid w:val="007E61D8"/>
    <w:rsid w:val="007E63AD"/>
    <w:rsid w:val="007E6403"/>
    <w:rsid w:val="007E6534"/>
    <w:rsid w:val="007E6626"/>
    <w:rsid w:val="007E6906"/>
    <w:rsid w:val="007E6924"/>
    <w:rsid w:val="007E6B8E"/>
    <w:rsid w:val="007E6F15"/>
    <w:rsid w:val="007E6F26"/>
    <w:rsid w:val="007E6FA2"/>
    <w:rsid w:val="007E7440"/>
    <w:rsid w:val="007E7559"/>
    <w:rsid w:val="007E760C"/>
    <w:rsid w:val="007E7736"/>
    <w:rsid w:val="007E79C6"/>
    <w:rsid w:val="007E7C8B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913"/>
    <w:rsid w:val="007F093D"/>
    <w:rsid w:val="007F0AE3"/>
    <w:rsid w:val="007F0C17"/>
    <w:rsid w:val="007F0C47"/>
    <w:rsid w:val="007F0F90"/>
    <w:rsid w:val="007F1107"/>
    <w:rsid w:val="007F111C"/>
    <w:rsid w:val="007F1282"/>
    <w:rsid w:val="007F1490"/>
    <w:rsid w:val="007F14C2"/>
    <w:rsid w:val="007F1568"/>
    <w:rsid w:val="007F1936"/>
    <w:rsid w:val="007F1A3C"/>
    <w:rsid w:val="007F1A89"/>
    <w:rsid w:val="007F1C60"/>
    <w:rsid w:val="007F1D57"/>
    <w:rsid w:val="007F1DC7"/>
    <w:rsid w:val="007F2C6A"/>
    <w:rsid w:val="007F2D40"/>
    <w:rsid w:val="007F2E47"/>
    <w:rsid w:val="007F2FF7"/>
    <w:rsid w:val="007F3082"/>
    <w:rsid w:val="007F3162"/>
    <w:rsid w:val="007F3382"/>
    <w:rsid w:val="007F35B5"/>
    <w:rsid w:val="007F36E6"/>
    <w:rsid w:val="007F372E"/>
    <w:rsid w:val="007F3851"/>
    <w:rsid w:val="007F39D6"/>
    <w:rsid w:val="007F3A93"/>
    <w:rsid w:val="007F3B12"/>
    <w:rsid w:val="007F3B5D"/>
    <w:rsid w:val="007F3BEB"/>
    <w:rsid w:val="007F3C8C"/>
    <w:rsid w:val="007F3D18"/>
    <w:rsid w:val="007F3EAE"/>
    <w:rsid w:val="007F465D"/>
    <w:rsid w:val="007F46E0"/>
    <w:rsid w:val="007F49FE"/>
    <w:rsid w:val="007F4A8F"/>
    <w:rsid w:val="007F4AA1"/>
    <w:rsid w:val="007F4ACF"/>
    <w:rsid w:val="007F4BA1"/>
    <w:rsid w:val="007F528A"/>
    <w:rsid w:val="007F5702"/>
    <w:rsid w:val="007F5768"/>
    <w:rsid w:val="007F5A52"/>
    <w:rsid w:val="007F5AB8"/>
    <w:rsid w:val="007F5D15"/>
    <w:rsid w:val="007F5D86"/>
    <w:rsid w:val="007F5E0B"/>
    <w:rsid w:val="007F5E30"/>
    <w:rsid w:val="007F5EF7"/>
    <w:rsid w:val="007F6078"/>
    <w:rsid w:val="007F6121"/>
    <w:rsid w:val="007F6268"/>
    <w:rsid w:val="007F62DB"/>
    <w:rsid w:val="007F62FC"/>
    <w:rsid w:val="007F6600"/>
    <w:rsid w:val="007F6665"/>
    <w:rsid w:val="007F66C8"/>
    <w:rsid w:val="007F67A7"/>
    <w:rsid w:val="007F6951"/>
    <w:rsid w:val="007F6BE5"/>
    <w:rsid w:val="007F6BE6"/>
    <w:rsid w:val="007F6C48"/>
    <w:rsid w:val="007F71DC"/>
    <w:rsid w:val="007F741B"/>
    <w:rsid w:val="007F7AED"/>
    <w:rsid w:val="007F7CE3"/>
    <w:rsid w:val="007F7D1E"/>
    <w:rsid w:val="00800048"/>
    <w:rsid w:val="008001BA"/>
    <w:rsid w:val="0080054E"/>
    <w:rsid w:val="008007EF"/>
    <w:rsid w:val="00800912"/>
    <w:rsid w:val="00800931"/>
    <w:rsid w:val="00800CDA"/>
    <w:rsid w:val="008010AC"/>
    <w:rsid w:val="008011F5"/>
    <w:rsid w:val="008013D6"/>
    <w:rsid w:val="00801624"/>
    <w:rsid w:val="008016DB"/>
    <w:rsid w:val="00801AF1"/>
    <w:rsid w:val="00801BC3"/>
    <w:rsid w:val="00801C67"/>
    <w:rsid w:val="00801D91"/>
    <w:rsid w:val="00802040"/>
    <w:rsid w:val="00802065"/>
    <w:rsid w:val="0080231E"/>
    <w:rsid w:val="008023B6"/>
    <w:rsid w:val="00802439"/>
    <w:rsid w:val="00802769"/>
    <w:rsid w:val="00802A7B"/>
    <w:rsid w:val="00802ACA"/>
    <w:rsid w:val="00802B11"/>
    <w:rsid w:val="00802EA8"/>
    <w:rsid w:val="00802FD6"/>
    <w:rsid w:val="00802FDC"/>
    <w:rsid w:val="008030DA"/>
    <w:rsid w:val="00803379"/>
    <w:rsid w:val="0080375F"/>
    <w:rsid w:val="00803A47"/>
    <w:rsid w:val="00803AE5"/>
    <w:rsid w:val="00803C3D"/>
    <w:rsid w:val="00803C66"/>
    <w:rsid w:val="00803DEF"/>
    <w:rsid w:val="008040B2"/>
    <w:rsid w:val="00804175"/>
    <w:rsid w:val="00804371"/>
    <w:rsid w:val="008043F2"/>
    <w:rsid w:val="008046B7"/>
    <w:rsid w:val="008048BF"/>
    <w:rsid w:val="00804AB4"/>
    <w:rsid w:val="00804AF0"/>
    <w:rsid w:val="00804E07"/>
    <w:rsid w:val="00804E0E"/>
    <w:rsid w:val="00804E4B"/>
    <w:rsid w:val="00804F0B"/>
    <w:rsid w:val="0080503D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2A9"/>
    <w:rsid w:val="008063B0"/>
    <w:rsid w:val="008063C0"/>
    <w:rsid w:val="00806667"/>
    <w:rsid w:val="0080677D"/>
    <w:rsid w:val="00806A3F"/>
    <w:rsid w:val="00806D3E"/>
    <w:rsid w:val="00806E66"/>
    <w:rsid w:val="0080707E"/>
    <w:rsid w:val="00807431"/>
    <w:rsid w:val="008074E9"/>
    <w:rsid w:val="0080757A"/>
    <w:rsid w:val="008075A0"/>
    <w:rsid w:val="00807759"/>
    <w:rsid w:val="00807B5A"/>
    <w:rsid w:val="00807B68"/>
    <w:rsid w:val="00807BB4"/>
    <w:rsid w:val="00807C2E"/>
    <w:rsid w:val="00807D60"/>
    <w:rsid w:val="00807DCE"/>
    <w:rsid w:val="00810067"/>
    <w:rsid w:val="0081025D"/>
    <w:rsid w:val="008104B1"/>
    <w:rsid w:val="00810596"/>
    <w:rsid w:val="008107C1"/>
    <w:rsid w:val="008108B0"/>
    <w:rsid w:val="008108E4"/>
    <w:rsid w:val="0081098C"/>
    <w:rsid w:val="008109D1"/>
    <w:rsid w:val="00810F7C"/>
    <w:rsid w:val="008110DD"/>
    <w:rsid w:val="0081110D"/>
    <w:rsid w:val="00811524"/>
    <w:rsid w:val="00811551"/>
    <w:rsid w:val="008116EC"/>
    <w:rsid w:val="00812085"/>
    <w:rsid w:val="008121E7"/>
    <w:rsid w:val="0081249E"/>
    <w:rsid w:val="0081250B"/>
    <w:rsid w:val="0081255B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00"/>
    <w:rsid w:val="00813479"/>
    <w:rsid w:val="0081397B"/>
    <w:rsid w:val="00813D44"/>
    <w:rsid w:val="008141EE"/>
    <w:rsid w:val="00814209"/>
    <w:rsid w:val="008145C7"/>
    <w:rsid w:val="008145ED"/>
    <w:rsid w:val="0081465B"/>
    <w:rsid w:val="00814806"/>
    <w:rsid w:val="008148C9"/>
    <w:rsid w:val="00814B6B"/>
    <w:rsid w:val="00815005"/>
    <w:rsid w:val="0081523D"/>
    <w:rsid w:val="00815970"/>
    <w:rsid w:val="00815A61"/>
    <w:rsid w:val="00815AAE"/>
    <w:rsid w:val="00815BCC"/>
    <w:rsid w:val="00815BE1"/>
    <w:rsid w:val="00816011"/>
    <w:rsid w:val="008162C4"/>
    <w:rsid w:val="00816692"/>
    <w:rsid w:val="008167BC"/>
    <w:rsid w:val="008169A6"/>
    <w:rsid w:val="008169B7"/>
    <w:rsid w:val="00816BF8"/>
    <w:rsid w:val="00816C00"/>
    <w:rsid w:val="00816C38"/>
    <w:rsid w:val="00816CAA"/>
    <w:rsid w:val="00816E11"/>
    <w:rsid w:val="00816E53"/>
    <w:rsid w:val="00817070"/>
    <w:rsid w:val="0081709E"/>
    <w:rsid w:val="008173D6"/>
    <w:rsid w:val="00817529"/>
    <w:rsid w:val="008175D7"/>
    <w:rsid w:val="00817757"/>
    <w:rsid w:val="0081781A"/>
    <w:rsid w:val="008178AB"/>
    <w:rsid w:val="00817A25"/>
    <w:rsid w:val="00817BCE"/>
    <w:rsid w:val="00817ECC"/>
    <w:rsid w:val="00817F86"/>
    <w:rsid w:val="00817FA7"/>
    <w:rsid w:val="008201FB"/>
    <w:rsid w:val="00820249"/>
    <w:rsid w:val="00820553"/>
    <w:rsid w:val="008208A4"/>
    <w:rsid w:val="00820CE3"/>
    <w:rsid w:val="00820CEE"/>
    <w:rsid w:val="00820EBC"/>
    <w:rsid w:val="008211C9"/>
    <w:rsid w:val="008211E6"/>
    <w:rsid w:val="00821248"/>
    <w:rsid w:val="00821253"/>
    <w:rsid w:val="008212D5"/>
    <w:rsid w:val="008213C0"/>
    <w:rsid w:val="0082143C"/>
    <w:rsid w:val="008217A3"/>
    <w:rsid w:val="00821AC9"/>
    <w:rsid w:val="00821B99"/>
    <w:rsid w:val="00821C98"/>
    <w:rsid w:val="00821D1D"/>
    <w:rsid w:val="00821D82"/>
    <w:rsid w:val="00821E59"/>
    <w:rsid w:val="008220D2"/>
    <w:rsid w:val="00822146"/>
    <w:rsid w:val="0082228F"/>
    <w:rsid w:val="008222C0"/>
    <w:rsid w:val="008224C2"/>
    <w:rsid w:val="0082261C"/>
    <w:rsid w:val="008227BF"/>
    <w:rsid w:val="00822880"/>
    <w:rsid w:val="008228C4"/>
    <w:rsid w:val="00822989"/>
    <w:rsid w:val="00822A80"/>
    <w:rsid w:val="00822D4D"/>
    <w:rsid w:val="00822F74"/>
    <w:rsid w:val="008230DB"/>
    <w:rsid w:val="008232D0"/>
    <w:rsid w:val="00823AC9"/>
    <w:rsid w:val="00823D2D"/>
    <w:rsid w:val="00823F12"/>
    <w:rsid w:val="00823F59"/>
    <w:rsid w:val="00824289"/>
    <w:rsid w:val="00824769"/>
    <w:rsid w:val="00824793"/>
    <w:rsid w:val="00824B74"/>
    <w:rsid w:val="00824F69"/>
    <w:rsid w:val="008251FE"/>
    <w:rsid w:val="00825260"/>
    <w:rsid w:val="008252B1"/>
    <w:rsid w:val="008254EC"/>
    <w:rsid w:val="0082556F"/>
    <w:rsid w:val="008255CD"/>
    <w:rsid w:val="008255DF"/>
    <w:rsid w:val="00825773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5F6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AC"/>
    <w:rsid w:val="008274C7"/>
    <w:rsid w:val="00827A66"/>
    <w:rsid w:val="00827BC9"/>
    <w:rsid w:val="00827BE5"/>
    <w:rsid w:val="00827E45"/>
    <w:rsid w:val="00827F45"/>
    <w:rsid w:val="00827F7B"/>
    <w:rsid w:val="0083029E"/>
    <w:rsid w:val="00830608"/>
    <w:rsid w:val="00830BDC"/>
    <w:rsid w:val="00830C14"/>
    <w:rsid w:val="00830CCA"/>
    <w:rsid w:val="00830D2A"/>
    <w:rsid w:val="00830E2D"/>
    <w:rsid w:val="00830F9E"/>
    <w:rsid w:val="008310B1"/>
    <w:rsid w:val="008311CC"/>
    <w:rsid w:val="00831310"/>
    <w:rsid w:val="008313DD"/>
    <w:rsid w:val="008313E4"/>
    <w:rsid w:val="00831841"/>
    <w:rsid w:val="00831B32"/>
    <w:rsid w:val="00831B37"/>
    <w:rsid w:val="00831DEB"/>
    <w:rsid w:val="00831EF5"/>
    <w:rsid w:val="00831F01"/>
    <w:rsid w:val="00832408"/>
    <w:rsid w:val="00832493"/>
    <w:rsid w:val="008324F4"/>
    <w:rsid w:val="00832915"/>
    <w:rsid w:val="00832A5B"/>
    <w:rsid w:val="00832B05"/>
    <w:rsid w:val="008331DC"/>
    <w:rsid w:val="008335C9"/>
    <w:rsid w:val="008336B5"/>
    <w:rsid w:val="008337C1"/>
    <w:rsid w:val="00833880"/>
    <w:rsid w:val="00833973"/>
    <w:rsid w:val="00833AA5"/>
    <w:rsid w:val="00833E67"/>
    <w:rsid w:val="00833F50"/>
    <w:rsid w:val="00834048"/>
    <w:rsid w:val="0083411F"/>
    <w:rsid w:val="008341F6"/>
    <w:rsid w:val="00834312"/>
    <w:rsid w:val="00834359"/>
    <w:rsid w:val="008346D7"/>
    <w:rsid w:val="008349E8"/>
    <w:rsid w:val="00834C04"/>
    <w:rsid w:val="00834C10"/>
    <w:rsid w:val="0083521C"/>
    <w:rsid w:val="00835227"/>
    <w:rsid w:val="00835253"/>
    <w:rsid w:val="0083538B"/>
    <w:rsid w:val="008353E3"/>
    <w:rsid w:val="00835458"/>
    <w:rsid w:val="0083568A"/>
    <w:rsid w:val="00835C45"/>
    <w:rsid w:val="00835C7C"/>
    <w:rsid w:val="00835FF0"/>
    <w:rsid w:val="00836079"/>
    <w:rsid w:val="008360F8"/>
    <w:rsid w:val="008362AF"/>
    <w:rsid w:val="008363D5"/>
    <w:rsid w:val="008365D3"/>
    <w:rsid w:val="008369CC"/>
    <w:rsid w:val="00836AB3"/>
    <w:rsid w:val="00836AF3"/>
    <w:rsid w:val="00836C77"/>
    <w:rsid w:val="00836DB0"/>
    <w:rsid w:val="00837473"/>
    <w:rsid w:val="008375B4"/>
    <w:rsid w:val="008375B6"/>
    <w:rsid w:val="00837663"/>
    <w:rsid w:val="00837731"/>
    <w:rsid w:val="0083788F"/>
    <w:rsid w:val="00837974"/>
    <w:rsid w:val="00837B5B"/>
    <w:rsid w:val="00837ED3"/>
    <w:rsid w:val="00837EF1"/>
    <w:rsid w:val="00837FCA"/>
    <w:rsid w:val="00840532"/>
    <w:rsid w:val="008407D1"/>
    <w:rsid w:val="00840816"/>
    <w:rsid w:val="008409B4"/>
    <w:rsid w:val="008409E1"/>
    <w:rsid w:val="00840DDA"/>
    <w:rsid w:val="00840E22"/>
    <w:rsid w:val="008410C6"/>
    <w:rsid w:val="0084117B"/>
    <w:rsid w:val="00841212"/>
    <w:rsid w:val="00841324"/>
    <w:rsid w:val="00841464"/>
    <w:rsid w:val="008415F4"/>
    <w:rsid w:val="0084162B"/>
    <w:rsid w:val="00841636"/>
    <w:rsid w:val="008416E3"/>
    <w:rsid w:val="00841875"/>
    <w:rsid w:val="008419DB"/>
    <w:rsid w:val="00841A8E"/>
    <w:rsid w:val="00841E42"/>
    <w:rsid w:val="00841E6E"/>
    <w:rsid w:val="0084245F"/>
    <w:rsid w:val="00842534"/>
    <w:rsid w:val="00842695"/>
    <w:rsid w:val="008429E6"/>
    <w:rsid w:val="00842DAC"/>
    <w:rsid w:val="00842DD0"/>
    <w:rsid w:val="00842E2D"/>
    <w:rsid w:val="00843043"/>
    <w:rsid w:val="008432B4"/>
    <w:rsid w:val="008433BF"/>
    <w:rsid w:val="008435F0"/>
    <w:rsid w:val="008435F4"/>
    <w:rsid w:val="008436E1"/>
    <w:rsid w:val="008437DE"/>
    <w:rsid w:val="0084386A"/>
    <w:rsid w:val="00843B82"/>
    <w:rsid w:val="00843BA4"/>
    <w:rsid w:val="00843C0F"/>
    <w:rsid w:val="00843D30"/>
    <w:rsid w:val="00843D73"/>
    <w:rsid w:val="00843F71"/>
    <w:rsid w:val="0084412D"/>
    <w:rsid w:val="008441B3"/>
    <w:rsid w:val="00844579"/>
    <w:rsid w:val="00844611"/>
    <w:rsid w:val="0084473D"/>
    <w:rsid w:val="00844784"/>
    <w:rsid w:val="00844887"/>
    <w:rsid w:val="00844A89"/>
    <w:rsid w:val="00844C1C"/>
    <w:rsid w:val="00844C8A"/>
    <w:rsid w:val="00844D0F"/>
    <w:rsid w:val="008450CB"/>
    <w:rsid w:val="008451B0"/>
    <w:rsid w:val="00845663"/>
    <w:rsid w:val="0084566A"/>
    <w:rsid w:val="008456F6"/>
    <w:rsid w:val="0084596F"/>
    <w:rsid w:val="00845BBA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AB8"/>
    <w:rsid w:val="008470F2"/>
    <w:rsid w:val="00847170"/>
    <w:rsid w:val="00847280"/>
    <w:rsid w:val="008472C7"/>
    <w:rsid w:val="0084746B"/>
    <w:rsid w:val="00847815"/>
    <w:rsid w:val="00847836"/>
    <w:rsid w:val="00847A71"/>
    <w:rsid w:val="00847B61"/>
    <w:rsid w:val="00847C83"/>
    <w:rsid w:val="00847CD0"/>
    <w:rsid w:val="00847DE7"/>
    <w:rsid w:val="00847E48"/>
    <w:rsid w:val="00847EA7"/>
    <w:rsid w:val="00847F6E"/>
    <w:rsid w:val="00850030"/>
    <w:rsid w:val="00850176"/>
    <w:rsid w:val="00850177"/>
    <w:rsid w:val="008501C9"/>
    <w:rsid w:val="008505F8"/>
    <w:rsid w:val="0085075D"/>
    <w:rsid w:val="0085083E"/>
    <w:rsid w:val="00850982"/>
    <w:rsid w:val="00850A5B"/>
    <w:rsid w:val="00850D3B"/>
    <w:rsid w:val="00850F19"/>
    <w:rsid w:val="00851069"/>
    <w:rsid w:val="00851383"/>
    <w:rsid w:val="0085144F"/>
    <w:rsid w:val="00851481"/>
    <w:rsid w:val="008514A1"/>
    <w:rsid w:val="008516CD"/>
    <w:rsid w:val="00851861"/>
    <w:rsid w:val="008519B3"/>
    <w:rsid w:val="008519D8"/>
    <w:rsid w:val="00851AAD"/>
    <w:rsid w:val="00851C12"/>
    <w:rsid w:val="00851C3F"/>
    <w:rsid w:val="00851D33"/>
    <w:rsid w:val="00851D9B"/>
    <w:rsid w:val="00851F95"/>
    <w:rsid w:val="00851FF7"/>
    <w:rsid w:val="008520C6"/>
    <w:rsid w:val="008521AC"/>
    <w:rsid w:val="008521FE"/>
    <w:rsid w:val="00852457"/>
    <w:rsid w:val="0085249E"/>
    <w:rsid w:val="008524F0"/>
    <w:rsid w:val="0085269A"/>
    <w:rsid w:val="00852883"/>
    <w:rsid w:val="00852A8C"/>
    <w:rsid w:val="00852DCA"/>
    <w:rsid w:val="00852E19"/>
    <w:rsid w:val="0085322C"/>
    <w:rsid w:val="00853332"/>
    <w:rsid w:val="0085359C"/>
    <w:rsid w:val="0085380B"/>
    <w:rsid w:val="00853B9B"/>
    <w:rsid w:val="00853C9F"/>
    <w:rsid w:val="00853D16"/>
    <w:rsid w:val="0085409E"/>
    <w:rsid w:val="00854175"/>
    <w:rsid w:val="008543DA"/>
    <w:rsid w:val="008543F9"/>
    <w:rsid w:val="0085441A"/>
    <w:rsid w:val="008544D2"/>
    <w:rsid w:val="00854521"/>
    <w:rsid w:val="00854535"/>
    <w:rsid w:val="00854757"/>
    <w:rsid w:val="008547C2"/>
    <w:rsid w:val="008547E2"/>
    <w:rsid w:val="008548C4"/>
    <w:rsid w:val="00854982"/>
    <w:rsid w:val="00854AD5"/>
    <w:rsid w:val="00854BF3"/>
    <w:rsid w:val="00854C42"/>
    <w:rsid w:val="00854E03"/>
    <w:rsid w:val="00854EBF"/>
    <w:rsid w:val="00855023"/>
    <w:rsid w:val="0085504B"/>
    <w:rsid w:val="008559AE"/>
    <w:rsid w:val="00855A6D"/>
    <w:rsid w:val="00855A8F"/>
    <w:rsid w:val="00855C04"/>
    <w:rsid w:val="00855D53"/>
    <w:rsid w:val="00855FBE"/>
    <w:rsid w:val="0085643B"/>
    <w:rsid w:val="0085649F"/>
    <w:rsid w:val="0085663D"/>
    <w:rsid w:val="0085668C"/>
    <w:rsid w:val="0085675A"/>
    <w:rsid w:val="0085693A"/>
    <w:rsid w:val="00856BC6"/>
    <w:rsid w:val="00856D46"/>
    <w:rsid w:val="00856DAF"/>
    <w:rsid w:val="00856F0F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CC9"/>
    <w:rsid w:val="00857F49"/>
    <w:rsid w:val="008601EB"/>
    <w:rsid w:val="00860496"/>
    <w:rsid w:val="0086050C"/>
    <w:rsid w:val="00860626"/>
    <w:rsid w:val="00860646"/>
    <w:rsid w:val="00860832"/>
    <w:rsid w:val="0086083D"/>
    <w:rsid w:val="00860AA7"/>
    <w:rsid w:val="00860B0A"/>
    <w:rsid w:val="00860B3D"/>
    <w:rsid w:val="00860B6E"/>
    <w:rsid w:val="00860CF4"/>
    <w:rsid w:val="00860DF7"/>
    <w:rsid w:val="00861103"/>
    <w:rsid w:val="008611E7"/>
    <w:rsid w:val="00861314"/>
    <w:rsid w:val="00861340"/>
    <w:rsid w:val="0086145E"/>
    <w:rsid w:val="0086177C"/>
    <w:rsid w:val="00861A00"/>
    <w:rsid w:val="00861A6E"/>
    <w:rsid w:val="00861B35"/>
    <w:rsid w:val="00861B65"/>
    <w:rsid w:val="00861EDB"/>
    <w:rsid w:val="00861EFB"/>
    <w:rsid w:val="008620A9"/>
    <w:rsid w:val="008621D0"/>
    <w:rsid w:val="00862215"/>
    <w:rsid w:val="00862753"/>
    <w:rsid w:val="00862853"/>
    <w:rsid w:val="0086292C"/>
    <w:rsid w:val="008629CF"/>
    <w:rsid w:val="00862A8A"/>
    <w:rsid w:val="00862B3A"/>
    <w:rsid w:val="00862C5F"/>
    <w:rsid w:val="00863281"/>
    <w:rsid w:val="0086328F"/>
    <w:rsid w:val="00863AB6"/>
    <w:rsid w:val="00863B65"/>
    <w:rsid w:val="00863C19"/>
    <w:rsid w:val="00863CC4"/>
    <w:rsid w:val="00863D54"/>
    <w:rsid w:val="00863E84"/>
    <w:rsid w:val="00863F60"/>
    <w:rsid w:val="0086418B"/>
    <w:rsid w:val="008643AB"/>
    <w:rsid w:val="008643B3"/>
    <w:rsid w:val="008644AD"/>
    <w:rsid w:val="008644EF"/>
    <w:rsid w:val="0086471C"/>
    <w:rsid w:val="0086481B"/>
    <w:rsid w:val="00864A67"/>
    <w:rsid w:val="00864BAB"/>
    <w:rsid w:val="00864C2F"/>
    <w:rsid w:val="00864C83"/>
    <w:rsid w:val="00864E4E"/>
    <w:rsid w:val="00865518"/>
    <w:rsid w:val="0086554F"/>
    <w:rsid w:val="008659BC"/>
    <w:rsid w:val="00865B66"/>
    <w:rsid w:val="00865D4E"/>
    <w:rsid w:val="00865F0F"/>
    <w:rsid w:val="00865F3D"/>
    <w:rsid w:val="00866107"/>
    <w:rsid w:val="00866595"/>
    <w:rsid w:val="0086665C"/>
    <w:rsid w:val="00866BA5"/>
    <w:rsid w:val="00866E5E"/>
    <w:rsid w:val="00866EED"/>
    <w:rsid w:val="00866F52"/>
    <w:rsid w:val="0086728F"/>
    <w:rsid w:val="008672C2"/>
    <w:rsid w:val="0086746F"/>
    <w:rsid w:val="00867564"/>
    <w:rsid w:val="00867625"/>
    <w:rsid w:val="00867C8D"/>
    <w:rsid w:val="00867DB5"/>
    <w:rsid w:val="0087012C"/>
    <w:rsid w:val="0087038B"/>
    <w:rsid w:val="00870568"/>
    <w:rsid w:val="008705BD"/>
    <w:rsid w:val="0087099E"/>
    <w:rsid w:val="00870DA6"/>
    <w:rsid w:val="00870F42"/>
    <w:rsid w:val="008710EC"/>
    <w:rsid w:val="0087113A"/>
    <w:rsid w:val="00871184"/>
    <w:rsid w:val="00871221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41D"/>
    <w:rsid w:val="008726FD"/>
    <w:rsid w:val="00872927"/>
    <w:rsid w:val="00872944"/>
    <w:rsid w:val="0087299D"/>
    <w:rsid w:val="00872BE2"/>
    <w:rsid w:val="00872D0B"/>
    <w:rsid w:val="008731D9"/>
    <w:rsid w:val="00873217"/>
    <w:rsid w:val="0087321E"/>
    <w:rsid w:val="00873241"/>
    <w:rsid w:val="008732D9"/>
    <w:rsid w:val="00873370"/>
    <w:rsid w:val="00873538"/>
    <w:rsid w:val="00873C66"/>
    <w:rsid w:val="00873FFE"/>
    <w:rsid w:val="00874016"/>
    <w:rsid w:val="008743EB"/>
    <w:rsid w:val="00874409"/>
    <w:rsid w:val="0087449A"/>
    <w:rsid w:val="0087470E"/>
    <w:rsid w:val="00874729"/>
    <w:rsid w:val="008748B2"/>
    <w:rsid w:val="00874923"/>
    <w:rsid w:val="008749BC"/>
    <w:rsid w:val="008749E8"/>
    <w:rsid w:val="00874CB4"/>
    <w:rsid w:val="00874D28"/>
    <w:rsid w:val="00874E3B"/>
    <w:rsid w:val="00874FD5"/>
    <w:rsid w:val="008751EC"/>
    <w:rsid w:val="00875397"/>
    <w:rsid w:val="008753BF"/>
    <w:rsid w:val="00875485"/>
    <w:rsid w:val="00875A2D"/>
    <w:rsid w:val="00875B50"/>
    <w:rsid w:val="00875C99"/>
    <w:rsid w:val="00875CDB"/>
    <w:rsid w:val="00875D06"/>
    <w:rsid w:val="00875D90"/>
    <w:rsid w:val="00875E91"/>
    <w:rsid w:val="00875ED8"/>
    <w:rsid w:val="0087613F"/>
    <w:rsid w:val="008762E1"/>
    <w:rsid w:val="008763EB"/>
    <w:rsid w:val="0087672C"/>
    <w:rsid w:val="0087673B"/>
    <w:rsid w:val="008768AB"/>
    <w:rsid w:val="008768F5"/>
    <w:rsid w:val="00876979"/>
    <w:rsid w:val="00876EEA"/>
    <w:rsid w:val="00876F09"/>
    <w:rsid w:val="00876F71"/>
    <w:rsid w:val="00877002"/>
    <w:rsid w:val="00877155"/>
    <w:rsid w:val="00877405"/>
    <w:rsid w:val="00877572"/>
    <w:rsid w:val="00877641"/>
    <w:rsid w:val="0087765E"/>
    <w:rsid w:val="00877833"/>
    <w:rsid w:val="00877ACD"/>
    <w:rsid w:val="00877AE7"/>
    <w:rsid w:val="00877BE6"/>
    <w:rsid w:val="008800B4"/>
    <w:rsid w:val="00880240"/>
    <w:rsid w:val="008802F0"/>
    <w:rsid w:val="00880584"/>
    <w:rsid w:val="008805A7"/>
    <w:rsid w:val="008807BB"/>
    <w:rsid w:val="008807D8"/>
    <w:rsid w:val="0088093E"/>
    <w:rsid w:val="008809BC"/>
    <w:rsid w:val="00880A61"/>
    <w:rsid w:val="00880B58"/>
    <w:rsid w:val="00880C95"/>
    <w:rsid w:val="00880CAF"/>
    <w:rsid w:val="00880EF9"/>
    <w:rsid w:val="00880FAC"/>
    <w:rsid w:val="008811FC"/>
    <w:rsid w:val="008812BD"/>
    <w:rsid w:val="00881A10"/>
    <w:rsid w:val="00881AAB"/>
    <w:rsid w:val="00881B32"/>
    <w:rsid w:val="00881C08"/>
    <w:rsid w:val="00881CA2"/>
    <w:rsid w:val="00881DE5"/>
    <w:rsid w:val="00881E3C"/>
    <w:rsid w:val="0088207D"/>
    <w:rsid w:val="008822F9"/>
    <w:rsid w:val="0088230B"/>
    <w:rsid w:val="00882341"/>
    <w:rsid w:val="008823EC"/>
    <w:rsid w:val="00882439"/>
    <w:rsid w:val="00882472"/>
    <w:rsid w:val="00882488"/>
    <w:rsid w:val="008824AA"/>
    <w:rsid w:val="008828D3"/>
    <w:rsid w:val="00882A03"/>
    <w:rsid w:val="00882ABE"/>
    <w:rsid w:val="00882D64"/>
    <w:rsid w:val="00882E03"/>
    <w:rsid w:val="00882E97"/>
    <w:rsid w:val="00883032"/>
    <w:rsid w:val="008830DE"/>
    <w:rsid w:val="008832E2"/>
    <w:rsid w:val="008832ED"/>
    <w:rsid w:val="00883364"/>
    <w:rsid w:val="008833B7"/>
    <w:rsid w:val="008834B4"/>
    <w:rsid w:val="008834BE"/>
    <w:rsid w:val="0088383B"/>
    <w:rsid w:val="0088396D"/>
    <w:rsid w:val="00883AA2"/>
    <w:rsid w:val="00883D0A"/>
    <w:rsid w:val="00883F3E"/>
    <w:rsid w:val="008841B2"/>
    <w:rsid w:val="00884310"/>
    <w:rsid w:val="008844D2"/>
    <w:rsid w:val="00884505"/>
    <w:rsid w:val="00884721"/>
    <w:rsid w:val="00884724"/>
    <w:rsid w:val="0088476D"/>
    <w:rsid w:val="00884A49"/>
    <w:rsid w:val="00884BC6"/>
    <w:rsid w:val="00884EBB"/>
    <w:rsid w:val="00884FEF"/>
    <w:rsid w:val="008852FA"/>
    <w:rsid w:val="00885452"/>
    <w:rsid w:val="00885594"/>
    <w:rsid w:val="00885673"/>
    <w:rsid w:val="008856D0"/>
    <w:rsid w:val="008856E3"/>
    <w:rsid w:val="008858E7"/>
    <w:rsid w:val="00885975"/>
    <w:rsid w:val="008859A5"/>
    <w:rsid w:val="00885B1C"/>
    <w:rsid w:val="00885B64"/>
    <w:rsid w:val="00885B85"/>
    <w:rsid w:val="00885C2B"/>
    <w:rsid w:val="00885CCB"/>
    <w:rsid w:val="00885DA8"/>
    <w:rsid w:val="00885FF3"/>
    <w:rsid w:val="00886076"/>
    <w:rsid w:val="00886177"/>
    <w:rsid w:val="008862AE"/>
    <w:rsid w:val="00886691"/>
    <w:rsid w:val="008867B5"/>
    <w:rsid w:val="00886935"/>
    <w:rsid w:val="008869A2"/>
    <w:rsid w:val="00886D4F"/>
    <w:rsid w:val="00886E6D"/>
    <w:rsid w:val="00886F5C"/>
    <w:rsid w:val="00887951"/>
    <w:rsid w:val="00887A03"/>
    <w:rsid w:val="00887A9B"/>
    <w:rsid w:val="00887B46"/>
    <w:rsid w:val="00887C32"/>
    <w:rsid w:val="00887DB6"/>
    <w:rsid w:val="00887E44"/>
    <w:rsid w:val="00887E63"/>
    <w:rsid w:val="008901F1"/>
    <w:rsid w:val="008902C8"/>
    <w:rsid w:val="008903C2"/>
    <w:rsid w:val="00890859"/>
    <w:rsid w:val="00890A92"/>
    <w:rsid w:val="00890ABF"/>
    <w:rsid w:val="00890BAB"/>
    <w:rsid w:val="00890DE8"/>
    <w:rsid w:val="00890F5E"/>
    <w:rsid w:val="008910D4"/>
    <w:rsid w:val="0089113C"/>
    <w:rsid w:val="008911DD"/>
    <w:rsid w:val="00891263"/>
    <w:rsid w:val="00891318"/>
    <w:rsid w:val="008913B4"/>
    <w:rsid w:val="008913DC"/>
    <w:rsid w:val="008914CE"/>
    <w:rsid w:val="008915B9"/>
    <w:rsid w:val="008917DC"/>
    <w:rsid w:val="00891833"/>
    <w:rsid w:val="008918B1"/>
    <w:rsid w:val="00891AE3"/>
    <w:rsid w:val="00891AEC"/>
    <w:rsid w:val="00891DDF"/>
    <w:rsid w:val="00891E6B"/>
    <w:rsid w:val="00891FCB"/>
    <w:rsid w:val="00892516"/>
    <w:rsid w:val="00892596"/>
    <w:rsid w:val="008925E3"/>
    <w:rsid w:val="0089266B"/>
    <w:rsid w:val="008927FE"/>
    <w:rsid w:val="0089297F"/>
    <w:rsid w:val="00892A4A"/>
    <w:rsid w:val="00892BA2"/>
    <w:rsid w:val="00892D9A"/>
    <w:rsid w:val="00892F16"/>
    <w:rsid w:val="00893085"/>
    <w:rsid w:val="008930F4"/>
    <w:rsid w:val="0089310A"/>
    <w:rsid w:val="008932E5"/>
    <w:rsid w:val="008934F6"/>
    <w:rsid w:val="0089350A"/>
    <w:rsid w:val="00893537"/>
    <w:rsid w:val="00893783"/>
    <w:rsid w:val="00893827"/>
    <w:rsid w:val="008938FD"/>
    <w:rsid w:val="008939C6"/>
    <w:rsid w:val="00893B0F"/>
    <w:rsid w:val="00893C0B"/>
    <w:rsid w:val="00893D9D"/>
    <w:rsid w:val="00893DE5"/>
    <w:rsid w:val="008940E7"/>
    <w:rsid w:val="008942F2"/>
    <w:rsid w:val="00894311"/>
    <w:rsid w:val="0089449A"/>
    <w:rsid w:val="008946EB"/>
    <w:rsid w:val="008947E5"/>
    <w:rsid w:val="008948C4"/>
    <w:rsid w:val="00894CA2"/>
    <w:rsid w:val="00894EEE"/>
    <w:rsid w:val="00894FA7"/>
    <w:rsid w:val="0089518D"/>
    <w:rsid w:val="008952AD"/>
    <w:rsid w:val="008952C7"/>
    <w:rsid w:val="008952C9"/>
    <w:rsid w:val="00895419"/>
    <w:rsid w:val="008954AF"/>
    <w:rsid w:val="008955F1"/>
    <w:rsid w:val="0089563C"/>
    <w:rsid w:val="0089569F"/>
    <w:rsid w:val="00895713"/>
    <w:rsid w:val="008957BE"/>
    <w:rsid w:val="008959A0"/>
    <w:rsid w:val="00895A7D"/>
    <w:rsid w:val="0089621A"/>
    <w:rsid w:val="00896402"/>
    <w:rsid w:val="00896426"/>
    <w:rsid w:val="00896465"/>
    <w:rsid w:val="008964E5"/>
    <w:rsid w:val="008964FF"/>
    <w:rsid w:val="00896572"/>
    <w:rsid w:val="008965E6"/>
    <w:rsid w:val="00896AF4"/>
    <w:rsid w:val="00896DC2"/>
    <w:rsid w:val="00896E11"/>
    <w:rsid w:val="00897262"/>
    <w:rsid w:val="00897341"/>
    <w:rsid w:val="008973CA"/>
    <w:rsid w:val="0089756B"/>
    <w:rsid w:val="00897795"/>
    <w:rsid w:val="008978FB"/>
    <w:rsid w:val="00897D55"/>
    <w:rsid w:val="00897E34"/>
    <w:rsid w:val="00897F43"/>
    <w:rsid w:val="00897FDE"/>
    <w:rsid w:val="008A009F"/>
    <w:rsid w:val="008A00E4"/>
    <w:rsid w:val="008A027F"/>
    <w:rsid w:val="008A0295"/>
    <w:rsid w:val="008A04FE"/>
    <w:rsid w:val="008A085A"/>
    <w:rsid w:val="008A0869"/>
    <w:rsid w:val="008A0A0A"/>
    <w:rsid w:val="008A0B38"/>
    <w:rsid w:val="008A0B91"/>
    <w:rsid w:val="008A0BED"/>
    <w:rsid w:val="008A1031"/>
    <w:rsid w:val="008A129D"/>
    <w:rsid w:val="008A14D8"/>
    <w:rsid w:val="008A152B"/>
    <w:rsid w:val="008A159E"/>
    <w:rsid w:val="008A15F3"/>
    <w:rsid w:val="008A1600"/>
    <w:rsid w:val="008A1625"/>
    <w:rsid w:val="008A178B"/>
    <w:rsid w:val="008A184B"/>
    <w:rsid w:val="008A188D"/>
    <w:rsid w:val="008A1894"/>
    <w:rsid w:val="008A1AC0"/>
    <w:rsid w:val="008A1B9E"/>
    <w:rsid w:val="008A1BDC"/>
    <w:rsid w:val="008A1BF0"/>
    <w:rsid w:val="008A1C18"/>
    <w:rsid w:val="008A1C9D"/>
    <w:rsid w:val="008A1CED"/>
    <w:rsid w:val="008A1DEF"/>
    <w:rsid w:val="008A1E08"/>
    <w:rsid w:val="008A207C"/>
    <w:rsid w:val="008A228C"/>
    <w:rsid w:val="008A2327"/>
    <w:rsid w:val="008A2408"/>
    <w:rsid w:val="008A242D"/>
    <w:rsid w:val="008A24C1"/>
    <w:rsid w:val="008A26A5"/>
    <w:rsid w:val="008A29FD"/>
    <w:rsid w:val="008A2ABB"/>
    <w:rsid w:val="008A2BC7"/>
    <w:rsid w:val="008A2BED"/>
    <w:rsid w:val="008A2CB2"/>
    <w:rsid w:val="008A2D53"/>
    <w:rsid w:val="008A312E"/>
    <w:rsid w:val="008A336B"/>
    <w:rsid w:val="008A352D"/>
    <w:rsid w:val="008A388E"/>
    <w:rsid w:val="008A3959"/>
    <w:rsid w:val="008A3BFB"/>
    <w:rsid w:val="008A3C4E"/>
    <w:rsid w:val="008A3F84"/>
    <w:rsid w:val="008A409F"/>
    <w:rsid w:val="008A4180"/>
    <w:rsid w:val="008A438E"/>
    <w:rsid w:val="008A43EC"/>
    <w:rsid w:val="008A4604"/>
    <w:rsid w:val="008A4659"/>
    <w:rsid w:val="008A4A34"/>
    <w:rsid w:val="008A4C4D"/>
    <w:rsid w:val="008A4E04"/>
    <w:rsid w:val="008A4E8C"/>
    <w:rsid w:val="008A4F01"/>
    <w:rsid w:val="008A565C"/>
    <w:rsid w:val="008A5868"/>
    <w:rsid w:val="008A5A71"/>
    <w:rsid w:val="008A6214"/>
    <w:rsid w:val="008A6608"/>
    <w:rsid w:val="008A663B"/>
    <w:rsid w:val="008A6741"/>
    <w:rsid w:val="008A6AEA"/>
    <w:rsid w:val="008A6D3F"/>
    <w:rsid w:val="008A6F05"/>
    <w:rsid w:val="008A6FB4"/>
    <w:rsid w:val="008A7C73"/>
    <w:rsid w:val="008A7D7A"/>
    <w:rsid w:val="008B0059"/>
    <w:rsid w:val="008B0062"/>
    <w:rsid w:val="008B01C9"/>
    <w:rsid w:val="008B01CB"/>
    <w:rsid w:val="008B021B"/>
    <w:rsid w:val="008B022F"/>
    <w:rsid w:val="008B0324"/>
    <w:rsid w:val="008B0430"/>
    <w:rsid w:val="008B04FB"/>
    <w:rsid w:val="008B060D"/>
    <w:rsid w:val="008B09A3"/>
    <w:rsid w:val="008B0A14"/>
    <w:rsid w:val="008B0D29"/>
    <w:rsid w:val="008B10F1"/>
    <w:rsid w:val="008B1143"/>
    <w:rsid w:val="008B1252"/>
    <w:rsid w:val="008B14F6"/>
    <w:rsid w:val="008B169A"/>
    <w:rsid w:val="008B1BBE"/>
    <w:rsid w:val="008B1C35"/>
    <w:rsid w:val="008B1C3A"/>
    <w:rsid w:val="008B1DA6"/>
    <w:rsid w:val="008B1DF8"/>
    <w:rsid w:val="008B1F18"/>
    <w:rsid w:val="008B1F21"/>
    <w:rsid w:val="008B1F74"/>
    <w:rsid w:val="008B224B"/>
    <w:rsid w:val="008B2275"/>
    <w:rsid w:val="008B22E8"/>
    <w:rsid w:val="008B24BC"/>
    <w:rsid w:val="008B24F8"/>
    <w:rsid w:val="008B2535"/>
    <w:rsid w:val="008B2636"/>
    <w:rsid w:val="008B2905"/>
    <w:rsid w:val="008B2963"/>
    <w:rsid w:val="008B2EAA"/>
    <w:rsid w:val="008B2EE3"/>
    <w:rsid w:val="008B3393"/>
    <w:rsid w:val="008B3559"/>
    <w:rsid w:val="008B358E"/>
    <w:rsid w:val="008B36E1"/>
    <w:rsid w:val="008B38CC"/>
    <w:rsid w:val="008B3969"/>
    <w:rsid w:val="008B3A33"/>
    <w:rsid w:val="008B3C3B"/>
    <w:rsid w:val="008B3EA1"/>
    <w:rsid w:val="008B403D"/>
    <w:rsid w:val="008B420E"/>
    <w:rsid w:val="008B4417"/>
    <w:rsid w:val="008B45A2"/>
    <w:rsid w:val="008B45C9"/>
    <w:rsid w:val="008B46BC"/>
    <w:rsid w:val="008B4793"/>
    <w:rsid w:val="008B4FE6"/>
    <w:rsid w:val="008B518F"/>
    <w:rsid w:val="008B53AC"/>
    <w:rsid w:val="008B5468"/>
    <w:rsid w:val="008B56B5"/>
    <w:rsid w:val="008B573A"/>
    <w:rsid w:val="008B5885"/>
    <w:rsid w:val="008B59CA"/>
    <w:rsid w:val="008B5A83"/>
    <w:rsid w:val="008B5DCD"/>
    <w:rsid w:val="008B5DF8"/>
    <w:rsid w:val="008B5E77"/>
    <w:rsid w:val="008B6065"/>
    <w:rsid w:val="008B60BE"/>
    <w:rsid w:val="008B6322"/>
    <w:rsid w:val="008B680E"/>
    <w:rsid w:val="008B6A78"/>
    <w:rsid w:val="008B6C99"/>
    <w:rsid w:val="008B6D30"/>
    <w:rsid w:val="008B6D6D"/>
    <w:rsid w:val="008B6D83"/>
    <w:rsid w:val="008B6DD8"/>
    <w:rsid w:val="008B7177"/>
    <w:rsid w:val="008B71D9"/>
    <w:rsid w:val="008B7DA6"/>
    <w:rsid w:val="008B7EA0"/>
    <w:rsid w:val="008B7F76"/>
    <w:rsid w:val="008B7F96"/>
    <w:rsid w:val="008B7FA5"/>
    <w:rsid w:val="008C01B0"/>
    <w:rsid w:val="008C05B0"/>
    <w:rsid w:val="008C05FA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90"/>
    <w:rsid w:val="008C17A9"/>
    <w:rsid w:val="008C1928"/>
    <w:rsid w:val="008C1996"/>
    <w:rsid w:val="008C1A65"/>
    <w:rsid w:val="008C1AE2"/>
    <w:rsid w:val="008C1B7C"/>
    <w:rsid w:val="008C1D9F"/>
    <w:rsid w:val="008C2195"/>
    <w:rsid w:val="008C21D9"/>
    <w:rsid w:val="008C228F"/>
    <w:rsid w:val="008C2358"/>
    <w:rsid w:val="008C2531"/>
    <w:rsid w:val="008C2825"/>
    <w:rsid w:val="008C28AB"/>
    <w:rsid w:val="008C2C97"/>
    <w:rsid w:val="008C2E94"/>
    <w:rsid w:val="008C304A"/>
    <w:rsid w:val="008C3079"/>
    <w:rsid w:val="008C3452"/>
    <w:rsid w:val="008C3454"/>
    <w:rsid w:val="008C3473"/>
    <w:rsid w:val="008C3479"/>
    <w:rsid w:val="008C3634"/>
    <w:rsid w:val="008C364C"/>
    <w:rsid w:val="008C37B1"/>
    <w:rsid w:val="008C37F0"/>
    <w:rsid w:val="008C399F"/>
    <w:rsid w:val="008C3A64"/>
    <w:rsid w:val="008C3E57"/>
    <w:rsid w:val="008C3F66"/>
    <w:rsid w:val="008C425F"/>
    <w:rsid w:val="008C4628"/>
    <w:rsid w:val="008C48AB"/>
    <w:rsid w:val="008C48AF"/>
    <w:rsid w:val="008C49A6"/>
    <w:rsid w:val="008C4A02"/>
    <w:rsid w:val="008C4A0A"/>
    <w:rsid w:val="008C4BD5"/>
    <w:rsid w:val="008C4BD6"/>
    <w:rsid w:val="008C4BEF"/>
    <w:rsid w:val="008C4F96"/>
    <w:rsid w:val="008C50D1"/>
    <w:rsid w:val="008C53B4"/>
    <w:rsid w:val="008C5612"/>
    <w:rsid w:val="008C5700"/>
    <w:rsid w:val="008C58CB"/>
    <w:rsid w:val="008C5930"/>
    <w:rsid w:val="008C5CE7"/>
    <w:rsid w:val="008C5E39"/>
    <w:rsid w:val="008C614F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C76"/>
    <w:rsid w:val="008C6EDC"/>
    <w:rsid w:val="008C709A"/>
    <w:rsid w:val="008C70E5"/>
    <w:rsid w:val="008C7145"/>
    <w:rsid w:val="008C7379"/>
    <w:rsid w:val="008C77A3"/>
    <w:rsid w:val="008C7C05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CCA"/>
    <w:rsid w:val="008D10DE"/>
    <w:rsid w:val="008D12DF"/>
    <w:rsid w:val="008D13F7"/>
    <w:rsid w:val="008D14A2"/>
    <w:rsid w:val="008D154F"/>
    <w:rsid w:val="008D1886"/>
    <w:rsid w:val="008D19C7"/>
    <w:rsid w:val="008D1A96"/>
    <w:rsid w:val="008D1B47"/>
    <w:rsid w:val="008D1C4E"/>
    <w:rsid w:val="008D1CA0"/>
    <w:rsid w:val="008D1D9D"/>
    <w:rsid w:val="008D1E55"/>
    <w:rsid w:val="008D1F01"/>
    <w:rsid w:val="008D24D5"/>
    <w:rsid w:val="008D2582"/>
    <w:rsid w:val="008D2996"/>
    <w:rsid w:val="008D29B8"/>
    <w:rsid w:val="008D29E7"/>
    <w:rsid w:val="008D2A21"/>
    <w:rsid w:val="008D2B04"/>
    <w:rsid w:val="008D2C15"/>
    <w:rsid w:val="008D2D1E"/>
    <w:rsid w:val="008D3531"/>
    <w:rsid w:val="008D3706"/>
    <w:rsid w:val="008D3745"/>
    <w:rsid w:val="008D3806"/>
    <w:rsid w:val="008D3B24"/>
    <w:rsid w:val="008D3C16"/>
    <w:rsid w:val="008D3D3C"/>
    <w:rsid w:val="008D3E8F"/>
    <w:rsid w:val="008D4159"/>
    <w:rsid w:val="008D41DA"/>
    <w:rsid w:val="008D4254"/>
    <w:rsid w:val="008D42DF"/>
    <w:rsid w:val="008D42EE"/>
    <w:rsid w:val="008D4409"/>
    <w:rsid w:val="008D495C"/>
    <w:rsid w:val="008D4A3D"/>
    <w:rsid w:val="008D4E0F"/>
    <w:rsid w:val="008D51DB"/>
    <w:rsid w:val="008D53DC"/>
    <w:rsid w:val="008D53FE"/>
    <w:rsid w:val="008D5693"/>
    <w:rsid w:val="008D5763"/>
    <w:rsid w:val="008D588A"/>
    <w:rsid w:val="008D5B84"/>
    <w:rsid w:val="008D5C2B"/>
    <w:rsid w:val="008D5DB6"/>
    <w:rsid w:val="008D5EAC"/>
    <w:rsid w:val="008D5EE7"/>
    <w:rsid w:val="008D60E1"/>
    <w:rsid w:val="008D611E"/>
    <w:rsid w:val="008D630F"/>
    <w:rsid w:val="008D6387"/>
    <w:rsid w:val="008D664C"/>
    <w:rsid w:val="008D679C"/>
    <w:rsid w:val="008D67FF"/>
    <w:rsid w:val="008D69D9"/>
    <w:rsid w:val="008D6A28"/>
    <w:rsid w:val="008D6B45"/>
    <w:rsid w:val="008D6E17"/>
    <w:rsid w:val="008D7238"/>
    <w:rsid w:val="008D73D8"/>
    <w:rsid w:val="008D7981"/>
    <w:rsid w:val="008D7989"/>
    <w:rsid w:val="008D7DFB"/>
    <w:rsid w:val="008D7FD8"/>
    <w:rsid w:val="008E012B"/>
    <w:rsid w:val="008E027F"/>
    <w:rsid w:val="008E031F"/>
    <w:rsid w:val="008E0440"/>
    <w:rsid w:val="008E0457"/>
    <w:rsid w:val="008E05A7"/>
    <w:rsid w:val="008E0915"/>
    <w:rsid w:val="008E0AFE"/>
    <w:rsid w:val="008E0B1F"/>
    <w:rsid w:val="008E0B6D"/>
    <w:rsid w:val="008E0BF4"/>
    <w:rsid w:val="008E0D4B"/>
    <w:rsid w:val="008E0E0C"/>
    <w:rsid w:val="008E0F73"/>
    <w:rsid w:val="008E0FB2"/>
    <w:rsid w:val="008E0FEC"/>
    <w:rsid w:val="008E105F"/>
    <w:rsid w:val="008E107A"/>
    <w:rsid w:val="008E1511"/>
    <w:rsid w:val="008E16A6"/>
    <w:rsid w:val="008E1C50"/>
    <w:rsid w:val="008E1E2D"/>
    <w:rsid w:val="008E1EFE"/>
    <w:rsid w:val="008E1F7A"/>
    <w:rsid w:val="008E202E"/>
    <w:rsid w:val="008E2151"/>
    <w:rsid w:val="008E21EA"/>
    <w:rsid w:val="008E26C9"/>
    <w:rsid w:val="008E270F"/>
    <w:rsid w:val="008E29DC"/>
    <w:rsid w:val="008E2A44"/>
    <w:rsid w:val="008E2AF2"/>
    <w:rsid w:val="008E2FBC"/>
    <w:rsid w:val="008E3094"/>
    <w:rsid w:val="008E320D"/>
    <w:rsid w:val="008E33B7"/>
    <w:rsid w:val="008E33CE"/>
    <w:rsid w:val="008E3540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8EE"/>
    <w:rsid w:val="008E4A62"/>
    <w:rsid w:val="008E4B65"/>
    <w:rsid w:val="008E4EC4"/>
    <w:rsid w:val="008E50AE"/>
    <w:rsid w:val="008E5A95"/>
    <w:rsid w:val="008E5B59"/>
    <w:rsid w:val="008E5CD6"/>
    <w:rsid w:val="008E5D2E"/>
    <w:rsid w:val="008E5DD5"/>
    <w:rsid w:val="008E5EF5"/>
    <w:rsid w:val="008E609C"/>
    <w:rsid w:val="008E6196"/>
    <w:rsid w:val="008E6251"/>
    <w:rsid w:val="008E629F"/>
    <w:rsid w:val="008E6372"/>
    <w:rsid w:val="008E64ED"/>
    <w:rsid w:val="008E6537"/>
    <w:rsid w:val="008E666A"/>
    <w:rsid w:val="008E66C5"/>
    <w:rsid w:val="008E67B0"/>
    <w:rsid w:val="008E69A2"/>
    <w:rsid w:val="008E69B2"/>
    <w:rsid w:val="008E69B4"/>
    <w:rsid w:val="008E6DD4"/>
    <w:rsid w:val="008E6E0F"/>
    <w:rsid w:val="008E716F"/>
    <w:rsid w:val="008E72D2"/>
    <w:rsid w:val="008E77DC"/>
    <w:rsid w:val="008E77FF"/>
    <w:rsid w:val="008E78FC"/>
    <w:rsid w:val="008E795E"/>
    <w:rsid w:val="008E7DE7"/>
    <w:rsid w:val="008E7F7A"/>
    <w:rsid w:val="008F020B"/>
    <w:rsid w:val="008F0220"/>
    <w:rsid w:val="008F0330"/>
    <w:rsid w:val="008F0650"/>
    <w:rsid w:val="008F09DC"/>
    <w:rsid w:val="008F0B05"/>
    <w:rsid w:val="008F0B59"/>
    <w:rsid w:val="008F0ED8"/>
    <w:rsid w:val="008F0FC1"/>
    <w:rsid w:val="008F1006"/>
    <w:rsid w:val="008F1185"/>
    <w:rsid w:val="008F15D4"/>
    <w:rsid w:val="008F1619"/>
    <w:rsid w:val="008F177C"/>
    <w:rsid w:val="008F17F3"/>
    <w:rsid w:val="008F1833"/>
    <w:rsid w:val="008F193C"/>
    <w:rsid w:val="008F1A4A"/>
    <w:rsid w:val="008F1C52"/>
    <w:rsid w:val="008F1D2E"/>
    <w:rsid w:val="008F1FD5"/>
    <w:rsid w:val="008F228E"/>
    <w:rsid w:val="008F22A0"/>
    <w:rsid w:val="008F2432"/>
    <w:rsid w:val="008F24D4"/>
    <w:rsid w:val="008F25D5"/>
    <w:rsid w:val="008F26C0"/>
    <w:rsid w:val="008F2985"/>
    <w:rsid w:val="008F2A87"/>
    <w:rsid w:val="008F2AE3"/>
    <w:rsid w:val="008F2CA9"/>
    <w:rsid w:val="008F2E65"/>
    <w:rsid w:val="008F3135"/>
    <w:rsid w:val="008F32D5"/>
    <w:rsid w:val="008F336A"/>
    <w:rsid w:val="008F3667"/>
    <w:rsid w:val="008F3923"/>
    <w:rsid w:val="008F393A"/>
    <w:rsid w:val="008F3B58"/>
    <w:rsid w:val="008F3ED4"/>
    <w:rsid w:val="008F3F48"/>
    <w:rsid w:val="008F3F7A"/>
    <w:rsid w:val="008F4184"/>
    <w:rsid w:val="008F4797"/>
    <w:rsid w:val="008F47A3"/>
    <w:rsid w:val="008F47D1"/>
    <w:rsid w:val="008F47F1"/>
    <w:rsid w:val="008F4A3B"/>
    <w:rsid w:val="008F4ABC"/>
    <w:rsid w:val="008F4BD5"/>
    <w:rsid w:val="008F50B2"/>
    <w:rsid w:val="008F511C"/>
    <w:rsid w:val="008F5188"/>
    <w:rsid w:val="008F5468"/>
    <w:rsid w:val="008F569E"/>
    <w:rsid w:val="008F56A5"/>
    <w:rsid w:val="008F59C8"/>
    <w:rsid w:val="008F5A08"/>
    <w:rsid w:val="008F5DB1"/>
    <w:rsid w:val="008F5DF6"/>
    <w:rsid w:val="008F5F17"/>
    <w:rsid w:val="008F6047"/>
    <w:rsid w:val="008F6123"/>
    <w:rsid w:val="008F625B"/>
    <w:rsid w:val="008F640F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EA5"/>
    <w:rsid w:val="008F6EB0"/>
    <w:rsid w:val="008F6F36"/>
    <w:rsid w:val="008F7021"/>
    <w:rsid w:val="008F7144"/>
    <w:rsid w:val="008F717B"/>
    <w:rsid w:val="008F724B"/>
    <w:rsid w:val="008F77B9"/>
    <w:rsid w:val="008F78A0"/>
    <w:rsid w:val="008F78AA"/>
    <w:rsid w:val="008F7D1C"/>
    <w:rsid w:val="008F7DA4"/>
    <w:rsid w:val="008F7FAE"/>
    <w:rsid w:val="009000A8"/>
    <w:rsid w:val="00900156"/>
    <w:rsid w:val="0090022D"/>
    <w:rsid w:val="009002ED"/>
    <w:rsid w:val="009003EB"/>
    <w:rsid w:val="009005EB"/>
    <w:rsid w:val="009009E0"/>
    <w:rsid w:val="009009EF"/>
    <w:rsid w:val="00900C3D"/>
    <w:rsid w:val="00900F0D"/>
    <w:rsid w:val="009010EC"/>
    <w:rsid w:val="009013B0"/>
    <w:rsid w:val="00901482"/>
    <w:rsid w:val="0090152E"/>
    <w:rsid w:val="00901794"/>
    <w:rsid w:val="00901F02"/>
    <w:rsid w:val="00902197"/>
    <w:rsid w:val="00902538"/>
    <w:rsid w:val="00902541"/>
    <w:rsid w:val="0090257B"/>
    <w:rsid w:val="009025FD"/>
    <w:rsid w:val="00902780"/>
    <w:rsid w:val="009027DB"/>
    <w:rsid w:val="00902AF0"/>
    <w:rsid w:val="00902CA0"/>
    <w:rsid w:val="00902D21"/>
    <w:rsid w:val="00902D76"/>
    <w:rsid w:val="00902F93"/>
    <w:rsid w:val="00903001"/>
    <w:rsid w:val="0090306A"/>
    <w:rsid w:val="0090324A"/>
    <w:rsid w:val="0090325C"/>
    <w:rsid w:val="00903518"/>
    <w:rsid w:val="009037F4"/>
    <w:rsid w:val="00903A54"/>
    <w:rsid w:val="00903CC4"/>
    <w:rsid w:val="00903D52"/>
    <w:rsid w:val="00903DEC"/>
    <w:rsid w:val="00903EC7"/>
    <w:rsid w:val="00903F23"/>
    <w:rsid w:val="0090401B"/>
    <w:rsid w:val="009041B6"/>
    <w:rsid w:val="009042BE"/>
    <w:rsid w:val="00904326"/>
    <w:rsid w:val="00904361"/>
    <w:rsid w:val="009045F2"/>
    <w:rsid w:val="0090476A"/>
    <w:rsid w:val="009047C1"/>
    <w:rsid w:val="00904B20"/>
    <w:rsid w:val="00904BF9"/>
    <w:rsid w:val="00904D07"/>
    <w:rsid w:val="00904E27"/>
    <w:rsid w:val="009050BF"/>
    <w:rsid w:val="00905199"/>
    <w:rsid w:val="009051D6"/>
    <w:rsid w:val="00905322"/>
    <w:rsid w:val="00905A6B"/>
    <w:rsid w:val="00905D55"/>
    <w:rsid w:val="00905F9B"/>
    <w:rsid w:val="00906030"/>
    <w:rsid w:val="009060DE"/>
    <w:rsid w:val="009061BF"/>
    <w:rsid w:val="00906245"/>
    <w:rsid w:val="0090635E"/>
    <w:rsid w:val="00906405"/>
    <w:rsid w:val="00906416"/>
    <w:rsid w:val="0090647F"/>
    <w:rsid w:val="009067CE"/>
    <w:rsid w:val="00906800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723"/>
    <w:rsid w:val="00907884"/>
    <w:rsid w:val="0090789C"/>
    <w:rsid w:val="0090793A"/>
    <w:rsid w:val="009079E5"/>
    <w:rsid w:val="00907AB7"/>
    <w:rsid w:val="00907E44"/>
    <w:rsid w:val="00910161"/>
    <w:rsid w:val="00910230"/>
    <w:rsid w:val="0091028F"/>
    <w:rsid w:val="0091054D"/>
    <w:rsid w:val="009105E2"/>
    <w:rsid w:val="009106AA"/>
    <w:rsid w:val="00910792"/>
    <w:rsid w:val="00910B0F"/>
    <w:rsid w:val="00910D96"/>
    <w:rsid w:val="0091106A"/>
    <w:rsid w:val="0091134F"/>
    <w:rsid w:val="0091144B"/>
    <w:rsid w:val="00911699"/>
    <w:rsid w:val="00911795"/>
    <w:rsid w:val="009119E1"/>
    <w:rsid w:val="009119E7"/>
    <w:rsid w:val="00911AA0"/>
    <w:rsid w:val="00911CEC"/>
    <w:rsid w:val="00911DB1"/>
    <w:rsid w:val="00911EC9"/>
    <w:rsid w:val="00912277"/>
    <w:rsid w:val="009122D0"/>
    <w:rsid w:val="009123A2"/>
    <w:rsid w:val="009123B9"/>
    <w:rsid w:val="009125DF"/>
    <w:rsid w:val="00912605"/>
    <w:rsid w:val="0091266D"/>
    <w:rsid w:val="009126CD"/>
    <w:rsid w:val="009128F6"/>
    <w:rsid w:val="00912943"/>
    <w:rsid w:val="009129CA"/>
    <w:rsid w:val="00912A49"/>
    <w:rsid w:val="00912CD5"/>
    <w:rsid w:val="00912CDC"/>
    <w:rsid w:val="00912EEE"/>
    <w:rsid w:val="00913170"/>
    <w:rsid w:val="00913498"/>
    <w:rsid w:val="0091356B"/>
    <w:rsid w:val="009138F6"/>
    <w:rsid w:val="00913AF3"/>
    <w:rsid w:val="00913D48"/>
    <w:rsid w:val="00914AC7"/>
    <w:rsid w:val="00914BF2"/>
    <w:rsid w:val="00914C78"/>
    <w:rsid w:val="00914CE0"/>
    <w:rsid w:val="00914F63"/>
    <w:rsid w:val="00915350"/>
    <w:rsid w:val="00915364"/>
    <w:rsid w:val="009154FA"/>
    <w:rsid w:val="00915626"/>
    <w:rsid w:val="0091594B"/>
    <w:rsid w:val="0091601D"/>
    <w:rsid w:val="00916274"/>
    <w:rsid w:val="009162CE"/>
    <w:rsid w:val="00916462"/>
    <w:rsid w:val="009165CD"/>
    <w:rsid w:val="0091667A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75"/>
    <w:rsid w:val="009174A7"/>
    <w:rsid w:val="00917866"/>
    <w:rsid w:val="0091786C"/>
    <w:rsid w:val="00917C5F"/>
    <w:rsid w:val="0092025E"/>
    <w:rsid w:val="00920455"/>
    <w:rsid w:val="0092077E"/>
    <w:rsid w:val="00920993"/>
    <w:rsid w:val="00920AFA"/>
    <w:rsid w:val="00920BC0"/>
    <w:rsid w:val="00920D2A"/>
    <w:rsid w:val="00920DB3"/>
    <w:rsid w:val="00921065"/>
    <w:rsid w:val="00921190"/>
    <w:rsid w:val="009213DE"/>
    <w:rsid w:val="009216BD"/>
    <w:rsid w:val="0092178F"/>
    <w:rsid w:val="009217CE"/>
    <w:rsid w:val="00921858"/>
    <w:rsid w:val="00921A2F"/>
    <w:rsid w:val="00921C74"/>
    <w:rsid w:val="00921D7D"/>
    <w:rsid w:val="00921E53"/>
    <w:rsid w:val="00921E55"/>
    <w:rsid w:val="0092239D"/>
    <w:rsid w:val="00922576"/>
    <w:rsid w:val="009225F7"/>
    <w:rsid w:val="009229CD"/>
    <w:rsid w:val="00922A13"/>
    <w:rsid w:val="00922B94"/>
    <w:rsid w:val="00922CE9"/>
    <w:rsid w:val="00922CFD"/>
    <w:rsid w:val="00922E47"/>
    <w:rsid w:val="009230AA"/>
    <w:rsid w:val="009230E7"/>
    <w:rsid w:val="0092341B"/>
    <w:rsid w:val="009234D7"/>
    <w:rsid w:val="009234F7"/>
    <w:rsid w:val="00923B30"/>
    <w:rsid w:val="00924343"/>
    <w:rsid w:val="00924345"/>
    <w:rsid w:val="00924365"/>
    <w:rsid w:val="009243CC"/>
    <w:rsid w:val="00924A91"/>
    <w:rsid w:val="00924C1B"/>
    <w:rsid w:val="00924D01"/>
    <w:rsid w:val="00924E70"/>
    <w:rsid w:val="00924EBB"/>
    <w:rsid w:val="00924F5B"/>
    <w:rsid w:val="00924FFD"/>
    <w:rsid w:val="0092526C"/>
    <w:rsid w:val="00925529"/>
    <w:rsid w:val="00925623"/>
    <w:rsid w:val="009256B4"/>
    <w:rsid w:val="009258D7"/>
    <w:rsid w:val="009259DC"/>
    <w:rsid w:val="00925ADA"/>
    <w:rsid w:val="00925AFE"/>
    <w:rsid w:val="00925B0C"/>
    <w:rsid w:val="00925CB5"/>
    <w:rsid w:val="00925CF5"/>
    <w:rsid w:val="00925E21"/>
    <w:rsid w:val="00925F58"/>
    <w:rsid w:val="0092608C"/>
    <w:rsid w:val="0092608D"/>
    <w:rsid w:val="009261A6"/>
    <w:rsid w:val="00926266"/>
    <w:rsid w:val="00926615"/>
    <w:rsid w:val="00926792"/>
    <w:rsid w:val="00926ADB"/>
    <w:rsid w:val="00926AFC"/>
    <w:rsid w:val="00926DB5"/>
    <w:rsid w:val="00926FFB"/>
    <w:rsid w:val="0092719E"/>
    <w:rsid w:val="009272CA"/>
    <w:rsid w:val="009272DC"/>
    <w:rsid w:val="00927635"/>
    <w:rsid w:val="00927642"/>
    <w:rsid w:val="009278C3"/>
    <w:rsid w:val="00927ABD"/>
    <w:rsid w:val="00927CB9"/>
    <w:rsid w:val="00927F84"/>
    <w:rsid w:val="0093000B"/>
    <w:rsid w:val="009301E8"/>
    <w:rsid w:val="00930274"/>
    <w:rsid w:val="00930459"/>
    <w:rsid w:val="00930489"/>
    <w:rsid w:val="00930498"/>
    <w:rsid w:val="00930746"/>
    <w:rsid w:val="00930934"/>
    <w:rsid w:val="00930A57"/>
    <w:rsid w:val="00930BA1"/>
    <w:rsid w:val="00930CD1"/>
    <w:rsid w:val="00930CFA"/>
    <w:rsid w:val="00930E3E"/>
    <w:rsid w:val="00930EB7"/>
    <w:rsid w:val="00930EFA"/>
    <w:rsid w:val="00930FA1"/>
    <w:rsid w:val="00931016"/>
    <w:rsid w:val="00931777"/>
    <w:rsid w:val="00931ABE"/>
    <w:rsid w:val="00931AED"/>
    <w:rsid w:val="00931B35"/>
    <w:rsid w:val="00931C8F"/>
    <w:rsid w:val="00932050"/>
    <w:rsid w:val="0093210F"/>
    <w:rsid w:val="009322CA"/>
    <w:rsid w:val="00932438"/>
    <w:rsid w:val="009326CC"/>
    <w:rsid w:val="0093272B"/>
    <w:rsid w:val="00932D1C"/>
    <w:rsid w:val="00932E70"/>
    <w:rsid w:val="00932F6B"/>
    <w:rsid w:val="009334D2"/>
    <w:rsid w:val="009337AC"/>
    <w:rsid w:val="009337FE"/>
    <w:rsid w:val="009339F0"/>
    <w:rsid w:val="00933BD7"/>
    <w:rsid w:val="00933BE8"/>
    <w:rsid w:val="00934019"/>
    <w:rsid w:val="00934048"/>
    <w:rsid w:val="00934127"/>
    <w:rsid w:val="009342FE"/>
    <w:rsid w:val="0093442A"/>
    <w:rsid w:val="00934725"/>
    <w:rsid w:val="009347B1"/>
    <w:rsid w:val="00934927"/>
    <w:rsid w:val="00934992"/>
    <w:rsid w:val="00934DC3"/>
    <w:rsid w:val="00934EDA"/>
    <w:rsid w:val="00934F59"/>
    <w:rsid w:val="009350C9"/>
    <w:rsid w:val="00935190"/>
    <w:rsid w:val="009351B0"/>
    <w:rsid w:val="009352A5"/>
    <w:rsid w:val="009353C3"/>
    <w:rsid w:val="009354AC"/>
    <w:rsid w:val="00935D1B"/>
    <w:rsid w:val="00935FF1"/>
    <w:rsid w:val="00936338"/>
    <w:rsid w:val="009364FE"/>
    <w:rsid w:val="00936595"/>
    <w:rsid w:val="00936992"/>
    <w:rsid w:val="00936ADF"/>
    <w:rsid w:val="00936C89"/>
    <w:rsid w:val="00936E66"/>
    <w:rsid w:val="00937518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18"/>
    <w:rsid w:val="00937E40"/>
    <w:rsid w:val="00937F80"/>
    <w:rsid w:val="00940101"/>
    <w:rsid w:val="00940339"/>
    <w:rsid w:val="0094036A"/>
    <w:rsid w:val="00940441"/>
    <w:rsid w:val="0094047D"/>
    <w:rsid w:val="009404E1"/>
    <w:rsid w:val="009405A4"/>
    <w:rsid w:val="00940617"/>
    <w:rsid w:val="009408F1"/>
    <w:rsid w:val="00940955"/>
    <w:rsid w:val="0094096D"/>
    <w:rsid w:val="00940A59"/>
    <w:rsid w:val="00940C72"/>
    <w:rsid w:val="00940C88"/>
    <w:rsid w:val="00940D14"/>
    <w:rsid w:val="00940D21"/>
    <w:rsid w:val="00941067"/>
    <w:rsid w:val="00941191"/>
    <w:rsid w:val="0094155C"/>
    <w:rsid w:val="0094165C"/>
    <w:rsid w:val="00941A30"/>
    <w:rsid w:val="00941AA3"/>
    <w:rsid w:val="00941E9B"/>
    <w:rsid w:val="00942127"/>
    <w:rsid w:val="0094225A"/>
    <w:rsid w:val="009424AF"/>
    <w:rsid w:val="009424DD"/>
    <w:rsid w:val="009425BC"/>
    <w:rsid w:val="0094265E"/>
    <w:rsid w:val="00942716"/>
    <w:rsid w:val="00942731"/>
    <w:rsid w:val="00942835"/>
    <w:rsid w:val="00942904"/>
    <w:rsid w:val="00942FD8"/>
    <w:rsid w:val="00943193"/>
    <w:rsid w:val="0094319D"/>
    <w:rsid w:val="00943257"/>
    <w:rsid w:val="00943331"/>
    <w:rsid w:val="00943435"/>
    <w:rsid w:val="00943439"/>
    <w:rsid w:val="009436EF"/>
    <w:rsid w:val="009437DC"/>
    <w:rsid w:val="00943A4A"/>
    <w:rsid w:val="00943A97"/>
    <w:rsid w:val="00943B79"/>
    <w:rsid w:val="00943C7A"/>
    <w:rsid w:val="00943CCF"/>
    <w:rsid w:val="00943E4C"/>
    <w:rsid w:val="00943E64"/>
    <w:rsid w:val="00943E7F"/>
    <w:rsid w:val="0094401A"/>
    <w:rsid w:val="0094433F"/>
    <w:rsid w:val="00944477"/>
    <w:rsid w:val="009444BA"/>
    <w:rsid w:val="00944727"/>
    <w:rsid w:val="0094477F"/>
    <w:rsid w:val="009447D9"/>
    <w:rsid w:val="00944A9F"/>
    <w:rsid w:val="00944AD0"/>
    <w:rsid w:val="00944AD1"/>
    <w:rsid w:val="00944E1C"/>
    <w:rsid w:val="00944E2C"/>
    <w:rsid w:val="00944EB8"/>
    <w:rsid w:val="0094511A"/>
    <w:rsid w:val="00945295"/>
    <w:rsid w:val="00945649"/>
    <w:rsid w:val="009456E6"/>
    <w:rsid w:val="00945BC4"/>
    <w:rsid w:val="00945D8E"/>
    <w:rsid w:val="00945DE1"/>
    <w:rsid w:val="00945E72"/>
    <w:rsid w:val="00945EE2"/>
    <w:rsid w:val="009460FB"/>
    <w:rsid w:val="0094671C"/>
    <w:rsid w:val="009469A1"/>
    <w:rsid w:val="00946C8D"/>
    <w:rsid w:val="00946E5C"/>
    <w:rsid w:val="00946F34"/>
    <w:rsid w:val="00946F80"/>
    <w:rsid w:val="00947257"/>
    <w:rsid w:val="009473AC"/>
    <w:rsid w:val="00947437"/>
    <w:rsid w:val="00947742"/>
    <w:rsid w:val="0094793C"/>
    <w:rsid w:val="009479CA"/>
    <w:rsid w:val="00947AA2"/>
    <w:rsid w:val="00947C9E"/>
    <w:rsid w:val="00947D6B"/>
    <w:rsid w:val="00947E1D"/>
    <w:rsid w:val="00947E39"/>
    <w:rsid w:val="00950015"/>
    <w:rsid w:val="00950027"/>
    <w:rsid w:val="009500FB"/>
    <w:rsid w:val="009501B0"/>
    <w:rsid w:val="009501F4"/>
    <w:rsid w:val="00950215"/>
    <w:rsid w:val="009502C4"/>
    <w:rsid w:val="0095059B"/>
    <w:rsid w:val="0095064B"/>
    <w:rsid w:val="009508FD"/>
    <w:rsid w:val="0095090A"/>
    <w:rsid w:val="00950A4B"/>
    <w:rsid w:val="009510D7"/>
    <w:rsid w:val="00951236"/>
    <w:rsid w:val="00951255"/>
    <w:rsid w:val="0095135C"/>
    <w:rsid w:val="009513BB"/>
    <w:rsid w:val="0095146C"/>
    <w:rsid w:val="00951492"/>
    <w:rsid w:val="00951844"/>
    <w:rsid w:val="00951A7E"/>
    <w:rsid w:val="00951A86"/>
    <w:rsid w:val="00951E50"/>
    <w:rsid w:val="00951FAA"/>
    <w:rsid w:val="00952351"/>
    <w:rsid w:val="00952367"/>
    <w:rsid w:val="00952372"/>
    <w:rsid w:val="009523C4"/>
    <w:rsid w:val="009526A7"/>
    <w:rsid w:val="009526F0"/>
    <w:rsid w:val="009527FE"/>
    <w:rsid w:val="0095280E"/>
    <w:rsid w:val="00952999"/>
    <w:rsid w:val="009529E5"/>
    <w:rsid w:val="009529F3"/>
    <w:rsid w:val="00952E16"/>
    <w:rsid w:val="00952E9D"/>
    <w:rsid w:val="00952F66"/>
    <w:rsid w:val="00952FAD"/>
    <w:rsid w:val="0095302A"/>
    <w:rsid w:val="009533D1"/>
    <w:rsid w:val="009533FC"/>
    <w:rsid w:val="00953613"/>
    <w:rsid w:val="00953616"/>
    <w:rsid w:val="00953716"/>
    <w:rsid w:val="009537F9"/>
    <w:rsid w:val="0095389F"/>
    <w:rsid w:val="00953A07"/>
    <w:rsid w:val="00953A9A"/>
    <w:rsid w:val="00953E52"/>
    <w:rsid w:val="00953F4F"/>
    <w:rsid w:val="00954180"/>
    <w:rsid w:val="0095424E"/>
    <w:rsid w:val="009543AF"/>
    <w:rsid w:val="009547E5"/>
    <w:rsid w:val="00954970"/>
    <w:rsid w:val="00954A37"/>
    <w:rsid w:val="00954C49"/>
    <w:rsid w:val="00954E28"/>
    <w:rsid w:val="00955207"/>
    <w:rsid w:val="0095534C"/>
    <w:rsid w:val="0095538C"/>
    <w:rsid w:val="009553B2"/>
    <w:rsid w:val="009554A1"/>
    <w:rsid w:val="00955617"/>
    <w:rsid w:val="00955A8F"/>
    <w:rsid w:val="0095612C"/>
    <w:rsid w:val="00956293"/>
    <w:rsid w:val="00956384"/>
    <w:rsid w:val="009563D4"/>
    <w:rsid w:val="009563FB"/>
    <w:rsid w:val="009564DD"/>
    <w:rsid w:val="009566DE"/>
    <w:rsid w:val="00956731"/>
    <w:rsid w:val="009567A4"/>
    <w:rsid w:val="009567B8"/>
    <w:rsid w:val="0095685C"/>
    <w:rsid w:val="00956E1F"/>
    <w:rsid w:val="00957082"/>
    <w:rsid w:val="00957262"/>
    <w:rsid w:val="009572CC"/>
    <w:rsid w:val="009573C6"/>
    <w:rsid w:val="009576B1"/>
    <w:rsid w:val="00957775"/>
    <w:rsid w:val="00957789"/>
    <w:rsid w:val="00957948"/>
    <w:rsid w:val="009579F4"/>
    <w:rsid w:val="00957B02"/>
    <w:rsid w:val="00957BC2"/>
    <w:rsid w:val="00957E18"/>
    <w:rsid w:val="00957F1E"/>
    <w:rsid w:val="00957F81"/>
    <w:rsid w:val="00957FE8"/>
    <w:rsid w:val="009603F3"/>
    <w:rsid w:val="009605B6"/>
    <w:rsid w:val="00960645"/>
    <w:rsid w:val="009606E5"/>
    <w:rsid w:val="00960D24"/>
    <w:rsid w:val="00960EC7"/>
    <w:rsid w:val="0096106D"/>
    <w:rsid w:val="009610D0"/>
    <w:rsid w:val="00961100"/>
    <w:rsid w:val="0096119C"/>
    <w:rsid w:val="009611C1"/>
    <w:rsid w:val="0096122D"/>
    <w:rsid w:val="009614E2"/>
    <w:rsid w:val="00961619"/>
    <w:rsid w:val="009616AE"/>
    <w:rsid w:val="009616C4"/>
    <w:rsid w:val="00961853"/>
    <w:rsid w:val="0096189C"/>
    <w:rsid w:val="00961AF0"/>
    <w:rsid w:val="00961FBB"/>
    <w:rsid w:val="009620F4"/>
    <w:rsid w:val="009621C4"/>
    <w:rsid w:val="0096252B"/>
    <w:rsid w:val="0096265C"/>
    <w:rsid w:val="00962804"/>
    <w:rsid w:val="009629CC"/>
    <w:rsid w:val="00962AA5"/>
    <w:rsid w:val="00962B86"/>
    <w:rsid w:val="00962BD6"/>
    <w:rsid w:val="00962C19"/>
    <w:rsid w:val="00962CAD"/>
    <w:rsid w:val="00962EE0"/>
    <w:rsid w:val="009630B6"/>
    <w:rsid w:val="0096318F"/>
    <w:rsid w:val="0096325F"/>
    <w:rsid w:val="0096329C"/>
    <w:rsid w:val="00963358"/>
    <w:rsid w:val="00963423"/>
    <w:rsid w:val="00963523"/>
    <w:rsid w:val="00963808"/>
    <w:rsid w:val="0096382B"/>
    <w:rsid w:val="0096398D"/>
    <w:rsid w:val="00963C39"/>
    <w:rsid w:val="00963FF7"/>
    <w:rsid w:val="009642C4"/>
    <w:rsid w:val="00964416"/>
    <w:rsid w:val="0096449D"/>
    <w:rsid w:val="00964505"/>
    <w:rsid w:val="00964774"/>
    <w:rsid w:val="00964B1F"/>
    <w:rsid w:val="00964C3A"/>
    <w:rsid w:val="00964DCD"/>
    <w:rsid w:val="00964E1F"/>
    <w:rsid w:val="00964E48"/>
    <w:rsid w:val="00965025"/>
    <w:rsid w:val="00965057"/>
    <w:rsid w:val="0096505E"/>
    <w:rsid w:val="009651AB"/>
    <w:rsid w:val="009651B2"/>
    <w:rsid w:val="0096522D"/>
    <w:rsid w:val="00965277"/>
    <w:rsid w:val="009653F1"/>
    <w:rsid w:val="00965493"/>
    <w:rsid w:val="009654B8"/>
    <w:rsid w:val="009656DB"/>
    <w:rsid w:val="009659D7"/>
    <w:rsid w:val="00965A2C"/>
    <w:rsid w:val="00965D02"/>
    <w:rsid w:val="00965EE7"/>
    <w:rsid w:val="0096604D"/>
    <w:rsid w:val="009661DA"/>
    <w:rsid w:val="0096627A"/>
    <w:rsid w:val="009664F3"/>
    <w:rsid w:val="009666EE"/>
    <w:rsid w:val="0096673C"/>
    <w:rsid w:val="00966938"/>
    <w:rsid w:val="00966BE1"/>
    <w:rsid w:val="00966C0B"/>
    <w:rsid w:val="00966FF0"/>
    <w:rsid w:val="00967476"/>
    <w:rsid w:val="00967502"/>
    <w:rsid w:val="009675E5"/>
    <w:rsid w:val="00967700"/>
    <w:rsid w:val="00967A82"/>
    <w:rsid w:val="00967B14"/>
    <w:rsid w:val="00967B27"/>
    <w:rsid w:val="009700D8"/>
    <w:rsid w:val="009704F5"/>
    <w:rsid w:val="009709AD"/>
    <w:rsid w:val="009709B4"/>
    <w:rsid w:val="00970A58"/>
    <w:rsid w:val="00970BB9"/>
    <w:rsid w:val="00970BDC"/>
    <w:rsid w:val="00970D8D"/>
    <w:rsid w:val="00971206"/>
    <w:rsid w:val="009713EE"/>
    <w:rsid w:val="00971413"/>
    <w:rsid w:val="0097157E"/>
    <w:rsid w:val="009716FA"/>
    <w:rsid w:val="00971A94"/>
    <w:rsid w:val="00971BB0"/>
    <w:rsid w:val="00971F7E"/>
    <w:rsid w:val="009723D3"/>
    <w:rsid w:val="00972473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270"/>
    <w:rsid w:val="0097335C"/>
    <w:rsid w:val="00973362"/>
    <w:rsid w:val="009735F2"/>
    <w:rsid w:val="00973618"/>
    <w:rsid w:val="00973707"/>
    <w:rsid w:val="00973A74"/>
    <w:rsid w:val="00973C1A"/>
    <w:rsid w:val="00973DAD"/>
    <w:rsid w:val="009741FC"/>
    <w:rsid w:val="0097432D"/>
    <w:rsid w:val="00974363"/>
    <w:rsid w:val="0097445E"/>
    <w:rsid w:val="00974514"/>
    <w:rsid w:val="0097458D"/>
    <w:rsid w:val="0097478F"/>
    <w:rsid w:val="009747BE"/>
    <w:rsid w:val="009747FF"/>
    <w:rsid w:val="00974AB7"/>
    <w:rsid w:val="00974B5C"/>
    <w:rsid w:val="00974B86"/>
    <w:rsid w:val="00974C8D"/>
    <w:rsid w:val="00974D5D"/>
    <w:rsid w:val="00974E38"/>
    <w:rsid w:val="0097506E"/>
    <w:rsid w:val="009751BE"/>
    <w:rsid w:val="00975692"/>
    <w:rsid w:val="009756C4"/>
    <w:rsid w:val="00975769"/>
    <w:rsid w:val="009766C9"/>
    <w:rsid w:val="00976A1E"/>
    <w:rsid w:val="00976D77"/>
    <w:rsid w:val="00976DF4"/>
    <w:rsid w:val="00976ED2"/>
    <w:rsid w:val="00976F26"/>
    <w:rsid w:val="00977017"/>
    <w:rsid w:val="00977422"/>
    <w:rsid w:val="00977489"/>
    <w:rsid w:val="009776F8"/>
    <w:rsid w:val="009777AF"/>
    <w:rsid w:val="009777F9"/>
    <w:rsid w:val="0097788C"/>
    <w:rsid w:val="009778DF"/>
    <w:rsid w:val="0097797E"/>
    <w:rsid w:val="00977AEC"/>
    <w:rsid w:val="00977F07"/>
    <w:rsid w:val="009800C3"/>
    <w:rsid w:val="009800F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92E"/>
    <w:rsid w:val="00981B9E"/>
    <w:rsid w:val="00981D05"/>
    <w:rsid w:val="00981E0A"/>
    <w:rsid w:val="009822C5"/>
    <w:rsid w:val="00982385"/>
    <w:rsid w:val="009823A2"/>
    <w:rsid w:val="00982C0C"/>
    <w:rsid w:val="00982C19"/>
    <w:rsid w:val="0098319B"/>
    <w:rsid w:val="009831AE"/>
    <w:rsid w:val="009831CD"/>
    <w:rsid w:val="009834BC"/>
    <w:rsid w:val="00983693"/>
    <w:rsid w:val="009838D9"/>
    <w:rsid w:val="00983958"/>
    <w:rsid w:val="00983971"/>
    <w:rsid w:val="00983A20"/>
    <w:rsid w:val="00983AA5"/>
    <w:rsid w:val="00983AB4"/>
    <w:rsid w:val="00983ABA"/>
    <w:rsid w:val="00983B44"/>
    <w:rsid w:val="00983D89"/>
    <w:rsid w:val="00983F19"/>
    <w:rsid w:val="00983FB3"/>
    <w:rsid w:val="009840FC"/>
    <w:rsid w:val="0098441B"/>
    <w:rsid w:val="00984426"/>
    <w:rsid w:val="009846A6"/>
    <w:rsid w:val="009846BF"/>
    <w:rsid w:val="009848B5"/>
    <w:rsid w:val="009849BE"/>
    <w:rsid w:val="00984BA3"/>
    <w:rsid w:val="00984BBA"/>
    <w:rsid w:val="00984BFA"/>
    <w:rsid w:val="00984CA9"/>
    <w:rsid w:val="00984E6A"/>
    <w:rsid w:val="00984FF9"/>
    <w:rsid w:val="00985972"/>
    <w:rsid w:val="00985978"/>
    <w:rsid w:val="009859AA"/>
    <w:rsid w:val="00985B41"/>
    <w:rsid w:val="00985EC8"/>
    <w:rsid w:val="00985FAB"/>
    <w:rsid w:val="00986140"/>
    <w:rsid w:val="00986355"/>
    <w:rsid w:val="009863D1"/>
    <w:rsid w:val="009863F3"/>
    <w:rsid w:val="00986542"/>
    <w:rsid w:val="009865EE"/>
    <w:rsid w:val="00986632"/>
    <w:rsid w:val="0098691D"/>
    <w:rsid w:val="009869D7"/>
    <w:rsid w:val="00986A21"/>
    <w:rsid w:val="00986A30"/>
    <w:rsid w:val="00986ABF"/>
    <w:rsid w:val="00986C6A"/>
    <w:rsid w:val="00986F20"/>
    <w:rsid w:val="00986F42"/>
    <w:rsid w:val="009870DC"/>
    <w:rsid w:val="00987112"/>
    <w:rsid w:val="00987174"/>
    <w:rsid w:val="009878AF"/>
    <w:rsid w:val="00987AB0"/>
    <w:rsid w:val="00987B67"/>
    <w:rsid w:val="00987C55"/>
    <w:rsid w:val="00987DE5"/>
    <w:rsid w:val="00987E56"/>
    <w:rsid w:val="0099003B"/>
    <w:rsid w:val="009902B1"/>
    <w:rsid w:val="009905B8"/>
    <w:rsid w:val="0099075E"/>
    <w:rsid w:val="00990A72"/>
    <w:rsid w:val="00990DC0"/>
    <w:rsid w:val="00990DD0"/>
    <w:rsid w:val="00990F85"/>
    <w:rsid w:val="00990F9C"/>
    <w:rsid w:val="00991016"/>
    <w:rsid w:val="00991116"/>
    <w:rsid w:val="00991336"/>
    <w:rsid w:val="00991412"/>
    <w:rsid w:val="00991557"/>
    <w:rsid w:val="00991581"/>
    <w:rsid w:val="009918B9"/>
    <w:rsid w:val="0099195A"/>
    <w:rsid w:val="00991E7B"/>
    <w:rsid w:val="009920C6"/>
    <w:rsid w:val="00992522"/>
    <w:rsid w:val="00992B95"/>
    <w:rsid w:val="00992BEF"/>
    <w:rsid w:val="00992C2A"/>
    <w:rsid w:val="00992E9A"/>
    <w:rsid w:val="00992FAD"/>
    <w:rsid w:val="0099306C"/>
    <w:rsid w:val="009934E4"/>
    <w:rsid w:val="009935EB"/>
    <w:rsid w:val="009936B9"/>
    <w:rsid w:val="009936CE"/>
    <w:rsid w:val="009936F4"/>
    <w:rsid w:val="009938E5"/>
    <w:rsid w:val="0099397D"/>
    <w:rsid w:val="00993CCF"/>
    <w:rsid w:val="00993D91"/>
    <w:rsid w:val="00994192"/>
    <w:rsid w:val="00994218"/>
    <w:rsid w:val="0099429D"/>
    <w:rsid w:val="009946A0"/>
    <w:rsid w:val="009947FD"/>
    <w:rsid w:val="00994967"/>
    <w:rsid w:val="009949BE"/>
    <w:rsid w:val="009949C1"/>
    <w:rsid w:val="00994B6A"/>
    <w:rsid w:val="00994D83"/>
    <w:rsid w:val="00994F06"/>
    <w:rsid w:val="00994FA8"/>
    <w:rsid w:val="009955E2"/>
    <w:rsid w:val="00995815"/>
    <w:rsid w:val="009958FA"/>
    <w:rsid w:val="00995C97"/>
    <w:rsid w:val="00995CF5"/>
    <w:rsid w:val="00995DB6"/>
    <w:rsid w:val="00995F08"/>
    <w:rsid w:val="00995FDA"/>
    <w:rsid w:val="00996307"/>
    <w:rsid w:val="0099630A"/>
    <w:rsid w:val="00996506"/>
    <w:rsid w:val="009965FA"/>
    <w:rsid w:val="009966A3"/>
    <w:rsid w:val="00996852"/>
    <w:rsid w:val="00996A0B"/>
    <w:rsid w:val="00996BAC"/>
    <w:rsid w:val="00996BCA"/>
    <w:rsid w:val="00996CD5"/>
    <w:rsid w:val="00996EBB"/>
    <w:rsid w:val="00996F6A"/>
    <w:rsid w:val="0099711C"/>
    <w:rsid w:val="009971A7"/>
    <w:rsid w:val="00997307"/>
    <w:rsid w:val="0099748B"/>
    <w:rsid w:val="00997697"/>
    <w:rsid w:val="0099778A"/>
    <w:rsid w:val="009977FF"/>
    <w:rsid w:val="00997D14"/>
    <w:rsid w:val="00997FD6"/>
    <w:rsid w:val="00997FF9"/>
    <w:rsid w:val="009A07B2"/>
    <w:rsid w:val="009A08F2"/>
    <w:rsid w:val="009A0AA6"/>
    <w:rsid w:val="009A0BA2"/>
    <w:rsid w:val="009A0BB6"/>
    <w:rsid w:val="009A0E16"/>
    <w:rsid w:val="009A0E1E"/>
    <w:rsid w:val="009A0E33"/>
    <w:rsid w:val="009A1035"/>
    <w:rsid w:val="009A1150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1EBA"/>
    <w:rsid w:val="009A2020"/>
    <w:rsid w:val="009A22AB"/>
    <w:rsid w:val="009A267F"/>
    <w:rsid w:val="009A26A1"/>
    <w:rsid w:val="009A2877"/>
    <w:rsid w:val="009A295C"/>
    <w:rsid w:val="009A2978"/>
    <w:rsid w:val="009A29F8"/>
    <w:rsid w:val="009A2E97"/>
    <w:rsid w:val="009A2F00"/>
    <w:rsid w:val="009A30A9"/>
    <w:rsid w:val="009A3295"/>
    <w:rsid w:val="009A3330"/>
    <w:rsid w:val="009A3353"/>
    <w:rsid w:val="009A33D3"/>
    <w:rsid w:val="009A36D2"/>
    <w:rsid w:val="009A3933"/>
    <w:rsid w:val="009A3A41"/>
    <w:rsid w:val="009A3B8B"/>
    <w:rsid w:val="009A3C33"/>
    <w:rsid w:val="009A401E"/>
    <w:rsid w:val="009A414E"/>
    <w:rsid w:val="009A424C"/>
    <w:rsid w:val="009A4328"/>
    <w:rsid w:val="009A44CF"/>
    <w:rsid w:val="009A460B"/>
    <w:rsid w:val="009A478F"/>
    <w:rsid w:val="009A4CA7"/>
    <w:rsid w:val="009A4CD3"/>
    <w:rsid w:val="009A513F"/>
    <w:rsid w:val="009A516A"/>
    <w:rsid w:val="009A569D"/>
    <w:rsid w:val="009A57B8"/>
    <w:rsid w:val="009A5A12"/>
    <w:rsid w:val="009A5B16"/>
    <w:rsid w:val="009A5BC0"/>
    <w:rsid w:val="009A60C4"/>
    <w:rsid w:val="009A610E"/>
    <w:rsid w:val="009A6189"/>
    <w:rsid w:val="009A61BD"/>
    <w:rsid w:val="009A620C"/>
    <w:rsid w:val="009A643A"/>
    <w:rsid w:val="009A661F"/>
    <w:rsid w:val="009A6C6C"/>
    <w:rsid w:val="009A6CF6"/>
    <w:rsid w:val="009A6E12"/>
    <w:rsid w:val="009A6F76"/>
    <w:rsid w:val="009A6FC6"/>
    <w:rsid w:val="009A70D3"/>
    <w:rsid w:val="009A70DB"/>
    <w:rsid w:val="009A714B"/>
    <w:rsid w:val="009A7277"/>
    <w:rsid w:val="009A730A"/>
    <w:rsid w:val="009A7698"/>
    <w:rsid w:val="009A78C9"/>
    <w:rsid w:val="009A7A53"/>
    <w:rsid w:val="009A7C39"/>
    <w:rsid w:val="009A7C6D"/>
    <w:rsid w:val="009A7E5B"/>
    <w:rsid w:val="009A7EF8"/>
    <w:rsid w:val="009A7F8B"/>
    <w:rsid w:val="009A7F9D"/>
    <w:rsid w:val="009B0051"/>
    <w:rsid w:val="009B0235"/>
    <w:rsid w:val="009B02E2"/>
    <w:rsid w:val="009B0351"/>
    <w:rsid w:val="009B0646"/>
    <w:rsid w:val="009B0C45"/>
    <w:rsid w:val="009B0CA1"/>
    <w:rsid w:val="009B0E72"/>
    <w:rsid w:val="009B1045"/>
    <w:rsid w:val="009B1611"/>
    <w:rsid w:val="009B1809"/>
    <w:rsid w:val="009B196F"/>
    <w:rsid w:val="009B1AD9"/>
    <w:rsid w:val="009B1C26"/>
    <w:rsid w:val="009B1CBA"/>
    <w:rsid w:val="009B1E0B"/>
    <w:rsid w:val="009B1EA6"/>
    <w:rsid w:val="009B1F57"/>
    <w:rsid w:val="009B1FCD"/>
    <w:rsid w:val="009B207A"/>
    <w:rsid w:val="009B276F"/>
    <w:rsid w:val="009B2795"/>
    <w:rsid w:val="009B2A89"/>
    <w:rsid w:val="009B2B80"/>
    <w:rsid w:val="009B2BC3"/>
    <w:rsid w:val="009B2D73"/>
    <w:rsid w:val="009B2EE9"/>
    <w:rsid w:val="009B2F08"/>
    <w:rsid w:val="009B2FF5"/>
    <w:rsid w:val="009B3032"/>
    <w:rsid w:val="009B306C"/>
    <w:rsid w:val="009B30E7"/>
    <w:rsid w:val="009B3235"/>
    <w:rsid w:val="009B32C8"/>
    <w:rsid w:val="009B34D6"/>
    <w:rsid w:val="009B34DB"/>
    <w:rsid w:val="009B3594"/>
    <w:rsid w:val="009B36EF"/>
    <w:rsid w:val="009B3909"/>
    <w:rsid w:val="009B3A2E"/>
    <w:rsid w:val="009B3C95"/>
    <w:rsid w:val="009B3D64"/>
    <w:rsid w:val="009B3DC0"/>
    <w:rsid w:val="009B3DEB"/>
    <w:rsid w:val="009B3DF6"/>
    <w:rsid w:val="009B4212"/>
    <w:rsid w:val="009B4213"/>
    <w:rsid w:val="009B42D6"/>
    <w:rsid w:val="009B4360"/>
    <w:rsid w:val="009B43CE"/>
    <w:rsid w:val="009B4880"/>
    <w:rsid w:val="009B4899"/>
    <w:rsid w:val="009B491F"/>
    <w:rsid w:val="009B4B10"/>
    <w:rsid w:val="009B4B3D"/>
    <w:rsid w:val="009B4E0B"/>
    <w:rsid w:val="009B4EBC"/>
    <w:rsid w:val="009B4F09"/>
    <w:rsid w:val="009B50AA"/>
    <w:rsid w:val="009B517D"/>
    <w:rsid w:val="009B51D0"/>
    <w:rsid w:val="009B534F"/>
    <w:rsid w:val="009B564D"/>
    <w:rsid w:val="009B56FF"/>
    <w:rsid w:val="009B5A84"/>
    <w:rsid w:val="009B5AF4"/>
    <w:rsid w:val="009B5B17"/>
    <w:rsid w:val="009B5CC1"/>
    <w:rsid w:val="009B5D72"/>
    <w:rsid w:val="009B5ECE"/>
    <w:rsid w:val="009B5FDF"/>
    <w:rsid w:val="009B60B7"/>
    <w:rsid w:val="009B61AB"/>
    <w:rsid w:val="009B6341"/>
    <w:rsid w:val="009B6431"/>
    <w:rsid w:val="009B64F2"/>
    <w:rsid w:val="009B65F6"/>
    <w:rsid w:val="009B663E"/>
    <w:rsid w:val="009B66C3"/>
    <w:rsid w:val="009B6722"/>
    <w:rsid w:val="009B69C8"/>
    <w:rsid w:val="009B6BEC"/>
    <w:rsid w:val="009B6DB6"/>
    <w:rsid w:val="009B70B2"/>
    <w:rsid w:val="009B71F8"/>
    <w:rsid w:val="009B731B"/>
    <w:rsid w:val="009B74DB"/>
    <w:rsid w:val="009B7681"/>
    <w:rsid w:val="009B77F9"/>
    <w:rsid w:val="009B786D"/>
    <w:rsid w:val="009B7A1B"/>
    <w:rsid w:val="009B7A56"/>
    <w:rsid w:val="009B7BFE"/>
    <w:rsid w:val="009B7C77"/>
    <w:rsid w:val="009B7D99"/>
    <w:rsid w:val="009B7DCA"/>
    <w:rsid w:val="009B7F23"/>
    <w:rsid w:val="009C0325"/>
    <w:rsid w:val="009C033D"/>
    <w:rsid w:val="009C036C"/>
    <w:rsid w:val="009C0456"/>
    <w:rsid w:val="009C04B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540"/>
    <w:rsid w:val="009C157C"/>
    <w:rsid w:val="009C170F"/>
    <w:rsid w:val="009C1C22"/>
    <w:rsid w:val="009C1D09"/>
    <w:rsid w:val="009C1E77"/>
    <w:rsid w:val="009C1FCE"/>
    <w:rsid w:val="009C208B"/>
    <w:rsid w:val="009C2092"/>
    <w:rsid w:val="009C21E0"/>
    <w:rsid w:val="009C21EC"/>
    <w:rsid w:val="009C2518"/>
    <w:rsid w:val="009C27AD"/>
    <w:rsid w:val="009C2CAD"/>
    <w:rsid w:val="009C2F81"/>
    <w:rsid w:val="009C30EC"/>
    <w:rsid w:val="009C31DD"/>
    <w:rsid w:val="009C3287"/>
    <w:rsid w:val="009C34DC"/>
    <w:rsid w:val="009C35D7"/>
    <w:rsid w:val="009C382E"/>
    <w:rsid w:val="009C384C"/>
    <w:rsid w:val="009C3859"/>
    <w:rsid w:val="009C3D25"/>
    <w:rsid w:val="009C3E04"/>
    <w:rsid w:val="009C3E93"/>
    <w:rsid w:val="009C40EE"/>
    <w:rsid w:val="009C437C"/>
    <w:rsid w:val="009C451A"/>
    <w:rsid w:val="009C4563"/>
    <w:rsid w:val="009C49AB"/>
    <w:rsid w:val="009C4A41"/>
    <w:rsid w:val="009C4DE6"/>
    <w:rsid w:val="009C4EE8"/>
    <w:rsid w:val="009C4F38"/>
    <w:rsid w:val="009C50F5"/>
    <w:rsid w:val="009C5101"/>
    <w:rsid w:val="009C526E"/>
    <w:rsid w:val="009C5619"/>
    <w:rsid w:val="009C59AA"/>
    <w:rsid w:val="009C5D1D"/>
    <w:rsid w:val="009C5E34"/>
    <w:rsid w:val="009C600B"/>
    <w:rsid w:val="009C6099"/>
    <w:rsid w:val="009C640B"/>
    <w:rsid w:val="009C6540"/>
    <w:rsid w:val="009C6575"/>
    <w:rsid w:val="009C65B5"/>
    <w:rsid w:val="009C665B"/>
    <w:rsid w:val="009C6786"/>
    <w:rsid w:val="009C69EB"/>
    <w:rsid w:val="009C6A49"/>
    <w:rsid w:val="009C6DF7"/>
    <w:rsid w:val="009C7326"/>
    <w:rsid w:val="009C7504"/>
    <w:rsid w:val="009C7507"/>
    <w:rsid w:val="009C75A1"/>
    <w:rsid w:val="009C7A60"/>
    <w:rsid w:val="009C7B38"/>
    <w:rsid w:val="009C7CD0"/>
    <w:rsid w:val="009D01B6"/>
    <w:rsid w:val="009D04F1"/>
    <w:rsid w:val="009D051D"/>
    <w:rsid w:val="009D06B0"/>
    <w:rsid w:val="009D06C2"/>
    <w:rsid w:val="009D06E0"/>
    <w:rsid w:val="009D07F9"/>
    <w:rsid w:val="009D0B27"/>
    <w:rsid w:val="009D0C64"/>
    <w:rsid w:val="009D0FB6"/>
    <w:rsid w:val="009D1611"/>
    <w:rsid w:val="009D16A3"/>
    <w:rsid w:val="009D170B"/>
    <w:rsid w:val="009D17B5"/>
    <w:rsid w:val="009D182E"/>
    <w:rsid w:val="009D1958"/>
    <w:rsid w:val="009D195E"/>
    <w:rsid w:val="009D1B8E"/>
    <w:rsid w:val="009D1C63"/>
    <w:rsid w:val="009D1C9E"/>
    <w:rsid w:val="009D1CBF"/>
    <w:rsid w:val="009D1D83"/>
    <w:rsid w:val="009D1E12"/>
    <w:rsid w:val="009D1E53"/>
    <w:rsid w:val="009D1EC8"/>
    <w:rsid w:val="009D1F80"/>
    <w:rsid w:val="009D2055"/>
    <w:rsid w:val="009D2234"/>
    <w:rsid w:val="009D2335"/>
    <w:rsid w:val="009D2506"/>
    <w:rsid w:val="009D2841"/>
    <w:rsid w:val="009D2864"/>
    <w:rsid w:val="009D2920"/>
    <w:rsid w:val="009D29D1"/>
    <w:rsid w:val="009D29FC"/>
    <w:rsid w:val="009D2A49"/>
    <w:rsid w:val="009D2AC5"/>
    <w:rsid w:val="009D2B53"/>
    <w:rsid w:val="009D2BFA"/>
    <w:rsid w:val="009D2C68"/>
    <w:rsid w:val="009D2CD8"/>
    <w:rsid w:val="009D2E49"/>
    <w:rsid w:val="009D33A7"/>
    <w:rsid w:val="009D3602"/>
    <w:rsid w:val="009D363B"/>
    <w:rsid w:val="009D36DC"/>
    <w:rsid w:val="009D39FC"/>
    <w:rsid w:val="009D3B01"/>
    <w:rsid w:val="009D4135"/>
    <w:rsid w:val="009D41CF"/>
    <w:rsid w:val="009D452D"/>
    <w:rsid w:val="009D45A2"/>
    <w:rsid w:val="009D45B0"/>
    <w:rsid w:val="009D4668"/>
    <w:rsid w:val="009D46E9"/>
    <w:rsid w:val="009D4749"/>
    <w:rsid w:val="009D4AFE"/>
    <w:rsid w:val="009D4DE2"/>
    <w:rsid w:val="009D4E38"/>
    <w:rsid w:val="009D4FDE"/>
    <w:rsid w:val="009D51BE"/>
    <w:rsid w:val="009D54F4"/>
    <w:rsid w:val="009D55E9"/>
    <w:rsid w:val="009D5944"/>
    <w:rsid w:val="009D5E07"/>
    <w:rsid w:val="009D6071"/>
    <w:rsid w:val="009D60E5"/>
    <w:rsid w:val="009D64B4"/>
    <w:rsid w:val="009D663E"/>
    <w:rsid w:val="009D66AF"/>
    <w:rsid w:val="009D68C8"/>
    <w:rsid w:val="009D68D1"/>
    <w:rsid w:val="009D68D2"/>
    <w:rsid w:val="009D6AFA"/>
    <w:rsid w:val="009D6B17"/>
    <w:rsid w:val="009D6D8D"/>
    <w:rsid w:val="009D6DD9"/>
    <w:rsid w:val="009D70BC"/>
    <w:rsid w:val="009D7190"/>
    <w:rsid w:val="009D71EA"/>
    <w:rsid w:val="009D72D0"/>
    <w:rsid w:val="009D733E"/>
    <w:rsid w:val="009D7383"/>
    <w:rsid w:val="009D77E6"/>
    <w:rsid w:val="009D7A5C"/>
    <w:rsid w:val="009D7D66"/>
    <w:rsid w:val="009D7E85"/>
    <w:rsid w:val="009D7F63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7EB"/>
    <w:rsid w:val="009E1D4B"/>
    <w:rsid w:val="009E1F45"/>
    <w:rsid w:val="009E1F7E"/>
    <w:rsid w:val="009E2117"/>
    <w:rsid w:val="009E25BF"/>
    <w:rsid w:val="009E2763"/>
    <w:rsid w:val="009E278D"/>
    <w:rsid w:val="009E28DE"/>
    <w:rsid w:val="009E292E"/>
    <w:rsid w:val="009E2A08"/>
    <w:rsid w:val="009E2BCC"/>
    <w:rsid w:val="009E2CC1"/>
    <w:rsid w:val="009E2CD4"/>
    <w:rsid w:val="009E2F21"/>
    <w:rsid w:val="009E3038"/>
    <w:rsid w:val="009E3146"/>
    <w:rsid w:val="009E3225"/>
    <w:rsid w:val="009E35CD"/>
    <w:rsid w:val="009E36D8"/>
    <w:rsid w:val="009E3765"/>
    <w:rsid w:val="009E385A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CB1"/>
    <w:rsid w:val="009E4CE9"/>
    <w:rsid w:val="009E4F0F"/>
    <w:rsid w:val="009E4F57"/>
    <w:rsid w:val="009E5328"/>
    <w:rsid w:val="009E546A"/>
    <w:rsid w:val="009E573D"/>
    <w:rsid w:val="009E57C4"/>
    <w:rsid w:val="009E5896"/>
    <w:rsid w:val="009E5CCE"/>
    <w:rsid w:val="009E5DA7"/>
    <w:rsid w:val="009E5E2C"/>
    <w:rsid w:val="009E5E64"/>
    <w:rsid w:val="009E60BF"/>
    <w:rsid w:val="009E610E"/>
    <w:rsid w:val="009E6117"/>
    <w:rsid w:val="009E640E"/>
    <w:rsid w:val="009E6656"/>
    <w:rsid w:val="009E68FF"/>
    <w:rsid w:val="009E6D31"/>
    <w:rsid w:val="009E6EA9"/>
    <w:rsid w:val="009E6F73"/>
    <w:rsid w:val="009E70F5"/>
    <w:rsid w:val="009E719C"/>
    <w:rsid w:val="009E7306"/>
    <w:rsid w:val="009E7322"/>
    <w:rsid w:val="009E73BA"/>
    <w:rsid w:val="009E7614"/>
    <w:rsid w:val="009E7762"/>
    <w:rsid w:val="009E7818"/>
    <w:rsid w:val="009E78CB"/>
    <w:rsid w:val="009E78D5"/>
    <w:rsid w:val="009E7A12"/>
    <w:rsid w:val="009E7B0D"/>
    <w:rsid w:val="009E7BA3"/>
    <w:rsid w:val="009E7D60"/>
    <w:rsid w:val="009E7E22"/>
    <w:rsid w:val="009E7E2E"/>
    <w:rsid w:val="009F002B"/>
    <w:rsid w:val="009F01BB"/>
    <w:rsid w:val="009F0349"/>
    <w:rsid w:val="009F0516"/>
    <w:rsid w:val="009F05A4"/>
    <w:rsid w:val="009F07BC"/>
    <w:rsid w:val="009F0986"/>
    <w:rsid w:val="009F09FC"/>
    <w:rsid w:val="009F0C9B"/>
    <w:rsid w:val="009F0D2C"/>
    <w:rsid w:val="009F0D46"/>
    <w:rsid w:val="009F0E78"/>
    <w:rsid w:val="009F12BD"/>
    <w:rsid w:val="009F12BE"/>
    <w:rsid w:val="009F176B"/>
    <w:rsid w:val="009F184D"/>
    <w:rsid w:val="009F1971"/>
    <w:rsid w:val="009F1C86"/>
    <w:rsid w:val="009F1D7F"/>
    <w:rsid w:val="009F1DB5"/>
    <w:rsid w:val="009F22DD"/>
    <w:rsid w:val="009F2421"/>
    <w:rsid w:val="009F24A2"/>
    <w:rsid w:val="009F2503"/>
    <w:rsid w:val="009F25CC"/>
    <w:rsid w:val="009F26B8"/>
    <w:rsid w:val="009F2739"/>
    <w:rsid w:val="009F279E"/>
    <w:rsid w:val="009F2C92"/>
    <w:rsid w:val="009F2C93"/>
    <w:rsid w:val="009F2D3C"/>
    <w:rsid w:val="009F2DE0"/>
    <w:rsid w:val="009F2EEB"/>
    <w:rsid w:val="009F3037"/>
    <w:rsid w:val="009F3426"/>
    <w:rsid w:val="009F380C"/>
    <w:rsid w:val="009F3829"/>
    <w:rsid w:val="009F3866"/>
    <w:rsid w:val="009F39A8"/>
    <w:rsid w:val="009F3A05"/>
    <w:rsid w:val="009F3A06"/>
    <w:rsid w:val="009F3ABF"/>
    <w:rsid w:val="009F3D15"/>
    <w:rsid w:val="009F3F5E"/>
    <w:rsid w:val="009F3F7E"/>
    <w:rsid w:val="009F425F"/>
    <w:rsid w:val="009F43D7"/>
    <w:rsid w:val="009F43D8"/>
    <w:rsid w:val="009F443A"/>
    <w:rsid w:val="009F4446"/>
    <w:rsid w:val="009F47A8"/>
    <w:rsid w:val="009F47C1"/>
    <w:rsid w:val="009F48B9"/>
    <w:rsid w:val="009F494C"/>
    <w:rsid w:val="009F4969"/>
    <w:rsid w:val="009F4B99"/>
    <w:rsid w:val="009F503C"/>
    <w:rsid w:val="009F51D5"/>
    <w:rsid w:val="009F51E8"/>
    <w:rsid w:val="009F53B5"/>
    <w:rsid w:val="009F56D1"/>
    <w:rsid w:val="009F56FE"/>
    <w:rsid w:val="009F5803"/>
    <w:rsid w:val="009F5B31"/>
    <w:rsid w:val="009F5BED"/>
    <w:rsid w:val="009F5CFF"/>
    <w:rsid w:val="009F61F4"/>
    <w:rsid w:val="009F6763"/>
    <w:rsid w:val="009F6826"/>
    <w:rsid w:val="009F6835"/>
    <w:rsid w:val="009F69D3"/>
    <w:rsid w:val="009F6A28"/>
    <w:rsid w:val="009F6AC3"/>
    <w:rsid w:val="009F6C4F"/>
    <w:rsid w:val="009F6DB8"/>
    <w:rsid w:val="009F6F49"/>
    <w:rsid w:val="009F70E3"/>
    <w:rsid w:val="009F721D"/>
    <w:rsid w:val="009F755A"/>
    <w:rsid w:val="009F7801"/>
    <w:rsid w:val="009F79DB"/>
    <w:rsid w:val="009F7B63"/>
    <w:rsid w:val="009F7BA1"/>
    <w:rsid w:val="00A00082"/>
    <w:rsid w:val="00A003C6"/>
    <w:rsid w:val="00A00B19"/>
    <w:rsid w:val="00A00B77"/>
    <w:rsid w:val="00A00F21"/>
    <w:rsid w:val="00A00FB2"/>
    <w:rsid w:val="00A00FF4"/>
    <w:rsid w:val="00A01130"/>
    <w:rsid w:val="00A011C1"/>
    <w:rsid w:val="00A0126B"/>
    <w:rsid w:val="00A01394"/>
    <w:rsid w:val="00A01492"/>
    <w:rsid w:val="00A015E0"/>
    <w:rsid w:val="00A0162E"/>
    <w:rsid w:val="00A018B3"/>
    <w:rsid w:val="00A018D9"/>
    <w:rsid w:val="00A01918"/>
    <w:rsid w:val="00A01A84"/>
    <w:rsid w:val="00A01E1E"/>
    <w:rsid w:val="00A01EB9"/>
    <w:rsid w:val="00A021BF"/>
    <w:rsid w:val="00A02254"/>
    <w:rsid w:val="00A02398"/>
    <w:rsid w:val="00A024FF"/>
    <w:rsid w:val="00A0268F"/>
    <w:rsid w:val="00A02B19"/>
    <w:rsid w:val="00A02B21"/>
    <w:rsid w:val="00A02CF7"/>
    <w:rsid w:val="00A0314B"/>
    <w:rsid w:val="00A031E2"/>
    <w:rsid w:val="00A03290"/>
    <w:rsid w:val="00A032A9"/>
    <w:rsid w:val="00A0339D"/>
    <w:rsid w:val="00A035DA"/>
    <w:rsid w:val="00A037F3"/>
    <w:rsid w:val="00A03811"/>
    <w:rsid w:val="00A03847"/>
    <w:rsid w:val="00A03C44"/>
    <w:rsid w:val="00A03DCA"/>
    <w:rsid w:val="00A03E14"/>
    <w:rsid w:val="00A03F6D"/>
    <w:rsid w:val="00A04037"/>
    <w:rsid w:val="00A04674"/>
    <w:rsid w:val="00A0467A"/>
    <w:rsid w:val="00A04954"/>
    <w:rsid w:val="00A04BAB"/>
    <w:rsid w:val="00A04BAD"/>
    <w:rsid w:val="00A04C2D"/>
    <w:rsid w:val="00A04E3D"/>
    <w:rsid w:val="00A05249"/>
    <w:rsid w:val="00A05543"/>
    <w:rsid w:val="00A05560"/>
    <w:rsid w:val="00A05779"/>
    <w:rsid w:val="00A05905"/>
    <w:rsid w:val="00A059B7"/>
    <w:rsid w:val="00A05A08"/>
    <w:rsid w:val="00A05B19"/>
    <w:rsid w:val="00A05C19"/>
    <w:rsid w:val="00A05CF4"/>
    <w:rsid w:val="00A05FE9"/>
    <w:rsid w:val="00A064CD"/>
    <w:rsid w:val="00A067B4"/>
    <w:rsid w:val="00A067E6"/>
    <w:rsid w:val="00A06974"/>
    <w:rsid w:val="00A06B1D"/>
    <w:rsid w:val="00A06BE3"/>
    <w:rsid w:val="00A06F53"/>
    <w:rsid w:val="00A0707C"/>
    <w:rsid w:val="00A07099"/>
    <w:rsid w:val="00A070B7"/>
    <w:rsid w:val="00A070CE"/>
    <w:rsid w:val="00A07123"/>
    <w:rsid w:val="00A07280"/>
    <w:rsid w:val="00A07460"/>
    <w:rsid w:val="00A0753A"/>
    <w:rsid w:val="00A077E2"/>
    <w:rsid w:val="00A07802"/>
    <w:rsid w:val="00A07804"/>
    <w:rsid w:val="00A07AC3"/>
    <w:rsid w:val="00A07AE2"/>
    <w:rsid w:val="00A07C52"/>
    <w:rsid w:val="00A07CAB"/>
    <w:rsid w:val="00A10101"/>
    <w:rsid w:val="00A10293"/>
    <w:rsid w:val="00A10388"/>
    <w:rsid w:val="00A10555"/>
    <w:rsid w:val="00A1076E"/>
    <w:rsid w:val="00A10788"/>
    <w:rsid w:val="00A107A2"/>
    <w:rsid w:val="00A10838"/>
    <w:rsid w:val="00A1083B"/>
    <w:rsid w:val="00A108A2"/>
    <w:rsid w:val="00A109DD"/>
    <w:rsid w:val="00A10C6C"/>
    <w:rsid w:val="00A10CA4"/>
    <w:rsid w:val="00A10F74"/>
    <w:rsid w:val="00A11049"/>
    <w:rsid w:val="00A110BB"/>
    <w:rsid w:val="00A1121D"/>
    <w:rsid w:val="00A11329"/>
    <w:rsid w:val="00A1137E"/>
    <w:rsid w:val="00A1139E"/>
    <w:rsid w:val="00A11543"/>
    <w:rsid w:val="00A11584"/>
    <w:rsid w:val="00A115E6"/>
    <w:rsid w:val="00A1188E"/>
    <w:rsid w:val="00A119E2"/>
    <w:rsid w:val="00A11A6D"/>
    <w:rsid w:val="00A11BBB"/>
    <w:rsid w:val="00A11D22"/>
    <w:rsid w:val="00A11F2A"/>
    <w:rsid w:val="00A1203A"/>
    <w:rsid w:val="00A120BA"/>
    <w:rsid w:val="00A121B9"/>
    <w:rsid w:val="00A123FC"/>
    <w:rsid w:val="00A12453"/>
    <w:rsid w:val="00A1249D"/>
    <w:rsid w:val="00A12855"/>
    <w:rsid w:val="00A12876"/>
    <w:rsid w:val="00A128C3"/>
    <w:rsid w:val="00A12B28"/>
    <w:rsid w:val="00A12B59"/>
    <w:rsid w:val="00A12B5B"/>
    <w:rsid w:val="00A12B85"/>
    <w:rsid w:val="00A12FCD"/>
    <w:rsid w:val="00A134E5"/>
    <w:rsid w:val="00A1368A"/>
    <w:rsid w:val="00A136BC"/>
    <w:rsid w:val="00A1370D"/>
    <w:rsid w:val="00A13931"/>
    <w:rsid w:val="00A13D5D"/>
    <w:rsid w:val="00A13EAF"/>
    <w:rsid w:val="00A13EE3"/>
    <w:rsid w:val="00A140E3"/>
    <w:rsid w:val="00A143AD"/>
    <w:rsid w:val="00A1443E"/>
    <w:rsid w:val="00A147C1"/>
    <w:rsid w:val="00A1491B"/>
    <w:rsid w:val="00A14949"/>
    <w:rsid w:val="00A14D84"/>
    <w:rsid w:val="00A14E5B"/>
    <w:rsid w:val="00A14E6D"/>
    <w:rsid w:val="00A151C0"/>
    <w:rsid w:val="00A152FB"/>
    <w:rsid w:val="00A1544E"/>
    <w:rsid w:val="00A15465"/>
    <w:rsid w:val="00A154CE"/>
    <w:rsid w:val="00A15666"/>
    <w:rsid w:val="00A15691"/>
    <w:rsid w:val="00A156D5"/>
    <w:rsid w:val="00A158B2"/>
    <w:rsid w:val="00A158F9"/>
    <w:rsid w:val="00A15A37"/>
    <w:rsid w:val="00A15A80"/>
    <w:rsid w:val="00A15C07"/>
    <w:rsid w:val="00A15CA2"/>
    <w:rsid w:val="00A15CAB"/>
    <w:rsid w:val="00A15CF9"/>
    <w:rsid w:val="00A15D78"/>
    <w:rsid w:val="00A15F47"/>
    <w:rsid w:val="00A16172"/>
    <w:rsid w:val="00A16224"/>
    <w:rsid w:val="00A16432"/>
    <w:rsid w:val="00A16610"/>
    <w:rsid w:val="00A16777"/>
    <w:rsid w:val="00A16999"/>
    <w:rsid w:val="00A169F7"/>
    <w:rsid w:val="00A16AE4"/>
    <w:rsid w:val="00A16BEE"/>
    <w:rsid w:val="00A16C89"/>
    <w:rsid w:val="00A17103"/>
    <w:rsid w:val="00A1722F"/>
    <w:rsid w:val="00A17438"/>
    <w:rsid w:val="00A1766C"/>
    <w:rsid w:val="00A1791F"/>
    <w:rsid w:val="00A17950"/>
    <w:rsid w:val="00A17C42"/>
    <w:rsid w:val="00A17EA5"/>
    <w:rsid w:val="00A17ED2"/>
    <w:rsid w:val="00A17EE1"/>
    <w:rsid w:val="00A17FEE"/>
    <w:rsid w:val="00A200F9"/>
    <w:rsid w:val="00A202E1"/>
    <w:rsid w:val="00A203B3"/>
    <w:rsid w:val="00A205F3"/>
    <w:rsid w:val="00A20844"/>
    <w:rsid w:val="00A2085A"/>
    <w:rsid w:val="00A20A0A"/>
    <w:rsid w:val="00A20D26"/>
    <w:rsid w:val="00A20ED7"/>
    <w:rsid w:val="00A21078"/>
    <w:rsid w:val="00A21200"/>
    <w:rsid w:val="00A2158E"/>
    <w:rsid w:val="00A215FE"/>
    <w:rsid w:val="00A2191E"/>
    <w:rsid w:val="00A21940"/>
    <w:rsid w:val="00A219E7"/>
    <w:rsid w:val="00A21B2C"/>
    <w:rsid w:val="00A21BC1"/>
    <w:rsid w:val="00A21C94"/>
    <w:rsid w:val="00A21CF7"/>
    <w:rsid w:val="00A21D4E"/>
    <w:rsid w:val="00A21EFF"/>
    <w:rsid w:val="00A21F59"/>
    <w:rsid w:val="00A21F5D"/>
    <w:rsid w:val="00A220A5"/>
    <w:rsid w:val="00A220C9"/>
    <w:rsid w:val="00A2215F"/>
    <w:rsid w:val="00A222D2"/>
    <w:rsid w:val="00A22430"/>
    <w:rsid w:val="00A225D1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987"/>
    <w:rsid w:val="00A23D21"/>
    <w:rsid w:val="00A23EFD"/>
    <w:rsid w:val="00A2483A"/>
    <w:rsid w:val="00A24863"/>
    <w:rsid w:val="00A24897"/>
    <w:rsid w:val="00A24B97"/>
    <w:rsid w:val="00A24BE3"/>
    <w:rsid w:val="00A24C4E"/>
    <w:rsid w:val="00A24E63"/>
    <w:rsid w:val="00A24E99"/>
    <w:rsid w:val="00A24F96"/>
    <w:rsid w:val="00A25007"/>
    <w:rsid w:val="00A2501B"/>
    <w:rsid w:val="00A253B9"/>
    <w:rsid w:val="00A25418"/>
    <w:rsid w:val="00A256BB"/>
    <w:rsid w:val="00A256CF"/>
    <w:rsid w:val="00A25738"/>
    <w:rsid w:val="00A2584E"/>
    <w:rsid w:val="00A25911"/>
    <w:rsid w:val="00A25948"/>
    <w:rsid w:val="00A25A26"/>
    <w:rsid w:val="00A261F0"/>
    <w:rsid w:val="00A2645D"/>
    <w:rsid w:val="00A26579"/>
    <w:rsid w:val="00A265CC"/>
    <w:rsid w:val="00A265FB"/>
    <w:rsid w:val="00A2669D"/>
    <w:rsid w:val="00A267D0"/>
    <w:rsid w:val="00A26AD9"/>
    <w:rsid w:val="00A26D5A"/>
    <w:rsid w:val="00A2719D"/>
    <w:rsid w:val="00A27240"/>
    <w:rsid w:val="00A27635"/>
    <w:rsid w:val="00A277F8"/>
    <w:rsid w:val="00A279B1"/>
    <w:rsid w:val="00A27A9E"/>
    <w:rsid w:val="00A27AC2"/>
    <w:rsid w:val="00A27F7B"/>
    <w:rsid w:val="00A300AC"/>
    <w:rsid w:val="00A300F5"/>
    <w:rsid w:val="00A30160"/>
    <w:rsid w:val="00A301AA"/>
    <w:rsid w:val="00A30308"/>
    <w:rsid w:val="00A3084A"/>
    <w:rsid w:val="00A308B0"/>
    <w:rsid w:val="00A309AF"/>
    <w:rsid w:val="00A30CAB"/>
    <w:rsid w:val="00A30E89"/>
    <w:rsid w:val="00A3108F"/>
    <w:rsid w:val="00A3112D"/>
    <w:rsid w:val="00A317EE"/>
    <w:rsid w:val="00A31814"/>
    <w:rsid w:val="00A31842"/>
    <w:rsid w:val="00A31903"/>
    <w:rsid w:val="00A31936"/>
    <w:rsid w:val="00A319F3"/>
    <w:rsid w:val="00A31B30"/>
    <w:rsid w:val="00A31BB7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4BF"/>
    <w:rsid w:val="00A32648"/>
    <w:rsid w:val="00A3268E"/>
    <w:rsid w:val="00A326B0"/>
    <w:rsid w:val="00A327C3"/>
    <w:rsid w:val="00A328D8"/>
    <w:rsid w:val="00A32929"/>
    <w:rsid w:val="00A32AFD"/>
    <w:rsid w:val="00A32C3C"/>
    <w:rsid w:val="00A32D3B"/>
    <w:rsid w:val="00A331C7"/>
    <w:rsid w:val="00A33232"/>
    <w:rsid w:val="00A33301"/>
    <w:rsid w:val="00A333A5"/>
    <w:rsid w:val="00A335FE"/>
    <w:rsid w:val="00A3375C"/>
    <w:rsid w:val="00A3376F"/>
    <w:rsid w:val="00A337DA"/>
    <w:rsid w:val="00A33C9C"/>
    <w:rsid w:val="00A33D60"/>
    <w:rsid w:val="00A33E19"/>
    <w:rsid w:val="00A33FEF"/>
    <w:rsid w:val="00A3409B"/>
    <w:rsid w:val="00A34467"/>
    <w:rsid w:val="00A34498"/>
    <w:rsid w:val="00A34716"/>
    <w:rsid w:val="00A34CE9"/>
    <w:rsid w:val="00A34D66"/>
    <w:rsid w:val="00A34E7F"/>
    <w:rsid w:val="00A34E8E"/>
    <w:rsid w:val="00A34ED6"/>
    <w:rsid w:val="00A350AA"/>
    <w:rsid w:val="00A350FB"/>
    <w:rsid w:val="00A35448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70F"/>
    <w:rsid w:val="00A3682B"/>
    <w:rsid w:val="00A3683B"/>
    <w:rsid w:val="00A368F7"/>
    <w:rsid w:val="00A36DD0"/>
    <w:rsid w:val="00A36E79"/>
    <w:rsid w:val="00A36FBD"/>
    <w:rsid w:val="00A36FD0"/>
    <w:rsid w:val="00A370EE"/>
    <w:rsid w:val="00A371A4"/>
    <w:rsid w:val="00A371C4"/>
    <w:rsid w:val="00A3724B"/>
    <w:rsid w:val="00A37420"/>
    <w:rsid w:val="00A3742D"/>
    <w:rsid w:val="00A37552"/>
    <w:rsid w:val="00A3764D"/>
    <w:rsid w:val="00A3773E"/>
    <w:rsid w:val="00A37941"/>
    <w:rsid w:val="00A37B75"/>
    <w:rsid w:val="00A37B8F"/>
    <w:rsid w:val="00A37BDE"/>
    <w:rsid w:val="00A37C7F"/>
    <w:rsid w:val="00A4007A"/>
    <w:rsid w:val="00A4007F"/>
    <w:rsid w:val="00A4023A"/>
    <w:rsid w:val="00A40246"/>
    <w:rsid w:val="00A40396"/>
    <w:rsid w:val="00A403AF"/>
    <w:rsid w:val="00A403BD"/>
    <w:rsid w:val="00A404C4"/>
    <w:rsid w:val="00A407A5"/>
    <w:rsid w:val="00A408D6"/>
    <w:rsid w:val="00A4090B"/>
    <w:rsid w:val="00A40A4A"/>
    <w:rsid w:val="00A40C4D"/>
    <w:rsid w:val="00A40D47"/>
    <w:rsid w:val="00A41074"/>
    <w:rsid w:val="00A4136A"/>
    <w:rsid w:val="00A41387"/>
    <w:rsid w:val="00A413D6"/>
    <w:rsid w:val="00A41630"/>
    <w:rsid w:val="00A416F3"/>
    <w:rsid w:val="00A41762"/>
    <w:rsid w:val="00A41C5C"/>
    <w:rsid w:val="00A41DDB"/>
    <w:rsid w:val="00A41E61"/>
    <w:rsid w:val="00A4230F"/>
    <w:rsid w:val="00A4250C"/>
    <w:rsid w:val="00A42619"/>
    <w:rsid w:val="00A4285E"/>
    <w:rsid w:val="00A42EEA"/>
    <w:rsid w:val="00A43029"/>
    <w:rsid w:val="00A43434"/>
    <w:rsid w:val="00A434FA"/>
    <w:rsid w:val="00A43ADA"/>
    <w:rsid w:val="00A43F2C"/>
    <w:rsid w:val="00A43F70"/>
    <w:rsid w:val="00A43F7E"/>
    <w:rsid w:val="00A44252"/>
    <w:rsid w:val="00A44383"/>
    <w:rsid w:val="00A44536"/>
    <w:rsid w:val="00A445EB"/>
    <w:rsid w:val="00A446FC"/>
    <w:rsid w:val="00A4478F"/>
    <w:rsid w:val="00A447F9"/>
    <w:rsid w:val="00A4480B"/>
    <w:rsid w:val="00A44AA2"/>
    <w:rsid w:val="00A44C38"/>
    <w:rsid w:val="00A44CA1"/>
    <w:rsid w:val="00A44CDC"/>
    <w:rsid w:val="00A44EE2"/>
    <w:rsid w:val="00A44EEE"/>
    <w:rsid w:val="00A45425"/>
    <w:rsid w:val="00A4542E"/>
    <w:rsid w:val="00A454BC"/>
    <w:rsid w:val="00A45582"/>
    <w:rsid w:val="00A4585F"/>
    <w:rsid w:val="00A458ED"/>
    <w:rsid w:val="00A45A75"/>
    <w:rsid w:val="00A45AC5"/>
    <w:rsid w:val="00A45B55"/>
    <w:rsid w:val="00A45CDE"/>
    <w:rsid w:val="00A45F8C"/>
    <w:rsid w:val="00A46028"/>
    <w:rsid w:val="00A461F7"/>
    <w:rsid w:val="00A46235"/>
    <w:rsid w:val="00A463C1"/>
    <w:rsid w:val="00A4645E"/>
    <w:rsid w:val="00A4649A"/>
    <w:rsid w:val="00A46657"/>
    <w:rsid w:val="00A468F5"/>
    <w:rsid w:val="00A46992"/>
    <w:rsid w:val="00A46A81"/>
    <w:rsid w:val="00A46B65"/>
    <w:rsid w:val="00A46BD8"/>
    <w:rsid w:val="00A46E07"/>
    <w:rsid w:val="00A47079"/>
    <w:rsid w:val="00A471F1"/>
    <w:rsid w:val="00A4727E"/>
    <w:rsid w:val="00A47312"/>
    <w:rsid w:val="00A474A2"/>
    <w:rsid w:val="00A474BE"/>
    <w:rsid w:val="00A47AD7"/>
    <w:rsid w:val="00A47FA9"/>
    <w:rsid w:val="00A502E3"/>
    <w:rsid w:val="00A505F8"/>
    <w:rsid w:val="00A5069D"/>
    <w:rsid w:val="00A50766"/>
    <w:rsid w:val="00A50E7D"/>
    <w:rsid w:val="00A50FFC"/>
    <w:rsid w:val="00A5114B"/>
    <w:rsid w:val="00A5134E"/>
    <w:rsid w:val="00A51567"/>
    <w:rsid w:val="00A516C3"/>
    <w:rsid w:val="00A516E4"/>
    <w:rsid w:val="00A516F6"/>
    <w:rsid w:val="00A517F2"/>
    <w:rsid w:val="00A51AD3"/>
    <w:rsid w:val="00A51B78"/>
    <w:rsid w:val="00A51EC2"/>
    <w:rsid w:val="00A520E3"/>
    <w:rsid w:val="00A52184"/>
    <w:rsid w:val="00A52441"/>
    <w:rsid w:val="00A52671"/>
    <w:rsid w:val="00A52767"/>
    <w:rsid w:val="00A528C8"/>
    <w:rsid w:val="00A52968"/>
    <w:rsid w:val="00A52A03"/>
    <w:rsid w:val="00A52AB3"/>
    <w:rsid w:val="00A52B64"/>
    <w:rsid w:val="00A52BF8"/>
    <w:rsid w:val="00A52E9C"/>
    <w:rsid w:val="00A52F36"/>
    <w:rsid w:val="00A52F75"/>
    <w:rsid w:val="00A530B4"/>
    <w:rsid w:val="00A53306"/>
    <w:rsid w:val="00A53548"/>
    <w:rsid w:val="00A535B6"/>
    <w:rsid w:val="00A5398E"/>
    <w:rsid w:val="00A53EC9"/>
    <w:rsid w:val="00A5411E"/>
    <w:rsid w:val="00A542A9"/>
    <w:rsid w:val="00A54405"/>
    <w:rsid w:val="00A545FC"/>
    <w:rsid w:val="00A54697"/>
    <w:rsid w:val="00A546F3"/>
    <w:rsid w:val="00A54914"/>
    <w:rsid w:val="00A5492B"/>
    <w:rsid w:val="00A54BE9"/>
    <w:rsid w:val="00A54C75"/>
    <w:rsid w:val="00A54CC4"/>
    <w:rsid w:val="00A55101"/>
    <w:rsid w:val="00A5536E"/>
    <w:rsid w:val="00A553BB"/>
    <w:rsid w:val="00A55435"/>
    <w:rsid w:val="00A55490"/>
    <w:rsid w:val="00A557C1"/>
    <w:rsid w:val="00A55833"/>
    <w:rsid w:val="00A55B04"/>
    <w:rsid w:val="00A55CFD"/>
    <w:rsid w:val="00A56306"/>
    <w:rsid w:val="00A564AE"/>
    <w:rsid w:val="00A56875"/>
    <w:rsid w:val="00A57118"/>
    <w:rsid w:val="00A57189"/>
    <w:rsid w:val="00A57579"/>
    <w:rsid w:val="00A575B9"/>
    <w:rsid w:val="00A576AE"/>
    <w:rsid w:val="00A57721"/>
    <w:rsid w:val="00A579ED"/>
    <w:rsid w:val="00A57A05"/>
    <w:rsid w:val="00A57AE2"/>
    <w:rsid w:val="00A57BB0"/>
    <w:rsid w:val="00A57ECD"/>
    <w:rsid w:val="00A6058B"/>
    <w:rsid w:val="00A605E7"/>
    <w:rsid w:val="00A60905"/>
    <w:rsid w:val="00A6095F"/>
    <w:rsid w:val="00A60C56"/>
    <w:rsid w:val="00A61497"/>
    <w:rsid w:val="00A6152D"/>
    <w:rsid w:val="00A616C6"/>
    <w:rsid w:val="00A61A25"/>
    <w:rsid w:val="00A61A76"/>
    <w:rsid w:val="00A61AC5"/>
    <w:rsid w:val="00A61DEF"/>
    <w:rsid w:val="00A61EBC"/>
    <w:rsid w:val="00A62017"/>
    <w:rsid w:val="00A62AFF"/>
    <w:rsid w:val="00A62BC0"/>
    <w:rsid w:val="00A62CA7"/>
    <w:rsid w:val="00A63007"/>
    <w:rsid w:val="00A630B5"/>
    <w:rsid w:val="00A6386B"/>
    <w:rsid w:val="00A638B9"/>
    <w:rsid w:val="00A63E4E"/>
    <w:rsid w:val="00A6404A"/>
    <w:rsid w:val="00A64073"/>
    <w:rsid w:val="00A640E5"/>
    <w:rsid w:val="00A644E6"/>
    <w:rsid w:val="00A64670"/>
    <w:rsid w:val="00A647D3"/>
    <w:rsid w:val="00A64D13"/>
    <w:rsid w:val="00A64D20"/>
    <w:rsid w:val="00A64FC0"/>
    <w:rsid w:val="00A6508A"/>
    <w:rsid w:val="00A653FA"/>
    <w:rsid w:val="00A655A1"/>
    <w:rsid w:val="00A6567A"/>
    <w:rsid w:val="00A656A7"/>
    <w:rsid w:val="00A6587F"/>
    <w:rsid w:val="00A6597C"/>
    <w:rsid w:val="00A6598C"/>
    <w:rsid w:val="00A659A3"/>
    <w:rsid w:val="00A65A25"/>
    <w:rsid w:val="00A65A37"/>
    <w:rsid w:val="00A65AD5"/>
    <w:rsid w:val="00A65ADB"/>
    <w:rsid w:val="00A65B15"/>
    <w:rsid w:val="00A65C70"/>
    <w:rsid w:val="00A65D2C"/>
    <w:rsid w:val="00A65E27"/>
    <w:rsid w:val="00A660CD"/>
    <w:rsid w:val="00A66268"/>
    <w:rsid w:val="00A669A5"/>
    <w:rsid w:val="00A66B59"/>
    <w:rsid w:val="00A66B9F"/>
    <w:rsid w:val="00A66C9A"/>
    <w:rsid w:val="00A66D49"/>
    <w:rsid w:val="00A66FB5"/>
    <w:rsid w:val="00A67091"/>
    <w:rsid w:val="00A6734F"/>
    <w:rsid w:val="00A67539"/>
    <w:rsid w:val="00A67572"/>
    <w:rsid w:val="00A677A0"/>
    <w:rsid w:val="00A67833"/>
    <w:rsid w:val="00A679D0"/>
    <w:rsid w:val="00A67A0F"/>
    <w:rsid w:val="00A67D24"/>
    <w:rsid w:val="00A67E3F"/>
    <w:rsid w:val="00A67F40"/>
    <w:rsid w:val="00A67F4B"/>
    <w:rsid w:val="00A700FB"/>
    <w:rsid w:val="00A7013A"/>
    <w:rsid w:val="00A7017B"/>
    <w:rsid w:val="00A70295"/>
    <w:rsid w:val="00A70419"/>
    <w:rsid w:val="00A70582"/>
    <w:rsid w:val="00A705CB"/>
    <w:rsid w:val="00A705CC"/>
    <w:rsid w:val="00A70949"/>
    <w:rsid w:val="00A70A73"/>
    <w:rsid w:val="00A70D32"/>
    <w:rsid w:val="00A712C8"/>
    <w:rsid w:val="00A7136F"/>
    <w:rsid w:val="00A714F4"/>
    <w:rsid w:val="00A715C9"/>
    <w:rsid w:val="00A71A05"/>
    <w:rsid w:val="00A71AC3"/>
    <w:rsid w:val="00A71B5D"/>
    <w:rsid w:val="00A71E89"/>
    <w:rsid w:val="00A720FF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343"/>
    <w:rsid w:val="00A73A8E"/>
    <w:rsid w:val="00A73AB7"/>
    <w:rsid w:val="00A73DA4"/>
    <w:rsid w:val="00A73FF6"/>
    <w:rsid w:val="00A74005"/>
    <w:rsid w:val="00A742CB"/>
    <w:rsid w:val="00A74355"/>
    <w:rsid w:val="00A7445B"/>
    <w:rsid w:val="00A74461"/>
    <w:rsid w:val="00A7457F"/>
    <w:rsid w:val="00A74585"/>
    <w:rsid w:val="00A74901"/>
    <w:rsid w:val="00A75602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5F96"/>
    <w:rsid w:val="00A760C3"/>
    <w:rsid w:val="00A76199"/>
    <w:rsid w:val="00A764D0"/>
    <w:rsid w:val="00A76663"/>
    <w:rsid w:val="00A766A1"/>
    <w:rsid w:val="00A766CE"/>
    <w:rsid w:val="00A76958"/>
    <w:rsid w:val="00A76D48"/>
    <w:rsid w:val="00A76D90"/>
    <w:rsid w:val="00A76E2E"/>
    <w:rsid w:val="00A76E2F"/>
    <w:rsid w:val="00A770A7"/>
    <w:rsid w:val="00A7794E"/>
    <w:rsid w:val="00A77B4C"/>
    <w:rsid w:val="00A77B4E"/>
    <w:rsid w:val="00A77B4F"/>
    <w:rsid w:val="00A77C15"/>
    <w:rsid w:val="00A77CB9"/>
    <w:rsid w:val="00A77E88"/>
    <w:rsid w:val="00A80141"/>
    <w:rsid w:val="00A8044A"/>
    <w:rsid w:val="00A804FC"/>
    <w:rsid w:val="00A8071B"/>
    <w:rsid w:val="00A80A1E"/>
    <w:rsid w:val="00A80D71"/>
    <w:rsid w:val="00A80E03"/>
    <w:rsid w:val="00A81153"/>
    <w:rsid w:val="00A81222"/>
    <w:rsid w:val="00A8129C"/>
    <w:rsid w:val="00A8136D"/>
    <w:rsid w:val="00A813DD"/>
    <w:rsid w:val="00A81559"/>
    <w:rsid w:val="00A81883"/>
    <w:rsid w:val="00A8197C"/>
    <w:rsid w:val="00A81995"/>
    <w:rsid w:val="00A819DD"/>
    <w:rsid w:val="00A81C89"/>
    <w:rsid w:val="00A81ED9"/>
    <w:rsid w:val="00A81F8A"/>
    <w:rsid w:val="00A8224B"/>
    <w:rsid w:val="00A8228E"/>
    <w:rsid w:val="00A8241F"/>
    <w:rsid w:val="00A824EC"/>
    <w:rsid w:val="00A82531"/>
    <w:rsid w:val="00A82775"/>
    <w:rsid w:val="00A8290A"/>
    <w:rsid w:val="00A829B0"/>
    <w:rsid w:val="00A82A5A"/>
    <w:rsid w:val="00A82A8E"/>
    <w:rsid w:val="00A82E4B"/>
    <w:rsid w:val="00A82EC3"/>
    <w:rsid w:val="00A82ED4"/>
    <w:rsid w:val="00A8300B"/>
    <w:rsid w:val="00A831D4"/>
    <w:rsid w:val="00A833AD"/>
    <w:rsid w:val="00A833EE"/>
    <w:rsid w:val="00A8349D"/>
    <w:rsid w:val="00A836C8"/>
    <w:rsid w:val="00A83726"/>
    <w:rsid w:val="00A8374B"/>
    <w:rsid w:val="00A83A6D"/>
    <w:rsid w:val="00A83B0A"/>
    <w:rsid w:val="00A83C1C"/>
    <w:rsid w:val="00A83DC1"/>
    <w:rsid w:val="00A83E24"/>
    <w:rsid w:val="00A8429A"/>
    <w:rsid w:val="00A84419"/>
    <w:rsid w:val="00A8454C"/>
    <w:rsid w:val="00A84616"/>
    <w:rsid w:val="00A8472B"/>
    <w:rsid w:val="00A8494E"/>
    <w:rsid w:val="00A84AD4"/>
    <w:rsid w:val="00A84B2C"/>
    <w:rsid w:val="00A84C98"/>
    <w:rsid w:val="00A84E98"/>
    <w:rsid w:val="00A85083"/>
    <w:rsid w:val="00A8560D"/>
    <w:rsid w:val="00A85953"/>
    <w:rsid w:val="00A859AA"/>
    <w:rsid w:val="00A859C6"/>
    <w:rsid w:val="00A85D30"/>
    <w:rsid w:val="00A85DA2"/>
    <w:rsid w:val="00A85DE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559"/>
    <w:rsid w:val="00A877DE"/>
    <w:rsid w:val="00A87B5D"/>
    <w:rsid w:val="00A87E3C"/>
    <w:rsid w:val="00A87F98"/>
    <w:rsid w:val="00A90287"/>
    <w:rsid w:val="00A90312"/>
    <w:rsid w:val="00A90326"/>
    <w:rsid w:val="00A9042C"/>
    <w:rsid w:val="00A904E0"/>
    <w:rsid w:val="00A90552"/>
    <w:rsid w:val="00A905FF"/>
    <w:rsid w:val="00A90693"/>
    <w:rsid w:val="00A90802"/>
    <w:rsid w:val="00A9093E"/>
    <w:rsid w:val="00A90B0B"/>
    <w:rsid w:val="00A90B6E"/>
    <w:rsid w:val="00A90D00"/>
    <w:rsid w:val="00A90F03"/>
    <w:rsid w:val="00A90FA3"/>
    <w:rsid w:val="00A913A4"/>
    <w:rsid w:val="00A916DC"/>
    <w:rsid w:val="00A91762"/>
    <w:rsid w:val="00A917B8"/>
    <w:rsid w:val="00A91867"/>
    <w:rsid w:val="00A9199A"/>
    <w:rsid w:val="00A91A8D"/>
    <w:rsid w:val="00A91B66"/>
    <w:rsid w:val="00A91B95"/>
    <w:rsid w:val="00A91C78"/>
    <w:rsid w:val="00A91D2D"/>
    <w:rsid w:val="00A91E16"/>
    <w:rsid w:val="00A91ECA"/>
    <w:rsid w:val="00A92160"/>
    <w:rsid w:val="00A921E0"/>
    <w:rsid w:val="00A92228"/>
    <w:rsid w:val="00A926B3"/>
    <w:rsid w:val="00A92769"/>
    <w:rsid w:val="00A928B5"/>
    <w:rsid w:val="00A92978"/>
    <w:rsid w:val="00A92EA7"/>
    <w:rsid w:val="00A92FFE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9AE"/>
    <w:rsid w:val="00A93B63"/>
    <w:rsid w:val="00A93B9F"/>
    <w:rsid w:val="00A93C61"/>
    <w:rsid w:val="00A93E97"/>
    <w:rsid w:val="00A940D0"/>
    <w:rsid w:val="00A94329"/>
    <w:rsid w:val="00A9468E"/>
    <w:rsid w:val="00A948B4"/>
    <w:rsid w:val="00A94942"/>
    <w:rsid w:val="00A94A46"/>
    <w:rsid w:val="00A94B5B"/>
    <w:rsid w:val="00A94BF7"/>
    <w:rsid w:val="00A950DC"/>
    <w:rsid w:val="00A95147"/>
    <w:rsid w:val="00A95165"/>
    <w:rsid w:val="00A95309"/>
    <w:rsid w:val="00A95376"/>
    <w:rsid w:val="00A954BA"/>
    <w:rsid w:val="00A958A3"/>
    <w:rsid w:val="00A959AE"/>
    <w:rsid w:val="00A95A0A"/>
    <w:rsid w:val="00A95A4F"/>
    <w:rsid w:val="00A95BAC"/>
    <w:rsid w:val="00A95C1E"/>
    <w:rsid w:val="00A95DE7"/>
    <w:rsid w:val="00A95EDA"/>
    <w:rsid w:val="00A95EFB"/>
    <w:rsid w:val="00A95FA0"/>
    <w:rsid w:val="00A95FA9"/>
    <w:rsid w:val="00A960C8"/>
    <w:rsid w:val="00A960EF"/>
    <w:rsid w:val="00A96507"/>
    <w:rsid w:val="00A966EB"/>
    <w:rsid w:val="00A96764"/>
    <w:rsid w:val="00A96859"/>
    <w:rsid w:val="00A96892"/>
    <w:rsid w:val="00A96BDD"/>
    <w:rsid w:val="00A96D65"/>
    <w:rsid w:val="00A96ED3"/>
    <w:rsid w:val="00A96F03"/>
    <w:rsid w:val="00A97083"/>
    <w:rsid w:val="00A971A8"/>
    <w:rsid w:val="00A97485"/>
    <w:rsid w:val="00A977A7"/>
    <w:rsid w:val="00A978AC"/>
    <w:rsid w:val="00A979E9"/>
    <w:rsid w:val="00A979FE"/>
    <w:rsid w:val="00A97AD6"/>
    <w:rsid w:val="00A97AD8"/>
    <w:rsid w:val="00A97B50"/>
    <w:rsid w:val="00A97B88"/>
    <w:rsid w:val="00A97CAC"/>
    <w:rsid w:val="00A97D87"/>
    <w:rsid w:val="00A97FD3"/>
    <w:rsid w:val="00AA00F2"/>
    <w:rsid w:val="00AA021A"/>
    <w:rsid w:val="00AA03E8"/>
    <w:rsid w:val="00AA049B"/>
    <w:rsid w:val="00AA086F"/>
    <w:rsid w:val="00AA088C"/>
    <w:rsid w:val="00AA0AE7"/>
    <w:rsid w:val="00AA0D9D"/>
    <w:rsid w:val="00AA0DF7"/>
    <w:rsid w:val="00AA11A3"/>
    <w:rsid w:val="00AA1314"/>
    <w:rsid w:val="00AA14A3"/>
    <w:rsid w:val="00AA1513"/>
    <w:rsid w:val="00AA153F"/>
    <w:rsid w:val="00AA155F"/>
    <w:rsid w:val="00AA16E2"/>
    <w:rsid w:val="00AA186B"/>
    <w:rsid w:val="00AA18A8"/>
    <w:rsid w:val="00AA1A60"/>
    <w:rsid w:val="00AA1ABD"/>
    <w:rsid w:val="00AA1B36"/>
    <w:rsid w:val="00AA1C99"/>
    <w:rsid w:val="00AA1CF4"/>
    <w:rsid w:val="00AA1D8A"/>
    <w:rsid w:val="00AA1DC4"/>
    <w:rsid w:val="00AA2019"/>
    <w:rsid w:val="00AA20E2"/>
    <w:rsid w:val="00AA21AF"/>
    <w:rsid w:val="00AA230F"/>
    <w:rsid w:val="00AA2586"/>
    <w:rsid w:val="00AA261F"/>
    <w:rsid w:val="00AA26D4"/>
    <w:rsid w:val="00AA284E"/>
    <w:rsid w:val="00AA28E1"/>
    <w:rsid w:val="00AA2ABA"/>
    <w:rsid w:val="00AA2E89"/>
    <w:rsid w:val="00AA342C"/>
    <w:rsid w:val="00AA3477"/>
    <w:rsid w:val="00AA3783"/>
    <w:rsid w:val="00AA3953"/>
    <w:rsid w:val="00AA3C9F"/>
    <w:rsid w:val="00AA3DD2"/>
    <w:rsid w:val="00AA3E8A"/>
    <w:rsid w:val="00AA3F7C"/>
    <w:rsid w:val="00AA3F9D"/>
    <w:rsid w:val="00AA3FBF"/>
    <w:rsid w:val="00AA41C7"/>
    <w:rsid w:val="00AA43EE"/>
    <w:rsid w:val="00AA47CB"/>
    <w:rsid w:val="00AA4B08"/>
    <w:rsid w:val="00AA4BA2"/>
    <w:rsid w:val="00AA4FE4"/>
    <w:rsid w:val="00AA501C"/>
    <w:rsid w:val="00AA5263"/>
    <w:rsid w:val="00AA54FE"/>
    <w:rsid w:val="00AA5555"/>
    <w:rsid w:val="00AA60CF"/>
    <w:rsid w:val="00AA6136"/>
    <w:rsid w:val="00AA61A9"/>
    <w:rsid w:val="00AA635E"/>
    <w:rsid w:val="00AA64F1"/>
    <w:rsid w:val="00AA65D2"/>
    <w:rsid w:val="00AA667E"/>
    <w:rsid w:val="00AA6684"/>
    <w:rsid w:val="00AA6956"/>
    <w:rsid w:val="00AA6AB6"/>
    <w:rsid w:val="00AA6B6C"/>
    <w:rsid w:val="00AA6B7A"/>
    <w:rsid w:val="00AA6C0B"/>
    <w:rsid w:val="00AA6E41"/>
    <w:rsid w:val="00AA6EB5"/>
    <w:rsid w:val="00AA6EDF"/>
    <w:rsid w:val="00AA6FC8"/>
    <w:rsid w:val="00AA704D"/>
    <w:rsid w:val="00AA706A"/>
    <w:rsid w:val="00AA7325"/>
    <w:rsid w:val="00AA7590"/>
    <w:rsid w:val="00AA75EB"/>
    <w:rsid w:val="00AA7664"/>
    <w:rsid w:val="00AA76D5"/>
    <w:rsid w:val="00AA7782"/>
    <w:rsid w:val="00AA7834"/>
    <w:rsid w:val="00AA78B0"/>
    <w:rsid w:val="00AA7A45"/>
    <w:rsid w:val="00AA7C7B"/>
    <w:rsid w:val="00AB0319"/>
    <w:rsid w:val="00AB0539"/>
    <w:rsid w:val="00AB070D"/>
    <w:rsid w:val="00AB08D7"/>
    <w:rsid w:val="00AB0925"/>
    <w:rsid w:val="00AB0B13"/>
    <w:rsid w:val="00AB0B96"/>
    <w:rsid w:val="00AB0CEB"/>
    <w:rsid w:val="00AB0DB2"/>
    <w:rsid w:val="00AB0E72"/>
    <w:rsid w:val="00AB0F32"/>
    <w:rsid w:val="00AB0F6C"/>
    <w:rsid w:val="00AB0F92"/>
    <w:rsid w:val="00AB1263"/>
    <w:rsid w:val="00AB14D0"/>
    <w:rsid w:val="00AB162D"/>
    <w:rsid w:val="00AB1713"/>
    <w:rsid w:val="00AB18D2"/>
    <w:rsid w:val="00AB1A6B"/>
    <w:rsid w:val="00AB1B61"/>
    <w:rsid w:val="00AB1F48"/>
    <w:rsid w:val="00AB212D"/>
    <w:rsid w:val="00AB2501"/>
    <w:rsid w:val="00AB26FC"/>
    <w:rsid w:val="00AB2A42"/>
    <w:rsid w:val="00AB2CF7"/>
    <w:rsid w:val="00AB3235"/>
    <w:rsid w:val="00AB336D"/>
    <w:rsid w:val="00AB359B"/>
    <w:rsid w:val="00AB3866"/>
    <w:rsid w:val="00AB38F5"/>
    <w:rsid w:val="00AB3904"/>
    <w:rsid w:val="00AB3A0B"/>
    <w:rsid w:val="00AB3A3D"/>
    <w:rsid w:val="00AB3A4F"/>
    <w:rsid w:val="00AB3C9D"/>
    <w:rsid w:val="00AB3FD1"/>
    <w:rsid w:val="00AB4004"/>
    <w:rsid w:val="00AB4196"/>
    <w:rsid w:val="00AB4279"/>
    <w:rsid w:val="00AB42C1"/>
    <w:rsid w:val="00AB4444"/>
    <w:rsid w:val="00AB46F2"/>
    <w:rsid w:val="00AB471F"/>
    <w:rsid w:val="00AB4CF7"/>
    <w:rsid w:val="00AB4F0F"/>
    <w:rsid w:val="00AB505B"/>
    <w:rsid w:val="00AB5300"/>
    <w:rsid w:val="00AB5314"/>
    <w:rsid w:val="00AB543B"/>
    <w:rsid w:val="00AB5443"/>
    <w:rsid w:val="00AB545A"/>
    <w:rsid w:val="00AB59DE"/>
    <w:rsid w:val="00AB5A85"/>
    <w:rsid w:val="00AB5C4A"/>
    <w:rsid w:val="00AB5D1C"/>
    <w:rsid w:val="00AB5D55"/>
    <w:rsid w:val="00AB5FC9"/>
    <w:rsid w:val="00AB64ED"/>
    <w:rsid w:val="00AB6552"/>
    <w:rsid w:val="00AB6629"/>
    <w:rsid w:val="00AB6747"/>
    <w:rsid w:val="00AB6824"/>
    <w:rsid w:val="00AB6854"/>
    <w:rsid w:val="00AB6B5A"/>
    <w:rsid w:val="00AB6C75"/>
    <w:rsid w:val="00AB71F8"/>
    <w:rsid w:val="00AB724F"/>
    <w:rsid w:val="00AB7431"/>
    <w:rsid w:val="00AB7631"/>
    <w:rsid w:val="00AB76C0"/>
    <w:rsid w:val="00AB7A5B"/>
    <w:rsid w:val="00AB7AC3"/>
    <w:rsid w:val="00AB7D01"/>
    <w:rsid w:val="00AB7DFE"/>
    <w:rsid w:val="00AB7EAA"/>
    <w:rsid w:val="00AB7EDA"/>
    <w:rsid w:val="00AC000B"/>
    <w:rsid w:val="00AC005A"/>
    <w:rsid w:val="00AC0158"/>
    <w:rsid w:val="00AC01E6"/>
    <w:rsid w:val="00AC0296"/>
    <w:rsid w:val="00AC039B"/>
    <w:rsid w:val="00AC04A3"/>
    <w:rsid w:val="00AC07AA"/>
    <w:rsid w:val="00AC0849"/>
    <w:rsid w:val="00AC09E6"/>
    <w:rsid w:val="00AC0A12"/>
    <w:rsid w:val="00AC0AB2"/>
    <w:rsid w:val="00AC0FD3"/>
    <w:rsid w:val="00AC1077"/>
    <w:rsid w:val="00AC1130"/>
    <w:rsid w:val="00AC1361"/>
    <w:rsid w:val="00AC1685"/>
    <w:rsid w:val="00AC16D0"/>
    <w:rsid w:val="00AC1A61"/>
    <w:rsid w:val="00AC1D4D"/>
    <w:rsid w:val="00AC1DE9"/>
    <w:rsid w:val="00AC1E29"/>
    <w:rsid w:val="00AC1E4D"/>
    <w:rsid w:val="00AC1F39"/>
    <w:rsid w:val="00AC1FA4"/>
    <w:rsid w:val="00AC2016"/>
    <w:rsid w:val="00AC2050"/>
    <w:rsid w:val="00AC23AE"/>
    <w:rsid w:val="00AC24C8"/>
    <w:rsid w:val="00AC2663"/>
    <w:rsid w:val="00AC2A4D"/>
    <w:rsid w:val="00AC2A50"/>
    <w:rsid w:val="00AC2AD6"/>
    <w:rsid w:val="00AC2BE9"/>
    <w:rsid w:val="00AC2CBF"/>
    <w:rsid w:val="00AC30B4"/>
    <w:rsid w:val="00AC31F8"/>
    <w:rsid w:val="00AC323C"/>
    <w:rsid w:val="00AC34FF"/>
    <w:rsid w:val="00AC3520"/>
    <w:rsid w:val="00AC3617"/>
    <w:rsid w:val="00AC372C"/>
    <w:rsid w:val="00AC375F"/>
    <w:rsid w:val="00AC389B"/>
    <w:rsid w:val="00AC39A7"/>
    <w:rsid w:val="00AC3C4A"/>
    <w:rsid w:val="00AC3CC5"/>
    <w:rsid w:val="00AC3EA3"/>
    <w:rsid w:val="00AC3EEB"/>
    <w:rsid w:val="00AC3F12"/>
    <w:rsid w:val="00AC3FAC"/>
    <w:rsid w:val="00AC408A"/>
    <w:rsid w:val="00AC4402"/>
    <w:rsid w:val="00AC492D"/>
    <w:rsid w:val="00AC4985"/>
    <w:rsid w:val="00AC5038"/>
    <w:rsid w:val="00AC5471"/>
    <w:rsid w:val="00AC54F3"/>
    <w:rsid w:val="00AC5673"/>
    <w:rsid w:val="00AC57C9"/>
    <w:rsid w:val="00AC594C"/>
    <w:rsid w:val="00AC5AEE"/>
    <w:rsid w:val="00AC5F44"/>
    <w:rsid w:val="00AC5FB9"/>
    <w:rsid w:val="00AC6072"/>
    <w:rsid w:val="00AC6167"/>
    <w:rsid w:val="00AC6218"/>
    <w:rsid w:val="00AC64B4"/>
    <w:rsid w:val="00AC64B5"/>
    <w:rsid w:val="00AC6D06"/>
    <w:rsid w:val="00AC6D94"/>
    <w:rsid w:val="00AC6EC5"/>
    <w:rsid w:val="00AC7D4C"/>
    <w:rsid w:val="00AD018B"/>
    <w:rsid w:val="00AD01D3"/>
    <w:rsid w:val="00AD0387"/>
    <w:rsid w:val="00AD05AA"/>
    <w:rsid w:val="00AD0844"/>
    <w:rsid w:val="00AD087C"/>
    <w:rsid w:val="00AD0C61"/>
    <w:rsid w:val="00AD0CB9"/>
    <w:rsid w:val="00AD0D0E"/>
    <w:rsid w:val="00AD0D93"/>
    <w:rsid w:val="00AD0FA3"/>
    <w:rsid w:val="00AD1002"/>
    <w:rsid w:val="00AD105D"/>
    <w:rsid w:val="00AD1127"/>
    <w:rsid w:val="00AD1503"/>
    <w:rsid w:val="00AD1546"/>
    <w:rsid w:val="00AD17A5"/>
    <w:rsid w:val="00AD17AD"/>
    <w:rsid w:val="00AD19CB"/>
    <w:rsid w:val="00AD1A1A"/>
    <w:rsid w:val="00AD1A1E"/>
    <w:rsid w:val="00AD1A66"/>
    <w:rsid w:val="00AD1AED"/>
    <w:rsid w:val="00AD1B19"/>
    <w:rsid w:val="00AD1BDD"/>
    <w:rsid w:val="00AD1C5B"/>
    <w:rsid w:val="00AD1D25"/>
    <w:rsid w:val="00AD1D39"/>
    <w:rsid w:val="00AD1EA7"/>
    <w:rsid w:val="00AD1EBE"/>
    <w:rsid w:val="00AD209C"/>
    <w:rsid w:val="00AD2391"/>
    <w:rsid w:val="00AD2392"/>
    <w:rsid w:val="00AD258E"/>
    <w:rsid w:val="00AD25E2"/>
    <w:rsid w:val="00AD26EE"/>
    <w:rsid w:val="00AD27DC"/>
    <w:rsid w:val="00AD2A42"/>
    <w:rsid w:val="00AD2A5F"/>
    <w:rsid w:val="00AD2C5A"/>
    <w:rsid w:val="00AD2CF6"/>
    <w:rsid w:val="00AD3001"/>
    <w:rsid w:val="00AD31F9"/>
    <w:rsid w:val="00AD3248"/>
    <w:rsid w:val="00AD3338"/>
    <w:rsid w:val="00AD3660"/>
    <w:rsid w:val="00AD3699"/>
    <w:rsid w:val="00AD38CB"/>
    <w:rsid w:val="00AD393B"/>
    <w:rsid w:val="00AD3A8D"/>
    <w:rsid w:val="00AD3AA5"/>
    <w:rsid w:val="00AD3D6B"/>
    <w:rsid w:val="00AD4146"/>
    <w:rsid w:val="00AD41C2"/>
    <w:rsid w:val="00AD4318"/>
    <w:rsid w:val="00AD47A7"/>
    <w:rsid w:val="00AD48D5"/>
    <w:rsid w:val="00AD4A52"/>
    <w:rsid w:val="00AD4B69"/>
    <w:rsid w:val="00AD4D63"/>
    <w:rsid w:val="00AD4D8E"/>
    <w:rsid w:val="00AD4EFE"/>
    <w:rsid w:val="00AD5025"/>
    <w:rsid w:val="00AD52BD"/>
    <w:rsid w:val="00AD5401"/>
    <w:rsid w:val="00AD54B9"/>
    <w:rsid w:val="00AD56D4"/>
    <w:rsid w:val="00AD573E"/>
    <w:rsid w:val="00AD5972"/>
    <w:rsid w:val="00AD59F9"/>
    <w:rsid w:val="00AD5F7D"/>
    <w:rsid w:val="00AD6115"/>
    <w:rsid w:val="00AD6136"/>
    <w:rsid w:val="00AD6380"/>
    <w:rsid w:val="00AD6390"/>
    <w:rsid w:val="00AD6444"/>
    <w:rsid w:val="00AD6493"/>
    <w:rsid w:val="00AD657B"/>
    <w:rsid w:val="00AD6661"/>
    <w:rsid w:val="00AD6797"/>
    <w:rsid w:val="00AD6AB8"/>
    <w:rsid w:val="00AD6C4F"/>
    <w:rsid w:val="00AD6F74"/>
    <w:rsid w:val="00AD7100"/>
    <w:rsid w:val="00AD713D"/>
    <w:rsid w:val="00AD729C"/>
    <w:rsid w:val="00AD7766"/>
    <w:rsid w:val="00AD77C7"/>
    <w:rsid w:val="00AD77F0"/>
    <w:rsid w:val="00AD78DF"/>
    <w:rsid w:val="00AD799A"/>
    <w:rsid w:val="00AD7B53"/>
    <w:rsid w:val="00AD7FFC"/>
    <w:rsid w:val="00AE0021"/>
    <w:rsid w:val="00AE003C"/>
    <w:rsid w:val="00AE011F"/>
    <w:rsid w:val="00AE02C6"/>
    <w:rsid w:val="00AE02D2"/>
    <w:rsid w:val="00AE0428"/>
    <w:rsid w:val="00AE0553"/>
    <w:rsid w:val="00AE06D8"/>
    <w:rsid w:val="00AE0851"/>
    <w:rsid w:val="00AE095A"/>
    <w:rsid w:val="00AE095F"/>
    <w:rsid w:val="00AE099B"/>
    <w:rsid w:val="00AE0ADC"/>
    <w:rsid w:val="00AE0CD8"/>
    <w:rsid w:val="00AE0F26"/>
    <w:rsid w:val="00AE0FB0"/>
    <w:rsid w:val="00AE104D"/>
    <w:rsid w:val="00AE112F"/>
    <w:rsid w:val="00AE13E6"/>
    <w:rsid w:val="00AE1422"/>
    <w:rsid w:val="00AE180A"/>
    <w:rsid w:val="00AE1ABD"/>
    <w:rsid w:val="00AE1C9D"/>
    <w:rsid w:val="00AE2166"/>
    <w:rsid w:val="00AE22AE"/>
    <w:rsid w:val="00AE23E2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2B"/>
    <w:rsid w:val="00AE344D"/>
    <w:rsid w:val="00AE3595"/>
    <w:rsid w:val="00AE368A"/>
    <w:rsid w:val="00AE3769"/>
    <w:rsid w:val="00AE39AD"/>
    <w:rsid w:val="00AE3A62"/>
    <w:rsid w:val="00AE3A74"/>
    <w:rsid w:val="00AE3EBE"/>
    <w:rsid w:val="00AE3FD0"/>
    <w:rsid w:val="00AE459E"/>
    <w:rsid w:val="00AE45EE"/>
    <w:rsid w:val="00AE4658"/>
    <w:rsid w:val="00AE467F"/>
    <w:rsid w:val="00AE4B0E"/>
    <w:rsid w:val="00AE4BFC"/>
    <w:rsid w:val="00AE4F6D"/>
    <w:rsid w:val="00AE4FFB"/>
    <w:rsid w:val="00AE505D"/>
    <w:rsid w:val="00AE512D"/>
    <w:rsid w:val="00AE523C"/>
    <w:rsid w:val="00AE52A6"/>
    <w:rsid w:val="00AE54C6"/>
    <w:rsid w:val="00AE54F9"/>
    <w:rsid w:val="00AE581B"/>
    <w:rsid w:val="00AE583F"/>
    <w:rsid w:val="00AE58AA"/>
    <w:rsid w:val="00AE5C21"/>
    <w:rsid w:val="00AE5D55"/>
    <w:rsid w:val="00AE5ED4"/>
    <w:rsid w:val="00AE6015"/>
    <w:rsid w:val="00AE60EA"/>
    <w:rsid w:val="00AE64E0"/>
    <w:rsid w:val="00AE653E"/>
    <w:rsid w:val="00AE66F1"/>
    <w:rsid w:val="00AE673E"/>
    <w:rsid w:val="00AE687F"/>
    <w:rsid w:val="00AE6A8E"/>
    <w:rsid w:val="00AE6B53"/>
    <w:rsid w:val="00AE6ECD"/>
    <w:rsid w:val="00AE6FFF"/>
    <w:rsid w:val="00AE701B"/>
    <w:rsid w:val="00AE7176"/>
    <w:rsid w:val="00AE729F"/>
    <w:rsid w:val="00AE72EA"/>
    <w:rsid w:val="00AE73B4"/>
    <w:rsid w:val="00AE74C8"/>
    <w:rsid w:val="00AE7569"/>
    <w:rsid w:val="00AE7842"/>
    <w:rsid w:val="00AE78D2"/>
    <w:rsid w:val="00AE7900"/>
    <w:rsid w:val="00AE7964"/>
    <w:rsid w:val="00AE7A80"/>
    <w:rsid w:val="00AE7B1C"/>
    <w:rsid w:val="00AE7CEE"/>
    <w:rsid w:val="00AE7DA4"/>
    <w:rsid w:val="00AF00EE"/>
    <w:rsid w:val="00AF00F6"/>
    <w:rsid w:val="00AF0140"/>
    <w:rsid w:val="00AF0260"/>
    <w:rsid w:val="00AF0582"/>
    <w:rsid w:val="00AF05AE"/>
    <w:rsid w:val="00AF0647"/>
    <w:rsid w:val="00AF06AE"/>
    <w:rsid w:val="00AF077E"/>
    <w:rsid w:val="00AF0800"/>
    <w:rsid w:val="00AF0809"/>
    <w:rsid w:val="00AF09CF"/>
    <w:rsid w:val="00AF0C9E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7A"/>
    <w:rsid w:val="00AF1E95"/>
    <w:rsid w:val="00AF1F64"/>
    <w:rsid w:val="00AF1FC0"/>
    <w:rsid w:val="00AF21F7"/>
    <w:rsid w:val="00AF2313"/>
    <w:rsid w:val="00AF2426"/>
    <w:rsid w:val="00AF256D"/>
    <w:rsid w:val="00AF2621"/>
    <w:rsid w:val="00AF2633"/>
    <w:rsid w:val="00AF28D7"/>
    <w:rsid w:val="00AF29BC"/>
    <w:rsid w:val="00AF2A28"/>
    <w:rsid w:val="00AF2E66"/>
    <w:rsid w:val="00AF2FE6"/>
    <w:rsid w:val="00AF311E"/>
    <w:rsid w:val="00AF316E"/>
    <w:rsid w:val="00AF326B"/>
    <w:rsid w:val="00AF3343"/>
    <w:rsid w:val="00AF33FD"/>
    <w:rsid w:val="00AF345C"/>
    <w:rsid w:val="00AF34CB"/>
    <w:rsid w:val="00AF35D9"/>
    <w:rsid w:val="00AF367B"/>
    <w:rsid w:val="00AF371D"/>
    <w:rsid w:val="00AF395F"/>
    <w:rsid w:val="00AF3CD5"/>
    <w:rsid w:val="00AF3EAE"/>
    <w:rsid w:val="00AF41CC"/>
    <w:rsid w:val="00AF42A4"/>
    <w:rsid w:val="00AF4489"/>
    <w:rsid w:val="00AF44E6"/>
    <w:rsid w:val="00AF4971"/>
    <w:rsid w:val="00AF4AF6"/>
    <w:rsid w:val="00AF4E28"/>
    <w:rsid w:val="00AF5016"/>
    <w:rsid w:val="00AF505C"/>
    <w:rsid w:val="00AF5089"/>
    <w:rsid w:val="00AF51A2"/>
    <w:rsid w:val="00AF5268"/>
    <w:rsid w:val="00AF5413"/>
    <w:rsid w:val="00AF590A"/>
    <w:rsid w:val="00AF5D33"/>
    <w:rsid w:val="00AF5E5F"/>
    <w:rsid w:val="00AF6175"/>
    <w:rsid w:val="00AF6384"/>
    <w:rsid w:val="00AF64C5"/>
    <w:rsid w:val="00AF682C"/>
    <w:rsid w:val="00AF6C72"/>
    <w:rsid w:val="00AF7039"/>
    <w:rsid w:val="00AF7056"/>
    <w:rsid w:val="00AF725F"/>
    <w:rsid w:val="00AF7476"/>
    <w:rsid w:val="00AF766F"/>
    <w:rsid w:val="00AF777B"/>
    <w:rsid w:val="00AF77C9"/>
    <w:rsid w:val="00AF7921"/>
    <w:rsid w:val="00AF79E0"/>
    <w:rsid w:val="00AF79F9"/>
    <w:rsid w:val="00AF7D14"/>
    <w:rsid w:val="00AF7DDC"/>
    <w:rsid w:val="00AF7E7A"/>
    <w:rsid w:val="00B00119"/>
    <w:rsid w:val="00B001DF"/>
    <w:rsid w:val="00B00275"/>
    <w:rsid w:val="00B002C2"/>
    <w:rsid w:val="00B003F6"/>
    <w:rsid w:val="00B00437"/>
    <w:rsid w:val="00B004BE"/>
    <w:rsid w:val="00B0050F"/>
    <w:rsid w:val="00B005CD"/>
    <w:rsid w:val="00B00667"/>
    <w:rsid w:val="00B0087E"/>
    <w:rsid w:val="00B00A3E"/>
    <w:rsid w:val="00B00ABD"/>
    <w:rsid w:val="00B00B4B"/>
    <w:rsid w:val="00B00C33"/>
    <w:rsid w:val="00B00C3D"/>
    <w:rsid w:val="00B00E8F"/>
    <w:rsid w:val="00B00EEB"/>
    <w:rsid w:val="00B00F5A"/>
    <w:rsid w:val="00B00FC4"/>
    <w:rsid w:val="00B0101B"/>
    <w:rsid w:val="00B01345"/>
    <w:rsid w:val="00B013FB"/>
    <w:rsid w:val="00B016D9"/>
    <w:rsid w:val="00B016FF"/>
    <w:rsid w:val="00B0177D"/>
    <w:rsid w:val="00B01838"/>
    <w:rsid w:val="00B01E57"/>
    <w:rsid w:val="00B02117"/>
    <w:rsid w:val="00B022FB"/>
    <w:rsid w:val="00B02323"/>
    <w:rsid w:val="00B02437"/>
    <w:rsid w:val="00B025B7"/>
    <w:rsid w:val="00B026B7"/>
    <w:rsid w:val="00B02705"/>
    <w:rsid w:val="00B0297E"/>
    <w:rsid w:val="00B02C22"/>
    <w:rsid w:val="00B02E23"/>
    <w:rsid w:val="00B02EE9"/>
    <w:rsid w:val="00B032B1"/>
    <w:rsid w:val="00B032D9"/>
    <w:rsid w:val="00B03318"/>
    <w:rsid w:val="00B034D6"/>
    <w:rsid w:val="00B03725"/>
    <w:rsid w:val="00B03BF5"/>
    <w:rsid w:val="00B03FC9"/>
    <w:rsid w:val="00B040BC"/>
    <w:rsid w:val="00B0423B"/>
    <w:rsid w:val="00B044E0"/>
    <w:rsid w:val="00B04523"/>
    <w:rsid w:val="00B0457B"/>
    <w:rsid w:val="00B045DA"/>
    <w:rsid w:val="00B047C6"/>
    <w:rsid w:val="00B048DB"/>
    <w:rsid w:val="00B04B60"/>
    <w:rsid w:val="00B04DB7"/>
    <w:rsid w:val="00B04DC2"/>
    <w:rsid w:val="00B0511F"/>
    <w:rsid w:val="00B05181"/>
    <w:rsid w:val="00B05316"/>
    <w:rsid w:val="00B05467"/>
    <w:rsid w:val="00B05470"/>
    <w:rsid w:val="00B05670"/>
    <w:rsid w:val="00B057FA"/>
    <w:rsid w:val="00B059AD"/>
    <w:rsid w:val="00B05A23"/>
    <w:rsid w:val="00B05DDF"/>
    <w:rsid w:val="00B061EE"/>
    <w:rsid w:val="00B06283"/>
    <w:rsid w:val="00B062AD"/>
    <w:rsid w:val="00B06475"/>
    <w:rsid w:val="00B06733"/>
    <w:rsid w:val="00B0685B"/>
    <w:rsid w:val="00B06C38"/>
    <w:rsid w:val="00B06E2C"/>
    <w:rsid w:val="00B071DB"/>
    <w:rsid w:val="00B079C0"/>
    <w:rsid w:val="00B07E05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8ED"/>
    <w:rsid w:val="00B10BE5"/>
    <w:rsid w:val="00B10D79"/>
    <w:rsid w:val="00B10E24"/>
    <w:rsid w:val="00B10F3D"/>
    <w:rsid w:val="00B10F4D"/>
    <w:rsid w:val="00B11079"/>
    <w:rsid w:val="00B1118C"/>
    <w:rsid w:val="00B112AC"/>
    <w:rsid w:val="00B11441"/>
    <w:rsid w:val="00B114E7"/>
    <w:rsid w:val="00B1168F"/>
    <w:rsid w:val="00B11890"/>
    <w:rsid w:val="00B1199B"/>
    <w:rsid w:val="00B11AB0"/>
    <w:rsid w:val="00B11C5C"/>
    <w:rsid w:val="00B11DF1"/>
    <w:rsid w:val="00B11F60"/>
    <w:rsid w:val="00B11F89"/>
    <w:rsid w:val="00B1224D"/>
    <w:rsid w:val="00B122B2"/>
    <w:rsid w:val="00B12319"/>
    <w:rsid w:val="00B12573"/>
    <w:rsid w:val="00B12580"/>
    <w:rsid w:val="00B12AC4"/>
    <w:rsid w:val="00B12C6E"/>
    <w:rsid w:val="00B12D3B"/>
    <w:rsid w:val="00B12FC0"/>
    <w:rsid w:val="00B13220"/>
    <w:rsid w:val="00B133DE"/>
    <w:rsid w:val="00B133F8"/>
    <w:rsid w:val="00B13444"/>
    <w:rsid w:val="00B1346D"/>
    <w:rsid w:val="00B134E2"/>
    <w:rsid w:val="00B13939"/>
    <w:rsid w:val="00B13992"/>
    <w:rsid w:val="00B139CC"/>
    <w:rsid w:val="00B13B2B"/>
    <w:rsid w:val="00B13C17"/>
    <w:rsid w:val="00B13C3F"/>
    <w:rsid w:val="00B13CB7"/>
    <w:rsid w:val="00B13D58"/>
    <w:rsid w:val="00B13EE0"/>
    <w:rsid w:val="00B1401C"/>
    <w:rsid w:val="00B140F3"/>
    <w:rsid w:val="00B14162"/>
    <w:rsid w:val="00B1422B"/>
    <w:rsid w:val="00B1447A"/>
    <w:rsid w:val="00B144BD"/>
    <w:rsid w:val="00B14524"/>
    <w:rsid w:val="00B14527"/>
    <w:rsid w:val="00B1486A"/>
    <w:rsid w:val="00B148AC"/>
    <w:rsid w:val="00B14A40"/>
    <w:rsid w:val="00B14AFA"/>
    <w:rsid w:val="00B14FAE"/>
    <w:rsid w:val="00B14FD9"/>
    <w:rsid w:val="00B14FE8"/>
    <w:rsid w:val="00B15053"/>
    <w:rsid w:val="00B15101"/>
    <w:rsid w:val="00B15611"/>
    <w:rsid w:val="00B1576D"/>
    <w:rsid w:val="00B158AD"/>
    <w:rsid w:val="00B15901"/>
    <w:rsid w:val="00B1591A"/>
    <w:rsid w:val="00B15DC9"/>
    <w:rsid w:val="00B15F66"/>
    <w:rsid w:val="00B160F5"/>
    <w:rsid w:val="00B16129"/>
    <w:rsid w:val="00B162EE"/>
    <w:rsid w:val="00B166E7"/>
    <w:rsid w:val="00B16700"/>
    <w:rsid w:val="00B16771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772"/>
    <w:rsid w:val="00B209F2"/>
    <w:rsid w:val="00B20A36"/>
    <w:rsid w:val="00B20C61"/>
    <w:rsid w:val="00B20D54"/>
    <w:rsid w:val="00B20D7C"/>
    <w:rsid w:val="00B20D8E"/>
    <w:rsid w:val="00B20DDD"/>
    <w:rsid w:val="00B20F91"/>
    <w:rsid w:val="00B213E6"/>
    <w:rsid w:val="00B214CA"/>
    <w:rsid w:val="00B21799"/>
    <w:rsid w:val="00B218BD"/>
    <w:rsid w:val="00B219FD"/>
    <w:rsid w:val="00B21D3F"/>
    <w:rsid w:val="00B22308"/>
    <w:rsid w:val="00B22377"/>
    <w:rsid w:val="00B223EE"/>
    <w:rsid w:val="00B2249B"/>
    <w:rsid w:val="00B22555"/>
    <w:rsid w:val="00B22795"/>
    <w:rsid w:val="00B2298C"/>
    <w:rsid w:val="00B22ADC"/>
    <w:rsid w:val="00B22B46"/>
    <w:rsid w:val="00B22E67"/>
    <w:rsid w:val="00B22F5A"/>
    <w:rsid w:val="00B22FF9"/>
    <w:rsid w:val="00B23008"/>
    <w:rsid w:val="00B23046"/>
    <w:rsid w:val="00B23066"/>
    <w:rsid w:val="00B232AF"/>
    <w:rsid w:val="00B2342C"/>
    <w:rsid w:val="00B234ED"/>
    <w:rsid w:val="00B235CF"/>
    <w:rsid w:val="00B23666"/>
    <w:rsid w:val="00B237E6"/>
    <w:rsid w:val="00B238D5"/>
    <w:rsid w:val="00B23934"/>
    <w:rsid w:val="00B23989"/>
    <w:rsid w:val="00B2399B"/>
    <w:rsid w:val="00B23A49"/>
    <w:rsid w:val="00B23A52"/>
    <w:rsid w:val="00B23B99"/>
    <w:rsid w:val="00B23C95"/>
    <w:rsid w:val="00B23F6D"/>
    <w:rsid w:val="00B24107"/>
    <w:rsid w:val="00B2449D"/>
    <w:rsid w:val="00B244CF"/>
    <w:rsid w:val="00B246A7"/>
    <w:rsid w:val="00B2475D"/>
    <w:rsid w:val="00B24975"/>
    <w:rsid w:val="00B24981"/>
    <w:rsid w:val="00B24AA4"/>
    <w:rsid w:val="00B24BE4"/>
    <w:rsid w:val="00B24D16"/>
    <w:rsid w:val="00B25118"/>
    <w:rsid w:val="00B253F0"/>
    <w:rsid w:val="00B2562E"/>
    <w:rsid w:val="00B259A4"/>
    <w:rsid w:val="00B25B1F"/>
    <w:rsid w:val="00B26201"/>
    <w:rsid w:val="00B264F7"/>
    <w:rsid w:val="00B265D1"/>
    <w:rsid w:val="00B265E0"/>
    <w:rsid w:val="00B265F8"/>
    <w:rsid w:val="00B26709"/>
    <w:rsid w:val="00B26B3F"/>
    <w:rsid w:val="00B26CB2"/>
    <w:rsid w:val="00B26CC9"/>
    <w:rsid w:val="00B26CFF"/>
    <w:rsid w:val="00B27014"/>
    <w:rsid w:val="00B27338"/>
    <w:rsid w:val="00B2785B"/>
    <w:rsid w:val="00B27934"/>
    <w:rsid w:val="00B27962"/>
    <w:rsid w:val="00B2799E"/>
    <w:rsid w:val="00B27B01"/>
    <w:rsid w:val="00B27D99"/>
    <w:rsid w:val="00B27E47"/>
    <w:rsid w:val="00B27F53"/>
    <w:rsid w:val="00B27FA1"/>
    <w:rsid w:val="00B3058B"/>
    <w:rsid w:val="00B3089B"/>
    <w:rsid w:val="00B308A9"/>
    <w:rsid w:val="00B30AC1"/>
    <w:rsid w:val="00B30AF3"/>
    <w:rsid w:val="00B30DE6"/>
    <w:rsid w:val="00B30EED"/>
    <w:rsid w:val="00B30F9E"/>
    <w:rsid w:val="00B3120D"/>
    <w:rsid w:val="00B3127F"/>
    <w:rsid w:val="00B31343"/>
    <w:rsid w:val="00B31358"/>
    <w:rsid w:val="00B3149C"/>
    <w:rsid w:val="00B31522"/>
    <w:rsid w:val="00B3166A"/>
    <w:rsid w:val="00B31697"/>
    <w:rsid w:val="00B317D8"/>
    <w:rsid w:val="00B3184F"/>
    <w:rsid w:val="00B31A46"/>
    <w:rsid w:val="00B31C8C"/>
    <w:rsid w:val="00B31CF9"/>
    <w:rsid w:val="00B31E63"/>
    <w:rsid w:val="00B31E75"/>
    <w:rsid w:val="00B31F70"/>
    <w:rsid w:val="00B3248D"/>
    <w:rsid w:val="00B32AEB"/>
    <w:rsid w:val="00B32B6E"/>
    <w:rsid w:val="00B32B83"/>
    <w:rsid w:val="00B32C1A"/>
    <w:rsid w:val="00B32EDB"/>
    <w:rsid w:val="00B32F3E"/>
    <w:rsid w:val="00B33465"/>
    <w:rsid w:val="00B33490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119"/>
    <w:rsid w:val="00B34134"/>
    <w:rsid w:val="00B34141"/>
    <w:rsid w:val="00B34A46"/>
    <w:rsid w:val="00B34A48"/>
    <w:rsid w:val="00B34AE8"/>
    <w:rsid w:val="00B34B59"/>
    <w:rsid w:val="00B34B8A"/>
    <w:rsid w:val="00B34B9F"/>
    <w:rsid w:val="00B34EBD"/>
    <w:rsid w:val="00B35052"/>
    <w:rsid w:val="00B3514C"/>
    <w:rsid w:val="00B352C6"/>
    <w:rsid w:val="00B35696"/>
    <w:rsid w:val="00B357DF"/>
    <w:rsid w:val="00B35A27"/>
    <w:rsid w:val="00B35ACC"/>
    <w:rsid w:val="00B36135"/>
    <w:rsid w:val="00B3617E"/>
    <w:rsid w:val="00B36204"/>
    <w:rsid w:val="00B36268"/>
    <w:rsid w:val="00B36277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15"/>
    <w:rsid w:val="00B36E8C"/>
    <w:rsid w:val="00B36FCA"/>
    <w:rsid w:val="00B3714A"/>
    <w:rsid w:val="00B375F8"/>
    <w:rsid w:val="00B376B4"/>
    <w:rsid w:val="00B37D12"/>
    <w:rsid w:val="00B37E79"/>
    <w:rsid w:val="00B4004D"/>
    <w:rsid w:val="00B400C5"/>
    <w:rsid w:val="00B400D5"/>
    <w:rsid w:val="00B40697"/>
    <w:rsid w:val="00B40A3F"/>
    <w:rsid w:val="00B40AB2"/>
    <w:rsid w:val="00B40B7F"/>
    <w:rsid w:val="00B40BC6"/>
    <w:rsid w:val="00B40D65"/>
    <w:rsid w:val="00B41023"/>
    <w:rsid w:val="00B41090"/>
    <w:rsid w:val="00B411C3"/>
    <w:rsid w:val="00B41408"/>
    <w:rsid w:val="00B41553"/>
    <w:rsid w:val="00B41646"/>
    <w:rsid w:val="00B41660"/>
    <w:rsid w:val="00B4181A"/>
    <w:rsid w:val="00B41A36"/>
    <w:rsid w:val="00B41BCE"/>
    <w:rsid w:val="00B41C2A"/>
    <w:rsid w:val="00B41FDC"/>
    <w:rsid w:val="00B4201A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50"/>
    <w:rsid w:val="00B42BB9"/>
    <w:rsid w:val="00B42C99"/>
    <w:rsid w:val="00B42D85"/>
    <w:rsid w:val="00B42F02"/>
    <w:rsid w:val="00B42F86"/>
    <w:rsid w:val="00B43151"/>
    <w:rsid w:val="00B431B6"/>
    <w:rsid w:val="00B432D6"/>
    <w:rsid w:val="00B43368"/>
    <w:rsid w:val="00B43594"/>
    <w:rsid w:val="00B4361F"/>
    <w:rsid w:val="00B43660"/>
    <w:rsid w:val="00B436FB"/>
    <w:rsid w:val="00B43901"/>
    <w:rsid w:val="00B4399A"/>
    <w:rsid w:val="00B439B9"/>
    <w:rsid w:val="00B43C1C"/>
    <w:rsid w:val="00B43E28"/>
    <w:rsid w:val="00B43E90"/>
    <w:rsid w:val="00B43F65"/>
    <w:rsid w:val="00B43FD9"/>
    <w:rsid w:val="00B442F0"/>
    <w:rsid w:val="00B443CD"/>
    <w:rsid w:val="00B443ED"/>
    <w:rsid w:val="00B44552"/>
    <w:rsid w:val="00B4468C"/>
    <w:rsid w:val="00B44722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3F"/>
    <w:rsid w:val="00B45A80"/>
    <w:rsid w:val="00B45A9F"/>
    <w:rsid w:val="00B45BE6"/>
    <w:rsid w:val="00B45D7B"/>
    <w:rsid w:val="00B45D84"/>
    <w:rsid w:val="00B4609A"/>
    <w:rsid w:val="00B4642D"/>
    <w:rsid w:val="00B4676E"/>
    <w:rsid w:val="00B4693C"/>
    <w:rsid w:val="00B4699B"/>
    <w:rsid w:val="00B46FAE"/>
    <w:rsid w:val="00B47049"/>
    <w:rsid w:val="00B471D5"/>
    <w:rsid w:val="00B4737A"/>
    <w:rsid w:val="00B474D3"/>
    <w:rsid w:val="00B475A4"/>
    <w:rsid w:val="00B47619"/>
    <w:rsid w:val="00B47633"/>
    <w:rsid w:val="00B476F0"/>
    <w:rsid w:val="00B4773C"/>
    <w:rsid w:val="00B478CB"/>
    <w:rsid w:val="00B478F0"/>
    <w:rsid w:val="00B479B6"/>
    <w:rsid w:val="00B47A05"/>
    <w:rsid w:val="00B47A34"/>
    <w:rsid w:val="00B47A77"/>
    <w:rsid w:val="00B47A87"/>
    <w:rsid w:val="00B47E97"/>
    <w:rsid w:val="00B50225"/>
    <w:rsid w:val="00B50256"/>
    <w:rsid w:val="00B502B1"/>
    <w:rsid w:val="00B50414"/>
    <w:rsid w:val="00B505C1"/>
    <w:rsid w:val="00B506B2"/>
    <w:rsid w:val="00B5092C"/>
    <w:rsid w:val="00B50AA1"/>
    <w:rsid w:val="00B50AD3"/>
    <w:rsid w:val="00B50B36"/>
    <w:rsid w:val="00B50D2D"/>
    <w:rsid w:val="00B50ED4"/>
    <w:rsid w:val="00B51277"/>
    <w:rsid w:val="00B51494"/>
    <w:rsid w:val="00B515CB"/>
    <w:rsid w:val="00B51756"/>
    <w:rsid w:val="00B5192D"/>
    <w:rsid w:val="00B51A41"/>
    <w:rsid w:val="00B51D85"/>
    <w:rsid w:val="00B51DBC"/>
    <w:rsid w:val="00B5221A"/>
    <w:rsid w:val="00B5223B"/>
    <w:rsid w:val="00B522BB"/>
    <w:rsid w:val="00B52605"/>
    <w:rsid w:val="00B52895"/>
    <w:rsid w:val="00B528DF"/>
    <w:rsid w:val="00B52981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08"/>
    <w:rsid w:val="00B53240"/>
    <w:rsid w:val="00B532B1"/>
    <w:rsid w:val="00B53311"/>
    <w:rsid w:val="00B534D2"/>
    <w:rsid w:val="00B5368D"/>
    <w:rsid w:val="00B536BF"/>
    <w:rsid w:val="00B536CF"/>
    <w:rsid w:val="00B5373F"/>
    <w:rsid w:val="00B537E1"/>
    <w:rsid w:val="00B5382C"/>
    <w:rsid w:val="00B53882"/>
    <w:rsid w:val="00B538AC"/>
    <w:rsid w:val="00B53CB7"/>
    <w:rsid w:val="00B53DE5"/>
    <w:rsid w:val="00B53E0A"/>
    <w:rsid w:val="00B53F23"/>
    <w:rsid w:val="00B53F72"/>
    <w:rsid w:val="00B541B3"/>
    <w:rsid w:val="00B54678"/>
    <w:rsid w:val="00B5470F"/>
    <w:rsid w:val="00B549F0"/>
    <w:rsid w:val="00B54A65"/>
    <w:rsid w:val="00B54ADD"/>
    <w:rsid w:val="00B54B3C"/>
    <w:rsid w:val="00B54BF4"/>
    <w:rsid w:val="00B54C36"/>
    <w:rsid w:val="00B54C63"/>
    <w:rsid w:val="00B54D00"/>
    <w:rsid w:val="00B54DC4"/>
    <w:rsid w:val="00B55120"/>
    <w:rsid w:val="00B5514F"/>
    <w:rsid w:val="00B5521D"/>
    <w:rsid w:val="00B552A6"/>
    <w:rsid w:val="00B552AB"/>
    <w:rsid w:val="00B552BB"/>
    <w:rsid w:val="00B5536B"/>
    <w:rsid w:val="00B5556B"/>
    <w:rsid w:val="00B5565C"/>
    <w:rsid w:val="00B55687"/>
    <w:rsid w:val="00B557D3"/>
    <w:rsid w:val="00B55936"/>
    <w:rsid w:val="00B55A6D"/>
    <w:rsid w:val="00B55A89"/>
    <w:rsid w:val="00B55B6E"/>
    <w:rsid w:val="00B55CF3"/>
    <w:rsid w:val="00B55CF6"/>
    <w:rsid w:val="00B55DD9"/>
    <w:rsid w:val="00B55F1D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10B"/>
    <w:rsid w:val="00B574CE"/>
    <w:rsid w:val="00B578BC"/>
    <w:rsid w:val="00B579FC"/>
    <w:rsid w:val="00B57AD3"/>
    <w:rsid w:val="00B57C76"/>
    <w:rsid w:val="00B57F4D"/>
    <w:rsid w:val="00B57FE1"/>
    <w:rsid w:val="00B6022A"/>
    <w:rsid w:val="00B606AC"/>
    <w:rsid w:val="00B606EC"/>
    <w:rsid w:val="00B6091C"/>
    <w:rsid w:val="00B60C42"/>
    <w:rsid w:val="00B6126D"/>
    <w:rsid w:val="00B61554"/>
    <w:rsid w:val="00B61568"/>
    <w:rsid w:val="00B6187C"/>
    <w:rsid w:val="00B618F1"/>
    <w:rsid w:val="00B61ABC"/>
    <w:rsid w:val="00B61CAD"/>
    <w:rsid w:val="00B61E39"/>
    <w:rsid w:val="00B62023"/>
    <w:rsid w:val="00B62027"/>
    <w:rsid w:val="00B6207A"/>
    <w:rsid w:val="00B620BA"/>
    <w:rsid w:val="00B620EE"/>
    <w:rsid w:val="00B6222A"/>
    <w:rsid w:val="00B62327"/>
    <w:rsid w:val="00B6257C"/>
    <w:rsid w:val="00B627F4"/>
    <w:rsid w:val="00B62DFE"/>
    <w:rsid w:val="00B62E6A"/>
    <w:rsid w:val="00B62EDA"/>
    <w:rsid w:val="00B63054"/>
    <w:rsid w:val="00B63176"/>
    <w:rsid w:val="00B63326"/>
    <w:rsid w:val="00B6332F"/>
    <w:rsid w:val="00B634AD"/>
    <w:rsid w:val="00B635D5"/>
    <w:rsid w:val="00B6379A"/>
    <w:rsid w:val="00B63C74"/>
    <w:rsid w:val="00B64019"/>
    <w:rsid w:val="00B644AA"/>
    <w:rsid w:val="00B645A7"/>
    <w:rsid w:val="00B64634"/>
    <w:rsid w:val="00B647A4"/>
    <w:rsid w:val="00B649C5"/>
    <w:rsid w:val="00B649F2"/>
    <w:rsid w:val="00B64ABC"/>
    <w:rsid w:val="00B64B83"/>
    <w:rsid w:val="00B64C6B"/>
    <w:rsid w:val="00B64E9E"/>
    <w:rsid w:val="00B65571"/>
    <w:rsid w:val="00B6558E"/>
    <w:rsid w:val="00B655A2"/>
    <w:rsid w:val="00B6568B"/>
    <w:rsid w:val="00B65744"/>
    <w:rsid w:val="00B659C3"/>
    <w:rsid w:val="00B65B2E"/>
    <w:rsid w:val="00B65B43"/>
    <w:rsid w:val="00B65C55"/>
    <w:rsid w:val="00B65CDF"/>
    <w:rsid w:val="00B660A8"/>
    <w:rsid w:val="00B66177"/>
    <w:rsid w:val="00B661BE"/>
    <w:rsid w:val="00B662A4"/>
    <w:rsid w:val="00B665F8"/>
    <w:rsid w:val="00B667FD"/>
    <w:rsid w:val="00B66862"/>
    <w:rsid w:val="00B66A45"/>
    <w:rsid w:val="00B66B1F"/>
    <w:rsid w:val="00B66B61"/>
    <w:rsid w:val="00B66D3E"/>
    <w:rsid w:val="00B66DDB"/>
    <w:rsid w:val="00B66F6F"/>
    <w:rsid w:val="00B670DD"/>
    <w:rsid w:val="00B672B3"/>
    <w:rsid w:val="00B67668"/>
    <w:rsid w:val="00B67687"/>
    <w:rsid w:val="00B6769B"/>
    <w:rsid w:val="00B67793"/>
    <w:rsid w:val="00B677D5"/>
    <w:rsid w:val="00B677DA"/>
    <w:rsid w:val="00B678C0"/>
    <w:rsid w:val="00B67ACF"/>
    <w:rsid w:val="00B67BC4"/>
    <w:rsid w:val="00B67C90"/>
    <w:rsid w:val="00B67D8D"/>
    <w:rsid w:val="00B67EB2"/>
    <w:rsid w:val="00B70017"/>
    <w:rsid w:val="00B70061"/>
    <w:rsid w:val="00B7017C"/>
    <w:rsid w:val="00B70329"/>
    <w:rsid w:val="00B70335"/>
    <w:rsid w:val="00B70621"/>
    <w:rsid w:val="00B706F9"/>
    <w:rsid w:val="00B7083A"/>
    <w:rsid w:val="00B70988"/>
    <w:rsid w:val="00B709C4"/>
    <w:rsid w:val="00B70A0C"/>
    <w:rsid w:val="00B70A46"/>
    <w:rsid w:val="00B70A99"/>
    <w:rsid w:val="00B70B6F"/>
    <w:rsid w:val="00B70BD7"/>
    <w:rsid w:val="00B70C82"/>
    <w:rsid w:val="00B711F4"/>
    <w:rsid w:val="00B713A3"/>
    <w:rsid w:val="00B71425"/>
    <w:rsid w:val="00B714C6"/>
    <w:rsid w:val="00B71610"/>
    <w:rsid w:val="00B71727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4F1"/>
    <w:rsid w:val="00B7250A"/>
    <w:rsid w:val="00B72662"/>
    <w:rsid w:val="00B72686"/>
    <w:rsid w:val="00B726F8"/>
    <w:rsid w:val="00B7287C"/>
    <w:rsid w:val="00B729BD"/>
    <w:rsid w:val="00B72D83"/>
    <w:rsid w:val="00B72D8F"/>
    <w:rsid w:val="00B72DEE"/>
    <w:rsid w:val="00B72E44"/>
    <w:rsid w:val="00B72E54"/>
    <w:rsid w:val="00B72F32"/>
    <w:rsid w:val="00B72FD8"/>
    <w:rsid w:val="00B73079"/>
    <w:rsid w:val="00B73177"/>
    <w:rsid w:val="00B731EE"/>
    <w:rsid w:val="00B73210"/>
    <w:rsid w:val="00B732BF"/>
    <w:rsid w:val="00B733AB"/>
    <w:rsid w:val="00B73483"/>
    <w:rsid w:val="00B736D1"/>
    <w:rsid w:val="00B73787"/>
    <w:rsid w:val="00B738BC"/>
    <w:rsid w:val="00B73908"/>
    <w:rsid w:val="00B73BB4"/>
    <w:rsid w:val="00B73BDA"/>
    <w:rsid w:val="00B73FF6"/>
    <w:rsid w:val="00B7426A"/>
    <w:rsid w:val="00B74385"/>
    <w:rsid w:val="00B7448E"/>
    <w:rsid w:val="00B745B6"/>
    <w:rsid w:val="00B74864"/>
    <w:rsid w:val="00B74B82"/>
    <w:rsid w:val="00B74D3F"/>
    <w:rsid w:val="00B751E6"/>
    <w:rsid w:val="00B7585C"/>
    <w:rsid w:val="00B75964"/>
    <w:rsid w:val="00B759C8"/>
    <w:rsid w:val="00B75A46"/>
    <w:rsid w:val="00B75B12"/>
    <w:rsid w:val="00B75BFA"/>
    <w:rsid w:val="00B75E26"/>
    <w:rsid w:val="00B76441"/>
    <w:rsid w:val="00B76625"/>
    <w:rsid w:val="00B76658"/>
    <w:rsid w:val="00B767DF"/>
    <w:rsid w:val="00B768C4"/>
    <w:rsid w:val="00B76919"/>
    <w:rsid w:val="00B76C05"/>
    <w:rsid w:val="00B76C91"/>
    <w:rsid w:val="00B76CB0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77DC3"/>
    <w:rsid w:val="00B80053"/>
    <w:rsid w:val="00B8058C"/>
    <w:rsid w:val="00B806C8"/>
    <w:rsid w:val="00B8071F"/>
    <w:rsid w:val="00B80AB1"/>
    <w:rsid w:val="00B80D1A"/>
    <w:rsid w:val="00B80E64"/>
    <w:rsid w:val="00B80EDF"/>
    <w:rsid w:val="00B8105A"/>
    <w:rsid w:val="00B8132F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79F"/>
    <w:rsid w:val="00B82826"/>
    <w:rsid w:val="00B8297C"/>
    <w:rsid w:val="00B829D9"/>
    <w:rsid w:val="00B82A2C"/>
    <w:rsid w:val="00B82CFD"/>
    <w:rsid w:val="00B82D0C"/>
    <w:rsid w:val="00B82DEC"/>
    <w:rsid w:val="00B82E82"/>
    <w:rsid w:val="00B82F45"/>
    <w:rsid w:val="00B832D8"/>
    <w:rsid w:val="00B837CA"/>
    <w:rsid w:val="00B8380B"/>
    <w:rsid w:val="00B83A58"/>
    <w:rsid w:val="00B83C74"/>
    <w:rsid w:val="00B83E24"/>
    <w:rsid w:val="00B83E35"/>
    <w:rsid w:val="00B840CC"/>
    <w:rsid w:val="00B840FD"/>
    <w:rsid w:val="00B84171"/>
    <w:rsid w:val="00B84320"/>
    <w:rsid w:val="00B8438E"/>
    <w:rsid w:val="00B845E6"/>
    <w:rsid w:val="00B84898"/>
    <w:rsid w:val="00B848AF"/>
    <w:rsid w:val="00B84C53"/>
    <w:rsid w:val="00B84D43"/>
    <w:rsid w:val="00B85064"/>
    <w:rsid w:val="00B851C3"/>
    <w:rsid w:val="00B853C7"/>
    <w:rsid w:val="00B85757"/>
    <w:rsid w:val="00B85792"/>
    <w:rsid w:val="00B8592E"/>
    <w:rsid w:val="00B85A41"/>
    <w:rsid w:val="00B85BBF"/>
    <w:rsid w:val="00B85E4C"/>
    <w:rsid w:val="00B85E61"/>
    <w:rsid w:val="00B85FE2"/>
    <w:rsid w:val="00B860AB"/>
    <w:rsid w:val="00B861A7"/>
    <w:rsid w:val="00B861AC"/>
    <w:rsid w:val="00B861E8"/>
    <w:rsid w:val="00B8655C"/>
    <w:rsid w:val="00B86702"/>
    <w:rsid w:val="00B86860"/>
    <w:rsid w:val="00B8686E"/>
    <w:rsid w:val="00B869E1"/>
    <w:rsid w:val="00B86AD0"/>
    <w:rsid w:val="00B86BDD"/>
    <w:rsid w:val="00B86E04"/>
    <w:rsid w:val="00B86E2B"/>
    <w:rsid w:val="00B86F77"/>
    <w:rsid w:val="00B87229"/>
    <w:rsid w:val="00B872C3"/>
    <w:rsid w:val="00B87317"/>
    <w:rsid w:val="00B87508"/>
    <w:rsid w:val="00B87568"/>
    <w:rsid w:val="00B87645"/>
    <w:rsid w:val="00B877A1"/>
    <w:rsid w:val="00B87987"/>
    <w:rsid w:val="00B87E2B"/>
    <w:rsid w:val="00B903CF"/>
    <w:rsid w:val="00B9045B"/>
    <w:rsid w:val="00B9072D"/>
    <w:rsid w:val="00B90827"/>
    <w:rsid w:val="00B90848"/>
    <w:rsid w:val="00B908B4"/>
    <w:rsid w:val="00B90B23"/>
    <w:rsid w:val="00B90D96"/>
    <w:rsid w:val="00B90E31"/>
    <w:rsid w:val="00B91439"/>
    <w:rsid w:val="00B91836"/>
    <w:rsid w:val="00B918FF"/>
    <w:rsid w:val="00B91A7E"/>
    <w:rsid w:val="00B91DE4"/>
    <w:rsid w:val="00B925BB"/>
    <w:rsid w:val="00B92765"/>
    <w:rsid w:val="00B928E9"/>
    <w:rsid w:val="00B9298D"/>
    <w:rsid w:val="00B92AB0"/>
    <w:rsid w:val="00B92B77"/>
    <w:rsid w:val="00B92C4A"/>
    <w:rsid w:val="00B92C95"/>
    <w:rsid w:val="00B92E48"/>
    <w:rsid w:val="00B92E83"/>
    <w:rsid w:val="00B92FD4"/>
    <w:rsid w:val="00B9320A"/>
    <w:rsid w:val="00B933F6"/>
    <w:rsid w:val="00B934B3"/>
    <w:rsid w:val="00B939FE"/>
    <w:rsid w:val="00B93A04"/>
    <w:rsid w:val="00B93A7A"/>
    <w:rsid w:val="00B93D24"/>
    <w:rsid w:val="00B94007"/>
    <w:rsid w:val="00B940D7"/>
    <w:rsid w:val="00B94111"/>
    <w:rsid w:val="00B943F5"/>
    <w:rsid w:val="00B94A34"/>
    <w:rsid w:val="00B94CBA"/>
    <w:rsid w:val="00B94D84"/>
    <w:rsid w:val="00B94D9C"/>
    <w:rsid w:val="00B9521E"/>
    <w:rsid w:val="00B95295"/>
    <w:rsid w:val="00B954ED"/>
    <w:rsid w:val="00B95537"/>
    <w:rsid w:val="00B95854"/>
    <w:rsid w:val="00B95D4B"/>
    <w:rsid w:val="00B95F51"/>
    <w:rsid w:val="00B96002"/>
    <w:rsid w:val="00B960D1"/>
    <w:rsid w:val="00B966B7"/>
    <w:rsid w:val="00B9685A"/>
    <w:rsid w:val="00B96A52"/>
    <w:rsid w:val="00B96B92"/>
    <w:rsid w:val="00B96E6D"/>
    <w:rsid w:val="00B96EB7"/>
    <w:rsid w:val="00B9736E"/>
    <w:rsid w:val="00B9752A"/>
    <w:rsid w:val="00B97568"/>
    <w:rsid w:val="00B97763"/>
    <w:rsid w:val="00B97B34"/>
    <w:rsid w:val="00B97C6D"/>
    <w:rsid w:val="00B97D68"/>
    <w:rsid w:val="00B97E17"/>
    <w:rsid w:val="00BA0030"/>
    <w:rsid w:val="00BA0069"/>
    <w:rsid w:val="00BA00DC"/>
    <w:rsid w:val="00BA011B"/>
    <w:rsid w:val="00BA0210"/>
    <w:rsid w:val="00BA02B5"/>
    <w:rsid w:val="00BA02B7"/>
    <w:rsid w:val="00BA02B9"/>
    <w:rsid w:val="00BA0636"/>
    <w:rsid w:val="00BA082A"/>
    <w:rsid w:val="00BA0DFB"/>
    <w:rsid w:val="00BA10C3"/>
    <w:rsid w:val="00BA10D1"/>
    <w:rsid w:val="00BA1341"/>
    <w:rsid w:val="00BA154B"/>
    <w:rsid w:val="00BA1599"/>
    <w:rsid w:val="00BA15D0"/>
    <w:rsid w:val="00BA1E52"/>
    <w:rsid w:val="00BA1EEC"/>
    <w:rsid w:val="00BA2123"/>
    <w:rsid w:val="00BA212B"/>
    <w:rsid w:val="00BA2298"/>
    <w:rsid w:val="00BA2364"/>
    <w:rsid w:val="00BA23B3"/>
    <w:rsid w:val="00BA26CF"/>
    <w:rsid w:val="00BA28B5"/>
    <w:rsid w:val="00BA292D"/>
    <w:rsid w:val="00BA2AEA"/>
    <w:rsid w:val="00BA2D05"/>
    <w:rsid w:val="00BA3318"/>
    <w:rsid w:val="00BA331C"/>
    <w:rsid w:val="00BA358B"/>
    <w:rsid w:val="00BA3BBE"/>
    <w:rsid w:val="00BA3E56"/>
    <w:rsid w:val="00BA3EFC"/>
    <w:rsid w:val="00BA404C"/>
    <w:rsid w:val="00BA40BD"/>
    <w:rsid w:val="00BA4285"/>
    <w:rsid w:val="00BA43B3"/>
    <w:rsid w:val="00BA43FF"/>
    <w:rsid w:val="00BA45C7"/>
    <w:rsid w:val="00BA4741"/>
    <w:rsid w:val="00BA4871"/>
    <w:rsid w:val="00BA4A81"/>
    <w:rsid w:val="00BA4EA7"/>
    <w:rsid w:val="00BA4F80"/>
    <w:rsid w:val="00BA50BC"/>
    <w:rsid w:val="00BA51A4"/>
    <w:rsid w:val="00BA52D5"/>
    <w:rsid w:val="00BA5406"/>
    <w:rsid w:val="00BA54A3"/>
    <w:rsid w:val="00BA54E9"/>
    <w:rsid w:val="00BA5545"/>
    <w:rsid w:val="00BA568F"/>
    <w:rsid w:val="00BA56ED"/>
    <w:rsid w:val="00BA5701"/>
    <w:rsid w:val="00BA5766"/>
    <w:rsid w:val="00BA580C"/>
    <w:rsid w:val="00BA5F81"/>
    <w:rsid w:val="00BA5F92"/>
    <w:rsid w:val="00BA607D"/>
    <w:rsid w:val="00BA6185"/>
    <w:rsid w:val="00BA6276"/>
    <w:rsid w:val="00BA62AE"/>
    <w:rsid w:val="00BA630A"/>
    <w:rsid w:val="00BA647E"/>
    <w:rsid w:val="00BA64B1"/>
    <w:rsid w:val="00BA64DA"/>
    <w:rsid w:val="00BA6505"/>
    <w:rsid w:val="00BA6577"/>
    <w:rsid w:val="00BA65D5"/>
    <w:rsid w:val="00BA6970"/>
    <w:rsid w:val="00BA699B"/>
    <w:rsid w:val="00BA69BE"/>
    <w:rsid w:val="00BA69EC"/>
    <w:rsid w:val="00BA6AD8"/>
    <w:rsid w:val="00BA6D33"/>
    <w:rsid w:val="00BA6E75"/>
    <w:rsid w:val="00BA6FA4"/>
    <w:rsid w:val="00BA70AD"/>
    <w:rsid w:val="00BA7100"/>
    <w:rsid w:val="00BA7117"/>
    <w:rsid w:val="00BA719A"/>
    <w:rsid w:val="00BA72B7"/>
    <w:rsid w:val="00BA730B"/>
    <w:rsid w:val="00BA7663"/>
    <w:rsid w:val="00BA7741"/>
    <w:rsid w:val="00BA77BF"/>
    <w:rsid w:val="00BA796C"/>
    <w:rsid w:val="00BA7B88"/>
    <w:rsid w:val="00BB0077"/>
    <w:rsid w:val="00BB0362"/>
    <w:rsid w:val="00BB03B8"/>
    <w:rsid w:val="00BB03D7"/>
    <w:rsid w:val="00BB049E"/>
    <w:rsid w:val="00BB05B1"/>
    <w:rsid w:val="00BB0623"/>
    <w:rsid w:val="00BB0814"/>
    <w:rsid w:val="00BB0AEE"/>
    <w:rsid w:val="00BB0F2E"/>
    <w:rsid w:val="00BB1369"/>
    <w:rsid w:val="00BB13AC"/>
    <w:rsid w:val="00BB15CB"/>
    <w:rsid w:val="00BB1816"/>
    <w:rsid w:val="00BB1B88"/>
    <w:rsid w:val="00BB1BB8"/>
    <w:rsid w:val="00BB20FE"/>
    <w:rsid w:val="00BB227E"/>
    <w:rsid w:val="00BB22EA"/>
    <w:rsid w:val="00BB26A7"/>
    <w:rsid w:val="00BB293C"/>
    <w:rsid w:val="00BB2B25"/>
    <w:rsid w:val="00BB2BC5"/>
    <w:rsid w:val="00BB2F31"/>
    <w:rsid w:val="00BB3006"/>
    <w:rsid w:val="00BB310A"/>
    <w:rsid w:val="00BB32E1"/>
    <w:rsid w:val="00BB34B6"/>
    <w:rsid w:val="00BB36F4"/>
    <w:rsid w:val="00BB37F2"/>
    <w:rsid w:val="00BB399A"/>
    <w:rsid w:val="00BB3CA0"/>
    <w:rsid w:val="00BB3F35"/>
    <w:rsid w:val="00BB4024"/>
    <w:rsid w:val="00BB4070"/>
    <w:rsid w:val="00BB40F1"/>
    <w:rsid w:val="00BB420D"/>
    <w:rsid w:val="00BB43DB"/>
    <w:rsid w:val="00BB4588"/>
    <w:rsid w:val="00BB4641"/>
    <w:rsid w:val="00BB47F1"/>
    <w:rsid w:val="00BB48BC"/>
    <w:rsid w:val="00BB4AA7"/>
    <w:rsid w:val="00BB564D"/>
    <w:rsid w:val="00BB5B44"/>
    <w:rsid w:val="00BB5B59"/>
    <w:rsid w:val="00BB5B8C"/>
    <w:rsid w:val="00BB5DA1"/>
    <w:rsid w:val="00BB604F"/>
    <w:rsid w:val="00BB617E"/>
    <w:rsid w:val="00BB61EB"/>
    <w:rsid w:val="00BB62F3"/>
    <w:rsid w:val="00BB6323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0C7"/>
    <w:rsid w:val="00BB734A"/>
    <w:rsid w:val="00BB74B1"/>
    <w:rsid w:val="00BB7820"/>
    <w:rsid w:val="00BB7995"/>
    <w:rsid w:val="00BB7A09"/>
    <w:rsid w:val="00BB7B03"/>
    <w:rsid w:val="00BB7BEF"/>
    <w:rsid w:val="00BB7BF9"/>
    <w:rsid w:val="00BB7F2B"/>
    <w:rsid w:val="00BB7FBF"/>
    <w:rsid w:val="00BB7FC6"/>
    <w:rsid w:val="00BC00D3"/>
    <w:rsid w:val="00BC0272"/>
    <w:rsid w:val="00BC041E"/>
    <w:rsid w:val="00BC0468"/>
    <w:rsid w:val="00BC04EB"/>
    <w:rsid w:val="00BC06B4"/>
    <w:rsid w:val="00BC0705"/>
    <w:rsid w:val="00BC07CF"/>
    <w:rsid w:val="00BC07DE"/>
    <w:rsid w:val="00BC0908"/>
    <w:rsid w:val="00BC0AD9"/>
    <w:rsid w:val="00BC0AEF"/>
    <w:rsid w:val="00BC0B84"/>
    <w:rsid w:val="00BC0C7D"/>
    <w:rsid w:val="00BC0CB6"/>
    <w:rsid w:val="00BC0DD2"/>
    <w:rsid w:val="00BC0F01"/>
    <w:rsid w:val="00BC1278"/>
    <w:rsid w:val="00BC1325"/>
    <w:rsid w:val="00BC1432"/>
    <w:rsid w:val="00BC1453"/>
    <w:rsid w:val="00BC149D"/>
    <w:rsid w:val="00BC1569"/>
    <w:rsid w:val="00BC198A"/>
    <w:rsid w:val="00BC199A"/>
    <w:rsid w:val="00BC1C19"/>
    <w:rsid w:val="00BC1DB7"/>
    <w:rsid w:val="00BC2013"/>
    <w:rsid w:val="00BC226A"/>
    <w:rsid w:val="00BC2447"/>
    <w:rsid w:val="00BC2665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D41"/>
    <w:rsid w:val="00BC3D4D"/>
    <w:rsid w:val="00BC3D89"/>
    <w:rsid w:val="00BC3E09"/>
    <w:rsid w:val="00BC409F"/>
    <w:rsid w:val="00BC41F4"/>
    <w:rsid w:val="00BC435C"/>
    <w:rsid w:val="00BC446E"/>
    <w:rsid w:val="00BC456D"/>
    <w:rsid w:val="00BC4805"/>
    <w:rsid w:val="00BC48AB"/>
    <w:rsid w:val="00BC48BD"/>
    <w:rsid w:val="00BC48DC"/>
    <w:rsid w:val="00BC4AA9"/>
    <w:rsid w:val="00BC4BA2"/>
    <w:rsid w:val="00BC4BAB"/>
    <w:rsid w:val="00BC4E74"/>
    <w:rsid w:val="00BC4EF8"/>
    <w:rsid w:val="00BC526C"/>
    <w:rsid w:val="00BC53D5"/>
    <w:rsid w:val="00BC5488"/>
    <w:rsid w:val="00BC5844"/>
    <w:rsid w:val="00BC5964"/>
    <w:rsid w:val="00BC5A35"/>
    <w:rsid w:val="00BC5A8A"/>
    <w:rsid w:val="00BC5C47"/>
    <w:rsid w:val="00BC5E1F"/>
    <w:rsid w:val="00BC5F4D"/>
    <w:rsid w:val="00BC6317"/>
    <w:rsid w:val="00BC63A1"/>
    <w:rsid w:val="00BC63F7"/>
    <w:rsid w:val="00BC65B3"/>
    <w:rsid w:val="00BC695A"/>
    <w:rsid w:val="00BC6D63"/>
    <w:rsid w:val="00BC6E23"/>
    <w:rsid w:val="00BC6EA1"/>
    <w:rsid w:val="00BC6F42"/>
    <w:rsid w:val="00BC6F82"/>
    <w:rsid w:val="00BC7089"/>
    <w:rsid w:val="00BC7132"/>
    <w:rsid w:val="00BC7172"/>
    <w:rsid w:val="00BC7236"/>
    <w:rsid w:val="00BC723D"/>
    <w:rsid w:val="00BC741D"/>
    <w:rsid w:val="00BC7437"/>
    <w:rsid w:val="00BC761A"/>
    <w:rsid w:val="00BC7A3F"/>
    <w:rsid w:val="00BC7A78"/>
    <w:rsid w:val="00BC7C26"/>
    <w:rsid w:val="00BC7CB9"/>
    <w:rsid w:val="00BC7CC9"/>
    <w:rsid w:val="00BC7E61"/>
    <w:rsid w:val="00BD02D6"/>
    <w:rsid w:val="00BD04D7"/>
    <w:rsid w:val="00BD05A4"/>
    <w:rsid w:val="00BD065F"/>
    <w:rsid w:val="00BD06B8"/>
    <w:rsid w:val="00BD06D3"/>
    <w:rsid w:val="00BD0837"/>
    <w:rsid w:val="00BD0ACA"/>
    <w:rsid w:val="00BD0EE4"/>
    <w:rsid w:val="00BD0FA5"/>
    <w:rsid w:val="00BD1295"/>
    <w:rsid w:val="00BD15E9"/>
    <w:rsid w:val="00BD16C9"/>
    <w:rsid w:val="00BD1769"/>
    <w:rsid w:val="00BD19E7"/>
    <w:rsid w:val="00BD1BC9"/>
    <w:rsid w:val="00BD2011"/>
    <w:rsid w:val="00BD21E4"/>
    <w:rsid w:val="00BD27EB"/>
    <w:rsid w:val="00BD2830"/>
    <w:rsid w:val="00BD29D1"/>
    <w:rsid w:val="00BD2A3E"/>
    <w:rsid w:val="00BD2F66"/>
    <w:rsid w:val="00BD30C5"/>
    <w:rsid w:val="00BD3166"/>
    <w:rsid w:val="00BD31A8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3D"/>
    <w:rsid w:val="00BD4662"/>
    <w:rsid w:val="00BD4674"/>
    <w:rsid w:val="00BD4A82"/>
    <w:rsid w:val="00BD5039"/>
    <w:rsid w:val="00BD50FC"/>
    <w:rsid w:val="00BD5215"/>
    <w:rsid w:val="00BD5489"/>
    <w:rsid w:val="00BD55B6"/>
    <w:rsid w:val="00BD574D"/>
    <w:rsid w:val="00BD57CA"/>
    <w:rsid w:val="00BD5811"/>
    <w:rsid w:val="00BD5913"/>
    <w:rsid w:val="00BD5A52"/>
    <w:rsid w:val="00BD5B37"/>
    <w:rsid w:val="00BD5B4D"/>
    <w:rsid w:val="00BD5D64"/>
    <w:rsid w:val="00BD5D78"/>
    <w:rsid w:val="00BD5EFA"/>
    <w:rsid w:val="00BD5F69"/>
    <w:rsid w:val="00BD6064"/>
    <w:rsid w:val="00BD6324"/>
    <w:rsid w:val="00BD637A"/>
    <w:rsid w:val="00BD64EF"/>
    <w:rsid w:val="00BD667C"/>
    <w:rsid w:val="00BD66D4"/>
    <w:rsid w:val="00BD6718"/>
    <w:rsid w:val="00BD692D"/>
    <w:rsid w:val="00BD6AB0"/>
    <w:rsid w:val="00BD6B70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7DC"/>
    <w:rsid w:val="00BD7B09"/>
    <w:rsid w:val="00BD7C92"/>
    <w:rsid w:val="00BD7E1E"/>
    <w:rsid w:val="00BD7E29"/>
    <w:rsid w:val="00BD7E79"/>
    <w:rsid w:val="00BD7F7B"/>
    <w:rsid w:val="00BE01D6"/>
    <w:rsid w:val="00BE02E6"/>
    <w:rsid w:val="00BE03CD"/>
    <w:rsid w:val="00BE05DF"/>
    <w:rsid w:val="00BE08DD"/>
    <w:rsid w:val="00BE097E"/>
    <w:rsid w:val="00BE10F3"/>
    <w:rsid w:val="00BE17DC"/>
    <w:rsid w:val="00BE1A4D"/>
    <w:rsid w:val="00BE1D6A"/>
    <w:rsid w:val="00BE1FC9"/>
    <w:rsid w:val="00BE21D6"/>
    <w:rsid w:val="00BE23E4"/>
    <w:rsid w:val="00BE2480"/>
    <w:rsid w:val="00BE24D6"/>
    <w:rsid w:val="00BE26AB"/>
    <w:rsid w:val="00BE2858"/>
    <w:rsid w:val="00BE2AC1"/>
    <w:rsid w:val="00BE2B4F"/>
    <w:rsid w:val="00BE2C6C"/>
    <w:rsid w:val="00BE2CEB"/>
    <w:rsid w:val="00BE2D03"/>
    <w:rsid w:val="00BE2E17"/>
    <w:rsid w:val="00BE2E87"/>
    <w:rsid w:val="00BE30CC"/>
    <w:rsid w:val="00BE3236"/>
    <w:rsid w:val="00BE3758"/>
    <w:rsid w:val="00BE377B"/>
    <w:rsid w:val="00BE396E"/>
    <w:rsid w:val="00BE3B31"/>
    <w:rsid w:val="00BE3B32"/>
    <w:rsid w:val="00BE3B48"/>
    <w:rsid w:val="00BE3E55"/>
    <w:rsid w:val="00BE4055"/>
    <w:rsid w:val="00BE420F"/>
    <w:rsid w:val="00BE4362"/>
    <w:rsid w:val="00BE43F0"/>
    <w:rsid w:val="00BE441E"/>
    <w:rsid w:val="00BE456E"/>
    <w:rsid w:val="00BE485A"/>
    <w:rsid w:val="00BE48F9"/>
    <w:rsid w:val="00BE4A3C"/>
    <w:rsid w:val="00BE4AFB"/>
    <w:rsid w:val="00BE4D71"/>
    <w:rsid w:val="00BE4F5F"/>
    <w:rsid w:val="00BE4F63"/>
    <w:rsid w:val="00BE519A"/>
    <w:rsid w:val="00BE5301"/>
    <w:rsid w:val="00BE554B"/>
    <w:rsid w:val="00BE557C"/>
    <w:rsid w:val="00BE574A"/>
    <w:rsid w:val="00BE5982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82D"/>
    <w:rsid w:val="00BE6B09"/>
    <w:rsid w:val="00BE6CDC"/>
    <w:rsid w:val="00BE6E9C"/>
    <w:rsid w:val="00BE7058"/>
    <w:rsid w:val="00BE7136"/>
    <w:rsid w:val="00BE7415"/>
    <w:rsid w:val="00BE77B6"/>
    <w:rsid w:val="00BE7805"/>
    <w:rsid w:val="00BE78C3"/>
    <w:rsid w:val="00BE7992"/>
    <w:rsid w:val="00BE7AA7"/>
    <w:rsid w:val="00BE7CB9"/>
    <w:rsid w:val="00BE7D6D"/>
    <w:rsid w:val="00BE7E08"/>
    <w:rsid w:val="00BE7FBC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9F6"/>
    <w:rsid w:val="00BF0B34"/>
    <w:rsid w:val="00BF0BF9"/>
    <w:rsid w:val="00BF0DA8"/>
    <w:rsid w:val="00BF0E06"/>
    <w:rsid w:val="00BF0EC5"/>
    <w:rsid w:val="00BF12E4"/>
    <w:rsid w:val="00BF15E8"/>
    <w:rsid w:val="00BF1753"/>
    <w:rsid w:val="00BF183D"/>
    <w:rsid w:val="00BF19A1"/>
    <w:rsid w:val="00BF1A39"/>
    <w:rsid w:val="00BF1DCC"/>
    <w:rsid w:val="00BF2148"/>
    <w:rsid w:val="00BF23EA"/>
    <w:rsid w:val="00BF2517"/>
    <w:rsid w:val="00BF262B"/>
    <w:rsid w:val="00BF2727"/>
    <w:rsid w:val="00BF2847"/>
    <w:rsid w:val="00BF294B"/>
    <w:rsid w:val="00BF2A31"/>
    <w:rsid w:val="00BF2C02"/>
    <w:rsid w:val="00BF2CB7"/>
    <w:rsid w:val="00BF2D6D"/>
    <w:rsid w:val="00BF2DCF"/>
    <w:rsid w:val="00BF2E5D"/>
    <w:rsid w:val="00BF3027"/>
    <w:rsid w:val="00BF32BB"/>
    <w:rsid w:val="00BF3331"/>
    <w:rsid w:val="00BF35BC"/>
    <w:rsid w:val="00BF3621"/>
    <w:rsid w:val="00BF36D7"/>
    <w:rsid w:val="00BF36EC"/>
    <w:rsid w:val="00BF3B48"/>
    <w:rsid w:val="00BF41FF"/>
    <w:rsid w:val="00BF4887"/>
    <w:rsid w:val="00BF4905"/>
    <w:rsid w:val="00BF4CC3"/>
    <w:rsid w:val="00BF4E62"/>
    <w:rsid w:val="00BF4EC7"/>
    <w:rsid w:val="00BF505F"/>
    <w:rsid w:val="00BF5111"/>
    <w:rsid w:val="00BF5366"/>
    <w:rsid w:val="00BF55D5"/>
    <w:rsid w:val="00BF563A"/>
    <w:rsid w:val="00BF5652"/>
    <w:rsid w:val="00BF5715"/>
    <w:rsid w:val="00BF5791"/>
    <w:rsid w:val="00BF58A5"/>
    <w:rsid w:val="00BF5A0E"/>
    <w:rsid w:val="00BF5AF9"/>
    <w:rsid w:val="00BF5C1A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BAD"/>
    <w:rsid w:val="00BF6FEE"/>
    <w:rsid w:val="00BF736E"/>
    <w:rsid w:val="00BF745D"/>
    <w:rsid w:val="00BF74D4"/>
    <w:rsid w:val="00BF753F"/>
    <w:rsid w:val="00BF7609"/>
    <w:rsid w:val="00BF7892"/>
    <w:rsid w:val="00BF7B91"/>
    <w:rsid w:val="00BF7DDD"/>
    <w:rsid w:val="00C00195"/>
    <w:rsid w:val="00C00346"/>
    <w:rsid w:val="00C00470"/>
    <w:rsid w:val="00C00496"/>
    <w:rsid w:val="00C0097A"/>
    <w:rsid w:val="00C00F2E"/>
    <w:rsid w:val="00C00FFA"/>
    <w:rsid w:val="00C01165"/>
    <w:rsid w:val="00C01255"/>
    <w:rsid w:val="00C01286"/>
    <w:rsid w:val="00C01460"/>
    <w:rsid w:val="00C0156A"/>
    <w:rsid w:val="00C01593"/>
    <w:rsid w:val="00C01648"/>
    <w:rsid w:val="00C0174D"/>
    <w:rsid w:val="00C01A61"/>
    <w:rsid w:val="00C01E42"/>
    <w:rsid w:val="00C01E59"/>
    <w:rsid w:val="00C01F39"/>
    <w:rsid w:val="00C0201B"/>
    <w:rsid w:val="00C023A2"/>
    <w:rsid w:val="00C024D4"/>
    <w:rsid w:val="00C02794"/>
    <w:rsid w:val="00C027A4"/>
    <w:rsid w:val="00C0280F"/>
    <w:rsid w:val="00C02881"/>
    <w:rsid w:val="00C02A5D"/>
    <w:rsid w:val="00C02AA2"/>
    <w:rsid w:val="00C02ADF"/>
    <w:rsid w:val="00C02BF3"/>
    <w:rsid w:val="00C02C81"/>
    <w:rsid w:val="00C0356D"/>
    <w:rsid w:val="00C037A8"/>
    <w:rsid w:val="00C03AD7"/>
    <w:rsid w:val="00C03AE0"/>
    <w:rsid w:val="00C0407B"/>
    <w:rsid w:val="00C04223"/>
    <w:rsid w:val="00C04390"/>
    <w:rsid w:val="00C043AB"/>
    <w:rsid w:val="00C046DB"/>
    <w:rsid w:val="00C0486A"/>
    <w:rsid w:val="00C04937"/>
    <w:rsid w:val="00C049E9"/>
    <w:rsid w:val="00C04A1B"/>
    <w:rsid w:val="00C04B11"/>
    <w:rsid w:val="00C04DC9"/>
    <w:rsid w:val="00C04DE0"/>
    <w:rsid w:val="00C04DEE"/>
    <w:rsid w:val="00C05039"/>
    <w:rsid w:val="00C051BA"/>
    <w:rsid w:val="00C051C7"/>
    <w:rsid w:val="00C052A6"/>
    <w:rsid w:val="00C05467"/>
    <w:rsid w:val="00C054E5"/>
    <w:rsid w:val="00C05553"/>
    <w:rsid w:val="00C0555D"/>
    <w:rsid w:val="00C055FC"/>
    <w:rsid w:val="00C0570D"/>
    <w:rsid w:val="00C0586B"/>
    <w:rsid w:val="00C05D4E"/>
    <w:rsid w:val="00C05D8C"/>
    <w:rsid w:val="00C05F3F"/>
    <w:rsid w:val="00C062FF"/>
    <w:rsid w:val="00C06397"/>
    <w:rsid w:val="00C063C3"/>
    <w:rsid w:val="00C06524"/>
    <w:rsid w:val="00C067D0"/>
    <w:rsid w:val="00C06966"/>
    <w:rsid w:val="00C06B3C"/>
    <w:rsid w:val="00C0736D"/>
    <w:rsid w:val="00C07594"/>
    <w:rsid w:val="00C07696"/>
    <w:rsid w:val="00C076C3"/>
    <w:rsid w:val="00C07831"/>
    <w:rsid w:val="00C079B2"/>
    <w:rsid w:val="00C07B49"/>
    <w:rsid w:val="00C07BAC"/>
    <w:rsid w:val="00C07C7B"/>
    <w:rsid w:val="00C07EA9"/>
    <w:rsid w:val="00C07F3A"/>
    <w:rsid w:val="00C07F5B"/>
    <w:rsid w:val="00C07F64"/>
    <w:rsid w:val="00C1003E"/>
    <w:rsid w:val="00C103C4"/>
    <w:rsid w:val="00C10519"/>
    <w:rsid w:val="00C10579"/>
    <w:rsid w:val="00C10793"/>
    <w:rsid w:val="00C10A19"/>
    <w:rsid w:val="00C10B50"/>
    <w:rsid w:val="00C10B69"/>
    <w:rsid w:val="00C10C25"/>
    <w:rsid w:val="00C10C33"/>
    <w:rsid w:val="00C10DD7"/>
    <w:rsid w:val="00C1102D"/>
    <w:rsid w:val="00C11167"/>
    <w:rsid w:val="00C111A9"/>
    <w:rsid w:val="00C116AD"/>
    <w:rsid w:val="00C11916"/>
    <w:rsid w:val="00C11933"/>
    <w:rsid w:val="00C11A00"/>
    <w:rsid w:val="00C11A43"/>
    <w:rsid w:val="00C11CD8"/>
    <w:rsid w:val="00C11E56"/>
    <w:rsid w:val="00C1219E"/>
    <w:rsid w:val="00C121B5"/>
    <w:rsid w:val="00C12301"/>
    <w:rsid w:val="00C1237D"/>
    <w:rsid w:val="00C126F8"/>
    <w:rsid w:val="00C1270C"/>
    <w:rsid w:val="00C1278D"/>
    <w:rsid w:val="00C127AE"/>
    <w:rsid w:val="00C12810"/>
    <w:rsid w:val="00C12B5D"/>
    <w:rsid w:val="00C12CD1"/>
    <w:rsid w:val="00C12E2F"/>
    <w:rsid w:val="00C12EDD"/>
    <w:rsid w:val="00C1307D"/>
    <w:rsid w:val="00C130F0"/>
    <w:rsid w:val="00C13331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53F"/>
    <w:rsid w:val="00C146CB"/>
    <w:rsid w:val="00C14846"/>
    <w:rsid w:val="00C14BA7"/>
    <w:rsid w:val="00C14C2B"/>
    <w:rsid w:val="00C14C75"/>
    <w:rsid w:val="00C14D10"/>
    <w:rsid w:val="00C14D12"/>
    <w:rsid w:val="00C14DEE"/>
    <w:rsid w:val="00C14E67"/>
    <w:rsid w:val="00C14FA2"/>
    <w:rsid w:val="00C1505F"/>
    <w:rsid w:val="00C150B1"/>
    <w:rsid w:val="00C153E3"/>
    <w:rsid w:val="00C154B6"/>
    <w:rsid w:val="00C158D6"/>
    <w:rsid w:val="00C158D7"/>
    <w:rsid w:val="00C15A6D"/>
    <w:rsid w:val="00C15B5D"/>
    <w:rsid w:val="00C15CC9"/>
    <w:rsid w:val="00C16279"/>
    <w:rsid w:val="00C162A1"/>
    <w:rsid w:val="00C1674D"/>
    <w:rsid w:val="00C16857"/>
    <w:rsid w:val="00C16A13"/>
    <w:rsid w:val="00C16A54"/>
    <w:rsid w:val="00C16B4D"/>
    <w:rsid w:val="00C16BD3"/>
    <w:rsid w:val="00C16E01"/>
    <w:rsid w:val="00C16EF8"/>
    <w:rsid w:val="00C16FF1"/>
    <w:rsid w:val="00C170A5"/>
    <w:rsid w:val="00C17253"/>
    <w:rsid w:val="00C1748A"/>
    <w:rsid w:val="00C1751B"/>
    <w:rsid w:val="00C17701"/>
    <w:rsid w:val="00C177A1"/>
    <w:rsid w:val="00C17C04"/>
    <w:rsid w:val="00C17C65"/>
    <w:rsid w:val="00C17D33"/>
    <w:rsid w:val="00C17FD2"/>
    <w:rsid w:val="00C17FDF"/>
    <w:rsid w:val="00C20033"/>
    <w:rsid w:val="00C202A4"/>
    <w:rsid w:val="00C2030C"/>
    <w:rsid w:val="00C203D6"/>
    <w:rsid w:val="00C2044A"/>
    <w:rsid w:val="00C204C2"/>
    <w:rsid w:val="00C20568"/>
    <w:rsid w:val="00C20690"/>
    <w:rsid w:val="00C207F4"/>
    <w:rsid w:val="00C21314"/>
    <w:rsid w:val="00C21416"/>
    <w:rsid w:val="00C21752"/>
    <w:rsid w:val="00C2184D"/>
    <w:rsid w:val="00C2190C"/>
    <w:rsid w:val="00C21AA9"/>
    <w:rsid w:val="00C21DE6"/>
    <w:rsid w:val="00C22207"/>
    <w:rsid w:val="00C2223A"/>
    <w:rsid w:val="00C222C3"/>
    <w:rsid w:val="00C223EF"/>
    <w:rsid w:val="00C22420"/>
    <w:rsid w:val="00C22537"/>
    <w:rsid w:val="00C22631"/>
    <w:rsid w:val="00C22657"/>
    <w:rsid w:val="00C22765"/>
    <w:rsid w:val="00C228BC"/>
    <w:rsid w:val="00C2291C"/>
    <w:rsid w:val="00C229F5"/>
    <w:rsid w:val="00C23007"/>
    <w:rsid w:val="00C23036"/>
    <w:rsid w:val="00C23067"/>
    <w:rsid w:val="00C23145"/>
    <w:rsid w:val="00C23720"/>
    <w:rsid w:val="00C237B9"/>
    <w:rsid w:val="00C23A18"/>
    <w:rsid w:val="00C23AD4"/>
    <w:rsid w:val="00C23C09"/>
    <w:rsid w:val="00C23F95"/>
    <w:rsid w:val="00C242B7"/>
    <w:rsid w:val="00C24346"/>
    <w:rsid w:val="00C2448B"/>
    <w:rsid w:val="00C24491"/>
    <w:rsid w:val="00C2482F"/>
    <w:rsid w:val="00C24893"/>
    <w:rsid w:val="00C248BE"/>
    <w:rsid w:val="00C24988"/>
    <w:rsid w:val="00C249DA"/>
    <w:rsid w:val="00C24E34"/>
    <w:rsid w:val="00C24ED8"/>
    <w:rsid w:val="00C25004"/>
    <w:rsid w:val="00C256B3"/>
    <w:rsid w:val="00C2573F"/>
    <w:rsid w:val="00C258E0"/>
    <w:rsid w:val="00C2596B"/>
    <w:rsid w:val="00C25CAF"/>
    <w:rsid w:val="00C25CB1"/>
    <w:rsid w:val="00C25D01"/>
    <w:rsid w:val="00C25E10"/>
    <w:rsid w:val="00C25EBD"/>
    <w:rsid w:val="00C25EE1"/>
    <w:rsid w:val="00C261A2"/>
    <w:rsid w:val="00C26470"/>
    <w:rsid w:val="00C264FA"/>
    <w:rsid w:val="00C266C7"/>
    <w:rsid w:val="00C267C8"/>
    <w:rsid w:val="00C267CB"/>
    <w:rsid w:val="00C2686C"/>
    <w:rsid w:val="00C26CC1"/>
    <w:rsid w:val="00C26F82"/>
    <w:rsid w:val="00C27235"/>
    <w:rsid w:val="00C27497"/>
    <w:rsid w:val="00C2781D"/>
    <w:rsid w:val="00C27A6D"/>
    <w:rsid w:val="00C27B16"/>
    <w:rsid w:val="00C27BEC"/>
    <w:rsid w:val="00C3004B"/>
    <w:rsid w:val="00C30219"/>
    <w:rsid w:val="00C302B1"/>
    <w:rsid w:val="00C30419"/>
    <w:rsid w:val="00C304EC"/>
    <w:rsid w:val="00C305B1"/>
    <w:rsid w:val="00C3092E"/>
    <w:rsid w:val="00C30CA1"/>
    <w:rsid w:val="00C30FA3"/>
    <w:rsid w:val="00C310A1"/>
    <w:rsid w:val="00C31326"/>
    <w:rsid w:val="00C313C1"/>
    <w:rsid w:val="00C313C9"/>
    <w:rsid w:val="00C314A2"/>
    <w:rsid w:val="00C3169B"/>
    <w:rsid w:val="00C318C0"/>
    <w:rsid w:val="00C319B0"/>
    <w:rsid w:val="00C31A52"/>
    <w:rsid w:val="00C31A5D"/>
    <w:rsid w:val="00C31B3A"/>
    <w:rsid w:val="00C31B67"/>
    <w:rsid w:val="00C31BAD"/>
    <w:rsid w:val="00C31BFE"/>
    <w:rsid w:val="00C31DA4"/>
    <w:rsid w:val="00C3221F"/>
    <w:rsid w:val="00C3225E"/>
    <w:rsid w:val="00C323B4"/>
    <w:rsid w:val="00C325F0"/>
    <w:rsid w:val="00C3260F"/>
    <w:rsid w:val="00C32630"/>
    <w:rsid w:val="00C326BE"/>
    <w:rsid w:val="00C326C7"/>
    <w:rsid w:val="00C3275F"/>
    <w:rsid w:val="00C32AAE"/>
    <w:rsid w:val="00C32CF1"/>
    <w:rsid w:val="00C32DCA"/>
    <w:rsid w:val="00C32FB2"/>
    <w:rsid w:val="00C33152"/>
    <w:rsid w:val="00C3321D"/>
    <w:rsid w:val="00C332F7"/>
    <w:rsid w:val="00C33410"/>
    <w:rsid w:val="00C334A7"/>
    <w:rsid w:val="00C33682"/>
    <w:rsid w:val="00C33799"/>
    <w:rsid w:val="00C33A0A"/>
    <w:rsid w:val="00C33CCA"/>
    <w:rsid w:val="00C33EEA"/>
    <w:rsid w:val="00C3402B"/>
    <w:rsid w:val="00C340C1"/>
    <w:rsid w:val="00C34496"/>
    <w:rsid w:val="00C344BC"/>
    <w:rsid w:val="00C34525"/>
    <w:rsid w:val="00C3463B"/>
    <w:rsid w:val="00C34844"/>
    <w:rsid w:val="00C348B1"/>
    <w:rsid w:val="00C348E7"/>
    <w:rsid w:val="00C34D9C"/>
    <w:rsid w:val="00C34E43"/>
    <w:rsid w:val="00C352CD"/>
    <w:rsid w:val="00C35369"/>
    <w:rsid w:val="00C35397"/>
    <w:rsid w:val="00C35467"/>
    <w:rsid w:val="00C35474"/>
    <w:rsid w:val="00C35688"/>
    <w:rsid w:val="00C35AB8"/>
    <w:rsid w:val="00C35BD8"/>
    <w:rsid w:val="00C35DFC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650"/>
    <w:rsid w:val="00C36E50"/>
    <w:rsid w:val="00C37085"/>
    <w:rsid w:val="00C372D5"/>
    <w:rsid w:val="00C374A9"/>
    <w:rsid w:val="00C374FD"/>
    <w:rsid w:val="00C3750C"/>
    <w:rsid w:val="00C375A4"/>
    <w:rsid w:val="00C375CE"/>
    <w:rsid w:val="00C3767C"/>
    <w:rsid w:val="00C377A3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6D7"/>
    <w:rsid w:val="00C409F4"/>
    <w:rsid w:val="00C40A0C"/>
    <w:rsid w:val="00C40A61"/>
    <w:rsid w:val="00C40D84"/>
    <w:rsid w:val="00C40F9B"/>
    <w:rsid w:val="00C410EE"/>
    <w:rsid w:val="00C41427"/>
    <w:rsid w:val="00C41456"/>
    <w:rsid w:val="00C415C2"/>
    <w:rsid w:val="00C416B3"/>
    <w:rsid w:val="00C41825"/>
    <w:rsid w:val="00C41B9D"/>
    <w:rsid w:val="00C41BC6"/>
    <w:rsid w:val="00C41DED"/>
    <w:rsid w:val="00C4213B"/>
    <w:rsid w:val="00C4252F"/>
    <w:rsid w:val="00C428E8"/>
    <w:rsid w:val="00C42BAC"/>
    <w:rsid w:val="00C42E1B"/>
    <w:rsid w:val="00C42F2B"/>
    <w:rsid w:val="00C431DC"/>
    <w:rsid w:val="00C432E7"/>
    <w:rsid w:val="00C435CB"/>
    <w:rsid w:val="00C4367D"/>
    <w:rsid w:val="00C43811"/>
    <w:rsid w:val="00C4391F"/>
    <w:rsid w:val="00C43978"/>
    <w:rsid w:val="00C43B3A"/>
    <w:rsid w:val="00C43CEE"/>
    <w:rsid w:val="00C43E5D"/>
    <w:rsid w:val="00C43FE9"/>
    <w:rsid w:val="00C44015"/>
    <w:rsid w:val="00C440A7"/>
    <w:rsid w:val="00C44140"/>
    <w:rsid w:val="00C4416F"/>
    <w:rsid w:val="00C444D8"/>
    <w:rsid w:val="00C44542"/>
    <w:rsid w:val="00C44622"/>
    <w:rsid w:val="00C447AE"/>
    <w:rsid w:val="00C44AA3"/>
    <w:rsid w:val="00C44C44"/>
    <w:rsid w:val="00C44CE9"/>
    <w:rsid w:val="00C44DAD"/>
    <w:rsid w:val="00C44F0C"/>
    <w:rsid w:val="00C4554F"/>
    <w:rsid w:val="00C45914"/>
    <w:rsid w:val="00C4595B"/>
    <w:rsid w:val="00C45C9A"/>
    <w:rsid w:val="00C45D3A"/>
    <w:rsid w:val="00C460E0"/>
    <w:rsid w:val="00C4619B"/>
    <w:rsid w:val="00C46231"/>
    <w:rsid w:val="00C46333"/>
    <w:rsid w:val="00C4638B"/>
    <w:rsid w:val="00C465D4"/>
    <w:rsid w:val="00C467FB"/>
    <w:rsid w:val="00C4698E"/>
    <w:rsid w:val="00C46E51"/>
    <w:rsid w:val="00C46F01"/>
    <w:rsid w:val="00C46F31"/>
    <w:rsid w:val="00C471A5"/>
    <w:rsid w:val="00C471B8"/>
    <w:rsid w:val="00C471BF"/>
    <w:rsid w:val="00C471C3"/>
    <w:rsid w:val="00C4726B"/>
    <w:rsid w:val="00C47384"/>
    <w:rsid w:val="00C4745C"/>
    <w:rsid w:val="00C474AD"/>
    <w:rsid w:val="00C47687"/>
    <w:rsid w:val="00C47774"/>
    <w:rsid w:val="00C477B4"/>
    <w:rsid w:val="00C4791F"/>
    <w:rsid w:val="00C479BB"/>
    <w:rsid w:val="00C47A7A"/>
    <w:rsid w:val="00C47B12"/>
    <w:rsid w:val="00C47CE7"/>
    <w:rsid w:val="00C47D2A"/>
    <w:rsid w:val="00C47ED5"/>
    <w:rsid w:val="00C47EF0"/>
    <w:rsid w:val="00C50758"/>
    <w:rsid w:val="00C50855"/>
    <w:rsid w:val="00C50A49"/>
    <w:rsid w:val="00C50B98"/>
    <w:rsid w:val="00C50D18"/>
    <w:rsid w:val="00C50E23"/>
    <w:rsid w:val="00C50E40"/>
    <w:rsid w:val="00C50F40"/>
    <w:rsid w:val="00C51067"/>
    <w:rsid w:val="00C510AC"/>
    <w:rsid w:val="00C51200"/>
    <w:rsid w:val="00C51395"/>
    <w:rsid w:val="00C51542"/>
    <w:rsid w:val="00C516E7"/>
    <w:rsid w:val="00C51842"/>
    <w:rsid w:val="00C5198D"/>
    <w:rsid w:val="00C51B2F"/>
    <w:rsid w:val="00C51B5B"/>
    <w:rsid w:val="00C51D5C"/>
    <w:rsid w:val="00C51E7B"/>
    <w:rsid w:val="00C51EEA"/>
    <w:rsid w:val="00C521AA"/>
    <w:rsid w:val="00C5230B"/>
    <w:rsid w:val="00C52363"/>
    <w:rsid w:val="00C52373"/>
    <w:rsid w:val="00C523B8"/>
    <w:rsid w:val="00C52491"/>
    <w:rsid w:val="00C52DD0"/>
    <w:rsid w:val="00C53051"/>
    <w:rsid w:val="00C53091"/>
    <w:rsid w:val="00C53206"/>
    <w:rsid w:val="00C5320D"/>
    <w:rsid w:val="00C532A9"/>
    <w:rsid w:val="00C532D9"/>
    <w:rsid w:val="00C53429"/>
    <w:rsid w:val="00C53472"/>
    <w:rsid w:val="00C5370D"/>
    <w:rsid w:val="00C53771"/>
    <w:rsid w:val="00C53B91"/>
    <w:rsid w:val="00C53D67"/>
    <w:rsid w:val="00C53E6A"/>
    <w:rsid w:val="00C53EA5"/>
    <w:rsid w:val="00C53FD9"/>
    <w:rsid w:val="00C540D0"/>
    <w:rsid w:val="00C5443B"/>
    <w:rsid w:val="00C544F6"/>
    <w:rsid w:val="00C54580"/>
    <w:rsid w:val="00C54591"/>
    <w:rsid w:val="00C548D9"/>
    <w:rsid w:val="00C54ACE"/>
    <w:rsid w:val="00C54D87"/>
    <w:rsid w:val="00C550A9"/>
    <w:rsid w:val="00C550F5"/>
    <w:rsid w:val="00C551C8"/>
    <w:rsid w:val="00C5546D"/>
    <w:rsid w:val="00C5553B"/>
    <w:rsid w:val="00C556D4"/>
    <w:rsid w:val="00C5584C"/>
    <w:rsid w:val="00C5592E"/>
    <w:rsid w:val="00C55933"/>
    <w:rsid w:val="00C55B09"/>
    <w:rsid w:val="00C55BDE"/>
    <w:rsid w:val="00C55DC8"/>
    <w:rsid w:val="00C563F8"/>
    <w:rsid w:val="00C56F54"/>
    <w:rsid w:val="00C5707C"/>
    <w:rsid w:val="00C5712A"/>
    <w:rsid w:val="00C571A1"/>
    <w:rsid w:val="00C571B5"/>
    <w:rsid w:val="00C573ED"/>
    <w:rsid w:val="00C57490"/>
    <w:rsid w:val="00C5752F"/>
    <w:rsid w:val="00C576CF"/>
    <w:rsid w:val="00C577AC"/>
    <w:rsid w:val="00C578DA"/>
    <w:rsid w:val="00C579D6"/>
    <w:rsid w:val="00C57BBE"/>
    <w:rsid w:val="00C57BD9"/>
    <w:rsid w:val="00C57C6D"/>
    <w:rsid w:val="00C57DEF"/>
    <w:rsid w:val="00C57F3F"/>
    <w:rsid w:val="00C6009B"/>
    <w:rsid w:val="00C6015B"/>
    <w:rsid w:val="00C6028F"/>
    <w:rsid w:val="00C6053D"/>
    <w:rsid w:val="00C60722"/>
    <w:rsid w:val="00C609C1"/>
    <w:rsid w:val="00C60FF6"/>
    <w:rsid w:val="00C61200"/>
    <w:rsid w:val="00C61282"/>
    <w:rsid w:val="00C615A4"/>
    <w:rsid w:val="00C615DB"/>
    <w:rsid w:val="00C61646"/>
    <w:rsid w:val="00C6180E"/>
    <w:rsid w:val="00C61D1D"/>
    <w:rsid w:val="00C61DFE"/>
    <w:rsid w:val="00C61EB7"/>
    <w:rsid w:val="00C61F19"/>
    <w:rsid w:val="00C61FA5"/>
    <w:rsid w:val="00C62280"/>
    <w:rsid w:val="00C622F5"/>
    <w:rsid w:val="00C62528"/>
    <w:rsid w:val="00C625A4"/>
    <w:rsid w:val="00C62868"/>
    <w:rsid w:val="00C62B66"/>
    <w:rsid w:val="00C62CF0"/>
    <w:rsid w:val="00C62D87"/>
    <w:rsid w:val="00C62E63"/>
    <w:rsid w:val="00C6354F"/>
    <w:rsid w:val="00C63561"/>
    <w:rsid w:val="00C638DD"/>
    <w:rsid w:val="00C639EB"/>
    <w:rsid w:val="00C63C22"/>
    <w:rsid w:val="00C63E54"/>
    <w:rsid w:val="00C63F69"/>
    <w:rsid w:val="00C64077"/>
    <w:rsid w:val="00C64112"/>
    <w:rsid w:val="00C641C3"/>
    <w:rsid w:val="00C642B6"/>
    <w:rsid w:val="00C64487"/>
    <w:rsid w:val="00C64630"/>
    <w:rsid w:val="00C646A3"/>
    <w:rsid w:val="00C64798"/>
    <w:rsid w:val="00C6499C"/>
    <w:rsid w:val="00C64ECA"/>
    <w:rsid w:val="00C64F45"/>
    <w:rsid w:val="00C650C1"/>
    <w:rsid w:val="00C6524C"/>
    <w:rsid w:val="00C65422"/>
    <w:rsid w:val="00C654C1"/>
    <w:rsid w:val="00C654ED"/>
    <w:rsid w:val="00C65610"/>
    <w:rsid w:val="00C656F1"/>
    <w:rsid w:val="00C658E0"/>
    <w:rsid w:val="00C659E1"/>
    <w:rsid w:val="00C65AF0"/>
    <w:rsid w:val="00C65C57"/>
    <w:rsid w:val="00C65DB7"/>
    <w:rsid w:val="00C6616C"/>
    <w:rsid w:val="00C6618B"/>
    <w:rsid w:val="00C661DC"/>
    <w:rsid w:val="00C6627C"/>
    <w:rsid w:val="00C66356"/>
    <w:rsid w:val="00C663AD"/>
    <w:rsid w:val="00C663F1"/>
    <w:rsid w:val="00C6648F"/>
    <w:rsid w:val="00C66499"/>
    <w:rsid w:val="00C666D5"/>
    <w:rsid w:val="00C66739"/>
    <w:rsid w:val="00C667AD"/>
    <w:rsid w:val="00C66921"/>
    <w:rsid w:val="00C66922"/>
    <w:rsid w:val="00C669AC"/>
    <w:rsid w:val="00C669BF"/>
    <w:rsid w:val="00C66A3B"/>
    <w:rsid w:val="00C66B12"/>
    <w:rsid w:val="00C66C2D"/>
    <w:rsid w:val="00C66C65"/>
    <w:rsid w:val="00C66D17"/>
    <w:rsid w:val="00C66E40"/>
    <w:rsid w:val="00C670F6"/>
    <w:rsid w:val="00C67551"/>
    <w:rsid w:val="00C6795B"/>
    <w:rsid w:val="00C67AFE"/>
    <w:rsid w:val="00C67C69"/>
    <w:rsid w:val="00C67D57"/>
    <w:rsid w:val="00C67E93"/>
    <w:rsid w:val="00C67FE9"/>
    <w:rsid w:val="00C70052"/>
    <w:rsid w:val="00C700C1"/>
    <w:rsid w:val="00C7018C"/>
    <w:rsid w:val="00C70489"/>
    <w:rsid w:val="00C706F0"/>
    <w:rsid w:val="00C707EB"/>
    <w:rsid w:val="00C70902"/>
    <w:rsid w:val="00C70903"/>
    <w:rsid w:val="00C70A4E"/>
    <w:rsid w:val="00C70C17"/>
    <w:rsid w:val="00C70DC7"/>
    <w:rsid w:val="00C7161E"/>
    <w:rsid w:val="00C716A9"/>
    <w:rsid w:val="00C718C6"/>
    <w:rsid w:val="00C71961"/>
    <w:rsid w:val="00C719A4"/>
    <w:rsid w:val="00C719DB"/>
    <w:rsid w:val="00C71D5F"/>
    <w:rsid w:val="00C71EA5"/>
    <w:rsid w:val="00C71EEF"/>
    <w:rsid w:val="00C71FE1"/>
    <w:rsid w:val="00C72057"/>
    <w:rsid w:val="00C72135"/>
    <w:rsid w:val="00C7243E"/>
    <w:rsid w:val="00C72821"/>
    <w:rsid w:val="00C7284B"/>
    <w:rsid w:val="00C72A69"/>
    <w:rsid w:val="00C72A99"/>
    <w:rsid w:val="00C72E25"/>
    <w:rsid w:val="00C72EBB"/>
    <w:rsid w:val="00C73496"/>
    <w:rsid w:val="00C734BD"/>
    <w:rsid w:val="00C73704"/>
    <w:rsid w:val="00C73726"/>
    <w:rsid w:val="00C737B0"/>
    <w:rsid w:val="00C737F5"/>
    <w:rsid w:val="00C73BEE"/>
    <w:rsid w:val="00C73D6B"/>
    <w:rsid w:val="00C7402E"/>
    <w:rsid w:val="00C740B8"/>
    <w:rsid w:val="00C745A3"/>
    <w:rsid w:val="00C747C5"/>
    <w:rsid w:val="00C74817"/>
    <w:rsid w:val="00C748B2"/>
    <w:rsid w:val="00C74AEA"/>
    <w:rsid w:val="00C74AF1"/>
    <w:rsid w:val="00C752DA"/>
    <w:rsid w:val="00C75552"/>
    <w:rsid w:val="00C758B4"/>
    <w:rsid w:val="00C758C9"/>
    <w:rsid w:val="00C75968"/>
    <w:rsid w:val="00C75A3E"/>
    <w:rsid w:val="00C75B95"/>
    <w:rsid w:val="00C75D7A"/>
    <w:rsid w:val="00C75F68"/>
    <w:rsid w:val="00C75FBF"/>
    <w:rsid w:val="00C760E3"/>
    <w:rsid w:val="00C764E7"/>
    <w:rsid w:val="00C7664D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3CC"/>
    <w:rsid w:val="00C7748B"/>
    <w:rsid w:val="00C774DD"/>
    <w:rsid w:val="00C774EB"/>
    <w:rsid w:val="00C77762"/>
    <w:rsid w:val="00C7776B"/>
    <w:rsid w:val="00C7786D"/>
    <w:rsid w:val="00C7790E"/>
    <w:rsid w:val="00C77BD3"/>
    <w:rsid w:val="00C77D6C"/>
    <w:rsid w:val="00C77ED7"/>
    <w:rsid w:val="00C80035"/>
    <w:rsid w:val="00C8015E"/>
    <w:rsid w:val="00C801E8"/>
    <w:rsid w:val="00C8025B"/>
    <w:rsid w:val="00C804DD"/>
    <w:rsid w:val="00C80553"/>
    <w:rsid w:val="00C80570"/>
    <w:rsid w:val="00C8060A"/>
    <w:rsid w:val="00C80739"/>
    <w:rsid w:val="00C809B3"/>
    <w:rsid w:val="00C809DC"/>
    <w:rsid w:val="00C80A70"/>
    <w:rsid w:val="00C80AC8"/>
    <w:rsid w:val="00C80B61"/>
    <w:rsid w:val="00C80B91"/>
    <w:rsid w:val="00C80D63"/>
    <w:rsid w:val="00C80E4B"/>
    <w:rsid w:val="00C80E71"/>
    <w:rsid w:val="00C80FAB"/>
    <w:rsid w:val="00C8126D"/>
    <w:rsid w:val="00C813E1"/>
    <w:rsid w:val="00C81477"/>
    <w:rsid w:val="00C815AB"/>
    <w:rsid w:val="00C819E7"/>
    <w:rsid w:val="00C81A4C"/>
    <w:rsid w:val="00C81C98"/>
    <w:rsid w:val="00C81E76"/>
    <w:rsid w:val="00C824BE"/>
    <w:rsid w:val="00C827F6"/>
    <w:rsid w:val="00C82912"/>
    <w:rsid w:val="00C82D74"/>
    <w:rsid w:val="00C82E6F"/>
    <w:rsid w:val="00C82F0D"/>
    <w:rsid w:val="00C830C3"/>
    <w:rsid w:val="00C83195"/>
    <w:rsid w:val="00C837BB"/>
    <w:rsid w:val="00C837DD"/>
    <w:rsid w:val="00C83DD0"/>
    <w:rsid w:val="00C83F3E"/>
    <w:rsid w:val="00C841F1"/>
    <w:rsid w:val="00C84565"/>
    <w:rsid w:val="00C84570"/>
    <w:rsid w:val="00C845E7"/>
    <w:rsid w:val="00C84737"/>
    <w:rsid w:val="00C8498B"/>
    <w:rsid w:val="00C84BC6"/>
    <w:rsid w:val="00C85010"/>
    <w:rsid w:val="00C85029"/>
    <w:rsid w:val="00C8503B"/>
    <w:rsid w:val="00C850BB"/>
    <w:rsid w:val="00C85222"/>
    <w:rsid w:val="00C85334"/>
    <w:rsid w:val="00C8538B"/>
    <w:rsid w:val="00C85403"/>
    <w:rsid w:val="00C85448"/>
    <w:rsid w:val="00C85814"/>
    <w:rsid w:val="00C85898"/>
    <w:rsid w:val="00C858BE"/>
    <w:rsid w:val="00C8591A"/>
    <w:rsid w:val="00C8597C"/>
    <w:rsid w:val="00C85A09"/>
    <w:rsid w:val="00C85AB9"/>
    <w:rsid w:val="00C85FE2"/>
    <w:rsid w:val="00C860AF"/>
    <w:rsid w:val="00C862B7"/>
    <w:rsid w:val="00C86579"/>
    <w:rsid w:val="00C867A5"/>
    <w:rsid w:val="00C869AE"/>
    <w:rsid w:val="00C86D76"/>
    <w:rsid w:val="00C86F6C"/>
    <w:rsid w:val="00C8707E"/>
    <w:rsid w:val="00C870C3"/>
    <w:rsid w:val="00C870DB"/>
    <w:rsid w:val="00C8716A"/>
    <w:rsid w:val="00C87217"/>
    <w:rsid w:val="00C8740C"/>
    <w:rsid w:val="00C87861"/>
    <w:rsid w:val="00C87970"/>
    <w:rsid w:val="00C87972"/>
    <w:rsid w:val="00C879AA"/>
    <w:rsid w:val="00C87AD2"/>
    <w:rsid w:val="00C87F19"/>
    <w:rsid w:val="00C87F86"/>
    <w:rsid w:val="00C90367"/>
    <w:rsid w:val="00C90395"/>
    <w:rsid w:val="00C90551"/>
    <w:rsid w:val="00C909B6"/>
    <w:rsid w:val="00C90B97"/>
    <w:rsid w:val="00C90C44"/>
    <w:rsid w:val="00C90D36"/>
    <w:rsid w:val="00C90E04"/>
    <w:rsid w:val="00C910C5"/>
    <w:rsid w:val="00C91208"/>
    <w:rsid w:val="00C9146F"/>
    <w:rsid w:val="00C9159E"/>
    <w:rsid w:val="00C919E3"/>
    <w:rsid w:val="00C91A08"/>
    <w:rsid w:val="00C91AFB"/>
    <w:rsid w:val="00C91DBA"/>
    <w:rsid w:val="00C922B7"/>
    <w:rsid w:val="00C92358"/>
    <w:rsid w:val="00C923F7"/>
    <w:rsid w:val="00C92638"/>
    <w:rsid w:val="00C92B2E"/>
    <w:rsid w:val="00C92E34"/>
    <w:rsid w:val="00C92EB1"/>
    <w:rsid w:val="00C93056"/>
    <w:rsid w:val="00C932AB"/>
    <w:rsid w:val="00C93319"/>
    <w:rsid w:val="00C934D5"/>
    <w:rsid w:val="00C9362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3F71"/>
    <w:rsid w:val="00C9400F"/>
    <w:rsid w:val="00C943F7"/>
    <w:rsid w:val="00C9449B"/>
    <w:rsid w:val="00C9458A"/>
    <w:rsid w:val="00C9466C"/>
    <w:rsid w:val="00C94683"/>
    <w:rsid w:val="00C94889"/>
    <w:rsid w:val="00C94C56"/>
    <w:rsid w:val="00C94C90"/>
    <w:rsid w:val="00C95278"/>
    <w:rsid w:val="00C9538B"/>
    <w:rsid w:val="00C953E8"/>
    <w:rsid w:val="00C954C7"/>
    <w:rsid w:val="00C9560B"/>
    <w:rsid w:val="00C956E3"/>
    <w:rsid w:val="00C95A0B"/>
    <w:rsid w:val="00C95DE6"/>
    <w:rsid w:val="00C96040"/>
    <w:rsid w:val="00C96058"/>
    <w:rsid w:val="00C96320"/>
    <w:rsid w:val="00C96759"/>
    <w:rsid w:val="00C9680C"/>
    <w:rsid w:val="00C96A46"/>
    <w:rsid w:val="00C96D56"/>
    <w:rsid w:val="00C96F2C"/>
    <w:rsid w:val="00C96F96"/>
    <w:rsid w:val="00C9700D"/>
    <w:rsid w:val="00C9731C"/>
    <w:rsid w:val="00C97811"/>
    <w:rsid w:val="00C978C6"/>
    <w:rsid w:val="00C97A64"/>
    <w:rsid w:val="00C97BB5"/>
    <w:rsid w:val="00C97D10"/>
    <w:rsid w:val="00C97D4A"/>
    <w:rsid w:val="00C97D53"/>
    <w:rsid w:val="00C97F83"/>
    <w:rsid w:val="00CA018C"/>
    <w:rsid w:val="00CA02AB"/>
    <w:rsid w:val="00CA02B1"/>
    <w:rsid w:val="00CA0308"/>
    <w:rsid w:val="00CA03D3"/>
    <w:rsid w:val="00CA04DE"/>
    <w:rsid w:val="00CA0595"/>
    <w:rsid w:val="00CA06AF"/>
    <w:rsid w:val="00CA07C7"/>
    <w:rsid w:val="00CA082B"/>
    <w:rsid w:val="00CA08BC"/>
    <w:rsid w:val="00CA08FF"/>
    <w:rsid w:val="00CA0972"/>
    <w:rsid w:val="00CA09A9"/>
    <w:rsid w:val="00CA0A6B"/>
    <w:rsid w:val="00CA0B9E"/>
    <w:rsid w:val="00CA0C52"/>
    <w:rsid w:val="00CA11CB"/>
    <w:rsid w:val="00CA11D5"/>
    <w:rsid w:val="00CA144E"/>
    <w:rsid w:val="00CA18A7"/>
    <w:rsid w:val="00CA1962"/>
    <w:rsid w:val="00CA19F3"/>
    <w:rsid w:val="00CA19F6"/>
    <w:rsid w:val="00CA1A7A"/>
    <w:rsid w:val="00CA1B6A"/>
    <w:rsid w:val="00CA1B90"/>
    <w:rsid w:val="00CA1C33"/>
    <w:rsid w:val="00CA1C6E"/>
    <w:rsid w:val="00CA1D45"/>
    <w:rsid w:val="00CA1DFB"/>
    <w:rsid w:val="00CA1E5B"/>
    <w:rsid w:val="00CA1E6E"/>
    <w:rsid w:val="00CA1EEC"/>
    <w:rsid w:val="00CA1F8C"/>
    <w:rsid w:val="00CA1FDB"/>
    <w:rsid w:val="00CA1FE4"/>
    <w:rsid w:val="00CA21AA"/>
    <w:rsid w:val="00CA2847"/>
    <w:rsid w:val="00CA28AB"/>
    <w:rsid w:val="00CA2B21"/>
    <w:rsid w:val="00CA2B5D"/>
    <w:rsid w:val="00CA325C"/>
    <w:rsid w:val="00CA3284"/>
    <w:rsid w:val="00CA3419"/>
    <w:rsid w:val="00CA34CF"/>
    <w:rsid w:val="00CA35CD"/>
    <w:rsid w:val="00CA3B31"/>
    <w:rsid w:val="00CA3D09"/>
    <w:rsid w:val="00CA3DE0"/>
    <w:rsid w:val="00CA3F49"/>
    <w:rsid w:val="00CA4055"/>
    <w:rsid w:val="00CA4559"/>
    <w:rsid w:val="00CA4652"/>
    <w:rsid w:val="00CA46CA"/>
    <w:rsid w:val="00CA4721"/>
    <w:rsid w:val="00CA489B"/>
    <w:rsid w:val="00CA496A"/>
    <w:rsid w:val="00CA4974"/>
    <w:rsid w:val="00CA49A9"/>
    <w:rsid w:val="00CA4A2D"/>
    <w:rsid w:val="00CA4B7A"/>
    <w:rsid w:val="00CA4BE7"/>
    <w:rsid w:val="00CA4D6D"/>
    <w:rsid w:val="00CA4DA3"/>
    <w:rsid w:val="00CA508D"/>
    <w:rsid w:val="00CA527F"/>
    <w:rsid w:val="00CA548D"/>
    <w:rsid w:val="00CA57FA"/>
    <w:rsid w:val="00CA59E8"/>
    <w:rsid w:val="00CA5B33"/>
    <w:rsid w:val="00CA5E69"/>
    <w:rsid w:val="00CA60F0"/>
    <w:rsid w:val="00CA6166"/>
    <w:rsid w:val="00CA618E"/>
    <w:rsid w:val="00CA62DB"/>
    <w:rsid w:val="00CA671A"/>
    <w:rsid w:val="00CA6807"/>
    <w:rsid w:val="00CA68A1"/>
    <w:rsid w:val="00CA69B4"/>
    <w:rsid w:val="00CA69D3"/>
    <w:rsid w:val="00CA6A2D"/>
    <w:rsid w:val="00CA6B0E"/>
    <w:rsid w:val="00CA71F0"/>
    <w:rsid w:val="00CA72E9"/>
    <w:rsid w:val="00CA75E5"/>
    <w:rsid w:val="00CA75E7"/>
    <w:rsid w:val="00CA781F"/>
    <w:rsid w:val="00CA78E4"/>
    <w:rsid w:val="00CA790C"/>
    <w:rsid w:val="00CA79BB"/>
    <w:rsid w:val="00CA7A5A"/>
    <w:rsid w:val="00CA7AEB"/>
    <w:rsid w:val="00CA7AF2"/>
    <w:rsid w:val="00CA7C56"/>
    <w:rsid w:val="00CA7C67"/>
    <w:rsid w:val="00CA7DD7"/>
    <w:rsid w:val="00CB006A"/>
    <w:rsid w:val="00CB0162"/>
    <w:rsid w:val="00CB024D"/>
    <w:rsid w:val="00CB0DE5"/>
    <w:rsid w:val="00CB0EA3"/>
    <w:rsid w:val="00CB0F0F"/>
    <w:rsid w:val="00CB0F41"/>
    <w:rsid w:val="00CB1043"/>
    <w:rsid w:val="00CB1387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BF5"/>
    <w:rsid w:val="00CB2CAA"/>
    <w:rsid w:val="00CB2D07"/>
    <w:rsid w:val="00CB2D1E"/>
    <w:rsid w:val="00CB2D64"/>
    <w:rsid w:val="00CB2E2F"/>
    <w:rsid w:val="00CB2E53"/>
    <w:rsid w:val="00CB2FEE"/>
    <w:rsid w:val="00CB309C"/>
    <w:rsid w:val="00CB30A2"/>
    <w:rsid w:val="00CB3549"/>
    <w:rsid w:val="00CB36E3"/>
    <w:rsid w:val="00CB3900"/>
    <w:rsid w:val="00CB3A4C"/>
    <w:rsid w:val="00CB3B09"/>
    <w:rsid w:val="00CB416F"/>
    <w:rsid w:val="00CB4177"/>
    <w:rsid w:val="00CB41A4"/>
    <w:rsid w:val="00CB46D3"/>
    <w:rsid w:val="00CB46DE"/>
    <w:rsid w:val="00CB4A07"/>
    <w:rsid w:val="00CB4AB3"/>
    <w:rsid w:val="00CB4B87"/>
    <w:rsid w:val="00CB4E71"/>
    <w:rsid w:val="00CB504E"/>
    <w:rsid w:val="00CB5187"/>
    <w:rsid w:val="00CB520D"/>
    <w:rsid w:val="00CB5253"/>
    <w:rsid w:val="00CB534C"/>
    <w:rsid w:val="00CB5569"/>
    <w:rsid w:val="00CB55EC"/>
    <w:rsid w:val="00CB579E"/>
    <w:rsid w:val="00CB58EB"/>
    <w:rsid w:val="00CB5946"/>
    <w:rsid w:val="00CB5BB6"/>
    <w:rsid w:val="00CB5C83"/>
    <w:rsid w:val="00CB5C8A"/>
    <w:rsid w:val="00CB5D65"/>
    <w:rsid w:val="00CB61D9"/>
    <w:rsid w:val="00CB61EA"/>
    <w:rsid w:val="00CB6394"/>
    <w:rsid w:val="00CB649E"/>
    <w:rsid w:val="00CB66AC"/>
    <w:rsid w:val="00CB680B"/>
    <w:rsid w:val="00CB6867"/>
    <w:rsid w:val="00CB6B9E"/>
    <w:rsid w:val="00CB6CB2"/>
    <w:rsid w:val="00CB70CC"/>
    <w:rsid w:val="00CB7151"/>
    <w:rsid w:val="00CB71C8"/>
    <w:rsid w:val="00CB7277"/>
    <w:rsid w:val="00CB75F5"/>
    <w:rsid w:val="00CB7687"/>
    <w:rsid w:val="00CB771E"/>
    <w:rsid w:val="00CB7945"/>
    <w:rsid w:val="00CB7C17"/>
    <w:rsid w:val="00CB7C71"/>
    <w:rsid w:val="00CB7EDA"/>
    <w:rsid w:val="00CC0072"/>
    <w:rsid w:val="00CC0145"/>
    <w:rsid w:val="00CC018C"/>
    <w:rsid w:val="00CC025E"/>
    <w:rsid w:val="00CC03ED"/>
    <w:rsid w:val="00CC04EE"/>
    <w:rsid w:val="00CC051D"/>
    <w:rsid w:val="00CC0598"/>
    <w:rsid w:val="00CC07B8"/>
    <w:rsid w:val="00CC09FF"/>
    <w:rsid w:val="00CC0A0B"/>
    <w:rsid w:val="00CC0DD7"/>
    <w:rsid w:val="00CC1275"/>
    <w:rsid w:val="00CC1372"/>
    <w:rsid w:val="00CC1407"/>
    <w:rsid w:val="00CC15FC"/>
    <w:rsid w:val="00CC1841"/>
    <w:rsid w:val="00CC1876"/>
    <w:rsid w:val="00CC1895"/>
    <w:rsid w:val="00CC197A"/>
    <w:rsid w:val="00CC19D5"/>
    <w:rsid w:val="00CC19E4"/>
    <w:rsid w:val="00CC1BFC"/>
    <w:rsid w:val="00CC1CC1"/>
    <w:rsid w:val="00CC1CE9"/>
    <w:rsid w:val="00CC1E88"/>
    <w:rsid w:val="00CC24E2"/>
    <w:rsid w:val="00CC250C"/>
    <w:rsid w:val="00CC2640"/>
    <w:rsid w:val="00CC26D4"/>
    <w:rsid w:val="00CC277C"/>
    <w:rsid w:val="00CC2A3A"/>
    <w:rsid w:val="00CC2B16"/>
    <w:rsid w:val="00CC2B52"/>
    <w:rsid w:val="00CC2D44"/>
    <w:rsid w:val="00CC2DAF"/>
    <w:rsid w:val="00CC2ED9"/>
    <w:rsid w:val="00CC2F4D"/>
    <w:rsid w:val="00CC3292"/>
    <w:rsid w:val="00CC3471"/>
    <w:rsid w:val="00CC347B"/>
    <w:rsid w:val="00CC360A"/>
    <w:rsid w:val="00CC3A3B"/>
    <w:rsid w:val="00CC3AE9"/>
    <w:rsid w:val="00CC3BED"/>
    <w:rsid w:val="00CC3C52"/>
    <w:rsid w:val="00CC3C6F"/>
    <w:rsid w:val="00CC3DB1"/>
    <w:rsid w:val="00CC3DBE"/>
    <w:rsid w:val="00CC3F2D"/>
    <w:rsid w:val="00CC40E5"/>
    <w:rsid w:val="00CC4246"/>
    <w:rsid w:val="00CC4387"/>
    <w:rsid w:val="00CC4634"/>
    <w:rsid w:val="00CC4997"/>
    <w:rsid w:val="00CC4A8F"/>
    <w:rsid w:val="00CC4B05"/>
    <w:rsid w:val="00CC4E9C"/>
    <w:rsid w:val="00CC513D"/>
    <w:rsid w:val="00CC516F"/>
    <w:rsid w:val="00CC5281"/>
    <w:rsid w:val="00CC52A8"/>
    <w:rsid w:val="00CC52BD"/>
    <w:rsid w:val="00CC5491"/>
    <w:rsid w:val="00CC5663"/>
    <w:rsid w:val="00CC566C"/>
    <w:rsid w:val="00CC5777"/>
    <w:rsid w:val="00CC5921"/>
    <w:rsid w:val="00CC5CFA"/>
    <w:rsid w:val="00CC5D98"/>
    <w:rsid w:val="00CC5E8A"/>
    <w:rsid w:val="00CC5F68"/>
    <w:rsid w:val="00CC5FFE"/>
    <w:rsid w:val="00CC641C"/>
    <w:rsid w:val="00CC660C"/>
    <w:rsid w:val="00CC67D9"/>
    <w:rsid w:val="00CC69B9"/>
    <w:rsid w:val="00CC6C02"/>
    <w:rsid w:val="00CC6D0B"/>
    <w:rsid w:val="00CC6DFB"/>
    <w:rsid w:val="00CC6F0C"/>
    <w:rsid w:val="00CC7121"/>
    <w:rsid w:val="00CC712C"/>
    <w:rsid w:val="00CC7134"/>
    <w:rsid w:val="00CC723E"/>
    <w:rsid w:val="00CC72EE"/>
    <w:rsid w:val="00CC739A"/>
    <w:rsid w:val="00CC73C6"/>
    <w:rsid w:val="00CC73DD"/>
    <w:rsid w:val="00CC74A6"/>
    <w:rsid w:val="00CC7C3A"/>
    <w:rsid w:val="00CC7E4C"/>
    <w:rsid w:val="00CC7F1E"/>
    <w:rsid w:val="00CD0082"/>
    <w:rsid w:val="00CD01D9"/>
    <w:rsid w:val="00CD023B"/>
    <w:rsid w:val="00CD0338"/>
    <w:rsid w:val="00CD03B3"/>
    <w:rsid w:val="00CD04FE"/>
    <w:rsid w:val="00CD0602"/>
    <w:rsid w:val="00CD0611"/>
    <w:rsid w:val="00CD0748"/>
    <w:rsid w:val="00CD0935"/>
    <w:rsid w:val="00CD0A26"/>
    <w:rsid w:val="00CD0B4E"/>
    <w:rsid w:val="00CD0BF5"/>
    <w:rsid w:val="00CD0BFF"/>
    <w:rsid w:val="00CD0CDF"/>
    <w:rsid w:val="00CD0EA8"/>
    <w:rsid w:val="00CD0FAC"/>
    <w:rsid w:val="00CD0FDE"/>
    <w:rsid w:val="00CD129C"/>
    <w:rsid w:val="00CD12A8"/>
    <w:rsid w:val="00CD132F"/>
    <w:rsid w:val="00CD13A6"/>
    <w:rsid w:val="00CD1530"/>
    <w:rsid w:val="00CD15AF"/>
    <w:rsid w:val="00CD1935"/>
    <w:rsid w:val="00CD1BFD"/>
    <w:rsid w:val="00CD1E43"/>
    <w:rsid w:val="00CD2180"/>
    <w:rsid w:val="00CD23AB"/>
    <w:rsid w:val="00CD2570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74"/>
    <w:rsid w:val="00CD36F3"/>
    <w:rsid w:val="00CD37F5"/>
    <w:rsid w:val="00CD3885"/>
    <w:rsid w:val="00CD39C2"/>
    <w:rsid w:val="00CD3DD7"/>
    <w:rsid w:val="00CD3F51"/>
    <w:rsid w:val="00CD4464"/>
    <w:rsid w:val="00CD4482"/>
    <w:rsid w:val="00CD4661"/>
    <w:rsid w:val="00CD46ED"/>
    <w:rsid w:val="00CD46FA"/>
    <w:rsid w:val="00CD47D7"/>
    <w:rsid w:val="00CD4D01"/>
    <w:rsid w:val="00CD4D96"/>
    <w:rsid w:val="00CD4FFC"/>
    <w:rsid w:val="00CD5087"/>
    <w:rsid w:val="00CD526B"/>
    <w:rsid w:val="00CD5486"/>
    <w:rsid w:val="00CD54F6"/>
    <w:rsid w:val="00CD5656"/>
    <w:rsid w:val="00CD5694"/>
    <w:rsid w:val="00CD57C4"/>
    <w:rsid w:val="00CD5CDB"/>
    <w:rsid w:val="00CD5FD3"/>
    <w:rsid w:val="00CD5FDC"/>
    <w:rsid w:val="00CD6001"/>
    <w:rsid w:val="00CD626F"/>
    <w:rsid w:val="00CD6276"/>
    <w:rsid w:val="00CD6463"/>
    <w:rsid w:val="00CD649B"/>
    <w:rsid w:val="00CD652D"/>
    <w:rsid w:val="00CD66AE"/>
    <w:rsid w:val="00CD670A"/>
    <w:rsid w:val="00CD6854"/>
    <w:rsid w:val="00CD6AAB"/>
    <w:rsid w:val="00CD6BF6"/>
    <w:rsid w:val="00CD6CC8"/>
    <w:rsid w:val="00CD71FD"/>
    <w:rsid w:val="00CD75DA"/>
    <w:rsid w:val="00CD782D"/>
    <w:rsid w:val="00CD78B5"/>
    <w:rsid w:val="00CD78BD"/>
    <w:rsid w:val="00CD7985"/>
    <w:rsid w:val="00CD7D7A"/>
    <w:rsid w:val="00CD7EF1"/>
    <w:rsid w:val="00CE0058"/>
    <w:rsid w:val="00CE01D5"/>
    <w:rsid w:val="00CE03C3"/>
    <w:rsid w:val="00CE06C7"/>
    <w:rsid w:val="00CE0748"/>
    <w:rsid w:val="00CE0872"/>
    <w:rsid w:val="00CE0B27"/>
    <w:rsid w:val="00CE0C1C"/>
    <w:rsid w:val="00CE0D3B"/>
    <w:rsid w:val="00CE0E04"/>
    <w:rsid w:val="00CE10CD"/>
    <w:rsid w:val="00CE131F"/>
    <w:rsid w:val="00CE1345"/>
    <w:rsid w:val="00CE1400"/>
    <w:rsid w:val="00CE14A9"/>
    <w:rsid w:val="00CE16B9"/>
    <w:rsid w:val="00CE1888"/>
    <w:rsid w:val="00CE18D9"/>
    <w:rsid w:val="00CE1910"/>
    <w:rsid w:val="00CE1A48"/>
    <w:rsid w:val="00CE1C1A"/>
    <w:rsid w:val="00CE1CF9"/>
    <w:rsid w:val="00CE1E9E"/>
    <w:rsid w:val="00CE2008"/>
    <w:rsid w:val="00CE213A"/>
    <w:rsid w:val="00CE2205"/>
    <w:rsid w:val="00CE22D7"/>
    <w:rsid w:val="00CE23D6"/>
    <w:rsid w:val="00CE244F"/>
    <w:rsid w:val="00CE2462"/>
    <w:rsid w:val="00CE2483"/>
    <w:rsid w:val="00CE260B"/>
    <w:rsid w:val="00CE2625"/>
    <w:rsid w:val="00CE2765"/>
    <w:rsid w:val="00CE2822"/>
    <w:rsid w:val="00CE28BB"/>
    <w:rsid w:val="00CE2EF0"/>
    <w:rsid w:val="00CE2FC5"/>
    <w:rsid w:val="00CE30F3"/>
    <w:rsid w:val="00CE3202"/>
    <w:rsid w:val="00CE3233"/>
    <w:rsid w:val="00CE32A0"/>
    <w:rsid w:val="00CE37AF"/>
    <w:rsid w:val="00CE388F"/>
    <w:rsid w:val="00CE3925"/>
    <w:rsid w:val="00CE3C51"/>
    <w:rsid w:val="00CE40EA"/>
    <w:rsid w:val="00CE4108"/>
    <w:rsid w:val="00CE4176"/>
    <w:rsid w:val="00CE4414"/>
    <w:rsid w:val="00CE4658"/>
    <w:rsid w:val="00CE4666"/>
    <w:rsid w:val="00CE4742"/>
    <w:rsid w:val="00CE48A4"/>
    <w:rsid w:val="00CE4CD3"/>
    <w:rsid w:val="00CE4E73"/>
    <w:rsid w:val="00CE4EEF"/>
    <w:rsid w:val="00CE51BC"/>
    <w:rsid w:val="00CE5253"/>
    <w:rsid w:val="00CE525F"/>
    <w:rsid w:val="00CE54F2"/>
    <w:rsid w:val="00CE550C"/>
    <w:rsid w:val="00CE551F"/>
    <w:rsid w:val="00CE56EC"/>
    <w:rsid w:val="00CE571F"/>
    <w:rsid w:val="00CE57E8"/>
    <w:rsid w:val="00CE5828"/>
    <w:rsid w:val="00CE5960"/>
    <w:rsid w:val="00CE5C77"/>
    <w:rsid w:val="00CE5F33"/>
    <w:rsid w:val="00CE5F83"/>
    <w:rsid w:val="00CE6484"/>
    <w:rsid w:val="00CE681E"/>
    <w:rsid w:val="00CE6CAE"/>
    <w:rsid w:val="00CE6E09"/>
    <w:rsid w:val="00CE6ED5"/>
    <w:rsid w:val="00CE6FB2"/>
    <w:rsid w:val="00CE71A4"/>
    <w:rsid w:val="00CE72D2"/>
    <w:rsid w:val="00CE72F1"/>
    <w:rsid w:val="00CE7340"/>
    <w:rsid w:val="00CE73CA"/>
    <w:rsid w:val="00CE73E6"/>
    <w:rsid w:val="00CE753A"/>
    <w:rsid w:val="00CE76D6"/>
    <w:rsid w:val="00CE7790"/>
    <w:rsid w:val="00CE7877"/>
    <w:rsid w:val="00CE78F9"/>
    <w:rsid w:val="00CE79F2"/>
    <w:rsid w:val="00CE7A7D"/>
    <w:rsid w:val="00CE7ED6"/>
    <w:rsid w:val="00CE7F36"/>
    <w:rsid w:val="00CE7F78"/>
    <w:rsid w:val="00CF01E7"/>
    <w:rsid w:val="00CF0320"/>
    <w:rsid w:val="00CF0381"/>
    <w:rsid w:val="00CF053D"/>
    <w:rsid w:val="00CF062F"/>
    <w:rsid w:val="00CF07C8"/>
    <w:rsid w:val="00CF0E7C"/>
    <w:rsid w:val="00CF12A7"/>
    <w:rsid w:val="00CF1494"/>
    <w:rsid w:val="00CF14D3"/>
    <w:rsid w:val="00CF15D4"/>
    <w:rsid w:val="00CF1AB3"/>
    <w:rsid w:val="00CF1B80"/>
    <w:rsid w:val="00CF1D02"/>
    <w:rsid w:val="00CF1F1F"/>
    <w:rsid w:val="00CF2035"/>
    <w:rsid w:val="00CF2186"/>
    <w:rsid w:val="00CF2219"/>
    <w:rsid w:val="00CF23F3"/>
    <w:rsid w:val="00CF2454"/>
    <w:rsid w:val="00CF25EC"/>
    <w:rsid w:val="00CF26AB"/>
    <w:rsid w:val="00CF283B"/>
    <w:rsid w:val="00CF28CD"/>
    <w:rsid w:val="00CF28E8"/>
    <w:rsid w:val="00CF2DE6"/>
    <w:rsid w:val="00CF2EB9"/>
    <w:rsid w:val="00CF3150"/>
    <w:rsid w:val="00CF3230"/>
    <w:rsid w:val="00CF32C0"/>
    <w:rsid w:val="00CF32C8"/>
    <w:rsid w:val="00CF3376"/>
    <w:rsid w:val="00CF34C0"/>
    <w:rsid w:val="00CF3540"/>
    <w:rsid w:val="00CF3573"/>
    <w:rsid w:val="00CF3992"/>
    <w:rsid w:val="00CF417F"/>
    <w:rsid w:val="00CF4414"/>
    <w:rsid w:val="00CF451F"/>
    <w:rsid w:val="00CF4697"/>
    <w:rsid w:val="00CF4A99"/>
    <w:rsid w:val="00CF4AF3"/>
    <w:rsid w:val="00CF4F0E"/>
    <w:rsid w:val="00CF4F1E"/>
    <w:rsid w:val="00CF55A1"/>
    <w:rsid w:val="00CF55DC"/>
    <w:rsid w:val="00CF561F"/>
    <w:rsid w:val="00CF57A7"/>
    <w:rsid w:val="00CF57AF"/>
    <w:rsid w:val="00CF5805"/>
    <w:rsid w:val="00CF5806"/>
    <w:rsid w:val="00CF58D8"/>
    <w:rsid w:val="00CF5D70"/>
    <w:rsid w:val="00CF5DE1"/>
    <w:rsid w:val="00CF5E1C"/>
    <w:rsid w:val="00CF5E81"/>
    <w:rsid w:val="00CF6019"/>
    <w:rsid w:val="00CF6370"/>
    <w:rsid w:val="00CF66E0"/>
    <w:rsid w:val="00CF6774"/>
    <w:rsid w:val="00CF6819"/>
    <w:rsid w:val="00CF6A53"/>
    <w:rsid w:val="00CF6A78"/>
    <w:rsid w:val="00CF6DEC"/>
    <w:rsid w:val="00CF7037"/>
    <w:rsid w:val="00CF7245"/>
    <w:rsid w:val="00CF75D4"/>
    <w:rsid w:val="00CF77B7"/>
    <w:rsid w:val="00CF77EC"/>
    <w:rsid w:val="00CF78B8"/>
    <w:rsid w:val="00CF7945"/>
    <w:rsid w:val="00D0013F"/>
    <w:rsid w:val="00D002A4"/>
    <w:rsid w:val="00D00818"/>
    <w:rsid w:val="00D00B0B"/>
    <w:rsid w:val="00D00C9D"/>
    <w:rsid w:val="00D00E41"/>
    <w:rsid w:val="00D00FB8"/>
    <w:rsid w:val="00D0100F"/>
    <w:rsid w:val="00D0125F"/>
    <w:rsid w:val="00D012AF"/>
    <w:rsid w:val="00D01312"/>
    <w:rsid w:val="00D01367"/>
    <w:rsid w:val="00D01394"/>
    <w:rsid w:val="00D013AF"/>
    <w:rsid w:val="00D01442"/>
    <w:rsid w:val="00D01489"/>
    <w:rsid w:val="00D014CB"/>
    <w:rsid w:val="00D01665"/>
    <w:rsid w:val="00D0172F"/>
    <w:rsid w:val="00D01A5D"/>
    <w:rsid w:val="00D01BAD"/>
    <w:rsid w:val="00D01CBC"/>
    <w:rsid w:val="00D01DA0"/>
    <w:rsid w:val="00D01E08"/>
    <w:rsid w:val="00D01EDE"/>
    <w:rsid w:val="00D01F27"/>
    <w:rsid w:val="00D02411"/>
    <w:rsid w:val="00D02480"/>
    <w:rsid w:val="00D024A5"/>
    <w:rsid w:val="00D026E6"/>
    <w:rsid w:val="00D026F9"/>
    <w:rsid w:val="00D028D8"/>
    <w:rsid w:val="00D02B37"/>
    <w:rsid w:val="00D02C01"/>
    <w:rsid w:val="00D02F41"/>
    <w:rsid w:val="00D02FAB"/>
    <w:rsid w:val="00D03031"/>
    <w:rsid w:val="00D03126"/>
    <w:rsid w:val="00D0322B"/>
    <w:rsid w:val="00D032D9"/>
    <w:rsid w:val="00D0338F"/>
    <w:rsid w:val="00D034A0"/>
    <w:rsid w:val="00D03652"/>
    <w:rsid w:val="00D03771"/>
    <w:rsid w:val="00D0391B"/>
    <w:rsid w:val="00D03FAE"/>
    <w:rsid w:val="00D0404E"/>
    <w:rsid w:val="00D0406D"/>
    <w:rsid w:val="00D0414A"/>
    <w:rsid w:val="00D0433E"/>
    <w:rsid w:val="00D0438F"/>
    <w:rsid w:val="00D04464"/>
    <w:rsid w:val="00D046EF"/>
    <w:rsid w:val="00D0475D"/>
    <w:rsid w:val="00D04AB4"/>
    <w:rsid w:val="00D04D09"/>
    <w:rsid w:val="00D04DA4"/>
    <w:rsid w:val="00D04E40"/>
    <w:rsid w:val="00D04F83"/>
    <w:rsid w:val="00D050A4"/>
    <w:rsid w:val="00D05163"/>
    <w:rsid w:val="00D0518D"/>
    <w:rsid w:val="00D054C0"/>
    <w:rsid w:val="00D054F9"/>
    <w:rsid w:val="00D05946"/>
    <w:rsid w:val="00D059D3"/>
    <w:rsid w:val="00D05B41"/>
    <w:rsid w:val="00D05CC3"/>
    <w:rsid w:val="00D061F4"/>
    <w:rsid w:val="00D0622D"/>
    <w:rsid w:val="00D0640E"/>
    <w:rsid w:val="00D06418"/>
    <w:rsid w:val="00D065BA"/>
    <w:rsid w:val="00D066AD"/>
    <w:rsid w:val="00D069D1"/>
    <w:rsid w:val="00D069E3"/>
    <w:rsid w:val="00D06AF5"/>
    <w:rsid w:val="00D0735B"/>
    <w:rsid w:val="00D074C6"/>
    <w:rsid w:val="00D07580"/>
    <w:rsid w:val="00D07705"/>
    <w:rsid w:val="00D0770B"/>
    <w:rsid w:val="00D077C9"/>
    <w:rsid w:val="00D0786D"/>
    <w:rsid w:val="00D0790C"/>
    <w:rsid w:val="00D07975"/>
    <w:rsid w:val="00D0799B"/>
    <w:rsid w:val="00D07A39"/>
    <w:rsid w:val="00D07B74"/>
    <w:rsid w:val="00D07C73"/>
    <w:rsid w:val="00D07D5D"/>
    <w:rsid w:val="00D07E34"/>
    <w:rsid w:val="00D07F49"/>
    <w:rsid w:val="00D07F4F"/>
    <w:rsid w:val="00D10008"/>
    <w:rsid w:val="00D103D5"/>
    <w:rsid w:val="00D104D0"/>
    <w:rsid w:val="00D1066B"/>
    <w:rsid w:val="00D1076E"/>
    <w:rsid w:val="00D107D6"/>
    <w:rsid w:val="00D1089A"/>
    <w:rsid w:val="00D10927"/>
    <w:rsid w:val="00D10B87"/>
    <w:rsid w:val="00D10C4A"/>
    <w:rsid w:val="00D11064"/>
    <w:rsid w:val="00D112DC"/>
    <w:rsid w:val="00D112E0"/>
    <w:rsid w:val="00D11329"/>
    <w:rsid w:val="00D115C5"/>
    <w:rsid w:val="00D115DA"/>
    <w:rsid w:val="00D11752"/>
    <w:rsid w:val="00D11775"/>
    <w:rsid w:val="00D11A44"/>
    <w:rsid w:val="00D11B1E"/>
    <w:rsid w:val="00D11C8B"/>
    <w:rsid w:val="00D11C8D"/>
    <w:rsid w:val="00D11F4C"/>
    <w:rsid w:val="00D1204B"/>
    <w:rsid w:val="00D120F7"/>
    <w:rsid w:val="00D12122"/>
    <w:rsid w:val="00D1254E"/>
    <w:rsid w:val="00D126D2"/>
    <w:rsid w:val="00D1276B"/>
    <w:rsid w:val="00D127F4"/>
    <w:rsid w:val="00D12B3B"/>
    <w:rsid w:val="00D12C9B"/>
    <w:rsid w:val="00D12D90"/>
    <w:rsid w:val="00D1302A"/>
    <w:rsid w:val="00D13689"/>
    <w:rsid w:val="00D136E9"/>
    <w:rsid w:val="00D138CC"/>
    <w:rsid w:val="00D13C61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2A"/>
    <w:rsid w:val="00D147B5"/>
    <w:rsid w:val="00D149F2"/>
    <w:rsid w:val="00D14AE9"/>
    <w:rsid w:val="00D14B37"/>
    <w:rsid w:val="00D14C6A"/>
    <w:rsid w:val="00D14D7A"/>
    <w:rsid w:val="00D14E19"/>
    <w:rsid w:val="00D15094"/>
    <w:rsid w:val="00D152F2"/>
    <w:rsid w:val="00D1532A"/>
    <w:rsid w:val="00D155E7"/>
    <w:rsid w:val="00D1572B"/>
    <w:rsid w:val="00D15AE5"/>
    <w:rsid w:val="00D15BA8"/>
    <w:rsid w:val="00D15C9E"/>
    <w:rsid w:val="00D16109"/>
    <w:rsid w:val="00D16613"/>
    <w:rsid w:val="00D167C2"/>
    <w:rsid w:val="00D167DD"/>
    <w:rsid w:val="00D168BB"/>
    <w:rsid w:val="00D16ADA"/>
    <w:rsid w:val="00D16C57"/>
    <w:rsid w:val="00D16DD8"/>
    <w:rsid w:val="00D16E9A"/>
    <w:rsid w:val="00D16F5D"/>
    <w:rsid w:val="00D17195"/>
    <w:rsid w:val="00D17348"/>
    <w:rsid w:val="00D1743C"/>
    <w:rsid w:val="00D174CA"/>
    <w:rsid w:val="00D1766E"/>
    <w:rsid w:val="00D177C5"/>
    <w:rsid w:val="00D1788F"/>
    <w:rsid w:val="00D179F0"/>
    <w:rsid w:val="00D17B35"/>
    <w:rsid w:val="00D17D93"/>
    <w:rsid w:val="00D17FC5"/>
    <w:rsid w:val="00D2000B"/>
    <w:rsid w:val="00D20098"/>
    <w:rsid w:val="00D20192"/>
    <w:rsid w:val="00D202E0"/>
    <w:rsid w:val="00D20375"/>
    <w:rsid w:val="00D2045C"/>
    <w:rsid w:val="00D20504"/>
    <w:rsid w:val="00D20596"/>
    <w:rsid w:val="00D20611"/>
    <w:rsid w:val="00D207DE"/>
    <w:rsid w:val="00D2096D"/>
    <w:rsid w:val="00D20B12"/>
    <w:rsid w:val="00D20B3A"/>
    <w:rsid w:val="00D20C3F"/>
    <w:rsid w:val="00D20D2B"/>
    <w:rsid w:val="00D20D81"/>
    <w:rsid w:val="00D20DE1"/>
    <w:rsid w:val="00D20EE7"/>
    <w:rsid w:val="00D21088"/>
    <w:rsid w:val="00D212D9"/>
    <w:rsid w:val="00D2144C"/>
    <w:rsid w:val="00D2159A"/>
    <w:rsid w:val="00D215AB"/>
    <w:rsid w:val="00D215AC"/>
    <w:rsid w:val="00D216E3"/>
    <w:rsid w:val="00D2173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DF5"/>
    <w:rsid w:val="00D21E32"/>
    <w:rsid w:val="00D221FD"/>
    <w:rsid w:val="00D22572"/>
    <w:rsid w:val="00D225DC"/>
    <w:rsid w:val="00D226AC"/>
    <w:rsid w:val="00D22765"/>
    <w:rsid w:val="00D22869"/>
    <w:rsid w:val="00D22931"/>
    <w:rsid w:val="00D22B6A"/>
    <w:rsid w:val="00D22C44"/>
    <w:rsid w:val="00D22E09"/>
    <w:rsid w:val="00D2310C"/>
    <w:rsid w:val="00D2362B"/>
    <w:rsid w:val="00D23873"/>
    <w:rsid w:val="00D238F1"/>
    <w:rsid w:val="00D23945"/>
    <w:rsid w:val="00D23B34"/>
    <w:rsid w:val="00D23BDB"/>
    <w:rsid w:val="00D23E67"/>
    <w:rsid w:val="00D23F1E"/>
    <w:rsid w:val="00D240EE"/>
    <w:rsid w:val="00D241EB"/>
    <w:rsid w:val="00D24270"/>
    <w:rsid w:val="00D2436A"/>
    <w:rsid w:val="00D243BB"/>
    <w:rsid w:val="00D244EC"/>
    <w:rsid w:val="00D2454A"/>
    <w:rsid w:val="00D2454E"/>
    <w:rsid w:val="00D24A53"/>
    <w:rsid w:val="00D24DE3"/>
    <w:rsid w:val="00D24F10"/>
    <w:rsid w:val="00D24F6C"/>
    <w:rsid w:val="00D25073"/>
    <w:rsid w:val="00D25481"/>
    <w:rsid w:val="00D254E9"/>
    <w:rsid w:val="00D25572"/>
    <w:rsid w:val="00D258D8"/>
    <w:rsid w:val="00D25998"/>
    <w:rsid w:val="00D25ACB"/>
    <w:rsid w:val="00D25DF1"/>
    <w:rsid w:val="00D25F4E"/>
    <w:rsid w:val="00D25F5D"/>
    <w:rsid w:val="00D2605C"/>
    <w:rsid w:val="00D260B8"/>
    <w:rsid w:val="00D262A5"/>
    <w:rsid w:val="00D263A4"/>
    <w:rsid w:val="00D26430"/>
    <w:rsid w:val="00D265A6"/>
    <w:rsid w:val="00D26D8C"/>
    <w:rsid w:val="00D26FA4"/>
    <w:rsid w:val="00D27009"/>
    <w:rsid w:val="00D270DF"/>
    <w:rsid w:val="00D27144"/>
    <w:rsid w:val="00D272E6"/>
    <w:rsid w:val="00D27799"/>
    <w:rsid w:val="00D278B6"/>
    <w:rsid w:val="00D27936"/>
    <w:rsid w:val="00D2797B"/>
    <w:rsid w:val="00D279B5"/>
    <w:rsid w:val="00D27AF3"/>
    <w:rsid w:val="00D27C85"/>
    <w:rsid w:val="00D27D6A"/>
    <w:rsid w:val="00D27E29"/>
    <w:rsid w:val="00D30050"/>
    <w:rsid w:val="00D3022D"/>
    <w:rsid w:val="00D30529"/>
    <w:rsid w:val="00D3053D"/>
    <w:rsid w:val="00D3068B"/>
    <w:rsid w:val="00D30694"/>
    <w:rsid w:val="00D30716"/>
    <w:rsid w:val="00D30953"/>
    <w:rsid w:val="00D30A1D"/>
    <w:rsid w:val="00D30B5F"/>
    <w:rsid w:val="00D30DDE"/>
    <w:rsid w:val="00D31117"/>
    <w:rsid w:val="00D31152"/>
    <w:rsid w:val="00D3119E"/>
    <w:rsid w:val="00D31286"/>
    <w:rsid w:val="00D3136E"/>
    <w:rsid w:val="00D31387"/>
    <w:rsid w:val="00D3154B"/>
    <w:rsid w:val="00D315F9"/>
    <w:rsid w:val="00D317E9"/>
    <w:rsid w:val="00D31877"/>
    <w:rsid w:val="00D31C69"/>
    <w:rsid w:val="00D31CE0"/>
    <w:rsid w:val="00D31DDA"/>
    <w:rsid w:val="00D31DF6"/>
    <w:rsid w:val="00D31EA3"/>
    <w:rsid w:val="00D32120"/>
    <w:rsid w:val="00D32171"/>
    <w:rsid w:val="00D323C3"/>
    <w:rsid w:val="00D3246D"/>
    <w:rsid w:val="00D32496"/>
    <w:rsid w:val="00D327CE"/>
    <w:rsid w:val="00D32842"/>
    <w:rsid w:val="00D32866"/>
    <w:rsid w:val="00D328CE"/>
    <w:rsid w:val="00D32DE1"/>
    <w:rsid w:val="00D32EFF"/>
    <w:rsid w:val="00D33068"/>
    <w:rsid w:val="00D33127"/>
    <w:rsid w:val="00D33192"/>
    <w:rsid w:val="00D331CA"/>
    <w:rsid w:val="00D332C9"/>
    <w:rsid w:val="00D33418"/>
    <w:rsid w:val="00D334F4"/>
    <w:rsid w:val="00D335AA"/>
    <w:rsid w:val="00D33619"/>
    <w:rsid w:val="00D33632"/>
    <w:rsid w:val="00D336B7"/>
    <w:rsid w:val="00D33741"/>
    <w:rsid w:val="00D3388B"/>
    <w:rsid w:val="00D3397A"/>
    <w:rsid w:val="00D33B09"/>
    <w:rsid w:val="00D33B3D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6F7"/>
    <w:rsid w:val="00D349EB"/>
    <w:rsid w:val="00D34A21"/>
    <w:rsid w:val="00D34C70"/>
    <w:rsid w:val="00D34CE2"/>
    <w:rsid w:val="00D34E70"/>
    <w:rsid w:val="00D34EF7"/>
    <w:rsid w:val="00D34EFF"/>
    <w:rsid w:val="00D35228"/>
    <w:rsid w:val="00D359A9"/>
    <w:rsid w:val="00D35A0C"/>
    <w:rsid w:val="00D35A3E"/>
    <w:rsid w:val="00D35A5D"/>
    <w:rsid w:val="00D35F35"/>
    <w:rsid w:val="00D360F3"/>
    <w:rsid w:val="00D362CF"/>
    <w:rsid w:val="00D3654E"/>
    <w:rsid w:val="00D36612"/>
    <w:rsid w:val="00D369CA"/>
    <w:rsid w:val="00D369FC"/>
    <w:rsid w:val="00D36ED5"/>
    <w:rsid w:val="00D36F70"/>
    <w:rsid w:val="00D37463"/>
    <w:rsid w:val="00D3767C"/>
    <w:rsid w:val="00D37917"/>
    <w:rsid w:val="00D37971"/>
    <w:rsid w:val="00D37A72"/>
    <w:rsid w:val="00D37CED"/>
    <w:rsid w:val="00D37F0D"/>
    <w:rsid w:val="00D37FC3"/>
    <w:rsid w:val="00D4000D"/>
    <w:rsid w:val="00D401A4"/>
    <w:rsid w:val="00D40246"/>
    <w:rsid w:val="00D40344"/>
    <w:rsid w:val="00D40381"/>
    <w:rsid w:val="00D40595"/>
    <w:rsid w:val="00D407A8"/>
    <w:rsid w:val="00D408F8"/>
    <w:rsid w:val="00D40955"/>
    <w:rsid w:val="00D40995"/>
    <w:rsid w:val="00D40BB7"/>
    <w:rsid w:val="00D41037"/>
    <w:rsid w:val="00D4123B"/>
    <w:rsid w:val="00D413A6"/>
    <w:rsid w:val="00D414C0"/>
    <w:rsid w:val="00D416CA"/>
    <w:rsid w:val="00D41AEF"/>
    <w:rsid w:val="00D41D0B"/>
    <w:rsid w:val="00D41E75"/>
    <w:rsid w:val="00D4234A"/>
    <w:rsid w:val="00D424E0"/>
    <w:rsid w:val="00D42617"/>
    <w:rsid w:val="00D4265E"/>
    <w:rsid w:val="00D427C4"/>
    <w:rsid w:val="00D427D4"/>
    <w:rsid w:val="00D42872"/>
    <w:rsid w:val="00D42AAF"/>
    <w:rsid w:val="00D42EA7"/>
    <w:rsid w:val="00D43094"/>
    <w:rsid w:val="00D4318E"/>
    <w:rsid w:val="00D431F6"/>
    <w:rsid w:val="00D43232"/>
    <w:rsid w:val="00D43654"/>
    <w:rsid w:val="00D43798"/>
    <w:rsid w:val="00D43B4C"/>
    <w:rsid w:val="00D43BD6"/>
    <w:rsid w:val="00D43C35"/>
    <w:rsid w:val="00D43E7A"/>
    <w:rsid w:val="00D43F87"/>
    <w:rsid w:val="00D43FC6"/>
    <w:rsid w:val="00D44027"/>
    <w:rsid w:val="00D4436B"/>
    <w:rsid w:val="00D445A4"/>
    <w:rsid w:val="00D44603"/>
    <w:rsid w:val="00D44DCA"/>
    <w:rsid w:val="00D451EE"/>
    <w:rsid w:val="00D45297"/>
    <w:rsid w:val="00D45577"/>
    <w:rsid w:val="00D456A0"/>
    <w:rsid w:val="00D4586F"/>
    <w:rsid w:val="00D4597E"/>
    <w:rsid w:val="00D45A41"/>
    <w:rsid w:val="00D45B0A"/>
    <w:rsid w:val="00D45B20"/>
    <w:rsid w:val="00D45C47"/>
    <w:rsid w:val="00D45C8F"/>
    <w:rsid w:val="00D4606A"/>
    <w:rsid w:val="00D46173"/>
    <w:rsid w:val="00D46367"/>
    <w:rsid w:val="00D463C8"/>
    <w:rsid w:val="00D4649E"/>
    <w:rsid w:val="00D464B9"/>
    <w:rsid w:val="00D46551"/>
    <w:rsid w:val="00D466F4"/>
    <w:rsid w:val="00D46837"/>
    <w:rsid w:val="00D468B7"/>
    <w:rsid w:val="00D46A3D"/>
    <w:rsid w:val="00D46C92"/>
    <w:rsid w:val="00D46D2F"/>
    <w:rsid w:val="00D46D97"/>
    <w:rsid w:val="00D46E5D"/>
    <w:rsid w:val="00D4702C"/>
    <w:rsid w:val="00D470B8"/>
    <w:rsid w:val="00D471DD"/>
    <w:rsid w:val="00D4749B"/>
    <w:rsid w:val="00D4753B"/>
    <w:rsid w:val="00D477B6"/>
    <w:rsid w:val="00D47869"/>
    <w:rsid w:val="00D47962"/>
    <w:rsid w:val="00D47B3E"/>
    <w:rsid w:val="00D47CA2"/>
    <w:rsid w:val="00D47D90"/>
    <w:rsid w:val="00D5045D"/>
    <w:rsid w:val="00D5050D"/>
    <w:rsid w:val="00D50521"/>
    <w:rsid w:val="00D506B9"/>
    <w:rsid w:val="00D507B6"/>
    <w:rsid w:val="00D508CC"/>
    <w:rsid w:val="00D50928"/>
    <w:rsid w:val="00D50965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9EA"/>
    <w:rsid w:val="00D51BB7"/>
    <w:rsid w:val="00D51CCC"/>
    <w:rsid w:val="00D51E4F"/>
    <w:rsid w:val="00D51F18"/>
    <w:rsid w:val="00D51FFA"/>
    <w:rsid w:val="00D520EE"/>
    <w:rsid w:val="00D5251F"/>
    <w:rsid w:val="00D527E7"/>
    <w:rsid w:val="00D5281D"/>
    <w:rsid w:val="00D52BFC"/>
    <w:rsid w:val="00D52CA1"/>
    <w:rsid w:val="00D52CCC"/>
    <w:rsid w:val="00D52DE4"/>
    <w:rsid w:val="00D52F7C"/>
    <w:rsid w:val="00D530D5"/>
    <w:rsid w:val="00D532DA"/>
    <w:rsid w:val="00D53528"/>
    <w:rsid w:val="00D535FE"/>
    <w:rsid w:val="00D53646"/>
    <w:rsid w:val="00D536A6"/>
    <w:rsid w:val="00D536B7"/>
    <w:rsid w:val="00D536C9"/>
    <w:rsid w:val="00D53C16"/>
    <w:rsid w:val="00D53D7F"/>
    <w:rsid w:val="00D53E09"/>
    <w:rsid w:val="00D53EDE"/>
    <w:rsid w:val="00D53FD0"/>
    <w:rsid w:val="00D54006"/>
    <w:rsid w:val="00D54207"/>
    <w:rsid w:val="00D54348"/>
    <w:rsid w:val="00D543B5"/>
    <w:rsid w:val="00D5476B"/>
    <w:rsid w:val="00D547A1"/>
    <w:rsid w:val="00D54938"/>
    <w:rsid w:val="00D54A34"/>
    <w:rsid w:val="00D54ADC"/>
    <w:rsid w:val="00D54AEB"/>
    <w:rsid w:val="00D54B18"/>
    <w:rsid w:val="00D54B36"/>
    <w:rsid w:val="00D54DCB"/>
    <w:rsid w:val="00D54F5F"/>
    <w:rsid w:val="00D550A8"/>
    <w:rsid w:val="00D550EB"/>
    <w:rsid w:val="00D55110"/>
    <w:rsid w:val="00D55265"/>
    <w:rsid w:val="00D5526B"/>
    <w:rsid w:val="00D552EE"/>
    <w:rsid w:val="00D55443"/>
    <w:rsid w:val="00D55469"/>
    <w:rsid w:val="00D55881"/>
    <w:rsid w:val="00D55910"/>
    <w:rsid w:val="00D55A30"/>
    <w:rsid w:val="00D55ABA"/>
    <w:rsid w:val="00D55AE6"/>
    <w:rsid w:val="00D55C2F"/>
    <w:rsid w:val="00D55D8E"/>
    <w:rsid w:val="00D5614F"/>
    <w:rsid w:val="00D562E3"/>
    <w:rsid w:val="00D5644C"/>
    <w:rsid w:val="00D564CA"/>
    <w:rsid w:val="00D565EB"/>
    <w:rsid w:val="00D56689"/>
    <w:rsid w:val="00D567CC"/>
    <w:rsid w:val="00D568F6"/>
    <w:rsid w:val="00D56AFC"/>
    <w:rsid w:val="00D56DFA"/>
    <w:rsid w:val="00D57143"/>
    <w:rsid w:val="00D57427"/>
    <w:rsid w:val="00D57434"/>
    <w:rsid w:val="00D57483"/>
    <w:rsid w:val="00D57961"/>
    <w:rsid w:val="00D57A0D"/>
    <w:rsid w:val="00D57B9A"/>
    <w:rsid w:val="00D57EF1"/>
    <w:rsid w:val="00D57F77"/>
    <w:rsid w:val="00D60153"/>
    <w:rsid w:val="00D60231"/>
    <w:rsid w:val="00D60259"/>
    <w:rsid w:val="00D603C2"/>
    <w:rsid w:val="00D6047C"/>
    <w:rsid w:val="00D604D3"/>
    <w:rsid w:val="00D60602"/>
    <w:rsid w:val="00D60641"/>
    <w:rsid w:val="00D60664"/>
    <w:rsid w:val="00D60B62"/>
    <w:rsid w:val="00D60BE3"/>
    <w:rsid w:val="00D60D07"/>
    <w:rsid w:val="00D60D54"/>
    <w:rsid w:val="00D60D79"/>
    <w:rsid w:val="00D61089"/>
    <w:rsid w:val="00D610E0"/>
    <w:rsid w:val="00D612A9"/>
    <w:rsid w:val="00D613A2"/>
    <w:rsid w:val="00D61418"/>
    <w:rsid w:val="00D614E4"/>
    <w:rsid w:val="00D61C09"/>
    <w:rsid w:val="00D61D45"/>
    <w:rsid w:val="00D62180"/>
    <w:rsid w:val="00D62285"/>
    <w:rsid w:val="00D62423"/>
    <w:rsid w:val="00D624D4"/>
    <w:rsid w:val="00D628FE"/>
    <w:rsid w:val="00D6297E"/>
    <w:rsid w:val="00D62D19"/>
    <w:rsid w:val="00D62FF4"/>
    <w:rsid w:val="00D6304F"/>
    <w:rsid w:val="00D63374"/>
    <w:rsid w:val="00D633BE"/>
    <w:rsid w:val="00D634FC"/>
    <w:rsid w:val="00D63524"/>
    <w:rsid w:val="00D63529"/>
    <w:rsid w:val="00D6356C"/>
    <w:rsid w:val="00D63A0E"/>
    <w:rsid w:val="00D63A62"/>
    <w:rsid w:val="00D63C8C"/>
    <w:rsid w:val="00D63CBB"/>
    <w:rsid w:val="00D63D40"/>
    <w:rsid w:val="00D63DFE"/>
    <w:rsid w:val="00D64024"/>
    <w:rsid w:val="00D6432F"/>
    <w:rsid w:val="00D64422"/>
    <w:rsid w:val="00D64426"/>
    <w:rsid w:val="00D64657"/>
    <w:rsid w:val="00D6467B"/>
    <w:rsid w:val="00D646C0"/>
    <w:rsid w:val="00D64871"/>
    <w:rsid w:val="00D64A7F"/>
    <w:rsid w:val="00D64BE5"/>
    <w:rsid w:val="00D64DDF"/>
    <w:rsid w:val="00D64E65"/>
    <w:rsid w:val="00D64ED2"/>
    <w:rsid w:val="00D64FF2"/>
    <w:rsid w:val="00D65179"/>
    <w:rsid w:val="00D65184"/>
    <w:rsid w:val="00D6521C"/>
    <w:rsid w:val="00D65409"/>
    <w:rsid w:val="00D65526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3"/>
    <w:rsid w:val="00D6631B"/>
    <w:rsid w:val="00D66355"/>
    <w:rsid w:val="00D6656B"/>
    <w:rsid w:val="00D6667B"/>
    <w:rsid w:val="00D6673C"/>
    <w:rsid w:val="00D669EB"/>
    <w:rsid w:val="00D66CC7"/>
    <w:rsid w:val="00D66D73"/>
    <w:rsid w:val="00D66E45"/>
    <w:rsid w:val="00D67307"/>
    <w:rsid w:val="00D67320"/>
    <w:rsid w:val="00D679BD"/>
    <w:rsid w:val="00D67B8E"/>
    <w:rsid w:val="00D67B95"/>
    <w:rsid w:val="00D67C4D"/>
    <w:rsid w:val="00D67E4B"/>
    <w:rsid w:val="00D67EA4"/>
    <w:rsid w:val="00D7013E"/>
    <w:rsid w:val="00D701E1"/>
    <w:rsid w:val="00D7047F"/>
    <w:rsid w:val="00D70494"/>
    <w:rsid w:val="00D70698"/>
    <w:rsid w:val="00D706A3"/>
    <w:rsid w:val="00D70975"/>
    <w:rsid w:val="00D709D6"/>
    <w:rsid w:val="00D70A3C"/>
    <w:rsid w:val="00D70DAA"/>
    <w:rsid w:val="00D71131"/>
    <w:rsid w:val="00D71139"/>
    <w:rsid w:val="00D71471"/>
    <w:rsid w:val="00D71511"/>
    <w:rsid w:val="00D719A2"/>
    <w:rsid w:val="00D71B31"/>
    <w:rsid w:val="00D71E36"/>
    <w:rsid w:val="00D71E62"/>
    <w:rsid w:val="00D72129"/>
    <w:rsid w:val="00D72260"/>
    <w:rsid w:val="00D72292"/>
    <w:rsid w:val="00D7236E"/>
    <w:rsid w:val="00D72585"/>
    <w:rsid w:val="00D727C7"/>
    <w:rsid w:val="00D727F3"/>
    <w:rsid w:val="00D72A72"/>
    <w:rsid w:val="00D72A98"/>
    <w:rsid w:val="00D72B1F"/>
    <w:rsid w:val="00D72C24"/>
    <w:rsid w:val="00D72D48"/>
    <w:rsid w:val="00D72D51"/>
    <w:rsid w:val="00D72F52"/>
    <w:rsid w:val="00D72FDB"/>
    <w:rsid w:val="00D732C9"/>
    <w:rsid w:val="00D736B1"/>
    <w:rsid w:val="00D73870"/>
    <w:rsid w:val="00D73A7C"/>
    <w:rsid w:val="00D73BA8"/>
    <w:rsid w:val="00D73C2F"/>
    <w:rsid w:val="00D73C91"/>
    <w:rsid w:val="00D73CB4"/>
    <w:rsid w:val="00D73E8D"/>
    <w:rsid w:val="00D741FE"/>
    <w:rsid w:val="00D74224"/>
    <w:rsid w:val="00D7433E"/>
    <w:rsid w:val="00D74396"/>
    <w:rsid w:val="00D744A5"/>
    <w:rsid w:val="00D745C5"/>
    <w:rsid w:val="00D746EC"/>
    <w:rsid w:val="00D74B20"/>
    <w:rsid w:val="00D74B29"/>
    <w:rsid w:val="00D74D93"/>
    <w:rsid w:val="00D75219"/>
    <w:rsid w:val="00D752AD"/>
    <w:rsid w:val="00D752E2"/>
    <w:rsid w:val="00D7546C"/>
    <w:rsid w:val="00D754C9"/>
    <w:rsid w:val="00D756AF"/>
    <w:rsid w:val="00D758FE"/>
    <w:rsid w:val="00D759D8"/>
    <w:rsid w:val="00D75CE8"/>
    <w:rsid w:val="00D75D6E"/>
    <w:rsid w:val="00D760A4"/>
    <w:rsid w:val="00D762AF"/>
    <w:rsid w:val="00D762F1"/>
    <w:rsid w:val="00D763CC"/>
    <w:rsid w:val="00D766C8"/>
    <w:rsid w:val="00D767A4"/>
    <w:rsid w:val="00D76863"/>
    <w:rsid w:val="00D7694B"/>
    <w:rsid w:val="00D76A39"/>
    <w:rsid w:val="00D76ADE"/>
    <w:rsid w:val="00D76BB5"/>
    <w:rsid w:val="00D76BFF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54"/>
    <w:rsid w:val="00D77EF8"/>
    <w:rsid w:val="00D77F12"/>
    <w:rsid w:val="00D80619"/>
    <w:rsid w:val="00D80988"/>
    <w:rsid w:val="00D8098D"/>
    <w:rsid w:val="00D8099E"/>
    <w:rsid w:val="00D809A7"/>
    <w:rsid w:val="00D809E7"/>
    <w:rsid w:val="00D80AD4"/>
    <w:rsid w:val="00D80C31"/>
    <w:rsid w:val="00D80E0E"/>
    <w:rsid w:val="00D8133B"/>
    <w:rsid w:val="00D8169B"/>
    <w:rsid w:val="00D8188A"/>
    <w:rsid w:val="00D81CEE"/>
    <w:rsid w:val="00D81D70"/>
    <w:rsid w:val="00D820D7"/>
    <w:rsid w:val="00D82199"/>
    <w:rsid w:val="00D822C9"/>
    <w:rsid w:val="00D823E3"/>
    <w:rsid w:val="00D824DF"/>
    <w:rsid w:val="00D82877"/>
    <w:rsid w:val="00D82959"/>
    <w:rsid w:val="00D829B3"/>
    <w:rsid w:val="00D82E08"/>
    <w:rsid w:val="00D82F80"/>
    <w:rsid w:val="00D82FF0"/>
    <w:rsid w:val="00D833C3"/>
    <w:rsid w:val="00D8356A"/>
    <w:rsid w:val="00D835B0"/>
    <w:rsid w:val="00D8369B"/>
    <w:rsid w:val="00D836E3"/>
    <w:rsid w:val="00D83768"/>
    <w:rsid w:val="00D83894"/>
    <w:rsid w:val="00D8394C"/>
    <w:rsid w:val="00D83EB9"/>
    <w:rsid w:val="00D84287"/>
    <w:rsid w:val="00D844C9"/>
    <w:rsid w:val="00D84586"/>
    <w:rsid w:val="00D848DD"/>
    <w:rsid w:val="00D8492F"/>
    <w:rsid w:val="00D84DA8"/>
    <w:rsid w:val="00D84E7D"/>
    <w:rsid w:val="00D84ECD"/>
    <w:rsid w:val="00D85060"/>
    <w:rsid w:val="00D85228"/>
    <w:rsid w:val="00D852E5"/>
    <w:rsid w:val="00D856CE"/>
    <w:rsid w:val="00D85C12"/>
    <w:rsid w:val="00D85C82"/>
    <w:rsid w:val="00D85DD5"/>
    <w:rsid w:val="00D85F5C"/>
    <w:rsid w:val="00D860AD"/>
    <w:rsid w:val="00D86133"/>
    <w:rsid w:val="00D86297"/>
    <w:rsid w:val="00D86316"/>
    <w:rsid w:val="00D8648D"/>
    <w:rsid w:val="00D864AE"/>
    <w:rsid w:val="00D865B8"/>
    <w:rsid w:val="00D8682F"/>
    <w:rsid w:val="00D86AAC"/>
    <w:rsid w:val="00D86AF3"/>
    <w:rsid w:val="00D86C1F"/>
    <w:rsid w:val="00D86CEF"/>
    <w:rsid w:val="00D87017"/>
    <w:rsid w:val="00D871C9"/>
    <w:rsid w:val="00D871D9"/>
    <w:rsid w:val="00D8735B"/>
    <w:rsid w:val="00D876A8"/>
    <w:rsid w:val="00D87DF3"/>
    <w:rsid w:val="00D87F95"/>
    <w:rsid w:val="00D90069"/>
    <w:rsid w:val="00D900F8"/>
    <w:rsid w:val="00D901A5"/>
    <w:rsid w:val="00D905BB"/>
    <w:rsid w:val="00D90955"/>
    <w:rsid w:val="00D90A43"/>
    <w:rsid w:val="00D90A48"/>
    <w:rsid w:val="00D90AEA"/>
    <w:rsid w:val="00D90D69"/>
    <w:rsid w:val="00D90DE6"/>
    <w:rsid w:val="00D90F57"/>
    <w:rsid w:val="00D910CB"/>
    <w:rsid w:val="00D91220"/>
    <w:rsid w:val="00D91333"/>
    <w:rsid w:val="00D913A3"/>
    <w:rsid w:val="00D9173C"/>
    <w:rsid w:val="00D9196E"/>
    <w:rsid w:val="00D91CA9"/>
    <w:rsid w:val="00D91E32"/>
    <w:rsid w:val="00D91FC6"/>
    <w:rsid w:val="00D921EF"/>
    <w:rsid w:val="00D9220C"/>
    <w:rsid w:val="00D9237A"/>
    <w:rsid w:val="00D9237E"/>
    <w:rsid w:val="00D92692"/>
    <w:rsid w:val="00D926A2"/>
    <w:rsid w:val="00D92748"/>
    <w:rsid w:val="00D92AFF"/>
    <w:rsid w:val="00D92F01"/>
    <w:rsid w:val="00D92FF1"/>
    <w:rsid w:val="00D932D0"/>
    <w:rsid w:val="00D9338F"/>
    <w:rsid w:val="00D933C6"/>
    <w:rsid w:val="00D93586"/>
    <w:rsid w:val="00D935A7"/>
    <w:rsid w:val="00D9364A"/>
    <w:rsid w:val="00D937EB"/>
    <w:rsid w:val="00D9388C"/>
    <w:rsid w:val="00D939F0"/>
    <w:rsid w:val="00D93A0C"/>
    <w:rsid w:val="00D93A3B"/>
    <w:rsid w:val="00D93D3A"/>
    <w:rsid w:val="00D94201"/>
    <w:rsid w:val="00D9424A"/>
    <w:rsid w:val="00D9462C"/>
    <w:rsid w:val="00D946AF"/>
    <w:rsid w:val="00D948E0"/>
    <w:rsid w:val="00D9495D"/>
    <w:rsid w:val="00D94B5F"/>
    <w:rsid w:val="00D94EBD"/>
    <w:rsid w:val="00D94F82"/>
    <w:rsid w:val="00D950BF"/>
    <w:rsid w:val="00D95252"/>
    <w:rsid w:val="00D955B0"/>
    <w:rsid w:val="00D9576A"/>
    <w:rsid w:val="00D957A9"/>
    <w:rsid w:val="00D959AE"/>
    <w:rsid w:val="00D95A76"/>
    <w:rsid w:val="00D95A85"/>
    <w:rsid w:val="00D95BFE"/>
    <w:rsid w:val="00D95EC4"/>
    <w:rsid w:val="00D95F74"/>
    <w:rsid w:val="00D960FB"/>
    <w:rsid w:val="00D96302"/>
    <w:rsid w:val="00D9698B"/>
    <w:rsid w:val="00D96C84"/>
    <w:rsid w:val="00D96C88"/>
    <w:rsid w:val="00D96D00"/>
    <w:rsid w:val="00D96D38"/>
    <w:rsid w:val="00D96DF5"/>
    <w:rsid w:val="00D96FE8"/>
    <w:rsid w:val="00D97022"/>
    <w:rsid w:val="00D9710E"/>
    <w:rsid w:val="00D972DE"/>
    <w:rsid w:val="00D97314"/>
    <w:rsid w:val="00D97348"/>
    <w:rsid w:val="00D974B7"/>
    <w:rsid w:val="00D97785"/>
    <w:rsid w:val="00D97790"/>
    <w:rsid w:val="00D977D4"/>
    <w:rsid w:val="00D9793F"/>
    <w:rsid w:val="00D97A15"/>
    <w:rsid w:val="00D97B45"/>
    <w:rsid w:val="00D97D5F"/>
    <w:rsid w:val="00D97E34"/>
    <w:rsid w:val="00D97ED2"/>
    <w:rsid w:val="00D97F22"/>
    <w:rsid w:val="00DA01BE"/>
    <w:rsid w:val="00DA04BB"/>
    <w:rsid w:val="00DA056F"/>
    <w:rsid w:val="00DA0685"/>
    <w:rsid w:val="00DA0841"/>
    <w:rsid w:val="00DA0BDA"/>
    <w:rsid w:val="00DA0CC5"/>
    <w:rsid w:val="00DA109F"/>
    <w:rsid w:val="00DA1295"/>
    <w:rsid w:val="00DA1355"/>
    <w:rsid w:val="00DA1424"/>
    <w:rsid w:val="00DA143B"/>
    <w:rsid w:val="00DA1869"/>
    <w:rsid w:val="00DA1988"/>
    <w:rsid w:val="00DA1C93"/>
    <w:rsid w:val="00DA1E43"/>
    <w:rsid w:val="00DA20D7"/>
    <w:rsid w:val="00DA2167"/>
    <w:rsid w:val="00DA2269"/>
    <w:rsid w:val="00DA285E"/>
    <w:rsid w:val="00DA29AF"/>
    <w:rsid w:val="00DA2A8C"/>
    <w:rsid w:val="00DA2D04"/>
    <w:rsid w:val="00DA2DCF"/>
    <w:rsid w:val="00DA2FDB"/>
    <w:rsid w:val="00DA312B"/>
    <w:rsid w:val="00DA32EE"/>
    <w:rsid w:val="00DA369F"/>
    <w:rsid w:val="00DA37F2"/>
    <w:rsid w:val="00DA395C"/>
    <w:rsid w:val="00DA3B99"/>
    <w:rsid w:val="00DA3C5A"/>
    <w:rsid w:val="00DA3D94"/>
    <w:rsid w:val="00DA3FD1"/>
    <w:rsid w:val="00DA3FDF"/>
    <w:rsid w:val="00DA407C"/>
    <w:rsid w:val="00DA45E9"/>
    <w:rsid w:val="00DA4692"/>
    <w:rsid w:val="00DA4A0E"/>
    <w:rsid w:val="00DA4A2B"/>
    <w:rsid w:val="00DA4AD8"/>
    <w:rsid w:val="00DA4DC3"/>
    <w:rsid w:val="00DA4E84"/>
    <w:rsid w:val="00DA4FDF"/>
    <w:rsid w:val="00DA5120"/>
    <w:rsid w:val="00DA5464"/>
    <w:rsid w:val="00DA55D8"/>
    <w:rsid w:val="00DA571B"/>
    <w:rsid w:val="00DA5769"/>
    <w:rsid w:val="00DA578B"/>
    <w:rsid w:val="00DA57BA"/>
    <w:rsid w:val="00DA57F6"/>
    <w:rsid w:val="00DA5840"/>
    <w:rsid w:val="00DA5AB2"/>
    <w:rsid w:val="00DA5DFA"/>
    <w:rsid w:val="00DA5E19"/>
    <w:rsid w:val="00DA62BD"/>
    <w:rsid w:val="00DA63C3"/>
    <w:rsid w:val="00DA6510"/>
    <w:rsid w:val="00DA69E3"/>
    <w:rsid w:val="00DA6DAE"/>
    <w:rsid w:val="00DA7036"/>
    <w:rsid w:val="00DA7228"/>
    <w:rsid w:val="00DA723E"/>
    <w:rsid w:val="00DA72AA"/>
    <w:rsid w:val="00DA7410"/>
    <w:rsid w:val="00DA7895"/>
    <w:rsid w:val="00DA792B"/>
    <w:rsid w:val="00DA7971"/>
    <w:rsid w:val="00DA79DB"/>
    <w:rsid w:val="00DA79E4"/>
    <w:rsid w:val="00DA7CC7"/>
    <w:rsid w:val="00DA7CF9"/>
    <w:rsid w:val="00DA7D3D"/>
    <w:rsid w:val="00DA7EDD"/>
    <w:rsid w:val="00DB008F"/>
    <w:rsid w:val="00DB00B5"/>
    <w:rsid w:val="00DB0114"/>
    <w:rsid w:val="00DB0120"/>
    <w:rsid w:val="00DB0188"/>
    <w:rsid w:val="00DB02D5"/>
    <w:rsid w:val="00DB10A0"/>
    <w:rsid w:val="00DB1411"/>
    <w:rsid w:val="00DB1599"/>
    <w:rsid w:val="00DB15B1"/>
    <w:rsid w:val="00DB18D7"/>
    <w:rsid w:val="00DB1B24"/>
    <w:rsid w:val="00DB1D82"/>
    <w:rsid w:val="00DB215F"/>
    <w:rsid w:val="00DB2227"/>
    <w:rsid w:val="00DB242C"/>
    <w:rsid w:val="00DB24C3"/>
    <w:rsid w:val="00DB2811"/>
    <w:rsid w:val="00DB283B"/>
    <w:rsid w:val="00DB28FF"/>
    <w:rsid w:val="00DB2BFB"/>
    <w:rsid w:val="00DB2E1B"/>
    <w:rsid w:val="00DB2E85"/>
    <w:rsid w:val="00DB2E88"/>
    <w:rsid w:val="00DB2EA9"/>
    <w:rsid w:val="00DB34F6"/>
    <w:rsid w:val="00DB3525"/>
    <w:rsid w:val="00DB35C7"/>
    <w:rsid w:val="00DB39E3"/>
    <w:rsid w:val="00DB3E24"/>
    <w:rsid w:val="00DB3FD7"/>
    <w:rsid w:val="00DB4225"/>
    <w:rsid w:val="00DB44A8"/>
    <w:rsid w:val="00DB48A3"/>
    <w:rsid w:val="00DB49B6"/>
    <w:rsid w:val="00DB4A15"/>
    <w:rsid w:val="00DB4FE6"/>
    <w:rsid w:val="00DB500D"/>
    <w:rsid w:val="00DB5084"/>
    <w:rsid w:val="00DB5133"/>
    <w:rsid w:val="00DB5165"/>
    <w:rsid w:val="00DB5365"/>
    <w:rsid w:val="00DB5580"/>
    <w:rsid w:val="00DB5621"/>
    <w:rsid w:val="00DB56CA"/>
    <w:rsid w:val="00DB591A"/>
    <w:rsid w:val="00DB592F"/>
    <w:rsid w:val="00DB5997"/>
    <w:rsid w:val="00DB59AF"/>
    <w:rsid w:val="00DB5B49"/>
    <w:rsid w:val="00DB607A"/>
    <w:rsid w:val="00DB6234"/>
    <w:rsid w:val="00DB63F7"/>
    <w:rsid w:val="00DB66BD"/>
    <w:rsid w:val="00DB678D"/>
    <w:rsid w:val="00DB6936"/>
    <w:rsid w:val="00DB6B97"/>
    <w:rsid w:val="00DB6D39"/>
    <w:rsid w:val="00DB6D9B"/>
    <w:rsid w:val="00DB7181"/>
    <w:rsid w:val="00DB727B"/>
    <w:rsid w:val="00DB74F6"/>
    <w:rsid w:val="00DB7606"/>
    <w:rsid w:val="00DB7659"/>
    <w:rsid w:val="00DB77C9"/>
    <w:rsid w:val="00DB783D"/>
    <w:rsid w:val="00DB7979"/>
    <w:rsid w:val="00DB7CF7"/>
    <w:rsid w:val="00DB7D30"/>
    <w:rsid w:val="00DC00E2"/>
    <w:rsid w:val="00DC01E7"/>
    <w:rsid w:val="00DC020F"/>
    <w:rsid w:val="00DC0383"/>
    <w:rsid w:val="00DC06F2"/>
    <w:rsid w:val="00DC06FB"/>
    <w:rsid w:val="00DC0783"/>
    <w:rsid w:val="00DC09FD"/>
    <w:rsid w:val="00DC0AA6"/>
    <w:rsid w:val="00DC0AB4"/>
    <w:rsid w:val="00DC0CE0"/>
    <w:rsid w:val="00DC0CE6"/>
    <w:rsid w:val="00DC0DD7"/>
    <w:rsid w:val="00DC0E29"/>
    <w:rsid w:val="00DC0E85"/>
    <w:rsid w:val="00DC0EC2"/>
    <w:rsid w:val="00DC0FBE"/>
    <w:rsid w:val="00DC11A7"/>
    <w:rsid w:val="00DC13AC"/>
    <w:rsid w:val="00DC1502"/>
    <w:rsid w:val="00DC173B"/>
    <w:rsid w:val="00DC1AFB"/>
    <w:rsid w:val="00DC1C17"/>
    <w:rsid w:val="00DC1CB8"/>
    <w:rsid w:val="00DC1E57"/>
    <w:rsid w:val="00DC2351"/>
    <w:rsid w:val="00DC270B"/>
    <w:rsid w:val="00DC2794"/>
    <w:rsid w:val="00DC281E"/>
    <w:rsid w:val="00DC2893"/>
    <w:rsid w:val="00DC2C5E"/>
    <w:rsid w:val="00DC2F13"/>
    <w:rsid w:val="00DC303D"/>
    <w:rsid w:val="00DC3252"/>
    <w:rsid w:val="00DC329F"/>
    <w:rsid w:val="00DC3455"/>
    <w:rsid w:val="00DC3461"/>
    <w:rsid w:val="00DC347F"/>
    <w:rsid w:val="00DC3676"/>
    <w:rsid w:val="00DC37E6"/>
    <w:rsid w:val="00DC3A02"/>
    <w:rsid w:val="00DC3AB3"/>
    <w:rsid w:val="00DC3AC0"/>
    <w:rsid w:val="00DC3CB9"/>
    <w:rsid w:val="00DC3CF1"/>
    <w:rsid w:val="00DC4063"/>
    <w:rsid w:val="00DC4083"/>
    <w:rsid w:val="00DC4089"/>
    <w:rsid w:val="00DC4284"/>
    <w:rsid w:val="00DC43D5"/>
    <w:rsid w:val="00DC44B1"/>
    <w:rsid w:val="00DC4866"/>
    <w:rsid w:val="00DC4994"/>
    <w:rsid w:val="00DC4A21"/>
    <w:rsid w:val="00DC4B3F"/>
    <w:rsid w:val="00DC4EC9"/>
    <w:rsid w:val="00DC4F99"/>
    <w:rsid w:val="00DC507D"/>
    <w:rsid w:val="00DC522D"/>
    <w:rsid w:val="00DC5284"/>
    <w:rsid w:val="00DC5323"/>
    <w:rsid w:val="00DC539D"/>
    <w:rsid w:val="00DC5508"/>
    <w:rsid w:val="00DC5651"/>
    <w:rsid w:val="00DC56EC"/>
    <w:rsid w:val="00DC5841"/>
    <w:rsid w:val="00DC5970"/>
    <w:rsid w:val="00DC5A3E"/>
    <w:rsid w:val="00DC5A75"/>
    <w:rsid w:val="00DC5A95"/>
    <w:rsid w:val="00DC5B05"/>
    <w:rsid w:val="00DC5B55"/>
    <w:rsid w:val="00DC5B73"/>
    <w:rsid w:val="00DC5BFF"/>
    <w:rsid w:val="00DC5D4F"/>
    <w:rsid w:val="00DC5E7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48"/>
    <w:rsid w:val="00DC6BDA"/>
    <w:rsid w:val="00DC6BFC"/>
    <w:rsid w:val="00DC6C8C"/>
    <w:rsid w:val="00DC6DA6"/>
    <w:rsid w:val="00DC6E2B"/>
    <w:rsid w:val="00DC70B8"/>
    <w:rsid w:val="00DC70F1"/>
    <w:rsid w:val="00DC72ED"/>
    <w:rsid w:val="00DC76EF"/>
    <w:rsid w:val="00DC784A"/>
    <w:rsid w:val="00DC7904"/>
    <w:rsid w:val="00DC7925"/>
    <w:rsid w:val="00DC7A4B"/>
    <w:rsid w:val="00DC7DCC"/>
    <w:rsid w:val="00DC7E4F"/>
    <w:rsid w:val="00DD00DB"/>
    <w:rsid w:val="00DD013C"/>
    <w:rsid w:val="00DD0140"/>
    <w:rsid w:val="00DD0166"/>
    <w:rsid w:val="00DD01BB"/>
    <w:rsid w:val="00DD03A9"/>
    <w:rsid w:val="00DD0572"/>
    <w:rsid w:val="00DD06A3"/>
    <w:rsid w:val="00DD08D1"/>
    <w:rsid w:val="00DD0B98"/>
    <w:rsid w:val="00DD0C27"/>
    <w:rsid w:val="00DD0D01"/>
    <w:rsid w:val="00DD0D9C"/>
    <w:rsid w:val="00DD0E60"/>
    <w:rsid w:val="00DD108B"/>
    <w:rsid w:val="00DD1123"/>
    <w:rsid w:val="00DD12B9"/>
    <w:rsid w:val="00DD1439"/>
    <w:rsid w:val="00DD170E"/>
    <w:rsid w:val="00DD1820"/>
    <w:rsid w:val="00DD1AFF"/>
    <w:rsid w:val="00DD1FC5"/>
    <w:rsid w:val="00DD2095"/>
    <w:rsid w:val="00DD21F0"/>
    <w:rsid w:val="00DD2248"/>
    <w:rsid w:val="00DD22F9"/>
    <w:rsid w:val="00DD2477"/>
    <w:rsid w:val="00DD2969"/>
    <w:rsid w:val="00DD2993"/>
    <w:rsid w:val="00DD2A31"/>
    <w:rsid w:val="00DD2C06"/>
    <w:rsid w:val="00DD3020"/>
    <w:rsid w:val="00DD3123"/>
    <w:rsid w:val="00DD3223"/>
    <w:rsid w:val="00DD34A6"/>
    <w:rsid w:val="00DD35DF"/>
    <w:rsid w:val="00DD361E"/>
    <w:rsid w:val="00DD3652"/>
    <w:rsid w:val="00DD36CC"/>
    <w:rsid w:val="00DD37DF"/>
    <w:rsid w:val="00DD3A55"/>
    <w:rsid w:val="00DD3D22"/>
    <w:rsid w:val="00DD4478"/>
    <w:rsid w:val="00DD4793"/>
    <w:rsid w:val="00DD47DE"/>
    <w:rsid w:val="00DD4B89"/>
    <w:rsid w:val="00DD4BE9"/>
    <w:rsid w:val="00DD50E2"/>
    <w:rsid w:val="00DD514E"/>
    <w:rsid w:val="00DD5272"/>
    <w:rsid w:val="00DD52FB"/>
    <w:rsid w:val="00DD5564"/>
    <w:rsid w:val="00DD5581"/>
    <w:rsid w:val="00DD5A35"/>
    <w:rsid w:val="00DD5C2A"/>
    <w:rsid w:val="00DD5F1F"/>
    <w:rsid w:val="00DD5F3B"/>
    <w:rsid w:val="00DD6154"/>
    <w:rsid w:val="00DD61BA"/>
    <w:rsid w:val="00DD6226"/>
    <w:rsid w:val="00DD6262"/>
    <w:rsid w:val="00DD638F"/>
    <w:rsid w:val="00DD64BD"/>
    <w:rsid w:val="00DD64E5"/>
    <w:rsid w:val="00DD650A"/>
    <w:rsid w:val="00DD663E"/>
    <w:rsid w:val="00DD669F"/>
    <w:rsid w:val="00DD682B"/>
    <w:rsid w:val="00DD6EFA"/>
    <w:rsid w:val="00DD73C0"/>
    <w:rsid w:val="00DD7625"/>
    <w:rsid w:val="00DD7670"/>
    <w:rsid w:val="00DD76B3"/>
    <w:rsid w:val="00DD776C"/>
    <w:rsid w:val="00DD78CB"/>
    <w:rsid w:val="00DD7AA9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59"/>
    <w:rsid w:val="00DE0B8B"/>
    <w:rsid w:val="00DE0D16"/>
    <w:rsid w:val="00DE0FF2"/>
    <w:rsid w:val="00DE10AD"/>
    <w:rsid w:val="00DE1135"/>
    <w:rsid w:val="00DE1195"/>
    <w:rsid w:val="00DE11AA"/>
    <w:rsid w:val="00DE1305"/>
    <w:rsid w:val="00DE1417"/>
    <w:rsid w:val="00DE1463"/>
    <w:rsid w:val="00DE1666"/>
    <w:rsid w:val="00DE16A0"/>
    <w:rsid w:val="00DE1733"/>
    <w:rsid w:val="00DE1740"/>
    <w:rsid w:val="00DE1770"/>
    <w:rsid w:val="00DE1808"/>
    <w:rsid w:val="00DE185D"/>
    <w:rsid w:val="00DE18DD"/>
    <w:rsid w:val="00DE1975"/>
    <w:rsid w:val="00DE1995"/>
    <w:rsid w:val="00DE1A32"/>
    <w:rsid w:val="00DE1F36"/>
    <w:rsid w:val="00DE1F9B"/>
    <w:rsid w:val="00DE2402"/>
    <w:rsid w:val="00DE249A"/>
    <w:rsid w:val="00DE2753"/>
    <w:rsid w:val="00DE2A14"/>
    <w:rsid w:val="00DE2B9E"/>
    <w:rsid w:val="00DE2C1A"/>
    <w:rsid w:val="00DE2C5A"/>
    <w:rsid w:val="00DE2E0D"/>
    <w:rsid w:val="00DE2E4E"/>
    <w:rsid w:val="00DE2F47"/>
    <w:rsid w:val="00DE2FBB"/>
    <w:rsid w:val="00DE3298"/>
    <w:rsid w:val="00DE33E0"/>
    <w:rsid w:val="00DE3517"/>
    <w:rsid w:val="00DE3537"/>
    <w:rsid w:val="00DE36B1"/>
    <w:rsid w:val="00DE3723"/>
    <w:rsid w:val="00DE376B"/>
    <w:rsid w:val="00DE37C1"/>
    <w:rsid w:val="00DE39E4"/>
    <w:rsid w:val="00DE3A39"/>
    <w:rsid w:val="00DE3A3F"/>
    <w:rsid w:val="00DE3AA5"/>
    <w:rsid w:val="00DE3D7E"/>
    <w:rsid w:val="00DE3EAF"/>
    <w:rsid w:val="00DE3EBC"/>
    <w:rsid w:val="00DE3EFA"/>
    <w:rsid w:val="00DE3F85"/>
    <w:rsid w:val="00DE4158"/>
    <w:rsid w:val="00DE4195"/>
    <w:rsid w:val="00DE450D"/>
    <w:rsid w:val="00DE47D8"/>
    <w:rsid w:val="00DE4814"/>
    <w:rsid w:val="00DE4950"/>
    <w:rsid w:val="00DE4AEE"/>
    <w:rsid w:val="00DE4D22"/>
    <w:rsid w:val="00DE5183"/>
    <w:rsid w:val="00DE545D"/>
    <w:rsid w:val="00DE5549"/>
    <w:rsid w:val="00DE5832"/>
    <w:rsid w:val="00DE5971"/>
    <w:rsid w:val="00DE5AC4"/>
    <w:rsid w:val="00DE5DB7"/>
    <w:rsid w:val="00DE5DD0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56"/>
    <w:rsid w:val="00DE6F9F"/>
    <w:rsid w:val="00DE703F"/>
    <w:rsid w:val="00DE7483"/>
    <w:rsid w:val="00DE74BA"/>
    <w:rsid w:val="00DE774B"/>
    <w:rsid w:val="00DE7C78"/>
    <w:rsid w:val="00DE7CC9"/>
    <w:rsid w:val="00DE7F27"/>
    <w:rsid w:val="00DF00EF"/>
    <w:rsid w:val="00DF00FD"/>
    <w:rsid w:val="00DF014A"/>
    <w:rsid w:val="00DF02EB"/>
    <w:rsid w:val="00DF031C"/>
    <w:rsid w:val="00DF04EF"/>
    <w:rsid w:val="00DF0569"/>
    <w:rsid w:val="00DF0C33"/>
    <w:rsid w:val="00DF0D4B"/>
    <w:rsid w:val="00DF0E10"/>
    <w:rsid w:val="00DF0E8E"/>
    <w:rsid w:val="00DF1350"/>
    <w:rsid w:val="00DF138A"/>
    <w:rsid w:val="00DF153A"/>
    <w:rsid w:val="00DF173B"/>
    <w:rsid w:val="00DF176F"/>
    <w:rsid w:val="00DF1977"/>
    <w:rsid w:val="00DF1AF1"/>
    <w:rsid w:val="00DF1D99"/>
    <w:rsid w:val="00DF1DDE"/>
    <w:rsid w:val="00DF203D"/>
    <w:rsid w:val="00DF21BC"/>
    <w:rsid w:val="00DF2677"/>
    <w:rsid w:val="00DF273C"/>
    <w:rsid w:val="00DF2775"/>
    <w:rsid w:val="00DF2931"/>
    <w:rsid w:val="00DF2D22"/>
    <w:rsid w:val="00DF2EED"/>
    <w:rsid w:val="00DF3349"/>
    <w:rsid w:val="00DF3484"/>
    <w:rsid w:val="00DF34D8"/>
    <w:rsid w:val="00DF3658"/>
    <w:rsid w:val="00DF38EA"/>
    <w:rsid w:val="00DF3A4E"/>
    <w:rsid w:val="00DF3C34"/>
    <w:rsid w:val="00DF3D6B"/>
    <w:rsid w:val="00DF3E13"/>
    <w:rsid w:val="00DF3EEA"/>
    <w:rsid w:val="00DF3FE1"/>
    <w:rsid w:val="00DF4038"/>
    <w:rsid w:val="00DF4362"/>
    <w:rsid w:val="00DF4382"/>
    <w:rsid w:val="00DF4482"/>
    <w:rsid w:val="00DF44A5"/>
    <w:rsid w:val="00DF48B0"/>
    <w:rsid w:val="00DF499C"/>
    <w:rsid w:val="00DF49FC"/>
    <w:rsid w:val="00DF4C0B"/>
    <w:rsid w:val="00DF4FAB"/>
    <w:rsid w:val="00DF50A7"/>
    <w:rsid w:val="00DF51A2"/>
    <w:rsid w:val="00DF5228"/>
    <w:rsid w:val="00DF55EF"/>
    <w:rsid w:val="00DF57BC"/>
    <w:rsid w:val="00DF5987"/>
    <w:rsid w:val="00DF59CB"/>
    <w:rsid w:val="00DF5A42"/>
    <w:rsid w:val="00DF5B46"/>
    <w:rsid w:val="00DF5C6D"/>
    <w:rsid w:val="00DF5C7A"/>
    <w:rsid w:val="00DF5D5B"/>
    <w:rsid w:val="00DF5DA2"/>
    <w:rsid w:val="00DF6002"/>
    <w:rsid w:val="00DF62C4"/>
    <w:rsid w:val="00DF6310"/>
    <w:rsid w:val="00DF6549"/>
    <w:rsid w:val="00DF69A0"/>
    <w:rsid w:val="00DF6A04"/>
    <w:rsid w:val="00DF6B97"/>
    <w:rsid w:val="00DF6DDA"/>
    <w:rsid w:val="00DF7010"/>
    <w:rsid w:val="00DF7460"/>
    <w:rsid w:val="00DF7ABE"/>
    <w:rsid w:val="00DF7B0A"/>
    <w:rsid w:val="00DF7B4E"/>
    <w:rsid w:val="00DF7B72"/>
    <w:rsid w:val="00DF7C3B"/>
    <w:rsid w:val="00DF7CB1"/>
    <w:rsid w:val="00DF7D61"/>
    <w:rsid w:val="00DF7D90"/>
    <w:rsid w:val="00DF7DCB"/>
    <w:rsid w:val="00DF7FE6"/>
    <w:rsid w:val="00E00075"/>
    <w:rsid w:val="00E00233"/>
    <w:rsid w:val="00E0083E"/>
    <w:rsid w:val="00E00B78"/>
    <w:rsid w:val="00E00CE3"/>
    <w:rsid w:val="00E00F89"/>
    <w:rsid w:val="00E00FFA"/>
    <w:rsid w:val="00E00FFD"/>
    <w:rsid w:val="00E0140E"/>
    <w:rsid w:val="00E01599"/>
    <w:rsid w:val="00E01BCD"/>
    <w:rsid w:val="00E01BED"/>
    <w:rsid w:val="00E01C9A"/>
    <w:rsid w:val="00E01CE7"/>
    <w:rsid w:val="00E01E6D"/>
    <w:rsid w:val="00E01F99"/>
    <w:rsid w:val="00E0202B"/>
    <w:rsid w:val="00E0210E"/>
    <w:rsid w:val="00E02142"/>
    <w:rsid w:val="00E0231A"/>
    <w:rsid w:val="00E02382"/>
    <w:rsid w:val="00E02432"/>
    <w:rsid w:val="00E0253E"/>
    <w:rsid w:val="00E02748"/>
    <w:rsid w:val="00E0280A"/>
    <w:rsid w:val="00E029F0"/>
    <w:rsid w:val="00E02AC1"/>
    <w:rsid w:val="00E02BDE"/>
    <w:rsid w:val="00E02C1A"/>
    <w:rsid w:val="00E02DB8"/>
    <w:rsid w:val="00E02E04"/>
    <w:rsid w:val="00E02E2E"/>
    <w:rsid w:val="00E02ED7"/>
    <w:rsid w:val="00E0307E"/>
    <w:rsid w:val="00E03149"/>
    <w:rsid w:val="00E0315A"/>
    <w:rsid w:val="00E0318D"/>
    <w:rsid w:val="00E03323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36"/>
    <w:rsid w:val="00E04468"/>
    <w:rsid w:val="00E04838"/>
    <w:rsid w:val="00E04896"/>
    <w:rsid w:val="00E04D19"/>
    <w:rsid w:val="00E05068"/>
    <w:rsid w:val="00E0551C"/>
    <w:rsid w:val="00E0559C"/>
    <w:rsid w:val="00E0568A"/>
    <w:rsid w:val="00E056F4"/>
    <w:rsid w:val="00E05777"/>
    <w:rsid w:val="00E057B9"/>
    <w:rsid w:val="00E05988"/>
    <w:rsid w:val="00E059E6"/>
    <w:rsid w:val="00E05CCB"/>
    <w:rsid w:val="00E05DA5"/>
    <w:rsid w:val="00E05DFD"/>
    <w:rsid w:val="00E05E98"/>
    <w:rsid w:val="00E05F7D"/>
    <w:rsid w:val="00E061B5"/>
    <w:rsid w:val="00E0634F"/>
    <w:rsid w:val="00E0646C"/>
    <w:rsid w:val="00E06539"/>
    <w:rsid w:val="00E06697"/>
    <w:rsid w:val="00E0691C"/>
    <w:rsid w:val="00E069BD"/>
    <w:rsid w:val="00E06A02"/>
    <w:rsid w:val="00E06CAC"/>
    <w:rsid w:val="00E06E59"/>
    <w:rsid w:val="00E06E86"/>
    <w:rsid w:val="00E0718F"/>
    <w:rsid w:val="00E0731F"/>
    <w:rsid w:val="00E0758A"/>
    <w:rsid w:val="00E0759A"/>
    <w:rsid w:val="00E075B1"/>
    <w:rsid w:val="00E075CD"/>
    <w:rsid w:val="00E07653"/>
    <w:rsid w:val="00E076CC"/>
    <w:rsid w:val="00E07729"/>
    <w:rsid w:val="00E077A8"/>
    <w:rsid w:val="00E07C7A"/>
    <w:rsid w:val="00E07F39"/>
    <w:rsid w:val="00E101EF"/>
    <w:rsid w:val="00E10370"/>
    <w:rsid w:val="00E107D0"/>
    <w:rsid w:val="00E10902"/>
    <w:rsid w:val="00E10B64"/>
    <w:rsid w:val="00E10BCD"/>
    <w:rsid w:val="00E10F47"/>
    <w:rsid w:val="00E111D6"/>
    <w:rsid w:val="00E112DB"/>
    <w:rsid w:val="00E11527"/>
    <w:rsid w:val="00E116C5"/>
    <w:rsid w:val="00E117D1"/>
    <w:rsid w:val="00E1181B"/>
    <w:rsid w:val="00E11AED"/>
    <w:rsid w:val="00E11DD8"/>
    <w:rsid w:val="00E11E02"/>
    <w:rsid w:val="00E12266"/>
    <w:rsid w:val="00E124DE"/>
    <w:rsid w:val="00E12586"/>
    <w:rsid w:val="00E125BB"/>
    <w:rsid w:val="00E125FF"/>
    <w:rsid w:val="00E127CE"/>
    <w:rsid w:val="00E1282A"/>
    <w:rsid w:val="00E128D7"/>
    <w:rsid w:val="00E12DD3"/>
    <w:rsid w:val="00E12E03"/>
    <w:rsid w:val="00E13122"/>
    <w:rsid w:val="00E13145"/>
    <w:rsid w:val="00E13546"/>
    <w:rsid w:val="00E137D6"/>
    <w:rsid w:val="00E138FD"/>
    <w:rsid w:val="00E13B63"/>
    <w:rsid w:val="00E13D3B"/>
    <w:rsid w:val="00E13DB6"/>
    <w:rsid w:val="00E13EA1"/>
    <w:rsid w:val="00E13FBE"/>
    <w:rsid w:val="00E14251"/>
    <w:rsid w:val="00E14421"/>
    <w:rsid w:val="00E14556"/>
    <w:rsid w:val="00E146C8"/>
    <w:rsid w:val="00E14908"/>
    <w:rsid w:val="00E14965"/>
    <w:rsid w:val="00E14C49"/>
    <w:rsid w:val="00E14C63"/>
    <w:rsid w:val="00E14D3A"/>
    <w:rsid w:val="00E14E41"/>
    <w:rsid w:val="00E150B6"/>
    <w:rsid w:val="00E154D7"/>
    <w:rsid w:val="00E155B5"/>
    <w:rsid w:val="00E15864"/>
    <w:rsid w:val="00E15D6E"/>
    <w:rsid w:val="00E15FC5"/>
    <w:rsid w:val="00E16000"/>
    <w:rsid w:val="00E16011"/>
    <w:rsid w:val="00E16164"/>
    <w:rsid w:val="00E163B1"/>
    <w:rsid w:val="00E163C5"/>
    <w:rsid w:val="00E16569"/>
    <w:rsid w:val="00E168EC"/>
    <w:rsid w:val="00E16966"/>
    <w:rsid w:val="00E1697B"/>
    <w:rsid w:val="00E16A2A"/>
    <w:rsid w:val="00E16C20"/>
    <w:rsid w:val="00E171A0"/>
    <w:rsid w:val="00E171E6"/>
    <w:rsid w:val="00E17257"/>
    <w:rsid w:val="00E1754D"/>
    <w:rsid w:val="00E175E3"/>
    <w:rsid w:val="00E1774E"/>
    <w:rsid w:val="00E17DE8"/>
    <w:rsid w:val="00E17F6E"/>
    <w:rsid w:val="00E2001C"/>
    <w:rsid w:val="00E20210"/>
    <w:rsid w:val="00E2031B"/>
    <w:rsid w:val="00E207C9"/>
    <w:rsid w:val="00E2084A"/>
    <w:rsid w:val="00E2087D"/>
    <w:rsid w:val="00E2093A"/>
    <w:rsid w:val="00E20940"/>
    <w:rsid w:val="00E20F25"/>
    <w:rsid w:val="00E211C0"/>
    <w:rsid w:val="00E214D9"/>
    <w:rsid w:val="00E216ED"/>
    <w:rsid w:val="00E21A08"/>
    <w:rsid w:val="00E21AB0"/>
    <w:rsid w:val="00E21C4F"/>
    <w:rsid w:val="00E22347"/>
    <w:rsid w:val="00E2235D"/>
    <w:rsid w:val="00E227F9"/>
    <w:rsid w:val="00E22816"/>
    <w:rsid w:val="00E22904"/>
    <w:rsid w:val="00E2293E"/>
    <w:rsid w:val="00E22ABD"/>
    <w:rsid w:val="00E22AC7"/>
    <w:rsid w:val="00E23006"/>
    <w:rsid w:val="00E232A0"/>
    <w:rsid w:val="00E23431"/>
    <w:rsid w:val="00E23474"/>
    <w:rsid w:val="00E23608"/>
    <w:rsid w:val="00E2378C"/>
    <w:rsid w:val="00E237A9"/>
    <w:rsid w:val="00E23850"/>
    <w:rsid w:val="00E23970"/>
    <w:rsid w:val="00E23AE1"/>
    <w:rsid w:val="00E23DE1"/>
    <w:rsid w:val="00E23E1B"/>
    <w:rsid w:val="00E245EE"/>
    <w:rsid w:val="00E247E2"/>
    <w:rsid w:val="00E248DF"/>
    <w:rsid w:val="00E248FD"/>
    <w:rsid w:val="00E2494A"/>
    <w:rsid w:val="00E24A6F"/>
    <w:rsid w:val="00E24BDD"/>
    <w:rsid w:val="00E24C5A"/>
    <w:rsid w:val="00E24CDA"/>
    <w:rsid w:val="00E24DBB"/>
    <w:rsid w:val="00E24E76"/>
    <w:rsid w:val="00E25039"/>
    <w:rsid w:val="00E25365"/>
    <w:rsid w:val="00E2549D"/>
    <w:rsid w:val="00E255DB"/>
    <w:rsid w:val="00E25844"/>
    <w:rsid w:val="00E258C6"/>
    <w:rsid w:val="00E258C9"/>
    <w:rsid w:val="00E259BD"/>
    <w:rsid w:val="00E25A27"/>
    <w:rsid w:val="00E25A73"/>
    <w:rsid w:val="00E25BFB"/>
    <w:rsid w:val="00E25C42"/>
    <w:rsid w:val="00E25D20"/>
    <w:rsid w:val="00E25E93"/>
    <w:rsid w:val="00E26075"/>
    <w:rsid w:val="00E26323"/>
    <w:rsid w:val="00E263C0"/>
    <w:rsid w:val="00E26505"/>
    <w:rsid w:val="00E2654B"/>
    <w:rsid w:val="00E26559"/>
    <w:rsid w:val="00E265CE"/>
    <w:rsid w:val="00E26AB0"/>
    <w:rsid w:val="00E26C9E"/>
    <w:rsid w:val="00E26D66"/>
    <w:rsid w:val="00E26D70"/>
    <w:rsid w:val="00E26F21"/>
    <w:rsid w:val="00E26F98"/>
    <w:rsid w:val="00E26FE7"/>
    <w:rsid w:val="00E27029"/>
    <w:rsid w:val="00E27473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BFC"/>
    <w:rsid w:val="00E27C83"/>
    <w:rsid w:val="00E27E6A"/>
    <w:rsid w:val="00E301A7"/>
    <w:rsid w:val="00E3049F"/>
    <w:rsid w:val="00E304B1"/>
    <w:rsid w:val="00E304B2"/>
    <w:rsid w:val="00E304C7"/>
    <w:rsid w:val="00E304F1"/>
    <w:rsid w:val="00E3055E"/>
    <w:rsid w:val="00E3079A"/>
    <w:rsid w:val="00E307A2"/>
    <w:rsid w:val="00E30A34"/>
    <w:rsid w:val="00E30DF2"/>
    <w:rsid w:val="00E31062"/>
    <w:rsid w:val="00E31175"/>
    <w:rsid w:val="00E311B6"/>
    <w:rsid w:val="00E311F4"/>
    <w:rsid w:val="00E314D6"/>
    <w:rsid w:val="00E31671"/>
    <w:rsid w:val="00E3195A"/>
    <w:rsid w:val="00E31A59"/>
    <w:rsid w:val="00E31F6F"/>
    <w:rsid w:val="00E32164"/>
    <w:rsid w:val="00E32235"/>
    <w:rsid w:val="00E32396"/>
    <w:rsid w:val="00E324A3"/>
    <w:rsid w:val="00E324D9"/>
    <w:rsid w:val="00E32C89"/>
    <w:rsid w:val="00E32D8D"/>
    <w:rsid w:val="00E32E43"/>
    <w:rsid w:val="00E32E7E"/>
    <w:rsid w:val="00E32EC0"/>
    <w:rsid w:val="00E32F30"/>
    <w:rsid w:val="00E32F66"/>
    <w:rsid w:val="00E331E7"/>
    <w:rsid w:val="00E33580"/>
    <w:rsid w:val="00E33634"/>
    <w:rsid w:val="00E3376E"/>
    <w:rsid w:val="00E33B1B"/>
    <w:rsid w:val="00E34027"/>
    <w:rsid w:val="00E345A7"/>
    <w:rsid w:val="00E34682"/>
    <w:rsid w:val="00E347E6"/>
    <w:rsid w:val="00E34800"/>
    <w:rsid w:val="00E34870"/>
    <w:rsid w:val="00E34BA2"/>
    <w:rsid w:val="00E34FB1"/>
    <w:rsid w:val="00E35029"/>
    <w:rsid w:val="00E35070"/>
    <w:rsid w:val="00E35104"/>
    <w:rsid w:val="00E352AF"/>
    <w:rsid w:val="00E354E3"/>
    <w:rsid w:val="00E35648"/>
    <w:rsid w:val="00E356CF"/>
    <w:rsid w:val="00E35885"/>
    <w:rsid w:val="00E358D4"/>
    <w:rsid w:val="00E35A36"/>
    <w:rsid w:val="00E35BBD"/>
    <w:rsid w:val="00E363B8"/>
    <w:rsid w:val="00E36566"/>
    <w:rsid w:val="00E36ABE"/>
    <w:rsid w:val="00E371AB"/>
    <w:rsid w:val="00E37364"/>
    <w:rsid w:val="00E37457"/>
    <w:rsid w:val="00E3781A"/>
    <w:rsid w:val="00E37B03"/>
    <w:rsid w:val="00E37E05"/>
    <w:rsid w:val="00E37E08"/>
    <w:rsid w:val="00E400B8"/>
    <w:rsid w:val="00E4022C"/>
    <w:rsid w:val="00E4042B"/>
    <w:rsid w:val="00E40541"/>
    <w:rsid w:val="00E4079E"/>
    <w:rsid w:val="00E409C0"/>
    <w:rsid w:val="00E409E1"/>
    <w:rsid w:val="00E40A1B"/>
    <w:rsid w:val="00E40D1B"/>
    <w:rsid w:val="00E40F25"/>
    <w:rsid w:val="00E40F2B"/>
    <w:rsid w:val="00E411F2"/>
    <w:rsid w:val="00E414A1"/>
    <w:rsid w:val="00E41696"/>
    <w:rsid w:val="00E416FD"/>
    <w:rsid w:val="00E41876"/>
    <w:rsid w:val="00E41895"/>
    <w:rsid w:val="00E418AE"/>
    <w:rsid w:val="00E419A1"/>
    <w:rsid w:val="00E41BE3"/>
    <w:rsid w:val="00E41E1F"/>
    <w:rsid w:val="00E41E92"/>
    <w:rsid w:val="00E4203F"/>
    <w:rsid w:val="00E42114"/>
    <w:rsid w:val="00E42165"/>
    <w:rsid w:val="00E42188"/>
    <w:rsid w:val="00E42475"/>
    <w:rsid w:val="00E4249A"/>
    <w:rsid w:val="00E426FF"/>
    <w:rsid w:val="00E4285A"/>
    <w:rsid w:val="00E42869"/>
    <w:rsid w:val="00E42AFD"/>
    <w:rsid w:val="00E42B2A"/>
    <w:rsid w:val="00E42C27"/>
    <w:rsid w:val="00E42E6F"/>
    <w:rsid w:val="00E430EE"/>
    <w:rsid w:val="00E43128"/>
    <w:rsid w:val="00E43137"/>
    <w:rsid w:val="00E43531"/>
    <w:rsid w:val="00E435E8"/>
    <w:rsid w:val="00E43629"/>
    <w:rsid w:val="00E436B2"/>
    <w:rsid w:val="00E43748"/>
    <w:rsid w:val="00E4390A"/>
    <w:rsid w:val="00E43A28"/>
    <w:rsid w:val="00E43A46"/>
    <w:rsid w:val="00E43B5D"/>
    <w:rsid w:val="00E43B9E"/>
    <w:rsid w:val="00E43D54"/>
    <w:rsid w:val="00E43E5B"/>
    <w:rsid w:val="00E43E90"/>
    <w:rsid w:val="00E43E97"/>
    <w:rsid w:val="00E440AF"/>
    <w:rsid w:val="00E4437A"/>
    <w:rsid w:val="00E4459F"/>
    <w:rsid w:val="00E4491A"/>
    <w:rsid w:val="00E4494F"/>
    <w:rsid w:val="00E44996"/>
    <w:rsid w:val="00E44D22"/>
    <w:rsid w:val="00E44F72"/>
    <w:rsid w:val="00E45037"/>
    <w:rsid w:val="00E45038"/>
    <w:rsid w:val="00E4515F"/>
    <w:rsid w:val="00E45210"/>
    <w:rsid w:val="00E4563A"/>
    <w:rsid w:val="00E4564B"/>
    <w:rsid w:val="00E456FB"/>
    <w:rsid w:val="00E45796"/>
    <w:rsid w:val="00E457B6"/>
    <w:rsid w:val="00E45A8F"/>
    <w:rsid w:val="00E45BD5"/>
    <w:rsid w:val="00E45C2E"/>
    <w:rsid w:val="00E45FAE"/>
    <w:rsid w:val="00E45FB2"/>
    <w:rsid w:val="00E4607F"/>
    <w:rsid w:val="00E46302"/>
    <w:rsid w:val="00E463DD"/>
    <w:rsid w:val="00E4640C"/>
    <w:rsid w:val="00E46574"/>
    <w:rsid w:val="00E469AA"/>
    <w:rsid w:val="00E469F0"/>
    <w:rsid w:val="00E46A17"/>
    <w:rsid w:val="00E46DB2"/>
    <w:rsid w:val="00E46E33"/>
    <w:rsid w:val="00E46FAF"/>
    <w:rsid w:val="00E47191"/>
    <w:rsid w:val="00E471EC"/>
    <w:rsid w:val="00E472D0"/>
    <w:rsid w:val="00E473A4"/>
    <w:rsid w:val="00E4750C"/>
    <w:rsid w:val="00E4759A"/>
    <w:rsid w:val="00E47836"/>
    <w:rsid w:val="00E47906"/>
    <w:rsid w:val="00E479DC"/>
    <w:rsid w:val="00E47A80"/>
    <w:rsid w:val="00E47CAC"/>
    <w:rsid w:val="00E50268"/>
    <w:rsid w:val="00E503DF"/>
    <w:rsid w:val="00E505A1"/>
    <w:rsid w:val="00E507AA"/>
    <w:rsid w:val="00E507CC"/>
    <w:rsid w:val="00E508B3"/>
    <w:rsid w:val="00E50BB9"/>
    <w:rsid w:val="00E50C07"/>
    <w:rsid w:val="00E50C86"/>
    <w:rsid w:val="00E50EF1"/>
    <w:rsid w:val="00E5121D"/>
    <w:rsid w:val="00E51408"/>
    <w:rsid w:val="00E5145D"/>
    <w:rsid w:val="00E5146E"/>
    <w:rsid w:val="00E515B3"/>
    <w:rsid w:val="00E51660"/>
    <w:rsid w:val="00E5184E"/>
    <w:rsid w:val="00E51881"/>
    <w:rsid w:val="00E51886"/>
    <w:rsid w:val="00E518E0"/>
    <w:rsid w:val="00E518E7"/>
    <w:rsid w:val="00E51C20"/>
    <w:rsid w:val="00E51C30"/>
    <w:rsid w:val="00E51C58"/>
    <w:rsid w:val="00E51D67"/>
    <w:rsid w:val="00E51E10"/>
    <w:rsid w:val="00E51E2A"/>
    <w:rsid w:val="00E52155"/>
    <w:rsid w:val="00E527E5"/>
    <w:rsid w:val="00E52889"/>
    <w:rsid w:val="00E5289D"/>
    <w:rsid w:val="00E529C1"/>
    <w:rsid w:val="00E52B28"/>
    <w:rsid w:val="00E52C3E"/>
    <w:rsid w:val="00E52C4A"/>
    <w:rsid w:val="00E52CFB"/>
    <w:rsid w:val="00E52E8C"/>
    <w:rsid w:val="00E52ECC"/>
    <w:rsid w:val="00E53041"/>
    <w:rsid w:val="00E5311F"/>
    <w:rsid w:val="00E531E1"/>
    <w:rsid w:val="00E533CA"/>
    <w:rsid w:val="00E5344E"/>
    <w:rsid w:val="00E53451"/>
    <w:rsid w:val="00E534E6"/>
    <w:rsid w:val="00E53693"/>
    <w:rsid w:val="00E53986"/>
    <w:rsid w:val="00E53A12"/>
    <w:rsid w:val="00E53FA0"/>
    <w:rsid w:val="00E5405B"/>
    <w:rsid w:val="00E5409F"/>
    <w:rsid w:val="00E541FC"/>
    <w:rsid w:val="00E5440C"/>
    <w:rsid w:val="00E5448F"/>
    <w:rsid w:val="00E5461B"/>
    <w:rsid w:val="00E546F1"/>
    <w:rsid w:val="00E54825"/>
    <w:rsid w:val="00E54838"/>
    <w:rsid w:val="00E548D1"/>
    <w:rsid w:val="00E54907"/>
    <w:rsid w:val="00E5499C"/>
    <w:rsid w:val="00E549F1"/>
    <w:rsid w:val="00E54AB8"/>
    <w:rsid w:val="00E54AE0"/>
    <w:rsid w:val="00E54CCD"/>
    <w:rsid w:val="00E54E52"/>
    <w:rsid w:val="00E54EED"/>
    <w:rsid w:val="00E54EFD"/>
    <w:rsid w:val="00E55001"/>
    <w:rsid w:val="00E5520E"/>
    <w:rsid w:val="00E55327"/>
    <w:rsid w:val="00E5559C"/>
    <w:rsid w:val="00E55671"/>
    <w:rsid w:val="00E55867"/>
    <w:rsid w:val="00E55AD8"/>
    <w:rsid w:val="00E55BB6"/>
    <w:rsid w:val="00E55F92"/>
    <w:rsid w:val="00E5603B"/>
    <w:rsid w:val="00E560CA"/>
    <w:rsid w:val="00E56173"/>
    <w:rsid w:val="00E56241"/>
    <w:rsid w:val="00E564DB"/>
    <w:rsid w:val="00E564EC"/>
    <w:rsid w:val="00E567D0"/>
    <w:rsid w:val="00E568C8"/>
    <w:rsid w:val="00E56C70"/>
    <w:rsid w:val="00E56E81"/>
    <w:rsid w:val="00E56FA2"/>
    <w:rsid w:val="00E57402"/>
    <w:rsid w:val="00E574B7"/>
    <w:rsid w:val="00E5755E"/>
    <w:rsid w:val="00E5760B"/>
    <w:rsid w:val="00E57FB6"/>
    <w:rsid w:val="00E60065"/>
    <w:rsid w:val="00E600BB"/>
    <w:rsid w:val="00E601B2"/>
    <w:rsid w:val="00E60248"/>
    <w:rsid w:val="00E60300"/>
    <w:rsid w:val="00E604DE"/>
    <w:rsid w:val="00E6054C"/>
    <w:rsid w:val="00E6056C"/>
    <w:rsid w:val="00E6063C"/>
    <w:rsid w:val="00E60737"/>
    <w:rsid w:val="00E609B5"/>
    <w:rsid w:val="00E60AC1"/>
    <w:rsid w:val="00E60CC6"/>
    <w:rsid w:val="00E60D30"/>
    <w:rsid w:val="00E60E72"/>
    <w:rsid w:val="00E610B5"/>
    <w:rsid w:val="00E61202"/>
    <w:rsid w:val="00E61211"/>
    <w:rsid w:val="00E61274"/>
    <w:rsid w:val="00E612B9"/>
    <w:rsid w:val="00E612EE"/>
    <w:rsid w:val="00E618FA"/>
    <w:rsid w:val="00E6194A"/>
    <w:rsid w:val="00E6197C"/>
    <w:rsid w:val="00E619D8"/>
    <w:rsid w:val="00E61A1E"/>
    <w:rsid w:val="00E61DD8"/>
    <w:rsid w:val="00E61F44"/>
    <w:rsid w:val="00E62163"/>
    <w:rsid w:val="00E62206"/>
    <w:rsid w:val="00E6236C"/>
    <w:rsid w:val="00E626A1"/>
    <w:rsid w:val="00E62704"/>
    <w:rsid w:val="00E62855"/>
    <w:rsid w:val="00E62899"/>
    <w:rsid w:val="00E62931"/>
    <w:rsid w:val="00E6293F"/>
    <w:rsid w:val="00E62BAF"/>
    <w:rsid w:val="00E63071"/>
    <w:rsid w:val="00E630C2"/>
    <w:rsid w:val="00E63169"/>
    <w:rsid w:val="00E63369"/>
    <w:rsid w:val="00E6357F"/>
    <w:rsid w:val="00E63938"/>
    <w:rsid w:val="00E63D75"/>
    <w:rsid w:val="00E63D8B"/>
    <w:rsid w:val="00E64DD7"/>
    <w:rsid w:val="00E64FDB"/>
    <w:rsid w:val="00E654C1"/>
    <w:rsid w:val="00E65654"/>
    <w:rsid w:val="00E65927"/>
    <w:rsid w:val="00E65962"/>
    <w:rsid w:val="00E65B3E"/>
    <w:rsid w:val="00E65BFC"/>
    <w:rsid w:val="00E65C96"/>
    <w:rsid w:val="00E65CC2"/>
    <w:rsid w:val="00E65D21"/>
    <w:rsid w:val="00E65E0A"/>
    <w:rsid w:val="00E6604B"/>
    <w:rsid w:val="00E660FA"/>
    <w:rsid w:val="00E66309"/>
    <w:rsid w:val="00E664C8"/>
    <w:rsid w:val="00E6651B"/>
    <w:rsid w:val="00E6651F"/>
    <w:rsid w:val="00E66550"/>
    <w:rsid w:val="00E666F6"/>
    <w:rsid w:val="00E666F7"/>
    <w:rsid w:val="00E66827"/>
    <w:rsid w:val="00E66B38"/>
    <w:rsid w:val="00E66EE2"/>
    <w:rsid w:val="00E66F07"/>
    <w:rsid w:val="00E66FC5"/>
    <w:rsid w:val="00E6721B"/>
    <w:rsid w:val="00E67276"/>
    <w:rsid w:val="00E6731E"/>
    <w:rsid w:val="00E67357"/>
    <w:rsid w:val="00E676CD"/>
    <w:rsid w:val="00E67727"/>
    <w:rsid w:val="00E67AAE"/>
    <w:rsid w:val="00E67C1D"/>
    <w:rsid w:val="00E67C2D"/>
    <w:rsid w:val="00E67DED"/>
    <w:rsid w:val="00E67E37"/>
    <w:rsid w:val="00E67F13"/>
    <w:rsid w:val="00E67F9F"/>
    <w:rsid w:val="00E70477"/>
    <w:rsid w:val="00E7058F"/>
    <w:rsid w:val="00E7068C"/>
    <w:rsid w:val="00E70870"/>
    <w:rsid w:val="00E7092A"/>
    <w:rsid w:val="00E70955"/>
    <w:rsid w:val="00E7097C"/>
    <w:rsid w:val="00E70AA9"/>
    <w:rsid w:val="00E70B33"/>
    <w:rsid w:val="00E70D13"/>
    <w:rsid w:val="00E70F47"/>
    <w:rsid w:val="00E70F7A"/>
    <w:rsid w:val="00E70F88"/>
    <w:rsid w:val="00E7114C"/>
    <w:rsid w:val="00E71806"/>
    <w:rsid w:val="00E71851"/>
    <w:rsid w:val="00E71B31"/>
    <w:rsid w:val="00E71BC9"/>
    <w:rsid w:val="00E71CCE"/>
    <w:rsid w:val="00E71ED5"/>
    <w:rsid w:val="00E71F8E"/>
    <w:rsid w:val="00E72000"/>
    <w:rsid w:val="00E72093"/>
    <w:rsid w:val="00E7251A"/>
    <w:rsid w:val="00E7253D"/>
    <w:rsid w:val="00E72901"/>
    <w:rsid w:val="00E72C44"/>
    <w:rsid w:val="00E72DC7"/>
    <w:rsid w:val="00E73699"/>
    <w:rsid w:val="00E736B0"/>
    <w:rsid w:val="00E736D8"/>
    <w:rsid w:val="00E739AC"/>
    <w:rsid w:val="00E73AA1"/>
    <w:rsid w:val="00E73BC9"/>
    <w:rsid w:val="00E73E49"/>
    <w:rsid w:val="00E74004"/>
    <w:rsid w:val="00E74163"/>
    <w:rsid w:val="00E74179"/>
    <w:rsid w:val="00E74194"/>
    <w:rsid w:val="00E7438C"/>
    <w:rsid w:val="00E74481"/>
    <w:rsid w:val="00E744B9"/>
    <w:rsid w:val="00E74751"/>
    <w:rsid w:val="00E748E2"/>
    <w:rsid w:val="00E74D46"/>
    <w:rsid w:val="00E74D7F"/>
    <w:rsid w:val="00E74DEA"/>
    <w:rsid w:val="00E74E6C"/>
    <w:rsid w:val="00E751AD"/>
    <w:rsid w:val="00E751B4"/>
    <w:rsid w:val="00E751E5"/>
    <w:rsid w:val="00E754AC"/>
    <w:rsid w:val="00E7556A"/>
    <w:rsid w:val="00E755DE"/>
    <w:rsid w:val="00E7560D"/>
    <w:rsid w:val="00E75637"/>
    <w:rsid w:val="00E7569F"/>
    <w:rsid w:val="00E75754"/>
    <w:rsid w:val="00E75887"/>
    <w:rsid w:val="00E75E96"/>
    <w:rsid w:val="00E75FAF"/>
    <w:rsid w:val="00E762D0"/>
    <w:rsid w:val="00E7636D"/>
    <w:rsid w:val="00E7641E"/>
    <w:rsid w:val="00E76420"/>
    <w:rsid w:val="00E7648C"/>
    <w:rsid w:val="00E764A8"/>
    <w:rsid w:val="00E76701"/>
    <w:rsid w:val="00E768A6"/>
    <w:rsid w:val="00E76996"/>
    <w:rsid w:val="00E769C8"/>
    <w:rsid w:val="00E76AA1"/>
    <w:rsid w:val="00E76BBE"/>
    <w:rsid w:val="00E76EC8"/>
    <w:rsid w:val="00E770AA"/>
    <w:rsid w:val="00E7725E"/>
    <w:rsid w:val="00E77323"/>
    <w:rsid w:val="00E77372"/>
    <w:rsid w:val="00E77412"/>
    <w:rsid w:val="00E77A07"/>
    <w:rsid w:val="00E77A9C"/>
    <w:rsid w:val="00E77C21"/>
    <w:rsid w:val="00E77C32"/>
    <w:rsid w:val="00E77C96"/>
    <w:rsid w:val="00E77E59"/>
    <w:rsid w:val="00E77F00"/>
    <w:rsid w:val="00E80152"/>
    <w:rsid w:val="00E80229"/>
    <w:rsid w:val="00E8039D"/>
    <w:rsid w:val="00E804BC"/>
    <w:rsid w:val="00E804D5"/>
    <w:rsid w:val="00E80608"/>
    <w:rsid w:val="00E806A2"/>
    <w:rsid w:val="00E80959"/>
    <w:rsid w:val="00E80AD2"/>
    <w:rsid w:val="00E80C3B"/>
    <w:rsid w:val="00E80DFA"/>
    <w:rsid w:val="00E80F72"/>
    <w:rsid w:val="00E80FD1"/>
    <w:rsid w:val="00E8128E"/>
    <w:rsid w:val="00E81353"/>
    <w:rsid w:val="00E81381"/>
    <w:rsid w:val="00E8174C"/>
    <w:rsid w:val="00E8176A"/>
    <w:rsid w:val="00E817A1"/>
    <w:rsid w:val="00E818B2"/>
    <w:rsid w:val="00E819CC"/>
    <w:rsid w:val="00E819D0"/>
    <w:rsid w:val="00E81DF1"/>
    <w:rsid w:val="00E8218A"/>
    <w:rsid w:val="00E82227"/>
    <w:rsid w:val="00E82DD1"/>
    <w:rsid w:val="00E82E87"/>
    <w:rsid w:val="00E83343"/>
    <w:rsid w:val="00E833E4"/>
    <w:rsid w:val="00E83564"/>
    <w:rsid w:val="00E836E3"/>
    <w:rsid w:val="00E837B2"/>
    <w:rsid w:val="00E838F4"/>
    <w:rsid w:val="00E8390E"/>
    <w:rsid w:val="00E83929"/>
    <w:rsid w:val="00E83A84"/>
    <w:rsid w:val="00E83BF2"/>
    <w:rsid w:val="00E83C0D"/>
    <w:rsid w:val="00E83C53"/>
    <w:rsid w:val="00E83CAF"/>
    <w:rsid w:val="00E83CB8"/>
    <w:rsid w:val="00E84052"/>
    <w:rsid w:val="00E8415C"/>
    <w:rsid w:val="00E84461"/>
    <w:rsid w:val="00E847B7"/>
    <w:rsid w:val="00E84910"/>
    <w:rsid w:val="00E84B5C"/>
    <w:rsid w:val="00E84F33"/>
    <w:rsid w:val="00E8512E"/>
    <w:rsid w:val="00E853D3"/>
    <w:rsid w:val="00E85514"/>
    <w:rsid w:val="00E8555C"/>
    <w:rsid w:val="00E856D1"/>
    <w:rsid w:val="00E859CE"/>
    <w:rsid w:val="00E85BE9"/>
    <w:rsid w:val="00E85C55"/>
    <w:rsid w:val="00E85D79"/>
    <w:rsid w:val="00E85DBD"/>
    <w:rsid w:val="00E85F3E"/>
    <w:rsid w:val="00E86198"/>
    <w:rsid w:val="00E866D1"/>
    <w:rsid w:val="00E86831"/>
    <w:rsid w:val="00E86835"/>
    <w:rsid w:val="00E868CD"/>
    <w:rsid w:val="00E8694E"/>
    <w:rsid w:val="00E8697C"/>
    <w:rsid w:val="00E869FE"/>
    <w:rsid w:val="00E86A9D"/>
    <w:rsid w:val="00E86B5E"/>
    <w:rsid w:val="00E86C1C"/>
    <w:rsid w:val="00E86E3E"/>
    <w:rsid w:val="00E86FAA"/>
    <w:rsid w:val="00E87117"/>
    <w:rsid w:val="00E8727F"/>
    <w:rsid w:val="00E8738A"/>
    <w:rsid w:val="00E875D5"/>
    <w:rsid w:val="00E87677"/>
    <w:rsid w:val="00E8770B"/>
    <w:rsid w:val="00E87797"/>
    <w:rsid w:val="00E87ACE"/>
    <w:rsid w:val="00E87AEA"/>
    <w:rsid w:val="00E87B8D"/>
    <w:rsid w:val="00E87E60"/>
    <w:rsid w:val="00E87F70"/>
    <w:rsid w:val="00E90019"/>
    <w:rsid w:val="00E90115"/>
    <w:rsid w:val="00E9039B"/>
    <w:rsid w:val="00E90580"/>
    <w:rsid w:val="00E90683"/>
    <w:rsid w:val="00E907B0"/>
    <w:rsid w:val="00E907DD"/>
    <w:rsid w:val="00E90C44"/>
    <w:rsid w:val="00E90E10"/>
    <w:rsid w:val="00E90E3D"/>
    <w:rsid w:val="00E90E79"/>
    <w:rsid w:val="00E90EB5"/>
    <w:rsid w:val="00E90EDA"/>
    <w:rsid w:val="00E90F1E"/>
    <w:rsid w:val="00E90F7F"/>
    <w:rsid w:val="00E910F0"/>
    <w:rsid w:val="00E911DD"/>
    <w:rsid w:val="00E91369"/>
    <w:rsid w:val="00E914BD"/>
    <w:rsid w:val="00E916AC"/>
    <w:rsid w:val="00E919AB"/>
    <w:rsid w:val="00E91B06"/>
    <w:rsid w:val="00E91C6F"/>
    <w:rsid w:val="00E92189"/>
    <w:rsid w:val="00E92368"/>
    <w:rsid w:val="00E92448"/>
    <w:rsid w:val="00E92538"/>
    <w:rsid w:val="00E92639"/>
    <w:rsid w:val="00E92768"/>
    <w:rsid w:val="00E929E0"/>
    <w:rsid w:val="00E92A27"/>
    <w:rsid w:val="00E92F0F"/>
    <w:rsid w:val="00E930DC"/>
    <w:rsid w:val="00E9329B"/>
    <w:rsid w:val="00E932C5"/>
    <w:rsid w:val="00E936B0"/>
    <w:rsid w:val="00E936CE"/>
    <w:rsid w:val="00E936FA"/>
    <w:rsid w:val="00E93702"/>
    <w:rsid w:val="00E939F1"/>
    <w:rsid w:val="00E93AC0"/>
    <w:rsid w:val="00E93B00"/>
    <w:rsid w:val="00E93D19"/>
    <w:rsid w:val="00E940EF"/>
    <w:rsid w:val="00E94133"/>
    <w:rsid w:val="00E94447"/>
    <w:rsid w:val="00E94777"/>
    <w:rsid w:val="00E9482B"/>
    <w:rsid w:val="00E9491D"/>
    <w:rsid w:val="00E94940"/>
    <w:rsid w:val="00E949BE"/>
    <w:rsid w:val="00E949EC"/>
    <w:rsid w:val="00E94DEB"/>
    <w:rsid w:val="00E94DF7"/>
    <w:rsid w:val="00E94F41"/>
    <w:rsid w:val="00E952F9"/>
    <w:rsid w:val="00E95441"/>
    <w:rsid w:val="00E954AE"/>
    <w:rsid w:val="00E954FC"/>
    <w:rsid w:val="00E95519"/>
    <w:rsid w:val="00E956F2"/>
    <w:rsid w:val="00E9584B"/>
    <w:rsid w:val="00E95869"/>
    <w:rsid w:val="00E95A01"/>
    <w:rsid w:val="00E9602C"/>
    <w:rsid w:val="00E96035"/>
    <w:rsid w:val="00E960D2"/>
    <w:rsid w:val="00E96187"/>
    <w:rsid w:val="00E96364"/>
    <w:rsid w:val="00E964D3"/>
    <w:rsid w:val="00E96562"/>
    <w:rsid w:val="00E96819"/>
    <w:rsid w:val="00E969F7"/>
    <w:rsid w:val="00E96B96"/>
    <w:rsid w:val="00E96C31"/>
    <w:rsid w:val="00E96C94"/>
    <w:rsid w:val="00E96DA3"/>
    <w:rsid w:val="00E96FAE"/>
    <w:rsid w:val="00E97179"/>
    <w:rsid w:val="00E9717B"/>
    <w:rsid w:val="00E9722D"/>
    <w:rsid w:val="00E97277"/>
    <w:rsid w:val="00E97467"/>
    <w:rsid w:val="00E9759B"/>
    <w:rsid w:val="00E977FC"/>
    <w:rsid w:val="00E9787B"/>
    <w:rsid w:val="00E97B0D"/>
    <w:rsid w:val="00E97B86"/>
    <w:rsid w:val="00EA023F"/>
    <w:rsid w:val="00EA04D1"/>
    <w:rsid w:val="00EA05A8"/>
    <w:rsid w:val="00EA06F4"/>
    <w:rsid w:val="00EA0904"/>
    <w:rsid w:val="00EA0C4C"/>
    <w:rsid w:val="00EA0CC6"/>
    <w:rsid w:val="00EA0E17"/>
    <w:rsid w:val="00EA0E7C"/>
    <w:rsid w:val="00EA1112"/>
    <w:rsid w:val="00EA130D"/>
    <w:rsid w:val="00EA142C"/>
    <w:rsid w:val="00EA14F7"/>
    <w:rsid w:val="00EA17D0"/>
    <w:rsid w:val="00EA1A47"/>
    <w:rsid w:val="00EA1E18"/>
    <w:rsid w:val="00EA1E74"/>
    <w:rsid w:val="00EA202A"/>
    <w:rsid w:val="00EA20FB"/>
    <w:rsid w:val="00EA2393"/>
    <w:rsid w:val="00EA240F"/>
    <w:rsid w:val="00EA24AE"/>
    <w:rsid w:val="00EA26D1"/>
    <w:rsid w:val="00EA294C"/>
    <w:rsid w:val="00EA297B"/>
    <w:rsid w:val="00EA29D3"/>
    <w:rsid w:val="00EA2A43"/>
    <w:rsid w:val="00EA2C26"/>
    <w:rsid w:val="00EA2FBC"/>
    <w:rsid w:val="00EA32BD"/>
    <w:rsid w:val="00EA342E"/>
    <w:rsid w:val="00EA34F8"/>
    <w:rsid w:val="00EA3510"/>
    <w:rsid w:val="00EA3806"/>
    <w:rsid w:val="00EA3BE0"/>
    <w:rsid w:val="00EA3C45"/>
    <w:rsid w:val="00EA426C"/>
    <w:rsid w:val="00EA42E7"/>
    <w:rsid w:val="00EA42F2"/>
    <w:rsid w:val="00EA49AD"/>
    <w:rsid w:val="00EA4A55"/>
    <w:rsid w:val="00EA4A90"/>
    <w:rsid w:val="00EA4B1F"/>
    <w:rsid w:val="00EA4BB7"/>
    <w:rsid w:val="00EA4C51"/>
    <w:rsid w:val="00EA4D8F"/>
    <w:rsid w:val="00EA4E62"/>
    <w:rsid w:val="00EA5072"/>
    <w:rsid w:val="00EA5348"/>
    <w:rsid w:val="00EA557B"/>
    <w:rsid w:val="00EA5745"/>
    <w:rsid w:val="00EA5781"/>
    <w:rsid w:val="00EA5852"/>
    <w:rsid w:val="00EA5A06"/>
    <w:rsid w:val="00EA5DC2"/>
    <w:rsid w:val="00EA615D"/>
    <w:rsid w:val="00EA6783"/>
    <w:rsid w:val="00EA67BB"/>
    <w:rsid w:val="00EA6E4C"/>
    <w:rsid w:val="00EA71DD"/>
    <w:rsid w:val="00EA736F"/>
    <w:rsid w:val="00EA744A"/>
    <w:rsid w:val="00EA75DE"/>
    <w:rsid w:val="00EA7703"/>
    <w:rsid w:val="00EA7705"/>
    <w:rsid w:val="00EA7734"/>
    <w:rsid w:val="00EA77B6"/>
    <w:rsid w:val="00EA7807"/>
    <w:rsid w:val="00EA7BBC"/>
    <w:rsid w:val="00EA7C50"/>
    <w:rsid w:val="00EA7D20"/>
    <w:rsid w:val="00EA7F14"/>
    <w:rsid w:val="00EA7F5F"/>
    <w:rsid w:val="00EB00D2"/>
    <w:rsid w:val="00EB01C2"/>
    <w:rsid w:val="00EB03B5"/>
    <w:rsid w:val="00EB0402"/>
    <w:rsid w:val="00EB0409"/>
    <w:rsid w:val="00EB05BE"/>
    <w:rsid w:val="00EB079B"/>
    <w:rsid w:val="00EB0862"/>
    <w:rsid w:val="00EB09D0"/>
    <w:rsid w:val="00EB0AC6"/>
    <w:rsid w:val="00EB0B98"/>
    <w:rsid w:val="00EB0CAD"/>
    <w:rsid w:val="00EB0E34"/>
    <w:rsid w:val="00EB0F06"/>
    <w:rsid w:val="00EB0FC7"/>
    <w:rsid w:val="00EB113A"/>
    <w:rsid w:val="00EB117C"/>
    <w:rsid w:val="00EB11C9"/>
    <w:rsid w:val="00EB1518"/>
    <w:rsid w:val="00EB1530"/>
    <w:rsid w:val="00EB15AE"/>
    <w:rsid w:val="00EB160B"/>
    <w:rsid w:val="00EB18D1"/>
    <w:rsid w:val="00EB195F"/>
    <w:rsid w:val="00EB1B69"/>
    <w:rsid w:val="00EB1DD4"/>
    <w:rsid w:val="00EB21B6"/>
    <w:rsid w:val="00EB2779"/>
    <w:rsid w:val="00EB2AB1"/>
    <w:rsid w:val="00EB2BEC"/>
    <w:rsid w:val="00EB2D01"/>
    <w:rsid w:val="00EB2D2A"/>
    <w:rsid w:val="00EB2DBD"/>
    <w:rsid w:val="00EB2FB7"/>
    <w:rsid w:val="00EB30F6"/>
    <w:rsid w:val="00EB3159"/>
    <w:rsid w:val="00EB3495"/>
    <w:rsid w:val="00EB349E"/>
    <w:rsid w:val="00EB36B6"/>
    <w:rsid w:val="00EB36C7"/>
    <w:rsid w:val="00EB371C"/>
    <w:rsid w:val="00EB399F"/>
    <w:rsid w:val="00EB3A60"/>
    <w:rsid w:val="00EB3A98"/>
    <w:rsid w:val="00EB3BEA"/>
    <w:rsid w:val="00EB3C66"/>
    <w:rsid w:val="00EB3CB2"/>
    <w:rsid w:val="00EB3D66"/>
    <w:rsid w:val="00EB40C3"/>
    <w:rsid w:val="00EB440D"/>
    <w:rsid w:val="00EB44A7"/>
    <w:rsid w:val="00EB4547"/>
    <w:rsid w:val="00EB480A"/>
    <w:rsid w:val="00EB484F"/>
    <w:rsid w:val="00EB49AD"/>
    <w:rsid w:val="00EB49E6"/>
    <w:rsid w:val="00EB4B34"/>
    <w:rsid w:val="00EB4B50"/>
    <w:rsid w:val="00EB4C68"/>
    <w:rsid w:val="00EB4DFB"/>
    <w:rsid w:val="00EB55DF"/>
    <w:rsid w:val="00EB58B1"/>
    <w:rsid w:val="00EB5919"/>
    <w:rsid w:val="00EB59EC"/>
    <w:rsid w:val="00EB5A67"/>
    <w:rsid w:val="00EB5A9D"/>
    <w:rsid w:val="00EB5ABF"/>
    <w:rsid w:val="00EB5BFA"/>
    <w:rsid w:val="00EB5CC7"/>
    <w:rsid w:val="00EB5D33"/>
    <w:rsid w:val="00EB5F9B"/>
    <w:rsid w:val="00EB6036"/>
    <w:rsid w:val="00EB61A2"/>
    <w:rsid w:val="00EB628D"/>
    <w:rsid w:val="00EB6304"/>
    <w:rsid w:val="00EB63D2"/>
    <w:rsid w:val="00EB65E1"/>
    <w:rsid w:val="00EB66A4"/>
    <w:rsid w:val="00EB686E"/>
    <w:rsid w:val="00EB6957"/>
    <w:rsid w:val="00EB6A10"/>
    <w:rsid w:val="00EB6C26"/>
    <w:rsid w:val="00EB6D00"/>
    <w:rsid w:val="00EB6DFB"/>
    <w:rsid w:val="00EB70E5"/>
    <w:rsid w:val="00EB720D"/>
    <w:rsid w:val="00EB7213"/>
    <w:rsid w:val="00EB74CD"/>
    <w:rsid w:val="00EB7521"/>
    <w:rsid w:val="00EB7575"/>
    <w:rsid w:val="00EB758B"/>
    <w:rsid w:val="00EB7844"/>
    <w:rsid w:val="00EB7A7B"/>
    <w:rsid w:val="00EB7D17"/>
    <w:rsid w:val="00EB7D6C"/>
    <w:rsid w:val="00EB7FCA"/>
    <w:rsid w:val="00EC01E2"/>
    <w:rsid w:val="00EC0303"/>
    <w:rsid w:val="00EC03B7"/>
    <w:rsid w:val="00EC06D2"/>
    <w:rsid w:val="00EC0A7C"/>
    <w:rsid w:val="00EC0B83"/>
    <w:rsid w:val="00EC0D18"/>
    <w:rsid w:val="00EC0E3E"/>
    <w:rsid w:val="00EC0FA4"/>
    <w:rsid w:val="00EC12FB"/>
    <w:rsid w:val="00EC148D"/>
    <w:rsid w:val="00EC153B"/>
    <w:rsid w:val="00EC1593"/>
    <w:rsid w:val="00EC170E"/>
    <w:rsid w:val="00EC1965"/>
    <w:rsid w:val="00EC19ED"/>
    <w:rsid w:val="00EC1D37"/>
    <w:rsid w:val="00EC1F92"/>
    <w:rsid w:val="00EC21F9"/>
    <w:rsid w:val="00EC2202"/>
    <w:rsid w:val="00EC226F"/>
    <w:rsid w:val="00EC2395"/>
    <w:rsid w:val="00EC2501"/>
    <w:rsid w:val="00EC277B"/>
    <w:rsid w:val="00EC284D"/>
    <w:rsid w:val="00EC285E"/>
    <w:rsid w:val="00EC2903"/>
    <w:rsid w:val="00EC29CA"/>
    <w:rsid w:val="00EC2A04"/>
    <w:rsid w:val="00EC2B6C"/>
    <w:rsid w:val="00EC2C96"/>
    <w:rsid w:val="00EC2EB7"/>
    <w:rsid w:val="00EC2EEE"/>
    <w:rsid w:val="00EC2F7B"/>
    <w:rsid w:val="00EC3043"/>
    <w:rsid w:val="00EC3075"/>
    <w:rsid w:val="00EC3235"/>
    <w:rsid w:val="00EC344A"/>
    <w:rsid w:val="00EC354A"/>
    <w:rsid w:val="00EC38AA"/>
    <w:rsid w:val="00EC3914"/>
    <w:rsid w:val="00EC3B33"/>
    <w:rsid w:val="00EC3B9E"/>
    <w:rsid w:val="00EC3FBE"/>
    <w:rsid w:val="00EC4006"/>
    <w:rsid w:val="00EC412E"/>
    <w:rsid w:val="00EC4281"/>
    <w:rsid w:val="00EC43BB"/>
    <w:rsid w:val="00EC47E4"/>
    <w:rsid w:val="00EC492E"/>
    <w:rsid w:val="00EC4C21"/>
    <w:rsid w:val="00EC4CDC"/>
    <w:rsid w:val="00EC4D9C"/>
    <w:rsid w:val="00EC4EA3"/>
    <w:rsid w:val="00EC50C7"/>
    <w:rsid w:val="00EC51DE"/>
    <w:rsid w:val="00EC5236"/>
    <w:rsid w:val="00EC5638"/>
    <w:rsid w:val="00EC5856"/>
    <w:rsid w:val="00EC5B73"/>
    <w:rsid w:val="00EC5DA4"/>
    <w:rsid w:val="00EC5E7C"/>
    <w:rsid w:val="00EC6018"/>
    <w:rsid w:val="00EC602E"/>
    <w:rsid w:val="00EC6032"/>
    <w:rsid w:val="00EC62F8"/>
    <w:rsid w:val="00EC652F"/>
    <w:rsid w:val="00EC6556"/>
    <w:rsid w:val="00EC6B35"/>
    <w:rsid w:val="00EC6B82"/>
    <w:rsid w:val="00EC6E90"/>
    <w:rsid w:val="00EC6F6E"/>
    <w:rsid w:val="00EC700D"/>
    <w:rsid w:val="00EC71AD"/>
    <w:rsid w:val="00EC733D"/>
    <w:rsid w:val="00EC748C"/>
    <w:rsid w:val="00EC765C"/>
    <w:rsid w:val="00EC7822"/>
    <w:rsid w:val="00EC7847"/>
    <w:rsid w:val="00EC79A9"/>
    <w:rsid w:val="00EC7E73"/>
    <w:rsid w:val="00EC7F5E"/>
    <w:rsid w:val="00EC7FFC"/>
    <w:rsid w:val="00ED0012"/>
    <w:rsid w:val="00ED0094"/>
    <w:rsid w:val="00ED00C6"/>
    <w:rsid w:val="00ED01B5"/>
    <w:rsid w:val="00ED0474"/>
    <w:rsid w:val="00ED057F"/>
    <w:rsid w:val="00ED06F9"/>
    <w:rsid w:val="00ED07B8"/>
    <w:rsid w:val="00ED07C8"/>
    <w:rsid w:val="00ED07CE"/>
    <w:rsid w:val="00ED07DC"/>
    <w:rsid w:val="00ED0A6C"/>
    <w:rsid w:val="00ED0BED"/>
    <w:rsid w:val="00ED10BE"/>
    <w:rsid w:val="00ED1159"/>
    <w:rsid w:val="00ED1182"/>
    <w:rsid w:val="00ED11A8"/>
    <w:rsid w:val="00ED1229"/>
    <w:rsid w:val="00ED12C0"/>
    <w:rsid w:val="00ED1448"/>
    <w:rsid w:val="00ED170F"/>
    <w:rsid w:val="00ED1C7C"/>
    <w:rsid w:val="00ED1CC3"/>
    <w:rsid w:val="00ED1DF6"/>
    <w:rsid w:val="00ED1EB2"/>
    <w:rsid w:val="00ED1F01"/>
    <w:rsid w:val="00ED2169"/>
    <w:rsid w:val="00ED2179"/>
    <w:rsid w:val="00ED21E0"/>
    <w:rsid w:val="00ED2275"/>
    <w:rsid w:val="00ED22DF"/>
    <w:rsid w:val="00ED2346"/>
    <w:rsid w:val="00ED2381"/>
    <w:rsid w:val="00ED2678"/>
    <w:rsid w:val="00ED2AEE"/>
    <w:rsid w:val="00ED2C9D"/>
    <w:rsid w:val="00ED3053"/>
    <w:rsid w:val="00ED30A8"/>
    <w:rsid w:val="00ED3594"/>
    <w:rsid w:val="00ED3647"/>
    <w:rsid w:val="00ED36D6"/>
    <w:rsid w:val="00ED37F4"/>
    <w:rsid w:val="00ED38DE"/>
    <w:rsid w:val="00ED38E4"/>
    <w:rsid w:val="00ED39C8"/>
    <w:rsid w:val="00ED3ACC"/>
    <w:rsid w:val="00ED3B5F"/>
    <w:rsid w:val="00ED3BC2"/>
    <w:rsid w:val="00ED3C1D"/>
    <w:rsid w:val="00ED3C77"/>
    <w:rsid w:val="00ED3DF4"/>
    <w:rsid w:val="00ED42E9"/>
    <w:rsid w:val="00ED45CE"/>
    <w:rsid w:val="00ED4885"/>
    <w:rsid w:val="00ED4A85"/>
    <w:rsid w:val="00ED4B11"/>
    <w:rsid w:val="00ED4DB7"/>
    <w:rsid w:val="00ED4E1A"/>
    <w:rsid w:val="00ED4EC8"/>
    <w:rsid w:val="00ED4F34"/>
    <w:rsid w:val="00ED510D"/>
    <w:rsid w:val="00ED5285"/>
    <w:rsid w:val="00ED53A7"/>
    <w:rsid w:val="00ED5695"/>
    <w:rsid w:val="00ED5740"/>
    <w:rsid w:val="00ED58EF"/>
    <w:rsid w:val="00ED5900"/>
    <w:rsid w:val="00ED59B9"/>
    <w:rsid w:val="00ED59E3"/>
    <w:rsid w:val="00ED5A5C"/>
    <w:rsid w:val="00ED6098"/>
    <w:rsid w:val="00ED6146"/>
    <w:rsid w:val="00ED61BF"/>
    <w:rsid w:val="00ED64D8"/>
    <w:rsid w:val="00ED6635"/>
    <w:rsid w:val="00ED675E"/>
    <w:rsid w:val="00ED68D0"/>
    <w:rsid w:val="00ED6A37"/>
    <w:rsid w:val="00ED6E80"/>
    <w:rsid w:val="00ED6EB2"/>
    <w:rsid w:val="00ED6ED6"/>
    <w:rsid w:val="00ED6FF5"/>
    <w:rsid w:val="00ED730F"/>
    <w:rsid w:val="00ED7479"/>
    <w:rsid w:val="00ED7534"/>
    <w:rsid w:val="00ED75A3"/>
    <w:rsid w:val="00ED797A"/>
    <w:rsid w:val="00ED7B45"/>
    <w:rsid w:val="00ED7BEC"/>
    <w:rsid w:val="00EE01F9"/>
    <w:rsid w:val="00EE0281"/>
    <w:rsid w:val="00EE03DB"/>
    <w:rsid w:val="00EE0863"/>
    <w:rsid w:val="00EE0D0B"/>
    <w:rsid w:val="00EE116C"/>
    <w:rsid w:val="00EE1AD2"/>
    <w:rsid w:val="00EE1BD8"/>
    <w:rsid w:val="00EE1D5F"/>
    <w:rsid w:val="00EE1E06"/>
    <w:rsid w:val="00EE235B"/>
    <w:rsid w:val="00EE2367"/>
    <w:rsid w:val="00EE23BB"/>
    <w:rsid w:val="00EE2445"/>
    <w:rsid w:val="00EE258A"/>
    <w:rsid w:val="00EE2697"/>
    <w:rsid w:val="00EE278D"/>
    <w:rsid w:val="00EE27FF"/>
    <w:rsid w:val="00EE293A"/>
    <w:rsid w:val="00EE2984"/>
    <w:rsid w:val="00EE2C92"/>
    <w:rsid w:val="00EE3076"/>
    <w:rsid w:val="00EE3314"/>
    <w:rsid w:val="00EE3537"/>
    <w:rsid w:val="00EE36F1"/>
    <w:rsid w:val="00EE3703"/>
    <w:rsid w:val="00EE380B"/>
    <w:rsid w:val="00EE3C43"/>
    <w:rsid w:val="00EE3C6A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73"/>
    <w:rsid w:val="00EE50EA"/>
    <w:rsid w:val="00EE5467"/>
    <w:rsid w:val="00EE54C6"/>
    <w:rsid w:val="00EE553D"/>
    <w:rsid w:val="00EE5792"/>
    <w:rsid w:val="00EE57B3"/>
    <w:rsid w:val="00EE5988"/>
    <w:rsid w:val="00EE59AD"/>
    <w:rsid w:val="00EE5A46"/>
    <w:rsid w:val="00EE5A96"/>
    <w:rsid w:val="00EE5D20"/>
    <w:rsid w:val="00EE5FB8"/>
    <w:rsid w:val="00EE61BC"/>
    <w:rsid w:val="00EE6371"/>
    <w:rsid w:val="00EE63CA"/>
    <w:rsid w:val="00EE652E"/>
    <w:rsid w:val="00EE67C2"/>
    <w:rsid w:val="00EE6858"/>
    <w:rsid w:val="00EE686F"/>
    <w:rsid w:val="00EE69C7"/>
    <w:rsid w:val="00EE6AF7"/>
    <w:rsid w:val="00EE6D2A"/>
    <w:rsid w:val="00EE6E9A"/>
    <w:rsid w:val="00EE6EC0"/>
    <w:rsid w:val="00EE6F3E"/>
    <w:rsid w:val="00EE71DB"/>
    <w:rsid w:val="00EE7361"/>
    <w:rsid w:val="00EE741D"/>
    <w:rsid w:val="00EE742B"/>
    <w:rsid w:val="00EE7510"/>
    <w:rsid w:val="00EE7522"/>
    <w:rsid w:val="00EE7524"/>
    <w:rsid w:val="00EE75D3"/>
    <w:rsid w:val="00EE76DD"/>
    <w:rsid w:val="00EE787E"/>
    <w:rsid w:val="00EE79FD"/>
    <w:rsid w:val="00EE7C16"/>
    <w:rsid w:val="00EE7E83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0B4F"/>
    <w:rsid w:val="00EF0C80"/>
    <w:rsid w:val="00EF0F5A"/>
    <w:rsid w:val="00EF151B"/>
    <w:rsid w:val="00EF190D"/>
    <w:rsid w:val="00EF1B04"/>
    <w:rsid w:val="00EF1B40"/>
    <w:rsid w:val="00EF1E3D"/>
    <w:rsid w:val="00EF1E68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4B"/>
    <w:rsid w:val="00EF31E3"/>
    <w:rsid w:val="00EF322D"/>
    <w:rsid w:val="00EF34F3"/>
    <w:rsid w:val="00EF36F9"/>
    <w:rsid w:val="00EF3792"/>
    <w:rsid w:val="00EF3875"/>
    <w:rsid w:val="00EF39A3"/>
    <w:rsid w:val="00EF39C3"/>
    <w:rsid w:val="00EF39E9"/>
    <w:rsid w:val="00EF3A0A"/>
    <w:rsid w:val="00EF3ED3"/>
    <w:rsid w:val="00EF40B1"/>
    <w:rsid w:val="00EF416F"/>
    <w:rsid w:val="00EF42CB"/>
    <w:rsid w:val="00EF478A"/>
    <w:rsid w:val="00EF47DA"/>
    <w:rsid w:val="00EF48CF"/>
    <w:rsid w:val="00EF49AC"/>
    <w:rsid w:val="00EF4A53"/>
    <w:rsid w:val="00EF4A69"/>
    <w:rsid w:val="00EF4E88"/>
    <w:rsid w:val="00EF50A3"/>
    <w:rsid w:val="00EF5162"/>
    <w:rsid w:val="00EF5256"/>
    <w:rsid w:val="00EF5266"/>
    <w:rsid w:val="00EF5358"/>
    <w:rsid w:val="00EF53F2"/>
    <w:rsid w:val="00EF5885"/>
    <w:rsid w:val="00EF58AA"/>
    <w:rsid w:val="00EF5AF7"/>
    <w:rsid w:val="00EF5B06"/>
    <w:rsid w:val="00EF5CA3"/>
    <w:rsid w:val="00EF5E71"/>
    <w:rsid w:val="00EF6216"/>
    <w:rsid w:val="00EF6287"/>
    <w:rsid w:val="00EF646E"/>
    <w:rsid w:val="00EF65FD"/>
    <w:rsid w:val="00EF6702"/>
    <w:rsid w:val="00EF6861"/>
    <w:rsid w:val="00EF6938"/>
    <w:rsid w:val="00EF69B5"/>
    <w:rsid w:val="00EF6B33"/>
    <w:rsid w:val="00EF6BE4"/>
    <w:rsid w:val="00EF6E35"/>
    <w:rsid w:val="00EF6E7F"/>
    <w:rsid w:val="00EF6F42"/>
    <w:rsid w:val="00EF7231"/>
    <w:rsid w:val="00EF735C"/>
    <w:rsid w:val="00EF7504"/>
    <w:rsid w:val="00EF77CE"/>
    <w:rsid w:val="00EF78D9"/>
    <w:rsid w:val="00EF793C"/>
    <w:rsid w:val="00EF7B39"/>
    <w:rsid w:val="00EF7D16"/>
    <w:rsid w:val="00EF7D63"/>
    <w:rsid w:val="00EF7E34"/>
    <w:rsid w:val="00F00087"/>
    <w:rsid w:val="00F0012D"/>
    <w:rsid w:val="00F00236"/>
    <w:rsid w:val="00F0025D"/>
    <w:rsid w:val="00F003CA"/>
    <w:rsid w:val="00F0073C"/>
    <w:rsid w:val="00F0087D"/>
    <w:rsid w:val="00F00BC0"/>
    <w:rsid w:val="00F00C2D"/>
    <w:rsid w:val="00F00F37"/>
    <w:rsid w:val="00F00F96"/>
    <w:rsid w:val="00F01085"/>
    <w:rsid w:val="00F013C0"/>
    <w:rsid w:val="00F01518"/>
    <w:rsid w:val="00F01572"/>
    <w:rsid w:val="00F01657"/>
    <w:rsid w:val="00F01F6B"/>
    <w:rsid w:val="00F0233B"/>
    <w:rsid w:val="00F02404"/>
    <w:rsid w:val="00F0245D"/>
    <w:rsid w:val="00F0268E"/>
    <w:rsid w:val="00F02818"/>
    <w:rsid w:val="00F02B42"/>
    <w:rsid w:val="00F02B83"/>
    <w:rsid w:val="00F02BD3"/>
    <w:rsid w:val="00F02C5A"/>
    <w:rsid w:val="00F02DCF"/>
    <w:rsid w:val="00F03063"/>
    <w:rsid w:val="00F03162"/>
    <w:rsid w:val="00F0321D"/>
    <w:rsid w:val="00F0358F"/>
    <w:rsid w:val="00F03B94"/>
    <w:rsid w:val="00F03F24"/>
    <w:rsid w:val="00F03F93"/>
    <w:rsid w:val="00F0404C"/>
    <w:rsid w:val="00F0422E"/>
    <w:rsid w:val="00F042A9"/>
    <w:rsid w:val="00F0453D"/>
    <w:rsid w:val="00F04784"/>
    <w:rsid w:val="00F04DBB"/>
    <w:rsid w:val="00F04DE7"/>
    <w:rsid w:val="00F04FAC"/>
    <w:rsid w:val="00F04FEB"/>
    <w:rsid w:val="00F0514A"/>
    <w:rsid w:val="00F0534E"/>
    <w:rsid w:val="00F055B8"/>
    <w:rsid w:val="00F056A2"/>
    <w:rsid w:val="00F056DC"/>
    <w:rsid w:val="00F056FD"/>
    <w:rsid w:val="00F05A35"/>
    <w:rsid w:val="00F05A5D"/>
    <w:rsid w:val="00F05A81"/>
    <w:rsid w:val="00F05BB8"/>
    <w:rsid w:val="00F05CFC"/>
    <w:rsid w:val="00F05DC2"/>
    <w:rsid w:val="00F05E5D"/>
    <w:rsid w:val="00F05FA1"/>
    <w:rsid w:val="00F0615E"/>
    <w:rsid w:val="00F0617A"/>
    <w:rsid w:val="00F067C7"/>
    <w:rsid w:val="00F06A90"/>
    <w:rsid w:val="00F06ACC"/>
    <w:rsid w:val="00F06B27"/>
    <w:rsid w:val="00F06B8D"/>
    <w:rsid w:val="00F06CF9"/>
    <w:rsid w:val="00F06FD1"/>
    <w:rsid w:val="00F06FEE"/>
    <w:rsid w:val="00F07053"/>
    <w:rsid w:val="00F0706A"/>
    <w:rsid w:val="00F07084"/>
    <w:rsid w:val="00F0713C"/>
    <w:rsid w:val="00F07422"/>
    <w:rsid w:val="00F07470"/>
    <w:rsid w:val="00F074EE"/>
    <w:rsid w:val="00F07502"/>
    <w:rsid w:val="00F0760E"/>
    <w:rsid w:val="00F0762B"/>
    <w:rsid w:val="00F07765"/>
    <w:rsid w:val="00F077E7"/>
    <w:rsid w:val="00F0783A"/>
    <w:rsid w:val="00F0790F"/>
    <w:rsid w:val="00F07BB0"/>
    <w:rsid w:val="00F07C4B"/>
    <w:rsid w:val="00F07CF2"/>
    <w:rsid w:val="00F07D48"/>
    <w:rsid w:val="00F10161"/>
    <w:rsid w:val="00F103AD"/>
    <w:rsid w:val="00F10774"/>
    <w:rsid w:val="00F107F8"/>
    <w:rsid w:val="00F10856"/>
    <w:rsid w:val="00F108CA"/>
    <w:rsid w:val="00F1099E"/>
    <w:rsid w:val="00F10AA0"/>
    <w:rsid w:val="00F10C80"/>
    <w:rsid w:val="00F10DD4"/>
    <w:rsid w:val="00F10E89"/>
    <w:rsid w:val="00F113BE"/>
    <w:rsid w:val="00F11439"/>
    <w:rsid w:val="00F11476"/>
    <w:rsid w:val="00F11647"/>
    <w:rsid w:val="00F116C1"/>
    <w:rsid w:val="00F119B6"/>
    <w:rsid w:val="00F11BA9"/>
    <w:rsid w:val="00F11BF4"/>
    <w:rsid w:val="00F11F65"/>
    <w:rsid w:val="00F1201E"/>
    <w:rsid w:val="00F121E0"/>
    <w:rsid w:val="00F121F6"/>
    <w:rsid w:val="00F12566"/>
    <w:rsid w:val="00F12571"/>
    <w:rsid w:val="00F12A12"/>
    <w:rsid w:val="00F12CC0"/>
    <w:rsid w:val="00F12D81"/>
    <w:rsid w:val="00F12E4E"/>
    <w:rsid w:val="00F12E94"/>
    <w:rsid w:val="00F12FA5"/>
    <w:rsid w:val="00F130F4"/>
    <w:rsid w:val="00F1312E"/>
    <w:rsid w:val="00F13160"/>
    <w:rsid w:val="00F134F7"/>
    <w:rsid w:val="00F1364F"/>
    <w:rsid w:val="00F136B8"/>
    <w:rsid w:val="00F1372A"/>
    <w:rsid w:val="00F138B6"/>
    <w:rsid w:val="00F139A5"/>
    <w:rsid w:val="00F13A43"/>
    <w:rsid w:val="00F13C43"/>
    <w:rsid w:val="00F13E03"/>
    <w:rsid w:val="00F13E85"/>
    <w:rsid w:val="00F14083"/>
    <w:rsid w:val="00F140E4"/>
    <w:rsid w:val="00F14230"/>
    <w:rsid w:val="00F143FB"/>
    <w:rsid w:val="00F14563"/>
    <w:rsid w:val="00F14572"/>
    <w:rsid w:val="00F146B0"/>
    <w:rsid w:val="00F1492A"/>
    <w:rsid w:val="00F14A82"/>
    <w:rsid w:val="00F14AD8"/>
    <w:rsid w:val="00F14B7D"/>
    <w:rsid w:val="00F14CBC"/>
    <w:rsid w:val="00F14DD0"/>
    <w:rsid w:val="00F14F74"/>
    <w:rsid w:val="00F151DB"/>
    <w:rsid w:val="00F15235"/>
    <w:rsid w:val="00F15275"/>
    <w:rsid w:val="00F15312"/>
    <w:rsid w:val="00F15451"/>
    <w:rsid w:val="00F15566"/>
    <w:rsid w:val="00F155DF"/>
    <w:rsid w:val="00F15852"/>
    <w:rsid w:val="00F15B09"/>
    <w:rsid w:val="00F15C91"/>
    <w:rsid w:val="00F15D49"/>
    <w:rsid w:val="00F15F24"/>
    <w:rsid w:val="00F15F6F"/>
    <w:rsid w:val="00F163CE"/>
    <w:rsid w:val="00F16554"/>
    <w:rsid w:val="00F166F8"/>
    <w:rsid w:val="00F16754"/>
    <w:rsid w:val="00F167DA"/>
    <w:rsid w:val="00F16969"/>
    <w:rsid w:val="00F169B5"/>
    <w:rsid w:val="00F16F8A"/>
    <w:rsid w:val="00F16FE6"/>
    <w:rsid w:val="00F170B4"/>
    <w:rsid w:val="00F17873"/>
    <w:rsid w:val="00F17B0B"/>
    <w:rsid w:val="00F17C03"/>
    <w:rsid w:val="00F17D5F"/>
    <w:rsid w:val="00F17D9B"/>
    <w:rsid w:val="00F17EA1"/>
    <w:rsid w:val="00F2000C"/>
    <w:rsid w:val="00F202A0"/>
    <w:rsid w:val="00F202E9"/>
    <w:rsid w:val="00F20576"/>
    <w:rsid w:val="00F206CC"/>
    <w:rsid w:val="00F206E4"/>
    <w:rsid w:val="00F206F9"/>
    <w:rsid w:val="00F207D4"/>
    <w:rsid w:val="00F20885"/>
    <w:rsid w:val="00F20B0B"/>
    <w:rsid w:val="00F20BE3"/>
    <w:rsid w:val="00F20FDF"/>
    <w:rsid w:val="00F21054"/>
    <w:rsid w:val="00F210AA"/>
    <w:rsid w:val="00F211FA"/>
    <w:rsid w:val="00F212B0"/>
    <w:rsid w:val="00F212C0"/>
    <w:rsid w:val="00F21346"/>
    <w:rsid w:val="00F2179A"/>
    <w:rsid w:val="00F217E8"/>
    <w:rsid w:val="00F2197A"/>
    <w:rsid w:val="00F21AC7"/>
    <w:rsid w:val="00F21E89"/>
    <w:rsid w:val="00F227D6"/>
    <w:rsid w:val="00F227FC"/>
    <w:rsid w:val="00F22949"/>
    <w:rsid w:val="00F22AA4"/>
    <w:rsid w:val="00F22C56"/>
    <w:rsid w:val="00F23037"/>
    <w:rsid w:val="00F2318F"/>
    <w:rsid w:val="00F231D3"/>
    <w:rsid w:val="00F231F7"/>
    <w:rsid w:val="00F2327A"/>
    <w:rsid w:val="00F233D5"/>
    <w:rsid w:val="00F237AA"/>
    <w:rsid w:val="00F237C9"/>
    <w:rsid w:val="00F237F7"/>
    <w:rsid w:val="00F23903"/>
    <w:rsid w:val="00F239CD"/>
    <w:rsid w:val="00F23C2D"/>
    <w:rsid w:val="00F23CCA"/>
    <w:rsid w:val="00F23E96"/>
    <w:rsid w:val="00F24029"/>
    <w:rsid w:val="00F2410A"/>
    <w:rsid w:val="00F24122"/>
    <w:rsid w:val="00F24239"/>
    <w:rsid w:val="00F24245"/>
    <w:rsid w:val="00F242AF"/>
    <w:rsid w:val="00F24368"/>
    <w:rsid w:val="00F24400"/>
    <w:rsid w:val="00F24510"/>
    <w:rsid w:val="00F2485A"/>
    <w:rsid w:val="00F248F4"/>
    <w:rsid w:val="00F249A1"/>
    <w:rsid w:val="00F24B82"/>
    <w:rsid w:val="00F24D03"/>
    <w:rsid w:val="00F24D3E"/>
    <w:rsid w:val="00F24EAF"/>
    <w:rsid w:val="00F24EFF"/>
    <w:rsid w:val="00F24F23"/>
    <w:rsid w:val="00F25085"/>
    <w:rsid w:val="00F251E0"/>
    <w:rsid w:val="00F253B0"/>
    <w:rsid w:val="00F253CC"/>
    <w:rsid w:val="00F253E2"/>
    <w:rsid w:val="00F256FF"/>
    <w:rsid w:val="00F25A81"/>
    <w:rsid w:val="00F2650A"/>
    <w:rsid w:val="00F2662B"/>
    <w:rsid w:val="00F266E4"/>
    <w:rsid w:val="00F266EB"/>
    <w:rsid w:val="00F2684E"/>
    <w:rsid w:val="00F2685E"/>
    <w:rsid w:val="00F26A48"/>
    <w:rsid w:val="00F26B12"/>
    <w:rsid w:val="00F27072"/>
    <w:rsid w:val="00F273CA"/>
    <w:rsid w:val="00F273CD"/>
    <w:rsid w:val="00F274AE"/>
    <w:rsid w:val="00F2759D"/>
    <w:rsid w:val="00F27655"/>
    <w:rsid w:val="00F276FB"/>
    <w:rsid w:val="00F2798C"/>
    <w:rsid w:val="00F27AB6"/>
    <w:rsid w:val="00F27E39"/>
    <w:rsid w:val="00F30028"/>
    <w:rsid w:val="00F30A84"/>
    <w:rsid w:val="00F30AD9"/>
    <w:rsid w:val="00F30C24"/>
    <w:rsid w:val="00F30F86"/>
    <w:rsid w:val="00F310F2"/>
    <w:rsid w:val="00F312CE"/>
    <w:rsid w:val="00F3162F"/>
    <w:rsid w:val="00F3180F"/>
    <w:rsid w:val="00F31A71"/>
    <w:rsid w:val="00F31B96"/>
    <w:rsid w:val="00F31C05"/>
    <w:rsid w:val="00F32038"/>
    <w:rsid w:val="00F32170"/>
    <w:rsid w:val="00F3229E"/>
    <w:rsid w:val="00F32387"/>
    <w:rsid w:val="00F32565"/>
    <w:rsid w:val="00F32594"/>
    <w:rsid w:val="00F325C1"/>
    <w:rsid w:val="00F32632"/>
    <w:rsid w:val="00F3266E"/>
    <w:rsid w:val="00F32868"/>
    <w:rsid w:val="00F32922"/>
    <w:rsid w:val="00F32941"/>
    <w:rsid w:val="00F32AED"/>
    <w:rsid w:val="00F32E47"/>
    <w:rsid w:val="00F32ED8"/>
    <w:rsid w:val="00F33079"/>
    <w:rsid w:val="00F330FE"/>
    <w:rsid w:val="00F33421"/>
    <w:rsid w:val="00F3347E"/>
    <w:rsid w:val="00F33673"/>
    <w:rsid w:val="00F33915"/>
    <w:rsid w:val="00F33933"/>
    <w:rsid w:val="00F33AF6"/>
    <w:rsid w:val="00F33B60"/>
    <w:rsid w:val="00F33BE9"/>
    <w:rsid w:val="00F33C12"/>
    <w:rsid w:val="00F33D28"/>
    <w:rsid w:val="00F33DBB"/>
    <w:rsid w:val="00F33E49"/>
    <w:rsid w:val="00F34483"/>
    <w:rsid w:val="00F3477A"/>
    <w:rsid w:val="00F34C27"/>
    <w:rsid w:val="00F34ED1"/>
    <w:rsid w:val="00F34EDA"/>
    <w:rsid w:val="00F35013"/>
    <w:rsid w:val="00F352A6"/>
    <w:rsid w:val="00F3545E"/>
    <w:rsid w:val="00F355EF"/>
    <w:rsid w:val="00F3567E"/>
    <w:rsid w:val="00F35825"/>
    <w:rsid w:val="00F35872"/>
    <w:rsid w:val="00F358FC"/>
    <w:rsid w:val="00F35B51"/>
    <w:rsid w:val="00F35B87"/>
    <w:rsid w:val="00F35C8C"/>
    <w:rsid w:val="00F35FEF"/>
    <w:rsid w:val="00F3629E"/>
    <w:rsid w:val="00F364FB"/>
    <w:rsid w:val="00F3667E"/>
    <w:rsid w:val="00F36842"/>
    <w:rsid w:val="00F36872"/>
    <w:rsid w:val="00F36926"/>
    <w:rsid w:val="00F36A60"/>
    <w:rsid w:val="00F36A96"/>
    <w:rsid w:val="00F36CC4"/>
    <w:rsid w:val="00F36DBF"/>
    <w:rsid w:val="00F36F26"/>
    <w:rsid w:val="00F370DE"/>
    <w:rsid w:val="00F37116"/>
    <w:rsid w:val="00F3722F"/>
    <w:rsid w:val="00F37490"/>
    <w:rsid w:val="00F376D9"/>
    <w:rsid w:val="00F378CA"/>
    <w:rsid w:val="00F37904"/>
    <w:rsid w:val="00F379FD"/>
    <w:rsid w:val="00F37A46"/>
    <w:rsid w:val="00F37C13"/>
    <w:rsid w:val="00F37D61"/>
    <w:rsid w:val="00F37E2B"/>
    <w:rsid w:val="00F400A7"/>
    <w:rsid w:val="00F400FA"/>
    <w:rsid w:val="00F40211"/>
    <w:rsid w:val="00F404A1"/>
    <w:rsid w:val="00F406D0"/>
    <w:rsid w:val="00F40933"/>
    <w:rsid w:val="00F409A2"/>
    <w:rsid w:val="00F40A13"/>
    <w:rsid w:val="00F40AAF"/>
    <w:rsid w:val="00F40ACE"/>
    <w:rsid w:val="00F40B7A"/>
    <w:rsid w:val="00F40FED"/>
    <w:rsid w:val="00F41052"/>
    <w:rsid w:val="00F41171"/>
    <w:rsid w:val="00F41682"/>
    <w:rsid w:val="00F41875"/>
    <w:rsid w:val="00F41A6E"/>
    <w:rsid w:val="00F41CA4"/>
    <w:rsid w:val="00F41D61"/>
    <w:rsid w:val="00F41E94"/>
    <w:rsid w:val="00F4262B"/>
    <w:rsid w:val="00F42861"/>
    <w:rsid w:val="00F42922"/>
    <w:rsid w:val="00F4292F"/>
    <w:rsid w:val="00F42A5D"/>
    <w:rsid w:val="00F42B11"/>
    <w:rsid w:val="00F42B36"/>
    <w:rsid w:val="00F42CD9"/>
    <w:rsid w:val="00F42EC8"/>
    <w:rsid w:val="00F42F97"/>
    <w:rsid w:val="00F430EB"/>
    <w:rsid w:val="00F4323B"/>
    <w:rsid w:val="00F4359B"/>
    <w:rsid w:val="00F435C4"/>
    <w:rsid w:val="00F43669"/>
    <w:rsid w:val="00F436C7"/>
    <w:rsid w:val="00F43714"/>
    <w:rsid w:val="00F43867"/>
    <w:rsid w:val="00F43ABF"/>
    <w:rsid w:val="00F43D5B"/>
    <w:rsid w:val="00F43EB3"/>
    <w:rsid w:val="00F43F0F"/>
    <w:rsid w:val="00F44077"/>
    <w:rsid w:val="00F440D9"/>
    <w:rsid w:val="00F443FA"/>
    <w:rsid w:val="00F44753"/>
    <w:rsid w:val="00F44983"/>
    <w:rsid w:val="00F449C6"/>
    <w:rsid w:val="00F44A7F"/>
    <w:rsid w:val="00F44C94"/>
    <w:rsid w:val="00F44F69"/>
    <w:rsid w:val="00F44FE9"/>
    <w:rsid w:val="00F45013"/>
    <w:rsid w:val="00F450D2"/>
    <w:rsid w:val="00F454EF"/>
    <w:rsid w:val="00F456C3"/>
    <w:rsid w:val="00F45A97"/>
    <w:rsid w:val="00F45ABB"/>
    <w:rsid w:val="00F45B53"/>
    <w:rsid w:val="00F45D11"/>
    <w:rsid w:val="00F45D38"/>
    <w:rsid w:val="00F45E3D"/>
    <w:rsid w:val="00F45E74"/>
    <w:rsid w:val="00F4603F"/>
    <w:rsid w:val="00F4629B"/>
    <w:rsid w:val="00F4647B"/>
    <w:rsid w:val="00F46496"/>
    <w:rsid w:val="00F4650A"/>
    <w:rsid w:val="00F465B5"/>
    <w:rsid w:val="00F465E4"/>
    <w:rsid w:val="00F4676A"/>
    <w:rsid w:val="00F46896"/>
    <w:rsid w:val="00F468A9"/>
    <w:rsid w:val="00F46C5B"/>
    <w:rsid w:val="00F46D33"/>
    <w:rsid w:val="00F46FFE"/>
    <w:rsid w:val="00F470DF"/>
    <w:rsid w:val="00F472E7"/>
    <w:rsid w:val="00F4760A"/>
    <w:rsid w:val="00F47794"/>
    <w:rsid w:val="00F478B9"/>
    <w:rsid w:val="00F478F2"/>
    <w:rsid w:val="00F4795A"/>
    <w:rsid w:val="00F47A01"/>
    <w:rsid w:val="00F47A52"/>
    <w:rsid w:val="00F47C39"/>
    <w:rsid w:val="00F47D7D"/>
    <w:rsid w:val="00F47FA0"/>
    <w:rsid w:val="00F5029D"/>
    <w:rsid w:val="00F50407"/>
    <w:rsid w:val="00F5043B"/>
    <w:rsid w:val="00F50729"/>
    <w:rsid w:val="00F507BE"/>
    <w:rsid w:val="00F5091E"/>
    <w:rsid w:val="00F50B62"/>
    <w:rsid w:val="00F50CDB"/>
    <w:rsid w:val="00F50D5D"/>
    <w:rsid w:val="00F50E60"/>
    <w:rsid w:val="00F51016"/>
    <w:rsid w:val="00F5109C"/>
    <w:rsid w:val="00F512FD"/>
    <w:rsid w:val="00F51757"/>
    <w:rsid w:val="00F5178C"/>
    <w:rsid w:val="00F517A9"/>
    <w:rsid w:val="00F51803"/>
    <w:rsid w:val="00F51868"/>
    <w:rsid w:val="00F5187B"/>
    <w:rsid w:val="00F51A50"/>
    <w:rsid w:val="00F51AD7"/>
    <w:rsid w:val="00F51C0F"/>
    <w:rsid w:val="00F51EB3"/>
    <w:rsid w:val="00F51F73"/>
    <w:rsid w:val="00F51FDB"/>
    <w:rsid w:val="00F520E3"/>
    <w:rsid w:val="00F52464"/>
    <w:rsid w:val="00F5288D"/>
    <w:rsid w:val="00F529E0"/>
    <w:rsid w:val="00F52B1A"/>
    <w:rsid w:val="00F52B37"/>
    <w:rsid w:val="00F52BC4"/>
    <w:rsid w:val="00F52E66"/>
    <w:rsid w:val="00F52F5F"/>
    <w:rsid w:val="00F530A8"/>
    <w:rsid w:val="00F5316C"/>
    <w:rsid w:val="00F53230"/>
    <w:rsid w:val="00F5325E"/>
    <w:rsid w:val="00F532C7"/>
    <w:rsid w:val="00F53370"/>
    <w:rsid w:val="00F53550"/>
    <w:rsid w:val="00F5376B"/>
    <w:rsid w:val="00F5399A"/>
    <w:rsid w:val="00F53AA7"/>
    <w:rsid w:val="00F53BF3"/>
    <w:rsid w:val="00F53C47"/>
    <w:rsid w:val="00F53C4B"/>
    <w:rsid w:val="00F53C83"/>
    <w:rsid w:val="00F53D5E"/>
    <w:rsid w:val="00F54124"/>
    <w:rsid w:val="00F546DE"/>
    <w:rsid w:val="00F5480E"/>
    <w:rsid w:val="00F54A3B"/>
    <w:rsid w:val="00F54B85"/>
    <w:rsid w:val="00F54DE1"/>
    <w:rsid w:val="00F54EBE"/>
    <w:rsid w:val="00F5503F"/>
    <w:rsid w:val="00F550D1"/>
    <w:rsid w:val="00F55982"/>
    <w:rsid w:val="00F55A0C"/>
    <w:rsid w:val="00F55A23"/>
    <w:rsid w:val="00F55F1F"/>
    <w:rsid w:val="00F55FB7"/>
    <w:rsid w:val="00F560E1"/>
    <w:rsid w:val="00F56604"/>
    <w:rsid w:val="00F56869"/>
    <w:rsid w:val="00F56993"/>
    <w:rsid w:val="00F569B0"/>
    <w:rsid w:val="00F569CA"/>
    <w:rsid w:val="00F56AC9"/>
    <w:rsid w:val="00F56C01"/>
    <w:rsid w:val="00F56D0F"/>
    <w:rsid w:val="00F56D71"/>
    <w:rsid w:val="00F56E18"/>
    <w:rsid w:val="00F56F85"/>
    <w:rsid w:val="00F56FC9"/>
    <w:rsid w:val="00F570FB"/>
    <w:rsid w:val="00F57405"/>
    <w:rsid w:val="00F57487"/>
    <w:rsid w:val="00F57627"/>
    <w:rsid w:val="00F57682"/>
    <w:rsid w:val="00F57D10"/>
    <w:rsid w:val="00F57F1C"/>
    <w:rsid w:val="00F57FED"/>
    <w:rsid w:val="00F600C6"/>
    <w:rsid w:val="00F602D7"/>
    <w:rsid w:val="00F60388"/>
    <w:rsid w:val="00F603B2"/>
    <w:rsid w:val="00F604B2"/>
    <w:rsid w:val="00F604BC"/>
    <w:rsid w:val="00F604C6"/>
    <w:rsid w:val="00F6061F"/>
    <w:rsid w:val="00F60634"/>
    <w:rsid w:val="00F606F0"/>
    <w:rsid w:val="00F607C9"/>
    <w:rsid w:val="00F609DA"/>
    <w:rsid w:val="00F60A51"/>
    <w:rsid w:val="00F60A86"/>
    <w:rsid w:val="00F60AED"/>
    <w:rsid w:val="00F60D44"/>
    <w:rsid w:val="00F60D53"/>
    <w:rsid w:val="00F60D9D"/>
    <w:rsid w:val="00F610BD"/>
    <w:rsid w:val="00F6131F"/>
    <w:rsid w:val="00F61411"/>
    <w:rsid w:val="00F6173A"/>
    <w:rsid w:val="00F61954"/>
    <w:rsid w:val="00F61A74"/>
    <w:rsid w:val="00F61BE5"/>
    <w:rsid w:val="00F61FDC"/>
    <w:rsid w:val="00F621DF"/>
    <w:rsid w:val="00F62216"/>
    <w:rsid w:val="00F62327"/>
    <w:rsid w:val="00F623BE"/>
    <w:rsid w:val="00F623CE"/>
    <w:rsid w:val="00F6242C"/>
    <w:rsid w:val="00F62461"/>
    <w:rsid w:val="00F625FD"/>
    <w:rsid w:val="00F62A4E"/>
    <w:rsid w:val="00F62CD8"/>
    <w:rsid w:val="00F6304A"/>
    <w:rsid w:val="00F6329E"/>
    <w:rsid w:val="00F635D2"/>
    <w:rsid w:val="00F63615"/>
    <w:rsid w:val="00F63CA7"/>
    <w:rsid w:val="00F63E10"/>
    <w:rsid w:val="00F63E2A"/>
    <w:rsid w:val="00F63E2C"/>
    <w:rsid w:val="00F63EFA"/>
    <w:rsid w:val="00F641BC"/>
    <w:rsid w:val="00F641E6"/>
    <w:rsid w:val="00F644A1"/>
    <w:rsid w:val="00F646BA"/>
    <w:rsid w:val="00F6475A"/>
    <w:rsid w:val="00F64994"/>
    <w:rsid w:val="00F64A96"/>
    <w:rsid w:val="00F64B89"/>
    <w:rsid w:val="00F64CD9"/>
    <w:rsid w:val="00F64CEC"/>
    <w:rsid w:val="00F65118"/>
    <w:rsid w:val="00F65377"/>
    <w:rsid w:val="00F6545F"/>
    <w:rsid w:val="00F654B1"/>
    <w:rsid w:val="00F65628"/>
    <w:rsid w:val="00F656A2"/>
    <w:rsid w:val="00F6575E"/>
    <w:rsid w:val="00F6579E"/>
    <w:rsid w:val="00F65968"/>
    <w:rsid w:val="00F65AC0"/>
    <w:rsid w:val="00F65DC4"/>
    <w:rsid w:val="00F65F91"/>
    <w:rsid w:val="00F6606A"/>
    <w:rsid w:val="00F66097"/>
    <w:rsid w:val="00F660D2"/>
    <w:rsid w:val="00F6618F"/>
    <w:rsid w:val="00F66547"/>
    <w:rsid w:val="00F665CE"/>
    <w:rsid w:val="00F667F0"/>
    <w:rsid w:val="00F66825"/>
    <w:rsid w:val="00F6689B"/>
    <w:rsid w:val="00F66C8B"/>
    <w:rsid w:val="00F66D84"/>
    <w:rsid w:val="00F66F4F"/>
    <w:rsid w:val="00F66F5D"/>
    <w:rsid w:val="00F6707C"/>
    <w:rsid w:val="00F670CD"/>
    <w:rsid w:val="00F67133"/>
    <w:rsid w:val="00F6726C"/>
    <w:rsid w:val="00F675FA"/>
    <w:rsid w:val="00F676FF"/>
    <w:rsid w:val="00F6799D"/>
    <w:rsid w:val="00F679D8"/>
    <w:rsid w:val="00F67B18"/>
    <w:rsid w:val="00F67B73"/>
    <w:rsid w:val="00F67D14"/>
    <w:rsid w:val="00F701FD"/>
    <w:rsid w:val="00F702DB"/>
    <w:rsid w:val="00F7059A"/>
    <w:rsid w:val="00F70798"/>
    <w:rsid w:val="00F707E2"/>
    <w:rsid w:val="00F708EA"/>
    <w:rsid w:val="00F708ED"/>
    <w:rsid w:val="00F70913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90B"/>
    <w:rsid w:val="00F71AB8"/>
    <w:rsid w:val="00F71F5A"/>
    <w:rsid w:val="00F724EF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3E84"/>
    <w:rsid w:val="00F74093"/>
    <w:rsid w:val="00F74113"/>
    <w:rsid w:val="00F742EF"/>
    <w:rsid w:val="00F74470"/>
    <w:rsid w:val="00F7452E"/>
    <w:rsid w:val="00F746B2"/>
    <w:rsid w:val="00F746F4"/>
    <w:rsid w:val="00F7487B"/>
    <w:rsid w:val="00F7490A"/>
    <w:rsid w:val="00F7493A"/>
    <w:rsid w:val="00F74A94"/>
    <w:rsid w:val="00F74D5B"/>
    <w:rsid w:val="00F750C9"/>
    <w:rsid w:val="00F753DC"/>
    <w:rsid w:val="00F755BC"/>
    <w:rsid w:val="00F75695"/>
    <w:rsid w:val="00F756C1"/>
    <w:rsid w:val="00F7583A"/>
    <w:rsid w:val="00F75B9C"/>
    <w:rsid w:val="00F75CB0"/>
    <w:rsid w:val="00F75CD1"/>
    <w:rsid w:val="00F75DB6"/>
    <w:rsid w:val="00F760A5"/>
    <w:rsid w:val="00F76376"/>
    <w:rsid w:val="00F763EE"/>
    <w:rsid w:val="00F76537"/>
    <w:rsid w:val="00F766A9"/>
    <w:rsid w:val="00F76BAE"/>
    <w:rsid w:val="00F76DB2"/>
    <w:rsid w:val="00F76F4C"/>
    <w:rsid w:val="00F773F2"/>
    <w:rsid w:val="00F774FE"/>
    <w:rsid w:val="00F7752F"/>
    <w:rsid w:val="00F7763A"/>
    <w:rsid w:val="00F776FE"/>
    <w:rsid w:val="00F77713"/>
    <w:rsid w:val="00F779F2"/>
    <w:rsid w:val="00F77C0D"/>
    <w:rsid w:val="00F77D5D"/>
    <w:rsid w:val="00F77DD5"/>
    <w:rsid w:val="00F80170"/>
    <w:rsid w:val="00F8024B"/>
    <w:rsid w:val="00F80262"/>
    <w:rsid w:val="00F802E2"/>
    <w:rsid w:val="00F802FF"/>
    <w:rsid w:val="00F8045D"/>
    <w:rsid w:val="00F804BA"/>
    <w:rsid w:val="00F804F1"/>
    <w:rsid w:val="00F809DC"/>
    <w:rsid w:val="00F80A0E"/>
    <w:rsid w:val="00F80AF3"/>
    <w:rsid w:val="00F80BCD"/>
    <w:rsid w:val="00F80C24"/>
    <w:rsid w:val="00F80CB0"/>
    <w:rsid w:val="00F80DAF"/>
    <w:rsid w:val="00F81225"/>
    <w:rsid w:val="00F81259"/>
    <w:rsid w:val="00F8145B"/>
    <w:rsid w:val="00F814B7"/>
    <w:rsid w:val="00F814E0"/>
    <w:rsid w:val="00F815AD"/>
    <w:rsid w:val="00F81720"/>
    <w:rsid w:val="00F818FC"/>
    <w:rsid w:val="00F8197D"/>
    <w:rsid w:val="00F819C8"/>
    <w:rsid w:val="00F81C69"/>
    <w:rsid w:val="00F81FF1"/>
    <w:rsid w:val="00F8220D"/>
    <w:rsid w:val="00F822D1"/>
    <w:rsid w:val="00F82359"/>
    <w:rsid w:val="00F823D3"/>
    <w:rsid w:val="00F8251E"/>
    <w:rsid w:val="00F826D5"/>
    <w:rsid w:val="00F827D5"/>
    <w:rsid w:val="00F8282A"/>
    <w:rsid w:val="00F82842"/>
    <w:rsid w:val="00F82846"/>
    <w:rsid w:val="00F82A3D"/>
    <w:rsid w:val="00F82DBB"/>
    <w:rsid w:val="00F830BE"/>
    <w:rsid w:val="00F83278"/>
    <w:rsid w:val="00F832F1"/>
    <w:rsid w:val="00F83361"/>
    <w:rsid w:val="00F833FA"/>
    <w:rsid w:val="00F8342B"/>
    <w:rsid w:val="00F83ADA"/>
    <w:rsid w:val="00F83C1E"/>
    <w:rsid w:val="00F83C71"/>
    <w:rsid w:val="00F83E41"/>
    <w:rsid w:val="00F83EB4"/>
    <w:rsid w:val="00F8417E"/>
    <w:rsid w:val="00F841AD"/>
    <w:rsid w:val="00F8424B"/>
    <w:rsid w:val="00F8426F"/>
    <w:rsid w:val="00F844B7"/>
    <w:rsid w:val="00F8471D"/>
    <w:rsid w:val="00F847DD"/>
    <w:rsid w:val="00F84885"/>
    <w:rsid w:val="00F84937"/>
    <w:rsid w:val="00F84997"/>
    <w:rsid w:val="00F849B9"/>
    <w:rsid w:val="00F849E3"/>
    <w:rsid w:val="00F849EC"/>
    <w:rsid w:val="00F84A36"/>
    <w:rsid w:val="00F84A46"/>
    <w:rsid w:val="00F84C80"/>
    <w:rsid w:val="00F84CEF"/>
    <w:rsid w:val="00F84EA4"/>
    <w:rsid w:val="00F84F4A"/>
    <w:rsid w:val="00F84FE5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D6C"/>
    <w:rsid w:val="00F85E16"/>
    <w:rsid w:val="00F85FEC"/>
    <w:rsid w:val="00F86186"/>
    <w:rsid w:val="00F8628F"/>
    <w:rsid w:val="00F863B7"/>
    <w:rsid w:val="00F86569"/>
    <w:rsid w:val="00F866DB"/>
    <w:rsid w:val="00F86EE4"/>
    <w:rsid w:val="00F8702C"/>
    <w:rsid w:val="00F872C2"/>
    <w:rsid w:val="00F874A8"/>
    <w:rsid w:val="00F87561"/>
    <w:rsid w:val="00F8759F"/>
    <w:rsid w:val="00F875B0"/>
    <w:rsid w:val="00F876C2"/>
    <w:rsid w:val="00F87769"/>
    <w:rsid w:val="00F878AE"/>
    <w:rsid w:val="00F8792E"/>
    <w:rsid w:val="00F90322"/>
    <w:rsid w:val="00F904FB"/>
    <w:rsid w:val="00F90520"/>
    <w:rsid w:val="00F9057B"/>
    <w:rsid w:val="00F90845"/>
    <w:rsid w:val="00F90A66"/>
    <w:rsid w:val="00F90A9D"/>
    <w:rsid w:val="00F90B0F"/>
    <w:rsid w:val="00F90D06"/>
    <w:rsid w:val="00F90E3A"/>
    <w:rsid w:val="00F91055"/>
    <w:rsid w:val="00F91193"/>
    <w:rsid w:val="00F9147A"/>
    <w:rsid w:val="00F91527"/>
    <w:rsid w:val="00F91660"/>
    <w:rsid w:val="00F9187C"/>
    <w:rsid w:val="00F9191E"/>
    <w:rsid w:val="00F91A8D"/>
    <w:rsid w:val="00F91BBB"/>
    <w:rsid w:val="00F91C27"/>
    <w:rsid w:val="00F91D41"/>
    <w:rsid w:val="00F91DA2"/>
    <w:rsid w:val="00F91EE4"/>
    <w:rsid w:val="00F92092"/>
    <w:rsid w:val="00F92214"/>
    <w:rsid w:val="00F9272A"/>
    <w:rsid w:val="00F928B1"/>
    <w:rsid w:val="00F92904"/>
    <w:rsid w:val="00F92939"/>
    <w:rsid w:val="00F92A72"/>
    <w:rsid w:val="00F92D64"/>
    <w:rsid w:val="00F92EBB"/>
    <w:rsid w:val="00F92ED8"/>
    <w:rsid w:val="00F93028"/>
    <w:rsid w:val="00F930E9"/>
    <w:rsid w:val="00F931A9"/>
    <w:rsid w:val="00F9322F"/>
    <w:rsid w:val="00F932E7"/>
    <w:rsid w:val="00F9331C"/>
    <w:rsid w:val="00F93788"/>
    <w:rsid w:val="00F93BF8"/>
    <w:rsid w:val="00F93C2F"/>
    <w:rsid w:val="00F93EA0"/>
    <w:rsid w:val="00F93F50"/>
    <w:rsid w:val="00F94197"/>
    <w:rsid w:val="00F94443"/>
    <w:rsid w:val="00F945B1"/>
    <w:rsid w:val="00F947B4"/>
    <w:rsid w:val="00F94881"/>
    <w:rsid w:val="00F94AA7"/>
    <w:rsid w:val="00F94B2D"/>
    <w:rsid w:val="00F94C4D"/>
    <w:rsid w:val="00F94F08"/>
    <w:rsid w:val="00F94F66"/>
    <w:rsid w:val="00F95116"/>
    <w:rsid w:val="00F952F7"/>
    <w:rsid w:val="00F95567"/>
    <w:rsid w:val="00F9560F"/>
    <w:rsid w:val="00F95637"/>
    <w:rsid w:val="00F95680"/>
    <w:rsid w:val="00F95695"/>
    <w:rsid w:val="00F9571E"/>
    <w:rsid w:val="00F957DE"/>
    <w:rsid w:val="00F9592D"/>
    <w:rsid w:val="00F9598F"/>
    <w:rsid w:val="00F95CDF"/>
    <w:rsid w:val="00F95FB1"/>
    <w:rsid w:val="00F960EF"/>
    <w:rsid w:val="00F96398"/>
    <w:rsid w:val="00F96554"/>
    <w:rsid w:val="00F968A1"/>
    <w:rsid w:val="00F96A72"/>
    <w:rsid w:val="00F96B40"/>
    <w:rsid w:val="00F96BC0"/>
    <w:rsid w:val="00F96E32"/>
    <w:rsid w:val="00F96F32"/>
    <w:rsid w:val="00F96F42"/>
    <w:rsid w:val="00F97031"/>
    <w:rsid w:val="00F971B9"/>
    <w:rsid w:val="00F9760C"/>
    <w:rsid w:val="00F97686"/>
    <w:rsid w:val="00F97B72"/>
    <w:rsid w:val="00F97BBF"/>
    <w:rsid w:val="00F97DD8"/>
    <w:rsid w:val="00FA003A"/>
    <w:rsid w:val="00FA006E"/>
    <w:rsid w:val="00FA023C"/>
    <w:rsid w:val="00FA032C"/>
    <w:rsid w:val="00FA0420"/>
    <w:rsid w:val="00FA0547"/>
    <w:rsid w:val="00FA066F"/>
    <w:rsid w:val="00FA06F8"/>
    <w:rsid w:val="00FA08AE"/>
    <w:rsid w:val="00FA0A32"/>
    <w:rsid w:val="00FA0ABC"/>
    <w:rsid w:val="00FA0B77"/>
    <w:rsid w:val="00FA0B92"/>
    <w:rsid w:val="00FA0BA2"/>
    <w:rsid w:val="00FA0CAF"/>
    <w:rsid w:val="00FA0D26"/>
    <w:rsid w:val="00FA0D34"/>
    <w:rsid w:val="00FA0E2D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E1E"/>
    <w:rsid w:val="00FA2046"/>
    <w:rsid w:val="00FA210F"/>
    <w:rsid w:val="00FA226A"/>
    <w:rsid w:val="00FA2326"/>
    <w:rsid w:val="00FA2377"/>
    <w:rsid w:val="00FA2487"/>
    <w:rsid w:val="00FA25A3"/>
    <w:rsid w:val="00FA2607"/>
    <w:rsid w:val="00FA2805"/>
    <w:rsid w:val="00FA2B1D"/>
    <w:rsid w:val="00FA2BEC"/>
    <w:rsid w:val="00FA2F16"/>
    <w:rsid w:val="00FA2FDF"/>
    <w:rsid w:val="00FA3110"/>
    <w:rsid w:val="00FA32EF"/>
    <w:rsid w:val="00FA35C3"/>
    <w:rsid w:val="00FA387B"/>
    <w:rsid w:val="00FA3A88"/>
    <w:rsid w:val="00FA4127"/>
    <w:rsid w:val="00FA416A"/>
    <w:rsid w:val="00FA4307"/>
    <w:rsid w:val="00FA4314"/>
    <w:rsid w:val="00FA4377"/>
    <w:rsid w:val="00FA4439"/>
    <w:rsid w:val="00FA46C8"/>
    <w:rsid w:val="00FA47D8"/>
    <w:rsid w:val="00FA487B"/>
    <w:rsid w:val="00FA4A7A"/>
    <w:rsid w:val="00FA4C2E"/>
    <w:rsid w:val="00FA4C54"/>
    <w:rsid w:val="00FA4C63"/>
    <w:rsid w:val="00FA4D1B"/>
    <w:rsid w:val="00FA4DBC"/>
    <w:rsid w:val="00FA4E02"/>
    <w:rsid w:val="00FA4E25"/>
    <w:rsid w:val="00FA4F93"/>
    <w:rsid w:val="00FA50F6"/>
    <w:rsid w:val="00FA51F3"/>
    <w:rsid w:val="00FA527F"/>
    <w:rsid w:val="00FA57C4"/>
    <w:rsid w:val="00FA5981"/>
    <w:rsid w:val="00FA59BD"/>
    <w:rsid w:val="00FA5B3A"/>
    <w:rsid w:val="00FA5B4B"/>
    <w:rsid w:val="00FA5D75"/>
    <w:rsid w:val="00FA5DC1"/>
    <w:rsid w:val="00FA6063"/>
    <w:rsid w:val="00FA61CE"/>
    <w:rsid w:val="00FA6273"/>
    <w:rsid w:val="00FA6505"/>
    <w:rsid w:val="00FA650B"/>
    <w:rsid w:val="00FA65A4"/>
    <w:rsid w:val="00FA6DA9"/>
    <w:rsid w:val="00FA6DE7"/>
    <w:rsid w:val="00FA6F9E"/>
    <w:rsid w:val="00FA70E6"/>
    <w:rsid w:val="00FA7105"/>
    <w:rsid w:val="00FA7157"/>
    <w:rsid w:val="00FA72CA"/>
    <w:rsid w:val="00FA72FD"/>
    <w:rsid w:val="00FA7347"/>
    <w:rsid w:val="00FA73E5"/>
    <w:rsid w:val="00FA747A"/>
    <w:rsid w:val="00FA76B4"/>
    <w:rsid w:val="00FA76DA"/>
    <w:rsid w:val="00FA7747"/>
    <w:rsid w:val="00FA785E"/>
    <w:rsid w:val="00FA7B1E"/>
    <w:rsid w:val="00FA7B63"/>
    <w:rsid w:val="00FA7B7C"/>
    <w:rsid w:val="00FA7C53"/>
    <w:rsid w:val="00FA7C80"/>
    <w:rsid w:val="00FA7CAE"/>
    <w:rsid w:val="00FB029E"/>
    <w:rsid w:val="00FB0309"/>
    <w:rsid w:val="00FB0322"/>
    <w:rsid w:val="00FB04BA"/>
    <w:rsid w:val="00FB0512"/>
    <w:rsid w:val="00FB05DB"/>
    <w:rsid w:val="00FB062D"/>
    <w:rsid w:val="00FB06F6"/>
    <w:rsid w:val="00FB0AC1"/>
    <w:rsid w:val="00FB0AE2"/>
    <w:rsid w:val="00FB0C7F"/>
    <w:rsid w:val="00FB0F64"/>
    <w:rsid w:val="00FB1042"/>
    <w:rsid w:val="00FB1154"/>
    <w:rsid w:val="00FB1204"/>
    <w:rsid w:val="00FB1699"/>
    <w:rsid w:val="00FB1820"/>
    <w:rsid w:val="00FB1860"/>
    <w:rsid w:val="00FB1D2C"/>
    <w:rsid w:val="00FB1D3A"/>
    <w:rsid w:val="00FB1DC5"/>
    <w:rsid w:val="00FB1FC8"/>
    <w:rsid w:val="00FB2594"/>
    <w:rsid w:val="00FB25D2"/>
    <w:rsid w:val="00FB26DC"/>
    <w:rsid w:val="00FB2944"/>
    <w:rsid w:val="00FB2A04"/>
    <w:rsid w:val="00FB2A58"/>
    <w:rsid w:val="00FB2C07"/>
    <w:rsid w:val="00FB2C18"/>
    <w:rsid w:val="00FB2C47"/>
    <w:rsid w:val="00FB2C5F"/>
    <w:rsid w:val="00FB2EAE"/>
    <w:rsid w:val="00FB3115"/>
    <w:rsid w:val="00FB314C"/>
    <w:rsid w:val="00FB3238"/>
    <w:rsid w:val="00FB3356"/>
    <w:rsid w:val="00FB346D"/>
    <w:rsid w:val="00FB34A1"/>
    <w:rsid w:val="00FB3530"/>
    <w:rsid w:val="00FB35EA"/>
    <w:rsid w:val="00FB366E"/>
    <w:rsid w:val="00FB36D9"/>
    <w:rsid w:val="00FB3AE3"/>
    <w:rsid w:val="00FB3B7F"/>
    <w:rsid w:val="00FB3D33"/>
    <w:rsid w:val="00FB3E77"/>
    <w:rsid w:val="00FB416A"/>
    <w:rsid w:val="00FB42B7"/>
    <w:rsid w:val="00FB4651"/>
    <w:rsid w:val="00FB497E"/>
    <w:rsid w:val="00FB4BA3"/>
    <w:rsid w:val="00FB4BE5"/>
    <w:rsid w:val="00FB5020"/>
    <w:rsid w:val="00FB5252"/>
    <w:rsid w:val="00FB54C2"/>
    <w:rsid w:val="00FB55AC"/>
    <w:rsid w:val="00FB5781"/>
    <w:rsid w:val="00FB57AC"/>
    <w:rsid w:val="00FB59A8"/>
    <w:rsid w:val="00FB5A28"/>
    <w:rsid w:val="00FB5D89"/>
    <w:rsid w:val="00FB5F60"/>
    <w:rsid w:val="00FB5F83"/>
    <w:rsid w:val="00FB5FB6"/>
    <w:rsid w:val="00FB699B"/>
    <w:rsid w:val="00FB69BC"/>
    <w:rsid w:val="00FB6A87"/>
    <w:rsid w:val="00FB6A9F"/>
    <w:rsid w:val="00FB6B83"/>
    <w:rsid w:val="00FB6BCC"/>
    <w:rsid w:val="00FB6F33"/>
    <w:rsid w:val="00FB7013"/>
    <w:rsid w:val="00FB737A"/>
    <w:rsid w:val="00FB746C"/>
    <w:rsid w:val="00FB7507"/>
    <w:rsid w:val="00FB765A"/>
    <w:rsid w:val="00FB785E"/>
    <w:rsid w:val="00FB788D"/>
    <w:rsid w:val="00FB7ACA"/>
    <w:rsid w:val="00FB7BBF"/>
    <w:rsid w:val="00FB7D1A"/>
    <w:rsid w:val="00FB7E6C"/>
    <w:rsid w:val="00FB7EC1"/>
    <w:rsid w:val="00FB7FD9"/>
    <w:rsid w:val="00FC0078"/>
    <w:rsid w:val="00FC02E3"/>
    <w:rsid w:val="00FC02FE"/>
    <w:rsid w:val="00FC0397"/>
    <w:rsid w:val="00FC0741"/>
    <w:rsid w:val="00FC0A14"/>
    <w:rsid w:val="00FC0B06"/>
    <w:rsid w:val="00FC0E0B"/>
    <w:rsid w:val="00FC0E1E"/>
    <w:rsid w:val="00FC1131"/>
    <w:rsid w:val="00FC1775"/>
    <w:rsid w:val="00FC17DF"/>
    <w:rsid w:val="00FC19CB"/>
    <w:rsid w:val="00FC1B5D"/>
    <w:rsid w:val="00FC1B89"/>
    <w:rsid w:val="00FC1BEA"/>
    <w:rsid w:val="00FC1C44"/>
    <w:rsid w:val="00FC1CDC"/>
    <w:rsid w:val="00FC1D6D"/>
    <w:rsid w:val="00FC22C2"/>
    <w:rsid w:val="00FC256D"/>
    <w:rsid w:val="00FC2666"/>
    <w:rsid w:val="00FC2874"/>
    <w:rsid w:val="00FC2A58"/>
    <w:rsid w:val="00FC2B76"/>
    <w:rsid w:val="00FC2F0C"/>
    <w:rsid w:val="00FC3083"/>
    <w:rsid w:val="00FC314A"/>
    <w:rsid w:val="00FC31C4"/>
    <w:rsid w:val="00FC3227"/>
    <w:rsid w:val="00FC32A4"/>
    <w:rsid w:val="00FC32B9"/>
    <w:rsid w:val="00FC34BD"/>
    <w:rsid w:val="00FC3711"/>
    <w:rsid w:val="00FC3726"/>
    <w:rsid w:val="00FC3778"/>
    <w:rsid w:val="00FC3859"/>
    <w:rsid w:val="00FC3BBB"/>
    <w:rsid w:val="00FC3CA0"/>
    <w:rsid w:val="00FC412E"/>
    <w:rsid w:val="00FC4169"/>
    <w:rsid w:val="00FC41F2"/>
    <w:rsid w:val="00FC42DA"/>
    <w:rsid w:val="00FC449E"/>
    <w:rsid w:val="00FC454D"/>
    <w:rsid w:val="00FC4946"/>
    <w:rsid w:val="00FC4A4C"/>
    <w:rsid w:val="00FC4A98"/>
    <w:rsid w:val="00FC4BD7"/>
    <w:rsid w:val="00FC5012"/>
    <w:rsid w:val="00FC513F"/>
    <w:rsid w:val="00FC5182"/>
    <w:rsid w:val="00FC5245"/>
    <w:rsid w:val="00FC5250"/>
    <w:rsid w:val="00FC52C6"/>
    <w:rsid w:val="00FC56BF"/>
    <w:rsid w:val="00FC570D"/>
    <w:rsid w:val="00FC598E"/>
    <w:rsid w:val="00FC5A83"/>
    <w:rsid w:val="00FC5B10"/>
    <w:rsid w:val="00FC5C9E"/>
    <w:rsid w:val="00FC5E46"/>
    <w:rsid w:val="00FC626E"/>
    <w:rsid w:val="00FC62F9"/>
    <w:rsid w:val="00FC638E"/>
    <w:rsid w:val="00FC6584"/>
    <w:rsid w:val="00FC6661"/>
    <w:rsid w:val="00FC66FD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0E6"/>
    <w:rsid w:val="00FD018A"/>
    <w:rsid w:val="00FD01D4"/>
    <w:rsid w:val="00FD02C9"/>
    <w:rsid w:val="00FD0300"/>
    <w:rsid w:val="00FD07EF"/>
    <w:rsid w:val="00FD086A"/>
    <w:rsid w:val="00FD08D2"/>
    <w:rsid w:val="00FD08EF"/>
    <w:rsid w:val="00FD0A26"/>
    <w:rsid w:val="00FD0A8D"/>
    <w:rsid w:val="00FD0D13"/>
    <w:rsid w:val="00FD0DDD"/>
    <w:rsid w:val="00FD1126"/>
    <w:rsid w:val="00FD11DF"/>
    <w:rsid w:val="00FD128F"/>
    <w:rsid w:val="00FD1312"/>
    <w:rsid w:val="00FD131D"/>
    <w:rsid w:val="00FD150B"/>
    <w:rsid w:val="00FD1BAD"/>
    <w:rsid w:val="00FD1EE6"/>
    <w:rsid w:val="00FD1F3A"/>
    <w:rsid w:val="00FD1FAD"/>
    <w:rsid w:val="00FD2001"/>
    <w:rsid w:val="00FD2344"/>
    <w:rsid w:val="00FD2366"/>
    <w:rsid w:val="00FD267C"/>
    <w:rsid w:val="00FD2C6A"/>
    <w:rsid w:val="00FD2CD0"/>
    <w:rsid w:val="00FD2D13"/>
    <w:rsid w:val="00FD2D23"/>
    <w:rsid w:val="00FD2EA9"/>
    <w:rsid w:val="00FD2F35"/>
    <w:rsid w:val="00FD2FBD"/>
    <w:rsid w:val="00FD3265"/>
    <w:rsid w:val="00FD335B"/>
    <w:rsid w:val="00FD3422"/>
    <w:rsid w:val="00FD3AAE"/>
    <w:rsid w:val="00FD42DD"/>
    <w:rsid w:val="00FD47A4"/>
    <w:rsid w:val="00FD4847"/>
    <w:rsid w:val="00FD4A56"/>
    <w:rsid w:val="00FD4C1F"/>
    <w:rsid w:val="00FD4F31"/>
    <w:rsid w:val="00FD500C"/>
    <w:rsid w:val="00FD5071"/>
    <w:rsid w:val="00FD508C"/>
    <w:rsid w:val="00FD5292"/>
    <w:rsid w:val="00FD52C8"/>
    <w:rsid w:val="00FD52D2"/>
    <w:rsid w:val="00FD5362"/>
    <w:rsid w:val="00FD53B3"/>
    <w:rsid w:val="00FD562C"/>
    <w:rsid w:val="00FD579A"/>
    <w:rsid w:val="00FD58A2"/>
    <w:rsid w:val="00FD5B8C"/>
    <w:rsid w:val="00FD5DD2"/>
    <w:rsid w:val="00FD6102"/>
    <w:rsid w:val="00FD62EE"/>
    <w:rsid w:val="00FD62F3"/>
    <w:rsid w:val="00FD6463"/>
    <w:rsid w:val="00FD7229"/>
    <w:rsid w:val="00FD7248"/>
    <w:rsid w:val="00FD74EB"/>
    <w:rsid w:val="00FD78E6"/>
    <w:rsid w:val="00FD78FE"/>
    <w:rsid w:val="00FD7C61"/>
    <w:rsid w:val="00FD7DFD"/>
    <w:rsid w:val="00FD7EAC"/>
    <w:rsid w:val="00FD7EE3"/>
    <w:rsid w:val="00FD7EFA"/>
    <w:rsid w:val="00FE001E"/>
    <w:rsid w:val="00FE041B"/>
    <w:rsid w:val="00FE051F"/>
    <w:rsid w:val="00FE088C"/>
    <w:rsid w:val="00FE0E0A"/>
    <w:rsid w:val="00FE0EB5"/>
    <w:rsid w:val="00FE0FC7"/>
    <w:rsid w:val="00FE10DB"/>
    <w:rsid w:val="00FE11F6"/>
    <w:rsid w:val="00FE1240"/>
    <w:rsid w:val="00FE16E4"/>
    <w:rsid w:val="00FE1801"/>
    <w:rsid w:val="00FE18E1"/>
    <w:rsid w:val="00FE19AA"/>
    <w:rsid w:val="00FE19FF"/>
    <w:rsid w:val="00FE1A5C"/>
    <w:rsid w:val="00FE1C32"/>
    <w:rsid w:val="00FE1CD3"/>
    <w:rsid w:val="00FE1D12"/>
    <w:rsid w:val="00FE1D44"/>
    <w:rsid w:val="00FE1E5A"/>
    <w:rsid w:val="00FE2035"/>
    <w:rsid w:val="00FE20DF"/>
    <w:rsid w:val="00FE2334"/>
    <w:rsid w:val="00FE271C"/>
    <w:rsid w:val="00FE2724"/>
    <w:rsid w:val="00FE27F2"/>
    <w:rsid w:val="00FE282D"/>
    <w:rsid w:val="00FE28EF"/>
    <w:rsid w:val="00FE2B94"/>
    <w:rsid w:val="00FE2CAF"/>
    <w:rsid w:val="00FE2CCA"/>
    <w:rsid w:val="00FE2FDE"/>
    <w:rsid w:val="00FE311D"/>
    <w:rsid w:val="00FE3422"/>
    <w:rsid w:val="00FE34C3"/>
    <w:rsid w:val="00FE3512"/>
    <w:rsid w:val="00FE361E"/>
    <w:rsid w:val="00FE3620"/>
    <w:rsid w:val="00FE3958"/>
    <w:rsid w:val="00FE397F"/>
    <w:rsid w:val="00FE3AAC"/>
    <w:rsid w:val="00FE3BCF"/>
    <w:rsid w:val="00FE3C00"/>
    <w:rsid w:val="00FE3CF6"/>
    <w:rsid w:val="00FE3D61"/>
    <w:rsid w:val="00FE3E55"/>
    <w:rsid w:val="00FE4778"/>
    <w:rsid w:val="00FE4A89"/>
    <w:rsid w:val="00FE4BB6"/>
    <w:rsid w:val="00FE4EF9"/>
    <w:rsid w:val="00FE4F74"/>
    <w:rsid w:val="00FE5055"/>
    <w:rsid w:val="00FE5100"/>
    <w:rsid w:val="00FE52EA"/>
    <w:rsid w:val="00FE58CA"/>
    <w:rsid w:val="00FE5AC8"/>
    <w:rsid w:val="00FE5AD5"/>
    <w:rsid w:val="00FE6407"/>
    <w:rsid w:val="00FE6479"/>
    <w:rsid w:val="00FE656B"/>
    <w:rsid w:val="00FE66CA"/>
    <w:rsid w:val="00FE68A9"/>
    <w:rsid w:val="00FE6AA5"/>
    <w:rsid w:val="00FE6AF3"/>
    <w:rsid w:val="00FE6E62"/>
    <w:rsid w:val="00FE7009"/>
    <w:rsid w:val="00FE7219"/>
    <w:rsid w:val="00FE740E"/>
    <w:rsid w:val="00FE77D1"/>
    <w:rsid w:val="00FE7B3F"/>
    <w:rsid w:val="00FE7BBC"/>
    <w:rsid w:val="00FE7C71"/>
    <w:rsid w:val="00FE7CAF"/>
    <w:rsid w:val="00FE7D57"/>
    <w:rsid w:val="00FE7FC2"/>
    <w:rsid w:val="00FE7FEA"/>
    <w:rsid w:val="00FF01E6"/>
    <w:rsid w:val="00FF0231"/>
    <w:rsid w:val="00FF0257"/>
    <w:rsid w:val="00FF06B3"/>
    <w:rsid w:val="00FF07AF"/>
    <w:rsid w:val="00FF09E9"/>
    <w:rsid w:val="00FF0BAC"/>
    <w:rsid w:val="00FF0DD9"/>
    <w:rsid w:val="00FF0E30"/>
    <w:rsid w:val="00FF0EEC"/>
    <w:rsid w:val="00FF135D"/>
    <w:rsid w:val="00FF13DA"/>
    <w:rsid w:val="00FF14B2"/>
    <w:rsid w:val="00FF14CF"/>
    <w:rsid w:val="00FF1A6E"/>
    <w:rsid w:val="00FF1BEA"/>
    <w:rsid w:val="00FF1CBF"/>
    <w:rsid w:val="00FF1DC6"/>
    <w:rsid w:val="00FF1E82"/>
    <w:rsid w:val="00FF1F14"/>
    <w:rsid w:val="00FF21CB"/>
    <w:rsid w:val="00FF2444"/>
    <w:rsid w:val="00FF26A5"/>
    <w:rsid w:val="00FF2750"/>
    <w:rsid w:val="00FF275F"/>
    <w:rsid w:val="00FF29CB"/>
    <w:rsid w:val="00FF2A0B"/>
    <w:rsid w:val="00FF2CBF"/>
    <w:rsid w:val="00FF3031"/>
    <w:rsid w:val="00FF3061"/>
    <w:rsid w:val="00FF3227"/>
    <w:rsid w:val="00FF3230"/>
    <w:rsid w:val="00FF33C6"/>
    <w:rsid w:val="00FF37D2"/>
    <w:rsid w:val="00FF3827"/>
    <w:rsid w:val="00FF3897"/>
    <w:rsid w:val="00FF3912"/>
    <w:rsid w:val="00FF3AB7"/>
    <w:rsid w:val="00FF3AE1"/>
    <w:rsid w:val="00FF3BCE"/>
    <w:rsid w:val="00FF3CC0"/>
    <w:rsid w:val="00FF3E07"/>
    <w:rsid w:val="00FF3E80"/>
    <w:rsid w:val="00FF4010"/>
    <w:rsid w:val="00FF40CC"/>
    <w:rsid w:val="00FF416A"/>
    <w:rsid w:val="00FF4265"/>
    <w:rsid w:val="00FF43DD"/>
    <w:rsid w:val="00FF445B"/>
    <w:rsid w:val="00FF45CD"/>
    <w:rsid w:val="00FF47D4"/>
    <w:rsid w:val="00FF4972"/>
    <w:rsid w:val="00FF4B41"/>
    <w:rsid w:val="00FF4B7A"/>
    <w:rsid w:val="00FF4D0E"/>
    <w:rsid w:val="00FF4D6A"/>
    <w:rsid w:val="00FF4FD6"/>
    <w:rsid w:val="00FF52FD"/>
    <w:rsid w:val="00FF53AD"/>
    <w:rsid w:val="00FF54F3"/>
    <w:rsid w:val="00FF5676"/>
    <w:rsid w:val="00FF58A3"/>
    <w:rsid w:val="00FF5966"/>
    <w:rsid w:val="00FF599F"/>
    <w:rsid w:val="00FF5A31"/>
    <w:rsid w:val="00FF5B57"/>
    <w:rsid w:val="00FF5C82"/>
    <w:rsid w:val="00FF5CEB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6FC9"/>
    <w:rsid w:val="00FF726C"/>
    <w:rsid w:val="00FF73B2"/>
    <w:rsid w:val="00FF73D4"/>
    <w:rsid w:val="00FF769D"/>
    <w:rsid w:val="00FF77DC"/>
    <w:rsid w:val="00FF793B"/>
    <w:rsid w:val="00FF79A8"/>
    <w:rsid w:val="00FF79B1"/>
    <w:rsid w:val="00FF7BA6"/>
    <w:rsid w:val="00FF7CBB"/>
    <w:rsid w:val="01014C9E"/>
    <w:rsid w:val="012117AC"/>
    <w:rsid w:val="01720F7E"/>
    <w:rsid w:val="0276B496"/>
    <w:rsid w:val="028D179F"/>
    <w:rsid w:val="029393AE"/>
    <w:rsid w:val="02DB730D"/>
    <w:rsid w:val="034331D6"/>
    <w:rsid w:val="03994981"/>
    <w:rsid w:val="03C99C9C"/>
    <w:rsid w:val="048210FB"/>
    <w:rsid w:val="048ECDE7"/>
    <w:rsid w:val="049D2333"/>
    <w:rsid w:val="04D4222C"/>
    <w:rsid w:val="05204438"/>
    <w:rsid w:val="05926727"/>
    <w:rsid w:val="05B5D3E8"/>
    <w:rsid w:val="0624967E"/>
    <w:rsid w:val="062E84BB"/>
    <w:rsid w:val="0652601C"/>
    <w:rsid w:val="067A53A8"/>
    <w:rsid w:val="0684FABE"/>
    <w:rsid w:val="068E3B90"/>
    <w:rsid w:val="06963103"/>
    <w:rsid w:val="06BF5AB5"/>
    <w:rsid w:val="06CD085A"/>
    <w:rsid w:val="07268126"/>
    <w:rsid w:val="072BD49C"/>
    <w:rsid w:val="0743D250"/>
    <w:rsid w:val="0769BB19"/>
    <w:rsid w:val="07A530E2"/>
    <w:rsid w:val="07F828B8"/>
    <w:rsid w:val="07FF0503"/>
    <w:rsid w:val="0892A59E"/>
    <w:rsid w:val="08DB005F"/>
    <w:rsid w:val="08E75824"/>
    <w:rsid w:val="08EECCDF"/>
    <w:rsid w:val="08F444CF"/>
    <w:rsid w:val="09853946"/>
    <w:rsid w:val="09B71583"/>
    <w:rsid w:val="09B76099"/>
    <w:rsid w:val="09BC94AC"/>
    <w:rsid w:val="09E434DD"/>
    <w:rsid w:val="0AB2E7B0"/>
    <w:rsid w:val="0AEE1C5B"/>
    <w:rsid w:val="0B2CF16D"/>
    <w:rsid w:val="0B410F5D"/>
    <w:rsid w:val="0BB87CC4"/>
    <w:rsid w:val="0BCFDFC5"/>
    <w:rsid w:val="0BE3F5A6"/>
    <w:rsid w:val="0BE6B196"/>
    <w:rsid w:val="0C430DBE"/>
    <w:rsid w:val="0C86F253"/>
    <w:rsid w:val="0CD33AE7"/>
    <w:rsid w:val="0CFF73A8"/>
    <w:rsid w:val="0D89DE14"/>
    <w:rsid w:val="0DEDC7C4"/>
    <w:rsid w:val="0E18511B"/>
    <w:rsid w:val="0E59AA07"/>
    <w:rsid w:val="0EAF7898"/>
    <w:rsid w:val="0EED8458"/>
    <w:rsid w:val="0F17FCA8"/>
    <w:rsid w:val="0F6F145E"/>
    <w:rsid w:val="0F8D9D63"/>
    <w:rsid w:val="0FD333A2"/>
    <w:rsid w:val="10B31E4D"/>
    <w:rsid w:val="110321F7"/>
    <w:rsid w:val="11203975"/>
    <w:rsid w:val="1129A14A"/>
    <w:rsid w:val="116928F3"/>
    <w:rsid w:val="11B74CFE"/>
    <w:rsid w:val="11D97A3F"/>
    <w:rsid w:val="11F124B7"/>
    <w:rsid w:val="1247ECD2"/>
    <w:rsid w:val="125E79A0"/>
    <w:rsid w:val="128E727D"/>
    <w:rsid w:val="1291CF85"/>
    <w:rsid w:val="129A48DE"/>
    <w:rsid w:val="12E8E7D1"/>
    <w:rsid w:val="136C4EB5"/>
    <w:rsid w:val="137D2D7C"/>
    <w:rsid w:val="13841DAC"/>
    <w:rsid w:val="1388696E"/>
    <w:rsid w:val="13A4657B"/>
    <w:rsid w:val="13E358DB"/>
    <w:rsid w:val="147BCE35"/>
    <w:rsid w:val="14A924BC"/>
    <w:rsid w:val="14C41AD4"/>
    <w:rsid w:val="150222D1"/>
    <w:rsid w:val="150CD942"/>
    <w:rsid w:val="15117477"/>
    <w:rsid w:val="152AEAFE"/>
    <w:rsid w:val="15432F42"/>
    <w:rsid w:val="15BA0856"/>
    <w:rsid w:val="163DCD1D"/>
    <w:rsid w:val="1671E652"/>
    <w:rsid w:val="167C3CCD"/>
    <w:rsid w:val="1716495D"/>
    <w:rsid w:val="1727EC49"/>
    <w:rsid w:val="1791C745"/>
    <w:rsid w:val="17E49641"/>
    <w:rsid w:val="18013E57"/>
    <w:rsid w:val="1877AE85"/>
    <w:rsid w:val="18B48AA9"/>
    <w:rsid w:val="18B52AD7"/>
    <w:rsid w:val="18CB7CB5"/>
    <w:rsid w:val="18EF9092"/>
    <w:rsid w:val="19093746"/>
    <w:rsid w:val="1954AA7A"/>
    <w:rsid w:val="1966E5AB"/>
    <w:rsid w:val="19869FB4"/>
    <w:rsid w:val="19871B0F"/>
    <w:rsid w:val="19AD8F5B"/>
    <w:rsid w:val="1A375A3C"/>
    <w:rsid w:val="1A4AA092"/>
    <w:rsid w:val="1A56388B"/>
    <w:rsid w:val="1A851D1B"/>
    <w:rsid w:val="1AE0D2F4"/>
    <w:rsid w:val="1AE80BA9"/>
    <w:rsid w:val="1B5B3C7D"/>
    <w:rsid w:val="1C1B5ED4"/>
    <w:rsid w:val="1C3A0A5C"/>
    <w:rsid w:val="1C702B14"/>
    <w:rsid w:val="1C791CC2"/>
    <w:rsid w:val="1C8C7D66"/>
    <w:rsid w:val="1CE158FE"/>
    <w:rsid w:val="1CE215D2"/>
    <w:rsid w:val="1D095E52"/>
    <w:rsid w:val="1D16BACF"/>
    <w:rsid w:val="1D2322DA"/>
    <w:rsid w:val="1D498560"/>
    <w:rsid w:val="1D7260C1"/>
    <w:rsid w:val="1D860F1C"/>
    <w:rsid w:val="1D9F1B91"/>
    <w:rsid w:val="1DA01135"/>
    <w:rsid w:val="1DE3912D"/>
    <w:rsid w:val="1DEA230A"/>
    <w:rsid w:val="1E4F9465"/>
    <w:rsid w:val="1E9BDAA1"/>
    <w:rsid w:val="1EA4E227"/>
    <w:rsid w:val="1ECBF212"/>
    <w:rsid w:val="1ED00B80"/>
    <w:rsid w:val="1EF1DF1E"/>
    <w:rsid w:val="1F15ED57"/>
    <w:rsid w:val="1F306AF3"/>
    <w:rsid w:val="1F33838B"/>
    <w:rsid w:val="1F5C5F43"/>
    <w:rsid w:val="1F7097A6"/>
    <w:rsid w:val="1F9B4F86"/>
    <w:rsid w:val="1FD88CB1"/>
    <w:rsid w:val="1FED0B7A"/>
    <w:rsid w:val="20140664"/>
    <w:rsid w:val="20579C02"/>
    <w:rsid w:val="20CEAA8C"/>
    <w:rsid w:val="2165E959"/>
    <w:rsid w:val="219EFCC7"/>
    <w:rsid w:val="21A73D10"/>
    <w:rsid w:val="21AB7BD5"/>
    <w:rsid w:val="21AFD6C5"/>
    <w:rsid w:val="21F36C63"/>
    <w:rsid w:val="226B7EF8"/>
    <w:rsid w:val="22D414B4"/>
    <w:rsid w:val="2342AF1E"/>
    <w:rsid w:val="23755031"/>
    <w:rsid w:val="23AB2CFE"/>
    <w:rsid w:val="23ABE08C"/>
    <w:rsid w:val="244BC162"/>
    <w:rsid w:val="2476D018"/>
    <w:rsid w:val="24A3133E"/>
    <w:rsid w:val="2502C621"/>
    <w:rsid w:val="251103D2"/>
    <w:rsid w:val="25113F82"/>
    <w:rsid w:val="251BF81B"/>
    <w:rsid w:val="261BDFBF"/>
    <w:rsid w:val="2665702A"/>
    <w:rsid w:val="266E6260"/>
    <w:rsid w:val="2682F281"/>
    <w:rsid w:val="26AC0AB8"/>
    <w:rsid w:val="26AE2ED8"/>
    <w:rsid w:val="26C014E3"/>
    <w:rsid w:val="26CA28BA"/>
    <w:rsid w:val="2750D067"/>
    <w:rsid w:val="276F54B3"/>
    <w:rsid w:val="27700FD7"/>
    <w:rsid w:val="27AB009F"/>
    <w:rsid w:val="28B6B9B6"/>
    <w:rsid w:val="291CB1AA"/>
    <w:rsid w:val="291DD91C"/>
    <w:rsid w:val="2940DE06"/>
    <w:rsid w:val="299AADB9"/>
    <w:rsid w:val="2A1B40D1"/>
    <w:rsid w:val="2A71D7C4"/>
    <w:rsid w:val="2AC0DDC1"/>
    <w:rsid w:val="2AE0CF8E"/>
    <w:rsid w:val="2B3AC4FC"/>
    <w:rsid w:val="2B5FCF23"/>
    <w:rsid w:val="2B94B898"/>
    <w:rsid w:val="2BA3651F"/>
    <w:rsid w:val="2BD91A33"/>
    <w:rsid w:val="2BF3E0BF"/>
    <w:rsid w:val="2BF51042"/>
    <w:rsid w:val="2C05ADD5"/>
    <w:rsid w:val="2C4893BE"/>
    <w:rsid w:val="2CBAE185"/>
    <w:rsid w:val="2D118E86"/>
    <w:rsid w:val="2D922658"/>
    <w:rsid w:val="2D96E4C7"/>
    <w:rsid w:val="2DA0C285"/>
    <w:rsid w:val="2DB5F3A1"/>
    <w:rsid w:val="2DD11A06"/>
    <w:rsid w:val="2E73E37E"/>
    <w:rsid w:val="2EA0FC2B"/>
    <w:rsid w:val="2ECDAE43"/>
    <w:rsid w:val="2EF293D9"/>
    <w:rsid w:val="2F04CE26"/>
    <w:rsid w:val="2F154123"/>
    <w:rsid w:val="2F2485E7"/>
    <w:rsid w:val="2F293B97"/>
    <w:rsid w:val="2F6B42ED"/>
    <w:rsid w:val="2F71CF9F"/>
    <w:rsid w:val="2F76D6A6"/>
    <w:rsid w:val="2F7E654C"/>
    <w:rsid w:val="2F931FB7"/>
    <w:rsid w:val="2FA71505"/>
    <w:rsid w:val="3013832C"/>
    <w:rsid w:val="304E67ED"/>
    <w:rsid w:val="304F2371"/>
    <w:rsid w:val="30C4DC42"/>
    <w:rsid w:val="30CE4CA8"/>
    <w:rsid w:val="30DB8116"/>
    <w:rsid w:val="311EFE06"/>
    <w:rsid w:val="3158EFF7"/>
    <w:rsid w:val="3165C068"/>
    <w:rsid w:val="31DA952B"/>
    <w:rsid w:val="31DEDDB4"/>
    <w:rsid w:val="320C3C58"/>
    <w:rsid w:val="323319B0"/>
    <w:rsid w:val="3233AE19"/>
    <w:rsid w:val="32407965"/>
    <w:rsid w:val="32440D3F"/>
    <w:rsid w:val="3298D699"/>
    <w:rsid w:val="32BB729E"/>
    <w:rsid w:val="32F29ECC"/>
    <w:rsid w:val="33320F74"/>
    <w:rsid w:val="3369B876"/>
    <w:rsid w:val="33A786A7"/>
    <w:rsid w:val="33AD4E14"/>
    <w:rsid w:val="33D48F80"/>
    <w:rsid w:val="33E7D5A2"/>
    <w:rsid w:val="34793281"/>
    <w:rsid w:val="356DC5BC"/>
    <w:rsid w:val="35823220"/>
    <w:rsid w:val="35B7A7D4"/>
    <w:rsid w:val="35FCAF47"/>
    <w:rsid w:val="36070F38"/>
    <w:rsid w:val="36238621"/>
    <w:rsid w:val="36526A9A"/>
    <w:rsid w:val="36A09DB9"/>
    <w:rsid w:val="36C02B81"/>
    <w:rsid w:val="37598ED5"/>
    <w:rsid w:val="375F6DB1"/>
    <w:rsid w:val="37661F65"/>
    <w:rsid w:val="37724E2B"/>
    <w:rsid w:val="37E04317"/>
    <w:rsid w:val="381D5889"/>
    <w:rsid w:val="38655AB8"/>
    <w:rsid w:val="38B3B523"/>
    <w:rsid w:val="38DB0AB4"/>
    <w:rsid w:val="392E6A26"/>
    <w:rsid w:val="39D8532C"/>
    <w:rsid w:val="3A012B19"/>
    <w:rsid w:val="3A59E153"/>
    <w:rsid w:val="3A906D7C"/>
    <w:rsid w:val="3AD1E27B"/>
    <w:rsid w:val="3ADEF9A9"/>
    <w:rsid w:val="3B2F4819"/>
    <w:rsid w:val="3B8C5D2F"/>
    <w:rsid w:val="3C3A2939"/>
    <w:rsid w:val="3C7406DF"/>
    <w:rsid w:val="3CA81CCE"/>
    <w:rsid w:val="3CE673CD"/>
    <w:rsid w:val="3CF7725F"/>
    <w:rsid w:val="3CFBD385"/>
    <w:rsid w:val="3D5BBC5B"/>
    <w:rsid w:val="3D646283"/>
    <w:rsid w:val="3DD7E84F"/>
    <w:rsid w:val="3E7E1067"/>
    <w:rsid w:val="3E9E7AEF"/>
    <w:rsid w:val="3EF28569"/>
    <w:rsid w:val="3F32B0B6"/>
    <w:rsid w:val="3F92B6DE"/>
    <w:rsid w:val="3FB4F949"/>
    <w:rsid w:val="3FEDE09E"/>
    <w:rsid w:val="3FF90535"/>
    <w:rsid w:val="4043DE5A"/>
    <w:rsid w:val="4094DDCC"/>
    <w:rsid w:val="40BDD470"/>
    <w:rsid w:val="40C77CED"/>
    <w:rsid w:val="40C7A815"/>
    <w:rsid w:val="4106519F"/>
    <w:rsid w:val="4113BDC3"/>
    <w:rsid w:val="41341739"/>
    <w:rsid w:val="41778889"/>
    <w:rsid w:val="4230C38B"/>
    <w:rsid w:val="427FA9BD"/>
    <w:rsid w:val="42E9B909"/>
    <w:rsid w:val="43109B67"/>
    <w:rsid w:val="43730846"/>
    <w:rsid w:val="43789FBF"/>
    <w:rsid w:val="439D5732"/>
    <w:rsid w:val="43B93E96"/>
    <w:rsid w:val="43EE58A7"/>
    <w:rsid w:val="4407C7AB"/>
    <w:rsid w:val="441C6B81"/>
    <w:rsid w:val="44642053"/>
    <w:rsid w:val="4479400A"/>
    <w:rsid w:val="4496F1CF"/>
    <w:rsid w:val="44A3C9A9"/>
    <w:rsid w:val="44C9651E"/>
    <w:rsid w:val="44F97E39"/>
    <w:rsid w:val="452C0ED4"/>
    <w:rsid w:val="453F513F"/>
    <w:rsid w:val="454BAC8F"/>
    <w:rsid w:val="4556C9F7"/>
    <w:rsid w:val="45804888"/>
    <w:rsid w:val="45B6718D"/>
    <w:rsid w:val="46086FD2"/>
    <w:rsid w:val="460F26A4"/>
    <w:rsid w:val="464F13BB"/>
    <w:rsid w:val="46E7BFF2"/>
    <w:rsid w:val="4705C142"/>
    <w:rsid w:val="4770A572"/>
    <w:rsid w:val="47CFF935"/>
    <w:rsid w:val="47E8B914"/>
    <w:rsid w:val="488A297B"/>
    <w:rsid w:val="4905EA53"/>
    <w:rsid w:val="492671EC"/>
    <w:rsid w:val="49920E92"/>
    <w:rsid w:val="49CB1811"/>
    <w:rsid w:val="49DDE2ED"/>
    <w:rsid w:val="4A0989F8"/>
    <w:rsid w:val="4A0A8677"/>
    <w:rsid w:val="4A3E96BA"/>
    <w:rsid w:val="4A6D96D4"/>
    <w:rsid w:val="4A70CB41"/>
    <w:rsid w:val="4B71101E"/>
    <w:rsid w:val="4B871CD3"/>
    <w:rsid w:val="4B9330FC"/>
    <w:rsid w:val="4BD24686"/>
    <w:rsid w:val="4BD31304"/>
    <w:rsid w:val="4BF0882A"/>
    <w:rsid w:val="4C9F8CE1"/>
    <w:rsid w:val="4CDE68C6"/>
    <w:rsid w:val="4D03178A"/>
    <w:rsid w:val="4D406686"/>
    <w:rsid w:val="4D4741BC"/>
    <w:rsid w:val="4D594BAE"/>
    <w:rsid w:val="4D9369FC"/>
    <w:rsid w:val="4DD09822"/>
    <w:rsid w:val="4E837CEF"/>
    <w:rsid w:val="4EA96B17"/>
    <w:rsid w:val="4EB4ADDF"/>
    <w:rsid w:val="4F0FBC0E"/>
    <w:rsid w:val="4F303D21"/>
    <w:rsid w:val="4F5AB30E"/>
    <w:rsid w:val="4F6A9C55"/>
    <w:rsid w:val="4F7F2C6D"/>
    <w:rsid w:val="4FD9F678"/>
    <w:rsid w:val="500A1536"/>
    <w:rsid w:val="500BF1EE"/>
    <w:rsid w:val="502227FB"/>
    <w:rsid w:val="502BB832"/>
    <w:rsid w:val="5033FC14"/>
    <w:rsid w:val="503CD160"/>
    <w:rsid w:val="50934377"/>
    <w:rsid w:val="50C1D75E"/>
    <w:rsid w:val="51DE2B9B"/>
    <w:rsid w:val="522E6F36"/>
    <w:rsid w:val="53584FD3"/>
    <w:rsid w:val="538A4F0C"/>
    <w:rsid w:val="53BFC2B0"/>
    <w:rsid w:val="5404ADCD"/>
    <w:rsid w:val="5445155F"/>
    <w:rsid w:val="54E551E3"/>
    <w:rsid w:val="5519C38B"/>
    <w:rsid w:val="554B7F04"/>
    <w:rsid w:val="555D3027"/>
    <w:rsid w:val="5576B3E7"/>
    <w:rsid w:val="55D0692C"/>
    <w:rsid w:val="55DDD04B"/>
    <w:rsid w:val="563B2566"/>
    <w:rsid w:val="564E67C6"/>
    <w:rsid w:val="5653ECD4"/>
    <w:rsid w:val="5680FD39"/>
    <w:rsid w:val="56D34885"/>
    <w:rsid w:val="56E2222F"/>
    <w:rsid w:val="57288E91"/>
    <w:rsid w:val="57B2077F"/>
    <w:rsid w:val="57ECC2E8"/>
    <w:rsid w:val="580C0CD4"/>
    <w:rsid w:val="5851644D"/>
    <w:rsid w:val="5856F410"/>
    <w:rsid w:val="5873FAF3"/>
    <w:rsid w:val="587960B7"/>
    <w:rsid w:val="589A554E"/>
    <w:rsid w:val="58E191EE"/>
    <w:rsid w:val="59260A96"/>
    <w:rsid w:val="5949F7F0"/>
    <w:rsid w:val="59C3DB01"/>
    <w:rsid w:val="59E8FC9B"/>
    <w:rsid w:val="59EC4808"/>
    <w:rsid w:val="5A17AB55"/>
    <w:rsid w:val="5A61E0FC"/>
    <w:rsid w:val="5A738D83"/>
    <w:rsid w:val="5AB1816E"/>
    <w:rsid w:val="5AD9295A"/>
    <w:rsid w:val="5ADB1884"/>
    <w:rsid w:val="5AF4036C"/>
    <w:rsid w:val="5BB39A19"/>
    <w:rsid w:val="5BBDFAC5"/>
    <w:rsid w:val="5C0B45CD"/>
    <w:rsid w:val="5C1E5FBE"/>
    <w:rsid w:val="5C4A018E"/>
    <w:rsid w:val="5C4E4356"/>
    <w:rsid w:val="5C59A625"/>
    <w:rsid w:val="5C5FEFA0"/>
    <w:rsid w:val="5CB595B8"/>
    <w:rsid w:val="5CBF704F"/>
    <w:rsid w:val="5CCC6B9A"/>
    <w:rsid w:val="5D0DDD3A"/>
    <w:rsid w:val="5D1D8ADA"/>
    <w:rsid w:val="5D20CA23"/>
    <w:rsid w:val="5D6C4378"/>
    <w:rsid w:val="5D7D8F03"/>
    <w:rsid w:val="5D9C9B2C"/>
    <w:rsid w:val="5DA4154B"/>
    <w:rsid w:val="5DA59200"/>
    <w:rsid w:val="5DDB9CA0"/>
    <w:rsid w:val="5DE88D78"/>
    <w:rsid w:val="5DEA0B67"/>
    <w:rsid w:val="5E3ACDBD"/>
    <w:rsid w:val="5E9CAB2D"/>
    <w:rsid w:val="5EAC693A"/>
    <w:rsid w:val="5F2494BC"/>
    <w:rsid w:val="5F853B7E"/>
    <w:rsid w:val="5FC53DB3"/>
    <w:rsid w:val="5FCDBC7C"/>
    <w:rsid w:val="5FFB5F4D"/>
    <w:rsid w:val="5FFD1E59"/>
    <w:rsid w:val="602B42E8"/>
    <w:rsid w:val="60315851"/>
    <w:rsid w:val="607F5AD0"/>
    <w:rsid w:val="609CB576"/>
    <w:rsid w:val="60E2F587"/>
    <w:rsid w:val="610A90B0"/>
    <w:rsid w:val="613DE2D1"/>
    <w:rsid w:val="6152AE0A"/>
    <w:rsid w:val="616BD667"/>
    <w:rsid w:val="6174180A"/>
    <w:rsid w:val="61D8FFF3"/>
    <w:rsid w:val="61FDD21C"/>
    <w:rsid w:val="62059BDA"/>
    <w:rsid w:val="6212BF7D"/>
    <w:rsid w:val="62220216"/>
    <w:rsid w:val="62380F5A"/>
    <w:rsid w:val="626B9BCA"/>
    <w:rsid w:val="62ADC007"/>
    <w:rsid w:val="62FF3C2F"/>
    <w:rsid w:val="6301D184"/>
    <w:rsid w:val="637F12DF"/>
    <w:rsid w:val="6397B50D"/>
    <w:rsid w:val="63BAE81A"/>
    <w:rsid w:val="640B1239"/>
    <w:rsid w:val="64619F18"/>
    <w:rsid w:val="647224C2"/>
    <w:rsid w:val="64758393"/>
    <w:rsid w:val="64A37729"/>
    <w:rsid w:val="64AA6308"/>
    <w:rsid w:val="64B31AE5"/>
    <w:rsid w:val="64FB7090"/>
    <w:rsid w:val="654DB348"/>
    <w:rsid w:val="6559A2D8"/>
    <w:rsid w:val="656EE37C"/>
    <w:rsid w:val="66477459"/>
    <w:rsid w:val="666BAF08"/>
    <w:rsid w:val="668935AC"/>
    <w:rsid w:val="66AA78DA"/>
    <w:rsid w:val="67213F3A"/>
    <w:rsid w:val="6776FA8D"/>
    <w:rsid w:val="678FCD03"/>
    <w:rsid w:val="67A64BFF"/>
    <w:rsid w:val="6814C989"/>
    <w:rsid w:val="68492833"/>
    <w:rsid w:val="68648EDC"/>
    <w:rsid w:val="68C12AE1"/>
    <w:rsid w:val="68E0CDFA"/>
    <w:rsid w:val="696FBAE3"/>
    <w:rsid w:val="697490E7"/>
    <w:rsid w:val="69987773"/>
    <w:rsid w:val="6A0BAAA5"/>
    <w:rsid w:val="6A34CA23"/>
    <w:rsid w:val="6A407823"/>
    <w:rsid w:val="6AAD1C15"/>
    <w:rsid w:val="6AF062B4"/>
    <w:rsid w:val="6B093376"/>
    <w:rsid w:val="6B4F09B6"/>
    <w:rsid w:val="6B6E53A5"/>
    <w:rsid w:val="6B96DD66"/>
    <w:rsid w:val="6BB9A6BD"/>
    <w:rsid w:val="6BEED555"/>
    <w:rsid w:val="6C0F1B8A"/>
    <w:rsid w:val="6C37D079"/>
    <w:rsid w:val="6C42785F"/>
    <w:rsid w:val="6C79C36F"/>
    <w:rsid w:val="6CAC31A9"/>
    <w:rsid w:val="6D0290FE"/>
    <w:rsid w:val="6D05A310"/>
    <w:rsid w:val="6D29B3CB"/>
    <w:rsid w:val="6D3188ED"/>
    <w:rsid w:val="6E201FAD"/>
    <w:rsid w:val="6E647F24"/>
    <w:rsid w:val="6ECF3B7D"/>
    <w:rsid w:val="6F083B46"/>
    <w:rsid w:val="6F128201"/>
    <w:rsid w:val="6FB16431"/>
    <w:rsid w:val="6FD012BE"/>
    <w:rsid w:val="704FDBDC"/>
    <w:rsid w:val="705B2D54"/>
    <w:rsid w:val="70890F2D"/>
    <w:rsid w:val="70A2FE9C"/>
    <w:rsid w:val="70EA5EC7"/>
    <w:rsid w:val="71459858"/>
    <w:rsid w:val="715A83F5"/>
    <w:rsid w:val="718B3061"/>
    <w:rsid w:val="71901872"/>
    <w:rsid w:val="71ACDBFB"/>
    <w:rsid w:val="72818DBE"/>
    <w:rsid w:val="7287B6EB"/>
    <w:rsid w:val="72EFD6FC"/>
    <w:rsid w:val="73A507FD"/>
    <w:rsid w:val="73AE433A"/>
    <w:rsid w:val="73D89ECD"/>
    <w:rsid w:val="74717A84"/>
    <w:rsid w:val="74D6C8FC"/>
    <w:rsid w:val="74E19A20"/>
    <w:rsid w:val="74F87695"/>
    <w:rsid w:val="7514EE6D"/>
    <w:rsid w:val="7523F58E"/>
    <w:rsid w:val="7574F6EA"/>
    <w:rsid w:val="758DC250"/>
    <w:rsid w:val="766F6F8C"/>
    <w:rsid w:val="76A0DAEA"/>
    <w:rsid w:val="77974207"/>
    <w:rsid w:val="78252A99"/>
    <w:rsid w:val="782DD7DD"/>
    <w:rsid w:val="7864E736"/>
    <w:rsid w:val="78D1CC0B"/>
    <w:rsid w:val="791C3A2A"/>
    <w:rsid w:val="792129B5"/>
    <w:rsid w:val="794F4435"/>
    <w:rsid w:val="795C69C4"/>
    <w:rsid w:val="797CF7BD"/>
    <w:rsid w:val="79BC5491"/>
    <w:rsid w:val="79CCA769"/>
    <w:rsid w:val="7ADED092"/>
    <w:rsid w:val="7B2E7298"/>
    <w:rsid w:val="7B33C904"/>
    <w:rsid w:val="7B3DA97E"/>
    <w:rsid w:val="7BB308F7"/>
    <w:rsid w:val="7BE47534"/>
    <w:rsid w:val="7BFE7E2F"/>
    <w:rsid w:val="7C2F802D"/>
    <w:rsid w:val="7C5E1459"/>
    <w:rsid w:val="7CCE2B70"/>
    <w:rsid w:val="7CEF94E7"/>
    <w:rsid w:val="7D2B3C44"/>
    <w:rsid w:val="7D3D9769"/>
    <w:rsid w:val="7D3F53FA"/>
    <w:rsid w:val="7D965813"/>
    <w:rsid w:val="7DA372C3"/>
    <w:rsid w:val="7DD404BC"/>
    <w:rsid w:val="7DE5F948"/>
    <w:rsid w:val="7E52C0C4"/>
    <w:rsid w:val="7E5B2D33"/>
    <w:rsid w:val="7EEE9918"/>
    <w:rsid w:val="7F01A60C"/>
    <w:rsid w:val="7F1B2B7B"/>
    <w:rsid w:val="7F49FB19"/>
    <w:rsid w:val="7F7A39A8"/>
    <w:rsid w:val="7FAA2B3E"/>
    <w:rsid w:val="7FD01CC7"/>
    <w:rsid w:val="7FE2AEE8"/>
    <w:rsid w:val="7FF61299"/>
    <w:rsid w:val="7FFA0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E6203D8A-E71E-4E7E-98D3-A216B8050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3BC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  <w:style w:type="table" w:styleId="PlainTable4">
    <w:name w:val="Plain Table 4"/>
    <w:basedOn w:val="TableNormal"/>
    <w:uiPriority w:val="44"/>
    <w:rsid w:val="00AD393B"/>
    <w:rPr>
      <w:rFonts w:asciiTheme="minorHAnsi" w:eastAsiaTheme="minorHAnsi" w:hAnsiTheme="minorHAnsi" w:cstheme="minorBid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6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99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98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3.xml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footer" Target="footer4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6.png"/><Relationship Id="rId28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footer" Target="foot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elink.net/company/siam-jwd-logistics-company-limited.html" TargetMode="External"/><Relationship Id="rId22" Type="http://schemas.openxmlformats.org/officeDocument/2006/relationships/image" Target="media/image5.png"/><Relationship Id="rId27" Type="http://schemas.openxmlformats.org/officeDocument/2006/relationships/footer" Target="footer5.xml"/><Relationship Id="rId30" Type="http://schemas.openxmlformats.org/officeDocument/2006/relationships/header" Target="header7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Props1.xml><?xml version="1.0" encoding="utf-8"?>
<ds:datastoreItem xmlns:ds="http://schemas.openxmlformats.org/officeDocument/2006/customXml" ds:itemID="{8B201808-ADB0-47DE-8359-3590F157B80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C9AF033-4320-4C7D-8775-D00BF2928A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CF576F3-6EBA-46B7-84E6-60A415E1D86A}">
  <ds:schemaRefs>
    <ds:schemaRef ds:uri="http://schemas.microsoft.com/office/2006/metadata/properties"/>
    <ds:schemaRef ds:uri="http://schemas.microsoft.com/sharepoint/v3"/>
    <ds:schemaRef ds:uri="http://www.w3.org/XML/1998/namespace"/>
    <ds:schemaRef ds:uri="4243d5be-521d-4052-81ca-f0f31ea6f2da"/>
    <ds:schemaRef ds:uri="http://schemas.microsoft.com/office/infopath/2007/PartnerControls"/>
    <ds:schemaRef ds:uri="http://schemas.openxmlformats.org/package/2006/metadata/core-properties"/>
    <ds:schemaRef ds:uri="05716746-add9-412a-97a9-1b5167d151a3"/>
    <ds:schemaRef ds:uri="http://purl.org/dc/dcmitype/"/>
    <ds:schemaRef ds:uri="http://schemas.microsoft.com/office/2006/documentManagement/types"/>
    <ds:schemaRef ds:uri="f6ba49b0-bcda-4796-8236-5b5cc1493ace"/>
    <ds:schemaRef ds:uri="http://purl.org/dc/terms/"/>
    <ds:schemaRef ds:uri="http://purl.org/dc/elements/1.1/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contentBits="0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656</TotalTime>
  <Pages>33</Pages>
  <Words>6438</Words>
  <Characters>28603</Characters>
  <Application>Microsoft Office Word</Application>
  <DocSecurity>0</DocSecurity>
  <Lines>238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34972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Butsakorn, Rattanasawetsak</cp:lastModifiedBy>
  <cp:revision>85</cp:revision>
  <cp:lastPrinted>2026-05-12T14:57:00Z</cp:lastPrinted>
  <dcterms:created xsi:type="dcterms:W3CDTF">2026-05-05T07:17:00Z</dcterms:created>
  <dcterms:modified xsi:type="dcterms:W3CDTF">2026-05-13T08:22:00Z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MSIP_Label_282ec11f-0307-4ba2-9c7f-1e910abb2b8a_Enabled">
    <vt:lpwstr>true</vt:lpwstr>
  </property>
  <property fmtid="{D5CDD505-2E9C-101B-9397-08002B2CF9AE}" pid="5" name="MSIP_Label_282ec11f-0307-4ba2-9c7f-1e910abb2b8a_SetDate">
    <vt:lpwstr>2023-10-18T09:08:45Z</vt:lpwstr>
  </property>
  <property fmtid="{D5CDD505-2E9C-101B-9397-08002B2CF9AE}" pid="6" name="MSIP_Label_282ec11f-0307-4ba2-9c7f-1e910abb2b8a_Method">
    <vt:lpwstr>Standard</vt:lpwstr>
  </property>
  <property fmtid="{D5CDD505-2E9C-101B-9397-08002B2CF9AE}" pid="7" name="MSIP_Label_282ec11f-0307-4ba2-9c7f-1e910abb2b8a_Name">
    <vt:lpwstr>282ec11f-0307-4ba2-9c7f-1e910abb2b8a</vt:lpwstr>
  </property>
  <property fmtid="{D5CDD505-2E9C-101B-9397-08002B2CF9AE}" pid="8" name="MSIP_Label_282ec11f-0307-4ba2-9c7f-1e910abb2b8a_SiteId">
    <vt:lpwstr>5db8bf0e-8592-4ed0-82b2-a6d4d77933d4</vt:lpwstr>
  </property>
  <property fmtid="{D5CDD505-2E9C-101B-9397-08002B2CF9AE}" pid="9" name="MSIP_Label_282ec11f-0307-4ba2-9c7f-1e910abb2b8a_ActionId">
    <vt:lpwstr>b348e013-4f8a-46aa-abc9-6736bfd7ef90</vt:lpwstr>
  </property>
  <property fmtid="{D5CDD505-2E9C-101B-9397-08002B2CF9AE}" pid="10" name="MSIP_Label_282ec11f-0307-4ba2-9c7f-1e910abb2b8a_ContentBits">
    <vt:lpwstr>0</vt:lpwstr>
  </property>
  <property fmtid="{D5CDD505-2E9C-101B-9397-08002B2CF9AE}" pid="11" name="ContentTypeId">
    <vt:lpwstr>0x010100FC3C573FF70E394A86433F5E112C33AA</vt:lpwstr>
  </property>
  <property fmtid="{D5CDD505-2E9C-101B-9397-08002B2CF9AE}" pid="12" name="Order">
    <vt:r8>16400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