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8FDA" w14:textId="77777777" w:rsidR="0055173A" w:rsidRPr="00D91F02" w:rsidRDefault="0055173A" w:rsidP="00B1311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D91F02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CC45651" w14:textId="77777777" w:rsidR="001B2C21" w:rsidRPr="00D91F02" w:rsidRDefault="001B2C21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3303D23" w14:textId="77777777" w:rsidR="004E6B25" w:rsidRPr="00D91F02" w:rsidRDefault="004E6B25" w:rsidP="004E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91F0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ข้อมูลทางการเงินระหว่างกาลนี้ได้จัดทำขึ้นในรูปแบบย่อและตามมาตรฐานการบัญชีฉบับที่ </w:t>
      </w:r>
      <w:r w:rsidR="00E45C92" w:rsidRPr="00D91F02">
        <w:rPr>
          <w:rFonts w:ascii="Angsana New" w:hAnsi="Angsana New"/>
          <w:sz w:val="30"/>
          <w:szCs w:val="30"/>
        </w:rPr>
        <w:t>34</w:t>
      </w:r>
      <w:r w:rsidRPr="00D91F02">
        <w:rPr>
          <w:rFonts w:ascii="Angsana New" w:hAnsi="Angsana New"/>
          <w:sz w:val="30"/>
          <w:szCs w:val="30"/>
          <w:cs/>
        </w:rPr>
        <w:t xml:space="preserve"> </w:t>
      </w:r>
      <w:r w:rsidRPr="00D91F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91F02">
        <w:rPr>
          <w:rFonts w:ascii="Angsana New" w:hAnsi="Angsana New"/>
          <w:sz w:val="30"/>
          <w:szCs w:val="30"/>
          <w:cs/>
        </w:rPr>
        <w:t>เรื่อง</w:t>
      </w:r>
      <w:r w:rsidR="000408A8" w:rsidRPr="00D91F02">
        <w:rPr>
          <w:rFonts w:ascii="Angsana New" w:hAnsi="Angsana New"/>
          <w:sz w:val="30"/>
          <w:szCs w:val="30"/>
          <w:cs/>
        </w:rPr>
        <w:t xml:space="preserve"> </w:t>
      </w:r>
      <w:r w:rsidRPr="00D91F02">
        <w:rPr>
          <w:rFonts w:ascii="Angsana New" w:hAnsi="Angsana New"/>
          <w:sz w:val="30"/>
          <w:szCs w:val="30"/>
          <w:cs/>
        </w:rPr>
        <w:t>“</w:t>
      </w:r>
      <w:r w:rsidR="006F1212" w:rsidRPr="00D91F02">
        <w:rPr>
          <w:rFonts w:ascii="Angsana New" w:hAnsi="Angsana New"/>
          <w:sz w:val="30"/>
          <w:szCs w:val="30"/>
          <w:cs/>
        </w:rPr>
        <w:t>การรายงานทาง</w:t>
      </w:r>
      <w:r w:rsidRPr="00D91F02">
        <w:rPr>
          <w:rFonts w:ascii="Angsana New" w:hAnsi="Angsana New"/>
          <w:sz w:val="30"/>
          <w:szCs w:val="30"/>
          <w:cs/>
        </w:rPr>
        <w:t>การเงิน</w:t>
      </w:r>
      <w:r w:rsidRPr="00D91F02">
        <w:rPr>
          <w:rFonts w:ascii="Angsana New" w:hAnsi="Angsana New"/>
          <w:spacing w:val="8"/>
          <w:sz w:val="30"/>
          <w:szCs w:val="30"/>
          <w:cs/>
        </w:rPr>
        <w:t>ระหว่างกาล”</w:t>
      </w:r>
      <w:r w:rsidRPr="00D91F02">
        <w:rPr>
          <w:rFonts w:ascii="Angsana New" w:hAnsi="Angsana New"/>
          <w:spacing w:val="8"/>
          <w:sz w:val="30"/>
          <w:szCs w:val="30"/>
        </w:rPr>
        <w:t xml:space="preserve"> </w:t>
      </w:r>
      <w:r w:rsidRPr="00D91F02">
        <w:rPr>
          <w:rFonts w:ascii="Angsana New" w:hAnsi="Angsana New"/>
          <w:spacing w:val="8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</w:t>
      </w:r>
      <w:r w:rsidRPr="00D91F02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1CA64E25" w14:textId="77777777" w:rsidR="004E6B25" w:rsidRPr="00D91F02" w:rsidRDefault="004E6B25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310A09B" w14:textId="405FB69F" w:rsidR="004E6B25" w:rsidRPr="00D91F02" w:rsidRDefault="004E6B25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D91F02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45C92" w:rsidRPr="00D91F02">
        <w:rPr>
          <w:rFonts w:ascii="Angsana New" w:hAnsi="Angsana New"/>
          <w:spacing w:val="2"/>
          <w:sz w:val="30"/>
          <w:szCs w:val="30"/>
        </w:rPr>
        <w:t>31</w:t>
      </w:r>
      <w:r w:rsidRPr="00D91F02">
        <w:rPr>
          <w:rFonts w:ascii="Angsana New" w:hAnsi="Angsana New"/>
          <w:spacing w:val="2"/>
          <w:sz w:val="30"/>
          <w:szCs w:val="30"/>
        </w:rPr>
        <w:t xml:space="preserve"> </w:t>
      </w:r>
      <w:r w:rsidRPr="00D91F02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E45C92" w:rsidRPr="00D91F02">
        <w:rPr>
          <w:rFonts w:ascii="Angsana New" w:hAnsi="Angsana New"/>
          <w:spacing w:val="2"/>
          <w:sz w:val="30"/>
          <w:szCs w:val="30"/>
        </w:rPr>
        <w:t>256</w:t>
      </w:r>
      <w:r w:rsidR="00B947C1" w:rsidRPr="00D91F02">
        <w:rPr>
          <w:rFonts w:ascii="Angsana New" w:hAnsi="Angsana New"/>
          <w:spacing w:val="2"/>
          <w:sz w:val="30"/>
          <w:szCs w:val="30"/>
        </w:rPr>
        <w:t>8</w:t>
      </w:r>
      <w:r w:rsidRPr="00D91F02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FB2C70" w:rsidRPr="00D91F02">
        <w:rPr>
          <w:rFonts w:ascii="Angsana New" w:hAnsi="Angsana New" w:hint="cs"/>
          <w:sz w:val="30"/>
          <w:szCs w:val="30"/>
          <w:cs/>
        </w:rPr>
        <w:t xml:space="preserve"> </w:t>
      </w:r>
      <w:r w:rsidRPr="00D91F02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E45C92" w:rsidRPr="00D91F02">
        <w:rPr>
          <w:rFonts w:ascii="Angsana New" w:hAnsi="Angsana New"/>
          <w:sz w:val="30"/>
          <w:szCs w:val="30"/>
        </w:rPr>
        <w:t>31</w:t>
      </w:r>
      <w:r w:rsidRPr="00D91F02">
        <w:rPr>
          <w:rFonts w:ascii="Angsana New" w:hAnsi="Angsana New"/>
          <w:sz w:val="30"/>
          <w:szCs w:val="30"/>
        </w:rPr>
        <w:t xml:space="preserve"> </w:t>
      </w:r>
      <w:r w:rsidRPr="00D91F02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D91F02">
        <w:rPr>
          <w:rFonts w:ascii="Angsana New" w:hAnsi="Angsana New"/>
          <w:sz w:val="30"/>
          <w:szCs w:val="30"/>
        </w:rPr>
        <w:t>256</w:t>
      </w:r>
      <w:r w:rsidR="00B947C1" w:rsidRPr="00D91F02">
        <w:rPr>
          <w:rFonts w:ascii="Angsana New" w:hAnsi="Angsana New"/>
          <w:sz w:val="30"/>
          <w:szCs w:val="30"/>
        </w:rPr>
        <w:t>8</w:t>
      </w:r>
    </w:p>
    <w:p w14:paraId="1FEE38DF" w14:textId="77777777" w:rsidR="00B72718" w:rsidRPr="00D91F02" w:rsidRDefault="00B72718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1087F55" w14:textId="5D254D66" w:rsidR="00A00A5A" w:rsidRPr="00D91F02" w:rsidRDefault="00A00A5A" w:rsidP="00A0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91F02">
        <w:rPr>
          <w:rFonts w:ascii="Angsana New" w:hAnsi="Angsana New"/>
          <w:sz w:val="30"/>
          <w:szCs w:val="30"/>
          <w:cs/>
        </w:rPr>
        <w:t>งบการเงินระหว่างกาลรวม</w:t>
      </w:r>
      <w:r w:rsidR="00A2664A" w:rsidRPr="00D91F02">
        <w:rPr>
          <w:rFonts w:ascii="Angsana New" w:hAnsi="Angsana New"/>
          <w:sz w:val="30"/>
          <w:szCs w:val="30"/>
          <w:cs/>
        </w:rPr>
        <w:t>สำหรับ</w:t>
      </w:r>
      <w:r w:rsidR="007B348F" w:rsidRPr="00D91F02">
        <w:rPr>
          <w:rFonts w:ascii="Angsana New" w:hAnsi="Angsana New"/>
          <w:sz w:val="30"/>
          <w:szCs w:val="30"/>
          <w:cs/>
        </w:rPr>
        <w:t>งวดสามเดือน</w:t>
      </w:r>
      <w:r w:rsidRPr="00D91F0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B4CB2" w:rsidRPr="00D91F02">
        <w:rPr>
          <w:rFonts w:ascii="Angsana New" w:hAnsi="Angsana New"/>
          <w:sz w:val="30"/>
          <w:szCs w:val="30"/>
        </w:rPr>
        <w:t>3</w:t>
      </w:r>
      <w:r w:rsidR="00147711" w:rsidRPr="00D91F02">
        <w:rPr>
          <w:rFonts w:ascii="Angsana New" w:hAnsi="Angsana New"/>
          <w:sz w:val="30"/>
          <w:szCs w:val="30"/>
        </w:rPr>
        <w:t>1</w:t>
      </w:r>
      <w:r w:rsidR="00A2664A" w:rsidRPr="00D91F02">
        <w:rPr>
          <w:rFonts w:ascii="Angsana New" w:hAnsi="Angsana New"/>
          <w:sz w:val="30"/>
          <w:szCs w:val="30"/>
          <w:cs/>
        </w:rPr>
        <w:t xml:space="preserve"> </w:t>
      </w:r>
      <w:r w:rsidR="00147711" w:rsidRPr="00D91F02">
        <w:rPr>
          <w:rFonts w:ascii="Angsana New" w:hAnsi="Angsana New"/>
          <w:sz w:val="30"/>
          <w:szCs w:val="30"/>
          <w:cs/>
        </w:rPr>
        <w:t>มีนาคม</w:t>
      </w:r>
      <w:r w:rsidR="005E235B" w:rsidRPr="00D91F02">
        <w:rPr>
          <w:rFonts w:ascii="Angsana New" w:hAnsi="Angsana New"/>
          <w:sz w:val="30"/>
          <w:szCs w:val="30"/>
          <w:cs/>
        </w:rPr>
        <w:t xml:space="preserve"> </w:t>
      </w:r>
      <w:r w:rsidR="00E45C92" w:rsidRPr="00D91F02">
        <w:rPr>
          <w:rFonts w:ascii="Angsana New" w:hAnsi="Angsana New"/>
          <w:sz w:val="30"/>
          <w:szCs w:val="30"/>
        </w:rPr>
        <w:t>256</w:t>
      </w:r>
      <w:r w:rsidR="00B947C1" w:rsidRPr="00D91F02">
        <w:rPr>
          <w:rFonts w:ascii="Angsana New" w:hAnsi="Angsana New"/>
          <w:sz w:val="30"/>
          <w:szCs w:val="30"/>
        </w:rPr>
        <w:t>9</w:t>
      </w:r>
      <w:r w:rsidR="00962508" w:rsidRPr="00D91F02">
        <w:rPr>
          <w:rFonts w:ascii="Angsana New" w:hAnsi="Angsana New"/>
          <w:sz w:val="30"/>
          <w:szCs w:val="30"/>
          <w:cs/>
        </w:rPr>
        <w:t xml:space="preserve"> และ </w:t>
      </w:r>
      <w:r w:rsidR="00E45C92" w:rsidRPr="00D91F02">
        <w:rPr>
          <w:rFonts w:ascii="Angsana New" w:hAnsi="Angsana New"/>
          <w:sz w:val="30"/>
          <w:szCs w:val="30"/>
        </w:rPr>
        <w:t>256</w:t>
      </w:r>
      <w:r w:rsidR="00B947C1" w:rsidRPr="00D91F02">
        <w:rPr>
          <w:rFonts w:ascii="Angsana New" w:hAnsi="Angsana New"/>
          <w:sz w:val="30"/>
          <w:szCs w:val="30"/>
        </w:rPr>
        <w:t>8</w:t>
      </w:r>
      <w:r w:rsidRPr="00D91F02">
        <w:rPr>
          <w:rFonts w:ascii="Angsana New" w:hAnsi="Angsana New"/>
          <w:sz w:val="30"/>
          <w:szCs w:val="30"/>
        </w:rPr>
        <w:t xml:space="preserve"> </w:t>
      </w:r>
      <w:r w:rsidR="00962508" w:rsidRPr="00D91F02">
        <w:rPr>
          <w:rFonts w:ascii="Angsana New" w:hAnsi="Angsana New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E45C92" w:rsidRPr="00D91F02">
        <w:rPr>
          <w:rFonts w:ascii="Angsana New" w:hAnsi="Angsana New"/>
          <w:sz w:val="30"/>
          <w:szCs w:val="30"/>
        </w:rPr>
        <w:t>31</w:t>
      </w:r>
      <w:r w:rsidR="00962508" w:rsidRPr="00D91F0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D91F02">
        <w:rPr>
          <w:rFonts w:ascii="Angsana New" w:hAnsi="Angsana New"/>
          <w:sz w:val="30"/>
          <w:szCs w:val="30"/>
        </w:rPr>
        <w:t>256</w:t>
      </w:r>
      <w:r w:rsidR="00B947C1" w:rsidRPr="00D91F02">
        <w:rPr>
          <w:rFonts w:ascii="Angsana New" w:hAnsi="Angsana New"/>
          <w:sz w:val="30"/>
          <w:szCs w:val="30"/>
        </w:rPr>
        <w:t>8</w:t>
      </w:r>
      <w:r w:rsidR="00962508" w:rsidRPr="00D91F02">
        <w:rPr>
          <w:rFonts w:ascii="Angsana New" w:hAnsi="Angsana New"/>
          <w:sz w:val="30"/>
          <w:szCs w:val="30"/>
        </w:rPr>
        <w:t xml:space="preserve"> </w:t>
      </w:r>
      <w:r w:rsidR="00962508" w:rsidRPr="00D91F02">
        <w:rPr>
          <w:rFonts w:ascii="Angsana New" w:hAnsi="Angsana New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962508" w:rsidRPr="00D91F02">
        <w:rPr>
          <w:rFonts w:ascii="Angsana New" w:hAnsi="Angsana New"/>
          <w:sz w:val="30"/>
          <w:szCs w:val="30"/>
        </w:rPr>
        <w:t xml:space="preserve"> (“</w:t>
      </w:r>
      <w:r w:rsidR="00962508" w:rsidRPr="00D91F02">
        <w:rPr>
          <w:rFonts w:ascii="Angsana New" w:hAnsi="Angsana New"/>
          <w:sz w:val="30"/>
          <w:szCs w:val="30"/>
          <w:cs/>
        </w:rPr>
        <w:t>กลุ่มบริษัท</w:t>
      </w:r>
      <w:r w:rsidR="00962508" w:rsidRPr="00D91F02">
        <w:rPr>
          <w:rFonts w:ascii="Angsana New" w:hAnsi="Angsana New"/>
          <w:sz w:val="30"/>
          <w:szCs w:val="30"/>
        </w:rPr>
        <w:t xml:space="preserve">”) </w:t>
      </w:r>
      <w:r w:rsidR="00962508" w:rsidRPr="00D91F02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</w:t>
      </w:r>
      <w:r w:rsidRPr="00D91F02">
        <w:rPr>
          <w:rFonts w:ascii="Angsana New" w:hAnsi="Angsana New"/>
          <w:sz w:val="30"/>
          <w:szCs w:val="30"/>
          <w:cs/>
        </w:rPr>
        <w:t>นี้</w:t>
      </w:r>
    </w:p>
    <w:p w14:paraId="0E099BD3" w14:textId="77777777" w:rsidR="0064260B" w:rsidRPr="00D91F02" w:rsidRDefault="0064260B" w:rsidP="00F5625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269"/>
        <w:gridCol w:w="283"/>
        <w:gridCol w:w="1418"/>
        <w:gridCol w:w="283"/>
        <w:gridCol w:w="992"/>
        <w:gridCol w:w="284"/>
        <w:gridCol w:w="1417"/>
        <w:gridCol w:w="284"/>
        <w:gridCol w:w="1417"/>
        <w:gridCol w:w="284"/>
        <w:gridCol w:w="1417"/>
      </w:tblGrid>
      <w:tr w:rsidR="00962508" w:rsidRPr="0068741D" w14:paraId="14C33D3A" w14:textId="77777777" w:rsidTr="006B734A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AD1E" w14:textId="77777777" w:rsidR="00962508" w:rsidRPr="0068741D" w:rsidRDefault="00962508" w:rsidP="00423231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2BF8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9B4A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49A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C6DBCAE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8EC2DA9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A08D0D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55011B3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C3E209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962508" w:rsidRPr="0068741D" w14:paraId="6810E44B" w14:textId="77777777" w:rsidTr="006B734A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21109843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4AE130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51D322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C1A2C5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3237FD7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3EC0F2E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20F3AC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D4E4FFD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/>
            <w:tcBorders>
              <w:left w:val="nil"/>
              <w:right w:val="nil"/>
            </w:tcBorders>
          </w:tcPr>
          <w:p w14:paraId="005F6E2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508" w:rsidRPr="0068741D" w14:paraId="1CFFD318" w14:textId="77777777" w:rsidTr="006B734A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6B12F832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1C8946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F2A94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654216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491E00F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B4D5420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0A11DB4" w14:textId="77777777" w:rsidR="00962508" w:rsidRPr="0068741D" w:rsidRDefault="00962508" w:rsidP="004232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FFD403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95057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962508" w:rsidRPr="0068741D" w14:paraId="0ED89DE1" w14:textId="77777777" w:rsidTr="006B734A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51F4EC" w14:textId="77777777" w:rsidR="00962508" w:rsidRPr="0068741D" w:rsidRDefault="00962508" w:rsidP="00500A7C">
            <w:pPr>
              <w:tabs>
                <w:tab w:val="clear" w:pos="907"/>
                <w:tab w:val="left" w:pos="176"/>
                <w:tab w:val="left" w:pos="743"/>
              </w:tabs>
              <w:ind w:left="-108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2DB3DC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59EC9E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4D7403F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85201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FFED52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3ABAE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1E17BD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18C38" w14:textId="22280E9D" w:rsidR="00962508" w:rsidRPr="0068741D" w:rsidRDefault="001B4CB2" w:rsidP="005B31D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4771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77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5C9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47C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D2306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57F7C" w14:textId="2DCE21D7" w:rsidR="00962508" w:rsidRPr="0068741D" w:rsidRDefault="00E45C9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47C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62508" w:rsidRPr="0068741D" w14:paraId="712C0F54" w14:textId="77777777" w:rsidTr="006B734A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272D6E72" w14:textId="77777777" w:rsidR="00E15731" w:rsidRPr="0068741D" w:rsidRDefault="0096250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42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5731"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726FB3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(“T</w:t>
            </w:r>
            <w:r w:rsidR="00896ADB">
              <w:rPr>
                <w:rFonts w:ascii="Angsana New" w:hAnsi="Angsana New"/>
                <w:sz w:val="28"/>
                <w:szCs w:val="28"/>
              </w:rPr>
              <w:t>P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”)</w:t>
            </w:r>
            <w:r w:rsidR="00E157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F2DD9D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42C8D7A" w14:textId="77777777" w:rsidR="00962508" w:rsidRPr="0068741D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C3C590F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2318930" w14:textId="77777777" w:rsidR="00962508" w:rsidRPr="0068741D" w:rsidRDefault="00E45C92" w:rsidP="00EC7494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="0057445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168D047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D0B0578" w14:textId="77777777" w:rsidR="00962508" w:rsidRPr="0068741D" w:rsidRDefault="00E45C92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736DD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ADD7F9F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E75C4FD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712E9A9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B9AEABD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97539" w:rsidRPr="0068741D" w14:paraId="719EBA00" w14:textId="77777777" w:rsidTr="006B734A">
        <w:tc>
          <w:tcPr>
            <w:tcW w:w="2269" w:type="dxa"/>
            <w:tcBorders>
              <w:left w:val="nil"/>
              <w:right w:val="nil"/>
            </w:tcBorders>
          </w:tcPr>
          <w:p w14:paraId="4254EBF9" w14:textId="77777777" w:rsidR="00297539" w:rsidRPr="00C8599F" w:rsidRDefault="00297539" w:rsidP="006B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EED7D02" w14:textId="77777777" w:rsidR="00297539" w:rsidRPr="00C8599F" w:rsidRDefault="00297539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7E18F7F" w14:textId="77777777" w:rsidR="00297539" w:rsidRPr="00C8599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34A9F79" w14:textId="77777777" w:rsidR="00297539" w:rsidRPr="00C8599F" w:rsidRDefault="00297539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0D4E8D6" w14:textId="77777777" w:rsidR="00297539" w:rsidRPr="00C8599F" w:rsidRDefault="00297539" w:rsidP="004232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2F5013B" w14:textId="77777777" w:rsidR="00297539" w:rsidRPr="00C8599F" w:rsidRDefault="00297539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C3D03B6" w14:textId="77777777" w:rsidR="00297539" w:rsidRPr="00C8599F" w:rsidRDefault="00297539" w:rsidP="004232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C41756" w14:textId="77777777" w:rsidR="00297539" w:rsidRPr="00C8599F" w:rsidRDefault="00297539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C01D40" w14:textId="77777777" w:rsidR="00297539" w:rsidRPr="00C8599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12F0660" w14:textId="77777777" w:rsidR="00297539" w:rsidRPr="00C8599F" w:rsidRDefault="00297539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1480D2" w14:textId="77777777" w:rsidR="00297539" w:rsidRPr="00C8599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86D" w:rsidRPr="0068741D" w14:paraId="280E6BD0" w14:textId="77777777" w:rsidTr="006B734A">
        <w:tc>
          <w:tcPr>
            <w:tcW w:w="2269" w:type="dxa"/>
            <w:tcBorders>
              <w:left w:val="nil"/>
              <w:right w:val="nil"/>
            </w:tcBorders>
          </w:tcPr>
          <w:p w14:paraId="7152774D" w14:textId="77777777" w:rsidR="008F186D" w:rsidRPr="0068741D" w:rsidRDefault="008251DD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50F38">
              <w:rPr>
                <w:rFonts w:ascii="Angsana New" w:hAnsi="Angsana New"/>
                <w:sz w:val="28"/>
                <w:szCs w:val="28"/>
                <w:cs/>
              </w:rPr>
              <w:t>บริษัท เดอะพาเร้น</w:t>
            </w:r>
            <w:r w:rsidR="008F186D" w:rsidRPr="00850F38"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Pr="00850F38">
              <w:rPr>
                <w:rFonts w:ascii="Angsana New" w:hAnsi="Angsana New"/>
                <w:sz w:val="28"/>
                <w:szCs w:val="28"/>
                <w:cs/>
              </w:rPr>
              <w:t>์</w:t>
            </w:r>
            <w:r w:rsidR="008F186D" w:rsidRPr="00850F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50F38">
              <w:rPr>
                <w:rFonts w:ascii="Angsana New" w:hAnsi="Angsana New"/>
                <w:sz w:val="28"/>
                <w:szCs w:val="28"/>
                <w:cs/>
              </w:rPr>
              <w:t>เทรนนิ่ง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เซ็นเตอร์</w:t>
            </w:r>
            <w:r w:rsidR="008F186D"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“TP</w:t>
            </w:r>
            <w:r w:rsidR="00896ADB">
              <w:rPr>
                <w:rFonts w:ascii="Angsana New" w:hAnsi="Angsana New"/>
                <w:sz w:val="28"/>
                <w:szCs w:val="28"/>
              </w:rPr>
              <w:t>T</w:t>
            </w:r>
            <w:r w:rsidR="00DF122C">
              <w:rPr>
                <w:rFonts w:ascii="Angsana New" w:hAnsi="Angsana New"/>
                <w:sz w:val="28"/>
                <w:szCs w:val="28"/>
              </w:rPr>
              <w:t>C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3B7B4FF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9A73D08" w14:textId="77777777" w:rsidR="008F186D" w:rsidRPr="0068741D" w:rsidRDefault="008F186D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DD1DB1" w14:textId="77777777" w:rsidR="008F186D" w:rsidRPr="0068741D" w:rsidRDefault="008F186D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C8FB93" w14:textId="77777777" w:rsidR="008F186D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967FBEF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538EF3F" w14:textId="77777777" w:rsidR="008F186D" w:rsidRPr="0068741D" w:rsidRDefault="00E45C92" w:rsidP="004759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43EFB43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F39F5BB" w14:textId="77777777" w:rsidR="008F186D" w:rsidRPr="0068741D" w:rsidRDefault="008F186D" w:rsidP="00EC390C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D94F034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5D002F6" w14:textId="77777777" w:rsidR="008F186D" w:rsidRPr="0068741D" w:rsidRDefault="008F186D" w:rsidP="007A4222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4759A7" w:rsidRPr="0068741D" w14:paraId="29CCF746" w14:textId="77777777" w:rsidTr="006B734A">
        <w:tc>
          <w:tcPr>
            <w:tcW w:w="2269" w:type="dxa"/>
            <w:tcBorders>
              <w:left w:val="nil"/>
              <w:right w:val="nil"/>
            </w:tcBorders>
          </w:tcPr>
          <w:p w14:paraId="4C4AD93D" w14:textId="77777777" w:rsidR="004759A7" w:rsidRPr="00C8599F" w:rsidRDefault="004759A7" w:rsidP="006B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E7CC85B" w14:textId="77777777" w:rsidR="004759A7" w:rsidRPr="00C8599F" w:rsidRDefault="004759A7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41F4B09" w14:textId="77777777" w:rsidR="004759A7" w:rsidRPr="00C8599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8E7B65" w14:textId="77777777" w:rsidR="004759A7" w:rsidRPr="00C8599F" w:rsidRDefault="004759A7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820DDCF" w14:textId="77777777" w:rsidR="004759A7" w:rsidRPr="00C8599F" w:rsidRDefault="004759A7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FEA1B73" w14:textId="77777777" w:rsidR="004759A7" w:rsidRPr="00C8599F" w:rsidRDefault="004759A7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32BEF09" w14:textId="77777777" w:rsidR="004759A7" w:rsidRPr="00C8599F" w:rsidRDefault="004759A7" w:rsidP="004232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77DE119" w14:textId="77777777" w:rsidR="004759A7" w:rsidRPr="00C8599F" w:rsidRDefault="004759A7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33131BB" w14:textId="77777777" w:rsidR="004759A7" w:rsidRPr="00C8599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14DAEDF" w14:textId="77777777" w:rsidR="004759A7" w:rsidRPr="00C8599F" w:rsidRDefault="004759A7" w:rsidP="004232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C3A75FB" w14:textId="77777777" w:rsidR="004759A7" w:rsidRPr="00C8599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6A2" w:rsidRPr="0068741D" w14:paraId="60A5C290" w14:textId="77777777" w:rsidTr="006B734A">
        <w:tc>
          <w:tcPr>
            <w:tcW w:w="2269" w:type="dxa"/>
            <w:tcBorders>
              <w:left w:val="nil"/>
              <w:right w:val="nil"/>
            </w:tcBorders>
          </w:tcPr>
          <w:p w14:paraId="37371125" w14:textId="77777777" w:rsidR="009406A2" w:rsidRPr="0068741D" w:rsidRDefault="009406A2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 w:hanging="142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 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9994AD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CE9A1B0" w14:textId="77777777"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ECCBE9" w14:textId="77777777" w:rsidR="009406A2" w:rsidRPr="0068741D" w:rsidRDefault="009406A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C575D7E" w14:textId="77777777" w:rsidR="009406A2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EAA9F4A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2AD9EAC" w14:textId="77777777" w:rsidR="009406A2" w:rsidRPr="0068741D" w:rsidRDefault="00E45C92" w:rsidP="00A859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9ACD639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6A302D9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6B13D3D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887110C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5225F9E9" w14:textId="77777777" w:rsidR="00A9060F" w:rsidRPr="00D91F02" w:rsidRDefault="00A9060F" w:rsidP="00E730EC">
      <w:pPr>
        <w:pStyle w:val="NoSpacing"/>
        <w:jc w:val="thaiDistribute"/>
        <w:rPr>
          <w:rFonts w:ascii="Angsana New" w:hAnsi="Angsana New"/>
          <w:szCs w:val="30"/>
        </w:rPr>
      </w:pPr>
    </w:p>
    <w:p w14:paraId="15F13331" w14:textId="77777777" w:rsidR="00092884" w:rsidRPr="00D91F02" w:rsidRDefault="00E730EC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D91F02">
        <w:rPr>
          <w:rFonts w:ascii="Angsana New" w:hAnsi="Angsana New"/>
          <w:szCs w:val="30"/>
        </w:rPr>
        <w:t>*</w:t>
      </w:r>
      <w:r w:rsidRPr="00D91F02">
        <w:rPr>
          <w:rFonts w:ascii="Angsana New" w:hAnsi="Angsana New"/>
          <w:szCs w:val="30"/>
          <w:cs/>
        </w:rPr>
        <w:t xml:space="preserve"> ถือหุ้นโดย </w:t>
      </w:r>
      <w:r w:rsidRPr="00D91F02">
        <w:rPr>
          <w:rFonts w:ascii="Angsana New" w:hAnsi="Angsana New"/>
          <w:szCs w:val="30"/>
        </w:rPr>
        <w:t>T</w:t>
      </w:r>
      <w:r w:rsidR="00E94B5D" w:rsidRPr="00D91F02">
        <w:rPr>
          <w:rFonts w:ascii="Angsana New" w:hAnsi="Angsana New"/>
          <w:szCs w:val="30"/>
        </w:rPr>
        <w:t>P</w:t>
      </w:r>
      <w:r w:rsidRPr="00D91F02">
        <w:rPr>
          <w:rFonts w:ascii="Angsana New" w:hAnsi="Angsana New"/>
          <w:szCs w:val="30"/>
        </w:rPr>
        <w:t xml:space="preserve"> </w:t>
      </w:r>
      <w:r w:rsidRPr="00D91F02">
        <w:rPr>
          <w:rFonts w:ascii="Angsana New" w:hAnsi="Angsana New"/>
          <w:szCs w:val="30"/>
          <w:cs/>
        </w:rPr>
        <w:t xml:space="preserve">ร้อยละ </w:t>
      </w:r>
      <w:r w:rsidR="00E45C92" w:rsidRPr="00D91F02">
        <w:rPr>
          <w:rFonts w:ascii="Angsana New" w:hAnsi="Angsana New"/>
          <w:szCs w:val="30"/>
        </w:rPr>
        <w:t>99</w:t>
      </w:r>
      <w:r w:rsidR="002D453F" w:rsidRPr="00D91F02">
        <w:rPr>
          <w:rFonts w:ascii="Angsana New" w:hAnsi="Angsana New"/>
          <w:szCs w:val="30"/>
        </w:rPr>
        <w:t>.</w:t>
      </w:r>
      <w:r w:rsidR="00E45C92" w:rsidRPr="00D91F02">
        <w:rPr>
          <w:rFonts w:ascii="Angsana New" w:hAnsi="Angsana New"/>
          <w:szCs w:val="30"/>
        </w:rPr>
        <w:t>99</w:t>
      </w:r>
      <w:r w:rsidRPr="00D91F02">
        <w:rPr>
          <w:rFonts w:ascii="Angsana New" w:hAnsi="Angsana New"/>
          <w:szCs w:val="30"/>
          <w:cs/>
        </w:rPr>
        <w:t xml:space="preserve"> ด้วยราคาทุนจำนวน </w:t>
      </w:r>
      <w:r w:rsidR="00E45C92" w:rsidRPr="00D91F02">
        <w:rPr>
          <w:rFonts w:ascii="Angsana New" w:hAnsi="Angsana New"/>
          <w:szCs w:val="30"/>
        </w:rPr>
        <w:t>4</w:t>
      </w:r>
      <w:r w:rsidRPr="00D91F02">
        <w:rPr>
          <w:rFonts w:ascii="Angsana New" w:hAnsi="Angsana New"/>
          <w:szCs w:val="30"/>
          <w:cs/>
        </w:rPr>
        <w:t xml:space="preserve"> ล้านบาท </w:t>
      </w:r>
    </w:p>
    <w:p w14:paraId="6145A695" w14:textId="77777777" w:rsidR="004043B8" w:rsidRDefault="004043B8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8147C6B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54F5E9FD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12D68EB2" w14:textId="77777777" w:rsidR="00D10E0B" w:rsidRPr="00380192" w:rsidRDefault="00D10E0B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380192">
        <w:rPr>
          <w:rFonts w:ascii="Angsana New" w:hAnsi="Angsana New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ทำงบการเงินระหว่างกาลรวมแล้ว</w:t>
      </w:r>
    </w:p>
    <w:p w14:paraId="4C2D0CEB" w14:textId="77777777" w:rsidR="00380192" w:rsidRPr="00EC2F34" w:rsidRDefault="00380192" w:rsidP="0038019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15FAA28" w14:textId="0F430F9C" w:rsidR="00EC2F34" w:rsidRPr="00EC2F34" w:rsidRDefault="00EC2F34" w:rsidP="00EC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C2F34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EC2F34">
        <w:rPr>
          <w:rFonts w:ascii="Angsana New" w:hAnsi="Angsana New"/>
          <w:sz w:val="30"/>
          <w:szCs w:val="30"/>
        </w:rPr>
        <w:t>1</w:t>
      </w:r>
      <w:r w:rsidRPr="00EC2F34">
        <w:rPr>
          <w:rFonts w:ascii="Angsana New" w:hAnsi="Angsana New"/>
          <w:sz w:val="30"/>
          <w:szCs w:val="30"/>
          <w:cs/>
        </w:rPr>
        <w:t xml:space="preserve"> มกราคม </w:t>
      </w:r>
      <w:r w:rsidRPr="00EC2F34">
        <w:rPr>
          <w:rFonts w:ascii="Angsana New" w:hAnsi="Angsana New"/>
          <w:sz w:val="30"/>
          <w:szCs w:val="30"/>
        </w:rPr>
        <w:t>2569</w:t>
      </w:r>
      <w:r w:rsidRPr="00EC2F34">
        <w:rPr>
          <w:rFonts w:ascii="Angsana New" w:hAnsi="Angsana New"/>
          <w:sz w:val="30"/>
          <w:szCs w:val="30"/>
          <w:cs/>
        </w:rPr>
        <w:t xml:space="preserve"> </w:t>
      </w:r>
      <w:r w:rsidR="002575E6">
        <w:rPr>
          <w:rFonts w:ascii="Angsana New" w:hAnsi="Angsana New" w:hint="cs"/>
          <w:sz w:val="30"/>
          <w:szCs w:val="30"/>
          <w:cs/>
        </w:rPr>
        <w:t>กลุ่ม</w:t>
      </w:r>
      <w:r w:rsidRPr="00EC2F3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 (</w:t>
      </w:r>
      <w:r w:rsidRPr="00EC2F34">
        <w:rPr>
          <w:rFonts w:ascii="Angsana New" w:hAnsi="Angsana New"/>
          <w:sz w:val="30"/>
          <w:szCs w:val="30"/>
        </w:rPr>
        <w:t xml:space="preserve">TAS) </w:t>
      </w:r>
      <w:r w:rsidRPr="00EC2F34">
        <w:rPr>
          <w:rFonts w:ascii="Angsana New" w:hAnsi="Angsana New"/>
          <w:sz w:val="30"/>
          <w:szCs w:val="30"/>
          <w:cs/>
        </w:rPr>
        <w:t xml:space="preserve">ที่ปรับปรุงใหม่ซึ่งได้แก่ </w:t>
      </w:r>
      <w:r w:rsidRPr="00EC2F34">
        <w:rPr>
          <w:rFonts w:ascii="Angsana New" w:hAnsi="Angsana New"/>
          <w:sz w:val="30"/>
          <w:szCs w:val="30"/>
        </w:rPr>
        <w:t>TAS 21 “</w:t>
      </w:r>
      <w:r w:rsidRPr="00EC2F34">
        <w:rPr>
          <w:rFonts w:ascii="Angsana New" w:hAnsi="Angsana New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EC2F34">
        <w:rPr>
          <w:rFonts w:ascii="Angsana New" w:hAnsi="Angsana New"/>
          <w:sz w:val="30"/>
          <w:szCs w:val="30"/>
        </w:rPr>
        <w:t xml:space="preserve">” </w:t>
      </w:r>
      <w:r w:rsidRPr="00EC2F34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EC2F34">
        <w:rPr>
          <w:rFonts w:ascii="Angsana New" w:hAnsi="Angsana New"/>
          <w:sz w:val="30"/>
          <w:szCs w:val="30"/>
        </w:rPr>
        <w:t>1</w:t>
      </w:r>
      <w:r w:rsidRPr="00EC2F34">
        <w:rPr>
          <w:rFonts w:ascii="Angsana New" w:hAnsi="Angsana New"/>
          <w:sz w:val="30"/>
          <w:szCs w:val="30"/>
          <w:cs/>
        </w:rPr>
        <w:t xml:space="preserve"> มกราคม </w:t>
      </w:r>
      <w:r w:rsidRPr="00EC2F34">
        <w:rPr>
          <w:rFonts w:ascii="Angsana New" w:hAnsi="Angsana New"/>
          <w:sz w:val="30"/>
          <w:szCs w:val="30"/>
        </w:rPr>
        <w:t>2569</w:t>
      </w:r>
      <w:r w:rsidRPr="00EC2F34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EC2F34">
        <w:rPr>
          <w:rFonts w:ascii="Angsana New" w:hAnsi="Angsana New"/>
          <w:sz w:val="30"/>
          <w:szCs w:val="30"/>
        </w:rPr>
        <w:t>“</w:t>
      </w:r>
      <w:r w:rsidRPr="00EC2F34">
        <w:rPr>
          <w:rFonts w:ascii="Angsana New" w:hAnsi="Angsana New"/>
          <w:sz w:val="30"/>
          <w:szCs w:val="30"/>
          <w:cs/>
        </w:rPr>
        <w:t>การขาดความสามารถในการแลกเปลี่ยน</w:t>
      </w:r>
      <w:r w:rsidRPr="00EC2F34">
        <w:rPr>
          <w:rFonts w:ascii="Angsana New" w:hAnsi="Angsana New"/>
          <w:sz w:val="30"/>
          <w:szCs w:val="30"/>
        </w:rPr>
        <w:t>”</w:t>
      </w:r>
      <w:r w:rsidRPr="00EC2F34">
        <w:rPr>
          <w:rFonts w:ascii="Angsana New" w:hAnsi="Angsana New"/>
          <w:sz w:val="30"/>
          <w:szCs w:val="30"/>
          <w:cs/>
        </w:rPr>
        <w:t xml:space="preserve"> ซึ่งกำหนดให้</w:t>
      </w:r>
      <w:r w:rsidR="002575E6">
        <w:rPr>
          <w:rFonts w:ascii="Angsana New" w:hAnsi="Angsana New" w:hint="cs"/>
          <w:sz w:val="30"/>
          <w:szCs w:val="30"/>
          <w:cs/>
        </w:rPr>
        <w:t>กลุ่ม</w:t>
      </w:r>
      <w:r w:rsidRPr="00EC2F34">
        <w:rPr>
          <w:rFonts w:ascii="Angsana New" w:hAnsi="Angsana New"/>
          <w:sz w:val="30"/>
          <w:szCs w:val="30"/>
          <w:cs/>
        </w:rPr>
        <w:t xml:space="preserve">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EC2F34">
        <w:rPr>
          <w:rFonts w:ascii="Angsana New" w:hAnsi="Angsana New"/>
          <w:sz w:val="30"/>
          <w:szCs w:val="30"/>
        </w:rPr>
        <w:t xml:space="preserve">TAS </w:t>
      </w:r>
      <w:r w:rsidRPr="00EC2F34">
        <w:rPr>
          <w:rFonts w:ascii="Angsana New" w:hAnsi="Angsana New"/>
          <w:sz w:val="30"/>
          <w:szCs w:val="30"/>
          <w:cs/>
        </w:rPr>
        <w:t>ดังกล่าวไม่มีผลกระทบที่เป็นสาระสำคัญต่องบการเงินของ</w:t>
      </w:r>
      <w:r w:rsidR="002575E6">
        <w:rPr>
          <w:rFonts w:ascii="Angsana New" w:hAnsi="Angsana New" w:hint="cs"/>
          <w:sz w:val="30"/>
          <w:szCs w:val="30"/>
          <w:cs/>
        </w:rPr>
        <w:t>กลุ่ม</w:t>
      </w:r>
      <w:r w:rsidRPr="00EC2F34">
        <w:rPr>
          <w:rFonts w:ascii="Angsana New" w:hAnsi="Angsana New"/>
          <w:sz w:val="30"/>
          <w:szCs w:val="30"/>
          <w:cs/>
        </w:rPr>
        <w:t>บริษัท</w:t>
      </w:r>
    </w:p>
    <w:p w14:paraId="60D8D0FE" w14:textId="77777777" w:rsidR="00D87A3F" w:rsidRPr="00EC2F34" w:rsidRDefault="00D87A3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78D68A38" w14:textId="77777777" w:rsidR="00FE4432" w:rsidRPr="00FD19B6" w:rsidRDefault="00D87A3F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59818067" w14:textId="77777777" w:rsidR="00C57203" w:rsidRPr="00EC2F34" w:rsidRDefault="00C57203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827C536" w14:textId="77777777" w:rsidR="00FE4432" w:rsidRPr="002F1260" w:rsidRDefault="00FE4432" w:rsidP="002F126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2F1260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8C581A3" w14:textId="77777777" w:rsidR="00FE4432" w:rsidRPr="00EC2F34" w:rsidRDefault="00FE4432" w:rsidP="00FE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B7CCEF0" w14:textId="6A0E9D59" w:rsidR="0028033B" w:rsidRPr="00EC2F34" w:rsidRDefault="00FE4432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2621DF">
        <w:rPr>
          <w:rFonts w:ascii="Angsana New" w:hAnsi="Angsana New"/>
          <w:spacing w:val="-4"/>
          <w:sz w:val="30"/>
          <w:szCs w:val="30"/>
          <w:cs/>
        </w:rPr>
        <w:t>กลุ่มบริษัทใช้นโยบายการบัญชีที่</w:t>
      </w:r>
      <w:r w:rsidR="002F1260">
        <w:rPr>
          <w:rFonts w:ascii="Angsana New" w:hAnsi="Angsana New"/>
          <w:spacing w:val="-4"/>
          <w:sz w:val="30"/>
          <w:szCs w:val="30"/>
          <w:cs/>
        </w:rPr>
        <w:t>มีสาระ</w:t>
      </w:r>
      <w:r w:rsidRPr="002621DF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สำคัญและวิธีการคำนวณต่าง</w:t>
      </w:r>
      <w:r w:rsidR="003D28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621DF">
        <w:rPr>
          <w:rFonts w:ascii="Angsana New" w:hAnsi="Angsana New"/>
          <w:spacing w:val="-4"/>
          <w:sz w:val="30"/>
          <w:szCs w:val="30"/>
          <w:cs/>
        </w:rPr>
        <w:t>ๆ ในการจัดทำข้อมูลทางการเงินระหว่างกาลสำหรับ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B4CB2" w:rsidRPr="002621DF">
        <w:rPr>
          <w:rFonts w:ascii="Angsana New" w:hAnsi="Angsana New"/>
          <w:spacing w:val="-4"/>
          <w:sz w:val="30"/>
          <w:szCs w:val="30"/>
        </w:rPr>
        <w:t>3</w:t>
      </w:r>
      <w:r w:rsidR="00502FA2" w:rsidRPr="002621DF">
        <w:rPr>
          <w:rFonts w:ascii="Angsana New" w:hAnsi="Angsana New"/>
          <w:spacing w:val="-4"/>
          <w:sz w:val="30"/>
          <w:szCs w:val="30"/>
        </w:rPr>
        <w:t>1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FA2" w:rsidRPr="002621DF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D305E4">
        <w:rPr>
          <w:rFonts w:ascii="Angsana New" w:hAnsi="Angsana New"/>
          <w:spacing w:val="-4"/>
          <w:sz w:val="30"/>
          <w:szCs w:val="30"/>
        </w:rPr>
        <w:t>9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D305E4">
        <w:rPr>
          <w:rFonts w:ascii="Angsana New" w:hAnsi="Angsana New"/>
          <w:spacing w:val="-4"/>
          <w:sz w:val="30"/>
          <w:szCs w:val="30"/>
        </w:rPr>
        <w:t>8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="00E45C92" w:rsidRPr="002621DF">
        <w:rPr>
          <w:rFonts w:ascii="Angsana New" w:hAnsi="Angsana New"/>
          <w:spacing w:val="-4"/>
          <w:sz w:val="30"/>
          <w:szCs w:val="30"/>
        </w:rPr>
        <w:t>31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D305E4">
        <w:rPr>
          <w:rFonts w:ascii="Angsana New" w:hAnsi="Angsana New"/>
          <w:spacing w:val="-4"/>
          <w:sz w:val="30"/>
          <w:szCs w:val="30"/>
        </w:rPr>
        <w:t>8</w:t>
      </w:r>
      <w:r w:rsidR="008032EB" w:rsidRPr="002621DF">
        <w:rPr>
          <w:rFonts w:ascii="Angsana New" w:hAnsi="Angsana New"/>
          <w:spacing w:val="-4"/>
          <w:sz w:val="30"/>
          <w:szCs w:val="30"/>
          <w:cs/>
        </w:rPr>
        <w:t xml:space="preserve"> ยกเว้นเรื่องเกี่ยวกับ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การนำ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E45C92" w:rsidRPr="002621DF">
        <w:rPr>
          <w:rFonts w:ascii="Angsana New" w:hAnsi="Angsana New"/>
          <w:spacing w:val="-4"/>
          <w:sz w:val="30"/>
          <w:szCs w:val="30"/>
        </w:rPr>
        <w:t>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2106336" w14:textId="77777777" w:rsidR="002621DF" w:rsidRPr="00EC2F34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9BAC4B7" w14:textId="753C2B0A" w:rsidR="00BA534D" w:rsidRPr="009F179A" w:rsidRDefault="00BA534D" w:rsidP="009432D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E667C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1E5897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7E667C">
        <w:rPr>
          <w:rFonts w:ascii="Angsana New" w:hAnsi="Angsana New"/>
          <w:b/>
          <w:bCs/>
          <w:sz w:val="30"/>
          <w:szCs w:val="30"/>
          <w:cs/>
        </w:rPr>
        <w:t>กับบุคคล</w:t>
      </w:r>
      <w:r w:rsidR="003B2BC9" w:rsidRPr="007E667C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01256" w:rsidRPr="007E667C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Pr="007E667C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1D197FDE" w14:textId="77777777" w:rsidR="00BA534D" w:rsidRPr="00EC2F34" w:rsidRDefault="00BA534D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6"/>
          <w:szCs w:val="26"/>
        </w:rPr>
      </w:pPr>
    </w:p>
    <w:p w14:paraId="764B3AE4" w14:textId="0F408014" w:rsidR="00641223" w:rsidRDefault="00864031" w:rsidP="0064122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t>รายการบัญชีกับบุคคล</w:t>
      </w:r>
      <w:r w:rsidR="00C01256" w:rsidRPr="007E667C">
        <w:rPr>
          <w:rFonts w:ascii="Angsana New" w:hAnsi="Angsana New"/>
          <w:color w:val="000000"/>
          <w:sz w:val="30"/>
          <w:szCs w:val="30"/>
          <w:cs/>
        </w:rPr>
        <w:t>และกิจการ</w:t>
      </w:r>
      <w:r w:rsidRPr="007E667C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200738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1B2BB5">
        <w:rPr>
          <w:rFonts w:ascii="Angsana New" w:hAnsi="Angsana New"/>
          <w:spacing w:val="-4"/>
          <w:sz w:val="30"/>
          <w:szCs w:val="30"/>
        </w:rPr>
        <w:t>1</w:t>
      </w:r>
      <w:r w:rsidR="002007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BB5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406A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D305E4">
        <w:rPr>
          <w:rFonts w:ascii="Angsana New" w:hAnsi="Angsana New"/>
          <w:color w:val="000000"/>
          <w:sz w:val="30"/>
          <w:szCs w:val="30"/>
        </w:rPr>
        <w:t>9</w:t>
      </w:r>
      <w:r w:rsidR="00641223"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D305E4">
        <w:rPr>
          <w:rFonts w:ascii="Angsana New" w:hAnsi="Angsana New"/>
          <w:color w:val="000000"/>
          <w:sz w:val="30"/>
          <w:szCs w:val="30"/>
        </w:rPr>
        <w:t>8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F1F3577" w14:textId="77777777" w:rsidR="00FE4432" w:rsidRPr="00EC2F34" w:rsidRDefault="00FE4432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tbl>
      <w:tblPr>
        <w:tblW w:w="1031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88"/>
        <w:gridCol w:w="1441"/>
        <w:gridCol w:w="255"/>
        <w:gridCol w:w="1520"/>
        <w:gridCol w:w="261"/>
        <w:gridCol w:w="1527"/>
        <w:gridCol w:w="255"/>
        <w:gridCol w:w="1572"/>
      </w:tblGrid>
      <w:tr w:rsidR="00FE4432" w:rsidRPr="005C6AA1" w14:paraId="3680DC0F" w14:textId="77777777" w:rsidTr="00C46E71">
        <w:trPr>
          <w:cantSplit/>
          <w:trHeight w:val="20"/>
          <w:tblHeader/>
        </w:trPr>
        <w:tc>
          <w:tcPr>
            <w:tcW w:w="3488" w:type="dxa"/>
            <w:vAlign w:val="bottom"/>
          </w:tcPr>
          <w:p w14:paraId="2B52DACB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  <w:vAlign w:val="bottom"/>
          </w:tcPr>
          <w:p w14:paraId="24A058F1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E4432" w:rsidRPr="005C6AA1" w14:paraId="256F96B9" w14:textId="77777777" w:rsidTr="00C46E71">
        <w:trPr>
          <w:trHeight w:val="20"/>
          <w:tblHeader/>
        </w:trPr>
        <w:tc>
          <w:tcPr>
            <w:tcW w:w="3488" w:type="dxa"/>
            <w:vAlign w:val="bottom"/>
          </w:tcPr>
          <w:p w14:paraId="0887025F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729E99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E3B343D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FEE23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602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305E4" w:rsidRPr="005C6AA1" w14:paraId="1F6B4FD5" w14:textId="77777777" w:rsidTr="00C46E71">
        <w:trPr>
          <w:trHeight w:val="20"/>
          <w:tblHeader/>
        </w:trPr>
        <w:tc>
          <w:tcPr>
            <w:tcW w:w="3488" w:type="dxa"/>
            <w:vAlign w:val="bottom"/>
          </w:tcPr>
          <w:p w14:paraId="44F60129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C976673" w14:textId="1640C175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421A7A" w14:textId="77777777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4DFE85D9" w14:textId="52BDF335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3861B345" w14:textId="77777777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172724F4" w14:textId="37DCEB83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3C151AC" w14:textId="77777777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3A6713B1" w14:textId="5B5EAAEB" w:rsidR="00D305E4" w:rsidRPr="005C6AA1" w:rsidRDefault="00D305E4" w:rsidP="00D305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305E4" w:rsidRPr="005C6AA1" w14:paraId="16A38581" w14:textId="77777777" w:rsidTr="00C46E71">
        <w:trPr>
          <w:trHeight w:val="20"/>
        </w:trPr>
        <w:tc>
          <w:tcPr>
            <w:tcW w:w="3488" w:type="dxa"/>
            <w:vAlign w:val="bottom"/>
          </w:tcPr>
          <w:p w14:paraId="72E272BF" w14:textId="77777777" w:rsidR="00D305E4" w:rsidRPr="005C6AA1" w:rsidRDefault="00D305E4" w:rsidP="00F9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1" w:type="dxa"/>
          </w:tcPr>
          <w:p w14:paraId="7458F774" w14:textId="77777777" w:rsidR="00D305E4" w:rsidRPr="005C6AA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141A16E7" w14:textId="77777777" w:rsidR="00D305E4" w:rsidRPr="005C6AA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47ED55D6" w14:textId="77777777" w:rsidR="00D305E4" w:rsidRPr="005C6AA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7702DC3D" w14:textId="77777777" w:rsidR="00D305E4" w:rsidRPr="005C6AA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3C806C6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BB8A215" w14:textId="77777777" w:rsidR="00D305E4" w:rsidRPr="005C6AA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252EFCC3" w14:textId="77777777" w:rsidR="00D305E4" w:rsidRPr="00784642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D305E4" w:rsidRPr="005C6AA1" w14:paraId="51FE29CA" w14:textId="77777777" w:rsidTr="002575E6">
        <w:trPr>
          <w:trHeight w:val="20"/>
        </w:trPr>
        <w:tc>
          <w:tcPr>
            <w:tcW w:w="3488" w:type="dxa"/>
            <w:vAlign w:val="bottom"/>
          </w:tcPr>
          <w:p w14:paraId="1A457657" w14:textId="77777777" w:rsidR="00D305E4" w:rsidRPr="005C6AA1" w:rsidRDefault="00D305E4" w:rsidP="00F96FDB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75D99E3A" w14:textId="77777777" w:rsidR="00D305E4" w:rsidRPr="005C6AA1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389800DF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A6630C5" w14:textId="0BD18BC9" w:rsidR="00D305E4" w:rsidRPr="005C6AA1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7D69D386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5FE4B357" w14:textId="05CC0F4C" w:rsidR="00D305E4" w:rsidRPr="0074532A" w:rsidRDefault="00C8599F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18,585</w:t>
            </w:r>
          </w:p>
        </w:tc>
        <w:tc>
          <w:tcPr>
            <w:tcW w:w="255" w:type="dxa"/>
            <w:vAlign w:val="bottom"/>
          </w:tcPr>
          <w:p w14:paraId="63C0ED97" w14:textId="77777777" w:rsidR="00D305E4" w:rsidRPr="0028033B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B67A3A7" w14:textId="196FDC0B" w:rsidR="00D305E4" w:rsidRPr="0074532A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12,452</w:t>
            </w:r>
          </w:p>
        </w:tc>
      </w:tr>
      <w:tr w:rsidR="00D305E4" w:rsidRPr="005C6AA1" w14:paraId="7E949F66" w14:textId="77777777" w:rsidTr="002575E6">
        <w:trPr>
          <w:trHeight w:val="20"/>
        </w:trPr>
        <w:tc>
          <w:tcPr>
            <w:tcW w:w="3488" w:type="dxa"/>
            <w:vAlign w:val="bottom"/>
          </w:tcPr>
          <w:p w14:paraId="1E96086C" w14:textId="4486AAFD" w:rsidR="00D305E4" w:rsidRPr="005C6AA1" w:rsidRDefault="00D305E4" w:rsidP="00F96FDB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  <w:r w:rsidR="00C8599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(อัตราดอกเบี้ย</w:t>
            </w:r>
          </w:p>
        </w:tc>
        <w:tc>
          <w:tcPr>
            <w:tcW w:w="1441" w:type="dxa"/>
            <w:vAlign w:val="bottom"/>
          </w:tcPr>
          <w:p w14:paraId="7CCDC922" w14:textId="18762D4B" w:rsidR="00D305E4" w:rsidRPr="005C6AA1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DAA1C80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2146426" w14:textId="7E4E2F36" w:rsidR="00D305E4" w:rsidRPr="005C6AA1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1" w:type="dxa"/>
            <w:vAlign w:val="bottom"/>
          </w:tcPr>
          <w:p w14:paraId="6352ACD7" w14:textId="77777777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5BDA64C" w14:textId="0EDE3970" w:rsidR="00D305E4" w:rsidRPr="0074532A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07A19B90" w14:textId="77777777" w:rsidR="00D305E4" w:rsidRPr="0028033B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DD990CB" w14:textId="7BA1F26D" w:rsidR="00D305E4" w:rsidRPr="005C6AA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C8599F" w:rsidRPr="005C6AA1" w14:paraId="0F86937C" w14:textId="77777777" w:rsidTr="00290947">
        <w:trPr>
          <w:trHeight w:val="20"/>
        </w:trPr>
        <w:tc>
          <w:tcPr>
            <w:tcW w:w="3488" w:type="dxa"/>
            <w:vAlign w:val="bottom"/>
          </w:tcPr>
          <w:p w14:paraId="10CF1CDD" w14:textId="5E022600" w:rsidR="00C8599F" w:rsidRDefault="00C8599F" w:rsidP="00C8599F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3.62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ต่อปีในปี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2569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441" w:type="dxa"/>
            <w:vAlign w:val="bottom"/>
          </w:tcPr>
          <w:p w14:paraId="749310B7" w14:textId="2265991C" w:rsidR="00C8599F" w:rsidRPr="005C6AA1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8F532CB" w14:textId="77777777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1AA6865" w14:textId="2EAF818B" w:rsidR="00C8599F" w:rsidRPr="005C6AA1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0173AB95" w14:textId="77777777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4D8A3225" w14:textId="1E097815" w:rsidR="00C8599F" w:rsidRPr="0074532A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377</w:t>
            </w:r>
          </w:p>
        </w:tc>
        <w:tc>
          <w:tcPr>
            <w:tcW w:w="255" w:type="dxa"/>
            <w:vAlign w:val="bottom"/>
          </w:tcPr>
          <w:p w14:paraId="49B29D10" w14:textId="77777777" w:rsidR="00C8599F" w:rsidRPr="0028033B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4403D8F" w14:textId="6C507526" w:rsidR="00C8599F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141</w:t>
            </w:r>
          </w:p>
        </w:tc>
      </w:tr>
      <w:tr w:rsidR="00C8599F" w:rsidRPr="005C6AA1" w14:paraId="4C3E3F03" w14:textId="77777777" w:rsidTr="00290947">
        <w:trPr>
          <w:trHeight w:val="20"/>
        </w:trPr>
        <w:tc>
          <w:tcPr>
            <w:tcW w:w="3488" w:type="dxa"/>
            <w:vAlign w:val="bottom"/>
          </w:tcPr>
          <w:p w14:paraId="26B3FC39" w14:textId="77777777" w:rsidR="00C8599F" w:rsidRPr="005C6AA1" w:rsidRDefault="00C8599F" w:rsidP="00C8599F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1" w:type="dxa"/>
            <w:vAlign w:val="bottom"/>
          </w:tcPr>
          <w:p w14:paraId="61DFED66" w14:textId="77777777" w:rsidR="00C8599F" w:rsidRPr="005C6AA1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66A341F6" w14:textId="77777777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20266764" w14:textId="4D7C7158" w:rsidR="00C8599F" w:rsidRPr="005C6AA1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7C5925D1" w14:textId="77777777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30CAF80" w14:textId="6E4CB791" w:rsidR="00C8599F" w:rsidRPr="0074532A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255" w:type="dxa"/>
            <w:vAlign w:val="bottom"/>
          </w:tcPr>
          <w:p w14:paraId="18B57C9F" w14:textId="77777777" w:rsidR="00C8599F" w:rsidRPr="0028033B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57A9F4F" w14:textId="27F3BC33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</w:tr>
      <w:tr w:rsidR="00C8599F" w:rsidRPr="005C6AA1" w14:paraId="4A35A348" w14:textId="77777777" w:rsidTr="00206872">
        <w:trPr>
          <w:trHeight w:val="20"/>
        </w:trPr>
        <w:tc>
          <w:tcPr>
            <w:tcW w:w="3488" w:type="dxa"/>
            <w:vAlign w:val="bottom"/>
          </w:tcPr>
          <w:p w14:paraId="63530B66" w14:textId="77777777" w:rsidR="00C8599F" w:rsidRPr="002F1260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กรรมการ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3E946D6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274F401C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265B26C6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1EB410A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92ADE93" w14:textId="77777777" w:rsidR="00C8599F" w:rsidRPr="0074532A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CA95AE2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181073C2" w14:textId="77777777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8599F" w:rsidRPr="005C6AA1" w14:paraId="12F89DC0" w14:textId="77777777" w:rsidTr="002575E6">
        <w:trPr>
          <w:trHeight w:val="20"/>
        </w:trPr>
        <w:tc>
          <w:tcPr>
            <w:tcW w:w="3488" w:type="dxa"/>
            <w:vAlign w:val="bottom"/>
          </w:tcPr>
          <w:p w14:paraId="06C5D7C7" w14:textId="77777777" w:rsidR="00C8599F" w:rsidRPr="005C6AA1" w:rsidRDefault="00C8599F" w:rsidP="00C8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6EF39FDE" w14:textId="2160E8FA" w:rsidR="00C8599F" w:rsidRPr="0074532A" w:rsidRDefault="00287183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19</w:t>
            </w:r>
          </w:p>
        </w:tc>
        <w:tc>
          <w:tcPr>
            <w:tcW w:w="255" w:type="dxa"/>
            <w:vAlign w:val="bottom"/>
          </w:tcPr>
          <w:p w14:paraId="1348F8CB" w14:textId="77777777" w:rsidR="00C8599F" w:rsidRPr="0028033B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17D4202" w14:textId="6C9A3342" w:rsidR="00C8599F" w:rsidRPr="0074532A" w:rsidRDefault="00C8599F" w:rsidP="00C8599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58</w:t>
            </w:r>
          </w:p>
        </w:tc>
        <w:tc>
          <w:tcPr>
            <w:tcW w:w="261" w:type="dxa"/>
            <w:vAlign w:val="bottom"/>
          </w:tcPr>
          <w:p w14:paraId="6D5A44C1" w14:textId="77777777" w:rsidR="00C8599F" w:rsidRPr="0074532A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B0C8E09" w14:textId="08F238AA" w:rsidR="00C8599F" w:rsidRPr="005C6AA1" w:rsidRDefault="00B8631A" w:rsidP="00C8599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19</w:t>
            </w:r>
          </w:p>
        </w:tc>
        <w:tc>
          <w:tcPr>
            <w:tcW w:w="255" w:type="dxa"/>
            <w:vAlign w:val="bottom"/>
          </w:tcPr>
          <w:p w14:paraId="6BB1B4BA" w14:textId="77777777" w:rsidR="00C8599F" w:rsidRPr="0074532A" w:rsidRDefault="00C8599F" w:rsidP="00C8599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B6F2C06" w14:textId="06B1361D" w:rsidR="00C8599F" w:rsidRPr="005C6AA1" w:rsidRDefault="00C8599F" w:rsidP="00C8599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57</w:t>
            </w:r>
          </w:p>
        </w:tc>
      </w:tr>
      <w:tr w:rsidR="00B8631A" w:rsidRPr="005C6AA1" w14:paraId="3F4D6B0D" w14:textId="77777777" w:rsidTr="002575E6">
        <w:trPr>
          <w:trHeight w:val="20"/>
        </w:trPr>
        <w:tc>
          <w:tcPr>
            <w:tcW w:w="3488" w:type="dxa"/>
            <w:vAlign w:val="bottom"/>
          </w:tcPr>
          <w:p w14:paraId="66C891BC" w14:textId="77777777" w:rsidR="00B8631A" w:rsidRPr="005C6AA1" w:rsidRDefault="00B8631A" w:rsidP="00B8631A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1" w:type="dxa"/>
            <w:vAlign w:val="bottom"/>
          </w:tcPr>
          <w:p w14:paraId="378BC1F9" w14:textId="0B597943" w:rsidR="00B8631A" w:rsidRPr="0074532A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103</w:t>
            </w:r>
          </w:p>
        </w:tc>
        <w:tc>
          <w:tcPr>
            <w:tcW w:w="255" w:type="dxa"/>
            <w:vAlign w:val="bottom"/>
          </w:tcPr>
          <w:p w14:paraId="079D3DC9" w14:textId="77777777" w:rsidR="00B8631A" w:rsidRPr="0028033B" w:rsidRDefault="00B8631A" w:rsidP="00B8631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657F0B5" w14:textId="4BD48C96" w:rsidR="00B8631A" w:rsidRPr="007379CD" w:rsidRDefault="00B8631A" w:rsidP="00B8631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</w:p>
        </w:tc>
        <w:tc>
          <w:tcPr>
            <w:tcW w:w="261" w:type="dxa"/>
            <w:vAlign w:val="bottom"/>
          </w:tcPr>
          <w:p w14:paraId="66BA1B6E" w14:textId="77777777" w:rsidR="00B8631A" w:rsidRPr="0028033B" w:rsidRDefault="00B8631A" w:rsidP="00B8631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CBB3656" w14:textId="4FF5B773" w:rsidR="00B8631A" w:rsidRPr="005C6AA1" w:rsidRDefault="00B8631A" w:rsidP="00B8631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5203FE3" w14:textId="77777777" w:rsidR="00B8631A" w:rsidRPr="0028033B" w:rsidRDefault="00B8631A" w:rsidP="00B8631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413F953F" w14:textId="57335055" w:rsidR="00B8631A" w:rsidRPr="005C6AA1" w:rsidRDefault="00B8631A" w:rsidP="00B8631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287183" w:rsidRPr="005C6AA1" w14:paraId="3149AE89" w14:textId="77777777" w:rsidTr="002575E6">
        <w:trPr>
          <w:trHeight w:val="20"/>
        </w:trPr>
        <w:tc>
          <w:tcPr>
            <w:tcW w:w="3488" w:type="dxa"/>
            <w:vAlign w:val="bottom"/>
          </w:tcPr>
          <w:p w14:paraId="73B54440" w14:textId="77777777" w:rsidR="00287183" w:rsidRPr="008F186D" w:rsidRDefault="00287183" w:rsidP="00287183">
            <w:pPr>
              <w:tabs>
                <w:tab w:val="clear" w:pos="2580"/>
                <w:tab w:val="clear" w:pos="2807"/>
                <w:tab w:val="left" w:pos="2790"/>
              </w:tabs>
              <w:ind w:left="34" w:right="-111" w:hanging="106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1" w:type="dxa"/>
            <w:vAlign w:val="bottom"/>
          </w:tcPr>
          <w:p w14:paraId="0C083A99" w14:textId="0D2D8AAC" w:rsidR="00287183" w:rsidRPr="0074532A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14:paraId="32BCB010" w14:textId="77777777" w:rsidR="00287183" w:rsidRPr="0028033B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BBB1D4C" w14:textId="70C84EF4" w:rsidR="00287183" w:rsidRPr="0074532A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61" w:type="dxa"/>
            <w:vAlign w:val="bottom"/>
          </w:tcPr>
          <w:p w14:paraId="245FAB07" w14:textId="77777777" w:rsidR="00287183" w:rsidRPr="0028033B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530EAC9" w14:textId="692C4AED" w:rsidR="00287183" w:rsidRPr="0074532A" w:rsidRDefault="00287183" w:rsidP="0028718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14:paraId="40ABE02F" w14:textId="77777777" w:rsidR="00287183" w:rsidRPr="0028033B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CC449A3" w14:textId="219F36B5" w:rsidR="00287183" w:rsidRPr="0074532A" w:rsidRDefault="00287183" w:rsidP="0028718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</w:tr>
      <w:tr w:rsidR="00287183" w:rsidRPr="005C6AA1" w14:paraId="48355481" w14:textId="77777777" w:rsidTr="002575E6">
        <w:trPr>
          <w:trHeight w:val="300"/>
        </w:trPr>
        <w:tc>
          <w:tcPr>
            <w:tcW w:w="3488" w:type="dxa"/>
            <w:vAlign w:val="bottom"/>
          </w:tcPr>
          <w:p w14:paraId="72B979B6" w14:textId="77777777" w:rsidR="00287183" w:rsidRPr="005C6AA1" w:rsidRDefault="00287183" w:rsidP="00287183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1" w:type="dxa"/>
            <w:vAlign w:val="bottom"/>
          </w:tcPr>
          <w:p w14:paraId="507F20F2" w14:textId="1A5ACE56" w:rsidR="00287183" w:rsidRPr="0074532A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55" w:type="dxa"/>
            <w:vAlign w:val="bottom"/>
          </w:tcPr>
          <w:p w14:paraId="381FB80F" w14:textId="77777777" w:rsidR="00287183" w:rsidRPr="0028033B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3E4F09D" w14:textId="767B5475" w:rsidR="00287183" w:rsidRPr="007379CD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61" w:type="dxa"/>
            <w:vAlign w:val="bottom"/>
          </w:tcPr>
          <w:p w14:paraId="70EF96B7" w14:textId="77777777" w:rsidR="00287183" w:rsidRPr="007379CD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275E8F6" w14:textId="40B9F688" w:rsidR="00287183" w:rsidRPr="007379CD" w:rsidRDefault="00287183" w:rsidP="002871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076F038" w14:textId="77777777" w:rsidR="00287183" w:rsidRPr="007379CD" w:rsidRDefault="00287183" w:rsidP="002871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DEA7FCB" w14:textId="20061058" w:rsidR="00287183" w:rsidRPr="007379CD" w:rsidRDefault="00287183" w:rsidP="002871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379C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501D2B" w:rsidRPr="005C6AA1" w14:paraId="71236695" w14:textId="77777777" w:rsidTr="002575E6">
        <w:trPr>
          <w:trHeight w:val="300"/>
        </w:trPr>
        <w:tc>
          <w:tcPr>
            <w:tcW w:w="3488" w:type="dxa"/>
            <w:vAlign w:val="bottom"/>
          </w:tcPr>
          <w:p w14:paraId="40F7B6D3" w14:textId="77777777" w:rsidR="00501D2B" w:rsidRPr="00287183" w:rsidRDefault="00501D2B" w:rsidP="00501D2B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  <w:vAlign w:val="bottom"/>
          </w:tcPr>
          <w:p w14:paraId="7A2D8DF2" w14:textId="77777777" w:rsidR="00501D2B" w:rsidRPr="00287183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0AB8030" w14:textId="77777777" w:rsidR="00501D2B" w:rsidRPr="00287183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E619445" w14:textId="77777777" w:rsidR="00501D2B" w:rsidRPr="00287183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61" w:type="dxa"/>
            <w:vAlign w:val="bottom"/>
          </w:tcPr>
          <w:p w14:paraId="5081E4F2" w14:textId="77777777" w:rsidR="00501D2B" w:rsidRPr="00287183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238F580" w14:textId="77777777" w:rsidR="00501D2B" w:rsidRPr="00287183" w:rsidRDefault="00501D2B" w:rsidP="00501D2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E2F0451" w14:textId="77777777" w:rsidR="00501D2B" w:rsidRPr="00287183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CC588F1" w14:textId="77777777" w:rsidR="00501D2B" w:rsidRPr="00287183" w:rsidRDefault="00501D2B" w:rsidP="00501D2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501D2B" w:rsidRPr="005C6AA1" w14:paraId="26414905" w14:textId="77777777" w:rsidTr="00C46E71">
        <w:trPr>
          <w:trHeight w:val="20"/>
        </w:trPr>
        <w:tc>
          <w:tcPr>
            <w:tcW w:w="3488" w:type="dxa"/>
            <w:vAlign w:val="bottom"/>
          </w:tcPr>
          <w:p w14:paraId="762344A8" w14:textId="77777777" w:rsidR="00501D2B" w:rsidRPr="005C6AA1" w:rsidRDefault="00501D2B" w:rsidP="00501D2B">
            <w:pPr>
              <w:pStyle w:val="Preformatted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1" w:type="dxa"/>
          </w:tcPr>
          <w:p w14:paraId="420DDBD7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28B795DB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</w:tcPr>
          <w:p w14:paraId="25FCC8BA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61" w:type="dxa"/>
          </w:tcPr>
          <w:p w14:paraId="6DAD5D10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</w:tcPr>
          <w:p w14:paraId="2ED81252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</w:tcPr>
          <w:p w14:paraId="32438FA8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72" w:type="dxa"/>
          </w:tcPr>
          <w:p w14:paraId="64EAFEE3" w14:textId="77777777" w:rsidR="00501D2B" w:rsidRPr="005C6AA1" w:rsidRDefault="00501D2B" w:rsidP="00501D2B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501D2B" w:rsidRPr="005C6AA1" w14:paraId="54107F74" w14:textId="77777777" w:rsidTr="00C46E71">
        <w:trPr>
          <w:trHeight w:val="20"/>
        </w:trPr>
        <w:tc>
          <w:tcPr>
            <w:tcW w:w="3488" w:type="dxa"/>
            <w:vAlign w:val="bottom"/>
          </w:tcPr>
          <w:p w14:paraId="319B16A4" w14:textId="77777777" w:rsidR="00501D2B" w:rsidRPr="005C6AA1" w:rsidRDefault="00501D2B" w:rsidP="00501D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25C0528B" w14:textId="394D7321" w:rsidR="00501D2B" w:rsidRPr="00D9659C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8,151</w:t>
            </w:r>
          </w:p>
        </w:tc>
        <w:tc>
          <w:tcPr>
            <w:tcW w:w="255" w:type="dxa"/>
            <w:vAlign w:val="bottom"/>
          </w:tcPr>
          <w:p w14:paraId="5E2B647A" w14:textId="77777777" w:rsidR="00501D2B" w:rsidRPr="00D9659C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41BA8F30" w14:textId="3B4004FC" w:rsidR="00501D2B" w:rsidRPr="00D9659C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4,708</w:t>
            </w:r>
          </w:p>
        </w:tc>
        <w:tc>
          <w:tcPr>
            <w:tcW w:w="261" w:type="dxa"/>
          </w:tcPr>
          <w:p w14:paraId="2D13E95F" w14:textId="77777777" w:rsidR="00501D2B" w:rsidRPr="00D9659C" w:rsidRDefault="00501D2B" w:rsidP="00501D2B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FECBF8B" w14:textId="62EAD79E" w:rsidR="00501D2B" w:rsidRPr="00D9659C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8,151</w:t>
            </w:r>
          </w:p>
        </w:tc>
        <w:tc>
          <w:tcPr>
            <w:tcW w:w="255" w:type="dxa"/>
          </w:tcPr>
          <w:p w14:paraId="687D361F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26924291" w14:textId="5D61C4B3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4,708</w:t>
            </w:r>
          </w:p>
        </w:tc>
      </w:tr>
      <w:tr w:rsidR="00501D2B" w:rsidRPr="005C6AA1" w14:paraId="5B2F4E2E" w14:textId="77777777" w:rsidTr="00C46E71">
        <w:trPr>
          <w:trHeight w:val="20"/>
        </w:trPr>
        <w:tc>
          <w:tcPr>
            <w:tcW w:w="3488" w:type="dxa"/>
            <w:vAlign w:val="bottom"/>
          </w:tcPr>
          <w:p w14:paraId="17F6699F" w14:textId="77777777" w:rsidR="00501D2B" w:rsidRPr="005C6AA1" w:rsidRDefault="00501D2B" w:rsidP="00501D2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33EC27D" w14:textId="602D658B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729</w:t>
            </w:r>
          </w:p>
        </w:tc>
        <w:tc>
          <w:tcPr>
            <w:tcW w:w="255" w:type="dxa"/>
            <w:vAlign w:val="bottom"/>
          </w:tcPr>
          <w:p w14:paraId="79B82B6B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966AB4C" w14:textId="42D8E216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646</w:t>
            </w:r>
          </w:p>
        </w:tc>
        <w:tc>
          <w:tcPr>
            <w:tcW w:w="261" w:type="dxa"/>
          </w:tcPr>
          <w:p w14:paraId="62C64D29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C8B13D4" w14:textId="124A8289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729</w:t>
            </w:r>
          </w:p>
        </w:tc>
        <w:tc>
          <w:tcPr>
            <w:tcW w:w="255" w:type="dxa"/>
          </w:tcPr>
          <w:p w14:paraId="2E84A879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323FF88F" w14:textId="1B1D0DB7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646</w:t>
            </w:r>
          </w:p>
        </w:tc>
      </w:tr>
      <w:tr w:rsidR="00501D2B" w:rsidRPr="005C6AA1" w14:paraId="5CFBCEE2" w14:textId="77777777" w:rsidTr="00C46E71">
        <w:trPr>
          <w:trHeight w:val="20"/>
        </w:trPr>
        <w:tc>
          <w:tcPr>
            <w:tcW w:w="3488" w:type="dxa"/>
            <w:vAlign w:val="bottom"/>
          </w:tcPr>
          <w:p w14:paraId="40D71872" w14:textId="77777777" w:rsidR="00501D2B" w:rsidRPr="005C6AA1" w:rsidRDefault="00501D2B" w:rsidP="00501D2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1B02C" w14:textId="3A0E8323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8,880</w:t>
            </w:r>
          </w:p>
        </w:tc>
        <w:tc>
          <w:tcPr>
            <w:tcW w:w="255" w:type="dxa"/>
            <w:vAlign w:val="bottom"/>
          </w:tcPr>
          <w:p w14:paraId="05604AE6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14E6" w14:textId="0F975573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5,354</w:t>
            </w:r>
          </w:p>
        </w:tc>
        <w:tc>
          <w:tcPr>
            <w:tcW w:w="261" w:type="dxa"/>
          </w:tcPr>
          <w:p w14:paraId="01FC9001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D1EAD" w14:textId="220546B4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8,880</w:t>
            </w:r>
          </w:p>
        </w:tc>
        <w:tc>
          <w:tcPr>
            <w:tcW w:w="255" w:type="dxa"/>
          </w:tcPr>
          <w:p w14:paraId="4AFEA20D" w14:textId="77777777" w:rsidR="00501D2B" w:rsidRPr="0028033B" w:rsidRDefault="00501D2B" w:rsidP="00501D2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B96FB" w14:textId="5E426F9A" w:rsidR="00501D2B" w:rsidRPr="00BE77CD" w:rsidRDefault="00501D2B" w:rsidP="00501D2B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5,354</w:t>
            </w:r>
          </w:p>
        </w:tc>
      </w:tr>
    </w:tbl>
    <w:p w14:paraId="38130D87" w14:textId="77777777" w:rsidR="002621DF" w:rsidRPr="00287183" w:rsidRDefault="002621DF" w:rsidP="005C0B1A">
      <w:pPr>
        <w:rPr>
          <w:rFonts w:cs="Arial"/>
          <w:sz w:val="30"/>
          <w:szCs w:val="30"/>
        </w:rPr>
      </w:pPr>
    </w:p>
    <w:p w14:paraId="4DFABA7A" w14:textId="7C5F3B77" w:rsidR="00F46E6E" w:rsidRPr="00076ABC" w:rsidRDefault="00F46E6E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C55A8E">
        <w:rPr>
          <w:rFonts w:ascii="Angsana New" w:hAnsi="Angsana New"/>
          <w:color w:val="000000"/>
          <w:sz w:val="30"/>
          <w:szCs w:val="30"/>
          <w:cs/>
        </w:rPr>
        <w:t>ยอดคงเหลือกับบุคคลและ</w:t>
      </w:r>
      <w:r w:rsidR="00A920A1" w:rsidRPr="00C55A8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C55A8E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  <w:r w:rsidRPr="00076ABC">
        <w:rPr>
          <w:rFonts w:ascii="Angsana New" w:hAnsi="Angsana New"/>
          <w:color w:val="000000"/>
          <w:sz w:val="30"/>
          <w:szCs w:val="30"/>
          <w:cs/>
        </w:rPr>
        <w:t xml:space="preserve">กัน </w:t>
      </w:r>
      <w:r w:rsidRPr="00076A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332813">
        <w:rPr>
          <w:rFonts w:ascii="Angsana New" w:hAnsi="Angsana New"/>
          <w:spacing w:val="-4"/>
          <w:sz w:val="30"/>
          <w:szCs w:val="30"/>
        </w:rPr>
        <w:t>1</w:t>
      </w:r>
      <w:r w:rsidR="00C839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32813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C839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9</w:t>
      </w:r>
      <w:r w:rsidRPr="00076ABC">
        <w:rPr>
          <w:rFonts w:ascii="Angsana New" w:hAnsi="Angsana New"/>
          <w:sz w:val="30"/>
          <w:szCs w:val="30"/>
        </w:rPr>
        <w:t xml:space="preserve"> </w:t>
      </w:r>
      <w:r w:rsidRPr="00076ABC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Pr="00076A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 w:rsidRPr="00076AB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6D0AA45" w14:textId="77777777" w:rsidR="00F46E6E" w:rsidRPr="00287183" w:rsidRDefault="00F46E6E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54"/>
        <w:gridCol w:w="1484"/>
        <w:gridCol w:w="255"/>
        <w:gridCol w:w="1557"/>
        <w:gridCol w:w="255"/>
        <w:gridCol w:w="1514"/>
        <w:gridCol w:w="255"/>
        <w:gridCol w:w="1566"/>
      </w:tblGrid>
      <w:tr w:rsidR="00F46E6E" w:rsidRPr="00076ABC" w14:paraId="5B726DA2" w14:textId="77777777" w:rsidTr="00C46E71">
        <w:trPr>
          <w:cantSplit/>
          <w:trHeight w:val="20"/>
          <w:tblHeader/>
        </w:trPr>
        <w:tc>
          <w:tcPr>
            <w:tcW w:w="3454" w:type="dxa"/>
            <w:vAlign w:val="bottom"/>
          </w:tcPr>
          <w:p w14:paraId="2E20EBA4" w14:textId="77777777" w:rsidR="00F46E6E" w:rsidRPr="007F6E55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886" w:type="dxa"/>
            <w:gridSpan w:val="7"/>
            <w:tcBorders>
              <w:bottom w:val="single" w:sz="4" w:space="0" w:color="auto"/>
            </w:tcBorders>
          </w:tcPr>
          <w:p w14:paraId="3FFCAC7F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46E6E" w:rsidRPr="00076ABC" w14:paraId="78A92CE5" w14:textId="77777777" w:rsidTr="00C46E71">
        <w:trPr>
          <w:trHeight w:val="20"/>
          <w:tblHeader/>
        </w:trPr>
        <w:tc>
          <w:tcPr>
            <w:tcW w:w="3454" w:type="dxa"/>
            <w:vAlign w:val="bottom"/>
          </w:tcPr>
          <w:p w14:paraId="4FE4D676" w14:textId="77777777"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045B50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72FDBDC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1271EB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C51ADD"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46E6E" w:rsidRPr="00076ABC" w14:paraId="06EEFBC7" w14:textId="77777777" w:rsidTr="00C46E71">
        <w:trPr>
          <w:trHeight w:val="20"/>
          <w:tblHeader/>
        </w:trPr>
        <w:tc>
          <w:tcPr>
            <w:tcW w:w="3454" w:type="dxa"/>
            <w:vAlign w:val="bottom"/>
          </w:tcPr>
          <w:p w14:paraId="0D2C35F2" w14:textId="77777777"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741E35FD" w14:textId="015D5E02" w:rsidR="00F46E6E" w:rsidRPr="00076ABC" w:rsidRDefault="00E45C92" w:rsidP="00F353D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839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4E4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9406A2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60A2A23" w14:textId="77777777"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0EFF6B0B" w14:textId="7CAE0B26" w:rsidR="00F46E6E" w:rsidRPr="00076ABC" w:rsidRDefault="00E45C92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72" w:right="-1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D0418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77BA2ECE" w14:textId="77777777"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3CA27C50" w14:textId="511A53AD" w:rsidR="00F46E6E" w:rsidRPr="00076ABC" w:rsidRDefault="00E45C92" w:rsidP="00F353D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839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4E4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9406A2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087DD0F" w14:textId="77777777"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373853AE" w14:textId="45E64FD7" w:rsidR="00F46E6E" w:rsidRPr="00076ABC" w:rsidRDefault="00E45C92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9474B" w:rsidRPr="00076ABC" w14:paraId="6DE30CFD" w14:textId="77777777" w:rsidTr="00C46E71">
        <w:trPr>
          <w:trHeight w:val="20"/>
        </w:trPr>
        <w:tc>
          <w:tcPr>
            <w:tcW w:w="3454" w:type="dxa"/>
            <w:vAlign w:val="bottom"/>
          </w:tcPr>
          <w:p w14:paraId="193DB24C" w14:textId="77777777" w:rsidR="0099474B" w:rsidRPr="00076ABC" w:rsidRDefault="0099474B" w:rsidP="00F9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vAlign w:val="bottom"/>
          </w:tcPr>
          <w:p w14:paraId="6EEDDF81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6A4462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72454C1" w14:textId="77777777" w:rsidR="0099474B" w:rsidRPr="00076ABC" w:rsidRDefault="0099474B" w:rsidP="00D0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7D4635B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9F45B7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4E65FA63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3943821B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305E4" w:rsidRPr="00076ABC" w14:paraId="29B72347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3A76352E" w14:textId="77777777" w:rsidR="00D305E4" w:rsidRPr="00076ABC" w:rsidRDefault="00D305E4" w:rsidP="00F9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63E2F582" w14:textId="77777777" w:rsidR="00D305E4" w:rsidRPr="008678D7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4F1673A" w14:textId="77777777" w:rsidR="00D305E4" w:rsidRPr="00826039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C11DE3C" w14:textId="77777777" w:rsidR="00D305E4" w:rsidRPr="00076ABC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487662F" w14:textId="77777777" w:rsidR="00D305E4" w:rsidRPr="00076ABC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967F05D" w14:textId="0F5626D7" w:rsidR="00D305E4" w:rsidRPr="009D671A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26,736</w:t>
            </w:r>
          </w:p>
        </w:tc>
        <w:tc>
          <w:tcPr>
            <w:tcW w:w="255" w:type="dxa"/>
            <w:vAlign w:val="bottom"/>
          </w:tcPr>
          <w:p w14:paraId="237D1114" w14:textId="77777777" w:rsidR="00D305E4" w:rsidRPr="00076ABC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1004F852" w14:textId="6DA2C303" w:rsidR="00D305E4" w:rsidRPr="00D24E47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</w:tr>
      <w:tr w:rsidR="00D305E4" w:rsidRPr="00076ABC" w14:paraId="69BF2B3C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71D12B30" w14:textId="77777777" w:rsidR="00D305E4" w:rsidRPr="00D63E38" w:rsidRDefault="00D305E4" w:rsidP="00F96FDB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ให้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กู้ยืม (ตั๋วสัญญาใช้เงินระยะสั้นและไม่มีหลักประกัน)</w:t>
            </w:r>
          </w:p>
        </w:tc>
        <w:tc>
          <w:tcPr>
            <w:tcW w:w="1484" w:type="dxa"/>
            <w:vAlign w:val="bottom"/>
          </w:tcPr>
          <w:p w14:paraId="0072CCD3" w14:textId="77777777" w:rsidR="00D305E4" w:rsidRPr="00076ABC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F285BD8" w14:textId="77777777" w:rsidR="00D305E4" w:rsidRPr="00826039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5A585937" w14:textId="77777777" w:rsidR="00D305E4" w:rsidRPr="00076ABC" w:rsidRDefault="00D305E4" w:rsidP="00D305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A637FEE" w14:textId="77777777" w:rsidR="00D305E4" w:rsidRPr="00076ABC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262F84FC" w14:textId="65A5090B" w:rsidR="00D305E4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44,000</w:t>
            </w:r>
          </w:p>
        </w:tc>
        <w:tc>
          <w:tcPr>
            <w:tcW w:w="255" w:type="dxa"/>
            <w:vAlign w:val="bottom"/>
          </w:tcPr>
          <w:p w14:paraId="080D81E1" w14:textId="77777777" w:rsidR="00D305E4" w:rsidRPr="00076ABC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093C4F69" w14:textId="29FA0F21" w:rsidR="00D305E4" w:rsidRPr="00076ABC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40,000</w:t>
            </w:r>
          </w:p>
        </w:tc>
      </w:tr>
      <w:tr w:rsidR="00850F38" w:rsidRPr="00076ABC" w14:paraId="409C4ABE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5B33CA11" w14:textId="071E6280" w:rsidR="00850F38" w:rsidRPr="00076ABC" w:rsidRDefault="00850F38" w:rsidP="00850F38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เจ้าหนี้อื่น</w:t>
            </w:r>
          </w:p>
        </w:tc>
        <w:tc>
          <w:tcPr>
            <w:tcW w:w="1484" w:type="dxa"/>
            <w:vAlign w:val="bottom"/>
          </w:tcPr>
          <w:p w14:paraId="6CDBD427" w14:textId="579E16CC" w:rsidR="00850F38" w:rsidRPr="00076ABC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866BE2D" w14:textId="77777777" w:rsidR="00850F38" w:rsidRPr="00826039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289A8E4E" w14:textId="25CB6D1D" w:rsidR="00850F38" w:rsidRPr="00076ABC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C520487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1847FBF" w14:textId="0825B9B2" w:rsidR="00850F38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eastAsia="en-GB"/>
              </w:rPr>
              <w:t>2</w:t>
            </w:r>
          </w:p>
        </w:tc>
        <w:tc>
          <w:tcPr>
            <w:tcW w:w="255" w:type="dxa"/>
            <w:vAlign w:val="bottom"/>
          </w:tcPr>
          <w:p w14:paraId="5325678D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5D0269A8" w14:textId="2A519212" w:rsidR="00850F38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850F38" w:rsidRPr="00E6467D" w14:paraId="54FE9DA0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7873270F" w14:textId="77777777" w:rsidR="00850F38" w:rsidRPr="00287183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84" w:type="dxa"/>
            <w:vAlign w:val="bottom"/>
          </w:tcPr>
          <w:p w14:paraId="74AE657B" w14:textId="77777777" w:rsidR="00850F38" w:rsidRPr="00287183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1780369" w14:textId="77777777" w:rsidR="00850F38" w:rsidRPr="00287183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5427CA5B" w14:textId="77777777" w:rsidR="00850F38" w:rsidRPr="00287183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158ADE87" w14:textId="77777777" w:rsidR="00850F38" w:rsidRPr="00287183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B878FE0" w14:textId="77777777" w:rsidR="00850F38" w:rsidRPr="00287183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AA74C01" w14:textId="77777777" w:rsidR="00850F38" w:rsidRPr="00287183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2F1BB514" w14:textId="77777777" w:rsidR="00850F38" w:rsidRPr="00287183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850F38" w:rsidRPr="00076ABC" w14:paraId="25B33D33" w14:textId="77777777" w:rsidTr="00C46E71">
        <w:trPr>
          <w:trHeight w:val="20"/>
        </w:trPr>
        <w:tc>
          <w:tcPr>
            <w:tcW w:w="3454" w:type="dxa"/>
            <w:vAlign w:val="bottom"/>
          </w:tcPr>
          <w:p w14:paraId="46F1E967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63E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84" w:type="dxa"/>
            <w:vAlign w:val="bottom"/>
          </w:tcPr>
          <w:p w14:paraId="4993EBEF" w14:textId="77777777" w:rsidR="00850F38" w:rsidRPr="00076ABC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ACF0FA8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4988616" w14:textId="77777777" w:rsidR="00850F38" w:rsidRPr="00076ABC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A5CBC9A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2BC4C25" w14:textId="77777777" w:rsidR="00850F38" w:rsidRPr="009D671A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0CC1E603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05A1A7E9" w14:textId="77777777" w:rsidR="00850F38" w:rsidRPr="00076ABC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850F38" w:rsidRPr="00076ABC" w14:paraId="32ABC4A6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683F9483" w14:textId="77777777" w:rsidR="00850F38" w:rsidRPr="00D63E38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6A31475E" w14:textId="5C7357E5" w:rsidR="00850F38" w:rsidRPr="00076ABC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55" w:type="dxa"/>
            <w:vAlign w:val="bottom"/>
          </w:tcPr>
          <w:p w14:paraId="7F8BE2EC" w14:textId="77777777" w:rsidR="00850F38" w:rsidRPr="00826039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348D68A7" w14:textId="072F7448" w:rsidR="00850F38" w:rsidRPr="00076ABC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55" w:type="dxa"/>
            <w:vAlign w:val="bottom"/>
          </w:tcPr>
          <w:p w14:paraId="2FF49E51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566A667C" w14:textId="39B3389E" w:rsidR="00850F38" w:rsidRPr="00076ABC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AEA93D0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24357A91" w14:textId="70E9E563" w:rsidR="00850F38" w:rsidRPr="00076ABC" w:rsidRDefault="00850F38" w:rsidP="00850F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850F38" w:rsidRPr="00076ABC" w14:paraId="3B672742" w14:textId="77777777" w:rsidTr="002575E6">
        <w:trPr>
          <w:trHeight w:val="20"/>
        </w:trPr>
        <w:tc>
          <w:tcPr>
            <w:tcW w:w="3454" w:type="dxa"/>
            <w:vAlign w:val="bottom"/>
          </w:tcPr>
          <w:p w14:paraId="02A3E216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484" w:type="dxa"/>
            <w:vAlign w:val="bottom"/>
          </w:tcPr>
          <w:p w14:paraId="642507EF" w14:textId="4ED2953F" w:rsidR="00850F38" w:rsidRPr="009D671A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99</w:t>
            </w:r>
          </w:p>
        </w:tc>
        <w:tc>
          <w:tcPr>
            <w:tcW w:w="255" w:type="dxa"/>
            <w:vAlign w:val="bottom"/>
          </w:tcPr>
          <w:p w14:paraId="7BAE4087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66EE70AE" w14:textId="428CB530" w:rsidR="00850F38" w:rsidRPr="00CF5BF5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  <w:tc>
          <w:tcPr>
            <w:tcW w:w="255" w:type="dxa"/>
            <w:vAlign w:val="bottom"/>
          </w:tcPr>
          <w:p w14:paraId="6465A3F1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2A4F4180" w14:textId="793B068B" w:rsidR="00850F38" w:rsidRPr="009D671A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99</w:t>
            </w:r>
          </w:p>
        </w:tc>
        <w:tc>
          <w:tcPr>
            <w:tcW w:w="255" w:type="dxa"/>
            <w:vAlign w:val="bottom"/>
          </w:tcPr>
          <w:p w14:paraId="3D908306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6BFF4782" w14:textId="45289FB3" w:rsidR="00850F38" w:rsidRPr="00CF5BF5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</w:tr>
      <w:tr w:rsidR="00850F38" w:rsidRPr="00076ABC" w14:paraId="2F35B755" w14:textId="77777777" w:rsidTr="003D2862">
        <w:trPr>
          <w:trHeight w:val="20"/>
        </w:trPr>
        <w:tc>
          <w:tcPr>
            <w:tcW w:w="3454" w:type="dxa"/>
            <w:vAlign w:val="bottom"/>
          </w:tcPr>
          <w:p w14:paraId="7F59F181" w14:textId="77777777" w:rsidR="00850F38" w:rsidRPr="00076ABC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84" w:type="dxa"/>
            <w:vAlign w:val="bottom"/>
          </w:tcPr>
          <w:p w14:paraId="3892DC99" w14:textId="5BEF7AF0" w:rsidR="00850F38" w:rsidRPr="00C46E71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eastAsia="en-GB"/>
              </w:rPr>
              <w:t>106</w:t>
            </w:r>
          </w:p>
        </w:tc>
        <w:tc>
          <w:tcPr>
            <w:tcW w:w="255" w:type="dxa"/>
            <w:vAlign w:val="bottom"/>
          </w:tcPr>
          <w:p w14:paraId="7525A16F" w14:textId="77777777" w:rsidR="00850F38" w:rsidRPr="00C46E71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57" w:type="dxa"/>
            <w:vAlign w:val="bottom"/>
          </w:tcPr>
          <w:p w14:paraId="3FAF26F2" w14:textId="2B0FD3C5" w:rsidR="00850F38" w:rsidRPr="00C46E71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eastAsia="en-GB"/>
              </w:rPr>
            </w:pPr>
            <w:r w:rsidRPr="00C46E71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134</w:t>
            </w:r>
          </w:p>
        </w:tc>
        <w:tc>
          <w:tcPr>
            <w:tcW w:w="255" w:type="dxa"/>
            <w:vAlign w:val="bottom"/>
          </w:tcPr>
          <w:p w14:paraId="3D75E310" w14:textId="77777777" w:rsidR="00850F38" w:rsidRPr="00C46E71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E94ABC9" w14:textId="1D99875C" w:rsidR="00850F38" w:rsidRPr="00C46E71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eastAsia="en-GB"/>
              </w:rPr>
              <w:t>106</w:t>
            </w:r>
          </w:p>
        </w:tc>
        <w:tc>
          <w:tcPr>
            <w:tcW w:w="255" w:type="dxa"/>
            <w:vAlign w:val="bottom"/>
          </w:tcPr>
          <w:p w14:paraId="588F2917" w14:textId="77777777" w:rsidR="00850F38" w:rsidRPr="00C46E71" w:rsidRDefault="00850F38" w:rsidP="008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66" w:type="dxa"/>
            <w:vAlign w:val="bottom"/>
          </w:tcPr>
          <w:p w14:paraId="072846ED" w14:textId="44E66629" w:rsidR="00850F38" w:rsidRPr="00C46E71" w:rsidRDefault="00850F38" w:rsidP="00850F38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eastAsia="en-GB"/>
              </w:rPr>
            </w:pPr>
            <w:r w:rsidRPr="00C46E71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134</w:t>
            </w:r>
          </w:p>
        </w:tc>
      </w:tr>
    </w:tbl>
    <w:p w14:paraId="6EBB6F38" w14:textId="329EFD73" w:rsidR="0024693B" w:rsidRPr="00C46E71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6E7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83719F" w:rsidRPr="00C46E71">
        <w:rPr>
          <w:rFonts w:ascii="Angsana New" w:hAnsi="Angsana New" w:hint="cs"/>
          <w:sz w:val="30"/>
          <w:szCs w:val="30"/>
          <w:cs/>
        </w:rPr>
        <w:t>แก่</w:t>
      </w:r>
      <w:r w:rsidRPr="00C46E71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กิจการที่เกี่ยวข้องกันในงบการเงินเฉพาะกิจการสำหรับงวด</w:t>
      </w:r>
      <w:r w:rsidR="00F2302D" w:rsidRPr="00C46E71">
        <w:rPr>
          <w:rFonts w:ascii="Angsana New" w:hAnsi="Angsana New"/>
          <w:sz w:val="30"/>
          <w:szCs w:val="30"/>
          <w:cs/>
        </w:rPr>
        <w:t>สาม</w:t>
      </w:r>
      <w:r w:rsidR="006048D4" w:rsidRPr="00C46E71">
        <w:rPr>
          <w:rFonts w:ascii="Angsana New" w:hAnsi="Angsana New"/>
          <w:sz w:val="30"/>
          <w:szCs w:val="30"/>
          <w:cs/>
        </w:rPr>
        <w:t>เดือน</w:t>
      </w:r>
      <w:r w:rsidRPr="00C46E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46E71">
        <w:rPr>
          <w:rFonts w:ascii="Angsana New" w:hAnsi="Angsana New"/>
          <w:sz w:val="30"/>
          <w:szCs w:val="30"/>
        </w:rPr>
        <w:t>3</w:t>
      </w:r>
      <w:r w:rsidR="00374325" w:rsidRPr="00C46E71">
        <w:rPr>
          <w:rFonts w:ascii="Angsana New" w:hAnsi="Angsana New"/>
          <w:sz w:val="30"/>
          <w:szCs w:val="30"/>
        </w:rPr>
        <w:t>1</w:t>
      </w:r>
      <w:r w:rsidRPr="00C46E71">
        <w:rPr>
          <w:rFonts w:ascii="Angsana New" w:hAnsi="Angsana New"/>
          <w:sz w:val="30"/>
          <w:szCs w:val="30"/>
        </w:rPr>
        <w:t xml:space="preserve"> </w:t>
      </w:r>
      <w:r w:rsidR="00F2302D" w:rsidRPr="00C46E71">
        <w:rPr>
          <w:rFonts w:ascii="Angsana New" w:hAnsi="Angsana New"/>
          <w:sz w:val="30"/>
          <w:szCs w:val="30"/>
          <w:cs/>
        </w:rPr>
        <w:t>มีนาคม</w:t>
      </w:r>
      <w:r w:rsidRPr="00C46E71">
        <w:rPr>
          <w:rFonts w:ascii="Angsana New" w:hAnsi="Angsana New"/>
          <w:sz w:val="30"/>
          <w:szCs w:val="30"/>
          <w:cs/>
        </w:rPr>
        <w:t xml:space="preserve"> </w:t>
      </w:r>
      <w:r w:rsidRPr="00C46E71">
        <w:rPr>
          <w:rFonts w:ascii="Angsana New" w:hAnsi="Angsana New"/>
          <w:sz w:val="30"/>
          <w:szCs w:val="30"/>
        </w:rPr>
        <w:t>256</w:t>
      </w:r>
      <w:r w:rsidR="00D305E4" w:rsidRPr="00C46E71">
        <w:rPr>
          <w:rFonts w:ascii="Angsana New" w:hAnsi="Angsana New"/>
          <w:sz w:val="30"/>
          <w:szCs w:val="30"/>
        </w:rPr>
        <w:t>9</w:t>
      </w:r>
      <w:r w:rsidRPr="00C46E7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A69947" w14:textId="77777777" w:rsidR="0024693B" w:rsidRPr="00C46E71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1531"/>
        <w:gridCol w:w="255"/>
        <w:gridCol w:w="1531"/>
        <w:gridCol w:w="255"/>
        <w:gridCol w:w="1531"/>
        <w:gridCol w:w="255"/>
        <w:gridCol w:w="1532"/>
      </w:tblGrid>
      <w:tr w:rsidR="0024693B" w:rsidRPr="00C46E71" w14:paraId="6E10094E" w14:textId="77777777" w:rsidTr="00206872">
        <w:trPr>
          <w:trHeight w:val="20"/>
          <w:tblHeader/>
        </w:trPr>
        <w:tc>
          <w:tcPr>
            <w:tcW w:w="2835" w:type="dxa"/>
            <w:vAlign w:val="bottom"/>
          </w:tcPr>
          <w:p w14:paraId="3D52FBDB" w14:textId="77777777" w:rsidR="0024693B" w:rsidRPr="00C46E71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890" w:type="dxa"/>
            <w:gridSpan w:val="7"/>
            <w:tcBorders>
              <w:bottom w:val="single" w:sz="4" w:space="0" w:color="auto"/>
            </w:tcBorders>
          </w:tcPr>
          <w:p w14:paraId="3394C9D7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4693B" w:rsidRPr="00C46E71" w14:paraId="17924936" w14:textId="77777777" w:rsidTr="0021684E">
        <w:trPr>
          <w:trHeight w:val="20"/>
          <w:tblHeader/>
        </w:trPr>
        <w:tc>
          <w:tcPr>
            <w:tcW w:w="2835" w:type="dxa"/>
            <w:vAlign w:val="bottom"/>
          </w:tcPr>
          <w:p w14:paraId="7841EB1F" w14:textId="77777777" w:rsidR="0024693B" w:rsidRPr="00C46E71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13E5F2C9" w14:textId="631E0103" w:rsidR="00206872" w:rsidRPr="00C46E71" w:rsidRDefault="0024693B" w:rsidP="0020687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79FB97F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59C2AFB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329C41D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45559B6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95F7868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7E9AE6B9" w14:textId="77777777" w:rsidR="0024693B" w:rsidRPr="00C46E71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ยอดยกไปสิ้นงวด</w:t>
            </w:r>
          </w:p>
        </w:tc>
      </w:tr>
      <w:tr w:rsidR="006E09B3" w:rsidRPr="00C46E71" w14:paraId="3C46C744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620F55C9" w14:textId="7ABEE66D" w:rsidR="006E09B3" w:rsidRPr="00C46E71" w:rsidRDefault="006E09B3" w:rsidP="00F96FDB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="00B520D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(TP)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015AF091" w14:textId="734C877A" w:rsidR="006E09B3" w:rsidRPr="00850F38" w:rsidRDefault="00D305E4" w:rsidP="00850F38">
            <w:pPr>
              <w:pStyle w:val="Preformatted"/>
              <w:tabs>
                <w:tab w:val="clear" w:pos="959"/>
                <w:tab w:val="clear" w:pos="9590"/>
              </w:tabs>
              <w:ind w:left="-108" w:right="20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50F38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="006E09B3" w:rsidRPr="00850F38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  <w:tc>
          <w:tcPr>
            <w:tcW w:w="255" w:type="dxa"/>
          </w:tcPr>
          <w:p w14:paraId="18CB9769" w14:textId="77777777" w:rsidR="006E09B3" w:rsidRPr="00C46E71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557C5B7B" w14:textId="58402EEF" w:rsidR="006E09B3" w:rsidRPr="00850F38" w:rsidRDefault="003D2862" w:rsidP="00850F38">
            <w:pPr>
              <w:pStyle w:val="Preformatted"/>
              <w:tabs>
                <w:tab w:val="clear" w:pos="959"/>
                <w:tab w:val="clear" w:pos="9590"/>
              </w:tabs>
              <w:ind w:left="-108" w:right="20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50F38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="006E09B3" w:rsidRPr="00850F38">
              <w:rPr>
                <w:rFonts w:ascii="Angsana New" w:hAnsi="Angsana New"/>
                <w:sz w:val="30"/>
                <w:szCs w:val="30"/>
                <w:lang w:eastAsia="en-US"/>
              </w:rPr>
              <w:t>,000</w:t>
            </w:r>
          </w:p>
        </w:tc>
        <w:tc>
          <w:tcPr>
            <w:tcW w:w="255" w:type="dxa"/>
            <w:vAlign w:val="bottom"/>
          </w:tcPr>
          <w:p w14:paraId="1ECE55D7" w14:textId="77777777" w:rsidR="006E09B3" w:rsidRPr="003D2862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6CBFD44C" w14:textId="77777777" w:rsidR="006E09B3" w:rsidRPr="003D2862" w:rsidRDefault="006E09B3" w:rsidP="006E09B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3D2862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640547C" w14:textId="77777777" w:rsidR="006E09B3" w:rsidRPr="003D2862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3CF5C9AD" w14:textId="19CA8DBE" w:rsidR="006E09B3" w:rsidRPr="00850F38" w:rsidRDefault="003D2862" w:rsidP="00850F38">
            <w:pPr>
              <w:pStyle w:val="Preformatted"/>
              <w:tabs>
                <w:tab w:val="clear" w:pos="959"/>
                <w:tab w:val="clear" w:pos="9590"/>
              </w:tabs>
              <w:ind w:left="-108" w:right="20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50F38">
              <w:rPr>
                <w:rFonts w:ascii="Angsana New" w:hAnsi="Angsana New"/>
                <w:sz w:val="30"/>
                <w:szCs w:val="30"/>
                <w:lang w:eastAsia="en-US"/>
              </w:rPr>
              <w:t>44</w:t>
            </w:r>
            <w:r w:rsidR="006E09B3" w:rsidRPr="00850F38">
              <w:rPr>
                <w:rFonts w:ascii="Angsana New" w:hAnsi="Angsana New"/>
                <w:sz w:val="30"/>
                <w:szCs w:val="30"/>
                <w:lang w:eastAsia="en-US"/>
              </w:rPr>
              <w:t>,000</w:t>
            </w:r>
          </w:p>
        </w:tc>
      </w:tr>
    </w:tbl>
    <w:p w14:paraId="0816AE53" w14:textId="77777777" w:rsidR="00996AF6" w:rsidRPr="00C46E71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A65D7" w14:textId="77777777" w:rsidR="00F745C0" w:rsidRPr="00C46E71" w:rsidRDefault="00F745C0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46E7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C46E71">
        <w:rPr>
          <w:rFonts w:ascii="Angsana New" w:hAnsi="Angsana New"/>
          <w:b/>
          <w:bCs/>
          <w:sz w:val="30"/>
          <w:szCs w:val="30"/>
        </w:rPr>
        <w:t xml:space="preserve"> </w:t>
      </w:r>
      <w:r w:rsidR="00C902D4" w:rsidRPr="00C46E71">
        <w:rPr>
          <w:rFonts w:ascii="Angsana New" w:hAnsi="Angsana New"/>
          <w:b/>
          <w:bCs/>
          <w:sz w:val="30"/>
          <w:szCs w:val="30"/>
          <w:cs/>
        </w:rPr>
        <w:t>-</w:t>
      </w:r>
      <w:r w:rsidRPr="00C46E71">
        <w:rPr>
          <w:rFonts w:ascii="Angsana New" w:hAnsi="Angsana New"/>
          <w:b/>
          <w:bCs/>
          <w:sz w:val="30"/>
          <w:szCs w:val="30"/>
        </w:rPr>
        <w:t xml:space="preserve"> </w:t>
      </w:r>
      <w:r w:rsidRPr="00C46E71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1A91D215" w14:textId="77777777" w:rsidR="0062372A" w:rsidRPr="00C46E71" w:rsidRDefault="0062372A" w:rsidP="00F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7353576" w14:textId="6AC6C3C4" w:rsidR="006351AC" w:rsidRPr="00C46E71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46E71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0B0DF5" w:rsidRPr="00C46E71">
        <w:rPr>
          <w:rFonts w:ascii="Angsana New" w:hAnsi="Angsana New"/>
          <w:sz w:val="30"/>
          <w:szCs w:val="30"/>
        </w:rPr>
        <w:t>-</w:t>
      </w:r>
      <w:r w:rsidR="000B0DF5" w:rsidRPr="00C46E71">
        <w:rPr>
          <w:rFonts w:ascii="Angsana New" w:hAnsi="Angsana New"/>
          <w:sz w:val="30"/>
          <w:szCs w:val="30"/>
          <w:cs/>
        </w:rPr>
        <w:t xml:space="preserve"> สุทธิ </w:t>
      </w:r>
      <w:r w:rsidRPr="00C46E7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 w:rsidRPr="00C46E71">
        <w:rPr>
          <w:rFonts w:ascii="Angsana New" w:hAnsi="Angsana New"/>
          <w:sz w:val="30"/>
          <w:szCs w:val="30"/>
        </w:rPr>
        <w:t>3</w:t>
      </w:r>
      <w:r w:rsidR="00F2302D" w:rsidRPr="00C46E71">
        <w:rPr>
          <w:rFonts w:ascii="Angsana New" w:hAnsi="Angsana New"/>
          <w:sz w:val="30"/>
          <w:szCs w:val="30"/>
        </w:rPr>
        <w:t>1</w:t>
      </w:r>
      <w:r w:rsidR="00C839C9" w:rsidRPr="00C46E71">
        <w:rPr>
          <w:rFonts w:ascii="Angsana New" w:hAnsi="Angsana New"/>
          <w:sz w:val="30"/>
          <w:szCs w:val="30"/>
        </w:rPr>
        <w:t xml:space="preserve"> </w:t>
      </w:r>
      <w:r w:rsidR="00F2302D" w:rsidRPr="00C46E71">
        <w:rPr>
          <w:rFonts w:ascii="Angsana New" w:hAnsi="Angsana New"/>
          <w:sz w:val="30"/>
          <w:szCs w:val="30"/>
          <w:cs/>
        </w:rPr>
        <w:t>มีนาคม</w:t>
      </w:r>
      <w:r w:rsidR="009406A2" w:rsidRPr="00C46E71">
        <w:rPr>
          <w:rFonts w:ascii="Angsana New" w:hAnsi="Angsana New"/>
          <w:sz w:val="30"/>
          <w:szCs w:val="30"/>
          <w:cs/>
        </w:rPr>
        <w:t xml:space="preserve"> </w:t>
      </w:r>
      <w:r w:rsidR="00E45C92" w:rsidRPr="00C46E71">
        <w:rPr>
          <w:rFonts w:ascii="Angsana New" w:hAnsi="Angsana New"/>
          <w:sz w:val="30"/>
          <w:szCs w:val="30"/>
        </w:rPr>
        <w:t>256</w:t>
      </w:r>
      <w:r w:rsidR="00D305E4" w:rsidRPr="00C46E71">
        <w:rPr>
          <w:rFonts w:ascii="Angsana New" w:hAnsi="Angsana New"/>
          <w:sz w:val="30"/>
          <w:szCs w:val="30"/>
        </w:rPr>
        <w:t>9</w:t>
      </w:r>
      <w:r w:rsidRPr="00C46E71">
        <w:rPr>
          <w:rFonts w:ascii="Angsana New" w:hAnsi="Angsana New"/>
          <w:sz w:val="30"/>
          <w:szCs w:val="30"/>
        </w:rPr>
        <w:t xml:space="preserve"> </w:t>
      </w:r>
      <w:r w:rsidRPr="00C46E71">
        <w:rPr>
          <w:rFonts w:ascii="Angsana New" w:hAnsi="Angsana New"/>
          <w:sz w:val="30"/>
          <w:szCs w:val="30"/>
          <w:cs/>
        </w:rPr>
        <w:t>และ</w:t>
      </w:r>
      <w:r w:rsidR="00F73FE2" w:rsidRPr="00C46E71">
        <w:rPr>
          <w:rFonts w:ascii="Angsana New" w:hAnsi="Angsana New"/>
          <w:sz w:val="30"/>
          <w:szCs w:val="30"/>
          <w:cs/>
        </w:rPr>
        <w:t xml:space="preserve">วันที่ </w:t>
      </w:r>
      <w:r w:rsidR="00E45C92" w:rsidRPr="00C46E71">
        <w:rPr>
          <w:rFonts w:ascii="Angsana New" w:hAnsi="Angsana New"/>
          <w:sz w:val="30"/>
          <w:szCs w:val="30"/>
        </w:rPr>
        <w:t>31</w:t>
      </w:r>
      <w:r w:rsidR="00F73FE2" w:rsidRPr="00C46E7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46E71">
        <w:rPr>
          <w:rFonts w:ascii="Angsana New" w:hAnsi="Angsana New"/>
          <w:sz w:val="30"/>
          <w:szCs w:val="30"/>
          <w:cs/>
        </w:rPr>
        <w:t xml:space="preserve"> </w:t>
      </w:r>
      <w:r w:rsidR="00E45C92" w:rsidRPr="00C46E71">
        <w:rPr>
          <w:rFonts w:ascii="Angsana New" w:hAnsi="Angsana New"/>
          <w:sz w:val="30"/>
          <w:szCs w:val="30"/>
        </w:rPr>
        <w:t>256</w:t>
      </w:r>
      <w:r w:rsidR="00D305E4" w:rsidRPr="00C46E71">
        <w:rPr>
          <w:rFonts w:ascii="Angsana New" w:hAnsi="Angsana New"/>
          <w:sz w:val="30"/>
          <w:szCs w:val="30"/>
        </w:rPr>
        <w:t>8</w:t>
      </w:r>
      <w:r w:rsidRPr="00C46E71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7F50D4CB" w14:textId="77777777" w:rsidR="005E434E" w:rsidRPr="00C46E71" w:rsidRDefault="005E434E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4" w:type="dxa"/>
        <w:tblLayout w:type="fixed"/>
        <w:tblLook w:val="0000" w:firstRow="0" w:lastRow="0" w:firstColumn="0" w:lastColumn="0" w:noHBand="0" w:noVBand="0"/>
      </w:tblPr>
      <w:tblGrid>
        <w:gridCol w:w="2835"/>
        <w:gridCol w:w="1531"/>
        <w:gridCol w:w="255"/>
        <w:gridCol w:w="1531"/>
        <w:gridCol w:w="255"/>
        <w:gridCol w:w="1531"/>
        <w:gridCol w:w="255"/>
        <w:gridCol w:w="1531"/>
      </w:tblGrid>
      <w:tr w:rsidR="005E434E" w:rsidRPr="00C46E71" w14:paraId="14A9B1E4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5B006349" w14:textId="77777777" w:rsidR="005E434E" w:rsidRPr="00C46E71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89" w:type="dxa"/>
            <w:gridSpan w:val="7"/>
            <w:tcBorders>
              <w:bottom w:val="single" w:sz="4" w:space="0" w:color="auto"/>
            </w:tcBorders>
            <w:vAlign w:val="bottom"/>
          </w:tcPr>
          <w:p w14:paraId="38EDC4F5" w14:textId="77777777" w:rsidR="005E434E" w:rsidRPr="00C46E71" w:rsidRDefault="005E434E" w:rsidP="004D49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5E434E" w:rsidRPr="00C46E71" w14:paraId="40D89197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4D1A24DC" w14:textId="77777777" w:rsidR="005E434E" w:rsidRPr="00C46E71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04EC20" w14:textId="77777777" w:rsidR="005E434E" w:rsidRPr="00C46E71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E39084" w14:textId="77777777" w:rsidR="005E434E" w:rsidRPr="00C46E71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C12C4" w14:textId="77777777" w:rsidR="005E434E" w:rsidRPr="00C46E71" w:rsidRDefault="005E434E" w:rsidP="00950A3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B4" w:rsidRPr="00C46E71" w14:paraId="35D1EF47" w14:textId="77777777" w:rsidTr="0021684E">
        <w:trPr>
          <w:trHeight w:val="63"/>
        </w:trPr>
        <w:tc>
          <w:tcPr>
            <w:tcW w:w="2835" w:type="dxa"/>
            <w:vAlign w:val="bottom"/>
          </w:tcPr>
          <w:p w14:paraId="4F562406" w14:textId="77777777" w:rsidR="002634B4" w:rsidRPr="00C46E71" w:rsidRDefault="002634B4" w:rsidP="0026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36B0CFAC" w14:textId="542E0AB3" w:rsidR="002634B4" w:rsidRPr="00C46E71" w:rsidRDefault="00E45C92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2A7D" w:rsidRPr="00C46E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3FF8" w:rsidRPr="00C46E7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46E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 w:rsidRPr="00C46E7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81BDCFD" w14:textId="77777777" w:rsidR="002634B4" w:rsidRPr="00C46E71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1FF9B825" w14:textId="6A566D69" w:rsidR="002634B4" w:rsidRPr="00C46E71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E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 w:rsidRPr="00C46E7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4A1A1BF0" w14:textId="77777777" w:rsidR="002634B4" w:rsidRPr="00C46E71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6AE9E60" w14:textId="53D61665" w:rsidR="002634B4" w:rsidRPr="00C46E71" w:rsidRDefault="002634B4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E45C92" w:rsidRPr="00C46E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2A7D" w:rsidRPr="00C46E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E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3FF8" w:rsidRPr="00C46E7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C46E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45C92" w:rsidRPr="00C46E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 w:rsidRPr="00C46E7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5" w:type="dxa"/>
          </w:tcPr>
          <w:p w14:paraId="53FEC10F" w14:textId="77777777" w:rsidR="002634B4" w:rsidRPr="00C46E71" w:rsidRDefault="002634B4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F4143C6" w14:textId="6B05772A" w:rsidR="002634B4" w:rsidRPr="00C46E71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E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C46E7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E7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 w:rsidRPr="00C46E7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305E4" w:rsidRPr="00C46E71" w14:paraId="101570CD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51D54372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893F48" w14:textId="1E0AC231" w:rsidR="00D305E4" w:rsidRPr="00C46E71" w:rsidRDefault="00174BFC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153,396</w:t>
            </w:r>
          </w:p>
        </w:tc>
        <w:tc>
          <w:tcPr>
            <w:tcW w:w="255" w:type="dxa"/>
          </w:tcPr>
          <w:p w14:paraId="154DA951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653B27" w14:textId="2C7821E9" w:rsidR="00D305E4" w:rsidRPr="00C46E71" w:rsidRDefault="00D305E4" w:rsidP="00850F38">
            <w:pPr>
              <w:pStyle w:val="Preformatted"/>
              <w:tabs>
                <w:tab w:val="clear" w:pos="959"/>
                <w:tab w:val="clear" w:pos="9590"/>
                <w:tab w:val="left" w:pos="1084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151,488</w:t>
            </w:r>
          </w:p>
        </w:tc>
        <w:tc>
          <w:tcPr>
            <w:tcW w:w="255" w:type="dxa"/>
            <w:vAlign w:val="bottom"/>
          </w:tcPr>
          <w:p w14:paraId="499B1FE2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22FD56" w14:textId="06EB2134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153,374</w:t>
            </w:r>
          </w:p>
        </w:tc>
        <w:tc>
          <w:tcPr>
            <w:tcW w:w="255" w:type="dxa"/>
            <w:vAlign w:val="bottom"/>
          </w:tcPr>
          <w:p w14:paraId="5C5DBD15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132BBD9A" w14:textId="0E409F9D" w:rsidR="00D305E4" w:rsidRPr="00C46E71" w:rsidRDefault="00D305E4" w:rsidP="00850F38">
            <w:pPr>
              <w:pStyle w:val="Preformatted"/>
              <w:tabs>
                <w:tab w:val="clear" w:pos="959"/>
                <w:tab w:val="clear" w:pos="9590"/>
                <w:tab w:val="left" w:pos="1068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149,897</w:t>
            </w:r>
          </w:p>
        </w:tc>
      </w:tr>
      <w:tr w:rsidR="00D305E4" w:rsidRPr="00C46E71" w14:paraId="70B15A6F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21951043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46E7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531" w:type="dxa"/>
            <w:vAlign w:val="bottom"/>
          </w:tcPr>
          <w:p w14:paraId="6E9D9F1F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</w:tcPr>
          <w:p w14:paraId="2FEE5EBA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6B4BFCA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3F2E8764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70CED74" w14:textId="77777777" w:rsidR="00D305E4" w:rsidRPr="003D2862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5FE6B15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C5EECDB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D305E4" w:rsidRPr="00C46E71" w14:paraId="4D8AE03B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5EE73C19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46E71">
              <w:rPr>
                <w:rFonts w:ascii="Angsana New" w:hAnsi="Angsana New"/>
                <w:sz w:val="30"/>
                <w:szCs w:val="30"/>
              </w:rPr>
              <w:t>3</w:t>
            </w: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1" w:type="dxa"/>
            <w:vAlign w:val="bottom"/>
          </w:tcPr>
          <w:p w14:paraId="67F97AF3" w14:textId="57E5AFEF" w:rsidR="00D305E4" w:rsidRPr="00C46E71" w:rsidRDefault="00174BFC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67,657</w:t>
            </w:r>
          </w:p>
        </w:tc>
        <w:tc>
          <w:tcPr>
            <w:tcW w:w="255" w:type="dxa"/>
          </w:tcPr>
          <w:p w14:paraId="68EE9D62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518A207" w14:textId="48B14CB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61,657</w:t>
            </w:r>
          </w:p>
        </w:tc>
        <w:tc>
          <w:tcPr>
            <w:tcW w:w="255" w:type="dxa"/>
            <w:vAlign w:val="bottom"/>
          </w:tcPr>
          <w:p w14:paraId="3D0CAFD3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AC1FDDB" w14:textId="553A1614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63,014</w:t>
            </w:r>
          </w:p>
        </w:tc>
        <w:tc>
          <w:tcPr>
            <w:tcW w:w="255" w:type="dxa"/>
            <w:vAlign w:val="bottom"/>
          </w:tcPr>
          <w:p w14:paraId="6F3489FB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D9E50B4" w14:textId="5F24FAD6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55,237</w:t>
            </w:r>
          </w:p>
        </w:tc>
      </w:tr>
      <w:tr w:rsidR="00D305E4" w:rsidRPr="00C46E71" w14:paraId="3A4B5D78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63C92547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C46E71">
              <w:rPr>
                <w:rFonts w:ascii="Angsana New" w:hAnsi="Angsana New"/>
                <w:sz w:val="30"/>
                <w:szCs w:val="30"/>
              </w:rPr>
              <w:t>3</w:t>
            </w: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C46E71">
              <w:rPr>
                <w:rFonts w:ascii="Angsana New" w:hAnsi="Angsana New"/>
                <w:sz w:val="30"/>
                <w:szCs w:val="30"/>
              </w:rPr>
              <w:t>6</w:t>
            </w: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1" w:type="dxa"/>
            <w:vAlign w:val="bottom"/>
          </w:tcPr>
          <w:p w14:paraId="36A7F993" w14:textId="4BD62743" w:rsidR="00D305E4" w:rsidRPr="00C46E71" w:rsidRDefault="00DF3877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21,702</w:t>
            </w:r>
          </w:p>
        </w:tc>
        <w:tc>
          <w:tcPr>
            <w:tcW w:w="255" w:type="dxa"/>
          </w:tcPr>
          <w:p w14:paraId="651E3BA4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53E2E81B" w14:textId="1FAB92BF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17,860</w:t>
            </w:r>
          </w:p>
        </w:tc>
        <w:tc>
          <w:tcPr>
            <w:tcW w:w="255" w:type="dxa"/>
            <w:vAlign w:val="bottom"/>
          </w:tcPr>
          <w:p w14:paraId="42EF325E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D6C22D4" w14:textId="1C371ACF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15,725</w:t>
            </w:r>
          </w:p>
        </w:tc>
        <w:tc>
          <w:tcPr>
            <w:tcW w:w="255" w:type="dxa"/>
            <w:vAlign w:val="bottom"/>
          </w:tcPr>
          <w:p w14:paraId="68810152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81C8C9E" w14:textId="3093F964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14,783</w:t>
            </w:r>
          </w:p>
        </w:tc>
      </w:tr>
      <w:tr w:rsidR="00D305E4" w:rsidRPr="00C46E71" w14:paraId="651C80DA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784D96C9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C46E71">
              <w:rPr>
                <w:rFonts w:ascii="Angsana New" w:hAnsi="Angsana New"/>
                <w:sz w:val="30"/>
                <w:szCs w:val="30"/>
              </w:rPr>
              <w:t>6</w:t>
            </w: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C46E71">
              <w:rPr>
                <w:rFonts w:ascii="Angsana New" w:hAnsi="Angsana New"/>
                <w:sz w:val="30"/>
                <w:szCs w:val="30"/>
              </w:rPr>
              <w:t>12</w:t>
            </w:r>
            <w:r w:rsidRPr="00C46E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1" w:type="dxa"/>
            <w:vAlign w:val="bottom"/>
          </w:tcPr>
          <w:p w14:paraId="539EA730" w14:textId="537E2DBE" w:rsidR="00D305E4" w:rsidRPr="00C46E71" w:rsidRDefault="00DF3877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12,280</w:t>
            </w:r>
          </w:p>
        </w:tc>
        <w:tc>
          <w:tcPr>
            <w:tcW w:w="255" w:type="dxa"/>
          </w:tcPr>
          <w:p w14:paraId="0880B42F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C8D1716" w14:textId="16124B76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10,803</w:t>
            </w:r>
          </w:p>
        </w:tc>
        <w:tc>
          <w:tcPr>
            <w:tcW w:w="255" w:type="dxa"/>
            <w:vAlign w:val="bottom"/>
          </w:tcPr>
          <w:p w14:paraId="5BBB80AE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3447D4F" w14:textId="62107FA1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9,900</w:t>
            </w:r>
          </w:p>
        </w:tc>
        <w:tc>
          <w:tcPr>
            <w:tcW w:w="255" w:type="dxa"/>
            <w:vAlign w:val="bottom"/>
          </w:tcPr>
          <w:p w14:paraId="35882155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273875B" w14:textId="3DCCBB41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9,421</w:t>
            </w:r>
          </w:p>
        </w:tc>
      </w:tr>
      <w:tr w:rsidR="00D305E4" w:rsidRPr="00C46E71" w14:paraId="4C6FEB08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11882063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C46E7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E4F2CBD" w14:textId="47CC29D3" w:rsidR="00D305E4" w:rsidRPr="00C46E71" w:rsidRDefault="00DF3877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522</w:t>
            </w:r>
          </w:p>
        </w:tc>
        <w:tc>
          <w:tcPr>
            <w:tcW w:w="255" w:type="dxa"/>
          </w:tcPr>
          <w:p w14:paraId="2E742009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7FDB6C9" w14:textId="46792FF4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  <w:tc>
          <w:tcPr>
            <w:tcW w:w="255" w:type="dxa"/>
            <w:vAlign w:val="bottom"/>
          </w:tcPr>
          <w:p w14:paraId="1B5A1BBB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AE69F2F" w14:textId="3213144A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505</w:t>
            </w:r>
          </w:p>
        </w:tc>
        <w:tc>
          <w:tcPr>
            <w:tcW w:w="255" w:type="dxa"/>
            <w:vAlign w:val="bottom"/>
          </w:tcPr>
          <w:p w14:paraId="2C75CE81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E7FEB3A" w14:textId="7BEFD44E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</w:tr>
      <w:tr w:rsidR="00D305E4" w:rsidRPr="00C46E71" w14:paraId="28AD7A19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7C987F60" w14:textId="77777777" w:rsidR="00D305E4" w:rsidRPr="00C46E71" w:rsidRDefault="00D305E4" w:rsidP="00D3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15B6E2E" w14:textId="371A3DD9" w:rsidR="00D305E4" w:rsidRPr="00C46E71" w:rsidRDefault="00DF3877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255,557</w:t>
            </w:r>
          </w:p>
        </w:tc>
        <w:tc>
          <w:tcPr>
            <w:tcW w:w="255" w:type="dxa"/>
          </w:tcPr>
          <w:p w14:paraId="2B9E8832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BDBA374" w14:textId="30DB3B85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242,140</w:t>
            </w:r>
          </w:p>
        </w:tc>
        <w:tc>
          <w:tcPr>
            <w:tcW w:w="255" w:type="dxa"/>
            <w:vAlign w:val="bottom"/>
          </w:tcPr>
          <w:p w14:paraId="341A94D0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ACBAE93" w14:textId="79DFE058" w:rsidR="00D305E4" w:rsidRPr="003D2862" w:rsidRDefault="003D2862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242,518</w:t>
            </w:r>
          </w:p>
        </w:tc>
        <w:tc>
          <w:tcPr>
            <w:tcW w:w="255" w:type="dxa"/>
            <w:vAlign w:val="bottom"/>
          </w:tcPr>
          <w:p w14:paraId="72F53463" w14:textId="77777777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3E7A4E3" w14:textId="24508ED1" w:rsidR="00D305E4" w:rsidRPr="00C46E71" w:rsidRDefault="00D305E4" w:rsidP="00D305E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229,670</w:t>
            </w:r>
          </w:p>
        </w:tc>
      </w:tr>
      <w:tr w:rsidR="00DF3877" w:rsidRPr="00C46E71" w14:paraId="3C735F9E" w14:textId="77777777" w:rsidTr="0021684E">
        <w:trPr>
          <w:trHeight w:val="20"/>
        </w:trPr>
        <w:tc>
          <w:tcPr>
            <w:tcW w:w="2835" w:type="dxa"/>
          </w:tcPr>
          <w:p w14:paraId="2231DE8F" w14:textId="311CF3AE" w:rsidR="00DF3877" w:rsidRPr="00C46E71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</w:t>
            </w: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ผลขาดทุนด้านเครดิต</w:t>
            </w:r>
          </w:p>
          <w:p w14:paraId="6E33E6BE" w14:textId="13795776" w:rsidR="00DF3877" w:rsidRPr="00C46E71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C46E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827FC36" w14:textId="3E76277B" w:rsidR="00DF3877" w:rsidRPr="00C46E71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  <w:r w:rsidRPr="00C46E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110380C2" w14:textId="77777777" w:rsidR="00DF3877" w:rsidRPr="00C46E71" w:rsidRDefault="00DF3877" w:rsidP="00DF3877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E6F3D7C" w14:textId="0C734CB4" w:rsidR="00DF3877" w:rsidRPr="00C46E71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993"/>
              </w:tabs>
              <w:spacing w:line="260" w:lineRule="atLeast"/>
              <w:ind w:left="-108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</w:rPr>
              <w:t>(668)</w:t>
            </w:r>
          </w:p>
        </w:tc>
        <w:tc>
          <w:tcPr>
            <w:tcW w:w="255" w:type="dxa"/>
          </w:tcPr>
          <w:p w14:paraId="1C96A1EE" w14:textId="77777777" w:rsidR="00DF3877" w:rsidRPr="00C46E71" w:rsidRDefault="00DF3877" w:rsidP="00DF3877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9CEDFCE" w14:textId="5BA18CEA" w:rsidR="00DF3877" w:rsidRPr="003D2862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901</w:t>
            </w:r>
            <w:r w:rsidRPr="00C46E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06CD273" w14:textId="77777777" w:rsidR="00DF3877" w:rsidRPr="00C46E71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9D28635" w14:textId="75B8F8DD" w:rsidR="00DF3877" w:rsidRPr="00C46E71" w:rsidRDefault="00DF3877" w:rsidP="00DF38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993"/>
              </w:tabs>
              <w:spacing w:line="260" w:lineRule="atLeast"/>
              <w:ind w:left="-108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6E71">
              <w:rPr>
                <w:rFonts w:ascii="Angsana New" w:hAnsi="Angsana New"/>
                <w:sz w:val="30"/>
                <w:szCs w:val="30"/>
              </w:rPr>
              <w:t>(668)</w:t>
            </w:r>
          </w:p>
        </w:tc>
      </w:tr>
      <w:tr w:rsidR="00DF3877" w:rsidRPr="00C46E71" w14:paraId="008323C2" w14:textId="77777777" w:rsidTr="0021684E">
        <w:trPr>
          <w:trHeight w:val="20"/>
        </w:trPr>
        <w:tc>
          <w:tcPr>
            <w:tcW w:w="2835" w:type="dxa"/>
            <w:vAlign w:val="bottom"/>
          </w:tcPr>
          <w:p w14:paraId="31280B5D" w14:textId="77777777" w:rsidR="00DF3877" w:rsidRPr="00C46E71" w:rsidRDefault="00DF3877" w:rsidP="00DF3877">
            <w:pPr>
              <w:tabs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46E7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8B5E4" w14:textId="0F585A4F" w:rsidR="00DF3877" w:rsidRPr="00C46E71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254,639</w:t>
            </w:r>
          </w:p>
        </w:tc>
        <w:tc>
          <w:tcPr>
            <w:tcW w:w="255" w:type="dxa"/>
          </w:tcPr>
          <w:p w14:paraId="4876D421" w14:textId="77777777" w:rsidR="00DF3877" w:rsidRPr="00C46E71" w:rsidRDefault="00DF3877" w:rsidP="00DF3877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4C9D6" w14:textId="74AB6ADD" w:rsidR="00DF3877" w:rsidRPr="00C46E71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241,472</w:t>
            </w:r>
          </w:p>
        </w:tc>
        <w:tc>
          <w:tcPr>
            <w:tcW w:w="255" w:type="dxa"/>
          </w:tcPr>
          <w:p w14:paraId="5FAFD408" w14:textId="77777777" w:rsidR="00DF3877" w:rsidRPr="00C46E71" w:rsidRDefault="00DF3877" w:rsidP="00DF3877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62712" w14:textId="54E9D55A" w:rsidR="00DF3877" w:rsidRPr="003D2862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241,617</w:t>
            </w:r>
          </w:p>
        </w:tc>
        <w:tc>
          <w:tcPr>
            <w:tcW w:w="255" w:type="dxa"/>
          </w:tcPr>
          <w:p w14:paraId="24F5DA85" w14:textId="77777777" w:rsidR="00DF3877" w:rsidRPr="00C46E71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CF943" w14:textId="59568331" w:rsidR="00DF3877" w:rsidRPr="00C46E71" w:rsidRDefault="00DF3877" w:rsidP="00DF387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46E71">
              <w:rPr>
                <w:rFonts w:ascii="Angsana New" w:hAnsi="Angsana New"/>
                <w:sz w:val="30"/>
                <w:szCs w:val="30"/>
                <w:lang w:eastAsia="en-US"/>
              </w:rPr>
              <w:t>229,002</w:t>
            </w:r>
          </w:p>
        </w:tc>
      </w:tr>
    </w:tbl>
    <w:p w14:paraId="41FF8798" w14:textId="77777777" w:rsidR="0024693B" w:rsidRDefault="0024693B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8685C8" w14:textId="77777777" w:rsidR="00C46E71" w:rsidRDefault="00C46E71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C9B1EA" w14:textId="77777777" w:rsidR="00C46E71" w:rsidRDefault="00C46E71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28F12C" w14:textId="77777777" w:rsidR="00C46E71" w:rsidRDefault="00C46E71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D82D9C" w14:textId="77777777" w:rsidR="00C46E71" w:rsidRDefault="00C46E71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019BF4" w14:textId="5A56F917" w:rsidR="00CD23DA" w:rsidRPr="00FD19B6" w:rsidRDefault="00CD23DA" w:rsidP="0021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  <w:r w:rsidR="00FF13FF">
        <w:rPr>
          <w:rFonts w:ascii="Angsana New" w:hAnsi="Angsana New"/>
          <w:sz w:val="30"/>
          <w:szCs w:val="30"/>
          <w:cs/>
        </w:rPr>
        <w:t>บุคคลและ</w:t>
      </w:r>
      <w:r w:rsidRPr="00FD19B6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="0025124F">
        <w:rPr>
          <w:rFonts w:ascii="Angsana New" w:hAnsi="Angsana New"/>
          <w:sz w:val="30"/>
          <w:szCs w:val="30"/>
          <w:cs/>
        </w:rPr>
        <w:t>กัน</w:t>
      </w:r>
      <w:r w:rsidRPr="00FD19B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45C92" w:rsidRPr="00FD19B6">
        <w:rPr>
          <w:rFonts w:ascii="Angsana New" w:hAnsi="Angsana New"/>
          <w:sz w:val="30"/>
          <w:szCs w:val="30"/>
        </w:rPr>
        <w:t>3</w:t>
      </w:r>
      <w:r w:rsidR="00F2302D">
        <w:rPr>
          <w:rFonts w:ascii="Angsana New" w:hAnsi="Angsana New"/>
          <w:sz w:val="30"/>
          <w:szCs w:val="30"/>
        </w:rPr>
        <w:t>1</w:t>
      </w:r>
      <w:r w:rsidR="00C839C9" w:rsidRPr="00FD19B6"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มีนาคม</w:t>
      </w:r>
      <w:r w:rsidRPr="00FD19B6">
        <w:rPr>
          <w:rFonts w:ascii="Angsana New" w:hAnsi="Angsana New"/>
          <w:sz w:val="30"/>
          <w:szCs w:val="30"/>
          <w:cs/>
        </w:rPr>
        <w:t xml:space="preserve">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9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8</w:t>
      </w:r>
      <w:r w:rsidRPr="00FD19B6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6FC89463" w14:textId="77777777" w:rsidR="00CD23DA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24" w:type="dxa"/>
        <w:tblLayout w:type="fixed"/>
        <w:tblLook w:val="0000" w:firstRow="0" w:lastRow="0" w:firstColumn="0" w:lastColumn="0" w:noHBand="0" w:noVBand="0"/>
      </w:tblPr>
      <w:tblGrid>
        <w:gridCol w:w="2948"/>
        <w:gridCol w:w="1470"/>
        <w:gridCol w:w="247"/>
        <w:gridCol w:w="1478"/>
        <w:gridCol w:w="249"/>
        <w:gridCol w:w="1452"/>
        <w:gridCol w:w="249"/>
        <w:gridCol w:w="1531"/>
      </w:tblGrid>
      <w:tr w:rsidR="0024693B" w:rsidRPr="00CD23DA" w14:paraId="1D455702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7CF1955F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6" w:type="dxa"/>
            <w:gridSpan w:val="7"/>
            <w:tcBorders>
              <w:bottom w:val="single" w:sz="4" w:space="0" w:color="auto"/>
            </w:tcBorders>
            <w:vAlign w:val="bottom"/>
          </w:tcPr>
          <w:p w14:paraId="5AFC5492" w14:textId="77777777" w:rsidR="0024693B" w:rsidRPr="00CD23DA" w:rsidRDefault="0024693B" w:rsidP="00232A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24693B" w:rsidRPr="00CD23DA" w14:paraId="3F384EEC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0827A5C5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F3953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7171F4A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18105C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93B" w:rsidRPr="00CD23DA" w14:paraId="72D501D0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6E3881BB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08D5E683" w14:textId="4A40607A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302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0F8E192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36F2576F" w14:textId="08AB8721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0A111C69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D7BAEE0" w14:textId="3A352D34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302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14:paraId="1CF0B333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9176D9D" w14:textId="0A952523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05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D184D" w:rsidRPr="00CD23DA" w14:paraId="107D11CE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70B38A56" w14:textId="77777777" w:rsidR="00FD184D" w:rsidRPr="00CD23DA" w:rsidRDefault="00FD184D" w:rsidP="00FD1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32CEF629" w14:textId="30522F06" w:rsidR="00FD184D" w:rsidRPr="00FD184D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FD184D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</w:t>
            </w:r>
          </w:p>
        </w:tc>
        <w:tc>
          <w:tcPr>
            <w:tcW w:w="247" w:type="dxa"/>
          </w:tcPr>
          <w:p w14:paraId="48C6528B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B597B8E" w14:textId="7A6B57A6" w:rsidR="00FD184D" w:rsidRPr="006B734A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49" w:type="dxa"/>
            <w:vAlign w:val="bottom"/>
          </w:tcPr>
          <w:p w14:paraId="32E5E75B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38E94FC5" w14:textId="4F6ED4E2" w:rsidR="00FD184D" w:rsidRPr="00B57D5E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19,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945</w:t>
            </w:r>
          </w:p>
        </w:tc>
        <w:tc>
          <w:tcPr>
            <w:tcW w:w="249" w:type="dxa"/>
            <w:vAlign w:val="bottom"/>
          </w:tcPr>
          <w:p w14:paraId="69A61DDE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4D4BDAB" w14:textId="21752C71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17,157</w:t>
            </w:r>
          </w:p>
        </w:tc>
      </w:tr>
      <w:tr w:rsidR="00FD184D" w:rsidRPr="00CD23DA" w14:paraId="65014804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2920C6A8" w14:textId="77777777" w:rsidR="00FD184D" w:rsidRPr="00CD23DA" w:rsidRDefault="00FD184D" w:rsidP="00FD1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0" w:type="dxa"/>
            <w:vAlign w:val="bottom"/>
          </w:tcPr>
          <w:p w14:paraId="6971E50F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47" w:type="dxa"/>
          </w:tcPr>
          <w:p w14:paraId="516D5BF8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6B6E2C08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7C9C212B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0CB16EFA" w14:textId="77777777" w:rsidR="00FD184D" w:rsidRPr="00B57D5E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0DFB2625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6F30B31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FD184D" w:rsidRPr="00CD23DA" w14:paraId="1D960E35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7D34ACF9" w14:textId="77777777" w:rsidR="00FD184D" w:rsidRPr="00CD23DA" w:rsidRDefault="00FD184D" w:rsidP="00FD1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vAlign w:val="bottom"/>
          </w:tcPr>
          <w:p w14:paraId="68DCBF65" w14:textId="4BB24E4C" w:rsidR="00FD184D" w:rsidRPr="00D305E4" w:rsidRDefault="00FD184D" w:rsidP="00FD184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6B734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47" w:type="dxa"/>
          </w:tcPr>
          <w:p w14:paraId="77A7781B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6EB78BA8" w14:textId="59CB0842" w:rsidR="00FD184D" w:rsidRPr="006B734A" w:rsidRDefault="00FD184D" w:rsidP="00FD184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B734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49" w:type="dxa"/>
            <w:vAlign w:val="bottom"/>
          </w:tcPr>
          <w:p w14:paraId="1275A2F2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45F8DB94" w14:textId="65190E59" w:rsidR="00FD184D" w:rsidRPr="00B57D5E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6,791</w:t>
            </w:r>
          </w:p>
        </w:tc>
        <w:tc>
          <w:tcPr>
            <w:tcW w:w="249" w:type="dxa"/>
            <w:vAlign w:val="bottom"/>
          </w:tcPr>
          <w:p w14:paraId="770CA969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3BCC0985" w14:textId="76C84310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6,296</w:t>
            </w:r>
          </w:p>
        </w:tc>
      </w:tr>
      <w:tr w:rsidR="00FD184D" w:rsidRPr="00CD23DA" w14:paraId="1FC74E61" w14:textId="77777777" w:rsidTr="0021684E">
        <w:trPr>
          <w:trHeight w:val="20"/>
        </w:trPr>
        <w:tc>
          <w:tcPr>
            <w:tcW w:w="2948" w:type="dxa"/>
            <w:vAlign w:val="bottom"/>
          </w:tcPr>
          <w:p w14:paraId="20ABC765" w14:textId="77777777" w:rsidR="00FD184D" w:rsidRPr="00CD23DA" w:rsidRDefault="00FD184D" w:rsidP="00FD184D">
            <w:pPr>
              <w:tabs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33BF" w14:textId="729E7619" w:rsidR="00FD184D" w:rsidRPr="00FD184D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FD184D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</w:t>
            </w:r>
          </w:p>
        </w:tc>
        <w:tc>
          <w:tcPr>
            <w:tcW w:w="247" w:type="dxa"/>
          </w:tcPr>
          <w:p w14:paraId="0A872039" w14:textId="77777777" w:rsidR="00FD184D" w:rsidRPr="00D305E4" w:rsidRDefault="00FD184D" w:rsidP="00FD184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EBAB" w14:textId="2ED9D698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49" w:type="dxa"/>
          </w:tcPr>
          <w:p w14:paraId="01BCEB79" w14:textId="77777777" w:rsidR="00FD184D" w:rsidRPr="00D305E4" w:rsidRDefault="00FD184D" w:rsidP="00FD184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273F" w14:textId="13DCECFA" w:rsidR="00FD184D" w:rsidRPr="00B57D5E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26,736</w:t>
            </w:r>
          </w:p>
        </w:tc>
        <w:tc>
          <w:tcPr>
            <w:tcW w:w="249" w:type="dxa"/>
          </w:tcPr>
          <w:p w14:paraId="32C86EC3" w14:textId="77777777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F546" w14:textId="526EB4EC" w:rsidR="00FD184D" w:rsidRPr="00D305E4" w:rsidRDefault="00FD184D" w:rsidP="00FD184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</w:tr>
    </w:tbl>
    <w:p w14:paraId="3C16B1CF" w14:textId="77777777" w:rsidR="006862E2" w:rsidRPr="00DF44B3" w:rsidRDefault="006862E2" w:rsidP="0054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B0327B" w14:textId="69520966" w:rsidR="00CF5BF5" w:rsidRPr="00DF44B3" w:rsidRDefault="006D403C" w:rsidP="00BD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4693B">
        <w:rPr>
          <w:rFonts w:ascii="Angsana New" w:hAnsi="Angsana New"/>
          <w:sz w:val="30"/>
          <w:szCs w:val="30"/>
          <w:cs/>
        </w:rPr>
        <w:t>ระยะเวลาการให้สินเชื่อ</w:t>
      </w:r>
      <w:r w:rsidRPr="0024693B">
        <w:rPr>
          <w:rFonts w:ascii="Angsana New" w:hAnsi="Angsana New"/>
          <w:sz w:val="30"/>
          <w:szCs w:val="30"/>
        </w:rPr>
        <w:t xml:space="preserve"> (</w:t>
      </w:r>
      <w:r w:rsidRPr="0024693B">
        <w:rPr>
          <w:rFonts w:ascii="Angsana New" w:hAnsi="Angsana New"/>
          <w:sz w:val="30"/>
          <w:szCs w:val="30"/>
          <w:cs/>
        </w:rPr>
        <w:t>เครดิตเทอม) แก่ลูกค้าตามนโยบายของกลุ่มบริษัท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ในปี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9</w:t>
      </w:r>
      <w:r w:rsidR="005D58EB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D305E4">
        <w:rPr>
          <w:rFonts w:ascii="Angsana New" w:hAnsi="Angsana New"/>
          <w:sz w:val="30"/>
          <w:szCs w:val="30"/>
        </w:rPr>
        <w:t>8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 </w:t>
      </w:r>
      <w:r w:rsidR="00ED5463" w:rsidRPr="0024693B">
        <w:rPr>
          <w:rFonts w:ascii="Angsana New" w:hAnsi="Angsana New"/>
          <w:sz w:val="30"/>
          <w:szCs w:val="30"/>
          <w:cs/>
        </w:rPr>
        <w:t>คือ</w:t>
      </w:r>
      <w:r w:rsidR="00AC442E" w:rsidRPr="0024693B">
        <w:rPr>
          <w:rFonts w:ascii="Angsana New" w:hAnsi="Angsana New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7</w:t>
      </w:r>
      <w:r w:rsidR="00BB7699">
        <w:rPr>
          <w:rFonts w:ascii="Angsana New" w:hAnsi="Angsana New" w:hint="cs"/>
          <w:sz w:val="30"/>
          <w:szCs w:val="30"/>
          <w:cs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-</w:t>
      </w:r>
      <w:r w:rsidR="00BB7699">
        <w:rPr>
          <w:rFonts w:ascii="Angsana New" w:hAnsi="Angsana New" w:hint="cs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9</w:t>
      </w:r>
      <w:r w:rsidR="00B7690B" w:rsidRPr="0024693B">
        <w:rPr>
          <w:rFonts w:ascii="Angsana New" w:hAnsi="Angsana New"/>
          <w:sz w:val="30"/>
          <w:szCs w:val="30"/>
        </w:rPr>
        <w:t>0</w:t>
      </w:r>
      <w:r w:rsidR="00BD3040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วัน</w:t>
      </w:r>
    </w:p>
    <w:p w14:paraId="7B8D822E" w14:textId="77777777" w:rsidR="00E6467D" w:rsidRPr="00A13569" w:rsidRDefault="00E6467D" w:rsidP="009E2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76A39237" w14:textId="3D5EFD67" w:rsidR="006B734A" w:rsidRDefault="006B734A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เงินให้กู้ยืมระยะสั้นแก่กิจการอื่น</w:t>
      </w:r>
    </w:p>
    <w:p w14:paraId="3A462303" w14:textId="77777777" w:rsidR="006B734A" w:rsidRDefault="006B734A" w:rsidP="006B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0923BE" w14:textId="314E7B52" w:rsidR="006B734A" w:rsidRDefault="006B734A" w:rsidP="006B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91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C117E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C117EB">
        <w:rPr>
          <w:rFonts w:ascii="Angsana New" w:hAnsi="Angsana New"/>
          <w:sz w:val="30"/>
          <w:szCs w:val="30"/>
        </w:rPr>
        <w:t>2568</w:t>
      </w:r>
      <w:r w:rsidRPr="00C117EB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บริษัทได้ให้เงินกู้ยืมจำนวน </w:t>
      </w:r>
      <w:r w:rsidRPr="00C117EB">
        <w:rPr>
          <w:rFonts w:ascii="Angsana New" w:hAnsi="Angsana New"/>
          <w:sz w:val="30"/>
          <w:szCs w:val="30"/>
        </w:rPr>
        <w:t>5.1</w:t>
      </w:r>
      <w:r w:rsidRPr="00C117EB">
        <w:rPr>
          <w:rFonts w:ascii="Angsana New" w:hAnsi="Angsana New"/>
          <w:sz w:val="30"/>
          <w:szCs w:val="30"/>
          <w:cs/>
        </w:rPr>
        <w:t xml:space="preserve"> ล้านบาทแก่บริษัทที่ไม่เกี่ยวข้องกันในประเทศแห่งหนึ่งโดยคิดดอกเบี้ยในอัตราร้อยล</w:t>
      </w:r>
      <w:r w:rsidR="00B4035E">
        <w:rPr>
          <w:rFonts w:ascii="Angsana New" w:hAnsi="Angsana New" w:hint="cs"/>
          <w:sz w:val="30"/>
          <w:szCs w:val="30"/>
          <w:cs/>
        </w:rPr>
        <w:t xml:space="preserve">ะ </w:t>
      </w:r>
      <w:r w:rsidRPr="00C117EB">
        <w:rPr>
          <w:rFonts w:ascii="Angsana New" w:hAnsi="Angsana New"/>
          <w:sz w:val="30"/>
          <w:szCs w:val="30"/>
        </w:rPr>
        <w:t>10</w:t>
      </w:r>
      <w:r w:rsidRPr="00C117EB">
        <w:rPr>
          <w:rFonts w:ascii="Angsana New" w:hAnsi="Angsana New"/>
          <w:sz w:val="30"/>
          <w:szCs w:val="30"/>
          <w:cs/>
        </w:rPr>
        <w:t xml:space="preserve"> ต่อปีเป็นระยะเวลา </w:t>
      </w:r>
      <w:r w:rsidRPr="00C117EB">
        <w:rPr>
          <w:rFonts w:ascii="Angsana New" w:hAnsi="Angsana New"/>
          <w:sz w:val="30"/>
          <w:szCs w:val="30"/>
        </w:rPr>
        <w:t>2</w:t>
      </w:r>
      <w:r w:rsidRPr="00C117EB">
        <w:rPr>
          <w:rFonts w:ascii="Angsana New" w:hAnsi="Angsana New"/>
          <w:sz w:val="30"/>
          <w:szCs w:val="30"/>
          <w:cs/>
        </w:rPr>
        <w:t xml:space="preserve"> เดือน (ซึ่งต่อมาขยายระยะเวลาเป็น </w:t>
      </w:r>
      <w:r w:rsidRPr="00C117EB">
        <w:rPr>
          <w:rFonts w:ascii="Angsana New" w:hAnsi="Angsana New"/>
          <w:sz w:val="30"/>
          <w:szCs w:val="30"/>
        </w:rPr>
        <w:t>6</w:t>
      </w:r>
      <w:r w:rsidRPr="00C117EB">
        <w:rPr>
          <w:rFonts w:ascii="Angsana New" w:hAnsi="Angsana New"/>
          <w:sz w:val="30"/>
          <w:szCs w:val="30"/>
          <w:cs/>
        </w:rPr>
        <w:t xml:space="preserve"> เดือน) ทั้งนี้ วัตถุประสงค์การให้กู้ยืมครั้งนี้โดยเนื้อหาสาระเป็นการทดรอง</w:t>
      </w:r>
      <w:r w:rsidRPr="005102F9">
        <w:rPr>
          <w:rFonts w:ascii="Angsana New" w:hAnsi="Angsana New"/>
          <w:sz w:val="30"/>
          <w:szCs w:val="30"/>
          <w:cs/>
        </w:rPr>
        <w:t xml:space="preserve">จ่ายเงินเพื่อจัดหาสินค้าอุปกรณ์ทางการแพทย์เฉพาะทางจำนวน </w:t>
      </w:r>
      <w:r w:rsidRPr="005102F9">
        <w:rPr>
          <w:rFonts w:ascii="Angsana New" w:hAnsi="Angsana New"/>
          <w:sz w:val="30"/>
          <w:szCs w:val="30"/>
        </w:rPr>
        <w:t>5</w:t>
      </w:r>
      <w:r w:rsidRPr="005102F9">
        <w:rPr>
          <w:rFonts w:ascii="Angsana New" w:hAnsi="Angsana New"/>
          <w:sz w:val="30"/>
          <w:szCs w:val="30"/>
          <w:cs/>
        </w:rPr>
        <w:t xml:space="preserve"> รายการให้แก่บริษัทเพื่อนำไปขายให้แก่ลูกค้าตามปกติและมีหลักประกันการกู้ยืมนี้เป็นการโอนสิทธิรับชำระเงินจากลูกหนี้การค้าบางรายของผู้กู้ด้วยจำนวนเงินเดียวกัน โดยผู้กู้เป็น</w:t>
      </w:r>
      <w:r w:rsidRPr="00C117EB">
        <w:rPr>
          <w:rFonts w:ascii="Angsana New" w:hAnsi="Angsana New"/>
          <w:sz w:val="30"/>
          <w:szCs w:val="30"/>
          <w:cs/>
        </w:rPr>
        <w:t>ผู้ขายที่มีความเชี่ยวชาญสำหรับสินค้าดังกล่าว ในส่วนของการจัดทำเอกสารสัญญาออกมาเป็นรูปแบบสัญญากู้ยืมเงินเป็นไปเพื่อวัตถุประสงค์ของความรัดกุมรอบคอบในทางกฎหมายตามคำแนะนำของผู้เชี่ยวชาญด้านกฎหมายของฝ่ายบริหา</w:t>
      </w:r>
      <w:r>
        <w:rPr>
          <w:rFonts w:ascii="Angsana New" w:hAnsi="Angsana New" w:hint="cs"/>
          <w:sz w:val="30"/>
          <w:szCs w:val="30"/>
          <w:cs/>
        </w:rPr>
        <w:t xml:space="preserve">ร </w:t>
      </w:r>
      <w:r w:rsidRPr="005102F9">
        <w:rPr>
          <w:rFonts w:ascii="Angsana New" w:hAnsi="Angsana New" w:hint="cs"/>
          <w:sz w:val="30"/>
          <w:szCs w:val="30"/>
          <w:cs/>
        </w:rPr>
        <w:t xml:space="preserve">ต่อมาในช่วงปลายเดือนมกราคม </w:t>
      </w:r>
      <w:r w:rsidRPr="005102F9">
        <w:rPr>
          <w:rFonts w:ascii="Angsana New" w:hAnsi="Angsana New"/>
          <w:sz w:val="30"/>
          <w:szCs w:val="30"/>
        </w:rPr>
        <w:t xml:space="preserve">2569 </w:t>
      </w:r>
      <w:r w:rsidRPr="005102F9">
        <w:rPr>
          <w:rFonts w:ascii="Angsana New" w:hAnsi="Angsana New" w:hint="cs"/>
          <w:sz w:val="30"/>
          <w:szCs w:val="30"/>
          <w:cs/>
        </w:rPr>
        <w:t xml:space="preserve">ผู้กู้ได้ดำเนินการเปลี่ยนแปลงหลักประกันเป็นสินค้าอุปกรณ์ทางการแพทย์เฉพาะทางจำนวน </w:t>
      </w:r>
      <w:r w:rsidRPr="005102F9">
        <w:rPr>
          <w:rFonts w:ascii="Angsana New" w:hAnsi="Angsana New"/>
          <w:sz w:val="30"/>
          <w:szCs w:val="30"/>
        </w:rPr>
        <w:t xml:space="preserve">4 </w:t>
      </w:r>
      <w:r w:rsidRPr="005102F9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 บริษัท</w:t>
      </w:r>
      <w:r w:rsidRPr="005102F9">
        <w:rPr>
          <w:rFonts w:ascii="Angsana New" w:hAnsi="Angsana New" w:hint="cs"/>
          <w:sz w:val="30"/>
          <w:szCs w:val="30"/>
          <w:cs/>
        </w:rPr>
        <w:t>ได้รับชำระดอกเบี้ยเงิน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5102F9">
        <w:rPr>
          <w:rFonts w:ascii="Angsana New" w:hAnsi="Angsana New" w:hint="cs"/>
          <w:sz w:val="30"/>
          <w:szCs w:val="30"/>
          <w:cs/>
        </w:rPr>
        <w:t>กู้ยืมบางส่วน</w:t>
      </w:r>
      <w:r>
        <w:rPr>
          <w:rFonts w:ascii="Angsana New" w:hAnsi="Angsana New" w:hint="cs"/>
          <w:sz w:val="30"/>
          <w:szCs w:val="30"/>
          <w:cs/>
        </w:rPr>
        <w:t>แล้ว</w:t>
      </w:r>
      <w:r w:rsidRPr="005102F9">
        <w:rPr>
          <w:rFonts w:ascii="Angsana New" w:hAnsi="Angsana New" w:hint="cs"/>
          <w:sz w:val="30"/>
          <w:szCs w:val="30"/>
          <w:cs/>
        </w:rPr>
        <w:t>จนถึงช่วงเวลาดังกล่าว</w:t>
      </w:r>
    </w:p>
    <w:p w14:paraId="7FACFEB2" w14:textId="77777777" w:rsidR="006B734A" w:rsidRPr="005102F9" w:rsidRDefault="006B734A" w:rsidP="006B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91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21B87FBC" w14:textId="3940AE7A" w:rsidR="006B734A" w:rsidRPr="006B734A" w:rsidRDefault="006B734A" w:rsidP="00A1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ต่อมาในช่วงต้นเดือนกุมภาพันธ์ </w:t>
      </w:r>
      <w:r>
        <w:rPr>
          <w:rFonts w:ascii="Angsana New" w:hAnsi="Angsana New"/>
          <w:sz w:val="30"/>
          <w:szCs w:val="30"/>
          <w:lang w:val="af-ZA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บริษัทได้รับโอนสินค้าข้างต้นจำนวน</w:t>
      </w:r>
      <w:r w:rsidR="0021684E"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="0021684E">
        <w:rPr>
          <w:rFonts w:ascii="Angsana New" w:hAnsi="Angsana New"/>
          <w:sz w:val="30"/>
          <w:szCs w:val="30"/>
        </w:rPr>
        <w:t xml:space="preserve"> 4 </w:t>
      </w:r>
      <w:r>
        <w:rPr>
          <w:rFonts w:ascii="Angsana New" w:hAnsi="Angsana New" w:hint="cs"/>
          <w:sz w:val="30"/>
          <w:szCs w:val="30"/>
          <w:cs/>
        </w:rPr>
        <w:t xml:space="preserve">รายการจากผู้กู้ในมูลค่า </w:t>
      </w:r>
      <w:r>
        <w:rPr>
          <w:rFonts w:ascii="Angsana New" w:hAnsi="Angsana New"/>
          <w:sz w:val="30"/>
          <w:szCs w:val="30"/>
          <w:lang w:val="af-ZA"/>
        </w:rPr>
        <w:t xml:space="preserve">1.2 </w:t>
      </w:r>
      <w:r>
        <w:rPr>
          <w:rFonts w:ascii="Angsana New" w:hAnsi="Angsana New" w:hint="cs"/>
          <w:sz w:val="30"/>
          <w:szCs w:val="30"/>
          <w:cs/>
        </w:rPr>
        <w:t>ล้านบาทและบริษัทได้ยกเลิกรายการสั่งซื้อ/จัดหาสินค้าที่คงเหลือทั้งหมดโดยสั่งซื้อ/จัดหาสินค้ารายการอื่น</w:t>
      </w:r>
      <w:r w:rsidR="00D91F0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 ที่อยู่ในความต้องการ</w:t>
      </w:r>
      <w:r w:rsidRPr="00CF3B70">
        <w:rPr>
          <w:rFonts w:ascii="Angsana New" w:hAnsi="Angsana New" w:hint="cs"/>
          <w:spacing w:val="-2"/>
          <w:sz w:val="30"/>
          <w:szCs w:val="30"/>
          <w:cs/>
        </w:rPr>
        <w:t xml:space="preserve">ของตลาดมากกว่าอีก </w:t>
      </w:r>
      <w:r w:rsidRPr="00CF3B70">
        <w:rPr>
          <w:rFonts w:ascii="Angsana New" w:hAnsi="Angsana New"/>
          <w:spacing w:val="-2"/>
          <w:sz w:val="30"/>
          <w:szCs w:val="30"/>
          <w:lang w:val="af-ZA"/>
        </w:rPr>
        <w:t xml:space="preserve">3 </w:t>
      </w:r>
      <w:r w:rsidRPr="00CF3B70">
        <w:rPr>
          <w:rFonts w:ascii="Angsana New" w:hAnsi="Angsana New" w:hint="cs"/>
          <w:spacing w:val="-2"/>
          <w:sz w:val="30"/>
          <w:szCs w:val="30"/>
          <w:cs/>
        </w:rPr>
        <w:t xml:space="preserve">รายการในมูลค่า </w:t>
      </w:r>
      <w:r w:rsidRPr="00CF3B70">
        <w:rPr>
          <w:rFonts w:ascii="Angsana New" w:hAnsi="Angsana New"/>
          <w:spacing w:val="-2"/>
          <w:sz w:val="30"/>
          <w:szCs w:val="30"/>
          <w:lang w:val="af-ZA"/>
        </w:rPr>
        <w:t xml:space="preserve">3.9 </w:t>
      </w:r>
      <w:r w:rsidRPr="00CF3B7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CF3B70" w:rsidRPr="00CF3B70">
        <w:rPr>
          <w:rFonts w:ascii="Angsana New" w:hAnsi="Angsana New"/>
          <w:spacing w:val="-2"/>
          <w:sz w:val="30"/>
          <w:szCs w:val="30"/>
        </w:rPr>
        <w:t xml:space="preserve"> </w:t>
      </w:r>
      <w:r w:rsidR="00CF3B70" w:rsidRPr="00CF3B70">
        <w:rPr>
          <w:rFonts w:ascii="Angsana New" w:hAnsi="Angsana New" w:hint="cs"/>
          <w:spacing w:val="-2"/>
          <w:sz w:val="30"/>
          <w:szCs w:val="30"/>
          <w:cs/>
        </w:rPr>
        <w:t xml:space="preserve">(และมีการปรับราคาเพิ่มเติมในเดือนพฤษภาคม </w:t>
      </w:r>
      <w:r w:rsidR="00CF3B70" w:rsidRPr="00CF3B70">
        <w:rPr>
          <w:rFonts w:ascii="Angsana New" w:hAnsi="Angsana New"/>
          <w:spacing w:val="-2"/>
          <w:sz w:val="30"/>
          <w:szCs w:val="30"/>
        </w:rPr>
        <w:t xml:space="preserve">2569 </w:t>
      </w:r>
      <w:r w:rsidR="00CF3B70" w:rsidRPr="00CF3B70">
        <w:rPr>
          <w:rFonts w:ascii="Angsana New" w:hAnsi="Angsana New" w:hint="cs"/>
          <w:spacing w:val="-2"/>
          <w:sz w:val="30"/>
          <w:szCs w:val="30"/>
          <w:cs/>
        </w:rPr>
        <w:t xml:space="preserve">อีก </w:t>
      </w:r>
      <w:r w:rsidR="00CF3B70" w:rsidRPr="00CF3B70">
        <w:rPr>
          <w:rFonts w:ascii="Angsana New" w:hAnsi="Angsana New"/>
          <w:spacing w:val="-2"/>
          <w:sz w:val="30"/>
          <w:szCs w:val="30"/>
        </w:rPr>
        <w:t xml:space="preserve">0.3 </w:t>
      </w:r>
      <w:r w:rsidR="00CF3B70" w:rsidRPr="00CF3B70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 w:rsidR="00CF3B7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มาทดแทน ทั้งนี้ เงื่อนไขการกู้ยืมโดยหลัก</w:t>
      </w:r>
      <w:r w:rsidR="001A22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ๆ ยังคงเหมือนเดิมคือมีการคิดดอกเบี้ยในอัตราร้อยละ </w:t>
      </w:r>
      <w:r>
        <w:rPr>
          <w:rFonts w:ascii="Angsana New" w:hAnsi="Angsana New"/>
          <w:sz w:val="30"/>
          <w:szCs w:val="30"/>
          <w:lang w:val="af-ZA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ต่อปีและมีระยะเวลาการกู้ยืม </w:t>
      </w:r>
      <w:r>
        <w:rPr>
          <w:rFonts w:ascii="Angsana New" w:hAnsi="Angsana New"/>
          <w:sz w:val="30"/>
          <w:szCs w:val="30"/>
          <w:lang w:val="af-ZA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เดือนซึ่งจะครบกำหนดในช่วงต้นเดือนมิถุนายน </w:t>
      </w:r>
      <w:r>
        <w:rPr>
          <w:rFonts w:ascii="Angsana New" w:hAnsi="Angsana New"/>
          <w:sz w:val="30"/>
          <w:szCs w:val="30"/>
          <w:lang w:val="af-ZA"/>
        </w:rPr>
        <w:t xml:space="preserve">2569 </w:t>
      </w:r>
      <w:r>
        <w:rPr>
          <w:rFonts w:ascii="Angsana New" w:hAnsi="Angsana New" w:hint="cs"/>
          <w:sz w:val="30"/>
          <w:szCs w:val="30"/>
          <w:cs/>
          <w:lang w:val="af-ZA"/>
        </w:rPr>
        <w:t xml:space="preserve">เงินให้กู้ยืมดังกล่าวมีสินค้า </w:t>
      </w:r>
      <w:r>
        <w:rPr>
          <w:rFonts w:ascii="Angsana New" w:hAnsi="Angsana New"/>
          <w:sz w:val="30"/>
          <w:szCs w:val="30"/>
          <w:lang w:val="af-ZA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รายการเป็นหลักประกัน</w:t>
      </w:r>
    </w:p>
    <w:p w14:paraId="7EC81552" w14:textId="1A7431B4" w:rsidR="00F46533" w:rsidRPr="00E3078A" w:rsidRDefault="00065585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B7699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F46533" w:rsidRPr="00E3078A">
        <w:rPr>
          <w:rFonts w:ascii="Angsana New" w:hAnsi="Angsana New"/>
          <w:b/>
          <w:bCs/>
          <w:sz w:val="30"/>
          <w:szCs w:val="30"/>
        </w:rPr>
        <w:t xml:space="preserve"> 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CE6D94F" w14:textId="77777777" w:rsidR="00F46533" w:rsidRDefault="00F46533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586"/>
        <w:gridCol w:w="2304"/>
        <w:gridCol w:w="284"/>
        <w:gridCol w:w="2304"/>
      </w:tblGrid>
      <w:tr w:rsidR="00A01FB9" w:rsidRPr="00F51F88" w14:paraId="098CBC9A" w14:textId="77777777" w:rsidTr="00F96FDB">
        <w:trPr>
          <w:cantSplit/>
        </w:trPr>
        <w:tc>
          <w:tcPr>
            <w:tcW w:w="4586" w:type="dxa"/>
          </w:tcPr>
          <w:p w14:paraId="1F2B828B" w14:textId="77777777" w:rsidR="00A01FB9" w:rsidRPr="00A50658" w:rsidRDefault="00A01FB9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</w:tcPr>
          <w:p w14:paraId="633BD5FA" w14:textId="77777777" w:rsidR="00A01FB9" w:rsidRP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078A" w:rsidRPr="00E24209" w14:paraId="698DFC90" w14:textId="77777777" w:rsidTr="00F96FDB">
        <w:trPr>
          <w:cantSplit/>
        </w:trPr>
        <w:tc>
          <w:tcPr>
            <w:tcW w:w="4586" w:type="dxa"/>
          </w:tcPr>
          <w:p w14:paraId="772C1F2F" w14:textId="77777777"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72B53399" w14:textId="77777777"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897995" w14:textId="77777777" w:rsidR="00E3078A" w:rsidRPr="00A01FB9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310A0C7E" w14:textId="77777777"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E24209" w14:paraId="40C0C421" w14:textId="77777777" w:rsidTr="00F96FDB">
        <w:trPr>
          <w:cantSplit/>
        </w:trPr>
        <w:tc>
          <w:tcPr>
            <w:tcW w:w="4586" w:type="dxa"/>
          </w:tcPr>
          <w:p w14:paraId="071F0266" w14:textId="0D6293B9"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D91F0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BABAD9D" w14:textId="6522C238" w:rsidR="00E3078A" w:rsidRPr="003A31EF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A31E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6B734A" w:rsidRPr="003A31EF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61,</w:t>
            </w:r>
            <w:r w:rsidR="003A31EF">
              <w:rPr>
                <w:rFonts w:ascii="Angsana New" w:hAnsi="Angsana New"/>
                <w:sz w:val="30"/>
                <w:szCs w:val="30"/>
                <w:lang w:eastAsia="en-US"/>
              </w:rPr>
              <w:t>283</w:t>
            </w:r>
          </w:p>
        </w:tc>
        <w:tc>
          <w:tcPr>
            <w:tcW w:w="284" w:type="dxa"/>
          </w:tcPr>
          <w:p w14:paraId="14304079" w14:textId="77777777" w:rsidR="00E3078A" w:rsidRPr="00E3078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1A260CAB" w14:textId="32B8F61B" w:rsidR="00E3078A" w:rsidRPr="003A31EF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A31EF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 w:rsidR="006B734A" w:rsidRPr="003A31EF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1,298</w:t>
            </w:r>
          </w:p>
        </w:tc>
      </w:tr>
      <w:tr w:rsidR="00E3078A" w:rsidRPr="00E24209" w14:paraId="012A3DC2" w14:textId="77777777" w:rsidTr="00F96FDB">
        <w:trPr>
          <w:cantSplit/>
        </w:trPr>
        <w:tc>
          <w:tcPr>
            <w:tcW w:w="4586" w:type="dxa"/>
          </w:tcPr>
          <w:p w14:paraId="3E30EED2" w14:textId="77777777"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="0083719F">
              <w:rPr>
                <w:rFonts w:ascii="Angsana New" w:hAnsi="Angsana New" w:hint="cs"/>
                <w:sz w:val="30"/>
                <w:szCs w:val="30"/>
                <w:cs/>
              </w:rPr>
              <w:t>ขึ้นใน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04" w:type="dxa"/>
          </w:tcPr>
          <w:p w14:paraId="7646B70B" w14:textId="30E9D684" w:rsidR="00E3078A" w:rsidRPr="003A31EF" w:rsidRDefault="003A31EF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2,215</w:t>
            </w:r>
          </w:p>
        </w:tc>
        <w:tc>
          <w:tcPr>
            <w:tcW w:w="284" w:type="dxa"/>
          </w:tcPr>
          <w:p w14:paraId="11E90926" w14:textId="77777777" w:rsidR="00E3078A" w:rsidRPr="006B734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</w:tcPr>
          <w:p w14:paraId="3410BCDD" w14:textId="73C21517" w:rsidR="00E3078A" w:rsidRPr="003A31EF" w:rsidRDefault="003A31EF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1,98</w:t>
            </w:r>
            <w:r w:rsidR="00F90A7A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</w:tr>
      <w:tr w:rsidR="003A31EF" w:rsidRPr="00E24209" w14:paraId="476598EE" w14:textId="77777777" w:rsidTr="00F96FDB">
        <w:trPr>
          <w:cantSplit/>
        </w:trPr>
        <w:tc>
          <w:tcPr>
            <w:tcW w:w="4586" w:type="dxa"/>
          </w:tcPr>
          <w:p w14:paraId="4C8FFC4A" w14:textId="09041469" w:rsidR="003A31EF" w:rsidRPr="00A50658" w:rsidRDefault="003A31EF" w:rsidP="003A31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52938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จำหน่ายและตัดจำหน่ายในระหว่างงวด - มูลค่าตามบัญชี</w:t>
            </w:r>
          </w:p>
        </w:tc>
        <w:tc>
          <w:tcPr>
            <w:tcW w:w="2304" w:type="dxa"/>
            <w:vAlign w:val="bottom"/>
          </w:tcPr>
          <w:p w14:paraId="4ACE814B" w14:textId="57D37E3C" w:rsidR="003A31EF" w:rsidRPr="003A31EF" w:rsidRDefault="003A31EF" w:rsidP="003A31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1E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A31E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F42FA74" w14:textId="77777777" w:rsidR="003A31EF" w:rsidRPr="006B734A" w:rsidRDefault="003A31EF" w:rsidP="003A31E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vAlign w:val="bottom"/>
          </w:tcPr>
          <w:p w14:paraId="778F16AB" w14:textId="0F88A703" w:rsidR="003A31EF" w:rsidRPr="003A31EF" w:rsidRDefault="003A31EF" w:rsidP="003A31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1E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A31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E24209" w14:paraId="6FFC81F3" w14:textId="77777777" w:rsidTr="00F96FDB">
        <w:trPr>
          <w:cantSplit/>
        </w:trPr>
        <w:tc>
          <w:tcPr>
            <w:tcW w:w="4586" w:type="dxa"/>
          </w:tcPr>
          <w:p w14:paraId="1FA8B136" w14:textId="77777777" w:rsidR="0081425C" w:rsidRPr="00A50658" w:rsidRDefault="0083719F" w:rsidP="0081425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(สุทธิ) ใน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304" w:type="dxa"/>
          </w:tcPr>
          <w:p w14:paraId="25A33AC9" w14:textId="2FEBC134" w:rsidR="0081425C" w:rsidRPr="003A31EF" w:rsidRDefault="003A31EF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3,071</w:t>
            </w:r>
          </w:p>
        </w:tc>
        <w:tc>
          <w:tcPr>
            <w:tcW w:w="284" w:type="dxa"/>
          </w:tcPr>
          <w:p w14:paraId="02130684" w14:textId="77777777" w:rsidR="0081425C" w:rsidRPr="006B734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</w:tcPr>
          <w:p w14:paraId="2EEDB319" w14:textId="0C623112" w:rsidR="0081425C" w:rsidRPr="003A31EF" w:rsidRDefault="003A31EF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3,071</w:t>
            </w:r>
          </w:p>
        </w:tc>
      </w:tr>
      <w:tr w:rsidR="0081425C" w:rsidRPr="00E24209" w14:paraId="047B5E67" w14:textId="77777777" w:rsidTr="00F96FDB">
        <w:trPr>
          <w:cantSplit/>
        </w:trPr>
        <w:tc>
          <w:tcPr>
            <w:tcW w:w="4586" w:type="dxa"/>
          </w:tcPr>
          <w:p w14:paraId="45123D24" w14:textId="77777777" w:rsidR="0081425C" w:rsidRPr="00A50658" w:rsidRDefault="0081425C" w:rsidP="0081425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67C05D46" w14:textId="30610C80" w:rsidR="0081425C" w:rsidRPr="003A31EF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1EF">
              <w:rPr>
                <w:rFonts w:ascii="Angsana New" w:hAnsi="Angsana New"/>
                <w:sz w:val="30"/>
                <w:szCs w:val="30"/>
              </w:rPr>
              <w:t>(</w:t>
            </w:r>
            <w:r w:rsidR="003A31EF">
              <w:rPr>
                <w:rFonts w:ascii="Angsana New" w:hAnsi="Angsana New"/>
                <w:sz w:val="30"/>
                <w:szCs w:val="30"/>
              </w:rPr>
              <w:t>6,962</w:t>
            </w:r>
            <w:r w:rsidRPr="003A31E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9C74668" w14:textId="77777777" w:rsidR="0081425C" w:rsidRPr="006B734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4CE4E6E9" w14:textId="718C82E6" w:rsidR="0081425C" w:rsidRPr="003A31EF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1EF">
              <w:rPr>
                <w:rFonts w:ascii="Angsana New" w:hAnsi="Angsana New"/>
                <w:sz w:val="30"/>
                <w:szCs w:val="30"/>
              </w:rPr>
              <w:t>(3,</w:t>
            </w:r>
            <w:r w:rsidR="003A31EF">
              <w:rPr>
                <w:rFonts w:ascii="Angsana New" w:hAnsi="Angsana New"/>
                <w:sz w:val="30"/>
                <w:szCs w:val="30"/>
              </w:rPr>
              <w:t>280</w:t>
            </w:r>
            <w:r w:rsidRPr="003A31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E24209" w14:paraId="17E5EFEE" w14:textId="77777777" w:rsidTr="00F96FDB">
        <w:trPr>
          <w:cantSplit/>
        </w:trPr>
        <w:tc>
          <w:tcPr>
            <w:tcW w:w="4586" w:type="dxa"/>
          </w:tcPr>
          <w:p w14:paraId="0BE13C29" w14:textId="71265716" w:rsidR="0081425C" w:rsidRPr="00A50658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D91F0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5ACDA0D9" w14:textId="40526485" w:rsidR="0081425C" w:rsidRPr="003A31EF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A31E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3A31EF">
              <w:rPr>
                <w:rFonts w:ascii="Angsana New" w:hAnsi="Angsana New"/>
                <w:sz w:val="30"/>
                <w:szCs w:val="30"/>
                <w:lang w:eastAsia="en-US"/>
              </w:rPr>
              <w:t>59,604</w:t>
            </w:r>
          </w:p>
        </w:tc>
        <w:tc>
          <w:tcPr>
            <w:tcW w:w="284" w:type="dxa"/>
          </w:tcPr>
          <w:p w14:paraId="1DA08844" w14:textId="77777777" w:rsidR="0081425C" w:rsidRPr="006B734A" w:rsidRDefault="0081425C" w:rsidP="0081425C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32984D9B" w14:textId="39A8DE29" w:rsidR="0081425C" w:rsidRPr="003A31EF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A31EF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 w:rsidR="003A31EF">
              <w:rPr>
                <w:rFonts w:ascii="Angsana New" w:hAnsi="Angsana New"/>
                <w:sz w:val="30"/>
                <w:szCs w:val="30"/>
                <w:lang w:eastAsia="en-US"/>
              </w:rPr>
              <w:t>3,07</w:t>
            </w:r>
            <w:r w:rsidR="00F90A7A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</w:p>
        </w:tc>
      </w:tr>
    </w:tbl>
    <w:p w14:paraId="5BAE1987" w14:textId="77777777" w:rsidR="006B734A" w:rsidRDefault="006B734A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3E9C59" w14:textId="77777777" w:rsidR="00F46533" w:rsidRDefault="00F46533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และหนี้สินตามสัญญาเช่า </w:t>
      </w:r>
      <w:r w:rsidR="00BB7699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 w:rsidR="00A01FB9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2000FE57" w14:textId="77777777" w:rsidR="00E3078A" w:rsidRPr="00E3078A" w:rsidRDefault="00E3078A" w:rsidP="00E30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72"/>
        <w:gridCol w:w="2304"/>
        <w:gridCol w:w="284"/>
        <w:gridCol w:w="2304"/>
      </w:tblGrid>
      <w:tr w:rsidR="00E3078A" w:rsidRPr="00F51F88" w14:paraId="6E881E71" w14:textId="77777777" w:rsidTr="00F96FDB">
        <w:trPr>
          <w:cantSplit/>
        </w:trPr>
        <w:tc>
          <w:tcPr>
            <w:tcW w:w="4572" w:type="dxa"/>
          </w:tcPr>
          <w:p w14:paraId="612A1AC2" w14:textId="77777777" w:rsidR="00E3078A" w:rsidRPr="00A50658" w:rsidRDefault="00E3078A" w:rsidP="00E3078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27516570" w14:textId="77777777" w:rsidR="00E3078A" w:rsidRPr="00A01FB9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AD2ECF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6E9B316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F51F88" w14:paraId="63335A54" w14:textId="77777777" w:rsidTr="00F96FDB">
        <w:trPr>
          <w:cantSplit/>
        </w:trPr>
        <w:tc>
          <w:tcPr>
            <w:tcW w:w="4572" w:type="dxa"/>
          </w:tcPr>
          <w:p w14:paraId="7704D1E1" w14:textId="77777777" w:rsidR="00A01FB9" w:rsidRPr="001C091B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04" w:type="dxa"/>
          </w:tcPr>
          <w:p w14:paraId="0EF49642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58351CA5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898C867" w14:textId="77777777" w:rsid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684CBE74" w14:textId="77777777" w:rsidR="00A01FB9" w:rsidRPr="00A50658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14:paraId="55B14EF8" w14:textId="77777777" w:rsidTr="00F96FDB">
        <w:trPr>
          <w:cantSplit/>
        </w:trPr>
        <w:tc>
          <w:tcPr>
            <w:tcW w:w="4572" w:type="dxa"/>
          </w:tcPr>
          <w:p w14:paraId="441D41D3" w14:textId="77777777" w:rsidR="00E3078A" w:rsidRPr="001C091B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304" w:type="dxa"/>
          </w:tcPr>
          <w:p w14:paraId="3173186A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77C6F67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6BCA9489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78A" w:rsidRPr="00B57D5E" w14:paraId="19237227" w14:textId="77777777" w:rsidTr="00F96FDB">
        <w:trPr>
          <w:cantSplit/>
        </w:trPr>
        <w:tc>
          <w:tcPr>
            <w:tcW w:w="4572" w:type="dxa"/>
          </w:tcPr>
          <w:p w14:paraId="0E2F5C09" w14:textId="74C047CE" w:rsidR="00E3078A" w:rsidRPr="00B57D5E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E2B2A" w:rsidRPr="00B57D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304" w:type="dxa"/>
          </w:tcPr>
          <w:p w14:paraId="49EA73E0" w14:textId="77777777" w:rsidR="00E3078A" w:rsidRPr="00B57D5E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6C3177" w14:textId="77777777" w:rsidR="00E3078A" w:rsidRPr="00B57D5E" w:rsidRDefault="00E3078A" w:rsidP="0083719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BB27AF2" w14:textId="4ECBA05A" w:rsidR="00E3078A" w:rsidRPr="00B57D5E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</w:t>
            </w:r>
            <w:r w:rsidR="00A13569"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2,03</w:t>
            </w:r>
            <w:r w:rsidR="00B57D5E"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5</w:t>
            </w:r>
          </w:p>
        </w:tc>
      </w:tr>
      <w:tr w:rsidR="009C50A7" w:rsidRPr="00B57D5E" w14:paraId="1A78ED94" w14:textId="77777777" w:rsidTr="00F96FDB">
        <w:trPr>
          <w:cantSplit/>
        </w:trPr>
        <w:tc>
          <w:tcPr>
            <w:tcW w:w="4572" w:type="dxa"/>
          </w:tcPr>
          <w:p w14:paraId="7FDF0CA5" w14:textId="77777777" w:rsidR="009C50A7" w:rsidRPr="00B57D5E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</w:tcPr>
          <w:p w14:paraId="2AF504E9" w14:textId="77777777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CA38F0" w14:textId="77777777" w:rsidR="009C50A7" w:rsidRPr="00B57D5E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CF6FDF2" w14:textId="77FDEA29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(1,3</w:t>
            </w:r>
            <w:r w:rsid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3078A" w:rsidRPr="00B57D5E" w14:paraId="5253211E" w14:textId="77777777" w:rsidTr="00F96FDB">
        <w:trPr>
          <w:cantSplit/>
        </w:trPr>
        <w:tc>
          <w:tcPr>
            <w:tcW w:w="4572" w:type="dxa"/>
          </w:tcPr>
          <w:p w14:paraId="2C3F173D" w14:textId="14B1DC6F" w:rsidR="00E3078A" w:rsidRPr="00B57D5E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="00374325"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E2B2A" w:rsidRPr="00B57D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304" w:type="dxa"/>
          </w:tcPr>
          <w:p w14:paraId="0B6B5C26" w14:textId="77777777" w:rsidR="00E3078A" w:rsidRPr="00B57D5E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0BAE13E" w14:textId="77777777" w:rsidR="00E3078A" w:rsidRPr="00B57D5E" w:rsidRDefault="00E3078A" w:rsidP="0083719F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0C5FCD49" w14:textId="52E3E417" w:rsidR="00E3078A" w:rsidRPr="00B57D5E" w:rsidRDefault="00B57D5E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10,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677</w:t>
            </w:r>
          </w:p>
        </w:tc>
      </w:tr>
    </w:tbl>
    <w:p w14:paraId="5A2A4D32" w14:textId="77777777" w:rsidR="00E3078A" w:rsidRPr="002F33F3" w:rsidRDefault="00E3078A" w:rsidP="00E3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58"/>
        <w:gridCol w:w="2304"/>
        <w:gridCol w:w="284"/>
        <w:gridCol w:w="2304"/>
      </w:tblGrid>
      <w:tr w:rsidR="00E3078A" w:rsidRPr="00B57D5E" w14:paraId="6CC6E7BC" w14:textId="77777777" w:rsidTr="00B57D5E">
        <w:trPr>
          <w:cantSplit/>
        </w:trPr>
        <w:tc>
          <w:tcPr>
            <w:tcW w:w="4558" w:type="dxa"/>
          </w:tcPr>
          <w:p w14:paraId="612D9FBF" w14:textId="77777777" w:rsidR="00E3078A" w:rsidRPr="00B57D5E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2304" w:type="dxa"/>
          </w:tcPr>
          <w:p w14:paraId="2E5641C6" w14:textId="77777777" w:rsidR="00E3078A" w:rsidRPr="00B57D5E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26052C" w14:textId="77777777" w:rsidR="00E3078A" w:rsidRPr="00B57D5E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304" w:type="dxa"/>
          </w:tcPr>
          <w:p w14:paraId="53A14452" w14:textId="77777777" w:rsidR="00E3078A" w:rsidRPr="00B57D5E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C50A7" w:rsidRPr="00B57D5E" w14:paraId="59685224" w14:textId="77777777" w:rsidTr="00F96FDB">
        <w:trPr>
          <w:cantSplit/>
        </w:trPr>
        <w:tc>
          <w:tcPr>
            <w:tcW w:w="4558" w:type="dxa"/>
          </w:tcPr>
          <w:p w14:paraId="25B5115B" w14:textId="0679D97F" w:rsidR="009C50A7" w:rsidRPr="00B57D5E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E2B2A" w:rsidRPr="00B57D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304" w:type="dxa"/>
          </w:tcPr>
          <w:p w14:paraId="2E67A5DA" w14:textId="77777777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527535" w14:textId="77777777" w:rsidR="009C50A7" w:rsidRPr="00B57D5E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B676A5D" w14:textId="1C198B7A" w:rsidR="009C50A7" w:rsidRPr="00B57D5E" w:rsidRDefault="002341BF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11,994</w:t>
            </w:r>
          </w:p>
        </w:tc>
      </w:tr>
      <w:tr w:rsidR="009C50A7" w:rsidRPr="00B57D5E" w14:paraId="5BF434FD" w14:textId="77777777" w:rsidTr="00F96FDB">
        <w:trPr>
          <w:cantSplit/>
        </w:trPr>
        <w:tc>
          <w:tcPr>
            <w:tcW w:w="4558" w:type="dxa"/>
          </w:tcPr>
          <w:p w14:paraId="12241F8C" w14:textId="77777777" w:rsidR="009C50A7" w:rsidRPr="00B57D5E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304" w:type="dxa"/>
          </w:tcPr>
          <w:p w14:paraId="0EDB09FD" w14:textId="77777777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41AF75F" w14:textId="77777777" w:rsidR="009C50A7" w:rsidRPr="00B57D5E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9909D6E" w14:textId="220ACF69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(1,</w:t>
            </w:r>
            <w:r w:rsid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283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50A7" w:rsidRPr="00B57D5E" w14:paraId="21A66EFF" w14:textId="77777777" w:rsidTr="00F96FDB">
        <w:trPr>
          <w:cantSplit/>
        </w:trPr>
        <w:tc>
          <w:tcPr>
            <w:tcW w:w="4558" w:type="dxa"/>
          </w:tcPr>
          <w:p w14:paraId="42A1B84F" w14:textId="1DB2442F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B57D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="00F872A4" w:rsidRPr="00B57D5E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E2B2A" w:rsidRPr="00B57D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304" w:type="dxa"/>
          </w:tcPr>
          <w:p w14:paraId="512885D7" w14:textId="77777777" w:rsidR="009C50A7" w:rsidRPr="00B57D5E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A36C77" w14:textId="77777777" w:rsidR="009C50A7" w:rsidRPr="00B57D5E" w:rsidRDefault="009C50A7" w:rsidP="009C50A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0A84BF2A" w14:textId="30D3EF4E" w:rsidR="009C50A7" w:rsidRPr="00B57D5E" w:rsidRDefault="00B57D5E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10,711</w:t>
            </w:r>
          </w:p>
        </w:tc>
      </w:tr>
    </w:tbl>
    <w:p w14:paraId="42C698D6" w14:textId="77777777" w:rsid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AF7577" w14:textId="77777777" w:rsidR="00780ECF" w:rsidRDefault="00780ECF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84E48" w14:textId="77777777" w:rsidR="00780ECF" w:rsidRDefault="00780ECF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4E0935" w14:textId="77777777" w:rsidR="00780ECF" w:rsidRDefault="00780ECF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300E24" w14:textId="7561DCB7" w:rsidR="00780ECF" w:rsidRPr="00596D5B" w:rsidRDefault="00596D5B" w:rsidP="00596D5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596D5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3D2BD856" w14:textId="77777777" w:rsidR="00596D5B" w:rsidRPr="00653249" w:rsidRDefault="00596D5B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378ECC" w14:textId="77777777" w:rsidR="00596D5B" w:rsidRDefault="00596D5B" w:rsidP="0059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สินทรัพย์และหนี้สินภาษีเงินได้รอการตัดบัญชีที่แสดงในงบฐานะการเงิน ณ วันที่ </w:t>
      </w:r>
      <w:r w:rsidRPr="00A423F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A42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 w:rsidRPr="00A423FD">
        <w:rPr>
          <w:rFonts w:ascii="Angsana New" w:hAnsi="Angsana New"/>
          <w:sz w:val="30"/>
          <w:szCs w:val="30"/>
          <w:cs/>
        </w:rPr>
        <w:t xml:space="preserve"> </w:t>
      </w:r>
      <w:r w:rsidRPr="00A42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A423FD">
        <w:rPr>
          <w:rFonts w:ascii="Angsana New" w:hAnsi="Angsana New"/>
          <w:sz w:val="30"/>
          <w:szCs w:val="30"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A423FD">
        <w:rPr>
          <w:rFonts w:ascii="Angsana New" w:hAnsi="Angsana New"/>
          <w:sz w:val="30"/>
          <w:szCs w:val="30"/>
        </w:rPr>
        <w:t>31</w:t>
      </w:r>
      <w:r w:rsidRPr="00A423F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42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A423FD">
        <w:rPr>
          <w:rFonts w:ascii="Angsana New" w:hAnsi="Angsana New"/>
          <w:sz w:val="30"/>
          <w:szCs w:val="30"/>
          <w:cs/>
        </w:rPr>
        <w:t>มีดังนี้</w:t>
      </w:r>
    </w:p>
    <w:p w14:paraId="4410ED1E" w14:textId="77777777" w:rsidR="00653249" w:rsidRPr="00A423FD" w:rsidRDefault="00653249" w:rsidP="0059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56DE660" w14:textId="77777777" w:rsidR="00596D5B" w:rsidRPr="00F90A7A" w:rsidRDefault="00596D5B" w:rsidP="0059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0068" w:type="dxa"/>
        <w:tblLook w:val="04A0" w:firstRow="1" w:lastRow="0" w:firstColumn="1" w:lastColumn="0" w:noHBand="0" w:noVBand="1"/>
      </w:tblPr>
      <w:tblGrid>
        <w:gridCol w:w="5272"/>
        <w:gridCol w:w="1020"/>
        <w:gridCol w:w="238"/>
        <w:gridCol w:w="1021"/>
        <w:gridCol w:w="238"/>
        <w:gridCol w:w="1020"/>
        <w:gridCol w:w="238"/>
        <w:gridCol w:w="1021"/>
      </w:tblGrid>
      <w:tr w:rsidR="00F90A7A" w:rsidRPr="00653249" w14:paraId="446ED2BA" w14:textId="77777777" w:rsidTr="005B2862">
        <w:trPr>
          <w:tblHeader/>
        </w:trPr>
        <w:tc>
          <w:tcPr>
            <w:tcW w:w="5272" w:type="dxa"/>
          </w:tcPr>
          <w:p w14:paraId="042BC88C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6" w:type="dxa"/>
            <w:gridSpan w:val="7"/>
            <w:tcBorders>
              <w:bottom w:val="single" w:sz="4" w:space="0" w:color="auto"/>
            </w:tcBorders>
          </w:tcPr>
          <w:p w14:paraId="1EB943E8" w14:textId="1DC534CC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0A7A" w:rsidRPr="00653249" w14:paraId="6E917022" w14:textId="77777777" w:rsidTr="005B2862">
        <w:trPr>
          <w:tblHeader/>
        </w:trPr>
        <w:tc>
          <w:tcPr>
            <w:tcW w:w="5272" w:type="dxa"/>
          </w:tcPr>
          <w:p w14:paraId="6A97134B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441D41" w14:textId="38A2111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5CFE5D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C0966" w14:textId="3C7683C3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A7A" w:rsidRPr="00653249" w14:paraId="60DC0FB7" w14:textId="77777777" w:rsidTr="005B2862">
        <w:trPr>
          <w:tblHeader/>
        </w:trPr>
        <w:tc>
          <w:tcPr>
            <w:tcW w:w="5272" w:type="dxa"/>
          </w:tcPr>
          <w:p w14:paraId="5C87BFA3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98ECE2D" w14:textId="0C745610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42B08EEA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67A9C06" w14:textId="2168F7F0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53677CFC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CFB0A5" w14:textId="199710AD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8" w:type="dxa"/>
            <w:vAlign w:val="bottom"/>
          </w:tcPr>
          <w:p w14:paraId="60B8A160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613CE3F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532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F90A7A" w:rsidRPr="00653249" w14:paraId="537A595E" w14:textId="77777777" w:rsidTr="005B2862">
        <w:tc>
          <w:tcPr>
            <w:tcW w:w="5272" w:type="dxa"/>
          </w:tcPr>
          <w:p w14:paraId="7553CE99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hanging="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- </w:t>
            </w:r>
            <w:r w:rsidRPr="006532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ผลกระทบของรายการซึ่งยังไม่ถือเป็นรายจ่ายหรือหนี้สินทางภาษี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C7927C8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7CF43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1E41F38" w14:textId="0A67850C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61EC90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29ABBC" w14:textId="4432BBF8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AE115A" w14:textId="77777777" w:rsidR="00F90A7A" w:rsidRPr="00653249" w:rsidRDefault="00F90A7A" w:rsidP="00C2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8DCA387" w14:textId="77777777" w:rsidR="00F90A7A" w:rsidRPr="00653249" w:rsidRDefault="00F90A7A" w:rsidP="00C23763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556BE" w:rsidRPr="00653249" w14:paraId="52D13877" w14:textId="77777777" w:rsidTr="005B2862">
        <w:tc>
          <w:tcPr>
            <w:tcW w:w="5272" w:type="dxa"/>
          </w:tcPr>
          <w:p w14:paraId="17C3577F" w14:textId="77777777" w:rsidR="009556BE" w:rsidRPr="00653249" w:rsidRDefault="009556BE" w:rsidP="009556BE">
            <w:pPr>
              <w:ind w:left="270" w:hanging="37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</w:tcPr>
          <w:p w14:paraId="486EDDB5" w14:textId="31E5C3D6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38" w:type="dxa"/>
          </w:tcPr>
          <w:p w14:paraId="7E68D331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vAlign w:val="bottom"/>
          </w:tcPr>
          <w:p w14:paraId="160C3FA1" w14:textId="5696C4C1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134</w:t>
            </w:r>
          </w:p>
        </w:tc>
        <w:tc>
          <w:tcPr>
            <w:tcW w:w="238" w:type="dxa"/>
          </w:tcPr>
          <w:p w14:paraId="320694D2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</w:tcPr>
          <w:p w14:paraId="3C006FA4" w14:textId="6CBD377D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38" w:type="dxa"/>
          </w:tcPr>
          <w:p w14:paraId="77C7AB82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20B9EA0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134</w:t>
            </w:r>
          </w:p>
        </w:tc>
      </w:tr>
      <w:tr w:rsidR="009556BE" w:rsidRPr="00653249" w14:paraId="2484C88C" w14:textId="77777777" w:rsidTr="005B2862">
        <w:tc>
          <w:tcPr>
            <w:tcW w:w="5272" w:type="dxa"/>
          </w:tcPr>
          <w:p w14:paraId="3F700CFD" w14:textId="77777777" w:rsidR="009556BE" w:rsidRPr="00653249" w:rsidRDefault="009556BE" w:rsidP="009556BE">
            <w:pPr>
              <w:tabs>
                <w:tab w:val="clear" w:pos="227"/>
                <w:tab w:val="left" w:pos="284"/>
              </w:tabs>
              <w:ind w:left="284" w:hanging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ค่าเผื่อผลขาดทุนของสินค้าคงเหลือ</w:t>
            </w:r>
          </w:p>
        </w:tc>
        <w:tc>
          <w:tcPr>
            <w:tcW w:w="1020" w:type="dxa"/>
            <w:vAlign w:val="center"/>
          </w:tcPr>
          <w:p w14:paraId="04BC3CE9" w14:textId="7106FC0C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1,492</w:t>
            </w:r>
          </w:p>
        </w:tc>
        <w:tc>
          <w:tcPr>
            <w:tcW w:w="238" w:type="dxa"/>
          </w:tcPr>
          <w:p w14:paraId="04AA3CBD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vAlign w:val="bottom"/>
          </w:tcPr>
          <w:p w14:paraId="490ADEA7" w14:textId="340053B1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1,863</w:t>
            </w:r>
          </w:p>
        </w:tc>
        <w:tc>
          <w:tcPr>
            <w:tcW w:w="238" w:type="dxa"/>
          </w:tcPr>
          <w:p w14:paraId="1C024A75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48AF24FE" w14:textId="41881108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1,492</w:t>
            </w:r>
          </w:p>
        </w:tc>
        <w:tc>
          <w:tcPr>
            <w:tcW w:w="238" w:type="dxa"/>
          </w:tcPr>
          <w:p w14:paraId="022B1160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9462EF8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1,863</w:t>
            </w:r>
          </w:p>
        </w:tc>
      </w:tr>
      <w:tr w:rsidR="009556BE" w:rsidRPr="00653249" w14:paraId="4D00D861" w14:textId="77777777" w:rsidTr="005B2862">
        <w:tc>
          <w:tcPr>
            <w:tcW w:w="5272" w:type="dxa"/>
          </w:tcPr>
          <w:p w14:paraId="150E7549" w14:textId="77777777" w:rsidR="009556BE" w:rsidRPr="00653249" w:rsidRDefault="009556BE" w:rsidP="009556BE">
            <w:pPr>
              <w:ind w:left="270" w:hanging="378"/>
              <w:rPr>
                <w:rFonts w:asciiTheme="majorBidi" w:hAnsiTheme="majorBidi" w:cstheme="majorBidi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หนี้สินผลประโยชน์ของพนักงาน</w:t>
            </w:r>
          </w:p>
        </w:tc>
        <w:tc>
          <w:tcPr>
            <w:tcW w:w="1020" w:type="dxa"/>
          </w:tcPr>
          <w:p w14:paraId="7F568B09" w14:textId="0B97868B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2,497</w:t>
            </w:r>
          </w:p>
        </w:tc>
        <w:tc>
          <w:tcPr>
            <w:tcW w:w="238" w:type="dxa"/>
          </w:tcPr>
          <w:p w14:paraId="2C64F3CB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vAlign w:val="bottom"/>
          </w:tcPr>
          <w:p w14:paraId="1A7F64A8" w14:textId="4F1142C9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2,468</w:t>
            </w:r>
          </w:p>
        </w:tc>
        <w:tc>
          <w:tcPr>
            <w:tcW w:w="238" w:type="dxa"/>
          </w:tcPr>
          <w:p w14:paraId="580D2475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</w:tcPr>
          <w:p w14:paraId="66B61D80" w14:textId="1EEF2939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2,497</w:t>
            </w:r>
          </w:p>
        </w:tc>
        <w:tc>
          <w:tcPr>
            <w:tcW w:w="238" w:type="dxa"/>
          </w:tcPr>
          <w:p w14:paraId="7396A93D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5E77F05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2,468</w:t>
            </w:r>
          </w:p>
        </w:tc>
      </w:tr>
      <w:tr w:rsidR="009556BE" w:rsidRPr="00653249" w14:paraId="3E338770" w14:textId="77777777" w:rsidTr="005B2862">
        <w:tc>
          <w:tcPr>
            <w:tcW w:w="5272" w:type="dxa"/>
          </w:tcPr>
          <w:p w14:paraId="3479DAEE" w14:textId="77777777" w:rsidR="009556BE" w:rsidRPr="00653249" w:rsidRDefault="009556BE" w:rsidP="009556BE">
            <w:pPr>
              <w:ind w:left="270" w:hanging="378"/>
              <w:rPr>
                <w:rFonts w:asciiTheme="majorBidi" w:hAnsiTheme="majorBidi" w:cstheme="majorBidi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หนี้สินตามสัญญาเช่า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545A9E5" w14:textId="7B3ED402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1,828</w:t>
            </w:r>
          </w:p>
        </w:tc>
        <w:tc>
          <w:tcPr>
            <w:tcW w:w="238" w:type="dxa"/>
          </w:tcPr>
          <w:p w14:paraId="12F1A8A1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0ED4F05" w14:textId="6A007DAE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2,339</w:t>
            </w:r>
          </w:p>
        </w:tc>
        <w:tc>
          <w:tcPr>
            <w:tcW w:w="238" w:type="dxa"/>
          </w:tcPr>
          <w:p w14:paraId="28DCE7EB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</w:tcPr>
          <w:p w14:paraId="41D0A032" w14:textId="0B3C718D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2,090</w:t>
            </w:r>
          </w:p>
        </w:tc>
        <w:tc>
          <w:tcPr>
            <w:tcW w:w="238" w:type="dxa"/>
          </w:tcPr>
          <w:p w14:paraId="7B9E7FCB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A998297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2,339</w:t>
            </w:r>
          </w:p>
        </w:tc>
      </w:tr>
      <w:tr w:rsidR="009556BE" w:rsidRPr="00653249" w14:paraId="1DA31A61" w14:textId="77777777" w:rsidTr="005B2862">
        <w:tc>
          <w:tcPr>
            <w:tcW w:w="5272" w:type="dxa"/>
          </w:tcPr>
          <w:p w14:paraId="59DFB073" w14:textId="77777777" w:rsidR="009556BE" w:rsidRPr="00653249" w:rsidRDefault="009556BE" w:rsidP="009556BE">
            <w:pPr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21DCAB1" w14:textId="64848D71" w:rsidR="009556BE" w:rsidRPr="00653249" w:rsidRDefault="00D73EE9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5,997</w:t>
            </w:r>
          </w:p>
        </w:tc>
        <w:tc>
          <w:tcPr>
            <w:tcW w:w="238" w:type="dxa"/>
          </w:tcPr>
          <w:p w14:paraId="0F6187A4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CE743" w14:textId="1B286A15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6,804</w:t>
            </w:r>
          </w:p>
        </w:tc>
        <w:tc>
          <w:tcPr>
            <w:tcW w:w="238" w:type="dxa"/>
          </w:tcPr>
          <w:p w14:paraId="22443E58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58100AB" w14:textId="3DB9F6F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6,259</w:t>
            </w:r>
          </w:p>
        </w:tc>
        <w:tc>
          <w:tcPr>
            <w:tcW w:w="238" w:type="dxa"/>
          </w:tcPr>
          <w:p w14:paraId="7103989A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24F25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6,804</w:t>
            </w:r>
          </w:p>
        </w:tc>
      </w:tr>
      <w:tr w:rsidR="009556BE" w:rsidRPr="00653249" w14:paraId="474DA10B" w14:textId="77777777" w:rsidTr="005B2862">
        <w:tc>
          <w:tcPr>
            <w:tcW w:w="5272" w:type="dxa"/>
          </w:tcPr>
          <w:p w14:paraId="1537D036" w14:textId="77777777" w:rsidR="009556BE" w:rsidRPr="005B2862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hanging="108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5B286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หนี้สิน - </w:t>
            </w:r>
            <w:r w:rsidRPr="005B286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ผลกระทบของรายการที่ยังไม่ถือเป็นสินทรัพย์ทางภาษี </w:t>
            </w: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703698F4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</w:tcPr>
          <w:p w14:paraId="4B81AA5B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0F074297" w14:textId="2B9D458B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</w:tcPr>
          <w:p w14:paraId="597D6A76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193B5A59" w14:textId="2F187CED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</w:tcPr>
          <w:p w14:paraId="1505BAB0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17D7A7D0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556BE" w:rsidRPr="00653249" w14:paraId="00F5346A" w14:textId="77777777" w:rsidTr="005B2862">
        <w:tc>
          <w:tcPr>
            <w:tcW w:w="5272" w:type="dxa"/>
          </w:tcPr>
          <w:p w14:paraId="0827EB9B" w14:textId="77777777" w:rsidR="009556BE" w:rsidRPr="00653249" w:rsidRDefault="009556BE" w:rsidP="009556BE">
            <w:pPr>
              <w:ind w:left="270" w:hanging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สินทรัพย์สิทธิการใช้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242BCBB0" w14:textId="787A7986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2,042</w:t>
            </w:r>
          </w:p>
        </w:tc>
        <w:tc>
          <w:tcPr>
            <w:tcW w:w="238" w:type="dxa"/>
          </w:tcPr>
          <w:p w14:paraId="3B1C7403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A753455" w14:textId="0D94F7FA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2,301</w:t>
            </w:r>
          </w:p>
        </w:tc>
        <w:tc>
          <w:tcPr>
            <w:tcW w:w="238" w:type="dxa"/>
          </w:tcPr>
          <w:p w14:paraId="6E7FCF8B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7E864D28" w14:textId="3B6A0CF4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2,042</w:t>
            </w:r>
          </w:p>
        </w:tc>
        <w:tc>
          <w:tcPr>
            <w:tcW w:w="238" w:type="dxa"/>
          </w:tcPr>
          <w:p w14:paraId="014AEC0D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24E4D38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2,301</w:t>
            </w:r>
          </w:p>
        </w:tc>
      </w:tr>
      <w:tr w:rsidR="009556BE" w:rsidRPr="00653249" w14:paraId="67BA8555" w14:textId="77777777" w:rsidTr="005B2862">
        <w:tc>
          <w:tcPr>
            <w:tcW w:w="5272" w:type="dxa"/>
          </w:tcPr>
          <w:p w14:paraId="59E88808" w14:textId="77777777" w:rsidR="009556BE" w:rsidRPr="00653249" w:rsidRDefault="009556BE" w:rsidP="009556BE">
            <w:pPr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AB480E0" w14:textId="26F9F3AF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2,042</w:t>
            </w:r>
          </w:p>
        </w:tc>
        <w:tc>
          <w:tcPr>
            <w:tcW w:w="238" w:type="dxa"/>
          </w:tcPr>
          <w:p w14:paraId="5F118E97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BF286" w14:textId="5E064D73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2,301</w:t>
            </w:r>
          </w:p>
        </w:tc>
        <w:tc>
          <w:tcPr>
            <w:tcW w:w="238" w:type="dxa"/>
          </w:tcPr>
          <w:p w14:paraId="09BD3F4C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8B781F9" w14:textId="3849FEB5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2,042</w:t>
            </w:r>
          </w:p>
        </w:tc>
        <w:tc>
          <w:tcPr>
            <w:tcW w:w="238" w:type="dxa"/>
          </w:tcPr>
          <w:p w14:paraId="4301F9BC" w14:textId="77777777" w:rsidR="009556BE" w:rsidRPr="00653249" w:rsidRDefault="009556BE" w:rsidP="0095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677B1" w14:textId="77777777" w:rsidR="009556BE" w:rsidRPr="00653249" w:rsidRDefault="009556BE" w:rsidP="009556B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5324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2,301</w:t>
            </w:r>
          </w:p>
        </w:tc>
      </w:tr>
    </w:tbl>
    <w:p w14:paraId="72D2FCC2" w14:textId="77777777" w:rsidR="00596D5B" w:rsidRDefault="00596D5B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68ABA9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E67F3E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ABE1F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79FA8E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13F608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145891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8AE87" w14:textId="77777777" w:rsid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49227" w14:textId="77777777" w:rsidR="005B2862" w:rsidRDefault="005B2862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8D00B3" w14:textId="77777777" w:rsidR="00653249" w:rsidRPr="00653249" w:rsidRDefault="00653249" w:rsidP="0059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B37EC" w14:textId="77777777" w:rsidR="00780ECF" w:rsidRPr="001E0675" w:rsidRDefault="00780ECF" w:rsidP="00912CA0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18"/>
        <w:jc w:val="thaiDistribute"/>
        <w:rPr>
          <w:rFonts w:ascii="Angsana New" w:hAnsi="Angsana New"/>
          <w:sz w:val="30"/>
          <w:szCs w:val="30"/>
        </w:rPr>
      </w:pPr>
      <w:r w:rsidRPr="001E0675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ภาษีเงินได้นิติบุคคลที่บันทึกเป็นค่าใช้จ่าย (รายได้) สำหรับงวดสามเดือนสิ้นสุดวันที่ </w:t>
      </w:r>
      <w:r w:rsidRPr="001E06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E06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 w:rsidRPr="001E0675">
        <w:rPr>
          <w:rFonts w:ascii="Angsana New" w:hAnsi="Angsana New"/>
          <w:sz w:val="30"/>
          <w:szCs w:val="30"/>
          <w:cs/>
        </w:rPr>
        <w:t xml:space="preserve"> </w:t>
      </w:r>
      <w:r w:rsidRPr="001E067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 xml:space="preserve">และ </w:t>
      </w:r>
      <w:r w:rsidRPr="001E067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E0675">
        <w:rPr>
          <w:rFonts w:ascii="Angsana New" w:hAnsi="Angsana New"/>
          <w:sz w:val="30"/>
          <w:szCs w:val="30"/>
          <w:cs/>
        </w:rPr>
        <w:t xml:space="preserve"> ประกอบด้วยรายการดังนี้</w:t>
      </w:r>
    </w:p>
    <w:p w14:paraId="68BD1F17" w14:textId="77777777" w:rsidR="00780ECF" w:rsidRPr="00653249" w:rsidRDefault="00780ECF" w:rsidP="00E56214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Y="151"/>
        <w:tblOverlap w:val="never"/>
        <w:tblW w:w="10015" w:type="dxa"/>
        <w:tblLayout w:type="fixed"/>
        <w:tblLook w:val="04A0" w:firstRow="1" w:lastRow="0" w:firstColumn="1" w:lastColumn="0" w:noHBand="0" w:noVBand="1"/>
      </w:tblPr>
      <w:tblGrid>
        <w:gridCol w:w="5217"/>
        <w:gridCol w:w="1021"/>
        <w:gridCol w:w="238"/>
        <w:gridCol w:w="1020"/>
        <w:gridCol w:w="238"/>
        <w:gridCol w:w="1020"/>
        <w:gridCol w:w="240"/>
        <w:gridCol w:w="1021"/>
      </w:tblGrid>
      <w:tr w:rsidR="00780ECF" w:rsidRPr="001E0675" w14:paraId="6B099BC0" w14:textId="77777777" w:rsidTr="00653249">
        <w:trPr>
          <w:trHeight w:val="285"/>
          <w:tblHeader/>
        </w:trPr>
        <w:tc>
          <w:tcPr>
            <w:tcW w:w="5217" w:type="dxa"/>
            <w:vAlign w:val="bottom"/>
          </w:tcPr>
          <w:p w14:paraId="3A5EA4B3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798" w:type="dxa"/>
            <w:gridSpan w:val="7"/>
            <w:tcBorders>
              <w:bottom w:val="single" w:sz="4" w:space="0" w:color="auto"/>
            </w:tcBorders>
          </w:tcPr>
          <w:p w14:paraId="5BE13DB8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80ECF" w:rsidRPr="001E0675" w14:paraId="16C74763" w14:textId="77777777" w:rsidTr="00653249">
        <w:trPr>
          <w:trHeight w:val="357"/>
          <w:tblHeader/>
        </w:trPr>
        <w:tc>
          <w:tcPr>
            <w:tcW w:w="5217" w:type="dxa"/>
            <w:vAlign w:val="bottom"/>
          </w:tcPr>
          <w:p w14:paraId="6AA901C5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B5C77E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08B32051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  <w:vAlign w:val="bottom"/>
          </w:tcPr>
          <w:p w14:paraId="5AEB7A7F" w14:textId="77777777" w:rsidR="00780ECF" w:rsidRPr="00653249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324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CF" w:rsidRPr="001E0675" w14:paraId="40295515" w14:textId="77777777" w:rsidTr="00653249">
        <w:trPr>
          <w:trHeight w:val="357"/>
          <w:tblHeader/>
        </w:trPr>
        <w:tc>
          <w:tcPr>
            <w:tcW w:w="5217" w:type="dxa"/>
            <w:vAlign w:val="bottom"/>
          </w:tcPr>
          <w:p w14:paraId="760A4DFE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45F0FD9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EFB400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7FD9385E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4B545C38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E62A3BC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293069DF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A4C2E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780ECF" w:rsidRPr="001E0675" w14:paraId="0934F4D2" w14:textId="77777777" w:rsidTr="00653249">
        <w:trPr>
          <w:trHeight w:val="357"/>
        </w:trPr>
        <w:tc>
          <w:tcPr>
            <w:tcW w:w="5217" w:type="dxa"/>
          </w:tcPr>
          <w:p w14:paraId="0CB1CE57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C458C91" w14:textId="6CFD5562" w:rsidR="00780ECF" w:rsidRPr="0013062C" w:rsidRDefault="0013062C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031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B031D" w:rsidRPr="001B031D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38" w:type="dxa"/>
          </w:tcPr>
          <w:p w14:paraId="332E498E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1C88CE1" w14:textId="77777777" w:rsidR="00780ECF" w:rsidRPr="00A8218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  <w:tc>
          <w:tcPr>
            <w:tcW w:w="238" w:type="dxa"/>
          </w:tcPr>
          <w:p w14:paraId="55D1415E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7C5A4BD" w14:textId="1DA5FD7E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62C">
              <w:rPr>
                <w:rFonts w:ascii="Angsana New" w:hAnsi="Angsana New"/>
                <w:sz w:val="30"/>
                <w:szCs w:val="30"/>
              </w:rPr>
              <w:t>2,</w:t>
            </w:r>
            <w:r w:rsidR="0013062C" w:rsidRPr="0013062C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40" w:type="dxa"/>
            <w:vAlign w:val="bottom"/>
          </w:tcPr>
          <w:p w14:paraId="544DCE96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7FB27DC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</w:tr>
      <w:tr w:rsidR="00780ECF" w:rsidRPr="001E0675" w14:paraId="23AFDD93" w14:textId="77777777" w:rsidTr="00653249">
        <w:trPr>
          <w:trHeight w:val="357"/>
        </w:trPr>
        <w:tc>
          <w:tcPr>
            <w:tcW w:w="5217" w:type="dxa"/>
          </w:tcPr>
          <w:p w14:paraId="4FA0E438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6A602091" w14:textId="2CED4D72" w:rsidR="00780ECF" w:rsidRPr="00206872" w:rsidRDefault="00206872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87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556BE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38" w:type="dxa"/>
          </w:tcPr>
          <w:p w14:paraId="04CE4DEB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98FF1C8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1E1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8" w:type="dxa"/>
          </w:tcPr>
          <w:p w14:paraId="223B7574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1596EA" w14:textId="0E8D3240" w:rsidR="00780ECF" w:rsidRPr="0013062C" w:rsidRDefault="0013062C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40" w:type="dxa"/>
            <w:vAlign w:val="bottom"/>
          </w:tcPr>
          <w:p w14:paraId="7D4B7C8D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3F61C7E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780ECF" w:rsidRPr="001E0675" w14:paraId="6C9A73FF" w14:textId="77777777" w:rsidTr="00653249">
        <w:trPr>
          <w:trHeight w:val="357"/>
        </w:trPr>
        <w:tc>
          <w:tcPr>
            <w:tcW w:w="5217" w:type="dxa"/>
          </w:tcPr>
          <w:p w14:paraId="2CD4150A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 w:hanging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F37E2CB" w14:textId="0A1D86A7" w:rsidR="00780ECF" w:rsidRPr="00206872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6872">
              <w:rPr>
                <w:rFonts w:ascii="Angsana New" w:hAnsi="Angsana New"/>
                <w:sz w:val="30"/>
                <w:szCs w:val="30"/>
              </w:rPr>
              <w:t>(</w:t>
            </w:r>
            <w:r w:rsidR="0013062C" w:rsidRPr="00206872">
              <w:rPr>
                <w:rFonts w:ascii="Angsana New" w:hAnsi="Angsana New"/>
                <w:sz w:val="30"/>
                <w:szCs w:val="30"/>
              </w:rPr>
              <w:t>1,</w:t>
            </w:r>
            <w:r w:rsidR="009556BE">
              <w:rPr>
                <w:rFonts w:ascii="Angsana New" w:hAnsi="Angsana New"/>
                <w:sz w:val="30"/>
                <w:szCs w:val="30"/>
              </w:rPr>
              <w:t>114</w:t>
            </w:r>
            <w:r w:rsidRPr="00206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E046E7E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B0FD56F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921</w:t>
            </w:r>
            <w:r w:rsidRPr="00C12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97BA7F6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7E781C1" w14:textId="5591A56F" w:rsidR="00780ECF" w:rsidRPr="0013062C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62C">
              <w:rPr>
                <w:rFonts w:ascii="Angsana New" w:hAnsi="Angsana New"/>
                <w:sz w:val="30"/>
                <w:szCs w:val="30"/>
              </w:rPr>
              <w:t>(</w:t>
            </w:r>
            <w:r w:rsidR="0013062C" w:rsidRPr="0013062C">
              <w:rPr>
                <w:rFonts w:ascii="Angsana New" w:hAnsi="Angsana New"/>
                <w:sz w:val="30"/>
                <w:szCs w:val="30"/>
              </w:rPr>
              <w:t>1,114</w:t>
            </w:r>
            <w:r w:rsidRPr="001306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769867B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658ED76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</w:tr>
      <w:tr w:rsidR="00780ECF" w:rsidRPr="001E0675" w14:paraId="1681485D" w14:textId="77777777" w:rsidTr="00653249">
        <w:trPr>
          <w:trHeight w:val="357"/>
        </w:trPr>
        <w:tc>
          <w:tcPr>
            <w:tcW w:w="5217" w:type="dxa"/>
          </w:tcPr>
          <w:p w14:paraId="7C60FD50" w14:textId="77777777" w:rsidR="00780ECF" w:rsidRPr="001E0675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FE2D3AF" w14:textId="2B4DEA46" w:rsidR="00780ECF" w:rsidRPr="001B031D" w:rsidRDefault="001B031D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31D">
              <w:rPr>
                <w:rFonts w:asciiTheme="majorBidi" w:hAnsiTheme="majorBidi" w:cstheme="majorBidi"/>
                <w:sz w:val="30"/>
                <w:szCs w:val="30"/>
              </w:rPr>
              <w:t>3,194</w:t>
            </w:r>
          </w:p>
        </w:tc>
        <w:tc>
          <w:tcPr>
            <w:tcW w:w="238" w:type="dxa"/>
          </w:tcPr>
          <w:p w14:paraId="2BDFB086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F83D740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238" w:type="dxa"/>
          </w:tcPr>
          <w:p w14:paraId="3FE59288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53354E7" w14:textId="34587F2F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3062C" w:rsidRPr="0013062C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40" w:type="dxa"/>
            <w:vAlign w:val="bottom"/>
          </w:tcPr>
          <w:p w14:paraId="7D4D1887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1B2E17E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2,682</w:t>
            </w:r>
          </w:p>
        </w:tc>
      </w:tr>
      <w:tr w:rsidR="00780ECF" w:rsidRPr="001E0675" w14:paraId="4725A31B" w14:textId="77777777" w:rsidTr="00653249">
        <w:trPr>
          <w:trHeight w:val="357"/>
        </w:trPr>
        <w:tc>
          <w:tcPr>
            <w:tcW w:w="5217" w:type="dxa"/>
          </w:tcPr>
          <w:p w14:paraId="78C1C3FD" w14:textId="77777777" w:rsidR="00780ECF" w:rsidRPr="00A423FD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vAlign w:val="bottom"/>
          </w:tcPr>
          <w:p w14:paraId="3C88C78F" w14:textId="5A631243" w:rsidR="00780ECF" w:rsidRPr="001B031D" w:rsidRDefault="0013062C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31D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8" w:type="dxa"/>
          </w:tcPr>
          <w:p w14:paraId="665C7C28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514081D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38" w:type="dxa"/>
          </w:tcPr>
          <w:p w14:paraId="6C88047E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9214C50" w14:textId="67B24FD7" w:rsidR="00780ECF" w:rsidRPr="0013062C" w:rsidRDefault="0013062C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40" w:type="dxa"/>
            <w:vAlign w:val="bottom"/>
          </w:tcPr>
          <w:p w14:paraId="4D795A53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38B0402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780ECF" w:rsidRPr="001E0675" w14:paraId="7F635D8F" w14:textId="77777777" w:rsidTr="00653249">
        <w:trPr>
          <w:trHeight w:val="357"/>
        </w:trPr>
        <w:tc>
          <w:tcPr>
            <w:tcW w:w="5217" w:type="dxa"/>
          </w:tcPr>
          <w:p w14:paraId="09EF2F9C" w14:textId="77777777" w:rsidR="00780ECF" w:rsidRPr="00A423FD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8021D42" w14:textId="67E974FC" w:rsidR="00780ECF" w:rsidRPr="001B031D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31D">
              <w:rPr>
                <w:rFonts w:ascii="Angsana New" w:hAnsi="Angsana New"/>
                <w:sz w:val="30"/>
                <w:szCs w:val="30"/>
              </w:rPr>
              <w:t>(</w:t>
            </w:r>
            <w:r w:rsidR="0013062C" w:rsidRPr="001B031D">
              <w:rPr>
                <w:rFonts w:ascii="Angsana New" w:hAnsi="Angsana New"/>
                <w:sz w:val="30"/>
                <w:szCs w:val="30"/>
              </w:rPr>
              <w:t>259</w:t>
            </w:r>
            <w:r w:rsidRPr="001B03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4293F8C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D77BE24" w14:textId="77777777" w:rsidR="00780ECF" w:rsidRPr="00951E1F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C12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5C65493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4A78203" w14:textId="7A390C07" w:rsidR="00780ECF" w:rsidRPr="0013062C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62C">
              <w:rPr>
                <w:rFonts w:ascii="Angsana New" w:hAnsi="Angsana New"/>
                <w:sz w:val="30"/>
                <w:szCs w:val="30"/>
              </w:rPr>
              <w:t>(2</w:t>
            </w:r>
            <w:r w:rsidR="0013062C" w:rsidRPr="0013062C">
              <w:rPr>
                <w:rFonts w:ascii="Angsana New" w:hAnsi="Angsana New"/>
                <w:sz w:val="30"/>
                <w:szCs w:val="30"/>
              </w:rPr>
              <w:t>59</w:t>
            </w:r>
            <w:r w:rsidRPr="001306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39339B9C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BE58671" w14:textId="77777777" w:rsidR="00780ECF" w:rsidRPr="00C12AF3" w:rsidRDefault="00780ECF" w:rsidP="0036400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</w:tr>
      <w:tr w:rsidR="00780ECF" w:rsidRPr="001E0675" w14:paraId="11253336" w14:textId="77777777" w:rsidTr="00653249">
        <w:trPr>
          <w:trHeight w:val="89"/>
        </w:trPr>
        <w:tc>
          <w:tcPr>
            <w:tcW w:w="5217" w:type="dxa"/>
          </w:tcPr>
          <w:p w14:paraId="22094637" w14:textId="77777777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76AD8" w14:textId="63B19A79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3062C" w:rsidRPr="0013062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8" w:type="dxa"/>
          </w:tcPr>
          <w:p w14:paraId="5B2AC984" w14:textId="77777777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1C01F" w14:textId="77777777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38" w:type="dxa"/>
          </w:tcPr>
          <w:p w14:paraId="73B41FB4" w14:textId="77777777" w:rsidR="00780ECF" w:rsidRPr="0013062C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1304E" w14:textId="220E241B" w:rsidR="00780ECF" w:rsidRPr="0013062C" w:rsidRDefault="0013062C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62C">
              <w:rPr>
                <w:rFonts w:asciiTheme="majorBidi" w:hAnsiTheme="majorBidi" w:cstheme="majorBidi"/>
                <w:sz w:val="30"/>
                <w:szCs w:val="30"/>
              </w:rPr>
              <w:t>3,111</w:t>
            </w:r>
          </w:p>
        </w:tc>
        <w:tc>
          <w:tcPr>
            <w:tcW w:w="238" w:type="dxa"/>
            <w:vAlign w:val="bottom"/>
          </w:tcPr>
          <w:p w14:paraId="5A16FA2C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86205" w14:textId="77777777" w:rsidR="00780ECF" w:rsidRPr="00C12AF3" w:rsidRDefault="00780ECF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</w:tr>
    </w:tbl>
    <w:p w14:paraId="1CC89BDF" w14:textId="77777777" w:rsidR="009556BE" w:rsidRDefault="009556BE" w:rsidP="0078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531CAEA" w14:textId="09445048" w:rsidR="00780ECF" w:rsidRDefault="00780ECF" w:rsidP="0078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423F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A42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 w:rsidRPr="00A423FD">
        <w:rPr>
          <w:rFonts w:ascii="Angsana New" w:hAnsi="Angsana New"/>
          <w:sz w:val="30"/>
          <w:szCs w:val="30"/>
          <w:cs/>
        </w:rPr>
        <w:t xml:space="preserve"> </w:t>
      </w:r>
      <w:r w:rsidRPr="00A42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A423FD">
        <w:rPr>
          <w:rFonts w:ascii="Angsana New" w:hAnsi="Angsana New"/>
          <w:sz w:val="30"/>
          <w:szCs w:val="30"/>
          <w:cs/>
        </w:rPr>
        <w:t xml:space="preserve"> บริษัทย่อยสองแห่งมีผลขาดทุนสะสมทางภาษีรวมกันเป็นจำนวนเงินประ</w:t>
      </w:r>
      <w:r w:rsidRPr="005C1740">
        <w:rPr>
          <w:rFonts w:ascii="Angsana New" w:hAnsi="Angsana New"/>
          <w:sz w:val="30"/>
          <w:szCs w:val="30"/>
          <w:cs/>
        </w:rPr>
        <w:t>มาณ</w:t>
      </w:r>
      <w:r w:rsidRPr="005C1740">
        <w:rPr>
          <w:rFonts w:ascii="Angsana New" w:hAnsi="Angsana New"/>
          <w:sz w:val="30"/>
          <w:szCs w:val="30"/>
        </w:rPr>
        <w:t xml:space="preserve"> </w:t>
      </w:r>
      <w:r w:rsidR="00206872">
        <w:rPr>
          <w:rFonts w:ascii="Angsana New" w:hAnsi="Angsana New"/>
          <w:sz w:val="30"/>
          <w:szCs w:val="30"/>
        </w:rPr>
        <w:t>113.2</w:t>
      </w:r>
      <w:r w:rsidRPr="005C1740">
        <w:rPr>
          <w:rFonts w:ascii="Angsana New" w:hAnsi="Angsana New"/>
          <w:sz w:val="30"/>
          <w:szCs w:val="30"/>
          <w:cs/>
        </w:rPr>
        <w:t xml:space="preserve"> ล้าน</w:t>
      </w:r>
      <w:r w:rsidRPr="00A423FD">
        <w:rPr>
          <w:rFonts w:ascii="Angsana New" w:hAnsi="Angsana New"/>
          <w:sz w:val="30"/>
          <w:szCs w:val="30"/>
          <w:cs/>
        </w:rPr>
        <w:t xml:space="preserve">บาทซึ่งสามารถใช้เป็นเครดิตภาษีได้ในระหว่างปี </w:t>
      </w:r>
      <w:r w:rsidRPr="00A42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A423FD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A423FD">
        <w:rPr>
          <w:rFonts w:ascii="Angsana New" w:hAnsi="Angsana New"/>
          <w:sz w:val="30"/>
          <w:szCs w:val="30"/>
        </w:rPr>
        <w:t>257</w:t>
      </w:r>
      <w:r>
        <w:rPr>
          <w:rFonts w:ascii="Angsana New" w:hAnsi="Angsana New"/>
          <w:sz w:val="30"/>
          <w:szCs w:val="30"/>
        </w:rPr>
        <w:t>4</w:t>
      </w:r>
    </w:p>
    <w:p w14:paraId="0DB5D31F" w14:textId="77777777" w:rsidR="00B57D5E" w:rsidRPr="00E56214" w:rsidRDefault="00B57D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1597B0" w14:textId="0BA2F3A5" w:rsidR="00436CB9" w:rsidRPr="00984B26" w:rsidRDefault="00984B26" w:rsidP="00984B2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84B26">
        <w:rPr>
          <w:rFonts w:ascii="Angsana New" w:hAnsi="Angsana New"/>
          <w:b/>
          <w:bCs/>
          <w:sz w:val="30"/>
          <w:szCs w:val="30"/>
          <w:cs/>
          <w:lang w:val="af-ZA"/>
        </w:rPr>
        <w:t>ข้อตกลงจัดหาเงินทุนเพื่อจ่ายผู้ขาย</w:t>
      </w:r>
      <w:r w:rsidRPr="00984B26">
        <w:rPr>
          <w:rFonts w:ascii="Angsana New" w:hAnsi="Angsana New" w:hint="cs"/>
          <w:b/>
          <w:bCs/>
          <w:sz w:val="30"/>
          <w:szCs w:val="30"/>
          <w:cs/>
          <w:lang w:val="af-ZA"/>
        </w:rPr>
        <w:t xml:space="preserve"> </w:t>
      </w:r>
      <w:r w:rsidRPr="00984B26">
        <w:rPr>
          <w:rFonts w:ascii="Angsana New" w:hAnsi="Angsana New"/>
          <w:b/>
          <w:bCs/>
          <w:sz w:val="30"/>
          <w:szCs w:val="30"/>
        </w:rPr>
        <w:t>(</w:t>
      </w:r>
      <w:r w:rsidR="00053FAB">
        <w:rPr>
          <w:rFonts w:ascii="Angsana New" w:hAnsi="Angsana New"/>
          <w:b/>
          <w:bCs/>
          <w:sz w:val="30"/>
          <w:szCs w:val="30"/>
        </w:rPr>
        <w:t>Supplier Finance Arrangement “</w:t>
      </w:r>
      <w:r w:rsidRPr="00984B26">
        <w:rPr>
          <w:rFonts w:ascii="Angsana New" w:hAnsi="Angsana New"/>
          <w:b/>
          <w:bCs/>
          <w:sz w:val="30"/>
          <w:szCs w:val="30"/>
        </w:rPr>
        <w:t>SFA</w:t>
      </w:r>
      <w:r w:rsidR="00053FAB">
        <w:rPr>
          <w:rFonts w:ascii="Angsana New" w:hAnsi="Angsana New"/>
          <w:b/>
          <w:bCs/>
          <w:sz w:val="30"/>
          <w:szCs w:val="30"/>
        </w:rPr>
        <w:t>”</w:t>
      </w:r>
      <w:r w:rsidRPr="00984B26">
        <w:rPr>
          <w:rFonts w:ascii="Angsana New" w:hAnsi="Angsana New"/>
          <w:b/>
          <w:bCs/>
          <w:sz w:val="30"/>
          <w:szCs w:val="30"/>
        </w:rPr>
        <w:t>)</w:t>
      </w:r>
    </w:p>
    <w:p w14:paraId="0656440D" w14:textId="77777777" w:rsidR="00436CB9" w:rsidRPr="00984B26" w:rsidRDefault="00436CB9" w:rsidP="00436CB9">
      <w:pPr>
        <w:jc w:val="thaiDistribute"/>
        <w:rPr>
          <w:rFonts w:ascii="Angsana New" w:hAnsi="Angsana New"/>
          <w:sz w:val="30"/>
          <w:szCs w:val="30"/>
        </w:rPr>
      </w:pPr>
    </w:p>
    <w:p w14:paraId="367D59D3" w14:textId="77777777" w:rsidR="00436CB9" w:rsidRPr="00782E4F" w:rsidRDefault="00436CB9" w:rsidP="00436CB9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782E4F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t>ข้อมูลเชิงคุณภาพ</w:t>
      </w:r>
    </w:p>
    <w:p w14:paraId="01EBC8DA" w14:textId="77777777" w:rsidR="00436CB9" w:rsidRPr="00E56214" w:rsidRDefault="00436CB9" w:rsidP="00436CB9">
      <w:pPr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4D84F477" w14:textId="77777777" w:rsidR="00436CB9" w:rsidRPr="00782E4F" w:rsidRDefault="00436CB9" w:rsidP="00436CB9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บริษัทมีข้อตกลงจัดหาเงินทุนเพื่อจ่ายผู้ขาย</w:t>
      </w:r>
      <w:r w:rsidRPr="00782E4F">
        <w:rPr>
          <w:rFonts w:ascii="Angsana New" w:hAnsi="Angsana New"/>
          <w:spacing w:val="-6"/>
          <w:sz w:val="30"/>
          <w:szCs w:val="30"/>
          <w:lang w:val="af-ZA"/>
        </w:rPr>
        <w:t xml:space="preserve"> (SFA)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 xml:space="preserve"> 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เพียงหนึ่งประเภท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คือ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เงินกู้ยืมภายใต้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สัญญาทรัสต์รีซีทส์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ที่ทำ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กับสถาบันการเงิน</w:t>
      </w:r>
      <w:r w:rsidRPr="00782E4F">
        <w:rPr>
          <w:rFonts w:ascii="Angsana New" w:hAnsi="Angsana New"/>
          <w:spacing w:val="-6"/>
          <w:sz w:val="30"/>
          <w:szCs w:val="30"/>
        </w:rPr>
        <w:t xml:space="preserve"> 6 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แห่งโดยรายการซื้อสินค้า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ในประเทศและต่างประเทศ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 xml:space="preserve">ที่จะถูกกำหนดให้อยู่ภายใต้เงื่อนไข </w:t>
      </w:r>
      <w:r w:rsidRPr="00782E4F">
        <w:rPr>
          <w:rFonts w:ascii="Angsana New" w:hAnsi="Angsana New"/>
          <w:spacing w:val="-6"/>
          <w:sz w:val="30"/>
          <w:szCs w:val="30"/>
        </w:rPr>
        <w:t xml:space="preserve">SFA </w:t>
      </w:r>
      <w:r w:rsidRPr="00782E4F">
        <w:rPr>
          <w:rFonts w:ascii="Angsana New" w:hAnsi="Angsana New" w:hint="cs"/>
          <w:spacing w:val="-6"/>
          <w:sz w:val="30"/>
          <w:szCs w:val="30"/>
          <w:cs/>
        </w:rPr>
        <w:t>ฝ่ายบริหารจะพิจารณาเป็นกรณีตามนโยบายที่ใช้ภายในบริษัทโดยขึ้นอยู่กับจำนวนเงินที่ต้องจ่ายชำระ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 xml:space="preserve"> ณ จุดที่ใบแจ้งหนี้ครบกำหนดชำระแก่ผู้ขาย</w:t>
      </w:r>
      <w:r w:rsidRPr="00782E4F">
        <w:rPr>
          <w:rFonts w:ascii="Angsana New" w:hAnsi="Angsana New"/>
          <w:spacing w:val="-6"/>
          <w:sz w:val="30"/>
          <w:szCs w:val="30"/>
          <w:lang w:val="af-ZA"/>
        </w:rPr>
        <w:t xml:space="preserve"> 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โดยวันครบกำหนดชำระคืนเงินกู้ยืมแก่ธนาคารจะถูกกำหนดในเอกสาร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สัญญาทรัสต์รีซีทส์</w:t>
      </w:r>
      <w:r w:rsidRPr="00782E4F">
        <w:rPr>
          <w:rFonts w:ascii="Angsana New" w:hAnsi="Angsana New" w:hint="cs"/>
          <w:spacing w:val="-6"/>
          <w:sz w:val="30"/>
          <w:szCs w:val="30"/>
          <w:cs/>
          <w:lang w:val="af-ZA"/>
        </w:rPr>
        <w:t>ตามแต่ละรายการแบบเจาะจงวัน</w:t>
      </w:r>
    </w:p>
    <w:p w14:paraId="00A34597" w14:textId="77777777" w:rsidR="00436CB9" w:rsidRDefault="00436CB9" w:rsidP="00436CB9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194DB0D0" w14:textId="77777777" w:rsidR="009556BE" w:rsidRDefault="009556BE" w:rsidP="00436CB9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0840AAB4" w14:textId="77777777" w:rsidR="009556BE" w:rsidRDefault="009556BE" w:rsidP="00436CB9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68C91EF1" w14:textId="77777777" w:rsidR="009556BE" w:rsidRDefault="009556BE" w:rsidP="00436CB9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663EB8BC" w14:textId="77777777" w:rsidR="009556BE" w:rsidRPr="00E56214" w:rsidRDefault="009556BE" w:rsidP="00436CB9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12B1597F" w14:textId="77777777" w:rsidR="00436CB9" w:rsidRPr="00782E4F" w:rsidRDefault="00436CB9" w:rsidP="00436CB9">
      <w:pPr>
        <w:jc w:val="thaiDistribute"/>
        <w:rPr>
          <w:rFonts w:ascii="Angsana New" w:hAnsi="Angsana New"/>
          <w:i/>
          <w:iCs/>
          <w:sz w:val="30"/>
          <w:szCs w:val="30"/>
          <w:u w:val="single"/>
          <w:lang w:val="af-ZA"/>
        </w:rPr>
      </w:pPr>
      <w:r w:rsidRPr="00782E4F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lastRenderedPageBreak/>
        <w:t>ข้อมูลเชิงปริมาณ</w:t>
      </w:r>
    </w:p>
    <w:p w14:paraId="38C313FC" w14:textId="77777777" w:rsidR="00436CB9" w:rsidRPr="00E56214" w:rsidRDefault="00436CB9" w:rsidP="00436CB9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102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83"/>
        <w:gridCol w:w="2099"/>
        <w:gridCol w:w="239"/>
        <w:gridCol w:w="2127"/>
      </w:tblGrid>
      <w:tr w:rsidR="00801441" w:rsidRPr="00782E4F" w14:paraId="06D6D793" w14:textId="77777777" w:rsidTr="00093551">
        <w:trPr>
          <w:cantSplit/>
          <w:trHeight w:val="20"/>
          <w:tblHeader/>
        </w:trPr>
        <w:tc>
          <w:tcPr>
            <w:tcW w:w="5783" w:type="dxa"/>
            <w:vAlign w:val="bottom"/>
          </w:tcPr>
          <w:p w14:paraId="683D54D9" w14:textId="77777777" w:rsidR="00801441" w:rsidRPr="00782E4F" w:rsidRDefault="00801441" w:rsidP="00407E48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13ED049E" w14:textId="41FB467D" w:rsidR="00801441" w:rsidRPr="00782E4F" w:rsidRDefault="00801441" w:rsidP="00407E48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พันบาท</w:t>
            </w:r>
          </w:p>
        </w:tc>
      </w:tr>
      <w:tr w:rsidR="00436CB9" w:rsidRPr="00782E4F" w14:paraId="18023DF2" w14:textId="77777777" w:rsidTr="00093551">
        <w:trPr>
          <w:cantSplit/>
          <w:trHeight w:val="20"/>
          <w:tblHeader/>
        </w:trPr>
        <w:tc>
          <w:tcPr>
            <w:tcW w:w="5783" w:type="dxa"/>
            <w:vAlign w:val="bottom"/>
          </w:tcPr>
          <w:p w14:paraId="2EE28E64" w14:textId="77777777" w:rsidR="00436CB9" w:rsidRPr="00782E4F" w:rsidRDefault="00436CB9" w:rsidP="00407E48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447D5A69" w14:textId="669E6637" w:rsidR="00436CB9" w:rsidRPr="00782E4F" w:rsidRDefault="00436CB9" w:rsidP="00407E48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</w:p>
        </w:tc>
      </w:tr>
      <w:tr w:rsidR="00436CB9" w:rsidRPr="00782E4F" w14:paraId="4816A3D7" w14:textId="77777777" w:rsidTr="00093551">
        <w:trPr>
          <w:trHeight w:val="20"/>
          <w:tblHeader/>
        </w:trPr>
        <w:tc>
          <w:tcPr>
            <w:tcW w:w="5783" w:type="dxa"/>
            <w:vAlign w:val="center"/>
          </w:tcPr>
          <w:p w14:paraId="290F318D" w14:textId="77777777" w:rsidR="00436CB9" w:rsidRPr="00782E4F" w:rsidRDefault="00436CB9" w:rsidP="00436CB9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46ECB062" w14:textId="74469841" w:rsidR="00436CB9" w:rsidRPr="00782E4F" w:rsidRDefault="00801441" w:rsidP="00436CB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theme="minorBidi"/>
                <w:sz w:val="30"/>
                <w:szCs w:val="30"/>
                <w:lang w:eastAsia="en-US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82E4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82E4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  <w:vAlign w:val="bottom"/>
          </w:tcPr>
          <w:p w14:paraId="0137885B" w14:textId="77777777" w:rsidR="00436CB9" w:rsidRPr="00782E4F" w:rsidRDefault="00436CB9" w:rsidP="00436CB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A76BBFD" w14:textId="76684334" w:rsidR="00436CB9" w:rsidRPr="00782E4F" w:rsidRDefault="00801441" w:rsidP="00436CB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82E4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</w:t>
            </w:r>
            <w:r w:rsidRPr="00782E4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คม </w:t>
            </w:r>
            <w:r w:rsidRPr="00782E4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36CB9" w:rsidRPr="00782E4F" w14:paraId="32C725D5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279846A0" w14:textId="77777777" w:rsidR="00436CB9" w:rsidRPr="00782E4F" w:rsidRDefault="00436CB9" w:rsidP="00436CB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782E4F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17DA2199" w14:textId="77777777" w:rsidR="00436CB9" w:rsidRPr="00782E4F" w:rsidRDefault="00436CB9" w:rsidP="00436CB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2647AA46" w14:textId="77777777" w:rsidR="00436CB9" w:rsidRPr="00782E4F" w:rsidRDefault="00436CB9" w:rsidP="00436CB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65C020B" w14:textId="77777777" w:rsidR="00436CB9" w:rsidRPr="00782E4F" w:rsidRDefault="00436CB9" w:rsidP="00436CB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B57D5E" w:rsidRPr="00782E4F" w14:paraId="5111E01A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1D031AF2" w14:textId="77777777" w:rsidR="00B57D5E" w:rsidRPr="00093551" w:rsidRDefault="00B57D5E" w:rsidP="00B57D5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เจ้าหนี้การค้า</w:t>
            </w:r>
            <w:r w:rsidRPr="00093551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 xml:space="preserve">ในประเทศและต่างประเทศที่อยู่ภายใต้เงื่อนไข </w:t>
            </w:r>
            <w:r w:rsidRPr="00093551">
              <w:rPr>
                <w:rFonts w:ascii="Angsana New" w:hAnsi="Angsana New"/>
                <w:spacing w:val="-4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1B2D8318" w14:textId="5D1F4574" w:rsidR="00B57D5E" w:rsidRPr="00093551" w:rsidRDefault="00B57D5E" w:rsidP="00430228">
            <w:pPr>
              <w:tabs>
                <w:tab w:val="clear" w:pos="680"/>
                <w:tab w:val="clear" w:pos="1871"/>
                <w:tab w:val="clear" w:pos="2580"/>
                <w:tab w:val="left" w:pos="721"/>
                <w:tab w:val="left" w:pos="1060"/>
              </w:tabs>
              <w:ind w:left="296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093551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9" w:type="dxa"/>
          </w:tcPr>
          <w:p w14:paraId="3C0AE6A4" w14:textId="77777777" w:rsidR="00B57D5E" w:rsidRPr="00093551" w:rsidRDefault="00B57D5E" w:rsidP="00B57D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093F00E4" w14:textId="4AF218A4" w:rsidR="00B57D5E" w:rsidRPr="00093551" w:rsidRDefault="00B57D5E" w:rsidP="00430228">
            <w:pPr>
              <w:tabs>
                <w:tab w:val="clear" w:pos="680"/>
                <w:tab w:val="clear" w:pos="1871"/>
                <w:tab w:val="clear" w:pos="2580"/>
                <w:tab w:val="left" w:pos="721"/>
                <w:tab w:val="left" w:pos="1060"/>
              </w:tabs>
              <w:ind w:left="29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  <w:r w:rsidRPr="00093551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</w:tr>
      <w:tr w:rsidR="00B57D5E" w:rsidRPr="00782E4F" w14:paraId="3AC250F9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35CF24E8" w14:textId="77777777" w:rsidR="00B57D5E" w:rsidRPr="00782E4F" w:rsidRDefault="00B57D5E" w:rsidP="00B57D5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ในประเทศที่อยู่ภายใต้เงื่อนไข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66C79B7D" w14:textId="31BD9F65" w:rsidR="00B57D5E" w:rsidRPr="00430228" w:rsidRDefault="00B57D5E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/>
                <w:sz w:val="30"/>
                <w:szCs w:val="30"/>
              </w:rPr>
              <w:t>24,035</w:t>
            </w:r>
          </w:p>
        </w:tc>
        <w:tc>
          <w:tcPr>
            <w:tcW w:w="239" w:type="dxa"/>
          </w:tcPr>
          <w:p w14:paraId="12A507FE" w14:textId="77777777" w:rsidR="00B57D5E" w:rsidRPr="00782E4F" w:rsidRDefault="00B57D5E" w:rsidP="00B57D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60305F3B" w14:textId="032E9A59" w:rsidR="00B57D5E" w:rsidRPr="00430228" w:rsidRDefault="00B57D5E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 w:rsidRPr="00430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0228">
              <w:rPr>
                <w:rFonts w:asciiTheme="majorBidi" w:hAnsiTheme="majorBidi" w:cstheme="majorBidi" w:hint="cs"/>
                <w:sz w:val="30"/>
                <w:szCs w:val="30"/>
                <w:cs/>
              </w:rPr>
              <w:t>804</w:t>
            </w:r>
          </w:p>
        </w:tc>
      </w:tr>
      <w:tr w:rsidR="00B57D5E" w:rsidRPr="00782E4F" w14:paraId="001BDAFC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4BA92192" w14:textId="77777777" w:rsidR="00B57D5E" w:rsidRPr="00782E4F" w:rsidRDefault="00B57D5E" w:rsidP="00B57D5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ต่างประเทศที่อยู่ภายใต้เงื่อนไข 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3279B1F6" w14:textId="5CAA037A" w:rsidR="00B57D5E" w:rsidRPr="00430228" w:rsidRDefault="00B57D5E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/>
                <w:sz w:val="30"/>
                <w:szCs w:val="30"/>
              </w:rPr>
              <w:t>133,939</w:t>
            </w:r>
          </w:p>
        </w:tc>
        <w:tc>
          <w:tcPr>
            <w:tcW w:w="239" w:type="dxa"/>
          </w:tcPr>
          <w:p w14:paraId="01ACEEA2" w14:textId="77777777" w:rsidR="00B57D5E" w:rsidRPr="00782E4F" w:rsidRDefault="00B57D5E" w:rsidP="00B57D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624B5C2B" w14:textId="1C8839AA" w:rsidR="00B57D5E" w:rsidRPr="00430228" w:rsidRDefault="00B57D5E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 w:hint="cs"/>
                <w:sz w:val="30"/>
                <w:szCs w:val="30"/>
                <w:cs/>
              </w:rPr>
              <w:t>98</w:t>
            </w:r>
            <w:r w:rsidRPr="00430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0228">
              <w:rPr>
                <w:rFonts w:asciiTheme="majorBidi" w:hAnsiTheme="majorBidi" w:cstheme="majorBidi" w:hint="cs"/>
                <w:sz w:val="30"/>
                <w:szCs w:val="30"/>
                <w:cs/>
              </w:rPr>
              <w:t>286</w:t>
            </w:r>
          </w:p>
        </w:tc>
      </w:tr>
    </w:tbl>
    <w:p w14:paraId="093E7701" w14:textId="77777777" w:rsidR="00782E4F" w:rsidRPr="00E56214" w:rsidRDefault="00782E4F" w:rsidP="00436CB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708"/>
          <w:tab w:val="left" w:pos="7807"/>
          <w:tab w:val="left" w:pos="8046"/>
        </w:tabs>
        <w:ind w:left="18" w:right="228"/>
        <w:rPr>
          <w:rFonts w:asciiTheme="majorBidi" w:hAnsiTheme="majorBidi" w:cstheme="majorBidi"/>
          <w:sz w:val="30"/>
          <w:szCs w:val="30"/>
          <w:highlight w:val="yellow"/>
        </w:rPr>
      </w:pPr>
      <w:r w:rsidRPr="00E56214">
        <w:rPr>
          <w:rFonts w:ascii="Angsana New" w:eastAsia="Times New Roman" w:hAnsi="Angsana New"/>
          <w:i/>
          <w:iCs/>
          <w:sz w:val="30"/>
          <w:szCs w:val="30"/>
          <w:lang w:val="af-ZA" w:eastAsia="en-US"/>
        </w:rPr>
        <w:tab/>
      </w:r>
      <w:r w:rsidRPr="00E56214">
        <w:rPr>
          <w:rFonts w:ascii="Angsana New" w:eastAsia="Times New Roman" w:hAnsi="Angsana New"/>
          <w:sz w:val="30"/>
          <w:szCs w:val="30"/>
          <w:lang w:val="af-ZA" w:eastAsia="en-US"/>
        </w:rPr>
        <w:tab/>
      </w:r>
      <w:r w:rsidRPr="00E56214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02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83"/>
        <w:gridCol w:w="2099"/>
        <w:gridCol w:w="239"/>
        <w:gridCol w:w="2127"/>
      </w:tblGrid>
      <w:tr w:rsidR="00801441" w:rsidRPr="00782E4F" w14:paraId="2877CA56" w14:textId="77777777" w:rsidTr="00093551">
        <w:trPr>
          <w:trHeight w:val="20"/>
          <w:tblHeader/>
        </w:trPr>
        <w:tc>
          <w:tcPr>
            <w:tcW w:w="5783" w:type="dxa"/>
            <w:vAlign w:val="center"/>
          </w:tcPr>
          <w:p w14:paraId="371E125E" w14:textId="77777777" w:rsidR="00801441" w:rsidRPr="00782E4F" w:rsidRDefault="00801441" w:rsidP="00436CB9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1F415572" w14:textId="7C7B533E" w:rsidR="00801441" w:rsidRPr="00782E4F" w:rsidRDefault="00B57D5E" w:rsidP="0080144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งวดสามเดือน (</w:t>
            </w:r>
            <w:r w:rsidR="00801441" w:rsidRPr="00782E4F"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พันบาท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af-ZA"/>
              </w:rPr>
              <w:t>)</w:t>
            </w:r>
          </w:p>
        </w:tc>
      </w:tr>
      <w:tr w:rsidR="00801441" w:rsidRPr="00782E4F" w14:paraId="4E312E84" w14:textId="77777777" w:rsidTr="00093551">
        <w:trPr>
          <w:trHeight w:val="20"/>
          <w:tblHeader/>
        </w:trPr>
        <w:tc>
          <w:tcPr>
            <w:tcW w:w="5783" w:type="dxa"/>
            <w:vAlign w:val="center"/>
          </w:tcPr>
          <w:p w14:paraId="740DA3EA" w14:textId="77777777" w:rsidR="00801441" w:rsidRPr="00782E4F" w:rsidRDefault="00801441" w:rsidP="00801441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AC77" w14:textId="66F1DC79" w:rsidR="00801441" w:rsidRPr="00782E4F" w:rsidRDefault="00801441" w:rsidP="0080144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</w:p>
        </w:tc>
      </w:tr>
      <w:tr w:rsidR="00801441" w:rsidRPr="00782E4F" w14:paraId="7E231598" w14:textId="77777777" w:rsidTr="00093551">
        <w:trPr>
          <w:trHeight w:val="20"/>
          <w:tblHeader/>
        </w:trPr>
        <w:tc>
          <w:tcPr>
            <w:tcW w:w="5783" w:type="dxa"/>
            <w:vAlign w:val="center"/>
          </w:tcPr>
          <w:p w14:paraId="44D1B690" w14:textId="77777777" w:rsidR="00801441" w:rsidRPr="00782E4F" w:rsidRDefault="00801441" w:rsidP="00801441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14:paraId="3C558243" w14:textId="52EB2AAD" w:rsidR="00801441" w:rsidRPr="00782E4F" w:rsidRDefault="00801441" w:rsidP="0080144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77316E9" w14:textId="77777777" w:rsidR="00801441" w:rsidRPr="00782E4F" w:rsidRDefault="00801441" w:rsidP="0080144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542C8ED" w14:textId="2D39ADF7" w:rsidR="00801441" w:rsidRPr="00782E4F" w:rsidRDefault="00801441" w:rsidP="0080144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2568</w:t>
            </w:r>
          </w:p>
        </w:tc>
      </w:tr>
      <w:tr w:rsidR="00192A86" w:rsidRPr="00782E4F" w14:paraId="04C52E28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154143D7" w14:textId="1CD243D6" w:rsidR="00192A86" w:rsidRPr="00782E4F" w:rsidRDefault="00192A86" w:rsidP="00192A86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</w:t>
            </w:r>
            <w:r w:rsidRPr="00782E4F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ยอดคงเหลือ</w:t>
            </w:r>
            <w:r w:rsidRPr="00782E4F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ที่ไม่ใช่เงินสดจากเจ้าหนี้การค้าไปยังเจ้าหนี้</w:t>
            </w:r>
            <w:r w:rsidRPr="00782E4F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ธนาคาร</w:t>
            </w:r>
          </w:p>
        </w:tc>
        <w:tc>
          <w:tcPr>
            <w:tcW w:w="2099" w:type="dxa"/>
            <w:tcBorders>
              <w:top w:val="single" w:sz="4" w:space="0" w:color="auto"/>
            </w:tcBorders>
          </w:tcPr>
          <w:p w14:paraId="03D4595D" w14:textId="49813432" w:rsidR="00192A86" w:rsidRPr="00430228" w:rsidRDefault="00192A86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/>
                <w:sz w:val="30"/>
                <w:szCs w:val="30"/>
              </w:rPr>
              <w:t>96,549</w:t>
            </w:r>
          </w:p>
        </w:tc>
        <w:tc>
          <w:tcPr>
            <w:tcW w:w="239" w:type="dxa"/>
          </w:tcPr>
          <w:p w14:paraId="0474F87D" w14:textId="77777777" w:rsidR="00192A86" w:rsidRPr="00192A86" w:rsidRDefault="00192A86" w:rsidP="00192A86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66D93A0" w14:textId="7CBC38A1" w:rsidR="00192A86" w:rsidRPr="00430228" w:rsidRDefault="00192A86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/>
                <w:sz w:val="30"/>
                <w:szCs w:val="30"/>
              </w:rPr>
              <w:t>128,555</w:t>
            </w:r>
          </w:p>
        </w:tc>
      </w:tr>
      <w:tr w:rsidR="002F33F3" w:rsidRPr="00782E4F" w14:paraId="3B2EE86A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6B2AB3DC" w14:textId="77777777" w:rsidR="002F33F3" w:rsidRPr="00782E4F" w:rsidRDefault="002F33F3" w:rsidP="00192A86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099" w:type="dxa"/>
          </w:tcPr>
          <w:p w14:paraId="604301D2" w14:textId="77777777" w:rsidR="002F33F3" w:rsidRPr="00430228" w:rsidRDefault="002F33F3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A9BBB8" w14:textId="77777777" w:rsidR="002F33F3" w:rsidRPr="00192A86" w:rsidRDefault="002F33F3" w:rsidP="00192A86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</w:tcPr>
          <w:p w14:paraId="5B9340EF" w14:textId="77777777" w:rsidR="002F33F3" w:rsidRDefault="002F33F3" w:rsidP="00192A86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</w:tr>
      <w:tr w:rsidR="002F33F3" w:rsidRPr="00782E4F" w14:paraId="7603C47E" w14:textId="77777777" w:rsidTr="009556BE">
        <w:trPr>
          <w:trHeight w:val="20"/>
        </w:trPr>
        <w:tc>
          <w:tcPr>
            <w:tcW w:w="5783" w:type="dxa"/>
            <w:vAlign w:val="center"/>
          </w:tcPr>
          <w:p w14:paraId="20C87E97" w14:textId="4EB6EB9B" w:rsidR="002F33F3" w:rsidRPr="00E56214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การจ่ายชำระหนี้สินแก่เจ้าหนี้ธนาคารภายใต้เงื่อนไข </w:t>
            </w: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SFA </w:t>
            </w: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ในระหว่าง</w:t>
            </w:r>
            <w:r w:rsidR="00093551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งวด</w:t>
            </w:r>
          </w:p>
        </w:tc>
        <w:tc>
          <w:tcPr>
            <w:tcW w:w="2099" w:type="dxa"/>
          </w:tcPr>
          <w:p w14:paraId="46AD1948" w14:textId="6000B0D0" w:rsidR="002F33F3" w:rsidRPr="00430228" w:rsidRDefault="00F549DC" w:rsidP="00430228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228"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430228" w:rsidRPr="0043022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A0E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79AFC25C" w14:textId="77777777" w:rsidR="002F33F3" w:rsidRPr="00E56214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66C03024" w14:textId="706AC3CC" w:rsidR="002F33F3" w:rsidRPr="00F549DC" w:rsidRDefault="00F549DC" w:rsidP="002F33F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85,638</w:t>
            </w:r>
          </w:p>
        </w:tc>
      </w:tr>
      <w:tr w:rsidR="002F33F3" w:rsidRPr="00782E4F" w14:paraId="40087045" w14:textId="77777777" w:rsidTr="00430228">
        <w:trPr>
          <w:trHeight w:val="20"/>
        </w:trPr>
        <w:tc>
          <w:tcPr>
            <w:tcW w:w="5783" w:type="dxa"/>
            <w:vAlign w:val="center"/>
          </w:tcPr>
          <w:p w14:paraId="6EA8B7F6" w14:textId="77777777" w:rsidR="00430228" w:rsidRPr="002F33F3" w:rsidRDefault="00430228" w:rsidP="002F33F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099" w:type="dxa"/>
          </w:tcPr>
          <w:p w14:paraId="59A640E4" w14:textId="77777777" w:rsidR="002F33F3" w:rsidRPr="00E56214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  <w:tc>
          <w:tcPr>
            <w:tcW w:w="239" w:type="dxa"/>
          </w:tcPr>
          <w:p w14:paraId="5A1453A7" w14:textId="77777777" w:rsidR="002F33F3" w:rsidRPr="00E56214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58DA0BED" w14:textId="77777777" w:rsidR="002F33F3" w:rsidRPr="00E56214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</w:tr>
      <w:tr w:rsidR="002F33F3" w:rsidRPr="00782E4F" w14:paraId="5AB99EAC" w14:textId="77777777" w:rsidTr="009556BE">
        <w:trPr>
          <w:trHeight w:val="20"/>
        </w:trPr>
        <w:tc>
          <w:tcPr>
            <w:tcW w:w="5783" w:type="dxa"/>
            <w:vAlign w:val="center"/>
          </w:tcPr>
          <w:p w14:paraId="0A8D29D4" w14:textId="77777777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2E4F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ช่วง</w:t>
            </w:r>
            <w:r w:rsidRPr="00782E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af-ZA"/>
              </w:rPr>
              <w:t>เวลา</w:t>
            </w:r>
            <w:r w:rsidRPr="00782E4F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ของวันครบกำหนดชำระ</w:t>
            </w:r>
          </w:p>
        </w:tc>
        <w:tc>
          <w:tcPr>
            <w:tcW w:w="2099" w:type="dxa"/>
            <w:vAlign w:val="bottom"/>
          </w:tcPr>
          <w:p w14:paraId="648A6342" w14:textId="77777777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2C0ED27D" w14:textId="77777777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4FADD462" w14:textId="77777777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2F33F3" w:rsidRPr="00782E4F" w14:paraId="7EB0FF19" w14:textId="77777777" w:rsidTr="00093551">
        <w:trPr>
          <w:trHeight w:val="20"/>
        </w:trPr>
        <w:tc>
          <w:tcPr>
            <w:tcW w:w="5783" w:type="dxa"/>
          </w:tcPr>
          <w:p w14:paraId="1E091BFB" w14:textId="77777777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เจ้าหนี้การค้า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 (ผู้ขาย) ในประเทศ</w:t>
            </w: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ที่ไม่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5E832A73" w14:textId="481CA96B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A86">
              <w:rPr>
                <w:rFonts w:ascii="Angsana New" w:hAnsi="Angsana New"/>
                <w:sz w:val="30"/>
                <w:szCs w:val="30"/>
              </w:rPr>
              <w:t>30</w:t>
            </w:r>
            <w:r w:rsidRPr="00192A86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192A86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  <w:tc>
          <w:tcPr>
            <w:tcW w:w="239" w:type="dxa"/>
          </w:tcPr>
          <w:p w14:paraId="69005571" w14:textId="77777777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4CDABDD2" w14:textId="760C2154" w:rsidR="002F33F3" w:rsidRPr="00192A86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A86">
              <w:rPr>
                <w:rFonts w:ascii="Angsana New" w:hAnsi="Angsana New"/>
                <w:sz w:val="30"/>
                <w:szCs w:val="30"/>
              </w:rPr>
              <w:t>30</w:t>
            </w:r>
            <w:r w:rsidRPr="00192A86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192A86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</w:tr>
      <w:tr w:rsidR="002F33F3" w:rsidRPr="00782E4F" w14:paraId="3186D8CD" w14:textId="77777777" w:rsidTr="00093551">
        <w:trPr>
          <w:trHeight w:val="20"/>
        </w:trPr>
        <w:tc>
          <w:tcPr>
            <w:tcW w:w="5783" w:type="dxa"/>
          </w:tcPr>
          <w:p w14:paraId="67374BCE" w14:textId="77777777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เจ้าหนี้การค้า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 (ผู้ขาย) ต่างประเทศ</w:t>
            </w: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ที่ไม่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4F640310" w14:textId="0E9C4E62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192A86">
              <w:rPr>
                <w:rFonts w:ascii="Angsana New" w:hAnsi="Angsana New"/>
                <w:sz w:val="30"/>
                <w:szCs w:val="30"/>
              </w:rPr>
              <w:t>30</w:t>
            </w:r>
            <w:r w:rsidRPr="00192A86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192A86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  <w:tc>
          <w:tcPr>
            <w:tcW w:w="239" w:type="dxa"/>
          </w:tcPr>
          <w:p w14:paraId="4AD665DD" w14:textId="77777777" w:rsidR="002F33F3" w:rsidRPr="00782E4F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1E0E9C17" w14:textId="7D1C996D" w:rsidR="002F33F3" w:rsidRPr="00192A86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192A86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30</w:t>
            </w:r>
            <w:r w:rsidRPr="00192A86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192A86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192A86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</w:tr>
      <w:tr w:rsidR="002F33F3" w:rsidRPr="00782E4F" w14:paraId="02AD646A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1D37FE07" w14:textId="05FDE1DD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ในประเทศที่อยู่ภายใต้</w:t>
            </w:r>
            <w:r w:rsidR="00093551"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เงื่อนไข </w:t>
            </w:r>
            <w:r w:rsidR="00093551"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  <w:p w14:paraId="081905F3" w14:textId="266C91D6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lang w:val="af-ZA"/>
              </w:rPr>
              <w:t xml:space="preserve">  </w:t>
            </w:r>
          </w:p>
        </w:tc>
        <w:tc>
          <w:tcPr>
            <w:tcW w:w="2099" w:type="dxa"/>
          </w:tcPr>
          <w:p w14:paraId="4305DF9E" w14:textId="6D1F19CC" w:rsidR="002F33F3" w:rsidRPr="003B67BB" w:rsidRDefault="002F33F3" w:rsidP="002F33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84 - 180 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  <w:tc>
          <w:tcPr>
            <w:tcW w:w="239" w:type="dxa"/>
          </w:tcPr>
          <w:p w14:paraId="53608DE8" w14:textId="77777777" w:rsidR="002F33F3" w:rsidRPr="003B67BB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3A30F17F" w14:textId="629D2D61" w:rsidR="002F33F3" w:rsidRPr="003B67BB" w:rsidRDefault="002F33F3" w:rsidP="002F33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85 - 183 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</w:tr>
      <w:tr w:rsidR="002F33F3" w:rsidRPr="00782E4F" w14:paraId="3F732AEA" w14:textId="77777777" w:rsidTr="00093551">
        <w:trPr>
          <w:trHeight w:val="20"/>
        </w:trPr>
        <w:tc>
          <w:tcPr>
            <w:tcW w:w="5783" w:type="dxa"/>
            <w:vAlign w:val="center"/>
          </w:tcPr>
          <w:p w14:paraId="50F1F0BA" w14:textId="5581D4C8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ต่างประเทศที่อยู่ภายใต้</w:t>
            </w:r>
            <w:r w:rsidR="00093551" w:rsidRPr="00782E4F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เงื่อนไข </w:t>
            </w:r>
            <w:r w:rsidR="00093551"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  <w:p w14:paraId="6CACEE94" w14:textId="2912E903" w:rsidR="002F33F3" w:rsidRPr="00782E4F" w:rsidRDefault="002F33F3" w:rsidP="002F33F3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lang w:val="af-ZA"/>
              </w:rPr>
              <w:t xml:space="preserve">  </w:t>
            </w:r>
          </w:p>
        </w:tc>
        <w:tc>
          <w:tcPr>
            <w:tcW w:w="2099" w:type="dxa"/>
          </w:tcPr>
          <w:p w14:paraId="4149A0E5" w14:textId="527730D1" w:rsidR="002F33F3" w:rsidRPr="003B67BB" w:rsidRDefault="002F33F3" w:rsidP="002F33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31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18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2 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  <w:tc>
          <w:tcPr>
            <w:tcW w:w="239" w:type="dxa"/>
          </w:tcPr>
          <w:p w14:paraId="40AE5838" w14:textId="77777777" w:rsidR="002F33F3" w:rsidRPr="003B67BB" w:rsidRDefault="002F33F3" w:rsidP="002F33F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7B7B2CD0" w14:textId="1072B023" w:rsidR="002F33F3" w:rsidRPr="003B67BB" w:rsidRDefault="002F33F3" w:rsidP="002F33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31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18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3 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3B67BB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3B67BB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</w:tr>
    </w:tbl>
    <w:p w14:paraId="5C68C6CD" w14:textId="77777777" w:rsidR="00436CB9" w:rsidRDefault="00436CB9" w:rsidP="0043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8FDFF" w14:textId="77777777" w:rsidR="009556BE" w:rsidRDefault="009556BE" w:rsidP="0043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D382C3" w14:textId="77777777" w:rsidR="009556BE" w:rsidRDefault="009556BE" w:rsidP="0043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36DA8C" w14:textId="77777777" w:rsidR="009556BE" w:rsidRPr="00346557" w:rsidRDefault="009556BE" w:rsidP="0043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A644F3" w14:textId="05680096" w:rsidR="00346557" w:rsidRPr="00346557" w:rsidRDefault="00346557" w:rsidP="00780ECF">
      <w:pPr>
        <w:pStyle w:val="ListParagraph"/>
        <w:numPr>
          <w:ilvl w:val="0"/>
          <w:numId w:val="23"/>
        </w:num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557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35B0217A" w14:textId="77777777" w:rsidR="00346557" w:rsidRPr="00346557" w:rsidRDefault="00346557" w:rsidP="003465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5"/>
        <w:gridCol w:w="1134"/>
        <w:gridCol w:w="283"/>
        <w:gridCol w:w="1134"/>
        <w:gridCol w:w="283"/>
        <w:gridCol w:w="1134"/>
        <w:gridCol w:w="283"/>
        <w:gridCol w:w="1135"/>
      </w:tblGrid>
      <w:tr w:rsidR="00F469FC" w14:paraId="72AEA513" w14:textId="77777777" w:rsidTr="009556BE">
        <w:trPr>
          <w:trHeight w:val="20"/>
          <w:tblHeader/>
        </w:trPr>
        <w:tc>
          <w:tcPr>
            <w:tcW w:w="4825" w:type="dxa"/>
            <w:vAlign w:val="bottom"/>
          </w:tcPr>
          <w:p w14:paraId="41012142" w14:textId="77777777" w:rsidR="00F469FC" w:rsidRDefault="00F469FC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lang w:eastAsia="en-US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001DE01" w14:textId="0FA9B701" w:rsidR="00F469FC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469FC" w14:paraId="59DE17B8" w14:textId="77777777" w:rsidTr="009556BE">
        <w:trPr>
          <w:trHeight w:val="20"/>
          <w:tblHeader/>
        </w:trPr>
        <w:tc>
          <w:tcPr>
            <w:tcW w:w="4825" w:type="dxa"/>
            <w:vAlign w:val="bottom"/>
          </w:tcPr>
          <w:p w14:paraId="0EF2119A" w14:textId="77777777" w:rsidR="00F469FC" w:rsidRDefault="00F469FC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lang w:eastAsia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2CCF82" w14:textId="31284B28" w:rsidR="00F469FC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99F0D2" w14:textId="5109130E" w:rsidR="00F469FC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895712" w14:textId="0E87EDAE" w:rsidR="00F469FC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9FC" w:rsidRPr="00346557" w14:paraId="5F591860" w14:textId="77777777" w:rsidTr="009556BE">
        <w:trPr>
          <w:trHeight w:val="20"/>
          <w:tblHeader/>
        </w:trPr>
        <w:tc>
          <w:tcPr>
            <w:tcW w:w="4825" w:type="dxa"/>
            <w:vAlign w:val="bottom"/>
          </w:tcPr>
          <w:p w14:paraId="30FFCC81" w14:textId="77777777" w:rsidR="00F469FC" w:rsidRPr="00093551" w:rsidRDefault="00F469FC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920ACE" w14:textId="6AA83E4F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72872227" w14:textId="71B6601C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FD6E75" w14:textId="52D9FFFC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60553B6A" w14:textId="4CF974AA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D54772" w14:textId="47A7E950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2B682" w14:textId="77777777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C067C1" w14:textId="0C5C661F" w:rsidR="00F469FC" w:rsidRPr="00093551" w:rsidRDefault="00F469F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F469FC" w:rsidRPr="00346557" w14:paraId="22C92D9E" w14:textId="77777777" w:rsidTr="009556BE">
        <w:trPr>
          <w:trHeight w:val="20"/>
        </w:trPr>
        <w:tc>
          <w:tcPr>
            <w:tcW w:w="4825" w:type="dxa"/>
            <w:vAlign w:val="center"/>
            <w:hideMark/>
          </w:tcPr>
          <w:p w14:paraId="7808FCBA" w14:textId="77777777" w:rsidR="00F469FC" w:rsidRPr="00093551" w:rsidRDefault="00F469FC" w:rsidP="00F469F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F3D31D" w14:textId="600C4696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100,220</w:t>
            </w:r>
          </w:p>
        </w:tc>
        <w:tc>
          <w:tcPr>
            <w:tcW w:w="283" w:type="dxa"/>
          </w:tcPr>
          <w:p w14:paraId="476BA3F8" w14:textId="09B56BC3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BBF258" w14:textId="476D12A5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94,005</w:t>
            </w:r>
          </w:p>
        </w:tc>
        <w:tc>
          <w:tcPr>
            <w:tcW w:w="283" w:type="dxa"/>
          </w:tcPr>
          <w:p w14:paraId="0BD47451" w14:textId="4D834A08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F0DEE" w14:textId="12910C93" w:rsidR="00F469FC" w:rsidRPr="00093551" w:rsidRDefault="00450910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9,629</w:t>
            </w:r>
          </w:p>
        </w:tc>
        <w:tc>
          <w:tcPr>
            <w:tcW w:w="283" w:type="dxa"/>
            <w:vAlign w:val="bottom"/>
          </w:tcPr>
          <w:p w14:paraId="554660BD" w14:textId="77777777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A277A" w14:textId="4761D0C3" w:rsidR="00F469FC" w:rsidRPr="00093551" w:rsidRDefault="00F469FC" w:rsidP="00F469FC">
            <w:pPr>
              <w:pStyle w:val="Preformatted"/>
              <w:tabs>
                <w:tab w:val="clear" w:pos="959"/>
                <w:tab w:val="clear" w:pos="1918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F469FC" w:rsidRPr="00346557" w14:paraId="7959E038" w14:textId="77777777" w:rsidTr="009556BE">
        <w:trPr>
          <w:trHeight w:val="20"/>
        </w:trPr>
        <w:tc>
          <w:tcPr>
            <w:tcW w:w="4825" w:type="dxa"/>
            <w:vAlign w:val="center"/>
            <w:hideMark/>
          </w:tcPr>
          <w:p w14:paraId="1AE7C604" w14:textId="77777777" w:rsidR="00F469FC" w:rsidRPr="00093551" w:rsidRDefault="00F469FC" w:rsidP="00F469F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640119" w14:textId="51FCDB6E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6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(15,494)</w:t>
            </w:r>
          </w:p>
        </w:tc>
        <w:tc>
          <w:tcPr>
            <w:tcW w:w="283" w:type="dxa"/>
          </w:tcPr>
          <w:p w14:paraId="1367F4D0" w14:textId="17F6A6A7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5ADE96" w14:textId="3E712114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(13,767)</w:t>
            </w:r>
          </w:p>
        </w:tc>
        <w:tc>
          <w:tcPr>
            <w:tcW w:w="283" w:type="dxa"/>
          </w:tcPr>
          <w:p w14:paraId="48A44319" w14:textId="054CE0DB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EE009" w14:textId="2CA817B4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(1</w:t>
            </w:r>
            <w:r w:rsidR="00450910">
              <w:rPr>
                <w:rFonts w:ascii="Angsana New" w:hAnsi="Angsana New"/>
                <w:sz w:val="30"/>
                <w:szCs w:val="30"/>
              </w:rPr>
              <w:t>,402</w:t>
            </w:r>
            <w:r w:rsidRPr="000935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2FD59DD3" w14:textId="77777777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4785A" w14:textId="35FB40BE" w:rsidR="00F469FC" w:rsidRPr="00093551" w:rsidRDefault="00F469FC" w:rsidP="00676BA6">
            <w:pPr>
              <w:pStyle w:val="Preformatted"/>
              <w:tabs>
                <w:tab w:val="clear" w:pos="959"/>
                <w:tab w:val="clear" w:pos="1918"/>
                <w:tab w:val="left" w:pos="483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F469FC" w:rsidRPr="00346557" w14:paraId="62BD1D7E" w14:textId="77777777" w:rsidTr="009556BE">
        <w:trPr>
          <w:trHeight w:val="20"/>
        </w:trPr>
        <w:tc>
          <w:tcPr>
            <w:tcW w:w="4825" w:type="dxa"/>
            <w:hideMark/>
          </w:tcPr>
          <w:p w14:paraId="07FBC825" w14:textId="77777777" w:rsidR="00F469FC" w:rsidRPr="00093551" w:rsidRDefault="00F469FC" w:rsidP="00F469F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26134" w14:textId="6C7AFD39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84,726</w:t>
            </w:r>
          </w:p>
        </w:tc>
        <w:tc>
          <w:tcPr>
            <w:tcW w:w="283" w:type="dxa"/>
          </w:tcPr>
          <w:p w14:paraId="08B4DBF3" w14:textId="538B1145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97357" w14:textId="150ECDA4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/>
                <w:sz w:val="30"/>
                <w:szCs w:val="30"/>
              </w:rPr>
              <w:t>80,238</w:t>
            </w:r>
          </w:p>
        </w:tc>
        <w:tc>
          <w:tcPr>
            <w:tcW w:w="283" w:type="dxa"/>
          </w:tcPr>
          <w:p w14:paraId="6139FA66" w14:textId="461A2710" w:rsidR="00F469FC" w:rsidRPr="00093551" w:rsidRDefault="00F469FC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7F56C" w14:textId="659A9451" w:rsidR="00F469FC" w:rsidRPr="00093551" w:rsidRDefault="00450910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8,227</w:t>
            </w:r>
          </w:p>
        </w:tc>
        <w:tc>
          <w:tcPr>
            <w:tcW w:w="283" w:type="dxa"/>
            <w:vAlign w:val="bottom"/>
          </w:tcPr>
          <w:p w14:paraId="4B9EE5F5" w14:textId="77777777" w:rsidR="00F469FC" w:rsidRPr="00093551" w:rsidRDefault="00F469FC" w:rsidP="00F469FC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8CAE9" w14:textId="787D715A" w:rsidR="00F469FC" w:rsidRPr="00093551" w:rsidRDefault="00F469FC" w:rsidP="00D73EE9">
            <w:pPr>
              <w:pStyle w:val="Preformatted"/>
              <w:tabs>
                <w:tab w:val="clear" w:pos="959"/>
                <w:tab w:val="clear" w:pos="1918"/>
                <w:tab w:val="left" w:pos="516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-</w:t>
            </w:r>
          </w:p>
        </w:tc>
      </w:tr>
    </w:tbl>
    <w:p w14:paraId="0C21443E" w14:textId="77777777" w:rsidR="00346557" w:rsidRPr="003B67BB" w:rsidRDefault="00346557" w:rsidP="00346557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6957A9A7" w14:textId="51F2975F" w:rsidR="00346557" w:rsidRPr="00346557" w:rsidRDefault="00346557" w:rsidP="00346557">
      <w:pPr>
        <w:pStyle w:val="NoSpacing"/>
        <w:jc w:val="thaiDistribute"/>
        <w:rPr>
          <w:rFonts w:ascii="Angsana New" w:hAnsi="Angsana New"/>
          <w:sz w:val="16"/>
          <w:szCs w:val="16"/>
        </w:rPr>
      </w:pPr>
      <w:r w:rsidRPr="00093551">
        <w:rPr>
          <w:rFonts w:ascii="Angsana New" w:hAnsi="Angsana New" w:hint="cs"/>
          <w:szCs w:val="30"/>
          <w:cs/>
        </w:rPr>
        <w:t>ใน</w:t>
      </w:r>
      <w:r w:rsidR="0066682A">
        <w:rPr>
          <w:rFonts w:ascii="Angsana New" w:hAnsi="Angsana New" w:hint="cs"/>
          <w:szCs w:val="30"/>
          <w:cs/>
        </w:rPr>
        <w:t>เดือนมกราคม</w:t>
      </w:r>
      <w:r w:rsidRPr="00093551">
        <w:rPr>
          <w:rFonts w:ascii="Angsana New" w:hAnsi="Angsana New" w:hint="cs"/>
          <w:szCs w:val="30"/>
          <w:cs/>
        </w:rPr>
        <w:t xml:space="preserve"> </w:t>
      </w:r>
      <w:r w:rsidRPr="00093551">
        <w:rPr>
          <w:rFonts w:ascii="Angsana New" w:hAnsi="Angsana New"/>
          <w:szCs w:val="30"/>
        </w:rPr>
        <w:t xml:space="preserve">2569 </w:t>
      </w:r>
      <w:r w:rsidRPr="00093551">
        <w:rPr>
          <w:rFonts w:ascii="Angsana New" w:hAnsi="Angsana New"/>
          <w:szCs w:val="30"/>
          <w:cs/>
        </w:rPr>
        <w:t>บริษัทได้รับวงเงินสินเชื่อ</w:t>
      </w:r>
      <w:r w:rsidR="000A0E79">
        <w:rPr>
          <w:rFonts w:ascii="Angsana New" w:hAnsi="Angsana New" w:hint="cs"/>
          <w:szCs w:val="30"/>
          <w:cs/>
        </w:rPr>
        <w:t>เพิ่มเติม</w:t>
      </w:r>
      <w:r w:rsidRPr="00093551">
        <w:rPr>
          <w:rFonts w:ascii="Angsana New" w:hAnsi="Angsana New"/>
          <w:szCs w:val="30"/>
          <w:cs/>
        </w:rPr>
        <w:t>จากธนาคารในประเทศแห่งหนึ่ง</w:t>
      </w:r>
      <w:r w:rsidRPr="00093551">
        <w:rPr>
          <w:rFonts w:ascii="Angsana New" w:hAnsi="Angsana New" w:hint="cs"/>
          <w:szCs w:val="30"/>
          <w:cs/>
        </w:rPr>
        <w:t>เป็นเงินกู้ยืมระยะยาว</w:t>
      </w:r>
      <w:r w:rsidR="00B54ACE" w:rsidRPr="00093551">
        <w:rPr>
          <w:rFonts w:ascii="Angsana New" w:hAnsi="Angsana New" w:hint="cs"/>
          <w:szCs w:val="30"/>
          <w:cs/>
        </w:rPr>
        <w:t xml:space="preserve">จำนวน </w:t>
      </w:r>
      <w:r w:rsidR="00B54ACE" w:rsidRPr="00093551">
        <w:rPr>
          <w:rFonts w:ascii="Angsana New" w:hAnsi="Angsana New"/>
          <w:szCs w:val="30"/>
        </w:rPr>
        <w:t>10</w:t>
      </w:r>
      <w:r w:rsidR="00B54ACE" w:rsidRPr="00093551">
        <w:rPr>
          <w:rFonts w:ascii="Angsana New" w:hAnsi="Angsana New" w:hint="cs"/>
          <w:szCs w:val="30"/>
          <w:cs/>
        </w:rPr>
        <w:t xml:space="preserve"> ล้านบาท</w:t>
      </w:r>
      <w:r w:rsidRPr="00093551">
        <w:rPr>
          <w:rFonts w:ascii="Angsana New" w:hAnsi="Angsana New" w:hint="cs"/>
          <w:szCs w:val="30"/>
          <w:cs/>
        </w:rPr>
        <w:t xml:space="preserve"> ระยะเวลาการกู้ยืม</w:t>
      </w:r>
      <w:r w:rsidR="00543134" w:rsidRPr="00093551">
        <w:rPr>
          <w:rFonts w:ascii="Angsana New" w:hAnsi="Angsana New"/>
          <w:szCs w:val="30"/>
        </w:rPr>
        <w:t xml:space="preserve"> 7 </w:t>
      </w:r>
      <w:r w:rsidRPr="00093551">
        <w:rPr>
          <w:rFonts w:ascii="Angsana New" w:hAnsi="Angsana New" w:hint="cs"/>
          <w:szCs w:val="30"/>
          <w:cs/>
        </w:rPr>
        <w:t>ปี อัตราดอกเบี้ย</w:t>
      </w:r>
      <w:r w:rsidR="00543134" w:rsidRPr="00093551">
        <w:rPr>
          <w:rFonts w:ascii="Angsana New" w:hAnsi="Angsana New" w:hint="cs"/>
          <w:szCs w:val="30"/>
          <w:cs/>
        </w:rPr>
        <w:t xml:space="preserve">เดือนที่ </w:t>
      </w:r>
      <w:r w:rsidR="00543134" w:rsidRPr="00093551">
        <w:rPr>
          <w:rFonts w:ascii="Angsana New" w:hAnsi="Angsana New"/>
          <w:szCs w:val="30"/>
        </w:rPr>
        <w:t xml:space="preserve">1 - 3 </w:t>
      </w:r>
      <w:r w:rsidR="00543134" w:rsidRPr="00093551">
        <w:rPr>
          <w:rFonts w:ascii="Angsana New" w:hAnsi="Angsana New" w:hint="cs"/>
          <w:szCs w:val="30"/>
          <w:cs/>
        </w:rPr>
        <w:t xml:space="preserve">ร้อยละ </w:t>
      </w:r>
      <w:r w:rsidR="00543134" w:rsidRPr="00093551">
        <w:rPr>
          <w:rFonts w:ascii="Angsana New" w:hAnsi="Angsana New"/>
          <w:szCs w:val="30"/>
        </w:rPr>
        <w:t>0.0</w:t>
      </w:r>
      <w:r w:rsidR="00543134" w:rsidRPr="00093551">
        <w:rPr>
          <w:rFonts w:ascii="Angsana New" w:hAnsi="Angsana New" w:hint="cs"/>
          <w:szCs w:val="30"/>
          <w:cs/>
        </w:rPr>
        <w:t xml:space="preserve"> </w:t>
      </w:r>
      <w:r w:rsidRPr="00093551">
        <w:rPr>
          <w:rFonts w:ascii="Angsana New" w:hAnsi="Angsana New" w:hint="cs"/>
          <w:szCs w:val="30"/>
          <w:cs/>
        </w:rPr>
        <w:t>ต่อปี</w:t>
      </w:r>
      <w:r w:rsidR="00543134" w:rsidRPr="00093551">
        <w:rPr>
          <w:rFonts w:ascii="Angsana New" w:hAnsi="Angsana New" w:hint="cs"/>
          <w:szCs w:val="30"/>
          <w:cs/>
        </w:rPr>
        <w:t xml:space="preserve"> เดือนที่ </w:t>
      </w:r>
      <w:r w:rsidR="00D113C8" w:rsidRPr="00093551">
        <w:rPr>
          <w:rFonts w:ascii="Angsana New" w:hAnsi="Angsana New"/>
          <w:szCs w:val="30"/>
        </w:rPr>
        <w:t>4</w:t>
      </w:r>
      <w:r w:rsidR="00543134" w:rsidRPr="00093551">
        <w:rPr>
          <w:rFonts w:ascii="Angsana New" w:hAnsi="Angsana New"/>
          <w:szCs w:val="30"/>
        </w:rPr>
        <w:t xml:space="preserve"> - </w:t>
      </w:r>
      <w:r w:rsidR="00543134" w:rsidRPr="00093551">
        <w:rPr>
          <w:rFonts w:ascii="Angsana New" w:hAnsi="Angsana New" w:hint="cs"/>
          <w:szCs w:val="30"/>
          <w:cs/>
        </w:rPr>
        <w:t>6</w:t>
      </w:r>
      <w:r w:rsidR="00543134" w:rsidRPr="00093551">
        <w:rPr>
          <w:rFonts w:ascii="Angsana New" w:hAnsi="Angsana New"/>
          <w:szCs w:val="30"/>
        </w:rPr>
        <w:t xml:space="preserve"> </w:t>
      </w:r>
      <w:r w:rsidR="00543134" w:rsidRPr="00093551">
        <w:rPr>
          <w:rFonts w:ascii="Angsana New" w:hAnsi="Angsana New" w:hint="cs"/>
          <w:szCs w:val="30"/>
          <w:cs/>
        </w:rPr>
        <w:t xml:space="preserve">ร้อยละ </w:t>
      </w:r>
      <w:r w:rsidR="00543134" w:rsidRPr="00093551">
        <w:rPr>
          <w:rFonts w:ascii="Angsana New" w:hAnsi="Angsana New"/>
          <w:szCs w:val="30"/>
        </w:rPr>
        <w:t>5.0</w:t>
      </w:r>
      <w:r w:rsidR="00543134" w:rsidRPr="00093551">
        <w:rPr>
          <w:rFonts w:ascii="Angsana New" w:hAnsi="Angsana New" w:hint="cs"/>
          <w:szCs w:val="30"/>
          <w:cs/>
        </w:rPr>
        <w:t xml:space="preserve"> ต่อปี</w:t>
      </w:r>
      <w:r w:rsidR="00543134" w:rsidRPr="00093551">
        <w:rPr>
          <w:rFonts w:ascii="Angsana New" w:hAnsi="Angsana New"/>
          <w:szCs w:val="30"/>
        </w:rPr>
        <w:t xml:space="preserve"> </w:t>
      </w:r>
      <w:r w:rsidR="00543134" w:rsidRPr="00093551">
        <w:rPr>
          <w:rFonts w:ascii="Angsana New" w:hAnsi="Angsana New" w:hint="cs"/>
          <w:szCs w:val="30"/>
          <w:cs/>
        </w:rPr>
        <w:t xml:space="preserve">เดือนที่ </w:t>
      </w:r>
      <w:r w:rsidR="00543134" w:rsidRPr="00093551">
        <w:rPr>
          <w:rFonts w:ascii="Angsana New" w:hAnsi="Angsana New"/>
          <w:szCs w:val="30"/>
        </w:rPr>
        <w:t xml:space="preserve">7 - 24 </w:t>
      </w:r>
      <w:r w:rsidR="00543134" w:rsidRPr="00093551">
        <w:rPr>
          <w:rFonts w:ascii="Angsana New" w:hAnsi="Angsana New" w:hint="cs"/>
          <w:szCs w:val="30"/>
          <w:cs/>
        </w:rPr>
        <w:t xml:space="preserve">ร้อยละ </w:t>
      </w:r>
      <w:r w:rsidR="000A0E79">
        <w:rPr>
          <w:rFonts w:ascii="Angsana New" w:hAnsi="Angsana New"/>
          <w:szCs w:val="30"/>
        </w:rPr>
        <w:t>11.99</w:t>
      </w:r>
      <w:r w:rsidR="00543134" w:rsidRPr="00093551">
        <w:rPr>
          <w:rFonts w:ascii="Angsana New" w:hAnsi="Angsana New" w:hint="cs"/>
          <w:szCs w:val="30"/>
          <w:cs/>
        </w:rPr>
        <w:t xml:space="preserve"> ต่อปีและเดือนที่ </w:t>
      </w:r>
      <w:r w:rsidR="00543134" w:rsidRPr="00093551">
        <w:rPr>
          <w:rFonts w:ascii="Angsana New" w:hAnsi="Angsana New"/>
          <w:szCs w:val="30"/>
        </w:rPr>
        <w:t xml:space="preserve">25 </w:t>
      </w:r>
      <w:r w:rsidR="00B54ACE" w:rsidRPr="00093551">
        <w:rPr>
          <w:rFonts w:ascii="Angsana New" w:hAnsi="Angsana New"/>
          <w:szCs w:val="30"/>
        </w:rPr>
        <w:t>-</w:t>
      </w:r>
      <w:r w:rsidR="00543134" w:rsidRPr="00093551">
        <w:rPr>
          <w:rFonts w:ascii="Angsana New" w:hAnsi="Angsana New"/>
          <w:szCs w:val="30"/>
        </w:rPr>
        <w:t xml:space="preserve"> 84 </w:t>
      </w:r>
      <w:r w:rsidRPr="00093551">
        <w:rPr>
          <w:rFonts w:ascii="Angsana New" w:hAnsi="Angsana New" w:hint="cs"/>
          <w:szCs w:val="30"/>
          <w:cs/>
        </w:rPr>
        <w:t xml:space="preserve">อ้างอิงกับ </w:t>
      </w:r>
      <w:r w:rsidRPr="00093551">
        <w:rPr>
          <w:rFonts w:ascii="Angsana New" w:hAnsi="Angsana New"/>
          <w:szCs w:val="30"/>
        </w:rPr>
        <w:t>M</w:t>
      </w:r>
      <w:r w:rsidR="00B54ACE" w:rsidRPr="00093551">
        <w:rPr>
          <w:rFonts w:ascii="Angsana New" w:hAnsi="Angsana New"/>
          <w:szCs w:val="30"/>
        </w:rPr>
        <w:t>R</w:t>
      </w:r>
      <w:r w:rsidRPr="00093551">
        <w:rPr>
          <w:rFonts w:ascii="Angsana New" w:hAnsi="Angsana New"/>
          <w:szCs w:val="30"/>
        </w:rPr>
        <w:t>R</w:t>
      </w:r>
      <w:r w:rsidR="00B54ACE" w:rsidRPr="00093551">
        <w:rPr>
          <w:rFonts w:ascii="Angsana New" w:hAnsi="Angsana New"/>
          <w:szCs w:val="30"/>
        </w:rPr>
        <w:t xml:space="preserve"> + </w:t>
      </w:r>
      <w:r w:rsidR="00B54ACE" w:rsidRPr="00093551">
        <w:rPr>
          <w:rFonts w:ascii="Angsana New" w:hAnsi="Angsana New" w:hint="cs"/>
          <w:szCs w:val="30"/>
          <w:cs/>
        </w:rPr>
        <w:t xml:space="preserve">ร้อยละ </w:t>
      </w:r>
      <w:r w:rsidR="00B54ACE" w:rsidRPr="00093551">
        <w:rPr>
          <w:rFonts w:ascii="Angsana New" w:hAnsi="Angsana New"/>
          <w:szCs w:val="30"/>
        </w:rPr>
        <w:t>3.</w:t>
      </w:r>
      <w:r w:rsidR="000A0E79">
        <w:rPr>
          <w:rFonts w:ascii="Angsana New" w:hAnsi="Angsana New"/>
          <w:szCs w:val="30"/>
        </w:rPr>
        <w:t>29</w:t>
      </w:r>
      <w:r w:rsidR="00B54ACE" w:rsidRPr="00093551">
        <w:rPr>
          <w:rFonts w:ascii="Angsana New" w:hAnsi="Angsana New" w:hint="cs"/>
          <w:szCs w:val="30"/>
          <w:cs/>
        </w:rPr>
        <w:t xml:space="preserve"> ต่อปี</w:t>
      </w:r>
      <w:r w:rsidRPr="00093551">
        <w:rPr>
          <w:rFonts w:ascii="Angsana New" w:hAnsi="Angsana New"/>
          <w:szCs w:val="30"/>
        </w:rPr>
        <w:t xml:space="preserve"> </w:t>
      </w:r>
      <w:r w:rsidRPr="00093551">
        <w:rPr>
          <w:rFonts w:ascii="Angsana New" w:hAnsi="Angsana New" w:hint="cs"/>
          <w:szCs w:val="30"/>
          <w:cs/>
        </w:rPr>
        <w:t>โดยครบกำหนดชำระคืนเป็นรายเดือนเริ่มตั้งแต่เดือน</w:t>
      </w:r>
      <w:r w:rsidR="00B54ACE" w:rsidRPr="00093551">
        <w:rPr>
          <w:rFonts w:ascii="Angsana New" w:hAnsi="Angsana New" w:hint="cs"/>
          <w:szCs w:val="30"/>
          <w:cs/>
        </w:rPr>
        <w:t>กุมภาพันธ์</w:t>
      </w:r>
      <w:r w:rsidRPr="00093551">
        <w:rPr>
          <w:rFonts w:ascii="Angsana New" w:hAnsi="Angsana New" w:hint="cs"/>
          <w:szCs w:val="30"/>
          <w:cs/>
        </w:rPr>
        <w:t xml:space="preserve"> </w:t>
      </w:r>
      <w:r w:rsidRPr="00093551">
        <w:rPr>
          <w:rFonts w:ascii="Angsana New" w:hAnsi="Angsana New"/>
          <w:szCs w:val="30"/>
        </w:rPr>
        <w:t>256</w:t>
      </w:r>
      <w:r w:rsidR="00B54ACE" w:rsidRPr="00093551">
        <w:rPr>
          <w:rFonts w:ascii="Angsana New" w:hAnsi="Angsana New"/>
          <w:szCs w:val="30"/>
        </w:rPr>
        <w:t>9</w:t>
      </w:r>
      <w:r w:rsidRPr="00093551">
        <w:rPr>
          <w:rFonts w:ascii="Angsana New" w:hAnsi="Angsana New" w:hint="cs"/>
          <w:szCs w:val="30"/>
          <w:cs/>
        </w:rPr>
        <w:t xml:space="preserve"> เป็นต้นไป</w:t>
      </w:r>
      <w:r w:rsidR="003B67BB" w:rsidRPr="00093551">
        <w:rPr>
          <w:rFonts w:ascii="Angsana New" w:hAnsi="Angsana New" w:hint="cs"/>
          <w:szCs w:val="30"/>
          <w:cs/>
        </w:rPr>
        <w:t xml:space="preserve"> </w:t>
      </w:r>
      <w:r w:rsidRPr="00093551">
        <w:rPr>
          <w:rFonts w:ascii="Angsana New" w:hAnsi="Angsana New"/>
          <w:szCs w:val="30"/>
          <w:cs/>
        </w:rPr>
        <w:t>วงเงินสินเชื่อ</w:t>
      </w:r>
      <w:r w:rsidRPr="00093551">
        <w:rPr>
          <w:rFonts w:ascii="Angsana New" w:hAnsi="Angsana New" w:hint="cs"/>
          <w:szCs w:val="30"/>
          <w:cs/>
        </w:rPr>
        <w:t>ดังกล่าว</w:t>
      </w:r>
      <w:r w:rsidR="00086A53">
        <w:rPr>
          <w:rFonts w:ascii="Angsana New" w:hAnsi="Angsana New" w:hint="cs"/>
          <w:szCs w:val="30"/>
          <w:cs/>
        </w:rPr>
        <w:t>ค้ำประกันโดยกรรมการของบริษัทท่าน</w:t>
      </w:r>
      <w:r w:rsidR="00D44B57">
        <w:rPr>
          <w:rFonts w:ascii="Angsana New" w:hAnsi="Angsana New" w:hint="cs"/>
          <w:szCs w:val="30"/>
          <w:cs/>
        </w:rPr>
        <w:t>หนึ่ง</w:t>
      </w:r>
      <w:r w:rsidR="00F469FC">
        <w:rPr>
          <w:rFonts w:ascii="Angsana New" w:hAnsi="Angsana New" w:hint="cs"/>
          <w:szCs w:val="30"/>
          <w:cs/>
        </w:rPr>
        <w:t>และไม่มี</w:t>
      </w:r>
      <w:r w:rsidR="00812366">
        <w:rPr>
          <w:rFonts w:ascii="Angsana New" w:hAnsi="Angsana New" w:hint="cs"/>
          <w:szCs w:val="30"/>
          <w:cs/>
        </w:rPr>
        <w:t>ข้อกำหนดที่เป็น</w:t>
      </w:r>
      <w:r w:rsidR="00F469FC">
        <w:rPr>
          <w:rFonts w:ascii="Angsana New" w:hAnsi="Angsana New" w:hint="cs"/>
          <w:szCs w:val="30"/>
          <w:cs/>
        </w:rPr>
        <w:t>เงื่อนไขการกู้ยืม</w:t>
      </w:r>
    </w:p>
    <w:p w14:paraId="13456FB5" w14:textId="77777777" w:rsidR="00B54ACE" w:rsidRPr="00346557" w:rsidRDefault="00B54ACE" w:rsidP="0043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E2157E" w14:textId="3DB4FF01" w:rsidR="0064215E" w:rsidRPr="00801441" w:rsidRDefault="0064215E" w:rsidP="00780EC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1441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="0012536E" w:rsidRPr="0080144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801441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175F751E" w14:textId="77777777" w:rsidR="00015BB7" w:rsidRPr="00A8218C" w:rsidRDefault="00015BB7" w:rsidP="00015BB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441CBA6B" w14:textId="5841C5C8" w:rsidR="00275BD9" w:rsidRPr="00801441" w:rsidRDefault="00015BB7" w:rsidP="003979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2"/>
          <w:szCs w:val="30"/>
          <w:cs/>
        </w:rPr>
      </w:pPr>
      <w:r w:rsidRPr="00801441">
        <w:rPr>
          <w:rFonts w:ascii="Angsana New" w:hAnsi="Angsana New"/>
          <w:spacing w:val="-2"/>
          <w:szCs w:val="30"/>
          <w:cs/>
        </w:rPr>
        <w:t>รายการเคลื่อนไหวของหนี้สินผลประโยชน์</w:t>
      </w:r>
      <w:r w:rsidR="0012536E" w:rsidRPr="00801441">
        <w:rPr>
          <w:rFonts w:ascii="Angsana New" w:hAnsi="Angsana New" w:hint="cs"/>
          <w:spacing w:val="-2"/>
          <w:szCs w:val="30"/>
          <w:cs/>
        </w:rPr>
        <w:t>ของ</w:t>
      </w:r>
      <w:r w:rsidRPr="00801441">
        <w:rPr>
          <w:rFonts w:ascii="Angsana New" w:hAnsi="Angsana New"/>
          <w:spacing w:val="-2"/>
          <w:szCs w:val="30"/>
          <w:cs/>
        </w:rPr>
        <w:t>พนักงานสำหรับ</w:t>
      </w:r>
      <w:r w:rsidR="009F7466" w:rsidRPr="00801441">
        <w:rPr>
          <w:rFonts w:ascii="Angsana New" w:hAnsi="Angsana New"/>
          <w:spacing w:val="-2"/>
          <w:szCs w:val="30"/>
          <w:cs/>
        </w:rPr>
        <w:t>งวด</w:t>
      </w:r>
      <w:r w:rsidR="007A2EF2" w:rsidRPr="00801441">
        <w:rPr>
          <w:rFonts w:ascii="Angsana New" w:hAnsi="Angsana New"/>
          <w:spacing w:val="-2"/>
          <w:szCs w:val="30"/>
          <w:cs/>
        </w:rPr>
        <w:t>สาม</w:t>
      </w:r>
      <w:r w:rsidR="002F3D1C" w:rsidRPr="00801441">
        <w:rPr>
          <w:rFonts w:ascii="Angsana New" w:hAnsi="Angsana New"/>
          <w:spacing w:val="-2"/>
          <w:szCs w:val="30"/>
          <w:cs/>
        </w:rPr>
        <w:t>เดือน</w:t>
      </w:r>
      <w:r w:rsidRPr="00801441">
        <w:rPr>
          <w:rFonts w:ascii="Angsana New" w:hAnsi="Angsana New"/>
          <w:spacing w:val="-2"/>
          <w:szCs w:val="30"/>
          <w:cs/>
        </w:rPr>
        <w:t xml:space="preserve">สิ้นสุดวันที่ </w:t>
      </w:r>
      <w:r w:rsidR="00E45C92" w:rsidRPr="00801441">
        <w:rPr>
          <w:rFonts w:ascii="Angsana New" w:hAnsi="Angsana New"/>
          <w:spacing w:val="-2"/>
          <w:szCs w:val="30"/>
        </w:rPr>
        <w:t>3</w:t>
      </w:r>
      <w:r w:rsidR="007A2EF2" w:rsidRPr="00801441">
        <w:rPr>
          <w:rFonts w:ascii="Angsana New" w:hAnsi="Angsana New"/>
          <w:spacing w:val="-2"/>
          <w:szCs w:val="30"/>
        </w:rPr>
        <w:t>1</w:t>
      </w:r>
      <w:r w:rsidR="00C839C9" w:rsidRPr="00801441">
        <w:rPr>
          <w:rFonts w:ascii="Angsana New" w:hAnsi="Angsana New"/>
          <w:spacing w:val="-2"/>
          <w:szCs w:val="30"/>
        </w:rPr>
        <w:t xml:space="preserve"> </w:t>
      </w:r>
      <w:r w:rsidR="007A2EF2" w:rsidRPr="00801441">
        <w:rPr>
          <w:rFonts w:ascii="Angsana New" w:hAnsi="Angsana New"/>
          <w:spacing w:val="-2"/>
          <w:szCs w:val="30"/>
          <w:cs/>
        </w:rPr>
        <w:t>มีนาคม</w:t>
      </w:r>
      <w:r w:rsidRPr="00801441">
        <w:rPr>
          <w:rFonts w:ascii="Angsana New" w:hAnsi="Angsana New"/>
          <w:spacing w:val="-2"/>
          <w:szCs w:val="30"/>
          <w:cs/>
        </w:rPr>
        <w:t xml:space="preserve"> </w:t>
      </w:r>
      <w:r w:rsidR="00E45C92" w:rsidRPr="00801441">
        <w:rPr>
          <w:rFonts w:ascii="Angsana New" w:hAnsi="Angsana New"/>
          <w:spacing w:val="-2"/>
          <w:szCs w:val="30"/>
        </w:rPr>
        <w:t>256</w:t>
      </w:r>
      <w:r w:rsidR="00A13569" w:rsidRPr="00801441">
        <w:rPr>
          <w:rFonts w:ascii="Angsana New" w:hAnsi="Angsana New"/>
          <w:spacing w:val="-2"/>
          <w:szCs w:val="30"/>
        </w:rPr>
        <w:t>9</w:t>
      </w:r>
      <w:r w:rsidRPr="00801441">
        <w:rPr>
          <w:rFonts w:ascii="Angsana New" w:hAnsi="Angsana New"/>
          <w:spacing w:val="-2"/>
          <w:szCs w:val="30"/>
        </w:rPr>
        <w:t xml:space="preserve"> </w:t>
      </w:r>
      <w:r w:rsidRPr="00801441">
        <w:rPr>
          <w:rFonts w:ascii="Angsana New" w:hAnsi="Angsana New"/>
          <w:spacing w:val="-2"/>
          <w:szCs w:val="30"/>
          <w:cs/>
        </w:rPr>
        <w:t xml:space="preserve">และ </w:t>
      </w:r>
      <w:r w:rsidR="00E45C92" w:rsidRPr="00801441">
        <w:rPr>
          <w:rFonts w:ascii="Angsana New" w:hAnsi="Angsana New"/>
          <w:spacing w:val="-2"/>
          <w:szCs w:val="30"/>
        </w:rPr>
        <w:t>256</w:t>
      </w:r>
      <w:r w:rsidR="00A13569" w:rsidRPr="00801441">
        <w:rPr>
          <w:rFonts w:ascii="Angsana New" w:hAnsi="Angsana New"/>
          <w:spacing w:val="-2"/>
          <w:szCs w:val="30"/>
        </w:rPr>
        <w:t>8</w:t>
      </w:r>
      <w:r w:rsidRPr="00801441">
        <w:rPr>
          <w:rFonts w:ascii="Angsana New" w:hAnsi="Angsana New"/>
          <w:spacing w:val="-2"/>
          <w:szCs w:val="30"/>
        </w:rPr>
        <w:t xml:space="preserve"> </w:t>
      </w:r>
      <w:r w:rsidRPr="00801441">
        <w:rPr>
          <w:rFonts w:ascii="Angsana New" w:hAnsi="Angsana New"/>
          <w:spacing w:val="-2"/>
          <w:szCs w:val="30"/>
          <w:cs/>
        </w:rPr>
        <w:t>มีดังนี้</w:t>
      </w:r>
    </w:p>
    <w:p w14:paraId="1D286F65" w14:textId="77777777" w:rsidR="00D80B54" w:rsidRPr="00E11AF7" w:rsidRDefault="00D80B54" w:rsidP="003979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</w:p>
    <w:tbl>
      <w:tblPr>
        <w:tblW w:w="102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4"/>
        <w:gridCol w:w="1134"/>
        <w:gridCol w:w="283"/>
        <w:gridCol w:w="1134"/>
        <w:gridCol w:w="283"/>
        <w:gridCol w:w="1134"/>
        <w:gridCol w:w="283"/>
        <w:gridCol w:w="1135"/>
      </w:tblGrid>
      <w:tr w:rsidR="003979C7" w:rsidRPr="00801441" w14:paraId="52FD74C2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334624F9" w14:textId="77777777" w:rsidR="003979C7" w:rsidRPr="00801441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5052F8A" w14:textId="77777777" w:rsidR="003979C7" w:rsidRPr="00801441" w:rsidRDefault="003979C7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3979C7" w:rsidRPr="00801441" w14:paraId="4277FF51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60751615" w14:textId="77777777" w:rsidR="003979C7" w:rsidRPr="00801441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D1B25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67030D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CF4CB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9C7" w:rsidRPr="00801441" w14:paraId="144C14CA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108A8BAA" w14:textId="77777777" w:rsidR="003979C7" w:rsidRPr="00801441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1CA5F1" w14:textId="41B391F5" w:rsidR="003979C7" w:rsidRPr="0080144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1A30" w:rsidRPr="008014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16D656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29552B" w14:textId="2FC34BB1" w:rsidR="003979C7" w:rsidRPr="0080144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1A30" w:rsidRPr="008014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3B527BD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C264AF" w14:textId="7346C5E7" w:rsidR="003979C7" w:rsidRPr="0080144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1A30" w:rsidRPr="008014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279D846A" w14:textId="77777777" w:rsidR="003979C7" w:rsidRPr="00801441" w:rsidRDefault="003979C7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0ED8D21" w14:textId="4A520451" w:rsidR="003979C7" w:rsidRPr="0080144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1A30" w:rsidRPr="008014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13569" w:rsidRPr="00801441" w14:paraId="1817B175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45C64F24" w14:textId="77777777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</w:t>
            </w:r>
            <w:r w:rsidRPr="0080144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01441">
              <w:rPr>
                <w:rFonts w:ascii="Angsana New" w:hAnsi="Angsana New"/>
                <w:sz w:val="30"/>
                <w:szCs w:val="30"/>
                <w:cs/>
              </w:rPr>
              <w:t xml:space="preserve">พนักงาน ณ วันที่ </w:t>
            </w:r>
            <w:r w:rsidRPr="008014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144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6F609" w14:textId="1FFC5364" w:rsidR="00A13569" w:rsidRPr="00346557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1</w:t>
            </w:r>
            <w:r w:rsidR="00FE79E2"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83" w:type="dxa"/>
          </w:tcPr>
          <w:p w14:paraId="48A9AEEE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8BD60" w14:textId="4369D5E9" w:rsidR="00A13569" w:rsidRPr="00801441" w:rsidRDefault="00A13569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19,846</w:t>
            </w:r>
          </w:p>
        </w:tc>
        <w:tc>
          <w:tcPr>
            <w:tcW w:w="283" w:type="dxa"/>
            <w:vAlign w:val="bottom"/>
          </w:tcPr>
          <w:p w14:paraId="5475C857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3A1D9" w14:textId="57170635" w:rsidR="00A13569" w:rsidRPr="00346557" w:rsidRDefault="00346557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3" w:type="dxa"/>
            <w:vAlign w:val="bottom"/>
          </w:tcPr>
          <w:p w14:paraId="4BB4DF6B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BE0B0" w14:textId="31564864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</w:tr>
      <w:tr w:rsidR="00A13569" w:rsidRPr="00801441" w14:paraId="6CF9B2A7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5FFF902C" w14:textId="77777777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vAlign w:val="bottom"/>
          </w:tcPr>
          <w:p w14:paraId="6A4ACA70" w14:textId="38C810F0" w:rsidR="00A13569" w:rsidRPr="00346557" w:rsidRDefault="00FE79E2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3" w:type="dxa"/>
          </w:tcPr>
          <w:p w14:paraId="52451E73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0AE13F8" w14:textId="0E5532F0" w:rsidR="00A13569" w:rsidRPr="00801441" w:rsidRDefault="00A13569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83" w:type="dxa"/>
            <w:vAlign w:val="bottom"/>
          </w:tcPr>
          <w:p w14:paraId="7140E409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1793064" w14:textId="5E1FA8C5" w:rsidR="00A13569" w:rsidRPr="00346557" w:rsidRDefault="00346557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83" w:type="dxa"/>
            <w:vAlign w:val="bottom"/>
          </w:tcPr>
          <w:p w14:paraId="014267BD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vAlign w:val="bottom"/>
          </w:tcPr>
          <w:p w14:paraId="6B92775A" w14:textId="3DA9AB7E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A13569" w:rsidRPr="00801441" w14:paraId="6FD4965C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424798E5" w14:textId="77777777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C15624" w14:textId="745833D7" w:rsidR="00A13569" w:rsidRPr="00346557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8</w:t>
            </w:r>
            <w:r w:rsidR="00FE79E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471291D2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7110F6" w14:textId="29F26E87" w:rsidR="00A13569" w:rsidRPr="00801441" w:rsidRDefault="00A13569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vAlign w:val="bottom"/>
          </w:tcPr>
          <w:p w14:paraId="42A487E1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DACC3" w14:textId="63412C89" w:rsidR="00A13569" w:rsidRPr="00346557" w:rsidRDefault="00346557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3" w:type="dxa"/>
            <w:vAlign w:val="bottom"/>
          </w:tcPr>
          <w:p w14:paraId="6AD98F80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7631976" w14:textId="6CD276FE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A13569" w:rsidRPr="00801441" w14:paraId="163BF15C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49994719" w14:textId="77777777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977B4" w14:textId="7C57542C" w:rsidR="00A13569" w:rsidRPr="00346557" w:rsidRDefault="00FE79E2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283" w:type="dxa"/>
          </w:tcPr>
          <w:p w14:paraId="55820443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A704D" w14:textId="57584436" w:rsidR="00A13569" w:rsidRPr="00801441" w:rsidRDefault="00A13569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83" w:type="dxa"/>
            <w:vAlign w:val="bottom"/>
          </w:tcPr>
          <w:p w14:paraId="77E344BD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0EFC8" w14:textId="4624385C" w:rsidR="00A13569" w:rsidRPr="00346557" w:rsidRDefault="00346557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6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83" w:type="dxa"/>
            <w:vAlign w:val="bottom"/>
          </w:tcPr>
          <w:p w14:paraId="3E8BC5DD" w14:textId="77777777" w:rsidR="00A13569" w:rsidRPr="00801441" w:rsidRDefault="00A13569" w:rsidP="00A1356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92F1" w14:textId="68C5658D" w:rsidR="00A13569" w:rsidRPr="00801441" w:rsidRDefault="00A13569" w:rsidP="00A1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346557" w:rsidRPr="00801441" w14:paraId="0ECD74C5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14A706AE" w14:textId="77777777" w:rsidR="00346557" w:rsidRPr="00801441" w:rsidRDefault="00346557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กำไรจากการวัดมูลค่าใหม่ตามหลักคณิตศาสตร์ประกันภัย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B7F3C9" w14:textId="0D5AB097" w:rsidR="00346557" w:rsidRPr="00346557" w:rsidRDefault="00346557" w:rsidP="0067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6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(</w:t>
            </w:r>
            <w:r w:rsidR="00FE79E2">
              <w:rPr>
                <w:rFonts w:ascii="Angsana New" w:hAnsi="Angsana New"/>
                <w:sz w:val="30"/>
                <w:szCs w:val="30"/>
              </w:rPr>
              <w:t>1,311</w:t>
            </w:r>
            <w:r w:rsidRPr="00346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A105729" w14:textId="77777777" w:rsidR="00346557" w:rsidRPr="00346557" w:rsidRDefault="00346557" w:rsidP="00346557">
            <w:pPr>
              <w:pStyle w:val="Preformatted"/>
              <w:tabs>
                <w:tab w:val="clear" w:pos="959"/>
                <w:tab w:val="clear" w:pos="9590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ECA460" w14:textId="0754D2F0" w:rsidR="00346557" w:rsidRPr="00801441" w:rsidRDefault="00346557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283" w:type="dxa"/>
          </w:tcPr>
          <w:p w14:paraId="546AC09B" w14:textId="77777777" w:rsidR="00346557" w:rsidRPr="00801441" w:rsidRDefault="00346557" w:rsidP="0034655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6BC9F6" w14:textId="7FDFBEE9" w:rsidR="00346557" w:rsidRPr="00E56214" w:rsidRDefault="00346557" w:rsidP="0034655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83" w:type="dxa"/>
          </w:tcPr>
          <w:p w14:paraId="282F9911" w14:textId="77777777" w:rsidR="00346557" w:rsidRPr="00801441" w:rsidRDefault="00346557" w:rsidP="0034655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50FEB94" w14:textId="32622445" w:rsidR="00346557" w:rsidRPr="00801441" w:rsidRDefault="00346557" w:rsidP="0034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</w:tr>
      <w:tr w:rsidR="00FE79E2" w:rsidRPr="00801441" w14:paraId="74C19101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05A5E934" w14:textId="0333B5B1" w:rsidR="00FE79E2" w:rsidRPr="00801441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F01894" w14:textId="3D85DEF6" w:rsidR="00FE79E2" w:rsidRPr="00346557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(7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8014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DEBB172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03276D" w14:textId="5642FF12" w:rsidR="00FE79E2" w:rsidRPr="00FE79E2" w:rsidRDefault="00FE79E2" w:rsidP="00FE79E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83" w:type="dxa"/>
          </w:tcPr>
          <w:p w14:paraId="120C3F3E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E2DB4D" w14:textId="44886759" w:rsidR="00FE79E2" w:rsidRPr="00346557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(7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8014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C041880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42CC655" w14:textId="71CDEE30" w:rsidR="00FE79E2" w:rsidRPr="00346557" w:rsidRDefault="00FE79E2" w:rsidP="00FE79E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</w:tr>
      <w:tr w:rsidR="00FE79E2" w:rsidRPr="00801441" w14:paraId="2CADEC86" w14:textId="77777777" w:rsidTr="00FE79E2">
        <w:trPr>
          <w:trHeight w:val="20"/>
        </w:trPr>
        <w:tc>
          <w:tcPr>
            <w:tcW w:w="4824" w:type="dxa"/>
            <w:vAlign w:val="bottom"/>
          </w:tcPr>
          <w:p w14:paraId="7B056189" w14:textId="77777777" w:rsidR="00FE79E2" w:rsidRPr="00801441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</w:t>
            </w:r>
            <w:r w:rsidRPr="0080144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01441">
              <w:rPr>
                <w:rFonts w:ascii="Angsana New" w:hAnsi="Angsana New"/>
                <w:sz w:val="30"/>
                <w:szCs w:val="30"/>
                <w:cs/>
              </w:rPr>
              <w:t xml:space="preserve">พนักงาน ณ วันที่ </w:t>
            </w:r>
            <w:r w:rsidRPr="008014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0144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BB8E9" w14:textId="03446DA1" w:rsidR="00FE79E2" w:rsidRPr="00346557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83" w:type="dxa"/>
          </w:tcPr>
          <w:p w14:paraId="5D718B19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230B8" w14:textId="4636D276" w:rsidR="00FE79E2" w:rsidRPr="00801441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  <w:tc>
          <w:tcPr>
            <w:tcW w:w="283" w:type="dxa"/>
          </w:tcPr>
          <w:p w14:paraId="5143FF99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17AFB" w14:textId="76DF05C2" w:rsidR="00FE79E2" w:rsidRPr="00346557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12,482</w:t>
            </w:r>
          </w:p>
        </w:tc>
        <w:tc>
          <w:tcPr>
            <w:tcW w:w="283" w:type="dxa"/>
          </w:tcPr>
          <w:p w14:paraId="0BC7C654" w14:textId="77777777" w:rsidR="00FE79E2" w:rsidRPr="00801441" w:rsidRDefault="00FE79E2" w:rsidP="00FE79E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04183" w14:textId="675FF232" w:rsidR="00FE79E2" w:rsidRPr="00801441" w:rsidRDefault="00FE79E2" w:rsidP="00FE7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</w:rPr>
              <w:t>10,969</w:t>
            </w:r>
          </w:p>
        </w:tc>
      </w:tr>
    </w:tbl>
    <w:p w14:paraId="32F87B6C" w14:textId="6DEE4450" w:rsidR="00E11AF7" w:rsidRPr="00EA1C08" w:rsidRDefault="00D65210" w:rsidP="00E11AF7">
      <w:pPr>
        <w:jc w:val="thaiDistribute"/>
        <w:rPr>
          <w:rFonts w:ascii="Angsana New" w:hAnsi="Angsana New"/>
          <w:sz w:val="30"/>
          <w:szCs w:val="30"/>
          <w:cs/>
        </w:rPr>
      </w:pPr>
      <w:r w:rsidRPr="00801441">
        <w:rPr>
          <w:rFonts w:ascii="Angsana New" w:hAnsi="Angsana New" w:hint="cs"/>
          <w:sz w:val="30"/>
          <w:szCs w:val="30"/>
          <w:cs/>
        </w:rPr>
        <w:lastRenderedPageBreak/>
        <w:t>กำไร</w:t>
      </w:r>
      <w:r w:rsidR="00A8218C">
        <w:rPr>
          <w:rFonts w:ascii="Angsana New" w:hAnsi="Angsana New"/>
          <w:sz w:val="30"/>
          <w:szCs w:val="30"/>
        </w:rPr>
        <w:t xml:space="preserve"> </w:t>
      </w:r>
      <w:r w:rsidR="00A8218C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="002F1260" w:rsidRPr="00801441">
        <w:rPr>
          <w:rFonts w:ascii="Angsana New" w:hAnsi="Angsana New"/>
          <w:sz w:val="30"/>
          <w:szCs w:val="30"/>
          <w:cs/>
        </w:rPr>
        <w:t>จากการวัดมูลค่าใหม่ตามหลักคณิตศาสตร์ประกันภัย</w:t>
      </w:r>
      <w:r w:rsidR="00E11AF7" w:rsidRPr="00EA1C08">
        <w:rPr>
          <w:rFonts w:ascii="Angsana New" w:hAnsi="Angsana New"/>
          <w:sz w:val="30"/>
          <w:szCs w:val="30"/>
          <w:cs/>
        </w:rPr>
        <w:t>ที่รับรู้ใน</w:t>
      </w:r>
      <w:r w:rsidR="00A8218C">
        <w:rPr>
          <w:rFonts w:ascii="Angsana New" w:hAnsi="Angsana New" w:hint="cs"/>
          <w:sz w:val="30"/>
          <w:szCs w:val="30"/>
          <w:cs/>
        </w:rPr>
        <w:t>กำไร</w:t>
      </w:r>
      <w:r w:rsidR="00E11AF7" w:rsidRPr="00EA1C08">
        <w:rPr>
          <w:rFonts w:ascii="Angsana New" w:hAnsi="Angsana New"/>
          <w:sz w:val="30"/>
          <w:szCs w:val="30"/>
          <w:cs/>
        </w:rPr>
        <w:t>เบ็ดเสร็จอื่นสำหรับ</w:t>
      </w:r>
      <w:r w:rsidR="00E11AF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11AF7"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11AF7" w:rsidRPr="00EA1C08">
        <w:rPr>
          <w:rFonts w:ascii="Angsana New" w:hAnsi="Angsana New"/>
          <w:sz w:val="30"/>
          <w:szCs w:val="30"/>
        </w:rPr>
        <w:t>31</w:t>
      </w:r>
      <w:r w:rsidR="00E11AF7" w:rsidRPr="00EA1C08">
        <w:rPr>
          <w:rFonts w:ascii="Angsana New" w:hAnsi="Angsana New"/>
          <w:sz w:val="30"/>
          <w:szCs w:val="30"/>
          <w:cs/>
        </w:rPr>
        <w:t xml:space="preserve"> </w:t>
      </w:r>
      <w:r w:rsidR="00E11AF7">
        <w:rPr>
          <w:rFonts w:ascii="Angsana New" w:hAnsi="Angsana New" w:hint="cs"/>
          <w:sz w:val="30"/>
          <w:szCs w:val="30"/>
          <w:cs/>
        </w:rPr>
        <w:t>มีนาคม</w:t>
      </w:r>
      <w:r w:rsidR="00E11AF7" w:rsidRPr="00EA1C08">
        <w:rPr>
          <w:rFonts w:ascii="Angsana New" w:hAnsi="Angsana New"/>
          <w:sz w:val="30"/>
          <w:szCs w:val="30"/>
          <w:cs/>
        </w:rPr>
        <w:t xml:space="preserve"> </w:t>
      </w:r>
      <w:r w:rsidR="00E11AF7">
        <w:rPr>
          <w:rFonts w:ascii="Angsana New" w:hAnsi="Angsana New"/>
          <w:sz w:val="30"/>
          <w:szCs w:val="30"/>
        </w:rPr>
        <w:t>2569</w:t>
      </w:r>
      <w:r w:rsidR="00E11AF7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E11AF7" w:rsidRPr="00EA1C08">
        <w:rPr>
          <w:rFonts w:ascii="Angsana New" w:hAnsi="Angsana New"/>
          <w:sz w:val="30"/>
          <w:szCs w:val="30"/>
        </w:rPr>
        <w:t>256</w:t>
      </w:r>
      <w:r w:rsidR="00E11AF7">
        <w:rPr>
          <w:rFonts w:ascii="Angsana New" w:hAnsi="Angsana New"/>
          <w:sz w:val="30"/>
          <w:szCs w:val="30"/>
        </w:rPr>
        <w:t>8</w:t>
      </w:r>
      <w:r w:rsidR="00E11AF7" w:rsidRPr="00EA1C08">
        <w:rPr>
          <w:rFonts w:ascii="Angsana New" w:hAnsi="Angsana New"/>
          <w:sz w:val="30"/>
          <w:szCs w:val="30"/>
          <w:cs/>
        </w:rPr>
        <w:t xml:space="preserve"> เกิดขึ้นจาก</w:t>
      </w:r>
    </w:p>
    <w:p w14:paraId="3136A0F6" w14:textId="77777777" w:rsidR="00E11AF7" w:rsidRDefault="00E11AF7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857" w:type="dxa"/>
        <w:tblLayout w:type="fixed"/>
        <w:tblLook w:val="0000" w:firstRow="0" w:lastRow="0" w:firstColumn="0" w:lastColumn="0" w:noHBand="0" w:noVBand="0"/>
      </w:tblPr>
      <w:tblGrid>
        <w:gridCol w:w="5061"/>
        <w:gridCol w:w="1020"/>
        <w:gridCol w:w="238"/>
        <w:gridCol w:w="1021"/>
        <w:gridCol w:w="238"/>
        <w:gridCol w:w="1020"/>
        <w:gridCol w:w="238"/>
        <w:gridCol w:w="1021"/>
      </w:tblGrid>
      <w:tr w:rsidR="00E11AF7" w:rsidRPr="00EA1C08" w14:paraId="710CA05D" w14:textId="77777777" w:rsidTr="00D73EE9">
        <w:trPr>
          <w:cantSplit/>
        </w:trPr>
        <w:tc>
          <w:tcPr>
            <w:tcW w:w="5061" w:type="dxa"/>
          </w:tcPr>
          <w:p w14:paraId="626260CC" w14:textId="77777777" w:rsidR="00E11AF7" w:rsidRPr="00EA1C08" w:rsidRDefault="00E11AF7" w:rsidP="0036400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6" w:type="dxa"/>
            <w:gridSpan w:val="7"/>
          </w:tcPr>
          <w:p w14:paraId="73286DE3" w14:textId="77777777" w:rsidR="00E11AF7" w:rsidRPr="00EA1C08" w:rsidRDefault="00E11AF7" w:rsidP="0036400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11AF7" w:rsidRPr="00EA1C08" w14:paraId="175C1085" w14:textId="77777777" w:rsidTr="00D73EE9">
        <w:trPr>
          <w:cantSplit/>
        </w:trPr>
        <w:tc>
          <w:tcPr>
            <w:tcW w:w="5061" w:type="dxa"/>
          </w:tcPr>
          <w:p w14:paraId="0C70F637" w14:textId="77777777" w:rsidR="00E11AF7" w:rsidRPr="00EA1C08" w:rsidRDefault="00E11AF7" w:rsidP="0036400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25B25" w14:textId="77777777" w:rsidR="00E11AF7" w:rsidRPr="00EA1C08" w:rsidRDefault="00E11AF7" w:rsidP="0036400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8F7900" w14:textId="77777777" w:rsidR="00E11AF7" w:rsidRPr="00EA1C08" w:rsidRDefault="00E11AF7" w:rsidP="0036400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</w:tcPr>
          <w:p w14:paraId="7221D7AE" w14:textId="77777777" w:rsidR="00E11AF7" w:rsidRPr="00EA1C08" w:rsidRDefault="00E11AF7" w:rsidP="0036400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11AF7" w:rsidRPr="00EA1C08" w14:paraId="562A3CBE" w14:textId="77777777" w:rsidTr="00D73EE9">
        <w:trPr>
          <w:cantSplit/>
        </w:trPr>
        <w:tc>
          <w:tcPr>
            <w:tcW w:w="5061" w:type="dxa"/>
          </w:tcPr>
          <w:p w14:paraId="41F27DC8" w14:textId="77777777" w:rsidR="00E11AF7" w:rsidRPr="00EA1C08" w:rsidRDefault="00E11AF7" w:rsidP="0036400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ED035BB" w14:textId="162B01AF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14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64A9F2C4" w14:textId="77777777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6D32D01" w14:textId="261843F0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144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E727D78" w14:textId="77777777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194432F9" w14:textId="0A05C9B6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14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8642DC8" w14:textId="77777777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63D3BC1" w14:textId="01EB0644" w:rsidR="00E11AF7" w:rsidRPr="00EA1C08" w:rsidRDefault="00E11AF7" w:rsidP="0036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E9144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56214" w:rsidRPr="00EA1C08" w14:paraId="21388B27" w14:textId="77777777" w:rsidTr="00D73EE9">
        <w:trPr>
          <w:cantSplit/>
        </w:trPr>
        <w:tc>
          <w:tcPr>
            <w:tcW w:w="5061" w:type="dxa"/>
          </w:tcPr>
          <w:p w14:paraId="2D6938DD" w14:textId="77777777" w:rsidR="00E56214" w:rsidRPr="00A8218C" w:rsidRDefault="00E56214" w:rsidP="00E56214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8B74915" w14:textId="1C1A0B8A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1,533</w:t>
            </w:r>
          </w:p>
        </w:tc>
        <w:tc>
          <w:tcPr>
            <w:tcW w:w="238" w:type="dxa"/>
          </w:tcPr>
          <w:p w14:paraId="6A7B7974" w14:textId="77777777" w:rsidR="00E56214" w:rsidRPr="00A8218C" w:rsidRDefault="00E56214" w:rsidP="00E5621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DEF3447" w14:textId="79578053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9,981</w:t>
            </w:r>
          </w:p>
        </w:tc>
        <w:tc>
          <w:tcPr>
            <w:tcW w:w="238" w:type="dxa"/>
          </w:tcPr>
          <w:p w14:paraId="7CB55929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2A8423" w14:textId="74A3743E" w:rsidR="00E56214" w:rsidRPr="00E56214" w:rsidRDefault="00E56214" w:rsidP="00E562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8" w:type="dxa"/>
          </w:tcPr>
          <w:p w14:paraId="7E1C117F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5D82CBA" w14:textId="73E04C86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9,981</w:t>
            </w:r>
          </w:p>
        </w:tc>
      </w:tr>
      <w:tr w:rsidR="00E56214" w:rsidRPr="00EA1C08" w14:paraId="542A9C2F" w14:textId="77777777" w:rsidTr="00D73EE9">
        <w:trPr>
          <w:cantSplit/>
        </w:trPr>
        <w:tc>
          <w:tcPr>
            <w:tcW w:w="5061" w:type="dxa"/>
          </w:tcPr>
          <w:p w14:paraId="113F17C2" w14:textId="6B3E1B4F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020" w:type="dxa"/>
          </w:tcPr>
          <w:p w14:paraId="3C7F36FB" w14:textId="41285F96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218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8" w:type="dxa"/>
          </w:tcPr>
          <w:p w14:paraId="776D1C4A" w14:textId="77777777" w:rsidR="00E56214" w:rsidRPr="00A8218C" w:rsidRDefault="00E56214" w:rsidP="00E5621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FE32C4F" w14:textId="1776B8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 xml:space="preserve">61      </w:t>
            </w:r>
          </w:p>
        </w:tc>
        <w:tc>
          <w:tcPr>
            <w:tcW w:w="238" w:type="dxa"/>
          </w:tcPr>
          <w:p w14:paraId="39279C0E" w14:textId="77777777" w:rsidR="00E56214" w:rsidRPr="00A8218C" w:rsidRDefault="00E56214" w:rsidP="00E56214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020" w:type="dxa"/>
            <w:vAlign w:val="bottom"/>
          </w:tcPr>
          <w:p w14:paraId="3F9A9842" w14:textId="7DFBF1F4" w:rsidR="00E56214" w:rsidRPr="00E56214" w:rsidRDefault="00E56214" w:rsidP="00E562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8" w:type="dxa"/>
          </w:tcPr>
          <w:p w14:paraId="28CFE748" w14:textId="77777777" w:rsidR="00E56214" w:rsidRPr="00A8218C" w:rsidRDefault="00E56214" w:rsidP="00E56214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021" w:type="dxa"/>
          </w:tcPr>
          <w:p w14:paraId="4AE87DB0" w14:textId="7CD5EA3B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 xml:space="preserve">61      </w:t>
            </w:r>
          </w:p>
        </w:tc>
      </w:tr>
      <w:tr w:rsidR="00E56214" w:rsidRPr="00EA1C08" w14:paraId="7976EA48" w14:textId="77777777" w:rsidTr="00D73EE9">
        <w:trPr>
          <w:cantSplit/>
        </w:trPr>
        <w:tc>
          <w:tcPr>
            <w:tcW w:w="5061" w:type="dxa"/>
          </w:tcPr>
          <w:p w14:paraId="01B6895A" w14:textId="6364E127" w:rsidR="00E56214" w:rsidRPr="00A8218C" w:rsidRDefault="00E56214" w:rsidP="00E56214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020" w:type="dxa"/>
          </w:tcPr>
          <w:p w14:paraId="52BFDFBE" w14:textId="5AB1EA88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(229)</w:t>
            </w:r>
          </w:p>
        </w:tc>
        <w:tc>
          <w:tcPr>
            <w:tcW w:w="238" w:type="dxa"/>
          </w:tcPr>
          <w:p w14:paraId="25F74FA6" w14:textId="77777777" w:rsidR="00E56214" w:rsidRPr="00A8218C" w:rsidRDefault="00E56214" w:rsidP="00E5621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BB752B2" w14:textId="1636F21B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(2,176)</w:t>
            </w:r>
          </w:p>
        </w:tc>
        <w:tc>
          <w:tcPr>
            <w:tcW w:w="238" w:type="dxa"/>
          </w:tcPr>
          <w:p w14:paraId="62EC43C3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CF08C86" w14:textId="0F7759CF" w:rsidR="00E56214" w:rsidRPr="00E56214" w:rsidRDefault="00E56214" w:rsidP="00E562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8" w:type="dxa"/>
          </w:tcPr>
          <w:p w14:paraId="534BADBF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95553A7" w14:textId="2B16BCAE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(2,176)</w:t>
            </w:r>
          </w:p>
        </w:tc>
      </w:tr>
      <w:tr w:rsidR="00E56214" w:rsidRPr="00EA1C08" w14:paraId="78DBD550" w14:textId="77777777" w:rsidTr="00D73EE9">
        <w:trPr>
          <w:cantSplit/>
        </w:trPr>
        <w:tc>
          <w:tcPr>
            <w:tcW w:w="5061" w:type="dxa"/>
          </w:tcPr>
          <w:p w14:paraId="6206CA55" w14:textId="77777777" w:rsidR="00E56214" w:rsidRPr="00A8218C" w:rsidRDefault="00E56214" w:rsidP="00E56214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98D1A96" w14:textId="55663752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1,311</w:t>
            </w:r>
          </w:p>
        </w:tc>
        <w:tc>
          <w:tcPr>
            <w:tcW w:w="238" w:type="dxa"/>
          </w:tcPr>
          <w:p w14:paraId="7541C20F" w14:textId="77777777" w:rsidR="00E56214" w:rsidRPr="00A8218C" w:rsidRDefault="00E56214" w:rsidP="00E5621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6BEA3EB" w14:textId="1E156BA1" w:rsidR="00E56214" w:rsidRPr="00A8218C" w:rsidRDefault="00E91445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7,866</w:t>
            </w:r>
          </w:p>
        </w:tc>
        <w:tc>
          <w:tcPr>
            <w:tcW w:w="238" w:type="dxa"/>
          </w:tcPr>
          <w:p w14:paraId="0AA372EC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C87A6" w14:textId="2124079D" w:rsidR="00E56214" w:rsidRPr="00E56214" w:rsidRDefault="00E56214" w:rsidP="00E562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8" w:type="dxa"/>
          </w:tcPr>
          <w:p w14:paraId="336CC2D2" w14:textId="77777777" w:rsidR="00E56214" w:rsidRPr="00A8218C" w:rsidRDefault="00E56214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E7AD21F" w14:textId="3EFFB21C" w:rsidR="00E56214" w:rsidRPr="00A8218C" w:rsidRDefault="00E91445" w:rsidP="00E5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7,866</w:t>
            </w:r>
          </w:p>
        </w:tc>
      </w:tr>
    </w:tbl>
    <w:p w14:paraId="1855D059" w14:textId="77777777" w:rsidR="002F1260" w:rsidRPr="00A8218C" w:rsidRDefault="002F1260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26B562" w14:textId="1463EA5D" w:rsidR="00812201" w:rsidRPr="00801441" w:rsidRDefault="00812201" w:rsidP="0081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>สมมติฐานที่สำคัญที่ใช้ในการคำนวณหนี้สินผลประโยชน์</w:t>
      </w:r>
      <w:r w:rsidR="004C1961" w:rsidRPr="00801441">
        <w:rPr>
          <w:rFonts w:ascii="Angsana New" w:hAnsi="Angsana New" w:hint="cs"/>
          <w:sz w:val="30"/>
          <w:szCs w:val="30"/>
          <w:cs/>
        </w:rPr>
        <w:t>ของ</w:t>
      </w:r>
      <w:r w:rsidRPr="00801441">
        <w:rPr>
          <w:rFonts w:ascii="Angsana New" w:hAnsi="Angsana New"/>
          <w:sz w:val="30"/>
          <w:szCs w:val="30"/>
          <w:cs/>
        </w:rPr>
        <w:t xml:space="preserve">พนักงานในปี </w:t>
      </w:r>
      <w:r w:rsidR="00E45C92" w:rsidRPr="00801441">
        <w:rPr>
          <w:rFonts w:ascii="Angsana New" w:hAnsi="Angsana New"/>
          <w:color w:val="000000"/>
          <w:sz w:val="30"/>
          <w:szCs w:val="30"/>
        </w:rPr>
        <w:t>256</w:t>
      </w:r>
      <w:r w:rsidR="00A13569" w:rsidRPr="00801441">
        <w:rPr>
          <w:rFonts w:ascii="Angsana New" w:hAnsi="Angsana New"/>
          <w:color w:val="000000"/>
          <w:sz w:val="30"/>
          <w:szCs w:val="30"/>
        </w:rPr>
        <w:t>9</w:t>
      </w:r>
      <w:r w:rsidRPr="00801441">
        <w:rPr>
          <w:rFonts w:ascii="Angsana New" w:hAnsi="Angsana New"/>
          <w:color w:val="000000"/>
          <w:sz w:val="30"/>
          <w:szCs w:val="30"/>
        </w:rPr>
        <w:t xml:space="preserve"> </w:t>
      </w:r>
      <w:r w:rsidRPr="0080144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 w:rsidRPr="00801441">
        <w:rPr>
          <w:rFonts w:ascii="Angsana New" w:hAnsi="Angsana New"/>
          <w:color w:val="000000"/>
          <w:sz w:val="30"/>
          <w:szCs w:val="30"/>
        </w:rPr>
        <w:t>256</w:t>
      </w:r>
      <w:r w:rsidR="00A13569" w:rsidRPr="00801441">
        <w:rPr>
          <w:rFonts w:ascii="Angsana New" w:hAnsi="Angsana New"/>
          <w:color w:val="000000"/>
          <w:sz w:val="30"/>
          <w:szCs w:val="30"/>
        </w:rPr>
        <w:t>8</w:t>
      </w:r>
      <w:r w:rsidRPr="00801441">
        <w:rPr>
          <w:rFonts w:ascii="Angsana New" w:hAnsi="Angsana New"/>
          <w:color w:val="000000"/>
          <w:sz w:val="30"/>
          <w:szCs w:val="30"/>
        </w:rPr>
        <w:t xml:space="preserve"> </w:t>
      </w:r>
      <w:r w:rsidRPr="00801441">
        <w:rPr>
          <w:rFonts w:ascii="Angsana New" w:hAnsi="Angsana New"/>
          <w:sz w:val="30"/>
          <w:szCs w:val="30"/>
          <w:cs/>
        </w:rPr>
        <w:t>มีดังนี้</w:t>
      </w:r>
    </w:p>
    <w:p w14:paraId="7B093C47" w14:textId="2A112BC8" w:rsidR="00812201" w:rsidRPr="00A8218C" w:rsidRDefault="00812201" w:rsidP="008122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>อัตราคิดลด</w:t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pacing w:val="-6"/>
          <w:sz w:val="30"/>
          <w:szCs w:val="30"/>
          <w:cs/>
        </w:rPr>
        <w:t>ร้อย</w:t>
      </w:r>
      <w:r w:rsidR="00A8218C">
        <w:rPr>
          <w:rFonts w:ascii="Angsana New" w:hAnsi="Angsana New" w:hint="cs"/>
          <w:spacing w:val="-6"/>
          <w:sz w:val="30"/>
          <w:szCs w:val="30"/>
          <w:cs/>
        </w:rPr>
        <w:t>ละ</w:t>
      </w:r>
      <w:r w:rsidR="00D10E0B" w:rsidRPr="008014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8218C">
        <w:rPr>
          <w:rFonts w:ascii="Angsana New" w:hAnsi="Angsana New"/>
          <w:spacing w:val="-6"/>
          <w:sz w:val="30"/>
          <w:szCs w:val="30"/>
        </w:rPr>
        <w:t xml:space="preserve">1.56 </w:t>
      </w:r>
      <w:r w:rsidR="00D10E0B" w:rsidRPr="00A8218C">
        <w:rPr>
          <w:rFonts w:ascii="Angsana New" w:hAnsi="Angsana New"/>
          <w:spacing w:val="-6"/>
          <w:sz w:val="30"/>
          <w:szCs w:val="30"/>
          <w:cs/>
        </w:rPr>
        <w:t>และ</w:t>
      </w:r>
      <w:r w:rsidR="00A8218C" w:rsidRPr="00A8218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8218C" w:rsidRPr="00A8218C">
        <w:rPr>
          <w:rFonts w:ascii="Angsana New" w:hAnsi="Angsana New"/>
          <w:spacing w:val="-6"/>
          <w:sz w:val="30"/>
          <w:szCs w:val="30"/>
        </w:rPr>
        <w:t>2.48</w:t>
      </w:r>
      <w:r w:rsidR="00A8218C" w:rsidRPr="00A8218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D1735" w:rsidRPr="00A8218C">
        <w:rPr>
          <w:rFonts w:ascii="Angsana New" w:hAnsi="Angsana New"/>
          <w:spacing w:val="-6"/>
          <w:sz w:val="30"/>
          <w:szCs w:val="30"/>
          <w:cs/>
        </w:rPr>
        <w:t>ต่อ</w:t>
      </w:r>
      <w:r w:rsidR="00FD1735" w:rsidRPr="00801441">
        <w:rPr>
          <w:rFonts w:ascii="Angsana New" w:hAnsi="Angsana New"/>
          <w:spacing w:val="-6"/>
          <w:sz w:val="30"/>
          <w:szCs w:val="30"/>
          <w:cs/>
        </w:rPr>
        <w:t>ปี</w:t>
      </w:r>
      <w:r w:rsidR="00C44628" w:rsidRPr="00801441">
        <w:rPr>
          <w:rFonts w:ascii="Angsana New" w:hAnsi="Angsana New"/>
          <w:spacing w:val="-6"/>
          <w:sz w:val="30"/>
          <w:szCs w:val="30"/>
          <w:cs/>
        </w:rPr>
        <w:t xml:space="preserve">สำหรับปี </w:t>
      </w:r>
      <w:r w:rsidR="00C44628" w:rsidRPr="00801441">
        <w:rPr>
          <w:rFonts w:ascii="Angsana New" w:hAnsi="Angsana New"/>
          <w:spacing w:val="-6"/>
          <w:sz w:val="30"/>
          <w:szCs w:val="30"/>
        </w:rPr>
        <w:t>256</w:t>
      </w:r>
      <w:r w:rsidR="006127C2" w:rsidRPr="00801441">
        <w:rPr>
          <w:rFonts w:ascii="Angsana New" w:hAnsi="Angsana New"/>
          <w:spacing w:val="-6"/>
          <w:sz w:val="30"/>
          <w:szCs w:val="30"/>
        </w:rPr>
        <w:t>9</w:t>
      </w:r>
      <w:r w:rsidR="00C44628" w:rsidRPr="00801441">
        <w:rPr>
          <w:rFonts w:ascii="Angsana New" w:hAnsi="Angsana New"/>
          <w:spacing w:val="-6"/>
          <w:sz w:val="30"/>
          <w:szCs w:val="30"/>
        </w:rPr>
        <w:t xml:space="preserve"> </w:t>
      </w:r>
      <w:r w:rsidR="00C44628" w:rsidRPr="00801441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="00C44628" w:rsidRPr="00801441">
        <w:rPr>
          <w:rFonts w:ascii="Angsana New" w:hAnsi="Angsana New"/>
          <w:spacing w:val="-6"/>
          <w:sz w:val="30"/>
          <w:szCs w:val="30"/>
        </w:rPr>
        <w:t>2.</w:t>
      </w:r>
      <w:r w:rsidR="00203E63" w:rsidRPr="00801441">
        <w:rPr>
          <w:rFonts w:ascii="Angsana New" w:hAnsi="Angsana New"/>
          <w:spacing w:val="-6"/>
          <w:sz w:val="30"/>
          <w:szCs w:val="30"/>
        </w:rPr>
        <w:t>4</w:t>
      </w:r>
      <w:r w:rsidR="00D73EE9">
        <w:rPr>
          <w:rFonts w:ascii="Angsana New" w:hAnsi="Angsana New"/>
          <w:spacing w:val="-6"/>
          <w:sz w:val="30"/>
          <w:szCs w:val="30"/>
        </w:rPr>
        <w:t>3</w:t>
      </w:r>
      <w:r w:rsidR="00C44628" w:rsidRPr="0080144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C44628" w:rsidRPr="00801441">
        <w:rPr>
          <w:rFonts w:ascii="Angsana New" w:hAnsi="Angsana New"/>
          <w:spacing w:val="-6"/>
          <w:sz w:val="30"/>
          <w:szCs w:val="30"/>
        </w:rPr>
        <w:t>2.4</w:t>
      </w:r>
      <w:r w:rsidR="00D73EE9">
        <w:rPr>
          <w:rFonts w:ascii="Angsana New" w:hAnsi="Angsana New"/>
          <w:spacing w:val="-6"/>
          <w:sz w:val="30"/>
          <w:szCs w:val="30"/>
        </w:rPr>
        <w:t>8</w:t>
      </w:r>
      <w:r w:rsidR="00C44628" w:rsidRPr="00801441">
        <w:rPr>
          <w:rFonts w:ascii="Angsana New" w:hAnsi="Angsana New"/>
          <w:spacing w:val="-6"/>
          <w:sz w:val="30"/>
          <w:szCs w:val="30"/>
        </w:rPr>
        <w:t xml:space="preserve"> </w:t>
      </w:r>
      <w:r w:rsidR="00C44628" w:rsidRPr="0080144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="00C44628" w:rsidRPr="00801441">
        <w:rPr>
          <w:rFonts w:ascii="Angsana New" w:hAnsi="Angsana New"/>
          <w:spacing w:val="-6"/>
          <w:sz w:val="30"/>
          <w:szCs w:val="30"/>
        </w:rPr>
        <w:t>256</w:t>
      </w:r>
      <w:r w:rsidR="006127C2" w:rsidRPr="00801441">
        <w:rPr>
          <w:rFonts w:ascii="Angsana New" w:hAnsi="Angsana New"/>
          <w:spacing w:val="-6"/>
          <w:sz w:val="30"/>
          <w:szCs w:val="30"/>
        </w:rPr>
        <w:t>8</w:t>
      </w:r>
      <w:r w:rsidRPr="00801441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  <w:t>ร้อยละ</w:t>
      </w:r>
      <w:r w:rsidRPr="00801441">
        <w:rPr>
          <w:rFonts w:ascii="Angsana New" w:hAnsi="Angsana New"/>
          <w:sz w:val="30"/>
          <w:szCs w:val="30"/>
        </w:rPr>
        <w:t xml:space="preserve"> </w:t>
      </w:r>
      <w:r w:rsidR="00E45C92" w:rsidRPr="00A8218C">
        <w:rPr>
          <w:rFonts w:ascii="Angsana New" w:hAnsi="Angsana New"/>
          <w:sz w:val="30"/>
          <w:szCs w:val="30"/>
        </w:rPr>
        <w:t>3</w:t>
      </w:r>
      <w:r w:rsidR="00FF3E56" w:rsidRPr="00A8218C">
        <w:rPr>
          <w:rFonts w:ascii="Angsana New" w:hAnsi="Angsana New"/>
          <w:sz w:val="30"/>
          <w:szCs w:val="30"/>
        </w:rPr>
        <w:t xml:space="preserve"> - </w:t>
      </w:r>
      <w:r w:rsidR="00E45C92" w:rsidRPr="00A8218C">
        <w:rPr>
          <w:rFonts w:ascii="Angsana New" w:hAnsi="Angsana New"/>
          <w:sz w:val="30"/>
          <w:szCs w:val="30"/>
        </w:rPr>
        <w:t>5</w:t>
      </w:r>
      <w:r w:rsidRPr="00A8218C">
        <w:rPr>
          <w:rFonts w:ascii="Angsana New" w:hAnsi="Angsana New"/>
          <w:sz w:val="30"/>
          <w:szCs w:val="30"/>
          <w:cs/>
        </w:rPr>
        <w:t xml:space="preserve"> </w:t>
      </w:r>
      <w:r w:rsidR="00FD1735" w:rsidRPr="00A8218C">
        <w:rPr>
          <w:rFonts w:ascii="Angsana New" w:hAnsi="Angsana New"/>
          <w:sz w:val="30"/>
          <w:szCs w:val="30"/>
          <w:cs/>
        </w:rPr>
        <w:t>ต่อปี</w:t>
      </w:r>
    </w:p>
    <w:p w14:paraId="2C5A5B2B" w14:textId="4C245B51" w:rsidR="00C44628" w:rsidRDefault="00812201" w:rsidP="00AC442E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8218C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A8218C">
        <w:rPr>
          <w:rFonts w:ascii="Angsana New" w:hAnsi="Angsana New"/>
          <w:sz w:val="30"/>
          <w:szCs w:val="30"/>
          <w:cs/>
        </w:rPr>
        <w:tab/>
      </w:r>
      <w:r w:rsidR="004C1961" w:rsidRPr="00A8218C">
        <w:rPr>
          <w:rFonts w:ascii="Angsana New" w:hAnsi="Angsana New"/>
          <w:sz w:val="30"/>
          <w:szCs w:val="30"/>
          <w:cs/>
        </w:rPr>
        <w:t xml:space="preserve">ร้อยละ </w:t>
      </w:r>
      <w:r w:rsidR="004C1961" w:rsidRPr="00A8218C">
        <w:rPr>
          <w:rFonts w:ascii="Angsana New" w:hAnsi="Angsana New"/>
          <w:sz w:val="30"/>
          <w:szCs w:val="30"/>
        </w:rPr>
        <w:t>0</w:t>
      </w:r>
      <w:r w:rsidR="004C1961" w:rsidRPr="00A8218C">
        <w:rPr>
          <w:rFonts w:ascii="Angsana New" w:hAnsi="Angsana New"/>
          <w:sz w:val="30"/>
          <w:szCs w:val="30"/>
          <w:cs/>
        </w:rPr>
        <w:t xml:space="preserve"> - </w:t>
      </w:r>
      <w:r w:rsidR="004C1961" w:rsidRPr="00A8218C">
        <w:rPr>
          <w:rFonts w:ascii="Angsana New" w:hAnsi="Angsana New"/>
          <w:sz w:val="30"/>
          <w:szCs w:val="30"/>
        </w:rPr>
        <w:t xml:space="preserve">26 </w:t>
      </w:r>
      <w:r w:rsidR="004C1961" w:rsidRPr="00A8218C">
        <w:rPr>
          <w:rFonts w:ascii="Angsana New" w:hAnsi="Angsana New"/>
          <w:sz w:val="30"/>
          <w:szCs w:val="30"/>
          <w:cs/>
        </w:rPr>
        <w:t>ต่อปี</w:t>
      </w:r>
      <w:r w:rsidR="004C1961" w:rsidRPr="00A8218C">
        <w:rPr>
          <w:rFonts w:ascii="Angsana New" w:hAnsi="Angsana New" w:hint="cs"/>
          <w:sz w:val="30"/>
          <w:szCs w:val="30"/>
          <w:cs/>
        </w:rPr>
        <w:t>สำหรับ</w:t>
      </w:r>
      <w:r w:rsidR="004C1961" w:rsidRPr="00801441">
        <w:rPr>
          <w:rFonts w:ascii="Angsana New" w:hAnsi="Angsana New" w:hint="cs"/>
          <w:sz w:val="30"/>
          <w:szCs w:val="30"/>
          <w:cs/>
        </w:rPr>
        <w:t xml:space="preserve">ปี </w:t>
      </w:r>
      <w:r w:rsidR="00182E53" w:rsidRPr="00801441">
        <w:rPr>
          <w:rFonts w:ascii="Angsana New" w:hAnsi="Angsana New"/>
          <w:sz w:val="30"/>
          <w:szCs w:val="30"/>
        </w:rPr>
        <w:t>256</w:t>
      </w:r>
      <w:r w:rsidR="006127C2" w:rsidRPr="00801441">
        <w:rPr>
          <w:rFonts w:ascii="Angsana New" w:hAnsi="Angsana New"/>
          <w:sz w:val="30"/>
          <w:szCs w:val="30"/>
        </w:rPr>
        <w:t>9</w:t>
      </w:r>
      <w:r w:rsidR="004C1961" w:rsidRPr="0080144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82E53" w:rsidRPr="00801441">
        <w:rPr>
          <w:rFonts w:ascii="Angsana New" w:hAnsi="Angsana New"/>
          <w:sz w:val="30"/>
          <w:szCs w:val="30"/>
        </w:rPr>
        <w:t>256</w:t>
      </w:r>
      <w:r w:rsidR="006127C2" w:rsidRPr="00801441">
        <w:rPr>
          <w:rFonts w:ascii="Angsana New" w:hAnsi="Angsana New"/>
          <w:sz w:val="30"/>
          <w:szCs w:val="30"/>
        </w:rPr>
        <w:t>8</w:t>
      </w:r>
    </w:p>
    <w:p w14:paraId="36FF2198" w14:textId="77777777" w:rsidR="00D73EE9" w:rsidRPr="00801441" w:rsidRDefault="00D73EE9" w:rsidP="00AC442E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3752A15B" w14:textId="77777777" w:rsidR="00C27D98" w:rsidRPr="00801441" w:rsidRDefault="00C27D98" w:rsidP="00C27D9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</w:t>
      </w:r>
      <w:r w:rsidR="00B13C32" w:rsidRPr="00801441">
        <w:rPr>
          <w:rFonts w:ascii="Angsana New" w:hAnsi="Angsana New" w:hint="cs"/>
          <w:sz w:val="30"/>
          <w:szCs w:val="30"/>
          <w:cs/>
        </w:rPr>
        <w:t>ของ</w:t>
      </w:r>
      <w:r w:rsidRPr="00801441">
        <w:rPr>
          <w:rFonts w:ascii="Angsana New" w:hAnsi="Angsana New"/>
          <w:sz w:val="30"/>
          <w:szCs w:val="30"/>
          <w:cs/>
        </w:rPr>
        <w:t>พนักงานซึ่งอาศัยข้อมูลตามรายงานการคำนวณของนักคณิตศาสตร์ประกันภัยดังนี้</w:t>
      </w:r>
    </w:p>
    <w:p w14:paraId="7804F519" w14:textId="77777777" w:rsidR="00420D8D" w:rsidRPr="00E11AF7" w:rsidRDefault="00420D8D" w:rsidP="00420D8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816"/>
        <w:gridCol w:w="238"/>
        <w:gridCol w:w="1020"/>
        <w:gridCol w:w="236"/>
        <w:gridCol w:w="1023"/>
        <w:gridCol w:w="238"/>
        <w:gridCol w:w="1018"/>
        <w:gridCol w:w="238"/>
        <w:gridCol w:w="1023"/>
      </w:tblGrid>
      <w:tr w:rsidR="00FE4432" w:rsidRPr="00801441" w14:paraId="3D1E875E" w14:textId="77777777" w:rsidTr="00540477">
        <w:tc>
          <w:tcPr>
            <w:tcW w:w="4816" w:type="dxa"/>
            <w:vAlign w:val="bottom"/>
          </w:tcPr>
          <w:p w14:paraId="713BC680" w14:textId="77777777" w:rsidR="00FE4432" w:rsidRPr="00801441" w:rsidRDefault="00FE4432" w:rsidP="00D96336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8" w:type="dxa"/>
          </w:tcPr>
          <w:p w14:paraId="1D3B179C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796" w:type="dxa"/>
            <w:gridSpan w:val="7"/>
            <w:tcBorders>
              <w:bottom w:val="single" w:sz="4" w:space="0" w:color="auto"/>
            </w:tcBorders>
          </w:tcPr>
          <w:p w14:paraId="7F057FEE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1109B983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FE4432" w:rsidRPr="00801441" w14:paraId="6BE64E58" w14:textId="77777777" w:rsidTr="00540477">
        <w:tc>
          <w:tcPr>
            <w:tcW w:w="4816" w:type="dxa"/>
            <w:vAlign w:val="bottom"/>
          </w:tcPr>
          <w:p w14:paraId="573C0481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8" w:type="dxa"/>
          </w:tcPr>
          <w:p w14:paraId="34859D29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AEEA3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D1944B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2DA1C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9D671A" w:rsidRPr="00801441" w14:paraId="4E810B55" w14:textId="77777777" w:rsidTr="00540477">
        <w:tc>
          <w:tcPr>
            <w:tcW w:w="4816" w:type="dxa"/>
            <w:tcBorders>
              <w:bottom w:val="single" w:sz="4" w:space="0" w:color="auto"/>
            </w:tcBorders>
            <w:vAlign w:val="bottom"/>
          </w:tcPr>
          <w:p w14:paraId="7D586E91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38" w:type="dxa"/>
          </w:tcPr>
          <w:p w14:paraId="4496A065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15EF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1A6A76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F547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38" w:type="dxa"/>
            <w:vMerge w:val="restart"/>
          </w:tcPr>
          <w:p w14:paraId="3638786A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4942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</w:tcBorders>
          </w:tcPr>
          <w:p w14:paraId="01B73F26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43EF" w14:textId="77777777" w:rsidR="00FE4432" w:rsidRPr="00801441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833864" w:rsidRPr="00801441" w14:paraId="6C6333C8" w14:textId="77777777" w:rsidTr="00B004B0">
        <w:tc>
          <w:tcPr>
            <w:tcW w:w="4816" w:type="dxa"/>
            <w:tcBorders>
              <w:top w:val="single" w:sz="4" w:space="0" w:color="auto"/>
            </w:tcBorders>
            <w:vAlign w:val="bottom"/>
          </w:tcPr>
          <w:p w14:paraId="479C8ED3" w14:textId="77777777" w:rsidR="00833864" w:rsidRPr="00801441" w:rsidRDefault="00833864" w:rsidP="00833864">
            <w:pPr>
              <w:pStyle w:val="NoSpacing"/>
              <w:ind w:left="-112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5C20116A" w14:textId="77777777" w:rsidR="00833864" w:rsidRPr="00801441" w:rsidRDefault="00833864" w:rsidP="0083386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548E467" w14:textId="4FAE21E9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(1,170)</w:t>
            </w:r>
          </w:p>
        </w:tc>
        <w:tc>
          <w:tcPr>
            <w:tcW w:w="236" w:type="dxa"/>
          </w:tcPr>
          <w:p w14:paraId="686F158A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89A2BF9" w14:textId="5A995029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1,310</w:t>
            </w:r>
          </w:p>
        </w:tc>
        <w:tc>
          <w:tcPr>
            <w:tcW w:w="238" w:type="dxa"/>
            <w:vMerge/>
          </w:tcPr>
          <w:p w14:paraId="1D95A4F5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0E61902" w14:textId="6C95F9C2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095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vMerge/>
          </w:tcPr>
          <w:p w14:paraId="665A1892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296D97BF" w14:textId="1D040600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1,226</w:t>
            </w:r>
          </w:p>
        </w:tc>
      </w:tr>
      <w:tr w:rsidR="00833864" w:rsidRPr="00801441" w14:paraId="5D473EEA" w14:textId="77777777" w:rsidTr="00F23245">
        <w:tc>
          <w:tcPr>
            <w:tcW w:w="4816" w:type="dxa"/>
            <w:vAlign w:val="bottom"/>
          </w:tcPr>
          <w:p w14:paraId="34C65EBE" w14:textId="77777777" w:rsidR="00833864" w:rsidRPr="00801441" w:rsidRDefault="00833864" w:rsidP="00833864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392D65D5" w14:textId="77777777" w:rsidR="00833864" w:rsidRPr="00801441" w:rsidRDefault="00833864" w:rsidP="0083386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1DA868CF" w14:textId="17AD9AF6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1,435</w:t>
            </w:r>
          </w:p>
        </w:tc>
        <w:tc>
          <w:tcPr>
            <w:tcW w:w="236" w:type="dxa"/>
          </w:tcPr>
          <w:p w14:paraId="60C98B2A" w14:textId="77777777" w:rsidR="00833864" w:rsidRPr="00D71A05" w:rsidRDefault="00833864" w:rsidP="00833864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EECAC6A" w14:textId="64BFA6EE" w:rsidR="00833864" w:rsidRPr="00833864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89F3666" w14:textId="77777777" w:rsidR="00833864" w:rsidRPr="00D71A05" w:rsidRDefault="00833864" w:rsidP="00833864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1EF6C35E" w14:textId="7A3B082F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1,334</w:t>
            </w:r>
          </w:p>
        </w:tc>
        <w:tc>
          <w:tcPr>
            <w:tcW w:w="238" w:type="dxa"/>
          </w:tcPr>
          <w:p w14:paraId="7BB1BE98" w14:textId="77777777" w:rsidR="00833864" w:rsidRPr="00D71A05" w:rsidRDefault="00833864" w:rsidP="00833864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CE9B810" w14:textId="13B03CE1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194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33864" w:rsidRPr="00801441" w14:paraId="675D7F06" w14:textId="77777777" w:rsidTr="0054398A">
        <w:tc>
          <w:tcPr>
            <w:tcW w:w="4816" w:type="dxa"/>
            <w:vAlign w:val="bottom"/>
          </w:tcPr>
          <w:p w14:paraId="11456FA7" w14:textId="77777777" w:rsidR="00833864" w:rsidRPr="00801441" w:rsidRDefault="00833864" w:rsidP="00833864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2FD90893" w14:textId="77777777" w:rsidR="00833864" w:rsidRPr="00801441" w:rsidRDefault="00833864" w:rsidP="0083386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42ABE01" w14:textId="7AC830AB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(1,289)</w:t>
            </w:r>
          </w:p>
        </w:tc>
        <w:tc>
          <w:tcPr>
            <w:tcW w:w="236" w:type="dxa"/>
          </w:tcPr>
          <w:p w14:paraId="66C7F498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1FFF48F5" w14:textId="4F726283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789</w:t>
            </w:r>
          </w:p>
        </w:tc>
        <w:tc>
          <w:tcPr>
            <w:tcW w:w="238" w:type="dxa"/>
          </w:tcPr>
          <w:p w14:paraId="1F9E9B66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22BC5AF8" w14:textId="53C62AF9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EFA9770" w14:textId="77777777" w:rsidR="00833864" w:rsidRPr="00D71A05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5E907821" w14:textId="54F1C243" w:rsidR="00833864" w:rsidRPr="00F035EB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772</w:t>
            </w:r>
          </w:p>
        </w:tc>
      </w:tr>
    </w:tbl>
    <w:p w14:paraId="08DEFEBF" w14:textId="77777777" w:rsidR="00156B5A" w:rsidRPr="00801441" w:rsidRDefault="00156B5A" w:rsidP="00530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DF98A3" w14:textId="4AF7AA44" w:rsidR="00FA3FF8" w:rsidRPr="00801441" w:rsidRDefault="00FA3FF8" w:rsidP="00FA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801441">
        <w:rPr>
          <w:rFonts w:ascii="Angsana New" w:hAnsi="Angsana New"/>
          <w:sz w:val="30"/>
          <w:szCs w:val="30"/>
        </w:rPr>
        <w:t>256</w:t>
      </w:r>
      <w:r w:rsidR="002341BF" w:rsidRPr="00801441">
        <w:rPr>
          <w:rFonts w:ascii="Angsana New" w:hAnsi="Angsana New"/>
          <w:sz w:val="30"/>
          <w:szCs w:val="30"/>
        </w:rPr>
        <w:t>9</w:t>
      </w:r>
      <w:r w:rsidRPr="00801441">
        <w:rPr>
          <w:rFonts w:ascii="Angsana New" w:hAnsi="Angsana New"/>
          <w:sz w:val="30"/>
          <w:szCs w:val="30"/>
        </w:rPr>
        <w:t xml:space="preserve"> </w:t>
      </w:r>
      <w:r w:rsidRPr="00801441">
        <w:rPr>
          <w:rFonts w:ascii="Angsana New" w:hAnsi="Angsana New"/>
          <w:sz w:val="30"/>
          <w:szCs w:val="30"/>
          <w:cs/>
        </w:rPr>
        <w:t xml:space="preserve">และ </w:t>
      </w:r>
      <w:r w:rsidRPr="00801441">
        <w:rPr>
          <w:rFonts w:ascii="Angsana New" w:hAnsi="Angsana New"/>
          <w:sz w:val="30"/>
          <w:szCs w:val="30"/>
        </w:rPr>
        <w:t>256</w:t>
      </w:r>
      <w:r w:rsidR="002341BF" w:rsidRPr="00801441">
        <w:rPr>
          <w:rFonts w:ascii="Angsana New" w:hAnsi="Angsana New"/>
          <w:sz w:val="30"/>
          <w:szCs w:val="30"/>
        </w:rPr>
        <w:t>8</w:t>
      </w:r>
      <w:r w:rsidRPr="00801441">
        <w:rPr>
          <w:rFonts w:ascii="Angsana New" w:hAnsi="Angsana New"/>
          <w:sz w:val="30"/>
          <w:szCs w:val="30"/>
          <w:cs/>
        </w:rPr>
        <w:t xml:space="preserve"> อยู่ </w:t>
      </w:r>
      <w:r w:rsidRPr="00801441">
        <w:rPr>
          <w:rFonts w:ascii="Angsana New" w:hAnsi="Angsana New"/>
          <w:sz w:val="30"/>
          <w:szCs w:val="30"/>
        </w:rPr>
        <w:br/>
      </w:r>
      <w:r w:rsidRPr="00A8218C">
        <w:rPr>
          <w:rFonts w:ascii="Angsana New" w:hAnsi="Angsana New"/>
          <w:sz w:val="30"/>
          <w:szCs w:val="30"/>
          <w:cs/>
        </w:rPr>
        <w:t xml:space="preserve">ระหว่าง </w:t>
      </w:r>
      <w:r w:rsidR="00C52312">
        <w:rPr>
          <w:rFonts w:ascii="Angsana New" w:hAnsi="Angsana New"/>
          <w:sz w:val="30"/>
          <w:szCs w:val="30"/>
        </w:rPr>
        <w:t>6.99</w:t>
      </w:r>
      <w:r w:rsidRPr="00A8218C">
        <w:rPr>
          <w:rFonts w:ascii="Angsana New" w:hAnsi="Angsana New"/>
          <w:sz w:val="30"/>
          <w:szCs w:val="30"/>
        </w:rPr>
        <w:t xml:space="preserve"> </w:t>
      </w:r>
      <w:r w:rsidR="00A8218C" w:rsidRPr="00A8218C">
        <w:rPr>
          <w:rFonts w:ascii="Angsana New" w:hAnsi="Angsana New"/>
          <w:sz w:val="30"/>
          <w:szCs w:val="30"/>
        </w:rPr>
        <w:t>-</w:t>
      </w:r>
      <w:r w:rsidR="00D65210" w:rsidRPr="00A8218C">
        <w:rPr>
          <w:rFonts w:ascii="Angsana New" w:hAnsi="Angsana New"/>
          <w:sz w:val="30"/>
          <w:szCs w:val="30"/>
        </w:rPr>
        <w:t xml:space="preserve"> </w:t>
      </w:r>
      <w:r w:rsidR="00A8218C" w:rsidRPr="00A8218C">
        <w:rPr>
          <w:rFonts w:ascii="Angsana New" w:hAnsi="Angsana New"/>
          <w:sz w:val="30"/>
          <w:szCs w:val="30"/>
        </w:rPr>
        <w:t>7.61</w:t>
      </w:r>
      <w:r w:rsidRPr="00A8218C">
        <w:rPr>
          <w:rFonts w:ascii="Angsana New" w:hAnsi="Angsana New"/>
          <w:sz w:val="30"/>
          <w:szCs w:val="30"/>
        </w:rPr>
        <w:t xml:space="preserve"> </w:t>
      </w:r>
      <w:r w:rsidR="00B13C32" w:rsidRPr="00A8218C">
        <w:rPr>
          <w:rFonts w:ascii="Angsana New" w:hAnsi="Angsana New"/>
          <w:sz w:val="30"/>
          <w:szCs w:val="30"/>
          <w:cs/>
        </w:rPr>
        <w:t>ปี</w:t>
      </w:r>
      <w:r w:rsidRPr="00A8218C">
        <w:rPr>
          <w:rFonts w:ascii="Angsana New" w:hAnsi="Angsana New"/>
          <w:sz w:val="30"/>
          <w:szCs w:val="30"/>
          <w:cs/>
        </w:rPr>
        <w:t xml:space="preserve">และ </w:t>
      </w:r>
      <w:r w:rsidR="00A8218C" w:rsidRPr="00A8218C">
        <w:rPr>
          <w:rFonts w:ascii="Angsana New" w:hAnsi="Angsana New"/>
          <w:sz w:val="30"/>
          <w:szCs w:val="30"/>
        </w:rPr>
        <w:t>2 - 8.61</w:t>
      </w:r>
      <w:r w:rsidRPr="00801441">
        <w:rPr>
          <w:rFonts w:ascii="Angsana New" w:hAnsi="Angsana New"/>
          <w:sz w:val="30"/>
          <w:szCs w:val="30"/>
          <w:cs/>
        </w:rPr>
        <w:t xml:space="preserve"> ปี ตามลำดับในงบการเงินรวม และ </w:t>
      </w:r>
      <w:r w:rsidR="00A8218C">
        <w:rPr>
          <w:rFonts w:ascii="Angsana New" w:hAnsi="Angsana New"/>
          <w:sz w:val="30"/>
          <w:szCs w:val="30"/>
        </w:rPr>
        <w:t>7.61</w:t>
      </w:r>
      <w:r w:rsidR="00203E63" w:rsidRPr="00801441">
        <w:rPr>
          <w:rFonts w:ascii="Angsana New" w:hAnsi="Angsana New"/>
          <w:sz w:val="30"/>
          <w:szCs w:val="30"/>
        </w:rPr>
        <w:t xml:space="preserve"> </w:t>
      </w:r>
      <w:r w:rsidR="00B13C32" w:rsidRPr="00801441">
        <w:rPr>
          <w:rFonts w:ascii="Angsana New" w:hAnsi="Angsana New"/>
          <w:sz w:val="30"/>
          <w:szCs w:val="30"/>
          <w:cs/>
        </w:rPr>
        <w:t>ป</w:t>
      </w:r>
      <w:r w:rsidR="00B13C32" w:rsidRPr="00801441">
        <w:rPr>
          <w:rFonts w:ascii="Angsana New" w:hAnsi="Angsana New" w:hint="cs"/>
          <w:sz w:val="30"/>
          <w:szCs w:val="30"/>
          <w:cs/>
        </w:rPr>
        <w:t>ี</w:t>
      </w:r>
      <w:r w:rsidRPr="00801441">
        <w:rPr>
          <w:rFonts w:ascii="Angsana New" w:hAnsi="Angsana New"/>
          <w:sz w:val="30"/>
          <w:szCs w:val="30"/>
          <w:cs/>
        </w:rPr>
        <w:t xml:space="preserve">และ </w:t>
      </w:r>
      <w:r w:rsidR="00A8218C">
        <w:rPr>
          <w:rFonts w:ascii="Angsana New" w:hAnsi="Angsana New"/>
          <w:sz w:val="30"/>
          <w:szCs w:val="30"/>
        </w:rPr>
        <w:t>8.61</w:t>
      </w:r>
      <w:r w:rsidR="00203E63" w:rsidRPr="00801441">
        <w:rPr>
          <w:rFonts w:ascii="Angsana New" w:hAnsi="Angsana New"/>
          <w:sz w:val="30"/>
          <w:szCs w:val="30"/>
          <w:cs/>
        </w:rPr>
        <w:t xml:space="preserve"> </w:t>
      </w:r>
      <w:r w:rsidRPr="00801441">
        <w:rPr>
          <w:rFonts w:ascii="Angsana New" w:hAnsi="Angsana New"/>
          <w:sz w:val="30"/>
          <w:szCs w:val="30"/>
          <w:cs/>
        </w:rPr>
        <w:t>ปี ตามลำดับในงบการเงินเฉพาะกิจการ</w:t>
      </w:r>
    </w:p>
    <w:p w14:paraId="51732431" w14:textId="77777777" w:rsidR="00274105" w:rsidRPr="00A423FD" w:rsidRDefault="00274105" w:rsidP="00780ECF">
      <w:pPr>
        <w:pStyle w:val="BodyText2"/>
        <w:numPr>
          <w:ilvl w:val="0"/>
          <w:numId w:val="23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A423FD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ข้อมูลทางการเงินจำแนกตามส่วนงานดำเนินงาน</w:t>
      </w:r>
    </w:p>
    <w:p w14:paraId="49405F1D" w14:textId="77777777" w:rsidR="00274105" w:rsidRPr="00A01FB9" w:rsidRDefault="00274105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2DCFA05" w14:textId="0F401A80" w:rsidR="001A229C" w:rsidRPr="001A229C" w:rsidRDefault="001A229C" w:rsidP="001A2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A22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พิจารณาเป็นประจำ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ในปัจจุบันสามส่วนงานคือ </w:t>
      </w:r>
      <w:r w:rsidRPr="001A229C">
        <w:rPr>
          <w:rFonts w:asciiTheme="majorBidi" w:hAnsiTheme="majorBidi" w:cstheme="majorBidi"/>
          <w:spacing w:val="-4"/>
          <w:sz w:val="30"/>
          <w:szCs w:val="30"/>
        </w:rPr>
        <w:t xml:space="preserve">(1) </w:t>
      </w:r>
      <w:r w:rsidRPr="001A229C">
        <w:rPr>
          <w:rFonts w:asciiTheme="majorBidi" w:hAnsiTheme="majorBidi" w:cstheme="majorBidi"/>
          <w:spacing w:val="-4"/>
          <w:sz w:val="30"/>
          <w:szCs w:val="30"/>
          <w:cs/>
        </w:rPr>
        <w:t>การขายอุปกรณ์และวัสดุสิ้นเปลือง (</w:t>
      </w:r>
      <w:r w:rsidRPr="001A229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1A229C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การขายอุปกรณ์และเครื่องมือทางการแพทย์และ </w:t>
      </w:r>
      <w:r w:rsidRPr="001A229C">
        <w:rPr>
          <w:rFonts w:asciiTheme="majorBidi" w:hAnsiTheme="majorBidi" w:cstheme="majorBidi"/>
          <w:spacing w:val="-4"/>
          <w:sz w:val="30"/>
          <w:szCs w:val="30"/>
        </w:rPr>
        <w:t xml:space="preserve">(3) </w:t>
      </w:r>
      <w:r w:rsidRPr="001A22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การให้บริการที่เกี่ยวกับการบริบาล (ได้แก่ การให้บริการบริบาลรวมถึงบริการอื่น ๆ ที่เกี่ยวเนื่องและโรงเรียนสอนการบริบาล) บริษัทและบริษัทย่อยมีรายการระหว่างกันตามที่กล่าวในหมายเหตุ </w:t>
      </w:r>
      <w:r w:rsidR="0061488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A22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 ข้อมูลสินทรัพย์และหนี้สินตามส่วนงานมิได้เป็นข้อมูลที่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19735995" w14:textId="77777777" w:rsidR="00FE79E2" w:rsidRPr="00D73EE9" w:rsidRDefault="00FE79E2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2911F581" w14:textId="5C862C43" w:rsidR="00274105" w:rsidRPr="00A423FD" w:rsidRDefault="00274105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ข้อมูลเกี่ยวกับส่วนงานดำเนินงานเชิงผลิตภัณฑ์สำหรับ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สาม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39C9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มีนาคม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341BF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341BF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ในงบการเงินรวมมีดังนี้</w:t>
      </w:r>
    </w:p>
    <w:p w14:paraId="31040D29" w14:textId="77777777" w:rsidR="008C79B1" w:rsidRPr="00BC6C60" w:rsidRDefault="008C79B1" w:rsidP="0069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pPr w:leftFromText="180" w:rightFromText="180" w:vertAnchor="text" w:horzAnchor="margin" w:tblpX="-170" w:tblpY="154"/>
        <w:tblW w:w="10398" w:type="dxa"/>
        <w:tblLayout w:type="fixed"/>
        <w:tblLook w:val="0000" w:firstRow="0" w:lastRow="0" w:firstColumn="0" w:lastColumn="0" w:noHBand="0" w:noVBand="0"/>
      </w:tblPr>
      <w:tblGrid>
        <w:gridCol w:w="2275"/>
        <w:gridCol w:w="812"/>
        <w:gridCol w:w="238"/>
        <w:gridCol w:w="755"/>
        <w:gridCol w:w="243"/>
        <w:gridCol w:w="750"/>
        <w:gridCol w:w="238"/>
        <w:gridCol w:w="755"/>
        <w:gridCol w:w="283"/>
        <w:gridCol w:w="799"/>
        <w:gridCol w:w="237"/>
        <w:gridCol w:w="846"/>
        <w:gridCol w:w="285"/>
        <w:gridCol w:w="798"/>
        <w:gridCol w:w="262"/>
        <w:gridCol w:w="822"/>
      </w:tblGrid>
      <w:tr w:rsidR="00274105" w:rsidRPr="000732E9" w14:paraId="61765CA4" w14:textId="77777777" w:rsidTr="006B00FE">
        <w:trPr>
          <w:trHeight w:val="274"/>
        </w:trPr>
        <w:tc>
          <w:tcPr>
            <w:tcW w:w="2275" w:type="dxa"/>
            <w:vAlign w:val="bottom"/>
          </w:tcPr>
          <w:p w14:paraId="0379B9B0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3" w:type="dxa"/>
            <w:gridSpan w:val="15"/>
          </w:tcPr>
          <w:p w14:paraId="6FD5359B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274105" w:rsidRPr="000732E9" w14:paraId="0142E135" w14:textId="77777777" w:rsidTr="00833864">
        <w:trPr>
          <w:trHeight w:val="549"/>
        </w:trPr>
        <w:tc>
          <w:tcPr>
            <w:tcW w:w="2275" w:type="dxa"/>
            <w:vAlign w:val="bottom"/>
          </w:tcPr>
          <w:p w14:paraId="14CCD79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</w:tcBorders>
            <w:vAlign w:val="bottom"/>
          </w:tcPr>
          <w:p w14:paraId="1178B2A6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14:paraId="5E6A5382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0128DD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AB32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CF8B4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14:paraId="53202FFD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14:paraId="14DDD208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1CCF3D92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14:paraId="5579DA8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14:paraId="3EC0B094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341BF" w:rsidRPr="000732E9" w14:paraId="1B79CEA7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7DC64DA5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B9DB744" w14:textId="3D3C7DEB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C8C888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265EF1FF" w14:textId="425FDC53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43" w:type="dxa"/>
            <w:vAlign w:val="bottom"/>
          </w:tcPr>
          <w:p w14:paraId="237691A4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16BDF76E" w14:textId="1D09449A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0C9E8F1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2CFA1EF3" w14:textId="6D28B07E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83" w:type="dxa"/>
          </w:tcPr>
          <w:p w14:paraId="12820900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21A00BBC" w14:textId="2A48400F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3EEF0C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0970490" w14:textId="6021A06D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85" w:type="dxa"/>
          </w:tcPr>
          <w:p w14:paraId="4C96EA18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549F7621" w14:textId="72E8EFBB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483C0E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D8C53DB" w14:textId="17B2C3E4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2341BF" w:rsidRPr="000732E9" w14:paraId="03E4A469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2AF9AB3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0732E9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7295E6D" w14:textId="38131BF9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1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75,047</w:t>
            </w:r>
          </w:p>
        </w:tc>
        <w:tc>
          <w:tcPr>
            <w:tcW w:w="238" w:type="dxa"/>
            <w:vAlign w:val="bottom"/>
          </w:tcPr>
          <w:p w14:paraId="19185D75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56C60D85" w14:textId="3A58696A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164,724</w:t>
            </w:r>
          </w:p>
        </w:tc>
        <w:tc>
          <w:tcPr>
            <w:tcW w:w="243" w:type="dxa"/>
            <w:vAlign w:val="bottom"/>
          </w:tcPr>
          <w:p w14:paraId="0701941E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629BEC7B" w14:textId="5A7A140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1,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238" w:type="dxa"/>
            <w:vAlign w:val="bottom"/>
          </w:tcPr>
          <w:p w14:paraId="12CC239F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3C7F44AF" w14:textId="405FB1F2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1,590</w:t>
            </w:r>
          </w:p>
        </w:tc>
        <w:tc>
          <w:tcPr>
            <w:tcW w:w="283" w:type="dxa"/>
          </w:tcPr>
          <w:p w14:paraId="797AB0B5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72DA065D" w14:textId="5E9347A7" w:rsidR="002341BF" w:rsidRPr="00174BFC" w:rsidRDefault="00174BFC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6,476</w:t>
            </w:r>
          </w:p>
        </w:tc>
        <w:tc>
          <w:tcPr>
            <w:tcW w:w="237" w:type="dxa"/>
          </w:tcPr>
          <w:p w14:paraId="31330C4E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E6BE32E" w14:textId="77D6663E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5,029</w:t>
            </w:r>
          </w:p>
        </w:tc>
        <w:tc>
          <w:tcPr>
            <w:tcW w:w="285" w:type="dxa"/>
          </w:tcPr>
          <w:p w14:paraId="5BF72331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330DF395" w14:textId="2B3D4236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1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82,724</w:t>
            </w:r>
          </w:p>
        </w:tc>
        <w:tc>
          <w:tcPr>
            <w:tcW w:w="262" w:type="dxa"/>
            <w:vAlign w:val="bottom"/>
          </w:tcPr>
          <w:p w14:paraId="39465A5E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B05ADAD" w14:textId="0325DA59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171,343</w:t>
            </w:r>
          </w:p>
        </w:tc>
      </w:tr>
      <w:tr w:rsidR="002341BF" w:rsidRPr="000732E9" w14:paraId="41FE52EB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75840C75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5DEED2C" w14:textId="71FCDE3D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(104,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958</w:t>
            </w:r>
            <w:r w:rsidRPr="00174B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343D96D0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39CF7DA2" w14:textId="20B30F6D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(104,498)</w:t>
            </w:r>
          </w:p>
        </w:tc>
        <w:tc>
          <w:tcPr>
            <w:tcW w:w="243" w:type="dxa"/>
            <w:vAlign w:val="bottom"/>
          </w:tcPr>
          <w:p w14:paraId="6813820C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4F70EA2A" w14:textId="741441F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548</w:t>
            </w:r>
            <w:r w:rsidRPr="00174B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39D42500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1A9C3F61" w14:textId="070CD50E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(661)</w:t>
            </w:r>
          </w:p>
        </w:tc>
        <w:tc>
          <w:tcPr>
            <w:tcW w:w="283" w:type="dxa"/>
          </w:tcPr>
          <w:p w14:paraId="77381F90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F1FC169" w14:textId="680C0079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7,722</w:t>
            </w:r>
            <w:r w:rsidRPr="00174B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14:paraId="404BBAC7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44931C5" w14:textId="3C5783F1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(6,365)</w:t>
            </w:r>
          </w:p>
        </w:tc>
        <w:tc>
          <w:tcPr>
            <w:tcW w:w="285" w:type="dxa"/>
          </w:tcPr>
          <w:p w14:paraId="7707255C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68312F9C" w14:textId="2EAA65FC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(11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3,228</w:t>
            </w:r>
            <w:r w:rsidRPr="00174B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41FC50CF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7B4E693" w14:textId="606DB3B6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11,524)</w:t>
            </w:r>
          </w:p>
        </w:tc>
      </w:tr>
      <w:tr w:rsidR="002341BF" w:rsidRPr="000732E9" w14:paraId="285853BF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54BFE014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44FE2" w14:textId="6F2E061B" w:rsidR="002341BF" w:rsidRPr="00174BFC" w:rsidRDefault="00174BFC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70,089</w:t>
            </w:r>
          </w:p>
        </w:tc>
        <w:tc>
          <w:tcPr>
            <w:tcW w:w="238" w:type="dxa"/>
            <w:vAlign w:val="bottom"/>
          </w:tcPr>
          <w:p w14:paraId="20796B2B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110D5" w14:textId="54E92792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60,226</w:t>
            </w:r>
          </w:p>
        </w:tc>
        <w:tc>
          <w:tcPr>
            <w:tcW w:w="243" w:type="dxa"/>
            <w:vAlign w:val="bottom"/>
          </w:tcPr>
          <w:p w14:paraId="42BFAEC5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08AEA" w14:textId="694DB2B6" w:rsidR="002341BF" w:rsidRPr="00174BFC" w:rsidRDefault="00174BFC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238" w:type="dxa"/>
            <w:vAlign w:val="bottom"/>
          </w:tcPr>
          <w:p w14:paraId="7FFE1A8E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DBAD6" w14:textId="0F891A34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929</w:t>
            </w:r>
          </w:p>
        </w:tc>
        <w:tc>
          <w:tcPr>
            <w:tcW w:w="283" w:type="dxa"/>
          </w:tcPr>
          <w:p w14:paraId="0B058A53" w14:textId="77777777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838D0" w14:textId="5DC36AE8" w:rsidR="002341BF" w:rsidRPr="00174BFC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(</w:t>
            </w:r>
            <w:r w:rsidR="00174BFC" w:rsidRPr="00174BFC">
              <w:rPr>
                <w:rFonts w:ascii="Angsana New" w:hAnsi="Angsana New"/>
                <w:sz w:val="20"/>
                <w:szCs w:val="20"/>
              </w:rPr>
              <w:t>1,246</w:t>
            </w:r>
            <w:r w:rsidRPr="00174B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14:paraId="60C87946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15A0F" w14:textId="779AFF6A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(1,336)</w:t>
            </w:r>
          </w:p>
        </w:tc>
        <w:tc>
          <w:tcPr>
            <w:tcW w:w="285" w:type="dxa"/>
          </w:tcPr>
          <w:p w14:paraId="3148ACF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4C1F7BEE" w14:textId="3E17EE57" w:rsidR="002341BF" w:rsidRPr="00540477" w:rsidRDefault="00174BFC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174BFC">
              <w:rPr>
                <w:rFonts w:ascii="Angsana New" w:hAnsi="Angsana New"/>
                <w:sz w:val="20"/>
                <w:szCs w:val="20"/>
              </w:rPr>
              <w:t>69,496</w:t>
            </w:r>
          </w:p>
        </w:tc>
        <w:tc>
          <w:tcPr>
            <w:tcW w:w="262" w:type="dxa"/>
            <w:vAlign w:val="bottom"/>
          </w:tcPr>
          <w:p w14:paraId="6EE24641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9AE21EC" w14:textId="2E20113F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59,819</w:t>
            </w:r>
          </w:p>
        </w:tc>
      </w:tr>
      <w:tr w:rsidR="002341BF" w:rsidRPr="000732E9" w14:paraId="7700C120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5F91875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D024DAD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C6AD8B7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7A08A97C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95B056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73EB87A6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DBFEAD6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36A0CD37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1ED76AB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1DEE671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DF5EFE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3F01C8F0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2866C5D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39F80912" w14:textId="77777777" w:rsidR="002341BF" w:rsidRPr="00540477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62" w:type="dxa"/>
            <w:vAlign w:val="bottom"/>
          </w:tcPr>
          <w:p w14:paraId="7B80D6D8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8BF1E7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2341BF" w:rsidRPr="000732E9" w14:paraId="4498F972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72FDD92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0F8119DF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6CA2BFE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506A103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1A5BE5F4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529190D7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356E61B8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66A7B2F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A89E036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266B44B8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7C381D28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0FC39154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5CAAF87D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260BBD5C" w14:textId="7381876B" w:rsidR="002341BF" w:rsidRPr="0065321F" w:rsidRDefault="0065321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5321F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262" w:type="dxa"/>
            <w:vAlign w:val="bottom"/>
          </w:tcPr>
          <w:p w14:paraId="2B6C461E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3CAC29D" w14:textId="7DA885BB" w:rsidR="002341BF" w:rsidRPr="002575E6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>1</w:t>
            </w:r>
            <w:r w:rsidR="00BC6C60">
              <w:rPr>
                <w:rFonts w:ascii="Angsana New" w:hAnsi="Angsana New" w:hint="cs"/>
                <w:sz w:val="20"/>
                <w:szCs w:val="20"/>
                <w:cs/>
              </w:rPr>
              <w:t>09</w:t>
            </w:r>
          </w:p>
        </w:tc>
      </w:tr>
      <w:tr w:rsidR="00BC6C60" w:rsidRPr="000732E9" w14:paraId="071162E3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01CE0623" w14:textId="3E6D6ABC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2" w:type="dxa"/>
            <w:vAlign w:val="bottom"/>
          </w:tcPr>
          <w:p w14:paraId="57CE291B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1B0BDA16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0BA5057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76A8E4FB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865670C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52F068E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81B7591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079F871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23CECCE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65567F1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5813881" w14:textId="77777777" w:rsidR="00BC6C60" w:rsidRPr="000732E9" w:rsidRDefault="00BC6C60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2961904B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1EE96883" w14:textId="3A8193C9" w:rsidR="00BC6C60" w:rsidRPr="0065321F" w:rsidRDefault="0065321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5321F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262" w:type="dxa"/>
            <w:vAlign w:val="bottom"/>
          </w:tcPr>
          <w:p w14:paraId="7B5B2634" w14:textId="77777777" w:rsidR="00BC6C60" w:rsidRPr="000732E9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2D59711" w14:textId="5EE00591" w:rsidR="00BC6C60" w:rsidRPr="002575E6" w:rsidRDefault="00BC6C60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69</w:t>
            </w:r>
          </w:p>
        </w:tc>
      </w:tr>
      <w:tr w:rsidR="002341BF" w:rsidRPr="000732E9" w14:paraId="2F106B82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3BA6605B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12" w:type="dxa"/>
            <w:vAlign w:val="bottom"/>
          </w:tcPr>
          <w:p w14:paraId="78CB6A0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EAEBE9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0D2AE68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D796F73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26B553F0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561F645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A316940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49FBCF1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F202EEE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0B5684F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A6F5E51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D82051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40094D7E" w14:textId="77777777" w:rsidR="002341BF" w:rsidRPr="0065321F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3FEEBF54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52ECA37" w14:textId="77777777" w:rsidR="002341BF" w:rsidRPr="002575E6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41BF" w:rsidRPr="000732E9" w14:paraId="4C67A437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23F937A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12" w:type="dxa"/>
          </w:tcPr>
          <w:p w14:paraId="2AD93BA4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AD1D5F9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F0A91AB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383094A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5083040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62FF552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8E31E30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C09D149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FAE99AF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84AC94F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0819A38F" w14:textId="77777777" w:rsidR="002341BF" w:rsidRPr="000732E9" w:rsidRDefault="002341BF" w:rsidP="002341B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AA45FD7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6EFDB277" w14:textId="5022BD6D" w:rsidR="002341BF" w:rsidRPr="0065321F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5321F">
              <w:rPr>
                <w:rFonts w:ascii="Angsana New" w:hAnsi="Angsana New"/>
                <w:sz w:val="20"/>
                <w:szCs w:val="20"/>
              </w:rPr>
              <w:t>(2</w:t>
            </w:r>
            <w:r w:rsidR="0065321F" w:rsidRPr="0065321F">
              <w:rPr>
                <w:rFonts w:ascii="Angsana New" w:hAnsi="Angsana New"/>
                <w:sz w:val="20"/>
                <w:szCs w:val="20"/>
              </w:rPr>
              <w:t>3,890</w:t>
            </w:r>
            <w:r w:rsidRPr="0065321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15B466A2" w14:textId="77777777" w:rsidR="002341BF" w:rsidRPr="000732E9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4D221CE" w14:textId="526CEBE4" w:rsidR="002341BF" w:rsidRPr="002575E6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>(2</w:t>
            </w:r>
            <w:r w:rsidRPr="002575E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2575E6">
              <w:rPr>
                <w:rFonts w:ascii="Angsana New" w:hAnsi="Angsana New"/>
                <w:sz w:val="20"/>
                <w:szCs w:val="20"/>
              </w:rPr>
              <w:t>,</w:t>
            </w:r>
            <w:r w:rsidRPr="002575E6">
              <w:rPr>
                <w:rFonts w:ascii="Angsana New" w:hAnsi="Angsana New" w:hint="cs"/>
                <w:sz w:val="20"/>
                <w:szCs w:val="20"/>
                <w:cs/>
              </w:rPr>
              <w:t>777</w:t>
            </w:r>
            <w:r w:rsidRPr="002575E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5321F" w:rsidRPr="000732E9" w14:paraId="13966FA7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27A89A67" w14:textId="55CAD438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812" w:type="dxa"/>
          </w:tcPr>
          <w:p w14:paraId="0A382F59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87D1937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623D0914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5A9223A6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336E79E9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3047BAFC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ADD1922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F1A010C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3A6FF14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7894744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723EF6ED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493E897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694EEADB" w14:textId="2416CADE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(5,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518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1394B318" w14:textId="77777777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AA769E6" w14:textId="7744E5C4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5,794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5321F" w:rsidRPr="000732E9" w14:paraId="1902C2AA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3F13BDA7" w14:textId="534A616E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812" w:type="dxa"/>
          </w:tcPr>
          <w:p w14:paraId="735F8A2E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3344F0BC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6D43708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46502CD6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CD4DC32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D102475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F53827B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1C18AB0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8F27242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8160C2A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0DD9E51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10F7B51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39FAAFDD" w14:textId="202BBF3E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25,938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6139782A" w14:textId="77777777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4C3DD03" w14:textId="222F7820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6B00FE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6B00FE">
              <w:rPr>
                <w:rFonts w:ascii="Angsana New" w:hAnsi="Angsana New"/>
                <w:sz w:val="20"/>
                <w:szCs w:val="20"/>
              </w:rPr>
              <w:t>0,4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84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5321F" w:rsidRPr="000732E9" w14:paraId="240F2DCF" w14:textId="77777777" w:rsidTr="00833864">
        <w:trPr>
          <w:trHeight w:val="274"/>
        </w:trPr>
        <w:tc>
          <w:tcPr>
            <w:tcW w:w="3087" w:type="dxa"/>
            <w:gridSpan w:val="2"/>
            <w:vAlign w:val="bottom"/>
          </w:tcPr>
          <w:p w14:paraId="19F2AFEE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5151">
              <w:rPr>
                <w:rFonts w:ascii="Angsana New" w:hAnsi="Angsana New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238" w:type="dxa"/>
          </w:tcPr>
          <w:p w14:paraId="0E53EB78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47D224D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F99B74C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1719917D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AEF28B3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3F92F05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98DC469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EB4B1B4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512441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8CC2B4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BA64B91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15ADD9A9" w14:textId="7C1A468F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(1,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3</w:t>
            </w:r>
            <w:r w:rsidR="00833864">
              <w:rPr>
                <w:rFonts w:ascii="Angsana New" w:hAnsi="Angsana New"/>
                <w:sz w:val="20"/>
                <w:szCs w:val="20"/>
              </w:rPr>
              <w:t>31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4983F605" w14:textId="77777777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681FE8C" w14:textId="22D69407" w:rsidR="0065321F" w:rsidRPr="006B00FE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</w:t>
            </w:r>
            <w:r w:rsidR="006B00FE" w:rsidRPr="006B00FE">
              <w:rPr>
                <w:rFonts w:ascii="Angsana New" w:hAnsi="Angsana New"/>
                <w:sz w:val="20"/>
                <w:szCs w:val="20"/>
              </w:rPr>
              <w:t>708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3864" w:rsidRPr="000732E9" w14:paraId="5F8DECA1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755D15B8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12" w:type="dxa"/>
          </w:tcPr>
          <w:p w14:paraId="0F17248A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5E17CCE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67DA6EE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D79C5DE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13A87B1E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187DA7B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3D57D73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03A5350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89ACFD2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6238820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C2A1DDF" w14:textId="77777777" w:rsidR="00833864" w:rsidRPr="000732E9" w:rsidRDefault="00833864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6C8E394" w14:textId="77777777" w:rsidR="00833864" w:rsidRPr="000732E9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3CF905C" w14:textId="4E884790" w:rsidR="00833864" w:rsidRPr="006B00FE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(2,586)</w:t>
            </w:r>
          </w:p>
        </w:tc>
        <w:tc>
          <w:tcPr>
            <w:tcW w:w="262" w:type="dxa"/>
            <w:vAlign w:val="bottom"/>
          </w:tcPr>
          <w:p w14:paraId="7CE21354" w14:textId="77777777" w:rsidR="00833864" w:rsidRPr="006B00FE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80C6BBD" w14:textId="7FED5E58" w:rsidR="00833864" w:rsidRPr="006B00FE" w:rsidRDefault="00833864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</w:t>
            </w:r>
            <w:r w:rsidRPr="006B00FE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6B00FE">
              <w:rPr>
                <w:rFonts w:ascii="Angsana New" w:hAnsi="Angsana New"/>
                <w:sz w:val="20"/>
                <w:szCs w:val="20"/>
              </w:rPr>
              <w:t>,</w:t>
            </w:r>
            <w:r w:rsidRPr="006B00FE">
              <w:rPr>
                <w:rFonts w:ascii="Angsana New" w:hAnsi="Angsana New" w:hint="cs"/>
                <w:sz w:val="20"/>
                <w:szCs w:val="20"/>
                <w:cs/>
              </w:rPr>
              <w:t>245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95175" w:rsidRPr="000732E9" w14:paraId="7B66D61C" w14:textId="77777777" w:rsidTr="00AF137F">
        <w:trPr>
          <w:trHeight w:val="274"/>
        </w:trPr>
        <w:tc>
          <w:tcPr>
            <w:tcW w:w="5073" w:type="dxa"/>
            <w:gridSpan w:val="6"/>
            <w:vAlign w:val="bottom"/>
          </w:tcPr>
          <w:p w14:paraId="589E618F" w14:textId="2FCEA6AE" w:rsidR="00595175" w:rsidRPr="000732E9" w:rsidRDefault="00595175" w:rsidP="00595175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171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2575E6">
              <w:rPr>
                <w:rFonts w:ascii="Angsana New" w:hAnsi="Angsana New"/>
                <w:sz w:val="20"/>
                <w:szCs w:val="20"/>
                <w:cs/>
              </w:rPr>
              <w:t>กลับรายการขาดทุน</w:t>
            </w:r>
            <w:r w:rsidRPr="002575E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575E6">
              <w:rPr>
                <w:rFonts w:ascii="Angsana New" w:hAnsi="Angsana New"/>
                <w:sz w:val="20"/>
                <w:szCs w:val="20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</w:tcPr>
          <w:p w14:paraId="4F11962C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0BAED0C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E24E81C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8E952A9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2A150B17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04574834" w14:textId="77777777" w:rsidR="00595175" w:rsidRPr="000732E9" w:rsidRDefault="00595175" w:rsidP="00833864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23799403" w14:textId="77777777" w:rsidR="00595175" w:rsidRPr="000732E9" w:rsidRDefault="00595175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0A2FF582" w14:textId="21426507" w:rsidR="00595175" w:rsidRPr="006B00FE" w:rsidRDefault="00595175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00FE">
              <w:rPr>
                <w:rFonts w:ascii="Angsana New" w:hAnsi="Angsana New"/>
                <w:sz w:val="20"/>
                <w:szCs w:val="20"/>
              </w:rPr>
              <w:t>(2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  <w:r w:rsidRPr="006B0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6CEA3B77" w14:textId="77777777" w:rsidR="00595175" w:rsidRPr="006B00FE" w:rsidRDefault="00595175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0F829C1" w14:textId="7EEA84ED" w:rsidR="00595175" w:rsidRPr="006B00FE" w:rsidRDefault="00595175" w:rsidP="0083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00FE">
              <w:rPr>
                <w:rFonts w:ascii="Angsana New" w:hAnsi="Angsana New" w:hint="cs"/>
                <w:sz w:val="20"/>
                <w:szCs w:val="20"/>
                <w:cs/>
              </w:rPr>
              <w:t>155</w:t>
            </w:r>
          </w:p>
        </w:tc>
      </w:tr>
      <w:tr w:rsidR="0065321F" w:rsidRPr="000732E9" w14:paraId="661FD246" w14:textId="77777777" w:rsidTr="00833864">
        <w:trPr>
          <w:trHeight w:val="217"/>
        </w:trPr>
        <w:tc>
          <w:tcPr>
            <w:tcW w:w="4080" w:type="dxa"/>
            <w:gridSpan w:val="4"/>
            <w:vAlign w:val="bottom"/>
          </w:tcPr>
          <w:p w14:paraId="3330D9E6" w14:textId="77777777" w:rsidR="0065321F" w:rsidRPr="002575E6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21"/>
              <w:rPr>
                <w:rFonts w:ascii="Angsana New" w:hAnsi="Angsana New"/>
                <w:sz w:val="20"/>
                <w:szCs w:val="20"/>
                <w:cs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2575E6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243" w:type="dxa"/>
          </w:tcPr>
          <w:p w14:paraId="74240B6B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25D6F0EC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1E55AB0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D4DA52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EC84118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3763698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9194F3E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B01D82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0CF7B09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72AFDAC3" w14:textId="716A29EE" w:rsidR="0065321F" w:rsidRPr="0013062C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3062C">
              <w:rPr>
                <w:rFonts w:ascii="Angsana New" w:hAnsi="Angsana New"/>
                <w:sz w:val="20"/>
                <w:szCs w:val="20"/>
              </w:rPr>
              <w:t>(3,480)</w:t>
            </w:r>
          </w:p>
        </w:tc>
        <w:tc>
          <w:tcPr>
            <w:tcW w:w="262" w:type="dxa"/>
          </w:tcPr>
          <w:p w14:paraId="5F686A84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3CB3793" w14:textId="0FC3844F" w:rsidR="0065321F" w:rsidRPr="002575E6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>(3,013)</w:t>
            </w:r>
          </w:p>
        </w:tc>
      </w:tr>
      <w:tr w:rsidR="0065321F" w:rsidRPr="000732E9" w14:paraId="1C9ED28D" w14:textId="77777777" w:rsidTr="00833864">
        <w:trPr>
          <w:trHeight w:val="274"/>
        </w:trPr>
        <w:tc>
          <w:tcPr>
            <w:tcW w:w="2275" w:type="dxa"/>
            <w:vAlign w:val="bottom"/>
          </w:tcPr>
          <w:p w14:paraId="6DD2B965" w14:textId="5BE428F1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812" w:type="dxa"/>
          </w:tcPr>
          <w:p w14:paraId="481F3C18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1514DD7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7242B3D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19BA000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6A55D57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9EC5D7F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BCBD4B5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5AC2275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7B2C256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FD6434C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9E07D38" w14:textId="77777777" w:rsidR="0065321F" w:rsidRPr="000732E9" w:rsidRDefault="0065321F" w:rsidP="0065321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430B98A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C810" w14:textId="07FB2F32" w:rsidR="0065321F" w:rsidRPr="00540477" w:rsidRDefault="0013062C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13062C">
              <w:rPr>
                <w:rFonts w:ascii="Angsana New" w:hAnsi="Angsana New"/>
                <w:sz w:val="20"/>
                <w:szCs w:val="20"/>
              </w:rPr>
              <w:t>6,732</w:t>
            </w:r>
          </w:p>
        </w:tc>
        <w:tc>
          <w:tcPr>
            <w:tcW w:w="262" w:type="dxa"/>
            <w:vAlign w:val="bottom"/>
          </w:tcPr>
          <w:p w14:paraId="7BE9DAFC" w14:textId="77777777" w:rsidR="0065321F" w:rsidRPr="000732E9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2F932" w14:textId="275394FB" w:rsidR="0065321F" w:rsidRPr="00543134" w:rsidRDefault="0065321F" w:rsidP="006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5E6">
              <w:rPr>
                <w:rFonts w:ascii="Angsana New" w:hAnsi="Angsana New"/>
                <w:sz w:val="20"/>
                <w:szCs w:val="20"/>
              </w:rPr>
              <w:t>5,131</w:t>
            </w:r>
          </w:p>
        </w:tc>
      </w:tr>
    </w:tbl>
    <w:p w14:paraId="14002778" w14:textId="77777777" w:rsidR="0025124F" w:rsidRPr="00D73EE9" w:rsidRDefault="0025124F" w:rsidP="005C2C47">
      <w:pPr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4F6DB91" w14:textId="50151C07" w:rsidR="005C2C47" w:rsidRPr="006A1538" w:rsidRDefault="005C2C47" w:rsidP="005C2C47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ข้อมูลเกี่ยวกับส่วนงานดำเนินงานเชิงภูมิศาสตร์สำหรับงวด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สาม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เดือนสิ้นสุดวันที่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3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1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มีนาคม</w:t>
      </w: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A31A30">
        <w:rPr>
          <w:rFonts w:ascii="Angsana New" w:hAnsi="Angsana New"/>
          <w:b w:val="0"/>
          <w:bCs w:val="0"/>
          <w:i/>
          <w:iCs/>
          <w:sz w:val="30"/>
          <w:szCs w:val="30"/>
        </w:rPr>
        <w:t>9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A31A30">
        <w:rPr>
          <w:rFonts w:ascii="Angsana New" w:hAnsi="Angsana New"/>
          <w:b w:val="0"/>
          <w:bCs w:val="0"/>
          <w:i/>
          <w:iCs/>
          <w:sz w:val="30"/>
          <w:szCs w:val="30"/>
        </w:rPr>
        <w:t>8</w:t>
      </w:r>
    </w:p>
    <w:p w14:paraId="6D52339F" w14:textId="77777777" w:rsidR="005C2C47" w:rsidRPr="00D73EE9" w:rsidRDefault="005C2C47" w:rsidP="005C2C47">
      <w:pPr>
        <w:rPr>
          <w:rFonts w:ascii="Angsana New" w:hAnsi="Angsana New"/>
          <w:sz w:val="16"/>
          <w:szCs w:val="16"/>
        </w:rPr>
      </w:pPr>
    </w:p>
    <w:p w14:paraId="059354D3" w14:textId="77777777" w:rsidR="005C2C47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538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ข้อมูลทางการเงินระหว่างกาลนี้</w:t>
      </w:r>
    </w:p>
    <w:p w14:paraId="6CEDEFF7" w14:textId="77777777" w:rsidR="00D73EE9" w:rsidRPr="00D73EE9" w:rsidRDefault="00D73EE9" w:rsidP="005C2C47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365113F8" w14:textId="7F1BB6B6" w:rsidR="00D71A05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538">
        <w:rPr>
          <w:rFonts w:ascii="Angsana New" w:hAnsi="Angsana New"/>
          <w:sz w:val="30"/>
          <w:szCs w:val="30"/>
          <w:cs/>
        </w:rPr>
        <w:t>กลุ่มบริษัทไม่มีสินทรัพย์ไม่หมุนเวียนใด</w:t>
      </w:r>
      <w:r w:rsidR="001A229C">
        <w:rPr>
          <w:rFonts w:ascii="Angsana New" w:hAnsi="Angsana New" w:hint="cs"/>
          <w:sz w:val="30"/>
          <w:szCs w:val="30"/>
          <w:cs/>
        </w:rPr>
        <w:t xml:space="preserve"> </w:t>
      </w:r>
      <w:r w:rsidRPr="006A1538">
        <w:rPr>
          <w:rFonts w:ascii="Angsana New" w:hAnsi="Angsana New"/>
          <w:sz w:val="30"/>
          <w:szCs w:val="30"/>
          <w:cs/>
        </w:rPr>
        <w:t>ๆ ที่ตั้งอยู่ในประเทศอื่นนอกเหนือจากประเทศไทย</w:t>
      </w:r>
    </w:p>
    <w:p w14:paraId="5D6255AE" w14:textId="644DF2AC" w:rsidR="005C2C47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879CC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ข้อมูลเกี่ยวกับลูกค้ารายใหญ่ (ลูกค้าที่มียอดรายการค้าเกินกว่าร้อยละ </w:t>
      </w:r>
      <w:r w:rsidR="00E45C92">
        <w:rPr>
          <w:rFonts w:ascii="Angsana New" w:hAnsi="Angsana New"/>
          <w:i/>
          <w:iCs/>
          <w:sz w:val="30"/>
          <w:szCs w:val="30"/>
        </w:rPr>
        <w:t>1</w:t>
      </w:r>
      <w:r w:rsidRPr="00B7690B">
        <w:rPr>
          <w:rFonts w:ascii="Angsana New" w:hAnsi="Angsana New"/>
          <w:i/>
          <w:iCs/>
          <w:sz w:val="30"/>
          <w:szCs w:val="30"/>
        </w:rPr>
        <w:t>0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 </w:t>
      </w:r>
      <w:r w:rsidRPr="000879CC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) </w:t>
      </w:r>
      <w:r w:rsidRPr="000879CC">
        <w:rPr>
          <w:rFonts w:ascii="Angsana New" w:hAnsi="Angsana New"/>
          <w:i/>
          <w:iCs/>
          <w:sz w:val="30"/>
          <w:szCs w:val="30"/>
          <w:cs/>
        </w:rPr>
        <w:t>สำหรับ</w:t>
      </w:r>
      <w:r>
        <w:rPr>
          <w:rFonts w:ascii="Angsana New" w:hAnsi="Angsana New"/>
          <w:i/>
          <w:iCs/>
          <w:sz w:val="30"/>
          <w:szCs w:val="30"/>
          <w:cs/>
        </w:rPr>
        <w:t>งวด</w:t>
      </w:r>
      <w:r w:rsidR="00B75BA5">
        <w:rPr>
          <w:rFonts w:ascii="Angsana New" w:hAnsi="Angsana New"/>
          <w:i/>
          <w:iCs/>
          <w:sz w:val="30"/>
          <w:szCs w:val="30"/>
          <w:cs/>
        </w:rPr>
        <w:t>สาม</w:t>
      </w:r>
      <w:r>
        <w:rPr>
          <w:rFonts w:ascii="Angsana New" w:hAnsi="Angsana New"/>
          <w:i/>
          <w:iCs/>
          <w:sz w:val="30"/>
          <w:szCs w:val="30"/>
          <w:cs/>
        </w:rPr>
        <w:t>เดือน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E45C92">
        <w:rPr>
          <w:rFonts w:ascii="Angsana New" w:hAnsi="Angsana New"/>
          <w:i/>
          <w:iCs/>
          <w:sz w:val="30"/>
          <w:szCs w:val="30"/>
        </w:rPr>
        <w:t>3</w:t>
      </w:r>
      <w:r w:rsidR="00B75BA5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B75BA5">
        <w:rPr>
          <w:rFonts w:ascii="Angsana New" w:hAnsi="Angsana New"/>
          <w:i/>
          <w:iCs/>
          <w:sz w:val="30"/>
          <w:szCs w:val="30"/>
          <w:cs/>
        </w:rPr>
        <w:t>มีนาคม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i/>
          <w:iCs/>
          <w:sz w:val="30"/>
          <w:szCs w:val="30"/>
        </w:rPr>
        <w:t>256</w:t>
      </w:r>
      <w:r w:rsidR="002341BF">
        <w:rPr>
          <w:rFonts w:ascii="Angsana New" w:hAnsi="Angsana New"/>
          <w:i/>
          <w:iCs/>
          <w:sz w:val="30"/>
          <w:szCs w:val="30"/>
        </w:rPr>
        <w:t>9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 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i/>
          <w:iCs/>
          <w:sz w:val="30"/>
          <w:szCs w:val="30"/>
        </w:rPr>
        <w:t>256</w:t>
      </w:r>
      <w:r w:rsidR="002341BF">
        <w:rPr>
          <w:rFonts w:ascii="Angsana New" w:hAnsi="Angsana New"/>
          <w:i/>
          <w:iCs/>
          <w:sz w:val="30"/>
          <w:szCs w:val="30"/>
        </w:rPr>
        <w:t>8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07DE009" w14:textId="77777777" w:rsidR="0025124F" w:rsidRPr="00543134" w:rsidRDefault="0025124F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087B5C" w14:textId="77777777" w:rsidR="00FE3BB6" w:rsidRPr="00694698" w:rsidRDefault="005C2C4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694698">
        <w:rPr>
          <w:rFonts w:ascii="Angsana New" w:hAnsi="Angsana New"/>
          <w:spacing w:val="-6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จึงไม่มีการนำเสนอข้อมูลเกี่ยวกับลูกค้ารายใหญ่ในข้อมูลทางการเงินระหว่างกาล</w:t>
      </w:r>
      <w:r w:rsidR="00E60EA8" w:rsidRPr="00694698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08FA3ECA" w14:textId="77777777" w:rsidR="00005164" w:rsidRPr="00005164" w:rsidRDefault="00005164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DAFB87" w14:textId="2450BE15" w:rsidR="00465846" w:rsidRPr="00445BC2" w:rsidRDefault="00465846" w:rsidP="00780EC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45BC2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AF04562" w14:textId="77777777"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A28430" w14:textId="027234CB" w:rsidR="00465846" w:rsidRPr="0025124F" w:rsidRDefault="00465846" w:rsidP="00A5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5124F">
        <w:rPr>
          <w:rFonts w:ascii="Angsana New" w:hAnsi="Angsana New"/>
          <w:i/>
          <w:iCs/>
          <w:sz w:val="30"/>
          <w:szCs w:val="30"/>
          <w:cs/>
        </w:rPr>
        <w:t>กำไรต่อหุ้นขั้นพื้นฐาน</w:t>
      </w:r>
    </w:p>
    <w:p w14:paraId="7BB5F921" w14:textId="77777777"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53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751" w:type="dxa"/>
        <w:tblLayout w:type="fixed"/>
        <w:tblLook w:val="04A0" w:firstRow="1" w:lastRow="0" w:firstColumn="1" w:lastColumn="0" w:noHBand="0" w:noVBand="1"/>
      </w:tblPr>
      <w:tblGrid>
        <w:gridCol w:w="4592"/>
        <w:gridCol w:w="1077"/>
        <w:gridCol w:w="284"/>
        <w:gridCol w:w="1077"/>
        <w:gridCol w:w="283"/>
        <w:gridCol w:w="1077"/>
        <w:gridCol w:w="283"/>
        <w:gridCol w:w="1078"/>
      </w:tblGrid>
      <w:tr w:rsidR="00465846" w:rsidRPr="00C90042" w14:paraId="64D1FF68" w14:textId="77777777" w:rsidTr="00540477">
        <w:tc>
          <w:tcPr>
            <w:tcW w:w="4592" w:type="dxa"/>
            <w:vAlign w:val="bottom"/>
          </w:tcPr>
          <w:p w14:paraId="0F236313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bottom"/>
          </w:tcPr>
          <w:p w14:paraId="5B9C7B96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D3DFF5D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bottom"/>
          </w:tcPr>
          <w:p w14:paraId="6E7A4C67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846" w:rsidRPr="00C90042" w14:paraId="68B637D2" w14:textId="77777777" w:rsidTr="00540477">
        <w:tc>
          <w:tcPr>
            <w:tcW w:w="4592" w:type="dxa"/>
            <w:vAlign w:val="bottom"/>
          </w:tcPr>
          <w:p w14:paraId="67401983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11FA38A" w14:textId="006A891B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5D19CA7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573A35C" w14:textId="1B29FA89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04EE175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D2C019A" w14:textId="3F2B0C33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6C4617FB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812EA60" w14:textId="4DAEAEF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341BF" w:rsidRPr="00C90042" w14:paraId="1B77204C" w14:textId="77777777" w:rsidTr="00540477">
        <w:tc>
          <w:tcPr>
            <w:tcW w:w="4592" w:type="dxa"/>
            <w:vAlign w:val="bottom"/>
          </w:tcPr>
          <w:p w14:paraId="3188500D" w14:textId="79CF1ECA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กำไรสำหรับงวด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3D79E" w14:textId="59FF8491" w:rsidR="002341BF" w:rsidRPr="00EC2D21" w:rsidRDefault="003538DE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7,795</w:t>
            </w:r>
          </w:p>
        </w:tc>
        <w:tc>
          <w:tcPr>
            <w:tcW w:w="284" w:type="dxa"/>
          </w:tcPr>
          <w:p w14:paraId="58239A85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BBD26" w14:textId="137A17D9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6,459</w:t>
            </w:r>
          </w:p>
        </w:tc>
        <w:tc>
          <w:tcPr>
            <w:tcW w:w="283" w:type="dxa"/>
          </w:tcPr>
          <w:p w14:paraId="36C45D08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1C9E9" w14:textId="02D17953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11,</w:t>
            </w:r>
            <w:r w:rsidR="00EC2D21" w:rsidRPr="00EC2D21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83" w:type="dxa"/>
          </w:tcPr>
          <w:p w14:paraId="5F1BA67E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F081D" w14:textId="348A371B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11,587</w:t>
            </w:r>
          </w:p>
        </w:tc>
      </w:tr>
      <w:tr w:rsidR="002341BF" w:rsidRPr="00C90042" w14:paraId="2D2F9F50" w14:textId="77777777" w:rsidTr="00540477">
        <w:tc>
          <w:tcPr>
            <w:tcW w:w="4592" w:type="dxa"/>
            <w:vAlign w:val="bottom"/>
          </w:tcPr>
          <w:p w14:paraId="441EBC55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2BCF9C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2DC87F7F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CFED38" w14:textId="47BB6EB9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6CC857D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29E7E6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5B23414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84AEB7" w14:textId="4336B6B5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2341BF" w:rsidRPr="00C90042" w14:paraId="1F8915CA" w14:textId="77777777" w:rsidTr="00540477">
        <w:tc>
          <w:tcPr>
            <w:tcW w:w="4592" w:type="dxa"/>
            <w:vAlign w:val="bottom"/>
          </w:tcPr>
          <w:p w14:paraId="16FF8B38" w14:textId="1E1F7B65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8C9DF0" w14:textId="7A4DD7B3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0.02</w:t>
            </w:r>
            <w:r w:rsidR="003538D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</w:tcPr>
          <w:p w14:paraId="0193DBAE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5F4D5F" w14:textId="45956528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0.0210</w:t>
            </w:r>
          </w:p>
        </w:tc>
        <w:tc>
          <w:tcPr>
            <w:tcW w:w="283" w:type="dxa"/>
          </w:tcPr>
          <w:p w14:paraId="032800F8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9E5B3" w14:textId="4FF2A4EF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0.037</w:t>
            </w:r>
            <w:r w:rsidR="00EC2D21" w:rsidRPr="00EC2D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66ADDDAE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1E46A6" w14:textId="590C5541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0.0376</w:t>
            </w:r>
          </w:p>
        </w:tc>
      </w:tr>
    </w:tbl>
    <w:p w14:paraId="6915A4CC" w14:textId="77777777"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7E600BB5" w14:textId="2B521D4E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90042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45AE2AA5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51" w:type="dxa"/>
        <w:tblLayout w:type="fixed"/>
        <w:tblLook w:val="04A0" w:firstRow="1" w:lastRow="0" w:firstColumn="1" w:lastColumn="0" w:noHBand="0" w:noVBand="1"/>
      </w:tblPr>
      <w:tblGrid>
        <w:gridCol w:w="4592"/>
        <w:gridCol w:w="1077"/>
        <w:gridCol w:w="284"/>
        <w:gridCol w:w="1077"/>
        <w:gridCol w:w="283"/>
        <w:gridCol w:w="1077"/>
        <w:gridCol w:w="283"/>
        <w:gridCol w:w="1078"/>
      </w:tblGrid>
      <w:tr w:rsidR="008B296F" w:rsidRPr="00C90042" w14:paraId="22C22699" w14:textId="77777777" w:rsidTr="00540477">
        <w:tc>
          <w:tcPr>
            <w:tcW w:w="4592" w:type="dxa"/>
            <w:vAlign w:val="bottom"/>
          </w:tcPr>
          <w:p w14:paraId="45A6DA93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bottom"/>
          </w:tcPr>
          <w:p w14:paraId="2D1C230D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B7987E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bottom"/>
          </w:tcPr>
          <w:p w14:paraId="705FB57B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96F" w:rsidRPr="00C90042" w14:paraId="3145595D" w14:textId="77777777" w:rsidTr="00540477">
        <w:tc>
          <w:tcPr>
            <w:tcW w:w="4592" w:type="dxa"/>
            <w:vAlign w:val="bottom"/>
          </w:tcPr>
          <w:p w14:paraId="0D4F7940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CEB5289" w14:textId="70BD22D3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ACA13C8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565BA79" w14:textId="19B971A0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AAF6D2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6FA552B" w14:textId="54D2049B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0CA225B8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38DC82E" w14:textId="75241E48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2341B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341BF" w:rsidRPr="00C90042" w14:paraId="01978BDB" w14:textId="77777777" w:rsidTr="00540477">
        <w:tc>
          <w:tcPr>
            <w:tcW w:w="4592" w:type="dxa"/>
            <w:vAlign w:val="bottom"/>
          </w:tcPr>
          <w:p w14:paraId="4C8217A8" w14:textId="5448F025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25DD3" w14:textId="20734122" w:rsidR="002341BF" w:rsidRPr="00EC2D21" w:rsidRDefault="003538DE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7,795</w:t>
            </w:r>
          </w:p>
        </w:tc>
        <w:tc>
          <w:tcPr>
            <w:tcW w:w="284" w:type="dxa"/>
          </w:tcPr>
          <w:p w14:paraId="626640AA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BB1DF" w14:textId="0030EEFB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6,459</w:t>
            </w:r>
          </w:p>
        </w:tc>
        <w:tc>
          <w:tcPr>
            <w:tcW w:w="283" w:type="dxa"/>
          </w:tcPr>
          <w:p w14:paraId="2C737202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980D4" w14:textId="1C7B8A14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11,</w:t>
            </w:r>
            <w:r w:rsidR="00EC2D21" w:rsidRPr="00EC2D21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83" w:type="dxa"/>
          </w:tcPr>
          <w:p w14:paraId="10003782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E3EAE" w14:textId="2A99F454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11,587</w:t>
            </w:r>
          </w:p>
        </w:tc>
      </w:tr>
      <w:tr w:rsidR="002341BF" w:rsidRPr="00C90042" w14:paraId="5941F2BF" w14:textId="77777777" w:rsidTr="00540477">
        <w:tc>
          <w:tcPr>
            <w:tcW w:w="4592" w:type="dxa"/>
            <w:vAlign w:val="bottom"/>
          </w:tcPr>
          <w:p w14:paraId="2DDD00BD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27224A3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3FF43541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6ABCB01" w14:textId="4B9C3C82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5797B2FD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71BA74A4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919A487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7C986B8" w14:textId="5FAF733E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2575E6" w:rsidRPr="00C90042" w14:paraId="65C6DA76" w14:textId="77777777" w:rsidTr="00540477">
        <w:tc>
          <w:tcPr>
            <w:tcW w:w="4592" w:type="dxa"/>
            <w:vAlign w:val="bottom"/>
          </w:tcPr>
          <w:p w14:paraId="520A622D" w14:textId="77777777" w:rsidR="002575E6" w:rsidRPr="00F035EB" w:rsidRDefault="002575E6" w:rsidP="0025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F035EB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73653B8D" w14:textId="5AFDCA5F" w:rsidR="002575E6" w:rsidRPr="00C90042" w:rsidRDefault="00F035EB" w:rsidP="0025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F035E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575E6" w:rsidRPr="00F035E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DAA7CF2" w14:textId="77777777" w:rsidR="002575E6" w:rsidRPr="00EC2D21" w:rsidRDefault="002575E6" w:rsidP="002575E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8818F8" w14:textId="77777777" w:rsidR="002575E6" w:rsidRPr="00EC2D21" w:rsidRDefault="002575E6" w:rsidP="0025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032BFC1" w14:textId="77777777" w:rsidR="002575E6" w:rsidRPr="00EC2D21" w:rsidRDefault="002575E6" w:rsidP="002575E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F32AE7" w14:textId="77777777" w:rsidR="002575E6" w:rsidRPr="00EC2D21" w:rsidRDefault="002575E6" w:rsidP="0025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CC1A6F4" w14:textId="77777777" w:rsidR="002575E6" w:rsidRPr="00EC2D21" w:rsidRDefault="002575E6" w:rsidP="002575E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2E999D" w14:textId="77777777" w:rsidR="002575E6" w:rsidRPr="00EC2D21" w:rsidRDefault="002575E6" w:rsidP="0025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628C980" w14:textId="68E4EBCF" w:rsidR="002575E6" w:rsidRPr="00EC2D21" w:rsidRDefault="002575E6" w:rsidP="002575E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1BF" w:rsidRPr="00C90042" w14:paraId="673D295A" w14:textId="77777777" w:rsidTr="00540477">
        <w:tc>
          <w:tcPr>
            <w:tcW w:w="4592" w:type="dxa"/>
            <w:vAlign w:val="bottom"/>
          </w:tcPr>
          <w:p w14:paraId="18B7CC18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D656C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28C8BC9F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8F82E" w14:textId="3D940D24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555BD13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5CDE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85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244E77C2" w14:textId="77777777" w:rsidR="002341BF" w:rsidRPr="00E80C85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50F69" w14:textId="345E7D3D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2341BF" w:rsidRPr="00C90042" w14:paraId="2B5B4AE6" w14:textId="77777777" w:rsidTr="00540477">
        <w:tc>
          <w:tcPr>
            <w:tcW w:w="4592" w:type="dxa"/>
            <w:vAlign w:val="bottom"/>
          </w:tcPr>
          <w:p w14:paraId="3068456D" w14:textId="49E660EF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3C375F" w14:textId="40D3D115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0.02</w:t>
            </w:r>
            <w:r w:rsidR="003538D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</w:tcPr>
          <w:p w14:paraId="40250A02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FDC80A" w14:textId="7D915E6C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0.0210</w:t>
            </w:r>
          </w:p>
        </w:tc>
        <w:tc>
          <w:tcPr>
            <w:tcW w:w="283" w:type="dxa"/>
          </w:tcPr>
          <w:p w14:paraId="0DF01542" w14:textId="77777777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6C2E7C" w14:textId="2A5FBA05" w:rsidR="002341BF" w:rsidRPr="00EC2D21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2D21">
              <w:rPr>
                <w:rFonts w:ascii="Angsana New" w:hAnsi="Angsana New"/>
                <w:sz w:val="30"/>
                <w:szCs w:val="30"/>
              </w:rPr>
              <w:t>0.037</w:t>
            </w:r>
            <w:r w:rsidR="00EC2D21" w:rsidRPr="00EC2D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7403D04" w14:textId="77777777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71807E" w14:textId="57CFECD6" w:rsidR="002341BF" w:rsidRPr="00C90042" w:rsidRDefault="002341BF" w:rsidP="0023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0.0376</w:t>
            </w:r>
          </w:p>
        </w:tc>
      </w:tr>
    </w:tbl>
    <w:p w14:paraId="68552D53" w14:textId="77777777" w:rsidR="00BC22E5" w:rsidRPr="00CE4CE4" w:rsidRDefault="00BC22E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53D51057" w14:textId="5CD4978C" w:rsidR="00A91FE7" w:rsidRDefault="008B296F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  <w:r w:rsidRPr="008D6FA3">
        <w:rPr>
          <w:rFonts w:ascii="Angsana New" w:hAnsi="Angsana New"/>
          <w:szCs w:val="30"/>
          <w:cs/>
        </w:rPr>
        <w:t>กำไรต่อหุ้นปรับลดสำหรับ</w:t>
      </w:r>
      <w:r w:rsidRPr="007A74D5">
        <w:rPr>
          <w:rFonts w:ascii="Angsana New" w:hAnsi="Angsana New"/>
          <w:szCs w:val="30"/>
          <w:cs/>
        </w:rPr>
        <w:t xml:space="preserve">งวดสามเดือนในปี </w:t>
      </w:r>
      <w:r w:rsidRPr="007A74D5">
        <w:rPr>
          <w:rFonts w:ascii="Angsana New" w:hAnsi="Angsana New"/>
          <w:szCs w:val="30"/>
        </w:rPr>
        <w:t>256</w:t>
      </w:r>
      <w:r w:rsidR="002341BF">
        <w:rPr>
          <w:rFonts w:ascii="Angsana New" w:hAnsi="Angsana New"/>
          <w:szCs w:val="30"/>
        </w:rPr>
        <w:t>8</w:t>
      </w:r>
      <w:r w:rsidRPr="007A74D5">
        <w:rPr>
          <w:rFonts w:ascii="Angsana New" w:hAnsi="Angsana New"/>
          <w:szCs w:val="30"/>
          <w:cs/>
        </w:rPr>
        <w:t xml:space="preserve"> มีจำนว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มี</w:t>
      </w:r>
      <w:r w:rsidRPr="008D6FA3">
        <w:rPr>
          <w:rFonts w:ascii="Angsana New" w:hAnsi="Angsana New"/>
          <w:szCs w:val="30"/>
          <w:cs/>
        </w:rPr>
        <w:t>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  <w:r w:rsidR="00005164">
        <w:rPr>
          <w:rFonts w:ascii="Angsana New" w:hAnsi="Angsana New"/>
          <w:szCs w:val="30"/>
        </w:rPr>
        <w:t xml:space="preserve"> </w:t>
      </w:r>
      <w:r w:rsidR="00C31D25">
        <w:rPr>
          <w:rFonts w:ascii="Angsana New" w:hAnsi="Angsana New" w:hint="cs"/>
          <w:szCs w:val="30"/>
          <w:cs/>
        </w:rPr>
        <w:t xml:space="preserve">ทั้งนี้ </w:t>
      </w:r>
      <w:r w:rsidR="00005164">
        <w:rPr>
          <w:rFonts w:ascii="Angsana New" w:hAnsi="Angsana New" w:hint="cs"/>
          <w:szCs w:val="30"/>
          <w:cs/>
        </w:rPr>
        <w:t>วันใช้สิทธิครั้งสุดท้ายของใบสำคัญแสดงสิทธิ</w:t>
      </w:r>
      <w:r w:rsidR="00BF6E57">
        <w:rPr>
          <w:rFonts w:ascii="Angsana New" w:hAnsi="Angsana New" w:hint="cs"/>
          <w:szCs w:val="30"/>
          <w:cs/>
        </w:rPr>
        <w:t xml:space="preserve"> </w:t>
      </w:r>
      <w:r w:rsidR="00BF6E57">
        <w:rPr>
          <w:rFonts w:ascii="Angsana New" w:hAnsi="Angsana New"/>
          <w:szCs w:val="30"/>
        </w:rPr>
        <w:t>TM-W1</w:t>
      </w:r>
      <w:r w:rsidR="00B669C0">
        <w:rPr>
          <w:rFonts w:ascii="Angsana New" w:hAnsi="Angsana New"/>
          <w:szCs w:val="30"/>
        </w:rPr>
        <w:t xml:space="preserve"> </w:t>
      </w:r>
      <w:r w:rsidR="00005164">
        <w:rPr>
          <w:rFonts w:ascii="Angsana New" w:hAnsi="Angsana New" w:hint="cs"/>
          <w:szCs w:val="30"/>
          <w:cs/>
        </w:rPr>
        <w:t xml:space="preserve">คือวันที่ </w:t>
      </w:r>
      <w:r w:rsidR="00005164">
        <w:rPr>
          <w:rFonts w:ascii="Angsana New" w:hAnsi="Angsana New"/>
          <w:szCs w:val="30"/>
        </w:rPr>
        <w:t xml:space="preserve">23 </w:t>
      </w:r>
      <w:r w:rsidR="00005164">
        <w:rPr>
          <w:rFonts w:ascii="Angsana New" w:hAnsi="Angsana New" w:hint="cs"/>
          <w:szCs w:val="30"/>
          <w:cs/>
        </w:rPr>
        <w:t xml:space="preserve">พฤษภาคม </w:t>
      </w:r>
      <w:r w:rsidR="00005164">
        <w:rPr>
          <w:rFonts w:ascii="Angsana New" w:hAnsi="Angsana New"/>
          <w:szCs w:val="30"/>
        </w:rPr>
        <w:t>2568</w:t>
      </w:r>
    </w:p>
    <w:p w14:paraId="2FE0ACB4" w14:textId="77777777" w:rsidR="009B36DC" w:rsidRPr="00E01C03" w:rsidRDefault="009B36DC" w:rsidP="00780EC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lastRenderedPageBreak/>
        <w:t>อื่น ๆ</w:t>
      </w:r>
    </w:p>
    <w:p w14:paraId="594E39B9" w14:textId="77777777"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9096139" w14:textId="18E7770D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B75BA5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B75BA5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A31A30">
        <w:rPr>
          <w:rFonts w:ascii="Angsana New" w:hAnsi="Angsana New"/>
          <w:spacing w:val="-4"/>
          <w:sz w:val="30"/>
          <w:szCs w:val="30"/>
        </w:rPr>
        <w:t>9</w:t>
      </w:r>
    </w:p>
    <w:p w14:paraId="67E39A93" w14:textId="77777777"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ADF590" w14:textId="32E16FE3" w:rsidR="009B36DC" w:rsidRPr="00540477" w:rsidRDefault="006B00FE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6B00FE">
        <w:rPr>
          <w:rFonts w:ascii="Angsana New" w:hAnsi="Angsana New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C73871">
        <w:rPr>
          <w:rFonts w:ascii="Angsana New" w:hAnsi="Angsana New" w:hint="cs"/>
          <w:sz w:val="30"/>
          <w:szCs w:val="30"/>
          <w:cs/>
        </w:rPr>
        <w:t>สอง</w:t>
      </w:r>
      <w:r w:rsidRPr="006B00FE">
        <w:rPr>
          <w:rFonts w:ascii="Angsana New" w:hAnsi="Angsana New"/>
          <w:sz w:val="30"/>
          <w:szCs w:val="30"/>
          <w:cs/>
        </w:rPr>
        <w:t>แห่งให้แก่บริษัทเอกชนและหน่วยงานรัฐบาลหลายแห่งซึ่งเป็น</w:t>
      </w:r>
      <w:r w:rsidRPr="006B00FE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6B00FE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Pr="006B00FE">
        <w:rPr>
          <w:rFonts w:ascii="Angsana New" w:hAnsi="Angsana New"/>
          <w:spacing w:val="-4"/>
          <w:sz w:val="30"/>
          <w:szCs w:val="30"/>
        </w:rPr>
        <w:t>5.6</w:t>
      </w:r>
      <w:r w:rsidRPr="006B00FE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0F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6B00FE">
        <w:rPr>
          <w:rFonts w:ascii="Angsana New" w:hAnsi="Angsana New"/>
          <w:color w:val="000000"/>
          <w:sz w:val="30"/>
          <w:szCs w:val="30"/>
        </w:rPr>
        <w:t xml:space="preserve"> (</w:t>
      </w:r>
      <w:r w:rsidRPr="006B00F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6B00FE">
        <w:rPr>
          <w:rFonts w:ascii="Angsana New" w:hAnsi="Angsana New"/>
          <w:spacing w:val="-4"/>
          <w:sz w:val="30"/>
          <w:szCs w:val="30"/>
        </w:rPr>
        <w:t>12.4</w:t>
      </w:r>
      <w:r w:rsidRPr="006B00FE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  <w:r w:rsidRPr="006B00FE">
        <w:rPr>
          <w:rFonts w:ascii="Angsana New" w:hAnsi="Angsana New"/>
          <w:color w:val="000000"/>
          <w:sz w:val="30"/>
          <w:szCs w:val="30"/>
        </w:rPr>
        <w:t xml:space="preserve"> </w:t>
      </w:r>
      <w:r w:rsidR="00C73871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6B00FE">
        <w:rPr>
          <w:rFonts w:ascii="Angsana New" w:hAnsi="Angsana New"/>
          <w:spacing w:val="-2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pacing w:val="-2"/>
          <w:sz w:val="30"/>
          <w:szCs w:val="30"/>
        </w:rPr>
        <w:t>2569</w:t>
      </w:r>
      <w:r w:rsidRPr="006B00FE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(</w:t>
      </w:r>
      <w:r w:rsidRPr="006B00FE">
        <w:rPr>
          <w:rFonts w:ascii="Angsana New" w:hAnsi="Angsana New"/>
          <w:spacing w:val="-2"/>
          <w:sz w:val="30"/>
          <w:szCs w:val="30"/>
        </w:rPr>
        <w:t xml:space="preserve">TMT) </w:t>
      </w:r>
      <w:r w:rsidR="00BF270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6B00FE">
        <w:rPr>
          <w:rFonts w:ascii="Angsana New" w:hAnsi="Angsana New"/>
          <w:spacing w:val="-2"/>
          <w:sz w:val="30"/>
          <w:szCs w:val="30"/>
          <w:cs/>
        </w:rPr>
        <w:t>ทำสัญญา</w:t>
      </w:r>
      <w:r w:rsidR="00C82424">
        <w:rPr>
          <w:rFonts w:ascii="Angsana New" w:hAnsi="Angsana New" w:hint="cs"/>
          <w:spacing w:val="-2"/>
          <w:sz w:val="30"/>
          <w:szCs w:val="30"/>
          <w:cs/>
        </w:rPr>
        <w:t>สินเชื่อหมุนเวียน</w:t>
      </w:r>
      <w:r w:rsidRPr="006B00FE">
        <w:rPr>
          <w:rFonts w:ascii="Angsana New" w:hAnsi="Angsana New"/>
          <w:spacing w:val="-2"/>
          <w:sz w:val="30"/>
          <w:szCs w:val="30"/>
          <w:cs/>
        </w:rPr>
        <w:t>กับธนาคารในประเทศเเห่งหนึ่งเพื่อใช้วงเงินหนังสือค้ำประกันร่วม</w:t>
      </w:r>
      <w:r w:rsidR="00C82424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6B00FE">
        <w:rPr>
          <w:rFonts w:ascii="Angsana New" w:hAnsi="Angsana New"/>
          <w:spacing w:val="-2"/>
          <w:sz w:val="30"/>
          <w:szCs w:val="30"/>
          <w:cs/>
        </w:rPr>
        <w:t xml:space="preserve">กับบริษัทใหญ่จำนวน </w:t>
      </w:r>
      <w:r>
        <w:rPr>
          <w:rFonts w:ascii="Angsana New" w:hAnsi="Angsana New"/>
          <w:spacing w:val="-2"/>
          <w:sz w:val="30"/>
          <w:szCs w:val="30"/>
        </w:rPr>
        <w:t>10.0</w:t>
      </w:r>
      <w:r w:rsidRPr="006B00F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C73871">
        <w:rPr>
          <w:rFonts w:ascii="Angsana New" w:hAnsi="Angsana New" w:hint="cs"/>
          <w:spacing w:val="-2"/>
          <w:sz w:val="30"/>
          <w:szCs w:val="30"/>
          <w:cs/>
        </w:rPr>
        <w:t>ซึ่งมีหลักประกันส่วนเพิ่มเป็นเงินฝากประจำ</w:t>
      </w:r>
      <w:r w:rsidR="003A7A8C">
        <w:rPr>
          <w:rFonts w:ascii="Angsana New" w:hAnsi="Angsana New" w:hint="cs"/>
          <w:spacing w:val="-2"/>
          <w:sz w:val="30"/>
          <w:szCs w:val="30"/>
          <w:cs/>
        </w:rPr>
        <w:t>ของบริษัทย่อย</w:t>
      </w:r>
      <w:r w:rsidR="00C73871">
        <w:rPr>
          <w:rFonts w:ascii="Angsana New" w:hAnsi="Angsana New" w:hint="cs"/>
          <w:spacing w:val="-2"/>
          <w:sz w:val="30"/>
          <w:szCs w:val="30"/>
          <w:cs/>
        </w:rPr>
        <w:t xml:space="preserve">กับธนาคารเดียวกันเป็นจำนวนเงิน </w:t>
      </w:r>
      <w:r w:rsidR="00C73871">
        <w:rPr>
          <w:rFonts w:ascii="Angsana New" w:hAnsi="Angsana New"/>
          <w:spacing w:val="-2"/>
          <w:sz w:val="30"/>
          <w:szCs w:val="30"/>
        </w:rPr>
        <w:t xml:space="preserve">1.0 </w:t>
      </w:r>
      <w:r w:rsidR="00C7387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29B247F7" w14:textId="77777777" w:rsidR="009B36DC" w:rsidRPr="00E01C03" w:rsidRDefault="009B36DC" w:rsidP="009B36DC">
      <w:pPr>
        <w:rPr>
          <w:rFonts w:ascii="Angsana New" w:hAnsi="Angsana New"/>
          <w:sz w:val="30"/>
          <w:szCs w:val="30"/>
        </w:rPr>
      </w:pPr>
    </w:p>
    <w:p w14:paraId="377FA07A" w14:textId="44B5625A" w:rsidR="009B36DC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16022B">
        <w:rPr>
          <w:rFonts w:ascii="Angsana New" w:hAnsi="Angsana New"/>
          <w:sz w:val="30"/>
          <w:szCs w:val="30"/>
          <w:cs/>
        </w:rPr>
        <w:t>บริษัทมีสัญญาบริการพื้นที่คลังเก็บสินค้า</w:t>
      </w:r>
      <w:r w:rsidR="00B10FA8">
        <w:rPr>
          <w:rFonts w:ascii="Angsana New" w:hAnsi="Angsana New" w:hint="cs"/>
          <w:sz w:val="30"/>
          <w:szCs w:val="30"/>
          <w:cs/>
        </w:rPr>
        <w:t>สอง</w:t>
      </w:r>
      <w:r>
        <w:rPr>
          <w:rFonts w:ascii="Angsana New" w:hAnsi="Angsana New"/>
          <w:sz w:val="30"/>
          <w:szCs w:val="30"/>
          <w:cs/>
        </w:rPr>
        <w:t>แห่ง</w:t>
      </w:r>
      <w:r w:rsidRPr="0016022B">
        <w:rPr>
          <w:rFonts w:ascii="Angsana New" w:hAnsi="Angsana New"/>
          <w:sz w:val="30"/>
          <w:szCs w:val="30"/>
          <w:cs/>
        </w:rPr>
        <w:t xml:space="preserve">กับบริษัทในประเทศแห่งหนึ่งเป็นระยะเวลา </w:t>
      </w:r>
      <w:r>
        <w:rPr>
          <w:rFonts w:ascii="Angsana New" w:hAnsi="Angsana New"/>
          <w:sz w:val="30"/>
          <w:szCs w:val="30"/>
        </w:rPr>
        <w:t>36</w:t>
      </w:r>
      <w:r w:rsidRPr="0016022B">
        <w:rPr>
          <w:rFonts w:ascii="Angsana New" w:hAnsi="Angsana New"/>
          <w:sz w:val="30"/>
          <w:szCs w:val="30"/>
        </w:rPr>
        <w:t xml:space="preserve"> </w:t>
      </w:r>
      <w:r w:rsidRPr="0016022B">
        <w:rPr>
          <w:rFonts w:ascii="Angsana New" w:hAnsi="Angsana New"/>
          <w:sz w:val="30"/>
          <w:szCs w:val="30"/>
          <w:cs/>
        </w:rPr>
        <w:t>เดือนโดยเริ่มชำระ</w:t>
      </w:r>
      <w:r w:rsidRPr="00E01C03">
        <w:rPr>
          <w:rFonts w:ascii="Angsana New" w:hAnsi="Angsana New"/>
          <w:spacing w:val="-2"/>
          <w:sz w:val="30"/>
          <w:szCs w:val="30"/>
          <w:cs/>
        </w:rPr>
        <w:t>ค่าบริการ</w:t>
      </w:r>
      <w:r w:rsidRPr="00BC22E5">
        <w:rPr>
          <w:rFonts w:ascii="Angsana New" w:hAnsi="Angsana New"/>
          <w:spacing w:val="-2"/>
          <w:sz w:val="30"/>
          <w:szCs w:val="30"/>
          <w:cs/>
        </w:rPr>
        <w:t>ใน</w:t>
      </w:r>
      <w:r w:rsidR="00005164" w:rsidRPr="00BC22E5">
        <w:rPr>
          <w:rFonts w:ascii="Angsana New" w:hAnsi="Angsana New"/>
          <w:spacing w:val="-2"/>
          <w:sz w:val="30"/>
          <w:szCs w:val="30"/>
          <w:cs/>
        </w:rPr>
        <w:t xml:space="preserve">เดือนมิถุนายน </w:t>
      </w:r>
      <w:r w:rsidR="00005164" w:rsidRPr="00BC22E5">
        <w:rPr>
          <w:rFonts w:ascii="Angsana New" w:hAnsi="Angsana New"/>
          <w:spacing w:val="-2"/>
          <w:sz w:val="30"/>
          <w:szCs w:val="30"/>
        </w:rPr>
        <w:t>2567</w:t>
      </w:r>
      <w:r w:rsidR="00005164" w:rsidRPr="00BC22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22E5">
        <w:rPr>
          <w:rFonts w:ascii="Angsana New" w:hAnsi="Angsana New"/>
          <w:spacing w:val="-2"/>
          <w:sz w:val="30"/>
          <w:szCs w:val="30"/>
          <w:cs/>
        </w:rPr>
        <w:t>และ</w:t>
      </w:r>
      <w:r w:rsidR="00005164" w:rsidRPr="00BC22E5">
        <w:rPr>
          <w:rFonts w:ascii="Angsana New" w:hAnsi="Angsana New"/>
          <w:spacing w:val="-2"/>
          <w:sz w:val="30"/>
          <w:szCs w:val="30"/>
          <w:cs/>
        </w:rPr>
        <w:t xml:space="preserve">เดือนเมษายน </w:t>
      </w:r>
      <w:r w:rsidR="00005164" w:rsidRPr="00BC22E5">
        <w:rPr>
          <w:rFonts w:ascii="Angsana New" w:hAnsi="Angsana New"/>
          <w:spacing w:val="-2"/>
          <w:sz w:val="30"/>
          <w:szCs w:val="30"/>
        </w:rPr>
        <w:t>256</w:t>
      </w:r>
      <w:r w:rsidR="00005164">
        <w:rPr>
          <w:rFonts w:ascii="Angsana New" w:hAnsi="Angsana New"/>
          <w:spacing w:val="-2"/>
          <w:sz w:val="30"/>
          <w:szCs w:val="30"/>
        </w:rPr>
        <w:t>9</w:t>
      </w:r>
      <w:r w:rsidR="00005164" w:rsidRPr="00BC22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22E5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1C03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ดังกล่าวบริษัทผูกพันที่จะชำระค่าบริการซึ่งแยกตามช่วงของการครบกำหนดชำระดังนี้</w:t>
      </w:r>
    </w:p>
    <w:p w14:paraId="363C48AE" w14:textId="77777777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5830" w:type="dxa"/>
        <w:tblInd w:w="540" w:type="dxa"/>
        <w:tblLook w:val="0000" w:firstRow="0" w:lastRow="0" w:firstColumn="0" w:lastColumn="0" w:noHBand="0" w:noVBand="0"/>
      </w:tblPr>
      <w:tblGrid>
        <w:gridCol w:w="4210"/>
        <w:gridCol w:w="270"/>
        <w:gridCol w:w="1350"/>
      </w:tblGrid>
      <w:tr w:rsidR="009B36DC" w:rsidRPr="00E01C03" w14:paraId="186E0247" w14:textId="77777777" w:rsidTr="00F96FDB">
        <w:tc>
          <w:tcPr>
            <w:tcW w:w="4210" w:type="dxa"/>
          </w:tcPr>
          <w:p w14:paraId="41BD0551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1C08E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C4D00C" w14:textId="77777777" w:rsidR="009B36DC" w:rsidRPr="00E01C03" w:rsidRDefault="009B36DC" w:rsidP="00222531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01C03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9B36DC" w:rsidRPr="00E01C03" w14:paraId="2096109F" w14:textId="77777777" w:rsidTr="00F96FDB">
        <w:tc>
          <w:tcPr>
            <w:tcW w:w="4210" w:type="dxa"/>
          </w:tcPr>
          <w:p w14:paraId="4F5A0DD2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14:paraId="4CD11BB0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200615" w14:textId="041C3E9D" w:rsidR="009B36DC" w:rsidRPr="00EB26AE" w:rsidRDefault="00005164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3,463</w:t>
            </w:r>
          </w:p>
        </w:tc>
      </w:tr>
      <w:tr w:rsidR="009B36DC" w:rsidRPr="00E01C03" w14:paraId="5A56D09A" w14:textId="77777777" w:rsidTr="00F96FDB">
        <w:tc>
          <w:tcPr>
            <w:tcW w:w="4210" w:type="dxa"/>
          </w:tcPr>
          <w:p w14:paraId="3808780F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ปีที่</w:t>
            </w:r>
            <w:r w:rsidRPr="00E01C03">
              <w:rPr>
                <w:rFonts w:ascii="Angsana New" w:hAnsi="Angsana New"/>
                <w:sz w:val="30"/>
                <w:szCs w:val="30"/>
                <w:cs/>
              </w:rPr>
              <w:t>สอง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และสาม</w:t>
            </w:r>
          </w:p>
        </w:tc>
        <w:tc>
          <w:tcPr>
            <w:tcW w:w="270" w:type="dxa"/>
            <w:vAlign w:val="center"/>
          </w:tcPr>
          <w:p w14:paraId="37F29830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C540E0" w14:textId="6D829CD1" w:rsidR="009B36DC" w:rsidRPr="00EB26AE" w:rsidRDefault="00005164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3,838</w:t>
            </w:r>
          </w:p>
        </w:tc>
      </w:tr>
      <w:tr w:rsidR="009B36DC" w:rsidRPr="00E01C03" w14:paraId="5C75A522" w14:textId="77777777" w:rsidTr="00F96FDB">
        <w:tc>
          <w:tcPr>
            <w:tcW w:w="4210" w:type="dxa"/>
          </w:tcPr>
          <w:p w14:paraId="4F8D8E45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497BD3E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43B4A3" w14:textId="379DE078" w:rsidR="009B36DC" w:rsidRPr="00EB26AE" w:rsidRDefault="00005164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7,301</w:t>
            </w:r>
          </w:p>
        </w:tc>
      </w:tr>
    </w:tbl>
    <w:p w14:paraId="4BEED5D5" w14:textId="77777777" w:rsidR="001A229C" w:rsidRDefault="001A229C" w:rsidP="001A2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88B704" w14:textId="4E310701" w:rsidR="00442655" w:rsidRDefault="00442655" w:rsidP="0044265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1A229C">
        <w:rPr>
          <w:rFonts w:ascii="Angsana New" w:hAnsi="Angsana New"/>
          <w:spacing w:val="-2"/>
          <w:sz w:val="30"/>
          <w:szCs w:val="30"/>
          <w:cs/>
        </w:rPr>
        <w:t>มีภาระผูกพันจาก</w:t>
      </w:r>
      <w:r w:rsidR="00540477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="00D44BDA">
        <w:rPr>
          <w:rFonts w:ascii="Angsana New" w:hAnsi="Angsana New" w:hint="cs"/>
          <w:spacing w:val="-2"/>
          <w:sz w:val="30"/>
          <w:szCs w:val="30"/>
          <w:cs/>
        </w:rPr>
        <w:t>ปรับปรุงและ</w:t>
      </w:r>
      <w:r w:rsidR="00540477">
        <w:rPr>
          <w:rFonts w:ascii="Angsana New" w:hAnsi="Angsana New" w:hint="cs"/>
          <w:spacing w:val="-2"/>
          <w:sz w:val="30"/>
          <w:szCs w:val="30"/>
          <w:cs/>
        </w:rPr>
        <w:t>ตกแต่ง</w:t>
      </w:r>
      <w:r w:rsidR="00D44BDA">
        <w:rPr>
          <w:rFonts w:ascii="Angsana New" w:hAnsi="Angsana New" w:hint="cs"/>
          <w:spacing w:val="-2"/>
          <w:sz w:val="30"/>
          <w:szCs w:val="30"/>
          <w:cs/>
        </w:rPr>
        <w:t>ภายใน</w:t>
      </w:r>
      <w:r w:rsidR="00540477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 w:rsidR="00D44BDA">
        <w:rPr>
          <w:rFonts w:ascii="Angsana New" w:hAnsi="Angsana New" w:hint="cs"/>
          <w:spacing w:val="-2"/>
          <w:sz w:val="30"/>
          <w:szCs w:val="30"/>
          <w:cs/>
        </w:rPr>
        <w:t>สำนักงาน</w:t>
      </w:r>
      <w:r w:rsidR="003D0C9C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540477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540477" w:rsidRPr="00881B18">
        <w:rPr>
          <w:rFonts w:ascii="Angsana New" w:hAnsi="Angsana New"/>
          <w:spacing w:val="-2"/>
          <w:sz w:val="30"/>
          <w:szCs w:val="30"/>
          <w:cs/>
        </w:rPr>
        <w:t>เงิน</w:t>
      </w:r>
      <w:r w:rsidR="00540477" w:rsidRPr="00540477">
        <w:rPr>
          <w:rFonts w:ascii="Angsana New" w:hAnsi="Angsana New"/>
          <w:spacing w:val="-2"/>
          <w:sz w:val="30"/>
          <w:szCs w:val="30"/>
          <w:cs/>
        </w:rPr>
        <w:t xml:space="preserve">ประมาณ </w:t>
      </w:r>
      <w:r w:rsidR="00540477" w:rsidRPr="00540477">
        <w:rPr>
          <w:rFonts w:ascii="Angsana New" w:hAnsi="Angsana New"/>
          <w:spacing w:val="-2"/>
          <w:sz w:val="30"/>
          <w:szCs w:val="30"/>
        </w:rPr>
        <w:t>1.7</w:t>
      </w:r>
      <w:r w:rsidR="00540477" w:rsidRPr="00540477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540477" w:rsidRPr="00540477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</w:t>
      </w:r>
      <w:r w:rsidR="00540477" w:rsidRPr="00540477">
        <w:rPr>
          <w:rFonts w:ascii="Angsana New" w:hAnsi="Angsana New"/>
          <w:spacing w:val="-2"/>
          <w:sz w:val="30"/>
          <w:szCs w:val="30"/>
        </w:rPr>
        <w:t xml:space="preserve">(TP) </w:t>
      </w:r>
      <w:r w:rsidR="00540477" w:rsidRPr="00540477">
        <w:rPr>
          <w:rFonts w:ascii="Angsana New" w:hAnsi="Angsana New"/>
          <w:spacing w:val="-2"/>
          <w:sz w:val="30"/>
          <w:szCs w:val="30"/>
          <w:cs/>
        </w:rPr>
        <w:t>มีภาระผูกพันจาก</w:t>
      </w:r>
      <w:r w:rsidR="001A229C" w:rsidRPr="00540477">
        <w:rPr>
          <w:rFonts w:ascii="Angsana New" w:hAnsi="Angsana New"/>
          <w:spacing w:val="-2"/>
          <w:sz w:val="30"/>
          <w:szCs w:val="30"/>
          <w:cs/>
        </w:rPr>
        <w:t>งาน</w:t>
      </w:r>
      <w:r w:rsidR="003D0C9C">
        <w:rPr>
          <w:rFonts w:ascii="Angsana New" w:hAnsi="Angsana New" w:hint="cs"/>
          <w:spacing w:val="-2"/>
          <w:sz w:val="30"/>
          <w:szCs w:val="30"/>
          <w:cs/>
        </w:rPr>
        <w:t>ก่อสร้าง</w:t>
      </w:r>
      <w:r w:rsidR="001A229C" w:rsidRPr="00540477">
        <w:rPr>
          <w:rFonts w:ascii="Angsana New" w:hAnsi="Angsana New"/>
          <w:spacing w:val="-2"/>
          <w:sz w:val="30"/>
          <w:szCs w:val="30"/>
          <w:cs/>
        </w:rPr>
        <w:t>ป้ายโฆษณา</w:t>
      </w:r>
      <w:r w:rsidR="003D0C9C">
        <w:rPr>
          <w:rFonts w:ascii="Angsana New" w:hAnsi="Angsana New" w:hint="cs"/>
          <w:spacing w:val="-2"/>
          <w:sz w:val="30"/>
          <w:szCs w:val="30"/>
          <w:cs/>
        </w:rPr>
        <w:t>กลางแจ้งขนาดใหญ่เป็น</w:t>
      </w:r>
      <w:r w:rsidRPr="00540477">
        <w:rPr>
          <w:rFonts w:ascii="Angsana New" w:hAnsi="Angsana New"/>
          <w:spacing w:val="-2"/>
          <w:sz w:val="30"/>
          <w:szCs w:val="30"/>
          <w:cs/>
        </w:rPr>
        <w:t xml:space="preserve">จำนวนประมาณ </w:t>
      </w:r>
      <w:r w:rsidR="00540477" w:rsidRPr="00540477">
        <w:rPr>
          <w:rFonts w:ascii="Angsana New" w:hAnsi="Angsana New"/>
          <w:spacing w:val="-2"/>
          <w:sz w:val="30"/>
          <w:szCs w:val="30"/>
        </w:rPr>
        <w:t>0.5</w:t>
      </w:r>
      <w:r w:rsidRPr="00540477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42D52B24" w14:textId="77777777" w:rsidR="00912CA0" w:rsidRDefault="00912CA0" w:rsidP="00912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5520FB" w14:textId="77777777" w:rsidR="009B36DC" w:rsidRPr="00E01C03" w:rsidRDefault="009B36DC" w:rsidP="00780EC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59DEF35B" w14:textId="77777777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2AD069" w14:textId="323A0619" w:rsidR="009B36DC" w:rsidRPr="007E48AB" w:rsidRDefault="009B36DC" w:rsidP="007E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  <w:sectPr w:rsidR="009B36DC" w:rsidRPr="007E48AB" w:rsidSect="00A9060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810" w:right="1136" w:bottom="1135" w:left="1152" w:header="482" w:footer="590" w:gutter="0"/>
          <w:pgNumType w:start="12"/>
          <w:cols w:space="720"/>
          <w:titlePg/>
          <w:docGrid w:linePitch="245"/>
        </w:sectPr>
      </w:pPr>
      <w:r w:rsidRPr="00E01C03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</w:t>
      </w:r>
      <w:r w:rsidRPr="00527CFB">
        <w:rPr>
          <w:rFonts w:ascii="Angsana New" w:hAnsi="Angsana New"/>
          <w:spacing w:val="-2"/>
          <w:sz w:val="30"/>
          <w:szCs w:val="30"/>
          <w:cs/>
        </w:rPr>
        <w:t xml:space="preserve">บริษัทเมื่อวันที่ </w:t>
      </w:r>
      <w:r w:rsidR="00005164">
        <w:rPr>
          <w:rFonts w:ascii="Angsana New" w:hAnsi="Angsana New"/>
          <w:spacing w:val="-2"/>
          <w:sz w:val="30"/>
          <w:szCs w:val="30"/>
        </w:rPr>
        <w:t>10</w:t>
      </w:r>
      <w:r w:rsidRPr="00527C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72E7B" w:rsidRPr="00527CFB">
        <w:rPr>
          <w:rFonts w:ascii="Angsana New" w:hAnsi="Angsana New" w:hint="cs"/>
          <w:spacing w:val="-2"/>
          <w:sz w:val="30"/>
          <w:szCs w:val="30"/>
          <w:cs/>
        </w:rPr>
        <w:t>พฤ</w:t>
      </w:r>
      <w:r w:rsidR="00B75BA5" w:rsidRPr="00527CFB">
        <w:rPr>
          <w:rFonts w:ascii="Angsana New" w:hAnsi="Angsana New" w:hint="cs"/>
          <w:spacing w:val="-2"/>
          <w:sz w:val="30"/>
          <w:szCs w:val="30"/>
          <w:cs/>
        </w:rPr>
        <w:t>ษภาคม</w:t>
      </w:r>
      <w:r w:rsidRPr="00527C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7CFB">
        <w:rPr>
          <w:rFonts w:ascii="Angsana New" w:hAnsi="Angsana New"/>
          <w:spacing w:val="-2"/>
          <w:sz w:val="30"/>
          <w:szCs w:val="30"/>
        </w:rPr>
        <w:t>25</w:t>
      </w:r>
      <w:r w:rsidR="00E133E5" w:rsidRPr="00527CFB">
        <w:rPr>
          <w:rFonts w:ascii="Angsana New" w:hAnsi="Angsana New"/>
          <w:spacing w:val="-2"/>
          <w:sz w:val="30"/>
          <w:szCs w:val="30"/>
        </w:rPr>
        <w:t>6</w:t>
      </w:r>
      <w:r w:rsidR="00F02D16">
        <w:rPr>
          <w:rFonts w:ascii="Angsana New" w:hAnsi="Angsana New"/>
          <w:spacing w:val="-2"/>
          <w:sz w:val="30"/>
          <w:szCs w:val="30"/>
        </w:rPr>
        <w:t>9</w:t>
      </w:r>
    </w:p>
    <w:p w14:paraId="5A8A2AA1" w14:textId="77777777" w:rsidR="00491324" w:rsidRPr="00BF2702" w:rsidRDefault="00491324" w:rsidP="00E13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491324" w:rsidRPr="00BF2702" w:rsidSect="007E48AB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9" w:h="16834" w:code="9"/>
      <w:pgMar w:top="1440" w:right="1152" w:bottom="810" w:left="1440" w:header="482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0308" w14:textId="77777777" w:rsidR="00792D39" w:rsidRDefault="00792D39">
      <w:r>
        <w:separator/>
      </w:r>
    </w:p>
  </w:endnote>
  <w:endnote w:type="continuationSeparator" w:id="0">
    <w:p w14:paraId="062090AC" w14:textId="77777777" w:rsidR="00792D39" w:rsidRDefault="0079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05E4" w14:textId="77777777" w:rsidR="0083719F" w:rsidRPr="00052F48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="0083719F"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14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BA47" w14:textId="77777777" w:rsidR="0083719F" w:rsidRPr="00E0433F" w:rsidRDefault="0083719F" w:rsidP="00891E8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CA300" w14:textId="77777777" w:rsidR="0083719F" w:rsidRDefault="008371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5CC45" w14:textId="77777777" w:rsidR="0083719F" w:rsidRDefault="008371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BACE" w14:textId="77777777" w:rsidR="0083719F" w:rsidRPr="002C472B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83719F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25</w:t>
    </w:r>
    <w:r w:rsidRPr="002C472B">
      <w:rPr>
        <w:rFonts w:ascii="Angsana New" w:hAnsi="Angsana New"/>
        <w:sz w:val="30"/>
        <w:szCs w:val="30"/>
      </w:rPr>
      <w:fldChar w:fldCharType="end"/>
    </w:r>
  </w:p>
  <w:p w14:paraId="40C64176" w14:textId="77777777" w:rsidR="0083719F" w:rsidRPr="002C472B" w:rsidRDefault="0083719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1351" w14:textId="77777777" w:rsidR="00792D39" w:rsidRDefault="00792D39">
      <w:r>
        <w:separator/>
      </w:r>
    </w:p>
  </w:footnote>
  <w:footnote w:type="continuationSeparator" w:id="0">
    <w:p w14:paraId="3B74DC78" w14:textId="77777777" w:rsidR="00792D39" w:rsidRDefault="0079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0628" w14:textId="77777777" w:rsidR="0083719F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7B2BE52C" w14:textId="77777777" w:rsidR="0083719F" w:rsidRPr="0014722B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E03D579" w14:textId="77777777" w:rsidR="0083719F" w:rsidRPr="001C29D1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14:paraId="542172F9" w14:textId="7134C8BE" w:rsidR="0083719F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9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2244A981" w14:textId="30B75C87" w:rsidR="0083719F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3F2774AF" w14:textId="77777777" w:rsidR="0083719F" w:rsidRPr="00224722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F4E1" w14:textId="77777777" w:rsidR="0083719F" w:rsidRDefault="0083719F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096A3103" w14:textId="77777777" w:rsidR="0083719F" w:rsidRPr="005D45D5" w:rsidRDefault="0083719F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9E6E853" w14:textId="77777777" w:rsidR="0083719F" w:rsidRPr="001C29D1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A6BA6BF" w14:textId="44BDA814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4EE8CB1F" w14:textId="04044AFA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B947C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3C54704" w14:textId="77777777" w:rsidR="0083719F" w:rsidRPr="00D754A8" w:rsidRDefault="0083719F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94D6" w14:textId="77777777" w:rsidR="0083719F" w:rsidRDefault="008371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296AA" w14:textId="77777777" w:rsidR="0083719F" w:rsidRDefault="00837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CA4261E"/>
    <w:multiLevelType w:val="hybridMultilevel"/>
    <w:tmpl w:val="F980547A"/>
    <w:lvl w:ilvl="0" w:tplc="85BE3A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0970"/>
    <w:multiLevelType w:val="hybridMultilevel"/>
    <w:tmpl w:val="11E85AD2"/>
    <w:lvl w:ilvl="0" w:tplc="1E8E7196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21D07329"/>
    <w:multiLevelType w:val="hybridMultilevel"/>
    <w:tmpl w:val="5E647688"/>
    <w:lvl w:ilvl="0" w:tplc="3176EDC0"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B361E3"/>
    <w:multiLevelType w:val="hybridMultilevel"/>
    <w:tmpl w:val="B9AEE526"/>
    <w:lvl w:ilvl="0" w:tplc="9EB4E3C6">
      <w:numFmt w:val="bullet"/>
      <w:lvlText w:val="-"/>
      <w:lvlJc w:val="left"/>
      <w:pPr>
        <w:ind w:left="5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AD37AD1"/>
    <w:multiLevelType w:val="hybridMultilevel"/>
    <w:tmpl w:val="EB4C67D2"/>
    <w:lvl w:ilvl="0" w:tplc="9C7A5FA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524B3"/>
    <w:multiLevelType w:val="hybridMultilevel"/>
    <w:tmpl w:val="2494B7C2"/>
    <w:lvl w:ilvl="0" w:tplc="BD668BAE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6C5510"/>
    <w:multiLevelType w:val="hybridMultilevel"/>
    <w:tmpl w:val="1174EFBC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513A8"/>
    <w:multiLevelType w:val="hybridMultilevel"/>
    <w:tmpl w:val="22823EC4"/>
    <w:lvl w:ilvl="0" w:tplc="36ACF5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47A18"/>
    <w:multiLevelType w:val="hybridMultilevel"/>
    <w:tmpl w:val="C728C614"/>
    <w:lvl w:ilvl="0" w:tplc="9E243EA4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92F2411"/>
    <w:multiLevelType w:val="hybridMultilevel"/>
    <w:tmpl w:val="CAB87364"/>
    <w:lvl w:ilvl="0" w:tplc="41769BE2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0975DE"/>
    <w:multiLevelType w:val="hybridMultilevel"/>
    <w:tmpl w:val="C728C61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73C4D"/>
    <w:multiLevelType w:val="hybridMultilevel"/>
    <w:tmpl w:val="1174EFBC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6E7110"/>
    <w:multiLevelType w:val="hybridMultilevel"/>
    <w:tmpl w:val="8804A6F6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93347">
    <w:abstractNumId w:val="6"/>
  </w:num>
  <w:num w:numId="2" w16cid:durableId="1158501520">
    <w:abstractNumId w:val="5"/>
  </w:num>
  <w:num w:numId="3" w16cid:durableId="48383979">
    <w:abstractNumId w:val="9"/>
  </w:num>
  <w:num w:numId="4" w16cid:durableId="1859806793">
    <w:abstractNumId w:val="7"/>
  </w:num>
  <w:num w:numId="5" w16cid:durableId="1758674895">
    <w:abstractNumId w:val="8"/>
  </w:num>
  <w:num w:numId="6" w16cid:durableId="2136673652">
    <w:abstractNumId w:val="3"/>
  </w:num>
  <w:num w:numId="7" w16cid:durableId="1686831510">
    <w:abstractNumId w:val="2"/>
  </w:num>
  <w:num w:numId="8" w16cid:durableId="2025592598">
    <w:abstractNumId w:val="0"/>
  </w:num>
  <w:num w:numId="9" w16cid:durableId="1863859219">
    <w:abstractNumId w:val="1"/>
  </w:num>
  <w:num w:numId="10" w16cid:durableId="1498954675">
    <w:abstractNumId w:val="4"/>
  </w:num>
  <w:num w:numId="11" w16cid:durableId="1544950260">
    <w:abstractNumId w:val="18"/>
  </w:num>
  <w:num w:numId="12" w16cid:durableId="899558863">
    <w:abstractNumId w:val="13"/>
  </w:num>
  <w:num w:numId="13" w16cid:durableId="790054800">
    <w:abstractNumId w:val="27"/>
  </w:num>
  <w:num w:numId="14" w16cid:durableId="523128279">
    <w:abstractNumId w:val="17"/>
  </w:num>
  <w:num w:numId="15" w16cid:durableId="1238982995">
    <w:abstractNumId w:val="21"/>
  </w:num>
  <w:num w:numId="16" w16cid:durableId="497697037">
    <w:abstractNumId w:val="24"/>
  </w:num>
  <w:num w:numId="17" w16cid:durableId="530263922">
    <w:abstractNumId w:val="15"/>
  </w:num>
  <w:num w:numId="18" w16cid:durableId="1007707712">
    <w:abstractNumId w:val="32"/>
  </w:num>
  <w:num w:numId="19" w16cid:durableId="1833179164">
    <w:abstractNumId w:val="25"/>
  </w:num>
  <w:num w:numId="20" w16cid:durableId="1529566855">
    <w:abstractNumId w:val="16"/>
  </w:num>
  <w:num w:numId="21" w16cid:durableId="1804735294">
    <w:abstractNumId w:val="19"/>
  </w:num>
  <w:num w:numId="22" w16cid:durableId="745492325">
    <w:abstractNumId w:val="29"/>
  </w:num>
  <w:num w:numId="23" w16cid:durableId="630793536">
    <w:abstractNumId w:val="22"/>
  </w:num>
  <w:num w:numId="24" w16cid:durableId="2079208669">
    <w:abstractNumId w:val="23"/>
  </w:num>
  <w:num w:numId="25" w16cid:durableId="1728531507">
    <w:abstractNumId w:val="12"/>
  </w:num>
  <w:num w:numId="26" w16cid:durableId="1470903677">
    <w:abstractNumId w:val="11"/>
  </w:num>
  <w:num w:numId="27" w16cid:durableId="1030448279">
    <w:abstractNumId w:val="14"/>
  </w:num>
  <w:num w:numId="28" w16cid:durableId="1983579831">
    <w:abstractNumId w:val="20"/>
  </w:num>
  <w:num w:numId="29" w16cid:durableId="375204805">
    <w:abstractNumId w:val="31"/>
  </w:num>
  <w:num w:numId="30" w16cid:durableId="999967444">
    <w:abstractNumId w:val="26"/>
  </w:num>
  <w:num w:numId="31" w16cid:durableId="156625643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05013688">
    <w:abstractNumId w:val="28"/>
  </w:num>
  <w:num w:numId="33" w16cid:durableId="9286595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4782846">
    <w:abstractNumId w:val="30"/>
  </w:num>
  <w:num w:numId="35" w16cid:durableId="153507492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C59"/>
    <w:rsid w:val="00000CF8"/>
    <w:rsid w:val="00000FEE"/>
    <w:rsid w:val="00001498"/>
    <w:rsid w:val="000014A7"/>
    <w:rsid w:val="00001B23"/>
    <w:rsid w:val="00001F8D"/>
    <w:rsid w:val="000021A7"/>
    <w:rsid w:val="000023E7"/>
    <w:rsid w:val="000029F8"/>
    <w:rsid w:val="000032E3"/>
    <w:rsid w:val="000036C0"/>
    <w:rsid w:val="00003B3F"/>
    <w:rsid w:val="00003D3C"/>
    <w:rsid w:val="00004413"/>
    <w:rsid w:val="00005164"/>
    <w:rsid w:val="000053D7"/>
    <w:rsid w:val="00007D14"/>
    <w:rsid w:val="000115F9"/>
    <w:rsid w:val="00011795"/>
    <w:rsid w:val="000117B0"/>
    <w:rsid w:val="000117DC"/>
    <w:rsid w:val="00011B30"/>
    <w:rsid w:val="000125C1"/>
    <w:rsid w:val="0001346D"/>
    <w:rsid w:val="00013DE4"/>
    <w:rsid w:val="00014352"/>
    <w:rsid w:val="000145ED"/>
    <w:rsid w:val="00014744"/>
    <w:rsid w:val="00014F50"/>
    <w:rsid w:val="0001561C"/>
    <w:rsid w:val="00015852"/>
    <w:rsid w:val="00015BB7"/>
    <w:rsid w:val="00016DD0"/>
    <w:rsid w:val="00016E16"/>
    <w:rsid w:val="000170C5"/>
    <w:rsid w:val="0002004E"/>
    <w:rsid w:val="00020856"/>
    <w:rsid w:val="00020C88"/>
    <w:rsid w:val="00020D2E"/>
    <w:rsid w:val="000215A0"/>
    <w:rsid w:val="00021C7C"/>
    <w:rsid w:val="00022079"/>
    <w:rsid w:val="00022C38"/>
    <w:rsid w:val="00022C7F"/>
    <w:rsid w:val="000234F9"/>
    <w:rsid w:val="00023953"/>
    <w:rsid w:val="00023C74"/>
    <w:rsid w:val="00024ABB"/>
    <w:rsid w:val="00025888"/>
    <w:rsid w:val="0002590D"/>
    <w:rsid w:val="000259A0"/>
    <w:rsid w:val="000261F2"/>
    <w:rsid w:val="000264A4"/>
    <w:rsid w:val="000266F3"/>
    <w:rsid w:val="00026CAC"/>
    <w:rsid w:val="00027B88"/>
    <w:rsid w:val="00030225"/>
    <w:rsid w:val="000307A2"/>
    <w:rsid w:val="00030B6B"/>
    <w:rsid w:val="000318F1"/>
    <w:rsid w:val="0003208B"/>
    <w:rsid w:val="000323E1"/>
    <w:rsid w:val="000327C7"/>
    <w:rsid w:val="00032A7D"/>
    <w:rsid w:val="00033C07"/>
    <w:rsid w:val="00034099"/>
    <w:rsid w:val="000340DF"/>
    <w:rsid w:val="0003412F"/>
    <w:rsid w:val="000354DB"/>
    <w:rsid w:val="00035547"/>
    <w:rsid w:val="0003562A"/>
    <w:rsid w:val="00035E7C"/>
    <w:rsid w:val="000360E9"/>
    <w:rsid w:val="000369FE"/>
    <w:rsid w:val="00036AE6"/>
    <w:rsid w:val="000377FC"/>
    <w:rsid w:val="00037C46"/>
    <w:rsid w:val="00037CD6"/>
    <w:rsid w:val="000408A8"/>
    <w:rsid w:val="00041221"/>
    <w:rsid w:val="000412BB"/>
    <w:rsid w:val="00041515"/>
    <w:rsid w:val="00041F30"/>
    <w:rsid w:val="00042620"/>
    <w:rsid w:val="000431D8"/>
    <w:rsid w:val="00043BF7"/>
    <w:rsid w:val="00044131"/>
    <w:rsid w:val="0004469B"/>
    <w:rsid w:val="00044DCA"/>
    <w:rsid w:val="000452F6"/>
    <w:rsid w:val="0004560A"/>
    <w:rsid w:val="000457E7"/>
    <w:rsid w:val="00045AF2"/>
    <w:rsid w:val="000461DA"/>
    <w:rsid w:val="000464AD"/>
    <w:rsid w:val="00046A6E"/>
    <w:rsid w:val="00046B21"/>
    <w:rsid w:val="00046FBF"/>
    <w:rsid w:val="00047BD7"/>
    <w:rsid w:val="00047F5F"/>
    <w:rsid w:val="0005054F"/>
    <w:rsid w:val="0005070E"/>
    <w:rsid w:val="00050964"/>
    <w:rsid w:val="00050D47"/>
    <w:rsid w:val="0005100A"/>
    <w:rsid w:val="000517BA"/>
    <w:rsid w:val="0005295D"/>
    <w:rsid w:val="00052E5C"/>
    <w:rsid w:val="00052F48"/>
    <w:rsid w:val="000531B1"/>
    <w:rsid w:val="00053257"/>
    <w:rsid w:val="00053DEF"/>
    <w:rsid w:val="00053FAB"/>
    <w:rsid w:val="00056D8F"/>
    <w:rsid w:val="00056F64"/>
    <w:rsid w:val="00057813"/>
    <w:rsid w:val="00057A06"/>
    <w:rsid w:val="000602EC"/>
    <w:rsid w:val="000607A1"/>
    <w:rsid w:val="00060AD4"/>
    <w:rsid w:val="0006171C"/>
    <w:rsid w:val="00061853"/>
    <w:rsid w:val="00061EF7"/>
    <w:rsid w:val="00062488"/>
    <w:rsid w:val="000624A8"/>
    <w:rsid w:val="00062659"/>
    <w:rsid w:val="00062773"/>
    <w:rsid w:val="00064338"/>
    <w:rsid w:val="0006548F"/>
    <w:rsid w:val="00065585"/>
    <w:rsid w:val="000655B5"/>
    <w:rsid w:val="00065B91"/>
    <w:rsid w:val="00067110"/>
    <w:rsid w:val="00070B03"/>
    <w:rsid w:val="00070F6A"/>
    <w:rsid w:val="000710A7"/>
    <w:rsid w:val="0007132F"/>
    <w:rsid w:val="0007135E"/>
    <w:rsid w:val="00071C4F"/>
    <w:rsid w:val="00071FE0"/>
    <w:rsid w:val="00072336"/>
    <w:rsid w:val="00072E7B"/>
    <w:rsid w:val="00072EAD"/>
    <w:rsid w:val="00072F17"/>
    <w:rsid w:val="000737CF"/>
    <w:rsid w:val="00073981"/>
    <w:rsid w:val="00073C01"/>
    <w:rsid w:val="00074130"/>
    <w:rsid w:val="0007452A"/>
    <w:rsid w:val="0007477D"/>
    <w:rsid w:val="00074D35"/>
    <w:rsid w:val="0007520E"/>
    <w:rsid w:val="0007532D"/>
    <w:rsid w:val="00076ABC"/>
    <w:rsid w:val="00077534"/>
    <w:rsid w:val="00077580"/>
    <w:rsid w:val="00077606"/>
    <w:rsid w:val="00077B37"/>
    <w:rsid w:val="00077BD8"/>
    <w:rsid w:val="000801B6"/>
    <w:rsid w:val="00080660"/>
    <w:rsid w:val="00080995"/>
    <w:rsid w:val="000811A5"/>
    <w:rsid w:val="0008172F"/>
    <w:rsid w:val="0008191F"/>
    <w:rsid w:val="00081D75"/>
    <w:rsid w:val="00082233"/>
    <w:rsid w:val="00082248"/>
    <w:rsid w:val="000832F1"/>
    <w:rsid w:val="00084564"/>
    <w:rsid w:val="00084730"/>
    <w:rsid w:val="000857CF"/>
    <w:rsid w:val="00085996"/>
    <w:rsid w:val="0008663D"/>
    <w:rsid w:val="0008667A"/>
    <w:rsid w:val="00086A53"/>
    <w:rsid w:val="00086CF7"/>
    <w:rsid w:val="000877D3"/>
    <w:rsid w:val="00087C73"/>
    <w:rsid w:val="00087C7C"/>
    <w:rsid w:val="00090105"/>
    <w:rsid w:val="0009026F"/>
    <w:rsid w:val="00090340"/>
    <w:rsid w:val="000904CB"/>
    <w:rsid w:val="00090910"/>
    <w:rsid w:val="00090C94"/>
    <w:rsid w:val="00091281"/>
    <w:rsid w:val="00091D1D"/>
    <w:rsid w:val="0009208F"/>
    <w:rsid w:val="000925EA"/>
    <w:rsid w:val="00092884"/>
    <w:rsid w:val="00092CF1"/>
    <w:rsid w:val="00093551"/>
    <w:rsid w:val="000938A6"/>
    <w:rsid w:val="00093B05"/>
    <w:rsid w:val="00093DD8"/>
    <w:rsid w:val="00094A1B"/>
    <w:rsid w:val="00094E58"/>
    <w:rsid w:val="0009604B"/>
    <w:rsid w:val="00097576"/>
    <w:rsid w:val="000979E3"/>
    <w:rsid w:val="00097E2E"/>
    <w:rsid w:val="000A02C0"/>
    <w:rsid w:val="000A0E79"/>
    <w:rsid w:val="000A1579"/>
    <w:rsid w:val="000A1842"/>
    <w:rsid w:val="000A1D82"/>
    <w:rsid w:val="000A224C"/>
    <w:rsid w:val="000A2B71"/>
    <w:rsid w:val="000A349E"/>
    <w:rsid w:val="000A3750"/>
    <w:rsid w:val="000A3AB1"/>
    <w:rsid w:val="000A3ABC"/>
    <w:rsid w:val="000A3B00"/>
    <w:rsid w:val="000A3CAE"/>
    <w:rsid w:val="000A3CC9"/>
    <w:rsid w:val="000A3D89"/>
    <w:rsid w:val="000A3FCF"/>
    <w:rsid w:val="000A46E0"/>
    <w:rsid w:val="000A4D99"/>
    <w:rsid w:val="000A5631"/>
    <w:rsid w:val="000A5EEE"/>
    <w:rsid w:val="000A616D"/>
    <w:rsid w:val="000A617A"/>
    <w:rsid w:val="000A61E6"/>
    <w:rsid w:val="000A6B67"/>
    <w:rsid w:val="000A6D9E"/>
    <w:rsid w:val="000A7173"/>
    <w:rsid w:val="000A7362"/>
    <w:rsid w:val="000A7AC0"/>
    <w:rsid w:val="000B087E"/>
    <w:rsid w:val="000B0DF5"/>
    <w:rsid w:val="000B14FD"/>
    <w:rsid w:val="000B1D5F"/>
    <w:rsid w:val="000B2D4B"/>
    <w:rsid w:val="000B329B"/>
    <w:rsid w:val="000B42B9"/>
    <w:rsid w:val="000B4620"/>
    <w:rsid w:val="000B50EE"/>
    <w:rsid w:val="000B5594"/>
    <w:rsid w:val="000C05F3"/>
    <w:rsid w:val="000C0BAC"/>
    <w:rsid w:val="000C0DEA"/>
    <w:rsid w:val="000C17B3"/>
    <w:rsid w:val="000C1864"/>
    <w:rsid w:val="000C1910"/>
    <w:rsid w:val="000C1EE9"/>
    <w:rsid w:val="000C237F"/>
    <w:rsid w:val="000C322D"/>
    <w:rsid w:val="000C32AD"/>
    <w:rsid w:val="000C3937"/>
    <w:rsid w:val="000C4350"/>
    <w:rsid w:val="000C464F"/>
    <w:rsid w:val="000C4881"/>
    <w:rsid w:val="000C4D14"/>
    <w:rsid w:val="000C4E2C"/>
    <w:rsid w:val="000C61EF"/>
    <w:rsid w:val="000C6884"/>
    <w:rsid w:val="000C6FDE"/>
    <w:rsid w:val="000C7446"/>
    <w:rsid w:val="000D0417"/>
    <w:rsid w:val="000D08EA"/>
    <w:rsid w:val="000D1122"/>
    <w:rsid w:val="000D1151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3CD"/>
    <w:rsid w:val="000D460E"/>
    <w:rsid w:val="000D50D6"/>
    <w:rsid w:val="000D57D7"/>
    <w:rsid w:val="000D57F9"/>
    <w:rsid w:val="000D580C"/>
    <w:rsid w:val="000D59EE"/>
    <w:rsid w:val="000D62E5"/>
    <w:rsid w:val="000D64B4"/>
    <w:rsid w:val="000D6519"/>
    <w:rsid w:val="000D6D09"/>
    <w:rsid w:val="000D6DC4"/>
    <w:rsid w:val="000D7113"/>
    <w:rsid w:val="000D7362"/>
    <w:rsid w:val="000D7B31"/>
    <w:rsid w:val="000D7B32"/>
    <w:rsid w:val="000E0001"/>
    <w:rsid w:val="000E04AD"/>
    <w:rsid w:val="000E0D40"/>
    <w:rsid w:val="000E102E"/>
    <w:rsid w:val="000E1119"/>
    <w:rsid w:val="000E2BE3"/>
    <w:rsid w:val="000E4675"/>
    <w:rsid w:val="000E4928"/>
    <w:rsid w:val="000E49CB"/>
    <w:rsid w:val="000E561C"/>
    <w:rsid w:val="000E5739"/>
    <w:rsid w:val="000E5894"/>
    <w:rsid w:val="000E58F3"/>
    <w:rsid w:val="000E5D20"/>
    <w:rsid w:val="000E622C"/>
    <w:rsid w:val="000E6513"/>
    <w:rsid w:val="000E691B"/>
    <w:rsid w:val="000E6F45"/>
    <w:rsid w:val="000E7229"/>
    <w:rsid w:val="000E7253"/>
    <w:rsid w:val="000F146E"/>
    <w:rsid w:val="000F15FA"/>
    <w:rsid w:val="000F2151"/>
    <w:rsid w:val="000F2206"/>
    <w:rsid w:val="000F2B8B"/>
    <w:rsid w:val="000F2DED"/>
    <w:rsid w:val="000F35C3"/>
    <w:rsid w:val="000F3A2A"/>
    <w:rsid w:val="000F45CA"/>
    <w:rsid w:val="000F47F9"/>
    <w:rsid w:val="000F4AEB"/>
    <w:rsid w:val="000F5A0F"/>
    <w:rsid w:val="000F5F04"/>
    <w:rsid w:val="000F63E8"/>
    <w:rsid w:val="000F68C8"/>
    <w:rsid w:val="000F6AD6"/>
    <w:rsid w:val="000F6D58"/>
    <w:rsid w:val="000F7EB7"/>
    <w:rsid w:val="001000F3"/>
    <w:rsid w:val="00100728"/>
    <w:rsid w:val="001009EA"/>
    <w:rsid w:val="00100A5A"/>
    <w:rsid w:val="001011ED"/>
    <w:rsid w:val="00101A03"/>
    <w:rsid w:val="00101E57"/>
    <w:rsid w:val="001020B6"/>
    <w:rsid w:val="001024C7"/>
    <w:rsid w:val="00103022"/>
    <w:rsid w:val="00103500"/>
    <w:rsid w:val="00103B94"/>
    <w:rsid w:val="001045EA"/>
    <w:rsid w:val="0010499B"/>
    <w:rsid w:val="00104A80"/>
    <w:rsid w:val="00104BDB"/>
    <w:rsid w:val="0010586B"/>
    <w:rsid w:val="001059FC"/>
    <w:rsid w:val="00105B8B"/>
    <w:rsid w:val="00105F64"/>
    <w:rsid w:val="0010748E"/>
    <w:rsid w:val="001079DA"/>
    <w:rsid w:val="00107C6D"/>
    <w:rsid w:val="00110C61"/>
    <w:rsid w:val="001117F0"/>
    <w:rsid w:val="00111831"/>
    <w:rsid w:val="0011186C"/>
    <w:rsid w:val="0011210F"/>
    <w:rsid w:val="00112943"/>
    <w:rsid w:val="00113797"/>
    <w:rsid w:val="001138B4"/>
    <w:rsid w:val="001146C8"/>
    <w:rsid w:val="00115043"/>
    <w:rsid w:val="001152F9"/>
    <w:rsid w:val="00115395"/>
    <w:rsid w:val="00115BE4"/>
    <w:rsid w:val="001165CA"/>
    <w:rsid w:val="00116BFA"/>
    <w:rsid w:val="00117487"/>
    <w:rsid w:val="0011754F"/>
    <w:rsid w:val="001177FF"/>
    <w:rsid w:val="00117975"/>
    <w:rsid w:val="001201AF"/>
    <w:rsid w:val="00120733"/>
    <w:rsid w:val="00120C13"/>
    <w:rsid w:val="00120D3F"/>
    <w:rsid w:val="00120D95"/>
    <w:rsid w:val="00120DA3"/>
    <w:rsid w:val="001213F1"/>
    <w:rsid w:val="0012171F"/>
    <w:rsid w:val="00121E62"/>
    <w:rsid w:val="00121E91"/>
    <w:rsid w:val="00121F0B"/>
    <w:rsid w:val="00121F97"/>
    <w:rsid w:val="00122250"/>
    <w:rsid w:val="00122623"/>
    <w:rsid w:val="001229A5"/>
    <w:rsid w:val="00123656"/>
    <w:rsid w:val="001236B4"/>
    <w:rsid w:val="00123FF2"/>
    <w:rsid w:val="0012467A"/>
    <w:rsid w:val="00124FC8"/>
    <w:rsid w:val="0012536E"/>
    <w:rsid w:val="0012564A"/>
    <w:rsid w:val="0012588E"/>
    <w:rsid w:val="00125DC9"/>
    <w:rsid w:val="0012613A"/>
    <w:rsid w:val="0012728A"/>
    <w:rsid w:val="00127336"/>
    <w:rsid w:val="0012772B"/>
    <w:rsid w:val="00127D70"/>
    <w:rsid w:val="0013062C"/>
    <w:rsid w:val="00130659"/>
    <w:rsid w:val="001309B6"/>
    <w:rsid w:val="00130C1C"/>
    <w:rsid w:val="00131199"/>
    <w:rsid w:val="001324B9"/>
    <w:rsid w:val="00132B06"/>
    <w:rsid w:val="00132BF1"/>
    <w:rsid w:val="00133164"/>
    <w:rsid w:val="00133898"/>
    <w:rsid w:val="00133984"/>
    <w:rsid w:val="00134050"/>
    <w:rsid w:val="00134427"/>
    <w:rsid w:val="00134886"/>
    <w:rsid w:val="001348DD"/>
    <w:rsid w:val="0013542D"/>
    <w:rsid w:val="00135449"/>
    <w:rsid w:val="0013602B"/>
    <w:rsid w:val="00136246"/>
    <w:rsid w:val="00137286"/>
    <w:rsid w:val="00137FB8"/>
    <w:rsid w:val="001403B1"/>
    <w:rsid w:val="001409A4"/>
    <w:rsid w:val="0014123F"/>
    <w:rsid w:val="0014134D"/>
    <w:rsid w:val="0014192B"/>
    <w:rsid w:val="00141B14"/>
    <w:rsid w:val="00141C28"/>
    <w:rsid w:val="00142708"/>
    <w:rsid w:val="00143107"/>
    <w:rsid w:val="001432F1"/>
    <w:rsid w:val="00143677"/>
    <w:rsid w:val="00143D78"/>
    <w:rsid w:val="001443DC"/>
    <w:rsid w:val="00144B66"/>
    <w:rsid w:val="001451C4"/>
    <w:rsid w:val="00145421"/>
    <w:rsid w:val="001455E0"/>
    <w:rsid w:val="00145CEA"/>
    <w:rsid w:val="0014612C"/>
    <w:rsid w:val="00146388"/>
    <w:rsid w:val="00146A14"/>
    <w:rsid w:val="0014722B"/>
    <w:rsid w:val="00147711"/>
    <w:rsid w:val="00147BB1"/>
    <w:rsid w:val="00147CB1"/>
    <w:rsid w:val="00150031"/>
    <w:rsid w:val="0015020D"/>
    <w:rsid w:val="00150625"/>
    <w:rsid w:val="00151758"/>
    <w:rsid w:val="00151843"/>
    <w:rsid w:val="001527CE"/>
    <w:rsid w:val="0015296B"/>
    <w:rsid w:val="001532B2"/>
    <w:rsid w:val="00153750"/>
    <w:rsid w:val="00153A17"/>
    <w:rsid w:val="00153EAB"/>
    <w:rsid w:val="001549F6"/>
    <w:rsid w:val="00155035"/>
    <w:rsid w:val="001551C2"/>
    <w:rsid w:val="001556B9"/>
    <w:rsid w:val="00155B4B"/>
    <w:rsid w:val="00156227"/>
    <w:rsid w:val="00156B5A"/>
    <w:rsid w:val="00157B47"/>
    <w:rsid w:val="00157E6B"/>
    <w:rsid w:val="0016022B"/>
    <w:rsid w:val="00160526"/>
    <w:rsid w:val="00160922"/>
    <w:rsid w:val="001611B8"/>
    <w:rsid w:val="00161D84"/>
    <w:rsid w:val="00162A39"/>
    <w:rsid w:val="00163529"/>
    <w:rsid w:val="00163CF8"/>
    <w:rsid w:val="00163EF1"/>
    <w:rsid w:val="00164051"/>
    <w:rsid w:val="0016405E"/>
    <w:rsid w:val="00164A35"/>
    <w:rsid w:val="00164A6C"/>
    <w:rsid w:val="00164F99"/>
    <w:rsid w:val="00165018"/>
    <w:rsid w:val="001653BB"/>
    <w:rsid w:val="00165970"/>
    <w:rsid w:val="00165DF8"/>
    <w:rsid w:val="001660CB"/>
    <w:rsid w:val="00166550"/>
    <w:rsid w:val="0016699E"/>
    <w:rsid w:val="001669AD"/>
    <w:rsid w:val="00166DCB"/>
    <w:rsid w:val="00167362"/>
    <w:rsid w:val="0016745A"/>
    <w:rsid w:val="00167D66"/>
    <w:rsid w:val="00167E54"/>
    <w:rsid w:val="00170465"/>
    <w:rsid w:val="001717A5"/>
    <w:rsid w:val="00171AB5"/>
    <w:rsid w:val="0017215C"/>
    <w:rsid w:val="00172296"/>
    <w:rsid w:val="0017232D"/>
    <w:rsid w:val="0017311F"/>
    <w:rsid w:val="00173840"/>
    <w:rsid w:val="00173C5E"/>
    <w:rsid w:val="00173E7F"/>
    <w:rsid w:val="00174BFC"/>
    <w:rsid w:val="00174E89"/>
    <w:rsid w:val="001750CE"/>
    <w:rsid w:val="0017592B"/>
    <w:rsid w:val="001766A6"/>
    <w:rsid w:val="0017711B"/>
    <w:rsid w:val="001805B8"/>
    <w:rsid w:val="00180800"/>
    <w:rsid w:val="0018098A"/>
    <w:rsid w:val="001809E1"/>
    <w:rsid w:val="00180CB2"/>
    <w:rsid w:val="001813A5"/>
    <w:rsid w:val="00181548"/>
    <w:rsid w:val="00181990"/>
    <w:rsid w:val="00181D6B"/>
    <w:rsid w:val="001824BC"/>
    <w:rsid w:val="00182E53"/>
    <w:rsid w:val="00182FF9"/>
    <w:rsid w:val="00184C7B"/>
    <w:rsid w:val="00185095"/>
    <w:rsid w:val="00185609"/>
    <w:rsid w:val="001858F8"/>
    <w:rsid w:val="001864B7"/>
    <w:rsid w:val="001865F1"/>
    <w:rsid w:val="001869EA"/>
    <w:rsid w:val="00186D58"/>
    <w:rsid w:val="0018712B"/>
    <w:rsid w:val="001903E4"/>
    <w:rsid w:val="00191E56"/>
    <w:rsid w:val="00191FEB"/>
    <w:rsid w:val="0019209C"/>
    <w:rsid w:val="001921C8"/>
    <w:rsid w:val="00192A86"/>
    <w:rsid w:val="00192CF0"/>
    <w:rsid w:val="00192FE7"/>
    <w:rsid w:val="00193E09"/>
    <w:rsid w:val="0019411D"/>
    <w:rsid w:val="00194D5D"/>
    <w:rsid w:val="0019503B"/>
    <w:rsid w:val="00195226"/>
    <w:rsid w:val="001952C4"/>
    <w:rsid w:val="00195AE1"/>
    <w:rsid w:val="001970BE"/>
    <w:rsid w:val="00197804"/>
    <w:rsid w:val="00197887"/>
    <w:rsid w:val="00197CFE"/>
    <w:rsid w:val="00197DD8"/>
    <w:rsid w:val="001A0FBC"/>
    <w:rsid w:val="001A0FE8"/>
    <w:rsid w:val="001A1A26"/>
    <w:rsid w:val="001A1A6D"/>
    <w:rsid w:val="001A2288"/>
    <w:rsid w:val="001A229C"/>
    <w:rsid w:val="001A24A6"/>
    <w:rsid w:val="001A36A1"/>
    <w:rsid w:val="001A5556"/>
    <w:rsid w:val="001A5955"/>
    <w:rsid w:val="001A5E41"/>
    <w:rsid w:val="001A6576"/>
    <w:rsid w:val="001A6D70"/>
    <w:rsid w:val="001A7257"/>
    <w:rsid w:val="001A72EF"/>
    <w:rsid w:val="001A7C47"/>
    <w:rsid w:val="001A7F23"/>
    <w:rsid w:val="001B031D"/>
    <w:rsid w:val="001B09ED"/>
    <w:rsid w:val="001B10C4"/>
    <w:rsid w:val="001B1508"/>
    <w:rsid w:val="001B1BAE"/>
    <w:rsid w:val="001B2435"/>
    <w:rsid w:val="001B24F8"/>
    <w:rsid w:val="001B2BB5"/>
    <w:rsid w:val="001B2C21"/>
    <w:rsid w:val="001B317D"/>
    <w:rsid w:val="001B3277"/>
    <w:rsid w:val="001B376E"/>
    <w:rsid w:val="001B37C2"/>
    <w:rsid w:val="001B38EC"/>
    <w:rsid w:val="001B3F19"/>
    <w:rsid w:val="001B42D1"/>
    <w:rsid w:val="001B44D9"/>
    <w:rsid w:val="001B49B4"/>
    <w:rsid w:val="001B4CB2"/>
    <w:rsid w:val="001B50CF"/>
    <w:rsid w:val="001B515C"/>
    <w:rsid w:val="001B52D0"/>
    <w:rsid w:val="001B55C4"/>
    <w:rsid w:val="001B5D13"/>
    <w:rsid w:val="001B75FC"/>
    <w:rsid w:val="001B79CD"/>
    <w:rsid w:val="001C0894"/>
    <w:rsid w:val="001C0B6B"/>
    <w:rsid w:val="001C14B1"/>
    <w:rsid w:val="001C17B1"/>
    <w:rsid w:val="001C1BF5"/>
    <w:rsid w:val="001C1FBC"/>
    <w:rsid w:val="001C2183"/>
    <w:rsid w:val="001C29D1"/>
    <w:rsid w:val="001C3895"/>
    <w:rsid w:val="001C40B0"/>
    <w:rsid w:val="001C4203"/>
    <w:rsid w:val="001C4626"/>
    <w:rsid w:val="001C4638"/>
    <w:rsid w:val="001C49BF"/>
    <w:rsid w:val="001C4A80"/>
    <w:rsid w:val="001C5498"/>
    <w:rsid w:val="001C5FFD"/>
    <w:rsid w:val="001C6086"/>
    <w:rsid w:val="001C6820"/>
    <w:rsid w:val="001C76E2"/>
    <w:rsid w:val="001C79B9"/>
    <w:rsid w:val="001C7CF1"/>
    <w:rsid w:val="001D0722"/>
    <w:rsid w:val="001D0A2B"/>
    <w:rsid w:val="001D0AC1"/>
    <w:rsid w:val="001D1000"/>
    <w:rsid w:val="001D2B07"/>
    <w:rsid w:val="001D2B73"/>
    <w:rsid w:val="001D2BF6"/>
    <w:rsid w:val="001D4705"/>
    <w:rsid w:val="001D520F"/>
    <w:rsid w:val="001D54EF"/>
    <w:rsid w:val="001D607F"/>
    <w:rsid w:val="001D78D0"/>
    <w:rsid w:val="001D78F5"/>
    <w:rsid w:val="001D7C99"/>
    <w:rsid w:val="001E0675"/>
    <w:rsid w:val="001E0AB6"/>
    <w:rsid w:val="001E10B3"/>
    <w:rsid w:val="001E10DD"/>
    <w:rsid w:val="001E14E1"/>
    <w:rsid w:val="001E1F4F"/>
    <w:rsid w:val="001E225F"/>
    <w:rsid w:val="001E23CA"/>
    <w:rsid w:val="001E2696"/>
    <w:rsid w:val="001E2D04"/>
    <w:rsid w:val="001E2D39"/>
    <w:rsid w:val="001E39E0"/>
    <w:rsid w:val="001E3BC8"/>
    <w:rsid w:val="001E48E8"/>
    <w:rsid w:val="001E4EC4"/>
    <w:rsid w:val="001E508F"/>
    <w:rsid w:val="001E55AB"/>
    <w:rsid w:val="001E560F"/>
    <w:rsid w:val="001E5897"/>
    <w:rsid w:val="001E5BC9"/>
    <w:rsid w:val="001E5F67"/>
    <w:rsid w:val="001E68D8"/>
    <w:rsid w:val="001E6C0C"/>
    <w:rsid w:val="001F00AC"/>
    <w:rsid w:val="001F01F5"/>
    <w:rsid w:val="001F0386"/>
    <w:rsid w:val="001F0E78"/>
    <w:rsid w:val="001F101E"/>
    <w:rsid w:val="001F16F1"/>
    <w:rsid w:val="001F184A"/>
    <w:rsid w:val="001F1B0F"/>
    <w:rsid w:val="001F1B35"/>
    <w:rsid w:val="001F242C"/>
    <w:rsid w:val="001F25EF"/>
    <w:rsid w:val="001F262F"/>
    <w:rsid w:val="001F2AC9"/>
    <w:rsid w:val="001F3813"/>
    <w:rsid w:val="001F39E2"/>
    <w:rsid w:val="001F4A45"/>
    <w:rsid w:val="001F529C"/>
    <w:rsid w:val="001F5EE5"/>
    <w:rsid w:val="001F6615"/>
    <w:rsid w:val="001F70AA"/>
    <w:rsid w:val="001F7139"/>
    <w:rsid w:val="00200738"/>
    <w:rsid w:val="00200C97"/>
    <w:rsid w:val="00200D8D"/>
    <w:rsid w:val="00201010"/>
    <w:rsid w:val="00201699"/>
    <w:rsid w:val="0020171C"/>
    <w:rsid w:val="00202071"/>
    <w:rsid w:val="00202325"/>
    <w:rsid w:val="00202EEA"/>
    <w:rsid w:val="00203093"/>
    <w:rsid w:val="00203BF4"/>
    <w:rsid w:val="00203E63"/>
    <w:rsid w:val="00203F33"/>
    <w:rsid w:val="002044FE"/>
    <w:rsid w:val="00204D9A"/>
    <w:rsid w:val="002064EF"/>
    <w:rsid w:val="002065DC"/>
    <w:rsid w:val="00206872"/>
    <w:rsid w:val="0020696F"/>
    <w:rsid w:val="00206DCD"/>
    <w:rsid w:val="002075F7"/>
    <w:rsid w:val="002078A5"/>
    <w:rsid w:val="00207C10"/>
    <w:rsid w:val="00207D8F"/>
    <w:rsid w:val="002105A9"/>
    <w:rsid w:val="002107A8"/>
    <w:rsid w:val="002115B9"/>
    <w:rsid w:val="00211B08"/>
    <w:rsid w:val="00212124"/>
    <w:rsid w:val="002126DE"/>
    <w:rsid w:val="002128DB"/>
    <w:rsid w:val="00212EBE"/>
    <w:rsid w:val="00212ECD"/>
    <w:rsid w:val="00212ED9"/>
    <w:rsid w:val="00214083"/>
    <w:rsid w:val="0021508E"/>
    <w:rsid w:val="0021684E"/>
    <w:rsid w:val="00216882"/>
    <w:rsid w:val="00216B05"/>
    <w:rsid w:val="00220198"/>
    <w:rsid w:val="00220B35"/>
    <w:rsid w:val="00220CDD"/>
    <w:rsid w:val="00220DD3"/>
    <w:rsid w:val="00221C5D"/>
    <w:rsid w:val="00222531"/>
    <w:rsid w:val="00222C3F"/>
    <w:rsid w:val="00222DB7"/>
    <w:rsid w:val="00222FFD"/>
    <w:rsid w:val="002230C5"/>
    <w:rsid w:val="00223143"/>
    <w:rsid w:val="00223251"/>
    <w:rsid w:val="00223B84"/>
    <w:rsid w:val="00224722"/>
    <w:rsid w:val="002249AB"/>
    <w:rsid w:val="0022516E"/>
    <w:rsid w:val="002251B0"/>
    <w:rsid w:val="0022580B"/>
    <w:rsid w:val="00225C4F"/>
    <w:rsid w:val="00225CDB"/>
    <w:rsid w:val="00225D7E"/>
    <w:rsid w:val="00225E0F"/>
    <w:rsid w:val="00225F6C"/>
    <w:rsid w:val="002261C9"/>
    <w:rsid w:val="00226453"/>
    <w:rsid w:val="002266F9"/>
    <w:rsid w:val="00226AD2"/>
    <w:rsid w:val="00226C2F"/>
    <w:rsid w:val="002271CB"/>
    <w:rsid w:val="002273CA"/>
    <w:rsid w:val="00227B8C"/>
    <w:rsid w:val="00230628"/>
    <w:rsid w:val="00231674"/>
    <w:rsid w:val="00231A3B"/>
    <w:rsid w:val="00231B02"/>
    <w:rsid w:val="00231BAB"/>
    <w:rsid w:val="00231E67"/>
    <w:rsid w:val="002324C9"/>
    <w:rsid w:val="0023264A"/>
    <w:rsid w:val="00232667"/>
    <w:rsid w:val="00232A3A"/>
    <w:rsid w:val="00233114"/>
    <w:rsid w:val="0023327E"/>
    <w:rsid w:val="00233525"/>
    <w:rsid w:val="00233619"/>
    <w:rsid w:val="002341BF"/>
    <w:rsid w:val="002348B1"/>
    <w:rsid w:val="00234B48"/>
    <w:rsid w:val="0023566F"/>
    <w:rsid w:val="0023575C"/>
    <w:rsid w:val="002364F1"/>
    <w:rsid w:val="00236C77"/>
    <w:rsid w:val="00237079"/>
    <w:rsid w:val="00237BEB"/>
    <w:rsid w:val="00237DBE"/>
    <w:rsid w:val="00237EFB"/>
    <w:rsid w:val="00240154"/>
    <w:rsid w:val="00240205"/>
    <w:rsid w:val="002403FC"/>
    <w:rsid w:val="0024094C"/>
    <w:rsid w:val="00241BC7"/>
    <w:rsid w:val="00241CD4"/>
    <w:rsid w:val="00241DF3"/>
    <w:rsid w:val="00241F21"/>
    <w:rsid w:val="0024322C"/>
    <w:rsid w:val="00244007"/>
    <w:rsid w:val="00244215"/>
    <w:rsid w:val="00244BB4"/>
    <w:rsid w:val="00244BE1"/>
    <w:rsid w:val="00244BE9"/>
    <w:rsid w:val="002458FB"/>
    <w:rsid w:val="00246805"/>
    <w:rsid w:val="0024693B"/>
    <w:rsid w:val="00247075"/>
    <w:rsid w:val="00247136"/>
    <w:rsid w:val="0024726C"/>
    <w:rsid w:val="00247642"/>
    <w:rsid w:val="00247755"/>
    <w:rsid w:val="002478EB"/>
    <w:rsid w:val="00247B1E"/>
    <w:rsid w:val="00247E24"/>
    <w:rsid w:val="0025052C"/>
    <w:rsid w:val="00251149"/>
    <w:rsid w:val="0025124F"/>
    <w:rsid w:val="0025210D"/>
    <w:rsid w:val="00252477"/>
    <w:rsid w:val="002537C7"/>
    <w:rsid w:val="002540BC"/>
    <w:rsid w:val="002547C3"/>
    <w:rsid w:val="00255280"/>
    <w:rsid w:val="002558C7"/>
    <w:rsid w:val="002559A7"/>
    <w:rsid w:val="00255F3A"/>
    <w:rsid w:val="00256B55"/>
    <w:rsid w:val="00256FF2"/>
    <w:rsid w:val="002575E6"/>
    <w:rsid w:val="00257F93"/>
    <w:rsid w:val="002600AF"/>
    <w:rsid w:val="00260501"/>
    <w:rsid w:val="00260547"/>
    <w:rsid w:val="00261862"/>
    <w:rsid w:val="00261B27"/>
    <w:rsid w:val="002621DF"/>
    <w:rsid w:val="00262766"/>
    <w:rsid w:val="00262787"/>
    <w:rsid w:val="0026286E"/>
    <w:rsid w:val="002634B4"/>
    <w:rsid w:val="002641E6"/>
    <w:rsid w:val="002642CD"/>
    <w:rsid w:val="002649F2"/>
    <w:rsid w:val="00265C1F"/>
    <w:rsid w:val="00266057"/>
    <w:rsid w:val="00267116"/>
    <w:rsid w:val="00267F5B"/>
    <w:rsid w:val="00270693"/>
    <w:rsid w:val="00270710"/>
    <w:rsid w:val="00271023"/>
    <w:rsid w:val="0027143F"/>
    <w:rsid w:val="00271914"/>
    <w:rsid w:val="002719FE"/>
    <w:rsid w:val="00272135"/>
    <w:rsid w:val="002722F8"/>
    <w:rsid w:val="00272615"/>
    <w:rsid w:val="002732DE"/>
    <w:rsid w:val="00273F8D"/>
    <w:rsid w:val="00274105"/>
    <w:rsid w:val="0027523A"/>
    <w:rsid w:val="00275389"/>
    <w:rsid w:val="00275AE7"/>
    <w:rsid w:val="00275BD9"/>
    <w:rsid w:val="0027619A"/>
    <w:rsid w:val="002768D4"/>
    <w:rsid w:val="00276A68"/>
    <w:rsid w:val="00276CC3"/>
    <w:rsid w:val="00276DEE"/>
    <w:rsid w:val="00277166"/>
    <w:rsid w:val="0028033B"/>
    <w:rsid w:val="002804A7"/>
    <w:rsid w:val="00280CF6"/>
    <w:rsid w:val="00281D76"/>
    <w:rsid w:val="002822DA"/>
    <w:rsid w:val="00282693"/>
    <w:rsid w:val="00282720"/>
    <w:rsid w:val="00282D48"/>
    <w:rsid w:val="00283190"/>
    <w:rsid w:val="002832E5"/>
    <w:rsid w:val="00284029"/>
    <w:rsid w:val="002843BE"/>
    <w:rsid w:val="00284432"/>
    <w:rsid w:val="0028451A"/>
    <w:rsid w:val="00284617"/>
    <w:rsid w:val="002847C7"/>
    <w:rsid w:val="00284906"/>
    <w:rsid w:val="00284B1B"/>
    <w:rsid w:val="00284C3A"/>
    <w:rsid w:val="0028571A"/>
    <w:rsid w:val="00285912"/>
    <w:rsid w:val="00285E52"/>
    <w:rsid w:val="002869CF"/>
    <w:rsid w:val="00286BFA"/>
    <w:rsid w:val="00286CCD"/>
    <w:rsid w:val="00287073"/>
    <w:rsid w:val="00287183"/>
    <w:rsid w:val="002872B4"/>
    <w:rsid w:val="0028770E"/>
    <w:rsid w:val="0029002A"/>
    <w:rsid w:val="00290947"/>
    <w:rsid w:val="00291FA7"/>
    <w:rsid w:val="002920CD"/>
    <w:rsid w:val="00292DBD"/>
    <w:rsid w:val="00293227"/>
    <w:rsid w:val="00294031"/>
    <w:rsid w:val="00294108"/>
    <w:rsid w:val="00294585"/>
    <w:rsid w:val="002947CF"/>
    <w:rsid w:val="00294D0E"/>
    <w:rsid w:val="00294FBC"/>
    <w:rsid w:val="00295157"/>
    <w:rsid w:val="00295607"/>
    <w:rsid w:val="00295D9E"/>
    <w:rsid w:val="00295F6B"/>
    <w:rsid w:val="00296725"/>
    <w:rsid w:val="00296A39"/>
    <w:rsid w:val="002971D9"/>
    <w:rsid w:val="002971F1"/>
    <w:rsid w:val="00297539"/>
    <w:rsid w:val="002975A4"/>
    <w:rsid w:val="00297680"/>
    <w:rsid w:val="00297BE6"/>
    <w:rsid w:val="002A0011"/>
    <w:rsid w:val="002A013D"/>
    <w:rsid w:val="002A029F"/>
    <w:rsid w:val="002A0977"/>
    <w:rsid w:val="002A3A5F"/>
    <w:rsid w:val="002A4664"/>
    <w:rsid w:val="002A50B3"/>
    <w:rsid w:val="002A6126"/>
    <w:rsid w:val="002A7592"/>
    <w:rsid w:val="002A7C9C"/>
    <w:rsid w:val="002B0B24"/>
    <w:rsid w:val="002B17C3"/>
    <w:rsid w:val="002B1FF9"/>
    <w:rsid w:val="002B2355"/>
    <w:rsid w:val="002B258A"/>
    <w:rsid w:val="002B2CD1"/>
    <w:rsid w:val="002B2DB2"/>
    <w:rsid w:val="002B2FAF"/>
    <w:rsid w:val="002B3526"/>
    <w:rsid w:val="002B36AD"/>
    <w:rsid w:val="002B3C66"/>
    <w:rsid w:val="002B3FDB"/>
    <w:rsid w:val="002B4094"/>
    <w:rsid w:val="002B40C7"/>
    <w:rsid w:val="002B45CF"/>
    <w:rsid w:val="002B461F"/>
    <w:rsid w:val="002B4C4E"/>
    <w:rsid w:val="002B5054"/>
    <w:rsid w:val="002B526F"/>
    <w:rsid w:val="002B5676"/>
    <w:rsid w:val="002B57C5"/>
    <w:rsid w:val="002B6380"/>
    <w:rsid w:val="002B6569"/>
    <w:rsid w:val="002B66B3"/>
    <w:rsid w:val="002B7F41"/>
    <w:rsid w:val="002C0295"/>
    <w:rsid w:val="002C02EE"/>
    <w:rsid w:val="002C04F1"/>
    <w:rsid w:val="002C090E"/>
    <w:rsid w:val="002C09C9"/>
    <w:rsid w:val="002C0CFB"/>
    <w:rsid w:val="002C0F2C"/>
    <w:rsid w:val="002C13D6"/>
    <w:rsid w:val="002C209D"/>
    <w:rsid w:val="002C2289"/>
    <w:rsid w:val="002C26A2"/>
    <w:rsid w:val="002C2D13"/>
    <w:rsid w:val="002C359F"/>
    <w:rsid w:val="002C36EE"/>
    <w:rsid w:val="002C472B"/>
    <w:rsid w:val="002C4750"/>
    <w:rsid w:val="002C4857"/>
    <w:rsid w:val="002C4C05"/>
    <w:rsid w:val="002C6470"/>
    <w:rsid w:val="002C6B04"/>
    <w:rsid w:val="002C71E5"/>
    <w:rsid w:val="002C78C5"/>
    <w:rsid w:val="002C79F4"/>
    <w:rsid w:val="002C7A58"/>
    <w:rsid w:val="002C7D83"/>
    <w:rsid w:val="002C7D96"/>
    <w:rsid w:val="002D00E2"/>
    <w:rsid w:val="002D036F"/>
    <w:rsid w:val="002D0AA4"/>
    <w:rsid w:val="002D0ECC"/>
    <w:rsid w:val="002D255E"/>
    <w:rsid w:val="002D285A"/>
    <w:rsid w:val="002D3729"/>
    <w:rsid w:val="002D3C34"/>
    <w:rsid w:val="002D3D2E"/>
    <w:rsid w:val="002D453F"/>
    <w:rsid w:val="002D475E"/>
    <w:rsid w:val="002D4EEB"/>
    <w:rsid w:val="002D592B"/>
    <w:rsid w:val="002D5B49"/>
    <w:rsid w:val="002D6370"/>
    <w:rsid w:val="002D64AA"/>
    <w:rsid w:val="002D6AD4"/>
    <w:rsid w:val="002D6DD1"/>
    <w:rsid w:val="002D6F3D"/>
    <w:rsid w:val="002D76A3"/>
    <w:rsid w:val="002D77F7"/>
    <w:rsid w:val="002D7968"/>
    <w:rsid w:val="002D79F0"/>
    <w:rsid w:val="002E03FD"/>
    <w:rsid w:val="002E11CD"/>
    <w:rsid w:val="002E22F6"/>
    <w:rsid w:val="002E305A"/>
    <w:rsid w:val="002E3890"/>
    <w:rsid w:val="002E3A6D"/>
    <w:rsid w:val="002E430F"/>
    <w:rsid w:val="002E4716"/>
    <w:rsid w:val="002E5151"/>
    <w:rsid w:val="002E52E0"/>
    <w:rsid w:val="002E5526"/>
    <w:rsid w:val="002E56DE"/>
    <w:rsid w:val="002E6B35"/>
    <w:rsid w:val="002E6DBF"/>
    <w:rsid w:val="002E6DF0"/>
    <w:rsid w:val="002E7852"/>
    <w:rsid w:val="002E7EEA"/>
    <w:rsid w:val="002F08CA"/>
    <w:rsid w:val="002F1144"/>
    <w:rsid w:val="002F1260"/>
    <w:rsid w:val="002F1B08"/>
    <w:rsid w:val="002F1E3F"/>
    <w:rsid w:val="002F23AC"/>
    <w:rsid w:val="002F281A"/>
    <w:rsid w:val="002F2BDA"/>
    <w:rsid w:val="002F2E12"/>
    <w:rsid w:val="002F2E87"/>
    <w:rsid w:val="002F3291"/>
    <w:rsid w:val="002F33F3"/>
    <w:rsid w:val="002F3D1C"/>
    <w:rsid w:val="002F3D2C"/>
    <w:rsid w:val="002F4427"/>
    <w:rsid w:val="002F48BE"/>
    <w:rsid w:val="002F529E"/>
    <w:rsid w:val="002F58D4"/>
    <w:rsid w:val="002F60DA"/>
    <w:rsid w:val="002F68F9"/>
    <w:rsid w:val="002F74BB"/>
    <w:rsid w:val="002F75D6"/>
    <w:rsid w:val="002F784A"/>
    <w:rsid w:val="002F7EAC"/>
    <w:rsid w:val="00300143"/>
    <w:rsid w:val="00300875"/>
    <w:rsid w:val="00300B8B"/>
    <w:rsid w:val="00300C2E"/>
    <w:rsid w:val="0030153E"/>
    <w:rsid w:val="003015C9"/>
    <w:rsid w:val="0030188B"/>
    <w:rsid w:val="00301B45"/>
    <w:rsid w:val="003020A2"/>
    <w:rsid w:val="00303D43"/>
    <w:rsid w:val="00303E15"/>
    <w:rsid w:val="00304144"/>
    <w:rsid w:val="0030488B"/>
    <w:rsid w:val="00304D32"/>
    <w:rsid w:val="00304DF5"/>
    <w:rsid w:val="00304E7C"/>
    <w:rsid w:val="00305960"/>
    <w:rsid w:val="0030632E"/>
    <w:rsid w:val="003065DD"/>
    <w:rsid w:val="003067EF"/>
    <w:rsid w:val="003068BB"/>
    <w:rsid w:val="00306982"/>
    <w:rsid w:val="00306D43"/>
    <w:rsid w:val="0030712D"/>
    <w:rsid w:val="00310816"/>
    <w:rsid w:val="003109CB"/>
    <w:rsid w:val="00310AD7"/>
    <w:rsid w:val="00310C12"/>
    <w:rsid w:val="00310FFA"/>
    <w:rsid w:val="00311998"/>
    <w:rsid w:val="00311E35"/>
    <w:rsid w:val="00311F29"/>
    <w:rsid w:val="00312549"/>
    <w:rsid w:val="00313DCB"/>
    <w:rsid w:val="00314A3B"/>
    <w:rsid w:val="00314E2D"/>
    <w:rsid w:val="00315898"/>
    <w:rsid w:val="00315907"/>
    <w:rsid w:val="0031644B"/>
    <w:rsid w:val="00316C27"/>
    <w:rsid w:val="0031740A"/>
    <w:rsid w:val="0031758D"/>
    <w:rsid w:val="00317F7B"/>
    <w:rsid w:val="003201CA"/>
    <w:rsid w:val="003204A5"/>
    <w:rsid w:val="00321235"/>
    <w:rsid w:val="00322A7E"/>
    <w:rsid w:val="00322EE3"/>
    <w:rsid w:val="00322FD6"/>
    <w:rsid w:val="003233D1"/>
    <w:rsid w:val="00323471"/>
    <w:rsid w:val="003238A9"/>
    <w:rsid w:val="00324037"/>
    <w:rsid w:val="0032430F"/>
    <w:rsid w:val="00324C25"/>
    <w:rsid w:val="00325DCE"/>
    <w:rsid w:val="003269FA"/>
    <w:rsid w:val="00326F46"/>
    <w:rsid w:val="00326FCE"/>
    <w:rsid w:val="00327751"/>
    <w:rsid w:val="00327A69"/>
    <w:rsid w:val="00327A7C"/>
    <w:rsid w:val="00330518"/>
    <w:rsid w:val="00330CC6"/>
    <w:rsid w:val="00330D56"/>
    <w:rsid w:val="003310AD"/>
    <w:rsid w:val="003316D8"/>
    <w:rsid w:val="003317D0"/>
    <w:rsid w:val="00331E0B"/>
    <w:rsid w:val="00332252"/>
    <w:rsid w:val="003327EF"/>
    <w:rsid w:val="00332813"/>
    <w:rsid w:val="00332B75"/>
    <w:rsid w:val="00332D47"/>
    <w:rsid w:val="00332F9B"/>
    <w:rsid w:val="00334790"/>
    <w:rsid w:val="003349FC"/>
    <w:rsid w:val="00334F7E"/>
    <w:rsid w:val="00335274"/>
    <w:rsid w:val="0033540A"/>
    <w:rsid w:val="003359A1"/>
    <w:rsid w:val="003361D1"/>
    <w:rsid w:val="00336486"/>
    <w:rsid w:val="00336D23"/>
    <w:rsid w:val="00336D52"/>
    <w:rsid w:val="00336F3C"/>
    <w:rsid w:val="0033729B"/>
    <w:rsid w:val="00337549"/>
    <w:rsid w:val="0033757C"/>
    <w:rsid w:val="00340344"/>
    <w:rsid w:val="003406CC"/>
    <w:rsid w:val="0034158A"/>
    <w:rsid w:val="00341669"/>
    <w:rsid w:val="00341B71"/>
    <w:rsid w:val="00341D82"/>
    <w:rsid w:val="00341F3F"/>
    <w:rsid w:val="003422D9"/>
    <w:rsid w:val="00342469"/>
    <w:rsid w:val="0034248B"/>
    <w:rsid w:val="00342AD7"/>
    <w:rsid w:val="00342CDD"/>
    <w:rsid w:val="0034398A"/>
    <w:rsid w:val="00343D98"/>
    <w:rsid w:val="00343EFE"/>
    <w:rsid w:val="0034582E"/>
    <w:rsid w:val="00345A09"/>
    <w:rsid w:val="00346557"/>
    <w:rsid w:val="003468A3"/>
    <w:rsid w:val="003472FE"/>
    <w:rsid w:val="00347324"/>
    <w:rsid w:val="003476C4"/>
    <w:rsid w:val="0034789E"/>
    <w:rsid w:val="00347EB6"/>
    <w:rsid w:val="00350470"/>
    <w:rsid w:val="00350843"/>
    <w:rsid w:val="00350B59"/>
    <w:rsid w:val="00350C7D"/>
    <w:rsid w:val="00350CE6"/>
    <w:rsid w:val="003513B0"/>
    <w:rsid w:val="00352543"/>
    <w:rsid w:val="003529D2"/>
    <w:rsid w:val="00353039"/>
    <w:rsid w:val="003538DE"/>
    <w:rsid w:val="00354663"/>
    <w:rsid w:val="00354820"/>
    <w:rsid w:val="00354C31"/>
    <w:rsid w:val="00355B9D"/>
    <w:rsid w:val="00356493"/>
    <w:rsid w:val="00356A55"/>
    <w:rsid w:val="00356ABB"/>
    <w:rsid w:val="00357194"/>
    <w:rsid w:val="00360265"/>
    <w:rsid w:val="003602C6"/>
    <w:rsid w:val="003606E1"/>
    <w:rsid w:val="003607D5"/>
    <w:rsid w:val="00360D28"/>
    <w:rsid w:val="00360FF4"/>
    <w:rsid w:val="00361286"/>
    <w:rsid w:val="00361397"/>
    <w:rsid w:val="00361746"/>
    <w:rsid w:val="00362114"/>
    <w:rsid w:val="00362631"/>
    <w:rsid w:val="003626EC"/>
    <w:rsid w:val="00362D75"/>
    <w:rsid w:val="00362D76"/>
    <w:rsid w:val="00362F11"/>
    <w:rsid w:val="003632E0"/>
    <w:rsid w:val="00363EB1"/>
    <w:rsid w:val="0036417E"/>
    <w:rsid w:val="003641F9"/>
    <w:rsid w:val="003645FF"/>
    <w:rsid w:val="0036487F"/>
    <w:rsid w:val="0036504B"/>
    <w:rsid w:val="00365181"/>
    <w:rsid w:val="003651CE"/>
    <w:rsid w:val="00365AD3"/>
    <w:rsid w:val="00366237"/>
    <w:rsid w:val="003662AC"/>
    <w:rsid w:val="0036641B"/>
    <w:rsid w:val="00366C80"/>
    <w:rsid w:val="00367064"/>
    <w:rsid w:val="00367303"/>
    <w:rsid w:val="003677DD"/>
    <w:rsid w:val="00370126"/>
    <w:rsid w:val="003704A5"/>
    <w:rsid w:val="0037075F"/>
    <w:rsid w:val="00370A7F"/>
    <w:rsid w:val="0037103E"/>
    <w:rsid w:val="00371200"/>
    <w:rsid w:val="0037133B"/>
    <w:rsid w:val="00371C02"/>
    <w:rsid w:val="00372502"/>
    <w:rsid w:val="00372F36"/>
    <w:rsid w:val="0037393A"/>
    <w:rsid w:val="003740F5"/>
    <w:rsid w:val="0037410C"/>
    <w:rsid w:val="00374325"/>
    <w:rsid w:val="00374A32"/>
    <w:rsid w:val="00375198"/>
    <w:rsid w:val="00375F9C"/>
    <w:rsid w:val="00376371"/>
    <w:rsid w:val="0037655C"/>
    <w:rsid w:val="00376B0A"/>
    <w:rsid w:val="00376D77"/>
    <w:rsid w:val="0037706F"/>
    <w:rsid w:val="003777C9"/>
    <w:rsid w:val="00377B13"/>
    <w:rsid w:val="00380192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103"/>
    <w:rsid w:val="00384528"/>
    <w:rsid w:val="00385144"/>
    <w:rsid w:val="0038544B"/>
    <w:rsid w:val="003854CB"/>
    <w:rsid w:val="003856A8"/>
    <w:rsid w:val="00385B60"/>
    <w:rsid w:val="0038659F"/>
    <w:rsid w:val="00386787"/>
    <w:rsid w:val="00386BB8"/>
    <w:rsid w:val="00386E06"/>
    <w:rsid w:val="00387912"/>
    <w:rsid w:val="00387A20"/>
    <w:rsid w:val="00387B54"/>
    <w:rsid w:val="00387E13"/>
    <w:rsid w:val="00390EAC"/>
    <w:rsid w:val="003916BB"/>
    <w:rsid w:val="00391FF9"/>
    <w:rsid w:val="00392AE8"/>
    <w:rsid w:val="00392E5A"/>
    <w:rsid w:val="00393106"/>
    <w:rsid w:val="00394136"/>
    <w:rsid w:val="00395365"/>
    <w:rsid w:val="00395852"/>
    <w:rsid w:val="003959E5"/>
    <w:rsid w:val="0039633C"/>
    <w:rsid w:val="0039658C"/>
    <w:rsid w:val="00396819"/>
    <w:rsid w:val="003969B1"/>
    <w:rsid w:val="003969CB"/>
    <w:rsid w:val="00396B20"/>
    <w:rsid w:val="00397461"/>
    <w:rsid w:val="003976D8"/>
    <w:rsid w:val="003979C7"/>
    <w:rsid w:val="003A053E"/>
    <w:rsid w:val="003A0808"/>
    <w:rsid w:val="003A09E7"/>
    <w:rsid w:val="003A0E25"/>
    <w:rsid w:val="003A0FA2"/>
    <w:rsid w:val="003A107A"/>
    <w:rsid w:val="003A1096"/>
    <w:rsid w:val="003A12CC"/>
    <w:rsid w:val="003A152D"/>
    <w:rsid w:val="003A16F1"/>
    <w:rsid w:val="003A1856"/>
    <w:rsid w:val="003A1E66"/>
    <w:rsid w:val="003A1F5D"/>
    <w:rsid w:val="003A2409"/>
    <w:rsid w:val="003A247E"/>
    <w:rsid w:val="003A31EF"/>
    <w:rsid w:val="003A3CB0"/>
    <w:rsid w:val="003A3E5E"/>
    <w:rsid w:val="003A3FBC"/>
    <w:rsid w:val="003A4101"/>
    <w:rsid w:val="003A4D32"/>
    <w:rsid w:val="003A4EBA"/>
    <w:rsid w:val="003A4EE3"/>
    <w:rsid w:val="003A57A0"/>
    <w:rsid w:val="003A61BE"/>
    <w:rsid w:val="003A7A8C"/>
    <w:rsid w:val="003B05DB"/>
    <w:rsid w:val="003B0906"/>
    <w:rsid w:val="003B0A41"/>
    <w:rsid w:val="003B0E80"/>
    <w:rsid w:val="003B0F38"/>
    <w:rsid w:val="003B0FAD"/>
    <w:rsid w:val="003B108E"/>
    <w:rsid w:val="003B12EA"/>
    <w:rsid w:val="003B1477"/>
    <w:rsid w:val="003B1892"/>
    <w:rsid w:val="003B242F"/>
    <w:rsid w:val="003B2537"/>
    <w:rsid w:val="003B258F"/>
    <w:rsid w:val="003B26AE"/>
    <w:rsid w:val="003B2866"/>
    <w:rsid w:val="003B2B90"/>
    <w:rsid w:val="003B2BC9"/>
    <w:rsid w:val="003B2F44"/>
    <w:rsid w:val="003B2FA0"/>
    <w:rsid w:val="003B30AF"/>
    <w:rsid w:val="003B4125"/>
    <w:rsid w:val="003B4168"/>
    <w:rsid w:val="003B5645"/>
    <w:rsid w:val="003B5674"/>
    <w:rsid w:val="003B5C4B"/>
    <w:rsid w:val="003B5DC1"/>
    <w:rsid w:val="003B67BB"/>
    <w:rsid w:val="003B6898"/>
    <w:rsid w:val="003B6F9D"/>
    <w:rsid w:val="003B71C9"/>
    <w:rsid w:val="003B74BA"/>
    <w:rsid w:val="003B7B60"/>
    <w:rsid w:val="003C0740"/>
    <w:rsid w:val="003C0A5B"/>
    <w:rsid w:val="003C101A"/>
    <w:rsid w:val="003C102B"/>
    <w:rsid w:val="003C15B9"/>
    <w:rsid w:val="003C1852"/>
    <w:rsid w:val="003C29D6"/>
    <w:rsid w:val="003C2C34"/>
    <w:rsid w:val="003C30FC"/>
    <w:rsid w:val="003C325B"/>
    <w:rsid w:val="003C3DED"/>
    <w:rsid w:val="003C3DF8"/>
    <w:rsid w:val="003C4078"/>
    <w:rsid w:val="003C5065"/>
    <w:rsid w:val="003C5342"/>
    <w:rsid w:val="003C668A"/>
    <w:rsid w:val="003C6744"/>
    <w:rsid w:val="003C68C1"/>
    <w:rsid w:val="003C6A72"/>
    <w:rsid w:val="003C6D51"/>
    <w:rsid w:val="003C70E9"/>
    <w:rsid w:val="003C713F"/>
    <w:rsid w:val="003C75D3"/>
    <w:rsid w:val="003D0325"/>
    <w:rsid w:val="003D0C9C"/>
    <w:rsid w:val="003D11CF"/>
    <w:rsid w:val="003D1BCA"/>
    <w:rsid w:val="003D1CA7"/>
    <w:rsid w:val="003D21F7"/>
    <w:rsid w:val="003D256F"/>
    <w:rsid w:val="003D2862"/>
    <w:rsid w:val="003D2AB4"/>
    <w:rsid w:val="003D2E6D"/>
    <w:rsid w:val="003D34E8"/>
    <w:rsid w:val="003D3571"/>
    <w:rsid w:val="003D3AA3"/>
    <w:rsid w:val="003D3D59"/>
    <w:rsid w:val="003D4840"/>
    <w:rsid w:val="003D4FCD"/>
    <w:rsid w:val="003D505E"/>
    <w:rsid w:val="003D532A"/>
    <w:rsid w:val="003D5817"/>
    <w:rsid w:val="003D5A16"/>
    <w:rsid w:val="003D6415"/>
    <w:rsid w:val="003D6454"/>
    <w:rsid w:val="003D795B"/>
    <w:rsid w:val="003D7C7B"/>
    <w:rsid w:val="003E0A5D"/>
    <w:rsid w:val="003E0F00"/>
    <w:rsid w:val="003E15EA"/>
    <w:rsid w:val="003E1D2D"/>
    <w:rsid w:val="003E348E"/>
    <w:rsid w:val="003E34E0"/>
    <w:rsid w:val="003E4018"/>
    <w:rsid w:val="003E46C7"/>
    <w:rsid w:val="003E4816"/>
    <w:rsid w:val="003E58D8"/>
    <w:rsid w:val="003E5A9B"/>
    <w:rsid w:val="003E671F"/>
    <w:rsid w:val="003E705F"/>
    <w:rsid w:val="003E7071"/>
    <w:rsid w:val="003E726E"/>
    <w:rsid w:val="003E7397"/>
    <w:rsid w:val="003E7A83"/>
    <w:rsid w:val="003F0226"/>
    <w:rsid w:val="003F05A8"/>
    <w:rsid w:val="003F0A82"/>
    <w:rsid w:val="003F0E4A"/>
    <w:rsid w:val="003F0E8F"/>
    <w:rsid w:val="003F11DC"/>
    <w:rsid w:val="003F173C"/>
    <w:rsid w:val="003F1746"/>
    <w:rsid w:val="003F220F"/>
    <w:rsid w:val="003F2E40"/>
    <w:rsid w:val="003F2FE1"/>
    <w:rsid w:val="003F32E5"/>
    <w:rsid w:val="003F34D3"/>
    <w:rsid w:val="003F3585"/>
    <w:rsid w:val="003F43EA"/>
    <w:rsid w:val="003F449F"/>
    <w:rsid w:val="003F46AB"/>
    <w:rsid w:val="003F4E22"/>
    <w:rsid w:val="003F524B"/>
    <w:rsid w:val="003F5C27"/>
    <w:rsid w:val="003F628E"/>
    <w:rsid w:val="003F66C7"/>
    <w:rsid w:val="003F7912"/>
    <w:rsid w:val="003F7DD5"/>
    <w:rsid w:val="0040097C"/>
    <w:rsid w:val="00400E31"/>
    <w:rsid w:val="00401CB0"/>
    <w:rsid w:val="00401F96"/>
    <w:rsid w:val="00401FEF"/>
    <w:rsid w:val="00402F2A"/>
    <w:rsid w:val="00403657"/>
    <w:rsid w:val="00403F65"/>
    <w:rsid w:val="00404043"/>
    <w:rsid w:val="004043B8"/>
    <w:rsid w:val="00404D2C"/>
    <w:rsid w:val="004051CB"/>
    <w:rsid w:val="004051F3"/>
    <w:rsid w:val="00405301"/>
    <w:rsid w:val="00405303"/>
    <w:rsid w:val="00405A88"/>
    <w:rsid w:val="004060E0"/>
    <w:rsid w:val="00406170"/>
    <w:rsid w:val="004065A4"/>
    <w:rsid w:val="00406938"/>
    <w:rsid w:val="004078AA"/>
    <w:rsid w:val="00407F46"/>
    <w:rsid w:val="00410028"/>
    <w:rsid w:val="00410519"/>
    <w:rsid w:val="0041053F"/>
    <w:rsid w:val="00411046"/>
    <w:rsid w:val="00411640"/>
    <w:rsid w:val="00411727"/>
    <w:rsid w:val="00411AB6"/>
    <w:rsid w:val="00411C3C"/>
    <w:rsid w:val="00411EF1"/>
    <w:rsid w:val="00411F53"/>
    <w:rsid w:val="00411FC8"/>
    <w:rsid w:val="00412BB4"/>
    <w:rsid w:val="00412BDD"/>
    <w:rsid w:val="00413609"/>
    <w:rsid w:val="004137FB"/>
    <w:rsid w:val="00413F34"/>
    <w:rsid w:val="004142E4"/>
    <w:rsid w:val="00414424"/>
    <w:rsid w:val="0041491E"/>
    <w:rsid w:val="00415063"/>
    <w:rsid w:val="004151C9"/>
    <w:rsid w:val="0041563D"/>
    <w:rsid w:val="004164FA"/>
    <w:rsid w:val="00416519"/>
    <w:rsid w:val="00417AEA"/>
    <w:rsid w:val="004205BE"/>
    <w:rsid w:val="00420640"/>
    <w:rsid w:val="00420653"/>
    <w:rsid w:val="00420D8D"/>
    <w:rsid w:val="0042133B"/>
    <w:rsid w:val="004221EF"/>
    <w:rsid w:val="0042273D"/>
    <w:rsid w:val="004230DE"/>
    <w:rsid w:val="00423231"/>
    <w:rsid w:val="004236D3"/>
    <w:rsid w:val="004237BE"/>
    <w:rsid w:val="00423ED1"/>
    <w:rsid w:val="00424177"/>
    <w:rsid w:val="00424358"/>
    <w:rsid w:val="00424511"/>
    <w:rsid w:val="00424C68"/>
    <w:rsid w:val="00424D0C"/>
    <w:rsid w:val="00424E1A"/>
    <w:rsid w:val="00424FA5"/>
    <w:rsid w:val="004262B2"/>
    <w:rsid w:val="0042651C"/>
    <w:rsid w:val="0042690E"/>
    <w:rsid w:val="004270A8"/>
    <w:rsid w:val="0042790D"/>
    <w:rsid w:val="00427F96"/>
    <w:rsid w:val="00430228"/>
    <w:rsid w:val="00430504"/>
    <w:rsid w:val="004307B1"/>
    <w:rsid w:val="00430D6C"/>
    <w:rsid w:val="00430D85"/>
    <w:rsid w:val="00430FE8"/>
    <w:rsid w:val="0043112A"/>
    <w:rsid w:val="00431251"/>
    <w:rsid w:val="0043177F"/>
    <w:rsid w:val="00431C0A"/>
    <w:rsid w:val="00431DA4"/>
    <w:rsid w:val="0043259D"/>
    <w:rsid w:val="0043311F"/>
    <w:rsid w:val="00433238"/>
    <w:rsid w:val="0043350B"/>
    <w:rsid w:val="004339C2"/>
    <w:rsid w:val="00433FDB"/>
    <w:rsid w:val="0043432E"/>
    <w:rsid w:val="0043451B"/>
    <w:rsid w:val="004349AB"/>
    <w:rsid w:val="00434A4F"/>
    <w:rsid w:val="004356CA"/>
    <w:rsid w:val="0043588D"/>
    <w:rsid w:val="0043595D"/>
    <w:rsid w:val="00435B02"/>
    <w:rsid w:val="00435E52"/>
    <w:rsid w:val="00436644"/>
    <w:rsid w:val="004366A9"/>
    <w:rsid w:val="004366D5"/>
    <w:rsid w:val="00436CB9"/>
    <w:rsid w:val="00437826"/>
    <w:rsid w:val="0044040D"/>
    <w:rsid w:val="004404CA"/>
    <w:rsid w:val="0044056B"/>
    <w:rsid w:val="0044112D"/>
    <w:rsid w:val="00442655"/>
    <w:rsid w:val="00442A49"/>
    <w:rsid w:val="00442EFC"/>
    <w:rsid w:val="00443AC4"/>
    <w:rsid w:val="00443F3C"/>
    <w:rsid w:val="00444A2C"/>
    <w:rsid w:val="00444C15"/>
    <w:rsid w:val="00444C8E"/>
    <w:rsid w:val="00444E4E"/>
    <w:rsid w:val="00444E83"/>
    <w:rsid w:val="0044526C"/>
    <w:rsid w:val="00445301"/>
    <w:rsid w:val="00445A67"/>
    <w:rsid w:val="00445BC2"/>
    <w:rsid w:val="0044631F"/>
    <w:rsid w:val="004464A1"/>
    <w:rsid w:val="00446573"/>
    <w:rsid w:val="00446865"/>
    <w:rsid w:val="004469F0"/>
    <w:rsid w:val="00446A68"/>
    <w:rsid w:val="00446B39"/>
    <w:rsid w:val="00446C82"/>
    <w:rsid w:val="00446EA0"/>
    <w:rsid w:val="00447A30"/>
    <w:rsid w:val="00447CA8"/>
    <w:rsid w:val="0045028F"/>
    <w:rsid w:val="004507B9"/>
    <w:rsid w:val="004507D9"/>
    <w:rsid w:val="00450910"/>
    <w:rsid w:val="00450BDB"/>
    <w:rsid w:val="00450CF8"/>
    <w:rsid w:val="004516D3"/>
    <w:rsid w:val="00451FF1"/>
    <w:rsid w:val="004525B6"/>
    <w:rsid w:val="00452AAD"/>
    <w:rsid w:val="00452E01"/>
    <w:rsid w:val="00452E65"/>
    <w:rsid w:val="004532FA"/>
    <w:rsid w:val="00453869"/>
    <w:rsid w:val="004538A9"/>
    <w:rsid w:val="00453A78"/>
    <w:rsid w:val="004556F4"/>
    <w:rsid w:val="004558A2"/>
    <w:rsid w:val="00455A28"/>
    <w:rsid w:val="00455C86"/>
    <w:rsid w:val="00455EFE"/>
    <w:rsid w:val="004563C2"/>
    <w:rsid w:val="004563F0"/>
    <w:rsid w:val="00457DA5"/>
    <w:rsid w:val="00460583"/>
    <w:rsid w:val="00460600"/>
    <w:rsid w:val="00461992"/>
    <w:rsid w:val="00461A39"/>
    <w:rsid w:val="00461A46"/>
    <w:rsid w:val="00462503"/>
    <w:rsid w:val="00463908"/>
    <w:rsid w:val="0046398D"/>
    <w:rsid w:val="00464152"/>
    <w:rsid w:val="0046423B"/>
    <w:rsid w:val="004645CB"/>
    <w:rsid w:val="00464F59"/>
    <w:rsid w:val="004650E0"/>
    <w:rsid w:val="0046516A"/>
    <w:rsid w:val="004654F4"/>
    <w:rsid w:val="0046551B"/>
    <w:rsid w:val="00465846"/>
    <w:rsid w:val="00466512"/>
    <w:rsid w:val="004666F3"/>
    <w:rsid w:val="00466CCE"/>
    <w:rsid w:val="00466EC3"/>
    <w:rsid w:val="0046701D"/>
    <w:rsid w:val="004709FF"/>
    <w:rsid w:val="00470D78"/>
    <w:rsid w:val="00471F15"/>
    <w:rsid w:val="0047298E"/>
    <w:rsid w:val="00472ACC"/>
    <w:rsid w:val="00472B7A"/>
    <w:rsid w:val="0047379F"/>
    <w:rsid w:val="00473E49"/>
    <w:rsid w:val="0047409B"/>
    <w:rsid w:val="0047484F"/>
    <w:rsid w:val="00475182"/>
    <w:rsid w:val="004759A7"/>
    <w:rsid w:val="00475DC9"/>
    <w:rsid w:val="00476A56"/>
    <w:rsid w:val="00476B9C"/>
    <w:rsid w:val="00476E54"/>
    <w:rsid w:val="00477096"/>
    <w:rsid w:val="004772DB"/>
    <w:rsid w:val="00477424"/>
    <w:rsid w:val="00477429"/>
    <w:rsid w:val="004809DC"/>
    <w:rsid w:val="004818E8"/>
    <w:rsid w:val="00482EF4"/>
    <w:rsid w:val="00483917"/>
    <w:rsid w:val="00483E1A"/>
    <w:rsid w:val="00484660"/>
    <w:rsid w:val="00484671"/>
    <w:rsid w:val="004854CE"/>
    <w:rsid w:val="00485A3D"/>
    <w:rsid w:val="004864E2"/>
    <w:rsid w:val="004868D5"/>
    <w:rsid w:val="00486C25"/>
    <w:rsid w:val="00487A91"/>
    <w:rsid w:val="0049011B"/>
    <w:rsid w:val="00491324"/>
    <w:rsid w:val="0049154B"/>
    <w:rsid w:val="00491564"/>
    <w:rsid w:val="004916C2"/>
    <w:rsid w:val="00491831"/>
    <w:rsid w:val="00491A2D"/>
    <w:rsid w:val="00491D87"/>
    <w:rsid w:val="004931BC"/>
    <w:rsid w:val="00493497"/>
    <w:rsid w:val="00493664"/>
    <w:rsid w:val="00494936"/>
    <w:rsid w:val="00495A9A"/>
    <w:rsid w:val="00495D1C"/>
    <w:rsid w:val="00495ECC"/>
    <w:rsid w:val="004960BD"/>
    <w:rsid w:val="00496938"/>
    <w:rsid w:val="00496951"/>
    <w:rsid w:val="0049702B"/>
    <w:rsid w:val="00497159"/>
    <w:rsid w:val="00497560"/>
    <w:rsid w:val="0049797E"/>
    <w:rsid w:val="00497F28"/>
    <w:rsid w:val="004A023A"/>
    <w:rsid w:val="004A0280"/>
    <w:rsid w:val="004A05EB"/>
    <w:rsid w:val="004A0785"/>
    <w:rsid w:val="004A0891"/>
    <w:rsid w:val="004A0D2A"/>
    <w:rsid w:val="004A0E11"/>
    <w:rsid w:val="004A1870"/>
    <w:rsid w:val="004A27AD"/>
    <w:rsid w:val="004A2982"/>
    <w:rsid w:val="004A2A1D"/>
    <w:rsid w:val="004A3325"/>
    <w:rsid w:val="004A343C"/>
    <w:rsid w:val="004A3742"/>
    <w:rsid w:val="004A3B1C"/>
    <w:rsid w:val="004A49D5"/>
    <w:rsid w:val="004A5558"/>
    <w:rsid w:val="004A56E2"/>
    <w:rsid w:val="004A57AE"/>
    <w:rsid w:val="004A586D"/>
    <w:rsid w:val="004A63FE"/>
    <w:rsid w:val="004A6C3E"/>
    <w:rsid w:val="004A7B36"/>
    <w:rsid w:val="004A7B67"/>
    <w:rsid w:val="004B026C"/>
    <w:rsid w:val="004B0320"/>
    <w:rsid w:val="004B06EF"/>
    <w:rsid w:val="004B0A2A"/>
    <w:rsid w:val="004B157E"/>
    <w:rsid w:val="004B1EBE"/>
    <w:rsid w:val="004B2111"/>
    <w:rsid w:val="004B274B"/>
    <w:rsid w:val="004B2B11"/>
    <w:rsid w:val="004B2D42"/>
    <w:rsid w:val="004B3002"/>
    <w:rsid w:val="004B3A4C"/>
    <w:rsid w:val="004B3E4B"/>
    <w:rsid w:val="004B6049"/>
    <w:rsid w:val="004B65F6"/>
    <w:rsid w:val="004B6755"/>
    <w:rsid w:val="004B6A18"/>
    <w:rsid w:val="004B6A78"/>
    <w:rsid w:val="004B75BA"/>
    <w:rsid w:val="004B7D4B"/>
    <w:rsid w:val="004C044D"/>
    <w:rsid w:val="004C05C4"/>
    <w:rsid w:val="004C075D"/>
    <w:rsid w:val="004C0CBE"/>
    <w:rsid w:val="004C0E85"/>
    <w:rsid w:val="004C0EAC"/>
    <w:rsid w:val="004C1961"/>
    <w:rsid w:val="004C1969"/>
    <w:rsid w:val="004C1BF9"/>
    <w:rsid w:val="004C1D20"/>
    <w:rsid w:val="004C1D45"/>
    <w:rsid w:val="004C1E4B"/>
    <w:rsid w:val="004C24A8"/>
    <w:rsid w:val="004C3180"/>
    <w:rsid w:val="004C364A"/>
    <w:rsid w:val="004C36D8"/>
    <w:rsid w:val="004C45B1"/>
    <w:rsid w:val="004C486A"/>
    <w:rsid w:val="004C4A1B"/>
    <w:rsid w:val="004C51FE"/>
    <w:rsid w:val="004C69EA"/>
    <w:rsid w:val="004C6CDB"/>
    <w:rsid w:val="004C6D5A"/>
    <w:rsid w:val="004C6F07"/>
    <w:rsid w:val="004C77FC"/>
    <w:rsid w:val="004C79AC"/>
    <w:rsid w:val="004C7B6E"/>
    <w:rsid w:val="004C7EB5"/>
    <w:rsid w:val="004D05FB"/>
    <w:rsid w:val="004D09D9"/>
    <w:rsid w:val="004D0D02"/>
    <w:rsid w:val="004D0E96"/>
    <w:rsid w:val="004D153C"/>
    <w:rsid w:val="004D1646"/>
    <w:rsid w:val="004D1EDB"/>
    <w:rsid w:val="004D20CC"/>
    <w:rsid w:val="004D2901"/>
    <w:rsid w:val="004D2DF2"/>
    <w:rsid w:val="004D2E6D"/>
    <w:rsid w:val="004D3090"/>
    <w:rsid w:val="004D316E"/>
    <w:rsid w:val="004D3232"/>
    <w:rsid w:val="004D3E72"/>
    <w:rsid w:val="004D490E"/>
    <w:rsid w:val="004D494E"/>
    <w:rsid w:val="004D4966"/>
    <w:rsid w:val="004D4C96"/>
    <w:rsid w:val="004D5A58"/>
    <w:rsid w:val="004D65A1"/>
    <w:rsid w:val="004D6C63"/>
    <w:rsid w:val="004D6F76"/>
    <w:rsid w:val="004D77B8"/>
    <w:rsid w:val="004D79CB"/>
    <w:rsid w:val="004D7B2B"/>
    <w:rsid w:val="004D7CAC"/>
    <w:rsid w:val="004D7D16"/>
    <w:rsid w:val="004D7FEC"/>
    <w:rsid w:val="004E0865"/>
    <w:rsid w:val="004E0FEE"/>
    <w:rsid w:val="004E1499"/>
    <w:rsid w:val="004E17F9"/>
    <w:rsid w:val="004E2BA7"/>
    <w:rsid w:val="004E3E33"/>
    <w:rsid w:val="004E3E98"/>
    <w:rsid w:val="004E42C7"/>
    <w:rsid w:val="004E4918"/>
    <w:rsid w:val="004E49DF"/>
    <w:rsid w:val="004E4A53"/>
    <w:rsid w:val="004E5915"/>
    <w:rsid w:val="004E5F49"/>
    <w:rsid w:val="004E6352"/>
    <w:rsid w:val="004E6B25"/>
    <w:rsid w:val="004E75DB"/>
    <w:rsid w:val="004E76CB"/>
    <w:rsid w:val="004E78AB"/>
    <w:rsid w:val="004E7B64"/>
    <w:rsid w:val="004F01CE"/>
    <w:rsid w:val="004F06A3"/>
    <w:rsid w:val="004F0A51"/>
    <w:rsid w:val="004F0F91"/>
    <w:rsid w:val="004F19BA"/>
    <w:rsid w:val="004F1B8E"/>
    <w:rsid w:val="004F2697"/>
    <w:rsid w:val="004F2942"/>
    <w:rsid w:val="004F30CC"/>
    <w:rsid w:val="004F546F"/>
    <w:rsid w:val="004F56BB"/>
    <w:rsid w:val="004F5771"/>
    <w:rsid w:val="004F5810"/>
    <w:rsid w:val="004F5CDB"/>
    <w:rsid w:val="004F5D3C"/>
    <w:rsid w:val="004F7502"/>
    <w:rsid w:val="004F7DC0"/>
    <w:rsid w:val="004F7FBD"/>
    <w:rsid w:val="005005D5"/>
    <w:rsid w:val="0050063B"/>
    <w:rsid w:val="00500A7C"/>
    <w:rsid w:val="00500C33"/>
    <w:rsid w:val="00501915"/>
    <w:rsid w:val="00501B84"/>
    <w:rsid w:val="00501D2B"/>
    <w:rsid w:val="00501E7F"/>
    <w:rsid w:val="00501E8D"/>
    <w:rsid w:val="00502397"/>
    <w:rsid w:val="00502DCC"/>
    <w:rsid w:val="00502F49"/>
    <w:rsid w:val="00502FA2"/>
    <w:rsid w:val="0050340F"/>
    <w:rsid w:val="00503B96"/>
    <w:rsid w:val="00504283"/>
    <w:rsid w:val="005042F4"/>
    <w:rsid w:val="00504AA6"/>
    <w:rsid w:val="00505793"/>
    <w:rsid w:val="00506130"/>
    <w:rsid w:val="00506160"/>
    <w:rsid w:val="0050630F"/>
    <w:rsid w:val="00506BB3"/>
    <w:rsid w:val="00506CAD"/>
    <w:rsid w:val="00507766"/>
    <w:rsid w:val="00507B23"/>
    <w:rsid w:val="00510055"/>
    <w:rsid w:val="00510395"/>
    <w:rsid w:val="005115FE"/>
    <w:rsid w:val="0051186F"/>
    <w:rsid w:val="00511E24"/>
    <w:rsid w:val="005149A0"/>
    <w:rsid w:val="00515279"/>
    <w:rsid w:val="00516047"/>
    <w:rsid w:val="0051632D"/>
    <w:rsid w:val="005165C7"/>
    <w:rsid w:val="00516B03"/>
    <w:rsid w:val="00516E03"/>
    <w:rsid w:val="005175A1"/>
    <w:rsid w:val="00520102"/>
    <w:rsid w:val="00520341"/>
    <w:rsid w:val="00520CC8"/>
    <w:rsid w:val="00520F69"/>
    <w:rsid w:val="00522204"/>
    <w:rsid w:val="0052308A"/>
    <w:rsid w:val="005233DA"/>
    <w:rsid w:val="00523439"/>
    <w:rsid w:val="005241AE"/>
    <w:rsid w:val="005243EC"/>
    <w:rsid w:val="00524D9E"/>
    <w:rsid w:val="00524DC8"/>
    <w:rsid w:val="00525847"/>
    <w:rsid w:val="005259CA"/>
    <w:rsid w:val="00525B09"/>
    <w:rsid w:val="0052618F"/>
    <w:rsid w:val="00526501"/>
    <w:rsid w:val="00526529"/>
    <w:rsid w:val="0052685E"/>
    <w:rsid w:val="00526B11"/>
    <w:rsid w:val="00526D2F"/>
    <w:rsid w:val="005270FF"/>
    <w:rsid w:val="00527410"/>
    <w:rsid w:val="0052742F"/>
    <w:rsid w:val="00527CFB"/>
    <w:rsid w:val="00527DC0"/>
    <w:rsid w:val="00527DDC"/>
    <w:rsid w:val="0053008A"/>
    <w:rsid w:val="005305D0"/>
    <w:rsid w:val="00530B98"/>
    <w:rsid w:val="00530DDD"/>
    <w:rsid w:val="0053151E"/>
    <w:rsid w:val="00531FE3"/>
    <w:rsid w:val="00532084"/>
    <w:rsid w:val="005325CA"/>
    <w:rsid w:val="00533374"/>
    <w:rsid w:val="005351A8"/>
    <w:rsid w:val="00535755"/>
    <w:rsid w:val="005365E8"/>
    <w:rsid w:val="00536C6A"/>
    <w:rsid w:val="00536CEC"/>
    <w:rsid w:val="005372D2"/>
    <w:rsid w:val="0053791C"/>
    <w:rsid w:val="00537CF0"/>
    <w:rsid w:val="00537F8F"/>
    <w:rsid w:val="00540164"/>
    <w:rsid w:val="00540477"/>
    <w:rsid w:val="005404E9"/>
    <w:rsid w:val="005407FB"/>
    <w:rsid w:val="005416FF"/>
    <w:rsid w:val="00542045"/>
    <w:rsid w:val="00542079"/>
    <w:rsid w:val="005422DF"/>
    <w:rsid w:val="00542507"/>
    <w:rsid w:val="005425D7"/>
    <w:rsid w:val="00542702"/>
    <w:rsid w:val="00542F28"/>
    <w:rsid w:val="00542FD4"/>
    <w:rsid w:val="00543134"/>
    <w:rsid w:val="005434A2"/>
    <w:rsid w:val="00544267"/>
    <w:rsid w:val="00544567"/>
    <w:rsid w:val="00546023"/>
    <w:rsid w:val="0054618A"/>
    <w:rsid w:val="00546EEC"/>
    <w:rsid w:val="00547DC8"/>
    <w:rsid w:val="00547FCE"/>
    <w:rsid w:val="00547FD2"/>
    <w:rsid w:val="00550120"/>
    <w:rsid w:val="00550234"/>
    <w:rsid w:val="0055076F"/>
    <w:rsid w:val="00550D2B"/>
    <w:rsid w:val="0055173A"/>
    <w:rsid w:val="005517F6"/>
    <w:rsid w:val="00552512"/>
    <w:rsid w:val="005529AB"/>
    <w:rsid w:val="00553CB1"/>
    <w:rsid w:val="00553CE8"/>
    <w:rsid w:val="00556335"/>
    <w:rsid w:val="0055653D"/>
    <w:rsid w:val="00556BD7"/>
    <w:rsid w:val="00556F4C"/>
    <w:rsid w:val="0055707C"/>
    <w:rsid w:val="00557083"/>
    <w:rsid w:val="00560DF2"/>
    <w:rsid w:val="00561386"/>
    <w:rsid w:val="005616A5"/>
    <w:rsid w:val="00561EED"/>
    <w:rsid w:val="005625FD"/>
    <w:rsid w:val="00562DFC"/>
    <w:rsid w:val="0056313E"/>
    <w:rsid w:val="00563EA8"/>
    <w:rsid w:val="005640C8"/>
    <w:rsid w:val="00564A10"/>
    <w:rsid w:val="00565224"/>
    <w:rsid w:val="00565FDA"/>
    <w:rsid w:val="005661AD"/>
    <w:rsid w:val="005663ED"/>
    <w:rsid w:val="0056711B"/>
    <w:rsid w:val="00567B8B"/>
    <w:rsid w:val="00567C2D"/>
    <w:rsid w:val="00567C70"/>
    <w:rsid w:val="005700D6"/>
    <w:rsid w:val="00570315"/>
    <w:rsid w:val="005708C3"/>
    <w:rsid w:val="005711C1"/>
    <w:rsid w:val="005716AC"/>
    <w:rsid w:val="00571AEE"/>
    <w:rsid w:val="00571E58"/>
    <w:rsid w:val="005728E8"/>
    <w:rsid w:val="00572A16"/>
    <w:rsid w:val="005733A6"/>
    <w:rsid w:val="0057343C"/>
    <w:rsid w:val="00573A13"/>
    <w:rsid w:val="00573F35"/>
    <w:rsid w:val="00574452"/>
    <w:rsid w:val="00575985"/>
    <w:rsid w:val="00577A71"/>
    <w:rsid w:val="00580047"/>
    <w:rsid w:val="0058039B"/>
    <w:rsid w:val="00580408"/>
    <w:rsid w:val="00580732"/>
    <w:rsid w:val="005815DD"/>
    <w:rsid w:val="0058169B"/>
    <w:rsid w:val="0058235F"/>
    <w:rsid w:val="00583A8E"/>
    <w:rsid w:val="00583FD4"/>
    <w:rsid w:val="00584849"/>
    <w:rsid w:val="005849E9"/>
    <w:rsid w:val="00584D65"/>
    <w:rsid w:val="005860AD"/>
    <w:rsid w:val="005864EC"/>
    <w:rsid w:val="005865A3"/>
    <w:rsid w:val="005868D8"/>
    <w:rsid w:val="00587087"/>
    <w:rsid w:val="005877D9"/>
    <w:rsid w:val="005903B1"/>
    <w:rsid w:val="00590B39"/>
    <w:rsid w:val="00591D5C"/>
    <w:rsid w:val="005922B4"/>
    <w:rsid w:val="005922CE"/>
    <w:rsid w:val="00592388"/>
    <w:rsid w:val="00592F92"/>
    <w:rsid w:val="005938E9"/>
    <w:rsid w:val="005939D7"/>
    <w:rsid w:val="0059429F"/>
    <w:rsid w:val="005945F1"/>
    <w:rsid w:val="0059466A"/>
    <w:rsid w:val="00594B05"/>
    <w:rsid w:val="00594D71"/>
    <w:rsid w:val="00594F47"/>
    <w:rsid w:val="00595175"/>
    <w:rsid w:val="005954AE"/>
    <w:rsid w:val="005955A2"/>
    <w:rsid w:val="0059690D"/>
    <w:rsid w:val="00596B75"/>
    <w:rsid w:val="00596D5B"/>
    <w:rsid w:val="00597570"/>
    <w:rsid w:val="005A05CA"/>
    <w:rsid w:val="005A1B18"/>
    <w:rsid w:val="005A2941"/>
    <w:rsid w:val="005A2F3B"/>
    <w:rsid w:val="005A3712"/>
    <w:rsid w:val="005A37D7"/>
    <w:rsid w:val="005A3829"/>
    <w:rsid w:val="005A404E"/>
    <w:rsid w:val="005A4244"/>
    <w:rsid w:val="005A4371"/>
    <w:rsid w:val="005A46DC"/>
    <w:rsid w:val="005A5B40"/>
    <w:rsid w:val="005A5FA4"/>
    <w:rsid w:val="005A71C5"/>
    <w:rsid w:val="005A7249"/>
    <w:rsid w:val="005A74CB"/>
    <w:rsid w:val="005A79BE"/>
    <w:rsid w:val="005A7A45"/>
    <w:rsid w:val="005B0EF6"/>
    <w:rsid w:val="005B1317"/>
    <w:rsid w:val="005B194C"/>
    <w:rsid w:val="005B2862"/>
    <w:rsid w:val="005B2871"/>
    <w:rsid w:val="005B31D1"/>
    <w:rsid w:val="005B3C0A"/>
    <w:rsid w:val="005B47C0"/>
    <w:rsid w:val="005B499F"/>
    <w:rsid w:val="005B5692"/>
    <w:rsid w:val="005B56AB"/>
    <w:rsid w:val="005B56F7"/>
    <w:rsid w:val="005B575E"/>
    <w:rsid w:val="005B5BCA"/>
    <w:rsid w:val="005B66A0"/>
    <w:rsid w:val="005B67F8"/>
    <w:rsid w:val="005B7189"/>
    <w:rsid w:val="005C0606"/>
    <w:rsid w:val="005C0790"/>
    <w:rsid w:val="005C085F"/>
    <w:rsid w:val="005C0B1A"/>
    <w:rsid w:val="005C0F2F"/>
    <w:rsid w:val="005C0F9C"/>
    <w:rsid w:val="005C10F2"/>
    <w:rsid w:val="005C1740"/>
    <w:rsid w:val="005C17D1"/>
    <w:rsid w:val="005C29D8"/>
    <w:rsid w:val="005C2C16"/>
    <w:rsid w:val="005C2C47"/>
    <w:rsid w:val="005C2D74"/>
    <w:rsid w:val="005C2F81"/>
    <w:rsid w:val="005C38F3"/>
    <w:rsid w:val="005C4C3E"/>
    <w:rsid w:val="005C54ED"/>
    <w:rsid w:val="005C5A8B"/>
    <w:rsid w:val="005C5F4C"/>
    <w:rsid w:val="005C60C9"/>
    <w:rsid w:val="005C66C9"/>
    <w:rsid w:val="005C6897"/>
    <w:rsid w:val="005C7971"/>
    <w:rsid w:val="005D0008"/>
    <w:rsid w:val="005D0173"/>
    <w:rsid w:val="005D0A23"/>
    <w:rsid w:val="005D1614"/>
    <w:rsid w:val="005D17FB"/>
    <w:rsid w:val="005D194E"/>
    <w:rsid w:val="005D1C5C"/>
    <w:rsid w:val="005D1C62"/>
    <w:rsid w:val="005D1E20"/>
    <w:rsid w:val="005D205B"/>
    <w:rsid w:val="005D29AE"/>
    <w:rsid w:val="005D2D37"/>
    <w:rsid w:val="005D41BD"/>
    <w:rsid w:val="005D42B5"/>
    <w:rsid w:val="005D45D5"/>
    <w:rsid w:val="005D54AA"/>
    <w:rsid w:val="005D5543"/>
    <w:rsid w:val="005D55E9"/>
    <w:rsid w:val="005D57F2"/>
    <w:rsid w:val="005D58EB"/>
    <w:rsid w:val="005D5ABF"/>
    <w:rsid w:val="005D611E"/>
    <w:rsid w:val="005D644F"/>
    <w:rsid w:val="005D6709"/>
    <w:rsid w:val="005E0257"/>
    <w:rsid w:val="005E05DB"/>
    <w:rsid w:val="005E0F7E"/>
    <w:rsid w:val="005E1FEB"/>
    <w:rsid w:val="005E20A0"/>
    <w:rsid w:val="005E2139"/>
    <w:rsid w:val="005E21EE"/>
    <w:rsid w:val="005E235B"/>
    <w:rsid w:val="005E28F8"/>
    <w:rsid w:val="005E3041"/>
    <w:rsid w:val="005E3B27"/>
    <w:rsid w:val="005E3B80"/>
    <w:rsid w:val="005E421D"/>
    <w:rsid w:val="005E42A2"/>
    <w:rsid w:val="005E434E"/>
    <w:rsid w:val="005E4651"/>
    <w:rsid w:val="005E471C"/>
    <w:rsid w:val="005E4748"/>
    <w:rsid w:val="005E4796"/>
    <w:rsid w:val="005E49B1"/>
    <w:rsid w:val="005E4BEB"/>
    <w:rsid w:val="005E501F"/>
    <w:rsid w:val="005E53AC"/>
    <w:rsid w:val="005E55A1"/>
    <w:rsid w:val="005E598F"/>
    <w:rsid w:val="005E59C6"/>
    <w:rsid w:val="005E5BE6"/>
    <w:rsid w:val="005E5DDA"/>
    <w:rsid w:val="005E5FC7"/>
    <w:rsid w:val="005E60B9"/>
    <w:rsid w:val="005E6CA4"/>
    <w:rsid w:val="005E7B6C"/>
    <w:rsid w:val="005F02AD"/>
    <w:rsid w:val="005F07C7"/>
    <w:rsid w:val="005F0FE2"/>
    <w:rsid w:val="005F18CA"/>
    <w:rsid w:val="005F1CAB"/>
    <w:rsid w:val="005F1F3D"/>
    <w:rsid w:val="005F2217"/>
    <w:rsid w:val="005F22F5"/>
    <w:rsid w:val="005F26CD"/>
    <w:rsid w:val="005F3A8A"/>
    <w:rsid w:val="005F3C94"/>
    <w:rsid w:val="005F3ECA"/>
    <w:rsid w:val="005F4D1D"/>
    <w:rsid w:val="005F54AC"/>
    <w:rsid w:val="005F6BDB"/>
    <w:rsid w:val="005F6C86"/>
    <w:rsid w:val="005F6F26"/>
    <w:rsid w:val="005F7173"/>
    <w:rsid w:val="005F73C1"/>
    <w:rsid w:val="005F77B6"/>
    <w:rsid w:val="005F7FCB"/>
    <w:rsid w:val="0060103F"/>
    <w:rsid w:val="00601052"/>
    <w:rsid w:val="006018BE"/>
    <w:rsid w:val="00601E9D"/>
    <w:rsid w:val="006020ED"/>
    <w:rsid w:val="0060302D"/>
    <w:rsid w:val="006047A9"/>
    <w:rsid w:val="006048D4"/>
    <w:rsid w:val="00605522"/>
    <w:rsid w:val="00605ACB"/>
    <w:rsid w:val="00606537"/>
    <w:rsid w:val="006066A5"/>
    <w:rsid w:val="006066E6"/>
    <w:rsid w:val="0060673D"/>
    <w:rsid w:val="00610425"/>
    <w:rsid w:val="00610CA5"/>
    <w:rsid w:val="00610EBC"/>
    <w:rsid w:val="006113B5"/>
    <w:rsid w:val="006113CC"/>
    <w:rsid w:val="00611E47"/>
    <w:rsid w:val="00612156"/>
    <w:rsid w:val="006122EE"/>
    <w:rsid w:val="006127C2"/>
    <w:rsid w:val="00612996"/>
    <w:rsid w:val="0061334B"/>
    <w:rsid w:val="006136B1"/>
    <w:rsid w:val="0061394D"/>
    <w:rsid w:val="00613D23"/>
    <w:rsid w:val="00614545"/>
    <w:rsid w:val="00614885"/>
    <w:rsid w:val="00614B4B"/>
    <w:rsid w:val="00614F47"/>
    <w:rsid w:val="0061558F"/>
    <w:rsid w:val="00615F21"/>
    <w:rsid w:val="006162F5"/>
    <w:rsid w:val="006165EE"/>
    <w:rsid w:val="006170D4"/>
    <w:rsid w:val="00620599"/>
    <w:rsid w:val="006207E2"/>
    <w:rsid w:val="00620B27"/>
    <w:rsid w:val="00620CDF"/>
    <w:rsid w:val="00620F10"/>
    <w:rsid w:val="006217B2"/>
    <w:rsid w:val="00621EE2"/>
    <w:rsid w:val="00622A38"/>
    <w:rsid w:val="00622A8E"/>
    <w:rsid w:val="00623200"/>
    <w:rsid w:val="0062372A"/>
    <w:rsid w:val="006238DF"/>
    <w:rsid w:val="0062462B"/>
    <w:rsid w:val="0062475F"/>
    <w:rsid w:val="0062513C"/>
    <w:rsid w:val="00625751"/>
    <w:rsid w:val="00625EB3"/>
    <w:rsid w:val="00626393"/>
    <w:rsid w:val="006272FB"/>
    <w:rsid w:val="00630168"/>
    <w:rsid w:val="006307E2"/>
    <w:rsid w:val="006313FD"/>
    <w:rsid w:val="00631586"/>
    <w:rsid w:val="006321A4"/>
    <w:rsid w:val="006321DC"/>
    <w:rsid w:val="00633313"/>
    <w:rsid w:val="00633ED8"/>
    <w:rsid w:val="006342DC"/>
    <w:rsid w:val="00634878"/>
    <w:rsid w:val="0063487E"/>
    <w:rsid w:val="006348C4"/>
    <w:rsid w:val="00634A63"/>
    <w:rsid w:val="00634AB7"/>
    <w:rsid w:val="00634C1B"/>
    <w:rsid w:val="00635068"/>
    <w:rsid w:val="006351AC"/>
    <w:rsid w:val="00637492"/>
    <w:rsid w:val="006374DE"/>
    <w:rsid w:val="00637865"/>
    <w:rsid w:val="00637D9B"/>
    <w:rsid w:val="00640135"/>
    <w:rsid w:val="00640974"/>
    <w:rsid w:val="00641223"/>
    <w:rsid w:val="006417B4"/>
    <w:rsid w:val="0064215E"/>
    <w:rsid w:val="0064260B"/>
    <w:rsid w:val="00642ED9"/>
    <w:rsid w:val="00642EE2"/>
    <w:rsid w:val="00643B32"/>
    <w:rsid w:val="00643FB3"/>
    <w:rsid w:val="00644C03"/>
    <w:rsid w:val="00645175"/>
    <w:rsid w:val="00645662"/>
    <w:rsid w:val="006460C4"/>
    <w:rsid w:val="006468FC"/>
    <w:rsid w:val="00646EF4"/>
    <w:rsid w:val="00646F89"/>
    <w:rsid w:val="00646FB2"/>
    <w:rsid w:val="006475C0"/>
    <w:rsid w:val="006476CE"/>
    <w:rsid w:val="00647BDD"/>
    <w:rsid w:val="00647F19"/>
    <w:rsid w:val="00650333"/>
    <w:rsid w:val="00650485"/>
    <w:rsid w:val="00650E65"/>
    <w:rsid w:val="00650EED"/>
    <w:rsid w:val="00650F9B"/>
    <w:rsid w:val="0065135C"/>
    <w:rsid w:val="00651724"/>
    <w:rsid w:val="00652013"/>
    <w:rsid w:val="00652AE8"/>
    <w:rsid w:val="00652C3C"/>
    <w:rsid w:val="00652DB0"/>
    <w:rsid w:val="00652DBE"/>
    <w:rsid w:val="0065301E"/>
    <w:rsid w:val="0065321F"/>
    <w:rsid w:val="00653249"/>
    <w:rsid w:val="006537BC"/>
    <w:rsid w:val="00653BD5"/>
    <w:rsid w:val="006541AA"/>
    <w:rsid w:val="006549E8"/>
    <w:rsid w:val="00654AA6"/>
    <w:rsid w:val="0065748C"/>
    <w:rsid w:val="00660BCD"/>
    <w:rsid w:val="00660E34"/>
    <w:rsid w:val="00661F80"/>
    <w:rsid w:val="00662323"/>
    <w:rsid w:val="006626FE"/>
    <w:rsid w:val="006631F9"/>
    <w:rsid w:val="00663F65"/>
    <w:rsid w:val="0066425C"/>
    <w:rsid w:val="006644C6"/>
    <w:rsid w:val="00664A4C"/>
    <w:rsid w:val="00664D49"/>
    <w:rsid w:val="00665618"/>
    <w:rsid w:val="00665F33"/>
    <w:rsid w:val="006665DE"/>
    <w:rsid w:val="0066682A"/>
    <w:rsid w:val="00666A59"/>
    <w:rsid w:val="00667E70"/>
    <w:rsid w:val="006705ED"/>
    <w:rsid w:val="006709B6"/>
    <w:rsid w:val="006715BD"/>
    <w:rsid w:val="00671787"/>
    <w:rsid w:val="00671896"/>
    <w:rsid w:val="00671A2C"/>
    <w:rsid w:val="006731D4"/>
    <w:rsid w:val="00673DCD"/>
    <w:rsid w:val="0067431C"/>
    <w:rsid w:val="00674AEE"/>
    <w:rsid w:val="00674F24"/>
    <w:rsid w:val="00675294"/>
    <w:rsid w:val="006754EB"/>
    <w:rsid w:val="00676440"/>
    <w:rsid w:val="00676BA6"/>
    <w:rsid w:val="00676E97"/>
    <w:rsid w:val="00677688"/>
    <w:rsid w:val="00680C07"/>
    <w:rsid w:val="00681504"/>
    <w:rsid w:val="0068152C"/>
    <w:rsid w:val="0068189E"/>
    <w:rsid w:val="00681B0C"/>
    <w:rsid w:val="00681B5C"/>
    <w:rsid w:val="006823BD"/>
    <w:rsid w:val="00683100"/>
    <w:rsid w:val="00683104"/>
    <w:rsid w:val="00683246"/>
    <w:rsid w:val="00683395"/>
    <w:rsid w:val="00683A3B"/>
    <w:rsid w:val="00684060"/>
    <w:rsid w:val="0068504D"/>
    <w:rsid w:val="006862E2"/>
    <w:rsid w:val="006867E2"/>
    <w:rsid w:val="0068741D"/>
    <w:rsid w:val="0068756B"/>
    <w:rsid w:val="00687BB4"/>
    <w:rsid w:val="00687D0A"/>
    <w:rsid w:val="00687DC9"/>
    <w:rsid w:val="006902F4"/>
    <w:rsid w:val="0069034E"/>
    <w:rsid w:val="00690793"/>
    <w:rsid w:val="00690F47"/>
    <w:rsid w:val="00691C64"/>
    <w:rsid w:val="00691E55"/>
    <w:rsid w:val="0069241E"/>
    <w:rsid w:val="0069259A"/>
    <w:rsid w:val="00692634"/>
    <w:rsid w:val="00692842"/>
    <w:rsid w:val="00692CFB"/>
    <w:rsid w:val="0069382C"/>
    <w:rsid w:val="00693A83"/>
    <w:rsid w:val="00693B42"/>
    <w:rsid w:val="00694698"/>
    <w:rsid w:val="00694ADA"/>
    <w:rsid w:val="0069599D"/>
    <w:rsid w:val="00695E09"/>
    <w:rsid w:val="00696D08"/>
    <w:rsid w:val="006974C0"/>
    <w:rsid w:val="006A0B34"/>
    <w:rsid w:val="006A1153"/>
    <w:rsid w:val="006A1864"/>
    <w:rsid w:val="006A1E21"/>
    <w:rsid w:val="006A2538"/>
    <w:rsid w:val="006A29B8"/>
    <w:rsid w:val="006A3DA1"/>
    <w:rsid w:val="006A4A7E"/>
    <w:rsid w:val="006A4D03"/>
    <w:rsid w:val="006A5D27"/>
    <w:rsid w:val="006A63EE"/>
    <w:rsid w:val="006A708C"/>
    <w:rsid w:val="006A72BB"/>
    <w:rsid w:val="006A796E"/>
    <w:rsid w:val="006B0052"/>
    <w:rsid w:val="006B00FE"/>
    <w:rsid w:val="006B01A5"/>
    <w:rsid w:val="006B1774"/>
    <w:rsid w:val="006B179E"/>
    <w:rsid w:val="006B19D7"/>
    <w:rsid w:val="006B1DB9"/>
    <w:rsid w:val="006B29A4"/>
    <w:rsid w:val="006B32C7"/>
    <w:rsid w:val="006B3557"/>
    <w:rsid w:val="006B35FC"/>
    <w:rsid w:val="006B385C"/>
    <w:rsid w:val="006B3EAB"/>
    <w:rsid w:val="006B446F"/>
    <w:rsid w:val="006B4AE8"/>
    <w:rsid w:val="006B5B61"/>
    <w:rsid w:val="006B734A"/>
    <w:rsid w:val="006B7E25"/>
    <w:rsid w:val="006C0383"/>
    <w:rsid w:val="006C0CC6"/>
    <w:rsid w:val="006C0E05"/>
    <w:rsid w:val="006C128C"/>
    <w:rsid w:val="006C12FB"/>
    <w:rsid w:val="006C1902"/>
    <w:rsid w:val="006C1B0E"/>
    <w:rsid w:val="006C1B32"/>
    <w:rsid w:val="006C20D1"/>
    <w:rsid w:val="006C2E6C"/>
    <w:rsid w:val="006C334D"/>
    <w:rsid w:val="006C3AE3"/>
    <w:rsid w:val="006C4CD6"/>
    <w:rsid w:val="006C4D9B"/>
    <w:rsid w:val="006C5CEB"/>
    <w:rsid w:val="006C5D92"/>
    <w:rsid w:val="006C679B"/>
    <w:rsid w:val="006C6E27"/>
    <w:rsid w:val="006D08D8"/>
    <w:rsid w:val="006D1058"/>
    <w:rsid w:val="006D15A9"/>
    <w:rsid w:val="006D15E5"/>
    <w:rsid w:val="006D181F"/>
    <w:rsid w:val="006D1E76"/>
    <w:rsid w:val="006D23E3"/>
    <w:rsid w:val="006D2D98"/>
    <w:rsid w:val="006D3066"/>
    <w:rsid w:val="006D383C"/>
    <w:rsid w:val="006D385D"/>
    <w:rsid w:val="006D3A9F"/>
    <w:rsid w:val="006D403C"/>
    <w:rsid w:val="006D44F5"/>
    <w:rsid w:val="006D4BED"/>
    <w:rsid w:val="006D51E6"/>
    <w:rsid w:val="006D5D75"/>
    <w:rsid w:val="006D63E2"/>
    <w:rsid w:val="006D665F"/>
    <w:rsid w:val="006D6B99"/>
    <w:rsid w:val="006D6CAB"/>
    <w:rsid w:val="006D7168"/>
    <w:rsid w:val="006D7954"/>
    <w:rsid w:val="006D7FF8"/>
    <w:rsid w:val="006E0355"/>
    <w:rsid w:val="006E09B3"/>
    <w:rsid w:val="006E0C73"/>
    <w:rsid w:val="006E1A87"/>
    <w:rsid w:val="006E1F0C"/>
    <w:rsid w:val="006E2259"/>
    <w:rsid w:val="006E24D1"/>
    <w:rsid w:val="006E2B2A"/>
    <w:rsid w:val="006E3A6D"/>
    <w:rsid w:val="006E3DC3"/>
    <w:rsid w:val="006E44F5"/>
    <w:rsid w:val="006E4744"/>
    <w:rsid w:val="006E578D"/>
    <w:rsid w:val="006E5798"/>
    <w:rsid w:val="006E5EB5"/>
    <w:rsid w:val="006E6200"/>
    <w:rsid w:val="006E640B"/>
    <w:rsid w:val="006E6F7A"/>
    <w:rsid w:val="006E755F"/>
    <w:rsid w:val="006E7DB8"/>
    <w:rsid w:val="006F0455"/>
    <w:rsid w:val="006F04FA"/>
    <w:rsid w:val="006F1212"/>
    <w:rsid w:val="006F12DB"/>
    <w:rsid w:val="006F1546"/>
    <w:rsid w:val="006F1BF3"/>
    <w:rsid w:val="006F2260"/>
    <w:rsid w:val="006F2F57"/>
    <w:rsid w:val="006F34FF"/>
    <w:rsid w:val="006F3B23"/>
    <w:rsid w:val="006F3DD8"/>
    <w:rsid w:val="006F4165"/>
    <w:rsid w:val="006F429B"/>
    <w:rsid w:val="006F45AB"/>
    <w:rsid w:val="006F4AAF"/>
    <w:rsid w:val="006F6963"/>
    <w:rsid w:val="006F6CF5"/>
    <w:rsid w:val="006F749E"/>
    <w:rsid w:val="006F75AF"/>
    <w:rsid w:val="006F791B"/>
    <w:rsid w:val="006F7EB9"/>
    <w:rsid w:val="0070014D"/>
    <w:rsid w:val="00700320"/>
    <w:rsid w:val="00700901"/>
    <w:rsid w:val="00700AC3"/>
    <w:rsid w:val="00701D94"/>
    <w:rsid w:val="00701FAB"/>
    <w:rsid w:val="00702D90"/>
    <w:rsid w:val="00703522"/>
    <w:rsid w:val="00704B32"/>
    <w:rsid w:val="00704F19"/>
    <w:rsid w:val="00704FFF"/>
    <w:rsid w:val="00705137"/>
    <w:rsid w:val="00705823"/>
    <w:rsid w:val="0070626D"/>
    <w:rsid w:val="007063E2"/>
    <w:rsid w:val="00706587"/>
    <w:rsid w:val="0070665F"/>
    <w:rsid w:val="00707A1E"/>
    <w:rsid w:val="00707B8F"/>
    <w:rsid w:val="00707D0D"/>
    <w:rsid w:val="00710488"/>
    <w:rsid w:val="00710977"/>
    <w:rsid w:val="00710DA1"/>
    <w:rsid w:val="007112CA"/>
    <w:rsid w:val="007116C9"/>
    <w:rsid w:val="00711B2D"/>
    <w:rsid w:val="00711C0C"/>
    <w:rsid w:val="00713954"/>
    <w:rsid w:val="0071397D"/>
    <w:rsid w:val="00713E3E"/>
    <w:rsid w:val="00713E5E"/>
    <w:rsid w:val="00713F76"/>
    <w:rsid w:val="00714A4A"/>
    <w:rsid w:val="0071512D"/>
    <w:rsid w:val="00715526"/>
    <w:rsid w:val="00715F82"/>
    <w:rsid w:val="007165D6"/>
    <w:rsid w:val="00716E37"/>
    <w:rsid w:val="00720346"/>
    <w:rsid w:val="00720720"/>
    <w:rsid w:val="00720F7B"/>
    <w:rsid w:val="00721895"/>
    <w:rsid w:val="007218C4"/>
    <w:rsid w:val="00721F55"/>
    <w:rsid w:val="00721FF7"/>
    <w:rsid w:val="00722AE4"/>
    <w:rsid w:val="0072348E"/>
    <w:rsid w:val="00723753"/>
    <w:rsid w:val="00724DDD"/>
    <w:rsid w:val="007253D3"/>
    <w:rsid w:val="00726053"/>
    <w:rsid w:val="00726918"/>
    <w:rsid w:val="00726FB3"/>
    <w:rsid w:val="007270F0"/>
    <w:rsid w:val="00727EFC"/>
    <w:rsid w:val="00730013"/>
    <w:rsid w:val="007301EA"/>
    <w:rsid w:val="007308BB"/>
    <w:rsid w:val="00730CFD"/>
    <w:rsid w:val="00730D85"/>
    <w:rsid w:val="007312F7"/>
    <w:rsid w:val="007315B9"/>
    <w:rsid w:val="00732259"/>
    <w:rsid w:val="00732644"/>
    <w:rsid w:val="007331B5"/>
    <w:rsid w:val="00733AF8"/>
    <w:rsid w:val="00733E46"/>
    <w:rsid w:val="007353BE"/>
    <w:rsid w:val="00735834"/>
    <w:rsid w:val="00735CA8"/>
    <w:rsid w:val="0073626D"/>
    <w:rsid w:val="00736286"/>
    <w:rsid w:val="00736DDD"/>
    <w:rsid w:val="007379CD"/>
    <w:rsid w:val="00737C07"/>
    <w:rsid w:val="00737CE6"/>
    <w:rsid w:val="00737E08"/>
    <w:rsid w:val="00741282"/>
    <w:rsid w:val="007415B4"/>
    <w:rsid w:val="00741772"/>
    <w:rsid w:val="007418F8"/>
    <w:rsid w:val="007419E4"/>
    <w:rsid w:val="0074297F"/>
    <w:rsid w:val="00743804"/>
    <w:rsid w:val="00743CA4"/>
    <w:rsid w:val="00744248"/>
    <w:rsid w:val="00744601"/>
    <w:rsid w:val="0074478E"/>
    <w:rsid w:val="00744FB5"/>
    <w:rsid w:val="007450E0"/>
    <w:rsid w:val="0074532A"/>
    <w:rsid w:val="0074543C"/>
    <w:rsid w:val="007455AD"/>
    <w:rsid w:val="00745612"/>
    <w:rsid w:val="00745747"/>
    <w:rsid w:val="007462D4"/>
    <w:rsid w:val="00746A78"/>
    <w:rsid w:val="00746FB5"/>
    <w:rsid w:val="00747199"/>
    <w:rsid w:val="00747AB9"/>
    <w:rsid w:val="007504D0"/>
    <w:rsid w:val="00750CD8"/>
    <w:rsid w:val="00750D0B"/>
    <w:rsid w:val="00751040"/>
    <w:rsid w:val="007513D8"/>
    <w:rsid w:val="007516A5"/>
    <w:rsid w:val="007518B2"/>
    <w:rsid w:val="00751A41"/>
    <w:rsid w:val="0075235F"/>
    <w:rsid w:val="0075249A"/>
    <w:rsid w:val="00752916"/>
    <w:rsid w:val="00752918"/>
    <w:rsid w:val="0075296C"/>
    <w:rsid w:val="00752B94"/>
    <w:rsid w:val="00753A3F"/>
    <w:rsid w:val="00753CE4"/>
    <w:rsid w:val="0075406E"/>
    <w:rsid w:val="00754568"/>
    <w:rsid w:val="00754668"/>
    <w:rsid w:val="00755689"/>
    <w:rsid w:val="00755B09"/>
    <w:rsid w:val="00755DE2"/>
    <w:rsid w:val="00756463"/>
    <w:rsid w:val="007573B9"/>
    <w:rsid w:val="0075792B"/>
    <w:rsid w:val="00757B4F"/>
    <w:rsid w:val="00757C99"/>
    <w:rsid w:val="007607F1"/>
    <w:rsid w:val="00760982"/>
    <w:rsid w:val="00761D80"/>
    <w:rsid w:val="00761FC3"/>
    <w:rsid w:val="00762036"/>
    <w:rsid w:val="00762905"/>
    <w:rsid w:val="0076315A"/>
    <w:rsid w:val="00763822"/>
    <w:rsid w:val="007638FF"/>
    <w:rsid w:val="007639FB"/>
    <w:rsid w:val="0076400A"/>
    <w:rsid w:val="0076443B"/>
    <w:rsid w:val="00764A48"/>
    <w:rsid w:val="00764D28"/>
    <w:rsid w:val="00764EC2"/>
    <w:rsid w:val="00765581"/>
    <w:rsid w:val="00765FC2"/>
    <w:rsid w:val="00765FF1"/>
    <w:rsid w:val="00766DB1"/>
    <w:rsid w:val="00767B26"/>
    <w:rsid w:val="0077003A"/>
    <w:rsid w:val="00770AB7"/>
    <w:rsid w:val="0077130B"/>
    <w:rsid w:val="00771491"/>
    <w:rsid w:val="007715AA"/>
    <w:rsid w:val="0077282E"/>
    <w:rsid w:val="00772832"/>
    <w:rsid w:val="00772A06"/>
    <w:rsid w:val="007730B1"/>
    <w:rsid w:val="00773155"/>
    <w:rsid w:val="00773157"/>
    <w:rsid w:val="007744E9"/>
    <w:rsid w:val="00774989"/>
    <w:rsid w:val="00775980"/>
    <w:rsid w:val="00775B96"/>
    <w:rsid w:val="00776D1E"/>
    <w:rsid w:val="007772F3"/>
    <w:rsid w:val="007774F8"/>
    <w:rsid w:val="00777A32"/>
    <w:rsid w:val="00780894"/>
    <w:rsid w:val="00780ECF"/>
    <w:rsid w:val="0078136D"/>
    <w:rsid w:val="00781E7C"/>
    <w:rsid w:val="007821F5"/>
    <w:rsid w:val="00782AF0"/>
    <w:rsid w:val="00782E4F"/>
    <w:rsid w:val="00782FD4"/>
    <w:rsid w:val="0078393B"/>
    <w:rsid w:val="00783B0C"/>
    <w:rsid w:val="00783BCF"/>
    <w:rsid w:val="00783F25"/>
    <w:rsid w:val="00784073"/>
    <w:rsid w:val="00784642"/>
    <w:rsid w:val="00784DFD"/>
    <w:rsid w:val="00784EBE"/>
    <w:rsid w:val="00785EC8"/>
    <w:rsid w:val="00786151"/>
    <w:rsid w:val="00786CE2"/>
    <w:rsid w:val="00787376"/>
    <w:rsid w:val="00787412"/>
    <w:rsid w:val="00787681"/>
    <w:rsid w:val="00787DF8"/>
    <w:rsid w:val="00790165"/>
    <w:rsid w:val="007913EE"/>
    <w:rsid w:val="0079154B"/>
    <w:rsid w:val="00791807"/>
    <w:rsid w:val="00791E51"/>
    <w:rsid w:val="00791EE8"/>
    <w:rsid w:val="007921C6"/>
    <w:rsid w:val="00792D39"/>
    <w:rsid w:val="00793A3D"/>
    <w:rsid w:val="00794094"/>
    <w:rsid w:val="00794A7F"/>
    <w:rsid w:val="007951DF"/>
    <w:rsid w:val="0079544A"/>
    <w:rsid w:val="0079556B"/>
    <w:rsid w:val="00795828"/>
    <w:rsid w:val="00795C66"/>
    <w:rsid w:val="00795E6A"/>
    <w:rsid w:val="00796C0E"/>
    <w:rsid w:val="00797CD0"/>
    <w:rsid w:val="007A01E9"/>
    <w:rsid w:val="007A0CCB"/>
    <w:rsid w:val="007A10C7"/>
    <w:rsid w:val="007A12F4"/>
    <w:rsid w:val="007A18BB"/>
    <w:rsid w:val="007A2361"/>
    <w:rsid w:val="007A27AF"/>
    <w:rsid w:val="007A2E67"/>
    <w:rsid w:val="007A2EF2"/>
    <w:rsid w:val="007A3EC8"/>
    <w:rsid w:val="007A4222"/>
    <w:rsid w:val="007A4FF9"/>
    <w:rsid w:val="007A50CA"/>
    <w:rsid w:val="007A6802"/>
    <w:rsid w:val="007A6A65"/>
    <w:rsid w:val="007A74D5"/>
    <w:rsid w:val="007A799D"/>
    <w:rsid w:val="007B0364"/>
    <w:rsid w:val="007B1563"/>
    <w:rsid w:val="007B158D"/>
    <w:rsid w:val="007B19A3"/>
    <w:rsid w:val="007B1EE2"/>
    <w:rsid w:val="007B23BF"/>
    <w:rsid w:val="007B249C"/>
    <w:rsid w:val="007B348F"/>
    <w:rsid w:val="007B39FF"/>
    <w:rsid w:val="007B3D8F"/>
    <w:rsid w:val="007B3DA5"/>
    <w:rsid w:val="007B4E7A"/>
    <w:rsid w:val="007B5109"/>
    <w:rsid w:val="007B5648"/>
    <w:rsid w:val="007B5951"/>
    <w:rsid w:val="007B6460"/>
    <w:rsid w:val="007B66A6"/>
    <w:rsid w:val="007B6DD6"/>
    <w:rsid w:val="007B709C"/>
    <w:rsid w:val="007B7471"/>
    <w:rsid w:val="007C06F4"/>
    <w:rsid w:val="007C0917"/>
    <w:rsid w:val="007C1378"/>
    <w:rsid w:val="007C1542"/>
    <w:rsid w:val="007C173B"/>
    <w:rsid w:val="007C1FCC"/>
    <w:rsid w:val="007C35BB"/>
    <w:rsid w:val="007C39DE"/>
    <w:rsid w:val="007C405E"/>
    <w:rsid w:val="007C4A67"/>
    <w:rsid w:val="007C4ACA"/>
    <w:rsid w:val="007C54BD"/>
    <w:rsid w:val="007C564A"/>
    <w:rsid w:val="007C7204"/>
    <w:rsid w:val="007C75D4"/>
    <w:rsid w:val="007D13A6"/>
    <w:rsid w:val="007D1C8C"/>
    <w:rsid w:val="007D2255"/>
    <w:rsid w:val="007D22BB"/>
    <w:rsid w:val="007D3080"/>
    <w:rsid w:val="007D30F0"/>
    <w:rsid w:val="007D35D7"/>
    <w:rsid w:val="007D3A17"/>
    <w:rsid w:val="007D4982"/>
    <w:rsid w:val="007D4A4B"/>
    <w:rsid w:val="007D5781"/>
    <w:rsid w:val="007D6834"/>
    <w:rsid w:val="007D6A5D"/>
    <w:rsid w:val="007D6B19"/>
    <w:rsid w:val="007D79DA"/>
    <w:rsid w:val="007E05CC"/>
    <w:rsid w:val="007E0F12"/>
    <w:rsid w:val="007E1485"/>
    <w:rsid w:val="007E1747"/>
    <w:rsid w:val="007E1BE3"/>
    <w:rsid w:val="007E2136"/>
    <w:rsid w:val="007E2A26"/>
    <w:rsid w:val="007E2AE8"/>
    <w:rsid w:val="007E48AB"/>
    <w:rsid w:val="007E5E7A"/>
    <w:rsid w:val="007E63BC"/>
    <w:rsid w:val="007E667C"/>
    <w:rsid w:val="007E729D"/>
    <w:rsid w:val="007E77A1"/>
    <w:rsid w:val="007E7A42"/>
    <w:rsid w:val="007E7A76"/>
    <w:rsid w:val="007E7B69"/>
    <w:rsid w:val="007F0221"/>
    <w:rsid w:val="007F03E7"/>
    <w:rsid w:val="007F09B5"/>
    <w:rsid w:val="007F0F55"/>
    <w:rsid w:val="007F16E3"/>
    <w:rsid w:val="007F1D91"/>
    <w:rsid w:val="007F1DCF"/>
    <w:rsid w:val="007F2244"/>
    <w:rsid w:val="007F284B"/>
    <w:rsid w:val="007F29D8"/>
    <w:rsid w:val="007F2B38"/>
    <w:rsid w:val="007F30D7"/>
    <w:rsid w:val="007F32FF"/>
    <w:rsid w:val="007F3C04"/>
    <w:rsid w:val="007F3CD0"/>
    <w:rsid w:val="007F3D8C"/>
    <w:rsid w:val="007F3DC8"/>
    <w:rsid w:val="007F4333"/>
    <w:rsid w:val="007F471C"/>
    <w:rsid w:val="007F5015"/>
    <w:rsid w:val="007F53D3"/>
    <w:rsid w:val="007F5480"/>
    <w:rsid w:val="007F6270"/>
    <w:rsid w:val="007F6DC9"/>
    <w:rsid w:val="007F6E55"/>
    <w:rsid w:val="007F75D7"/>
    <w:rsid w:val="007F7BEE"/>
    <w:rsid w:val="007F7E60"/>
    <w:rsid w:val="008008D0"/>
    <w:rsid w:val="00800B6F"/>
    <w:rsid w:val="00800EE7"/>
    <w:rsid w:val="00801441"/>
    <w:rsid w:val="0080151C"/>
    <w:rsid w:val="00801F2C"/>
    <w:rsid w:val="00802C44"/>
    <w:rsid w:val="00803158"/>
    <w:rsid w:val="008032EB"/>
    <w:rsid w:val="00803783"/>
    <w:rsid w:val="008037B5"/>
    <w:rsid w:val="008042FB"/>
    <w:rsid w:val="00804561"/>
    <w:rsid w:val="0080461B"/>
    <w:rsid w:val="008049EB"/>
    <w:rsid w:val="00804B19"/>
    <w:rsid w:val="00804C9D"/>
    <w:rsid w:val="00804F5F"/>
    <w:rsid w:val="00805479"/>
    <w:rsid w:val="00806EC0"/>
    <w:rsid w:val="0080742A"/>
    <w:rsid w:val="00807471"/>
    <w:rsid w:val="00807BD2"/>
    <w:rsid w:val="00807ECE"/>
    <w:rsid w:val="00810C16"/>
    <w:rsid w:val="00811651"/>
    <w:rsid w:val="00811734"/>
    <w:rsid w:val="00811BDA"/>
    <w:rsid w:val="00811D42"/>
    <w:rsid w:val="0081214F"/>
    <w:rsid w:val="00812201"/>
    <w:rsid w:val="00812366"/>
    <w:rsid w:val="00812FDB"/>
    <w:rsid w:val="00814116"/>
    <w:rsid w:val="0081425C"/>
    <w:rsid w:val="00814887"/>
    <w:rsid w:val="00814A76"/>
    <w:rsid w:val="00814ADE"/>
    <w:rsid w:val="00814AF7"/>
    <w:rsid w:val="00814DDE"/>
    <w:rsid w:val="00815D01"/>
    <w:rsid w:val="00815D25"/>
    <w:rsid w:val="00815F39"/>
    <w:rsid w:val="00815F47"/>
    <w:rsid w:val="008161E3"/>
    <w:rsid w:val="0081686D"/>
    <w:rsid w:val="00816DE3"/>
    <w:rsid w:val="0081796E"/>
    <w:rsid w:val="00817D39"/>
    <w:rsid w:val="00820E73"/>
    <w:rsid w:val="008222BB"/>
    <w:rsid w:val="00822E8D"/>
    <w:rsid w:val="00823138"/>
    <w:rsid w:val="00823389"/>
    <w:rsid w:val="0082352B"/>
    <w:rsid w:val="00823A21"/>
    <w:rsid w:val="00823E9D"/>
    <w:rsid w:val="008242A2"/>
    <w:rsid w:val="008243FA"/>
    <w:rsid w:val="00824506"/>
    <w:rsid w:val="00824AD9"/>
    <w:rsid w:val="00824DE7"/>
    <w:rsid w:val="008251DD"/>
    <w:rsid w:val="008253C6"/>
    <w:rsid w:val="00826039"/>
    <w:rsid w:val="008263CB"/>
    <w:rsid w:val="008263D1"/>
    <w:rsid w:val="00826504"/>
    <w:rsid w:val="0082677A"/>
    <w:rsid w:val="00827DDB"/>
    <w:rsid w:val="00830542"/>
    <w:rsid w:val="00830733"/>
    <w:rsid w:val="00830B08"/>
    <w:rsid w:val="00830BF5"/>
    <w:rsid w:val="00830F4A"/>
    <w:rsid w:val="00831821"/>
    <w:rsid w:val="00832757"/>
    <w:rsid w:val="008329EE"/>
    <w:rsid w:val="00832AC7"/>
    <w:rsid w:val="0083337C"/>
    <w:rsid w:val="00833864"/>
    <w:rsid w:val="0083420A"/>
    <w:rsid w:val="0083424D"/>
    <w:rsid w:val="00834A3E"/>
    <w:rsid w:val="00834E59"/>
    <w:rsid w:val="00834F06"/>
    <w:rsid w:val="008356BE"/>
    <w:rsid w:val="008358F6"/>
    <w:rsid w:val="00836424"/>
    <w:rsid w:val="00836E22"/>
    <w:rsid w:val="00837040"/>
    <w:rsid w:val="0083719F"/>
    <w:rsid w:val="00837214"/>
    <w:rsid w:val="00837799"/>
    <w:rsid w:val="00837BCE"/>
    <w:rsid w:val="00837FC7"/>
    <w:rsid w:val="00840425"/>
    <w:rsid w:val="0084078F"/>
    <w:rsid w:val="0084098D"/>
    <w:rsid w:val="00840C13"/>
    <w:rsid w:val="008412A7"/>
    <w:rsid w:val="00841853"/>
    <w:rsid w:val="008418D4"/>
    <w:rsid w:val="00841978"/>
    <w:rsid w:val="00841A79"/>
    <w:rsid w:val="008421A6"/>
    <w:rsid w:val="00842550"/>
    <w:rsid w:val="008429DF"/>
    <w:rsid w:val="00842D5A"/>
    <w:rsid w:val="00843590"/>
    <w:rsid w:val="00843C30"/>
    <w:rsid w:val="00843F6D"/>
    <w:rsid w:val="00844861"/>
    <w:rsid w:val="00844B47"/>
    <w:rsid w:val="00844C10"/>
    <w:rsid w:val="00844C88"/>
    <w:rsid w:val="008451BC"/>
    <w:rsid w:val="008457CB"/>
    <w:rsid w:val="0084610D"/>
    <w:rsid w:val="00846124"/>
    <w:rsid w:val="008465CF"/>
    <w:rsid w:val="008467FD"/>
    <w:rsid w:val="00846D83"/>
    <w:rsid w:val="00847127"/>
    <w:rsid w:val="008471F8"/>
    <w:rsid w:val="00850A57"/>
    <w:rsid w:val="00850AE4"/>
    <w:rsid w:val="00850E80"/>
    <w:rsid w:val="00850F38"/>
    <w:rsid w:val="00850FCD"/>
    <w:rsid w:val="0085142B"/>
    <w:rsid w:val="0085237D"/>
    <w:rsid w:val="00853EA0"/>
    <w:rsid w:val="00853EAA"/>
    <w:rsid w:val="008540E2"/>
    <w:rsid w:val="00854602"/>
    <w:rsid w:val="00854C16"/>
    <w:rsid w:val="00854C9C"/>
    <w:rsid w:val="008565E1"/>
    <w:rsid w:val="0085660B"/>
    <w:rsid w:val="00856771"/>
    <w:rsid w:val="0085743A"/>
    <w:rsid w:val="0085786B"/>
    <w:rsid w:val="00857974"/>
    <w:rsid w:val="008604A1"/>
    <w:rsid w:val="008618BD"/>
    <w:rsid w:val="00862248"/>
    <w:rsid w:val="00862DE4"/>
    <w:rsid w:val="00862F36"/>
    <w:rsid w:val="00863DAF"/>
    <w:rsid w:val="00864031"/>
    <w:rsid w:val="00864397"/>
    <w:rsid w:val="00864658"/>
    <w:rsid w:val="00864A34"/>
    <w:rsid w:val="00864C89"/>
    <w:rsid w:val="00865220"/>
    <w:rsid w:val="008657E3"/>
    <w:rsid w:val="008658FA"/>
    <w:rsid w:val="00865E27"/>
    <w:rsid w:val="0086710D"/>
    <w:rsid w:val="00867287"/>
    <w:rsid w:val="008678D7"/>
    <w:rsid w:val="0086798D"/>
    <w:rsid w:val="00870C6C"/>
    <w:rsid w:val="008713B0"/>
    <w:rsid w:val="00872168"/>
    <w:rsid w:val="00872B24"/>
    <w:rsid w:val="00872E11"/>
    <w:rsid w:val="0087450B"/>
    <w:rsid w:val="008748AD"/>
    <w:rsid w:val="00874E32"/>
    <w:rsid w:val="00875B1B"/>
    <w:rsid w:val="00875C76"/>
    <w:rsid w:val="00875F78"/>
    <w:rsid w:val="008764DA"/>
    <w:rsid w:val="0087662F"/>
    <w:rsid w:val="008767E2"/>
    <w:rsid w:val="008770E6"/>
    <w:rsid w:val="0087769A"/>
    <w:rsid w:val="00877D75"/>
    <w:rsid w:val="00880016"/>
    <w:rsid w:val="0088007E"/>
    <w:rsid w:val="008806A9"/>
    <w:rsid w:val="00880E77"/>
    <w:rsid w:val="008813D1"/>
    <w:rsid w:val="00881622"/>
    <w:rsid w:val="00881B18"/>
    <w:rsid w:val="00881CE1"/>
    <w:rsid w:val="00882180"/>
    <w:rsid w:val="008827AB"/>
    <w:rsid w:val="00882A92"/>
    <w:rsid w:val="00882BE8"/>
    <w:rsid w:val="00882CCA"/>
    <w:rsid w:val="00882EA7"/>
    <w:rsid w:val="008834B6"/>
    <w:rsid w:val="008836E5"/>
    <w:rsid w:val="00883BD1"/>
    <w:rsid w:val="00883C7F"/>
    <w:rsid w:val="0088447D"/>
    <w:rsid w:val="0088468B"/>
    <w:rsid w:val="008851B9"/>
    <w:rsid w:val="00885837"/>
    <w:rsid w:val="00885BB9"/>
    <w:rsid w:val="00885D24"/>
    <w:rsid w:val="00885DDE"/>
    <w:rsid w:val="008860A4"/>
    <w:rsid w:val="0088686B"/>
    <w:rsid w:val="00886D58"/>
    <w:rsid w:val="00887386"/>
    <w:rsid w:val="00887579"/>
    <w:rsid w:val="00887951"/>
    <w:rsid w:val="00890C61"/>
    <w:rsid w:val="00890F8C"/>
    <w:rsid w:val="0089189F"/>
    <w:rsid w:val="00891E86"/>
    <w:rsid w:val="008938A4"/>
    <w:rsid w:val="008943F7"/>
    <w:rsid w:val="00894A6F"/>
    <w:rsid w:val="00895259"/>
    <w:rsid w:val="0089565A"/>
    <w:rsid w:val="008956E8"/>
    <w:rsid w:val="00895C08"/>
    <w:rsid w:val="00896071"/>
    <w:rsid w:val="008964DA"/>
    <w:rsid w:val="00896ADB"/>
    <w:rsid w:val="00896BC9"/>
    <w:rsid w:val="00896BE0"/>
    <w:rsid w:val="00896FB0"/>
    <w:rsid w:val="00897269"/>
    <w:rsid w:val="00897500"/>
    <w:rsid w:val="008975B7"/>
    <w:rsid w:val="00897734"/>
    <w:rsid w:val="008A0BF8"/>
    <w:rsid w:val="008A0DA4"/>
    <w:rsid w:val="008A17D3"/>
    <w:rsid w:val="008A199B"/>
    <w:rsid w:val="008A1F65"/>
    <w:rsid w:val="008A1FC8"/>
    <w:rsid w:val="008A22EA"/>
    <w:rsid w:val="008A2D56"/>
    <w:rsid w:val="008A3007"/>
    <w:rsid w:val="008A3500"/>
    <w:rsid w:val="008A3CCC"/>
    <w:rsid w:val="008A41A9"/>
    <w:rsid w:val="008A4882"/>
    <w:rsid w:val="008A4B88"/>
    <w:rsid w:val="008A4EE7"/>
    <w:rsid w:val="008A5129"/>
    <w:rsid w:val="008A5E30"/>
    <w:rsid w:val="008A5EE9"/>
    <w:rsid w:val="008A6945"/>
    <w:rsid w:val="008A6D0F"/>
    <w:rsid w:val="008A731A"/>
    <w:rsid w:val="008A7E1E"/>
    <w:rsid w:val="008B0614"/>
    <w:rsid w:val="008B079F"/>
    <w:rsid w:val="008B14E9"/>
    <w:rsid w:val="008B1FAD"/>
    <w:rsid w:val="008B296F"/>
    <w:rsid w:val="008B2EE1"/>
    <w:rsid w:val="008B40EE"/>
    <w:rsid w:val="008B4B2B"/>
    <w:rsid w:val="008B4F68"/>
    <w:rsid w:val="008B50C5"/>
    <w:rsid w:val="008B5B89"/>
    <w:rsid w:val="008B5D56"/>
    <w:rsid w:val="008B63EC"/>
    <w:rsid w:val="008B6D05"/>
    <w:rsid w:val="008B6D21"/>
    <w:rsid w:val="008B751E"/>
    <w:rsid w:val="008B753F"/>
    <w:rsid w:val="008B77EE"/>
    <w:rsid w:val="008B79CC"/>
    <w:rsid w:val="008B7B56"/>
    <w:rsid w:val="008C0F04"/>
    <w:rsid w:val="008C161D"/>
    <w:rsid w:val="008C2A0F"/>
    <w:rsid w:val="008C39BB"/>
    <w:rsid w:val="008C3AB8"/>
    <w:rsid w:val="008C3D49"/>
    <w:rsid w:val="008C3E16"/>
    <w:rsid w:val="008C3F78"/>
    <w:rsid w:val="008C3FF3"/>
    <w:rsid w:val="008C4742"/>
    <w:rsid w:val="008C4840"/>
    <w:rsid w:val="008C4AEA"/>
    <w:rsid w:val="008C52CB"/>
    <w:rsid w:val="008C54A5"/>
    <w:rsid w:val="008C5E78"/>
    <w:rsid w:val="008C6251"/>
    <w:rsid w:val="008C6953"/>
    <w:rsid w:val="008C6D77"/>
    <w:rsid w:val="008C7969"/>
    <w:rsid w:val="008C79B1"/>
    <w:rsid w:val="008C7AE9"/>
    <w:rsid w:val="008C7C13"/>
    <w:rsid w:val="008D01FE"/>
    <w:rsid w:val="008D0284"/>
    <w:rsid w:val="008D03E2"/>
    <w:rsid w:val="008D072C"/>
    <w:rsid w:val="008D07F7"/>
    <w:rsid w:val="008D09C5"/>
    <w:rsid w:val="008D0CFE"/>
    <w:rsid w:val="008D1945"/>
    <w:rsid w:val="008D1B4C"/>
    <w:rsid w:val="008D1BC6"/>
    <w:rsid w:val="008D1CCD"/>
    <w:rsid w:val="008D22F6"/>
    <w:rsid w:val="008D2DFF"/>
    <w:rsid w:val="008D3D81"/>
    <w:rsid w:val="008D4B4A"/>
    <w:rsid w:val="008D4C02"/>
    <w:rsid w:val="008D4CF3"/>
    <w:rsid w:val="008D58B2"/>
    <w:rsid w:val="008D5C63"/>
    <w:rsid w:val="008D5F2B"/>
    <w:rsid w:val="008D61BC"/>
    <w:rsid w:val="008D66AC"/>
    <w:rsid w:val="008D68BF"/>
    <w:rsid w:val="008D6FA3"/>
    <w:rsid w:val="008D77A5"/>
    <w:rsid w:val="008D77D4"/>
    <w:rsid w:val="008E085E"/>
    <w:rsid w:val="008E08E4"/>
    <w:rsid w:val="008E0D46"/>
    <w:rsid w:val="008E1869"/>
    <w:rsid w:val="008E1F3A"/>
    <w:rsid w:val="008E2A8A"/>
    <w:rsid w:val="008E2BF1"/>
    <w:rsid w:val="008E34AC"/>
    <w:rsid w:val="008E389B"/>
    <w:rsid w:val="008E3A28"/>
    <w:rsid w:val="008E4CCC"/>
    <w:rsid w:val="008E4D33"/>
    <w:rsid w:val="008E4DCB"/>
    <w:rsid w:val="008E4E38"/>
    <w:rsid w:val="008E4E5A"/>
    <w:rsid w:val="008E518B"/>
    <w:rsid w:val="008E53D2"/>
    <w:rsid w:val="008E67B9"/>
    <w:rsid w:val="008E67FA"/>
    <w:rsid w:val="008E6879"/>
    <w:rsid w:val="008E6BB3"/>
    <w:rsid w:val="008E6E3F"/>
    <w:rsid w:val="008E7176"/>
    <w:rsid w:val="008E7546"/>
    <w:rsid w:val="008E773E"/>
    <w:rsid w:val="008E7C6A"/>
    <w:rsid w:val="008E7D40"/>
    <w:rsid w:val="008F0F29"/>
    <w:rsid w:val="008F1637"/>
    <w:rsid w:val="008F182B"/>
    <w:rsid w:val="008F186D"/>
    <w:rsid w:val="008F19E1"/>
    <w:rsid w:val="008F1A83"/>
    <w:rsid w:val="008F21AE"/>
    <w:rsid w:val="008F223F"/>
    <w:rsid w:val="008F3784"/>
    <w:rsid w:val="008F46DA"/>
    <w:rsid w:val="008F5040"/>
    <w:rsid w:val="008F53B8"/>
    <w:rsid w:val="008F5F24"/>
    <w:rsid w:val="008F5F86"/>
    <w:rsid w:val="008F6536"/>
    <w:rsid w:val="008F6A26"/>
    <w:rsid w:val="008F6E0E"/>
    <w:rsid w:val="008F7136"/>
    <w:rsid w:val="008F7B70"/>
    <w:rsid w:val="008F7C7A"/>
    <w:rsid w:val="008F7DB3"/>
    <w:rsid w:val="00901422"/>
    <w:rsid w:val="00901646"/>
    <w:rsid w:val="00901DCC"/>
    <w:rsid w:val="0090210A"/>
    <w:rsid w:val="00902156"/>
    <w:rsid w:val="0090444C"/>
    <w:rsid w:val="00904596"/>
    <w:rsid w:val="00904A7B"/>
    <w:rsid w:val="00905294"/>
    <w:rsid w:val="00905C51"/>
    <w:rsid w:val="009061D8"/>
    <w:rsid w:val="009062AE"/>
    <w:rsid w:val="009070F5"/>
    <w:rsid w:val="0090732B"/>
    <w:rsid w:val="0090741A"/>
    <w:rsid w:val="00907731"/>
    <w:rsid w:val="00907B82"/>
    <w:rsid w:val="009111F6"/>
    <w:rsid w:val="0091147A"/>
    <w:rsid w:val="0091164B"/>
    <w:rsid w:val="00911BE6"/>
    <w:rsid w:val="009120F8"/>
    <w:rsid w:val="00912319"/>
    <w:rsid w:val="00912CA0"/>
    <w:rsid w:val="00912F1A"/>
    <w:rsid w:val="009134EB"/>
    <w:rsid w:val="00913ABC"/>
    <w:rsid w:val="00913C60"/>
    <w:rsid w:val="00913E22"/>
    <w:rsid w:val="009144E6"/>
    <w:rsid w:val="00914D1B"/>
    <w:rsid w:val="00914FDB"/>
    <w:rsid w:val="00915716"/>
    <w:rsid w:val="0091589D"/>
    <w:rsid w:val="00915D6C"/>
    <w:rsid w:val="00915E75"/>
    <w:rsid w:val="00916351"/>
    <w:rsid w:val="00916429"/>
    <w:rsid w:val="0091659F"/>
    <w:rsid w:val="009170BA"/>
    <w:rsid w:val="0091751C"/>
    <w:rsid w:val="00917CFB"/>
    <w:rsid w:val="00920220"/>
    <w:rsid w:val="009205E0"/>
    <w:rsid w:val="00921405"/>
    <w:rsid w:val="00921E8A"/>
    <w:rsid w:val="0092247F"/>
    <w:rsid w:val="00922F40"/>
    <w:rsid w:val="00924382"/>
    <w:rsid w:val="00924414"/>
    <w:rsid w:val="00924799"/>
    <w:rsid w:val="00924FBE"/>
    <w:rsid w:val="00924FF2"/>
    <w:rsid w:val="009264D2"/>
    <w:rsid w:val="00926B9C"/>
    <w:rsid w:val="0092703C"/>
    <w:rsid w:val="00927338"/>
    <w:rsid w:val="00927A15"/>
    <w:rsid w:val="0093004C"/>
    <w:rsid w:val="009306D3"/>
    <w:rsid w:val="00930CEA"/>
    <w:rsid w:val="00930FD3"/>
    <w:rsid w:val="00932091"/>
    <w:rsid w:val="00932142"/>
    <w:rsid w:val="00932474"/>
    <w:rsid w:val="00932AAE"/>
    <w:rsid w:val="00932C6E"/>
    <w:rsid w:val="00932CCB"/>
    <w:rsid w:val="009336AA"/>
    <w:rsid w:val="00933C2E"/>
    <w:rsid w:val="0093431B"/>
    <w:rsid w:val="009344E3"/>
    <w:rsid w:val="00934810"/>
    <w:rsid w:val="00935D90"/>
    <w:rsid w:val="00936432"/>
    <w:rsid w:val="0093673A"/>
    <w:rsid w:val="0093687B"/>
    <w:rsid w:val="0093702C"/>
    <w:rsid w:val="009373E8"/>
    <w:rsid w:val="00937888"/>
    <w:rsid w:val="00937F32"/>
    <w:rsid w:val="009402E0"/>
    <w:rsid w:val="00940479"/>
    <w:rsid w:val="009406A2"/>
    <w:rsid w:val="009407AA"/>
    <w:rsid w:val="009417BA"/>
    <w:rsid w:val="00942A20"/>
    <w:rsid w:val="00942B1C"/>
    <w:rsid w:val="009432DB"/>
    <w:rsid w:val="00943FD6"/>
    <w:rsid w:val="0094407F"/>
    <w:rsid w:val="009443F7"/>
    <w:rsid w:val="009445DA"/>
    <w:rsid w:val="009449C1"/>
    <w:rsid w:val="009449DF"/>
    <w:rsid w:val="009455E8"/>
    <w:rsid w:val="009466F4"/>
    <w:rsid w:val="009467EA"/>
    <w:rsid w:val="00947CF6"/>
    <w:rsid w:val="00947F18"/>
    <w:rsid w:val="0095026A"/>
    <w:rsid w:val="00950570"/>
    <w:rsid w:val="009505A5"/>
    <w:rsid w:val="009509F1"/>
    <w:rsid w:val="00950A34"/>
    <w:rsid w:val="009516CD"/>
    <w:rsid w:val="00951BE6"/>
    <w:rsid w:val="00951E1F"/>
    <w:rsid w:val="00951ECB"/>
    <w:rsid w:val="009527A9"/>
    <w:rsid w:val="00952E76"/>
    <w:rsid w:val="009530B6"/>
    <w:rsid w:val="00953499"/>
    <w:rsid w:val="00953D98"/>
    <w:rsid w:val="0095456C"/>
    <w:rsid w:val="0095470D"/>
    <w:rsid w:val="0095492D"/>
    <w:rsid w:val="00954C0B"/>
    <w:rsid w:val="0095538E"/>
    <w:rsid w:val="009553AD"/>
    <w:rsid w:val="009555EC"/>
    <w:rsid w:val="009556BE"/>
    <w:rsid w:val="009557DE"/>
    <w:rsid w:val="00955FC6"/>
    <w:rsid w:val="0095631D"/>
    <w:rsid w:val="00956528"/>
    <w:rsid w:val="0095675A"/>
    <w:rsid w:val="00956806"/>
    <w:rsid w:val="00956BED"/>
    <w:rsid w:val="00957326"/>
    <w:rsid w:val="00957532"/>
    <w:rsid w:val="009579AF"/>
    <w:rsid w:val="00957C33"/>
    <w:rsid w:val="00957E8B"/>
    <w:rsid w:val="00960247"/>
    <w:rsid w:val="00960DC9"/>
    <w:rsid w:val="00961194"/>
    <w:rsid w:val="009617EC"/>
    <w:rsid w:val="00962508"/>
    <w:rsid w:val="009626B5"/>
    <w:rsid w:val="00962EB6"/>
    <w:rsid w:val="00963726"/>
    <w:rsid w:val="00964C4E"/>
    <w:rsid w:val="009672A5"/>
    <w:rsid w:val="00967A1D"/>
    <w:rsid w:val="00967B00"/>
    <w:rsid w:val="00967C0C"/>
    <w:rsid w:val="00971039"/>
    <w:rsid w:val="00971274"/>
    <w:rsid w:val="009714FC"/>
    <w:rsid w:val="00971CEB"/>
    <w:rsid w:val="009727D3"/>
    <w:rsid w:val="00973945"/>
    <w:rsid w:val="00973995"/>
    <w:rsid w:val="0097484F"/>
    <w:rsid w:val="009757C0"/>
    <w:rsid w:val="0097619F"/>
    <w:rsid w:val="009761BD"/>
    <w:rsid w:val="0097639A"/>
    <w:rsid w:val="00976E51"/>
    <w:rsid w:val="009775A4"/>
    <w:rsid w:val="00977B32"/>
    <w:rsid w:val="00977D04"/>
    <w:rsid w:val="00980B13"/>
    <w:rsid w:val="00981635"/>
    <w:rsid w:val="00981746"/>
    <w:rsid w:val="009818FB"/>
    <w:rsid w:val="00981C25"/>
    <w:rsid w:val="009821F7"/>
    <w:rsid w:val="00982B09"/>
    <w:rsid w:val="00983364"/>
    <w:rsid w:val="0098353F"/>
    <w:rsid w:val="00983748"/>
    <w:rsid w:val="00984B26"/>
    <w:rsid w:val="00984F6A"/>
    <w:rsid w:val="0098557C"/>
    <w:rsid w:val="009859C9"/>
    <w:rsid w:val="00985A0E"/>
    <w:rsid w:val="00986350"/>
    <w:rsid w:val="0098638F"/>
    <w:rsid w:val="009865E0"/>
    <w:rsid w:val="009866B7"/>
    <w:rsid w:val="009872F1"/>
    <w:rsid w:val="00987450"/>
    <w:rsid w:val="009903AA"/>
    <w:rsid w:val="009907D2"/>
    <w:rsid w:val="00992237"/>
    <w:rsid w:val="0099285D"/>
    <w:rsid w:val="009928F3"/>
    <w:rsid w:val="00992AB5"/>
    <w:rsid w:val="00992D13"/>
    <w:rsid w:val="00992DAA"/>
    <w:rsid w:val="009930B4"/>
    <w:rsid w:val="00994016"/>
    <w:rsid w:val="009942D3"/>
    <w:rsid w:val="0099436D"/>
    <w:rsid w:val="0099474B"/>
    <w:rsid w:val="00994B7A"/>
    <w:rsid w:val="00995152"/>
    <w:rsid w:val="00995791"/>
    <w:rsid w:val="0099590A"/>
    <w:rsid w:val="00996703"/>
    <w:rsid w:val="00996ABE"/>
    <w:rsid w:val="00996AF6"/>
    <w:rsid w:val="0099750A"/>
    <w:rsid w:val="00997531"/>
    <w:rsid w:val="00997861"/>
    <w:rsid w:val="009979A0"/>
    <w:rsid w:val="009A018F"/>
    <w:rsid w:val="009A0861"/>
    <w:rsid w:val="009A0A9C"/>
    <w:rsid w:val="009A0EA6"/>
    <w:rsid w:val="009A1072"/>
    <w:rsid w:val="009A10EB"/>
    <w:rsid w:val="009A182B"/>
    <w:rsid w:val="009A225D"/>
    <w:rsid w:val="009A2D63"/>
    <w:rsid w:val="009A2DE6"/>
    <w:rsid w:val="009A353E"/>
    <w:rsid w:val="009A36A7"/>
    <w:rsid w:val="009A3CDF"/>
    <w:rsid w:val="009A3DCD"/>
    <w:rsid w:val="009A4099"/>
    <w:rsid w:val="009A4616"/>
    <w:rsid w:val="009A4B55"/>
    <w:rsid w:val="009A5309"/>
    <w:rsid w:val="009A5C7B"/>
    <w:rsid w:val="009A666D"/>
    <w:rsid w:val="009A6CD6"/>
    <w:rsid w:val="009A74A2"/>
    <w:rsid w:val="009A760F"/>
    <w:rsid w:val="009A7798"/>
    <w:rsid w:val="009B05B1"/>
    <w:rsid w:val="009B09CE"/>
    <w:rsid w:val="009B1A88"/>
    <w:rsid w:val="009B1CDE"/>
    <w:rsid w:val="009B2123"/>
    <w:rsid w:val="009B23A3"/>
    <w:rsid w:val="009B23D0"/>
    <w:rsid w:val="009B33F0"/>
    <w:rsid w:val="009B36DC"/>
    <w:rsid w:val="009B3919"/>
    <w:rsid w:val="009B3D7F"/>
    <w:rsid w:val="009B3DF0"/>
    <w:rsid w:val="009B46B8"/>
    <w:rsid w:val="009B4BFF"/>
    <w:rsid w:val="009B4EF5"/>
    <w:rsid w:val="009B5679"/>
    <w:rsid w:val="009B5A67"/>
    <w:rsid w:val="009B5B04"/>
    <w:rsid w:val="009B5C0A"/>
    <w:rsid w:val="009B5CA6"/>
    <w:rsid w:val="009B62DD"/>
    <w:rsid w:val="009B6FAA"/>
    <w:rsid w:val="009B752C"/>
    <w:rsid w:val="009C0E39"/>
    <w:rsid w:val="009C12E9"/>
    <w:rsid w:val="009C1F4D"/>
    <w:rsid w:val="009C2229"/>
    <w:rsid w:val="009C2F44"/>
    <w:rsid w:val="009C3079"/>
    <w:rsid w:val="009C343F"/>
    <w:rsid w:val="009C34FF"/>
    <w:rsid w:val="009C38DF"/>
    <w:rsid w:val="009C3D68"/>
    <w:rsid w:val="009C408A"/>
    <w:rsid w:val="009C42D1"/>
    <w:rsid w:val="009C50A7"/>
    <w:rsid w:val="009C54CA"/>
    <w:rsid w:val="009C5529"/>
    <w:rsid w:val="009C5BD6"/>
    <w:rsid w:val="009C659F"/>
    <w:rsid w:val="009C7DD4"/>
    <w:rsid w:val="009D027E"/>
    <w:rsid w:val="009D04BF"/>
    <w:rsid w:val="009D0AD5"/>
    <w:rsid w:val="009D10A7"/>
    <w:rsid w:val="009D1C1F"/>
    <w:rsid w:val="009D2445"/>
    <w:rsid w:val="009D24BE"/>
    <w:rsid w:val="009D24DA"/>
    <w:rsid w:val="009D31E3"/>
    <w:rsid w:val="009D4047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C79"/>
    <w:rsid w:val="009D671A"/>
    <w:rsid w:val="009D732C"/>
    <w:rsid w:val="009D7684"/>
    <w:rsid w:val="009D7788"/>
    <w:rsid w:val="009D78F5"/>
    <w:rsid w:val="009D7AC7"/>
    <w:rsid w:val="009E082D"/>
    <w:rsid w:val="009E0DC9"/>
    <w:rsid w:val="009E0E4A"/>
    <w:rsid w:val="009E0F26"/>
    <w:rsid w:val="009E10C1"/>
    <w:rsid w:val="009E1A4D"/>
    <w:rsid w:val="009E22ED"/>
    <w:rsid w:val="009E2340"/>
    <w:rsid w:val="009E317B"/>
    <w:rsid w:val="009E3F1E"/>
    <w:rsid w:val="009E4638"/>
    <w:rsid w:val="009E4724"/>
    <w:rsid w:val="009E48FD"/>
    <w:rsid w:val="009E4DE7"/>
    <w:rsid w:val="009E4EE2"/>
    <w:rsid w:val="009E4F13"/>
    <w:rsid w:val="009E54B7"/>
    <w:rsid w:val="009E54F4"/>
    <w:rsid w:val="009E5998"/>
    <w:rsid w:val="009E59F9"/>
    <w:rsid w:val="009E6C42"/>
    <w:rsid w:val="009E6CCB"/>
    <w:rsid w:val="009E78C4"/>
    <w:rsid w:val="009E79AC"/>
    <w:rsid w:val="009E7D85"/>
    <w:rsid w:val="009E7DE4"/>
    <w:rsid w:val="009F0087"/>
    <w:rsid w:val="009F0696"/>
    <w:rsid w:val="009F0945"/>
    <w:rsid w:val="009F0E90"/>
    <w:rsid w:val="009F179A"/>
    <w:rsid w:val="009F185A"/>
    <w:rsid w:val="009F1945"/>
    <w:rsid w:val="009F2034"/>
    <w:rsid w:val="009F2EFD"/>
    <w:rsid w:val="009F3147"/>
    <w:rsid w:val="009F45FB"/>
    <w:rsid w:val="009F53E7"/>
    <w:rsid w:val="009F5A02"/>
    <w:rsid w:val="009F5BDA"/>
    <w:rsid w:val="009F6706"/>
    <w:rsid w:val="009F6E1C"/>
    <w:rsid w:val="009F73D5"/>
    <w:rsid w:val="009F7466"/>
    <w:rsid w:val="009F7794"/>
    <w:rsid w:val="009F7996"/>
    <w:rsid w:val="009F7A53"/>
    <w:rsid w:val="009F7BE5"/>
    <w:rsid w:val="009F7EF1"/>
    <w:rsid w:val="00A00962"/>
    <w:rsid w:val="00A00A5A"/>
    <w:rsid w:val="00A00BB3"/>
    <w:rsid w:val="00A00D94"/>
    <w:rsid w:val="00A01067"/>
    <w:rsid w:val="00A01245"/>
    <w:rsid w:val="00A0170E"/>
    <w:rsid w:val="00A01721"/>
    <w:rsid w:val="00A01E61"/>
    <w:rsid w:val="00A01FB9"/>
    <w:rsid w:val="00A021E1"/>
    <w:rsid w:val="00A023C2"/>
    <w:rsid w:val="00A02EDB"/>
    <w:rsid w:val="00A032E3"/>
    <w:rsid w:val="00A03670"/>
    <w:rsid w:val="00A03749"/>
    <w:rsid w:val="00A05D0F"/>
    <w:rsid w:val="00A06C68"/>
    <w:rsid w:val="00A0757E"/>
    <w:rsid w:val="00A0786E"/>
    <w:rsid w:val="00A07916"/>
    <w:rsid w:val="00A07A42"/>
    <w:rsid w:val="00A10062"/>
    <w:rsid w:val="00A104B0"/>
    <w:rsid w:val="00A10A81"/>
    <w:rsid w:val="00A10B71"/>
    <w:rsid w:val="00A110A9"/>
    <w:rsid w:val="00A11E51"/>
    <w:rsid w:val="00A11F9D"/>
    <w:rsid w:val="00A120A7"/>
    <w:rsid w:val="00A127A3"/>
    <w:rsid w:val="00A12898"/>
    <w:rsid w:val="00A12AE8"/>
    <w:rsid w:val="00A12B7C"/>
    <w:rsid w:val="00A12FE1"/>
    <w:rsid w:val="00A1306C"/>
    <w:rsid w:val="00A13569"/>
    <w:rsid w:val="00A1379E"/>
    <w:rsid w:val="00A13E47"/>
    <w:rsid w:val="00A13FAC"/>
    <w:rsid w:val="00A14293"/>
    <w:rsid w:val="00A1431C"/>
    <w:rsid w:val="00A148EA"/>
    <w:rsid w:val="00A1549C"/>
    <w:rsid w:val="00A1590E"/>
    <w:rsid w:val="00A15CD0"/>
    <w:rsid w:val="00A15E4E"/>
    <w:rsid w:val="00A160E8"/>
    <w:rsid w:val="00A16959"/>
    <w:rsid w:val="00A16C65"/>
    <w:rsid w:val="00A17123"/>
    <w:rsid w:val="00A17DF9"/>
    <w:rsid w:val="00A17EBA"/>
    <w:rsid w:val="00A2038A"/>
    <w:rsid w:val="00A20436"/>
    <w:rsid w:val="00A20796"/>
    <w:rsid w:val="00A208BD"/>
    <w:rsid w:val="00A20D51"/>
    <w:rsid w:val="00A20F9F"/>
    <w:rsid w:val="00A21D23"/>
    <w:rsid w:val="00A21ECD"/>
    <w:rsid w:val="00A221ED"/>
    <w:rsid w:val="00A22C66"/>
    <w:rsid w:val="00A22C98"/>
    <w:rsid w:val="00A245E6"/>
    <w:rsid w:val="00A24DE6"/>
    <w:rsid w:val="00A25ED1"/>
    <w:rsid w:val="00A26087"/>
    <w:rsid w:val="00A263E9"/>
    <w:rsid w:val="00A26530"/>
    <w:rsid w:val="00A2664A"/>
    <w:rsid w:val="00A26F4C"/>
    <w:rsid w:val="00A27ACA"/>
    <w:rsid w:val="00A30256"/>
    <w:rsid w:val="00A30DFB"/>
    <w:rsid w:val="00A31A30"/>
    <w:rsid w:val="00A32327"/>
    <w:rsid w:val="00A32594"/>
    <w:rsid w:val="00A3265D"/>
    <w:rsid w:val="00A328E4"/>
    <w:rsid w:val="00A32AD8"/>
    <w:rsid w:val="00A33763"/>
    <w:rsid w:val="00A33767"/>
    <w:rsid w:val="00A33785"/>
    <w:rsid w:val="00A33E9D"/>
    <w:rsid w:val="00A33F70"/>
    <w:rsid w:val="00A346A4"/>
    <w:rsid w:val="00A35AF3"/>
    <w:rsid w:val="00A35BAC"/>
    <w:rsid w:val="00A35E39"/>
    <w:rsid w:val="00A3648C"/>
    <w:rsid w:val="00A3695E"/>
    <w:rsid w:val="00A36CC1"/>
    <w:rsid w:val="00A36EB3"/>
    <w:rsid w:val="00A3709A"/>
    <w:rsid w:val="00A37494"/>
    <w:rsid w:val="00A37D08"/>
    <w:rsid w:val="00A37EB3"/>
    <w:rsid w:val="00A4019F"/>
    <w:rsid w:val="00A40319"/>
    <w:rsid w:val="00A40372"/>
    <w:rsid w:val="00A41122"/>
    <w:rsid w:val="00A4184D"/>
    <w:rsid w:val="00A423FD"/>
    <w:rsid w:val="00A4295A"/>
    <w:rsid w:val="00A429A6"/>
    <w:rsid w:val="00A42C10"/>
    <w:rsid w:val="00A4399A"/>
    <w:rsid w:val="00A43E5E"/>
    <w:rsid w:val="00A4403A"/>
    <w:rsid w:val="00A446FC"/>
    <w:rsid w:val="00A44879"/>
    <w:rsid w:val="00A44905"/>
    <w:rsid w:val="00A44C6B"/>
    <w:rsid w:val="00A44D19"/>
    <w:rsid w:val="00A45942"/>
    <w:rsid w:val="00A45CCD"/>
    <w:rsid w:val="00A46657"/>
    <w:rsid w:val="00A46659"/>
    <w:rsid w:val="00A46D84"/>
    <w:rsid w:val="00A46FED"/>
    <w:rsid w:val="00A4764E"/>
    <w:rsid w:val="00A47847"/>
    <w:rsid w:val="00A47A61"/>
    <w:rsid w:val="00A50882"/>
    <w:rsid w:val="00A50B76"/>
    <w:rsid w:val="00A51027"/>
    <w:rsid w:val="00A51246"/>
    <w:rsid w:val="00A513A0"/>
    <w:rsid w:val="00A51699"/>
    <w:rsid w:val="00A51964"/>
    <w:rsid w:val="00A51E76"/>
    <w:rsid w:val="00A52070"/>
    <w:rsid w:val="00A52AF7"/>
    <w:rsid w:val="00A5368F"/>
    <w:rsid w:val="00A536CC"/>
    <w:rsid w:val="00A538CC"/>
    <w:rsid w:val="00A54BDD"/>
    <w:rsid w:val="00A5508F"/>
    <w:rsid w:val="00A55890"/>
    <w:rsid w:val="00A5598E"/>
    <w:rsid w:val="00A5693E"/>
    <w:rsid w:val="00A5707B"/>
    <w:rsid w:val="00A570DD"/>
    <w:rsid w:val="00A57AC5"/>
    <w:rsid w:val="00A57D2E"/>
    <w:rsid w:val="00A57E1A"/>
    <w:rsid w:val="00A57E7E"/>
    <w:rsid w:val="00A604F8"/>
    <w:rsid w:val="00A606D6"/>
    <w:rsid w:val="00A610E9"/>
    <w:rsid w:val="00A610F4"/>
    <w:rsid w:val="00A6215D"/>
    <w:rsid w:val="00A6245C"/>
    <w:rsid w:val="00A62BBF"/>
    <w:rsid w:val="00A63039"/>
    <w:rsid w:val="00A63085"/>
    <w:rsid w:val="00A63C30"/>
    <w:rsid w:val="00A63EE5"/>
    <w:rsid w:val="00A640D2"/>
    <w:rsid w:val="00A642CE"/>
    <w:rsid w:val="00A649FE"/>
    <w:rsid w:val="00A64CC7"/>
    <w:rsid w:val="00A65089"/>
    <w:rsid w:val="00A65984"/>
    <w:rsid w:val="00A65AB6"/>
    <w:rsid w:val="00A66693"/>
    <w:rsid w:val="00A67671"/>
    <w:rsid w:val="00A67D87"/>
    <w:rsid w:val="00A7028C"/>
    <w:rsid w:val="00A702BE"/>
    <w:rsid w:val="00A703BB"/>
    <w:rsid w:val="00A70C3C"/>
    <w:rsid w:val="00A716DB"/>
    <w:rsid w:val="00A71B2C"/>
    <w:rsid w:val="00A71DAE"/>
    <w:rsid w:val="00A73B82"/>
    <w:rsid w:val="00A73C1D"/>
    <w:rsid w:val="00A73DF1"/>
    <w:rsid w:val="00A743F5"/>
    <w:rsid w:val="00A746D8"/>
    <w:rsid w:val="00A748EB"/>
    <w:rsid w:val="00A74926"/>
    <w:rsid w:val="00A76226"/>
    <w:rsid w:val="00A76EBC"/>
    <w:rsid w:val="00A77707"/>
    <w:rsid w:val="00A778AE"/>
    <w:rsid w:val="00A77DB9"/>
    <w:rsid w:val="00A80034"/>
    <w:rsid w:val="00A8036C"/>
    <w:rsid w:val="00A809AB"/>
    <w:rsid w:val="00A80A77"/>
    <w:rsid w:val="00A80BA5"/>
    <w:rsid w:val="00A813F0"/>
    <w:rsid w:val="00A81E0D"/>
    <w:rsid w:val="00A8218C"/>
    <w:rsid w:val="00A82402"/>
    <w:rsid w:val="00A82C5C"/>
    <w:rsid w:val="00A82D56"/>
    <w:rsid w:val="00A8314E"/>
    <w:rsid w:val="00A834A7"/>
    <w:rsid w:val="00A83513"/>
    <w:rsid w:val="00A838F5"/>
    <w:rsid w:val="00A841CA"/>
    <w:rsid w:val="00A8435F"/>
    <w:rsid w:val="00A8496B"/>
    <w:rsid w:val="00A8505D"/>
    <w:rsid w:val="00A854C1"/>
    <w:rsid w:val="00A85976"/>
    <w:rsid w:val="00A861F6"/>
    <w:rsid w:val="00A86731"/>
    <w:rsid w:val="00A869BF"/>
    <w:rsid w:val="00A87078"/>
    <w:rsid w:val="00A87789"/>
    <w:rsid w:val="00A8793C"/>
    <w:rsid w:val="00A90158"/>
    <w:rsid w:val="00A90532"/>
    <w:rsid w:val="00A9060F"/>
    <w:rsid w:val="00A91FE7"/>
    <w:rsid w:val="00A920A1"/>
    <w:rsid w:val="00A9216A"/>
    <w:rsid w:val="00A93066"/>
    <w:rsid w:val="00A93768"/>
    <w:rsid w:val="00A939D8"/>
    <w:rsid w:val="00A95505"/>
    <w:rsid w:val="00A959D8"/>
    <w:rsid w:val="00A95B35"/>
    <w:rsid w:val="00A95BD2"/>
    <w:rsid w:val="00A96360"/>
    <w:rsid w:val="00A96CF9"/>
    <w:rsid w:val="00A97ADA"/>
    <w:rsid w:val="00A97EC2"/>
    <w:rsid w:val="00AA08A8"/>
    <w:rsid w:val="00AA08B9"/>
    <w:rsid w:val="00AA1AE8"/>
    <w:rsid w:val="00AA2416"/>
    <w:rsid w:val="00AA25D7"/>
    <w:rsid w:val="00AA26AB"/>
    <w:rsid w:val="00AA2742"/>
    <w:rsid w:val="00AA275F"/>
    <w:rsid w:val="00AA2D36"/>
    <w:rsid w:val="00AA3CBF"/>
    <w:rsid w:val="00AA3EF6"/>
    <w:rsid w:val="00AA3F22"/>
    <w:rsid w:val="00AA3F57"/>
    <w:rsid w:val="00AA45C7"/>
    <w:rsid w:val="00AA5B88"/>
    <w:rsid w:val="00AA5C11"/>
    <w:rsid w:val="00AA5C89"/>
    <w:rsid w:val="00AA5DEB"/>
    <w:rsid w:val="00AA6EF9"/>
    <w:rsid w:val="00AA7999"/>
    <w:rsid w:val="00AA7C5A"/>
    <w:rsid w:val="00AB061B"/>
    <w:rsid w:val="00AB067E"/>
    <w:rsid w:val="00AB07CD"/>
    <w:rsid w:val="00AB0DAB"/>
    <w:rsid w:val="00AB10CF"/>
    <w:rsid w:val="00AB10F8"/>
    <w:rsid w:val="00AB166B"/>
    <w:rsid w:val="00AB191D"/>
    <w:rsid w:val="00AB1F4D"/>
    <w:rsid w:val="00AB3312"/>
    <w:rsid w:val="00AB3FD3"/>
    <w:rsid w:val="00AB4231"/>
    <w:rsid w:val="00AB4401"/>
    <w:rsid w:val="00AB4D5A"/>
    <w:rsid w:val="00AB600C"/>
    <w:rsid w:val="00AB68D3"/>
    <w:rsid w:val="00AB69E1"/>
    <w:rsid w:val="00AB73DC"/>
    <w:rsid w:val="00AB75FF"/>
    <w:rsid w:val="00AC04C3"/>
    <w:rsid w:val="00AC0C72"/>
    <w:rsid w:val="00AC17D0"/>
    <w:rsid w:val="00AC18EF"/>
    <w:rsid w:val="00AC1D2D"/>
    <w:rsid w:val="00AC1D4E"/>
    <w:rsid w:val="00AC2233"/>
    <w:rsid w:val="00AC2295"/>
    <w:rsid w:val="00AC2E48"/>
    <w:rsid w:val="00AC32E6"/>
    <w:rsid w:val="00AC33E4"/>
    <w:rsid w:val="00AC442B"/>
    <w:rsid w:val="00AC442E"/>
    <w:rsid w:val="00AC4AE7"/>
    <w:rsid w:val="00AC4C25"/>
    <w:rsid w:val="00AC5318"/>
    <w:rsid w:val="00AC6539"/>
    <w:rsid w:val="00AC7D41"/>
    <w:rsid w:val="00AD09F2"/>
    <w:rsid w:val="00AD23D8"/>
    <w:rsid w:val="00AD2AAA"/>
    <w:rsid w:val="00AD2E8D"/>
    <w:rsid w:val="00AD3702"/>
    <w:rsid w:val="00AD3BC7"/>
    <w:rsid w:val="00AD424A"/>
    <w:rsid w:val="00AD4AA7"/>
    <w:rsid w:val="00AD526B"/>
    <w:rsid w:val="00AD52B3"/>
    <w:rsid w:val="00AD6054"/>
    <w:rsid w:val="00AD6723"/>
    <w:rsid w:val="00AD68E8"/>
    <w:rsid w:val="00AD6D23"/>
    <w:rsid w:val="00AD7ADE"/>
    <w:rsid w:val="00AD7CC9"/>
    <w:rsid w:val="00AE019A"/>
    <w:rsid w:val="00AE039C"/>
    <w:rsid w:val="00AE0915"/>
    <w:rsid w:val="00AE0F44"/>
    <w:rsid w:val="00AE109E"/>
    <w:rsid w:val="00AE1191"/>
    <w:rsid w:val="00AE1337"/>
    <w:rsid w:val="00AE15C4"/>
    <w:rsid w:val="00AE16AE"/>
    <w:rsid w:val="00AE16DE"/>
    <w:rsid w:val="00AE1CBF"/>
    <w:rsid w:val="00AE1EC0"/>
    <w:rsid w:val="00AE2139"/>
    <w:rsid w:val="00AE214C"/>
    <w:rsid w:val="00AE2197"/>
    <w:rsid w:val="00AE2395"/>
    <w:rsid w:val="00AE339F"/>
    <w:rsid w:val="00AE3CDA"/>
    <w:rsid w:val="00AE43D0"/>
    <w:rsid w:val="00AE475F"/>
    <w:rsid w:val="00AE5267"/>
    <w:rsid w:val="00AE65BE"/>
    <w:rsid w:val="00AE67A6"/>
    <w:rsid w:val="00AE6849"/>
    <w:rsid w:val="00AE68C1"/>
    <w:rsid w:val="00AE6DB6"/>
    <w:rsid w:val="00AF0006"/>
    <w:rsid w:val="00AF0226"/>
    <w:rsid w:val="00AF0731"/>
    <w:rsid w:val="00AF13B2"/>
    <w:rsid w:val="00AF185E"/>
    <w:rsid w:val="00AF2654"/>
    <w:rsid w:val="00AF2991"/>
    <w:rsid w:val="00AF2BD3"/>
    <w:rsid w:val="00AF2F68"/>
    <w:rsid w:val="00AF3443"/>
    <w:rsid w:val="00AF3689"/>
    <w:rsid w:val="00AF3AA6"/>
    <w:rsid w:val="00AF413F"/>
    <w:rsid w:val="00AF44BD"/>
    <w:rsid w:val="00AF508B"/>
    <w:rsid w:val="00AF60C8"/>
    <w:rsid w:val="00AF6418"/>
    <w:rsid w:val="00AF6801"/>
    <w:rsid w:val="00AF71DD"/>
    <w:rsid w:val="00AF7443"/>
    <w:rsid w:val="00AF7783"/>
    <w:rsid w:val="00B0123C"/>
    <w:rsid w:val="00B012FE"/>
    <w:rsid w:val="00B01C59"/>
    <w:rsid w:val="00B022EB"/>
    <w:rsid w:val="00B02361"/>
    <w:rsid w:val="00B02851"/>
    <w:rsid w:val="00B02B22"/>
    <w:rsid w:val="00B02BCD"/>
    <w:rsid w:val="00B02D49"/>
    <w:rsid w:val="00B03266"/>
    <w:rsid w:val="00B03322"/>
    <w:rsid w:val="00B03A81"/>
    <w:rsid w:val="00B03B48"/>
    <w:rsid w:val="00B03CF6"/>
    <w:rsid w:val="00B03DE9"/>
    <w:rsid w:val="00B04331"/>
    <w:rsid w:val="00B04C4C"/>
    <w:rsid w:val="00B05B1B"/>
    <w:rsid w:val="00B06441"/>
    <w:rsid w:val="00B0656A"/>
    <w:rsid w:val="00B06EAB"/>
    <w:rsid w:val="00B07042"/>
    <w:rsid w:val="00B10929"/>
    <w:rsid w:val="00B10A4B"/>
    <w:rsid w:val="00B10DB6"/>
    <w:rsid w:val="00B10FA8"/>
    <w:rsid w:val="00B110DF"/>
    <w:rsid w:val="00B11F4A"/>
    <w:rsid w:val="00B12702"/>
    <w:rsid w:val="00B12936"/>
    <w:rsid w:val="00B12E05"/>
    <w:rsid w:val="00B1302F"/>
    <w:rsid w:val="00B130ED"/>
    <w:rsid w:val="00B13113"/>
    <w:rsid w:val="00B133FC"/>
    <w:rsid w:val="00B1377F"/>
    <w:rsid w:val="00B13994"/>
    <w:rsid w:val="00B13C32"/>
    <w:rsid w:val="00B144F5"/>
    <w:rsid w:val="00B15CC2"/>
    <w:rsid w:val="00B161D7"/>
    <w:rsid w:val="00B1629C"/>
    <w:rsid w:val="00B16DAB"/>
    <w:rsid w:val="00B16EF5"/>
    <w:rsid w:val="00B177B2"/>
    <w:rsid w:val="00B178E1"/>
    <w:rsid w:val="00B20697"/>
    <w:rsid w:val="00B209F4"/>
    <w:rsid w:val="00B20CDE"/>
    <w:rsid w:val="00B21A3E"/>
    <w:rsid w:val="00B2243C"/>
    <w:rsid w:val="00B232BB"/>
    <w:rsid w:val="00B239FA"/>
    <w:rsid w:val="00B2404C"/>
    <w:rsid w:val="00B247B0"/>
    <w:rsid w:val="00B248AD"/>
    <w:rsid w:val="00B24C75"/>
    <w:rsid w:val="00B251FF"/>
    <w:rsid w:val="00B25991"/>
    <w:rsid w:val="00B25ABD"/>
    <w:rsid w:val="00B25F71"/>
    <w:rsid w:val="00B26906"/>
    <w:rsid w:val="00B269D3"/>
    <w:rsid w:val="00B26E66"/>
    <w:rsid w:val="00B27388"/>
    <w:rsid w:val="00B2795F"/>
    <w:rsid w:val="00B30923"/>
    <w:rsid w:val="00B30CA8"/>
    <w:rsid w:val="00B3106C"/>
    <w:rsid w:val="00B31462"/>
    <w:rsid w:val="00B314BD"/>
    <w:rsid w:val="00B3158D"/>
    <w:rsid w:val="00B31594"/>
    <w:rsid w:val="00B31D4F"/>
    <w:rsid w:val="00B32126"/>
    <w:rsid w:val="00B3293F"/>
    <w:rsid w:val="00B32B50"/>
    <w:rsid w:val="00B330FF"/>
    <w:rsid w:val="00B34120"/>
    <w:rsid w:val="00B347BC"/>
    <w:rsid w:val="00B34BC6"/>
    <w:rsid w:val="00B35685"/>
    <w:rsid w:val="00B35D0E"/>
    <w:rsid w:val="00B35E91"/>
    <w:rsid w:val="00B366B6"/>
    <w:rsid w:val="00B36BDE"/>
    <w:rsid w:val="00B37107"/>
    <w:rsid w:val="00B37152"/>
    <w:rsid w:val="00B377B7"/>
    <w:rsid w:val="00B3789C"/>
    <w:rsid w:val="00B4010E"/>
    <w:rsid w:val="00B4035E"/>
    <w:rsid w:val="00B409C2"/>
    <w:rsid w:val="00B4102B"/>
    <w:rsid w:val="00B4186F"/>
    <w:rsid w:val="00B41B41"/>
    <w:rsid w:val="00B41D2C"/>
    <w:rsid w:val="00B41EE6"/>
    <w:rsid w:val="00B4243F"/>
    <w:rsid w:val="00B4305D"/>
    <w:rsid w:val="00B431A7"/>
    <w:rsid w:val="00B439AA"/>
    <w:rsid w:val="00B43BE1"/>
    <w:rsid w:val="00B44092"/>
    <w:rsid w:val="00B4478C"/>
    <w:rsid w:val="00B44B45"/>
    <w:rsid w:val="00B45010"/>
    <w:rsid w:val="00B458BE"/>
    <w:rsid w:val="00B45E25"/>
    <w:rsid w:val="00B468A9"/>
    <w:rsid w:val="00B472CA"/>
    <w:rsid w:val="00B475C6"/>
    <w:rsid w:val="00B47872"/>
    <w:rsid w:val="00B47D80"/>
    <w:rsid w:val="00B502AB"/>
    <w:rsid w:val="00B50D4F"/>
    <w:rsid w:val="00B50DA0"/>
    <w:rsid w:val="00B5109C"/>
    <w:rsid w:val="00B51213"/>
    <w:rsid w:val="00B517BF"/>
    <w:rsid w:val="00B520B3"/>
    <w:rsid w:val="00B520D8"/>
    <w:rsid w:val="00B52D3D"/>
    <w:rsid w:val="00B52D61"/>
    <w:rsid w:val="00B53F44"/>
    <w:rsid w:val="00B543DA"/>
    <w:rsid w:val="00B54ACE"/>
    <w:rsid w:val="00B54D81"/>
    <w:rsid w:val="00B54EF5"/>
    <w:rsid w:val="00B5525C"/>
    <w:rsid w:val="00B55B68"/>
    <w:rsid w:val="00B55DDC"/>
    <w:rsid w:val="00B567ED"/>
    <w:rsid w:val="00B568B9"/>
    <w:rsid w:val="00B571A4"/>
    <w:rsid w:val="00B57A5E"/>
    <w:rsid w:val="00B57D5E"/>
    <w:rsid w:val="00B57E0A"/>
    <w:rsid w:val="00B57FB7"/>
    <w:rsid w:val="00B6081E"/>
    <w:rsid w:val="00B60FC9"/>
    <w:rsid w:val="00B60FF6"/>
    <w:rsid w:val="00B6124E"/>
    <w:rsid w:val="00B61555"/>
    <w:rsid w:val="00B61596"/>
    <w:rsid w:val="00B6179B"/>
    <w:rsid w:val="00B621A2"/>
    <w:rsid w:val="00B62A6B"/>
    <w:rsid w:val="00B62DAD"/>
    <w:rsid w:val="00B63031"/>
    <w:rsid w:val="00B63EFE"/>
    <w:rsid w:val="00B63F5A"/>
    <w:rsid w:val="00B648F6"/>
    <w:rsid w:val="00B659B9"/>
    <w:rsid w:val="00B665DB"/>
    <w:rsid w:val="00B669C0"/>
    <w:rsid w:val="00B6727F"/>
    <w:rsid w:val="00B678F7"/>
    <w:rsid w:val="00B67E3C"/>
    <w:rsid w:val="00B70741"/>
    <w:rsid w:val="00B70C59"/>
    <w:rsid w:val="00B70CF3"/>
    <w:rsid w:val="00B70F79"/>
    <w:rsid w:val="00B71142"/>
    <w:rsid w:val="00B714CB"/>
    <w:rsid w:val="00B71AB9"/>
    <w:rsid w:val="00B71E4A"/>
    <w:rsid w:val="00B72072"/>
    <w:rsid w:val="00B7242D"/>
    <w:rsid w:val="00B72718"/>
    <w:rsid w:val="00B72ACA"/>
    <w:rsid w:val="00B72DEB"/>
    <w:rsid w:val="00B72E89"/>
    <w:rsid w:val="00B7319C"/>
    <w:rsid w:val="00B73346"/>
    <w:rsid w:val="00B73E11"/>
    <w:rsid w:val="00B741F6"/>
    <w:rsid w:val="00B7481A"/>
    <w:rsid w:val="00B7490D"/>
    <w:rsid w:val="00B74C1A"/>
    <w:rsid w:val="00B74E1C"/>
    <w:rsid w:val="00B752C3"/>
    <w:rsid w:val="00B75633"/>
    <w:rsid w:val="00B75BA5"/>
    <w:rsid w:val="00B7690B"/>
    <w:rsid w:val="00B76B9E"/>
    <w:rsid w:val="00B770B6"/>
    <w:rsid w:val="00B7761A"/>
    <w:rsid w:val="00B77650"/>
    <w:rsid w:val="00B80012"/>
    <w:rsid w:val="00B809C4"/>
    <w:rsid w:val="00B80B6D"/>
    <w:rsid w:val="00B80BED"/>
    <w:rsid w:val="00B8133C"/>
    <w:rsid w:val="00B81A9B"/>
    <w:rsid w:val="00B81F5D"/>
    <w:rsid w:val="00B82138"/>
    <w:rsid w:val="00B823F4"/>
    <w:rsid w:val="00B829EC"/>
    <w:rsid w:val="00B8304F"/>
    <w:rsid w:val="00B8357A"/>
    <w:rsid w:val="00B83646"/>
    <w:rsid w:val="00B8419A"/>
    <w:rsid w:val="00B846E8"/>
    <w:rsid w:val="00B84807"/>
    <w:rsid w:val="00B850A8"/>
    <w:rsid w:val="00B85549"/>
    <w:rsid w:val="00B8631A"/>
    <w:rsid w:val="00B866D3"/>
    <w:rsid w:val="00B866E4"/>
    <w:rsid w:val="00B86B8B"/>
    <w:rsid w:val="00B8757F"/>
    <w:rsid w:val="00B90056"/>
    <w:rsid w:val="00B90724"/>
    <w:rsid w:val="00B90EA0"/>
    <w:rsid w:val="00B91387"/>
    <w:rsid w:val="00B91614"/>
    <w:rsid w:val="00B917D0"/>
    <w:rsid w:val="00B91F85"/>
    <w:rsid w:val="00B927A7"/>
    <w:rsid w:val="00B92B51"/>
    <w:rsid w:val="00B9354E"/>
    <w:rsid w:val="00B93DF4"/>
    <w:rsid w:val="00B93FEB"/>
    <w:rsid w:val="00B9459B"/>
    <w:rsid w:val="00B947C1"/>
    <w:rsid w:val="00B948E1"/>
    <w:rsid w:val="00B94D5C"/>
    <w:rsid w:val="00B95861"/>
    <w:rsid w:val="00B958CA"/>
    <w:rsid w:val="00B95A46"/>
    <w:rsid w:val="00B96102"/>
    <w:rsid w:val="00B96135"/>
    <w:rsid w:val="00B96922"/>
    <w:rsid w:val="00B96A09"/>
    <w:rsid w:val="00B97F63"/>
    <w:rsid w:val="00BA01EF"/>
    <w:rsid w:val="00BA02EE"/>
    <w:rsid w:val="00BA03F8"/>
    <w:rsid w:val="00BA126A"/>
    <w:rsid w:val="00BA12B9"/>
    <w:rsid w:val="00BA1DDA"/>
    <w:rsid w:val="00BA2377"/>
    <w:rsid w:val="00BA2634"/>
    <w:rsid w:val="00BA3053"/>
    <w:rsid w:val="00BA3086"/>
    <w:rsid w:val="00BA30D7"/>
    <w:rsid w:val="00BA35BD"/>
    <w:rsid w:val="00BA3681"/>
    <w:rsid w:val="00BA3A78"/>
    <w:rsid w:val="00BA3ADF"/>
    <w:rsid w:val="00BA4341"/>
    <w:rsid w:val="00BA4384"/>
    <w:rsid w:val="00BA4F19"/>
    <w:rsid w:val="00BA521A"/>
    <w:rsid w:val="00BA534D"/>
    <w:rsid w:val="00BA53E7"/>
    <w:rsid w:val="00BA6D41"/>
    <w:rsid w:val="00BA71BB"/>
    <w:rsid w:val="00BA77C4"/>
    <w:rsid w:val="00BA7A83"/>
    <w:rsid w:val="00BA7EC7"/>
    <w:rsid w:val="00BB04B1"/>
    <w:rsid w:val="00BB136A"/>
    <w:rsid w:val="00BB2B4A"/>
    <w:rsid w:val="00BB30DB"/>
    <w:rsid w:val="00BB3E0D"/>
    <w:rsid w:val="00BB3FB4"/>
    <w:rsid w:val="00BB415D"/>
    <w:rsid w:val="00BB5152"/>
    <w:rsid w:val="00BB616A"/>
    <w:rsid w:val="00BB6227"/>
    <w:rsid w:val="00BB6585"/>
    <w:rsid w:val="00BB7699"/>
    <w:rsid w:val="00BC098A"/>
    <w:rsid w:val="00BC1011"/>
    <w:rsid w:val="00BC1690"/>
    <w:rsid w:val="00BC1A55"/>
    <w:rsid w:val="00BC2276"/>
    <w:rsid w:val="00BC22A5"/>
    <w:rsid w:val="00BC22E5"/>
    <w:rsid w:val="00BC2567"/>
    <w:rsid w:val="00BC2601"/>
    <w:rsid w:val="00BC3923"/>
    <w:rsid w:val="00BC3D25"/>
    <w:rsid w:val="00BC433E"/>
    <w:rsid w:val="00BC4901"/>
    <w:rsid w:val="00BC49B8"/>
    <w:rsid w:val="00BC4A62"/>
    <w:rsid w:val="00BC4D43"/>
    <w:rsid w:val="00BC4E03"/>
    <w:rsid w:val="00BC5C89"/>
    <w:rsid w:val="00BC6611"/>
    <w:rsid w:val="00BC66F7"/>
    <w:rsid w:val="00BC67E0"/>
    <w:rsid w:val="00BC6C60"/>
    <w:rsid w:val="00BC746D"/>
    <w:rsid w:val="00BC755E"/>
    <w:rsid w:val="00BC795C"/>
    <w:rsid w:val="00BC7DB2"/>
    <w:rsid w:val="00BC7F02"/>
    <w:rsid w:val="00BD08BA"/>
    <w:rsid w:val="00BD0A71"/>
    <w:rsid w:val="00BD0BF2"/>
    <w:rsid w:val="00BD0DE0"/>
    <w:rsid w:val="00BD15BD"/>
    <w:rsid w:val="00BD19E1"/>
    <w:rsid w:val="00BD3040"/>
    <w:rsid w:val="00BD30C1"/>
    <w:rsid w:val="00BD345D"/>
    <w:rsid w:val="00BD4978"/>
    <w:rsid w:val="00BD5041"/>
    <w:rsid w:val="00BD506A"/>
    <w:rsid w:val="00BD5547"/>
    <w:rsid w:val="00BD555D"/>
    <w:rsid w:val="00BD63A7"/>
    <w:rsid w:val="00BD67BE"/>
    <w:rsid w:val="00BD6ADB"/>
    <w:rsid w:val="00BD6C7F"/>
    <w:rsid w:val="00BD7C32"/>
    <w:rsid w:val="00BE047F"/>
    <w:rsid w:val="00BE0A8A"/>
    <w:rsid w:val="00BE0ABB"/>
    <w:rsid w:val="00BE17E7"/>
    <w:rsid w:val="00BE1B7D"/>
    <w:rsid w:val="00BE32C5"/>
    <w:rsid w:val="00BE4378"/>
    <w:rsid w:val="00BE4F0E"/>
    <w:rsid w:val="00BE57A6"/>
    <w:rsid w:val="00BE57FF"/>
    <w:rsid w:val="00BE5882"/>
    <w:rsid w:val="00BE58E2"/>
    <w:rsid w:val="00BE6330"/>
    <w:rsid w:val="00BE6821"/>
    <w:rsid w:val="00BE6F3F"/>
    <w:rsid w:val="00BE7337"/>
    <w:rsid w:val="00BE77CD"/>
    <w:rsid w:val="00BE7A8E"/>
    <w:rsid w:val="00BF09DA"/>
    <w:rsid w:val="00BF0BBE"/>
    <w:rsid w:val="00BF0E11"/>
    <w:rsid w:val="00BF181A"/>
    <w:rsid w:val="00BF2702"/>
    <w:rsid w:val="00BF2D5B"/>
    <w:rsid w:val="00BF2E0D"/>
    <w:rsid w:val="00BF37D1"/>
    <w:rsid w:val="00BF4C9D"/>
    <w:rsid w:val="00BF4F61"/>
    <w:rsid w:val="00BF4FBA"/>
    <w:rsid w:val="00BF5AEC"/>
    <w:rsid w:val="00BF5BFA"/>
    <w:rsid w:val="00BF5C1B"/>
    <w:rsid w:val="00BF5EAA"/>
    <w:rsid w:val="00BF6E57"/>
    <w:rsid w:val="00BF6ED7"/>
    <w:rsid w:val="00BF723C"/>
    <w:rsid w:val="00BF74C4"/>
    <w:rsid w:val="00BF793D"/>
    <w:rsid w:val="00BF7C5D"/>
    <w:rsid w:val="00C000B5"/>
    <w:rsid w:val="00C004D9"/>
    <w:rsid w:val="00C0052E"/>
    <w:rsid w:val="00C00610"/>
    <w:rsid w:val="00C00788"/>
    <w:rsid w:val="00C007B5"/>
    <w:rsid w:val="00C007D3"/>
    <w:rsid w:val="00C00BCC"/>
    <w:rsid w:val="00C00C18"/>
    <w:rsid w:val="00C01256"/>
    <w:rsid w:val="00C0128E"/>
    <w:rsid w:val="00C015F1"/>
    <w:rsid w:val="00C01A85"/>
    <w:rsid w:val="00C02100"/>
    <w:rsid w:val="00C023C7"/>
    <w:rsid w:val="00C02862"/>
    <w:rsid w:val="00C02C5A"/>
    <w:rsid w:val="00C03D76"/>
    <w:rsid w:val="00C044FD"/>
    <w:rsid w:val="00C044FF"/>
    <w:rsid w:val="00C04A62"/>
    <w:rsid w:val="00C04E05"/>
    <w:rsid w:val="00C0555B"/>
    <w:rsid w:val="00C055D7"/>
    <w:rsid w:val="00C06412"/>
    <w:rsid w:val="00C064C6"/>
    <w:rsid w:val="00C0664A"/>
    <w:rsid w:val="00C06BFD"/>
    <w:rsid w:val="00C06CFA"/>
    <w:rsid w:val="00C076EA"/>
    <w:rsid w:val="00C1014A"/>
    <w:rsid w:val="00C10887"/>
    <w:rsid w:val="00C10888"/>
    <w:rsid w:val="00C10B51"/>
    <w:rsid w:val="00C10D84"/>
    <w:rsid w:val="00C10D9E"/>
    <w:rsid w:val="00C121CC"/>
    <w:rsid w:val="00C12354"/>
    <w:rsid w:val="00C12AF3"/>
    <w:rsid w:val="00C12B4D"/>
    <w:rsid w:val="00C12C99"/>
    <w:rsid w:val="00C12CE7"/>
    <w:rsid w:val="00C1306C"/>
    <w:rsid w:val="00C13715"/>
    <w:rsid w:val="00C145E9"/>
    <w:rsid w:val="00C15219"/>
    <w:rsid w:val="00C159A5"/>
    <w:rsid w:val="00C15FA2"/>
    <w:rsid w:val="00C16353"/>
    <w:rsid w:val="00C16705"/>
    <w:rsid w:val="00C169DA"/>
    <w:rsid w:val="00C2043B"/>
    <w:rsid w:val="00C2082E"/>
    <w:rsid w:val="00C20943"/>
    <w:rsid w:val="00C20EC1"/>
    <w:rsid w:val="00C2132F"/>
    <w:rsid w:val="00C214B9"/>
    <w:rsid w:val="00C22370"/>
    <w:rsid w:val="00C22979"/>
    <w:rsid w:val="00C22C2C"/>
    <w:rsid w:val="00C22D01"/>
    <w:rsid w:val="00C237B3"/>
    <w:rsid w:val="00C23A49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6A5"/>
    <w:rsid w:val="00C2682D"/>
    <w:rsid w:val="00C2718F"/>
    <w:rsid w:val="00C278FB"/>
    <w:rsid w:val="00C27BCD"/>
    <w:rsid w:val="00C27D87"/>
    <w:rsid w:val="00C27D98"/>
    <w:rsid w:val="00C301F6"/>
    <w:rsid w:val="00C3038B"/>
    <w:rsid w:val="00C30436"/>
    <w:rsid w:val="00C308D6"/>
    <w:rsid w:val="00C30BFA"/>
    <w:rsid w:val="00C312E2"/>
    <w:rsid w:val="00C3163B"/>
    <w:rsid w:val="00C31950"/>
    <w:rsid w:val="00C31CDE"/>
    <w:rsid w:val="00C31D25"/>
    <w:rsid w:val="00C31D81"/>
    <w:rsid w:val="00C3202F"/>
    <w:rsid w:val="00C32AF1"/>
    <w:rsid w:val="00C32DE4"/>
    <w:rsid w:val="00C34230"/>
    <w:rsid w:val="00C346D8"/>
    <w:rsid w:val="00C34773"/>
    <w:rsid w:val="00C36189"/>
    <w:rsid w:val="00C363AA"/>
    <w:rsid w:val="00C36967"/>
    <w:rsid w:val="00C37733"/>
    <w:rsid w:val="00C37CB9"/>
    <w:rsid w:val="00C41449"/>
    <w:rsid w:val="00C42644"/>
    <w:rsid w:val="00C42649"/>
    <w:rsid w:val="00C43495"/>
    <w:rsid w:val="00C44628"/>
    <w:rsid w:val="00C44B60"/>
    <w:rsid w:val="00C45474"/>
    <w:rsid w:val="00C458F4"/>
    <w:rsid w:val="00C46E71"/>
    <w:rsid w:val="00C46F3C"/>
    <w:rsid w:val="00C477E4"/>
    <w:rsid w:val="00C4783A"/>
    <w:rsid w:val="00C47A62"/>
    <w:rsid w:val="00C50193"/>
    <w:rsid w:val="00C505F1"/>
    <w:rsid w:val="00C517CF"/>
    <w:rsid w:val="00C51ADD"/>
    <w:rsid w:val="00C52312"/>
    <w:rsid w:val="00C5306A"/>
    <w:rsid w:val="00C5349B"/>
    <w:rsid w:val="00C53708"/>
    <w:rsid w:val="00C53E1A"/>
    <w:rsid w:val="00C5435B"/>
    <w:rsid w:val="00C546BB"/>
    <w:rsid w:val="00C547B6"/>
    <w:rsid w:val="00C54C36"/>
    <w:rsid w:val="00C552C2"/>
    <w:rsid w:val="00C55A8E"/>
    <w:rsid w:val="00C55B9C"/>
    <w:rsid w:val="00C55C80"/>
    <w:rsid w:val="00C56714"/>
    <w:rsid w:val="00C57143"/>
    <w:rsid w:val="00C571E7"/>
    <w:rsid w:val="00C57203"/>
    <w:rsid w:val="00C57839"/>
    <w:rsid w:val="00C57CD6"/>
    <w:rsid w:val="00C605FD"/>
    <w:rsid w:val="00C60701"/>
    <w:rsid w:val="00C60B05"/>
    <w:rsid w:val="00C60D13"/>
    <w:rsid w:val="00C61518"/>
    <w:rsid w:val="00C61619"/>
    <w:rsid w:val="00C6193B"/>
    <w:rsid w:val="00C61B9B"/>
    <w:rsid w:val="00C62919"/>
    <w:rsid w:val="00C63202"/>
    <w:rsid w:val="00C6367D"/>
    <w:rsid w:val="00C63684"/>
    <w:rsid w:val="00C638A1"/>
    <w:rsid w:val="00C6516C"/>
    <w:rsid w:val="00C6590B"/>
    <w:rsid w:val="00C66101"/>
    <w:rsid w:val="00C670A2"/>
    <w:rsid w:val="00C6763F"/>
    <w:rsid w:val="00C67CE3"/>
    <w:rsid w:val="00C67E48"/>
    <w:rsid w:val="00C70634"/>
    <w:rsid w:val="00C708F8"/>
    <w:rsid w:val="00C70C43"/>
    <w:rsid w:val="00C70CCE"/>
    <w:rsid w:val="00C71196"/>
    <w:rsid w:val="00C7154D"/>
    <w:rsid w:val="00C71BF9"/>
    <w:rsid w:val="00C724C5"/>
    <w:rsid w:val="00C726A4"/>
    <w:rsid w:val="00C7378A"/>
    <w:rsid w:val="00C73871"/>
    <w:rsid w:val="00C739C6"/>
    <w:rsid w:val="00C73B06"/>
    <w:rsid w:val="00C73B4A"/>
    <w:rsid w:val="00C73E84"/>
    <w:rsid w:val="00C73ECE"/>
    <w:rsid w:val="00C7442D"/>
    <w:rsid w:val="00C74F3D"/>
    <w:rsid w:val="00C75C6E"/>
    <w:rsid w:val="00C7618D"/>
    <w:rsid w:val="00C765F3"/>
    <w:rsid w:val="00C77D87"/>
    <w:rsid w:val="00C80283"/>
    <w:rsid w:val="00C8086D"/>
    <w:rsid w:val="00C80A32"/>
    <w:rsid w:val="00C81CE0"/>
    <w:rsid w:val="00C8207F"/>
    <w:rsid w:val="00C82347"/>
    <w:rsid w:val="00C82424"/>
    <w:rsid w:val="00C83181"/>
    <w:rsid w:val="00C83207"/>
    <w:rsid w:val="00C83577"/>
    <w:rsid w:val="00C835E6"/>
    <w:rsid w:val="00C839C9"/>
    <w:rsid w:val="00C841FA"/>
    <w:rsid w:val="00C84CCF"/>
    <w:rsid w:val="00C85227"/>
    <w:rsid w:val="00C8599F"/>
    <w:rsid w:val="00C85C8B"/>
    <w:rsid w:val="00C85E43"/>
    <w:rsid w:val="00C86463"/>
    <w:rsid w:val="00C8662B"/>
    <w:rsid w:val="00C869AD"/>
    <w:rsid w:val="00C86C31"/>
    <w:rsid w:val="00C90042"/>
    <w:rsid w:val="00C902D4"/>
    <w:rsid w:val="00C90668"/>
    <w:rsid w:val="00C90C6F"/>
    <w:rsid w:val="00C90D18"/>
    <w:rsid w:val="00C90EA2"/>
    <w:rsid w:val="00C9150A"/>
    <w:rsid w:val="00C91905"/>
    <w:rsid w:val="00C9225C"/>
    <w:rsid w:val="00C92415"/>
    <w:rsid w:val="00C927D1"/>
    <w:rsid w:val="00C927E6"/>
    <w:rsid w:val="00C92D27"/>
    <w:rsid w:val="00C92E47"/>
    <w:rsid w:val="00C93065"/>
    <w:rsid w:val="00C93202"/>
    <w:rsid w:val="00C93233"/>
    <w:rsid w:val="00C93756"/>
    <w:rsid w:val="00C9447B"/>
    <w:rsid w:val="00C94496"/>
    <w:rsid w:val="00C94845"/>
    <w:rsid w:val="00C952D1"/>
    <w:rsid w:val="00C955CC"/>
    <w:rsid w:val="00C95D4B"/>
    <w:rsid w:val="00C95E6B"/>
    <w:rsid w:val="00C96F36"/>
    <w:rsid w:val="00C976A2"/>
    <w:rsid w:val="00CA0857"/>
    <w:rsid w:val="00CA09FC"/>
    <w:rsid w:val="00CA0D71"/>
    <w:rsid w:val="00CA1066"/>
    <w:rsid w:val="00CA16BA"/>
    <w:rsid w:val="00CA174B"/>
    <w:rsid w:val="00CA1A18"/>
    <w:rsid w:val="00CA1BE3"/>
    <w:rsid w:val="00CA1D4D"/>
    <w:rsid w:val="00CA1F6D"/>
    <w:rsid w:val="00CA2268"/>
    <w:rsid w:val="00CA2483"/>
    <w:rsid w:val="00CA2928"/>
    <w:rsid w:val="00CA2B92"/>
    <w:rsid w:val="00CA3161"/>
    <w:rsid w:val="00CA33C9"/>
    <w:rsid w:val="00CA3A79"/>
    <w:rsid w:val="00CA3DA5"/>
    <w:rsid w:val="00CA3E91"/>
    <w:rsid w:val="00CA4292"/>
    <w:rsid w:val="00CA4415"/>
    <w:rsid w:val="00CA4472"/>
    <w:rsid w:val="00CA4EC1"/>
    <w:rsid w:val="00CA5640"/>
    <w:rsid w:val="00CA608A"/>
    <w:rsid w:val="00CA60CB"/>
    <w:rsid w:val="00CA6417"/>
    <w:rsid w:val="00CA66E8"/>
    <w:rsid w:val="00CA6C16"/>
    <w:rsid w:val="00CA7100"/>
    <w:rsid w:val="00CA7865"/>
    <w:rsid w:val="00CA7D02"/>
    <w:rsid w:val="00CA7E52"/>
    <w:rsid w:val="00CB070E"/>
    <w:rsid w:val="00CB079D"/>
    <w:rsid w:val="00CB0AC2"/>
    <w:rsid w:val="00CB104D"/>
    <w:rsid w:val="00CB196D"/>
    <w:rsid w:val="00CB2E99"/>
    <w:rsid w:val="00CB34B0"/>
    <w:rsid w:val="00CB350C"/>
    <w:rsid w:val="00CB3CEC"/>
    <w:rsid w:val="00CB3E8D"/>
    <w:rsid w:val="00CB487F"/>
    <w:rsid w:val="00CB5262"/>
    <w:rsid w:val="00CB52E0"/>
    <w:rsid w:val="00CB53CC"/>
    <w:rsid w:val="00CB5429"/>
    <w:rsid w:val="00CB5EB0"/>
    <w:rsid w:val="00CB6655"/>
    <w:rsid w:val="00CB6667"/>
    <w:rsid w:val="00CB6C8D"/>
    <w:rsid w:val="00CB7201"/>
    <w:rsid w:val="00CB7709"/>
    <w:rsid w:val="00CB7BBE"/>
    <w:rsid w:val="00CC0AEF"/>
    <w:rsid w:val="00CC227F"/>
    <w:rsid w:val="00CC2CA7"/>
    <w:rsid w:val="00CC34A3"/>
    <w:rsid w:val="00CC36E7"/>
    <w:rsid w:val="00CC3EBF"/>
    <w:rsid w:val="00CC40AD"/>
    <w:rsid w:val="00CC464D"/>
    <w:rsid w:val="00CC5500"/>
    <w:rsid w:val="00CC6B30"/>
    <w:rsid w:val="00CC6ECE"/>
    <w:rsid w:val="00CC74AF"/>
    <w:rsid w:val="00CC76CF"/>
    <w:rsid w:val="00CD0006"/>
    <w:rsid w:val="00CD0060"/>
    <w:rsid w:val="00CD00F5"/>
    <w:rsid w:val="00CD012F"/>
    <w:rsid w:val="00CD0418"/>
    <w:rsid w:val="00CD0685"/>
    <w:rsid w:val="00CD0BE2"/>
    <w:rsid w:val="00CD0D75"/>
    <w:rsid w:val="00CD0D82"/>
    <w:rsid w:val="00CD17AC"/>
    <w:rsid w:val="00CD1CF6"/>
    <w:rsid w:val="00CD1EC8"/>
    <w:rsid w:val="00CD23DA"/>
    <w:rsid w:val="00CD2584"/>
    <w:rsid w:val="00CD27AB"/>
    <w:rsid w:val="00CD2941"/>
    <w:rsid w:val="00CD2F9D"/>
    <w:rsid w:val="00CD344F"/>
    <w:rsid w:val="00CD35C7"/>
    <w:rsid w:val="00CD4E2E"/>
    <w:rsid w:val="00CD5034"/>
    <w:rsid w:val="00CD55EE"/>
    <w:rsid w:val="00CD57FF"/>
    <w:rsid w:val="00CD582B"/>
    <w:rsid w:val="00CD5F46"/>
    <w:rsid w:val="00CD6A6B"/>
    <w:rsid w:val="00CD6B21"/>
    <w:rsid w:val="00CE047C"/>
    <w:rsid w:val="00CE0890"/>
    <w:rsid w:val="00CE090E"/>
    <w:rsid w:val="00CE095F"/>
    <w:rsid w:val="00CE1651"/>
    <w:rsid w:val="00CE1763"/>
    <w:rsid w:val="00CE20C4"/>
    <w:rsid w:val="00CE2E88"/>
    <w:rsid w:val="00CE44F5"/>
    <w:rsid w:val="00CE4CE4"/>
    <w:rsid w:val="00CE4D09"/>
    <w:rsid w:val="00CE4DB6"/>
    <w:rsid w:val="00CE505F"/>
    <w:rsid w:val="00CE5ED8"/>
    <w:rsid w:val="00CE6D64"/>
    <w:rsid w:val="00CE7469"/>
    <w:rsid w:val="00CE74F6"/>
    <w:rsid w:val="00CE7870"/>
    <w:rsid w:val="00CF01A9"/>
    <w:rsid w:val="00CF02F6"/>
    <w:rsid w:val="00CF0349"/>
    <w:rsid w:val="00CF0375"/>
    <w:rsid w:val="00CF0B01"/>
    <w:rsid w:val="00CF0E1A"/>
    <w:rsid w:val="00CF0EAF"/>
    <w:rsid w:val="00CF1F84"/>
    <w:rsid w:val="00CF2634"/>
    <w:rsid w:val="00CF2639"/>
    <w:rsid w:val="00CF2D97"/>
    <w:rsid w:val="00CF30F8"/>
    <w:rsid w:val="00CF331C"/>
    <w:rsid w:val="00CF33CD"/>
    <w:rsid w:val="00CF3429"/>
    <w:rsid w:val="00CF35DA"/>
    <w:rsid w:val="00CF3722"/>
    <w:rsid w:val="00CF3740"/>
    <w:rsid w:val="00CF3B70"/>
    <w:rsid w:val="00CF3FDF"/>
    <w:rsid w:val="00CF401A"/>
    <w:rsid w:val="00CF4327"/>
    <w:rsid w:val="00CF4C49"/>
    <w:rsid w:val="00CF4EC0"/>
    <w:rsid w:val="00CF570C"/>
    <w:rsid w:val="00CF5A41"/>
    <w:rsid w:val="00CF5BF5"/>
    <w:rsid w:val="00CF7280"/>
    <w:rsid w:val="00CF740D"/>
    <w:rsid w:val="00CF7E60"/>
    <w:rsid w:val="00D000A7"/>
    <w:rsid w:val="00D0058F"/>
    <w:rsid w:val="00D00C4B"/>
    <w:rsid w:val="00D010C1"/>
    <w:rsid w:val="00D0186A"/>
    <w:rsid w:val="00D01BCF"/>
    <w:rsid w:val="00D01D10"/>
    <w:rsid w:val="00D01F79"/>
    <w:rsid w:val="00D01FA2"/>
    <w:rsid w:val="00D02D0C"/>
    <w:rsid w:val="00D03553"/>
    <w:rsid w:val="00D03868"/>
    <w:rsid w:val="00D04182"/>
    <w:rsid w:val="00D04C86"/>
    <w:rsid w:val="00D05665"/>
    <w:rsid w:val="00D05BE1"/>
    <w:rsid w:val="00D07B7F"/>
    <w:rsid w:val="00D07C8F"/>
    <w:rsid w:val="00D1016C"/>
    <w:rsid w:val="00D105D6"/>
    <w:rsid w:val="00D10E0B"/>
    <w:rsid w:val="00D11101"/>
    <w:rsid w:val="00D11202"/>
    <w:rsid w:val="00D113C8"/>
    <w:rsid w:val="00D114E9"/>
    <w:rsid w:val="00D1186A"/>
    <w:rsid w:val="00D13836"/>
    <w:rsid w:val="00D1392A"/>
    <w:rsid w:val="00D14233"/>
    <w:rsid w:val="00D149D0"/>
    <w:rsid w:val="00D161AF"/>
    <w:rsid w:val="00D164D3"/>
    <w:rsid w:val="00D16821"/>
    <w:rsid w:val="00D16AA6"/>
    <w:rsid w:val="00D16F1A"/>
    <w:rsid w:val="00D1762B"/>
    <w:rsid w:val="00D1779F"/>
    <w:rsid w:val="00D1782D"/>
    <w:rsid w:val="00D1784F"/>
    <w:rsid w:val="00D17B12"/>
    <w:rsid w:val="00D17C3C"/>
    <w:rsid w:val="00D203C2"/>
    <w:rsid w:val="00D207E8"/>
    <w:rsid w:val="00D20E37"/>
    <w:rsid w:val="00D20E6C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4393"/>
    <w:rsid w:val="00D24E47"/>
    <w:rsid w:val="00D24E6E"/>
    <w:rsid w:val="00D250A7"/>
    <w:rsid w:val="00D2529F"/>
    <w:rsid w:val="00D259CC"/>
    <w:rsid w:val="00D267D4"/>
    <w:rsid w:val="00D2727F"/>
    <w:rsid w:val="00D272DB"/>
    <w:rsid w:val="00D27BA3"/>
    <w:rsid w:val="00D304A9"/>
    <w:rsid w:val="00D305E4"/>
    <w:rsid w:val="00D314A6"/>
    <w:rsid w:val="00D31D88"/>
    <w:rsid w:val="00D32AAC"/>
    <w:rsid w:val="00D336D9"/>
    <w:rsid w:val="00D34622"/>
    <w:rsid w:val="00D35331"/>
    <w:rsid w:val="00D355B7"/>
    <w:rsid w:val="00D35FBB"/>
    <w:rsid w:val="00D3608D"/>
    <w:rsid w:val="00D365EB"/>
    <w:rsid w:val="00D36D01"/>
    <w:rsid w:val="00D37DD6"/>
    <w:rsid w:val="00D40F21"/>
    <w:rsid w:val="00D41653"/>
    <w:rsid w:val="00D416AA"/>
    <w:rsid w:val="00D41920"/>
    <w:rsid w:val="00D41D76"/>
    <w:rsid w:val="00D4205C"/>
    <w:rsid w:val="00D42B80"/>
    <w:rsid w:val="00D42E0B"/>
    <w:rsid w:val="00D42FDC"/>
    <w:rsid w:val="00D4341C"/>
    <w:rsid w:val="00D446B4"/>
    <w:rsid w:val="00D448AB"/>
    <w:rsid w:val="00D44B57"/>
    <w:rsid w:val="00D44BDA"/>
    <w:rsid w:val="00D44E86"/>
    <w:rsid w:val="00D456C7"/>
    <w:rsid w:val="00D456C9"/>
    <w:rsid w:val="00D45A8E"/>
    <w:rsid w:val="00D46203"/>
    <w:rsid w:val="00D463E6"/>
    <w:rsid w:val="00D4658B"/>
    <w:rsid w:val="00D46C28"/>
    <w:rsid w:val="00D50320"/>
    <w:rsid w:val="00D50596"/>
    <w:rsid w:val="00D5065F"/>
    <w:rsid w:val="00D5080C"/>
    <w:rsid w:val="00D50AAB"/>
    <w:rsid w:val="00D51158"/>
    <w:rsid w:val="00D51B36"/>
    <w:rsid w:val="00D523D1"/>
    <w:rsid w:val="00D52A1B"/>
    <w:rsid w:val="00D53B5E"/>
    <w:rsid w:val="00D5433A"/>
    <w:rsid w:val="00D54E72"/>
    <w:rsid w:val="00D5515B"/>
    <w:rsid w:val="00D55775"/>
    <w:rsid w:val="00D56204"/>
    <w:rsid w:val="00D56225"/>
    <w:rsid w:val="00D56247"/>
    <w:rsid w:val="00D564B8"/>
    <w:rsid w:val="00D56B80"/>
    <w:rsid w:val="00D56F15"/>
    <w:rsid w:val="00D5711B"/>
    <w:rsid w:val="00D57330"/>
    <w:rsid w:val="00D577E9"/>
    <w:rsid w:val="00D57B54"/>
    <w:rsid w:val="00D57DF0"/>
    <w:rsid w:val="00D606C3"/>
    <w:rsid w:val="00D60F99"/>
    <w:rsid w:val="00D61322"/>
    <w:rsid w:val="00D6151B"/>
    <w:rsid w:val="00D617DE"/>
    <w:rsid w:val="00D621D0"/>
    <w:rsid w:val="00D62A3E"/>
    <w:rsid w:val="00D62A7B"/>
    <w:rsid w:val="00D62BC1"/>
    <w:rsid w:val="00D63E38"/>
    <w:rsid w:val="00D63EF4"/>
    <w:rsid w:val="00D64A28"/>
    <w:rsid w:val="00D65210"/>
    <w:rsid w:val="00D6550C"/>
    <w:rsid w:val="00D65561"/>
    <w:rsid w:val="00D659E0"/>
    <w:rsid w:val="00D65E52"/>
    <w:rsid w:val="00D66359"/>
    <w:rsid w:val="00D66706"/>
    <w:rsid w:val="00D66E79"/>
    <w:rsid w:val="00D67F24"/>
    <w:rsid w:val="00D705A4"/>
    <w:rsid w:val="00D70E09"/>
    <w:rsid w:val="00D71A05"/>
    <w:rsid w:val="00D71FF3"/>
    <w:rsid w:val="00D72189"/>
    <w:rsid w:val="00D72B26"/>
    <w:rsid w:val="00D72DB6"/>
    <w:rsid w:val="00D7327F"/>
    <w:rsid w:val="00D73CB2"/>
    <w:rsid w:val="00D73EE9"/>
    <w:rsid w:val="00D74752"/>
    <w:rsid w:val="00D747AF"/>
    <w:rsid w:val="00D748B6"/>
    <w:rsid w:val="00D74BE8"/>
    <w:rsid w:val="00D74C7A"/>
    <w:rsid w:val="00D74DB3"/>
    <w:rsid w:val="00D7528E"/>
    <w:rsid w:val="00D754A8"/>
    <w:rsid w:val="00D75FD6"/>
    <w:rsid w:val="00D76007"/>
    <w:rsid w:val="00D76E67"/>
    <w:rsid w:val="00D77CE1"/>
    <w:rsid w:val="00D80127"/>
    <w:rsid w:val="00D80593"/>
    <w:rsid w:val="00D80B54"/>
    <w:rsid w:val="00D80C2E"/>
    <w:rsid w:val="00D81250"/>
    <w:rsid w:val="00D81896"/>
    <w:rsid w:val="00D818DF"/>
    <w:rsid w:val="00D81A84"/>
    <w:rsid w:val="00D81DEB"/>
    <w:rsid w:val="00D822FA"/>
    <w:rsid w:val="00D82311"/>
    <w:rsid w:val="00D836B8"/>
    <w:rsid w:val="00D83B7B"/>
    <w:rsid w:val="00D84D05"/>
    <w:rsid w:val="00D85136"/>
    <w:rsid w:val="00D853AF"/>
    <w:rsid w:val="00D8545E"/>
    <w:rsid w:val="00D85E19"/>
    <w:rsid w:val="00D862C7"/>
    <w:rsid w:val="00D86FFA"/>
    <w:rsid w:val="00D87A3F"/>
    <w:rsid w:val="00D87A85"/>
    <w:rsid w:val="00D87E12"/>
    <w:rsid w:val="00D900C3"/>
    <w:rsid w:val="00D90144"/>
    <w:rsid w:val="00D90B68"/>
    <w:rsid w:val="00D90CA3"/>
    <w:rsid w:val="00D90D38"/>
    <w:rsid w:val="00D90F31"/>
    <w:rsid w:val="00D91588"/>
    <w:rsid w:val="00D918B4"/>
    <w:rsid w:val="00D91F02"/>
    <w:rsid w:val="00D92B64"/>
    <w:rsid w:val="00D92D66"/>
    <w:rsid w:val="00D93120"/>
    <w:rsid w:val="00D93470"/>
    <w:rsid w:val="00D934EF"/>
    <w:rsid w:val="00D9350C"/>
    <w:rsid w:val="00D93CD1"/>
    <w:rsid w:val="00D9443D"/>
    <w:rsid w:val="00D9445B"/>
    <w:rsid w:val="00D944FA"/>
    <w:rsid w:val="00D9493B"/>
    <w:rsid w:val="00D951DD"/>
    <w:rsid w:val="00D96336"/>
    <w:rsid w:val="00D9659C"/>
    <w:rsid w:val="00D9731C"/>
    <w:rsid w:val="00D97577"/>
    <w:rsid w:val="00D97D05"/>
    <w:rsid w:val="00D97EF5"/>
    <w:rsid w:val="00DA04D7"/>
    <w:rsid w:val="00DA0B09"/>
    <w:rsid w:val="00DA1426"/>
    <w:rsid w:val="00DA172F"/>
    <w:rsid w:val="00DA19E1"/>
    <w:rsid w:val="00DA1F02"/>
    <w:rsid w:val="00DA2EA9"/>
    <w:rsid w:val="00DA3548"/>
    <w:rsid w:val="00DA3867"/>
    <w:rsid w:val="00DA3D1B"/>
    <w:rsid w:val="00DA3D3B"/>
    <w:rsid w:val="00DA41E0"/>
    <w:rsid w:val="00DA44A1"/>
    <w:rsid w:val="00DA62D6"/>
    <w:rsid w:val="00DA63B4"/>
    <w:rsid w:val="00DA681E"/>
    <w:rsid w:val="00DA6A1B"/>
    <w:rsid w:val="00DA6A50"/>
    <w:rsid w:val="00DA6EB0"/>
    <w:rsid w:val="00DA742C"/>
    <w:rsid w:val="00DB007A"/>
    <w:rsid w:val="00DB02CA"/>
    <w:rsid w:val="00DB07A0"/>
    <w:rsid w:val="00DB08F8"/>
    <w:rsid w:val="00DB0C30"/>
    <w:rsid w:val="00DB0C54"/>
    <w:rsid w:val="00DB3457"/>
    <w:rsid w:val="00DB3B62"/>
    <w:rsid w:val="00DB3ED8"/>
    <w:rsid w:val="00DB46F0"/>
    <w:rsid w:val="00DB4A0C"/>
    <w:rsid w:val="00DB4D68"/>
    <w:rsid w:val="00DB5344"/>
    <w:rsid w:val="00DB65D0"/>
    <w:rsid w:val="00DB779E"/>
    <w:rsid w:val="00DB7816"/>
    <w:rsid w:val="00DC0025"/>
    <w:rsid w:val="00DC1FF9"/>
    <w:rsid w:val="00DC250F"/>
    <w:rsid w:val="00DC2AF6"/>
    <w:rsid w:val="00DC2F6A"/>
    <w:rsid w:val="00DC4281"/>
    <w:rsid w:val="00DC42AD"/>
    <w:rsid w:val="00DC4507"/>
    <w:rsid w:val="00DC4A2F"/>
    <w:rsid w:val="00DC4E0E"/>
    <w:rsid w:val="00DC5AB7"/>
    <w:rsid w:val="00DC677E"/>
    <w:rsid w:val="00DC71C9"/>
    <w:rsid w:val="00DC7228"/>
    <w:rsid w:val="00DC76C5"/>
    <w:rsid w:val="00DC7945"/>
    <w:rsid w:val="00DD0054"/>
    <w:rsid w:val="00DD03CB"/>
    <w:rsid w:val="00DD03EB"/>
    <w:rsid w:val="00DD0744"/>
    <w:rsid w:val="00DD076F"/>
    <w:rsid w:val="00DD0BF9"/>
    <w:rsid w:val="00DD0DB6"/>
    <w:rsid w:val="00DD0F9A"/>
    <w:rsid w:val="00DD1235"/>
    <w:rsid w:val="00DD164B"/>
    <w:rsid w:val="00DD183D"/>
    <w:rsid w:val="00DD1AD4"/>
    <w:rsid w:val="00DD1EB5"/>
    <w:rsid w:val="00DD1F88"/>
    <w:rsid w:val="00DD2914"/>
    <w:rsid w:val="00DD30A9"/>
    <w:rsid w:val="00DD32F1"/>
    <w:rsid w:val="00DD36ED"/>
    <w:rsid w:val="00DD3722"/>
    <w:rsid w:val="00DD37A7"/>
    <w:rsid w:val="00DD42F2"/>
    <w:rsid w:val="00DD4889"/>
    <w:rsid w:val="00DD49E5"/>
    <w:rsid w:val="00DD4D99"/>
    <w:rsid w:val="00DD5BD3"/>
    <w:rsid w:val="00DD6031"/>
    <w:rsid w:val="00DD68B5"/>
    <w:rsid w:val="00DD69C1"/>
    <w:rsid w:val="00DD730C"/>
    <w:rsid w:val="00DD7D0F"/>
    <w:rsid w:val="00DD7E61"/>
    <w:rsid w:val="00DD7EF6"/>
    <w:rsid w:val="00DE05CD"/>
    <w:rsid w:val="00DE11DE"/>
    <w:rsid w:val="00DE16F2"/>
    <w:rsid w:val="00DE1976"/>
    <w:rsid w:val="00DE2425"/>
    <w:rsid w:val="00DE2895"/>
    <w:rsid w:val="00DE2A78"/>
    <w:rsid w:val="00DE2F05"/>
    <w:rsid w:val="00DE33E2"/>
    <w:rsid w:val="00DE3714"/>
    <w:rsid w:val="00DE381E"/>
    <w:rsid w:val="00DE4216"/>
    <w:rsid w:val="00DE4224"/>
    <w:rsid w:val="00DE425E"/>
    <w:rsid w:val="00DE57E6"/>
    <w:rsid w:val="00DE594D"/>
    <w:rsid w:val="00DE5950"/>
    <w:rsid w:val="00DE6631"/>
    <w:rsid w:val="00DE7A13"/>
    <w:rsid w:val="00DE7BA4"/>
    <w:rsid w:val="00DE7BFF"/>
    <w:rsid w:val="00DF0A16"/>
    <w:rsid w:val="00DF11A9"/>
    <w:rsid w:val="00DF122C"/>
    <w:rsid w:val="00DF2ED2"/>
    <w:rsid w:val="00DF32F8"/>
    <w:rsid w:val="00DF3877"/>
    <w:rsid w:val="00DF3C69"/>
    <w:rsid w:val="00DF44B3"/>
    <w:rsid w:val="00DF485D"/>
    <w:rsid w:val="00DF48E8"/>
    <w:rsid w:val="00DF5716"/>
    <w:rsid w:val="00DF6E91"/>
    <w:rsid w:val="00DF799D"/>
    <w:rsid w:val="00E00502"/>
    <w:rsid w:val="00E00552"/>
    <w:rsid w:val="00E00A68"/>
    <w:rsid w:val="00E011BC"/>
    <w:rsid w:val="00E011C3"/>
    <w:rsid w:val="00E01C03"/>
    <w:rsid w:val="00E01E3F"/>
    <w:rsid w:val="00E027E7"/>
    <w:rsid w:val="00E02BE1"/>
    <w:rsid w:val="00E03062"/>
    <w:rsid w:val="00E03ACB"/>
    <w:rsid w:val="00E03E03"/>
    <w:rsid w:val="00E0433F"/>
    <w:rsid w:val="00E044C0"/>
    <w:rsid w:val="00E0456A"/>
    <w:rsid w:val="00E04EA6"/>
    <w:rsid w:val="00E062DF"/>
    <w:rsid w:val="00E06581"/>
    <w:rsid w:val="00E07884"/>
    <w:rsid w:val="00E108F2"/>
    <w:rsid w:val="00E10A6E"/>
    <w:rsid w:val="00E11366"/>
    <w:rsid w:val="00E11780"/>
    <w:rsid w:val="00E1183B"/>
    <w:rsid w:val="00E11AF7"/>
    <w:rsid w:val="00E133E5"/>
    <w:rsid w:val="00E134DB"/>
    <w:rsid w:val="00E147A4"/>
    <w:rsid w:val="00E14A95"/>
    <w:rsid w:val="00E14AFD"/>
    <w:rsid w:val="00E14C6C"/>
    <w:rsid w:val="00E14CFC"/>
    <w:rsid w:val="00E15731"/>
    <w:rsid w:val="00E15BCC"/>
    <w:rsid w:val="00E16FB2"/>
    <w:rsid w:val="00E17038"/>
    <w:rsid w:val="00E17E3E"/>
    <w:rsid w:val="00E207DA"/>
    <w:rsid w:val="00E21303"/>
    <w:rsid w:val="00E21F46"/>
    <w:rsid w:val="00E22E2F"/>
    <w:rsid w:val="00E23690"/>
    <w:rsid w:val="00E23FF2"/>
    <w:rsid w:val="00E24487"/>
    <w:rsid w:val="00E2471B"/>
    <w:rsid w:val="00E24DF8"/>
    <w:rsid w:val="00E261C6"/>
    <w:rsid w:val="00E26326"/>
    <w:rsid w:val="00E269E6"/>
    <w:rsid w:val="00E27383"/>
    <w:rsid w:val="00E27411"/>
    <w:rsid w:val="00E27B6A"/>
    <w:rsid w:val="00E27E15"/>
    <w:rsid w:val="00E3078A"/>
    <w:rsid w:val="00E3146F"/>
    <w:rsid w:val="00E31C17"/>
    <w:rsid w:val="00E31D46"/>
    <w:rsid w:val="00E322BF"/>
    <w:rsid w:val="00E32562"/>
    <w:rsid w:val="00E33AFC"/>
    <w:rsid w:val="00E35F64"/>
    <w:rsid w:val="00E365FF"/>
    <w:rsid w:val="00E36A15"/>
    <w:rsid w:val="00E36D74"/>
    <w:rsid w:val="00E401CC"/>
    <w:rsid w:val="00E40BEF"/>
    <w:rsid w:val="00E4164F"/>
    <w:rsid w:val="00E41A35"/>
    <w:rsid w:val="00E41BAC"/>
    <w:rsid w:val="00E423D9"/>
    <w:rsid w:val="00E42867"/>
    <w:rsid w:val="00E43320"/>
    <w:rsid w:val="00E433BF"/>
    <w:rsid w:val="00E43575"/>
    <w:rsid w:val="00E44841"/>
    <w:rsid w:val="00E44ABB"/>
    <w:rsid w:val="00E45C92"/>
    <w:rsid w:val="00E45D09"/>
    <w:rsid w:val="00E468C4"/>
    <w:rsid w:val="00E46F45"/>
    <w:rsid w:val="00E474A6"/>
    <w:rsid w:val="00E50534"/>
    <w:rsid w:val="00E50AA7"/>
    <w:rsid w:val="00E50DA6"/>
    <w:rsid w:val="00E51D50"/>
    <w:rsid w:val="00E521EF"/>
    <w:rsid w:val="00E52937"/>
    <w:rsid w:val="00E537DF"/>
    <w:rsid w:val="00E53C15"/>
    <w:rsid w:val="00E54922"/>
    <w:rsid w:val="00E549E3"/>
    <w:rsid w:val="00E54F9D"/>
    <w:rsid w:val="00E5514C"/>
    <w:rsid w:val="00E5545F"/>
    <w:rsid w:val="00E55938"/>
    <w:rsid w:val="00E5614E"/>
    <w:rsid w:val="00E56214"/>
    <w:rsid w:val="00E5691D"/>
    <w:rsid w:val="00E57527"/>
    <w:rsid w:val="00E578E2"/>
    <w:rsid w:val="00E57BEE"/>
    <w:rsid w:val="00E600AD"/>
    <w:rsid w:val="00E6080D"/>
    <w:rsid w:val="00E60EA8"/>
    <w:rsid w:val="00E610AE"/>
    <w:rsid w:val="00E612DA"/>
    <w:rsid w:val="00E612F9"/>
    <w:rsid w:val="00E61500"/>
    <w:rsid w:val="00E61577"/>
    <w:rsid w:val="00E61718"/>
    <w:rsid w:val="00E61AEA"/>
    <w:rsid w:val="00E61C27"/>
    <w:rsid w:val="00E61C6D"/>
    <w:rsid w:val="00E62A65"/>
    <w:rsid w:val="00E63983"/>
    <w:rsid w:val="00E644F5"/>
    <w:rsid w:val="00E6467D"/>
    <w:rsid w:val="00E648AB"/>
    <w:rsid w:val="00E64C95"/>
    <w:rsid w:val="00E658FB"/>
    <w:rsid w:val="00E65F65"/>
    <w:rsid w:val="00E662BC"/>
    <w:rsid w:val="00E66346"/>
    <w:rsid w:val="00E66392"/>
    <w:rsid w:val="00E66846"/>
    <w:rsid w:val="00E6689C"/>
    <w:rsid w:val="00E66A05"/>
    <w:rsid w:val="00E66BFA"/>
    <w:rsid w:val="00E6721A"/>
    <w:rsid w:val="00E67A77"/>
    <w:rsid w:val="00E67B73"/>
    <w:rsid w:val="00E703BA"/>
    <w:rsid w:val="00E70B79"/>
    <w:rsid w:val="00E70ED8"/>
    <w:rsid w:val="00E71A5B"/>
    <w:rsid w:val="00E72406"/>
    <w:rsid w:val="00E725C6"/>
    <w:rsid w:val="00E7307E"/>
    <w:rsid w:val="00E730EC"/>
    <w:rsid w:val="00E731E8"/>
    <w:rsid w:val="00E74335"/>
    <w:rsid w:val="00E74F77"/>
    <w:rsid w:val="00E75376"/>
    <w:rsid w:val="00E7551D"/>
    <w:rsid w:val="00E756B5"/>
    <w:rsid w:val="00E7648C"/>
    <w:rsid w:val="00E77864"/>
    <w:rsid w:val="00E80248"/>
    <w:rsid w:val="00E80855"/>
    <w:rsid w:val="00E80AA3"/>
    <w:rsid w:val="00E80BB1"/>
    <w:rsid w:val="00E80C85"/>
    <w:rsid w:val="00E815BE"/>
    <w:rsid w:val="00E81637"/>
    <w:rsid w:val="00E8169A"/>
    <w:rsid w:val="00E81FF4"/>
    <w:rsid w:val="00E82402"/>
    <w:rsid w:val="00E8292F"/>
    <w:rsid w:val="00E82B53"/>
    <w:rsid w:val="00E82C4C"/>
    <w:rsid w:val="00E82CA4"/>
    <w:rsid w:val="00E82DDB"/>
    <w:rsid w:val="00E83041"/>
    <w:rsid w:val="00E831A5"/>
    <w:rsid w:val="00E833DC"/>
    <w:rsid w:val="00E83DA5"/>
    <w:rsid w:val="00E8479F"/>
    <w:rsid w:val="00E84A4B"/>
    <w:rsid w:val="00E84F24"/>
    <w:rsid w:val="00E852D1"/>
    <w:rsid w:val="00E85616"/>
    <w:rsid w:val="00E85766"/>
    <w:rsid w:val="00E85D9E"/>
    <w:rsid w:val="00E85E75"/>
    <w:rsid w:val="00E85F1A"/>
    <w:rsid w:val="00E86186"/>
    <w:rsid w:val="00E865D5"/>
    <w:rsid w:val="00E86833"/>
    <w:rsid w:val="00E8694B"/>
    <w:rsid w:val="00E86BA0"/>
    <w:rsid w:val="00E87484"/>
    <w:rsid w:val="00E877AB"/>
    <w:rsid w:val="00E9001E"/>
    <w:rsid w:val="00E901D4"/>
    <w:rsid w:val="00E9065C"/>
    <w:rsid w:val="00E91445"/>
    <w:rsid w:val="00E916AD"/>
    <w:rsid w:val="00E93038"/>
    <w:rsid w:val="00E939A5"/>
    <w:rsid w:val="00E94414"/>
    <w:rsid w:val="00E944EE"/>
    <w:rsid w:val="00E9462A"/>
    <w:rsid w:val="00E94B5D"/>
    <w:rsid w:val="00E94BF3"/>
    <w:rsid w:val="00E95811"/>
    <w:rsid w:val="00E95ED3"/>
    <w:rsid w:val="00E96597"/>
    <w:rsid w:val="00E96FC9"/>
    <w:rsid w:val="00E9736B"/>
    <w:rsid w:val="00E975FC"/>
    <w:rsid w:val="00E97C04"/>
    <w:rsid w:val="00EA0214"/>
    <w:rsid w:val="00EA0534"/>
    <w:rsid w:val="00EA1314"/>
    <w:rsid w:val="00EA15CD"/>
    <w:rsid w:val="00EA1AA3"/>
    <w:rsid w:val="00EA1BBE"/>
    <w:rsid w:val="00EA1C54"/>
    <w:rsid w:val="00EA23D8"/>
    <w:rsid w:val="00EA241C"/>
    <w:rsid w:val="00EA2859"/>
    <w:rsid w:val="00EA2A4C"/>
    <w:rsid w:val="00EA342D"/>
    <w:rsid w:val="00EA3BBF"/>
    <w:rsid w:val="00EA47ED"/>
    <w:rsid w:val="00EA4BAC"/>
    <w:rsid w:val="00EA4DB5"/>
    <w:rsid w:val="00EA5745"/>
    <w:rsid w:val="00EA5838"/>
    <w:rsid w:val="00EA59FC"/>
    <w:rsid w:val="00EA66D0"/>
    <w:rsid w:val="00EA6A15"/>
    <w:rsid w:val="00EA6F76"/>
    <w:rsid w:val="00EB0064"/>
    <w:rsid w:val="00EB00F6"/>
    <w:rsid w:val="00EB0437"/>
    <w:rsid w:val="00EB0493"/>
    <w:rsid w:val="00EB0A22"/>
    <w:rsid w:val="00EB0E0A"/>
    <w:rsid w:val="00EB122A"/>
    <w:rsid w:val="00EB12CC"/>
    <w:rsid w:val="00EB1748"/>
    <w:rsid w:val="00EB1766"/>
    <w:rsid w:val="00EB22E2"/>
    <w:rsid w:val="00EB26AE"/>
    <w:rsid w:val="00EB2834"/>
    <w:rsid w:val="00EB34CB"/>
    <w:rsid w:val="00EB38BC"/>
    <w:rsid w:val="00EB43E0"/>
    <w:rsid w:val="00EB4CBD"/>
    <w:rsid w:val="00EB4DA6"/>
    <w:rsid w:val="00EB4DDE"/>
    <w:rsid w:val="00EB5A4C"/>
    <w:rsid w:val="00EB5D86"/>
    <w:rsid w:val="00EB688F"/>
    <w:rsid w:val="00EC0C0A"/>
    <w:rsid w:val="00EC13CC"/>
    <w:rsid w:val="00EC1ED9"/>
    <w:rsid w:val="00EC26C8"/>
    <w:rsid w:val="00EC28D3"/>
    <w:rsid w:val="00EC2D21"/>
    <w:rsid w:val="00EC2F34"/>
    <w:rsid w:val="00EC324F"/>
    <w:rsid w:val="00EC35BA"/>
    <w:rsid w:val="00EC380D"/>
    <w:rsid w:val="00EC390C"/>
    <w:rsid w:val="00EC428F"/>
    <w:rsid w:val="00EC42E9"/>
    <w:rsid w:val="00EC5790"/>
    <w:rsid w:val="00EC59CE"/>
    <w:rsid w:val="00EC5B45"/>
    <w:rsid w:val="00EC5BCA"/>
    <w:rsid w:val="00EC6089"/>
    <w:rsid w:val="00EC61CF"/>
    <w:rsid w:val="00EC63A5"/>
    <w:rsid w:val="00EC6886"/>
    <w:rsid w:val="00EC68FC"/>
    <w:rsid w:val="00EC6AAA"/>
    <w:rsid w:val="00EC6B54"/>
    <w:rsid w:val="00EC7494"/>
    <w:rsid w:val="00EC7FCE"/>
    <w:rsid w:val="00ED06E0"/>
    <w:rsid w:val="00ED187C"/>
    <w:rsid w:val="00ED18F5"/>
    <w:rsid w:val="00ED1FB1"/>
    <w:rsid w:val="00ED2353"/>
    <w:rsid w:val="00ED23A5"/>
    <w:rsid w:val="00ED25A5"/>
    <w:rsid w:val="00ED2621"/>
    <w:rsid w:val="00ED2796"/>
    <w:rsid w:val="00ED2D47"/>
    <w:rsid w:val="00ED2EB7"/>
    <w:rsid w:val="00ED36F5"/>
    <w:rsid w:val="00ED3725"/>
    <w:rsid w:val="00ED435E"/>
    <w:rsid w:val="00ED4921"/>
    <w:rsid w:val="00ED4958"/>
    <w:rsid w:val="00ED4C6F"/>
    <w:rsid w:val="00ED5285"/>
    <w:rsid w:val="00ED538D"/>
    <w:rsid w:val="00ED5463"/>
    <w:rsid w:val="00ED5A61"/>
    <w:rsid w:val="00ED710F"/>
    <w:rsid w:val="00ED77C3"/>
    <w:rsid w:val="00ED7F49"/>
    <w:rsid w:val="00EE0904"/>
    <w:rsid w:val="00EE1BF1"/>
    <w:rsid w:val="00EE2B51"/>
    <w:rsid w:val="00EE2C52"/>
    <w:rsid w:val="00EE2C8F"/>
    <w:rsid w:val="00EE2E1B"/>
    <w:rsid w:val="00EE4458"/>
    <w:rsid w:val="00EE483A"/>
    <w:rsid w:val="00EE4889"/>
    <w:rsid w:val="00EE57D9"/>
    <w:rsid w:val="00EE68D6"/>
    <w:rsid w:val="00EE6ABE"/>
    <w:rsid w:val="00EE7122"/>
    <w:rsid w:val="00EE7377"/>
    <w:rsid w:val="00EE74F5"/>
    <w:rsid w:val="00EE76F7"/>
    <w:rsid w:val="00EE789B"/>
    <w:rsid w:val="00EE7A2D"/>
    <w:rsid w:val="00EE7E13"/>
    <w:rsid w:val="00EF074C"/>
    <w:rsid w:val="00EF1065"/>
    <w:rsid w:val="00EF125B"/>
    <w:rsid w:val="00EF13E7"/>
    <w:rsid w:val="00EF16A7"/>
    <w:rsid w:val="00EF183F"/>
    <w:rsid w:val="00EF1C3F"/>
    <w:rsid w:val="00EF2DF0"/>
    <w:rsid w:val="00EF3072"/>
    <w:rsid w:val="00EF3708"/>
    <w:rsid w:val="00EF38E0"/>
    <w:rsid w:val="00EF3AA7"/>
    <w:rsid w:val="00EF4325"/>
    <w:rsid w:val="00EF437D"/>
    <w:rsid w:val="00EF473A"/>
    <w:rsid w:val="00EF47A7"/>
    <w:rsid w:val="00EF4BE8"/>
    <w:rsid w:val="00EF4BFF"/>
    <w:rsid w:val="00EF4D80"/>
    <w:rsid w:val="00EF533C"/>
    <w:rsid w:val="00EF5524"/>
    <w:rsid w:val="00EF6132"/>
    <w:rsid w:val="00EF6737"/>
    <w:rsid w:val="00EF6872"/>
    <w:rsid w:val="00EF69AC"/>
    <w:rsid w:val="00EF6BE8"/>
    <w:rsid w:val="00EF7261"/>
    <w:rsid w:val="00EF73C7"/>
    <w:rsid w:val="00EF77B5"/>
    <w:rsid w:val="00EF7AF5"/>
    <w:rsid w:val="00F00536"/>
    <w:rsid w:val="00F00A4A"/>
    <w:rsid w:val="00F00B0F"/>
    <w:rsid w:val="00F0151D"/>
    <w:rsid w:val="00F01D5F"/>
    <w:rsid w:val="00F01F46"/>
    <w:rsid w:val="00F022F4"/>
    <w:rsid w:val="00F027C8"/>
    <w:rsid w:val="00F02890"/>
    <w:rsid w:val="00F02A7A"/>
    <w:rsid w:val="00F02D16"/>
    <w:rsid w:val="00F02D7E"/>
    <w:rsid w:val="00F02E72"/>
    <w:rsid w:val="00F03188"/>
    <w:rsid w:val="00F035EB"/>
    <w:rsid w:val="00F03B11"/>
    <w:rsid w:val="00F03FED"/>
    <w:rsid w:val="00F04485"/>
    <w:rsid w:val="00F04594"/>
    <w:rsid w:val="00F04EE3"/>
    <w:rsid w:val="00F0573D"/>
    <w:rsid w:val="00F0581A"/>
    <w:rsid w:val="00F059D2"/>
    <w:rsid w:val="00F05CA4"/>
    <w:rsid w:val="00F05D5E"/>
    <w:rsid w:val="00F05D89"/>
    <w:rsid w:val="00F06299"/>
    <w:rsid w:val="00F06B3B"/>
    <w:rsid w:val="00F06C84"/>
    <w:rsid w:val="00F070F5"/>
    <w:rsid w:val="00F0716F"/>
    <w:rsid w:val="00F07737"/>
    <w:rsid w:val="00F07ECB"/>
    <w:rsid w:val="00F10408"/>
    <w:rsid w:val="00F10712"/>
    <w:rsid w:val="00F107F7"/>
    <w:rsid w:val="00F10EEB"/>
    <w:rsid w:val="00F11AD4"/>
    <w:rsid w:val="00F11D10"/>
    <w:rsid w:val="00F128A6"/>
    <w:rsid w:val="00F13469"/>
    <w:rsid w:val="00F1368E"/>
    <w:rsid w:val="00F1389C"/>
    <w:rsid w:val="00F13E69"/>
    <w:rsid w:val="00F13F60"/>
    <w:rsid w:val="00F14133"/>
    <w:rsid w:val="00F143AD"/>
    <w:rsid w:val="00F14ECE"/>
    <w:rsid w:val="00F155B0"/>
    <w:rsid w:val="00F15618"/>
    <w:rsid w:val="00F157DA"/>
    <w:rsid w:val="00F15AD5"/>
    <w:rsid w:val="00F16ACA"/>
    <w:rsid w:val="00F16DF7"/>
    <w:rsid w:val="00F17277"/>
    <w:rsid w:val="00F17DDD"/>
    <w:rsid w:val="00F2035B"/>
    <w:rsid w:val="00F20438"/>
    <w:rsid w:val="00F2184D"/>
    <w:rsid w:val="00F21A48"/>
    <w:rsid w:val="00F21BC1"/>
    <w:rsid w:val="00F222B0"/>
    <w:rsid w:val="00F2302D"/>
    <w:rsid w:val="00F246EB"/>
    <w:rsid w:val="00F24A85"/>
    <w:rsid w:val="00F2583C"/>
    <w:rsid w:val="00F25EE8"/>
    <w:rsid w:val="00F2648E"/>
    <w:rsid w:val="00F266F4"/>
    <w:rsid w:val="00F26B0F"/>
    <w:rsid w:val="00F27C3A"/>
    <w:rsid w:val="00F27DE4"/>
    <w:rsid w:val="00F30514"/>
    <w:rsid w:val="00F30613"/>
    <w:rsid w:val="00F30666"/>
    <w:rsid w:val="00F306A6"/>
    <w:rsid w:val="00F30AEE"/>
    <w:rsid w:val="00F30E58"/>
    <w:rsid w:val="00F31590"/>
    <w:rsid w:val="00F31AD0"/>
    <w:rsid w:val="00F32C0D"/>
    <w:rsid w:val="00F3343E"/>
    <w:rsid w:val="00F338E2"/>
    <w:rsid w:val="00F34083"/>
    <w:rsid w:val="00F346AA"/>
    <w:rsid w:val="00F3495B"/>
    <w:rsid w:val="00F353DF"/>
    <w:rsid w:val="00F3551F"/>
    <w:rsid w:val="00F35709"/>
    <w:rsid w:val="00F35982"/>
    <w:rsid w:val="00F35F94"/>
    <w:rsid w:val="00F3614F"/>
    <w:rsid w:val="00F3654B"/>
    <w:rsid w:val="00F36732"/>
    <w:rsid w:val="00F36E01"/>
    <w:rsid w:val="00F37035"/>
    <w:rsid w:val="00F370FA"/>
    <w:rsid w:val="00F37414"/>
    <w:rsid w:val="00F378C3"/>
    <w:rsid w:val="00F37C5D"/>
    <w:rsid w:val="00F37E58"/>
    <w:rsid w:val="00F40015"/>
    <w:rsid w:val="00F401AE"/>
    <w:rsid w:val="00F404AC"/>
    <w:rsid w:val="00F40555"/>
    <w:rsid w:val="00F41146"/>
    <w:rsid w:val="00F412F8"/>
    <w:rsid w:val="00F41884"/>
    <w:rsid w:val="00F41AC6"/>
    <w:rsid w:val="00F41E59"/>
    <w:rsid w:val="00F42377"/>
    <w:rsid w:val="00F423A8"/>
    <w:rsid w:val="00F43084"/>
    <w:rsid w:val="00F4322E"/>
    <w:rsid w:val="00F43603"/>
    <w:rsid w:val="00F4395E"/>
    <w:rsid w:val="00F43AF4"/>
    <w:rsid w:val="00F43C07"/>
    <w:rsid w:val="00F43F5F"/>
    <w:rsid w:val="00F4444A"/>
    <w:rsid w:val="00F44E1E"/>
    <w:rsid w:val="00F45C05"/>
    <w:rsid w:val="00F45EA1"/>
    <w:rsid w:val="00F46533"/>
    <w:rsid w:val="00F46643"/>
    <w:rsid w:val="00F4690F"/>
    <w:rsid w:val="00F469FC"/>
    <w:rsid w:val="00F46ADF"/>
    <w:rsid w:val="00F46E6E"/>
    <w:rsid w:val="00F472AC"/>
    <w:rsid w:val="00F4794E"/>
    <w:rsid w:val="00F5053E"/>
    <w:rsid w:val="00F50B50"/>
    <w:rsid w:val="00F50CB2"/>
    <w:rsid w:val="00F524F6"/>
    <w:rsid w:val="00F52C69"/>
    <w:rsid w:val="00F5326C"/>
    <w:rsid w:val="00F539D2"/>
    <w:rsid w:val="00F53B26"/>
    <w:rsid w:val="00F53F13"/>
    <w:rsid w:val="00F5457C"/>
    <w:rsid w:val="00F548A7"/>
    <w:rsid w:val="00F54912"/>
    <w:rsid w:val="00F549DC"/>
    <w:rsid w:val="00F55985"/>
    <w:rsid w:val="00F56175"/>
    <w:rsid w:val="00F56250"/>
    <w:rsid w:val="00F56338"/>
    <w:rsid w:val="00F56583"/>
    <w:rsid w:val="00F566B6"/>
    <w:rsid w:val="00F5678C"/>
    <w:rsid w:val="00F60130"/>
    <w:rsid w:val="00F60711"/>
    <w:rsid w:val="00F60F00"/>
    <w:rsid w:val="00F61738"/>
    <w:rsid w:val="00F624AD"/>
    <w:rsid w:val="00F62B80"/>
    <w:rsid w:val="00F6403E"/>
    <w:rsid w:val="00F6499C"/>
    <w:rsid w:val="00F64D05"/>
    <w:rsid w:val="00F64E5F"/>
    <w:rsid w:val="00F65041"/>
    <w:rsid w:val="00F65252"/>
    <w:rsid w:val="00F659EF"/>
    <w:rsid w:val="00F65D5E"/>
    <w:rsid w:val="00F660A2"/>
    <w:rsid w:val="00F66386"/>
    <w:rsid w:val="00F6669C"/>
    <w:rsid w:val="00F6770C"/>
    <w:rsid w:val="00F6799B"/>
    <w:rsid w:val="00F67A91"/>
    <w:rsid w:val="00F70786"/>
    <w:rsid w:val="00F71123"/>
    <w:rsid w:val="00F71813"/>
    <w:rsid w:val="00F718F4"/>
    <w:rsid w:val="00F720FA"/>
    <w:rsid w:val="00F7228C"/>
    <w:rsid w:val="00F7265D"/>
    <w:rsid w:val="00F72692"/>
    <w:rsid w:val="00F729BA"/>
    <w:rsid w:val="00F72D07"/>
    <w:rsid w:val="00F72DF1"/>
    <w:rsid w:val="00F72F6D"/>
    <w:rsid w:val="00F73005"/>
    <w:rsid w:val="00F73BB1"/>
    <w:rsid w:val="00F73D2B"/>
    <w:rsid w:val="00F73E89"/>
    <w:rsid w:val="00F73EC4"/>
    <w:rsid w:val="00F73F9C"/>
    <w:rsid w:val="00F73FE2"/>
    <w:rsid w:val="00F7422C"/>
    <w:rsid w:val="00F745C0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908"/>
    <w:rsid w:val="00F80DA7"/>
    <w:rsid w:val="00F81F14"/>
    <w:rsid w:val="00F8229C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9EE"/>
    <w:rsid w:val="00F84F29"/>
    <w:rsid w:val="00F856FC"/>
    <w:rsid w:val="00F85AA5"/>
    <w:rsid w:val="00F85EC5"/>
    <w:rsid w:val="00F87025"/>
    <w:rsid w:val="00F872A4"/>
    <w:rsid w:val="00F878CA"/>
    <w:rsid w:val="00F87902"/>
    <w:rsid w:val="00F90A7A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4262"/>
    <w:rsid w:val="00F94D34"/>
    <w:rsid w:val="00F94FFE"/>
    <w:rsid w:val="00F95417"/>
    <w:rsid w:val="00F95AC7"/>
    <w:rsid w:val="00F961CA"/>
    <w:rsid w:val="00F9660A"/>
    <w:rsid w:val="00F96D9B"/>
    <w:rsid w:val="00F96F4F"/>
    <w:rsid w:val="00F96FDB"/>
    <w:rsid w:val="00F97073"/>
    <w:rsid w:val="00F97442"/>
    <w:rsid w:val="00F975BC"/>
    <w:rsid w:val="00F97A76"/>
    <w:rsid w:val="00F97E92"/>
    <w:rsid w:val="00FA0890"/>
    <w:rsid w:val="00FA2232"/>
    <w:rsid w:val="00FA28B2"/>
    <w:rsid w:val="00FA3678"/>
    <w:rsid w:val="00FA37D1"/>
    <w:rsid w:val="00FA3FF8"/>
    <w:rsid w:val="00FA47ED"/>
    <w:rsid w:val="00FA58EA"/>
    <w:rsid w:val="00FA5E61"/>
    <w:rsid w:val="00FA60A7"/>
    <w:rsid w:val="00FA61F1"/>
    <w:rsid w:val="00FA6A4A"/>
    <w:rsid w:val="00FA6C2B"/>
    <w:rsid w:val="00FA6E83"/>
    <w:rsid w:val="00FA6ECB"/>
    <w:rsid w:val="00FA6F35"/>
    <w:rsid w:val="00FA72C5"/>
    <w:rsid w:val="00FA77DF"/>
    <w:rsid w:val="00FA7885"/>
    <w:rsid w:val="00FA7E87"/>
    <w:rsid w:val="00FA7F12"/>
    <w:rsid w:val="00FB08BA"/>
    <w:rsid w:val="00FB15CD"/>
    <w:rsid w:val="00FB21B4"/>
    <w:rsid w:val="00FB2427"/>
    <w:rsid w:val="00FB2C70"/>
    <w:rsid w:val="00FB2DCF"/>
    <w:rsid w:val="00FB2FD9"/>
    <w:rsid w:val="00FB3E18"/>
    <w:rsid w:val="00FB3E8C"/>
    <w:rsid w:val="00FB42A7"/>
    <w:rsid w:val="00FB491B"/>
    <w:rsid w:val="00FB544D"/>
    <w:rsid w:val="00FB6710"/>
    <w:rsid w:val="00FB6D31"/>
    <w:rsid w:val="00FB6DB4"/>
    <w:rsid w:val="00FB7322"/>
    <w:rsid w:val="00FB7E94"/>
    <w:rsid w:val="00FC1C5C"/>
    <w:rsid w:val="00FC1C7B"/>
    <w:rsid w:val="00FC205B"/>
    <w:rsid w:val="00FC26D5"/>
    <w:rsid w:val="00FC3214"/>
    <w:rsid w:val="00FC3808"/>
    <w:rsid w:val="00FC3AA8"/>
    <w:rsid w:val="00FC3BE1"/>
    <w:rsid w:val="00FC3C2D"/>
    <w:rsid w:val="00FC4B3A"/>
    <w:rsid w:val="00FC544B"/>
    <w:rsid w:val="00FC58EE"/>
    <w:rsid w:val="00FC5BE0"/>
    <w:rsid w:val="00FC6714"/>
    <w:rsid w:val="00FC67BD"/>
    <w:rsid w:val="00FC6F9C"/>
    <w:rsid w:val="00FC7059"/>
    <w:rsid w:val="00FD06AB"/>
    <w:rsid w:val="00FD1184"/>
    <w:rsid w:val="00FD1287"/>
    <w:rsid w:val="00FD1636"/>
    <w:rsid w:val="00FD1735"/>
    <w:rsid w:val="00FD184D"/>
    <w:rsid w:val="00FD19B6"/>
    <w:rsid w:val="00FD2C14"/>
    <w:rsid w:val="00FD2FA9"/>
    <w:rsid w:val="00FD333A"/>
    <w:rsid w:val="00FD3A1C"/>
    <w:rsid w:val="00FD3D59"/>
    <w:rsid w:val="00FD3DC9"/>
    <w:rsid w:val="00FD3E7E"/>
    <w:rsid w:val="00FD430C"/>
    <w:rsid w:val="00FD45A1"/>
    <w:rsid w:val="00FD4A81"/>
    <w:rsid w:val="00FD507E"/>
    <w:rsid w:val="00FD529A"/>
    <w:rsid w:val="00FD5540"/>
    <w:rsid w:val="00FD57E2"/>
    <w:rsid w:val="00FD5A20"/>
    <w:rsid w:val="00FD5AC1"/>
    <w:rsid w:val="00FD5EF6"/>
    <w:rsid w:val="00FD660E"/>
    <w:rsid w:val="00FD6C2F"/>
    <w:rsid w:val="00FD6CE5"/>
    <w:rsid w:val="00FD6DB4"/>
    <w:rsid w:val="00FE0456"/>
    <w:rsid w:val="00FE0651"/>
    <w:rsid w:val="00FE06F6"/>
    <w:rsid w:val="00FE078B"/>
    <w:rsid w:val="00FE0A63"/>
    <w:rsid w:val="00FE0E92"/>
    <w:rsid w:val="00FE1018"/>
    <w:rsid w:val="00FE11C8"/>
    <w:rsid w:val="00FE172C"/>
    <w:rsid w:val="00FE1793"/>
    <w:rsid w:val="00FE17A0"/>
    <w:rsid w:val="00FE1D14"/>
    <w:rsid w:val="00FE274C"/>
    <w:rsid w:val="00FE2995"/>
    <w:rsid w:val="00FE2DBB"/>
    <w:rsid w:val="00FE2DF9"/>
    <w:rsid w:val="00FE32C8"/>
    <w:rsid w:val="00FE3BB6"/>
    <w:rsid w:val="00FE4432"/>
    <w:rsid w:val="00FE54CE"/>
    <w:rsid w:val="00FE5988"/>
    <w:rsid w:val="00FE66D7"/>
    <w:rsid w:val="00FE7367"/>
    <w:rsid w:val="00FE798F"/>
    <w:rsid w:val="00FE79E2"/>
    <w:rsid w:val="00FE7AD9"/>
    <w:rsid w:val="00FF01AE"/>
    <w:rsid w:val="00FF03D0"/>
    <w:rsid w:val="00FF083C"/>
    <w:rsid w:val="00FF101E"/>
    <w:rsid w:val="00FF13C4"/>
    <w:rsid w:val="00FF13FF"/>
    <w:rsid w:val="00FF1981"/>
    <w:rsid w:val="00FF1CF5"/>
    <w:rsid w:val="00FF298D"/>
    <w:rsid w:val="00FF2AF7"/>
    <w:rsid w:val="00FF3E56"/>
    <w:rsid w:val="00FF4708"/>
    <w:rsid w:val="00FF5070"/>
    <w:rsid w:val="00FF51FD"/>
    <w:rsid w:val="00FF620D"/>
    <w:rsid w:val="00FF6443"/>
    <w:rsid w:val="00FF6491"/>
    <w:rsid w:val="00FF6EB6"/>
    <w:rsid w:val="00FF73C5"/>
    <w:rsid w:val="00FF7701"/>
    <w:rsid w:val="00FF7892"/>
    <w:rsid w:val="00FF7AD0"/>
    <w:rsid w:val="00FF7E2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1B668C"/>
  <w15:docId w15:val="{79A1E381-FBB0-480B-BC8E-A7CAE55E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E1">
    <w:name w:val="??E"/>
    <w:basedOn w:val="Normal"/>
    <w:rsid w:val="002822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cctfourfigures">
    <w:name w:val="acct four figures"/>
    <w:aliases w:val="a4"/>
    <w:basedOn w:val="Normal"/>
    <w:rsid w:val="0057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C2E4-B670-4AFA-B6CB-4D69BCA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1386</TotalTime>
  <Pages>15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 Corporation</Company>
  <LinksUpToDate>false</LinksUpToDate>
  <CharactersWithSpaces>19333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63</cp:revision>
  <cp:lastPrinted>2026-05-08T09:27:00Z</cp:lastPrinted>
  <dcterms:created xsi:type="dcterms:W3CDTF">2026-03-19T09:00:00Z</dcterms:created>
  <dcterms:modified xsi:type="dcterms:W3CDTF">2026-05-08T09:27:00Z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3e3c4234c77223fd9447ddde18c79e71fb6221bc54dc7ea7ed37bfe832cd3edc</vt:lpwstr>
  </property>
</Properties>
</file>