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61CC9E8C" w14:textId="77777777" w:rsidR="00A567E6" w:rsidRPr="006A3F0E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6A3F0E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FBF4C08" w14:textId="1D7559FE" w:rsidR="006A0F73" w:rsidRPr="005E6B08" w:rsidRDefault="006A0F73" w:rsidP="006A0F73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7912A4A" w14:textId="68D4DC98" w:rsidR="00A96354" w:rsidRDefault="00A96354" w:rsidP="006A0F73">
      <w:pPr>
        <w:tabs>
          <w:tab w:val="left" w:pos="1560"/>
        </w:tabs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4202311B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69644C">
        <w:rPr>
          <w:lang w:val="en-US"/>
        </w:rPr>
        <w:t xml:space="preserve"> </w:t>
      </w:r>
      <w:r w:rsidR="005E0F4E">
        <w:rPr>
          <w:rFonts w:cs="Angsana New (Headings CS)"/>
          <w:lang w:val="en-US"/>
        </w:rPr>
        <w:t>7</w:t>
      </w:r>
      <w:r w:rsidR="000964F4">
        <w:t xml:space="preserve"> </w:t>
      </w:r>
      <w:r w:rsidR="00520ED8">
        <w:rPr>
          <w:rFonts w:hint="cs"/>
          <w:cs/>
          <w:lang w:val="en-US"/>
        </w:rPr>
        <w:t>พฤ</w:t>
      </w:r>
      <w:r w:rsidR="00DB03DF">
        <w:rPr>
          <w:rFonts w:hint="cs"/>
          <w:cs/>
          <w:lang w:val="en-US"/>
        </w:rPr>
        <w:t>ษภาคม</w:t>
      </w:r>
      <w:r w:rsidR="000964F4">
        <w:rPr>
          <w:lang w:val="en-US"/>
        </w:rPr>
        <w:t xml:space="preserve"> </w:t>
      </w:r>
      <w:r w:rsidR="003277A3">
        <w:rPr>
          <w:rFonts w:cs="Angsana New (Headings CS)"/>
          <w:lang w:val="en-US"/>
        </w:rPr>
        <w:t>256</w:t>
      </w:r>
      <w:r w:rsidR="00DB03DF">
        <w:rPr>
          <w:rFonts w:cs="Angsana New (Headings CS)"/>
          <w:lang w:val="en-US"/>
        </w:rPr>
        <w:t>9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1DE88D22" w:rsidR="007A7AC4" w:rsidRPr="00455790" w:rsidRDefault="007A7AC4" w:rsidP="00FF5A0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F5A06">
        <w:rPr>
          <w:rFonts w:ascii="Angsana New" w:hAnsi="Angsana New"/>
          <w:spacing w:val="2"/>
          <w:sz w:val="30"/>
          <w:szCs w:val="30"/>
        </w:rPr>
        <w:t xml:space="preserve"> </w:t>
      </w:r>
      <w:r w:rsidR="00FF5A06">
        <w:rPr>
          <w:rFonts w:ascii="Angsana New" w:hAnsi="Angsana New"/>
          <w:spacing w:val="2"/>
          <w:sz w:val="30"/>
          <w:szCs w:val="30"/>
        </w:rPr>
        <w:br/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34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FF5A06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256</w:t>
      </w:r>
      <w:r w:rsidR="00DB03DF">
        <w:rPr>
          <w:rFonts w:ascii="Angsana New" w:hAnsi="Angsana New" w:cs="Angsana New (Headings CS)"/>
          <w:spacing w:val="2"/>
          <w:sz w:val="30"/>
          <w:szCs w:val="30"/>
          <w:lang w:val="en-US"/>
        </w:rPr>
        <w:t>8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76CAC446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256</w:t>
      </w:r>
      <w:r w:rsidR="00DB03DF">
        <w:rPr>
          <w:rFonts w:ascii="Angsana New" w:hAnsi="Angsana New" w:cs="Angsana New (Headings CS)"/>
          <w:spacing w:val="2"/>
          <w:sz w:val="30"/>
          <w:szCs w:val="30"/>
          <w:lang w:val="en-US"/>
        </w:rPr>
        <w:t>8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911897" w:rsidRDefault="0000702A" w:rsidP="00435278">
      <w:pPr>
        <w:pStyle w:val="Caption"/>
        <w:rPr>
          <w:cs/>
        </w:rPr>
      </w:pPr>
      <w:r w:rsidRPr="00911897">
        <w:rPr>
          <w:rFonts w:hint="cs"/>
          <w:cs/>
        </w:rPr>
        <w:t>บุคคลหรือ</w:t>
      </w:r>
      <w:r w:rsidR="007B2482" w:rsidRPr="00911897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0FF62A4D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1C5C66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A1C525" w14:textId="2CB03BAA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</w:t>
      </w:r>
      <w:r w:rsidR="00060317" w:rsidRPr="00455790">
        <w:rPr>
          <w:rFonts w:ascii="Angsana New" w:hAnsi="Angsana New" w:hint="cs"/>
          <w:spacing w:val="-4"/>
          <w:sz w:val="30"/>
          <w:szCs w:val="30"/>
          <w:cs/>
        </w:rPr>
        <w:t>ในระหว่างงว</w:t>
      </w:r>
      <w:r w:rsidR="0006031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8C08EF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664A3D" w:rsidRPr="00664A3D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8C08EF">
        <w:rPr>
          <w:rFonts w:ascii="Angsana New" w:hAnsi="Angsana New"/>
          <w:spacing w:val="-4"/>
          <w:sz w:val="30"/>
          <w:szCs w:val="30"/>
        </w:rPr>
        <w:t>31</w:t>
      </w:r>
      <w:r w:rsidR="008C08EF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664A3D" w:rsidRPr="00664A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256</w:t>
      </w:r>
      <w:r w:rsidR="008C08EF">
        <w:rPr>
          <w:rFonts w:ascii="Angsana New" w:hAnsi="Angsana New" w:cs="Angsana New (Headings CS)"/>
          <w:spacing w:val="-4"/>
          <w:sz w:val="30"/>
          <w:szCs w:val="30"/>
          <w:lang w:val="en-US"/>
        </w:rPr>
        <w:t>9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4765F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br/>
            </w: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8EF" w:rsidRPr="00C54974" w14:paraId="7336EA52" w14:textId="77777777" w:rsidTr="00225FD4">
        <w:trPr>
          <w:cantSplit/>
          <w:trHeight w:val="397"/>
          <w:tblHeader/>
        </w:trPr>
        <w:tc>
          <w:tcPr>
            <w:tcW w:w="3729" w:type="dxa"/>
          </w:tcPr>
          <w:p w14:paraId="48F0C311" w14:textId="7C4F9879" w:rsidR="008C08EF" w:rsidRPr="004765FF" w:rsidRDefault="008C08EF" w:rsidP="008C08E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765F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65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765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65F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1" w:type="dxa"/>
            <w:vAlign w:val="bottom"/>
          </w:tcPr>
          <w:p w14:paraId="57783E96" w14:textId="401723FF" w:rsidR="008C08EF" w:rsidRPr="008C08EF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</w:tcPr>
          <w:p w14:paraId="3B05F169" w14:textId="77777777" w:rsidR="008C08EF" w:rsidRPr="00C54974" w:rsidRDefault="008C08EF" w:rsidP="008C08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123345D8" w:rsidR="008C08EF" w:rsidRPr="004715A3" w:rsidRDefault="008C08EF" w:rsidP="008C08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3AC020F0" w14:textId="77777777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7466E42D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199BE9E" w14:textId="77777777" w:rsidR="008C08EF" w:rsidRPr="00C54974" w:rsidRDefault="008C08EF" w:rsidP="008C08EF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54BC12B2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</w:tr>
      <w:tr w:rsidR="008C08EF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8C08EF" w:rsidRPr="00C54974" w:rsidRDefault="008C08EF" w:rsidP="008C08EF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8EF" w:rsidRPr="00C54974" w14:paraId="0ED642C5" w14:textId="77777777" w:rsidTr="00170145">
        <w:tc>
          <w:tcPr>
            <w:tcW w:w="3729" w:type="dxa"/>
          </w:tcPr>
          <w:p w14:paraId="68DDB367" w14:textId="3A663065" w:rsidR="008C08EF" w:rsidRPr="00C54974" w:rsidRDefault="008C08EF" w:rsidP="008C08E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8C08EF" w:rsidRPr="00C54974" w:rsidRDefault="008C08EF" w:rsidP="008C08EF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40E" w:rsidRPr="00C54974" w14:paraId="51C90DEE" w14:textId="77777777" w:rsidTr="00170145">
        <w:tc>
          <w:tcPr>
            <w:tcW w:w="3729" w:type="dxa"/>
          </w:tcPr>
          <w:p w14:paraId="4CCC2C86" w14:textId="24C5AC9E" w:rsidR="0036240E" w:rsidRPr="00C54974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</w:tcPr>
          <w:p w14:paraId="4FD4E9EB" w14:textId="0C5E77B5" w:rsidR="0036240E" w:rsidRPr="00C54974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896,804</w:t>
            </w:r>
          </w:p>
        </w:tc>
        <w:tc>
          <w:tcPr>
            <w:tcW w:w="240" w:type="dxa"/>
          </w:tcPr>
          <w:p w14:paraId="361EC306" w14:textId="77777777" w:rsidR="0036240E" w:rsidRPr="00C54974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66F44FDA" w:rsidR="0036240E" w:rsidRPr="00C54974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733,439</w:t>
            </w:r>
          </w:p>
        </w:tc>
        <w:tc>
          <w:tcPr>
            <w:tcW w:w="268" w:type="dxa"/>
          </w:tcPr>
          <w:p w14:paraId="29CA3694" w14:textId="77777777" w:rsidR="0036240E" w:rsidRPr="00C54974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4D9C8D54" w14:textId="09EC18FF" w:rsidR="0036240E" w:rsidRPr="001F3A56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896,804</w:t>
            </w:r>
          </w:p>
        </w:tc>
        <w:tc>
          <w:tcPr>
            <w:tcW w:w="270" w:type="dxa"/>
          </w:tcPr>
          <w:p w14:paraId="09E6A6E3" w14:textId="77777777" w:rsidR="0036240E" w:rsidRPr="00C54974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66CA4C63" w:rsidR="0036240E" w:rsidRPr="003C258E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733,439</w:t>
            </w:r>
          </w:p>
        </w:tc>
      </w:tr>
      <w:tr w:rsidR="0036240E" w:rsidRPr="00C54974" w14:paraId="091076D1" w14:textId="77777777" w:rsidTr="00170145">
        <w:tc>
          <w:tcPr>
            <w:tcW w:w="3729" w:type="dxa"/>
          </w:tcPr>
          <w:p w14:paraId="29284BB0" w14:textId="0541DC19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</w:tcPr>
          <w:p w14:paraId="09EC6BD1" w14:textId="4BF96683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823,649</w:t>
            </w:r>
          </w:p>
        </w:tc>
        <w:tc>
          <w:tcPr>
            <w:tcW w:w="240" w:type="dxa"/>
          </w:tcPr>
          <w:p w14:paraId="4DF0F256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45A84449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68" w:type="dxa"/>
          </w:tcPr>
          <w:p w14:paraId="6B99DC68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8A96F55" w14:textId="378435AE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823,649</w:t>
            </w:r>
          </w:p>
        </w:tc>
        <w:tc>
          <w:tcPr>
            <w:tcW w:w="270" w:type="dxa"/>
          </w:tcPr>
          <w:p w14:paraId="6720B292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79E16234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36240E" w:rsidRPr="00C54974" w14:paraId="3744DF3C" w14:textId="77777777" w:rsidTr="00170145">
        <w:tc>
          <w:tcPr>
            <w:tcW w:w="3729" w:type="dxa"/>
          </w:tcPr>
          <w:p w14:paraId="57AAF708" w14:textId="433AFBDE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54D3D635" w14:textId="774C35A5" w:rsidR="0036240E" w:rsidRPr="008F26E7" w:rsidRDefault="005F2103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1,412</w:t>
            </w:r>
          </w:p>
        </w:tc>
        <w:tc>
          <w:tcPr>
            <w:tcW w:w="240" w:type="dxa"/>
          </w:tcPr>
          <w:p w14:paraId="5DCD8319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63507DD5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8" w:type="dxa"/>
          </w:tcPr>
          <w:p w14:paraId="0552D178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53A98D9" w14:textId="62A17656" w:rsidR="005E0F4E" w:rsidRPr="008F26E7" w:rsidRDefault="005F2103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1,412</w:t>
            </w:r>
          </w:p>
        </w:tc>
        <w:tc>
          <w:tcPr>
            <w:tcW w:w="270" w:type="dxa"/>
          </w:tcPr>
          <w:p w14:paraId="440695C6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568168D7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36240E" w:rsidRPr="00C54974" w14:paraId="5967CE67" w14:textId="77777777" w:rsidTr="006D0F31">
        <w:tc>
          <w:tcPr>
            <w:tcW w:w="3729" w:type="dxa"/>
          </w:tcPr>
          <w:p w14:paraId="6834CA86" w14:textId="69DEE984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</w:tcPr>
          <w:p w14:paraId="4C4A6CB1" w14:textId="3436A171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23,714</w:t>
            </w:r>
          </w:p>
        </w:tc>
        <w:tc>
          <w:tcPr>
            <w:tcW w:w="240" w:type="dxa"/>
          </w:tcPr>
          <w:p w14:paraId="5E389F5C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21F84200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23,246</w:t>
            </w:r>
          </w:p>
        </w:tc>
        <w:tc>
          <w:tcPr>
            <w:tcW w:w="268" w:type="dxa"/>
          </w:tcPr>
          <w:p w14:paraId="543D8270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6C1E105" w14:textId="08E6FCC0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23,714</w:t>
            </w:r>
          </w:p>
        </w:tc>
        <w:tc>
          <w:tcPr>
            <w:tcW w:w="270" w:type="dxa"/>
          </w:tcPr>
          <w:p w14:paraId="66E270F4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142F50" w14:textId="3D9FD500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23,246</w:t>
            </w:r>
          </w:p>
        </w:tc>
      </w:tr>
      <w:tr w:rsidR="0036240E" w:rsidRPr="00C54974" w14:paraId="7FF9274D" w14:textId="77777777" w:rsidTr="006D0F31">
        <w:tc>
          <w:tcPr>
            <w:tcW w:w="3729" w:type="dxa"/>
          </w:tcPr>
          <w:p w14:paraId="7E66240D" w14:textId="59628F7B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</w:tcPr>
          <w:p w14:paraId="2F81F05F" w14:textId="37152E8F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40" w:type="dxa"/>
          </w:tcPr>
          <w:p w14:paraId="26EF4AD9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4C08C9E0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264A0CFB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1E0B787" w14:textId="756EEC4C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14:paraId="24ED6E51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ADDCB7" w14:textId="37BB331F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6240E" w:rsidRPr="00D0227B" w14:paraId="042F90FF" w14:textId="77777777" w:rsidTr="006D0F31">
        <w:tc>
          <w:tcPr>
            <w:tcW w:w="3729" w:type="dxa"/>
          </w:tcPr>
          <w:p w14:paraId="1465B87A" w14:textId="41A6E15D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</w:tcPr>
          <w:p w14:paraId="1D62CB68" w14:textId="2C45F33C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3,466</w:t>
            </w:r>
          </w:p>
        </w:tc>
        <w:tc>
          <w:tcPr>
            <w:tcW w:w="240" w:type="dxa"/>
          </w:tcPr>
          <w:p w14:paraId="72221943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30204B" w14:textId="083561FB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4E53A7F3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7A5EF2C9" w14:textId="0B9F56B0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3,466</w:t>
            </w:r>
          </w:p>
        </w:tc>
        <w:tc>
          <w:tcPr>
            <w:tcW w:w="270" w:type="dxa"/>
          </w:tcPr>
          <w:p w14:paraId="2794FD3C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C3B626" w14:textId="23A5091A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5,951</w:t>
            </w:r>
          </w:p>
        </w:tc>
      </w:tr>
      <w:tr w:rsidR="0036240E" w:rsidRPr="00C54974" w14:paraId="40BD0892" w14:textId="77777777" w:rsidTr="005F2103">
        <w:tc>
          <w:tcPr>
            <w:tcW w:w="3729" w:type="dxa"/>
          </w:tcPr>
          <w:p w14:paraId="2FDA3B2A" w14:textId="0BBA06BC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621C7A65" w14:textId="209DFC77" w:rsidR="0036240E" w:rsidRPr="008F26E7" w:rsidRDefault="005F2103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3,655</w:t>
            </w:r>
          </w:p>
        </w:tc>
        <w:tc>
          <w:tcPr>
            <w:tcW w:w="240" w:type="dxa"/>
          </w:tcPr>
          <w:p w14:paraId="7990611C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2EA6902" w14:textId="02FC983A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268" w:type="dxa"/>
          </w:tcPr>
          <w:p w14:paraId="65CB32B0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F647649" w14:textId="55726B6D" w:rsidR="0036240E" w:rsidRPr="008F26E7" w:rsidRDefault="005F2103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3,655</w:t>
            </w:r>
          </w:p>
        </w:tc>
        <w:tc>
          <w:tcPr>
            <w:tcW w:w="270" w:type="dxa"/>
          </w:tcPr>
          <w:p w14:paraId="0C1A9B06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B9FA1C" w14:textId="0D5ADFF3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36240E" w:rsidRPr="00C54974" w14:paraId="6ECA2DC1" w14:textId="77777777" w:rsidTr="00170145">
        <w:tc>
          <w:tcPr>
            <w:tcW w:w="3729" w:type="dxa"/>
          </w:tcPr>
          <w:p w14:paraId="1D0CEEEA" w14:textId="77777777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</w:tcPr>
          <w:p w14:paraId="14364F18" w14:textId="77777777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284F528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1BDC42A" w14:textId="77777777" w:rsidR="0036240E" w:rsidRPr="008F26E7" w:rsidRDefault="0036240E" w:rsidP="003624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1B67C9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E696369" w14:textId="77777777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240E" w:rsidRPr="00C54974" w14:paraId="47779833" w14:textId="77777777" w:rsidTr="00170145">
        <w:tc>
          <w:tcPr>
            <w:tcW w:w="3729" w:type="dxa"/>
          </w:tcPr>
          <w:p w14:paraId="5D4A2CF6" w14:textId="77777777" w:rsidR="0036240E" w:rsidRPr="008F26E7" w:rsidRDefault="0036240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01ABD048" w14:textId="0031B568" w:rsidR="0036240E" w:rsidRPr="005E0F4E" w:rsidRDefault="005E0F4E" w:rsidP="005E0F4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76217C0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935E011" w14:textId="2F68ABD5" w:rsidR="0036240E" w:rsidRPr="008F26E7" w:rsidRDefault="0036240E" w:rsidP="0036240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2E1C950" w14:textId="77777777" w:rsidR="0036240E" w:rsidRPr="008F26E7" w:rsidRDefault="0036240E" w:rsidP="003624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AF4D370" w14:textId="72091AE1" w:rsidR="0036240E" w:rsidRPr="008F26E7" w:rsidRDefault="005E0F4E" w:rsidP="003624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2,529</w:t>
            </w:r>
          </w:p>
        </w:tc>
        <w:tc>
          <w:tcPr>
            <w:tcW w:w="270" w:type="dxa"/>
          </w:tcPr>
          <w:p w14:paraId="3D602D34" w14:textId="77777777" w:rsidR="0036240E" w:rsidRPr="008F26E7" w:rsidRDefault="0036240E" w:rsidP="003624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724E14E9" w:rsidR="0036240E" w:rsidRPr="008F26E7" w:rsidRDefault="0036240E" w:rsidP="0036240E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</w:tr>
      <w:tr w:rsidR="005E0F4E" w:rsidRPr="00C54974" w14:paraId="7928539D" w14:textId="77777777" w:rsidTr="00170145">
        <w:tc>
          <w:tcPr>
            <w:tcW w:w="3729" w:type="dxa"/>
          </w:tcPr>
          <w:p w14:paraId="5FA762C9" w14:textId="5A182577" w:rsidR="005E0F4E" w:rsidRPr="008F26E7" w:rsidRDefault="005E0F4E" w:rsidP="003624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0F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1" w:type="dxa"/>
          </w:tcPr>
          <w:p w14:paraId="3385B3D4" w14:textId="14FA451C" w:rsidR="005E0F4E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B509AB1" w14:textId="77777777" w:rsidR="005E0F4E" w:rsidRPr="008F26E7" w:rsidRDefault="005E0F4E" w:rsidP="005E0F4E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E4B4780" w14:textId="597C69F8" w:rsidR="005E0F4E" w:rsidRPr="005E0F4E" w:rsidRDefault="005E0F4E" w:rsidP="005E0F4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902D31D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C69E2AA" w14:textId="6B7DF066" w:rsidR="005E0F4E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97983" w14:textId="77777777" w:rsidR="005E0F4E" w:rsidRPr="005E0F4E" w:rsidRDefault="005E0F4E" w:rsidP="005E0F4E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32763B0" w14:textId="14B47F22" w:rsidR="005E0F4E" w:rsidRPr="008F26E7" w:rsidRDefault="005E0F4E" w:rsidP="005E0F4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0F4E" w:rsidRPr="00C54974" w14:paraId="11ABF9F4" w14:textId="77777777" w:rsidTr="00170145">
        <w:tc>
          <w:tcPr>
            <w:tcW w:w="3729" w:type="dxa"/>
          </w:tcPr>
          <w:p w14:paraId="1DCF63D6" w14:textId="7DEEDE3D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3835C31D" w14:textId="1C9B8ECE" w:rsidR="005E0F4E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6,422</w:t>
            </w:r>
          </w:p>
        </w:tc>
        <w:tc>
          <w:tcPr>
            <w:tcW w:w="240" w:type="dxa"/>
          </w:tcPr>
          <w:p w14:paraId="018AF61F" w14:textId="77777777" w:rsidR="005E0F4E" w:rsidRPr="008F26E7" w:rsidRDefault="005E0F4E" w:rsidP="005E0F4E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B10BAC9" w14:textId="16C23833" w:rsidR="005E0F4E" w:rsidRPr="005E0F4E" w:rsidRDefault="005E0F4E" w:rsidP="005E0F4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BDA7B59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67BAF1D3" w14:textId="33F2BB51" w:rsidR="005E0F4E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6,422</w:t>
            </w:r>
          </w:p>
        </w:tc>
        <w:tc>
          <w:tcPr>
            <w:tcW w:w="270" w:type="dxa"/>
          </w:tcPr>
          <w:p w14:paraId="09DC2C75" w14:textId="77777777" w:rsidR="005E0F4E" w:rsidRPr="005E0F4E" w:rsidRDefault="005E0F4E" w:rsidP="005E0F4E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5EA24132" w14:textId="0208F483" w:rsidR="005E0F4E" w:rsidRPr="008F26E7" w:rsidRDefault="005E0F4E" w:rsidP="005E0F4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E0F4E" w:rsidRPr="00C54974" w14:paraId="50901757" w14:textId="77777777" w:rsidTr="00170145">
        <w:tc>
          <w:tcPr>
            <w:tcW w:w="3729" w:type="dxa"/>
          </w:tcPr>
          <w:p w14:paraId="5216B697" w14:textId="77777777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</w:tcPr>
          <w:p w14:paraId="4C67A56F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5669AE6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0F4E" w:rsidRPr="00C54974" w14:paraId="515BA123" w14:textId="77777777" w:rsidTr="00170145">
        <w:tc>
          <w:tcPr>
            <w:tcW w:w="3729" w:type="dxa"/>
          </w:tcPr>
          <w:p w14:paraId="42DC44BD" w14:textId="58FCDB86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</w:tcPr>
          <w:p w14:paraId="1745E23A" w14:textId="214D2175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B17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</w:tcPr>
          <w:p w14:paraId="6F047D32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5D94DE26" w:rsidR="005E0F4E" w:rsidRPr="008F26E7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68" w:type="dxa"/>
          </w:tcPr>
          <w:p w14:paraId="3749D2C4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262770B0" w14:textId="2CD80D70" w:rsidR="005E0F4E" w:rsidRPr="008F26E7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B17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21ACE5A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38853238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</w:tr>
      <w:tr w:rsidR="005E0F4E" w:rsidRPr="00C54974" w14:paraId="3FB42FFE" w14:textId="77777777" w:rsidTr="00170145">
        <w:tc>
          <w:tcPr>
            <w:tcW w:w="3729" w:type="dxa"/>
          </w:tcPr>
          <w:p w14:paraId="43419A46" w14:textId="4A5A4C39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</w:tcPr>
          <w:p w14:paraId="46C8521C" w14:textId="03983326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659</w:t>
            </w:r>
          </w:p>
        </w:tc>
        <w:tc>
          <w:tcPr>
            <w:tcW w:w="240" w:type="dxa"/>
          </w:tcPr>
          <w:p w14:paraId="0E02DE7B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331B4B7F" w:rsidR="005E0F4E" w:rsidRPr="008F26E7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268" w:type="dxa"/>
          </w:tcPr>
          <w:p w14:paraId="566089E0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0962892" w14:textId="1392B758" w:rsidR="005E0F4E" w:rsidRPr="008F26E7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659</w:t>
            </w:r>
          </w:p>
        </w:tc>
        <w:tc>
          <w:tcPr>
            <w:tcW w:w="270" w:type="dxa"/>
          </w:tcPr>
          <w:p w14:paraId="2B9F4CD8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68E466AF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24,558</w:t>
            </w:r>
          </w:p>
        </w:tc>
      </w:tr>
      <w:tr w:rsidR="005E0F4E" w:rsidRPr="00C54974" w14:paraId="10D6A012" w14:textId="77777777" w:rsidTr="00170145">
        <w:tc>
          <w:tcPr>
            <w:tcW w:w="3729" w:type="dxa"/>
          </w:tcPr>
          <w:p w14:paraId="7EA1FCF6" w14:textId="5BE3A1FF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27725378" w14:textId="1069CD57" w:rsidR="005E0F4E" w:rsidRPr="008F26E7" w:rsidRDefault="005B17CB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40" w:type="dxa"/>
          </w:tcPr>
          <w:p w14:paraId="67F8DDDC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392C0BFF" w:rsidR="005E0F4E" w:rsidRPr="008F26E7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0C48EFA4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651E0F0A" w14:textId="70490991" w:rsidR="005E0F4E" w:rsidRPr="008F26E7" w:rsidRDefault="005B17CB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4D33CFC5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1D442756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</w:tr>
      <w:tr w:rsidR="005E0F4E" w:rsidRPr="00C54974" w14:paraId="2B729546" w14:textId="77777777" w:rsidTr="00170145">
        <w:tc>
          <w:tcPr>
            <w:tcW w:w="3729" w:type="dxa"/>
          </w:tcPr>
          <w:p w14:paraId="0D91FE4C" w14:textId="68599CAC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</w:tcPr>
          <w:p w14:paraId="34D55B70" w14:textId="612D53C4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40" w:type="dxa"/>
          </w:tcPr>
          <w:p w14:paraId="7821A982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69D50CB3" w:rsidR="005E0F4E" w:rsidRPr="008F26E7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268" w:type="dxa"/>
          </w:tcPr>
          <w:p w14:paraId="07A458A6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46E98569" w14:textId="3BDF757C" w:rsidR="005E0F4E" w:rsidRPr="008F26E7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07AFF453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5AA5C6F6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5E0F4E" w:rsidRPr="00C54974" w14:paraId="11D6CBD5" w14:textId="77777777" w:rsidTr="00170145">
        <w:tc>
          <w:tcPr>
            <w:tcW w:w="3729" w:type="dxa"/>
          </w:tcPr>
          <w:p w14:paraId="6901392B" w14:textId="380A278D" w:rsidR="005E0F4E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</w:tcPr>
          <w:p w14:paraId="6EFB16F0" w14:textId="25F4CD0B" w:rsidR="005E0F4E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0" w:type="dxa"/>
          </w:tcPr>
          <w:p w14:paraId="31ABD9BE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8CD1EDF" w14:textId="105D8C7D" w:rsidR="005E0F4E" w:rsidRDefault="00EC3145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14:paraId="60262A79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3385F84" w14:textId="7EB3ED03" w:rsidR="005E0F4E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14B51296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96D0D9" w14:textId="10DAFB8D" w:rsidR="005E0F4E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5E0F4E" w:rsidRPr="00C54974" w14:paraId="28E40031" w14:textId="77777777" w:rsidTr="00170145">
        <w:tc>
          <w:tcPr>
            <w:tcW w:w="3729" w:type="dxa"/>
          </w:tcPr>
          <w:p w14:paraId="776777CB" w14:textId="336AE425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</w:tcPr>
          <w:p w14:paraId="576BAD17" w14:textId="1FAB8517" w:rsidR="005E0F4E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739</w:t>
            </w:r>
          </w:p>
        </w:tc>
        <w:tc>
          <w:tcPr>
            <w:tcW w:w="240" w:type="dxa"/>
          </w:tcPr>
          <w:p w14:paraId="58DC3F6B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479D393" w14:textId="494B84A1" w:rsidR="005E0F4E" w:rsidRDefault="00EC3145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29,659</w:t>
            </w:r>
          </w:p>
        </w:tc>
        <w:tc>
          <w:tcPr>
            <w:tcW w:w="268" w:type="dxa"/>
          </w:tcPr>
          <w:p w14:paraId="20B670DE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214AC8C" w14:textId="361B0AAC" w:rsidR="005E0F4E" w:rsidRDefault="005B17CB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</w:t>
            </w:r>
            <w:r w:rsidR="00EC3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739</w:t>
            </w:r>
          </w:p>
        </w:tc>
        <w:tc>
          <w:tcPr>
            <w:tcW w:w="270" w:type="dxa"/>
          </w:tcPr>
          <w:p w14:paraId="3E2C3DAB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46958C" w14:textId="2041D3C1" w:rsidR="005E0F4E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29,659</w:t>
            </w:r>
          </w:p>
        </w:tc>
      </w:tr>
      <w:tr w:rsidR="005E0F4E" w:rsidRPr="00C54974" w14:paraId="1B93C5CD" w14:textId="77777777" w:rsidTr="00170145">
        <w:tc>
          <w:tcPr>
            <w:tcW w:w="3729" w:type="dxa"/>
          </w:tcPr>
          <w:p w14:paraId="14C78AE3" w14:textId="11784BA9" w:rsidR="005E0F4E" w:rsidRPr="008F26E7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4627F0B8" w14:textId="276445EF" w:rsidR="005E0F4E" w:rsidRPr="008F26E7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142</w:t>
            </w:r>
          </w:p>
        </w:tc>
        <w:tc>
          <w:tcPr>
            <w:tcW w:w="240" w:type="dxa"/>
          </w:tcPr>
          <w:p w14:paraId="054A9CE9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45EFF12D" w:rsidR="005E0F4E" w:rsidRPr="008F26E7" w:rsidRDefault="00EC3145" w:rsidP="00EC314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13,910</w:t>
            </w:r>
          </w:p>
        </w:tc>
        <w:tc>
          <w:tcPr>
            <w:tcW w:w="268" w:type="dxa"/>
          </w:tcPr>
          <w:p w14:paraId="2F7B02F3" w14:textId="77777777" w:rsidR="005E0F4E" w:rsidRPr="008F26E7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D2CF3A1" w14:textId="7F3A86E8" w:rsidR="005E0F4E" w:rsidRPr="008F26E7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17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142</w:t>
            </w:r>
          </w:p>
        </w:tc>
        <w:tc>
          <w:tcPr>
            <w:tcW w:w="270" w:type="dxa"/>
          </w:tcPr>
          <w:p w14:paraId="608B28AD" w14:textId="77777777" w:rsidR="005E0F4E" w:rsidRPr="008F26E7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647E5AF2" w:rsidR="005E0F4E" w:rsidRPr="008F26E7" w:rsidRDefault="00EC3145" w:rsidP="00EC314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13,910</w:t>
            </w:r>
          </w:p>
        </w:tc>
      </w:tr>
      <w:tr w:rsidR="005E0F4E" w:rsidRPr="00C54974" w14:paraId="2AF93A58" w14:textId="77777777" w:rsidTr="00170145">
        <w:tc>
          <w:tcPr>
            <w:tcW w:w="3729" w:type="dxa"/>
          </w:tcPr>
          <w:p w14:paraId="60D6D4D9" w14:textId="77777777" w:rsidR="005E0F4E" w:rsidRPr="00C54974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</w:tcPr>
          <w:p w14:paraId="2CB0787A" w14:textId="77777777" w:rsidR="005E0F4E" w:rsidRPr="00C54974" w:rsidRDefault="005E0F4E" w:rsidP="005E0F4E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5E0F4E" w:rsidRPr="00C54974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5E0F4E" w:rsidRPr="00C54974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685CE192" w14:textId="77777777" w:rsidR="005E0F4E" w:rsidRPr="001F3A56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5E0F4E" w:rsidRPr="00C54974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0F4E" w:rsidRPr="00C54974" w14:paraId="7E9D3973" w14:textId="77777777" w:rsidTr="00170145">
        <w:tc>
          <w:tcPr>
            <w:tcW w:w="3729" w:type="dxa"/>
          </w:tcPr>
          <w:p w14:paraId="36400122" w14:textId="77777777" w:rsidR="005E0F4E" w:rsidRPr="00C54974" w:rsidRDefault="005E0F4E" w:rsidP="005E0F4E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</w:tcPr>
          <w:p w14:paraId="507853E9" w14:textId="5DFF0619" w:rsidR="005E0F4E" w:rsidRPr="00C54974" w:rsidRDefault="005E0F4E" w:rsidP="005E0F4E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19A8F614" w:rsidR="005E0F4E" w:rsidRPr="00C54974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5E0F4E" w:rsidRPr="00C54974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729EACF2" w14:textId="77777777" w:rsidR="005E0F4E" w:rsidRPr="001F3A56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5E0F4E" w:rsidRPr="00C54974" w:rsidRDefault="005E0F4E" w:rsidP="005E0F4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0F4E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5E0F4E" w:rsidRPr="00C54974" w:rsidRDefault="005E0F4E" w:rsidP="005E0F4E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</w:tcPr>
          <w:p w14:paraId="7320B9D4" w14:textId="708BC239" w:rsidR="005E0F4E" w:rsidRPr="00C54974" w:rsidRDefault="005E0F4E" w:rsidP="005E0F4E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17,524</w:t>
            </w:r>
          </w:p>
        </w:tc>
        <w:tc>
          <w:tcPr>
            <w:tcW w:w="240" w:type="dxa"/>
          </w:tcPr>
          <w:p w14:paraId="4985E7A3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216FAEDC" w:rsidR="005E0F4E" w:rsidRPr="00C54974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68" w:type="dxa"/>
          </w:tcPr>
          <w:p w14:paraId="6D55A5D4" w14:textId="77777777" w:rsidR="005E0F4E" w:rsidRPr="00C54974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09C7964D" w14:textId="07C2B540" w:rsidR="005E0F4E" w:rsidRPr="001F3A56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17,524</w:t>
            </w:r>
          </w:p>
        </w:tc>
        <w:tc>
          <w:tcPr>
            <w:tcW w:w="270" w:type="dxa"/>
          </w:tcPr>
          <w:p w14:paraId="48DDCB2F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542AA71C" w:rsidR="005E0F4E" w:rsidRPr="00C54974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17,867</w:t>
            </w:r>
          </w:p>
        </w:tc>
      </w:tr>
      <w:tr w:rsidR="005E0F4E" w:rsidRPr="00C54974" w14:paraId="0060187E" w14:textId="77777777" w:rsidTr="00170145">
        <w:tc>
          <w:tcPr>
            <w:tcW w:w="3729" w:type="dxa"/>
          </w:tcPr>
          <w:p w14:paraId="15568781" w14:textId="77777777" w:rsidR="005E0F4E" w:rsidRPr="00C54974" w:rsidRDefault="005E0F4E" w:rsidP="005E0F4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39927F2" w14:textId="272D33C7" w:rsidR="005E0F4E" w:rsidRPr="00C54974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17,524</w:t>
            </w:r>
          </w:p>
        </w:tc>
        <w:tc>
          <w:tcPr>
            <w:tcW w:w="240" w:type="dxa"/>
          </w:tcPr>
          <w:p w14:paraId="159E3EB7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5493FE78" w:rsidR="005E0F4E" w:rsidRPr="00C54974" w:rsidRDefault="005E0F4E" w:rsidP="005E0F4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68" w:type="dxa"/>
          </w:tcPr>
          <w:p w14:paraId="7EF5BC0E" w14:textId="77777777" w:rsidR="005E0F4E" w:rsidRPr="00C54974" w:rsidRDefault="005E0F4E" w:rsidP="005E0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43C7446" w14:textId="470ED05E" w:rsidR="005E0F4E" w:rsidRPr="005E6083" w:rsidRDefault="00EC3145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17,524</w:t>
            </w:r>
          </w:p>
        </w:tc>
        <w:tc>
          <w:tcPr>
            <w:tcW w:w="270" w:type="dxa"/>
          </w:tcPr>
          <w:p w14:paraId="0E457FC5" w14:textId="77777777" w:rsidR="005E0F4E" w:rsidRPr="00C54974" w:rsidRDefault="005E0F4E" w:rsidP="005E0F4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0359B751" w:rsidR="005E0F4E" w:rsidRPr="00C54974" w:rsidRDefault="005E0F4E" w:rsidP="005E0F4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17,867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8E508A" w14:paraId="0EC5C339" w14:textId="77777777" w:rsidTr="00D65A17">
        <w:trPr>
          <w:tblHeader/>
        </w:trPr>
        <w:tc>
          <w:tcPr>
            <w:tcW w:w="4050" w:type="dxa"/>
          </w:tcPr>
          <w:p w14:paraId="2FD48006" w14:textId="77777777" w:rsidR="00F15832" w:rsidRPr="004765FF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508A">
              <w:rPr>
                <w:sz w:val="28"/>
                <w:szCs w:val="28"/>
              </w:rPr>
              <w:lastRenderedPageBreak/>
              <w:br w:type="page"/>
            </w:r>
            <w:r w:rsidRPr="004765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765FF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8E508A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0ECDF892" w14:textId="77777777" w:rsidR="00F15832" w:rsidRPr="004765FF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5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DCF" w:rsidRPr="008E508A" w14:paraId="64E4F52D" w14:textId="77777777" w:rsidTr="00D65A17">
        <w:trPr>
          <w:tblHeader/>
        </w:trPr>
        <w:tc>
          <w:tcPr>
            <w:tcW w:w="4050" w:type="dxa"/>
          </w:tcPr>
          <w:p w14:paraId="53DF0E70" w14:textId="77777777" w:rsidR="00D46DCF" w:rsidRPr="004765FF" w:rsidRDefault="00D46DCF" w:rsidP="00D46DCF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1D58D271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765FF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56EFA79E" w14:textId="77777777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E2B45" w14:textId="5ED0A41A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76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765F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D46DCF" w:rsidRPr="00213C84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76F8FF0" w14:textId="7779263B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765FF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4DF1BBEF" w14:textId="77777777" w:rsidR="00D46DCF" w:rsidRPr="004765FF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DC3A02E" w14:textId="47CF5FAF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76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765F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46DCF" w:rsidRPr="008E508A" w14:paraId="021CEF1A" w14:textId="77777777" w:rsidTr="00C75E21">
        <w:trPr>
          <w:tblHeader/>
        </w:trPr>
        <w:tc>
          <w:tcPr>
            <w:tcW w:w="4050" w:type="dxa"/>
          </w:tcPr>
          <w:p w14:paraId="3E9EB1D7" w14:textId="77777777" w:rsidR="00D46DCF" w:rsidRPr="004765FF" w:rsidRDefault="00D46DCF" w:rsidP="00D46D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194D8F" w14:textId="28419700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AC15998" w14:textId="77777777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6CC40" w14:textId="03DB1DE4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2267749" w14:textId="77777777" w:rsidR="00D46DCF" w:rsidRPr="00213C84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8BB02AA" w14:textId="231A9AE7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961F0C0" w14:textId="77777777" w:rsidR="00D46DCF" w:rsidRPr="004765FF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2D5DCA0C" w14:textId="1EAD1FEA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D46DCF" w:rsidRPr="008E508A" w14:paraId="64525FAC" w14:textId="77777777" w:rsidTr="00D65A17">
        <w:trPr>
          <w:tblHeader/>
        </w:trPr>
        <w:tc>
          <w:tcPr>
            <w:tcW w:w="4050" w:type="dxa"/>
          </w:tcPr>
          <w:p w14:paraId="2B0D6986" w14:textId="77777777" w:rsidR="00D46DCF" w:rsidRPr="004765FF" w:rsidRDefault="00D46DCF" w:rsidP="00D46DCF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D46DCF" w:rsidRPr="008E508A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46DCF" w:rsidRPr="008E508A" w14:paraId="5AFD4C34" w14:textId="77777777" w:rsidTr="00D65A17">
        <w:tc>
          <w:tcPr>
            <w:tcW w:w="4050" w:type="dxa"/>
          </w:tcPr>
          <w:p w14:paraId="472D2905" w14:textId="77777777" w:rsidR="00D46DCF" w:rsidRPr="004765FF" w:rsidRDefault="00D46DCF" w:rsidP="00D46DC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A8B6EFF" w14:textId="77777777" w:rsidR="00D46DCF" w:rsidRPr="008E508A" w:rsidRDefault="00D46DCF" w:rsidP="00D46DCF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D46DCF" w:rsidRPr="008E508A" w:rsidRDefault="00D46DCF" w:rsidP="00D46DC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893A1" w14:textId="77777777" w:rsidR="00D46DCF" w:rsidRPr="008E508A" w:rsidRDefault="00D46DCF" w:rsidP="00D46DCF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D46DCF" w:rsidRPr="008E508A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BDC79CE" w14:textId="77777777" w:rsidR="00D46DCF" w:rsidRPr="008E508A" w:rsidRDefault="00D46DCF" w:rsidP="00D46DC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39D6F6" w14:textId="77777777" w:rsidR="00D46DCF" w:rsidRPr="008E508A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49F87069" w14:textId="77777777" w:rsidR="00D46DCF" w:rsidRPr="008E508A" w:rsidRDefault="00D46DCF" w:rsidP="00D46DC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B189A" w:rsidRPr="008E508A" w14:paraId="38714C0E" w14:textId="77777777" w:rsidTr="00D65A17">
        <w:tc>
          <w:tcPr>
            <w:tcW w:w="4050" w:type="dxa"/>
          </w:tcPr>
          <w:p w14:paraId="42613B7C" w14:textId="54171EAC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4765FF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733E0A9" w14:textId="7802530F" w:rsidR="007B189A" w:rsidRPr="00423F53" w:rsidRDefault="00EC3145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931,487</w:t>
            </w:r>
          </w:p>
        </w:tc>
        <w:tc>
          <w:tcPr>
            <w:tcW w:w="270" w:type="dxa"/>
          </w:tcPr>
          <w:p w14:paraId="0C3E7A5B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E8A90F" w14:textId="3E7F9993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1FAA808A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11EAAC" w14:textId="6C0F1948" w:rsidR="007B189A" w:rsidRPr="00423F53" w:rsidRDefault="00EC3145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931,487</w:t>
            </w:r>
          </w:p>
        </w:tc>
        <w:tc>
          <w:tcPr>
            <w:tcW w:w="270" w:type="dxa"/>
          </w:tcPr>
          <w:p w14:paraId="2964BFB2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191AE935" w14:textId="0DC08FF3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7B189A" w:rsidRPr="008E508A" w14:paraId="731FFF97" w14:textId="77777777" w:rsidTr="00D65A17">
        <w:trPr>
          <w:trHeight w:val="434"/>
        </w:trPr>
        <w:tc>
          <w:tcPr>
            <w:tcW w:w="4050" w:type="dxa"/>
          </w:tcPr>
          <w:p w14:paraId="6D7F7898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E42524F" w14:textId="77777777" w:rsidR="007B189A" w:rsidRPr="008E508A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5C7A89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3D5D1CE" w14:textId="77777777" w:rsidR="007B189A" w:rsidRPr="00B40497" w:rsidRDefault="007B189A" w:rsidP="007B189A">
            <w:pPr>
              <w:spacing w:line="240" w:lineRule="atLeast"/>
              <w:ind w:left="-110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DEA53A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5704B" w14:textId="65B277DE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1DF5C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3DC2BED6" w14:textId="77777777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B189A" w:rsidRPr="008E508A" w14:paraId="16ECCC55" w14:textId="77777777" w:rsidTr="00D65A17">
        <w:tc>
          <w:tcPr>
            <w:tcW w:w="4050" w:type="dxa"/>
          </w:tcPr>
          <w:p w14:paraId="2D9D3A9E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03DE957F" w14:textId="0C39665B" w:rsidR="007B189A" w:rsidRPr="00423F53" w:rsidRDefault="00EC3145" w:rsidP="00EC314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19D14D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7F383D" w14:textId="4033787D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59D37A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B6CE40D" w14:textId="1A49CECD" w:rsidR="007B189A" w:rsidRPr="00423F53" w:rsidRDefault="00EC3145" w:rsidP="00EC314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758D2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17B5077C" w14:textId="2F5F1147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B189A" w:rsidRPr="008E508A" w14:paraId="1C2E7F78" w14:textId="77777777" w:rsidTr="00D65A17">
        <w:tc>
          <w:tcPr>
            <w:tcW w:w="4050" w:type="dxa"/>
          </w:tcPr>
          <w:p w14:paraId="156799C5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282D995" w14:textId="7031A94D" w:rsidR="007B189A" w:rsidRPr="00423F53" w:rsidRDefault="00EC3145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30E1F9C1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3725AC" w14:textId="11A23652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26AD190B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A68181" w14:textId="429C2E03" w:rsidR="007B189A" w:rsidRPr="00423F53" w:rsidRDefault="00EC3145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63C308C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C34AF1B" w14:textId="6D26ACE1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7B189A" w:rsidRPr="008E508A" w14:paraId="69357CFE" w14:textId="77777777" w:rsidTr="00D65A17">
        <w:tc>
          <w:tcPr>
            <w:tcW w:w="4050" w:type="dxa"/>
          </w:tcPr>
          <w:p w14:paraId="3EDCDE35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A457943" w14:textId="3C38DDF1" w:rsidR="007B189A" w:rsidRPr="00423F53" w:rsidRDefault="00EC3145" w:rsidP="00EC314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49C94C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BC26CD" w14:textId="170A9247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829572B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01FE83" w14:textId="7C9E0F5D" w:rsidR="007B189A" w:rsidRPr="00423F53" w:rsidRDefault="00EC3145" w:rsidP="00EC314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8DC50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11CC646E" w14:textId="7FC316A4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B189A" w:rsidRPr="008E508A" w14:paraId="7143518D" w14:textId="77777777" w:rsidTr="00D65A17">
        <w:tc>
          <w:tcPr>
            <w:tcW w:w="4050" w:type="dxa"/>
          </w:tcPr>
          <w:p w14:paraId="4408FC7B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27CADD37" w14:textId="6CA740D6" w:rsidR="007B189A" w:rsidRPr="00EC3145" w:rsidRDefault="00EC3145" w:rsidP="00EC314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14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955B5A" w14:textId="77777777" w:rsidR="007B189A" w:rsidRPr="00423F53" w:rsidRDefault="007B189A" w:rsidP="007B189A">
            <w:pPr>
              <w:tabs>
                <w:tab w:val="decimal" w:pos="883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DE5366" w14:textId="0B9A60E6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43269BE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0F50E7" w14:textId="56C060AA" w:rsidR="007B189A" w:rsidRPr="00EC3145" w:rsidRDefault="00EC3145" w:rsidP="00EC314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14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9F6E34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5253BB3F" w14:textId="7A4888C9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B189A" w:rsidRPr="008E508A" w14:paraId="2861AAEB" w14:textId="77777777" w:rsidTr="00EF3225">
        <w:tc>
          <w:tcPr>
            <w:tcW w:w="4050" w:type="dxa"/>
          </w:tcPr>
          <w:p w14:paraId="3E9C7D1E" w14:textId="77777777" w:rsidR="007B189A" w:rsidRPr="004765FF" w:rsidRDefault="007B189A" w:rsidP="007B189A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765F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765FF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765FF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765FF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478BB26" w14:textId="33F26ABC" w:rsidR="007B189A" w:rsidRPr="00423F53" w:rsidRDefault="00EC3145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76B04CB6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7BCCE3" w14:textId="3C840663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7C701A85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B65C65" w14:textId="6D333BE8" w:rsidR="007B189A" w:rsidRPr="00423F53" w:rsidRDefault="00EC3145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3603871A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062C663" w14:textId="4BB486EC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7B189A" w:rsidRPr="008E508A" w14:paraId="00B4F916" w14:textId="77777777" w:rsidTr="00D65A17">
        <w:tc>
          <w:tcPr>
            <w:tcW w:w="4050" w:type="dxa"/>
            <w:vAlign w:val="bottom"/>
          </w:tcPr>
          <w:p w14:paraId="55E72625" w14:textId="77777777" w:rsidR="007B189A" w:rsidRPr="004765FF" w:rsidRDefault="007B189A" w:rsidP="007B189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65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AF366E" w14:textId="1A55F8DF" w:rsidR="007B189A" w:rsidRPr="00423F53" w:rsidRDefault="00EC3145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931,583</w:t>
            </w:r>
          </w:p>
        </w:tc>
        <w:tc>
          <w:tcPr>
            <w:tcW w:w="270" w:type="dxa"/>
          </w:tcPr>
          <w:p w14:paraId="1FC7DD66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8557D0" w14:textId="039078F0" w:rsidR="007B189A" w:rsidRPr="00B40497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0386A487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6279FA" w14:textId="6C970491" w:rsidR="007B189A" w:rsidRPr="00D70293" w:rsidRDefault="00EC3145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931,583</w:t>
            </w:r>
          </w:p>
        </w:tc>
        <w:tc>
          <w:tcPr>
            <w:tcW w:w="270" w:type="dxa"/>
          </w:tcPr>
          <w:p w14:paraId="5FEE48BB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36910C3" w14:textId="55D805EF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7B189A" w:rsidRPr="008E508A" w14:paraId="50A52BAA" w14:textId="77777777" w:rsidTr="00D65A17">
        <w:tc>
          <w:tcPr>
            <w:tcW w:w="4050" w:type="dxa"/>
          </w:tcPr>
          <w:p w14:paraId="39C47837" w14:textId="77777777" w:rsidR="007B189A" w:rsidRPr="004765FF" w:rsidRDefault="007B189A" w:rsidP="007B189A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765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765F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4AACD" w14:textId="6F3955BB" w:rsidR="007B189A" w:rsidRPr="00423F53" w:rsidRDefault="00EC3145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595118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88B84C" w14:textId="587C462F" w:rsidR="007B189A" w:rsidRPr="00F07654" w:rsidRDefault="007B189A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130665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8FF72" w14:textId="78972D00" w:rsidR="007B189A" w:rsidRPr="00423F53" w:rsidRDefault="00EC3145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9C9F72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79D8286" w14:textId="5B6890CB" w:rsidR="007B189A" w:rsidRPr="00F07654" w:rsidRDefault="007B189A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89A" w:rsidRPr="008E508A" w14:paraId="1B98F1C9" w14:textId="77777777" w:rsidTr="00D65A17">
        <w:tc>
          <w:tcPr>
            <w:tcW w:w="4050" w:type="dxa"/>
          </w:tcPr>
          <w:p w14:paraId="6B89028E" w14:textId="77777777" w:rsidR="007B189A" w:rsidRPr="004765FF" w:rsidRDefault="007B189A" w:rsidP="007B189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33EDB6" w14:textId="71E1287F" w:rsidR="007B189A" w:rsidRPr="00423F53" w:rsidRDefault="00EC3145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931,583</w:t>
            </w:r>
          </w:p>
        </w:tc>
        <w:tc>
          <w:tcPr>
            <w:tcW w:w="270" w:type="dxa"/>
          </w:tcPr>
          <w:p w14:paraId="1D3316CB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E1BA6" w14:textId="329D5F5A" w:rsidR="007B189A" w:rsidRPr="008E508A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6E779F18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1F5C38" w14:textId="49565500" w:rsidR="007B189A" w:rsidRPr="00EC3145" w:rsidRDefault="00EC3145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</w:pPr>
            <w:r w:rsidRPr="00EC3145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931,583</w:t>
            </w:r>
          </w:p>
        </w:tc>
        <w:tc>
          <w:tcPr>
            <w:tcW w:w="270" w:type="dxa"/>
          </w:tcPr>
          <w:p w14:paraId="1421BDF8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D817CAD" w14:textId="558795F5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</w:tbl>
    <w:p w14:paraId="2B09E82E" w14:textId="4FC5AFBA" w:rsidR="00B23B16" w:rsidRDefault="00B23B16"/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EC3145">
        <w:tc>
          <w:tcPr>
            <w:tcW w:w="4050" w:type="dxa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50" w:rsidRPr="00744476" w14:paraId="04A8F8AB" w14:textId="77777777" w:rsidTr="00EC3145">
        <w:tc>
          <w:tcPr>
            <w:tcW w:w="4050" w:type="dxa"/>
          </w:tcPr>
          <w:p w14:paraId="4B62BDD5" w14:textId="77777777" w:rsidR="00306250" w:rsidRPr="003F31D9" w:rsidRDefault="00306250" w:rsidP="00306250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197736" w14:textId="14A38D4A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9FF1C7F" w14:textId="77777777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511BA" w14:textId="0EBA4AC5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B5BB06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4C6B2" w14:textId="6D6F11EE" w:rsidR="00306250" w:rsidRPr="006E78D7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1D77BB2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22B13E1F" w14:textId="4C8A0C44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6250" w:rsidRPr="00744476" w14:paraId="530B157E" w14:textId="77777777" w:rsidTr="00EC3145">
        <w:tc>
          <w:tcPr>
            <w:tcW w:w="4050" w:type="dxa"/>
          </w:tcPr>
          <w:p w14:paraId="61585D95" w14:textId="77777777" w:rsidR="00306250" w:rsidRPr="003F31D9" w:rsidRDefault="00306250" w:rsidP="0030625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0B1671" w14:textId="24E10832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268A373" w14:textId="77777777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347AC" w14:textId="1A7B4EDE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CF1639A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70E26" w14:textId="5852309A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F367D60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1874C736" w14:textId="24EFFC14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306250" w:rsidRPr="00744476" w14:paraId="5A0CE885" w14:textId="77777777" w:rsidTr="00EC3145">
        <w:trPr>
          <w:tblHeader/>
        </w:trPr>
        <w:tc>
          <w:tcPr>
            <w:tcW w:w="4050" w:type="dxa"/>
          </w:tcPr>
          <w:p w14:paraId="6B44696C" w14:textId="77777777" w:rsidR="00306250" w:rsidRPr="003F31D9" w:rsidRDefault="00306250" w:rsidP="0030625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3A8D4E98" w14:textId="77777777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06250" w:rsidRPr="003362A8" w14:paraId="6C77EAC5" w14:textId="77777777" w:rsidTr="00EC3145">
        <w:tc>
          <w:tcPr>
            <w:tcW w:w="4050" w:type="dxa"/>
          </w:tcPr>
          <w:p w14:paraId="3C412536" w14:textId="77777777" w:rsidR="00306250" w:rsidRPr="003F31D9" w:rsidRDefault="00306250" w:rsidP="0030625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</w:tcPr>
          <w:p w14:paraId="2A3D5BDD" w14:textId="77777777" w:rsidR="00306250" w:rsidRPr="003F31D9" w:rsidRDefault="00306250" w:rsidP="0030625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F9FF8F" w14:textId="77777777" w:rsidR="00306250" w:rsidRPr="003F31D9" w:rsidRDefault="00306250" w:rsidP="0030625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CDD55C" w14:textId="77777777" w:rsidR="00306250" w:rsidRPr="003F31D9" w:rsidRDefault="00306250" w:rsidP="0030625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7EFE0B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4BAC0" w14:textId="77777777" w:rsidR="00306250" w:rsidRPr="004E0C2F" w:rsidRDefault="00306250" w:rsidP="0030625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D078E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3F77A814" w14:textId="77777777" w:rsidR="00306250" w:rsidRPr="003F31D9" w:rsidRDefault="00306250" w:rsidP="0030625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5FBF" w:rsidRPr="003362A8" w14:paraId="3289FD1D" w14:textId="77777777" w:rsidTr="00EC3145">
        <w:tc>
          <w:tcPr>
            <w:tcW w:w="4050" w:type="dxa"/>
          </w:tcPr>
          <w:p w14:paraId="4F7669CC" w14:textId="68D152EB" w:rsidR="000D5FBF" w:rsidRPr="00D93621" w:rsidRDefault="000D5FBF" w:rsidP="000D5FBF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936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D93621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0CC5960C" w14:textId="607F80B3" w:rsidR="000D5FBF" w:rsidRPr="003F31D9" w:rsidRDefault="007246DD" w:rsidP="000D5FBF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18,447</w:t>
            </w:r>
          </w:p>
        </w:tc>
        <w:tc>
          <w:tcPr>
            <w:tcW w:w="270" w:type="dxa"/>
          </w:tcPr>
          <w:p w14:paraId="131A0328" w14:textId="77777777" w:rsidR="000D5FBF" w:rsidRPr="003F31D9" w:rsidRDefault="000D5FBF" w:rsidP="000D5FBF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F7E33B" w14:textId="63864DB4" w:rsidR="000D5FBF" w:rsidRPr="003F31D9" w:rsidRDefault="000D5FBF" w:rsidP="000D5FBF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2BD53623" w14:textId="77777777" w:rsidR="000D5FBF" w:rsidRPr="00670EF6" w:rsidRDefault="000D5FBF" w:rsidP="000D5FB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D8A9F2D" w14:textId="5388368C" w:rsidR="000D5FBF" w:rsidRPr="003F31D9" w:rsidRDefault="007246DD" w:rsidP="000D5FB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3130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70" w:type="dxa"/>
          </w:tcPr>
          <w:p w14:paraId="3A095F9C" w14:textId="77777777" w:rsidR="000D5FBF" w:rsidRPr="00670EF6" w:rsidRDefault="000D5FBF" w:rsidP="000D5FB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14A5AA7B" w14:textId="0FE4F559" w:rsidR="000D5FBF" w:rsidRPr="003F31D9" w:rsidRDefault="000D5FBF" w:rsidP="000D5FB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E922D2" w:rsidRPr="003362A8" w14:paraId="6139250A" w14:textId="77777777" w:rsidTr="00EC3145">
        <w:tc>
          <w:tcPr>
            <w:tcW w:w="4050" w:type="dxa"/>
          </w:tcPr>
          <w:p w14:paraId="25998E8F" w14:textId="16DBC704" w:rsidR="00E922D2" w:rsidRPr="00D93621" w:rsidRDefault="00E922D2" w:rsidP="00E922D2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EFEBCAC" w14:textId="77777777" w:rsidR="00E922D2" w:rsidRPr="003F31D9" w:rsidRDefault="00E922D2" w:rsidP="00E922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8D937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D1FECD" w14:textId="77777777" w:rsidR="00E922D2" w:rsidRPr="003F31D9" w:rsidRDefault="00E922D2" w:rsidP="00E922D2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28E6EC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2FCD85" w14:textId="77777777" w:rsidR="00E922D2" w:rsidRPr="003F31D9" w:rsidRDefault="00E922D2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EC1C5D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67090CB3" w14:textId="77777777" w:rsidR="00E922D2" w:rsidRPr="003F31D9" w:rsidRDefault="00E922D2" w:rsidP="00E922D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22D2" w:rsidRPr="003362A8" w14:paraId="06F9D592" w14:textId="77777777" w:rsidTr="00EC3145">
        <w:tc>
          <w:tcPr>
            <w:tcW w:w="4050" w:type="dxa"/>
          </w:tcPr>
          <w:p w14:paraId="7B1622F3" w14:textId="086EB2D5" w:rsidR="00E922D2" w:rsidRPr="00D93621" w:rsidRDefault="00E922D2" w:rsidP="00E922D2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อี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 พลังงานหมุนเวียน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1B47B20D" w14:textId="16793809" w:rsidR="00E922D2" w:rsidRPr="003F31D9" w:rsidRDefault="007246DD" w:rsidP="007246D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86543F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5ABF37" w14:textId="325FEE06" w:rsidR="00E922D2" w:rsidRPr="003F31D9" w:rsidRDefault="00E922D2" w:rsidP="00E922D2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68668203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F968F8C" w14:textId="5077456A" w:rsidR="00E922D2" w:rsidRPr="003F31D9" w:rsidRDefault="007246DD" w:rsidP="007246D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0DBB44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3FD5C52B" w14:textId="5DA513B9" w:rsidR="00E922D2" w:rsidRPr="003F31D9" w:rsidRDefault="00E922D2" w:rsidP="00E922D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</w:tr>
      <w:tr w:rsidR="00E922D2" w:rsidRPr="00E75ACA" w14:paraId="5BD0EAA3" w14:textId="77777777" w:rsidTr="00EC3145">
        <w:tc>
          <w:tcPr>
            <w:tcW w:w="4050" w:type="dxa"/>
          </w:tcPr>
          <w:p w14:paraId="28787587" w14:textId="77777777" w:rsidR="00E922D2" w:rsidRPr="003F31D9" w:rsidRDefault="00E922D2" w:rsidP="00E922D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041962F" w14:textId="039308B9" w:rsidR="00E922D2" w:rsidRPr="003F31D9" w:rsidRDefault="00E922D2" w:rsidP="00E922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2B5041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B2BCE2" w14:textId="77777777" w:rsidR="00E922D2" w:rsidRPr="003F31D9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04F9D4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F0F7AE" w14:textId="3E54C236" w:rsidR="00E922D2" w:rsidRPr="003F31D9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ABADC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0EBF4BF0" w14:textId="77777777" w:rsidR="00E922D2" w:rsidRPr="003F31D9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22D2" w:rsidRPr="003362A8" w14:paraId="4902E23A" w14:textId="77777777" w:rsidTr="00EC3145">
        <w:tc>
          <w:tcPr>
            <w:tcW w:w="4050" w:type="dxa"/>
          </w:tcPr>
          <w:p w14:paraId="78C64EBF" w14:textId="2EFD132E" w:rsidR="00E922D2" w:rsidRPr="003F31D9" w:rsidRDefault="00E922D2" w:rsidP="00E922D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AC7E5ED" w14:textId="7B1CBD92" w:rsidR="00E922D2" w:rsidRPr="003F31D9" w:rsidRDefault="007246DD" w:rsidP="00E922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E35A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1CCAEB6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572819" w14:textId="253B2AC8" w:rsidR="00E922D2" w:rsidRPr="003F31D9" w:rsidRDefault="00E922D2" w:rsidP="00E922D2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</w:tcPr>
          <w:p w14:paraId="4EAA38D3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52C64C" w14:textId="21CD8571" w:rsidR="00E922D2" w:rsidRPr="003F31D9" w:rsidRDefault="007246DD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E35A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98E5509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746104D2" w14:textId="20F2897C" w:rsidR="00E922D2" w:rsidRPr="003F31D9" w:rsidRDefault="00E922D2" w:rsidP="00E922D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</w:tr>
      <w:tr w:rsidR="007246DD" w:rsidRPr="003362A8" w14:paraId="656AF92C" w14:textId="77777777" w:rsidTr="00EC3145">
        <w:tc>
          <w:tcPr>
            <w:tcW w:w="4050" w:type="dxa"/>
          </w:tcPr>
          <w:p w14:paraId="0EADA151" w14:textId="48372427" w:rsidR="007246DD" w:rsidRPr="003F31D9" w:rsidRDefault="007246DD" w:rsidP="007246DD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6125686" w14:textId="2AE749BC" w:rsidR="007246DD" w:rsidRPr="003F31D9" w:rsidRDefault="007246DD" w:rsidP="007246D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6DD">
              <w:rPr>
                <w:rFonts w:ascii="Angsana New" w:hAnsi="Angsana New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270" w:type="dxa"/>
          </w:tcPr>
          <w:p w14:paraId="788E320F" w14:textId="77777777" w:rsidR="007246DD" w:rsidRPr="003F31D9" w:rsidRDefault="007246DD" w:rsidP="007246D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23726C" w14:textId="69E502E3" w:rsidR="007246DD" w:rsidRPr="003F31D9" w:rsidRDefault="007246DD" w:rsidP="007246D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</w:tcPr>
          <w:p w14:paraId="24E94E36" w14:textId="77777777" w:rsidR="007246DD" w:rsidRPr="00670EF6" w:rsidRDefault="007246DD" w:rsidP="007246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56A3135" w14:textId="07F53A3F" w:rsidR="007246DD" w:rsidRPr="003F31D9" w:rsidRDefault="007246DD" w:rsidP="007246DD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6DD">
              <w:rPr>
                <w:rFonts w:ascii="Angsana New" w:hAnsi="Angsana New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270" w:type="dxa"/>
          </w:tcPr>
          <w:p w14:paraId="75EE8296" w14:textId="77777777" w:rsidR="007246DD" w:rsidRPr="00670EF6" w:rsidRDefault="007246DD" w:rsidP="007246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5A14A781" w14:textId="13911565" w:rsidR="007246DD" w:rsidRPr="003F31D9" w:rsidRDefault="007246DD" w:rsidP="007246D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</w:tr>
      <w:tr w:rsidR="007246DD" w:rsidRPr="003362A8" w14:paraId="2EE4F951" w14:textId="77777777" w:rsidTr="00EC3145">
        <w:tc>
          <w:tcPr>
            <w:tcW w:w="4050" w:type="dxa"/>
          </w:tcPr>
          <w:p w14:paraId="53E5E9BF" w14:textId="7D4DFEF2" w:rsidR="007246DD" w:rsidRPr="003F31D9" w:rsidRDefault="007246DD" w:rsidP="007246DD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6451948" w14:textId="38DC1C27" w:rsidR="007246DD" w:rsidRPr="003F31D9" w:rsidRDefault="007246DD" w:rsidP="007246D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6DD">
              <w:rPr>
                <w:rFonts w:ascii="Angsana New" w:hAnsi="Angsana New"/>
                <w:sz w:val="30"/>
                <w:szCs w:val="30"/>
                <w:lang w:val="en-US"/>
              </w:rPr>
              <w:t>32,435</w:t>
            </w:r>
          </w:p>
        </w:tc>
        <w:tc>
          <w:tcPr>
            <w:tcW w:w="270" w:type="dxa"/>
          </w:tcPr>
          <w:p w14:paraId="13E7B148" w14:textId="77777777" w:rsidR="007246DD" w:rsidRPr="003F31D9" w:rsidRDefault="007246DD" w:rsidP="007246D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88CDA1" w14:textId="11AC9C34" w:rsidR="007246DD" w:rsidRPr="003F31D9" w:rsidRDefault="007246DD" w:rsidP="007246D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2D45755A" w14:textId="77777777" w:rsidR="007246DD" w:rsidRPr="00670EF6" w:rsidRDefault="007246DD" w:rsidP="007246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CB3CBB2" w14:textId="4E10D17D" w:rsidR="007246DD" w:rsidRPr="003F31D9" w:rsidRDefault="007246DD" w:rsidP="007246DD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6DD">
              <w:rPr>
                <w:rFonts w:ascii="Angsana New" w:hAnsi="Angsana New"/>
                <w:sz w:val="30"/>
                <w:szCs w:val="30"/>
                <w:lang w:val="en-US"/>
              </w:rPr>
              <w:t>32,435</w:t>
            </w:r>
          </w:p>
        </w:tc>
        <w:tc>
          <w:tcPr>
            <w:tcW w:w="270" w:type="dxa"/>
          </w:tcPr>
          <w:p w14:paraId="789A48DF" w14:textId="77777777" w:rsidR="007246DD" w:rsidRPr="00670EF6" w:rsidRDefault="007246DD" w:rsidP="007246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51EA91B7" w14:textId="3FEE71C6" w:rsidR="007246DD" w:rsidRPr="003F31D9" w:rsidRDefault="007246DD" w:rsidP="007246D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E922D2" w:rsidRPr="003362A8" w14:paraId="07E54CBE" w14:textId="77777777" w:rsidTr="00EC3145">
        <w:tc>
          <w:tcPr>
            <w:tcW w:w="4050" w:type="dxa"/>
          </w:tcPr>
          <w:p w14:paraId="423DBDF6" w14:textId="77777777" w:rsidR="00E922D2" w:rsidRPr="003F31D9" w:rsidRDefault="00E922D2" w:rsidP="00E922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AD5DA8" w14:textId="05392131" w:rsidR="00E922D2" w:rsidRPr="003F31D9" w:rsidRDefault="007246DD" w:rsidP="00E922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52,82</w:t>
            </w:r>
            <w:r w:rsidR="004E35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6EEE752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D2734" w14:textId="25F13349" w:rsidR="00E922D2" w:rsidRPr="00670EF6" w:rsidRDefault="00E922D2" w:rsidP="00E922D2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4D45DDD1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B724C" w14:textId="19B8155B" w:rsidR="00E922D2" w:rsidRPr="00670EF6" w:rsidRDefault="007246DD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52,82</w:t>
            </w:r>
            <w:r w:rsidR="004E35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B3C7925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A00485F" w14:textId="398F879B" w:rsidR="00E922D2" w:rsidRPr="00670EF6" w:rsidRDefault="00E922D2" w:rsidP="00E922D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  <w:tr w:rsidR="00E922D2" w:rsidRPr="003362A8" w14:paraId="58ECCE2D" w14:textId="77777777" w:rsidTr="00EC3145">
        <w:tc>
          <w:tcPr>
            <w:tcW w:w="4050" w:type="dxa"/>
          </w:tcPr>
          <w:p w14:paraId="02BDBB8A" w14:textId="77777777" w:rsidR="00E922D2" w:rsidRPr="003F31D9" w:rsidRDefault="00E922D2" w:rsidP="00E922D2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D05E8C" w14:textId="57F0EA59" w:rsidR="00E922D2" w:rsidRPr="003F31D9" w:rsidRDefault="007246DD" w:rsidP="00E922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C7EA4B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40A07" w14:textId="31493A6F" w:rsidR="00E922D2" w:rsidRPr="00670EF6" w:rsidRDefault="00E922D2" w:rsidP="00E922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B16CA9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2591F" w14:textId="2AC3F6FD" w:rsidR="00E922D2" w:rsidRPr="00E70058" w:rsidRDefault="007246DD" w:rsidP="00E922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41F047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DAB8A7E" w14:textId="52521482" w:rsidR="00E922D2" w:rsidRPr="00670EF6" w:rsidRDefault="00E922D2" w:rsidP="00E922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922D2" w:rsidRPr="003362A8" w14:paraId="1CE976FB" w14:textId="77777777" w:rsidTr="00EC3145">
        <w:tc>
          <w:tcPr>
            <w:tcW w:w="4050" w:type="dxa"/>
          </w:tcPr>
          <w:p w14:paraId="0FAE7C5A" w14:textId="77777777" w:rsidR="00E922D2" w:rsidRPr="003F31D9" w:rsidRDefault="00E922D2" w:rsidP="00E922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E540AB" w14:textId="523931F4" w:rsidR="00E922D2" w:rsidRPr="003F31D9" w:rsidRDefault="007246DD" w:rsidP="00E922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52,82</w:t>
            </w:r>
            <w:r w:rsidR="004E35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CEEADE5" w14:textId="77777777" w:rsidR="00E922D2" w:rsidRPr="003F31D9" w:rsidRDefault="00E922D2" w:rsidP="00E922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218DC" w14:textId="61536FAA" w:rsidR="00E922D2" w:rsidRPr="00670EF6" w:rsidRDefault="00E922D2" w:rsidP="00E922D2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5ED094B3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57CB6" w14:textId="2B5B9EE8" w:rsidR="00E922D2" w:rsidRPr="00670EF6" w:rsidRDefault="007246DD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52,82</w:t>
            </w:r>
            <w:r w:rsidR="004E35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EDF1E3" w14:textId="77777777" w:rsidR="00E922D2" w:rsidRPr="00670EF6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B656BE8" w14:textId="31E998D8" w:rsidR="00E922D2" w:rsidRPr="00670EF6" w:rsidRDefault="00E922D2" w:rsidP="00E922D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</w:tbl>
    <w:p w14:paraId="5714CD8E" w14:textId="77777777" w:rsidR="003130B2" w:rsidRDefault="003130B2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73B74" w:rsidRPr="00EB7266" w14:paraId="22E43CC3" w14:textId="77777777" w:rsidTr="003130B2">
        <w:trPr>
          <w:tblHeader/>
        </w:trPr>
        <w:tc>
          <w:tcPr>
            <w:tcW w:w="4050" w:type="dxa"/>
          </w:tcPr>
          <w:p w14:paraId="3815585F" w14:textId="77777777" w:rsidR="00273B74" w:rsidRPr="00255AC3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5EC11CD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739E6A" w14:textId="77777777" w:rsidR="00273B74" w:rsidRPr="00EB7266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914A83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2D2" w:rsidRPr="006145CD" w14:paraId="3428AF42" w14:textId="77777777" w:rsidTr="003130B2">
        <w:trPr>
          <w:tblHeader/>
        </w:trPr>
        <w:tc>
          <w:tcPr>
            <w:tcW w:w="4050" w:type="dxa"/>
          </w:tcPr>
          <w:p w14:paraId="28FBCF05" w14:textId="77777777" w:rsidR="00E922D2" w:rsidRPr="004F5468" w:rsidRDefault="00E922D2" w:rsidP="00E922D2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41C5E9" w14:textId="2B507400" w:rsidR="00E922D2" w:rsidRPr="006145CD" w:rsidRDefault="00E922D2" w:rsidP="00E922D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9526657" w14:textId="77777777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D0A9E" w14:textId="5F83DC8B" w:rsidR="00E922D2" w:rsidRPr="006145CD" w:rsidRDefault="00E922D2" w:rsidP="00E922D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FD48B4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B2484" w14:textId="5211F783" w:rsidR="00E922D2" w:rsidRPr="006145CD" w:rsidRDefault="00E922D2" w:rsidP="00E922D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1C14B100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706B1" w14:textId="782EEF64" w:rsidR="00E922D2" w:rsidRPr="006145CD" w:rsidRDefault="00E922D2" w:rsidP="00E922D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922D2" w:rsidRPr="00744476" w14:paraId="5E5C2662" w14:textId="77777777" w:rsidTr="003130B2">
        <w:trPr>
          <w:tblHeader/>
        </w:trPr>
        <w:tc>
          <w:tcPr>
            <w:tcW w:w="4050" w:type="dxa"/>
          </w:tcPr>
          <w:p w14:paraId="17D85397" w14:textId="77777777" w:rsidR="00E922D2" w:rsidRPr="00255AC3" w:rsidRDefault="00E922D2" w:rsidP="00E922D2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0B8ED0" w14:textId="1AA32296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3729BEE" w14:textId="77777777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4AF30" w14:textId="28E4301B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05180FB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DEE08" w14:textId="47E66600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4318260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34BB4" w14:textId="51DB55C4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E922D2" w:rsidRPr="00744476" w14:paraId="5E08F54C" w14:textId="77777777" w:rsidTr="003130B2">
        <w:trPr>
          <w:tblHeader/>
        </w:trPr>
        <w:tc>
          <w:tcPr>
            <w:tcW w:w="4050" w:type="dxa"/>
          </w:tcPr>
          <w:p w14:paraId="10397052" w14:textId="77777777" w:rsidR="00E922D2" w:rsidRPr="00744476" w:rsidRDefault="00E922D2" w:rsidP="00E922D2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96B0CA" w14:textId="77777777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922D2" w14:paraId="3D85BD78" w14:textId="77777777" w:rsidTr="003130B2">
        <w:tc>
          <w:tcPr>
            <w:tcW w:w="4050" w:type="dxa"/>
          </w:tcPr>
          <w:p w14:paraId="18B73C21" w14:textId="2F068B32" w:rsidR="00E922D2" w:rsidRPr="00A27D1E" w:rsidRDefault="00E922D2" w:rsidP="00E922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88A7775" w14:textId="77777777" w:rsidR="00E922D2" w:rsidRPr="0033434F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15A98F" w14:textId="77777777" w:rsidR="00E922D2" w:rsidRDefault="00E922D2" w:rsidP="00E92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16958F" w14:textId="77777777" w:rsidR="00E922D2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747B27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53673" w14:textId="77777777" w:rsidR="00E922D2" w:rsidRPr="0033434F" w:rsidRDefault="00E922D2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26A4DB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F3F8D" w14:textId="67D519F6" w:rsidR="00E922D2" w:rsidRDefault="00E922D2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22D2" w:rsidRPr="0033434F" w14:paraId="6C8BAF8E" w14:textId="77777777" w:rsidTr="003130B2">
        <w:tc>
          <w:tcPr>
            <w:tcW w:w="4050" w:type="dxa"/>
          </w:tcPr>
          <w:p w14:paraId="4EC275BE" w14:textId="77777777" w:rsidR="00E922D2" w:rsidRPr="00302B78" w:rsidRDefault="00E922D2" w:rsidP="00E922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52BC900" w14:textId="12CF1615" w:rsidR="00E922D2" w:rsidRPr="0033434F" w:rsidRDefault="007246DD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418,8</w:t>
            </w:r>
            <w:r w:rsidR="00321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BCAC9B5" w14:textId="77777777" w:rsidR="00E922D2" w:rsidRDefault="00E922D2" w:rsidP="00E92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A9143F" w14:textId="1D1E66D7" w:rsidR="00E922D2" w:rsidRPr="0033434F" w:rsidRDefault="002A7D6D" w:rsidP="00E922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1A7A9985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0349E" w14:textId="062D3145" w:rsidR="00E922D2" w:rsidRPr="0033434F" w:rsidRDefault="007246DD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418,8</w:t>
            </w:r>
            <w:r w:rsidR="00321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1CF7F2B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E7281" w14:textId="5B42D12B" w:rsidR="00E922D2" w:rsidRPr="0033434F" w:rsidRDefault="002A7D6D" w:rsidP="00E922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</w:tbl>
    <w:p w14:paraId="6735378E" w14:textId="77777777" w:rsidR="00982F92" w:rsidRDefault="00982F9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693925">
        <w:tc>
          <w:tcPr>
            <w:tcW w:w="4050" w:type="dxa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014" w:rsidRPr="006145CD" w14:paraId="2A7496A0" w14:textId="77777777" w:rsidTr="00693925">
        <w:tc>
          <w:tcPr>
            <w:tcW w:w="4050" w:type="dxa"/>
          </w:tcPr>
          <w:p w14:paraId="6C9B70C4" w14:textId="77777777" w:rsidR="003B3014" w:rsidRPr="004F5468" w:rsidRDefault="003B3014" w:rsidP="003B3014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5FE1965B" w:rsidR="003B3014" w:rsidRPr="006145CD" w:rsidRDefault="003B3014" w:rsidP="003B301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7E6421A" w14:textId="77777777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2BADC" w14:textId="6AC61DEE" w:rsidR="003B3014" w:rsidRPr="006145CD" w:rsidRDefault="003B3014" w:rsidP="003B301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09BE5" w14:textId="333DAEDE" w:rsidR="003B3014" w:rsidRPr="006145CD" w:rsidRDefault="003B3014" w:rsidP="003B301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4E97648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B9D0C" w14:textId="691E5DC1" w:rsidR="003B3014" w:rsidRPr="006145CD" w:rsidRDefault="003B3014" w:rsidP="003B301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B3014" w:rsidRPr="00744476" w14:paraId="07F12CB9" w14:textId="77777777" w:rsidTr="00693925">
        <w:tc>
          <w:tcPr>
            <w:tcW w:w="4050" w:type="dxa"/>
          </w:tcPr>
          <w:p w14:paraId="55C3339E" w14:textId="77777777" w:rsidR="003B3014" w:rsidRPr="00255AC3" w:rsidRDefault="003B3014" w:rsidP="003B3014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2465C970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496BD16" w14:textId="77777777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0EB4F" w14:textId="2CF2D2DC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0AFE1E9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A6191" w14:textId="0612D62D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FFDBACF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48DCF" w14:textId="28A85BE6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3B3014" w:rsidRPr="00744476" w14:paraId="1D7565A7" w14:textId="77777777" w:rsidTr="00693925">
        <w:tc>
          <w:tcPr>
            <w:tcW w:w="4050" w:type="dxa"/>
          </w:tcPr>
          <w:p w14:paraId="4A4D65AF" w14:textId="77777777" w:rsidR="003B3014" w:rsidRPr="00744476" w:rsidRDefault="003B3014" w:rsidP="003B3014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3014" w14:paraId="143AB6D9" w14:textId="77777777" w:rsidTr="00693925">
        <w:tc>
          <w:tcPr>
            <w:tcW w:w="4050" w:type="dxa"/>
          </w:tcPr>
          <w:p w14:paraId="3BC976E8" w14:textId="77777777" w:rsidR="003B3014" w:rsidRPr="00A27D1E" w:rsidRDefault="003B3014" w:rsidP="003B30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AE387CF" w14:textId="77777777" w:rsidR="003B3014" w:rsidRPr="0033434F" w:rsidRDefault="003B3014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3B3014" w:rsidRDefault="003B3014" w:rsidP="003B30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D6B28" w14:textId="77777777" w:rsidR="003B3014" w:rsidRDefault="003B3014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05A92" w14:textId="77777777" w:rsidR="003B3014" w:rsidRPr="0033434F" w:rsidRDefault="003B3014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7F672F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64F3C" w14:textId="77777777" w:rsidR="003B3014" w:rsidRDefault="003B3014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3014" w:rsidRPr="0033434F" w14:paraId="4833F4B5" w14:textId="77777777" w:rsidTr="00693925">
        <w:tc>
          <w:tcPr>
            <w:tcW w:w="4050" w:type="dxa"/>
          </w:tcPr>
          <w:p w14:paraId="2B8554A9" w14:textId="6BF4E6CD" w:rsidR="003B3014" w:rsidRPr="00302B78" w:rsidRDefault="003B3014" w:rsidP="003B30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50DA938" w14:textId="251F05B9" w:rsidR="003B3014" w:rsidRPr="0033434F" w:rsidRDefault="002737C8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24,654</w:t>
            </w:r>
          </w:p>
        </w:tc>
        <w:tc>
          <w:tcPr>
            <w:tcW w:w="270" w:type="dxa"/>
          </w:tcPr>
          <w:p w14:paraId="68218A4E" w14:textId="77777777" w:rsidR="003B3014" w:rsidRDefault="003B3014" w:rsidP="003B30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C3BEAE" w14:textId="7ADE7308" w:rsidR="003B3014" w:rsidRPr="0033434F" w:rsidRDefault="009A3C85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</w:tcPr>
          <w:p w14:paraId="15770C14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72034" w14:textId="1AD215CC" w:rsidR="003B3014" w:rsidRPr="0033434F" w:rsidRDefault="002737C8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24,654</w:t>
            </w:r>
          </w:p>
        </w:tc>
        <w:tc>
          <w:tcPr>
            <w:tcW w:w="270" w:type="dxa"/>
          </w:tcPr>
          <w:p w14:paraId="793B228F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9C693" w14:textId="3252DE76" w:rsidR="003B3014" w:rsidRPr="0033434F" w:rsidRDefault="009A3C85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</w:tr>
      <w:tr w:rsidR="003B3014" w14:paraId="40B59C1A" w14:textId="77777777" w:rsidTr="00693925">
        <w:tc>
          <w:tcPr>
            <w:tcW w:w="4050" w:type="dxa"/>
          </w:tcPr>
          <w:p w14:paraId="0C3F8E9C" w14:textId="77777777" w:rsidR="003B3014" w:rsidRPr="00A27D1E" w:rsidRDefault="003B3014" w:rsidP="003B30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D4EBBC1" w14:textId="77777777" w:rsidR="003B3014" w:rsidRDefault="003B3014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3B3014" w:rsidRDefault="003B3014" w:rsidP="003B30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336717" w14:textId="77777777" w:rsidR="003B3014" w:rsidRDefault="003B3014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E9F53" w14:textId="77777777" w:rsidR="003B3014" w:rsidRDefault="003B3014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231D66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BC1C7" w14:textId="77777777" w:rsidR="003B3014" w:rsidRDefault="003B3014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2F92" w14:paraId="1B0D0FF3" w14:textId="77777777" w:rsidTr="00693925">
        <w:tc>
          <w:tcPr>
            <w:tcW w:w="4050" w:type="dxa"/>
          </w:tcPr>
          <w:p w14:paraId="12325CC1" w14:textId="77777777" w:rsidR="00982F92" w:rsidRPr="00A27D1E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11D1149" w14:textId="7AAE3AFD" w:rsidR="00982F92" w:rsidRDefault="002737C8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432CE7B3" w14:textId="77777777" w:rsidR="00982F92" w:rsidRDefault="00982F92" w:rsidP="00982F9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C19120" w14:textId="33FF2E0B" w:rsidR="00982F92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18E93CF6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47605" w14:textId="18329FDE" w:rsidR="00982F92" w:rsidRDefault="002737C8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5FC070AF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FE5BA" w14:textId="42456529" w:rsidR="00982F92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982F92" w14:paraId="7E054C1F" w14:textId="77777777" w:rsidTr="00693925">
        <w:tc>
          <w:tcPr>
            <w:tcW w:w="4050" w:type="dxa"/>
          </w:tcPr>
          <w:p w14:paraId="5F29AF06" w14:textId="77777777" w:rsidR="00982F92" w:rsidRPr="00C12557" w:rsidRDefault="00982F92" w:rsidP="00982F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D2C5989" w14:textId="2D32E4BE" w:rsidR="00982F92" w:rsidRDefault="002737C8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1,163</w:t>
            </w:r>
          </w:p>
        </w:tc>
        <w:tc>
          <w:tcPr>
            <w:tcW w:w="270" w:type="dxa"/>
          </w:tcPr>
          <w:p w14:paraId="0973CD3E" w14:textId="77777777" w:rsidR="00982F92" w:rsidRDefault="00982F92" w:rsidP="00982F9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95694A" w14:textId="5F9622CD" w:rsidR="00982F92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10F50457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449E2" w14:textId="0AA45608" w:rsidR="00982F92" w:rsidRDefault="002737C8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1,163</w:t>
            </w:r>
          </w:p>
        </w:tc>
        <w:tc>
          <w:tcPr>
            <w:tcW w:w="270" w:type="dxa"/>
          </w:tcPr>
          <w:p w14:paraId="7983397E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1812C" w14:textId="7B46A34B" w:rsidR="00982F92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</w:tr>
      <w:tr w:rsidR="00982F92" w:rsidRPr="00911ADB" w14:paraId="7E2CB7C5" w14:textId="77777777" w:rsidTr="00693925">
        <w:tc>
          <w:tcPr>
            <w:tcW w:w="4050" w:type="dxa"/>
          </w:tcPr>
          <w:p w14:paraId="69B87FF4" w14:textId="77777777" w:rsidR="00982F92" w:rsidRPr="00A27D1E" w:rsidRDefault="00982F92" w:rsidP="00982F9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1B1BE" w14:textId="4B0D02B5" w:rsidR="00982F92" w:rsidRPr="00911ADB" w:rsidRDefault="002B2493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2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26,007</w:t>
            </w:r>
          </w:p>
        </w:tc>
        <w:tc>
          <w:tcPr>
            <w:tcW w:w="270" w:type="dxa"/>
          </w:tcPr>
          <w:p w14:paraId="4FDCBAC3" w14:textId="77777777" w:rsidR="00982F92" w:rsidRPr="00911ADB" w:rsidRDefault="00982F92" w:rsidP="00982F9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5A487" w14:textId="1DC20544" w:rsidR="00982F92" w:rsidRPr="00911ADB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70" w:type="dxa"/>
          </w:tcPr>
          <w:p w14:paraId="27B5B925" w14:textId="77777777" w:rsidR="00982F92" w:rsidRPr="00911AD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C7BB7" w14:textId="284B1B11" w:rsidR="00982F92" w:rsidRPr="00911ADB" w:rsidRDefault="002B2493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2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26,007</w:t>
            </w:r>
          </w:p>
        </w:tc>
        <w:tc>
          <w:tcPr>
            <w:tcW w:w="270" w:type="dxa"/>
          </w:tcPr>
          <w:p w14:paraId="0572C299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A01405" w14:textId="5FF3666F" w:rsidR="00982F92" w:rsidRPr="00911ADB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</w:tr>
    </w:tbl>
    <w:p w14:paraId="2EF517CB" w14:textId="77777777" w:rsidR="00EC3145" w:rsidRDefault="00EC314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82F92" w:rsidRPr="00A27D1E" w14:paraId="17B94D72" w14:textId="77777777" w:rsidTr="00693925">
        <w:tc>
          <w:tcPr>
            <w:tcW w:w="4050" w:type="dxa"/>
          </w:tcPr>
          <w:p w14:paraId="3752733D" w14:textId="62D2D4AF" w:rsidR="00982F92" w:rsidRPr="00400CA7" w:rsidRDefault="00982F92" w:rsidP="00982F92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5DB8DE3" w14:textId="0328000A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DF11D5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7B44C151" w14:textId="3CB8D656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F92" w:rsidRPr="00A27D1E" w14:paraId="313E12EC" w14:textId="77777777" w:rsidTr="00693925">
        <w:tc>
          <w:tcPr>
            <w:tcW w:w="4050" w:type="dxa"/>
          </w:tcPr>
          <w:p w14:paraId="1674DF36" w14:textId="77777777" w:rsidR="00982F92" w:rsidRPr="00A7698F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A3E6E6" w14:textId="3E1A2021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6DDB595" w14:textId="77777777" w:rsidR="00982F92" w:rsidRPr="00400CA7" w:rsidRDefault="00982F92" w:rsidP="00982F92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8BFF88" w14:textId="0147516D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D6B530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AF1AF6F" w14:textId="578A4D6F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4E3E341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921BB6" w14:textId="1E12544C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2F92" w:rsidRPr="00A27D1E" w14:paraId="55B84A8B" w14:textId="77777777" w:rsidTr="00693925">
        <w:tc>
          <w:tcPr>
            <w:tcW w:w="4050" w:type="dxa"/>
          </w:tcPr>
          <w:p w14:paraId="4B423EB9" w14:textId="77777777" w:rsidR="00982F92" w:rsidRPr="00A7698F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D21BD" w14:textId="57E45E2E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0B42408" w14:textId="77777777" w:rsidR="00982F92" w:rsidRPr="00400CA7" w:rsidRDefault="00982F92" w:rsidP="00982F92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D70E9D" w14:textId="1CF689BE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A58705B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B2C4D" w14:textId="0F58F5E5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C3F4642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774C56" w14:textId="7E4C5798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982F92" w:rsidRPr="00A27D1E" w14:paraId="10ED6CF9" w14:textId="77777777" w:rsidTr="00693925">
        <w:tc>
          <w:tcPr>
            <w:tcW w:w="4050" w:type="dxa"/>
          </w:tcPr>
          <w:p w14:paraId="28BD2F12" w14:textId="77777777" w:rsidR="00982F92" w:rsidRPr="00A7698F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01DFA5" w14:textId="39AB8EA1" w:rsidR="00982F92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2F92" w:rsidRPr="00A27D1E" w14:paraId="1560CF37" w14:textId="77777777" w:rsidTr="00693925">
        <w:tc>
          <w:tcPr>
            <w:tcW w:w="4050" w:type="dxa"/>
          </w:tcPr>
          <w:p w14:paraId="08454846" w14:textId="77777777" w:rsidR="00982F92" w:rsidRPr="00C12557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</w:tcPr>
          <w:p w14:paraId="64F267BD" w14:textId="77777777" w:rsidR="00982F92" w:rsidRPr="0033434F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82B459" w14:textId="77777777" w:rsidR="00982F92" w:rsidRDefault="00982F92" w:rsidP="00982F9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4D8962" w14:textId="77777777" w:rsidR="00982F92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9C4047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ACF29" w14:textId="77777777" w:rsidR="00982F92" w:rsidRPr="0033434F" w:rsidRDefault="00982F92" w:rsidP="00982F9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CA6343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ED57C" w14:textId="77777777" w:rsidR="00982F92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008F" w:rsidRPr="00A27D1E" w14:paraId="79902A69" w14:textId="77777777" w:rsidTr="00693925">
        <w:tc>
          <w:tcPr>
            <w:tcW w:w="4050" w:type="dxa"/>
          </w:tcPr>
          <w:p w14:paraId="3DFA2A4D" w14:textId="10E98C94" w:rsidR="000E008F" w:rsidRPr="00456205" w:rsidRDefault="000E008F" w:rsidP="000E00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620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45620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4135A417" w14:textId="2CFBE024" w:rsidR="000E008F" w:rsidRPr="0033434F" w:rsidRDefault="002737C8" w:rsidP="000E00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76,893</w:t>
            </w:r>
          </w:p>
        </w:tc>
        <w:tc>
          <w:tcPr>
            <w:tcW w:w="270" w:type="dxa"/>
          </w:tcPr>
          <w:p w14:paraId="41E4D136" w14:textId="77777777" w:rsidR="000E008F" w:rsidRDefault="000E008F" w:rsidP="000E008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3AC9B5" w14:textId="041FC6E7" w:rsidR="000E008F" w:rsidRPr="0033434F" w:rsidRDefault="000E008F" w:rsidP="000E00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2458C400" w14:textId="77777777" w:rsidR="000E008F" w:rsidRPr="00BE704B" w:rsidRDefault="000E008F" w:rsidP="000E0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40406" w14:textId="05D0162B" w:rsidR="000E008F" w:rsidRPr="0033434F" w:rsidRDefault="00916BEF" w:rsidP="000E008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76,893</w:t>
            </w:r>
          </w:p>
        </w:tc>
        <w:tc>
          <w:tcPr>
            <w:tcW w:w="270" w:type="dxa"/>
          </w:tcPr>
          <w:p w14:paraId="23FB4AB9" w14:textId="77777777" w:rsidR="000E008F" w:rsidRPr="00BE704B" w:rsidRDefault="000E008F" w:rsidP="000E0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E6E73" w14:textId="7A51FB1A" w:rsidR="000E008F" w:rsidRPr="0033434F" w:rsidRDefault="000E008F" w:rsidP="000E008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</w:tr>
      <w:tr w:rsidR="00504932" w:rsidRPr="00A27D1E" w14:paraId="6659F774" w14:textId="77777777" w:rsidTr="00693925">
        <w:tc>
          <w:tcPr>
            <w:tcW w:w="4050" w:type="dxa"/>
          </w:tcPr>
          <w:p w14:paraId="0B37A716" w14:textId="7D4B0D5E" w:rsidR="00504932" w:rsidRPr="00456205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1BBB3" w14:textId="48D9C85C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5AB185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591FF2" w14:textId="298405A8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2B5E94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84189" w14:textId="0883208A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5702A7" w14:textId="2EDDC926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DB15C" w14:textId="65E85274" w:rsidR="00504932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4932" w:rsidRPr="00A27D1E" w14:paraId="43CBD16F" w14:textId="77777777" w:rsidTr="00693925">
        <w:tc>
          <w:tcPr>
            <w:tcW w:w="4050" w:type="dxa"/>
          </w:tcPr>
          <w:p w14:paraId="69DA0A0D" w14:textId="434CC024" w:rsidR="00504932" w:rsidRPr="00456205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อี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 พลังงานหมุนเวียน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6CC0875C" w14:textId="689E18C4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16,263</w:t>
            </w:r>
          </w:p>
        </w:tc>
        <w:tc>
          <w:tcPr>
            <w:tcW w:w="270" w:type="dxa"/>
          </w:tcPr>
          <w:p w14:paraId="3115D12E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0695D2" w14:textId="14291011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AE7765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76349" w14:textId="065A0F22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16,263</w:t>
            </w:r>
          </w:p>
        </w:tc>
        <w:tc>
          <w:tcPr>
            <w:tcW w:w="270" w:type="dxa"/>
          </w:tcPr>
          <w:p w14:paraId="3218E2A1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AFEBF" w14:textId="2482CC91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932" w:rsidRPr="00A27D1E" w14:paraId="1BDAE62E" w14:textId="77777777" w:rsidTr="00693925">
        <w:tc>
          <w:tcPr>
            <w:tcW w:w="4050" w:type="dxa"/>
          </w:tcPr>
          <w:p w14:paraId="2AB7E912" w14:textId="77777777" w:rsidR="00504932" w:rsidRPr="00522E6A" w:rsidRDefault="00504932" w:rsidP="005049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C7512CE" w14:textId="77777777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5F5CAC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732BCA" w14:textId="77777777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63E783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53B46" w14:textId="77777777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AFA621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4FC96" w14:textId="77777777" w:rsidR="00504932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4932" w:rsidRPr="00A27D1E" w14:paraId="0ECEA160" w14:textId="77777777" w:rsidTr="00693925">
        <w:tc>
          <w:tcPr>
            <w:tcW w:w="4050" w:type="dxa"/>
          </w:tcPr>
          <w:p w14:paraId="37BD2477" w14:textId="77777777" w:rsidR="00504932" w:rsidRPr="00C12557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6E2CB415" w14:textId="0A4D2463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44057513" w14:textId="77777777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694607" w14:textId="521E3547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01B03225" w14:textId="77777777" w:rsidR="00504932" w:rsidRPr="007944F1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806060" w14:textId="61AC9891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5AFE1FC9" w14:textId="77777777" w:rsidR="00504932" w:rsidRPr="007944F1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165BDA" w14:textId="361B17B8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504932" w:rsidRPr="00A27D1E" w14:paraId="63D921C4" w14:textId="77777777" w:rsidTr="00693925">
        <w:tc>
          <w:tcPr>
            <w:tcW w:w="4050" w:type="dxa"/>
          </w:tcPr>
          <w:p w14:paraId="281197EC" w14:textId="77777777" w:rsidR="00504932" w:rsidRPr="00C12557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5FE0D7A" w14:textId="6D58D03E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6,30</w:t>
            </w:r>
            <w:r w:rsidR="007D220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E57EBDE" w14:textId="77777777" w:rsidR="00504932" w:rsidRDefault="00504932" w:rsidP="0050493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0088BA" w14:textId="6BEEC8D2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14:paraId="058A22B0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1689F" w14:textId="5933553C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6,30</w:t>
            </w:r>
            <w:r w:rsidR="007D220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6F75574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63E1A" w14:textId="4869D0AD" w:rsidR="00504932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</w:tr>
      <w:tr w:rsidR="00504932" w:rsidRPr="00A27D1E" w14:paraId="6C167F4C" w14:textId="77777777" w:rsidTr="00693925">
        <w:tc>
          <w:tcPr>
            <w:tcW w:w="4050" w:type="dxa"/>
          </w:tcPr>
          <w:p w14:paraId="1D1D9E59" w14:textId="77777777" w:rsidR="00504932" w:rsidRPr="00C12557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14507BF3" w14:textId="6FB3D216" w:rsidR="00504932" w:rsidRPr="00B66F7B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6EAFD4EB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882BB0" w14:textId="429B0CEF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0500E392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70958" w14:textId="665265B8" w:rsidR="00504932" w:rsidRPr="00B66F7B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0A9E3C61" w14:textId="77777777" w:rsidR="00504932" w:rsidRPr="00BE704B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F0CAF" w14:textId="1E7746BB" w:rsidR="00504932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504932" w:rsidRPr="00A27D1E" w14:paraId="2E1F1926" w14:textId="77777777" w:rsidTr="00693925">
        <w:tc>
          <w:tcPr>
            <w:tcW w:w="4050" w:type="dxa"/>
          </w:tcPr>
          <w:p w14:paraId="65AD45CB" w14:textId="18FFF721" w:rsidR="00504932" w:rsidRPr="00C12557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</w:tcPr>
          <w:p w14:paraId="435B6891" w14:textId="783ABC94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4C76B21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658C69" w14:textId="47C8FA88" w:rsidR="00504932" w:rsidRPr="006145CD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C84D31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24641B8" w14:textId="00617A32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C53FF7F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D7D61D5" w14:textId="60E12B27" w:rsidR="00504932" w:rsidRPr="006145CD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932" w:rsidRPr="00A27D1E" w14:paraId="5530F1F8" w14:textId="77777777" w:rsidTr="00693925">
        <w:tc>
          <w:tcPr>
            <w:tcW w:w="4050" w:type="dxa"/>
          </w:tcPr>
          <w:p w14:paraId="74DBA1B0" w14:textId="29BC3C94" w:rsidR="00504932" w:rsidRPr="00207016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</w:tcPr>
          <w:p w14:paraId="28D6CC48" w14:textId="76E6B55A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5367BCFF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CA707B" w14:textId="6EDBE014" w:rsidR="00504932" w:rsidRPr="0050060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6A4A0376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73AB79" w14:textId="030BC71E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5486001F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3BF83D3" w14:textId="3941725A" w:rsidR="00504932" w:rsidRPr="0050060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  <w:tr w:rsidR="00504932" w:rsidRPr="00A27D1E" w14:paraId="781F7E96" w14:textId="77777777" w:rsidTr="00693925">
        <w:tc>
          <w:tcPr>
            <w:tcW w:w="4050" w:type="dxa"/>
          </w:tcPr>
          <w:p w14:paraId="51D548E8" w14:textId="356CB15D" w:rsidR="00504932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</w:tcPr>
          <w:p w14:paraId="7E5ABBED" w14:textId="3472AA82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79E87685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17BD3B" w14:textId="0B5AC4FA" w:rsidR="00504932" w:rsidRPr="0050060F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C37672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A3D079" w14:textId="07651D68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0781A2BA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34C7B36" w14:textId="1ECCB1DA" w:rsidR="00504932" w:rsidRPr="0050060F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932" w:rsidRPr="00A27D1E" w14:paraId="348ABCBA" w14:textId="77777777" w:rsidTr="00693925">
        <w:tc>
          <w:tcPr>
            <w:tcW w:w="4050" w:type="dxa"/>
          </w:tcPr>
          <w:p w14:paraId="74C698DE" w14:textId="480D2672" w:rsidR="00504932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ออลซีซั่นส์ จำกัด</w:t>
            </w:r>
          </w:p>
        </w:tc>
        <w:tc>
          <w:tcPr>
            <w:tcW w:w="1080" w:type="dxa"/>
          </w:tcPr>
          <w:p w14:paraId="01E37FDA" w14:textId="2E041305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AC83C6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47F189" w14:textId="4E6994BD" w:rsidR="00504932" w:rsidRPr="0050060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2B0A04DD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A6961EF" w14:textId="4D25E61D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DEEAE2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DE5D0DE" w14:textId="2DCFB2CA" w:rsidR="00504932" w:rsidRPr="0050060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</w:tr>
      <w:tr w:rsidR="00504932" w:rsidRPr="00A27D1E" w14:paraId="4223AC44" w14:textId="77777777" w:rsidTr="00693925">
        <w:tc>
          <w:tcPr>
            <w:tcW w:w="4050" w:type="dxa"/>
          </w:tcPr>
          <w:p w14:paraId="34D50AA8" w14:textId="3B88B7C9" w:rsidR="00504932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6C06ACFD" w14:textId="6D5A7FD4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275D92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3D8707" w14:textId="437BE9AE" w:rsidR="00504932" w:rsidRPr="0050060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F71DAFA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DEA94F1" w14:textId="41F9BD61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60BF96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A2B5C3" w14:textId="140ACAE0" w:rsidR="00504932" w:rsidRPr="0050060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04932" w:rsidRPr="00A27D1E" w14:paraId="456189C8" w14:textId="77777777" w:rsidTr="00693925">
        <w:tc>
          <w:tcPr>
            <w:tcW w:w="4050" w:type="dxa"/>
          </w:tcPr>
          <w:p w14:paraId="5276AE86" w14:textId="07EFB0AD" w:rsidR="00504932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2E122FC2" w14:textId="0B310C10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ABF0098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8675E6" w14:textId="03C09BF2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2D65D89D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33D3A1" w14:textId="2C1F19A0" w:rsidR="00504932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A4AA419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C864066" w14:textId="7D159E88" w:rsidR="00504932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504932" w:rsidRPr="00A27D1E" w14:paraId="6B0779D8" w14:textId="77777777" w:rsidTr="00693925">
        <w:tc>
          <w:tcPr>
            <w:tcW w:w="4050" w:type="dxa"/>
          </w:tcPr>
          <w:p w14:paraId="0EA4A489" w14:textId="3BDFF00B" w:rsidR="00504932" w:rsidRDefault="00504932" w:rsidP="005049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D48D5D6" w14:textId="73A86C85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406A2D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362EB8" w14:textId="0F2B3D54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71AB11AC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AD1E29A" w14:textId="3292ECA0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EF162B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F3262DD" w14:textId="416FB939" w:rsidR="00504932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504932" w:rsidRPr="00A27D1E" w14:paraId="3B729EB3" w14:textId="77777777" w:rsidTr="00693925">
        <w:tc>
          <w:tcPr>
            <w:tcW w:w="4050" w:type="dxa"/>
          </w:tcPr>
          <w:p w14:paraId="428D3C40" w14:textId="7D322B3A" w:rsidR="00504932" w:rsidRPr="00664CF3" w:rsidRDefault="00504932" w:rsidP="005049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ซิลิกอน</w:t>
            </w:r>
            <w:r w:rsidR="0043721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จำกัด</w:t>
            </w:r>
          </w:p>
        </w:tc>
        <w:tc>
          <w:tcPr>
            <w:tcW w:w="1080" w:type="dxa"/>
          </w:tcPr>
          <w:p w14:paraId="3F4D45EE" w14:textId="67402895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1,160</w:t>
            </w:r>
          </w:p>
        </w:tc>
        <w:tc>
          <w:tcPr>
            <w:tcW w:w="270" w:type="dxa"/>
          </w:tcPr>
          <w:p w14:paraId="12809DC5" w14:textId="77777777" w:rsidR="00504932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314E07" w14:textId="2361C302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5CF9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67AB52B" w14:textId="2ACB6F36" w:rsidR="00504932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1,160</w:t>
            </w:r>
          </w:p>
        </w:tc>
        <w:tc>
          <w:tcPr>
            <w:tcW w:w="270" w:type="dxa"/>
          </w:tcPr>
          <w:p w14:paraId="6C84FDFF" w14:textId="77777777" w:rsidR="00504932" w:rsidRPr="00125D26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111580" w14:textId="5976388B" w:rsidR="00504932" w:rsidRDefault="00504932" w:rsidP="0050493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932" w:rsidRPr="00A27D1E" w14:paraId="24EB8B2F" w14:textId="77777777" w:rsidTr="00693925">
        <w:tc>
          <w:tcPr>
            <w:tcW w:w="4050" w:type="dxa"/>
            <w:vAlign w:val="bottom"/>
          </w:tcPr>
          <w:p w14:paraId="7A148870" w14:textId="77777777" w:rsidR="00504932" w:rsidRPr="00AD37E5" w:rsidRDefault="00504932" w:rsidP="0050493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C33564" w14:textId="7A9F6FD6" w:rsidR="00504932" w:rsidRPr="00BD09F7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101,57</w:t>
            </w:r>
            <w:r w:rsidR="007D22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BE3E4D0" w14:textId="77777777" w:rsidR="00504932" w:rsidRPr="00BD09F7" w:rsidRDefault="00504932" w:rsidP="005049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CDF533" w14:textId="08DC6BA7" w:rsidR="00504932" w:rsidRPr="000E008F" w:rsidRDefault="00504932" w:rsidP="0050493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0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105,931</w:t>
            </w:r>
          </w:p>
        </w:tc>
        <w:tc>
          <w:tcPr>
            <w:tcW w:w="270" w:type="dxa"/>
          </w:tcPr>
          <w:p w14:paraId="08449194" w14:textId="77777777" w:rsidR="00504932" w:rsidRPr="00BD09F7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18B65" w14:textId="79EC5600" w:rsidR="00504932" w:rsidRPr="00BD09F7" w:rsidRDefault="00504932" w:rsidP="005049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101,57</w:t>
            </w:r>
            <w:r w:rsidR="007D22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F9D771B" w14:textId="77777777" w:rsidR="00504932" w:rsidRPr="00BD09F7" w:rsidRDefault="00504932" w:rsidP="005049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EF49B6" w14:textId="7621963F" w:rsidR="00504932" w:rsidRPr="000E008F" w:rsidRDefault="00504932" w:rsidP="0050493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0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105,931</w:t>
            </w:r>
          </w:p>
        </w:tc>
      </w:tr>
    </w:tbl>
    <w:p w14:paraId="691A5526" w14:textId="4E610823" w:rsidR="00EC3145" w:rsidRDefault="00EC3145">
      <w:bookmarkStart w:id="0" w:name="_Hlk133926928"/>
    </w:p>
    <w:p w14:paraId="7B821289" w14:textId="77777777" w:rsidR="00EC3145" w:rsidRDefault="00EC3145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B283F" w:rsidRPr="000E72B7" w14:paraId="5E934D15" w14:textId="77777777">
        <w:tc>
          <w:tcPr>
            <w:tcW w:w="4050" w:type="dxa"/>
          </w:tcPr>
          <w:p w14:paraId="5ECC03AB" w14:textId="77777777" w:rsidR="00BB283F" w:rsidRPr="004F5468" w:rsidRDefault="00BB283F" w:rsidP="00BB283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0E920E50" w:rsidR="00BB283F" w:rsidRPr="006145CD" w:rsidRDefault="00BB283F" w:rsidP="00BB283F">
            <w:pPr>
              <w:pStyle w:val="Bo-Blankline"/>
              <w:ind w:left="-110" w:right="-11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79026DF7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08265518" w:rsidR="00BB283F" w:rsidRPr="006145CD" w:rsidRDefault="00BB283F" w:rsidP="00BB283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491CD9FC" w:rsidR="00BB283F" w:rsidRPr="006145CD" w:rsidRDefault="00BB283F" w:rsidP="00BB283F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731F9A28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19FB9966" w:rsidR="00BB283F" w:rsidRPr="006145CD" w:rsidRDefault="00BB283F" w:rsidP="00BB283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283F" w:rsidRPr="000E72B7" w14:paraId="001F821A" w14:textId="77777777">
        <w:tc>
          <w:tcPr>
            <w:tcW w:w="4050" w:type="dxa"/>
          </w:tcPr>
          <w:p w14:paraId="5400F698" w14:textId="77777777" w:rsidR="00BB283F" w:rsidRPr="00255AC3" w:rsidRDefault="00BB283F" w:rsidP="00BB283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53AF9424" w:rsidR="00BB283F" w:rsidRPr="000E72B7" w:rsidRDefault="00BB283F" w:rsidP="00BB283F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6AFE3D3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6896925C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E626883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6BB7C31B" w:rsidR="00BB283F" w:rsidRPr="000E72B7" w:rsidRDefault="00BB283F" w:rsidP="00BB283F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9647225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32D880C1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BB283F" w:rsidRPr="000E72B7" w14:paraId="043134E4" w14:textId="77777777">
        <w:tc>
          <w:tcPr>
            <w:tcW w:w="4050" w:type="dxa"/>
          </w:tcPr>
          <w:p w14:paraId="53CED2B2" w14:textId="77777777" w:rsidR="00BB283F" w:rsidRPr="000E72B7" w:rsidRDefault="00BB283F" w:rsidP="00BB28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BB283F" w:rsidRPr="000E72B7" w:rsidRDefault="00BB283F" w:rsidP="00BB28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283F" w:rsidRPr="000E72B7" w14:paraId="0730BACA" w14:textId="77777777">
        <w:tc>
          <w:tcPr>
            <w:tcW w:w="4050" w:type="dxa"/>
          </w:tcPr>
          <w:p w14:paraId="6EC6B0C5" w14:textId="77777777" w:rsidR="00BB283F" w:rsidRPr="000E72B7" w:rsidRDefault="00BB283F" w:rsidP="00BB28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</w:tcPr>
          <w:p w14:paraId="57785A45" w14:textId="555DEB1C" w:rsidR="00BB283F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BE7B4" w14:textId="77777777" w:rsidR="00BB283F" w:rsidRPr="000E72B7" w:rsidRDefault="00BB283F" w:rsidP="00BB28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64A7AE" w14:textId="77777777" w:rsidR="00BB283F" w:rsidRPr="000E72B7" w:rsidRDefault="00BB283F" w:rsidP="00BB283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817608" w14:textId="77777777" w:rsidR="00BB283F" w:rsidRPr="000E72B7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9F71D" w14:textId="77777777" w:rsidR="00BB283F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BB283F" w:rsidRPr="000E72B7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BB283F" w:rsidRPr="000E72B7" w:rsidRDefault="00BB283F" w:rsidP="00BB283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283F" w:rsidRPr="000E72B7" w14:paraId="0B34DC79" w14:textId="77777777" w:rsidTr="00504932">
        <w:tc>
          <w:tcPr>
            <w:tcW w:w="4050" w:type="dxa"/>
          </w:tcPr>
          <w:p w14:paraId="737A9D83" w14:textId="77777777" w:rsidR="00BB283F" w:rsidRPr="000E72B7" w:rsidRDefault="00BB283F" w:rsidP="00BB283F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41F9AB64" w14:textId="77777777" w:rsidR="00BB283F" w:rsidRPr="00504932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0FE76" w14:textId="77777777" w:rsidR="00BB283F" w:rsidRPr="00504932" w:rsidRDefault="00BB283F" w:rsidP="00BB28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9EB442" w14:textId="77777777" w:rsidR="00BB283F" w:rsidRPr="00504932" w:rsidRDefault="00BB283F" w:rsidP="00BB283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61513" w14:textId="77777777" w:rsidR="00BB283F" w:rsidRPr="00504932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37695" w14:textId="77777777" w:rsidR="00BB283F" w:rsidRPr="00504932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BB283F" w:rsidRPr="000E72B7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BB283F" w:rsidRPr="000E72B7" w:rsidRDefault="00BB283F" w:rsidP="00BB283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1B66" w:rsidRPr="000E72B7" w14:paraId="75CE1ADC" w14:textId="77777777" w:rsidTr="00504932">
        <w:tc>
          <w:tcPr>
            <w:tcW w:w="4050" w:type="dxa"/>
          </w:tcPr>
          <w:p w14:paraId="05FABB4B" w14:textId="71696C3C" w:rsidR="00631B66" w:rsidRPr="009B1860" w:rsidRDefault="00631B66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8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B186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EEFDB99" w14:textId="7878F8D8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28,585</w:t>
            </w:r>
          </w:p>
        </w:tc>
        <w:tc>
          <w:tcPr>
            <w:tcW w:w="270" w:type="dxa"/>
          </w:tcPr>
          <w:p w14:paraId="52C874FE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3D0A37" w14:textId="1DA0C26A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27,821</w:t>
            </w:r>
          </w:p>
        </w:tc>
        <w:tc>
          <w:tcPr>
            <w:tcW w:w="270" w:type="dxa"/>
          </w:tcPr>
          <w:p w14:paraId="13BDC6EF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887A" w14:textId="33FABE83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28,585</w:t>
            </w:r>
          </w:p>
        </w:tc>
        <w:tc>
          <w:tcPr>
            <w:tcW w:w="270" w:type="dxa"/>
          </w:tcPr>
          <w:p w14:paraId="07D19F5E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5F3AEFB4" w:rsidR="00631B66" w:rsidRPr="000E72B7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</w:tr>
      <w:tr w:rsidR="00631B66" w:rsidRPr="000E72B7" w14:paraId="395F0A27" w14:textId="77777777" w:rsidTr="00504932">
        <w:tc>
          <w:tcPr>
            <w:tcW w:w="4050" w:type="dxa"/>
          </w:tcPr>
          <w:p w14:paraId="7EE97390" w14:textId="77777777" w:rsidR="00631B66" w:rsidRPr="000E72B7" w:rsidRDefault="00631B66" w:rsidP="00631B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D034F13" w14:textId="77777777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FD7E2B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DE1189" w14:textId="77777777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38D69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4CA6A" w14:textId="77777777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631B66" w:rsidRPr="000056FC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631B66" w:rsidRPr="000056FC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1B66" w:rsidRPr="000E72B7" w14:paraId="7C7D8583" w14:textId="77777777" w:rsidTr="00504932">
        <w:tc>
          <w:tcPr>
            <w:tcW w:w="4050" w:type="dxa"/>
          </w:tcPr>
          <w:p w14:paraId="0E155CED" w14:textId="77777777" w:rsidR="00631B66" w:rsidRPr="000E72B7" w:rsidRDefault="00631B66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649AB302" w14:textId="1F2619F7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70" w:type="dxa"/>
          </w:tcPr>
          <w:p w14:paraId="1DD2356F" w14:textId="77777777" w:rsidR="00631B66" w:rsidRPr="00504932" w:rsidRDefault="00631B66" w:rsidP="00631B6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58B7C5" w14:textId="3B4F23D7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2,977</w:t>
            </w:r>
          </w:p>
        </w:tc>
        <w:tc>
          <w:tcPr>
            <w:tcW w:w="270" w:type="dxa"/>
          </w:tcPr>
          <w:p w14:paraId="7A8ECF3D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4CB9" w14:textId="605AAA8C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70" w:type="dxa"/>
          </w:tcPr>
          <w:p w14:paraId="53D92EE5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730AB896" w:rsidR="00631B66" w:rsidRPr="000E72B7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631B66" w:rsidRPr="000E72B7" w14:paraId="4E43D5BA" w14:textId="77777777" w:rsidTr="00504932">
        <w:tc>
          <w:tcPr>
            <w:tcW w:w="4050" w:type="dxa"/>
          </w:tcPr>
          <w:p w14:paraId="7677E66D" w14:textId="77777777" w:rsidR="00631B66" w:rsidRPr="000E72B7" w:rsidRDefault="00631B66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70CFDCE7" w14:textId="473CF4FE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5,450</w:t>
            </w:r>
          </w:p>
        </w:tc>
        <w:tc>
          <w:tcPr>
            <w:tcW w:w="270" w:type="dxa"/>
          </w:tcPr>
          <w:p w14:paraId="715A8D1D" w14:textId="77777777" w:rsidR="00631B66" w:rsidRPr="00504932" w:rsidRDefault="00631B66" w:rsidP="00631B6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E493D6" w14:textId="661EC5F2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5,417</w:t>
            </w:r>
          </w:p>
        </w:tc>
        <w:tc>
          <w:tcPr>
            <w:tcW w:w="270" w:type="dxa"/>
          </w:tcPr>
          <w:p w14:paraId="11084DCA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F815" w14:textId="2C6D8E73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5,450</w:t>
            </w:r>
          </w:p>
        </w:tc>
        <w:tc>
          <w:tcPr>
            <w:tcW w:w="270" w:type="dxa"/>
          </w:tcPr>
          <w:p w14:paraId="4EE5EBDC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7D58376B" w:rsidR="00631B66" w:rsidRPr="000E72B7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  <w:tr w:rsidR="00631B66" w:rsidRPr="000E72B7" w14:paraId="1ABA410C" w14:textId="77777777" w:rsidTr="00504932">
        <w:tc>
          <w:tcPr>
            <w:tcW w:w="4050" w:type="dxa"/>
          </w:tcPr>
          <w:p w14:paraId="1B6B1AF0" w14:textId="4180C65C" w:rsidR="00631B66" w:rsidRPr="000E72B7" w:rsidRDefault="00631B66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</w:t>
            </w:r>
            <w:r w:rsidR="00913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6F51EE8" w14:textId="084E4910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34AFB38D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87F912" w14:textId="2F66070B" w:rsidR="00631B66" w:rsidRPr="00504932" w:rsidRDefault="00913BA1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226B0101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588E" w14:textId="1F9DBA02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</w:pPr>
            <w:r w:rsidRPr="00504932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59</w:t>
            </w:r>
          </w:p>
        </w:tc>
        <w:tc>
          <w:tcPr>
            <w:tcW w:w="270" w:type="dxa"/>
          </w:tcPr>
          <w:p w14:paraId="20DC2D95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22C6FC06" w:rsidR="00631B66" w:rsidRPr="000E72B7" w:rsidRDefault="00913BA1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631B66" w:rsidRPr="000E72B7" w14:paraId="0693086A" w14:textId="77777777" w:rsidTr="00504932">
        <w:tc>
          <w:tcPr>
            <w:tcW w:w="4050" w:type="dxa"/>
          </w:tcPr>
          <w:p w14:paraId="1F289B99" w14:textId="654A9954" w:rsidR="00631B66" w:rsidRPr="000E72B7" w:rsidRDefault="00913BA1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BA1">
              <w:rPr>
                <w:rFonts w:asciiTheme="majorBidi" w:hAnsi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</w:tcPr>
          <w:p w14:paraId="73E61093" w14:textId="6ADDEAE1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</w:tcPr>
          <w:p w14:paraId="5C16C8FE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29A032" w14:textId="60CB1B27" w:rsidR="00631B66" w:rsidRPr="00504932" w:rsidRDefault="00913BA1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932">
              <w:rPr>
                <w:rFonts w:ascii="Angsana New" w:hAnsi="Angsana New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270" w:type="dxa"/>
          </w:tcPr>
          <w:p w14:paraId="64F39BE4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723C" w14:textId="63968061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</w:tcPr>
          <w:p w14:paraId="3C1B6407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940AE" w14:textId="79118F97" w:rsidR="00631B66" w:rsidRPr="004B5D87" w:rsidRDefault="00913BA1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3BA1">
              <w:rPr>
                <w:rFonts w:ascii="Angsana New" w:hAnsi="Angsana New"/>
                <w:sz w:val="30"/>
                <w:szCs w:val="30"/>
                <w:lang w:val="en-US"/>
              </w:rPr>
              <w:t>1,283</w:t>
            </w:r>
          </w:p>
        </w:tc>
      </w:tr>
      <w:tr w:rsidR="00631B66" w:rsidRPr="000E72B7" w14:paraId="14E6A07D" w14:textId="77777777" w:rsidTr="00504932">
        <w:tc>
          <w:tcPr>
            <w:tcW w:w="4050" w:type="dxa"/>
          </w:tcPr>
          <w:p w14:paraId="765E2945" w14:textId="77777777" w:rsidR="00631B66" w:rsidRPr="000E72B7" w:rsidRDefault="00631B66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</w:tcPr>
          <w:p w14:paraId="156239F3" w14:textId="23BADBD3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</w:tcPr>
          <w:p w14:paraId="7455D8BF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68FD71" w14:textId="554DB037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270" w:type="dxa"/>
          </w:tcPr>
          <w:p w14:paraId="02CF9AD1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F154" w14:textId="63F90C88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</w:tcPr>
          <w:p w14:paraId="61A12691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07FF2909" w:rsidR="00631B66" w:rsidRPr="000E72B7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</w:tr>
      <w:tr w:rsidR="00631B66" w:rsidRPr="000E72B7" w14:paraId="1AC70FFF" w14:textId="77777777" w:rsidTr="00504932">
        <w:tc>
          <w:tcPr>
            <w:tcW w:w="4050" w:type="dxa"/>
          </w:tcPr>
          <w:p w14:paraId="6EA7927B" w14:textId="77777777" w:rsidR="00631B66" w:rsidRPr="000E72B7" w:rsidRDefault="00631B66" w:rsidP="00631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2DAB65EE" w14:textId="70B53AA8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3,629</w:t>
            </w:r>
          </w:p>
        </w:tc>
        <w:tc>
          <w:tcPr>
            <w:tcW w:w="270" w:type="dxa"/>
          </w:tcPr>
          <w:p w14:paraId="23722F02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822781" w14:textId="206E1383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3,617</w:t>
            </w:r>
          </w:p>
        </w:tc>
        <w:tc>
          <w:tcPr>
            <w:tcW w:w="270" w:type="dxa"/>
          </w:tcPr>
          <w:p w14:paraId="12328085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1D26" w14:textId="6E161AA5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3,629</w:t>
            </w:r>
          </w:p>
        </w:tc>
        <w:tc>
          <w:tcPr>
            <w:tcW w:w="270" w:type="dxa"/>
          </w:tcPr>
          <w:p w14:paraId="5F60026F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62D5EFCC" w:rsidR="00631B66" w:rsidRPr="000E72B7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631B66" w:rsidRPr="000E72B7" w14:paraId="66017517" w14:textId="77777777" w:rsidTr="00504932">
        <w:tc>
          <w:tcPr>
            <w:tcW w:w="4050" w:type="dxa"/>
            <w:vAlign w:val="bottom"/>
          </w:tcPr>
          <w:p w14:paraId="61BD698D" w14:textId="345DF4D7" w:rsidR="00631B66" w:rsidRPr="000E72B7" w:rsidRDefault="00631B66" w:rsidP="00631B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7293E" w14:textId="1D5D5A96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43,310</w:t>
            </w:r>
          </w:p>
        </w:tc>
        <w:tc>
          <w:tcPr>
            <w:tcW w:w="270" w:type="dxa"/>
          </w:tcPr>
          <w:p w14:paraId="6E45F79A" w14:textId="77777777" w:rsidR="00631B66" w:rsidRPr="00504932" w:rsidRDefault="00631B66" w:rsidP="00631B6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8C51C" w14:textId="39EF40C9" w:rsidR="00631B66" w:rsidRPr="00504932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42,457</w:t>
            </w:r>
          </w:p>
        </w:tc>
        <w:tc>
          <w:tcPr>
            <w:tcW w:w="270" w:type="dxa"/>
          </w:tcPr>
          <w:p w14:paraId="55EE87E1" w14:textId="77777777" w:rsidR="00631B66" w:rsidRPr="00504932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FB23B" w14:textId="1F32D46D" w:rsidR="00631B66" w:rsidRPr="00504932" w:rsidRDefault="00504932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43,310</w:t>
            </w:r>
          </w:p>
        </w:tc>
        <w:tc>
          <w:tcPr>
            <w:tcW w:w="270" w:type="dxa"/>
          </w:tcPr>
          <w:p w14:paraId="32C56610" w14:textId="77777777" w:rsidR="00631B66" w:rsidRPr="000E72B7" w:rsidRDefault="00631B66" w:rsidP="00631B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94B7A" w14:textId="445D416C" w:rsidR="00631B66" w:rsidRPr="00125D26" w:rsidRDefault="00631B66" w:rsidP="00631B6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</w:tbl>
    <w:p w14:paraId="511EA2CD" w14:textId="77777777" w:rsidR="009170A5" w:rsidRDefault="009170A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170A5" w:rsidRPr="000E72B7" w14:paraId="22105275" w14:textId="77777777" w:rsidTr="00F053A7">
        <w:tc>
          <w:tcPr>
            <w:tcW w:w="4050" w:type="dxa"/>
          </w:tcPr>
          <w:p w14:paraId="1F587CA6" w14:textId="77777777" w:rsidR="009170A5" w:rsidRPr="00255AC3" w:rsidRDefault="009170A5" w:rsidP="00F053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B2AE8B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DED3DB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C72255D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0A5" w:rsidRPr="006145CD" w14:paraId="1A8FCAE6" w14:textId="77777777" w:rsidTr="00F053A7">
        <w:tc>
          <w:tcPr>
            <w:tcW w:w="4050" w:type="dxa"/>
          </w:tcPr>
          <w:p w14:paraId="67380BAC" w14:textId="77777777" w:rsidR="009170A5" w:rsidRPr="004F5468" w:rsidRDefault="009170A5" w:rsidP="00F053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4B606" w14:textId="77777777" w:rsidR="009170A5" w:rsidRPr="006145CD" w:rsidRDefault="009170A5" w:rsidP="00F053A7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5767FDA3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A40FD" w14:textId="77777777" w:rsidR="009170A5" w:rsidRPr="006145CD" w:rsidRDefault="009170A5" w:rsidP="00F053A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C1BFD88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A1928" w14:textId="77777777" w:rsidR="009170A5" w:rsidRPr="006145CD" w:rsidRDefault="009170A5" w:rsidP="00F053A7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7203E9B2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94D86" w14:textId="77777777" w:rsidR="009170A5" w:rsidRPr="006145CD" w:rsidRDefault="009170A5" w:rsidP="00F053A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70A5" w:rsidRPr="000E72B7" w14:paraId="49553B16" w14:textId="77777777" w:rsidTr="00F053A7">
        <w:tc>
          <w:tcPr>
            <w:tcW w:w="4050" w:type="dxa"/>
          </w:tcPr>
          <w:p w14:paraId="19679C65" w14:textId="77777777" w:rsidR="009170A5" w:rsidRPr="00255AC3" w:rsidRDefault="009170A5" w:rsidP="00F053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78311" w14:textId="77777777" w:rsidR="009170A5" w:rsidRPr="000E72B7" w:rsidRDefault="009170A5" w:rsidP="00F053A7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A9BFBBD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57652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B6920E0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EF93B" w14:textId="77777777" w:rsidR="009170A5" w:rsidRPr="000E72B7" w:rsidRDefault="009170A5" w:rsidP="00F053A7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E4C2DB0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1B04C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9170A5" w:rsidRPr="000E72B7" w14:paraId="0262FBC1" w14:textId="77777777" w:rsidTr="00F053A7">
        <w:tc>
          <w:tcPr>
            <w:tcW w:w="4050" w:type="dxa"/>
          </w:tcPr>
          <w:p w14:paraId="65C88EE9" w14:textId="77777777" w:rsidR="009170A5" w:rsidRPr="000E72B7" w:rsidRDefault="009170A5" w:rsidP="00F053A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A1F6B44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70A5" w:rsidRPr="000E72B7" w14:paraId="5AD36C7D" w14:textId="77777777" w:rsidTr="00F053A7">
        <w:tc>
          <w:tcPr>
            <w:tcW w:w="4050" w:type="dxa"/>
          </w:tcPr>
          <w:p w14:paraId="2A60CBBE" w14:textId="77777777" w:rsidR="009170A5" w:rsidRPr="000E72B7" w:rsidRDefault="009170A5" w:rsidP="00F053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E750D71" w14:textId="77777777" w:rsidR="009170A5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919B97" w14:textId="77777777" w:rsidR="009170A5" w:rsidRPr="000E72B7" w:rsidRDefault="009170A5" w:rsidP="00F053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0ACD25" w14:textId="77777777" w:rsidR="009170A5" w:rsidRPr="000E72B7" w:rsidRDefault="009170A5" w:rsidP="00F053A7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6CBD63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A5A9B" w14:textId="77777777" w:rsidR="009170A5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62A567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049FE" w14:textId="77777777" w:rsidR="009170A5" w:rsidRPr="000E72B7" w:rsidRDefault="009170A5" w:rsidP="00F053A7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70A5" w:rsidRPr="000E72B7" w14:paraId="31705982" w14:textId="77777777" w:rsidTr="00626FBD">
        <w:tc>
          <w:tcPr>
            <w:tcW w:w="4050" w:type="dxa"/>
          </w:tcPr>
          <w:p w14:paraId="7BF5E1BB" w14:textId="77777777" w:rsidR="009170A5" w:rsidRPr="006B381C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B381C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2E1B979" w14:textId="32C8708B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1,457,377</w:t>
            </w:r>
          </w:p>
        </w:tc>
        <w:tc>
          <w:tcPr>
            <w:tcW w:w="270" w:type="dxa"/>
          </w:tcPr>
          <w:p w14:paraId="48951838" w14:textId="77777777" w:rsidR="009170A5" w:rsidRPr="000E72B7" w:rsidRDefault="009170A5" w:rsidP="00F053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CEFE34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11FACCE9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3CD13" w14:textId="424090D0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1,457,377</w:t>
            </w:r>
          </w:p>
        </w:tc>
        <w:tc>
          <w:tcPr>
            <w:tcW w:w="270" w:type="dxa"/>
          </w:tcPr>
          <w:p w14:paraId="0A2F4838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2388D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9170A5" w:rsidRPr="000056FC" w14:paraId="6B157E43" w14:textId="77777777" w:rsidTr="00626FBD">
        <w:tc>
          <w:tcPr>
            <w:tcW w:w="4050" w:type="dxa"/>
          </w:tcPr>
          <w:p w14:paraId="3E26935D" w14:textId="77777777" w:rsidR="009170A5" w:rsidRPr="000E72B7" w:rsidRDefault="009170A5" w:rsidP="00F053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8F02708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164C59" w14:textId="77777777" w:rsidR="009170A5" w:rsidRPr="000E72B7" w:rsidRDefault="009170A5" w:rsidP="00F053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7BE87E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9314C5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0B218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0D052E" w14:textId="77777777" w:rsidR="009170A5" w:rsidRPr="000056FC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C93F8" w14:textId="77777777" w:rsidR="009170A5" w:rsidRPr="000056FC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70A5" w:rsidRPr="000E72B7" w14:paraId="551A8608" w14:textId="77777777" w:rsidTr="00626FBD">
        <w:tc>
          <w:tcPr>
            <w:tcW w:w="4050" w:type="dxa"/>
          </w:tcPr>
          <w:p w14:paraId="3299C322" w14:textId="77777777" w:rsidR="009170A5" w:rsidRPr="000E72B7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4FDFAD51" w14:textId="235CA29D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76,352</w:t>
            </w:r>
          </w:p>
        </w:tc>
        <w:tc>
          <w:tcPr>
            <w:tcW w:w="270" w:type="dxa"/>
          </w:tcPr>
          <w:p w14:paraId="5308DE95" w14:textId="77777777" w:rsidR="009170A5" w:rsidRPr="000E72B7" w:rsidRDefault="009170A5" w:rsidP="00F053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4FD206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0F38E622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E15170" w14:textId="4EA3EC80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76,352</w:t>
            </w:r>
          </w:p>
        </w:tc>
        <w:tc>
          <w:tcPr>
            <w:tcW w:w="270" w:type="dxa"/>
          </w:tcPr>
          <w:p w14:paraId="22FDFA2D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34494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</w:tr>
      <w:tr w:rsidR="009170A5" w:rsidRPr="000E72B7" w14:paraId="31C13F9F" w14:textId="77777777" w:rsidTr="00626FBD">
        <w:tc>
          <w:tcPr>
            <w:tcW w:w="4050" w:type="dxa"/>
          </w:tcPr>
          <w:p w14:paraId="7594B772" w14:textId="77777777" w:rsidR="009170A5" w:rsidRPr="000E72B7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654E88BF" w14:textId="280339C9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2,381</w:t>
            </w:r>
          </w:p>
        </w:tc>
        <w:tc>
          <w:tcPr>
            <w:tcW w:w="270" w:type="dxa"/>
          </w:tcPr>
          <w:p w14:paraId="10E0FCCD" w14:textId="77777777" w:rsidR="009170A5" w:rsidRPr="000E72B7" w:rsidRDefault="009170A5" w:rsidP="00F053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4F1027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</w:tcPr>
          <w:p w14:paraId="4E2B6D2D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83C59" w14:textId="4D9F2737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2,381</w:t>
            </w:r>
          </w:p>
        </w:tc>
        <w:tc>
          <w:tcPr>
            <w:tcW w:w="270" w:type="dxa"/>
          </w:tcPr>
          <w:p w14:paraId="1E001CD8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5F3D59" w14:textId="77777777" w:rsidR="009170A5" w:rsidRPr="000E72B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9170A5" w:rsidRPr="00814F47" w14:paraId="0495A10D" w14:textId="77777777" w:rsidTr="00626FBD">
        <w:tc>
          <w:tcPr>
            <w:tcW w:w="4050" w:type="dxa"/>
          </w:tcPr>
          <w:p w14:paraId="5DB28AC1" w14:textId="77777777" w:rsidR="009170A5" w:rsidRPr="000E72B7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2581FFB5" w14:textId="2C61EC2A" w:rsidR="009170A5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073B8452" w14:textId="77777777" w:rsidR="009170A5" w:rsidRPr="000E72B7" w:rsidRDefault="009170A5" w:rsidP="00F053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4FEECC" w14:textId="77777777" w:rsidR="009170A5" w:rsidRPr="0040146D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4288B3A5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6088E0" w14:textId="1D200E0D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3F6FBB3D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EE00A" w14:textId="77777777" w:rsidR="009170A5" w:rsidRPr="00A34621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9170A5" w:rsidRPr="00814F47" w14:paraId="29C76A35" w14:textId="77777777" w:rsidTr="00626FBD">
        <w:tc>
          <w:tcPr>
            <w:tcW w:w="4050" w:type="dxa"/>
          </w:tcPr>
          <w:p w14:paraId="7B5012C9" w14:textId="77777777" w:rsidR="009170A5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</w:tcPr>
          <w:p w14:paraId="49EDA985" w14:textId="0A5F45B1" w:rsidR="009170A5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270" w:type="dxa"/>
          </w:tcPr>
          <w:p w14:paraId="3D8D40F0" w14:textId="77777777" w:rsidR="009170A5" w:rsidRPr="000E72B7" w:rsidRDefault="009170A5" w:rsidP="00F053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01070F" w14:textId="77777777" w:rsidR="009170A5" w:rsidRPr="0040146D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1578BC6B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112FC" w14:textId="03A8767E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270" w:type="dxa"/>
          </w:tcPr>
          <w:p w14:paraId="7CA23DA3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38C39" w14:textId="77777777" w:rsidR="009170A5" w:rsidRPr="00A34621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9170A5" w:rsidRPr="00814F47" w14:paraId="377CF729" w14:textId="77777777" w:rsidTr="00626FBD">
        <w:tc>
          <w:tcPr>
            <w:tcW w:w="4050" w:type="dxa"/>
          </w:tcPr>
          <w:p w14:paraId="624244B3" w14:textId="77777777" w:rsidR="009170A5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</w:tcPr>
          <w:p w14:paraId="235271E1" w14:textId="58B7B4B5" w:rsidR="009170A5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270" w:type="dxa"/>
          </w:tcPr>
          <w:p w14:paraId="2CE778F7" w14:textId="77777777" w:rsidR="009170A5" w:rsidRPr="000E72B7" w:rsidRDefault="009170A5" w:rsidP="00F053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18665C" w14:textId="77777777" w:rsidR="009170A5" w:rsidRPr="0040146D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0E1BADF8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EDAEB3" w14:textId="45A74E90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270" w:type="dxa"/>
          </w:tcPr>
          <w:p w14:paraId="7753FE49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4F40FC" w14:textId="77777777" w:rsidR="009170A5" w:rsidRPr="00A34621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9170A5" w:rsidRPr="00814F47" w14:paraId="1003034E" w14:textId="77777777" w:rsidTr="00626FBD">
        <w:tc>
          <w:tcPr>
            <w:tcW w:w="4050" w:type="dxa"/>
          </w:tcPr>
          <w:p w14:paraId="2DA27808" w14:textId="77777777" w:rsidR="009170A5" w:rsidRDefault="009170A5" w:rsidP="00F053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ยวไพรัตนวิสาหกิจ จำกัด</w:t>
            </w:r>
          </w:p>
        </w:tc>
        <w:tc>
          <w:tcPr>
            <w:tcW w:w="1080" w:type="dxa"/>
          </w:tcPr>
          <w:p w14:paraId="4CE399CE" w14:textId="1398AB0E" w:rsidR="009170A5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4,607</w:t>
            </w:r>
          </w:p>
        </w:tc>
        <w:tc>
          <w:tcPr>
            <w:tcW w:w="270" w:type="dxa"/>
          </w:tcPr>
          <w:p w14:paraId="529057F0" w14:textId="77777777" w:rsidR="009170A5" w:rsidRPr="000E72B7" w:rsidRDefault="009170A5" w:rsidP="00F053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8A85CE" w14:textId="77777777" w:rsidR="009170A5" w:rsidRPr="00814F47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</w:tcPr>
          <w:p w14:paraId="0B3BEDBB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BD3C3" w14:textId="3D78651F" w:rsidR="009170A5" w:rsidRPr="000E72B7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4,607</w:t>
            </w:r>
          </w:p>
        </w:tc>
        <w:tc>
          <w:tcPr>
            <w:tcW w:w="270" w:type="dxa"/>
          </w:tcPr>
          <w:p w14:paraId="6797957D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EB859" w14:textId="77777777" w:rsidR="009170A5" w:rsidRPr="00A34621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9170A5" w:rsidRPr="00125D26" w14:paraId="09168634" w14:textId="77777777" w:rsidTr="00626FBD">
        <w:tc>
          <w:tcPr>
            <w:tcW w:w="4050" w:type="dxa"/>
            <w:vAlign w:val="bottom"/>
          </w:tcPr>
          <w:p w14:paraId="5EA27A10" w14:textId="77777777" w:rsidR="009170A5" w:rsidRPr="000E72B7" w:rsidRDefault="009170A5" w:rsidP="00F053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319088" w14:textId="1A76DF2A" w:rsidR="009170A5" w:rsidRPr="000056FC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1,544,042</w:t>
            </w:r>
          </w:p>
        </w:tc>
        <w:tc>
          <w:tcPr>
            <w:tcW w:w="270" w:type="dxa"/>
          </w:tcPr>
          <w:p w14:paraId="7A826747" w14:textId="77777777" w:rsidR="009170A5" w:rsidRPr="000E72B7" w:rsidRDefault="009170A5" w:rsidP="00F053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C0FFA2" w14:textId="77777777" w:rsidR="009170A5" w:rsidRPr="00125D26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421BD8F8" w14:textId="77777777" w:rsidR="009170A5" w:rsidRPr="00125D26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5F8A52" w14:textId="75A20EA7" w:rsidR="009170A5" w:rsidRPr="00125D26" w:rsidRDefault="00504932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1,544,042</w:t>
            </w:r>
          </w:p>
        </w:tc>
        <w:tc>
          <w:tcPr>
            <w:tcW w:w="270" w:type="dxa"/>
          </w:tcPr>
          <w:p w14:paraId="094A38AB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6CB988" w14:textId="77777777" w:rsidR="009170A5" w:rsidRPr="00A34621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46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1,602,548</w:t>
            </w:r>
          </w:p>
        </w:tc>
      </w:tr>
    </w:tbl>
    <w:p w14:paraId="25738D38" w14:textId="664A72AF" w:rsidR="00693925" w:rsidRDefault="0069392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70"/>
        <w:gridCol w:w="1080"/>
        <w:gridCol w:w="270"/>
        <w:gridCol w:w="1080"/>
        <w:gridCol w:w="270"/>
        <w:gridCol w:w="1080"/>
      </w:tblGrid>
      <w:tr w:rsidR="008835A6" w:rsidRPr="007A168E" w14:paraId="1C3B9999" w14:textId="77777777" w:rsidTr="008835A6">
        <w:tc>
          <w:tcPr>
            <w:tcW w:w="4049" w:type="dxa"/>
          </w:tcPr>
          <w:p w14:paraId="44E8A272" w14:textId="2742EA8D" w:rsidR="008835A6" w:rsidRPr="007A168E" w:rsidRDefault="00830836" w:rsidP="00C90AB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</w:tcPr>
          <w:p w14:paraId="2BACD205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01E528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C0F31F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621" w:rsidRPr="007A168E" w14:paraId="282BE459" w14:textId="77777777" w:rsidTr="008835A6">
        <w:tc>
          <w:tcPr>
            <w:tcW w:w="4049" w:type="dxa"/>
          </w:tcPr>
          <w:p w14:paraId="358031F0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208963D" w14:textId="63FA3432" w:rsidR="00A34621" w:rsidRPr="007A168E" w:rsidRDefault="00A34621" w:rsidP="00A3462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6E7851AA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1C6BE" w14:textId="7CFB45A4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9234BA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84E9" w14:textId="3C2663BE" w:rsidR="00A34621" w:rsidRPr="007A168E" w:rsidRDefault="00A34621" w:rsidP="00A3462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17E0A11C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6712" w14:textId="08278584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34621" w:rsidRPr="007A168E" w14:paraId="154DD65D" w14:textId="77777777" w:rsidTr="008835A6">
        <w:tc>
          <w:tcPr>
            <w:tcW w:w="4049" w:type="dxa"/>
          </w:tcPr>
          <w:p w14:paraId="36E3F6C3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627E54CE" w14:textId="2864CF46" w:rsidR="00A34621" w:rsidRPr="007A168E" w:rsidRDefault="00A34621" w:rsidP="00A3462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38844FE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B9C2A" w14:textId="790EA8F1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732D392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B597D" w14:textId="15E33AF7" w:rsidR="00A34621" w:rsidRPr="007A168E" w:rsidRDefault="00A34621" w:rsidP="00A3462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6D4D4E4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82FC7" w14:textId="16BC2E95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A34621" w:rsidRPr="007A168E" w14:paraId="1D73A620" w14:textId="77777777" w:rsidTr="008835A6">
        <w:tc>
          <w:tcPr>
            <w:tcW w:w="4049" w:type="dxa"/>
          </w:tcPr>
          <w:p w14:paraId="662564EE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439DF2AD" w14:textId="77777777" w:rsidR="00A34621" w:rsidRPr="007A168E" w:rsidRDefault="00A34621" w:rsidP="00A3462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4621" w:rsidRPr="007A168E" w14:paraId="5B810272" w14:textId="77777777" w:rsidTr="008835A6">
        <w:tc>
          <w:tcPr>
            <w:tcW w:w="4049" w:type="dxa"/>
          </w:tcPr>
          <w:p w14:paraId="78B8D3D7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1" w:type="dxa"/>
            <w:gridSpan w:val="7"/>
          </w:tcPr>
          <w:p w14:paraId="65A3E47A" w14:textId="77777777" w:rsidR="00A34621" w:rsidRPr="007A168E" w:rsidRDefault="00A34621" w:rsidP="00A3462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34621" w:rsidRPr="007A168E" w14:paraId="11B7A799" w14:textId="77777777" w:rsidTr="008835A6">
        <w:tc>
          <w:tcPr>
            <w:tcW w:w="4049" w:type="dxa"/>
          </w:tcPr>
          <w:p w14:paraId="36D31C4B" w14:textId="2F746C1A" w:rsidR="00A34621" w:rsidRPr="007A168E" w:rsidRDefault="00A34621" w:rsidP="00A3462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BF144A8" w14:textId="401D6026" w:rsidR="00A34621" w:rsidRPr="003A6AB2" w:rsidRDefault="00A34621" w:rsidP="00A34621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D1F3" w14:textId="77777777" w:rsidR="00A34621" w:rsidRPr="007A168E" w:rsidRDefault="00A34621" w:rsidP="00A34621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FA26DA" w14:textId="7BB3E9CD" w:rsidR="00A34621" w:rsidRPr="003A6AB2" w:rsidRDefault="00A34621" w:rsidP="00A34621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14F4A" w14:textId="77777777" w:rsidR="00A34621" w:rsidRPr="007A168E" w:rsidRDefault="00A34621" w:rsidP="00A34621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B9868" w14:textId="570526F2" w:rsidR="00A34621" w:rsidRPr="003A6AB2" w:rsidRDefault="00A34621" w:rsidP="00A3462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2B568" w14:textId="77777777" w:rsidR="00A34621" w:rsidRPr="007A168E" w:rsidRDefault="00A34621" w:rsidP="00A34621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638A4" w14:textId="2B863753" w:rsidR="00A34621" w:rsidRPr="003A6AB2" w:rsidRDefault="00A34621" w:rsidP="00A34621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A5B" w:rsidRPr="007A168E" w14:paraId="5E23CFD9" w14:textId="77777777" w:rsidTr="008835A6">
        <w:tc>
          <w:tcPr>
            <w:tcW w:w="4049" w:type="dxa"/>
          </w:tcPr>
          <w:p w14:paraId="30878AEF" w14:textId="40005C97" w:rsidR="00095A5B" w:rsidRPr="003A6AB2" w:rsidRDefault="00095A5B" w:rsidP="00095A5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1" w:type="dxa"/>
          </w:tcPr>
          <w:p w14:paraId="5AE9B895" w14:textId="71747E33" w:rsidR="00095A5B" w:rsidRPr="003A6AB2" w:rsidRDefault="00916BEF" w:rsidP="00095A5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B0A17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9EE5A7" w14:textId="260DDCD8" w:rsidR="00095A5B" w:rsidRPr="00095A5B" w:rsidRDefault="00095A5B" w:rsidP="00095A5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DD1493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B5498" w14:textId="60780C2A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70" w:type="dxa"/>
          </w:tcPr>
          <w:p w14:paraId="34993B8A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DDB52" w14:textId="3969E3B8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</w:tr>
      <w:tr w:rsidR="00095A5B" w:rsidRPr="007A168E" w14:paraId="7E117C1E" w14:textId="77777777" w:rsidTr="008835A6">
        <w:tc>
          <w:tcPr>
            <w:tcW w:w="4049" w:type="dxa"/>
          </w:tcPr>
          <w:p w14:paraId="1C18835A" w14:textId="5F495456" w:rsidR="00095A5B" w:rsidRPr="003A6AB2" w:rsidRDefault="00095A5B" w:rsidP="00095A5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7373D900" w14:textId="77777777" w:rsidR="00095A5B" w:rsidRPr="003A6AB2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8D5E1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11DC65" w14:textId="77777777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410FB8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4D797" w14:textId="77777777" w:rsidR="00095A5B" w:rsidRPr="003A6AB2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F9C37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8B415" w14:textId="77777777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5A5B" w:rsidRPr="006F723C" w14:paraId="11325CB6" w14:textId="77777777" w:rsidTr="00BF11DF">
        <w:tc>
          <w:tcPr>
            <w:tcW w:w="4049" w:type="dxa"/>
          </w:tcPr>
          <w:p w14:paraId="4DA55F04" w14:textId="37C5B383" w:rsidR="00095A5B" w:rsidRPr="007A168E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1" w:type="dxa"/>
            <w:vAlign w:val="bottom"/>
          </w:tcPr>
          <w:p w14:paraId="5C3AEC66" w14:textId="1F4F4356" w:rsidR="00095A5B" w:rsidRPr="003A6AB2" w:rsidRDefault="00916BEF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8BFDFD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9BB332" w14:textId="7CDE1458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0436484E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8239" w14:textId="787799AC" w:rsidR="00095A5B" w:rsidRPr="003A6AB2" w:rsidRDefault="00916BEF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108CCA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F5F12E" w14:textId="2E51D5D3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8,500</w:t>
            </w:r>
          </w:p>
        </w:tc>
      </w:tr>
      <w:tr w:rsidR="00095A5B" w:rsidRPr="006F723C" w14:paraId="29BEBD15" w14:textId="77777777" w:rsidTr="00BF11DF">
        <w:tc>
          <w:tcPr>
            <w:tcW w:w="4049" w:type="dxa"/>
          </w:tcPr>
          <w:p w14:paraId="0191BE1E" w14:textId="118E39EE" w:rsidR="00095A5B" w:rsidRPr="003A6AB2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1" w:type="dxa"/>
            <w:vAlign w:val="bottom"/>
          </w:tcPr>
          <w:p w14:paraId="4F37269E" w14:textId="1C00FB25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  <w:tc>
          <w:tcPr>
            <w:tcW w:w="270" w:type="dxa"/>
          </w:tcPr>
          <w:p w14:paraId="11D14B34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3EB3A1" w14:textId="6EBF77EA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7DE1A1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DBE5" w14:textId="0280F607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  <w:tc>
          <w:tcPr>
            <w:tcW w:w="270" w:type="dxa"/>
          </w:tcPr>
          <w:p w14:paraId="6411A426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D33C58" w14:textId="1484BA2D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</w:tr>
      <w:tr w:rsidR="00095A5B" w:rsidRPr="006F723C" w14:paraId="51F8B943" w14:textId="77777777" w:rsidTr="008835A6">
        <w:tc>
          <w:tcPr>
            <w:tcW w:w="4049" w:type="dxa"/>
          </w:tcPr>
          <w:p w14:paraId="541B7447" w14:textId="10F790E4" w:rsidR="00095A5B" w:rsidRPr="007A168E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1" w:type="dxa"/>
            <w:vAlign w:val="bottom"/>
          </w:tcPr>
          <w:p w14:paraId="3C48B08B" w14:textId="615AFFEF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</w:tcPr>
          <w:p w14:paraId="4BA99BCA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CA5F50" w14:textId="42684744" w:rsidR="00095A5B" w:rsidRPr="007A168E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2B74C1E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DC62" w14:textId="43CE86EE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</w:tcPr>
          <w:p w14:paraId="48E6925D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9CFE1" w14:textId="42E6FE81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22,000</w:t>
            </w:r>
          </w:p>
        </w:tc>
      </w:tr>
      <w:tr w:rsidR="00095A5B" w:rsidRPr="006F723C" w14:paraId="50F52732" w14:textId="77777777" w:rsidTr="008835A6">
        <w:tc>
          <w:tcPr>
            <w:tcW w:w="4049" w:type="dxa"/>
          </w:tcPr>
          <w:p w14:paraId="6D1E22BA" w14:textId="6760D943" w:rsidR="00095A5B" w:rsidRPr="003A6AB2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1" w:type="dxa"/>
            <w:vAlign w:val="bottom"/>
          </w:tcPr>
          <w:p w14:paraId="38273C52" w14:textId="1CBFAEAA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</w:tcPr>
          <w:p w14:paraId="5441EE47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5F077E" w14:textId="3582CDE7" w:rsid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8AF1D40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0E18" w14:textId="383869AD" w:rsidR="00095A5B" w:rsidRPr="003A6AB2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</w:tcPr>
          <w:p w14:paraId="56E3A1E2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63BE8" w14:textId="32BE7082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</w:tr>
      <w:tr w:rsidR="00095A5B" w:rsidRPr="006F723C" w14:paraId="5B2B91CB" w14:textId="77777777" w:rsidTr="008835A6">
        <w:tc>
          <w:tcPr>
            <w:tcW w:w="4049" w:type="dxa"/>
          </w:tcPr>
          <w:p w14:paraId="5591A21F" w14:textId="6E0B9F10" w:rsidR="00095A5B" w:rsidRPr="003A6AB2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1" w:type="dxa"/>
            <w:vAlign w:val="bottom"/>
          </w:tcPr>
          <w:p w14:paraId="4F055AAC" w14:textId="009C761F" w:rsidR="00095A5B" w:rsidRPr="003A6AB2" w:rsidRDefault="00916BEF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746967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FC63FE" w14:textId="7621D45B" w:rsid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7C94DD5D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2DAC" w14:textId="673ADF79" w:rsidR="00095A5B" w:rsidRPr="003A6AB2" w:rsidRDefault="00916BEF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E071D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39F1A" w14:textId="4EEEF64E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</w:tr>
      <w:tr w:rsidR="00095A5B" w:rsidRPr="007A168E" w14:paraId="09974F40" w14:textId="77777777" w:rsidTr="008835A6">
        <w:tc>
          <w:tcPr>
            <w:tcW w:w="4049" w:type="dxa"/>
            <w:vAlign w:val="bottom"/>
          </w:tcPr>
          <w:p w14:paraId="4DE826F7" w14:textId="77777777" w:rsidR="00095A5B" w:rsidRPr="007A168E" w:rsidRDefault="00095A5B" w:rsidP="00095A5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2BB396" w14:textId="77666608" w:rsidR="00095A5B" w:rsidRPr="007A168E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172,000</w:t>
            </w:r>
          </w:p>
        </w:tc>
        <w:tc>
          <w:tcPr>
            <w:tcW w:w="270" w:type="dxa"/>
          </w:tcPr>
          <w:p w14:paraId="4D9563DF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254ECE" w14:textId="0ADCA52B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224,000</w:t>
            </w:r>
          </w:p>
        </w:tc>
        <w:tc>
          <w:tcPr>
            <w:tcW w:w="270" w:type="dxa"/>
          </w:tcPr>
          <w:p w14:paraId="6D4D2B25" w14:textId="77777777" w:rsidR="00095A5B" w:rsidRPr="00095A5B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7D2373" w14:textId="40D208A8" w:rsidR="00095A5B" w:rsidRPr="00095A5B" w:rsidRDefault="00916BEF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262,000</w:t>
            </w:r>
          </w:p>
        </w:tc>
        <w:tc>
          <w:tcPr>
            <w:tcW w:w="270" w:type="dxa"/>
          </w:tcPr>
          <w:p w14:paraId="0FC5DA1B" w14:textId="77777777" w:rsidR="00095A5B" w:rsidRPr="00095A5B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D03CB" w14:textId="406BE853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314,000</w:t>
            </w:r>
          </w:p>
        </w:tc>
      </w:tr>
    </w:tbl>
    <w:p w14:paraId="67C67E50" w14:textId="055BDCCF" w:rsidR="008835A6" w:rsidRDefault="008835A6">
      <w:pPr>
        <w:spacing w:line="240" w:lineRule="auto"/>
      </w:pPr>
    </w:p>
    <w:p w14:paraId="7CEF59FB" w14:textId="24A1B2F7" w:rsidR="008835A6" w:rsidRDefault="008835A6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A61" w:rsidRPr="00CD2B3E" w14:paraId="45BB1E2B" w14:textId="77777777">
        <w:tc>
          <w:tcPr>
            <w:tcW w:w="4050" w:type="dxa"/>
          </w:tcPr>
          <w:p w14:paraId="0B981684" w14:textId="77777777" w:rsidR="00AB5A61" w:rsidRPr="00CD2B3E" w:rsidRDefault="00AB5A61" w:rsidP="00AB5A6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13B2A6BC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139CD09A" w14:textId="77777777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410F49AB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19A30F81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3E6D04F3" w14:textId="77777777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6A0C7587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B5A61" w:rsidRPr="00CD2B3E" w14:paraId="45FC1EEA" w14:textId="77777777">
        <w:tc>
          <w:tcPr>
            <w:tcW w:w="4050" w:type="dxa"/>
          </w:tcPr>
          <w:p w14:paraId="36812EC3" w14:textId="77777777" w:rsidR="00AB5A61" w:rsidRPr="00CD2B3E" w:rsidRDefault="00AB5A61" w:rsidP="00AB5A6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047124BF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35EB9C76" w14:textId="77777777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7E60F6F2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5D5E0C0" w14:textId="77777777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223F5AA9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203B735" w14:textId="77777777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6FA42B8E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AB5A61" w:rsidRPr="00CD2B3E" w14:paraId="3C9EEC0F" w14:textId="77777777">
        <w:tc>
          <w:tcPr>
            <w:tcW w:w="4050" w:type="dxa"/>
          </w:tcPr>
          <w:p w14:paraId="743ACA2D" w14:textId="77777777" w:rsidR="00AB5A61" w:rsidRPr="00CD2B3E" w:rsidRDefault="00AB5A61" w:rsidP="00AB5A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AB5A61" w:rsidRPr="00CD2B3E" w:rsidRDefault="00AB5A61" w:rsidP="00AB5A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5A61" w:rsidRPr="00CD2B3E" w14:paraId="0423D4F5" w14:textId="77777777">
        <w:tc>
          <w:tcPr>
            <w:tcW w:w="4050" w:type="dxa"/>
          </w:tcPr>
          <w:p w14:paraId="37D2D5AA" w14:textId="3876F29F" w:rsidR="00AB5A61" w:rsidRPr="00784A86" w:rsidRDefault="00AB5A61" w:rsidP="00AB5A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E5BA8E9" w14:textId="77777777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BB76F" w14:textId="77777777" w:rsidR="00AB5A61" w:rsidRPr="00784A86" w:rsidRDefault="00AB5A61" w:rsidP="00AB5A6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68C70E" w14:textId="77777777" w:rsidR="00AB5A61" w:rsidRPr="00784A86" w:rsidRDefault="00AB5A61" w:rsidP="00AB5A61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A96AF4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C79110C" w14:textId="77777777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AB5A61" w:rsidRPr="00784A86" w:rsidRDefault="00AB5A61" w:rsidP="00AB5A61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B5A61" w:rsidRPr="00CD2B3E" w14:paraId="5398CF3D" w14:textId="77777777">
        <w:tc>
          <w:tcPr>
            <w:tcW w:w="4050" w:type="dxa"/>
          </w:tcPr>
          <w:p w14:paraId="05EF90A6" w14:textId="71422E3C" w:rsidR="00AB5A61" w:rsidRPr="00784A86" w:rsidRDefault="00AB5A61" w:rsidP="00AB5A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528CF35E" w14:textId="5C5B0DC1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613D6D" w14:textId="77777777" w:rsidR="00AB5A61" w:rsidRPr="00784A86" w:rsidRDefault="00AB5A61" w:rsidP="00AB5A6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7E3273" w14:textId="08310A0B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6233EF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F6EF63F" w14:textId="70BC7067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612F" w:rsidRPr="00CD2B3E" w14:paraId="40E6B4BA" w14:textId="77777777" w:rsidTr="003D0560">
        <w:tc>
          <w:tcPr>
            <w:tcW w:w="4050" w:type="dxa"/>
          </w:tcPr>
          <w:p w14:paraId="72C06CEC" w14:textId="673B49C4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</w:tcPr>
          <w:p w14:paraId="5B1F88A0" w14:textId="36A40A00" w:rsidR="00D6612F" w:rsidRPr="00784A86" w:rsidRDefault="00916BEF" w:rsidP="00D6612F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C95BBB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ED10D92" w14:textId="71DE4328" w:rsidR="00D6612F" w:rsidRPr="00784A86" w:rsidRDefault="00D6612F" w:rsidP="00D6612F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25E72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6EE3565" w14:textId="173C4A60" w:rsidR="00D6612F" w:rsidRPr="00C2462D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04B59F70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1F96FB23" w14:textId="77777777" w:rsidTr="00EF36FD">
        <w:tc>
          <w:tcPr>
            <w:tcW w:w="4050" w:type="dxa"/>
          </w:tcPr>
          <w:p w14:paraId="01C1CDE0" w14:textId="529BB4B9" w:rsidR="00D6612F" w:rsidRPr="00784A86" w:rsidRDefault="00D6612F" w:rsidP="00D6612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Pr="00784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03CE7D" w14:textId="4E2078FE" w:rsidR="00D6612F" w:rsidRPr="00784A86" w:rsidRDefault="00916BEF" w:rsidP="00D6612F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154929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A479C3" w14:textId="76C34E76" w:rsidR="00D6612F" w:rsidRPr="00784A86" w:rsidRDefault="00D6612F" w:rsidP="00D6612F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E01829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270BD382" w14:textId="5F8634EA" w:rsidR="00D6612F" w:rsidRPr="00C2462D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0BBDEA50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46B247C8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427B8C2C" w14:textId="77777777">
        <w:tc>
          <w:tcPr>
            <w:tcW w:w="4050" w:type="dxa"/>
          </w:tcPr>
          <w:p w14:paraId="128C4AC6" w14:textId="400CA4DD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</w:tcPr>
          <w:p w14:paraId="2B1D4ED2" w14:textId="4ECE7DB1" w:rsidR="00D6612F" w:rsidRPr="00784A86" w:rsidRDefault="00916BEF" w:rsidP="00D6612F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658D4E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EAB9F6" w14:textId="3DA60BAA" w:rsidR="00D6612F" w:rsidRPr="00784A86" w:rsidRDefault="00D6612F" w:rsidP="00D6612F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ECD6EE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BFE23A7" w14:textId="550C74F5" w:rsidR="00D6612F" w:rsidRPr="00C2462D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70" w:type="dxa"/>
          </w:tcPr>
          <w:p w14:paraId="3FAAAA8A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4078910F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6C6BC40F" w14:textId="77777777" w:rsidTr="00FD7668">
        <w:tc>
          <w:tcPr>
            <w:tcW w:w="4050" w:type="dxa"/>
          </w:tcPr>
          <w:p w14:paraId="02BA4127" w14:textId="747A8F36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E622100" w14:textId="4F3BF532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98E0CE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52D94" w14:textId="77777777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E27270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4D0D34" w14:textId="77777777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612F" w:rsidRPr="00CD2B3E" w14:paraId="0AE31002" w14:textId="77777777" w:rsidTr="00FD7668">
        <w:tc>
          <w:tcPr>
            <w:tcW w:w="4050" w:type="dxa"/>
          </w:tcPr>
          <w:p w14:paraId="0D5325DA" w14:textId="50230028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9DFE2A1" w14:textId="58CE0971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2D060A70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CB3D42" w14:textId="261A49E8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EF9ED43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50FE679" w14:textId="5FB55451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7E09A691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47F732" w14:textId="6C61B846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1A6E34C3" w14:textId="77777777" w:rsidTr="00FD7668">
        <w:tc>
          <w:tcPr>
            <w:tcW w:w="4050" w:type="dxa"/>
          </w:tcPr>
          <w:p w14:paraId="4D37BF35" w14:textId="69C9D0E0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6EAF2CBE" w14:textId="4CDDC254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</w:tcPr>
          <w:p w14:paraId="515462B8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5C03B0" w14:textId="59921841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3E063E6B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09573A7" w14:textId="50879909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</w:tcPr>
          <w:p w14:paraId="50828CE8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6485CF" w14:textId="7BE74EBC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D6612F" w:rsidRPr="00CD2B3E" w14:paraId="5BAE44DF" w14:textId="77777777" w:rsidTr="00FD7668">
        <w:tc>
          <w:tcPr>
            <w:tcW w:w="4050" w:type="dxa"/>
          </w:tcPr>
          <w:p w14:paraId="72F285F3" w14:textId="7E5F131D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5D09A4DA" w14:textId="62427233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241,000</w:t>
            </w:r>
          </w:p>
        </w:tc>
        <w:tc>
          <w:tcPr>
            <w:tcW w:w="270" w:type="dxa"/>
          </w:tcPr>
          <w:p w14:paraId="5606167C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998457" w14:textId="54B960AF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676C9A9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62319E1" w14:textId="40547615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241,000</w:t>
            </w:r>
          </w:p>
        </w:tc>
        <w:tc>
          <w:tcPr>
            <w:tcW w:w="270" w:type="dxa"/>
          </w:tcPr>
          <w:p w14:paraId="6BA4C37F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AECDB85" w14:textId="73C4857E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38E8409C" w14:textId="77777777" w:rsidTr="00FD7668">
        <w:tc>
          <w:tcPr>
            <w:tcW w:w="4050" w:type="dxa"/>
          </w:tcPr>
          <w:p w14:paraId="31E2C04B" w14:textId="206D3566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62F7D583" w14:textId="5CE9F681" w:rsidR="00D6612F" w:rsidRPr="00784A86" w:rsidRDefault="00595B2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87,000</w:t>
            </w:r>
          </w:p>
        </w:tc>
        <w:tc>
          <w:tcPr>
            <w:tcW w:w="270" w:type="dxa"/>
          </w:tcPr>
          <w:p w14:paraId="58C6DB61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DAFB71" w14:textId="66BF0911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ED0AC5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6C316EA" w14:textId="3C211A87" w:rsidR="00D6612F" w:rsidRPr="00784A86" w:rsidRDefault="00595B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87,000</w:t>
            </w:r>
          </w:p>
        </w:tc>
        <w:tc>
          <w:tcPr>
            <w:tcW w:w="270" w:type="dxa"/>
          </w:tcPr>
          <w:p w14:paraId="5552BF7C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88E5E4" w14:textId="55423513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4D5F2B31" w14:textId="77777777" w:rsidTr="00FD7668">
        <w:tc>
          <w:tcPr>
            <w:tcW w:w="4050" w:type="dxa"/>
          </w:tcPr>
          <w:p w14:paraId="183407D3" w14:textId="18A65942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</w:tcPr>
          <w:p w14:paraId="1F1CDFFA" w14:textId="72F27A14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14:paraId="31C947BF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D240A2" w14:textId="49CBB5CE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063CF3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C5D15A9" w14:textId="7F8907B2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14:paraId="4A14D700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C88F657" w14:textId="67FAEEF2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1F260DAE" w14:textId="77777777" w:rsidTr="00FD7668">
        <w:tc>
          <w:tcPr>
            <w:tcW w:w="4050" w:type="dxa"/>
          </w:tcPr>
          <w:p w14:paraId="14F713C7" w14:textId="40BAEC3A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65BE85DE" w14:textId="0F86B26D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14:paraId="592287EA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C4F5ED" w14:textId="270A7781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B1B3760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E283324" w14:textId="20A1EFD6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14:paraId="173EE10B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4C2B4D" w14:textId="20AD99F9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7C374F01" w14:textId="77777777" w:rsidTr="00FD7668">
        <w:tc>
          <w:tcPr>
            <w:tcW w:w="4050" w:type="dxa"/>
          </w:tcPr>
          <w:p w14:paraId="12A05265" w14:textId="0B13AF33" w:rsidR="00D6612F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2B8596CD" w14:textId="78C5CBAF" w:rsidR="00D6612F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70" w:type="dxa"/>
          </w:tcPr>
          <w:p w14:paraId="3EF71376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B2594E" w14:textId="57975745" w:rsidR="00D6612F" w:rsidRPr="00C2462D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18CB19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3435AE" w14:textId="03613C38" w:rsidR="00D6612F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70" w:type="dxa"/>
          </w:tcPr>
          <w:p w14:paraId="37FC2583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F37D6C6" w14:textId="3EF8BA0D" w:rsidR="00D6612F" w:rsidRPr="00C2462D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72CEEB32" w14:textId="77777777" w:rsidTr="008C2319">
        <w:tc>
          <w:tcPr>
            <w:tcW w:w="4050" w:type="dxa"/>
          </w:tcPr>
          <w:p w14:paraId="48EA5E57" w14:textId="5E055033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623218CE" w14:textId="6E89C838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529,700</w:t>
            </w:r>
          </w:p>
        </w:tc>
        <w:tc>
          <w:tcPr>
            <w:tcW w:w="270" w:type="dxa"/>
          </w:tcPr>
          <w:p w14:paraId="36EE7193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87ECF7" w14:textId="63FBCFE0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1D9AB465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07597D" w14:textId="1205DAEF" w:rsidR="00D6612F" w:rsidRPr="00784A86" w:rsidRDefault="00916BE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529,700</w:t>
            </w:r>
          </w:p>
        </w:tc>
        <w:tc>
          <w:tcPr>
            <w:tcW w:w="270" w:type="dxa"/>
          </w:tcPr>
          <w:p w14:paraId="5C00DF3C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880DDEF" w14:textId="67066155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D6612F" w:rsidRPr="00CD2B3E" w14:paraId="4A7F8402" w14:textId="77777777" w:rsidTr="008C2319">
        <w:tc>
          <w:tcPr>
            <w:tcW w:w="4050" w:type="dxa"/>
          </w:tcPr>
          <w:p w14:paraId="58057C36" w14:textId="5C73F3FD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7B00D3" w14:textId="0DAA6863" w:rsidR="00D6612F" w:rsidRPr="00784A86" w:rsidRDefault="00595B2F" w:rsidP="00D6612F">
            <w:pPr>
              <w:tabs>
                <w:tab w:val="decimal" w:pos="880"/>
              </w:tabs>
              <w:spacing w:line="240" w:lineRule="auto"/>
              <w:ind w:left="-10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5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1,098,700</w:t>
            </w:r>
          </w:p>
        </w:tc>
        <w:tc>
          <w:tcPr>
            <w:tcW w:w="270" w:type="dxa"/>
          </w:tcPr>
          <w:p w14:paraId="3ADB9D5B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08BD2" w14:textId="3ABDDA3C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5F70B002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1D29D4" w14:textId="2DF2CA03" w:rsidR="00D6612F" w:rsidRPr="00784A86" w:rsidRDefault="00595B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5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1,240,700</w:t>
            </w:r>
          </w:p>
        </w:tc>
        <w:tc>
          <w:tcPr>
            <w:tcW w:w="270" w:type="dxa"/>
          </w:tcPr>
          <w:p w14:paraId="56DA491C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3B4269E4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487B1196" w14:textId="201CC04C" w:rsidR="001229FB" w:rsidRPr="00455790" w:rsidRDefault="005D5BB4" w:rsidP="00AE600A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229FB"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0462309C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3277A3">
        <w:rPr>
          <w:rFonts w:ascii="Angsana New" w:hAnsi="Angsana New" w:cs="Angsana New (Headings CS)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2BF315CB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12F" w:rsidRPr="006145CD" w14:paraId="7028D4CD" w14:textId="77777777">
        <w:trPr>
          <w:tblHeader/>
        </w:trPr>
        <w:tc>
          <w:tcPr>
            <w:tcW w:w="3600" w:type="dxa"/>
          </w:tcPr>
          <w:p w14:paraId="24D942E9" w14:textId="77777777" w:rsidR="00D6612F" w:rsidRPr="00070CC6" w:rsidRDefault="00D6612F" w:rsidP="00D6612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166B2AB8" w:rsidR="00D6612F" w:rsidRPr="006145CD" w:rsidRDefault="00D6612F" w:rsidP="00D661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2492D036" w14:textId="77777777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A7D30" w14:textId="01BA5E2A" w:rsidR="00D6612F" w:rsidRPr="006145CD" w:rsidRDefault="00D6612F" w:rsidP="00D661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4FEF8" w14:textId="267D72B8" w:rsidR="00D6612F" w:rsidRPr="006145CD" w:rsidRDefault="00D6612F" w:rsidP="00D661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6B364F53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E1E30" w14:textId="59B269D6" w:rsidR="00D6612F" w:rsidRPr="006145CD" w:rsidRDefault="00D6612F" w:rsidP="00D661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612F" w:rsidRPr="00070CC6" w14:paraId="3F872189" w14:textId="77777777">
        <w:trPr>
          <w:tblHeader/>
        </w:trPr>
        <w:tc>
          <w:tcPr>
            <w:tcW w:w="3600" w:type="dxa"/>
          </w:tcPr>
          <w:p w14:paraId="6978B39B" w14:textId="77777777" w:rsidR="00D6612F" w:rsidRPr="00070CC6" w:rsidRDefault="00D6612F" w:rsidP="00D6612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5518CD84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FBD1CAD" w14:textId="77777777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1FE3A" w14:textId="636F9061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882C7B1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3BC3A" w14:textId="214631EC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7C8B843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1CF36" w14:textId="23C15C98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D6612F" w:rsidRPr="00070CC6" w14:paraId="301B21FB" w14:textId="77777777">
        <w:trPr>
          <w:tblHeader/>
        </w:trPr>
        <w:tc>
          <w:tcPr>
            <w:tcW w:w="3600" w:type="dxa"/>
          </w:tcPr>
          <w:p w14:paraId="3E1E5338" w14:textId="77777777" w:rsidR="00D6612F" w:rsidRPr="00070CC6" w:rsidRDefault="00D6612F" w:rsidP="00D6612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612F" w:rsidRPr="00070CC6" w14:paraId="21E9CB6B" w14:textId="77777777">
        <w:tc>
          <w:tcPr>
            <w:tcW w:w="3600" w:type="dxa"/>
          </w:tcPr>
          <w:p w14:paraId="1BF355D4" w14:textId="77777777" w:rsidR="00D6612F" w:rsidRPr="00070CC6" w:rsidRDefault="00D6612F" w:rsidP="00D6612F">
            <w:pPr>
              <w:spacing w:line="240" w:lineRule="atLeast"/>
              <w:ind w:left="270" w:right="-126" w:hanging="38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62EE01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B7343" w14:textId="77777777" w:rsidR="00D6612F" w:rsidRPr="00070CC6" w:rsidRDefault="00D6612F" w:rsidP="00D6612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1BE97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540A" w14:textId="77777777" w:rsidR="00D6612F" w:rsidRPr="00070CC6" w:rsidRDefault="00D6612F" w:rsidP="00D6612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612F" w:rsidRPr="00070CC6" w14:paraId="2F0AEBEE" w14:textId="77777777">
        <w:tc>
          <w:tcPr>
            <w:tcW w:w="3600" w:type="dxa"/>
          </w:tcPr>
          <w:p w14:paraId="212D92CD" w14:textId="77777777" w:rsidR="00D6612F" w:rsidRPr="00070CC6" w:rsidRDefault="00D6612F" w:rsidP="00D6612F">
            <w:pPr>
              <w:spacing w:line="240" w:lineRule="atLeast"/>
              <w:ind w:left="270" w:right="-126" w:hanging="20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173BF4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F23E5" w14:textId="77777777" w:rsidR="00D6612F" w:rsidRPr="00070CC6" w:rsidRDefault="00D6612F" w:rsidP="00D6612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B0F4B0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7DE60" w14:textId="77777777" w:rsidR="00D6612F" w:rsidRPr="00070CC6" w:rsidRDefault="00D6612F" w:rsidP="00D6612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6C84" w:rsidRPr="00070CC6" w14:paraId="61103EB5" w14:textId="77777777">
        <w:tc>
          <w:tcPr>
            <w:tcW w:w="3600" w:type="dxa"/>
          </w:tcPr>
          <w:p w14:paraId="5109E83F" w14:textId="77777777" w:rsidR="00B16C84" w:rsidRPr="00070CC6" w:rsidRDefault="00B16C84" w:rsidP="00B16C84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41F8A1D" w14:textId="23145326" w:rsidR="00B16C84" w:rsidRPr="00070CC6" w:rsidRDefault="00916BEF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8,383</w:t>
            </w:r>
          </w:p>
        </w:tc>
        <w:tc>
          <w:tcPr>
            <w:tcW w:w="270" w:type="dxa"/>
          </w:tcPr>
          <w:p w14:paraId="49022A1D" w14:textId="77777777" w:rsidR="00B16C84" w:rsidRPr="00070CC6" w:rsidRDefault="00B16C84" w:rsidP="00B16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16817C" w14:textId="39C1FA1F" w:rsidR="00B16C84" w:rsidRPr="00070CC6" w:rsidRDefault="00B16C84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417261EA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32F30" w14:textId="04773E0E" w:rsidR="00B16C84" w:rsidRPr="00070CC6" w:rsidRDefault="00916BEF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8,383</w:t>
            </w:r>
          </w:p>
        </w:tc>
        <w:tc>
          <w:tcPr>
            <w:tcW w:w="270" w:type="dxa"/>
          </w:tcPr>
          <w:p w14:paraId="4CD634D4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59489" w14:textId="1D4C010B" w:rsidR="00B16C84" w:rsidRPr="00070CC6" w:rsidRDefault="00B16C84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B16C84" w:rsidRPr="00070CC6" w14:paraId="0E7867A2" w14:textId="77777777">
        <w:tc>
          <w:tcPr>
            <w:tcW w:w="3600" w:type="dxa"/>
          </w:tcPr>
          <w:p w14:paraId="47429805" w14:textId="77777777" w:rsidR="00B16C84" w:rsidRPr="00070CC6" w:rsidRDefault="00B16C84" w:rsidP="00B16C84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</w:tcPr>
          <w:p w14:paraId="60CED1BB" w14:textId="4B2974BB" w:rsidR="00B16C84" w:rsidRPr="00070CC6" w:rsidRDefault="00916BEF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3,609</w:t>
            </w:r>
          </w:p>
        </w:tc>
        <w:tc>
          <w:tcPr>
            <w:tcW w:w="270" w:type="dxa"/>
          </w:tcPr>
          <w:p w14:paraId="7950CB92" w14:textId="77777777" w:rsidR="00B16C84" w:rsidRPr="00070CC6" w:rsidRDefault="00B16C84" w:rsidP="00B16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9E9BAC" w14:textId="61A54CAE" w:rsidR="00B16C84" w:rsidRPr="00070CC6" w:rsidRDefault="00B16C84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7EC6E43B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EA7F7" w14:textId="6AE834DE" w:rsidR="00B16C84" w:rsidRPr="00070CC6" w:rsidRDefault="00916BEF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3,609</w:t>
            </w:r>
          </w:p>
        </w:tc>
        <w:tc>
          <w:tcPr>
            <w:tcW w:w="270" w:type="dxa"/>
          </w:tcPr>
          <w:p w14:paraId="2BEE8460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921F3" w14:textId="07D0CEE7" w:rsidR="00B16C84" w:rsidRPr="00070CC6" w:rsidRDefault="00B16C84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B16C84" w:rsidRPr="00070CC6" w14:paraId="0DFA425B" w14:textId="77777777">
        <w:tc>
          <w:tcPr>
            <w:tcW w:w="3600" w:type="dxa"/>
          </w:tcPr>
          <w:p w14:paraId="3C2C6B2C" w14:textId="77777777" w:rsidR="00B16C84" w:rsidRPr="00070CC6" w:rsidRDefault="00B16C84" w:rsidP="00B16C84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184F1A" w14:textId="40AD264B" w:rsidR="00B16C84" w:rsidRPr="00070CC6" w:rsidRDefault="00916BEF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11,992</w:t>
            </w:r>
          </w:p>
        </w:tc>
        <w:tc>
          <w:tcPr>
            <w:tcW w:w="270" w:type="dxa"/>
          </w:tcPr>
          <w:p w14:paraId="329F634D" w14:textId="77777777" w:rsidR="00B16C84" w:rsidRPr="00070CC6" w:rsidRDefault="00B16C84" w:rsidP="00B16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1460F" w14:textId="1D7B8BC0" w:rsidR="00B16C84" w:rsidRPr="00070CC6" w:rsidRDefault="00B16C84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56D9730E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1FD678" w14:textId="116BCC27" w:rsidR="00B16C84" w:rsidRPr="00070CC6" w:rsidRDefault="00916BEF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11,992</w:t>
            </w:r>
          </w:p>
        </w:tc>
        <w:tc>
          <w:tcPr>
            <w:tcW w:w="270" w:type="dxa"/>
          </w:tcPr>
          <w:p w14:paraId="3373B97F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A0195F" w14:textId="709E2777" w:rsidR="00B16C84" w:rsidRPr="00070CC6" w:rsidRDefault="00B16C84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</w:tr>
    </w:tbl>
    <w:p w14:paraId="0ECCDF1B" w14:textId="5DD789AA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4484D9EE" w:rsidR="006554A2" w:rsidRPr="001D61BF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4A4FF565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1722C9B1" w14:textId="3BCC1411" w:rsidR="000E34BB" w:rsidRPr="002D3BCE" w:rsidRDefault="000E34BB" w:rsidP="000E34BB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GB" w:eastAsia="en-US"/>
        </w:rPr>
        <w:t>2566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85610C">
        <w:rPr>
          <w:rFonts w:ascii="Angsana New" w:hAnsi="Angsana New"/>
          <w:sz w:val="30"/>
          <w:szCs w:val="30"/>
          <w:lang w:val="en-GB" w:eastAsia="en-US"/>
        </w:rPr>
        <w:t>30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>ปี นับตั้งแต่วันที่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    </w:t>
      </w:r>
      <w:r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GB" w:eastAsia="en-US"/>
        </w:rPr>
        <w:t>2566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ถึงวันที่ </w:t>
      </w:r>
      <w:r>
        <w:rPr>
          <w:rFonts w:ascii="Angsana New" w:hAnsi="Angsana New"/>
          <w:sz w:val="30"/>
          <w:szCs w:val="30"/>
          <w:lang w:val="en-GB" w:eastAsia="en-US"/>
        </w:rPr>
        <w:t>30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GB" w:eastAsia="en-US"/>
        </w:rPr>
        <w:t>25</w:t>
      </w:r>
      <w:r w:rsidR="003E5633">
        <w:rPr>
          <w:rFonts w:ascii="Angsana New" w:hAnsi="Angsana New"/>
          <w:sz w:val="30"/>
          <w:szCs w:val="30"/>
          <w:lang w:val="en-GB" w:eastAsia="en-US"/>
        </w:rPr>
        <w:t>9</w:t>
      </w:r>
      <w:r>
        <w:rPr>
          <w:rFonts w:ascii="Angsana New" w:hAnsi="Angsana New"/>
          <w:sz w:val="30"/>
          <w:szCs w:val="30"/>
          <w:lang w:val="en-GB" w:eastAsia="en-US"/>
        </w:rPr>
        <w:t>6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="0085610C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ต่อมาเมื่อวันที่ </w:t>
      </w:r>
      <w:r w:rsidR="0085610C">
        <w:rPr>
          <w:rFonts w:ascii="Angsana New" w:hAnsi="Angsana New"/>
          <w:sz w:val="30"/>
          <w:szCs w:val="30"/>
          <w:lang w:val="en-US" w:eastAsia="en-US"/>
        </w:rPr>
        <w:t>26</w:t>
      </w:r>
      <w:r w:rsidR="0085610C">
        <w:rPr>
          <w:rFonts w:ascii="Angsana New" w:hAnsi="Angsana New" w:hint="cs"/>
          <w:sz w:val="30"/>
          <w:szCs w:val="30"/>
          <w:cs/>
          <w:lang w:val="en-GB" w:eastAsia="en-US"/>
        </w:rPr>
        <w:t xml:space="preserve"> กุมภาพันธ์ 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2569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>ได้มีการแก้ไขระยะเวลาเช่าที</w:t>
      </w:r>
      <w:r w:rsidR="003E5633">
        <w:rPr>
          <w:rFonts w:ascii="Angsana New" w:hAnsi="Angsana New" w:hint="cs"/>
          <w:sz w:val="30"/>
          <w:szCs w:val="30"/>
          <w:cs/>
          <w:lang w:val="en-US" w:eastAsia="en-US"/>
        </w:rPr>
        <w:t>่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>ดินเป็น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 10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ปี นับตั้งแต่วันที่ </w:t>
      </w:r>
      <w:r w:rsidR="0085610C">
        <w:rPr>
          <w:rFonts w:ascii="Angsana New" w:hAnsi="Angsana New"/>
          <w:sz w:val="30"/>
          <w:szCs w:val="30"/>
          <w:lang w:val="en-US" w:eastAsia="en-US"/>
        </w:rPr>
        <w:t>1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ตุลาคม 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2566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ถึงวันที่ </w:t>
      </w:r>
      <w:r w:rsidR="00884A13">
        <w:rPr>
          <w:rFonts w:ascii="Angsana New" w:hAnsi="Angsana New"/>
          <w:sz w:val="30"/>
          <w:szCs w:val="30"/>
          <w:lang w:val="en-US" w:eastAsia="en-US"/>
        </w:rPr>
        <w:t>30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กันยายน </w:t>
      </w:r>
      <w:r w:rsidR="0085610C">
        <w:rPr>
          <w:rFonts w:ascii="Angsana New" w:hAnsi="Angsana New"/>
          <w:sz w:val="30"/>
          <w:szCs w:val="30"/>
          <w:lang w:val="en-US" w:eastAsia="en-US"/>
        </w:rPr>
        <w:t>25</w:t>
      </w:r>
      <w:r w:rsidR="003E5633">
        <w:rPr>
          <w:rFonts w:ascii="Angsana New" w:hAnsi="Angsana New"/>
          <w:sz w:val="30"/>
          <w:szCs w:val="30"/>
          <w:lang w:val="en-US" w:eastAsia="en-US"/>
        </w:rPr>
        <w:t>76</w:t>
      </w:r>
      <w:r w:rsidR="0085610C">
        <w:rPr>
          <w:rFonts w:ascii="Angsana New" w:hAnsi="Angsana New" w:hint="cs"/>
          <w:sz w:val="30"/>
          <w:szCs w:val="30"/>
          <w:cs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>และหาก "ผู้เช่า" มีความประสงค์ที่จะเช่าที่ดินตามสัญญานี้ต่อไป</w:t>
      </w:r>
      <w:r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lang w:val="en-GB" w:eastAsia="en-US"/>
        </w:rPr>
        <w:t>"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ผู้เช่า" ต้องแจ้งความประสงค์จะต่อสัญญาเช่าให้ "ผู้ให้เช่า" ทราบล่วงหน้าเป็นลายลักษณ์อักษรก่อนที่สัญญาเช่าฉบับนี้จะครบกำหนดไม่น้อยกว่า 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>เดือน</w:t>
      </w:r>
    </w:p>
    <w:p w14:paraId="60C4D8F6" w14:textId="2797CE9C" w:rsidR="005D5BB4" w:rsidRPr="004765FF" w:rsidRDefault="005D5BB4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5CC3D8" w14:textId="6C3CF124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1543C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ในระหว่างปี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2567</w:t>
      </w:r>
      <w:r w:rsidRPr="0071543C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1543C">
        <w:rPr>
          <w:rFonts w:ascii="Angsana New" w:hAnsi="Angsana New"/>
          <w:spacing w:val="-4"/>
          <w:sz w:val="30"/>
          <w:szCs w:val="30"/>
          <w:cs/>
        </w:rPr>
        <w:t>บริษัทได้</w:t>
      </w:r>
      <w:r w:rsidRPr="0071543C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71543C">
        <w:rPr>
          <w:rFonts w:ascii="Angsana New" w:hAnsi="Angsana New"/>
          <w:spacing w:val="-4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="003277A3">
        <w:rPr>
          <w:rFonts w:ascii="Angsana New" w:hAnsi="Angsana New" w:cs="Angsana New (Headings CS)"/>
          <w:spacing w:val="-4"/>
          <w:sz w:val="30"/>
          <w:szCs w:val="30"/>
        </w:rPr>
        <w:t>3</w:t>
      </w:r>
      <w:r w:rsidR="00E97392">
        <w:rPr>
          <w:rFonts w:ascii="Angsana New" w:hAnsi="Angsana New" w:cs="Angsana New (Headings CS)"/>
          <w:spacing w:val="-4"/>
          <w:sz w:val="30"/>
          <w:szCs w:val="30"/>
        </w:rPr>
        <w:t>0</w:t>
      </w:r>
      <w:r w:rsidRPr="0071543C">
        <w:rPr>
          <w:rFonts w:ascii="Angsana New" w:hAnsi="Angsana New"/>
          <w:spacing w:val="-4"/>
          <w:sz w:val="30"/>
          <w:szCs w:val="30"/>
        </w:rPr>
        <w:t xml:space="preserve"> </w:t>
      </w:r>
      <w:r w:rsidRPr="0071543C">
        <w:rPr>
          <w:rFonts w:ascii="Angsana New" w:hAnsi="Angsana New"/>
          <w:spacing w:val="-4"/>
          <w:sz w:val="30"/>
          <w:szCs w:val="30"/>
          <w:cs/>
        </w:rPr>
        <w:t>ปี</w:t>
      </w:r>
      <w:r w:rsidRPr="001D61B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Pr="001D61BF">
        <w:rPr>
          <w:rFonts w:ascii="Angsana New" w:hAnsi="Angsana New"/>
          <w:sz w:val="30"/>
          <w:szCs w:val="30"/>
          <w:cs/>
        </w:rPr>
        <w:t>นับตั้งแต่วันที่เริ่ม</w:t>
      </w:r>
      <w:r w:rsidR="00E625A0">
        <w:rPr>
          <w:rFonts w:ascii="Angsana New" w:hAnsi="Angsana New" w:hint="cs"/>
          <w:sz w:val="30"/>
          <w:szCs w:val="30"/>
          <w:cs/>
        </w:rPr>
        <w:t>เดินเครื่องเชิงพาณิชย์</w:t>
      </w:r>
      <w:r w:rsidRPr="001D61BF">
        <w:rPr>
          <w:rFonts w:ascii="Angsana New" w:hAnsi="Angsana New"/>
          <w:sz w:val="30"/>
          <w:szCs w:val="30"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>
        <w:rPr>
          <w:rFonts w:ascii="Angsana New" w:hAnsi="Angsana New" w:hint="cs"/>
          <w:sz w:val="30"/>
          <w:szCs w:val="30"/>
          <w:cs/>
        </w:rPr>
        <w:t>ใหญ่</w:t>
      </w:r>
      <w:r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1BE10234" w14:textId="313AF9A3" w:rsidR="005D5BB4" w:rsidRDefault="005D5BB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A437E" w14:textId="4BFDBF94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2567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D61B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="00AD4E75">
        <w:rPr>
          <w:rFonts w:ascii="Angsana New" w:hAnsi="Angsana New" w:cs="Angsana New (Headings CS)"/>
          <w:sz w:val="30"/>
          <w:szCs w:val="30"/>
        </w:rPr>
        <w:t>30</w:t>
      </w:r>
      <w:r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</w:t>
      </w:r>
      <w:r w:rsidR="0064041E">
        <w:rPr>
          <w:rFonts w:ascii="Angsana New" w:hAnsi="Angsana New" w:hint="cs"/>
          <w:sz w:val="30"/>
          <w:szCs w:val="30"/>
          <w:cs/>
        </w:rPr>
        <w:t>เด</w:t>
      </w:r>
      <w:r w:rsidR="004C1921">
        <w:rPr>
          <w:rFonts w:ascii="Angsana New" w:hAnsi="Angsana New" w:hint="cs"/>
          <w:sz w:val="30"/>
          <w:szCs w:val="30"/>
          <w:cs/>
        </w:rPr>
        <w:t>ินเครื่องเชิงพาณิชย์</w:t>
      </w:r>
      <w:r w:rsidRPr="001D61BF">
        <w:rPr>
          <w:rFonts w:ascii="Angsana New" w:hAnsi="Angsana New"/>
          <w:sz w:val="30"/>
          <w:szCs w:val="30"/>
        </w:rPr>
        <w:t xml:space="preserve"> </w:t>
      </w:r>
      <w:r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043F7442" w14:textId="77777777" w:rsidR="00205F53" w:rsidRDefault="00205F53" w:rsidP="00205F53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1BD6386D" w14:textId="4D539284" w:rsidR="00205F53" w:rsidRDefault="002D3BCE" w:rsidP="002D3BCE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2D3BCE">
        <w:rPr>
          <w:rFonts w:ascii="Angsana New" w:hAnsi="Angsana New"/>
          <w:sz w:val="30"/>
          <w:szCs w:val="30"/>
          <w:cs/>
          <w:lang w:val="en-GB" w:eastAsia="en-US"/>
        </w:rPr>
        <w:t>ในปี</w:t>
      </w:r>
      <w:r w:rsidR="00DE188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="00DE188F">
        <w:rPr>
          <w:rFonts w:ascii="Angsana New" w:hAnsi="Angsana New"/>
          <w:sz w:val="30"/>
          <w:szCs w:val="30"/>
          <w:lang w:val="en-US" w:eastAsia="en-US"/>
        </w:rPr>
        <w:t xml:space="preserve">2568 </w:t>
      </w:r>
      <w:r w:rsidRPr="002D3BCE">
        <w:rPr>
          <w:rFonts w:ascii="Angsana New" w:hAnsi="Angsana New"/>
          <w:sz w:val="30"/>
          <w:szCs w:val="30"/>
          <w:cs/>
          <w:lang w:val="en-GB" w:eastAsia="en-US"/>
        </w:rPr>
        <w:t>บริษัทได้จดทะเบียนการเช่ากับการร่วมค้า มีระยะเวลารวม</w:t>
      </w:r>
      <w:r w:rsidR="00DE188F">
        <w:rPr>
          <w:rFonts w:ascii="Angsana New" w:hAnsi="Angsana New"/>
          <w:sz w:val="30"/>
          <w:szCs w:val="30"/>
          <w:lang w:val="en-GB" w:eastAsia="en-US"/>
        </w:rPr>
        <w:t xml:space="preserve"> 30</w:t>
      </w:r>
      <w:r w:rsidRPr="002D3BCE">
        <w:rPr>
          <w:rFonts w:ascii="Angsana New" w:hAnsi="Angsana New"/>
          <w:sz w:val="30"/>
          <w:szCs w:val="30"/>
          <w:cs/>
          <w:lang w:val="en-GB" w:eastAsia="en-US"/>
        </w:rPr>
        <w:t xml:space="preserve"> ปี นับตั้งแต่วันที่การร่วมค้าได้รับคัดเลือกพร้อมลงนามในสัญญาซื้อขายไฟฟ้ากับหน่วยงานของรัฐ ให้เป็นผู้ผลิตและจำหน่ายไฟฟ้าของโครงการผลิตและจำหน่ายไฟฟ้า โดยมีค่าเช่าตามอัตราที่ระบุไว้ในสัญญา</w:t>
      </w:r>
    </w:p>
    <w:p w14:paraId="1158744F" w14:textId="77777777" w:rsidR="00916BEF" w:rsidRPr="00916BEF" w:rsidRDefault="00916BEF" w:rsidP="00916BEF">
      <w:pPr>
        <w:pStyle w:val="ListParagraph"/>
        <w:rPr>
          <w:rFonts w:ascii="Angsana New" w:hAnsi="Angsana New"/>
          <w:sz w:val="30"/>
          <w:szCs w:val="30"/>
          <w:lang w:val="en-GB" w:eastAsia="en-US"/>
        </w:rPr>
      </w:pPr>
    </w:p>
    <w:p w14:paraId="36D45F20" w14:textId="58BD9E6F" w:rsidR="00916BEF" w:rsidRDefault="00916BEF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lastRenderedPageBreak/>
        <w:t>ลูกหนี้การค้า</w:t>
      </w:r>
    </w:p>
    <w:p w14:paraId="097EFF6C" w14:textId="0ED18DE3" w:rsidR="006D39FA" w:rsidRPr="00762B6C" w:rsidRDefault="006D39FA" w:rsidP="00772053">
      <w:pPr>
        <w:pStyle w:val="Ang15"/>
        <w:rPr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C84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38D38D64" w14:textId="77777777" w:rsidR="00B16C84" w:rsidRPr="00B44C18" w:rsidRDefault="00B16C84" w:rsidP="00B16C8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56810AF5" w:rsidR="00B16C84" w:rsidRPr="006145CD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17B92431" w14:textId="77777777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E1D54" w14:textId="00F5EF78" w:rsidR="00B16C84" w:rsidRPr="006145CD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B16C84" w:rsidRPr="004A7DFC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74C576" w14:textId="722FAAF7" w:rsidR="00B16C84" w:rsidRPr="00457C0E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</w:tcPr>
          <w:p w14:paraId="2BC82AB7" w14:textId="77777777" w:rsidR="00B16C84" w:rsidRPr="00457C0E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B8912" w14:textId="16B953C7" w:rsidR="00B16C84" w:rsidRPr="00457C0E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16C84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1E05422A" w14:textId="77777777" w:rsidR="00B16C84" w:rsidRPr="004A7DFC" w:rsidRDefault="00B16C84" w:rsidP="00B16C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24145CBC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932E133" w14:textId="77777777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F667E0" w14:textId="0DB49230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AFBCA14" w14:textId="77777777" w:rsidR="00B16C84" w:rsidRPr="004A7DFC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4229A" w14:textId="62C754D8" w:rsidR="00B16C84" w:rsidRPr="00457C0E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03056C6" w14:textId="77777777" w:rsidR="00B16C84" w:rsidRPr="00457C0E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DA1D4" w14:textId="18A2231A" w:rsidR="00B16C84" w:rsidRPr="00457C0E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B16C84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B16C84" w:rsidRPr="004A7DFC" w:rsidDel="00B75B12" w:rsidRDefault="00B16C84" w:rsidP="00B16C8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B16C84" w:rsidRPr="004A7DFC" w:rsidRDefault="00B16C84" w:rsidP="00B16C8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C84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B16C84" w:rsidRPr="004A7DFC" w:rsidRDefault="00B16C84" w:rsidP="00B16C8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B16C84" w:rsidRPr="004A7DFC" w:rsidRDefault="00B16C84" w:rsidP="00B16C8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06B2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6B78E6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22DA78EB" w:rsidR="009E06B2" w:rsidRPr="00677861" w:rsidRDefault="00916BEF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4A181F69" w:rsidR="009E06B2" w:rsidRPr="00C323FB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7FF79936" w:rsidR="009E06B2" w:rsidRPr="004A7DFC" w:rsidRDefault="00916BEF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7A34B066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9E06B2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CD0455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E91171D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6B2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34FBB" w14:textId="5D931F02" w:rsidR="009E06B2" w:rsidRPr="004A7DFC" w:rsidRDefault="009E06B2" w:rsidP="0099277D">
            <w:pPr>
              <w:spacing w:line="240" w:lineRule="auto"/>
              <w:ind w:left="156" w:firstLine="9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9277D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99277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4B9C2C09" w:rsidR="009E06B2" w:rsidRPr="00314BA5" w:rsidRDefault="00916BEF" w:rsidP="00916BEF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1A79D1B8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6D210B33" w:rsidR="009E06B2" w:rsidRPr="00314BA5" w:rsidRDefault="00916BEF" w:rsidP="00916BEF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52602972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E06B2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7C6506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24CD20C8" w:rsidR="009E06B2" w:rsidRPr="004A7DFC" w:rsidRDefault="00916BEF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931,583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73DCF4DA" w:rsidR="009E06B2" w:rsidRPr="007E1F31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9E06B2" w:rsidRPr="007E1F31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28A1FAF1" w:rsidR="009E06B2" w:rsidRPr="004A7DFC" w:rsidRDefault="00D80C2F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3049CF1B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9E06B2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E26045" w14:textId="15D08B03" w:rsidR="009E06B2" w:rsidRPr="004A7DFC" w:rsidRDefault="009E06B2" w:rsidP="00A54A14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28DCCE8E" w:rsidR="009E06B2" w:rsidRPr="00314BA5" w:rsidRDefault="00D80C2F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9E06B2" w:rsidRPr="00314BA5" w:rsidRDefault="009E06B2" w:rsidP="009E06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EAA3DA3" w:rsidR="009E06B2" w:rsidRPr="00314BA5" w:rsidRDefault="009E06B2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9E06B2" w:rsidRPr="00314BA5" w:rsidRDefault="009E06B2" w:rsidP="009E06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6924C38B" w:rsidR="009E06B2" w:rsidRPr="00314BA5" w:rsidRDefault="00D80C2F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9E06B2" w:rsidRPr="00314BA5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1A9B18BA" w:rsidR="009E06B2" w:rsidRPr="00314BA5" w:rsidRDefault="009E06B2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06B2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C7743A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160CE5CB" w:rsidR="009E06B2" w:rsidRPr="004A7DFC" w:rsidRDefault="00D80C2F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931,583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640B8C86" w:rsidR="009E06B2" w:rsidRPr="007E1F31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9E06B2" w:rsidRPr="007E1F31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2B53DEAF" w:rsidR="009E06B2" w:rsidRPr="004A7DFC" w:rsidRDefault="00D80C2F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4B1049D9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</w:tr>
    </w:tbl>
    <w:p w14:paraId="04471CA9" w14:textId="00079B24" w:rsidR="00323368" w:rsidRDefault="00323368"/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23368" w:rsidRPr="00F82619" w14:paraId="5A78AE9B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8EF0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1E42B" w14:textId="6B3997BB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B40E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EC356" w14:textId="089DF61E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6B2" w:rsidRPr="00F82619" w14:paraId="22E626A9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66A018" w14:textId="77777777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18BADE" w14:textId="7E4318A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5C40C" w14:textId="7777777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FEBB54" w14:textId="2D994198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55D7B" w14:textId="7777777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C01AF6" w14:textId="6C93818B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74322" w14:textId="77777777" w:rsidR="009E06B2" w:rsidRPr="00323368" w:rsidRDefault="009E06B2" w:rsidP="009E06B2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73B2E" w14:textId="5EC38B1F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E06B2" w:rsidRPr="00F82619" w14:paraId="25DCB3B6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6233E2" w14:textId="77777777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6D2DDB" w14:textId="30492D5E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512B6" w14:textId="7777777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2B9606" w14:textId="731506C1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75014" w14:textId="7777777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7D853" w14:textId="04BA6E1F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29F74" w14:textId="77777777" w:rsidR="009E06B2" w:rsidRPr="00323368" w:rsidRDefault="009E06B2" w:rsidP="009E06B2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BDA90" w14:textId="6C64D9A0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9E06B2" w:rsidRPr="00F82619" w14:paraId="7AAD1324" w14:textId="77777777" w:rsidTr="004219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31E87" w14:textId="77777777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61F2D1" w14:textId="552FA10F" w:rsidR="009E06B2" w:rsidRPr="00F82619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6B2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49E3DE" w14:textId="20E834DC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9E06B2" w:rsidRPr="00F82619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9E06B2" w:rsidRPr="00F82619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79C7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71EEAA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09FC5F9D" w:rsidR="00B279C7" w:rsidRPr="00AA18A5" w:rsidRDefault="00D80C2F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0516F388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2C56B335" w:rsidR="00B279C7" w:rsidRPr="00F82619" w:rsidRDefault="00D80C2F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B00E517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B279C7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5E7098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9C7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967D28" w14:textId="13DD7593" w:rsidR="00B279C7" w:rsidRPr="00435338" w:rsidRDefault="00B279C7" w:rsidP="0099277D">
            <w:pPr>
              <w:tabs>
                <w:tab w:val="left" w:pos="540"/>
              </w:tabs>
              <w:spacing w:line="240" w:lineRule="auto"/>
              <w:ind w:left="156" w:firstLine="9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30DAB2AA" w:rsidR="00B279C7" w:rsidRPr="00F82619" w:rsidRDefault="00D80C2F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5C894A0C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3C288563" w:rsidR="00B279C7" w:rsidRPr="00F82619" w:rsidRDefault="00D80C2F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1C618ECE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B279C7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1F676A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0F41C62E" w:rsidR="00B279C7" w:rsidRPr="00AA18A5" w:rsidRDefault="00D80C2F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B279C7" w:rsidRPr="006145CD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19EA9D8E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B279C7" w:rsidRPr="007E1F31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759751E8" w:rsidR="00B279C7" w:rsidRPr="00435338" w:rsidRDefault="00D80C2F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65B03A98" w:rsidR="00B279C7" w:rsidRPr="00435338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  <w:tr w:rsidR="00B279C7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3FA8F1" w14:textId="77777777" w:rsidR="00B279C7" w:rsidRPr="00D26E49" w:rsidRDefault="00B279C7" w:rsidP="00B279C7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695C79D2" w:rsidR="00B279C7" w:rsidRPr="009F135D" w:rsidRDefault="00D80C2F" w:rsidP="00B279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B279C7" w:rsidRPr="009F135D" w:rsidRDefault="00B279C7" w:rsidP="00B279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58AB1957" w:rsidR="00B279C7" w:rsidRPr="009F135D" w:rsidRDefault="00B279C7" w:rsidP="00B279C7">
            <w:pPr>
              <w:tabs>
                <w:tab w:val="left" w:pos="4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B279C7" w:rsidRPr="009F135D" w:rsidRDefault="00B279C7" w:rsidP="00B279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492E2618" w:rsidR="00B279C7" w:rsidRPr="009F135D" w:rsidRDefault="00D80C2F" w:rsidP="00B279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B279C7" w:rsidRPr="009F135D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34C4B72E" w:rsidR="00B279C7" w:rsidRPr="009F135D" w:rsidRDefault="00B279C7" w:rsidP="00B279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79C7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08AEFB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72D86AE6" w:rsidR="00B279C7" w:rsidRPr="00AA18A5" w:rsidRDefault="00D80C2F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B279C7" w:rsidRPr="006145CD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36F806C2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B279C7" w:rsidRPr="007E1F31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1FC5946C" w:rsidR="00B279C7" w:rsidRPr="00435338" w:rsidRDefault="00D80C2F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79B43101" w:rsidR="00B279C7" w:rsidRPr="00435338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  <w:tr w:rsidR="00B279C7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347DFC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B279C7" w:rsidRPr="00F24B75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79C7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F926B5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2844527D" w:rsidR="00B279C7" w:rsidRPr="00AA18A5" w:rsidRDefault="00D80C2F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1,726,882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B279C7" w:rsidRPr="006145CD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64280662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B279C7" w:rsidRPr="007E1F31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1D218CB9" w:rsidR="00B279C7" w:rsidRPr="00F237D6" w:rsidRDefault="00D80C2F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10C8F6A4" w:rsidR="00B279C7" w:rsidRPr="00435338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</w:tr>
    </w:tbl>
    <w:p w14:paraId="183CF60A" w14:textId="78E7DE9E" w:rsidR="007A0211" w:rsidRDefault="007A0211" w:rsidP="00772053">
      <w:pPr>
        <w:pStyle w:val="Ang15"/>
        <w:rPr>
          <w:cs/>
        </w:rPr>
      </w:pPr>
    </w:p>
    <w:p w14:paraId="72544656" w14:textId="77777777" w:rsidR="007A0211" w:rsidRDefault="007A0211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304FFD37" w14:textId="20F4BC95" w:rsidR="00C13355" w:rsidRDefault="00C13355" w:rsidP="00B51B97">
      <w:pPr>
        <w:pStyle w:val="Caption"/>
      </w:pPr>
      <w:r w:rsidRPr="00925819">
        <w:rPr>
          <w:cs/>
        </w:rPr>
        <w:lastRenderedPageBreak/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62CDB408" w:rsidR="00B25820" w:rsidRPr="00B25820" w:rsidRDefault="00AF0A4F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07A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71000F"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71000F"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5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07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007A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83" w:type="pct"/>
          </w:tcPr>
          <w:p w14:paraId="2F72C05D" w14:textId="396636C3" w:rsidR="00B25820" w:rsidRPr="00007A55" w:rsidRDefault="003277A3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 w:rsidR="00007A55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05CFFC34" w:rsidR="00B25820" w:rsidRPr="00B25820" w:rsidRDefault="003277A3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 w:rsidR="00007A55"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1DB" w:rsidRPr="00112B95" w14:paraId="7181329A" w14:textId="77777777" w:rsidTr="00170145">
        <w:tc>
          <w:tcPr>
            <w:tcW w:w="3089" w:type="pct"/>
          </w:tcPr>
          <w:p w14:paraId="30E49226" w14:textId="3826BB7D" w:rsidR="00C011DB" w:rsidRPr="00B25820" w:rsidRDefault="00C011DB" w:rsidP="00C011DB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12FF2F5A" w:rsidR="00C011DB" w:rsidRPr="008C2319" w:rsidRDefault="00905019" w:rsidP="00C011DB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8" w:type="pct"/>
          </w:tcPr>
          <w:p w14:paraId="4043A974" w14:textId="77777777" w:rsidR="00C011DB" w:rsidRPr="00B25820" w:rsidRDefault="00C011DB" w:rsidP="00C011DB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6A366FD2" w:rsidR="00C011DB" w:rsidRPr="00B25820" w:rsidRDefault="00C011DB" w:rsidP="00C011DB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415,815</w:t>
            </w:r>
          </w:p>
        </w:tc>
      </w:tr>
      <w:tr w:rsidR="00C011DB" w:rsidRPr="003B395E" w14:paraId="06D6C79F" w14:textId="77777777" w:rsidTr="00170145">
        <w:tc>
          <w:tcPr>
            <w:tcW w:w="3089" w:type="pct"/>
          </w:tcPr>
          <w:p w14:paraId="75C3BBA1" w14:textId="1E1763D7" w:rsidR="00C011DB" w:rsidRPr="003B395E" w:rsidRDefault="00C011DB" w:rsidP="00C011D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ส่วนแบ่งขาดทุนสุทธิจากเงินลงทุนในบริษัทย่อย</w:t>
            </w:r>
          </w:p>
        </w:tc>
        <w:tc>
          <w:tcPr>
            <w:tcW w:w="883" w:type="pct"/>
          </w:tcPr>
          <w:p w14:paraId="71020832" w14:textId="5D5195A3" w:rsidR="00C011DB" w:rsidRPr="003B395E" w:rsidRDefault="00D80C2F" w:rsidP="00C011DB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(1,932)</w:t>
            </w:r>
          </w:p>
        </w:tc>
        <w:tc>
          <w:tcPr>
            <w:tcW w:w="148" w:type="pct"/>
          </w:tcPr>
          <w:p w14:paraId="760157FA" w14:textId="77777777" w:rsidR="00C011DB" w:rsidRPr="003B395E" w:rsidRDefault="00C011DB" w:rsidP="00C011DB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2C990EBA" w14:textId="456CB23E" w:rsidR="00C011DB" w:rsidRPr="003B395E" w:rsidRDefault="00C011DB" w:rsidP="00C011DB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D9"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</w:tr>
      <w:tr w:rsidR="00C011DB" w:rsidRPr="00D041CF" w14:paraId="32E77A66" w14:textId="77777777" w:rsidTr="00170145">
        <w:tc>
          <w:tcPr>
            <w:tcW w:w="3089" w:type="pct"/>
          </w:tcPr>
          <w:p w14:paraId="4FA3CA07" w14:textId="1318137F" w:rsidR="00C011DB" w:rsidRPr="003B395E" w:rsidRDefault="00C011DB" w:rsidP="00C011D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1D751119" w:rsidR="00C011DB" w:rsidRPr="003B395E" w:rsidRDefault="00D80C2F" w:rsidP="00C011DB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408,472</w:t>
            </w:r>
          </w:p>
        </w:tc>
        <w:tc>
          <w:tcPr>
            <w:tcW w:w="148" w:type="pct"/>
          </w:tcPr>
          <w:p w14:paraId="2A2FBBF4" w14:textId="77777777" w:rsidR="00C011DB" w:rsidRPr="003B395E" w:rsidRDefault="00C011DB" w:rsidP="00C011DB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75FEBE06" w:rsidR="00C011DB" w:rsidRPr="00B25820" w:rsidRDefault="00C011DB" w:rsidP="00C011DB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C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413,944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3BE2B66D" w14:textId="186D04A8" w:rsidR="006A4FDC" w:rsidRDefault="006A4FDC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</w:rPr>
      </w:pPr>
      <w:r>
        <w:rPr>
          <w:rFonts w:asciiTheme="majorBidi" w:hAnsiTheme="majorBidi"/>
          <w:b w:val="0"/>
          <w:bCs w:val="0"/>
        </w:rPr>
        <w:br w:type="page"/>
      </w:r>
    </w:p>
    <w:p w14:paraId="6C84A504" w14:textId="77777777" w:rsidR="00F713D3" w:rsidRDefault="00F713D3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  <w:cs/>
        </w:rPr>
        <w:sectPr w:rsidR="00F713D3" w:rsidSect="00D11ACD">
          <w:headerReference w:type="default" r:id="rId11"/>
          <w:footerReference w:type="default" r:id="rId12"/>
          <w:pgSz w:w="11909" w:h="16834" w:code="9"/>
          <w:pgMar w:top="691" w:right="1152" w:bottom="1166" w:left="1166" w:header="706" w:footer="706" w:gutter="0"/>
          <w:pgNumType w:start="13"/>
          <w:cols w:space="737"/>
          <w:docGrid w:linePitch="360"/>
        </w:sect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1E3C8F" w:rsidRPr="00664CF3" w14:paraId="6E0CDC64" w14:textId="77777777" w:rsidTr="00F053A7">
        <w:trPr>
          <w:tblHeader/>
        </w:trPr>
        <w:tc>
          <w:tcPr>
            <w:tcW w:w="2430" w:type="dxa"/>
            <w:vAlign w:val="bottom"/>
          </w:tcPr>
          <w:p w14:paraId="105142AA" w14:textId="77777777" w:rsidR="001E3C8F" w:rsidRPr="00664CF3" w:rsidRDefault="001E3C8F" w:rsidP="00F053A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18772AD5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EB2F443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25181BD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</w:tcPr>
          <w:p w14:paraId="2BEAE982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1E3C8F" w:rsidRPr="00664CF3" w14:paraId="01246F2F" w14:textId="77777777" w:rsidTr="00F053A7">
        <w:trPr>
          <w:tblHeader/>
        </w:trPr>
        <w:tc>
          <w:tcPr>
            <w:tcW w:w="2430" w:type="dxa"/>
            <w:vAlign w:val="bottom"/>
          </w:tcPr>
          <w:p w14:paraId="7E6FE30F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566A4A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6DC81573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FEBDB1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417E3E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1994C56D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B66A336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2B904CC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0374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</w:tcPr>
          <w:p w14:paraId="5B944EB5" w14:textId="77777777" w:rsidR="001E3C8F" w:rsidRPr="00664CF3" w:rsidRDefault="001E3C8F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639C603A" w14:textId="77777777" w:rsidR="001E3C8F" w:rsidRPr="00664CF3" w:rsidRDefault="001E3C8F" w:rsidP="00F053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1E3C8F" w:rsidRPr="00664CF3" w14:paraId="40059053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6DCA16F1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CDF1695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15724140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B3DF61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3178369" w14:textId="725A8F89" w:rsidR="001E3C8F" w:rsidRPr="00664CF3" w:rsidRDefault="00275BA6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8193AEB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AF6393E" w14:textId="3876B9AF" w:rsidR="001E3C8F" w:rsidRPr="00664CF3" w:rsidRDefault="00275BA6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FEBA44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13CAC21" w14:textId="3D828B85" w:rsidR="001E3C8F" w:rsidRPr="00664CF3" w:rsidRDefault="00275BA6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FA43744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9E91E44" w14:textId="12559882" w:rsidR="001E3C8F" w:rsidRPr="00664CF3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F3B0C7E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75B05EF" w14:textId="02D50AF2" w:rsidR="001E3C8F" w:rsidRPr="00664CF3" w:rsidRDefault="003A60B2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9FF523A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30261F2" w14:textId="0D6D8CF5" w:rsidR="001E3C8F" w:rsidRPr="00664CF3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31 ธันวาคม</w:t>
            </w:r>
          </w:p>
        </w:tc>
        <w:tc>
          <w:tcPr>
            <w:tcW w:w="110" w:type="dxa"/>
          </w:tcPr>
          <w:p w14:paraId="6D7469D0" w14:textId="77777777" w:rsidR="001E3C8F" w:rsidRPr="00664CF3" w:rsidRDefault="001E3C8F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60C35CB" w14:textId="17B97B8D" w:rsidR="001E3C8F" w:rsidRPr="00664CF3" w:rsidRDefault="003A60B2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3D786F82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5AA1FF" w14:textId="05D36EF6" w:rsidR="001E3C8F" w:rsidRPr="00664CF3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1E3C8F" w:rsidRPr="00664CF3" w14:paraId="2D52D767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7CF7E691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D554C7A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C63C234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A1E3594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3FA7629" w14:textId="2DC91F65" w:rsidR="001E3C8F" w:rsidRDefault="00275BA6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75B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FD5FC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6A93E56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6D55B0B" w14:textId="27C5CC84" w:rsidR="001E3C8F" w:rsidRDefault="00275BA6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75BA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</w:tcPr>
          <w:p w14:paraId="021283AD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522CB0" w14:textId="44073428" w:rsidR="001E3C8F" w:rsidRDefault="00275BA6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75BA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3A890F31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7189E92" w14:textId="41CD942E" w:rsidR="001E3C8F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</w:tcPr>
          <w:p w14:paraId="468823BA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CF647E" w14:textId="39C528B3" w:rsidR="001E3C8F" w:rsidRDefault="003A60B2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024F3262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34C8FC7" w14:textId="1EEF94C3" w:rsidR="001E3C8F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10" w:type="dxa"/>
          </w:tcPr>
          <w:p w14:paraId="1B348549" w14:textId="77777777" w:rsidR="001E3C8F" w:rsidRPr="00664CF3" w:rsidRDefault="001E3C8F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8EA10A5" w14:textId="4ADA2CA8" w:rsidR="001E3C8F" w:rsidRDefault="003A60B2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568D5C96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825CDBF" w14:textId="46DC2B81" w:rsidR="001E3C8F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</w:tr>
      <w:tr w:rsidR="001E3C8F" w:rsidRPr="00664CF3" w14:paraId="56E662C2" w14:textId="77777777" w:rsidTr="00F053A7">
        <w:trPr>
          <w:trHeight w:val="135"/>
          <w:tblHeader/>
        </w:trPr>
        <w:tc>
          <w:tcPr>
            <w:tcW w:w="2430" w:type="dxa"/>
            <w:vAlign w:val="bottom"/>
          </w:tcPr>
          <w:p w14:paraId="307E8E14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021D6B83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DB236B0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8E8DD52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87F8C67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7039F766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7AD4F5CB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1E3C8F" w:rsidRPr="00664CF3" w14:paraId="6138353C" w14:textId="77777777" w:rsidTr="00F053A7">
        <w:tc>
          <w:tcPr>
            <w:tcW w:w="2430" w:type="dxa"/>
            <w:vAlign w:val="bottom"/>
          </w:tcPr>
          <w:p w14:paraId="5F67899C" w14:textId="77777777" w:rsidR="001E3C8F" w:rsidRPr="00664CF3" w:rsidRDefault="001E3C8F" w:rsidP="00F053A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</w:tcPr>
          <w:p w14:paraId="22171D69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BD002A9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602EC1B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9289210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47849E1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5B6FCF4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812E9AB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89B1478" w14:textId="77777777" w:rsidR="001E3C8F" w:rsidRPr="00664CF3" w:rsidRDefault="001E3C8F" w:rsidP="00F053A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06D2724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683917B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070E9D6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6C77B87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DDABA24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23D796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09126D89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300E4A8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450CA3C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A6B4B65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E3C8F" w:rsidRPr="00664CF3" w14:paraId="62B199D8" w14:textId="77777777" w:rsidTr="00F053A7">
        <w:tc>
          <w:tcPr>
            <w:tcW w:w="2430" w:type="dxa"/>
          </w:tcPr>
          <w:p w14:paraId="445F2CF1" w14:textId="77777777" w:rsidR="001E3C8F" w:rsidRPr="00664CF3" w:rsidRDefault="001E3C8F" w:rsidP="00F053A7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</w:tcPr>
          <w:p w14:paraId="124BF3D8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6D6543A" w14:textId="77777777" w:rsidR="001E3C8F" w:rsidRPr="00664CF3" w:rsidRDefault="001E3C8F" w:rsidP="00F053A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6769F5BB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704FDC5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45884B8D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8C74A06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306F8DF0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2A50E26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511C991A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12A575B" w14:textId="77777777" w:rsidR="001E3C8F" w:rsidRPr="00664CF3" w:rsidRDefault="001E3C8F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606620E3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0894B5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693DC156" w14:textId="77777777" w:rsidR="001E3C8F" w:rsidRPr="00664CF3" w:rsidRDefault="001E3C8F" w:rsidP="00F053A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12EFB6E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110" w:type="dxa"/>
          </w:tcPr>
          <w:p w14:paraId="02704FC1" w14:textId="77777777" w:rsidR="001E3C8F" w:rsidRPr="00664CF3" w:rsidRDefault="001E3C8F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9B059B6" w14:textId="09BADE83" w:rsidR="001E3C8F" w:rsidRPr="00664CF3" w:rsidRDefault="00D80C2F" w:rsidP="00F053A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174,311</w:t>
            </w:r>
          </w:p>
        </w:tc>
        <w:tc>
          <w:tcPr>
            <w:tcW w:w="90" w:type="dxa"/>
          </w:tcPr>
          <w:p w14:paraId="6D6E5BBD" w14:textId="77777777" w:rsidR="001E3C8F" w:rsidRPr="00664CF3" w:rsidRDefault="001E3C8F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DC25131" w14:textId="5704A584" w:rsidR="001E3C8F" w:rsidRPr="00664CF3" w:rsidRDefault="00B4609D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0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175,541</w:t>
            </w:r>
          </w:p>
        </w:tc>
      </w:tr>
      <w:tr w:rsidR="001E3C8F" w:rsidRPr="00664CF3" w14:paraId="46AF6F17" w14:textId="77777777" w:rsidTr="00F053A7">
        <w:tc>
          <w:tcPr>
            <w:tcW w:w="2430" w:type="dxa"/>
          </w:tcPr>
          <w:p w14:paraId="5267D387" w14:textId="77777777" w:rsidR="001E3C8F" w:rsidRPr="00664CF3" w:rsidRDefault="001E3C8F" w:rsidP="00F053A7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</w:tcPr>
          <w:p w14:paraId="742AB6A2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5AD67D4" w14:textId="77777777" w:rsidR="001E3C8F" w:rsidRPr="00664CF3" w:rsidRDefault="001E3C8F" w:rsidP="00F053A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874F6FA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A3388D3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7614BC5F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48B91C9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49647681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E230C54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119CC7B6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6A658C0" w14:textId="77777777" w:rsidR="001E3C8F" w:rsidRPr="00664CF3" w:rsidRDefault="001E3C8F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76A78A19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469E4CF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90" w:type="dxa"/>
          </w:tcPr>
          <w:p w14:paraId="3D7B9943" w14:textId="77777777" w:rsidR="001E3C8F" w:rsidRPr="00664CF3" w:rsidRDefault="001E3C8F" w:rsidP="00F053A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B384CB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110" w:type="dxa"/>
          </w:tcPr>
          <w:p w14:paraId="06FA3757" w14:textId="77777777" w:rsidR="001E3C8F" w:rsidRPr="00664CF3" w:rsidRDefault="001E3C8F" w:rsidP="00F053A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829C50B" w14:textId="39BC8A2B" w:rsidR="001E3C8F" w:rsidRPr="00664CF3" w:rsidRDefault="00D80C2F" w:rsidP="00F053A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100,228</w:t>
            </w:r>
          </w:p>
        </w:tc>
        <w:tc>
          <w:tcPr>
            <w:tcW w:w="90" w:type="dxa"/>
          </w:tcPr>
          <w:p w14:paraId="057918EE" w14:textId="77777777" w:rsidR="001E3C8F" w:rsidRPr="00664CF3" w:rsidRDefault="001E3C8F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1BE2573" w14:textId="26AFFA34" w:rsidR="001E3C8F" w:rsidRPr="00664CF3" w:rsidRDefault="00E91747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174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100,903</w:t>
            </w:r>
          </w:p>
        </w:tc>
      </w:tr>
      <w:tr w:rsidR="001E3C8F" w:rsidRPr="00664CF3" w14:paraId="300B610B" w14:textId="77777777" w:rsidTr="00F053A7">
        <w:tc>
          <w:tcPr>
            <w:tcW w:w="2430" w:type="dxa"/>
          </w:tcPr>
          <w:p w14:paraId="534595AE" w14:textId="77777777" w:rsidR="001E3C8F" w:rsidRPr="00664CF3" w:rsidRDefault="001E3C8F" w:rsidP="00F053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</w:tcPr>
          <w:p w14:paraId="2F8C0343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65ED05" w14:textId="77777777" w:rsidR="001E3C8F" w:rsidRPr="00664CF3" w:rsidRDefault="001E3C8F" w:rsidP="00F053A7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46429DD3" w14:textId="77777777" w:rsidR="001E3C8F" w:rsidRPr="00664CF3" w:rsidRDefault="001E3C8F" w:rsidP="00F053A7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4AD8CA9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0F9DD2E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5CA6E083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8FFE147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5B72128B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23E4FB7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6B84E490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4415448" w14:textId="77777777" w:rsidR="001E3C8F" w:rsidRPr="00664CF3" w:rsidRDefault="001E3C8F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94B449E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79441E9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2DB13953" w14:textId="77777777" w:rsidR="001E3C8F" w:rsidRPr="00664CF3" w:rsidRDefault="001E3C8F" w:rsidP="00F053A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2F0E90B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6F28EDD6" w14:textId="77777777" w:rsidR="001E3C8F" w:rsidRPr="00664CF3" w:rsidRDefault="001E3C8F" w:rsidP="00F053A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10391658" w14:textId="3F272847" w:rsidR="001E3C8F" w:rsidRPr="00664CF3" w:rsidRDefault="00D80C2F" w:rsidP="00F053A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25,647</w:t>
            </w:r>
          </w:p>
        </w:tc>
        <w:tc>
          <w:tcPr>
            <w:tcW w:w="90" w:type="dxa"/>
          </w:tcPr>
          <w:p w14:paraId="791AF23A" w14:textId="77777777" w:rsidR="001E3C8F" w:rsidRPr="00664CF3" w:rsidRDefault="001E3C8F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9CB871F" w14:textId="1747F851" w:rsidR="001E3C8F" w:rsidRPr="00664CF3" w:rsidRDefault="00AC6DC3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6DC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25,667</w:t>
            </w:r>
          </w:p>
        </w:tc>
      </w:tr>
      <w:tr w:rsidR="001E3C8F" w:rsidRPr="00664CF3" w14:paraId="5CAB2631" w14:textId="77777777" w:rsidTr="00F053A7">
        <w:tc>
          <w:tcPr>
            <w:tcW w:w="2430" w:type="dxa"/>
          </w:tcPr>
          <w:p w14:paraId="3F969FFD" w14:textId="77777777" w:rsidR="001E3C8F" w:rsidRPr="00664CF3" w:rsidRDefault="001E3C8F" w:rsidP="00F053A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</w:tcPr>
          <w:p w14:paraId="10848135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65D8EFE" w14:textId="77777777" w:rsidR="001E3C8F" w:rsidRPr="00664CF3" w:rsidRDefault="001E3C8F" w:rsidP="00F053A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0E437DB8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E3AAE58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3C3F5025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3F25DAD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6400A590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7DC7EDA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0FB1623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B8D053F" w14:textId="77777777" w:rsidR="001E3C8F" w:rsidRPr="00664CF3" w:rsidRDefault="001E3C8F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5C0F1521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AA8B9F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</w:tcPr>
          <w:p w14:paraId="2EBB3D89" w14:textId="77777777" w:rsidR="001E3C8F" w:rsidRPr="00664CF3" w:rsidRDefault="001E3C8F" w:rsidP="00F053A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0348463" w14:textId="77777777" w:rsidR="001E3C8F" w:rsidRPr="00664CF3" w:rsidRDefault="001E3C8F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110" w:type="dxa"/>
          </w:tcPr>
          <w:p w14:paraId="59C7BF14" w14:textId="77777777" w:rsidR="001E3C8F" w:rsidRPr="00664CF3" w:rsidRDefault="001E3C8F" w:rsidP="00F053A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5EFA386E" w14:textId="4DA3D308" w:rsidR="001E3C8F" w:rsidRPr="00664CF3" w:rsidRDefault="00D80C2F" w:rsidP="00F053A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3,202</w:t>
            </w:r>
          </w:p>
        </w:tc>
        <w:tc>
          <w:tcPr>
            <w:tcW w:w="90" w:type="dxa"/>
          </w:tcPr>
          <w:p w14:paraId="4053CFD1" w14:textId="77777777" w:rsidR="001E3C8F" w:rsidRPr="00664CF3" w:rsidRDefault="001E3C8F" w:rsidP="00F053A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A58686E" w14:textId="49D93134" w:rsidR="001E3C8F" w:rsidRPr="00664CF3" w:rsidRDefault="00EA3835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38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3,203</w:t>
            </w:r>
          </w:p>
        </w:tc>
      </w:tr>
      <w:tr w:rsidR="001E3C8F" w:rsidRPr="00664CF3" w14:paraId="2C0946D0" w14:textId="77777777" w:rsidTr="00F053A7">
        <w:tc>
          <w:tcPr>
            <w:tcW w:w="2430" w:type="dxa"/>
          </w:tcPr>
          <w:p w14:paraId="2CE504A9" w14:textId="77777777" w:rsidR="001E3C8F" w:rsidRPr="00664CF3" w:rsidRDefault="001E3C8F" w:rsidP="00F053A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68F09F95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2270F50" w14:textId="77777777" w:rsidR="001E3C8F" w:rsidRPr="00664CF3" w:rsidRDefault="001E3C8F" w:rsidP="00F053A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5F835763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CBC5D63" w14:textId="77777777" w:rsidR="001E3C8F" w:rsidRPr="00664CF3" w:rsidRDefault="001E3C8F" w:rsidP="00F053A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157726F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2CDF380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20353FB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4B9C643" w14:textId="77777777" w:rsidR="001E3C8F" w:rsidRPr="00664CF3" w:rsidRDefault="001E3C8F" w:rsidP="00F053A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5F7B867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B6A2CDE" w14:textId="77777777" w:rsidR="001E3C8F" w:rsidRPr="00664CF3" w:rsidRDefault="001E3C8F" w:rsidP="00F053A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3483E9A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59680D2" w14:textId="77777777" w:rsidR="001E3C8F" w:rsidRPr="00664CF3" w:rsidRDefault="001E3C8F" w:rsidP="00F053A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9D8E130" w14:textId="77777777" w:rsidR="001E3C8F" w:rsidRPr="00664CF3" w:rsidRDefault="001E3C8F" w:rsidP="00F053A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043D3AA" w14:textId="77777777" w:rsidR="001E3C8F" w:rsidRPr="00664CF3" w:rsidRDefault="001E3C8F" w:rsidP="00F053A7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751C09CE" w14:textId="77777777" w:rsidR="001E3C8F" w:rsidRPr="00664CF3" w:rsidRDefault="001E3C8F" w:rsidP="00F053A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FB11726" w14:textId="77777777" w:rsidR="001E3C8F" w:rsidRPr="00664CF3" w:rsidRDefault="001E3C8F" w:rsidP="00F053A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7D1FB9F" w14:textId="77777777" w:rsidR="001E3C8F" w:rsidRPr="00664CF3" w:rsidRDefault="001E3C8F" w:rsidP="00F053A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DAEF567" w14:textId="77777777" w:rsidR="001E3C8F" w:rsidRPr="00664CF3" w:rsidRDefault="001E3C8F" w:rsidP="00F053A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E3C8F" w:rsidRPr="00664CF3" w14:paraId="1245EE77" w14:textId="77777777" w:rsidTr="00F053A7">
        <w:tc>
          <w:tcPr>
            <w:tcW w:w="2430" w:type="dxa"/>
          </w:tcPr>
          <w:p w14:paraId="7AEE5D98" w14:textId="77777777" w:rsidR="001E3C8F" w:rsidRPr="00664CF3" w:rsidRDefault="001E3C8F" w:rsidP="00F053A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5898DBA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0ED5A3" w14:textId="77777777" w:rsidR="001E3C8F" w:rsidRPr="00664CF3" w:rsidRDefault="001E3C8F" w:rsidP="00F053A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3926A97A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40904E" w14:textId="77777777" w:rsidR="001E3C8F" w:rsidRPr="00664CF3" w:rsidRDefault="001E3C8F" w:rsidP="00F053A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6ECB1CB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16D67BB" w14:textId="77777777" w:rsidR="001E3C8F" w:rsidRPr="00664CF3" w:rsidRDefault="001E3C8F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D312024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AAC930" w14:textId="77777777" w:rsidR="001E3C8F" w:rsidRPr="00664CF3" w:rsidRDefault="001E3C8F" w:rsidP="00F053A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2F5148C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F221E18" w14:textId="77777777" w:rsidR="001E3C8F" w:rsidRPr="00664CF3" w:rsidRDefault="001E3C8F" w:rsidP="00F053A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AE95363" w14:textId="77777777" w:rsidR="001E3C8F" w:rsidRPr="00664CF3" w:rsidRDefault="001E3C8F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430E08C" w14:textId="77777777" w:rsidR="001E3C8F" w:rsidRPr="00664CF3" w:rsidRDefault="001E3C8F" w:rsidP="00F053A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2231DC6" w14:textId="77777777" w:rsidR="001E3C8F" w:rsidRPr="00664CF3" w:rsidRDefault="001E3C8F" w:rsidP="00F053A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839F047" w14:textId="77777777" w:rsidR="001E3C8F" w:rsidRPr="00664CF3" w:rsidRDefault="001E3C8F" w:rsidP="00F053A7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31C381E0" w14:textId="77777777" w:rsidR="001E3C8F" w:rsidRPr="00664CF3" w:rsidRDefault="001E3C8F" w:rsidP="00F053A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345A3D0D" w14:textId="77777777" w:rsidR="001E3C8F" w:rsidRPr="00664CF3" w:rsidRDefault="001E3C8F" w:rsidP="00F053A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4E4EAED" w14:textId="77777777" w:rsidR="001E3C8F" w:rsidRPr="00664CF3" w:rsidRDefault="001E3C8F" w:rsidP="00F053A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D153959" w14:textId="77777777" w:rsidR="001E3C8F" w:rsidRPr="00664CF3" w:rsidRDefault="001E3C8F" w:rsidP="00F053A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3B00B72D" w14:textId="77777777" w:rsidR="00BA362A" w:rsidRDefault="00BA362A">
      <w:r>
        <w:br w:type="page"/>
      </w: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805721" w:rsidRPr="00664CF3" w14:paraId="19C1C5B3" w14:textId="77777777" w:rsidTr="00F053A7">
        <w:trPr>
          <w:tblHeader/>
        </w:trPr>
        <w:tc>
          <w:tcPr>
            <w:tcW w:w="2430" w:type="dxa"/>
            <w:vAlign w:val="bottom"/>
          </w:tcPr>
          <w:p w14:paraId="4B8EC024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E6E116D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1F9F4F1A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DAA5D61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</w:tcPr>
          <w:p w14:paraId="4BCD3046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05721" w:rsidRPr="00664CF3" w14:paraId="77AA2366" w14:textId="77777777" w:rsidTr="00F053A7">
        <w:trPr>
          <w:tblHeader/>
        </w:trPr>
        <w:tc>
          <w:tcPr>
            <w:tcW w:w="2430" w:type="dxa"/>
            <w:vAlign w:val="bottom"/>
          </w:tcPr>
          <w:p w14:paraId="39CA1674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18CC435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6F4073B0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16A3164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9A9F00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0BD28A7C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7177577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4A02157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CFE821F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</w:tcPr>
          <w:p w14:paraId="5AD2BDD2" w14:textId="77777777" w:rsidR="00805721" w:rsidRPr="00664CF3" w:rsidRDefault="00805721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61C903F8" w14:textId="77777777" w:rsidR="00805721" w:rsidRPr="00664CF3" w:rsidRDefault="00805721" w:rsidP="00F053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805721" w:rsidRPr="00664CF3" w14:paraId="1486C58F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551CE5E2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50ABE33F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D39C10D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BAFEF6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78040FA" w14:textId="320A5FCA" w:rsidR="00805721" w:rsidRPr="00664CF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E496247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04C251F" w14:textId="7DF6AED2" w:rsidR="00805721" w:rsidRPr="00664CF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438DC3F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4662963" w14:textId="00880B24" w:rsidR="00805721" w:rsidRPr="00664CF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E4EA642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A4D3660" w14:textId="57FA8E8B" w:rsidR="00805721" w:rsidRPr="00664CF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F2BD937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038F2BD" w14:textId="72EBC7DC" w:rsidR="00805721" w:rsidRPr="00664CF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3C51BBF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BC6351F" w14:textId="6A3E18AC" w:rsidR="00805721" w:rsidRPr="00664CF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4DF0ABB8" w14:textId="77777777" w:rsidR="00805721" w:rsidRPr="00664CF3" w:rsidRDefault="00805721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4F89A4C" w14:textId="51B27EA1" w:rsidR="00805721" w:rsidRPr="00664CF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0441106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E4E14F4" w14:textId="59F743B6" w:rsidR="00805721" w:rsidRPr="00664CF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7D6473" w:rsidRPr="00664CF3" w14:paraId="045B3C4C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70B593F8" w14:textId="77777777" w:rsidR="007D6473" w:rsidRPr="00664CF3" w:rsidRDefault="007D6473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00FA8011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50FC01A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8497A90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5EFD8D7" w14:textId="1D485BE6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3D5E8F44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AAF167" w14:textId="6994892A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0BFBE41F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96B3BB9" w14:textId="29DD4171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01DF0679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407F066" w14:textId="39C21F0D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1F9E6BD9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9C38CE" w14:textId="524FAA56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533BE990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C7C1207" w14:textId="3403119A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0" w:type="dxa"/>
          </w:tcPr>
          <w:p w14:paraId="7ECC72C7" w14:textId="77777777" w:rsidR="007D6473" w:rsidRPr="00664CF3" w:rsidRDefault="007D6473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045C2D24" w14:textId="3A3D1442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5F3C6078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A4DC3BF" w14:textId="7764734E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805721" w:rsidRPr="00664CF3" w14:paraId="228D6E70" w14:textId="77777777" w:rsidTr="00F053A7">
        <w:trPr>
          <w:trHeight w:val="135"/>
          <w:tblHeader/>
        </w:trPr>
        <w:tc>
          <w:tcPr>
            <w:tcW w:w="2430" w:type="dxa"/>
            <w:vAlign w:val="bottom"/>
          </w:tcPr>
          <w:p w14:paraId="1155CE9A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3E3A0A5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E96A45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42BABF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A71276E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220274BD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53453EF7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05721" w:rsidRPr="00664CF3" w14:paraId="7B83D34B" w14:textId="77777777" w:rsidTr="00F053A7">
        <w:tc>
          <w:tcPr>
            <w:tcW w:w="2430" w:type="dxa"/>
            <w:vAlign w:val="bottom"/>
          </w:tcPr>
          <w:p w14:paraId="26D276F6" w14:textId="77777777" w:rsidR="00805721" w:rsidRPr="00664CF3" w:rsidRDefault="00805721" w:rsidP="00F053A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 (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ต่อ)</w:t>
            </w:r>
          </w:p>
        </w:tc>
        <w:tc>
          <w:tcPr>
            <w:tcW w:w="114" w:type="dxa"/>
          </w:tcPr>
          <w:p w14:paraId="732A7EA6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049AADA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52C537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08B2078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469A1CB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370A884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3FD732C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D3820B1" w14:textId="77777777" w:rsidR="00805721" w:rsidRPr="00664CF3" w:rsidRDefault="00805721" w:rsidP="00F053A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D4B31F7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8C8C0BF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8974E81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AB9316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436A63C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F940D5C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4DD159CA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736E6C47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E3CCE16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DBB0A38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05721" w:rsidRPr="00664CF3" w14:paraId="7D627A39" w14:textId="77777777" w:rsidTr="00F053A7">
        <w:tc>
          <w:tcPr>
            <w:tcW w:w="2430" w:type="dxa"/>
          </w:tcPr>
          <w:p w14:paraId="0B4DD2FE" w14:textId="77777777" w:rsidR="00805721" w:rsidRPr="00664CF3" w:rsidRDefault="00805721" w:rsidP="00F053A7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</w:tcPr>
          <w:p w14:paraId="43A41FBB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A623163" w14:textId="77777777" w:rsidR="00805721" w:rsidRPr="00664CF3" w:rsidRDefault="00805721" w:rsidP="00F053A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40D5E61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FEAB104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2995B102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EB4694C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</w:tcPr>
          <w:p w14:paraId="1A388511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555ABC8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2ABB986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F9276A" w14:textId="77777777" w:rsidR="00805721" w:rsidRPr="00664CF3" w:rsidRDefault="00805721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169F044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833239D" w14:textId="77777777" w:rsidR="00805721" w:rsidRPr="00664CF3" w:rsidRDefault="00805721" w:rsidP="0066738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CEA1FBE" w14:textId="77777777" w:rsidR="00805721" w:rsidRPr="00664CF3" w:rsidRDefault="00805721" w:rsidP="00F053A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CD09BEE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69FAE67B" w14:textId="77777777" w:rsidR="00805721" w:rsidRPr="00664CF3" w:rsidRDefault="00805721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5968E19C" w14:textId="0B3D3903" w:rsidR="00805721" w:rsidRPr="00664CF3" w:rsidRDefault="00D80C2F" w:rsidP="00F053A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930</w:t>
            </w:r>
          </w:p>
        </w:tc>
        <w:tc>
          <w:tcPr>
            <w:tcW w:w="90" w:type="dxa"/>
          </w:tcPr>
          <w:p w14:paraId="27A41137" w14:textId="77777777" w:rsidR="00805721" w:rsidRPr="00664CF3" w:rsidRDefault="00805721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C3521E7" w14:textId="2DCC44A6" w:rsidR="00805721" w:rsidRPr="00664CF3" w:rsidRDefault="006D3F83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3F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933</w:t>
            </w:r>
          </w:p>
        </w:tc>
      </w:tr>
      <w:tr w:rsidR="00805721" w:rsidRPr="00664CF3" w14:paraId="0578ACED" w14:textId="77777777" w:rsidTr="00F053A7">
        <w:tc>
          <w:tcPr>
            <w:tcW w:w="2430" w:type="dxa"/>
          </w:tcPr>
          <w:p w14:paraId="45F7DEB5" w14:textId="77777777" w:rsidR="00805721" w:rsidRPr="00664CF3" w:rsidRDefault="00805721" w:rsidP="00F053A7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</w:tcPr>
          <w:p w14:paraId="5127A54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8FCD20F" w14:textId="77777777" w:rsidR="00805721" w:rsidRPr="00664CF3" w:rsidRDefault="00805721" w:rsidP="00F053A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ประกอบกิจการผลิตไฟฟ้าจากพลังงานแสงอาทิตย์ 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61382E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591E90F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49A691B5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6309B82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61CA7A07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FB85A67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E70DE8F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16F62E" w14:textId="77777777" w:rsidR="00805721" w:rsidRPr="00664CF3" w:rsidRDefault="00805721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1AEF2193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2E7B63A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6E46C741" w14:textId="77777777" w:rsidR="00805721" w:rsidRPr="00664CF3" w:rsidRDefault="00805721" w:rsidP="00F053A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C56EFF1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1E3FB69C" w14:textId="77777777" w:rsidR="00805721" w:rsidRPr="00664CF3" w:rsidRDefault="00805721" w:rsidP="00F053A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0D4D5225" w14:textId="7BEE88ED" w:rsidR="00805721" w:rsidRPr="00664CF3" w:rsidRDefault="00D80C2F" w:rsidP="00F053A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103,220</w:t>
            </w:r>
          </w:p>
        </w:tc>
        <w:tc>
          <w:tcPr>
            <w:tcW w:w="90" w:type="dxa"/>
          </w:tcPr>
          <w:p w14:paraId="6A551641" w14:textId="77777777" w:rsidR="00805721" w:rsidRPr="00664CF3" w:rsidRDefault="00805721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D439A05" w14:textId="72B45688" w:rsidR="00805721" w:rsidRPr="00664CF3" w:rsidRDefault="00A61C8B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1C8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103,223</w:t>
            </w:r>
          </w:p>
        </w:tc>
      </w:tr>
      <w:tr w:rsidR="00805721" w:rsidRPr="00664CF3" w14:paraId="354F1676" w14:textId="77777777" w:rsidTr="00F053A7">
        <w:tc>
          <w:tcPr>
            <w:tcW w:w="2430" w:type="dxa"/>
          </w:tcPr>
          <w:p w14:paraId="018EC449" w14:textId="77777777" w:rsidR="00805721" w:rsidRPr="00664CF3" w:rsidRDefault="00805721" w:rsidP="00F053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บริษัท ทีพีไอ พลังลม จำกัด</w:t>
            </w:r>
          </w:p>
        </w:tc>
        <w:tc>
          <w:tcPr>
            <w:tcW w:w="114" w:type="dxa"/>
          </w:tcPr>
          <w:p w14:paraId="5D0CE33C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2764FE9" w14:textId="77777777" w:rsidR="00805721" w:rsidRPr="00664CF3" w:rsidRDefault="00805721" w:rsidP="00F053A7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ประกอบกิจการผลิตไฟฟ้าจากพลังงานลม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FE47E2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C87636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746BB980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3B85311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</w:tcPr>
          <w:p w14:paraId="31579ED9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975C559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620AAFF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E4CACF0" w14:textId="77777777" w:rsidR="00805721" w:rsidRPr="00664CF3" w:rsidRDefault="00805721" w:rsidP="00F053A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E9344C9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C2A572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051B267" w14:textId="77777777" w:rsidR="00805721" w:rsidRPr="00664CF3" w:rsidRDefault="00805721" w:rsidP="00F053A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35BE6F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7DD78ED1" w14:textId="77777777" w:rsidR="00805721" w:rsidRPr="00664CF3" w:rsidRDefault="00805721" w:rsidP="00F053A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18EEA73" w14:textId="28B7657C" w:rsidR="00805721" w:rsidRPr="00664CF3" w:rsidRDefault="00D80C2F" w:rsidP="00F053A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934</w:t>
            </w:r>
          </w:p>
        </w:tc>
        <w:tc>
          <w:tcPr>
            <w:tcW w:w="90" w:type="dxa"/>
          </w:tcPr>
          <w:p w14:paraId="72C527CC" w14:textId="77777777" w:rsidR="00805721" w:rsidRPr="00664CF3" w:rsidRDefault="00805721" w:rsidP="00F053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94BE24" w14:textId="61976D2F" w:rsidR="00805721" w:rsidRPr="00664CF3" w:rsidRDefault="00750D36" w:rsidP="00F053A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0D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934</w:t>
            </w:r>
          </w:p>
        </w:tc>
      </w:tr>
      <w:tr w:rsidR="00805721" w:rsidRPr="00664CF3" w14:paraId="0DE58B66" w14:textId="77777777" w:rsidTr="00F053A7">
        <w:tc>
          <w:tcPr>
            <w:tcW w:w="2430" w:type="dxa"/>
          </w:tcPr>
          <w:p w14:paraId="361D8D3A" w14:textId="77777777" w:rsidR="00805721" w:rsidRPr="00664CF3" w:rsidRDefault="00805721" w:rsidP="00F053A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</w:tcPr>
          <w:p w14:paraId="26BFB42D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36FEE7A" w14:textId="77777777" w:rsidR="00805721" w:rsidRPr="00664CF3" w:rsidRDefault="00805721" w:rsidP="00F053A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181C86C7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96B4C93" w14:textId="77777777" w:rsidR="00805721" w:rsidRPr="00664CF3" w:rsidRDefault="00805721" w:rsidP="00F053A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465536E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E3E8D5B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0C1D990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7C44CBE" w14:textId="77777777" w:rsidR="00805721" w:rsidRPr="00664CF3" w:rsidRDefault="00805721" w:rsidP="00F053A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0C0F049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4CF0380" w14:textId="77777777" w:rsidR="00805721" w:rsidRPr="00664CF3" w:rsidRDefault="00805721" w:rsidP="00F053A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4C61D65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261A4" w14:textId="77777777" w:rsidR="00805721" w:rsidRPr="00667385" w:rsidRDefault="00805721" w:rsidP="0066738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673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423,447</w:t>
            </w:r>
          </w:p>
        </w:tc>
        <w:tc>
          <w:tcPr>
            <w:tcW w:w="90" w:type="dxa"/>
          </w:tcPr>
          <w:p w14:paraId="3C48A207" w14:textId="77777777" w:rsidR="00805721" w:rsidRPr="00664CF3" w:rsidRDefault="00805721" w:rsidP="00F053A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CAB07" w14:textId="77777777" w:rsidR="00805721" w:rsidRPr="00664CF3" w:rsidRDefault="00805721" w:rsidP="00F053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</w:t>
            </w: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110" w:type="dxa"/>
          </w:tcPr>
          <w:p w14:paraId="4EBA0621" w14:textId="77777777" w:rsidR="00805721" w:rsidRPr="00664CF3" w:rsidRDefault="00805721" w:rsidP="00F053A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18A10FB" w14:textId="35F73DAE" w:rsidR="00805721" w:rsidRPr="00664CF3" w:rsidRDefault="00D80C2F" w:rsidP="00F053A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408,472</w:t>
            </w:r>
          </w:p>
        </w:tc>
        <w:tc>
          <w:tcPr>
            <w:tcW w:w="90" w:type="dxa"/>
          </w:tcPr>
          <w:p w14:paraId="38BA43BA" w14:textId="77777777" w:rsidR="00805721" w:rsidRPr="00664CF3" w:rsidRDefault="00805721" w:rsidP="00F053A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5088A" w14:textId="56AFC744" w:rsidR="00805721" w:rsidRPr="00664CF3" w:rsidRDefault="00934358" w:rsidP="00F053A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35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410,404</w:t>
            </w:r>
          </w:p>
        </w:tc>
      </w:tr>
      <w:tr w:rsidR="00805721" w:rsidRPr="00664CF3" w14:paraId="3D908F87" w14:textId="77777777" w:rsidTr="00F053A7">
        <w:tc>
          <w:tcPr>
            <w:tcW w:w="2430" w:type="dxa"/>
          </w:tcPr>
          <w:p w14:paraId="3A2185CC" w14:textId="77777777" w:rsidR="00805721" w:rsidRPr="00664CF3" w:rsidRDefault="00805721" w:rsidP="00F053A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316B05D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8789DAE" w14:textId="77777777" w:rsidR="00805721" w:rsidRPr="00664CF3" w:rsidRDefault="00805721" w:rsidP="00F053A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1645D10A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F712249" w14:textId="77777777" w:rsidR="00805721" w:rsidRPr="00664CF3" w:rsidRDefault="00805721" w:rsidP="00F053A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23D0019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9396DAF" w14:textId="77777777" w:rsidR="00805721" w:rsidRPr="00664CF3" w:rsidRDefault="00805721" w:rsidP="00F053A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B31D208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1534643" w14:textId="77777777" w:rsidR="00805721" w:rsidRPr="00664CF3" w:rsidRDefault="00805721" w:rsidP="00F053A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2BB4B82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64CABE5" w14:textId="77777777" w:rsidR="00805721" w:rsidRPr="00664CF3" w:rsidRDefault="00805721" w:rsidP="00F053A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66B38BA" w14:textId="77777777" w:rsidR="00805721" w:rsidRPr="00664CF3" w:rsidRDefault="00805721" w:rsidP="00F053A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6BE473" w14:textId="77777777" w:rsidR="00805721" w:rsidRPr="00664CF3" w:rsidRDefault="00805721" w:rsidP="00F053A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8280869" w14:textId="77777777" w:rsidR="00805721" w:rsidRPr="00664CF3" w:rsidRDefault="00805721" w:rsidP="00F053A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D78EEB" w14:textId="77777777" w:rsidR="00805721" w:rsidRPr="00664CF3" w:rsidRDefault="00805721" w:rsidP="00F053A7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1292A112" w14:textId="77777777" w:rsidR="00805721" w:rsidRPr="00664CF3" w:rsidRDefault="00805721" w:rsidP="00F053A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1E39DEE5" w14:textId="77777777" w:rsidR="00805721" w:rsidRPr="00664CF3" w:rsidRDefault="00805721" w:rsidP="00F053A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D28C93D" w14:textId="77777777" w:rsidR="00805721" w:rsidRPr="00664CF3" w:rsidRDefault="00805721" w:rsidP="00F053A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BCFF08" w14:textId="77777777" w:rsidR="00805721" w:rsidRPr="00664CF3" w:rsidRDefault="00805721" w:rsidP="00F053A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58C9D195" w14:textId="77777777" w:rsidR="00BA362A" w:rsidRPr="00962D9E" w:rsidRDefault="00BA362A" w:rsidP="00D81476">
      <w:pPr>
        <w:tabs>
          <w:tab w:val="left" w:pos="14940"/>
        </w:tabs>
        <w:ind w:left="45" w:hanging="18"/>
        <w:rPr>
          <w:rFonts w:asciiTheme="majorBidi" w:hAnsiTheme="majorBidi"/>
          <w:sz w:val="30"/>
          <w:szCs w:val="30"/>
        </w:rPr>
      </w:pPr>
    </w:p>
    <w:p w14:paraId="1997A4EE" w14:textId="21669CF8" w:rsidR="0075724C" w:rsidRDefault="00101092" w:rsidP="00715DD1">
      <w:pPr>
        <w:rPr>
          <w:rFonts w:ascii="Angsana New" w:hAnsi="Angsana New"/>
          <w:sz w:val="30"/>
          <w:szCs w:val="30"/>
        </w:rPr>
      </w:pPr>
      <w:r w:rsidRPr="00F570D1">
        <w:rPr>
          <w:rFonts w:asciiTheme="majorBidi" w:hAnsi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289CC60D" w14:textId="77777777" w:rsidR="0075724C" w:rsidRDefault="0075724C" w:rsidP="00704738">
      <w:pPr>
        <w:ind w:left="45" w:hanging="18"/>
        <w:rPr>
          <w:rFonts w:ascii="Angsana New" w:hAnsi="Angsana New"/>
          <w:sz w:val="30"/>
          <w:szCs w:val="30"/>
        </w:rPr>
      </w:pPr>
    </w:p>
    <w:p w14:paraId="06A2D295" w14:textId="6FEAB110" w:rsidR="00101092" w:rsidRPr="00704738" w:rsidRDefault="00101092" w:rsidP="00704738">
      <w:pPr>
        <w:ind w:left="45" w:hanging="18"/>
        <w:rPr>
          <w:rFonts w:ascii="Angsana New" w:hAnsi="Angsana New"/>
          <w:sz w:val="30"/>
          <w:szCs w:val="30"/>
        </w:rPr>
        <w:sectPr w:rsidR="00101092" w:rsidRPr="00704738" w:rsidSect="00F713D3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</w:tcPr>
          <w:p w14:paraId="48716886" w14:textId="04F885A7" w:rsidR="003E0D2B" w:rsidRPr="003E0D2B" w:rsidRDefault="00DE4E2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E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74E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E4E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15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74E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274E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7" w:type="pct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</w:tcPr>
          <w:p w14:paraId="0F03DE0C" w14:textId="07CAB06F" w:rsidR="003E0D2B" w:rsidRPr="00274E6A" w:rsidRDefault="003277A3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</w:rPr>
              <w:t>256</w:t>
            </w:r>
            <w:r w:rsidR="00274E6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5FD81648" w14:textId="60914623" w:rsidR="003E0D2B" w:rsidRPr="003E0D2B" w:rsidRDefault="003277A3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</w:rPr>
              <w:t>256</w:t>
            </w:r>
            <w:r w:rsidR="00274E6A"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B6" w:rsidRPr="00D041CF" w14:paraId="001988D4" w14:textId="77777777">
        <w:tc>
          <w:tcPr>
            <w:tcW w:w="3010" w:type="pct"/>
          </w:tcPr>
          <w:p w14:paraId="67897833" w14:textId="7F026475" w:rsidR="00DC04B6" w:rsidRPr="003E0D2B" w:rsidRDefault="00DC04B6" w:rsidP="00DC04B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</w:tcPr>
          <w:p w14:paraId="1FD525E1" w14:textId="77777777" w:rsidR="00DC04B6" w:rsidRPr="003E0D2B" w:rsidRDefault="00DC04B6" w:rsidP="00DC04B6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</w:tcPr>
          <w:p w14:paraId="4F1AEB0D" w14:textId="5472C313" w:rsidR="00DC04B6" w:rsidRPr="003E0D2B" w:rsidRDefault="00DC04B6" w:rsidP="00DC04B6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8" w:type="pct"/>
          </w:tcPr>
          <w:p w14:paraId="56B8220B" w14:textId="77777777" w:rsidR="00DC04B6" w:rsidRPr="003E0D2B" w:rsidRDefault="00DC04B6" w:rsidP="00DC04B6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</w:tcPr>
          <w:p w14:paraId="70FEF568" w14:textId="268AFC79" w:rsidR="00DC04B6" w:rsidRPr="003E0D2B" w:rsidRDefault="00DC04B6" w:rsidP="00DC04B6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257,794</w:t>
            </w:r>
          </w:p>
        </w:tc>
      </w:tr>
      <w:tr w:rsidR="00DC04B6" w:rsidRPr="008D1604" w14:paraId="74064178" w14:textId="77777777">
        <w:tc>
          <w:tcPr>
            <w:tcW w:w="3010" w:type="pct"/>
          </w:tcPr>
          <w:p w14:paraId="6E1F4604" w14:textId="47E92174" w:rsidR="00DC04B6" w:rsidRPr="003E0D2B" w:rsidRDefault="00DC04B6" w:rsidP="00DC04B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</w:tcPr>
          <w:p w14:paraId="40CDF91F" w14:textId="77777777" w:rsidR="00DC04B6" w:rsidRPr="003E0D2B" w:rsidRDefault="00DC04B6" w:rsidP="00DC04B6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</w:tcPr>
          <w:p w14:paraId="38DAE2DE" w14:textId="68EFFABC" w:rsidR="00DC04B6" w:rsidRPr="003E0D2B" w:rsidRDefault="00D80C2F" w:rsidP="00DC04B6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148" w:type="pct"/>
          </w:tcPr>
          <w:p w14:paraId="403E38DD" w14:textId="77777777" w:rsidR="00DC04B6" w:rsidRPr="003E0D2B" w:rsidRDefault="00DC04B6" w:rsidP="00DC04B6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</w:tcPr>
          <w:p w14:paraId="2E184470" w14:textId="3D047A9C" w:rsidR="00DC04B6" w:rsidRPr="003E0D2B" w:rsidRDefault="00DC04B6" w:rsidP="00DC04B6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1,635</w:t>
            </w:r>
          </w:p>
        </w:tc>
      </w:tr>
      <w:tr w:rsidR="00DC04B6" w:rsidRPr="00D041CF" w14:paraId="1BBC1766" w14:textId="77777777">
        <w:tc>
          <w:tcPr>
            <w:tcW w:w="3010" w:type="pct"/>
          </w:tcPr>
          <w:p w14:paraId="2F0A8F0F" w14:textId="4DB39152" w:rsidR="00DC04B6" w:rsidRPr="003E0D2B" w:rsidRDefault="00DC04B6" w:rsidP="00DC04B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E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7" w:type="pct"/>
          </w:tcPr>
          <w:p w14:paraId="431EECAB" w14:textId="77777777" w:rsidR="00DC04B6" w:rsidRPr="003E0D2B" w:rsidRDefault="00DC04B6" w:rsidP="00DC04B6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146A3B22" w14:textId="1D57062C" w:rsidR="00DC04B6" w:rsidRPr="003E0D2B" w:rsidRDefault="00D80C2F" w:rsidP="00DC04B6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263,515</w:t>
            </w:r>
          </w:p>
        </w:tc>
        <w:tc>
          <w:tcPr>
            <w:tcW w:w="148" w:type="pct"/>
          </w:tcPr>
          <w:p w14:paraId="4A6B471D" w14:textId="77777777" w:rsidR="00DC04B6" w:rsidRPr="003E0D2B" w:rsidRDefault="00DC04B6" w:rsidP="00DC04B6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</w:tcPr>
          <w:p w14:paraId="1094137B" w14:textId="6FE0858A" w:rsidR="00DC04B6" w:rsidRPr="003E0D2B" w:rsidRDefault="00DC04B6" w:rsidP="00DC04B6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259,429</w:t>
            </w:r>
          </w:p>
        </w:tc>
      </w:tr>
    </w:tbl>
    <w:p w14:paraId="6A149A4A" w14:textId="77777777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A54A14"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pgNumType w:start="27"/>
          <w:cols w:space="737"/>
          <w:docGrid w:linePitch="299"/>
        </w:sectPr>
      </w:pPr>
      <w:bookmarkStart w:id="1" w:name="_Hlk126672031"/>
    </w:p>
    <w:bookmarkEnd w:id="1"/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4"/>
        <w:gridCol w:w="258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18"/>
      </w:tblGrid>
      <w:tr w:rsidR="00E803DE" w:rsidRPr="004F2D3D" w14:paraId="5A970BA3" w14:textId="77777777" w:rsidTr="00CB601C">
        <w:trPr>
          <w:tblHeader/>
        </w:trPr>
        <w:tc>
          <w:tcPr>
            <w:tcW w:w="3150" w:type="dxa"/>
            <w:vAlign w:val="bottom"/>
          </w:tcPr>
          <w:p w14:paraId="22D25087" w14:textId="77777777" w:rsidR="00E803DE" w:rsidRPr="003E0D2B" w:rsidRDefault="00E803D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968196A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A3F79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25D132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370" w:type="dxa"/>
            <w:gridSpan w:val="17"/>
          </w:tcPr>
          <w:p w14:paraId="17B374DD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92F9E" w:rsidRPr="004F2D3D" w14:paraId="28148792" w14:textId="77777777" w:rsidTr="00CB601C">
        <w:trPr>
          <w:gridAfter w:val="1"/>
          <w:wAfter w:w="18" w:type="dxa"/>
          <w:tblHeader/>
        </w:trPr>
        <w:tc>
          <w:tcPr>
            <w:tcW w:w="3150" w:type="dxa"/>
            <w:vAlign w:val="bottom"/>
          </w:tcPr>
          <w:p w14:paraId="22D8DC18" w14:textId="77777777" w:rsidR="00792F9E" w:rsidRPr="003E0D2B" w:rsidRDefault="00792F9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4804514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77E71197" w14:textId="77777777" w:rsidR="00792F9E" w:rsidRPr="003E0D2B" w:rsidRDefault="00792F9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69ABB79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9170745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737EB4B6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</w:tcPr>
          <w:p w14:paraId="5EE7915E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</w:tcPr>
          <w:p w14:paraId="74C0A8A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</w:tcPr>
          <w:p w14:paraId="1E13D369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</w:tcPr>
          <w:p w14:paraId="79A21F9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</w:tcPr>
          <w:p w14:paraId="5BA393EA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</w:tcPr>
          <w:p w14:paraId="2D6E55BF" w14:textId="77777777" w:rsidR="00792F9E" w:rsidRPr="003E0D2B" w:rsidRDefault="00792F9E" w:rsidP="009204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4E1A28" w:rsidRPr="004F2D3D" w14:paraId="7F587EF8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vAlign w:val="bottom"/>
          </w:tcPr>
          <w:p w14:paraId="36A1A775" w14:textId="77777777" w:rsidR="004E1A28" w:rsidRPr="003E0D2B" w:rsidRDefault="004E1A28" w:rsidP="004E1A28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2A20EE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E2317E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359AEBF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291B273" w14:textId="60F120FA" w:rsidR="004E1A28" w:rsidRPr="001F23E9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A77B02E" w14:textId="77777777" w:rsidR="004E1A28" w:rsidRPr="001F23E9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CAEBCB6" w14:textId="394A03F9" w:rsidR="004E1A28" w:rsidRPr="001F23E9" w:rsidRDefault="004E1A28" w:rsidP="004E1A28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368A7074" w14:textId="77777777" w:rsidR="004E1A28" w:rsidRPr="001F23E9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7808DFEA" w14:textId="4808806E" w:rsidR="004E1A28" w:rsidRPr="001F23E9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078302AE" w14:textId="77777777" w:rsidR="004E1A28" w:rsidRPr="001F23E9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480A8BA0" w14:textId="33697655" w:rsidR="004E1A28" w:rsidRPr="001F23E9" w:rsidRDefault="004E1A28" w:rsidP="004E1A28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579B5EBA" w14:textId="77777777" w:rsidR="004E1A28" w:rsidRPr="001F23E9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E8DEB18" w14:textId="656027D6" w:rsidR="004E1A28" w:rsidRPr="001F23E9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</w:tcPr>
          <w:p w14:paraId="2580FCA5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60690268" w14:textId="458C9A58" w:rsidR="004E1A28" w:rsidRPr="003E0D2B" w:rsidRDefault="004E1A28" w:rsidP="004E1A28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</w:tcPr>
          <w:p w14:paraId="378E4006" w14:textId="77777777" w:rsidR="004E1A28" w:rsidRPr="003E0D2B" w:rsidRDefault="004E1A28" w:rsidP="004E1A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673B03C3" w14:textId="1259349A" w:rsidR="004E1A28" w:rsidRPr="001F23E9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E0C4B05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8A6F056" w14:textId="39A75C8F" w:rsidR="004E1A28" w:rsidRPr="003E0D2B" w:rsidRDefault="004E1A28" w:rsidP="004E1A28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75ECDD6" w14:textId="77777777" w:rsidR="004E1A28" w:rsidRPr="003E0D2B" w:rsidRDefault="004E1A28" w:rsidP="004E1A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4E1A28" w:rsidRPr="004F2D3D" w14:paraId="4F1BD4CE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vAlign w:val="bottom"/>
          </w:tcPr>
          <w:p w14:paraId="010BE177" w14:textId="77777777" w:rsidR="004E1A28" w:rsidRPr="003E0D2B" w:rsidRDefault="004E1A28" w:rsidP="004E1A28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FD53EF7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2DD4E10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F08BA4B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CDF9A19" w14:textId="031C08A6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29279C88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FACD329" w14:textId="23BBF9CB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81" w:type="dxa"/>
          </w:tcPr>
          <w:p w14:paraId="542DD038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7C99C5CA" w14:textId="23F452C7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72" w:type="dxa"/>
          </w:tcPr>
          <w:p w14:paraId="3245C13B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912CF2C" w14:textId="009E4B4F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9" w:type="dxa"/>
          </w:tcPr>
          <w:p w14:paraId="21A2A38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7692685" w14:textId="54CDF638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56" w:type="dxa"/>
          </w:tcPr>
          <w:p w14:paraId="17F7B567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14F6F847" w14:textId="1EEBB2EF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5" w:type="dxa"/>
          </w:tcPr>
          <w:p w14:paraId="619F76AF" w14:textId="77777777" w:rsidR="004E1A28" w:rsidRPr="003E0D2B" w:rsidRDefault="004E1A28" w:rsidP="004E1A28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3D990EEF" w14:textId="5584665F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33DECE3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59A5407" w14:textId="04DAF9CA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72" w:type="dxa"/>
          </w:tcPr>
          <w:p w14:paraId="0C963290" w14:textId="77777777" w:rsidR="004E1A28" w:rsidRPr="003E0D2B" w:rsidRDefault="004E1A28" w:rsidP="004E1A28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4E1A28" w:rsidRPr="004F2D3D" w14:paraId="4CA7BD21" w14:textId="77777777" w:rsidTr="00CB601C">
        <w:trPr>
          <w:trHeight w:val="135"/>
          <w:tblHeader/>
        </w:trPr>
        <w:tc>
          <w:tcPr>
            <w:tcW w:w="3150" w:type="dxa"/>
            <w:vAlign w:val="bottom"/>
          </w:tcPr>
          <w:p w14:paraId="79BFB46E" w14:textId="77777777" w:rsidR="004E1A28" w:rsidRPr="003E0D2B" w:rsidRDefault="004E1A28" w:rsidP="004E1A28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A79D8BF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F7CE9BC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61F9CA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5CA6858" w14:textId="77777777" w:rsidR="004E1A28" w:rsidRPr="003E0D2B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</w:tcPr>
          <w:p w14:paraId="7111ED74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99" w:type="dxa"/>
            <w:gridSpan w:val="13"/>
          </w:tcPr>
          <w:p w14:paraId="57CF7426" w14:textId="77777777" w:rsidR="004E1A28" w:rsidRPr="003E0D2B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E1A28" w:rsidRPr="004F2D3D" w14:paraId="23F3BD75" w14:textId="77777777" w:rsidTr="00CB601C">
        <w:trPr>
          <w:gridAfter w:val="1"/>
          <w:wAfter w:w="18" w:type="dxa"/>
        </w:trPr>
        <w:tc>
          <w:tcPr>
            <w:tcW w:w="3150" w:type="dxa"/>
            <w:vAlign w:val="bottom"/>
          </w:tcPr>
          <w:p w14:paraId="5A0F8755" w14:textId="77777777" w:rsidR="004E1A28" w:rsidRPr="003E0D2B" w:rsidRDefault="004E1A28" w:rsidP="004E1A2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</w:tcPr>
          <w:p w14:paraId="20C7BABF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53F653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51D85D4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8A3C7EB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E395B2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96B1719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4C6206C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67ABD5D0" w14:textId="77777777" w:rsidR="004E1A28" w:rsidRPr="003E0D2B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4636899E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54A524F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7F44675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E3DF2E9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299CC15E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DB2FC33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</w:tcPr>
          <w:p w14:paraId="5682348D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C26E129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A98B6DD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FAC1560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77BCDC96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B3F81" w:rsidRPr="004F2D3D" w14:paraId="5643CF8A" w14:textId="77777777" w:rsidTr="00CB601C">
        <w:trPr>
          <w:gridAfter w:val="1"/>
          <w:wAfter w:w="18" w:type="dxa"/>
        </w:trPr>
        <w:tc>
          <w:tcPr>
            <w:tcW w:w="3150" w:type="dxa"/>
          </w:tcPr>
          <w:p w14:paraId="58B80007" w14:textId="77777777" w:rsidR="009B3F81" w:rsidRPr="003E0D2B" w:rsidRDefault="009B3F81" w:rsidP="009B3F81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</w:tcPr>
          <w:p w14:paraId="25E5F42C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1D4F77B" w14:textId="77777777" w:rsidR="009B3F81" w:rsidRPr="003E0D2B" w:rsidRDefault="009B3F81" w:rsidP="009B3F81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</w:tcPr>
          <w:p w14:paraId="6226E5B3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946F0D4" w14:textId="616CE1CE" w:rsidR="009B3F81" w:rsidRPr="003E0D2B" w:rsidRDefault="00D80C2F" w:rsidP="009B3F81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</w:tcPr>
          <w:p w14:paraId="0191B59C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DF0C4D0" w14:textId="58C79C3A" w:rsidR="009B3F81" w:rsidRPr="003E0D2B" w:rsidRDefault="009B3F81" w:rsidP="009B3F81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28BB40AC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32ACD503" w14:textId="25B09332" w:rsidR="009B3F81" w:rsidRPr="003E0D2B" w:rsidRDefault="00D80C2F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</w:tcPr>
          <w:p w14:paraId="2B74955B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2927F8E" w14:textId="5F12A0F7" w:rsidR="009B3F81" w:rsidRPr="003E0D2B" w:rsidRDefault="009B3F81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3934269B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0B9CEBE" w14:textId="2D1FCF65" w:rsidR="009B3F81" w:rsidRPr="003E0D2B" w:rsidRDefault="00D80C2F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</w:tcPr>
          <w:p w14:paraId="133D1EFA" w14:textId="77777777" w:rsidR="009B3F81" w:rsidRPr="003E0D2B" w:rsidRDefault="009B3F81" w:rsidP="009B3F81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ADA0908" w14:textId="544DA79D" w:rsidR="009B3F81" w:rsidRPr="003E0D2B" w:rsidRDefault="009B3F81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099931D4" w14:textId="77777777" w:rsidR="009B3F81" w:rsidRPr="003E0D2B" w:rsidRDefault="009B3F81" w:rsidP="009B3F8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5195527" w14:textId="762A3A00" w:rsidR="009B3F81" w:rsidRPr="00A03DB2" w:rsidRDefault="00D80C2F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263,515</w:t>
            </w:r>
          </w:p>
        </w:tc>
        <w:tc>
          <w:tcPr>
            <w:tcW w:w="90" w:type="dxa"/>
          </w:tcPr>
          <w:p w14:paraId="47E4896A" w14:textId="77777777" w:rsidR="009B3F81" w:rsidRPr="003E0D2B" w:rsidRDefault="009B3F81" w:rsidP="009B3F81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7895F4" w14:textId="5BA7F6E8" w:rsidR="009B3F81" w:rsidRPr="003E0D2B" w:rsidRDefault="009B3F81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263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</w:t>
            </w:r>
          </w:p>
        </w:tc>
        <w:tc>
          <w:tcPr>
            <w:tcW w:w="72" w:type="dxa"/>
          </w:tcPr>
          <w:p w14:paraId="1E1D8171" w14:textId="77777777" w:rsidR="009B3F81" w:rsidRPr="003E0D2B" w:rsidRDefault="009B3F81" w:rsidP="009B3F8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B3F81" w:rsidRPr="004F2D3D" w14:paraId="1F041A4F" w14:textId="77777777" w:rsidTr="00CB601C">
        <w:trPr>
          <w:gridAfter w:val="1"/>
          <w:wAfter w:w="18" w:type="dxa"/>
        </w:trPr>
        <w:tc>
          <w:tcPr>
            <w:tcW w:w="3150" w:type="dxa"/>
          </w:tcPr>
          <w:p w14:paraId="027DCE4F" w14:textId="77777777" w:rsidR="009B3F81" w:rsidRPr="003E0D2B" w:rsidRDefault="009B3F81" w:rsidP="009B3F81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</w:tcPr>
          <w:p w14:paraId="2F6069C4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0C65F78" w14:textId="77777777" w:rsidR="009B3F81" w:rsidRPr="003E0D2B" w:rsidRDefault="009B3F81" w:rsidP="009B3F81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5495236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8E3D6BC" w14:textId="77777777" w:rsidR="009B3F81" w:rsidRPr="003E0D2B" w:rsidRDefault="009B3F81" w:rsidP="009B3F81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7B19A2C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3748CCE" w14:textId="77777777" w:rsidR="009B3F81" w:rsidRPr="003E0D2B" w:rsidRDefault="009B3F81" w:rsidP="009B3F81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594AC0BB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23D0B68E" w14:textId="77777777" w:rsidR="009B3F81" w:rsidRPr="003E0D2B" w:rsidRDefault="009B3F81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18F8194A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00EEEC1A" w14:textId="77777777" w:rsidR="009B3F81" w:rsidRPr="003E0D2B" w:rsidRDefault="009B3F81" w:rsidP="009B3F81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68E4481B" w14:textId="77777777" w:rsidR="009B3F81" w:rsidRPr="003E0D2B" w:rsidRDefault="009B3F81" w:rsidP="009B3F8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AF2986" w14:textId="618423B1" w:rsidR="009B3F81" w:rsidRPr="003E0D2B" w:rsidRDefault="00D80C2F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</w:tcPr>
          <w:p w14:paraId="12D8C656" w14:textId="77777777" w:rsidR="009B3F81" w:rsidRPr="003E0D2B" w:rsidRDefault="009B3F81" w:rsidP="009B3F81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13D7DC0" w14:textId="42240FFF" w:rsidR="009B3F81" w:rsidRPr="003E0D2B" w:rsidRDefault="009B3F81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4F0E048B" w14:textId="77777777" w:rsidR="009B3F81" w:rsidRPr="003E0D2B" w:rsidRDefault="009B3F81" w:rsidP="009B3F8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7D12182" w14:textId="4D2F1562" w:rsidR="009B3F81" w:rsidRPr="003E0D2B" w:rsidRDefault="00D80C2F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263,515</w:t>
            </w:r>
          </w:p>
        </w:tc>
        <w:tc>
          <w:tcPr>
            <w:tcW w:w="90" w:type="dxa"/>
          </w:tcPr>
          <w:p w14:paraId="5CFF7056" w14:textId="77777777" w:rsidR="009B3F81" w:rsidRPr="003E0D2B" w:rsidRDefault="009B3F81" w:rsidP="009B3F81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857399" w14:textId="55B809C2" w:rsidR="009B3F81" w:rsidRPr="003E0D2B" w:rsidRDefault="009B3F81" w:rsidP="009B3F81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263</w:t>
            </w: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149</w:t>
            </w:r>
          </w:p>
        </w:tc>
        <w:tc>
          <w:tcPr>
            <w:tcW w:w="72" w:type="dxa"/>
          </w:tcPr>
          <w:p w14:paraId="70B0A50C" w14:textId="77777777" w:rsidR="009B3F81" w:rsidRPr="003E0D2B" w:rsidRDefault="009B3F81" w:rsidP="009B3F8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</w:tbl>
    <w:p w14:paraId="080F657E" w14:textId="77777777" w:rsidR="00E803DE" w:rsidRDefault="00E803DE" w:rsidP="00934E7C">
      <w:pPr>
        <w:pStyle w:val="Bo-C1Content"/>
        <w:ind w:left="0"/>
        <w:rPr>
          <w:rFonts w:asciiTheme="majorBidi" w:hAnsiTheme="majorBidi"/>
        </w:rPr>
      </w:pPr>
    </w:p>
    <w:p w14:paraId="56FF4801" w14:textId="2487C7F9" w:rsidR="00934E7C" w:rsidRPr="00962D9E" w:rsidRDefault="00934E7C" w:rsidP="00934E7C">
      <w:pPr>
        <w:pStyle w:val="Bo-C1Content"/>
        <w:ind w:left="0"/>
        <w:rPr>
          <w:rFonts w:asciiTheme="majorBidi" w:hAnsiTheme="majorBidi"/>
          <w:cs/>
        </w:rPr>
      </w:pPr>
      <w:r w:rsidRPr="00962D9E">
        <w:rPr>
          <w:rFonts w:asciiTheme="majorBidi" w:hAnsiTheme="majorBidi"/>
          <w:cs/>
        </w:rPr>
        <w:t>กลุ่มบริษัทและบริษัทไม่มีเงินลงทุนใน</w:t>
      </w:r>
      <w:r w:rsidRPr="00962D9E">
        <w:rPr>
          <w:rFonts w:asciiTheme="majorBidi" w:hAnsiTheme="majorBidi" w:hint="cs"/>
          <w:cs/>
        </w:rPr>
        <w:t>การร่วมค้า</w:t>
      </w:r>
      <w:r w:rsidRPr="00962D9E">
        <w:rPr>
          <w:rFonts w:asciiTheme="majorBidi" w:hAnsiTheme="majorBidi"/>
          <w:cs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DA53E0">
        <w:rPr>
          <w:rFonts w:asciiTheme="majorBidi" w:hAnsiTheme="majorBidi" w:hint="cs"/>
          <w:cs/>
        </w:rPr>
        <w:t>ชน</w:t>
      </w:r>
    </w:p>
    <w:p w14:paraId="75AB02CD" w14:textId="77777777" w:rsidR="00962D9E" w:rsidRDefault="00962D9E" w:rsidP="00934E7C">
      <w:pPr>
        <w:pStyle w:val="Bo-C1Content"/>
        <w:ind w:left="0"/>
        <w:rPr>
          <w:rFonts w:asciiTheme="majorBidi" w:hAnsiTheme="majorBidi"/>
        </w:rPr>
      </w:pPr>
    </w:p>
    <w:p w14:paraId="5C791825" w14:textId="7C12BB5E" w:rsidR="00934E7C" w:rsidRPr="00962D9E" w:rsidRDefault="00934E7C" w:rsidP="00934E7C">
      <w:pPr>
        <w:pStyle w:val="Bo-C1Content"/>
        <w:ind w:left="0"/>
        <w:rPr>
          <w:rFonts w:asciiTheme="majorBidi" w:hAnsiTheme="majorBidi"/>
        </w:rPr>
      </w:pPr>
      <w:r w:rsidRPr="00962D9E">
        <w:rPr>
          <w:rFonts w:asciiTheme="majorBidi" w:hAnsiTheme="majorBidi" w:hint="cs"/>
          <w:cs/>
        </w:rPr>
        <w:t>การ</w:t>
      </w:r>
      <w:r w:rsidRPr="00962D9E">
        <w:rPr>
          <w:rFonts w:asciiTheme="majorBidi" w:hAnsiTheme="majorBidi"/>
          <w:cs/>
        </w:rPr>
        <w:t>ร่วม</w:t>
      </w:r>
      <w:r w:rsidRPr="00962D9E">
        <w:rPr>
          <w:rFonts w:asciiTheme="majorBidi" w:hAnsiTheme="majorBidi" w:hint="cs"/>
          <w:cs/>
        </w:rPr>
        <w:t>ค้า</w:t>
      </w:r>
      <w:r w:rsidRPr="00962D9E">
        <w:rPr>
          <w:rFonts w:asciiTheme="majorBidi" w:hAnsiTheme="majorBidi"/>
          <w:cs/>
        </w:rPr>
        <w:t>ของ</w:t>
      </w:r>
      <w:r w:rsidR="00657F29" w:rsidRPr="00962D9E">
        <w:rPr>
          <w:rFonts w:asciiTheme="majorBidi" w:hAnsiTheme="majorBidi"/>
          <w:cs/>
        </w:rPr>
        <w:t>กลุ่มบริษัทและบริษัท</w:t>
      </w:r>
      <w:r w:rsidRPr="00962D9E">
        <w:rPr>
          <w:rFonts w:asciiTheme="majorBidi" w:hAnsiTheme="majorBidi"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A54A14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pgNumType w:start="29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08EB6214" w:rsidR="00E31BBD" w:rsidRPr="00156A15" w:rsidRDefault="00DA216E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3F8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63323" w:rsidRPr="00E633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B3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B3F8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156A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AC1485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7C5602F3" w:rsidR="009A620C" w:rsidRPr="00CB601C" w:rsidRDefault="00D80C2F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A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80" w:type="dxa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19DB065F" w:rsidR="009A620C" w:rsidRPr="00626FBD" w:rsidRDefault="00D80C2F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54A14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4A14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743BE8" w:rsidRDefault="00FC6716" w:rsidP="00FC6716">
      <w:pPr>
        <w:pStyle w:val="Caption"/>
        <w:ind w:left="900" w:hanging="900"/>
      </w:pPr>
      <w:r w:rsidRPr="00743BE8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313E20E9" w:rsidR="00E31BBD" w:rsidRPr="00B611F2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277A3">
        <w:rPr>
          <w:rFonts w:asciiTheme="majorBidi" w:hAnsiTheme="majorBidi" w:cs="Angsana New (Headings CS)"/>
          <w:sz w:val="30"/>
          <w:szCs w:val="30"/>
        </w:rPr>
        <w:t>3</w:t>
      </w:r>
      <w:r w:rsidR="00156A15">
        <w:rPr>
          <w:rFonts w:asciiTheme="majorBidi" w:hAnsiTheme="majorBidi" w:cs="Angsana New (Headings CS)"/>
          <w:sz w:val="30"/>
          <w:szCs w:val="30"/>
          <w:lang w:val="en-US"/>
        </w:rPr>
        <w:t>1</w:t>
      </w:r>
      <w:r w:rsidR="00E63323" w:rsidRPr="00E63323">
        <w:rPr>
          <w:rFonts w:asciiTheme="majorBidi" w:hAnsiTheme="majorBidi" w:cs="Angsana New (Headings CS)"/>
          <w:sz w:val="30"/>
          <w:szCs w:val="30"/>
        </w:rPr>
        <w:t xml:space="preserve"> </w:t>
      </w:r>
      <w:r w:rsidR="00156A15">
        <w:rPr>
          <w:rFonts w:asciiTheme="majorBidi" w:hAnsiTheme="majorBidi" w:cs="Angsana New (Headings CS)" w:hint="cs"/>
          <w:sz w:val="30"/>
          <w:szCs w:val="30"/>
          <w:cs/>
        </w:rPr>
        <w:t>มีนาคม</w:t>
      </w:r>
      <w:r w:rsidR="00E63323" w:rsidRPr="00E63323">
        <w:rPr>
          <w:rFonts w:asciiTheme="majorBidi" w:hAnsiTheme="majorBidi" w:cs="Angsana New (Headings CS)"/>
          <w:sz w:val="30"/>
          <w:szCs w:val="30"/>
          <w:cs/>
        </w:rPr>
        <w:t xml:space="preserve"> </w:t>
      </w:r>
      <w:r w:rsidR="003277A3">
        <w:rPr>
          <w:rFonts w:asciiTheme="majorBidi" w:hAnsiTheme="majorBidi" w:cs="Angsana New (Headings CS)"/>
          <w:sz w:val="30"/>
          <w:szCs w:val="30"/>
        </w:rPr>
        <w:t>256</w:t>
      </w:r>
      <w:r w:rsidR="00156A15">
        <w:rPr>
          <w:rFonts w:asciiTheme="majorBidi" w:hAnsiTheme="majorBidi" w:cs="Angsana New (Headings CS)"/>
          <w:sz w:val="30"/>
          <w:szCs w:val="30"/>
          <w:lang w:val="en-US"/>
        </w:rPr>
        <w:t>9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3277A3">
        <w:rPr>
          <w:rFonts w:asciiTheme="majorBidi" w:hAnsiTheme="majorBidi" w:cs="Angsana New (Headings CS)"/>
          <w:sz w:val="30"/>
          <w:szCs w:val="30"/>
        </w:rPr>
        <w:t>3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44475992"/>
      <w:r w:rsidR="00D80C2F">
        <w:rPr>
          <w:rFonts w:asciiTheme="majorBidi" w:hAnsiTheme="majorBidi" w:cs="Angsana New (Headings CS)"/>
          <w:sz w:val="30"/>
          <w:szCs w:val="30"/>
          <w:lang w:val="en-US"/>
        </w:rPr>
        <w:t>27,963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D80C2F">
        <w:rPr>
          <w:rFonts w:asciiTheme="majorBidi" w:hAnsiTheme="majorBidi" w:cs="Angsana New (Headings CS)"/>
          <w:sz w:val="30"/>
          <w:szCs w:val="30"/>
          <w:lang w:val="en-US"/>
        </w:rPr>
        <w:t>28,195</w:t>
      </w:r>
      <w:r w:rsidR="00156A15">
        <w:rPr>
          <w:rFonts w:asciiTheme="majorBidi" w:hAnsiTheme="majorBidi" w:cs="Angsana New (Headings CS)"/>
          <w:sz w:val="30"/>
          <w:szCs w:val="30"/>
          <w:lang w:val="en-US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FE297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31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256</w:t>
      </w:r>
      <w:r w:rsidR="00156A15">
        <w:rPr>
          <w:rFonts w:asciiTheme="majorBidi" w:hAnsiTheme="majorBidi" w:cs="Angsana New (Headings CS)"/>
          <w:i/>
          <w:iCs/>
          <w:sz w:val="30"/>
          <w:szCs w:val="30"/>
          <w:lang w:val="en-US"/>
        </w:rPr>
        <w:t>8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432B2" w:rsidRPr="001432B2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6D37F7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,987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6D37F7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8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,219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ล้านบาท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ตามลำดับ</w:t>
      </w:r>
      <w:r w:rsidRPr="000505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611F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753DA0C7" w:rsidR="00FB1C46" w:rsidRPr="008F0CB5" w:rsidRDefault="008F0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</w:rPr>
              <w:t>31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</w:rPr>
              <w:t xml:space="preserve"> มีนาคม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510543">
        <w:tc>
          <w:tcPr>
            <w:tcW w:w="1438" w:type="dxa"/>
            <w:vAlign w:val="bottom"/>
          </w:tcPr>
          <w:p w14:paraId="1395FE1C" w14:textId="11EF5110" w:rsidR="00FB1C46" w:rsidRPr="00510543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00C4F57E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FB1C46" w:rsidRPr="00510543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0E5CB9B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6AC0F563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474380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995725A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44E5EB6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138409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5D0D343" w14:textId="57AD2B2C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1054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510543">
        <w:tc>
          <w:tcPr>
            <w:tcW w:w="1438" w:type="dxa"/>
          </w:tcPr>
          <w:p w14:paraId="28B14AF8" w14:textId="77777777" w:rsidR="00FB1C46" w:rsidRPr="00510543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16F3B15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5B45D62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3243F205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608D9" w:rsidRPr="00744476" w14:paraId="1E1B74C1" w14:textId="49E801B5" w:rsidTr="00AC1485">
        <w:tc>
          <w:tcPr>
            <w:tcW w:w="1438" w:type="dxa"/>
          </w:tcPr>
          <w:p w14:paraId="6C937F77" w14:textId="40D8EF61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</w:tcPr>
          <w:p w14:paraId="66A15C66" w14:textId="37816AEE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762AFDC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00017FF7" w14:textId="344C000D" w:rsidR="00B608D9" w:rsidRPr="00510543" w:rsidRDefault="00B608D9" w:rsidP="00B608D9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</w:tcPr>
          <w:p w14:paraId="5496CF91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8A5C74B" w14:textId="310FEEBB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447F8579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07A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73B5BCDE" w14:textId="679F2C19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7D6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E47D6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4964E33" w14:textId="5BD7A9E4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9774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B608D9" w:rsidRPr="00744476" w14:paraId="7703C56B" w14:textId="7542E55F" w:rsidTr="00AC1485">
        <w:tc>
          <w:tcPr>
            <w:tcW w:w="1438" w:type="dxa"/>
          </w:tcPr>
          <w:p w14:paraId="6E80E521" w14:textId="32A97695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</w:tcPr>
          <w:p w14:paraId="3C8B9EA1" w14:textId="1A62644E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70" w:type="dxa"/>
          </w:tcPr>
          <w:p w14:paraId="53514F65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715FA56A" w14:textId="62AAC18C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D59B789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5E2EF7D" w14:textId="5CA15A78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36" w:type="dxa"/>
          </w:tcPr>
          <w:p w14:paraId="1E0A7DD5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6B303D35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48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1EB3E924" w14:textId="606B99CA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2666E77" w14:textId="7B9D652B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80430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B608D9" w:rsidRPr="00744476" w14:paraId="27515D5A" w14:textId="4EA895EF" w:rsidTr="00AC1485">
        <w:tc>
          <w:tcPr>
            <w:tcW w:w="1438" w:type="dxa"/>
          </w:tcPr>
          <w:p w14:paraId="0A23591F" w14:textId="5E73C5AB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</w:tcPr>
          <w:p w14:paraId="01BAF4C3" w14:textId="4BAEBA95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C4C96E8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14639B9" w14:textId="77455D0B" w:rsidR="00B608D9" w:rsidRPr="00510543" w:rsidRDefault="00B608D9" w:rsidP="00B608D9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</w:tcPr>
          <w:p w14:paraId="1E2126EE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8DF3F31" w14:textId="7CAEADBC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34A91AAF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C0D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24F35D5C" w14:textId="1AF7CB01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83F4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683F4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48CCF56" w14:textId="603F1E8D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A2B0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B608D9" w:rsidRPr="00744476" w14:paraId="542CD35E" w14:textId="77777777" w:rsidTr="00AC1485">
        <w:tc>
          <w:tcPr>
            <w:tcW w:w="1438" w:type="dxa"/>
          </w:tcPr>
          <w:p w14:paraId="205677B2" w14:textId="749E30CA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</w:tcPr>
          <w:p w14:paraId="303AB4B1" w14:textId="0938D374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732B9A6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</w:tcPr>
          <w:p w14:paraId="5008FCDB" w14:textId="32CCBF2B" w:rsidR="00B608D9" w:rsidRPr="00510543" w:rsidRDefault="00B608D9" w:rsidP="00B608D9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03D93873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F5753EB" w14:textId="2F405EDB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43B246F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BF1636E" w14:textId="56716BF0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638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6805A23" w14:textId="2F339911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750ECF1F" w14:textId="7083F1D8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091D08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B608D9" w:rsidRPr="00744476" w14:paraId="26591AC8" w14:textId="77777777" w:rsidTr="00AC1485">
        <w:tc>
          <w:tcPr>
            <w:tcW w:w="1438" w:type="dxa"/>
          </w:tcPr>
          <w:p w14:paraId="7BEA8D7F" w14:textId="028DAB4E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70434AC7" w14:textId="6414BD24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6098A80E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5B74135A" w14:textId="6E3D9A2D" w:rsidR="00B608D9" w:rsidRPr="00510543" w:rsidRDefault="00B608D9" w:rsidP="00B608D9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0F173D9D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9A36251" w14:textId="2015C291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BFF6C54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0EBC77A" w14:textId="5846B126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1013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205081EB" w14:textId="6983E163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4B94CBBE" w14:textId="10E1D785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5EDE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B608D9" w:rsidRPr="00744476" w14:paraId="547A4A0D" w14:textId="77777777" w:rsidTr="00B608D9">
        <w:tc>
          <w:tcPr>
            <w:tcW w:w="1438" w:type="dxa"/>
          </w:tcPr>
          <w:p w14:paraId="6DCAE824" w14:textId="7F9AF421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1C388E0A" w14:textId="0AA8EA2B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0ADCAE8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664E05BD" w14:textId="6F33FCB7" w:rsidR="00B608D9" w:rsidRPr="00510543" w:rsidRDefault="00B608D9" w:rsidP="00B608D9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A3F0D3C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FEB8E04" w14:textId="7B3F6075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AB3F36A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48DF9AE" w14:textId="2B06EC4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0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05B06FB1" w14:textId="036A865C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C25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3C25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CB986EE" w14:textId="4315BA18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 w:rsidRPr="009A025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B608D9" w:rsidRPr="00744476" w14:paraId="0490A9A5" w14:textId="77777777" w:rsidTr="00B608D9">
        <w:tc>
          <w:tcPr>
            <w:tcW w:w="1438" w:type="dxa"/>
          </w:tcPr>
          <w:p w14:paraId="196404B4" w14:textId="6578BD3F" w:rsidR="00B608D9" w:rsidRPr="00F427BA" w:rsidRDefault="00B608D9" w:rsidP="00B608D9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1/2568</w:t>
            </w:r>
          </w:p>
        </w:tc>
        <w:tc>
          <w:tcPr>
            <w:tcW w:w="1169" w:type="dxa"/>
          </w:tcPr>
          <w:p w14:paraId="2D152883" w14:textId="0D2C302B" w:rsidR="00B608D9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FBFE922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205F7207" w14:textId="3A4178FA" w:rsidR="00B608D9" w:rsidRDefault="00B608D9" w:rsidP="00B608D9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70" w:type="dxa"/>
          </w:tcPr>
          <w:p w14:paraId="08A6449F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6DA34593" w14:textId="402631CD" w:rsidR="00B608D9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14:paraId="2BB112FD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322DAE" w14:textId="43A321BB" w:rsidR="00B608D9" w:rsidRPr="00F427B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3B1B5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4.20</w:t>
            </w:r>
          </w:p>
        </w:tc>
        <w:tc>
          <w:tcPr>
            <w:tcW w:w="990" w:type="dxa"/>
          </w:tcPr>
          <w:p w14:paraId="770F47C5" w14:textId="28B12069" w:rsidR="00B608D9" w:rsidRPr="00F427B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ปี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0414F6C" w14:textId="33910E13" w:rsidR="00B608D9" w:rsidRPr="00F427B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26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B608D9" w:rsidRPr="00744476" w14:paraId="7CBA6CED" w14:textId="77777777" w:rsidTr="00B608D9">
        <w:tc>
          <w:tcPr>
            <w:tcW w:w="1438" w:type="dxa"/>
          </w:tcPr>
          <w:p w14:paraId="008DBB18" w14:textId="43BC2044" w:rsidR="00B608D9" w:rsidRDefault="00B608D9" w:rsidP="00B608D9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84F43E3" w14:textId="7C773325" w:rsidR="00B608D9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3EC2FD5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6F3F7EA" w14:textId="25ED7BCD" w:rsidR="00B608D9" w:rsidRDefault="00B608D9" w:rsidP="00B608D9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70" w:type="dxa"/>
          </w:tcPr>
          <w:p w14:paraId="187A9777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16056" w14:textId="24D45B52" w:rsidR="00B608D9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36" w:type="dxa"/>
          </w:tcPr>
          <w:p w14:paraId="5FA98E3E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C2D9E9" w14:textId="7A0ABE7F" w:rsidR="00B608D9" w:rsidRPr="003B1B55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7C2E7D02" w14:textId="4642A21F" w:rsidR="00B608D9" w:rsidRPr="000A3ABD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E7EACDD" w14:textId="6E12B31C" w:rsidR="00B608D9" w:rsidRPr="003A7107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B608D9" w:rsidRPr="00744476" w14:paraId="49C96013" w14:textId="18FAE418" w:rsidTr="00AC1485">
        <w:tc>
          <w:tcPr>
            <w:tcW w:w="1438" w:type="dxa"/>
          </w:tcPr>
          <w:p w14:paraId="777711BF" w14:textId="77777777" w:rsidR="00B608D9" w:rsidRPr="00510543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73AFBB5" w14:textId="4EC469B7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70" w:type="dxa"/>
          </w:tcPr>
          <w:p w14:paraId="3CD7346F" w14:textId="77777777" w:rsidR="00B608D9" w:rsidRPr="00510543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034C75" w14:textId="50808633" w:rsidR="00B608D9" w:rsidRPr="00510543" w:rsidRDefault="00B608D9" w:rsidP="00B608D9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25,053,000</w:t>
            </w:r>
          </w:p>
        </w:tc>
        <w:tc>
          <w:tcPr>
            <w:tcW w:w="270" w:type="dxa"/>
          </w:tcPr>
          <w:p w14:paraId="4498FEF1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9469B" w14:textId="52CF795C" w:rsidR="00B608D9" w:rsidRPr="00510543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27,963,000</w:t>
            </w:r>
          </w:p>
        </w:tc>
        <w:tc>
          <w:tcPr>
            <w:tcW w:w="236" w:type="dxa"/>
          </w:tcPr>
          <w:p w14:paraId="13968719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34CA23BA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6C0D3BFE" w14:textId="77777777" w:rsidR="00B608D9" w:rsidRPr="00510543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2C9EE357" w:rsidR="00D31C1A" w:rsidRPr="00E31BBD" w:rsidRDefault="008F0CB5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</w:rPr>
              <w:t>31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</w:rPr>
              <w:t xml:space="preserve"> มีนาคม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AC19F6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AC19F6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011EC" w:rsidRPr="00744476" w14:paraId="10C00EE1" w14:textId="77777777" w:rsidTr="00282A94">
        <w:tc>
          <w:tcPr>
            <w:tcW w:w="1438" w:type="dxa"/>
          </w:tcPr>
          <w:p w14:paraId="3DBD26AC" w14:textId="07C4935D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</w:tcPr>
          <w:p w14:paraId="1C817B83" w14:textId="7A3FF03F" w:rsidR="004011EC" w:rsidRPr="00AC19F6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E6C2110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053D3FCD" w14:textId="50FE7249" w:rsidR="004011EC" w:rsidRPr="00AC19F6" w:rsidRDefault="00F4753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753C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4</w:t>
            </w:r>
            <w:r w:rsidRPr="00F4753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753C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695</w:t>
            </w:r>
            <w:r w:rsidRPr="00F4753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753C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19C55EE9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3D6D667" w14:textId="5E3E5173" w:rsidR="004011EC" w:rsidRPr="00AC19F6" w:rsidRDefault="005B16A4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16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36" w:type="dxa"/>
          </w:tcPr>
          <w:p w14:paraId="23EC0B61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09E4321C" w:rsidR="004011EC" w:rsidRPr="00AC19F6" w:rsidRDefault="00A07AB6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07A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0E0B9AF" w14:textId="12F2D58D" w:rsidR="004011EC" w:rsidRPr="00AC19F6" w:rsidRDefault="00E47D6F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7D6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E47D6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379D35DF" w:rsidR="004011EC" w:rsidRPr="00AC19F6" w:rsidRDefault="0099774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9774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4011EC" w:rsidRPr="00744476" w14:paraId="5A9DA4EB" w14:textId="77777777" w:rsidTr="00282A94">
        <w:tc>
          <w:tcPr>
            <w:tcW w:w="1438" w:type="dxa"/>
          </w:tcPr>
          <w:p w14:paraId="330784F6" w14:textId="000DB1A6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</w:tcPr>
          <w:p w14:paraId="4284A630" w14:textId="3F74ADE5" w:rsidR="004011EC" w:rsidRPr="00AC19F6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16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75E84A96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6B8263CF" w14:textId="5451BCCF" w:rsidR="004011EC" w:rsidRPr="00AC19F6" w:rsidRDefault="00DB5E1D" w:rsidP="00567F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43BFE3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C93CA10" w14:textId="416B6335" w:rsidR="004011EC" w:rsidRPr="00AC19F6" w:rsidRDefault="00240775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407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CBB91F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73481FB3" w:rsidR="004011EC" w:rsidRPr="00AC19F6" w:rsidRDefault="006D48F1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48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429B50D9" w14:textId="451C41C1" w:rsidR="004011EC" w:rsidRPr="00AC19F6" w:rsidRDefault="00FB5B72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6E7D9228" w:rsidR="004011EC" w:rsidRPr="00AC19F6" w:rsidRDefault="0080430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80430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3A076149" w14:textId="77777777" w:rsidTr="00282A94">
        <w:tc>
          <w:tcPr>
            <w:tcW w:w="1438" w:type="dxa"/>
          </w:tcPr>
          <w:p w14:paraId="6CCCA129" w14:textId="28484BB7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</w:tcPr>
          <w:p w14:paraId="014FA147" w14:textId="01F09AB9" w:rsidR="004011EC" w:rsidRPr="00AC19F6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66EACC2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58A7BAB5" w14:textId="02219545" w:rsidR="004011EC" w:rsidRPr="00AC19F6" w:rsidRDefault="00026446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264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35B2875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1CFE3F44" w14:textId="1AA9F17B" w:rsidR="004011EC" w:rsidRPr="00AC19F6" w:rsidRDefault="00240775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407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0CDCB7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6AA50DA8" w:rsidR="004011EC" w:rsidRPr="00AC19F6" w:rsidRDefault="00DC0D29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C0D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527279C2" w14:textId="0196E4C7" w:rsidR="004011EC" w:rsidRPr="00AC19F6" w:rsidRDefault="00683F49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83F4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683F4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049126B1" w:rsidR="004011EC" w:rsidRPr="00AC19F6" w:rsidRDefault="005A2B0F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A2B0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3AB6CFA5" w14:textId="77777777" w:rsidTr="00282A94">
        <w:tc>
          <w:tcPr>
            <w:tcW w:w="1438" w:type="dxa"/>
          </w:tcPr>
          <w:p w14:paraId="482C0842" w14:textId="6D676BEA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</w:tcPr>
          <w:p w14:paraId="5C45A48A" w14:textId="066C6C2C" w:rsidR="004011EC" w:rsidRPr="00AC19F6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6C636CB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D3102D5" w14:textId="67812B23" w:rsidR="004011EC" w:rsidRPr="00AC19F6" w:rsidRDefault="00D64164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6416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4C466D3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4D9780E" w14:textId="6B0B20D6" w:rsidR="004011EC" w:rsidRPr="00AC19F6" w:rsidRDefault="00240775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407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5DF8215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4BFAB7F5" w:rsidR="004011EC" w:rsidRPr="00AC19F6" w:rsidRDefault="0000638F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638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4F47CADB" w14:textId="2148FE5B" w:rsidR="004011EC" w:rsidRPr="00AC19F6" w:rsidRDefault="00AA09F2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103E224E" w14:textId="165B1EA5" w:rsidR="004011EC" w:rsidRPr="00AC19F6" w:rsidRDefault="00091D08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091D08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2862312B" w14:textId="77777777" w:rsidTr="00282A94">
        <w:tc>
          <w:tcPr>
            <w:tcW w:w="1438" w:type="dxa"/>
          </w:tcPr>
          <w:p w14:paraId="19DE916E" w14:textId="06C95882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0A7DF877" w14:textId="087E99F9" w:rsidR="004011EC" w:rsidRPr="00AC19F6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DB195FE" w14:textId="2BC0455E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0D403EB" w14:textId="1A173484" w:rsidR="004011EC" w:rsidRPr="00AC19F6" w:rsidRDefault="00F32FA2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2F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0A735A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9C0FA24" w14:textId="383BAC87" w:rsidR="004011EC" w:rsidRPr="00AC19F6" w:rsidRDefault="00CD6C1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D6C1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B4907B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6D6D3D2E" w:rsidR="004011EC" w:rsidRPr="00AC19F6" w:rsidRDefault="0081013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1013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E3073D5" w14:textId="29753AB5" w:rsidR="004011EC" w:rsidRPr="00AC19F6" w:rsidRDefault="00B82F36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03D89F41" w14:textId="752639FD" w:rsidR="004011EC" w:rsidRPr="00AC19F6" w:rsidRDefault="00515EDE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5EDE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4011EC" w:rsidRPr="00744476" w14:paraId="5241DD75" w14:textId="77777777" w:rsidTr="00282A94">
        <w:tc>
          <w:tcPr>
            <w:tcW w:w="1438" w:type="dxa"/>
          </w:tcPr>
          <w:p w14:paraId="6297AE30" w14:textId="4E088A34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70024326" w14:textId="7BE5A296" w:rsidR="004011EC" w:rsidRPr="00AC19F6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1D6EF3C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DA48FF6" w14:textId="0229FF13" w:rsidR="004011EC" w:rsidRPr="00AC19F6" w:rsidRDefault="00D13D3B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13D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D33AEED" w14:textId="0B03A668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2CA9CC8" w14:textId="72A2F471" w:rsidR="004011EC" w:rsidRPr="00AC19F6" w:rsidRDefault="00CD6C1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D6C1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1ED609A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A9FB369" w14:textId="7D7D0AC2" w:rsidR="004011EC" w:rsidRPr="00AC19F6" w:rsidRDefault="00614028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0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BB2AE37" w14:textId="6984082F" w:rsidR="004011EC" w:rsidRPr="00AC19F6" w:rsidRDefault="003C25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C25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3C25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70D2638C" w14:textId="3F889566" w:rsidR="004011EC" w:rsidRPr="00AC19F6" w:rsidRDefault="009A0256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 w:rsidRPr="009A025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567F34" w:rsidRPr="00744476" w14:paraId="020ADAA3" w14:textId="77777777" w:rsidTr="00282A94">
        <w:tc>
          <w:tcPr>
            <w:tcW w:w="1438" w:type="dxa"/>
          </w:tcPr>
          <w:p w14:paraId="6B8CA383" w14:textId="22781253" w:rsidR="00567F34" w:rsidRPr="00F427BA" w:rsidRDefault="003277A3" w:rsidP="004011EC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67F34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69" w:type="dxa"/>
          </w:tcPr>
          <w:p w14:paraId="0D69BA73" w14:textId="339B4DD5" w:rsidR="00567F34" w:rsidRDefault="005B16A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C2289F2" w14:textId="77777777" w:rsidR="00567F34" w:rsidRPr="00AC19F6" w:rsidRDefault="00567F34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412DD49" w14:textId="5985C7AB" w:rsidR="00567F34" w:rsidRPr="00AC19F6" w:rsidRDefault="009E3792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37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70" w:type="dxa"/>
          </w:tcPr>
          <w:p w14:paraId="22C0013A" w14:textId="77777777" w:rsidR="00567F34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AFBE164" w14:textId="4C9D4A4A" w:rsidR="00567F34" w:rsidRPr="00AC19F6" w:rsidRDefault="00CD6C1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D6C1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14:paraId="6C029291" w14:textId="77777777" w:rsidR="00567F34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9BDAB54" w14:textId="112C936A" w:rsidR="00567F34" w:rsidRPr="00F427BA" w:rsidRDefault="003B1B55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3B1B5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4.20</w:t>
            </w:r>
          </w:p>
        </w:tc>
        <w:tc>
          <w:tcPr>
            <w:tcW w:w="990" w:type="dxa"/>
          </w:tcPr>
          <w:p w14:paraId="3C6289A9" w14:textId="21329AAF" w:rsidR="00567F34" w:rsidRPr="00F427BA" w:rsidRDefault="000A3ABD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ปี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B47F190" w14:textId="393A85F8" w:rsidR="00567F34" w:rsidRPr="00F427BA" w:rsidRDefault="003A7107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26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B608D9" w:rsidRPr="00744476" w14:paraId="29E6A337" w14:textId="77777777" w:rsidTr="009E0DAA">
        <w:tc>
          <w:tcPr>
            <w:tcW w:w="1438" w:type="dxa"/>
          </w:tcPr>
          <w:p w14:paraId="08B5376E" w14:textId="3BC9992D" w:rsidR="00B608D9" w:rsidRPr="009E0DAA" w:rsidRDefault="00B608D9" w:rsidP="00B608D9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1/2569</w:t>
            </w:r>
          </w:p>
        </w:tc>
        <w:tc>
          <w:tcPr>
            <w:tcW w:w="1169" w:type="dxa"/>
          </w:tcPr>
          <w:p w14:paraId="2B1C2EA2" w14:textId="40062804" w:rsidR="00B608D9" w:rsidRPr="009E0DA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335D51D" w14:textId="77777777" w:rsidR="00B608D9" w:rsidRPr="009E0DAA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733DB8B0" w14:textId="473A0508" w:rsidR="00B608D9" w:rsidRPr="009E0DAA" w:rsidRDefault="00B608D9" w:rsidP="00B608D9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70" w:type="dxa"/>
          </w:tcPr>
          <w:p w14:paraId="21E31B38" w14:textId="77777777" w:rsidR="00B608D9" w:rsidRPr="009E0DA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209800BF" w14:textId="17DFED1C" w:rsidR="00B608D9" w:rsidRPr="009E0DAA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36" w:type="dxa"/>
          </w:tcPr>
          <w:p w14:paraId="02616B38" w14:textId="77777777" w:rsidR="00B608D9" w:rsidRPr="009E0DA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5AEFEC" w14:textId="0497FF8D" w:rsidR="00B608D9" w:rsidRPr="009E0DA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31B333DD" w14:textId="5633766C" w:rsidR="00B608D9" w:rsidRPr="009E0DA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 w:rsidRPr="009E0DA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ปี </w:t>
            </w: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Pr="009E0DA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2D96AE5" w14:textId="0F5301E7" w:rsidR="00B608D9" w:rsidRPr="009E0DAA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Pr="009E0DA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พฤษภาคม </w:t>
            </w: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B608D9" w:rsidRPr="00744476" w14:paraId="50BACBEC" w14:textId="77777777" w:rsidTr="00282A94">
        <w:tc>
          <w:tcPr>
            <w:tcW w:w="1438" w:type="dxa"/>
          </w:tcPr>
          <w:p w14:paraId="1248C775" w14:textId="77777777" w:rsidR="00B608D9" w:rsidRPr="00AC19F6" w:rsidRDefault="00B608D9" w:rsidP="00B608D9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D18972B" w14:textId="1BB9AEDC" w:rsidR="00B608D9" w:rsidRPr="00AC19F6" w:rsidRDefault="00B608D9" w:rsidP="00B608D9">
            <w:pPr>
              <w:spacing w:line="240" w:lineRule="atLeast"/>
              <w:ind w:left="-105" w:right="-11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036C00ED" w14:textId="77777777" w:rsidR="00B608D9" w:rsidRPr="00AC19F6" w:rsidRDefault="00B608D9" w:rsidP="00B608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6C2F54" w14:textId="0C0C619C" w:rsidR="00B608D9" w:rsidRPr="00AC19F6" w:rsidRDefault="00B608D9" w:rsidP="00B608D9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25,195,000</w:t>
            </w:r>
          </w:p>
        </w:tc>
        <w:tc>
          <w:tcPr>
            <w:tcW w:w="270" w:type="dxa"/>
          </w:tcPr>
          <w:p w14:paraId="0E60A24E" w14:textId="77777777" w:rsidR="00B608D9" w:rsidRPr="00AC19F6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F3652" w14:textId="1FB2F70D" w:rsidR="00B608D9" w:rsidRPr="00AC19F6" w:rsidRDefault="00B608D9" w:rsidP="00B608D9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28,195,000</w:t>
            </w:r>
          </w:p>
        </w:tc>
        <w:tc>
          <w:tcPr>
            <w:tcW w:w="236" w:type="dxa"/>
          </w:tcPr>
          <w:p w14:paraId="1013B32C" w14:textId="77777777" w:rsidR="00B608D9" w:rsidRPr="00AC19F6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B608D9" w:rsidRPr="00AC19F6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B608D9" w:rsidRPr="00AC19F6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B608D9" w:rsidRPr="00AC19F6" w:rsidRDefault="00B608D9" w:rsidP="00B608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1C382AF5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3277A3">
        <w:rPr>
          <w:rFonts w:cs="Angsana New (Headings CS)"/>
          <w:sz w:val="30"/>
          <w:szCs w:val="30"/>
          <w:lang w:val="en-US"/>
        </w:rPr>
        <w:t>2</w:t>
      </w:r>
      <w:r>
        <w:rPr>
          <w:sz w:val="30"/>
          <w:szCs w:val="30"/>
          <w:lang w:val="en-US"/>
        </w:rPr>
        <w:t xml:space="preserve">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vAlign w:val="bottom"/>
          </w:tcPr>
          <w:p w14:paraId="6321D3BE" w14:textId="206D24B5" w:rsidR="00B05E78" w:rsidRPr="00844EC7" w:rsidRDefault="00775455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42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EC4203" w:rsidRPr="00844EC7" w14:paraId="19B4AA80" w14:textId="77777777" w:rsidTr="00170145">
        <w:tc>
          <w:tcPr>
            <w:tcW w:w="2787" w:type="dxa"/>
            <w:vAlign w:val="bottom"/>
          </w:tcPr>
          <w:p w14:paraId="455F6EED" w14:textId="6972345A" w:rsidR="00EC4203" w:rsidRPr="00EC4203" w:rsidRDefault="00EC4203" w:rsidP="00EC4203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59" w:type="dxa"/>
            <w:vAlign w:val="bottom"/>
          </w:tcPr>
          <w:p w14:paraId="792F43C0" w14:textId="7FB733AF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3" w:type="dxa"/>
            <w:vAlign w:val="bottom"/>
          </w:tcPr>
          <w:p w14:paraId="25470BCC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19C4C14" w14:textId="5DDA556C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541F733B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559481B6" w14:textId="6BEB60EE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5" w:type="dxa"/>
            <w:gridSpan w:val="2"/>
            <w:vAlign w:val="bottom"/>
          </w:tcPr>
          <w:p w14:paraId="3D4116CF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0514C810" w14:textId="5323B718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094BBE85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39D8AA57" w14:textId="4A7D2379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5" w:type="dxa"/>
            <w:vAlign w:val="bottom"/>
          </w:tcPr>
          <w:p w14:paraId="480BA405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1A03A8C" w14:textId="0E07A848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7AF2C175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4DF492FA" w14:textId="0E4B6DB4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5" w:type="dxa"/>
            <w:vAlign w:val="bottom"/>
          </w:tcPr>
          <w:p w14:paraId="3AB74E5F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5466C47" w14:textId="1AB9A5D4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EC4203" w:rsidRPr="0095749C" w14:paraId="060A22CF" w14:textId="77777777" w:rsidTr="00170145">
        <w:tc>
          <w:tcPr>
            <w:tcW w:w="2787" w:type="dxa"/>
          </w:tcPr>
          <w:p w14:paraId="42FDA7A6" w14:textId="77777777" w:rsidR="00EC4203" w:rsidRPr="00844EC7" w:rsidRDefault="00EC4203" w:rsidP="00EC42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vAlign w:val="bottom"/>
          </w:tcPr>
          <w:p w14:paraId="18155928" w14:textId="77777777" w:rsidR="00EC4203" w:rsidRPr="0095749C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C09F4" w:rsidRPr="00844EC7" w14:paraId="51768DDD" w14:textId="77777777" w:rsidTr="00A83C80">
        <w:tc>
          <w:tcPr>
            <w:tcW w:w="2787" w:type="dxa"/>
            <w:vAlign w:val="center"/>
          </w:tcPr>
          <w:p w14:paraId="4DE6196B" w14:textId="77777777" w:rsidR="001C09F4" w:rsidRPr="00844EC7" w:rsidRDefault="001C09F4" w:rsidP="001C0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vAlign w:val="center"/>
          </w:tcPr>
          <w:p w14:paraId="0F69FCE2" w14:textId="4434A85C" w:rsidR="001C09F4" w:rsidRPr="00BF64E6" w:rsidRDefault="00A83C80" w:rsidP="001C09F4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2,017,288</w:t>
            </w:r>
          </w:p>
        </w:tc>
        <w:tc>
          <w:tcPr>
            <w:tcW w:w="293" w:type="dxa"/>
            <w:vAlign w:val="center"/>
          </w:tcPr>
          <w:p w14:paraId="701729DD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43ADF33A" w14:textId="3B3802D5" w:rsidR="001C09F4" w:rsidRPr="00844EC7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2,564,835</w:t>
            </w:r>
          </w:p>
        </w:tc>
        <w:tc>
          <w:tcPr>
            <w:tcW w:w="295" w:type="dxa"/>
            <w:vAlign w:val="center"/>
          </w:tcPr>
          <w:p w14:paraId="0358E04D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3A1907D" w14:textId="3966C60C" w:rsidR="001C09F4" w:rsidRPr="0095749C" w:rsidRDefault="00A83C80" w:rsidP="001C09F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6830CCD2" w14:textId="77777777" w:rsidR="001C09F4" w:rsidRPr="0095749C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32E8415" w14:textId="480C6A89" w:rsidR="001C09F4" w:rsidRPr="0095749C" w:rsidRDefault="001C09F4" w:rsidP="001C09F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1A8DF3C5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52CD93BF" w14:textId="24DB02B2" w:rsidR="001C09F4" w:rsidRPr="00844EC7" w:rsidRDefault="00A83C80" w:rsidP="001C09F4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2,017,288</w:t>
            </w:r>
          </w:p>
        </w:tc>
        <w:tc>
          <w:tcPr>
            <w:tcW w:w="295" w:type="dxa"/>
            <w:vAlign w:val="center"/>
          </w:tcPr>
          <w:p w14:paraId="33A9F5A8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1A41FDC2" w14:textId="4CE38A6B" w:rsidR="001C09F4" w:rsidRPr="00844EC7" w:rsidRDefault="001C09F4" w:rsidP="001C09F4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2,564,835</w:t>
            </w:r>
          </w:p>
        </w:tc>
        <w:tc>
          <w:tcPr>
            <w:tcW w:w="295" w:type="dxa"/>
            <w:vAlign w:val="center"/>
          </w:tcPr>
          <w:p w14:paraId="70B0B924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46BB86B9" w14:textId="7D180605" w:rsidR="001C09F4" w:rsidRPr="00844EC7" w:rsidRDefault="00A83C80" w:rsidP="001C09F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745,738</w:t>
            </w:r>
          </w:p>
        </w:tc>
        <w:tc>
          <w:tcPr>
            <w:tcW w:w="295" w:type="dxa"/>
            <w:vAlign w:val="center"/>
          </w:tcPr>
          <w:p w14:paraId="232C4FBC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5FBA1AE" w14:textId="679B5328" w:rsidR="001C09F4" w:rsidRPr="00844EC7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1,329,942</w:t>
            </w:r>
          </w:p>
        </w:tc>
      </w:tr>
      <w:tr w:rsidR="001C09F4" w:rsidRPr="00844EC7" w14:paraId="5A062082" w14:textId="77777777" w:rsidTr="00A83C80">
        <w:tc>
          <w:tcPr>
            <w:tcW w:w="2787" w:type="dxa"/>
            <w:vAlign w:val="center"/>
          </w:tcPr>
          <w:p w14:paraId="4C2D48A7" w14:textId="77777777" w:rsidR="001C09F4" w:rsidRPr="00844EC7" w:rsidRDefault="001C09F4" w:rsidP="001C0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vAlign w:val="center"/>
          </w:tcPr>
          <w:p w14:paraId="004901B1" w14:textId="35212C3B" w:rsidR="001C09F4" w:rsidRPr="00BF64E6" w:rsidRDefault="00A83C80" w:rsidP="001C09F4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137,140</w:t>
            </w:r>
          </w:p>
        </w:tc>
        <w:tc>
          <w:tcPr>
            <w:tcW w:w="293" w:type="dxa"/>
            <w:vAlign w:val="center"/>
          </w:tcPr>
          <w:p w14:paraId="0BD2A0AC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2A6A90E6" w14:textId="6ED16D75" w:rsidR="001C09F4" w:rsidRPr="00844EC7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157,447</w:t>
            </w:r>
          </w:p>
        </w:tc>
        <w:tc>
          <w:tcPr>
            <w:tcW w:w="295" w:type="dxa"/>
            <w:vAlign w:val="center"/>
          </w:tcPr>
          <w:p w14:paraId="55458210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669B8B72" w14:textId="36C89373" w:rsidR="001C09F4" w:rsidRPr="0095749C" w:rsidRDefault="00A83C80" w:rsidP="001C09F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78417EA9" w14:textId="77777777" w:rsidR="001C09F4" w:rsidRPr="0095749C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3A508F7" w14:textId="1F5FE615" w:rsidR="001C09F4" w:rsidRPr="0095749C" w:rsidRDefault="001C09F4" w:rsidP="001C09F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6D55B109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B75A726" w14:textId="541B872B" w:rsidR="001C09F4" w:rsidRPr="00844EC7" w:rsidRDefault="00A83C80" w:rsidP="001C09F4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137,140</w:t>
            </w:r>
          </w:p>
        </w:tc>
        <w:tc>
          <w:tcPr>
            <w:tcW w:w="295" w:type="dxa"/>
            <w:vAlign w:val="center"/>
          </w:tcPr>
          <w:p w14:paraId="3B9A2077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22DC4FE5" w14:textId="5041F81F" w:rsidR="001C09F4" w:rsidRPr="00844EC7" w:rsidRDefault="001C09F4" w:rsidP="001C09F4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157,447</w:t>
            </w:r>
          </w:p>
        </w:tc>
        <w:tc>
          <w:tcPr>
            <w:tcW w:w="295" w:type="dxa"/>
            <w:vAlign w:val="center"/>
          </w:tcPr>
          <w:p w14:paraId="78F1D5C9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0A378CD" w14:textId="6C6A1290" w:rsidR="001C09F4" w:rsidRPr="00844EC7" w:rsidRDefault="00A83C80" w:rsidP="001C09F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(7,078)</w:t>
            </w:r>
          </w:p>
        </w:tc>
        <w:tc>
          <w:tcPr>
            <w:tcW w:w="295" w:type="dxa"/>
            <w:vAlign w:val="center"/>
          </w:tcPr>
          <w:p w14:paraId="4A5E492F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E2A5B88" w14:textId="4CD215D9" w:rsidR="001C09F4" w:rsidRPr="00844EC7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1,342</w:t>
            </w:r>
          </w:p>
        </w:tc>
      </w:tr>
      <w:tr w:rsidR="001C09F4" w:rsidRPr="00844EC7" w14:paraId="47028E5F" w14:textId="77777777" w:rsidTr="00A83C80">
        <w:tc>
          <w:tcPr>
            <w:tcW w:w="2787" w:type="dxa"/>
            <w:vAlign w:val="center"/>
          </w:tcPr>
          <w:p w14:paraId="381A0C98" w14:textId="77777777" w:rsidR="001C09F4" w:rsidRPr="00844EC7" w:rsidRDefault="001C09F4" w:rsidP="001C09F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F63D" w14:textId="6C9C0B34" w:rsidR="001C09F4" w:rsidRPr="00844EC7" w:rsidRDefault="00A83C80" w:rsidP="001C09F4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2,154,428</w:t>
            </w:r>
          </w:p>
        </w:tc>
        <w:tc>
          <w:tcPr>
            <w:tcW w:w="293" w:type="dxa"/>
            <w:vAlign w:val="center"/>
          </w:tcPr>
          <w:p w14:paraId="7B3065E3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AC9B" w14:textId="736117AA" w:rsidR="001C09F4" w:rsidRPr="00844EC7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2,722,282</w:t>
            </w:r>
          </w:p>
        </w:tc>
        <w:tc>
          <w:tcPr>
            <w:tcW w:w="295" w:type="dxa"/>
            <w:vAlign w:val="center"/>
          </w:tcPr>
          <w:p w14:paraId="43076297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221C" w14:textId="47CD7B7E" w:rsidR="001C09F4" w:rsidRPr="00FB6D05" w:rsidRDefault="00A83C80" w:rsidP="001C09F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6F4F4B2F" w14:textId="77777777" w:rsidR="001C09F4" w:rsidRPr="0095749C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410F" w14:textId="3D0A8514" w:rsidR="001C09F4" w:rsidRPr="0095749C" w:rsidRDefault="001C09F4" w:rsidP="001C09F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4E40C75F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6912" w14:textId="336550B5" w:rsidR="001C09F4" w:rsidRPr="00844EC7" w:rsidRDefault="00A83C80" w:rsidP="001C09F4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2,154,428</w:t>
            </w:r>
          </w:p>
        </w:tc>
        <w:tc>
          <w:tcPr>
            <w:tcW w:w="295" w:type="dxa"/>
            <w:vAlign w:val="center"/>
          </w:tcPr>
          <w:p w14:paraId="37249E0C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0947" w14:textId="0DD8A185" w:rsidR="001C09F4" w:rsidRPr="00844EC7" w:rsidRDefault="001C09F4" w:rsidP="001C09F4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2,722,282</w:t>
            </w:r>
          </w:p>
        </w:tc>
        <w:tc>
          <w:tcPr>
            <w:tcW w:w="295" w:type="dxa"/>
            <w:vAlign w:val="center"/>
          </w:tcPr>
          <w:p w14:paraId="5200B73E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A62F" w14:textId="13F864E5" w:rsidR="001C09F4" w:rsidRPr="00844EC7" w:rsidRDefault="00A83C80" w:rsidP="001C09F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738,660</w:t>
            </w:r>
          </w:p>
        </w:tc>
        <w:tc>
          <w:tcPr>
            <w:tcW w:w="295" w:type="dxa"/>
            <w:vAlign w:val="center"/>
          </w:tcPr>
          <w:p w14:paraId="2F2E18B1" w14:textId="77777777" w:rsidR="001C09F4" w:rsidRPr="00844EC7" w:rsidRDefault="001C09F4" w:rsidP="001C09F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F9F3" w14:textId="329D0A63" w:rsidR="001C09F4" w:rsidRPr="00844EC7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1,331,284</w:t>
            </w:r>
          </w:p>
        </w:tc>
      </w:tr>
      <w:tr w:rsidR="001C09F4" w:rsidRPr="00216B61" w14:paraId="35EC0403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481C9F5A" w14:textId="77777777" w:rsidR="001C09F4" w:rsidRPr="00FF0171" w:rsidRDefault="001C09F4" w:rsidP="001C0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D1A10C5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3C021D93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3835593C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1AD1B8D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1906D860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36A7A0E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7D5C44B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3ED8586C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CC505A6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D765FA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4141A71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EB5357E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58D1E575" w14:textId="77777777" w:rsidR="001C09F4" w:rsidRPr="00216B61" w:rsidRDefault="001C09F4" w:rsidP="001C09F4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75CACAC" w14:textId="77777777" w:rsidR="001C09F4" w:rsidRPr="00216B61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0958FCEF" w14:textId="77777777" w:rsidR="001C09F4" w:rsidRPr="00216B61" w:rsidRDefault="001C09F4" w:rsidP="001C09F4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1C09F4" w:rsidRPr="00504FD8" w14:paraId="256C417D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3A62C0DB" w14:textId="77777777" w:rsidR="001C09F4" w:rsidRPr="00FF0171" w:rsidRDefault="001C09F4" w:rsidP="001C0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vAlign w:val="center"/>
          </w:tcPr>
          <w:p w14:paraId="798D5C42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3F1953DA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49B2A00C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64B2BBA2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37D5166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04CA7F56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783C601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550044E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29C20C6A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1462FD73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34A1EE6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344E101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4478C48C" w14:textId="3F4006C9" w:rsidR="001C09F4" w:rsidRPr="00282A94" w:rsidRDefault="00A83C80" w:rsidP="001C09F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(185,388)</w:t>
            </w:r>
          </w:p>
        </w:tc>
        <w:tc>
          <w:tcPr>
            <w:tcW w:w="295" w:type="dxa"/>
            <w:vAlign w:val="center"/>
          </w:tcPr>
          <w:p w14:paraId="6818F8E3" w14:textId="77777777" w:rsidR="001C09F4" w:rsidRPr="00451E6D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211107FD" w14:textId="4DA448A9" w:rsidR="001C09F4" w:rsidRPr="00504FD8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(62,921)</w:t>
            </w:r>
          </w:p>
        </w:tc>
      </w:tr>
      <w:tr w:rsidR="001C09F4" w:rsidRPr="00504FD8" w14:paraId="3A6445C2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45192450" w14:textId="77777777" w:rsidR="001C09F4" w:rsidRPr="00FF0171" w:rsidRDefault="001C09F4" w:rsidP="001C0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vAlign w:val="center"/>
          </w:tcPr>
          <w:p w14:paraId="7092EAF9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4F4D5176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643AF135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4447A2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1210478D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1595A3F9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8C04054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270AB2F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67640DA7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46CA8F2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579A0742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B15436C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9C854EA" w14:textId="7A457E1A" w:rsidR="001C09F4" w:rsidRPr="00282A94" w:rsidRDefault="00A83C80" w:rsidP="001C09F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(329,518)</w:t>
            </w:r>
          </w:p>
        </w:tc>
        <w:tc>
          <w:tcPr>
            <w:tcW w:w="295" w:type="dxa"/>
            <w:vAlign w:val="center"/>
          </w:tcPr>
          <w:p w14:paraId="656E3DD7" w14:textId="77777777" w:rsidR="001C09F4" w:rsidRPr="00451E6D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51476115" w14:textId="32846D49" w:rsidR="001C09F4" w:rsidRPr="00504FD8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(255,508)</w:t>
            </w:r>
          </w:p>
        </w:tc>
      </w:tr>
      <w:tr w:rsidR="001C09F4" w:rsidRPr="00504FD8" w14:paraId="20157A90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33D5093B" w14:textId="77777777" w:rsidR="001C09F4" w:rsidRPr="00FF0171" w:rsidRDefault="001C09F4" w:rsidP="001C0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vAlign w:val="center"/>
          </w:tcPr>
          <w:p w14:paraId="0ECFE98A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593F0316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6166466C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2BA87880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7923831D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6269EDB6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4D15AD4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3E962639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21451CD2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36F5C08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122AA482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8F5BD9C" w14:textId="77777777" w:rsidR="001C09F4" w:rsidRPr="00844EC7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77CDDB" w14:textId="5E1EBEA3" w:rsidR="001C09F4" w:rsidRPr="00282A94" w:rsidRDefault="00A83C80" w:rsidP="001C09F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223,754</w:t>
            </w:r>
          </w:p>
        </w:tc>
        <w:tc>
          <w:tcPr>
            <w:tcW w:w="295" w:type="dxa"/>
            <w:vAlign w:val="center"/>
          </w:tcPr>
          <w:p w14:paraId="4D212FA3" w14:textId="77777777" w:rsidR="001C09F4" w:rsidRPr="00451E6D" w:rsidRDefault="001C09F4" w:rsidP="001C09F4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D5B55" w14:textId="1D6166F5" w:rsidR="001C09F4" w:rsidRPr="001F0583" w:rsidRDefault="001C09F4" w:rsidP="001C09F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1,012,855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962D9E" w:rsidRDefault="00FF0171" w:rsidP="00AD5237">
      <w:pPr>
        <w:ind w:right="-450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และจังหวะเวลาในการรับรู้รายได้ของกลุ่มบริษัท</w:t>
      </w:r>
      <w:r w:rsidRPr="00962D9E">
        <w:rPr>
          <w:rFonts w:asciiTheme="majorBidi" w:hAnsiTheme="majorBidi" w:hint="cs"/>
          <w:sz w:val="30"/>
          <w:szCs w:val="30"/>
          <w:cs/>
        </w:rPr>
        <w:t>เป็นแบบ</w:t>
      </w:r>
      <w:r w:rsidRPr="00962D9E">
        <w:rPr>
          <w:rFonts w:asciiTheme="majorBidi" w:hAnsiTheme="majorBidi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6"/>
          <w:footerReference w:type="default" r:id="rId17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</w:tcPr>
          <w:p w14:paraId="4D2313AC" w14:textId="6330CE35" w:rsidR="00B05E78" w:rsidRPr="00A518AA" w:rsidRDefault="0091480A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C26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C26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C26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804" w:type="dxa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2E3B23E" w14:textId="19489D6D" w:rsidR="00B05E78" w:rsidRPr="00A518AA" w:rsidRDefault="003277A3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="00CC264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2F1B98C" w14:textId="60173AF5" w:rsidR="00B05E78" w:rsidRPr="00A518AA" w:rsidRDefault="003277A3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="00CC264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B05E78" w:rsidRPr="00A518AA" w14:paraId="0D16D095" w14:textId="77777777" w:rsidTr="00985677">
        <w:tc>
          <w:tcPr>
            <w:tcW w:w="4828" w:type="dxa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7420" w:rsidRPr="00D34793" w14:paraId="25481871" w14:textId="77777777" w:rsidTr="00D34793">
        <w:tc>
          <w:tcPr>
            <w:tcW w:w="4828" w:type="dxa"/>
            <w:vAlign w:val="center"/>
          </w:tcPr>
          <w:p w14:paraId="3F4C9881" w14:textId="77777777" w:rsidR="00357420" w:rsidRPr="00D34793" w:rsidRDefault="00357420" w:rsidP="00D347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</w:tcPr>
          <w:p w14:paraId="7883656D" w14:textId="77777777" w:rsidR="00357420" w:rsidRPr="00D34793" w:rsidRDefault="00357420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D6FB42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49720C23" w14:textId="6C141E84" w:rsidR="00357420" w:rsidRPr="00D34793" w:rsidRDefault="00D34793" w:rsidP="00D34793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245,655</w:t>
            </w:r>
          </w:p>
        </w:tc>
        <w:tc>
          <w:tcPr>
            <w:tcW w:w="268" w:type="dxa"/>
          </w:tcPr>
          <w:p w14:paraId="3748698A" w14:textId="77777777" w:rsidR="00357420" w:rsidRPr="00D34793" w:rsidRDefault="00357420" w:rsidP="00D3479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7005B044" w14:textId="548F055D" w:rsidR="00357420" w:rsidRPr="00D34793" w:rsidRDefault="00357420" w:rsidP="00D34793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1,017,953</w:t>
            </w:r>
          </w:p>
        </w:tc>
      </w:tr>
      <w:tr w:rsidR="00357420" w:rsidRPr="00D34793" w14:paraId="1B40B213" w14:textId="77777777" w:rsidTr="00D34793">
        <w:tc>
          <w:tcPr>
            <w:tcW w:w="4828" w:type="dxa"/>
            <w:vAlign w:val="center"/>
          </w:tcPr>
          <w:p w14:paraId="59DE64B7" w14:textId="77777777" w:rsidR="00357420" w:rsidRPr="00D34793" w:rsidRDefault="00357420" w:rsidP="00D347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</w:tcPr>
          <w:p w14:paraId="43CAAD20" w14:textId="77777777" w:rsidR="00357420" w:rsidRPr="00D34793" w:rsidRDefault="00357420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1608D00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00E13D1" w14:textId="763A4B05" w:rsidR="00357420" w:rsidRPr="00D34793" w:rsidRDefault="00D34793" w:rsidP="00D34793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(21,901)</w:t>
            </w:r>
          </w:p>
        </w:tc>
        <w:tc>
          <w:tcPr>
            <w:tcW w:w="268" w:type="dxa"/>
          </w:tcPr>
          <w:p w14:paraId="371AF219" w14:textId="77777777" w:rsidR="00357420" w:rsidRPr="00D34793" w:rsidRDefault="00357420" w:rsidP="00D3479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FC67344" w14:textId="0DCD92FC" w:rsidR="00357420" w:rsidRPr="00D34793" w:rsidRDefault="00357420" w:rsidP="00D34793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(5,098)</w:t>
            </w:r>
          </w:p>
        </w:tc>
      </w:tr>
      <w:tr w:rsidR="00357420" w:rsidRPr="00D34793" w14:paraId="79B38F1A" w14:textId="77777777" w:rsidTr="00D34793">
        <w:tc>
          <w:tcPr>
            <w:tcW w:w="4828" w:type="dxa"/>
          </w:tcPr>
          <w:p w14:paraId="1BFC497D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</w:tcPr>
          <w:p w14:paraId="389BF7EF" w14:textId="77777777" w:rsidR="00357420" w:rsidRPr="00D34793" w:rsidRDefault="00357420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835627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38CF734" w14:textId="641944A4" w:rsidR="00357420" w:rsidRPr="00D34793" w:rsidRDefault="00D34793" w:rsidP="00D34793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223,754</w:t>
            </w:r>
          </w:p>
        </w:tc>
        <w:tc>
          <w:tcPr>
            <w:tcW w:w="268" w:type="dxa"/>
          </w:tcPr>
          <w:p w14:paraId="21F441FC" w14:textId="77777777" w:rsidR="00357420" w:rsidRPr="00D34793" w:rsidRDefault="00357420" w:rsidP="00D3479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2942DF3" w14:textId="228C8AFD" w:rsidR="00357420" w:rsidRPr="00D34793" w:rsidRDefault="00357420" w:rsidP="00D34793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1,012,855</w:t>
            </w:r>
          </w:p>
        </w:tc>
      </w:tr>
      <w:tr w:rsidR="00357420" w:rsidRPr="00D34793" w14:paraId="1ABC1C86" w14:textId="77777777" w:rsidTr="00D34793">
        <w:tc>
          <w:tcPr>
            <w:tcW w:w="4828" w:type="dxa"/>
            <w:vAlign w:val="center"/>
          </w:tcPr>
          <w:p w14:paraId="7885D1C0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479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D3479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34793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</w:tcPr>
          <w:p w14:paraId="40CCB5F3" w14:textId="77777777" w:rsidR="00357420" w:rsidRPr="00D34793" w:rsidRDefault="00357420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6D0738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9BA9DF3" w14:textId="261B827C" w:rsidR="00357420" w:rsidRPr="002A71F0" w:rsidRDefault="002A71F0" w:rsidP="002A71F0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74A4C5D" w14:textId="77777777" w:rsidR="00357420" w:rsidRPr="00D34793" w:rsidRDefault="00357420" w:rsidP="00D3479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28608ADE" w14:textId="04BCE3A8" w:rsidR="00357420" w:rsidRPr="00D34793" w:rsidRDefault="00357420" w:rsidP="00D34793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420" w:rsidRPr="00D34793" w14:paraId="2963CF92" w14:textId="77777777" w:rsidTr="00D34793">
        <w:trPr>
          <w:trHeight w:val="415"/>
        </w:trPr>
        <w:tc>
          <w:tcPr>
            <w:tcW w:w="4828" w:type="dxa"/>
          </w:tcPr>
          <w:p w14:paraId="3D9F0B29" w14:textId="417F9099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47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</w:tcPr>
          <w:p w14:paraId="197BEC81" w14:textId="77777777" w:rsidR="00357420" w:rsidRPr="00D34793" w:rsidRDefault="00357420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2CC4B7" w14:textId="77777777" w:rsidR="00357420" w:rsidRPr="00D34793" w:rsidRDefault="00357420" w:rsidP="00D3479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A836EA1" w14:textId="5EA18A0F" w:rsidR="00357420" w:rsidRPr="00D34793" w:rsidRDefault="00D34793" w:rsidP="00D34793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223,754</w:t>
            </w:r>
          </w:p>
        </w:tc>
        <w:tc>
          <w:tcPr>
            <w:tcW w:w="268" w:type="dxa"/>
          </w:tcPr>
          <w:p w14:paraId="2F3801A3" w14:textId="77777777" w:rsidR="00357420" w:rsidRPr="00D34793" w:rsidRDefault="00357420" w:rsidP="00D3479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12A39A51" w14:textId="5D764C0B" w:rsidR="00357420" w:rsidRPr="00D34793" w:rsidRDefault="00357420" w:rsidP="00D34793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1,012,855</w:t>
            </w:r>
          </w:p>
        </w:tc>
      </w:tr>
    </w:tbl>
    <w:p w14:paraId="0E9FC4F6" w14:textId="77777777" w:rsidR="00FF0171" w:rsidRPr="00D34793" w:rsidRDefault="00FF0171" w:rsidP="00D3479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D34793" w:rsidRDefault="005A69E3" w:rsidP="00D34793">
      <w:pPr>
        <w:pStyle w:val="Heading2"/>
        <w:keepLines w:val="0"/>
        <w:numPr>
          <w:ilvl w:val="1"/>
          <w:numId w:val="6"/>
        </w:numPr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D34793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D34793" w:rsidRDefault="001B3E66" w:rsidP="00D34793">
      <w:pPr>
        <w:pStyle w:val="Bo-Blankline"/>
        <w:ind w:left="2304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D34793" w14:paraId="440583A7" w14:textId="77777777" w:rsidTr="00BB4D00">
        <w:tc>
          <w:tcPr>
            <w:tcW w:w="4770" w:type="dxa"/>
          </w:tcPr>
          <w:p w14:paraId="673FAF1B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12D8936" w14:textId="77777777" w:rsidR="00A857CC" w:rsidRPr="00D34793" w:rsidRDefault="00A857C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58D66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593E3F0C" w14:textId="77777777" w:rsidR="00A857CC" w:rsidRPr="00D34793" w:rsidRDefault="00A857CC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7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D34793" w14:paraId="39256E12" w14:textId="77777777" w:rsidTr="00BB4D00">
        <w:trPr>
          <w:trHeight w:val="317"/>
        </w:trPr>
        <w:tc>
          <w:tcPr>
            <w:tcW w:w="4770" w:type="dxa"/>
          </w:tcPr>
          <w:p w14:paraId="229884C5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02A5102" w14:textId="77777777" w:rsidR="00A857CC" w:rsidRPr="00D34793" w:rsidRDefault="00A857C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729298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6E9508" w14:textId="557AC575" w:rsidR="00A857CC" w:rsidRPr="00D34793" w:rsidRDefault="00357420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479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347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</w:tcPr>
          <w:p w14:paraId="2D581626" w14:textId="77777777" w:rsidR="00A857CC" w:rsidRPr="00D34793" w:rsidRDefault="00A857CC" w:rsidP="00D3479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75669CC" w14:textId="17695D39" w:rsidR="00A857CC" w:rsidRPr="00D34793" w:rsidRDefault="003277A3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4793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31</w:t>
            </w:r>
            <w:r w:rsidR="00A857CC" w:rsidRPr="00D3479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857CC" w:rsidRPr="00D347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1D0D" w:rsidRPr="00D34793" w14:paraId="6D751FF5" w14:textId="77777777" w:rsidTr="00BB4D00">
        <w:trPr>
          <w:trHeight w:val="317"/>
        </w:trPr>
        <w:tc>
          <w:tcPr>
            <w:tcW w:w="4770" w:type="dxa"/>
          </w:tcPr>
          <w:p w14:paraId="6BFC7826" w14:textId="77777777" w:rsidR="000C1D0D" w:rsidRPr="00D34793" w:rsidRDefault="000C1D0D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9A369A" w14:textId="77777777" w:rsidR="000C1D0D" w:rsidRPr="00D34793" w:rsidRDefault="000C1D0D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D81E4" w14:textId="77777777" w:rsidR="000C1D0D" w:rsidRPr="00D34793" w:rsidRDefault="000C1D0D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DD00C3" w14:textId="5DEFEDF5" w:rsidR="000C1D0D" w:rsidRPr="00D34793" w:rsidRDefault="003277A3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="00357420" w:rsidRPr="00D34793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34" w:type="dxa"/>
          </w:tcPr>
          <w:p w14:paraId="2F731920" w14:textId="77777777" w:rsidR="000C1D0D" w:rsidRPr="00D34793" w:rsidRDefault="000C1D0D" w:rsidP="00D3479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6D97A3D5" w14:textId="11D6B644" w:rsidR="000C1D0D" w:rsidRPr="00D34793" w:rsidRDefault="003277A3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="00357420" w:rsidRPr="00D34793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A857CC" w:rsidRPr="00D34793" w14:paraId="2BC98F6D" w14:textId="77777777" w:rsidTr="00BB4D00">
        <w:tc>
          <w:tcPr>
            <w:tcW w:w="4770" w:type="dxa"/>
          </w:tcPr>
          <w:p w14:paraId="4157E454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DF3AC3" w14:textId="77777777" w:rsidR="00A857CC" w:rsidRPr="00D34793" w:rsidRDefault="00A857C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E394A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39487552" w14:textId="77777777" w:rsidR="00A857CC" w:rsidRPr="00D34793" w:rsidRDefault="00A857CC" w:rsidP="00D34793">
            <w:pPr>
              <w:spacing w:line="240" w:lineRule="auto"/>
              <w:ind w:left="-115" w:right="-115" w:firstLine="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47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D3479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F75EC" w:rsidRPr="00D34793" w14:paraId="57B5E31D" w14:textId="77777777" w:rsidTr="00D34793">
        <w:tc>
          <w:tcPr>
            <w:tcW w:w="4770" w:type="dxa"/>
            <w:vAlign w:val="center"/>
          </w:tcPr>
          <w:p w14:paraId="6E900AC2" w14:textId="77777777" w:rsidR="001F75EC" w:rsidRPr="00D34793" w:rsidRDefault="001F75EC" w:rsidP="00D347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4793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</w:tcPr>
          <w:p w14:paraId="26F99D3A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19183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A082775" w14:textId="57600BCD" w:rsidR="001F75EC" w:rsidRPr="00D34793" w:rsidRDefault="00D34793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65,100,625</w:t>
            </w:r>
          </w:p>
        </w:tc>
        <w:tc>
          <w:tcPr>
            <w:tcW w:w="234" w:type="dxa"/>
          </w:tcPr>
          <w:p w14:paraId="15DE7751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14:paraId="129420AA" w14:textId="26632AA0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64,385,553</w:t>
            </w:r>
          </w:p>
        </w:tc>
      </w:tr>
      <w:tr w:rsidR="001F75EC" w:rsidRPr="00D34793" w14:paraId="39810740" w14:textId="77777777" w:rsidTr="00D34793">
        <w:tc>
          <w:tcPr>
            <w:tcW w:w="4770" w:type="dxa"/>
            <w:vAlign w:val="center"/>
          </w:tcPr>
          <w:p w14:paraId="77D6A2B4" w14:textId="77777777" w:rsidR="001F75EC" w:rsidRPr="00D34793" w:rsidRDefault="001F75EC" w:rsidP="00D347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4793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</w:tcPr>
          <w:p w14:paraId="002CC510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0990E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64C884D" w14:textId="498BE171" w:rsidR="001F75EC" w:rsidRPr="00D34793" w:rsidRDefault="00D34793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66,560</w:t>
            </w:r>
          </w:p>
        </w:tc>
        <w:tc>
          <w:tcPr>
            <w:tcW w:w="234" w:type="dxa"/>
          </w:tcPr>
          <w:p w14:paraId="5115CE82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14:paraId="4CA03794" w14:textId="195614DF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84,098</w:t>
            </w:r>
          </w:p>
        </w:tc>
      </w:tr>
      <w:tr w:rsidR="001F75EC" w:rsidRPr="00D34793" w14:paraId="1DE5843F" w14:textId="77777777" w:rsidTr="00D34793">
        <w:tc>
          <w:tcPr>
            <w:tcW w:w="4770" w:type="dxa"/>
          </w:tcPr>
          <w:p w14:paraId="25FFFDF7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BEACCB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7CD32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E87F51E" w14:textId="279FD72F" w:rsidR="001F75EC" w:rsidRPr="00D34793" w:rsidRDefault="00D34793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65,167,185</w:t>
            </w:r>
          </w:p>
        </w:tc>
        <w:tc>
          <w:tcPr>
            <w:tcW w:w="234" w:type="dxa"/>
          </w:tcPr>
          <w:p w14:paraId="00D366C7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14:paraId="491AA2D4" w14:textId="2FF34F7D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64,469,651</w:t>
            </w:r>
          </w:p>
        </w:tc>
      </w:tr>
      <w:tr w:rsidR="001F75EC" w:rsidRPr="00D34793" w14:paraId="3F443051" w14:textId="77777777" w:rsidTr="00D34793">
        <w:tc>
          <w:tcPr>
            <w:tcW w:w="4770" w:type="dxa"/>
          </w:tcPr>
          <w:p w14:paraId="090F330A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</w:tcPr>
          <w:p w14:paraId="2725CB6B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997F8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47E59A" w14:textId="0749EC8B" w:rsidR="001F75EC" w:rsidRPr="00D34793" w:rsidRDefault="00D34793" w:rsidP="00D34793">
            <w:pPr>
              <w:tabs>
                <w:tab w:val="decimal" w:pos="1240"/>
              </w:tabs>
              <w:spacing w:line="240" w:lineRule="auto"/>
              <w:ind w:left="-115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3,561,312</w:t>
            </w:r>
          </w:p>
        </w:tc>
        <w:tc>
          <w:tcPr>
            <w:tcW w:w="234" w:type="dxa"/>
          </w:tcPr>
          <w:p w14:paraId="42401CFC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center"/>
          </w:tcPr>
          <w:p w14:paraId="30A4D9CC" w14:textId="5DDE72DC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4,351,808</w:t>
            </w:r>
          </w:p>
        </w:tc>
      </w:tr>
      <w:tr w:rsidR="001F75EC" w:rsidRPr="00A518AA" w14:paraId="5C5B93B5" w14:textId="77777777" w:rsidTr="00D34793">
        <w:tc>
          <w:tcPr>
            <w:tcW w:w="4770" w:type="dxa"/>
          </w:tcPr>
          <w:p w14:paraId="35FE58A9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</w:tcPr>
          <w:p w14:paraId="799C1EF0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BCB54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945651" w14:textId="16B251AE" w:rsidR="001F75EC" w:rsidRPr="00D34793" w:rsidRDefault="00D34793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68,728,497</w:t>
            </w:r>
          </w:p>
        </w:tc>
        <w:tc>
          <w:tcPr>
            <w:tcW w:w="234" w:type="dxa"/>
          </w:tcPr>
          <w:p w14:paraId="1EC0448F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2E156" w14:textId="4718F1CF" w:rsidR="001F75EC" w:rsidRPr="001F75EC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68,821,459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083096C5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</w:t>
      </w:r>
      <w:r w:rsidR="0009001D">
        <w:rPr>
          <w:rFonts w:hint="cs"/>
          <w:cs/>
          <w:lang w:val="en-US"/>
        </w:rPr>
        <w:t>ว่าจะเกิดขึ้นกับกำไร</w:t>
      </w:r>
      <w:r w:rsidRPr="00AE0BB7">
        <w:rPr>
          <w:cs/>
          <w:lang w:val="en-US"/>
        </w:rPr>
        <w:t>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</w:t>
      </w:r>
      <w:r w:rsidR="00DA216E" w:rsidRPr="00AE0BB7">
        <w:rPr>
          <w:spacing w:val="-2"/>
          <w:cs/>
          <w:lang w:val="en-US"/>
        </w:rPr>
        <w:t>ต่อเนื่องเป็นระยะเวลา</w:t>
      </w:r>
      <w:r w:rsidR="002677E4">
        <w:rPr>
          <w:rFonts w:hint="cs"/>
          <w:spacing w:val="-2"/>
          <w:cs/>
          <w:lang w:val="en-US"/>
        </w:rPr>
        <w:t>สาม</w:t>
      </w:r>
      <w:r w:rsidR="00F3582B" w:rsidRPr="00F3582B">
        <w:rPr>
          <w:spacing w:val="-2"/>
          <w:cs/>
          <w:lang w:val="en-US"/>
        </w:rPr>
        <w:t xml:space="preserve">เดือนสิ้นสุดวันที่ </w:t>
      </w:r>
      <w:r w:rsidR="002677E4">
        <w:rPr>
          <w:spacing w:val="-2"/>
          <w:lang w:val="en-US"/>
        </w:rPr>
        <w:t>31</w:t>
      </w:r>
      <w:r w:rsidR="002677E4">
        <w:rPr>
          <w:rFonts w:hint="cs"/>
          <w:spacing w:val="-2"/>
          <w:cs/>
          <w:lang w:val="en-US"/>
        </w:rPr>
        <w:t xml:space="preserve"> มีนาคม </w:t>
      </w:r>
      <w:r w:rsidR="002677E4">
        <w:rPr>
          <w:spacing w:val="-2"/>
          <w:lang w:val="en-US"/>
        </w:rPr>
        <w:t>2569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="004F091F">
        <w:rPr>
          <w:lang w:val="en-US"/>
        </w:rPr>
        <w:t xml:space="preserve"> </w:t>
      </w:r>
      <w:r w:rsidR="002331B1">
        <w:rPr>
          <w:rFonts w:cs="Angsana New (Headings CS)"/>
          <w:lang w:val="en-US"/>
        </w:rPr>
        <w:t>3.7</w:t>
      </w:r>
      <w:r w:rsidRPr="00C12007">
        <w:rPr>
          <w:cs/>
          <w:lang w:val="en-US"/>
        </w:rPr>
        <w:t xml:space="preserve"> และ </w:t>
      </w:r>
      <w:r w:rsidR="002331B1">
        <w:rPr>
          <w:rFonts w:cs="Angsana New (Headings CS)"/>
          <w:lang w:val="en-US"/>
        </w:rPr>
        <w:t>3.7</w:t>
      </w:r>
      <w:r w:rsidR="002677E4">
        <w:rPr>
          <w:rFonts w:cs="Angsana New (Headings CS)"/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 w:rsidR="003277A3">
        <w:rPr>
          <w:rFonts w:cs="Angsana New (Headings CS)"/>
          <w:i/>
          <w:iCs/>
          <w:lang w:val="en-US"/>
        </w:rPr>
        <w:t>3</w:t>
      </w:r>
      <w:r w:rsidR="00421264">
        <w:rPr>
          <w:rFonts w:cs="Angsana New (Headings CS)"/>
          <w:i/>
          <w:iCs/>
          <w:lang w:val="en-US"/>
        </w:rPr>
        <w:t>1</w:t>
      </w:r>
      <w:r w:rsidR="00421264">
        <w:rPr>
          <w:rFonts w:cs="Angsana New (Headings CS)" w:hint="cs"/>
          <w:i/>
          <w:iCs/>
          <w:cs/>
          <w:lang w:val="en-US"/>
        </w:rPr>
        <w:t xml:space="preserve"> มีนาคม </w:t>
      </w:r>
      <w:r w:rsidR="00421264">
        <w:rPr>
          <w:rFonts w:cs="Angsana New (Headings CS)"/>
          <w:i/>
          <w:iCs/>
          <w:lang w:val="en-US"/>
        </w:rPr>
        <w:t>2568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091C47">
        <w:rPr>
          <w:rFonts w:cs="Angsana New (Headings CS)"/>
          <w:i/>
          <w:iCs/>
          <w:lang w:val="en-US"/>
        </w:rPr>
        <w:t>4.5</w:t>
      </w:r>
      <w:r w:rsidRPr="00A9302F">
        <w:rPr>
          <w:i/>
          <w:iCs/>
          <w:cs/>
          <w:lang w:val="en-US"/>
        </w:rPr>
        <w:t xml:space="preserve"> และ </w:t>
      </w:r>
      <w:r w:rsidR="00091C47">
        <w:rPr>
          <w:rFonts w:cs="Angsana New (Headings CS)"/>
          <w:i/>
          <w:iCs/>
          <w:lang w:val="en-US"/>
        </w:rPr>
        <w:t>4.5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3277A3">
        <w:rPr>
          <w:rFonts w:cs="Angsana New (Headings CS)"/>
          <w:lang w:val="en-US"/>
        </w:rPr>
        <w:t>6</w:t>
      </w:r>
      <w:r w:rsidR="00E97392">
        <w:rPr>
          <w:rFonts w:cs="Angsana New (Headings CS)"/>
          <w:lang w:val="en-US"/>
        </w:rPr>
        <w:t>0</w:t>
      </w:r>
      <w:r w:rsidR="003277A3">
        <w:rPr>
          <w:rFonts w:cs="Angsana New (Headings CS)"/>
          <w:lang w:val="en-US"/>
        </w:rPr>
        <w:t>4</w:t>
      </w:r>
      <w:r w:rsidR="00ED0D48" w:rsidRPr="00E91331">
        <w:rPr>
          <w:lang w:val="en-US"/>
        </w:rPr>
        <w:t xml:space="preserve">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3277A3">
        <w:rPr>
          <w:rFonts w:cs="Angsana New (Headings CS)"/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รายได้ที่ต้องเสียภาษีลดลง</w:t>
      </w:r>
      <w:r w:rsidR="00120D08">
        <w:rPr>
          <w:lang w:val="en-US"/>
        </w:rPr>
        <w:t xml:space="preserve"> </w:t>
      </w:r>
    </w:p>
    <w:p w14:paraId="65A3AE95" w14:textId="77777777" w:rsidR="008A3546" w:rsidRDefault="008A3546" w:rsidP="00505331">
      <w:pPr>
        <w:pStyle w:val="Caption"/>
        <w:numPr>
          <w:ilvl w:val="0"/>
          <w:numId w:val="0"/>
        </w:numPr>
        <w:rPr>
          <w:rFonts w:asciiTheme="majorBidi" w:hAnsiTheme="majorBidi"/>
        </w:rPr>
      </w:pPr>
    </w:p>
    <w:p w14:paraId="52AF824D" w14:textId="63699C72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18"/>
          <w:footerReference w:type="default" r:id="rId19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DFCEA7" w14:textId="28CFC87E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6513C4" w14:textId="33C2EEE9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DC5C10" w14:textId="0813E865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6161C6D5" w14:textId="7C5ED40C" w:rsidR="008E711A" w:rsidRPr="00EC0235" w:rsidRDefault="00B2448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F25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EF25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 </w:t>
            </w:r>
            <w:r w:rsidR="00EF25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0" w:type="dxa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D4129B0" w14:textId="77777777" w:rsidTr="002C13A3">
        <w:trPr>
          <w:trHeight w:val="261"/>
        </w:trPr>
        <w:tc>
          <w:tcPr>
            <w:tcW w:w="3330" w:type="dxa"/>
          </w:tcPr>
          <w:p w14:paraId="4A80D60A" w14:textId="665FDAFC" w:rsidR="00DD66D2" w:rsidRPr="00FC0899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4BA02A47" w14:textId="46D757DB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82CE2B" w14:textId="77777777" w:rsidR="00DD66D2" w:rsidRPr="00FC0899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C226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31DBDC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C511A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0258B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BD09D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EFD08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DEEDA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0FDF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0B74E6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06DAD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C62A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F2AF70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8D9" w:rsidRPr="00731B95" w14:paraId="2CC88279" w14:textId="77777777" w:rsidTr="008F41B8">
        <w:trPr>
          <w:trHeight w:val="261"/>
        </w:trPr>
        <w:tc>
          <w:tcPr>
            <w:tcW w:w="3330" w:type="dxa"/>
          </w:tcPr>
          <w:p w14:paraId="27E92226" w14:textId="77777777" w:rsidR="00B608D9" w:rsidRPr="00FC0899" w:rsidRDefault="00B608D9" w:rsidP="00B608D9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5CFE425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703F34" w14:textId="2FBC8038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35669E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AE5BC5" w14:textId="48FC5FDE" w:rsidR="00B608D9" w:rsidRPr="00CD6825" w:rsidRDefault="00B608D9" w:rsidP="00B608D9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418,819</w:t>
            </w:r>
          </w:p>
        </w:tc>
        <w:tc>
          <w:tcPr>
            <w:tcW w:w="270" w:type="dxa"/>
          </w:tcPr>
          <w:p w14:paraId="2F035A07" w14:textId="13F63853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A180A2" w14:textId="0F337B74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418,819</w:t>
            </w:r>
          </w:p>
        </w:tc>
        <w:tc>
          <w:tcPr>
            <w:tcW w:w="270" w:type="dxa"/>
          </w:tcPr>
          <w:p w14:paraId="04D08246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26C7A" w14:textId="59E5DB5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A8753D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A674BB" w14:textId="1D19E51C" w:rsidR="00B608D9" w:rsidRPr="008F41B8" w:rsidRDefault="008F41B8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418,905</w:t>
            </w:r>
          </w:p>
        </w:tc>
        <w:tc>
          <w:tcPr>
            <w:tcW w:w="270" w:type="dxa"/>
          </w:tcPr>
          <w:p w14:paraId="02D92665" w14:textId="68CF347C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298ED" w14:textId="7BC08A28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BD1AAB1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E3D0A" w14:textId="6CAF97B6" w:rsidR="00B608D9" w:rsidRPr="008F41B8" w:rsidRDefault="008F41B8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418,905</w:t>
            </w:r>
          </w:p>
        </w:tc>
      </w:tr>
      <w:tr w:rsidR="00B608D9" w:rsidRPr="00731B95" w14:paraId="02E1CC71" w14:textId="77777777" w:rsidTr="002C13A3">
        <w:trPr>
          <w:trHeight w:val="261"/>
        </w:trPr>
        <w:tc>
          <w:tcPr>
            <w:tcW w:w="3330" w:type="dxa"/>
          </w:tcPr>
          <w:p w14:paraId="5F63341D" w14:textId="3218621A" w:rsidR="00B608D9" w:rsidRPr="00C851BB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1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7BD31EB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4D4430" w14:textId="77777777" w:rsidR="00B608D9" w:rsidRDefault="00B608D9" w:rsidP="00B608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3DE830" w14:textId="77777777" w:rsidR="00B608D9" w:rsidRPr="00C851BB" w:rsidRDefault="00B608D9" w:rsidP="00B608D9">
            <w:pPr>
              <w:pStyle w:val="acctfourfigures"/>
              <w:tabs>
                <w:tab w:val="clear" w:pos="765"/>
                <w:tab w:val="decimal" w:pos="789"/>
                <w:tab w:val="decimal" w:pos="11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0A0151EE" w14:textId="77777777" w:rsidR="00B608D9" w:rsidRDefault="00B608D9" w:rsidP="00B608D9">
            <w:pPr>
              <w:pStyle w:val="acctfourfigures"/>
              <w:tabs>
                <w:tab w:val="clear" w:pos="765"/>
                <w:tab w:val="decimal" w:pos="789"/>
                <w:tab w:val="decimal" w:pos="131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0DECA" w14:textId="77777777" w:rsidR="00B608D9" w:rsidRPr="00C851BB" w:rsidRDefault="00B608D9" w:rsidP="00B608D9">
            <w:pPr>
              <w:tabs>
                <w:tab w:val="decimal" w:pos="595"/>
                <w:tab w:val="decimal" w:pos="789"/>
              </w:tabs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6F5FE896" w14:textId="77777777" w:rsidR="00B608D9" w:rsidRDefault="00B608D9" w:rsidP="00B608D9">
            <w:pPr>
              <w:pStyle w:val="acctfourfigures"/>
              <w:tabs>
                <w:tab w:val="clear" w:pos="765"/>
                <w:tab w:val="decimal" w:pos="78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6AB069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E97F8" w14:textId="77777777" w:rsidR="00B608D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8C72F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9E117E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11EA2F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51FDFD" w14:textId="77777777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89C8D8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EB0312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8D9" w:rsidRPr="00731B95" w14:paraId="73A0FB37" w14:textId="77777777" w:rsidTr="008F41B8">
        <w:trPr>
          <w:trHeight w:val="261"/>
        </w:trPr>
        <w:tc>
          <w:tcPr>
            <w:tcW w:w="3330" w:type="dxa"/>
          </w:tcPr>
          <w:p w14:paraId="0D0DADAB" w14:textId="00AAE9DC" w:rsidR="00B608D9" w:rsidRPr="00FC0899" w:rsidRDefault="00B608D9" w:rsidP="00B608D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60CC2E2B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14188B" w14:textId="6D8FBDA8" w:rsidR="00B608D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FE35B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5F36D8" w14:textId="4A367BEE" w:rsidR="00B608D9" w:rsidRDefault="00B608D9" w:rsidP="00B608D9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112,416</w:t>
            </w:r>
          </w:p>
        </w:tc>
        <w:tc>
          <w:tcPr>
            <w:tcW w:w="270" w:type="dxa"/>
          </w:tcPr>
          <w:p w14:paraId="0FC7F15C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8317B0" w14:textId="4513C9DD" w:rsidR="00B608D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112,416</w:t>
            </w:r>
          </w:p>
        </w:tc>
        <w:tc>
          <w:tcPr>
            <w:tcW w:w="270" w:type="dxa"/>
          </w:tcPr>
          <w:p w14:paraId="3430766E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3C3C58" w14:textId="621C88FF" w:rsidR="00B608D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E3C267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5B95F" w14:textId="57E70801" w:rsidR="00B608D9" w:rsidRPr="008F41B8" w:rsidRDefault="008F41B8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110,329</w:t>
            </w:r>
          </w:p>
        </w:tc>
        <w:tc>
          <w:tcPr>
            <w:tcW w:w="270" w:type="dxa"/>
          </w:tcPr>
          <w:p w14:paraId="6FC51DB8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11FC20" w14:textId="24811379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024132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C18D2" w14:textId="08C33DE0" w:rsidR="00B608D9" w:rsidRPr="008F41B8" w:rsidRDefault="008F41B8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110,329</w:t>
            </w:r>
          </w:p>
        </w:tc>
      </w:tr>
      <w:tr w:rsidR="00B608D9" w:rsidRPr="00731B95" w14:paraId="3E8533C1" w14:textId="77777777" w:rsidTr="00683D93">
        <w:trPr>
          <w:trHeight w:val="261"/>
        </w:trPr>
        <w:tc>
          <w:tcPr>
            <w:tcW w:w="3330" w:type="dxa"/>
          </w:tcPr>
          <w:p w14:paraId="23422DA2" w14:textId="77777777" w:rsidR="00B608D9" w:rsidRPr="00FC0899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CDD52E1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C14FF7" w14:textId="3E6BC3A7" w:rsidR="00B608D9" w:rsidRPr="00CD6825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25827C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0B9B05" w14:textId="3797835F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531,235</w:t>
            </w:r>
          </w:p>
        </w:tc>
        <w:tc>
          <w:tcPr>
            <w:tcW w:w="270" w:type="dxa"/>
          </w:tcPr>
          <w:p w14:paraId="2A471610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263869" w14:textId="2333EA05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531,235</w:t>
            </w:r>
          </w:p>
        </w:tc>
        <w:tc>
          <w:tcPr>
            <w:tcW w:w="270" w:type="dxa"/>
          </w:tcPr>
          <w:p w14:paraId="494ECA6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B74BA5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DF9AC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BFF15C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9B20E6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A0685" w14:textId="77777777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1CE6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64B57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4214EFE1" w14:textId="77777777" w:rsidTr="001B6403">
        <w:trPr>
          <w:trHeight w:val="168"/>
        </w:trPr>
        <w:tc>
          <w:tcPr>
            <w:tcW w:w="3330" w:type="dxa"/>
          </w:tcPr>
          <w:p w14:paraId="171F4337" w14:textId="77777777" w:rsidR="00B608D9" w:rsidRPr="00FC0899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624F2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78256AA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3A201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AAEFEF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36922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A517DD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1634F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9BA85D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6C962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88707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0C387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9DD6C" w14:textId="77777777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047BC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CC66D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5A70E401" w14:textId="77777777" w:rsidTr="001B6403">
        <w:trPr>
          <w:trHeight w:val="261"/>
        </w:trPr>
        <w:tc>
          <w:tcPr>
            <w:tcW w:w="3330" w:type="dxa"/>
          </w:tcPr>
          <w:p w14:paraId="384371FE" w14:textId="77777777" w:rsidR="00B608D9" w:rsidRPr="00FC0899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E78F34B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1A4BCD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AE337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4BBCD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7D0A0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2B927E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FEA7A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32A28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50038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64D52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1089F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44A0B2" w14:textId="77777777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5737A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BEC9C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6C6173D3" w14:textId="77777777" w:rsidTr="008F41B8">
        <w:trPr>
          <w:trHeight w:val="261"/>
        </w:trPr>
        <w:tc>
          <w:tcPr>
            <w:tcW w:w="3330" w:type="dxa"/>
          </w:tcPr>
          <w:p w14:paraId="37E7D135" w14:textId="77777777" w:rsidR="00B608D9" w:rsidRPr="00FC0899" w:rsidRDefault="00B608D9" w:rsidP="00B608D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5351A5BC" w14:textId="72692A9F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</w:tcPr>
          <w:p w14:paraId="7E500212" w14:textId="473DAD9E" w:rsidR="00B608D9" w:rsidRPr="008212AA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6C7881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57D265" w14:textId="175FA67A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7E2F24E2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A6FB25" w14:textId="19A5874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2DFDB3C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5A995" w14:textId="06D4D503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A7BB5B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B6035" w14:textId="01684735" w:rsidR="00B608D9" w:rsidRPr="008F41B8" w:rsidRDefault="008F41B8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</w:rPr>
              <w:t>27,910,762</w:t>
            </w:r>
          </w:p>
        </w:tc>
        <w:tc>
          <w:tcPr>
            <w:tcW w:w="270" w:type="dxa"/>
          </w:tcPr>
          <w:p w14:paraId="0336BC68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E68B84" w14:textId="2DFC9594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832776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DC8E9" w14:textId="1ED88A8B" w:rsidR="00B608D9" w:rsidRPr="008F41B8" w:rsidRDefault="008F41B8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41B8">
              <w:rPr>
                <w:rFonts w:asciiTheme="majorBidi" w:hAnsiTheme="majorBidi" w:cstheme="majorBidi"/>
                <w:sz w:val="28"/>
                <w:szCs w:val="28"/>
              </w:rPr>
              <w:t>27,910,762</w:t>
            </w:r>
          </w:p>
        </w:tc>
      </w:tr>
      <w:tr w:rsidR="00B608D9" w:rsidRPr="00731B95" w14:paraId="29FC0637" w14:textId="77777777" w:rsidTr="00683D93">
        <w:trPr>
          <w:trHeight w:val="261"/>
        </w:trPr>
        <w:tc>
          <w:tcPr>
            <w:tcW w:w="3330" w:type="dxa"/>
          </w:tcPr>
          <w:p w14:paraId="71A5560B" w14:textId="77777777" w:rsidR="00B608D9" w:rsidRPr="00FC0899" w:rsidRDefault="00B608D9" w:rsidP="00B608D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EE2CF84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3FEDF9" w14:textId="243A58F9" w:rsidR="00B608D9" w:rsidRPr="008212AA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599160A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EF5A66" w14:textId="0EEF532B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256BA996" w14:textId="77777777" w:rsidR="00B608D9" w:rsidRPr="00FC0899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55B19D" w14:textId="7E4370E0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288BB0E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D36E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EFD61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4B2917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40956" w14:textId="77777777" w:rsidR="00B608D9" w:rsidRPr="00FC0899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6E1A3" w14:textId="77777777" w:rsidR="00B608D9" w:rsidRPr="00FC0899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B094D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8095B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 w:rsidP="009A0EA7">
      <w:pPr>
        <w:tabs>
          <w:tab w:val="left" w:pos="14400"/>
        </w:tabs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2B8DEDC" w14:textId="6E8C6674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5F0B66" w14:textId="6644E9B8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EB1CA6" w14:textId="749DF491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A58DC5" w14:textId="5ABE5D22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7B645D7C" w14:textId="281B273E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EF251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0" w:type="dxa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5DB" w:rsidRPr="00EC0235" w14:paraId="34DF369F" w14:textId="77777777" w:rsidTr="0079213A">
        <w:trPr>
          <w:trHeight w:val="261"/>
        </w:trPr>
        <w:tc>
          <w:tcPr>
            <w:tcW w:w="3330" w:type="dxa"/>
          </w:tcPr>
          <w:p w14:paraId="606DF449" w14:textId="331D2EF7" w:rsidR="00CC65DB" w:rsidRPr="00EC0235" w:rsidRDefault="00CC65DB" w:rsidP="00CC65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754186A2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D6E731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023D5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1B84E9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C6B304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CE6828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7EC037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A0D739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D65FE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EBBA2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10127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B62411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24D0F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30ABA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431FCD" w14:paraId="455271ED" w14:textId="77777777" w:rsidTr="0079213A">
        <w:trPr>
          <w:trHeight w:val="261"/>
        </w:trPr>
        <w:tc>
          <w:tcPr>
            <w:tcW w:w="3330" w:type="dxa"/>
          </w:tcPr>
          <w:p w14:paraId="780C1A19" w14:textId="019F95E5" w:rsidR="00431FCD" w:rsidRPr="00EC0235" w:rsidRDefault="00431FCD" w:rsidP="003C4BB8">
            <w:pPr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03522C6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7EB7C0" w14:textId="25815AFE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25C010A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A0C7A1" w14:textId="6E8C99DD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6917260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19EF3F" w14:textId="22F79A1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55FC198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6C417C" w14:textId="0FDF1FED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190C0A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F94E0" w14:textId="7DD88A15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542F4CE2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A56F84" w14:textId="7736304D" w:rsidR="00431FCD" w:rsidRPr="00431F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B3E6A2" w14:textId="77777777" w:rsidR="00431FCD" w:rsidRPr="00431F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399DC" w14:textId="74E7F0BB" w:rsidR="00431FCD" w:rsidRPr="00431FCD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</w:tr>
      <w:tr w:rsidR="00431FCD" w:rsidRPr="00EC0235" w14:paraId="33B52BE9" w14:textId="77777777" w:rsidTr="0079213A">
        <w:trPr>
          <w:trHeight w:val="261"/>
        </w:trPr>
        <w:tc>
          <w:tcPr>
            <w:tcW w:w="3330" w:type="dxa"/>
          </w:tcPr>
          <w:p w14:paraId="0E222793" w14:textId="77777777" w:rsidR="00431FCD" w:rsidRPr="00EC0235" w:rsidRDefault="00431FCD" w:rsidP="00431FCD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4F54FE0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A150C5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4585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DD624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06735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542A2F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E2FCF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EF919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7739F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81C70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67CEBF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738254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5B9D9E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A8CB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1FCD" w:rsidRPr="00EC0235" w14:paraId="54172E74" w14:textId="77777777" w:rsidTr="0079213A">
        <w:trPr>
          <w:trHeight w:val="261"/>
        </w:trPr>
        <w:tc>
          <w:tcPr>
            <w:tcW w:w="3330" w:type="dxa"/>
          </w:tcPr>
          <w:p w14:paraId="486264FB" w14:textId="77777777" w:rsidR="00431FCD" w:rsidRPr="00EC0235" w:rsidRDefault="00431FCD" w:rsidP="00431FCD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01C8DB2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8B7B0D" w14:textId="010B3265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FC511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BF5551" w14:textId="2598F4EE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738D13A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F7EE2" w14:textId="77F916B1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70" w:type="dxa"/>
          </w:tcPr>
          <w:p w14:paraId="12734B4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C2FA5" w14:textId="29E86D8A" w:rsidR="00431FCD" w:rsidRPr="000915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5CBE0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F23050" w14:textId="54BF1249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763441E1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D04641" w14:textId="412D5B7A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240CA5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05F865" w14:textId="041B32D0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</w:tr>
      <w:tr w:rsidR="00431FCD" w:rsidRPr="00EC0235" w14:paraId="2F0182D8" w14:textId="77777777" w:rsidTr="0079213A">
        <w:trPr>
          <w:trHeight w:val="261"/>
        </w:trPr>
        <w:tc>
          <w:tcPr>
            <w:tcW w:w="3330" w:type="dxa"/>
          </w:tcPr>
          <w:p w14:paraId="185E0A56" w14:textId="77777777" w:rsidR="00431FCD" w:rsidRPr="00EC0235" w:rsidRDefault="00431FCD" w:rsidP="00431FCD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ABF31D2" w14:textId="77777777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E7486A" w14:textId="227900B9" w:rsidR="00431FCD" w:rsidRPr="00D46A70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D1DF6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74448B" w14:textId="171D84AA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07763EF9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5A8BF5" w14:textId="62771DDC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52B80F8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7B3C2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F808E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A16E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E64DB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FE878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86254E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51E66C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EC0235" w14:paraId="69708F58" w14:textId="77777777" w:rsidTr="0079213A">
        <w:trPr>
          <w:trHeight w:val="168"/>
        </w:trPr>
        <w:tc>
          <w:tcPr>
            <w:tcW w:w="3330" w:type="dxa"/>
          </w:tcPr>
          <w:p w14:paraId="6805687D" w14:textId="77777777" w:rsidR="00431FCD" w:rsidRPr="00EC0235" w:rsidRDefault="00431FCD" w:rsidP="00431FC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868350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687039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A62494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2D634EE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B96F44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AEE779F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FC22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788FF6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37ADF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93E7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E0005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D3A0DA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CE8749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28EF4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EC0235" w14:paraId="1BAB380C" w14:textId="77777777" w:rsidTr="0079213A">
        <w:trPr>
          <w:trHeight w:val="261"/>
        </w:trPr>
        <w:tc>
          <w:tcPr>
            <w:tcW w:w="3330" w:type="dxa"/>
          </w:tcPr>
          <w:p w14:paraId="1E381C48" w14:textId="77777777" w:rsidR="00431FCD" w:rsidRPr="00EC0235" w:rsidRDefault="00431FCD" w:rsidP="00431FC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9A1AC8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65987A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778CF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0253A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0C959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49295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37F1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F6DB3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50256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B87F5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93386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3A6123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AD642A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E8810A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EC0235" w14:paraId="1DF9378D" w14:textId="77777777" w:rsidTr="0079213A">
        <w:trPr>
          <w:trHeight w:val="261"/>
        </w:trPr>
        <w:tc>
          <w:tcPr>
            <w:tcW w:w="3330" w:type="dxa"/>
          </w:tcPr>
          <w:p w14:paraId="1291EEEB" w14:textId="77777777" w:rsidR="00431FCD" w:rsidRPr="00EC0235" w:rsidRDefault="00431FCD" w:rsidP="00431FCD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3875696" w14:textId="1B435AB1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7A116838" w14:textId="0EC1724B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8213C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7FBC0F" w14:textId="2E4A53E8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D5E6D4E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942BB8" w14:textId="7481A8A5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615DF846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A8BBD" w14:textId="2D2FB914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9FCA98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2C09A7" w14:textId="1ADC06EA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045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  <w:tc>
          <w:tcPr>
            <w:tcW w:w="270" w:type="dxa"/>
          </w:tcPr>
          <w:p w14:paraId="757B1CBD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A6D08" w14:textId="0601FFE6" w:rsidR="00431FCD" w:rsidRPr="000915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0594D0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72ABF49" w14:textId="15C2D993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045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</w:tr>
      <w:tr w:rsidR="00431FCD" w:rsidRPr="00EC0235" w14:paraId="42826F97" w14:textId="77777777" w:rsidTr="0079213A">
        <w:trPr>
          <w:trHeight w:val="261"/>
        </w:trPr>
        <w:tc>
          <w:tcPr>
            <w:tcW w:w="3330" w:type="dxa"/>
          </w:tcPr>
          <w:p w14:paraId="7CD4E281" w14:textId="77777777" w:rsidR="00431FCD" w:rsidRPr="00EC0235" w:rsidRDefault="00431FCD" w:rsidP="00431FCD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E02573E" w14:textId="77777777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AD99A0D" w14:textId="6F2186A9" w:rsidR="00431FCD" w:rsidRPr="00656B9B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7A4DC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7C7858" w14:textId="7437EC50" w:rsidR="00431FCD" w:rsidRPr="000E7636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55219B70" w14:textId="77777777" w:rsidR="00431FCD" w:rsidRPr="000E7636" w:rsidRDefault="00431FCD" w:rsidP="00431FC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54FEDE" w14:textId="2071C10F" w:rsidR="00431FCD" w:rsidRPr="000E7636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28C242B2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57B6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C2F5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08E98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3867" w14:textId="77777777" w:rsidR="00431FCD" w:rsidRPr="00EC0235" w:rsidRDefault="00431FCD" w:rsidP="00431FC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FC9CB" w14:textId="77777777" w:rsidR="00431FCD" w:rsidRPr="00EC0235" w:rsidRDefault="00431FCD" w:rsidP="00431FC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1D4CB0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3AA8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28C408FC" w14:textId="17EDDD96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1269517" w14:textId="7B98D5A3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176641EE" w14:textId="59499845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33A861DC" w14:textId="10E19B6C" w:rsidR="0079213A" w:rsidRPr="00B23773" w:rsidRDefault="00B2448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A23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A236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 </w:t>
            </w:r>
            <w:r w:rsidR="00AA23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1" w:type="dxa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2805F802" w14:textId="77777777" w:rsidTr="003104F7">
        <w:trPr>
          <w:trHeight w:val="261"/>
        </w:trPr>
        <w:tc>
          <w:tcPr>
            <w:tcW w:w="3330" w:type="dxa"/>
          </w:tcPr>
          <w:p w14:paraId="2EE3F4A8" w14:textId="2E3CB471" w:rsidR="00C8234C" w:rsidRPr="001069C8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</w:tcPr>
          <w:p w14:paraId="7A2D9A02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427A3BC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44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4A4D2C34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5A7A0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71C6BB6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5CDCA5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D8949E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52A5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952197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69896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D88A09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48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0542B18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0FB84DE9" w14:textId="77777777" w:rsidTr="008F41B8">
        <w:trPr>
          <w:trHeight w:val="261"/>
        </w:trPr>
        <w:tc>
          <w:tcPr>
            <w:tcW w:w="3330" w:type="dxa"/>
          </w:tcPr>
          <w:p w14:paraId="080838BA" w14:textId="77777777" w:rsidR="00B608D9" w:rsidRPr="001069C8" w:rsidRDefault="00B608D9" w:rsidP="00B608D9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3E74DC6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24397640" w14:textId="4E031F2A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A4C9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DDA1B4C" w14:textId="647232D4" w:rsidR="00B608D9" w:rsidRPr="003104F7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418,819</w:t>
            </w:r>
          </w:p>
        </w:tc>
        <w:tc>
          <w:tcPr>
            <w:tcW w:w="270" w:type="dxa"/>
          </w:tcPr>
          <w:p w14:paraId="2355FA8B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3479685C" w14:textId="5952E5BD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418,819</w:t>
            </w:r>
          </w:p>
        </w:tc>
        <w:tc>
          <w:tcPr>
            <w:tcW w:w="270" w:type="dxa"/>
          </w:tcPr>
          <w:p w14:paraId="30A55E4D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1F7162" w14:textId="7DA37EA0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4DAC6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DB78D4" w14:textId="4893B2FA" w:rsidR="00B608D9" w:rsidRPr="001069C8" w:rsidRDefault="008F41B8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418,905</w:t>
            </w:r>
          </w:p>
        </w:tc>
        <w:tc>
          <w:tcPr>
            <w:tcW w:w="270" w:type="dxa"/>
          </w:tcPr>
          <w:p w14:paraId="3CB74AA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5EB71F16" w14:textId="4853425D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3080F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D01B69" w14:textId="37BD9E70" w:rsidR="00B608D9" w:rsidRPr="001069C8" w:rsidRDefault="008F41B8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418,905</w:t>
            </w:r>
          </w:p>
        </w:tc>
      </w:tr>
      <w:tr w:rsidR="00B608D9" w:rsidRPr="00731B95" w14:paraId="1E1191D1" w14:textId="77777777" w:rsidTr="003104F7">
        <w:trPr>
          <w:trHeight w:val="261"/>
        </w:trPr>
        <w:tc>
          <w:tcPr>
            <w:tcW w:w="3330" w:type="dxa"/>
          </w:tcPr>
          <w:p w14:paraId="47E1391E" w14:textId="568A9568" w:rsidR="00B608D9" w:rsidRPr="003104F7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04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</w:tcPr>
          <w:p w14:paraId="26590CB1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41489F25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E14CD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940C57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3C9D5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1C2D04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BD6D8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3202BFE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44F1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B9C134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9D8D44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60413082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EDE0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C823C8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6D2C4CC9" w14:textId="77777777" w:rsidTr="008F41B8">
        <w:trPr>
          <w:trHeight w:val="261"/>
        </w:trPr>
        <w:tc>
          <w:tcPr>
            <w:tcW w:w="3330" w:type="dxa"/>
          </w:tcPr>
          <w:p w14:paraId="2313B075" w14:textId="03B5DFC1" w:rsidR="00B608D9" w:rsidRPr="001069C8" w:rsidRDefault="00B608D9" w:rsidP="00B608D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901" w:type="dxa"/>
          </w:tcPr>
          <w:p w14:paraId="45652E7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5B3E996" w14:textId="68CF6446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50A5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C3A8632" w14:textId="3F93DEEC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112,416</w:t>
            </w:r>
          </w:p>
        </w:tc>
        <w:tc>
          <w:tcPr>
            <w:tcW w:w="270" w:type="dxa"/>
          </w:tcPr>
          <w:p w14:paraId="5C3AF6DE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D1D8028" w14:textId="5C4466F0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112,416</w:t>
            </w:r>
          </w:p>
        </w:tc>
        <w:tc>
          <w:tcPr>
            <w:tcW w:w="270" w:type="dxa"/>
          </w:tcPr>
          <w:p w14:paraId="4FCA72B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A0D8AA" w14:textId="043DB864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A4ABF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6674D4" w14:textId="6EA94B7D" w:rsidR="00B608D9" w:rsidRPr="001069C8" w:rsidRDefault="008F41B8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110,329</w:t>
            </w:r>
          </w:p>
        </w:tc>
        <w:tc>
          <w:tcPr>
            <w:tcW w:w="270" w:type="dxa"/>
          </w:tcPr>
          <w:p w14:paraId="6E9CCF24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10C38806" w14:textId="2F8CD1A4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46100B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E242DF" w14:textId="2B7CF03A" w:rsidR="00B608D9" w:rsidRPr="001069C8" w:rsidRDefault="008F41B8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110,329</w:t>
            </w:r>
          </w:p>
        </w:tc>
      </w:tr>
      <w:tr w:rsidR="00B608D9" w:rsidRPr="00731B95" w14:paraId="00B740D1" w14:textId="77777777" w:rsidTr="003104F7">
        <w:trPr>
          <w:trHeight w:val="261"/>
        </w:trPr>
        <w:tc>
          <w:tcPr>
            <w:tcW w:w="3330" w:type="dxa"/>
          </w:tcPr>
          <w:p w14:paraId="2C91910D" w14:textId="77777777" w:rsidR="00B608D9" w:rsidRPr="001069C8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</w:tcPr>
          <w:p w14:paraId="67767C68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78F9612" w14:textId="7746BF59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A7D06C7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97A031E" w14:textId="6FBB7D1A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531,235</w:t>
            </w:r>
          </w:p>
        </w:tc>
        <w:tc>
          <w:tcPr>
            <w:tcW w:w="270" w:type="dxa"/>
          </w:tcPr>
          <w:p w14:paraId="38D67548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65E2DC4" w14:textId="472DF8E0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531,235</w:t>
            </w:r>
          </w:p>
        </w:tc>
        <w:tc>
          <w:tcPr>
            <w:tcW w:w="270" w:type="dxa"/>
          </w:tcPr>
          <w:p w14:paraId="360E6D2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7F414B" w14:textId="65B2EEB3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8D44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F58A0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E0D22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060AA739" w14:textId="7E8C292A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DEF5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93372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7F4AB2E3" w14:textId="77777777" w:rsidTr="0070332B">
        <w:trPr>
          <w:trHeight w:val="26"/>
        </w:trPr>
        <w:tc>
          <w:tcPr>
            <w:tcW w:w="3330" w:type="dxa"/>
          </w:tcPr>
          <w:p w14:paraId="113E3226" w14:textId="77777777" w:rsidR="00B608D9" w:rsidRPr="001069C8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1A16935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6F1ED358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EC6A7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237B149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91555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4D4599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DA52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34FACB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617BD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49725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56FA4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588CB35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887EC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B3302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38FEB0B8" w14:textId="77777777" w:rsidTr="00C72A6E">
        <w:trPr>
          <w:trHeight w:val="261"/>
        </w:trPr>
        <w:tc>
          <w:tcPr>
            <w:tcW w:w="3330" w:type="dxa"/>
          </w:tcPr>
          <w:p w14:paraId="6FBD9830" w14:textId="77777777" w:rsidR="00B608D9" w:rsidRPr="001069C8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</w:tcPr>
          <w:p w14:paraId="57844EA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09CAB8E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389D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B6D0CB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CFCF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8D0F2E2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2A4A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72E791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A8429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1CF49C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0C4BC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E845C0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8BCBB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FD0D9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43F060DE" w14:textId="77777777" w:rsidTr="008F41B8">
        <w:trPr>
          <w:trHeight w:val="261"/>
        </w:trPr>
        <w:tc>
          <w:tcPr>
            <w:tcW w:w="3330" w:type="dxa"/>
          </w:tcPr>
          <w:p w14:paraId="1DCE6766" w14:textId="77777777" w:rsidR="00B608D9" w:rsidRPr="001069C8" w:rsidRDefault="00B608D9" w:rsidP="00B608D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</w:tcPr>
          <w:p w14:paraId="126184C1" w14:textId="107E57BD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422EABA4" w14:textId="7027A514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7B900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650B057" w14:textId="5D51C799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6089A6A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CA9B6D" w14:textId="49B19499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46B960C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C21392" w14:textId="4ED775F8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75B61C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D8237D" w14:textId="19CF64D0" w:rsidR="00B608D9" w:rsidRPr="001069C8" w:rsidRDefault="008F41B8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28,144,704</w:t>
            </w:r>
          </w:p>
        </w:tc>
        <w:tc>
          <w:tcPr>
            <w:tcW w:w="270" w:type="dxa"/>
          </w:tcPr>
          <w:p w14:paraId="44D6720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1E0C3D0" w14:textId="3AD59A4A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503E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330915" w14:textId="7B94870E" w:rsidR="00B608D9" w:rsidRPr="001069C8" w:rsidRDefault="008F41B8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28,144,704</w:t>
            </w:r>
          </w:p>
        </w:tc>
      </w:tr>
      <w:tr w:rsidR="00B608D9" w:rsidRPr="00731B95" w14:paraId="69316753" w14:textId="77777777" w:rsidTr="00683D93">
        <w:trPr>
          <w:trHeight w:val="261"/>
        </w:trPr>
        <w:tc>
          <w:tcPr>
            <w:tcW w:w="3330" w:type="dxa"/>
          </w:tcPr>
          <w:p w14:paraId="77C0F03F" w14:textId="77777777" w:rsidR="00B608D9" w:rsidRPr="001069C8" w:rsidRDefault="00B608D9" w:rsidP="00B608D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</w:tcPr>
          <w:p w14:paraId="3FCDABA7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03F0ECB" w14:textId="3BF4D1E6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27558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660885A3" w14:textId="2DA1C60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6FFBB280" w14:textId="77777777" w:rsidR="00B608D9" w:rsidRPr="001069C8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25FBD51C" w14:textId="3C9E88A6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492B4958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A99B5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8774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C4942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740F81" w14:textId="77777777" w:rsidR="00B608D9" w:rsidRPr="001069C8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B83AD51" w14:textId="77777777" w:rsidR="00B608D9" w:rsidRPr="001069C8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CD42B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8443F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14:paraId="50FD892B" w14:textId="01FAF72B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865260F" w14:textId="0A2E591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1B91F5C1" w14:textId="68F7B8C9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5E053C99" w14:textId="0DFAF5AB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vAlign w:val="bottom"/>
          </w:tcPr>
          <w:p w14:paraId="12B0C8DC" w14:textId="2C895D2C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AA236D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1" w:type="dxa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6C71" w:rsidRPr="00731B95" w14:paraId="3F1CD55D" w14:textId="77777777">
        <w:trPr>
          <w:trHeight w:val="261"/>
        </w:trPr>
        <w:tc>
          <w:tcPr>
            <w:tcW w:w="3330" w:type="dxa"/>
          </w:tcPr>
          <w:p w14:paraId="46866749" w14:textId="6E896CE0" w:rsidR="001E6C71" w:rsidRPr="003F1166" w:rsidRDefault="001E6C71" w:rsidP="001E6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</w:tcPr>
          <w:p w14:paraId="2D3535CF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6D5E1B51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4AD974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88507B1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84CEE5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C01E682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4CF5C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C3D6DD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698FA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F78D9A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04489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F51EB5A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BE9C48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7E6606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025CF840" w14:textId="77777777">
        <w:trPr>
          <w:trHeight w:val="261"/>
        </w:trPr>
        <w:tc>
          <w:tcPr>
            <w:tcW w:w="3330" w:type="dxa"/>
          </w:tcPr>
          <w:p w14:paraId="6672E79D" w14:textId="3729F908" w:rsidR="00F95B94" w:rsidRPr="003F1166" w:rsidRDefault="00F95B94" w:rsidP="005020D5">
            <w:pPr>
              <w:ind w:left="15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612C5E9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7E3641B6" w14:textId="7F0EDCDD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83E86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7809BF" w14:textId="783BF86D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2D1A92B2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F7A8AE2" w14:textId="2FB66E6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4B2EE03C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5D396F" w14:textId="04B62230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136C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4F803B" w14:textId="5A4A4AD3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59F72EB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AC8607F" w14:textId="6F25741D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2ADA8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B0F3B26" w14:textId="0AE47938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F95B94" w:rsidRPr="00731B95" w14:paraId="5BFEB8A9" w14:textId="77777777">
        <w:trPr>
          <w:trHeight w:val="261"/>
        </w:trPr>
        <w:tc>
          <w:tcPr>
            <w:tcW w:w="3330" w:type="dxa"/>
          </w:tcPr>
          <w:p w14:paraId="0883DD99" w14:textId="77777777" w:rsidR="00F95B94" w:rsidRPr="003F1166" w:rsidRDefault="00F95B94" w:rsidP="00F95B9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</w:tcPr>
          <w:p w14:paraId="45D8DA7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2B422E06" w14:textId="77777777" w:rsidR="00F95B94" w:rsidRPr="001A6627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EC5C6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1AA15BB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87132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652B4C5A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CF39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B981A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EE9E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50633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A1695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412C6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51D9F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24A5F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7AC0F445" w14:textId="77777777">
        <w:trPr>
          <w:trHeight w:val="261"/>
        </w:trPr>
        <w:tc>
          <w:tcPr>
            <w:tcW w:w="3330" w:type="dxa"/>
          </w:tcPr>
          <w:p w14:paraId="55FF0861" w14:textId="77777777" w:rsidR="00F95B94" w:rsidRPr="003F1166" w:rsidRDefault="00F95B94" w:rsidP="00F95B94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33F15B0A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D3E5464" w14:textId="16679569" w:rsidR="00F95B94" w:rsidRPr="001A6627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85E4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C860E2D" w14:textId="69AC6565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DDAD7B2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F91B189" w14:textId="39771FD9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1354C7F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686FCB5" w14:textId="6970049A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99804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DAD312" w14:textId="45ABDDEA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7FE04B0D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AAC390B" w14:textId="10BE6544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536A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4DDC44F" w14:textId="6BCEBA69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F95B94" w:rsidRPr="00731B95" w14:paraId="04AD6E56" w14:textId="77777777">
        <w:trPr>
          <w:trHeight w:val="261"/>
        </w:trPr>
        <w:tc>
          <w:tcPr>
            <w:tcW w:w="3330" w:type="dxa"/>
          </w:tcPr>
          <w:p w14:paraId="5767F8B8" w14:textId="77777777" w:rsidR="00F95B94" w:rsidRPr="003F1166" w:rsidRDefault="00F95B94" w:rsidP="00F95B9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</w:tcPr>
          <w:p w14:paraId="4ABD9C36" w14:textId="77777777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671E96A3" w14:textId="42AD02BC" w:rsidR="00F95B94" w:rsidRPr="0075043B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85CEF2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760EAAF" w14:textId="22674DCD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5C18346F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27A05FB7" w14:textId="2AA1AF58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4E84BDB4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56E948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40B3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36EAAC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A4273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3F40B6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6F95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774C0E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6D1B01FB" w14:textId="77777777">
        <w:trPr>
          <w:trHeight w:val="26"/>
        </w:trPr>
        <w:tc>
          <w:tcPr>
            <w:tcW w:w="3330" w:type="dxa"/>
          </w:tcPr>
          <w:p w14:paraId="0C6E8408" w14:textId="77777777" w:rsidR="00F95B94" w:rsidRPr="003F1166" w:rsidRDefault="00F95B94" w:rsidP="00F95B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06CBCF8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53E4E606" w14:textId="77777777" w:rsidR="00F95B94" w:rsidRPr="001A6627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5963A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7351A21C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50A34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B25347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9E52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B9376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8E43C7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4CB045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FEF4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F4EBAD2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1DE8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7A2015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21B72BC1" w14:textId="77777777">
        <w:trPr>
          <w:trHeight w:val="261"/>
        </w:trPr>
        <w:tc>
          <w:tcPr>
            <w:tcW w:w="3330" w:type="dxa"/>
          </w:tcPr>
          <w:p w14:paraId="4027F90A" w14:textId="77777777" w:rsidR="00F95B94" w:rsidRPr="003F1166" w:rsidRDefault="00F95B94" w:rsidP="00F95B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</w:tcPr>
          <w:p w14:paraId="5889BC0A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36FFA972" w14:textId="77777777" w:rsidR="00F95B94" w:rsidRPr="001A6627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143DC7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892BA1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999B5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58AAC0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6DC1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65494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7E44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BC80CE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64DF4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20971D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21E86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39E29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5DF4D95A" w14:textId="77777777">
        <w:trPr>
          <w:trHeight w:val="261"/>
        </w:trPr>
        <w:tc>
          <w:tcPr>
            <w:tcW w:w="3330" w:type="dxa"/>
          </w:tcPr>
          <w:p w14:paraId="0B163D9E" w14:textId="77777777" w:rsidR="00F95B94" w:rsidRPr="003F1166" w:rsidRDefault="00F95B94" w:rsidP="00F95B9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</w:tcPr>
          <w:p w14:paraId="6F469A35" w14:textId="13E8EF4F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</w:tcPr>
          <w:p w14:paraId="0296CBDC" w14:textId="36989FD7" w:rsidR="00F95B94" w:rsidRPr="001A6627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1759E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0E1392F" w14:textId="5798D639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2B5B7C18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FB46B26" w14:textId="66DC9999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777F871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6F5C8B" w14:textId="0F399C9D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E27D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8A8FB6" w14:textId="3AE7E342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5AB80C96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1C7BDAB" w14:textId="2286C334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4278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E2D6126" w14:textId="14F53294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F95B94" w:rsidRPr="00731B95" w14:paraId="6646BAFC" w14:textId="77777777">
        <w:trPr>
          <w:trHeight w:val="261"/>
        </w:trPr>
        <w:tc>
          <w:tcPr>
            <w:tcW w:w="3330" w:type="dxa"/>
          </w:tcPr>
          <w:p w14:paraId="154336ED" w14:textId="77777777" w:rsidR="00F95B94" w:rsidRPr="003F1166" w:rsidRDefault="00F95B94" w:rsidP="00F95B9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</w:tcPr>
          <w:p w14:paraId="4E9EE4C9" w14:textId="77777777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0BBBFD2" w14:textId="6F87394F" w:rsidR="00F95B94" w:rsidRPr="00F71D2F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BABC1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FCED8A1" w14:textId="0F53F904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3D5998B1" w14:textId="77777777" w:rsidR="00F95B94" w:rsidRPr="003F1166" w:rsidRDefault="00F95B94" w:rsidP="00F95B9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143900C" w14:textId="35B4C8C8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07F9FCB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60E8F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57E67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5F243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0471" w14:textId="77777777" w:rsidR="00F95B94" w:rsidRPr="003F1166" w:rsidRDefault="00F95B94" w:rsidP="00F95B9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4FD1315" w14:textId="77777777" w:rsidR="00F95B94" w:rsidRPr="003F1166" w:rsidRDefault="00F95B94" w:rsidP="00F95B9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1D0A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3EE0E6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D413B6">
      <w:pPr>
        <w:pStyle w:val="acctfourfigures"/>
        <w:tabs>
          <w:tab w:val="clear" w:pos="765"/>
          <w:tab w:val="left" w:pos="1001"/>
        </w:tabs>
        <w:spacing w:line="240" w:lineRule="atLeast"/>
        <w:ind w:left="432" w:right="-86"/>
        <w:jc w:val="center"/>
        <w:sectPr w:rsidR="007D6448" w:rsidRPr="007D6448" w:rsidSect="00DC7AC1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4327EC64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3277A3">
        <w:rPr>
          <w:rFonts w:cs="Angsana New (Headings CS)"/>
          <w:b w:val="0"/>
          <w:bCs w:val="0"/>
        </w:rPr>
        <w:t>2</w:t>
      </w:r>
      <w:r w:rsidRPr="00AE0BB7">
        <w:rPr>
          <w:b w:val="0"/>
          <w:bCs w:val="0"/>
        </w:rPr>
        <w:t xml:space="preserve">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47866691" w:rsidR="00171EAE" w:rsidRPr="00171EAE" w:rsidRDefault="006012A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5B94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95B94">
              <w:rPr>
                <w:rFonts w:asciiTheme="majorBidi" w:hAnsiTheme="majorBidi" w:cs="Angsana New (Headings CS)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 </w:t>
            </w:r>
            <w:r w:rsidR="00F95B94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F3032DD" w14:textId="0929B790" w:rsidR="00171EAE" w:rsidRPr="002B54B1" w:rsidRDefault="00BC3322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3,829,774</w:t>
            </w:r>
          </w:p>
        </w:tc>
        <w:tc>
          <w:tcPr>
            <w:tcW w:w="270" w:type="dxa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B7E8C82" w14:textId="438B99B1" w:rsidR="00171EAE" w:rsidRPr="002B54B1" w:rsidRDefault="00BC3322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3,788,371</w:t>
            </w:r>
          </w:p>
        </w:tc>
      </w:tr>
      <w:tr w:rsidR="00171EAE" w:rsidRPr="00AE0BB7" w14:paraId="27BC12B8" w14:textId="77777777" w:rsidTr="000873F4">
        <w:tc>
          <w:tcPr>
            <w:tcW w:w="5130" w:type="dxa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</w:tcPr>
          <w:p w14:paraId="6FF56A39" w14:textId="097D3991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C0D" w:rsidRPr="00B00DEA" w14:paraId="26956FFA" w14:textId="77777777" w:rsidTr="000873F4">
        <w:tc>
          <w:tcPr>
            <w:tcW w:w="5130" w:type="dxa"/>
          </w:tcPr>
          <w:p w14:paraId="5D3EEDF7" w14:textId="77777777" w:rsidR="00DA7C0D" w:rsidRPr="00A91138" w:rsidRDefault="00DA7C0D" w:rsidP="00DA7C0D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</w:tcPr>
          <w:p w14:paraId="523C0F85" w14:textId="3C5FCBFA" w:rsidR="00DA7C0D" w:rsidRPr="002B54B1" w:rsidRDefault="00BC3322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652C45A5" w14:textId="7EF8CABF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6E78AD18" w14:textId="5A100822" w:rsidR="00DA7C0D" w:rsidRPr="002B54B1" w:rsidRDefault="00BC3322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DA7C0D" w:rsidRPr="0033434F" w14:paraId="5C05C84A" w14:textId="77777777" w:rsidTr="000873F4">
        <w:tc>
          <w:tcPr>
            <w:tcW w:w="5130" w:type="dxa"/>
          </w:tcPr>
          <w:p w14:paraId="4DF57FD8" w14:textId="77777777" w:rsidR="00DA7C0D" w:rsidRPr="005A64AC" w:rsidRDefault="00DA7C0D" w:rsidP="00DA7C0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5E3659E2" w14:textId="77AA722E" w:rsidR="00DA7C0D" w:rsidRPr="002B54B1" w:rsidRDefault="00BC3322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505,337</w:t>
            </w:r>
          </w:p>
        </w:tc>
        <w:tc>
          <w:tcPr>
            <w:tcW w:w="270" w:type="dxa"/>
          </w:tcPr>
          <w:p w14:paraId="662319D4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6BA2B4FA" w14:textId="6E03A4C8" w:rsidR="00DA7C0D" w:rsidRPr="002B54B1" w:rsidRDefault="00BC3322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505,337</w:t>
            </w:r>
          </w:p>
        </w:tc>
      </w:tr>
      <w:tr w:rsidR="00DA7C0D" w:rsidRPr="005A0632" w14:paraId="1277A252" w14:textId="77777777" w:rsidTr="000873F4">
        <w:trPr>
          <w:trHeight w:val="451"/>
        </w:trPr>
        <w:tc>
          <w:tcPr>
            <w:tcW w:w="5130" w:type="dxa"/>
            <w:vAlign w:val="bottom"/>
          </w:tcPr>
          <w:p w14:paraId="64E1A742" w14:textId="77777777" w:rsidR="00DA7C0D" w:rsidRPr="005A64AC" w:rsidRDefault="00DA7C0D" w:rsidP="00DA7C0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FDA69CA" w14:textId="75EA3502" w:rsidR="00DA7C0D" w:rsidRPr="002B54B1" w:rsidRDefault="00BC3322" w:rsidP="00DA7C0D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505,437</w:t>
            </w:r>
          </w:p>
        </w:tc>
        <w:tc>
          <w:tcPr>
            <w:tcW w:w="270" w:type="dxa"/>
          </w:tcPr>
          <w:p w14:paraId="391949EB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A35868E" w14:textId="7EC3FFB6" w:rsidR="00DA7C0D" w:rsidRPr="002B54B1" w:rsidRDefault="00BC3322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505,437</w:t>
            </w:r>
          </w:p>
        </w:tc>
      </w:tr>
    </w:tbl>
    <w:p w14:paraId="5C95C978" w14:textId="77777777" w:rsidR="007C1E02" w:rsidRPr="006F041F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26765D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3666F6D4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3277A3">
        <w:rPr>
          <w:rFonts w:asciiTheme="majorBidi" w:hAnsiTheme="majorBidi" w:cs="Angsana New (Headings CS)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3277A3">
        <w:rPr>
          <w:rFonts w:asciiTheme="majorBidi" w:hAnsiTheme="majorBidi" w:cs="Angsana New (Headings CS)"/>
          <w:bCs/>
          <w:spacing w:val="2"/>
          <w:sz w:val="30"/>
          <w:szCs w:val="30"/>
        </w:rPr>
        <w:t>3</w:t>
      </w:r>
      <w:r w:rsidR="00E97392">
        <w:rPr>
          <w:rFonts w:asciiTheme="majorBidi" w:hAnsiTheme="majorBidi" w:cs="Angsana New (Headings CS)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3277A3">
        <w:rPr>
          <w:rFonts w:asciiTheme="majorBidi" w:hAnsiTheme="majorBidi" w:cs="Angsana New (Headings CS)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3277A3">
        <w:rPr>
          <w:rFonts w:asciiTheme="majorBidi" w:hAnsiTheme="majorBidi" w:cs="Angsana New (Headings CS)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2740A" w:rsidRPr="00435338" w14:paraId="7A4F6CEF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635F5CCA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3277A3">
              <w:rPr>
                <w:rFonts w:asciiTheme="majorBidi" w:hAnsiTheme="majorBidi" w:cs="Angsana New (Headings CS)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8C4B079" w:rsidR="0022740A" w:rsidRPr="004259F7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18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4D01EB" w14:textId="6E1711D7" w:rsidR="0022740A" w:rsidRPr="00435338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16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22740A" w:rsidRPr="00435338" w14:paraId="5FDD1F66" w14:textId="77777777" w:rsidTr="0022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017D" w14:textId="747D74D6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277A3">
              <w:rPr>
                <w:rFonts w:asciiTheme="majorBidi" w:hAnsiTheme="majorBidi" w:cs="Angsana New (Headings CS)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EB34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6E481F13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2740A" w:rsidRPr="00435338" w14:paraId="1F00BE76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060" w14:textId="577C79A6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277A3">
              <w:rPr>
                <w:rFonts w:asciiTheme="majorBidi" w:hAnsiTheme="majorBidi" w:cs="Angsana New (Headings CS)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504F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5D3F2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19F8722F" w14:textId="77777777" w:rsidTr="00663F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0A83DE" w14:textId="5B6A0CCC" w:rsidR="00683D93" w:rsidRPr="00435338" w:rsidRDefault="00683D93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3277A3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1A022" w14:textId="4495818B" w:rsidR="00683D93" w:rsidRPr="004259F7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55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1912F0" w14:textId="711671B8" w:rsidR="00683D93" w:rsidRPr="00435338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6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683D93" w:rsidRPr="00435338" w14:paraId="4D40252C" w14:textId="77777777" w:rsidTr="00EB3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6B412540" w14:textId="28312EFA" w:rsidR="00683D93" w:rsidRPr="004259F7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3277A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F0096" w14:textId="77777777" w:rsidR="00683D93" w:rsidRDefault="00683D9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3506498B" w14:textId="77777777" w:rsidR="00683D93" w:rsidRPr="004259F7" w:rsidRDefault="00683D9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04151EDE" w14:textId="77777777" w:rsidTr="00EB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3CDDFF8B" w14:textId="1E79B146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3277A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4FC4" w14:textId="77777777" w:rsidR="00683D93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67DD304" w14:textId="77777777" w:rsidR="00683D93" w:rsidRPr="004259F7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4766D13E" w14:textId="77777777" w:rsidTr="00EB3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5B49D1E3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="Angsana New (Headings CS)"/>
              </w:rPr>
              <w:t>256</w:t>
            </w:r>
            <w:r w:rsidR="00E97392">
              <w:rPr>
                <w:rFonts w:asciiTheme="majorBidi" w:hAnsiTheme="majorBidi" w:cs="Angsana New (Headings CS)"/>
              </w:rPr>
              <w:t>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277A3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0FCD4D8A" w:rsidR="00683D93" w:rsidRPr="004259F7" w:rsidRDefault="003277A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9</w:t>
            </w:r>
            <w:r w:rsidR="00E97392">
              <w:rPr>
                <w:rFonts w:asciiTheme="majorBidi" w:hAnsiTheme="majorBidi" w:cs="Angsana New (Headings CS)"/>
                <w:b w:val="0"/>
                <w:bCs w:val="0"/>
              </w:rPr>
              <w:t>0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42DB26ED" w:rsidR="00683D93" w:rsidRPr="00435338" w:rsidRDefault="003277A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5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2561</w:t>
            </w:r>
          </w:p>
        </w:tc>
      </w:tr>
      <w:tr w:rsidR="00683D93" w:rsidRPr="00435338" w14:paraId="09A56933" w14:textId="77777777" w:rsidTr="00EB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3FB3D00" w14:textId="1F4AED7D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3277A3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277A3">
              <w:rPr>
                <w:rFonts w:asciiTheme="majorBidi" w:hAnsiTheme="majorBidi" w:cs="Angsana New (Headings CS)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038" w14:textId="77777777" w:rsidR="00683D93" w:rsidRPr="006145CD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129BF87" w14:textId="77777777" w:rsidR="00683D93" w:rsidRPr="006145CD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8CE4F18" w14:textId="7282E1D1" w:rsidR="00455F72" w:rsidRDefault="00265C9A" w:rsidP="004D0803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265C9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265C9A">
        <w:rPr>
          <w:rFonts w:asciiTheme="majorBidi" w:hAnsiTheme="majorBidi" w:cstheme="majorBidi"/>
          <w:sz w:val="30"/>
          <w:szCs w:val="30"/>
        </w:rPr>
        <w:t xml:space="preserve">13 </w:t>
      </w:r>
      <w:r w:rsidRPr="00265C9A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265C9A">
        <w:rPr>
          <w:rFonts w:asciiTheme="majorBidi" w:hAnsiTheme="majorBidi" w:cstheme="majorBidi"/>
          <w:sz w:val="30"/>
          <w:szCs w:val="30"/>
        </w:rPr>
        <w:t xml:space="preserve">2566 </w:t>
      </w:r>
      <w:r w:rsidRPr="00265C9A">
        <w:rPr>
          <w:rFonts w:asciiTheme="majorBidi" w:hAnsiTheme="majorBidi"/>
          <w:sz w:val="30"/>
          <w:szCs w:val="30"/>
          <w:cs/>
        </w:rPr>
        <w:t xml:space="preserve">บริษัทได้ทำสัญญาซื้อขายไฟฟ้ากับการไฟฟ้าส่วนภูมิภาค สำหรับโครงการผลิตไฟฟ้าจากขยะชุมชนโดยใช้ขยะมูลฝอย กำลังการผลิตไฟฟ้าเสนอขายสูงสุด </w:t>
      </w:r>
      <w:r w:rsidRPr="00265C9A">
        <w:rPr>
          <w:rFonts w:asciiTheme="majorBidi" w:hAnsiTheme="majorBidi" w:cstheme="majorBidi"/>
          <w:sz w:val="30"/>
          <w:szCs w:val="30"/>
        </w:rPr>
        <w:t xml:space="preserve">7.92 </w:t>
      </w:r>
      <w:r w:rsidRPr="00265C9A">
        <w:rPr>
          <w:rFonts w:asciiTheme="majorBidi" w:hAnsiTheme="majorBidi"/>
          <w:sz w:val="30"/>
          <w:szCs w:val="30"/>
          <w:cs/>
        </w:rPr>
        <w:t xml:space="preserve">เมกะวัตต์ ซึ่งตั้งอยู่ที่ตำบลเกาะแต้ว อำเภอเมืองสงขลา จังหวัดสงขลา โดยสัญญามีกำหนดระยะเวลา </w:t>
      </w:r>
      <w:r w:rsidRPr="00265C9A">
        <w:rPr>
          <w:rFonts w:asciiTheme="majorBidi" w:hAnsiTheme="majorBidi" w:cstheme="majorBidi"/>
          <w:sz w:val="30"/>
          <w:szCs w:val="30"/>
        </w:rPr>
        <w:t xml:space="preserve">20 </w:t>
      </w:r>
      <w:r w:rsidRPr="00265C9A">
        <w:rPr>
          <w:rFonts w:asciiTheme="majorBidi" w:hAnsiTheme="majorBidi"/>
          <w:sz w:val="30"/>
          <w:szCs w:val="30"/>
          <w:cs/>
        </w:rPr>
        <w:t xml:space="preserve">ปี นับตั้งแต่วันที่เริ่มเดินเครื่องเชิงพาณิชย์ วันที่ </w:t>
      </w:r>
      <w:r w:rsidRPr="00265C9A">
        <w:rPr>
          <w:rFonts w:asciiTheme="majorBidi" w:hAnsiTheme="majorBidi" w:cstheme="majorBidi"/>
          <w:sz w:val="30"/>
          <w:szCs w:val="30"/>
        </w:rPr>
        <w:t xml:space="preserve">8 </w:t>
      </w:r>
      <w:r w:rsidRPr="00265C9A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65C9A">
        <w:rPr>
          <w:rFonts w:asciiTheme="majorBidi" w:hAnsiTheme="majorBidi" w:cstheme="majorBidi"/>
          <w:sz w:val="30"/>
          <w:szCs w:val="30"/>
        </w:rPr>
        <w:t>2568</w:t>
      </w:r>
    </w:p>
    <w:p w14:paraId="12A64150" w14:textId="77777777" w:rsidR="00265C9A" w:rsidRPr="00A518AA" w:rsidRDefault="00265C9A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3"/>
    <w:p w14:paraId="443BBCAD" w14:textId="1AE6CCEA" w:rsidR="00654AEC" w:rsidRPr="0026765D" w:rsidRDefault="00433C05" w:rsidP="00A518AA">
      <w:pPr>
        <w:pStyle w:val="Caption"/>
      </w:pPr>
      <w:r w:rsidRPr="0026765D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FDE415B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="003277A3">
        <w:rPr>
          <w:rFonts w:asciiTheme="majorBidi" w:hAnsiTheme="majorBidi" w:cs="Angsana New (Headings CS)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="003277A3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="003277A3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="003277A3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3277A3">
        <w:rPr>
          <w:rFonts w:asciiTheme="majorBidi" w:hAnsiTheme="majorBidi" w:cs="Angsana New (Headings CS)"/>
          <w:lang w:val="en-US"/>
        </w:rPr>
        <w:t>15</w:t>
      </w:r>
      <w:r w:rsidR="00E97392">
        <w:rPr>
          <w:rFonts w:asciiTheme="majorBidi" w:hAnsiTheme="majorBidi" w:cs="Angsana New (Headings CS)"/>
          <w:lang w:val="en-US"/>
        </w:rPr>
        <w:t>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3277A3">
        <w:rPr>
          <w:rFonts w:asciiTheme="majorBidi" w:hAnsiTheme="majorBidi" w:cs="Angsana New (Headings CS)"/>
          <w:lang w:val="en-US"/>
        </w:rPr>
        <w:t>15</w:t>
      </w:r>
      <w:r w:rsidR="00E97392">
        <w:rPr>
          <w:rFonts w:asciiTheme="majorBidi" w:hAnsiTheme="majorBidi" w:cs="Angsana New (Headings CS)"/>
          <w:lang w:val="en-US"/>
        </w:rPr>
        <w:t>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</w:t>
      </w:r>
      <w:r w:rsidRPr="00A518AA">
        <w:rPr>
          <w:rFonts w:asciiTheme="majorBidi" w:hAnsiTheme="majorBidi" w:cstheme="majorBidi"/>
          <w:cs/>
        </w:rPr>
        <w:lastRenderedPageBreak/>
        <w:t>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2935A3F3" w14:textId="2AB7EF83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="003277A3">
        <w:rPr>
          <w:rFonts w:asciiTheme="majorBidi" w:hAnsiTheme="majorBidi" w:cs="Angsana New (Headings CS)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3277A3">
        <w:rPr>
          <w:rFonts w:asciiTheme="majorBidi" w:hAnsiTheme="majorBidi" w:cs="Angsana New (Headings CS)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="003277A3">
        <w:rPr>
          <w:rFonts w:asciiTheme="majorBidi" w:hAnsiTheme="majorBidi" w:cs="Angsana New (Headings CS)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Pr="00251EF8" w:rsidRDefault="00CC0305" w:rsidP="00251EF8">
      <w:pPr>
        <w:pStyle w:val="Bo-Blankline"/>
        <w:rPr>
          <w:sz w:val="30"/>
          <w:szCs w:val="30"/>
        </w:rPr>
      </w:pPr>
    </w:p>
    <w:p w14:paraId="5CD96733" w14:textId="7F91B56C" w:rsidR="002B0B05" w:rsidRPr="00100B0C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31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3EDD9739" w14:textId="54A91DE3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7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3277A3">
        <w:rPr>
          <w:rFonts w:cs="Angsana New (Headings CS)"/>
          <w:sz w:val="30"/>
          <w:szCs w:val="30"/>
          <w:lang w:val="en-US"/>
        </w:rPr>
        <w:t>2563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5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12</w:t>
      </w:r>
      <w:r w:rsidR="00E92F93" w:rsidRPr="00A518AA">
        <w:rPr>
          <w:sz w:val="30"/>
          <w:szCs w:val="30"/>
          <w:lang w:val="en-US"/>
        </w:rPr>
        <w:t xml:space="preserve"> </w:t>
      </w:r>
      <w:r w:rsidR="00B857FF">
        <w:rPr>
          <w:rFonts w:hint="cs"/>
          <w:sz w:val="30"/>
          <w:szCs w:val="30"/>
          <w:cs/>
          <w:lang w:val="en-US"/>
        </w:rPr>
        <w:t>มีนาคม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 </w:t>
      </w:r>
      <w:r w:rsidR="003277A3">
        <w:rPr>
          <w:rFonts w:cs="Angsana New (Headings CS)"/>
          <w:sz w:val="30"/>
          <w:szCs w:val="30"/>
          <w:lang w:val="en-US"/>
        </w:rPr>
        <w:t>2564</w:t>
      </w:r>
    </w:p>
    <w:p w14:paraId="55FF416B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7061E877" w14:textId="2DFA0610" w:rsidR="001F22C6" w:rsidRPr="00885B68" w:rsidRDefault="00220DBF" w:rsidP="002C2551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29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 w:rsidR="003277A3">
        <w:rPr>
          <w:rFonts w:cs="Angsana New (Headings CS)"/>
          <w:sz w:val="30"/>
          <w:szCs w:val="30"/>
          <w:lang w:val="en-US"/>
        </w:rPr>
        <w:t>2567</w:t>
      </w:r>
      <w:r>
        <w:rPr>
          <w:sz w:val="30"/>
          <w:szCs w:val="30"/>
          <w:lang w:val="en-US"/>
        </w:rPr>
        <w:t xml:space="preserve"> </w:t>
      </w:r>
      <w:r w:rsidR="001F22C6"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2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3277A3">
        <w:rPr>
          <w:rFonts w:cs="Angsana New (Headings CS)"/>
          <w:sz w:val="30"/>
          <w:szCs w:val="30"/>
        </w:rPr>
        <w:t>43</w:t>
      </w:r>
      <w:r>
        <w:rPr>
          <w:sz w:val="30"/>
          <w:szCs w:val="30"/>
        </w:rPr>
        <w:t>/</w:t>
      </w:r>
      <w:r w:rsidR="003277A3">
        <w:rPr>
          <w:rFonts w:cs="Angsana New (Headings CS)"/>
          <w:sz w:val="30"/>
          <w:szCs w:val="30"/>
        </w:rPr>
        <w:t>256</w:t>
      </w:r>
      <w:r w:rsidR="00E97392">
        <w:rPr>
          <w:rFonts w:cs="Angsana New (Headings CS)"/>
          <w:sz w:val="30"/>
          <w:szCs w:val="30"/>
        </w:rPr>
        <w:t>0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28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rFonts w:hint="cs"/>
          <w:sz w:val="30"/>
          <w:szCs w:val="30"/>
          <w:cs/>
        </w:rPr>
        <w:t>กันยายน</w:t>
      </w:r>
      <w:r w:rsidR="001F22C6" w:rsidRPr="00885B68">
        <w:rPr>
          <w:sz w:val="30"/>
          <w:szCs w:val="30"/>
          <w:cs/>
        </w:rPr>
        <w:t xml:space="preserve"> </w:t>
      </w:r>
      <w:r w:rsidR="003277A3">
        <w:rPr>
          <w:rFonts w:cs="Angsana New (Headings CS)"/>
          <w:sz w:val="30"/>
          <w:szCs w:val="30"/>
        </w:rPr>
        <w:t>256</w:t>
      </w:r>
      <w:r w:rsidR="00E97392">
        <w:rPr>
          <w:rFonts w:cs="Angsana New (Headings CS)"/>
          <w:sz w:val="30"/>
          <w:szCs w:val="30"/>
        </w:rPr>
        <w:t>0</w:t>
      </w:r>
      <w:r w:rsidR="001F22C6"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1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3277A3">
        <w:rPr>
          <w:rFonts w:cs="Angsana New (Headings CS)"/>
          <w:sz w:val="30"/>
          <w:szCs w:val="30"/>
        </w:rPr>
        <w:t>54</w:t>
      </w:r>
      <w:r w:rsidR="00073568">
        <w:rPr>
          <w:sz w:val="30"/>
          <w:szCs w:val="30"/>
        </w:rPr>
        <w:t>/</w:t>
      </w:r>
      <w:r w:rsidR="003277A3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3277A3">
        <w:rPr>
          <w:rFonts w:cs="Angsana New (Headings CS)"/>
          <w:sz w:val="30"/>
          <w:szCs w:val="30"/>
        </w:rPr>
        <w:t>7</w:t>
      </w:r>
      <w:r w:rsidR="001F22C6" w:rsidRPr="00885B68">
        <w:rPr>
          <w:sz w:val="30"/>
          <w:szCs w:val="30"/>
          <w:cs/>
        </w:rPr>
        <w:t xml:space="preserve"> ธันวาคม </w:t>
      </w:r>
      <w:r w:rsidR="003277A3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>ใบอนุญาตจำหน่ายไฟฟ้า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3277A3">
        <w:rPr>
          <w:rFonts w:cs="Angsana New (Headings CS)"/>
          <w:sz w:val="30"/>
          <w:szCs w:val="30"/>
        </w:rPr>
        <w:t>1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3277A3">
        <w:rPr>
          <w:rFonts w:cs="Angsana New (Headings CS)"/>
          <w:sz w:val="30"/>
          <w:szCs w:val="30"/>
        </w:rPr>
        <w:t>3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3277A3">
        <w:rPr>
          <w:rFonts w:cs="Angsana New (Headings CS)"/>
          <w:sz w:val="30"/>
          <w:szCs w:val="30"/>
        </w:rPr>
        <w:t>4</w:t>
      </w:r>
      <w:r w:rsidR="001F22C6"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6891E9BF" w14:textId="03A10777" w:rsidR="001F22C6" w:rsidRPr="00885B68" w:rsidRDefault="001F22C6" w:rsidP="00251EF8">
      <w:pPr>
        <w:pStyle w:val="Bo-Blankline"/>
        <w:rPr>
          <w:sz w:val="30"/>
          <w:szCs w:val="30"/>
        </w:rPr>
      </w:pPr>
    </w:p>
    <w:p w14:paraId="7720193C" w14:textId="554EAA34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3277A3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</w:p>
    <w:p w14:paraId="51A7C412" w14:textId="77777777" w:rsidR="001F22C6" w:rsidRPr="00251EF8" w:rsidRDefault="001F22C6" w:rsidP="00251EF8">
      <w:pPr>
        <w:pStyle w:val="Bo-Blankline"/>
        <w:rPr>
          <w:sz w:val="30"/>
          <w:szCs w:val="30"/>
        </w:rPr>
      </w:pPr>
    </w:p>
    <w:p w14:paraId="25750451" w14:textId="36F7FBE2" w:rsidR="001F22C6" w:rsidRPr="00283DE7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</w:t>
      </w:r>
      <w:r w:rsidR="00873938">
        <w:rPr>
          <w:sz w:val="30"/>
          <w:szCs w:val="30"/>
        </w:rPr>
        <w:t xml:space="preserve"> </w:t>
      </w:r>
      <w:r w:rsidR="00873938">
        <w:rPr>
          <w:sz w:val="30"/>
          <w:szCs w:val="30"/>
        </w:rPr>
        <w:br/>
      </w:r>
      <w:r w:rsidR="003277A3">
        <w:rPr>
          <w:rFonts w:cs="Angsana New (Headings CS)"/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</w:t>
      </w:r>
      <w:r w:rsidRPr="00283DE7">
        <w:rPr>
          <w:sz w:val="30"/>
          <w:szCs w:val="30"/>
          <w:cs/>
        </w:rPr>
        <w:t xml:space="preserve">สิทธิอุทธรณ์ผลแห่งคำพิพากษาศาลปกครองกลางต่อศาลปกครองสูงสุดได้ภายในกำหนด </w:t>
      </w:r>
      <w:r w:rsidR="003277A3">
        <w:rPr>
          <w:rFonts w:cs="Angsana New (Headings CS)"/>
          <w:sz w:val="30"/>
          <w:szCs w:val="30"/>
        </w:rPr>
        <w:t>3</w:t>
      </w:r>
      <w:r w:rsidR="00E97392">
        <w:rPr>
          <w:rFonts w:cs="Angsana New (Headings CS)"/>
          <w:sz w:val="30"/>
          <w:szCs w:val="30"/>
        </w:rPr>
        <w:t>0</w:t>
      </w:r>
      <w:r w:rsidRPr="00283DE7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4685562D" w14:textId="54D0CB83" w:rsidR="001F22C6" w:rsidRPr="00283DE7" w:rsidRDefault="001F22C6" w:rsidP="00251EF8">
      <w:pPr>
        <w:pStyle w:val="Bo-Blankline"/>
        <w:rPr>
          <w:sz w:val="30"/>
          <w:szCs w:val="30"/>
        </w:rPr>
      </w:pPr>
    </w:p>
    <w:p w14:paraId="147E24F8" w14:textId="023AEAB3" w:rsidR="001F22C6" w:rsidRPr="00873938" w:rsidRDefault="001F22C6" w:rsidP="00873938">
      <w:pPr>
        <w:pStyle w:val="Bo-Blankline"/>
        <w:tabs>
          <w:tab w:val="left" w:pos="540"/>
        </w:tabs>
        <w:jc w:val="thaiDistribute"/>
        <w:rPr>
          <w:sz w:val="30"/>
          <w:szCs w:val="30"/>
          <w:lang w:val="en-US"/>
        </w:rPr>
      </w:pPr>
      <w:r w:rsidRPr="00283DE7">
        <w:rPr>
          <w:sz w:val="30"/>
          <w:szCs w:val="30"/>
          <w:cs/>
        </w:rPr>
        <w:t xml:space="preserve">วันที่ </w:t>
      </w:r>
      <w:r w:rsidR="003277A3">
        <w:rPr>
          <w:rFonts w:cs="Angsana New (Headings CS)"/>
          <w:sz w:val="30"/>
          <w:szCs w:val="30"/>
        </w:rPr>
        <w:t>16</w:t>
      </w:r>
      <w:r w:rsidRPr="00283DE7">
        <w:rPr>
          <w:sz w:val="30"/>
          <w:szCs w:val="30"/>
          <w:cs/>
        </w:rPr>
        <w:t xml:space="preserve"> ตุลาคม </w:t>
      </w:r>
      <w:r w:rsidR="003277A3">
        <w:rPr>
          <w:rFonts w:cs="Angsana New (Headings CS)"/>
          <w:sz w:val="30"/>
          <w:szCs w:val="30"/>
        </w:rPr>
        <w:t>2567</w:t>
      </w:r>
      <w:r w:rsidRPr="00283DE7">
        <w:rPr>
          <w:sz w:val="30"/>
          <w:szCs w:val="30"/>
          <w:cs/>
        </w:rPr>
        <w:t xml:space="preserve"> โจทก์ทั้ง </w:t>
      </w:r>
      <w:r w:rsidR="003277A3">
        <w:rPr>
          <w:rFonts w:cs="Angsana New (Headings CS)"/>
          <w:sz w:val="30"/>
          <w:szCs w:val="30"/>
        </w:rPr>
        <w:t>222</w:t>
      </w:r>
      <w:r w:rsidRPr="00283DE7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095EF5E8" w14:textId="22F64165" w:rsidR="0022740A" w:rsidRPr="00283DE7" w:rsidRDefault="0022740A" w:rsidP="00A518AA">
      <w:pPr>
        <w:pStyle w:val="Ang15"/>
        <w:rPr>
          <w:rFonts w:asciiTheme="majorBidi" w:hAnsiTheme="majorBidi"/>
        </w:rPr>
      </w:pPr>
      <w:r w:rsidRPr="00283DE7">
        <w:rPr>
          <w:rFonts w:asciiTheme="majorBidi" w:hAnsiTheme="majorBidi"/>
          <w:cs/>
        </w:rPr>
        <w:lastRenderedPageBreak/>
        <w:t xml:space="preserve">วันที่ </w:t>
      </w:r>
      <w:r w:rsidR="003277A3">
        <w:rPr>
          <w:rFonts w:asciiTheme="majorBidi" w:hAnsiTheme="majorBidi" w:cs="Angsana New (Headings CS)"/>
        </w:rPr>
        <w:t>2</w:t>
      </w:r>
      <w:r w:rsidR="00E97392">
        <w:rPr>
          <w:rFonts w:asciiTheme="majorBidi" w:hAnsiTheme="majorBidi" w:cs="Angsana New (Headings CS)"/>
        </w:rPr>
        <w:t>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มกราคม </w:t>
      </w:r>
      <w:r w:rsidR="003277A3">
        <w:rPr>
          <w:rFonts w:asciiTheme="majorBidi" w:hAnsiTheme="majorBidi" w:cs="Angsana New (Headings CS)"/>
        </w:rPr>
        <w:t>2568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ศาลปกครองสูงสุดมีหมายแจ้งบริษัทฯ ในฐานะผู้ถูกฟ้องคดีที่ </w:t>
      </w:r>
      <w:r w:rsidR="003277A3">
        <w:rPr>
          <w:rFonts w:asciiTheme="majorBidi" w:hAnsiTheme="majorBidi" w:cs="Angsana New (Headings CS)"/>
        </w:rPr>
        <w:t>5</w:t>
      </w:r>
      <w:r w:rsidRPr="00283DE7">
        <w:rPr>
          <w:rFonts w:asciiTheme="majorBidi" w:hAnsiTheme="majorBidi" w:cstheme="majorBidi"/>
        </w:rPr>
        <w:t xml:space="preserve"> </w:t>
      </w:r>
      <w:r w:rsidR="00FA3E2A" w:rsidRPr="00283DE7">
        <w:rPr>
          <w:rFonts w:asciiTheme="majorBidi" w:hAnsiTheme="majorBidi" w:cstheme="majorBidi" w:hint="cs"/>
          <w:cs/>
        </w:rPr>
        <w:t>ให้</w:t>
      </w:r>
      <w:r w:rsidRPr="00283DE7">
        <w:rPr>
          <w:rFonts w:asciiTheme="majorBidi" w:hAnsiTheme="majorBidi"/>
          <w:cs/>
        </w:rPr>
        <w:t xml:space="preserve">จัดทำคำแก้อุทธรณ์ภายในกำหนด </w:t>
      </w:r>
      <w:r w:rsidR="003277A3">
        <w:rPr>
          <w:rFonts w:asciiTheme="majorBidi" w:hAnsiTheme="majorBidi" w:cs="Angsana New (Headings CS)"/>
        </w:rPr>
        <w:t>3</w:t>
      </w:r>
      <w:r w:rsidR="00E97392">
        <w:rPr>
          <w:rFonts w:asciiTheme="majorBidi" w:hAnsiTheme="majorBidi" w:cs="Angsana New (Headings CS)"/>
        </w:rPr>
        <w:t>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>วัน นับแต่วันรับหมาย</w:t>
      </w:r>
    </w:p>
    <w:p w14:paraId="7A76F82E" w14:textId="77777777" w:rsidR="002C31F5" w:rsidRDefault="002C31F5" w:rsidP="00251EF8">
      <w:pPr>
        <w:pStyle w:val="Bo-Blankline"/>
        <w:rPr>
          <w:sz w:val="30"/>
          <w:szCs w:val="30"/>
        </w:rPr>
      </w:pPr>
    </w:p>
    <w:p w14:paraId="6636179F" w14:textId="5713413D" w:rsidR="002C31F5" w:rsidRPr="00102173" w:rsidRDefault="002C31F5" w:rsidP="00102173">
      <w:pPr>
        <w:pStyle w:val="Ang15"/>
        <w:rPr>
          <w:rFonts w:asciiTheme="majorBidi" w:hAnsiTheme="majorBidi"/>
        </w:rPr>
      </w:pPr>
      <w:r w:rsidRPr="00102173">
        <w:rPr>
          <w:rFonts w:asciiTheme="majorBidi" w:hAnsiTheme="majorBidi"/>
          <w:cs/>
        </w:rPr>
        <w:t xml:space="preserve">วันที่ </w:t>
      </w:r>
      <w:r w:rsidR="003277A3">
        <w:rPr>
          <w:rFonts w:asciiTheme="majorBidi" w:hAnsiTheme="majorBidi" w:cs="Angsana New (Headings CS)"/>
        </w:rPr>
        <w:t>2</w:t>
      </w:r>
      <w:r w:rsidR="00E97392">
        <w:rPr>
          <w:rFonts w:asciiTheme="majorBidi" w:hAnsiTheme="majorBidi" w:cs="Angsana New (Headings CS)"/>
        </w:rPr>
        <w:t>0</w:t>
      </w:r>
      <w:r w:rsidRPr="00102173">
        <w:rPr>
          <w:rFonts w:asciiTheme="majorBidi" w:hAnsiTheme="majorBidi"/>
          <w:cs/>
        </w:rPr>
        <w:t xml:space="preserve"> กุมภาพันธ์ </w:t>
      </w:r>
      <w:r w:rsidR="003277A3">
        <w:rPr>
          <w:rFonts w:asciiTheme="majorBidi" w:hAnsiTheme="majorBidi" w:cs="Angsana New (Headings CS)"/>
        </w:rPr>
        <w:t>2568</w:t>
      </w:r>
      <w:r w:rsidRPr="00102173">
        <w:rPr>
          <w:rFonts w:asciiTheme="majorBidi" w:hAnsiTheme="majorBidi"/>
          <w:cs/>
        </w:rPr>
        <w:t xml:space="preserve"> ผู้ถูกฟ้องคดีที่ </w:t>
      </w:r>
      <w:r w:rsidR="003277A3">
        <w:rPr>
          <w:rFonts w:asciiTheme="majorBidi" w:hAnsiTheme="majorBidi" w:cs="Angsana New (Headings CS)"/>
        </w:rPr>
        <w:t>5</w:t>
      </w:r>
      <w:r w:rsidRPr="00102173">
        <w:rPr>
          <w:rFonts w:asciiTheme="majorBidi" w:hAnsiTheme="majorBidi"/>
          <w:cs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492274E8" w14:textId="77777777" w:rsidR="0022740A" w:rsidRPr="00251EF8" w:rsidRDefault="0022740A" w:rsidP="00251EF8">
      <w:pPr>
        <w:pStyle w:val="Bo-Blankline"/>
        <w:rPr>
          <w:sz w:val="30"/>
          <w:szCs w:val="30"/>
        </w:rPr>
      </w:pPr>
    </w:p>
    <w:p w14:paraId="3C7D8C4C" w14:textId="6047B71C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283DE7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</w:t>
      </w:r>
      <w:r w:rsidRPr="00A518AA">
        <w:rPr>
          <w:rFonts w:asciiTheme="majorBidi" w:hAnsiTheme="majorBidi" w:cstheme="majorBidi"/>
          <w:cs/>
        </w:rPr>
        <w:t xml:space="preserve">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3277A3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251EF8" w:rsidRDefault="00EF7EEC" w:rsidP="00251EF8">
      <w:pPr>
        <w:pStyle w:val="Bo-Blankline"/>
        <w:rPr>
          <w:sz w:val="30"/>
          <w:szCs w:val="30"/>
        </w:rPr>
      </w:pPr>
    </w:p>
    <w:p w14:paraId="6E9A7A22" w14:textId="77777777" w:rsidR="00EF7EEC" w:rsidRPr="009F7A07" w:rsidRDefault="00EF7EEC" w:rsidP="00A518AA">
      <w:pPr>
        <w:pStyle w:val="Caption"/>
      </w:pPr>
      <w:r w:rsidRPr="009F7A07">
        <w:rPr>
          <w:rFonts w:hint="cs"/>
          <w:cs/>
        </w:rPr>
        <w:t>เรื่องอื่น</w:t>
      </w:r>
    </w:p>
    <w:p w14:paraId="6620A2E5" w14:textId="0F133790" w:rsidR="00B34EAE" w:rsidRPr="00251EF8" w:rsidRDefault="00B34EAE" w:rsidP="00251EF8">
      <w:pPr>
        <w:pStyle w:val="Bo-Blankline"/>
        <w:rPr>
          <w:sz w:val="30"/>
          <w:szCs w:val="3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2F6DB8DE" w14:textId="0255E507" w:rsidR="00330120" w:rsidRDefault="000D133D" w:rsidP="00236181">
      <w:pPr>
        <w:pStyle w:val="Bo-Blankline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A600C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D133D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A600C1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0D13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600C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มีนาคม</w:t>
      </w: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D133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600C1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="00A600C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รับรองปริมาณคาร์บอนเครดิตคงเหลือ</w:t>
      </w:r>
      <w:r w:rsidRPr="009F7A07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A600C1" w:rsidRPr="009F7A0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7A07">
        <w:rPr>
          <w:rFonts w:asciiTheme="majorBidi" w:hAnsiTheme="majorBidi" w:cstheme="majorBidi"/>
          <w:spacing w:val="-4"/>
          <w:sz w:val="30"/>
          <w:szCs w:val="30"/>
        </w:rPr>
        <w:t>2,</w:t>
      </w:r>
      <w:r w:rsidR="009F7A07" w:rsidRPr="009F7A07">
        <w:rPr>
          <w:rFonts w:asciiTheme="majorBidi" w:hAnsiTheme="majorBidi" w:cstheme="majorBidi" w:hint="cs"/>
          <w:spacing w:val="-4"/>
          <w:sz w:val="30"/>
          <w:szCs w:val="30"/>
          <w:cs/>
        </w:rPr>
        <w:t>489</w:t>
      </w:r>
      <w:r w:rsidRPr="009F7A07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9F7A07" w:rsidRPr="009F7A07">
        <w:rPr>
          <w:rFonts w:asciiTheme="majorBidi" w:hAnsiTheme="majorBidi" w:cstheme="majorBidi" w:hint="cs"/>
          <w:spacing w:val="-4"/>
          <w:sz w:val="30"/>
          <w:szCs w:val="30"/>
          <w:cs/>
        </w:rPr>
        <w:t>675</w:t>
      </w:r>
      <w:r w:rsidRPr="009F7A0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7A07">
        <w:rPr>
          <w:rFonts w:asciiTheme="majorBidi" w:hAnsiTheme="majorBidi" w:cstheme="majorBidi"/>
          <w:spacing w:val="-4"/>
          <w:sz w:val="30"/>
          <w:szCs w:val="30"/>
          <w:cs/>
        </w:rPr>
        <w:t>ตันคาร์บอนไดออกไซด์เทียบเท่า</w:t>
      </w:r>
    </w:p>
    <w:p w14:paraId="2B5A7944" w14:textId="77777777" w:rsidR="00567C03" w:rsidRPr="00251EF8" w:rsidRDefault="00567C03" w:rsidP="00236181">
      <w:pPr>
        <w:pStyle w:val="Bo-Blankline"/>
        <w:jc w:val="thaiDistribute"/>
        <w:rPr>
          <w:sz w:val="30"/>
          <w:szCs w:val="30"/>
        </w:rPr>
      </w:pPr>
    </w:p>
    <w:p w14:paraId="0C606426" w14:textId="4BDDFB93" w:rsidR="00567C03" w:rsidRPr="00567C03" w:rsidRDefault="00E2317A" w:rsidP="00E2317A">
      <w:pPr>
        <w:pStyle w:val="Caption"/>
      </w:pPr>
      <w:r w:rsidRPr="00E2317A">
        <w:rPr>
          <w:cs/>
        </w:rPr>
        <w:t>เหตุการณ์ภายหลังรอบระยะเวลารายงาน</w:t>
      </w:r>
    </w:p>
    <w:p w14:paraId="0E156EB4" w14:textId="675168BD" w:rsidR="00E528FE" w:rsidRDefault="00E528FE" w:rsidP="006A4A02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3CCBF" w14:textId="494F9428" w:rsidR="00307442" w:rsidRPr="00DE60CC" w:rsidRDefault="00307442" w:rsidP="00307442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7442">
        <w:rPr>
          <w:rFonts w:asciiTheme="majorBidi" w:hAnsiTheme="majorBidi"/>
          <w:sz w:val="30"/>
          <w:szCs w:val="30"/>
          <w:cs/>
        </w:rPr>
        <w:t xml:space="preserve">ในการประชุมสามัญผู้ถือหุ้นประจำปี </w:t>
      </w:r>
      <w:r w:rsidR="00860671">
        <w:rPr>
          <w:rFonts w:asciiTheme="majorBidi" w:hAnsiTheme="majorBidi"/>
          <w:sz w:val="30"/>
          <w:szCs w:val="30"/>
        </w:rPr>
        <w:t>256</w:t>
      </w:r>
      <w:r w:rsidR="00634328">
        <w:rPr>
          <w:rFonts w:asciiTheme="majorBidi" w:hAnsiTheme="majorBidi"/>
          <w:sz w:val="30"/>
          <w:szCs w:val="30"/>
          <w:lang w:val="en-US"/>
        </w:rPr>
        <w:t>9</w:t>
      </w:r>
      <w:r w:rsidRPr="00307442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F44300">
        <w:rPr>
          <w:rFonts w:asciiTheme="majorBidi" w:hAnsiTheme="majorBidi"/>
          <w:sz w:val="30"/>
          <w:szCs w:val="30"/>
        </w:rPr>
        <w:t>17</w:t>
      </w:r>
      <w:r w:rsidRPr="00307442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F44300">
        <w:rPr>
          <w:rFonts w:asciiTheme="majorBidi" w:hAnsiTheme="majorBidi"/>
          <w:sz w:val="30"/>
          <w:szCs w:val="30"/>
        </w:rPr>
        <w:t>2569</w:t>
      </w:r>
      <w:r w:rsidRPr="00307442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ที่ประชุมมีมติอนุมัติการจ่ายเงินปันผลจากกำไรสะสมของบริษัท ในอัตราหุ้นละ </w:t>
      </w:r>
      <w:r w:rsidR="00BC3322">
        <w:rPr>
          <w:rFonts w:asciiTheme="majorBidi" w:hAnsiTheme="majorBidi"/>
          <w:sz w:val="30"/>
          <w:szCs w:val="30"/>
        </w:rPr>
        <w:t>0.07</w:t>
      </w:r>
      <w:r w:rsidRPr="00307442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="00BC3322">
        <w:rPr>
          <w:rFonts w:asciiTheme="majorBidi" w:hAnsiTheme="majorBidi"/>
          <w:sz w:val="30"/>
          <w:szCs w:val="30"/>
        </w:rPr>
        <w:t>588</w:t>
      </w:r>
      <w:r w:rsidRPr="00307442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BC3322">
        <w:rPr>
          <w:rFonts w:asciiTheme="majorBidi" w:hAnsiTheme="majorBidi"/>
          <w:sz w:val="30"/>
          <w:szCs w:val="30"/>
        </w:rPr>
        <w:t>8</w:t>
      </w:r>
      <w:r w:rsidRPr="00307442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6870B7">
        <w:rPr>
          <w:rFonts w:asciiTheme="majorBidi" w:hAnsiTheme="majorBidi"/>
          <w:sz w:val="30"/>
          <w:szCs w:val="30"/>
        </w:rPr>
        <w:t>2569</w:t>
      </w:r>
    </w:p>
    <w:sectPr w:rsidR="00307442" w:rsidRPr="00DE60CC" w:rsidSect="007D6448">
      <w:headerReference w:type="default" r:id="rId22"/>
      <w:footerReference w:type="default" r:id="rId23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4C88" w14:textId="77777777" w:rsidR="00B43617" w:rsidRDefault="00B43617">
      <w:r>
        <w:separator/>
      </w:r>
    </w:p>
  </w:endnote>
  <w:endnote w:type="continuationSeparator" w:id="0">
    <w:p w14:paraId="2D1E7452" w14:textId="77777777" w:rsidR="00B43617" w:rsidRDefault="00B43617">
      <w:r>
        <w:continuationSeparator/>
      </w:r>
    </w:p>
  </w:endnote>
  <w:endnote w:type="continuationNotice" w:id="1">
    <w:p w14:paraId="226A8425" w14:textId="77777777" w:rsidR="00B43617" w:rsidRDefault="00B436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E728" w14:textId="75C67D1C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3277A3">
      <w:rPr>
        <w:rFonts w:ascii="Angsana New" w:hAnsi="Angsana New"/>
        <w:noProof/>
        <w:sz w:val="30"/>
        <w:szCs w:val="30"/>
      </w:rPr>
      <w:t>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4135" w14:textId="098FFE6E" w:rsidR="00CB4B57" w:rsidRPr="00FF32BF" w:rsidRDefault="003277A3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2</w:t>
    </w:r>
    <w:r w:rsidR="00A54A14">
      <w:rPr>
        <w:rFonts w:ascii="Angsana New" w:hAnsi="Angsana New"/>
        <w:sz w:val="30"/>
        <w:szCs w:val="30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901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141988" w14:textId="2733A11C" w:rsidR="00212C61" w:rsidRDefault="00212C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7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30F" w14:textId="5B5F34CE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9CB" w14:textId="0F560FA1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8904" w14:textId="3E0AFB6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515D94A1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5866" w14:textId="77777777" w:rsidR="00B43617" w:rsidRDefault="00B43617">
      <w:r>
        <w:separator/>
      </w:r>
    </w:p>
  </w:footnote>
  <w:footnote w:type="continuationSeparator" w:id="0">
    <w:p w14:paraId="10848662" w14:textId="77777777" w:rsidR="00B43617" w:rsidRDefault="00B43617">
      <w:r>
        <w:continuationSeparator/>
      </w:r>
    </w:p>
  </w:footnote>
  <w:footnote w:type="continuationNotice" w:id="1">
    <w:p w14:paraId="4D70C0C8" w14:textId="77777777" w:rsidR="00B43617" w:rsidRDefault="00B436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98AE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บริษัท ทีพีไอ โพลีน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เพาเวอร์ จำกัด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หมายเหตุประกอบงบการเงิน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ระหว่างกาลแบบย่อ</w:t>
    </w:r>
  </w:p>
  <w:p w14:paraId="1844DB6C" w14:textId="0F84FA6C" w:rsidR="00C81694" w:rsidRPr="008A60DA" w:rsidRDefault="00C81694" w:rsidP="00C81694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 w:rsidR="00F12CEC">
      <w:rPr>
        <w:rFonts w:ascii="Angsana New" w:hAnsi="Angsana New"/>
        <w:b/>
        <w:bCs/>
        <w:color w:val="000000" w:themeColor="text1"/>
        <w:sz w:val="32"/>
        <w:szCs w:val="32"/>
      </w:rPr>
      <w:t>3</w:t>
    </w:r>
    <w:r w:rsidR="00DB03DF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1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 w:rsidR="00DB03DF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มีนาคม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 w:rsidR="003277A3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 w:rsidR="00DB03DF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(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AB52B" w14:textId="3C34E329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86CA2" w:rsidRPr="00986CA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C04B6">
      <w:rPr>
        <w:rFonts w:ascii="Angsana New" w:hAnsi="Angsana New"/>
        <w:b/>
        <w:bCs/>
        <w:sz w:val="32"/>
        <w:szCs w:val="32"/>
      </w:rPr>
      <w:t>31</w:t>
    </w:r>
    <w:r w:rsidR="00DC04B6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DC04B6">
      <w:rPr>
        <w:rFonts w:ascii="Angsana New" w:hAnsi="Angsana New"/>
        <w:b/>
        <w:bCs/>
        <w:sz w:val="32"/>
        <w:szCs w:val="32"/>
        <w:lang w:val="en-US"/>
      </w:rPr>
      <w:t>2569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0A1E5B03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C1D0D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F5484">
      <w:rPr>
        <w:rFonts w:ascii="Angsana New" w:hAnsi="Angsana New"/>
        <w:b/>
        <w:bCs/>
        <w:sz w:val="32"/>
        <w:szCs w:val="32"/>
      </w:rPr>
      <w:t>3</w:t>
    </w:r>
    <w:r w:rsidR="00EC4203">
      <w:rPr>
        <w:rFonts w:ascii="Angsana New" w:hAnsi="Angsana New"/>
        <w:b/>
        <w:bCs/>
        <w:sz w:val="32"/>
        <w:szCs w:val="32"/>
        <w:lang w:val="en-US"/>
      </w:rPr>
      <w:t>1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 </w:t>
    </w:r>
    <w:r w:rsidR="00EC420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C4203">
      <w:rPr>
        <w:rFonts w:ascii="Angsana New" w:hAnsi="Angsana New"/>
        <w:b/>
        <w:bCs/>
        <w:sz w:val="32"/>
        <w:szCs w:val="32"/>
        <w:lang w:val="en-US"/>
      </w:rPr>
      <w:t>2569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7FCCA5" w14:textId="55F6E782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F12CEC">
      <w:rPr>
        <w:rFonts w:ascii="Angsana New" w:hAnsi="Angsana New"/>
        <w:b/>
        <w:bCs/>
        <w:sz w:val="32"/>
        <w:szCs w:val="32"/>
      </w:rPr>
      <w:t>3</w:t>
    </w:r>
    <w:r w:rsidR="001C09F4">
      <w:rPr>
        <w:rFonts w:ascii="Angsana New" w:hAnsi="Angsana New"/>
        <w:b/>
        <w:bCs/>
        <w:sz w:val="32"/>
        <w:szCs w:val="32"/>
        <w:lang w:val="en-US"/>
      </w:rPr>
      <w:t>1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 </w:t>
    </w:r>
    <w:r w:rsidR="001C09F4">
      <w:rPr>
        <w:rFonts w:ascii="Angsana New" w:hAnsi="Angsana New" w:hint="cs"/>
        <w:b/>
        <w:bCs/>
        <w:sz w:val="32"/>
        <w:szCs w:val="32"/>
        <w:cs/>
      </w:rPr>
      <w:t>มีนาคม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1C09F4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66A4B29" w14:textId="0369731A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F5484">
      <w:rPr>
        <w:rFonts w:ascii="Angsana New" w:hAnsi="Angsana New"/>
        <w:b/>
        <w:bCs/>
        <w:sz w:val="32"/>
        <w:szCs w:val="32"/>
      </w:rPr>
      <w:t>3</w:t>
    </w:r>
    <w:r w:rsidR="00EF2513">
      <w:rPr>
        <w:rFonts w:ascii="Angsana New" w:hAnsi="Angsana New"/>
        <w:b/>
        <w:bCs/>
        <w:sz w:val="32"/>
        <w:szCs w:val="32"/>
      </w:rPr>
      <w:t>1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 </w:t>
    </w:r>
    <w:r w:rsidR="00EF2513">
      <w:rPr>
        <w:rFonts w:ascii="Angsana New" w:hAnsi="Angsana New" w:hint="cs"/>
        <w:b/>
        <w:bCs/>
        <w:sz w:val="32"/>
        <w:szCs w:val="32"/>
        <w:cs/>
      </w:rPr>
      <w:t>มีนาคม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EF2513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6F8373" w14:textId="002106F4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95B94">
      <w:rPr>
        <w:rFonts w:ascii="Angsana New" w:hAnsi="Angsana New" w:hint="cs"/>
        <w:b/>
        <w:bCs/>
        <w:sz w:val="32"/>
        <w:szCs w:val="32"/>
        <w:cs/>
      </w:rPr>
      <w:t>สาม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F12CEC">
      <w:rPr>
        <w:rFonts w:ascii="Angsana New" w:hAnsi="Angsana New"/>
        <w:b/>
        <w:bCs/>
        <w:sz w:val="32"/>
        <w:szCs w:val="32"/>
      </w:rPr>
      <w:t>3</w:t>
    </w:r>
    <w:r w:rsidR="00F95B94">
      <w:rPr>
        <w:rFonts w:ascii="Angsana New" w:hAnsi="Angsana New"/>
        <w:b/>
        <w:bCs/>
        <w:sz w:val="32"/>
        <w:szCs w:val="32"/>
        <w:lang w:val="en-US"/>
      </w:rPr>
      <w:t>1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 </w:t>
    </w:r>
    <w:r w:rsidR="00F95B94">
      <w:rPr>
        <w:rFonts w:ascii="Angsana New" w:hAnsi="Angsana New" w:hint="cs"/>
        <w:b/>
        <w:bCs/>
        <w:sz w:val="32"/>
        <w:szCs w:val="32"/>
        <w:cs/>
      </w:rPr>
      <w:t>มีนาคม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F95B94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7" w15:restartNumberingAfterBreak="0">
    <w:nsid w:val="7FD26541"/>
    <w:multiLevelType w:val="multilevel"/>
    <w:tmpl w:val="55C86E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31"/>
      <w:numFmt w:val="bullet"/>
      <w:lvlText w:val="-"/>
      <w:lvlJc w:val="left"/>
      <w:pPr>
        <w:ind w:left="3060" w:hanging="360"/>
      </w:pPr>
      <w:rPr>
        <w:rFonts w:ascii="Angsana New (Headings CS)" w:eastAsia="Times New Roman" w:hAnsi="Angsana New (Headings CS)" w:cs="Angsana New (Headings CS)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3"/>
  </w:num>
  <w:num w:numId="2" w16cid:durableId="751901075">
    <w:abstractNumId w:val="5"/>
  </w:num>
  <w:num w:numId="3" w16cid:durableId="245654969">
    <w:abstractNumId w:val="6"/>
  </w:num>
  <w:num w:numId="4" w16cid:durableId="981816069">
    <w:abstractNumId w:val="1"/>
  </w:num>
  <w:num w:numId="5" w16cid:durableId="1930192731">
    <w:abstractNumId w:val="4"/>
  </w:num>
  <w:num w:numId="6" w16cid:durableId="1888105630">
    <w:abstractNumId w:val="2"/>
  </w:num>
  <w:num w:numId="7" w16cid:durableId="193805195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8F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A55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1DDC"/>
    <w:rsid w:val="00012023"/>
    <w:rsid w:val="0001240F"/>
    <w:rsid w:val="0001247B"/>
    <w:rsid w:val="0001257A"/>
    <w:rsid w:val="00012953"/>
    <w:rsid w:val="00012E2C"/>
    <w:rsid w:val="00012E4A"/>
    <w:rsid w:val="0001310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31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9E4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44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CCD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2D0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D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4F"/>
    <w:rsid w:val="00086852"/>
    <w:rsid w:val="00086B7B"/>
    <w:rsid w:val="00086F3D"/>
    <w:rsid w:val="000873F4"/>
    <w:rsid w:val="000874F1"/>
    <w:rsid w:val="00087692"/>
    <w:rsid w:val="00087955"/>
    <w:rsid w:val="0009001D"/>
    <w:rsid w:val="00090330"/>
    <w:rsid w:val="00090381"/>
    <w:rsid w:val="000905CD"/>
    <w:rsid w:val="000906DB"/>
    <w:rsid w:val="000906ED"/>
    <w:rsid w:val="000912A8"/>
    <w:rsid w:val="00091552"/>
    <w:rsid w:val="000915CD"/>
    <w:rsid w:val="000918E4"/>
    <w:rsid w:val="00091A03"/>
    <w:rsid w:val="00091A06"/>
    <w:rsid w:val="00091B5E"/>
    <w:rsid w:val="00091C47"/>
    <w:rsid w:val="00091C4F"/>
    <w:rsid w:val="00091D08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3D1B"/>
    <w:rsid w:val="00094332"/>
    <w:rsid w:val="000944C1"/>
    <w:rsid w:val="00094801"/>
    <w:rsid w:val="00095A5B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97FD2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BD"/>
    <w:rsid w:val="000A3AEE"/>
    <w:rsid w:val="000A3DC6"/>
    <w:rsid w:val="000A3F45"/>
    <w:rsid w:val="000A3F69"/>
    <w:rsid w:val="000A41D6"/>
    <w:rsid w:val="000A44B0"/>
    <w:rsid w:val="000A470A"/>
    <w:rsid w:val="000A4728"/>
    <w:rsid w:val="000A4973"/>
    <w:rsid w:val="000A53D6"/>
    <w:rsid w:val="000A55BB"/>
    <w:rsid w:val="000A55D3"/>
    <w:rsid w:val="000A586F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33D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7A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5FBF"/>
    <w:rsid w:val="000D60DA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08F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4BB"/>
    <w:rsid w:val="000E352D"/>
    <w:rsid w:val="000E3689"/>
    <w:rsid w:val="000E3811"/>
    <w:rsid w:val="000E3F9B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A88"/>
    <w:rsid w:val="000E6B27"/>
    <w:rsid w:val="000E6EA5"/>
    <w:rsid w:val="000E7016"/>
    <w:rsid w:val="000E703E"/>
    <w:rsid w:val="000E70DF"/>
    <w:rsid w:val="000E7176"/>
    <w:rsid w:val="000E7758"/>
    <w:rsid w:val="000E7E84"/>
    <w:rsid w:val="000E7F08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092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3D1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2B2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819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A15"/>
    <w:rsid w:val="00156F0D"/>
    <w:rsid w:val="001571B1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694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4DA4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806"/>
    <w:rsid w:val="001809DF"/>
    <w:rsid w:val="00180A11"/>
    <w:rsid w:val="00180C65"/>
    <w:rsid w:val="00180D89"/>
    <w:rsid w:val="00180DF9"/>
    <w:rsid w:val="00180EBB"/>
    <w:rsid w:val="00180F51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7AE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0AF7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52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9F4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B55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17D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5E42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7E7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C8F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71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0D2E"/>
    <w:rsid w:val="001F10CC"/>
    <w:rsid w:val="001F10F3"/>
    <w:rsid w:val="001F1215"/>
    <w:rsid w:val="001F1545"/>
    <w:rsid w:val="001F17B3"/>
    <w:rsid w:val="001F1C8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58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5EC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5F53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524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65D"/>
    <w:rsid w:val="0021283D"/>
    <w:rsid w:val="0021287A"/>
    <w:rsid w:val="00212C61"/>
    <w:rsid w:val="00212D1A"/>
    <w:rsid w:val="0021325C"/>
    <w:rsid w:val="002137FF"/>
    <w:rsid w:val="002139D0"/>
    <w:rsid w:val="00213B7C"/>
    <w:rsid w:val="00213C84"/>
    <w:rsid w:val="00213F38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229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0F5A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1B1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181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775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1F43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E0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C9A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65D"/>
    <w:rsid w:val="002677E4"/>
    <w:rsid w:val="002679FF"/>
    <w:rsid w:val="00267B8A"/>
    <w:rsid w:val="00267E34"/>
    <w:rsid w:val="00267EA9"/>
    <w:rsid w:val="00267F25"/>
    <w:rsid w:val="00270586"/>
    <w:rsid w:val="00270A9D"/>
    <w:rsid w:val="00270D9A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7C8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4E6A"/>
    <w:rsid w:val="002755CF"/>
    <w:rsid w:val="002759E3"/>
    <w:rsid w:val="00275B76"/>
    <w:rsid w:val="00275BA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A94"/>
    <w:rsid w:val="00282C52"/>
    <w:rsid w:val="00282D31"/>
    <w:rsid w:val="00282D9D"/>
    <w:rsid w:val="00282DB8"/>
    <w:rsid w:val="00282F12"/>
    <w:rsid w:val="00282FDC"/>
    <w:rsid w:val="00283176"/>
    <w:rsid w:val="0028317C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032"/>
    <w:rsid w:val="002862B0"/>
    <w:rsid w:val="00286480"/>
    <w:rsid w:val="00286AFC"/>
    <w:rsid w:val="00286D07"/>
    <w:rsid w:val="0028731F"/>
    <w:rsid w:val="00287590"/>
    <w:rsid w:val="002876CE"/>
    <w:rsid w:val="00287B29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56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2FF9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1F0"/>
    <w:rsid w:val="002A7715"/>
    <w:rsid w:val="002A7747"/>
    <w:rsid w:val="002A78C0"/>
    <w:rsid w:val="002A7BEF"/>
    <w:rsid w:val="002A7D08"/>
    <w:rsid w:val="002A7D6D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493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3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A3"/>
    <w:rsid w:val="002C13F8"/>
    <w:rsid w:val="002C17CA"/>
    <w:rsid w:val="002C1917"/>
    <w:rsid w:val="002C1D49"/>
    <w:rsid w:val="002C1EDA"/>
    <w:rsid w:val="002C1F15"/>
    <w:rsid w:val="002C1FA7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760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BCE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155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28B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2E81"/>
    <w:rsid w:val="002F3294"/>
    <w:rsid w:val="002F33DB"/>
    <w:rsid w:val="002F3D30"/>
    <w:rsid w:val="002F41F5"/>
    <w:rsid w:val="002F4550"/>
    <w:rsid w:val="002F45BE"/>
    <w:rsid w:val="002F4653"/>
    <w:rsid w:val="002F4903"/>
    <w:rsid w:val="002F4A5A"/>
    <w:rsid w:val="002F4C55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250"/>
    <w:rsid w:val="003063F4"/>
    <w:rsid w:val="003068D3"/>
    <w:rsid w:val="00306A9D"/>
    <w:rsid w:val="0030714F"/>
    <w:rsid w:val="00307442"/>
    <w:rsid w:val="003077D4"/>
    <w:rsid w:val="00307962"/>
    <w:rsid w:val="00310318"/>
    <w:rsid w:val="003104F7"/>
    <w:rsid w:val="0031051A"/>
    <w:rsid w:val="003106F6"/>
    <w:rsid w:val="00310804"/>
    <w:rsid w:val="00310994"/>
    <w:rsid w:val="00310B18"/>
    <w:rsid w:val="00310B8A"/>
    <w:rsid w:val="00310B91"/>
    <w:rsid w:val="00310C5E"/>
    <w:rsid w:val="00310D7A"/>
    <w:rsid w:val="00311024"/>
    <w:rsid w:val="00311112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0B2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1B70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7A3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0C5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4E8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20"/>
    <w:rsid w:val="003574C5"/>
    <w:rsid w:val="00357660"/>
    <w:rsid w:val="0036055E"/>
    <w:rsid w:val="00360847"/>
    <w:rsid w:val="003608F6"/>
    <w:rsid w:val="00360CA0"/>
    <w:rsid w:val="0036103B"/>
    <w:rsid w:val="003617EF"/>
    <w:rsid w:val="00361AE6"/>
    <w:rsid w:val="00361AF6"/>
    <w:rsid w:val="00361BEE"/>
    <w:rsid w:val="00361DDD"/>
    <w:rsid w:val="00361F0D"/>
    <w:rsid w:val="0036240E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4A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2D0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CFA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0B2"/>
    <w:rsid w:val="003A6185"/>
    <w:rsid w:val="003A646A"/>
    <w:rsid w:val="003A65A9"/>
    <w:rsid w:val="003A666C"/>
    <w:rsid w:val="003A6AB2"/>
    <w:rsid w:val="003A6EF5"/>
    <w:rsid w:val="003A7107"/>
    <w:rsid w:val="003A71CF"/>
    <w:rsid w:val="003A720A"/>
    <w:rsid w:val="003A734A"/>
    <w:rsid w:val="003A73D2"/>
    <w:rsid w:val="003A73FD"/>
    <w:rsid w:val="003A74F8"/>
    <w:rsid w:val="003A76C0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B55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014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347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5BA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BB8"/>
    <w:rsid w:val="003C4CF5"/>
    <w:rsid w:val="003C4DD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E79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42"/>
    <w:rsid w:val="003D6D8E"/>
    <w:rsid w:val="003D6DE8"/>
    <w:rsid w:val="003D72E9"/>
    <w:rsid w:val="003D7836"/>
    <w:rsid w:val="003D79E3"/>
    <w:rsid w:val="003D7B5B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3F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633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CB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AD8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802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46D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5A0"/>
    <w:rsid w:val="00406945"/>
    <w:rsid w:val="00406A46"/>
    <w:rsid w:val="00406D34"/>
    <w:rsid w:val="0040714C"/>
    <w:rsid w:val="0040733B"/>
    <w:rsid w:val="00407361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5E3"/>
    <w:rsid w:val="004128EC"/>
    <w:rsid w:val="00412937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91F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264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1FCD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D5D"/>
    <w:rsid w:val="00434EA8"/>
    <w:rsid w:val="00434F1A"/>
    <w:rsid w:val="004350F8"/>
    <w:rsid w:val="00435278"/>
    <w:rsid w:val="004353C4"/>
    <w:rsid w:val="0043574F"/>
    <w:rsid w:val="00435C38"/>
    <w:rsid w:val="00435CEA"/>
    <w:rsid w:val="00435E7A"/>
    <w:rsid w:val="00435FA5"/>
    <w:rsid w:val="0043637C"/>
    <w:rsid w:val="00436693"/>
    <w:rsid w:val="00436E04"/>
    <w:rsid w:val="0043721D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28A"/>
    <w:rsid w:val="004513E8"/>
    <w:rsid w:val="004515D0"/>
    <w:rsid w:val="00451672"/>
    <w:rsid w:val="004518A4"/>
    <w:rsid w:val="00451E6C"/>
    <w:rsid w:val="00451E6D"/>
    <w:rsid w:val="00451F79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5F72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145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5FF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1E3"/>
    <w:rsid w:val="00483B4D"/>
    <w:rsid w:val="00483D03"/>
    <w:rsid w:val="004843D6"/>
    <w:rsid w:val="004845C3"/>
    <w:rsid w:val="00484999"/>
    <w:rsid w:val="00484C0F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044"/>
    <w:rsid w:val="0049146D"/>
    <w:rsid w:val="0049155D"/>
    <w:rsid w:val="0049200B"/>
    <w:rsid w:val="004922D3"/>
    <w:rsid w:val="0049241B"/>
    <w:rsid w:val="00492436"/>
    <w:rsid w:val="00492557"/>
    <w:rsid w:val="00492743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8F6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21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A70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803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27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A28"/>
    <w:rsid w:val="004E1B53"/>
    <w:rsid w:val="004E1BA9"/>
    <w:rsid w:val="004E1D4B"/>
    <w:rsid w:val="004E2175"/>
    <w:rsid w:val="004E293D"/>
    <w:rsid w:val="004E2E28"/>
    <w:rsid w:val="004E320E"/>
    <w:rsid w:val="004E320F"/>
    <w:rsid w:val="004E35A5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0D5"/>
    <w:rsid w:val="00502187"/>
    <w:rsid w:val="00502377"/>
    <w:rsid w:val="005027F3"/>
    <w:rsid w:val="00502F4A"/>
    <w:rsid w:val="005036FF"/>
    <w:rsid w:val="00503C44"/>
    <w:rsid w:val="00503D08"/>
    <w:rsid w:val="0050409B"/>
    <w:rsid w:val="00504932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5EDE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0ED8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1D2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503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4955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68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64C"/>
    <w:rsid w:val="00556C80"/>
    <w:rsid w:val="00556CDE"/>
    <w:rsid w:val="00556D6D"/>
    <w:rsid w:val="0055708C"/>
    <w:rsid w:val="00557179"/>
    <w:rsid w:val="0055755B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A71"/>
    <w:rsid w:val="00566CF8"/>
    <w:rsid w:val="00566E82"/>
    <w:rsid w:val="005679E8"/>
    <w:rsid w:val="00567C03"/>
    <w:rsid w:val="00567F34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298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5F0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2F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1FD5"/>
    <w:rsid w:val="005A211C"/>
    <w:rsid w:val="005A21A1"/>
    <w:rsid w:val="005A22C5"/>
    <w:rsid w:val="005A27DB"/>
    <w:rsid w:val="005A28D9"/>
    <w:rsid w:val="005A294E"/>
    <w:rsid w:val="005A29B7"/>
    <w:rsid w:val="005A2A47"/>
    <w:rsid w:val="005A2B0F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3F89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6A4"/>
    <w:rsid w:val="005B17CB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4F4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0F4E"/>
    <w:rsid w:val="005E10D8"/>
    <w:rsid w:val="005E10E6"/>
    <w:rsid w:val="005E1382"/>
    <w:rsid w:val="005E13F5"/>
    <w:rsid w:val="005E13F9"/>
    <w:rsid w:val="005E14CC"/>
    <w:rsid w:val="005E19DB"/>
    <w:rsid w:val="005E1B79"/>
    <w:rsid w:val="005E1C6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652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54F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03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651"/>
    <w:rsid w:val="005F4718"/>
    <w:rsid w:val="005F4B33"/>
    <w:rsid w:val="005F4C57"/>
    <w:rsid w:val="005F511A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343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481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507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028"/>
    <w:rsid w:val="006143CB"/>
    <w:rsid w:val="00614619"/>
    <w:rsid w:val="00614B9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6FBD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1B66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328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41E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AA0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3D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BEE"/>
    <w:rsid w:val="00666C6C"/>
    <w:rsid w:val="00666E60"/>
    <w:rsid w:val="00666F03"/>
    <w:rsid w:val="00666F46"/>
    <w:rsid w:val="0066710A"/>
    <w:rsid w:val="006672D3"/>
    <w:rsid w:val="00667385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AAC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77861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3D93"/>
    <w:rsid w:val="00683F49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7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3B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73"/>
    <w:rsid w:val="006A0F87"/>
    <w:rsid w:val="006A109F"/>
    <w:rsid w:val="006A1322"/>
    <w:rsid w:val="006A1645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2FD8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869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C7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0CD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09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7F7"/>
    <w:rsid w:val="006D39FA"/>
    <w:rsid w:val="006D3DDF"/>
    <w:rsid w:val="006D3EA2"/>
    <w:rsid w:val="006D3F83"/>
    <w:rsid w:val="006D44FD"/>
    <w:rsid w:val="006D48F1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84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412"/>
    <w:rsid w:val="006E78D7"/>
    <w:rsid w:val="006E7B09"/>
    <w:rsid w:val="006E7BB7"/>
    <w:rsid w:val="006E7E92"/>
    <w:rsid w:val="006E7EB9"/>
    <w:rsid w:val="006F03C0"/>
    <w:rsid w:val="006F041F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339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A48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1FE9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22E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BF6"/>
    <w:rsid w:val="00707C68"/>
    <w:rsid w:val="0071000F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05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43C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8DF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6DD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99E"/>
    <w:rsid w:val="00727C0B"/>
    <w:rsid w:val="00727EEF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16D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0DDF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3A0"/>
    <w:rsid w:val="007435F2"/>
    <w:rsid w:val="00743677"/>
    <w:rsid w:val="00743874"/>
    <w:rsid w:val="007438CC"/>
    <w:rsid w:val="00743BE8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36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92D"/>
    <w:rsid w:val="00764B2C"/>
    <w:rsid w:val="00764C5F"/>
    <w:rsid w:val="00764D3A"/>
    <w:rsid w:val="007650CA"/>
    <w:rsid w:val="0076511E"/>
    <w:rsid w:val="0076516B"/>
    <w:rsid w:val="007653A4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11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455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0E22"/>
    <w:rsid w:val="007811E1"/>
    <w:rsid w:val="0078123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4C4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211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59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3A4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89A"/>
    <w:rsid w:val="007B1A35"/>
    <w:rsid w:val="007B1BE2"/>
    <w:rsid w:val="007B1C74"/>
    <w:rsid w:val="007B1C8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54C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20C"/>
    <w:rsid w:val="007D242F"/>
    <w:rsid w:val="007D24A0"/>
    <w:rsid w:val="007D257F"/>
    <w:rsid w:val="007D299E"/>
    <w:rsid w:val="007D2CCC"/>
    <w:rsid w:val="007D328F"/>
    <w:rsid w:val="007D347C"/>
    <w:rsid w:val="007D388E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473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616"/>
    <w:rsid w:val="007E3725"/>
    <w:rsid w:val="007E37E6"/>
    <w:rsid w:val="007E3B36"/>
    <w:rsid w:val="007E3B51"/>
    <w:rsid w:val="007E3B52"/>
    <w:rsid w:val="007E3B74"/>
    <w:rsid w:val="007E3CEA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64A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30A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5721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133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121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00"/>
    <w:rsid w:val="00855714"/>
    <w:rsid w:val="00855C5B"/>
    <w:rsid w:val="0085610C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71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69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1BC"/>
    <w:rsid w:val="0087025B"/>
    <w:rsid w:val="00870491"/>
    <w:rsid w:val="00870CC7"/>
    <w:rsid w:val="00870DB3"/>
    <w:rsid w:val="008711BA"/>
    <w:rsid w:val="0087136F"/>
    <w:rsid w:val="00871890"/>
    <w:rsid w:val="00871C28"/>
    <w:rsid w:val="00872025"/>
    <w:rsid w:val="00872376"/>
    <w:rsid w:val="008728BF"/>
    <w:rsid w:val="00872D3A"/>
    <w:rsid w:val="00872EB3"/>
    <w:rsid w:val="008738D7"/>
    <w:rsid w:val="00873938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3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5CB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89F"/>
    <w:rsid w:val="00884A13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B6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8EF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78A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989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0CB5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1B8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09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177"/>
    <w:rsid w:val="009032CD"/>
    <w:rsid w:val="0090368B"/>
    <w:rsid w:val="00903AA7"/>
    <w:rsid w:val="00904724"/>
    <w:rsid w:val="00904B7E"/>
    <w:rsid w:val="00904CAE"/>
    <w:rsid w:val="00904E30"/>
    <w:rsid w:val="00904EF5"/>
    <w:rsid w:val="00905019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AD4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BA1"/>
    <w:rsid w:val="00913CBA"/>
    <w:rsid w:val="00913FC2"/>
    <w:rsid w:val="0091406C"/>
    <w:rsid w:val="00914544"/>
    <w:rsid w:val="0091480A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BEF"/>
    <w:rsid w:val="00916F9A"/>
    <w:rsid w:val="009170A5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415"/>
    <w:rsid w:val="0092188C"/>
    <w:rsid w:val="00921ECC"/>
    <w:rsid w:val="00921F28"/>
    <w:rsid w:val="009220E3"/>
    <w:rsid w:val="00922A76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58"/>
    <w:rsid w:val="009343CB"/>
    <w:rsid w:val="009344BD"/>
    <w:rsid w:val="00934545"/>
    <w:rsid w:val="00934E7C"/>
    <w:rsid w:val="00934F31"/>
    <w:rsid w:val="0093528C"/>
    <w:rsid w:val="00935686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37CDB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1AF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CBA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5FB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2F92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CA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D8F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7D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5DF5"/>
    <w:rsid w:val="009968EA"/>
    <w:rsid w:val="00996B09"/>
    <w:rsid w:val="009971F1"/>
    <w:rsid w:val="0099721B"/>
    <w:rsid w:val="009973DB"/>
    <w:rsid w:val="009975B9"/>
    <w:rsid w:val="0099774A"/>
    <w:rsid w:val="009977BF"/>
    <w:rsid w:val="009977C1"/>
    <w:rsid w:val="009A0025"/>
    <w:rsid w:val="009A0231"/>
    <w:rsid w:val="009A0256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C85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1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4C2"/>
    <w:rsid w:val="009D69D0"/>
    <w:rsid w:val="009D7B86"/>
    <w:rsid w:val="009D7C28"/>
    <w:rsid w:val="009D7C81"/>
    <w:rsid w:val="009E00BC"/>
    <w:rsid w:val="009E06B2"/>
    <w:rsid w:val="009E0A19"/>
    <w:rsid w:val="009E0A58"/>
    <w:rsid w:val="009E0BFA"/>
    <w:rsid w:val="009E0DA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0D"/>
    <w:rsid w:val="009E375C"/>
    <w:rsid w:val="009E3792"/>
    <w:rsid w:val="009E3E5B"/>
    <w:rsid w:val="009E4425"/>
    <w:rsid w:val="009E45B6"/>
    <w:rsid w:val="009E45C9"/>
    <w:rsid w:val="009E45CA"/>
    <w:rsid w:val="009E4B28"/>
    <w:rsid w:val="009E5192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2E54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A07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07AB6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596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700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2E2E"/>
    <w:rsid w:val="00A3382C"/>
    <w:rsid w:val="00A33986"/>
    <w:rsid w:val="00A33A21"/>
    <w:rsid w:val="00A34009"/>
    <w:rsid w:val="00A34621"/>
    <w:rsid w:val="00A34683"/>
    <w:rsid w:val="00A347A5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A14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54"/>
    <w:rsid w:val="00A567E6"/>
    <w:rsid w:val="00A5687E"/>
    <w:rsid w:val="00A56AD8"/>
    <w:rsid w:val="00A570DA"/>
    <w:rsid w:val="00A57256"/>
    <w:rsid w:val="00A57776"/>
    <w:rsid w:val="00A57B98"/>
    <w:rsid w:val="00A57F71"/>
    <w:rsid w:val="00A600C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C8B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60A"/>
    <w:rsid w:val="00A7288B"/>
    <w:rsid w:val="00A72914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630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80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354"/>
    <w:rsid w:val="00A9686C"/>
    <w:rsid w:val="00A97089"/>
    <w:rsid w:val="00A9767A"/>
    <w:rsid w:val="00A97784"/>
    <w:rsid w:val="00A97A50"/>
    <w:rsid w:val="00A97B1E"/>
    <w:rsid w:val="00AA0132"/>
    <w:rsid w:val="00AA09F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36D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A61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485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6DC3"/>
    <w:rsid w:val="00AC77D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4E75"/>
    <w:rsid w:val="00AD4FD1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1BD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0B26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A86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062"/>
    <w:rsid w:val="00B04AB0"/>
    <w:rsid w:val="00B04E60"/>
    <w:rsid w:val="00B04FE6"/>
    <w:rsid w:val="00B05358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5C6A"/>
    <w:rsid w:val="00B16372"/>
    <w:rsid w:val="00B164DB"/>
    <w:rsid w:val="00B166FC"/>
    <w:rsid w:val="00B16746"/>
    <w:rsid w:val="00B16C84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48A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279C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617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09D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9F6"/>
    <w:rsid w:val="00B57BD5"/>
    <w:rsid w:val="00B600C7"/>
    <w:rsid w:val="00B60199"/>
    <w:rsid w:val="00B60454"/>
    <w:rsid w:val="00B608D9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5AAC"/>
    <w:rsid w:val="00B66027"/>
    <w:rsid w:val="00B66069"/>
    <w:rsid w:val="00B66A92"/>
    <w:rsid w:val="00B66BA6"/>
    <w:rsid w:val="00B66D52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04A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2F36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7FF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7BF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3D86"/>
    <w:rsid w:val="00B94511"/>
    <w:rsid w:val="00B94630"/>
    <w:rsid w:val="00B9465F"/>
    <w:rsid w:val="00B94695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3CB"/>
    <w:rsid w:val="00B96505"/>
    <w:rsid w:val="00B9651D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A85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2A"/>
    <w:rsid w:val="00BA36D9"/>
    <w:rsid w:val="00BA3BD2"/>
    <w:rsid w:val="00BA40BA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09A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3F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3D45"/>
    <w:rsid w:val="00BB4161"/>
    <w:rsid w:val="00BB43A6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322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E8E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6DC1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5D4D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484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202"/>
    <w:rsid w:val="00C00AD6"/>
    <w:rsid w:val="00C011DB"/>
    <w:rsid w:val="00C01274"/>
    <w:rsid w:val="00C01382"/>
    <w:rsid w:val="00C017CA"/>
    <w:rsid w:val="00C017FB"/>
    <w:rsid w:val="00C0193C"/>
    <w:rsid w:val="00C01AF5"/>
    <w:rsid w:val="00C01BB7"/>
    <w:rsid w:val="00C01E49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AE5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3A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62D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A9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110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7C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A6E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08CC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1BB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2D7D"/>
    <w:rsid w:val="00C9327E"/>
    <w:rsid w:val="00C93554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1DE4"/>
    <w:rsid w:val="00CA21C6"/>
    <w:rsid w:val="00CA22F2"/>
    <w:rsid w:val="00CA2817"/>
    <w:rsid w:val="00CA2C9D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3BA"/>
    <w:rsid w:val="00CA54E0"/>
    <w:rsid w:val="00CA55C0"/>
    <w:rsid w:val="00CA577E"/>
    <w:rsid w:val="00CA5F65"/>
    <w:rsid w:val="00CA620B"/>
    <w:rsid w:val="00CA64C9"/>
    <w:rsid w:val="00CA74A4"/>
    <w:rsid w:val="00CA7C05"/>
    <w:rsid w:val="00CA7D15"/>
    <w:rsid w:val="00CB000E"/>
    <w:rsid w:val="00CB00ED"/>
    <w:rsid w:val="00CB0582"/>
    <w:rsid w:val="00CB05D1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CA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0A37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64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5DB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90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8F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C1C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26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D8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0A"/>
    <w:rsid w:val="00D1122C"/>
    <w:rsid w:val="00D1131A"/>
    <w:rsid w:val="00D11801"/>
    <w:rsid w:val="00D11841"/>
    <w:rsid w:val="00D11A98"/>
    <w:rsid w:val="00D11ACD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AE9"/>
    <w:rsid w:val="00D12C31"/>
    <w:rsid w:val="00D12D1F"/>
    <w:rsid w:val="00D132BE"/>
    <w:rsid w:val="00D133B7"/>
    <w:rsid w:val="00D13A07"/>
    <w:rsid w:val="00D13D3B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5C4C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793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6DCF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00E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562"/>
    <w:rsid w:val="00D62920"/>
    <w:rsid w:val="00D6292D"/>
    <w:rsid w:val="00D62A48"/>
    <w:rsid w:val="00D62CFF"/>
    <w:rsid w:val="00D62F6C"/>
    <w:rsid w:val="00D63A6D"/>
    <w:rsid w:val="00D63F96"/>
    <w:rsid w:val="00D63FD9"/>
    <w:rsid w:val="00D64164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2F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293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883"/>
    <w:rsid w:val="00D77CA1"/>
    <w:rsid w:val="00D77F69"/>
    <w:rsid w:val="00D80047"/>
    <w:rsid w:val="00D80096"/>
    <w:rsid w:val="00D804E6"/>
    <w:rsid w:val="00D80C2F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3DF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1D"/>
    <w:rsid w:val="00DB5EA6"/>
    <w:rsid w:val="00DB5F0E"/>
    <w:rsid w:val="00DB5F11"/>
    <w:rsid w:val="00DB5F2F"/>
    <w:rsid w:val="00DB605E"/>
    <w:rsid w:val="00DB6269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4B6"/>
    <w:rsid w:val="00DC05B9"/>
    <w:rsid w:val="00DC0724"/>
    <w:rsid w:val="00DC0C63"/>
    <w:rsid w:val="00DC0CF8"/>
    <w:rsid w:val="00DC0CFD"/>
    <w:rsid w:val="00DC0D12"/>
    <w:rsid w:val="00DC0D29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4F10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CFD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11D"/>
    <w:rsid w:val="00DE121D"/>
    <w:rsid w:val="00DE1337"/>
    <w:rsid w:val="00DE187B"/>
    <w:rsid w:val="00DE188F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E28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00A"/>
    <w:rsid w:val="00DF0457"/>
    <w:rsid w:val="00DF0707"/>
    <w:rsid w:val="00DF0BDE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6BC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403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909"/>
    <w:rsid w:val="00E13BA2"/>
    <w:rsid w:val="00E13C03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17A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CB8"/>
    <w:rsid w:val="00E26D00"/>
    <w:rsid w:val="00E275DE"/>
    <w:rsid w:val="00E27870"/>
    <w:rsid w:val="00E27920"/>
    <w:rsid w:val="00E27A5D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7EF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D6F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4B4"/>
    <w:rsid w:val="00E528FE"/>
    <w:rsid w:val="00E52914"/>
    <w:rsid w:val="00E53371"/>
    <w:rsid w:val="00E537AC"/>
    <w:rsid w:val="00E5391A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5A0"/>
    <w:rsid w:val="00E628E1"/>
    <w:rsid w:val="00E62BE9"/>
    <w:rsid w:val="00E62E7A"/>
    <w:rsid w:val="00E63323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33F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747"/>
    <w:rsid w:val="00E91906"/>
    <w:rsid w:val="00E91A18"/>
    <w:rsid w:val="00E91B5B"/>
    <w:rsid w:val="00E922D2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5756"/>
    <w:rsid w:val="00E957A0"/>
    <w:rsid w:val="00E96397"/>
    <w:rsid w:val="00E963F5"/>
    <w:rsid w:val="00E96699"/>
    <w:rsid w:val="00E966DF"/>
    <w:rsid w:val="00E96930"/>
    <w:rsid w:val="00E96E11"/>
    <w:rsid w:val="00E9734A"/>
    <w:rsid w:val="00E97392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835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341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B92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BF0"/>
    <w:rsid w:val="00EC2F7C"/>
    <w:rsid w:val="00EC3145"/>
    <w:rsid w:val="00EC32ED"/>
    <w:rsid w:val="00EC3844"/>
    <w:rsid w:val="00EC387C"/>
    <w:rsid w:val="00EC3DF3"/>
    <w:rsid w:val="00EC4117"/>
    <w:rsid w:val="00EC4203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7B8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13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2CEC"/>
    <w:rsid w:val="00F13318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84B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2FA2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82B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00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53C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072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0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25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9BB"/>
    <w:rsid w:val="00F94C42"/>
    <w:rsid w:val="00F94E28"/>
    <w:rsid w:val="00F94E56"/>
    <w:rsid w:val="00F95035"/>
    <w:rsid w:val="00F9505F"/>
    <w:rsid w:val="00F951EE"/>
    <w:rsid w:val="00F95261"/>
    <w:rsid w:val="00F9576F"/>
    <w:rsid w:val="00F95B94"/>
    <w:rsid w:val="00F95B95"/>
    <w:rsid w:val="00F95F3E"/>
    <w:rsid w:val="00F964E7"/>
    <w:rsid w:val="00F966AA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B72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545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5FC3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97D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337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656640D-E468-4133-8823-9D322FE78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363</TotalTime>
  <Pages>30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Techin, Saihaikham</cp:lastModifiedBy>
  <cp:revision>67</cp:revision>
  <cp:lastPrinted>2026-05-05T08:35:00Z</cp:lastPrinted>
  <dcterms:created xsi:type="dcterms:W3CDTF">2026-04-23T07:11:00Z</dcterms:created>
  <dcterms:modified xsi:type="dcterms:W3CDTF">2026-05-07T02:57:00Z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