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8451"/>
      </w:tblGrid>
      <w:tr w:rsidR="00890EED" w:rsidRPr="004874BC" w14:paraId="397705EC" w14:textId="77777777" w:rsidTr="00505474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E1ADBE8" w14:textId="0C08CCB0" w:rsidR="00E95A9C" w:rsidRPr="004874BC" w:rsidRDefault="00E95A9C" w:rsidP="00956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</w:pPr>
            <w:r w:rsidRPr="004874B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451" w:type="dxa"/>
            <w:tcBorders>
              <w:top w:val="nil"/>
              <w:left w:val="nil"/>
              <w:bottom w:val="nil"/>
              <w:right w:val="nil"/>
            </w:tcBorders>
          </w:tcPr>
          <w:p w14:paraId="177332F8" w14:textId="77777777" w:rsidR="00E95A9C" w:rsidRPr="004874BC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890EED" w:rsidRPr="004874BC" w14:paraId="40318CFE" w14:textId="77777777" w:rsidTr="00505474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62B008F" w14:textId="77777777" w:rsidR="00E95A9C" w:rsidRPr="004874BC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51" w:type="dxa"/>
            <w:tcBorders>
              <w:top w:val="nil"/>
              <w:left w:val="nil"/>
              <w:bottom w:val="nil"/>
              <w:right w:val="nil"/>
            </w:tcBorders>
          </w:tcPr>
          <w:p w14:paraId="5AC12EE9" w14:textId="77777777" w:rsidR="00E95A9C" w:rsidRPr="004874BC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90EED" w:rsidRPr="004874BC" w14:paraId="31AAE21B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7FAB8C6" w14:textId="011424BA" w:rsidR="00E95A9C" w:rsidRPr="004874BC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451" w:type="dxa"/>
          </w:tcPr>
          <w:p w14:paraId="788F6F39" w14:textId="0723A66B" w:rsidR="00E95A9C" w:rsidRPr="004874BC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90EED" w:rsidRPr="004874BC" w14:paraId="45E48E65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3B0FE27" w14:textId="7248555C" w:rsidR="005048BB" w:rsidRPr="004874BC" w:rsidRDefault="00AA1075" w:rsidP="00504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451" w:type="dxa"/>
          </w:tcPr>
          <w:p w14:paraId="3812D790" w14:textId="5771A98C" w:rsidR="005048BB" w:rsidRPr="004874BC" w:rsidRDefault="00C71F0F" w:rsidP="00504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BB1BF3" w:rsidRPr="004874BC" w14:paraId="7E5EA43B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70A3974" w14:textId="7C7B9476" w:rsidR="00BB1BF3" w:rsidRPr="004874BC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451" w:type="dxa"/>
          </w:tcPr>
          <w:p w14:paraId="5E4B007D" w14:textId="2BCDFD88" w:rsidR="00BB1BF3" w:rsidRPr="004874BC" w:rsidRDefault="00BB1BF3" w:rsidP="00504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B7587" w:rsidRPr="004874BC" w14:paraId="2ECFF812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374BC3D" w14:textId="00EB8E16" w:rsidR="003B7587" w:rsidRPr="004874BC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451" w:type="dxa"/>
          </w:tcPr>
          <w:p w14:paraId="40664774" w14:textId="77777777" w:rsidR="003B7587" w:rsidRPr="004874BC" w:rsidRDefault="003B7587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B7587" w:rsidRPr="004874BC" w14:paraId="3A401E4D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3"/>
        </w:trPr>
        <w:tc>
          <w:tcPr>
            <w:tcW w:w="1098" w:type="dxa"/>
          </w:tcPr>
          <w:p w14:paraId="7B6C9697" w14:textId="2C43F55E" w:rsidR="003B7587" w:rsidRPr="004874BC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451" w:type="dxa"/>
          </w:tcPr>
          <w:p w14:paraId="0FDA06B6" w14:textId="77777777" w:rsidR="003B7587" w:rsidRPr="004874BC" w:rsidRDefault="003B7587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3B7587" w:rsidRPr="004874BC" w14:paraId="41ADE86D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8D753ED" w14:textId="35B39455" w:rsidR="003B7587" w:rsidRPr="004874BC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8451" w:type="dxa"/>
          </w:tcPr>
          <w:p w14:paraId="07BB90C7" w14:textId="77777777" w:rsidR="003B7587" w:rsidRPr="004874BC" w:rsidRDefault="003B7587" w:rsidP="00F7255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เงินลงทุนในบริษัทย่อย</w:t>
            </w:r>
          </w:p>
        </w:tc>
      </w:tr>
      <w:tr w:rsidR="003B7587" w:rsidRPr="004874BC" w14:paraId="102D52F1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7BA7809" w14:textId="7DB3A15E" w:rsidR="003B7587" w:rsidRPr="004874BC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8451" w:type="dxa"/>
          </w:tcPr>
          <w:p w14:paraId="579BD453" w14:textId="4D36B8AE" w:rsidR="003B7587" w:rsidRPr="004874BC" w:rsidRDefault="003B7587" w:rsidP="00F7255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เงินลงทุนใน</w:t>
            </w:r>
            <w:r w:rsidRPr="004874B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การร่วมค้า</w:t>
            </w:r>
          </w:p>
        </w:tc>
      </w:tr>
      <w:tr w:rsidR="003B7587" w:rsidRPr="004874BC" w14:paraId="1604DEF2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5D39269" w14:textId="4E05C4DB" w:rsidR="003B7587" w:rsidRPr="004874BC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8451" w:type="dxa"/>
          </w:tcPr>
          <w:p w14:paraId="10A49C17" w14:textId="77777777" w:rsidR="003B7587" w:rsidRPr="004874BC" w:rsidRDefault="003B7587" w:rsidP="005C27E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</w:t>
            </w:r>
            <w:r w:rsidR="007830E9" w:rsidRPr="004874B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431490" w:rsidRPr="004874BC" w14:paraId="0A580269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B3DA2E7" w14:textId="4BF86064" w:rsidR="00431490" w:rsidRPr="004874BC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8451" w:type="dxa"/>
          </w:tcPr>
          <w:p w14:paraId="669F5A4C" w14:textId="6A365DAF" w:rsidR="00431490" w:rsidRPr="004874BC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431490" w:rsidRPr="004874BC" w14:paraId="635F9476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87DAFE5" w14:textId="251B4DD6" w:rsidR="00431490" w:rsidRPr="004874BC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8451" w:type="dxa"/>
          </w:tcPr>
          <w:p w14:paraId="38D1CAD8" w14:textId="286683E2" w:rsidR="00431490" w:rsidRPr="004874BC" w:rsidRDefault="00A3293B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</w:t>
            </w:r>
            <w:r w:rsidR="00A429E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(</w:t>
            </w:r>
            <w:r w:rsidR="00431490" w:rsidRPr="004874B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A429E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) </w:t>
            </w:r>
            <w:r w:rsidR="00431490" w:rsidRPr="004874B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431490" w:rsidRPr="004874BC" w14:paraId="6313AE34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2DCFB8C6" w14:textId="626B3C20" w:rsidR="00431490" w:rsidRPr="004874BC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8451" w:type="dxa"/>
          </w:tcPr>
          <w:p w14:paraId="14F055AE" w14:textId="341EAAA4" w:rsidR="00431490" w:rsidRPr="004874BC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431490" w:rsidRPr="004874BC" w14:paraId="087D6EF8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B797C1D" w14:textId="49D076DC" w:rsidR="00431490" w:rsidRPr="004874BC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8451" w:type="dxa"/>
          </w:tcPr>
          <w:p w14:paraId="5E9B57A0" w14:textId="17851CD6" w:rsidR="00431490" w:rsidRPr="004874BC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31490" w:rsidRPr="004874BC" w14:paraId="4B188854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6711182" w14:textId="2F434AA2" w:rsidR="00431490" w:rsidRPr="004874BC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8451" w:type="dxa"/>
          </w:tcPr>
          <w:p w14:paraId="4AB98B0F" w14:textId="68B00D9D" w:rsidR="00431490" w:rsidRPr="004874BC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</w:t>
            </w:r>
            <w:r w:rsidRPr="004874B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4874B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ประมาณการหนี้สินและหนี้สินที่อาจเกิดขึ้นกับบุคคลหรือกิจการที่ไม่เกี่ยวข้องกัน</w:t>
            </w:r>
          </w:p>
        </w:tc>
      </w:tr>
      <w:tr w:rsidR="00431490" w:rsidRPr="004874BC" w14:paraId="39EFCCAD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4926E46" w14:textId="38BCF617" w:rsidR="00431490" w:rsidRPr="004874BC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451" w:type="dxa"/>
          </w:tcPr>
          <w:p w14:paraId="509D3464" w14:textId="07E6B511" w:rsidR="00431490" w:rsidRPr="004874BC" w:rsidRDefault="00431490" w:rsidP="004314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</w:tbl>
    <w:p w14:paraId="238CA212" w14:textId="1B2EBF75" w:rsidR="005F0C29" w:rsidRPr="004874BC" w:rsidRDefault="005F0C29" w:rsidP="005F0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</w:rPr>
      </w:pPr>
      <w:r w:rsidRPr="004874BC">
        <w:rPr>
          <w:rFonts w:asciiTheme="majorBidi" w:hAnsiTheme="majorBidi" w:cstheme="majorBidi"/>
          <w:sz w:val="32"/>
          <w:szCs w:val="32"/>
        </w:rPr>
        <w:br w:type="page"/>
      </w:r>
    </w:p>
    <w:p w14:paraId="231509EA" w14:textId="77777777" w:rsidR="00492877" w:rsidRPr="004874BC" w:rsidRDefault="00492877" w:rsidP="0049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4874B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92A21FB" w14:textId="77777777" w:rsidR="00492877" w:rsidRPr="004874BC" w:rsidRDefault="00492877" w:rsidP="0049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66A16D" w14:textId="721E5D50" w:rsidR="00492877" w:rsidRPr="004874BC" w:rsidRDefault="003C2E4B" w:rsidP="00616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874BC">
        <w:rPr>
          <w:rFonts w:asciiTheme="majorBidi" w:hAnsiTheme="majorBidi" w:hint="cs"/>
          <w:spacing w:val="-2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ตรวจสอบตามการมอบหมายจากคณะกรรมการเมื่อวันที่</w:t>
      </w:r>
      <w:r w:rsidRPr="004874BC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C5632E">
        <w:rPr>
          <w:rFonts w:asciiTheme="majorBidi" w:hAnsiTheme="majorBidi"/>
          <w:spacing w:val="-2"/>
          <w:sz w:val="30"/>
          <w:szCs w:val="30"/>
        </w:rPr>
        <w:t>5</w:t>
      </w:r>
      <w:r w:rsidR="006352C1" w:rsidRPr="004874BC">
        <w:rPr>
          <w:rFonts w:asciiTheme="majorBidi" w:hAnsiTheme="majorBidi"/>
          <w:spacing w:val="-2"/>
          <w:sz w:val="30"/>
          <w:szCs w:val="30"/>
        </w:rPr>
        <w:t xml:space="preserve"> </w:t>
      </w:r>
      <w:r w:rsidR="006352C1" w:rsidRPr="004874BC">
        <w:rPr>
          <w:rFonts w:asciiTheme="majorBidi" w:hAnsiTheme="majorBidi" w:hint="cs"/>
          <w:spacing w:val="-2"/>
          <w:sz w:val="30"/>
          <w:szCs w:val="30"/>
          <w:cs/>
        </w:rPr>
        <w:t>พฤษภาคม</w:t>
      </w:r>
      <w:r w:rsidR="002D767E" w:rsidRPr="004874BC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2D767E" w:rsidRPr="004874BC">
        <w:rPr>
          <w:rFonts w:asciiTheme="majorBidi" w:hAnsiTheme="majorBidi"/>
          <w:spacing w:val="-2"/>
          <w:sz w:val="30"/>
          <w:szCs w:val="30"/>
        </w:rPr>
        <w:t>256</w:t>
      </w:r>
      <w:r w:rsidR="004D17ED" w:rsidRPr="004874BC">
        <w:rPr>
          <w:rFonts w:asciiTheme="majorBidi" w:hAnsiTheme="majorBidi"/>
          <w:spacing w:val="-2"/>
          <w:sz w:val="30"/>
          <w:szCs w:val="30"/>
        </w:rPr>
        <w:t>9</w:t>
      </w:r>
    </w:p>
    <w:p w14:paraId="5C4BCD8E" w14:textId="77777777" w:rsidR="00492877" w:rsidRPr="004874BC" w:rsidRDefault="00492877" w:rsidP="00BB1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3199D32" w14:textId="306C6AE4" w:rsidR="00492877" w:rsidRPr="004874BC" w:rsidRDefault="00492877" w:rsidP="00B6302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874BC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3CF7BA74" w14:textId="06B8C7D7" w:rsidR="00492877" w:rsidRPr="004874BC" w:rsidRDefault="00492877" w:rsidP="00BB1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78F7E7F" w14:textId="5088505C" w:rsidR="00492877" w:rsidRPr="004874BC" w:rsidRDefault="00154F0A" w:rsidP="00492877">
      <w:pPr>
        <w:tabs>
          <w:tab w:val="clear" w:pos="454"/>
          <w:tab w:val="clear" w:pos="68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874BC">
        <w:rPr>
          <w:rFonts w:asciiTheme="majorBidi" w:hAnsiTheme="majorBidi" w:cstheme="majorBidi"/>
          <w:sz w:val="30"/>
          <w:szCs w:val="30"/>
          <w:cs/>
        </w:rPr>
        <w:t>บริษัท โกลบอลกรีนเคมิคอล จำกัด</w:t>
      </w:r>
      <w:r w:rsidRPr="004874BC">
        <w:rPr>
          <w:rFonts w:asciiTheme="majorBidi" w:hAnsiTheme="majorBidi" w:cstheme="majorBidi"/>
          <w:sz w:val="30"/>
          <w:szCs w:val="30"/>
        </w:rPr>
        <w:t xml:space="preserve"> (</w:t>
      </w:r>
      <w:r w:rsidRPr="004874BC">
        <w:rPr>
          <w:rFonts w:asciiTheme="majorBidi" w:hAnsiTheme="majorBidi" w:cstheme="majorBidi"/>
          <w:sz w:val="30"/>
          <w:szCs w:val="30"/>
          <w:cs/>
        </w:rPr>
        <w:t>มหาชน) (</w:t>
      </w:r>
      <w:r w:rsidRPr="004874BC">
        <w:rPr>
          <w:rFonts w:asciiTheme="majorBidi" w:hAnsiTheme="majorBidi" w:cstheme="majorBidi"/>
          <w:sz w:val="30"/>
          <w:szCs w:val="30"/>
        </w:rPr>
        <w:t>“</w:t>
      </w:r>
      <w:r w:rsidRPr="004874B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4874BC">
        <w:rPr>
          <w:rFonts w:asciiTheme="majorBidi" w:hAnsiTheme="majorBidi" w:cstheme="majorBidi"/>
          <w:sz w:val="30"/>
          <w:szCs w:val="30"/>
        </w:rPr>
        <w:t>”</w:t>
      </w:r>
      <w:r w:rsidRPr="004874BC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4874BC">
        <w:rPr>
          <w:rFonts w:asciiTheme="majorBidi" w:hAnsiTheme="majorBidi" w:cstheme="majorBidi" w:hint="cs"/>
          <w:sz w:val="30"/>
          <w:szCs w:val="30"/>
          <w:cs/>
        </w:rPr>
        <w:t>เป็นนิติบุคคลที่จัดตั้งขึ้นในประเทศไทย และจดทะเบียนกับ</w:t>
      </w:r>
      <w:r w:rsidRPr="004874BC">
        <w:rPr>
          <w:rFonts w:asciiTheme="majorBidi" w:hAnsiTheme="majorBidi" w:cstheme="majorBidi"/>
          <w:sz w:val="30"/>
          <w:szCs w:val="30"/>
          <w:cs/>
        </w:rPr>
        <w:t>ตลาดหลักทรัพย์แห่งประเทศไท</w:t>
      </w:r>
      <w:r w:rsidRPr="004874BC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4874B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4874BC">
        <w:rPr>
          <w:rFonts w:asciiTheme="majorBidi" w:hAnsiTheme="majorBidi" w:cstheme="majorBidi"/>
          <w:sz w:val="30"/>
          <w:szCs w:val="30"/>
        </w:rPr>
        <w:t xml:space="preserve">2 </w:t>
      </w:r>
      <w:r w:rsidRPr="004874BC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4874BC">
        <w:rPr>
          <w:rFonts w:asciiTheme="majorBidi" w:hAnsiTheme="majorBidi" w:cstheme="majorBidi"/>
          <w:sz w:val="30"/>
          <w:szCs w:val="30"/>
        </w:rPr>
        <w:t xml:space="preserve">2560 </w:t>
      </w:r>
      <w:r w:rsidRPr="004874BC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4874BC">
        <w:rPr>
          <w:rFonts w:asciiTheme="majorBidi" w:hAnsiTheme="majorBidi" w:cstheme="majorBidi"/>
          <w:sz w:val="30"/>
          <w:szCs w:val="30"/>
          <w:cs/>
        </w:rPr>
        <w:t>มีที่อยู่จดทะเบียน</w:t>
      </w:r>
      <w:r w:rsidRPr="004874BC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4874BC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0A7B64D" w14:textId="77777777" w:rsidR="00E17563" w:rsidRPr="004874BC" w:rsidRDefault="00E17563" w:rsidP="00BB1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360" w:type="dxa"/>
        <w:tblInd w:w="360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83"/>
        <w:gridCol w:w="7677"/>
      </w:tblGrid>
      <w:tr w:rsidR="00AE2B82" w:rsidRPr="004874BC" w14:paraId="2FAB866B" w14:textId="77777777" w:rsidTr="003C439B"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14:paraId="5EB80311" w14:textId="77777777" w:rsidR="00AE2B82" w:rsidRPr="004874BC" w:rsidRDefault="00AE2B82" w:rsidP="003C439B">
            <w:pPr>
              <w:tabs>
                <w:tab w:val="left" w:pos="360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สำนักงานใหญ่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</w:tcBorders>
          </w:tcPr>
          <w:p w14:paraId="545A84F5" w14:textId="635B1E85" w:rsidR="00AE2B82" w:rsidRPr="004874BC" w:rsidRDefault="00AE2B82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874B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8799F"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AA1075" w:rsidRPr="004874BC">
              <w:rPr>
                <w:rFonts w:asciiTheme="majorBidi" w:hAnsiTheme="majorBidi" w:cstheme="majorBidi"/>
                <w:sz w:val="30"/>
                <w:szCs w:val="30"/>
              </w:rPr>
              <w:t>555</w:t>
            </w: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="00AA1075" w:rsidRPr="004874B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ศูนย์เอนเนอร์ยี่คอมเพล็กซ์ อาคารเอ ชั้น </w:t>
            </w:r>
            <w:r w:rsidR="00AA1075" w:rsidRPr="004874B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43CE6"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ถนนวิภาวดีรังสิต แขวงจตุจักร</w:t>
            </w:r>
            <w:r w:rsidR="002C1559"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</w:t>
            </w:r>
            <w:r w:rsidR="00143CE6" w:rsidRPr="004874B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>เขตจตุจักร กรุงเทพมหานคร ประเทศไทย</w:t>
            </w:r>
          </w:p>
        </w:tc>
      </w:tr>
      <w:tr w:rsidR="00AE2B82" w:rsidRPr="004874BC" w14:paraId="279A2814" w14:textId="77777777" w:rsidTr="003C439B"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14:paraId="6250816C" w14:textId="6EF450D3" w:rsidR="00AE2B82" w:rsidRPr="004874BC" w:rsidRDefault="00AE2B82" w:rsidP="003C439B">
            <w:pPr>
              <w:tabs>
                <w:tab w:val="left" w:pos="360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สาขาที่ </w:t>
            </w:r>
            <w:r w:rsidR="00AA1075" w:rsidRPr="004874BC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</w:tcBorders>
          </w:tcPr>
          <w:p w14:paraId="4582022C" w14:textId="77F9883D" w:rsidR="00AE2B82" w:rsidRPr="004874BC" w:rsidRDefault="00AE2B82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874B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8799F"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AA1075" w:rsidRPr="004874BC">
              <w:rPr>
                <w:rFonts w:asciiTheme="majorBidi" w:hAnsiTheme="majorBidi" w:cstheme="majorBidi"/>
                <w:sz w:val="30"/>
                <w:szCs w:val="30"/>
              </w:rPr>
              <w:t>888</w:t>
            </w: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45E60"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="00AA1075" w:rsidRPr="004874B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45E60"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ถนนมาบชลูด-แหลมสน </w:t>
            </w: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>ตำบล</w:t>
            </w:r>
            <w:r w:rsidR="00045E60"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>ห้วยโป่ง</w:t>
            </w: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อำเภอเมืองระยอง จังหวัดระยอง ประเทศไทย</w:t>
            </w:r>
          </w:p>
        </w:tc>
      </w:tr>
      <w:tr w:rsidR="00AE2B82" w:rsidRPr="004874BC" w14:paraId="6C6E4495" w14:textId="77777777" w:rsidTr="003C439B"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14:paraId="600055CA" w14:textId="4151C57F" w:rsidR="00AE2B82" w:rsidRPr="004874BC" w:rsidRDefault="00AE2B82" w:rsidP="003C439B">
            <w:pPr>
              <w:tabs>
                <w:tab w:val="left" w:pos="360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สาขาที่ </w:t>
            </w:r>
            <w:r w:rsidR="00AA1075" w:rsidRPr="004874BC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</w:tcBorders>
          </w:tcPr>
          <w:p w14:paraId="07E80E03" w14:textId="736F7CC9" w:rsidR="00AE2B82" w:rsidRPr="004874BC" w:rsidRDefault="00AE2B82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874B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8799F"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AA1075" w:rsidRPr="004874B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32C64" w:rsidRPr="004874BC">
              <w:rPr>
                <w:rFonts w:asciiTheme="majorBidi" w:hAnsiTheme="majorBidi" w:cstheme="majorBidi"/>
                <w:sz w:val="30"/>
                <w:szCs w:val="30"/>
              </w:rPr>
              <w:t>, 10</w:t>
            </w:r>
            <w:r w:rsidR="00D8799F"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ซอย จี </w:t>
            </w:r>
            <w:r w:rsidR="00AA1075" w:rsidRPr="004874B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ถนนปกรณ์สงเคราะห์ราษฎร์ ตำบลมาบตาพุด อำเภอเมืองระยอง </w:t>
            </w:r>
            <w:r w:rsidR="006E34DF" w:rsidRPr="004874B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>จังหวัดระยอง ประเทศไทย</w:t>
            </w:r>
          </w:p>
        </w:tc>
      </w:tr>
      <w:tr w:rsidR="00890EED" w:rsidRPr="004874BC" w14:paraId="2C111800" w14:textId="77777777" w:rsidTr="003C439B"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14:paraId="5D49EA82" w14:textId="5F12EBB9" w:rsidR="00123C74" w:rsidRPr="004874BC" w:rsidRDefault="00123C74" w:rsidP="003C439B">
            <w:pPr>
              <w:tabs>
                <w:tab w:val="left" w:pos="360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สาขาที่ </w:t>
            </w:r>
            <w:r w:rsidR="00AA1075" w:rsidRPr="004874BC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</w:tcBorders>
          </w:tcPr>
          <w:p w14:paraId="77B66A18" w14:textId="4940663D" w:rsidR="00123C74" w:rsidRPr="004874BC" w:rsidRDefault="00123C74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 xml:space="preserve">:    </w:t>
            </w:r>
            <w:r w:rsidRPr="004874BC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เลขที่ </w:t>
            </w:r>
            <w:r w:rsidR="00AA1075" w:rsidRPr="004874BC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199</w:t>
            </w:r>
            <w:r w:rsidRPr="004874BC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/</w:t>
            </w:r>
            <w:r w:rsidR="00AA1075" w:rsidRPr="004874BC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  <w:r w:rsidRPr="004874BC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หมู</w:t>
            </w:r>
            <w:r w:rsidR="00B642F8" w:rsidRPr="004874BC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่</w:t>
            </w:r>
            <w:r w:rsidRPr="004874BC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ที่ </w:t>
            </w:r>
            <w:r w:rsidR="00AA1075" w:rsidRPr="004874BC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  <w:r w:rsidRPr="004874BC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ตำบลเขาซก</w:t>
            </w:r>
            <w:r w:rsidR="006F02F9" w:rsidRPr="004874BC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อำเภอหนองให</w:t>
            </w:r>
            <w:r w:rsidRPr="004874BC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ญ่ </w:t>
            </w:r>
            <w:r w:rsidR="006F02F9" w:rsidRPr="004874BC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จังหวัดชลบุรี</w:t>
            </w:r>
            <w:r w:rsidR="006F02F9"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ประเทศไทย</w:t>
            </w:r>
          </w:p>
        </w:tc>
      </w:tr>
    </w:tbl>
    <w:p w14:paraId="28E963F9" w14:textId="77777777" w:rsidR="00331629" w:rsidRPr="004874BC" w:rsidRDefault="00331629" w:rsidP="008C717D">
      <w:p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6D28674" w14:textId="1DC50ECE" w:rsidR="00AF3BB8" w:rsidRPr="004874BC" w:rsidRDefault="00C65500" w:rsidP="00492877">
      <w:p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874BC">
        <w:rPr>
          <w:rFonts w:asciiTheme="majorBidi" w:hAnsiTheme="majorBidi" w:cstheme="majorBidi"/>
          <w:sz w:val="30"/>
          <w:szCs w:val="30"/>
          <w:cs/>
        </w:rPr>
        <w:t>บริษัทใหญ่แ</w:t>
      </w:r>
      <w:r w:rsidR="00C90AB5" w:rsidRPr="004874BC">
        <w:rPr>
          <w:rFonts w:asciiTheme="majorBidi" w:hAnsiTheme="majorBidi" w:cstheme="majorBidi"/>
          <w:sz w:val="30"/>
          <w:szCs w:val="30"/>
          <w:cs/>
        </w:rPr>
        <w:t>ละบริษัทใหญ่ในลำดับสูงสุด</w:t>
      </w:r>
      <w:r w:rsidR="0063123A" w:rsidRPr="004874B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874BC">
        <w:rPr>
          <w:rFonts w:asciiTheme="majorBidi" w:hAnsiTheme="majorBidi" w:cstheme="majorBidi"/>
          <w:sz w:val="30"/>
          <w:szCs w:val="30"/>
          <w:cs/>
        </w:rPr>
        <w:t>ได้แก่</w:t>
      </w:r>
      <w:r w:rsidRPr="004874BC">
        <w:rPr>
          <w:rFonts w:asciiTheme="majorBidi" w:hAnsiTheme="majorBidi" w:cstheme="majorBidi"/>
          <w:sz w:val="30"/>
          <w:szCs w:val="30"/>
        </w:rPr>
        <w:t xml:space="preserve"> </w:t>
      </w:r>
      <w:r w:rsidRPr="004874BC">
        <w:rPr>
          <w:rFonts w:asciiTheme="majorBidi" w:hAnsiTheme="majorBidi" w:cstheme="majorBidi"/>
          <w:sz w:val="30"/>
          <w:szCs w:val="30"/>
          <w:cs/>
        </w:rPr>
        <w:t xml:space="preserve">บริษัท พีทีที โกลบอล เคมิคอล </w:t>
      </w:r>
      <w:r w:rsidR="0063123A" w:rsidRPr="004874BC">
        <w:rPr>
          <w:rFonts w:asciiTheme="majorBidi" w:hAnsiTheme="majorBidi" w:cstheme="majorBidi"/>
          <w:sz w:val="30"/>
          <w:szCs w:val="30"/>
          <w:cs/>
        </w:rPr>
        <w:t xml:space="preserve">จำกัด (มหาชน) </w:t>
      </w:r>
      <w:r w:rsidR="004E22C4" w:rsidRPr="004874BC">
        <w:rPr>
          <w:rFonts w:asciiTheme="majorBidi" w:hAnsiTheme="majorBidi" w:cstheme="majorBidi"/>
          <w:sz w:val="30"/>
          <w:szCs w:val="30"/>
          <w:cs/>
        </w:rPr>
        <w:t>แล</w:t>
      </w:r>
      <w:r w:rsidR="007601CA" w:rsidRPr="004874BC">
        <w:rPr>
          <w:rFonts w:asciiTheme="majorBidi" w:hAnsiTheme="majorBidi" w:cstheme="majorBidi"/>
          <w:sz w:val="30"/>
          <w:szCs w:val="30"/>
          <w:cs/>
        </w:rPr>
        <w:t>ะ</w:t>
      </w:r>
      <w:r w:rsidR="00A3293B" w:rsidRPr="004874BC">
        <w:rPr>
          <w:rFonts w:asciiTheme="majorBidi" w:hAnsiTheme="majorBidi" w:cstheme="majorBidi"/>
          <w:sz w:val="30"/>
          <w:szCs w:val="30"/>
          <w:cs/>
        </w:rPr>
        <w:br/>
      </w:r>
      <w:r w:rsidR="004E22C4" w:rsidRPr="004874BC">
        <w:rPr>
          <w:rFonts w:asciiTheme="majorBidi" w:hAnsiTheme="majorBidi" w:cstheme="majorBidi"/>
          <w:sz w:val="30"/>
          <w:szCs w:val="30"/>
          <w:cs/>
        </w:rPr>
        <w:t>บริษัท ปตท</w:t>
      </w:r>
      <w:r w:rsidR="001D63F7" w:rsidRPr="004874BC">
        <w:rPr>
          <w:rFonts w:asciiTheme="majorBidi" w:hAnsiTheme="majorBidi" w:cstheme="majorBidi"/>
          <w:sz w:val="30"/>
          <w:szCs w:val="30"/>
          <w:cs/>
        </w:rPr>
        <w:t xml:space="preserve">. </w:t>
      </w:r>
      <w:r w:rsidRPr="004874BC">
        <w:rPr>
          <w:rFonts w:asciiTheme="majorBidi" w:hAnsiTheme="majorBidi" w:cstheme="majorBidi"/>
          <w:sz w:val="30"/>
          <w:szCs w:val="30"/>
          <w:cs/>
        </w:rPr>
        <w:t>จำกัด (มหาชน) ตามลำดับ ซึ่งบริษัททั้งสองแห่งเป็นนิติบุคคลที่จัดตั้งขึ้นในประเทศไทย</w:t>
      </w:r>
    </w:p>
    <w:p w14:paraId="5DD46BF3" w14:textId="77777777" w:rsidR="00492877" w:rsidRPr="004874BC" w:rsidRDefault="00492877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57CCA6F" w14:textId="0A96FF7F" w:rsidR="00CD06B5" w:rsidRPr="004874BC" w:rsidRDefault="00AB78CA" w:rsidP="00492877">
      <w:p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874BC">
        <w:rPr>
          <w:rFonts w:asciiTheme="majorBidi" w:hAnsiTheme="majorBidi" w:cstheme="majorBidi"/>
          <w:sz w:val="30"/>
          <w:szCs w:val="30"/>
          <w:cs/>
        </w:rPr>
        <w:t>บ</w:t>
      </w:r>
      <w:r w:rsidR="00AE2B82" w:rsidRPr="004874BC">
        <w:rPr>
          <w:rFonts w:asciiTheme="majorBidi" w:hAnsiTheme="majorBidi" w:cstheme="majorBidi"/>
          <w:sz w:val="30"/>
          <w:szCs w:val="30"/>
          <w:cs/>
        </w:rPr>
        <w:t>ริษัทดำเนินธุรกิจหลักเกี่ยวกับการผลิต จำหน่ายและขนส่งผลิตภัณฑ์โอลีโอเคมิคอล โดยมีผลิตภัณฑ์หลั</w:t>
      </w:r>
      <w:r w:rsidR="007601CA" w:rsidRPr="004874BC">
        <w:rPr>
          <w:rFonts w:asciiTheme="majorBidi" w:hAnsiTheme="majorBidi" w:cstheme="majorBidi"/>
          <w:sz w:val="30"/>
          <w:szCs w:val="30"/>
          <w:cs/>
        </w:rPr>
        <w:t>ก</w:t>
      </w:r>
      <w:r w:rsidR="00AE2B82" w:rsidRPr="004874BC">
        <w:rPr>
          <w:rFonts w:asciiTheme="majorBidi" w:hAnsiTheme="majorBidi" w:cstheme="majorBidi"/>
          <w:sz w:val="30"/>
          <w:szCs w:val="30"/>
          <w:cs/>
        </w:rPr>
        <w:t>ประกอบด้วย เม</w:t>
      </w:r>
      <w:r w:rsidR="00C02F60" w:rsidRPr="004874BC">
        <w:rPr>
          <w:rFonts w:asciiTheme="majorBidi" w:hAnsiTheme="majorBidi" w:cstheme="majorBidi"/>
          <w:sz w:val="30"/>
          <w:szCs w:val="30"/>
          <w:cs/>
        </w:rPr>
        <w:t>ทิลเอสเทอร์ แฟตตี้แอลกอฮอลส์ แฟตตี้แอซิด แฟต</w:t>
      </w:r>
      <w:r w:rsidR="00AE2B82" w:rsidRPr="004874BC">
        <w:rPr>
          <w:rFonts w:asciiTheme="majorBidi" w:hAnsiTheme="majorBidi" w:cstheme="majorBidi"/>
          <w:sz w:val="30"/>
          <w:szCs w:val="30"/>
          <w:cs/>
        </w:rPr>
        <w:t>ตี้เอมีน และเอสเทอร์ของแอลกอฮอลส์อื่นๆ รวมทั้งผลิตภัณฑ์พลอยได้อื่นๆ</w:t>
      </w:r>
    </w:p>
    <w:p w14:paraId="7F86EC8A" w14:textId="77777777" w:rsidR="00492877" w:rsidRPr="004874BC" w:rsidRDefault="00492877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D4D61D" w14:textId="77777777" w:rsidR="003C439B" w:rsidRPr="004874BC" w:rsidRDefault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874BC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A178D29" w14:textId="7BD34396" w:rsidR="00C22AF3" w:rsidRPr="004874BC" w:rsidRDefault="00C22AF3" w:rsidP="00B6302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4874B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เกณฑ์การจัดทำงบการเงินระหว่างกาล</w:t>
      </w:r>
    </w:p>
    <w:p w14:paraId="309A8623" w14:textId="3318B7CB" w:rsidR="008B0900" w:rsidRPr="00AD63D2" w:rsidRDefault="008B0900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39B05F28" w14:textId="68E09FDD" w:rsidR="008B0900" w:rsidRPr="004874BC" w:rsidRDefault="008B0900" w:rsidP="003C439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</w:rPr>
      </w:pPr>
      <w:r w:rsidRPr="004874BC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CA768A" w:rsidRPr="004874BC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br/>
      </w:r>
      <w:r w:rsidRPr="004874BC">
        <w:rPr>
          <w:rFonts w:asciiTheme="majorBidi" w:eastAsia="Times New Roman" w:hAnsiTheme="majorBidi" w:cstheme="majorBidi"/>
          <w:color w:val="242424"/>
          <w:spacing w:val="-2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="003C439B" w:rsidRPr="004874BC">
        <w:rPr>
          <w:rFonts w:asciiTheme="majorBidi" w:eastAsia="Times New Roman" w:hAnsiTheme="majorBidi" w:cstheme="majorBidi"/>
          <w:color w:val="242424"/>
          <w:spacing w:val="-2"/>
          <w:sz w:val="30"/>
          <w:szCs w:val="30"/>
        </w:rPr>
        <w:t xml:space="preserve"> </w:t>
      </w:r>
      <w:r w:rsidR="00AA1075" w:rsidRPr="004874BC">
        <w:rPr>
          <w:rFonts w:asciiTheme="majorBidi" w:eastAsia="Times New Roman" w:hAnsiTheme="majorBidi" w:cstheme="majorBidi"/>
          <w:color w:val="242424"/>
          <w:spacing w:val="-2"/>
          <w:sz w:val="30"/>
          <w:szCs w:val="30"/>
        </w:rPr>
        <w:t>34</w:t>
      </w:r>
      <w:r w:rsidRPr="004874BC">
        <w:rPr>
          <w:rFonts w:asciiTheme="majorBidi" w:eastAsia="Times New Roman" w:hAnsiTheme="majorBidi" w:cstheme="majorBidi"/>
          <w:color w:val="242424"/>
          <w:sz w:val="30"/>
          <w:szCs w:val="30"/>
        </w:rPr>
        <w:t xml:space="preserve"> </w:t>
      </w:r>
      <w:r w:rsidRPr="004874BC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เรื่อง </w:t>
      </w:r>
      <w:r w:rsidRPr="004874BC">
        <w:rPr>
          <w:rFonts w:asciiTheme="majorBidi" w:eastAsia="Times New Roman" w:hAnsiTheme="majorBidi" w:cstheme="majorBidi"/>
          <w:i/>
          <w:iCs/>
          <w:color w:val="242424"/>
          <w:sz w:val="30"/>
          <w:szCs w:val="30"/>
          <w:cs/>
        </w:rPr>
        <w:t>การรายงานทางการเงินระหว่างกาล</w:t>
      </w:r>
      <w:r w:rsidRPr="004874BC">
        <w:rPr>
          <w:rFonts w:asciiTheme="majorBidi" w:eastAsia="Times New Roman" w:hAnsiTheme="majorBidi" w:cstheme="majorBidi"/>
          <w:color w:val="242424"/>
          <w:sz w:val="30"/>
          <w:szCs w:val="30"/>
        </w:rPr>
        <w:t xml:space="preserve"> </w:t>
      </w:r>
      <w:r w:rsidRPr="004874BC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594BFC" w:rsidRPr="004874BC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 </w:t>
      </w:r>
      <w:r w:rsidR="00594BFC" w:rsidRPr="004874BC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594BFC" w:rsidRPr="004874BC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และบริษัทย่อยสำหรับ</w:t>
      </w:r>
      <w:r w:rsidR="00594BFC" w:rsidRPr="004874BC">
        <w:rPr>
          <w:rFonts w:ascii="Angsana New" w:hAnsi="Angsana New"/>
          <w:sz w:val="30"/>
          <w:szCs w:val="30"/>
          <w:cs/>
        </w:rPr>
        <w:t>ปีสิ้นสุดวันที่</w:t>
      </w:r>
      <w:r w:rsidR="00594BFC" w:rsidRPr="004874BC">
        <w:rPr>
          <w:rFonts w:ascii="Angsana New" w:hAnsi="Angsana New"/>
          <w:sz w:val="30"/>
          <w:szCs w:val="30"/>
        </w:rPr>
        <w:t xml:space="preserve"> </w:t>
      </w:r>
      <w:r w:rsidR="00AA1075" w:rsidRPr="004874BC">
        <w:rPr>
          <w:rFonts w:ascii="Angsana New" w:hAnsi="Angsana New"/>
          <w:sz w:val="30"/>
          <w:szCs w:val="30"/>
        </w:rPr>
        <w:t>31</w:t>
      </w:r>
      <w:r w:rsidR="00594BFC" w:rsidRPr="004874BC">
        <w:rPr>
          <w:rFonts w:ascii="Angsana New" w:hAnsi="Angsana New"/>
          <w:sz w:val="30"/>
          <w:szCs w:val="30"/>
        </w:rPr>
        <w:t xml:space="preserve"> </w:t>
      </w:r>
      <w:r w:rsidR="00594BFC" w:rsidRPr="004874BC">
        <w:rPr>
          <w:rFonts w:ascii="Angsana New" w:hAnsi="Angsana New"/>
          <w:sz w:val="30"/>
          <w:szCs w:val="30"/>
          <w:cs/>
        </w:rPr>
        <w:t>ธันวาคม</w:t>
      </w:r>
      <w:r w:rsidR="00594BFC" w:rsidRPr="004874BC">
        <w:rPr>
          <w:rFonts w:ascii="Angsana New" w:hAnsi="Angsana New"/>
          <w:sz w:val="30"/>
          <w:szCs w:val="30"/>
        </w:rPr>
        <w:t xml:space="preserve"> </w:t>
      </w:r>
      <w:r w:rsidR="00AA1075" w:rsidRPr="004874BC">
        <w:rPr>
          <w:rFonts w:ascii="Angsana New" w:hAnsi="Angsana New"/>
          <w:sz w:val="30"/>
          <w:szCs w:val="30"/>
        </w:rPr>
        <w:t>256</w:t>
      </w:r>
      <w:r w:rsidR="00682603" w:rsidRPr="004874BC">
        <w:rPr>
          <w:rFonts w:ascii="Angsana New" w:hAnsi="Angsana New"/>
          <w:sz w:val="30"/>
          <w:szCs w:val="30"/>
        </w:rPr>
        <w:t>8</w:t>
      </w:r>
    </w:p>
    <w:p w14:paraId="3E3F4B30" w14:textId="4252A44A" w:rsidR="008B0900" w:rsidRPr="00AD63D2" w:rsidRDefault="008B0900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0255ED60" w14:textId="7DA4A5F3" w:rsidR="00645477" w:rsidRDefault="00911A6D" w:rsidP="00682603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</w:rPr>
      </w:pPr>
      <w:r w:rsidRPr="004874BC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ในการจัดทำงบการเงินระหว่างกาล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AA1075" w:rsidRPr="004874BC">
        <w:rPr>
          <w:rFonts w:asciiTheme="majorBidi" w:eastAsia="Times New Roman" w:hAnsiTheme="majorBidi" w:cstheme="majorBidi"/>
          <w:color w:val="242424"/>
          <w:sz w:val="30"/>
          <w:szCs w:val="30"/>
        </w:rPr>
        <w:t>31</w:t>
      </w:r>
      <w:r w:rsidRPr="004874BC">
        <w:rPr>
          <w:rFonts w:asciiTheme="majorBidi" w:eastAsia="Times New Roman" w:hAnsiTheme="majorBidi" w:cstheme="majorBidi"/>
          <w:color w:val="242424"/>
          <w:sz w:val="30"/>
          <w:szCs w:val="30"/>
        </w:rPr>
        <w:t xml:space="preserve"> </w:t>
      </w:r>
      <w:r w:rsidRPr="004874BC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ธันวาคม </w:t>
      </w:r>
      <w:r w:rsidR="00AA1075" w:rsidRPr="004874BC">
        <w:rPr>
          <w:rFonts w:asciiTheme="majorBidi" w:eastAsia="Times New Roman" w:hAnsiTheme="majorBidi" w:cstheme="majorBidi"/>
          <w:color w:val="242424"/>
          <w:sz w:val="30"/>
          <w:szCs w:val="30"/>
        </w:rPr>
        <w:t>256</w:t>
      </w:r>
      <w:r w:rsidR="00682603" w:rsidRPr="004874BC">
        <w:rPr>
          <w:rFonts w:asciiTheme="majorBidi" w:eastAsia="Times New Roman" w:hAnsiTheme="majorBidi" w:cstheme="majorBidi"/>
          <w:color w:val="242424"/>
          <w:sz w:val="30"/>
          <w:szCs w:val="30"/>
        </w:rPr>
        <w:t>8</w:t>
      </w:r>
    </w:p>
    <w:p w14:paraId="58BE2E08" w14:textId="77777777" w:rsidR="00F843A6" w:rsidRPr="00AD63D2" w:rsidRDefault="00F843A6" w:rsidP="00682603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14"/>
          <w:szCs w:val="14"/>
        </w:rPr>
      </w:pPr>
    </w:p>
    <w:p w14:paraId="0587B284" w14:textId="77777777" w:rsidR="00F843A6" w:rsidRPr="00F843A6" w:rsidRDefault="00F843A6" w:rsidP="00F843A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</w:rPr>
      </w:pPr>
      <w:r w:rsidRPr="00F843A6">
        <w:rPr>
          <w:rFonts w:asciiTheme="majorBidi" w:eastAsia="Times New Roman" w:hAnsiTheme="majorBidi" w:cstheme="majorBidi"/>
          <w:i/>
          <w:iCs/>
          <w:color w:val="242424"/>
          <w:sz w:val="30"/>
          <w:szCs w:val="30"/>
          <w:cs/>
        </w:rPr>
        <w:t>การประกาศขึ้นเครื่องหมาย “</w:t>
      </w:r>
      <w:r w:rsidRPr="00F843A6">
        <w:rPr>
          <w:rFonts w:asciiTheme="majorBidi" w:eastAsia="Times New Roman" w:hAnsiTheme="majorBidi" w:cstheme="majorBidi"/>
          <w:i/>
          <w:iCs/>
          <w:color w:val="242424"/>
          <w:sz w:val="30"/>
          <w:szCs w:val="30"/>
        </w:rPr>
        <w:t>CB” Business (Caution)</w:t>
      </w:r>
    </w:p>
    <w:p w14:paraId="41D83670" w14:textId="77777777" w:rsidR="00F843A6" w:rsidRPr="00F843A6" w:rsidRDefault="00F843A6" w:rsidP="00F843A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14"/>
          <w:szCs w:val="14"/>
        </w:rPr>
      </w:pPr>
      <w:r w:rsidRPr="00F843A6">
        <w:rPr>
          <w:rFonts w:asciiTheme="majorBidi" w:eastAsia="Times New Roman" w:hAnsiTheme="majorBidi" w:cstheme="majorBidi"/>
          <w:color w:val="242424"/>
          <w:sz w:val="14"/>
          <w:szCs w:val="14"/>
        </w:rPr>
        <w:t> </w:t>
      </w:r>
    </w:p>
    <w:p w14:paraId="1EAD4147" w14:textId="77777777" w:rsidR="00F843A6" w:rsidRPr="00F843A6" w:rsidRDefault="00F843A6" w:rsidP="00F843A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</w:rPr>
      </w:pPr>
      <w:r w:rsidRPr="00F843A6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ตลาดหลักทรัพย์แห่งประเทศไทย (“</w:t>
      </w:r>
      <w:r w:rsidRPr="00F843A6">
        <w:rPr>
          <w:rFonts w:asciiTheme="majorBidi" w:eastAsia="Times New Roman" w:hAnsiTheme="majorBidi" w:cstheme="majorBidi"/>
          <w:color w:val="242424"/>
          <w:sz w:val="30"/>
          <w:szCs w:val="30"/>
        </w:rPr>
        <w:t xml:space="preserve">SET”) </w:t>
      </w:r>
      <w:r w:rsidRPr="00F843A6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ประกาศขึ้นเครื่องหมาย “</w:t>
      </w:r>
      <w:r w:rsidRPr="00F843A6">
        <w:rPr>
          <w:rFonts w:asciiTheme="majorBidi" w:eastAsia="Times New Roman" w:hAnsiTheme="majorBidi" w:cstheme="majorBidi"/>
          <w:color w:val="242424"/>
          <w:sz w:val="30"/>
          <w:szCs w:val="30"/>
        </w:rPr>
        <w:t xml:space="preserve">CB” Business (Caution) </w:t>
      </w:r>
      <w:r w:rsidRPr="00F843A6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ให้หลักทรัพย์ของบริษัทที่มีการซื้อขายในตลาดหลักทรัพย์เมื่อมีผลการดําเนินงานขาดทุนสุทธิ </w:t>
      </w:r>
      <w:r w:rsidRPr="00F843A6">
        <w:rPr>
          <w:rFonts w:asciiTheme="majorBidi" w:eastAsia="Times New Roman" w:hAnsiTheme="majorBidi" w:cstheme="majorBidi"/>
          <w:color w:val="242424"/>
          <w:sz w:val="30"/>
          <w:szCs w:val="30"/>
        </w:rPr>
        <w:t xml:space="preserve">3 </w:t>
      </w:r>
      <w:r w:rsidRPr="00F843A6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ปีติดต่อกันจนทําให้ส่วนของผู้ถือหุ้นน้อยกว่าร้อยละ </w:t>
      </w:r>
      <w:r w:rsidRPr="00F843A6">
        <w:rPr>
          <w:rFonts w:asciiTheme="majorBidi" w:eastAsia="Times New Roman" w:hAnsiTheme="majorBidi" w:cstheme="majorBidi"/>
          <w:color w:val="242424"/>
          <w:sz w:val="30"/>
          <w:szCs w:val="30"/>
        </w:rPr>
        <w:t xml:space="preserve">100 </w:t>
      </w:r>
      <w:r w:rsidRPr="00F843A6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ของทุนชําระแล้ว</w:t>
      </w:r>
      <w:r w:rsidRPr="00F843A6">
        <w:rPr>
          <w:rFonts w:asciiTheme="majorBidi" w:eastAsia="Times New Roman" w:hAnsiTheme="majorBidi" w:cstheme="majorBidi"/>
          <w:color w:val="242424"/>
          <w:sz w:val="30"/>
          <w:szCs w:val="30"/>
        </w:rPr>
        <w:t xml:space="preserve"> </w:t>
      </w:r>
      <w:r w:rsidRPr="00F843A6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ในกรณีดังกล่าวบริษัทได้เผยแพร่แผนการแก้ไขเหตุดังกล่าวแล้ว</w:t>
      </w:r>
    </w:p>
    <w:p w14:paraId="228EC9EE" w14:textId="77777777" w:rsidR="00682603" w:rsidRPr="00AD63D2" w:rsidRDefault="00682603" w:rsidP="00682603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09D2529C" w14:textId="6A2703DA" w:rsidR="002C53B8" w:rsidRPr="004874BC" w:rsidRDefault="002C53B8" w:rsidP="00B6302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4874BC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บุคคลหรือกิจการที่เกี่ยวข้องกัน </w:t>
      </w:r>
    </w:p>
    <w:p w14:paraId="6D22C075" w14:textId="3BA2CC3C" w:rsidR="002C53B8" w:rsidRPr="00AD63D2" w:rsidRDefault="002C53B8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6F81F8F4" w14:textId="5CC5F375" w:rsidR="003C439B" w:rsidRPr="004874BC" w:rsidRDefault="003C439B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</w:rPr>
      </w:pPr>
      <w:r w:rsidRPr="004874BC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  <w:cs/>
        </w:rPr>
        <w:t>ความสัมพันธ์ที่มีกับบริษัทย่อย และการร่วมค้าที่ได้เปิดเผยในหมายเหตุข้อ</w:t>
      </w:r>
      <w:r w:rsidRPr="004874BC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</w:rPr>
        <w:t xml:space="preserve"> </w:t>
      </w:r>
      <w:r w:rsidR="00AA1075" w:rsidRPr="004874BC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</w:rPr>
        <w:t>6</w:t>
      </w:r>
      <w:r w:rsidR="00DA5925" w:rsidRPr="004874BC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</w:rPr>
        <w:t xml:space="preserve"> </w:t>
      </w:r>
      <w:r w:rsidR="00DA5925" w:rsidRPr="004874BC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  <w:cs/>
        </w:rPr>
        <w:t xml:space="preserve">และ </w:t>
      </w:r>
      <w:r w:rsidR="00AA1075" w:rsidRPr="004874BC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</w:rPr>
        <w:t>7</w:t>
      </w:r>
      <w:r w:rsidRPr="004874BC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 </w:t>
      </w:r>
      <w:r w:rsidR="00C07ED9" w:rsidRPr="004874BC">
        <w:rPr>
          <w:rFonts w:asciiTheme="majorBidi" w:eastAsia="Times New Roman" w:hAnsiTheme="majorBidi" w:hint="cs"/>
          <w:color w:val="242424"/>
          <w:sz w:val="30"/>
          <w:szCs w:val="30"/>
          <w:cs/>
        </w:rPr>
        <w:t>สำหรับบุคคลหรือกิจการอื่นที่เกี่ยวข้องกันไม่มีการเปลี่ยนแปลงอย่างมีสาระสำคัญในระหว่างงวด กลุ่มบริษัทมีรายการระหว่างกันที่มีนัยสำคัญในระหว่างงวดดังนี้</w:t>
      </w:r>
    </w:p>
    <w:p w14:paraId="7CECAE8B" w14:textId="7122549D" w:rsidR="008C2504" w:rsidRPr="00AD63D2" w:rsidRDefault="008C2504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W w:w="90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5"/>
        <w:gridCol w:w="1009"/>
        <w:gridCol w:w="236"/>
        <w:gridCol w:w="1056"/>
        <w:gridCol w:w="241"/>
        <w:gridCol w:w="1083"/>
        <w:gridCol w:w="237"/>
        <w:gridCol w:w="1080"/>
      </w:tblGrid>
      <w:tr w:rsidR="008D4464" w:rsidRPr="004874BC" w14:paraId="7927623B" w14:textId="77777777" w:rsidTr="00B07C6D">
        <w:trPr>
          <w:trHeight w:val="119"/>
          <w:tblHeader/>
        </w:trPr>
        <w:tc>
          <w:tcPr>
            <w:tcW w:w="2272" w:type="pct"/>
          </w:tcPr>
          <w:p w14:paraId="4355DB16" w14:textId="77777777" w:rsidR="008D4464" w:rsidRPr="004874BC" w:rsidRDefault="008D4464" w:rsidP="00A046B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74B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70" w:type="pct"/>
            <w:gridSpan w:val="3"/>
          </w:tcPr>
          <w:p w14:paraId="4FC2C2FE" w14:textId="77777777" w:rsidR="008D4464" w:rsidRPr="004874BC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74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</w:tcPr>
          <w:p w14:paraId="7DBF689B" w14:textId="77777777" w:rsidR="008D4464" w:rsidRPr="004874BC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331CF673" w14:textId="77777777" w:rsidR="008D4464" w:rsidRPr="004874BC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74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4464" w:rsidRPr="004874BC" w14:paraId="79BAA76F" w14:textId="77777777" w:rsidTr="00B07C6D">
        <w:trPr>
          <w:tblHeader/>
        </w:trPr>
        <w:tc>
          <w:tcPr>
            <w:tcW w:w="2272" w:type="pct"/>
          </w:tcPr>
          <w:p w14:paraId="76F06412" w14:textId="5CBE67FB" w:rsidR="008D4464" w:rsidRPr="004874BC" w:rsidRDefault="0041764C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</w:t>
            </w:r>
            <w:r w:rsidRPr="004874BC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ดสาม</w:t>
            </w:r>
            <w:r w:rsidRPr="004874B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Pr="004874B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31 </w:t>
            </w:r>
            <w:r w:rsidRPr="004874BC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557" w:type="pct"/>
          </w:tcPr>
          <w:p w14:paraId="7F3C0371" w14:textId="033E5D71" w:rsidR="008D4464" w:rsidRPr="004874BC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C2091" w:rsidRPr="004874B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0" w:type="pct"/>
          </w:tcPr>
          <w:p w14:paraId="3C5CFE76" w14:textId="77777777" w:rsidR="008D4464" w:rsidRPr="004874BC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569ACACF" w14:textId="783CC909" w:rsidR="008D4464" w:rsidRPr="004874BC" w:rsidRDefault="007C2091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4874BC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33" w:type="pct"/>
          </w:tcPr>
          <w:p w14:paraId="0B634E27" w14:textId="77777777" w:rsidR="008D4464" w:rsidRPr="004874BC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</w:tcPr>
          <w:p w14:paraId="7BB9F7AB" w14:textId="09B14072" w:rsidR="008D4464" w:rsidRPr="004874BC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C2091" w:rsidRPr="004874B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1" w:type="pct"/>
          </w:tcPr>
          <w:p w14:paraId="285F6298" w14:textId="77777777" w:rsidR="008D4464" w:rsidRPr="004874BC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6E562447" w14:textId="50CC6C91" w:rsidR="008D4464" w:rsidRPr="004874BC" w:rsidRDefault="007C2091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4874BC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</w:tr>
      <w:tr w:rsidR="008D4464" w:rsidRPr="004874BC" w14:paraId="356D826C" w14:textId="77777777" w:rsidTr="00A046B8">
        <w:trPr>
          <w:trHeight w:val="63"/>
          <w:tblHeader/>
        </w:trPr>
        <w:tc>
          <w:tcPr>
            <w:tcW w:w="2272" w:type="pct"/>
          </w:tcPr>
          <w:p w14:paraId="08B6400B" w14:textId="77777777" w:rsidR="008D4464" w:rsidRPr="004874BC" w:rsidRDefault="008D4464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8" w:type="pct"/>
            <w:gridSpan w:val="7"/>
          </w:tcPr>
          <w:p w14:paraId="52C39D11" w14:textId="77777777" w:rsidR="008D4464" w:rsidRPr="004874BC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3084A" w:rsidRPr="004874BC" w14:paraId="026E259D" w14:textId="77777777" w:rsidTr="00B07C6D">
        <w:tc>
          <w:tcPr>
            <w:tcW w:w="2272" w:type="pct"/>
          </w:tcPr>
          <w:p w14:paraId="073E6AA3" w14:textId="06F4BD7D" w:rsidR="0043084A" w:rsidRPr="004874BC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="00451FA7" w:rsidRPr="004874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557" w:type="pct"/>
          </w:tcPr>
          <w:p w14:paraId="008D9CA0" w14:textId="77777777" w:rsidR="0043084A" w:rsidRPr="004874BC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3BE5C72" w14:textId="77777777" w:rsidR="0043084A" w:rsidRPr="004874BC" w:rsidRDefault="0043084A" w:rsidP="00430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8ED75B4" w14:textId="77777777" w:rsidR="0043084A" w:rsidRPr="004874BC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" w:type="pct"/>
          </w:tcPr>
          <w:p w14:paraId="58C95C19" w14:textId="77777777" w:rsidR="0043084A" w:rsidRPr="004874BC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FDEFF87" w14:textId="77777777" w:rsidR="0043084A" w:rsidRPr="004874BC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68FDACB7" w14:textId="77777777" w:rsidR="0043084A" w:rsidRPr="004874BC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66D7DE0A" w14:textId="77777777" w:rsidR="0043084A" w:rsidRPr="004874BC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AF4741" w:rsidRPr="004874BC" w14:paraId="07A5520E" w14:textId="77777777" w:rsidTr="00B07C6D">
        <w:tc>
          <w:tcPr>
            <w:tcW w:w="2272" w:type="pct"/>
          </w:tcPr>
          <w:p w14:paraId="56A5B4CD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7" w:type="pct"/>
          </w:tcPr>
          <w:p w14:paraId="2E16023B" w14:textId="3C833CD2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747</w:t>
            </w:r>
          </w:p>
        </w:tc>
        <w:tc>
          <w:tcPr>
            <w:tcW w:w="130" w:type="pct"/>
          </w:tcPr>
          <w:p w14:paraId="1D604F2D" w14:textId="77777777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2CA3E9A" w14:textId="0AE6FB8E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  <w:tc>
          <w:tcPr>
            <w:tcW w:w="133" w:type="pct"/>
          </w:tcPr>
          <w:p w14:paraId="73D057D5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AC687EF" w14:textId="22695EF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747</w:t>
            </w:r>
          </w:p>
        </w:tc>
        <w:tc>
          <w:tcPr>
            <w:tcW w:w="131" w:type="pct"/>
          </w:tcPr>
          <w:p w14:paraId="4D59918C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0318AC5" w14:textId="736EA89F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</w:tr>
      <w:tr w:rsidR="00AF4741" w:rsidRPr="004874BC" w14:paraId="4CE82BB7" w14:textId="77777777" w:rsidTr="00B07C6D">
        <w:tc>
          <w:tcPr>
            <w:tcW w:w="2272" w:type="pct"/>
          </w:tcPr>
          <w:p w14:paraId="6C499630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57" w:type="pct"/>
          </w:tcPr>
          <w:p w14:paraId="5E139302" w14:textId="392C23F8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30" w:type="pct"/>
          </w:tcPr>
          <w:p w14:paraId="2FFB8DB7" w14:textId="77777777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0788516" w14:textId="169E34CB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33" w:type="pct"/>
          </w:tcPr>
          <w:p w14:paraId="0A969482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DCBE7D6" w14:textId="3F6CF7CE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31" w:type="pct"/>
          </w:tcPr>
          <w:p w14:paraId="2289E7D1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1F8F060F" w14:textId="5CDC7F82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  <w:tr w:rsidR="00AF4741" w:rsidRPr="004874BC" w14:paraId="321A805A" w14:textId="77777777" w:rsidTr="00B07C6D">
        <w:tc>
          <w:tcPr>
            <w:tcW w:w="2272" w:type="pct"/>
          </w:tcPr>
          <w:p w14:paraId="3978E78C" w14:textId="5591B248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57" w:type="pct"/>
          </w:tcPr>
          <w:p w14:paraId="6E57BDD3" w14:textId="00CD632C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130" w:type="pct"/>
          </w:tcPr>
          <w:p w14:paraId="371A2AEF" w14:textId="77777777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1EDE03B" w14:textId="356B51DC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133" w:type="pct"/>
          </w:tcPr>
          <w:p w14:paraId="1DBFDCE6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48A3680" w14:textId="00CE33AD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131" w:type="pct"/>
          </w:tcPr>
          <w:p w14:paraId="2559C044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F31BC87" w14:textId="210CC556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</w:p>
        </w:tc>
      </w:tr>
      <w:tr w:rsidR="00AF4741" w:rsidRPr="004874BC" w14:paraId="6E376122" w14:textId="77777777" w:rsidTr="00B07C6D">
        <w:tc>
          <w:tcPr>
            <w:tcW w:w="2272" w:type="pct"/>
          </w:tcPr>
          <w:p w14:paraId="01E1E327" w14:textId="054B0479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57" w:type="pct"/>
          </w:tcPr>
          <w:p w14:paraId="51D3F036" w14:textId="6C469570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15</w:t>
            </w:r>
          </w:p>
        </w:tc>
        <w:tc>
          <w:tcPr>
            <w:tcW w:w="130" w:type="pct"/>
          </w:tcPr>
          <w:p w14:paraId="4AB3256E" w14:textId="77777777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5AFC753" w14:textId="1FCA1A7F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19</w:t>
            </w:r>
          </w:p>
        </w:tc>
        <w:tc>
          <w:tcPr>
            <w:tcW w:w="133" w:type="pct"/>
          </w:tcPr>
          <w:p w14:paraId="537E973D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A7CE211" w14:textId="01A12D9F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15</w:t>
            </w:r>
          </w:p>
        </w:tc>
        <w:tc>
          <w:tcPr>
            <w:tcW w:w="131" w:type="pct"/>
          </w:tcPr>
          <w:p w14:paraId="63F97706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457FAA4" w14:textId="0D52FE6D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19</w:t>
            </w:r>
          </w:p>
        </w:tc>
      </w:tr>
      <w:tr w:rsidR="00AF4741" w:rsidRPr="004874BC" w14:paraId="5562D4A7" w14:textId="77777777" w:rsidTr="00B07C6D">
        <w:tc>
          <w:tcPr>
            <w:tcW w:w="2272" w:type="pct"/>
          </w:tcPr>
          <w:p w14:paraId="5D96436B" w14:textId="0EF9D6CD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57" w:type="pct"/>
          </w:tcPr>
          <w:p w14:paraId="68A559A1" w14:textId="6ADFDBBA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A6C55B3" w14:textId="77777777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9207033" w14:textId="02CC5021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33" w:type="pct"/>
          </w:tcPr>
          <w:p w14:paraId="0C7D0289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2D7097A" w14:textId="1F5FE1F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7E9360A3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6EF4CD1" w14:textId="664CA408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</w:tr>
      <w:tr w:rsidR="00AF4741" w:rsidRPr="004874BC" w14:paraId="0D20B845" w14:textId="77777777" w:rsidTr="00B07C6D">
        <w:tc>
          <w:tcPr>
            <w:tcW w:w="2272" w:type="pct"/>
          </w:tcPr>
          <w:p w14:paraId="3FED2E9F" w14:textId="41DAD8F5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557" w:type="pct"/>
          </w:tcPr>
          <w:p w14:paraId="09225F7C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</w:tcPr>
          <w:p w14:paraId="06B5C3BC" w14:textId="77777777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622B2CE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" w:type="pct"/>
          </w:tcPr>
          <w:p w14:paraId="7C324274" w14:textId="77777777" w:rsidR="00AF4741" w:rsidRPr="004874BC" w:rsidRDefault="00AF4741" w:rsidP="00B63029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2F2C5022" w14:textId="2ABB2C06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1" w:type="pct"/>
          </w:tcPr>
          <w:p w14:paraId="520AE2B8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6A899CB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4741" w:rsidRPr="004874BC" w14:paraId="66922003" w14:textId="77777777" w:rsidTr="00B07C6D">
        <w:tc>
          <w:tcPr>
            <w:tcW w:w="2272" w:type="pct"/>
          </w:tcPr>
          <w:p w14:paraId="75626CBD" w14:textId="1B5B8685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7" w:type="pct"/>
          </w:tcPr>
          <w:p w14:paraId="5BF28ABD" w14:textId="70247F69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895</w:t>
            </w:r>
          </w:p>
        </w:tc>
        <w:tc>
          <w:tcPr>
            <w:tcW w:w="130" w:type="pct"/>
          </w:tcPr>
          <w:p w14:paraId="02C16D13" w14:textId="77777777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1822168" w14:textId="15E6AAED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455</w:t>
            </w:r>
          </w:p>
        </w:tc>
        <w:tc>
          <w:tcPr>
            <w:tcW w:w="133" w:type="pct"/>
          </w:tcPr>
          <w:p w14:paraId="084872C5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E67ADD5" w14:textId="6F30294B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895</w:t>
            </w:r>
          </w:p>
        </w:tc>
        <w:tc>
          <w:tcPr>
            <w:tcW w:w="131" w:type="pct"/>
          </w:tcPr>
          <w:p w14:paraId="4A849C0B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C633FC4" w14:textId="5EED86F9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455</w:t>
            </w:r>
          </w:p>
        </w:tc>
      </w:tr>
      <w:tr w:rsidR="00AF4741" w:rsidRPr="004874BC" w14:paraId="7CE3B706" w14:textId="77777777" w:rsidTr="00B07C6D">
        <w:tc>
          <w:tcPr>
            <w:tcW w:w="2272" w:type="pct"/>
          </w:tcPr>
          <w:p w14:paraId="0EE2FCD1" w14:textId="574DF28B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7" w:type="pct"/>
          </w:tcPr>
          <w:p w14:paraId="35099CB7" w14:textId="4338CF9D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130" w:type="pct"/>
          </w:tcPr>
          <w:p w14:paraId="4CCDFA90" w14:textId="77777777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512373D" w14:textId="4FE22BC9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133" w:type="pct"/>
          </w:tcPr>
          <w:p w14:paraId="76DDD93A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7E37D82" w14:textId="25AD0B5F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131" w:type="pct"/>
          </w:tcPr>
          <w:p w14:paraId="2D52AC62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7AC025E" w14:textId="0D0CB423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9</w:t>
            </w:r>
          </w:p>
        </w:tc>
      </w:tr>
      <w:tr w:rsidR="00AF4741" w:rsidRPr="004874BC" w14:paraId="7ED286B2" w14:textId="77777777" w:rsidTr="00B07C6D">
        <w:tc>
          <w:tcPr>
            <w:tcW w:w="2272" w:type="pct"/>
          </w:tcPr>
          <w:p w14:paraId="7B0A7D74" w14:textId="77777777" w:rsidR="00AF4741" w:rsidRPr="005D5CDD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7" w:type="pct"/>
          </w:tcPr>
          <w:p w14:paraId="5C7BC187" w14:textId="77777777" w:rsidR="00AF4741" w:rsidRPr="005D5CDD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2BC3196" w14:textId="77777777" w:rsidR="00AF4741" w:rsidRPr="005D5CDD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8C6FD4A" w14:textId="77777777" w:rsidR="00AF4741" w:rsidRPr="005D5CDD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64EFE9C1" w14:textId="77777777" w:rsidR="00AF4741" w:rsidRPr="005D5CDD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2E78434" w14:textId="77777777" w:rsidR="00AF4741" w:rsidRPr="005D5CDD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66C798BA" w14:textId="77777777" w:rsidR="00AF4741" w:rsidRPr="005D5CDD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123B0F9C" w14:textId="77777777" w:rsidR="00AF4741" w:rsidRPr="005D5CDD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4741" w:rsidRPr="004874BC" w14:paraId="6038D788" w14:textId="77777777" w:rsidTr="00B07C6D">
        <w:tc>
          <w:tcPr>
            <w:tcW w:w="2272" w:type="pct"/>
          </w:tcPr>
          <w:p w14:paraId="6D864F40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4874B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7" w:type="pct"/>
          </w:tcPr>
          <w:p w14:paraId="549B3C5D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</w:tcPr>
          <w:p w14:paraId="6267AE33" w14:textId="77777777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E92C261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3" w:type="pct"/>
          </w:tcPr>
          <w:p w14:paraId="1F37D3A3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BBEEA3C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1" w:type="pct"/>
          </w:tcPr>
          <w:p w14:paraId="262CC75B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1EE8B372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</w:tr>
      <w:tr w:rsidR="00AF4741" w:rsidRPr="004874BC" w14:paraId="58532E55" w14:textId="77777777" w:rsidTr="00B07C6D">
        <w:tc>
          <w:tcPr>
            <w:tcW w:w="2272" w:type="pct"/>
          </w:tcPr>
          <w:p w14:paraId="7FB1624E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7" w:type="pct"/>
          </w:tcPr>
          <w:p w14:paraId="53154BBC" w14:textId="49409070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/>
                <w:sz w:val="30"/>
                <w:szCs w:val="30"/>
                <w:lang w:eastAsia="zh-CN"/>
              </w:rPr>
              <w:t>1,956</w:t>
            </w:r>
          </w:p>
        </w:tc>
        <w:tc>
          <w:tcPr>
            <w:tcW w:w="130" w:type="pct"/>
          </w:tcPr>
          <w:p w14:paraId="73075FCF" w14:textId="77777777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CF37358" w14:textId="056852BA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/>
                <w:sz w:val="30"/>
                <w:szCs w:val="30"/>
                <w:lang w:eastAsia="zh-CN"/>
              </w:rPr>
              <w:t>2,123</w:t>
            </w:r>
          </w:p>
        </w:tc>
        <w:tc>
          <w:tcPr>
            <w:tcW w:w="133" w:type="pct"/>
          </w:tcPr>
          <w:p w14:paraId="229CED95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79533548" w14:textId="7A6FC26B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/>
                <w:sz w:val="30"/>
                <w:szCs w:val="30"/>
                <w:lang w:eastAsia="zh-CN"/>
              </w:rPr>
              <w:t>1,956</w:t>
            </w:r>
          </w:p>
        </w:tc>
        <w:tc>
          <w:tcPr>
            <w:tcW w:w="131" w:type="pct"/>
          </w:tcPr>
          <w:p w14:paraId="0830084A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5BABF8C" w14:textId="2ADFFF82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/>
                <w:sz w:val="30"/>
                <w:szCs w:val="30"/>
                <w:lang w:eastAsia="zh-CN"/>
              </w:rPr>
              <w:t>2,123</w:t>
            </w:r>
          </w:p>
        </w:tc>
      </w:tr>
      <w:tr w:rsidR="00AF4741" w:rsidRPr="004874BC" w14:paraId="3B70F7A7" w14:textId="77777777" w:rsidTr="00B07C6D">
        <w:tc>
          <w:tcPr>
            <w:tcW w:w="2272" w:type="pct"/>
          </w:tcPr>
          <w:p w14:paraId="0A254FDE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57" w:type="pct"/>
          </w:tcPr>
          <w:p w14:paraId="5475BB15" w14:textId="016B1F70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/>
                <w:sz w:val="30"/>
                <w:szCs w:val="30"/>
                <w:lang w:eastAsia="zh-CN"/>
              </w:rPr>
              <w:t>154</w:t>
            </w:r>
          </w:p>
        </w:tc>
        <w:tc>
          <w:tcPr>
            <w:tcW w:w="130" w:type="pct"/>
          </w:tcPr>
          <w:p w14:paraId="439700C0" w14:textId="77777777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304A3B7" w14:textId="0C2F9A1E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/>
                <w:sz w:val="30"/>
                <w:szCs w:val="30"/>
                <w:lang w:eastAsia="zh-CN"/>
              </w:rPr>
              <w:t>148</w:t>
            </w:r>
          </w:p>
        </w:tc>
        <w:tc>
          <w:tcPr>
            <w:tcW w:w="133" w:type="pct"/>
          </w:tcPr>
          <w:p w14:paraId="34094E6A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412156B" w14:textId="2C8282ED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/>
                <w:sz w:val="30"/>
                <w:szCs w:val="30"/>
                <w:lang w:eastAsia="zh-CN"/>
              </w:rPr>
              <w:t>154</w:t>
            </w:r>
          </w:p>
        </w:tc>
        <w:tc>
          <w:tcPr>
            <w:tcW w:w="131" w:type="pct"/>
          </w:tcPr>
          <w:p w14:paraId="24CC8CB4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63E9F45" w14:textId="337EC909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/>
                <w:sz w:val="30"/>
                <w:szCs w:val="30"/>
                <w:lang w:eastAsia="zh-CN"/>
              </w:rPr>
              <w:t>148</w:t>
            </w:r>
          </w:p>
        </w:tc>
      </w:tr>
      <w:tr w:rsidR="00AF4741" w:rsidRPr="004874BC" w14:paraId="5879E0F2" w14:textId="77777777" w:rsidTr="00B07C6D">
        <w:tc>
          <w:tcPr>
            <w:tcW w:w="2272" w:type="pct"/>
          </w:tcPr>
          <w:p w14:paraId="0D685C61" w14:textId="5F541739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57" w:type="pct"/>
          </w:tcPr>
          <w:p w14:paraId="77ACC077" w14:textId="05A1C2FD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130" w:type="pct"/>
          </w:tcPr>
          <w:p w14:paraId="39607D28" w14:textId="77777777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5AE3EF9" w14:textId="07BFBE40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133" w:type="pct"/>
          </w:tcPr>
          <w:p w14:paraId="48B2AF52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09FCC6F7" w14:textId="25E581E9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131" w:type="pct"/>
          </w:tcPr>
          <w:p w14:paraId="4169B3F8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F29FA74" w14:textId="6D81F1D0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/>
                <w:sz w:val="30"/>
                <w:szCs w:val="30"/>
                <w:lang w:eastAsia="zh-CN"/>
              </w:rPr>
              <w:t>9</w:t>
            </w:r>
          </w:p>
        </w:tc>
      </w:tr>
      <w:tr w:rsidR="00AF4741" w:rsidRPr="004874BC" w14:paraId="314BD540" w14:textId="77777777" w:rsidTr="00B07C6D">
        <w:tc>
          <w:tcPr>
            <w:tcW w:w="2272" w:type="pct"/>
          </w:tcPr>
          <w:p w14:paraId="56B79594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pacing w:val="-10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/>
                <w:spacing w:val="-10"/>
                <w:sz w:val="30"/>
                <w:szCs w:val="30"/>
                <w:cs/>
              </w:rPr>
              <w:t>ค่าใช้จ่ายที่รวมเข้าเป็นต้นทุนของอาคารและอุปกรณ์</w:t>
            </w:r>
          </w:p>
        </w:tc>
        <w:tc>
          <w:tcPr>
            <w:tcW w:w="557" w:type="pct"/>
          </w:tcPr>
          <w:p w14:paraId="5BF23DA8" w14:textId="29C21956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0" w:type="pct"/>
          </w:tcPr>
          <w:p w14:paraId="77344FA3" w14:textId="77777777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CE018DA" w14:textId="3CEAD529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33" w:type="pct"/>
          </w:tcPr>
          <w:p w14:paraId="2C2627C2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ECFF8AB" w14:textId="70B589E1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1" w:type="pct"/>
          </w:tcPr>
          <w:p w14:paraId="1B83A4FF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45D7B31" w14:textId="616B8B49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/>
                <w:sz w:val="30"/>
                <w:szCs w:val="30"/>
                <w:lang w:eastAsia="zh-CN"/>
              </w:rPr>
              <w:t>1</w:t>
            </w:r>
          </w:p>
        </w:tc>
      </w:tr>
    </w:tbl>
    <w:p w14:paraId="6372A39A" w14:textId="2B746EAB" w:rsidR="008D5979" w:rsidRPr="005D5CDD" w:rsidRDefault="008D5979">
      <w:pPr>
        <w:rPr>
          <w:sz w:val="30"/>
          <w:szCs w:val="30"/>
        </w:rPr>
      </w:pPr>
    </w:p>
    <w:tbl>
      <w:tblPr>
        <w:tblW w:w="90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5"/>
        <w:gridCol w:w="1009"/>
        <w:gridCol w:w="236"/>
        <w:gridCol w:w="1056"/>
        <w:gridCol w:w="236"/>
        <w:gridCol w:w="1083"/>
        <w:gridCol w:w="237"/>
        <w:gridCol w:w="1085"/>
      </w:tblGrid>
      <w:tr w:rsidR="00885631" w:rsidRPr="004874BC" w14:paraId="01AC238B" w14:textId="77777777" w:rsidTr="0043084A">
        <w:tc>
          <w:tcPr>
            <w:tcW w:w="2272" w:type="pct"/>
          </w:tcPr>
          <w:p w14:paraId="288DEDF8" w14:textId="7D91F50B" w:rsidR="00885631" w:rsidRPr="004874BC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57" w:type="pct"/>
          </w:tcPr>
          <w:p w14:paraId="67EEFF2F" w14:textId="77777777" w:rsidR="00885631" w:rsidRPr="004874BC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</w:tcPr>
          <w:p w14:paraId="56C0A1D6" w14:textId="77777777" w:rsidR="00885631" w:rsidRPr="004874BC" w:rsidRDefault="00885631" w:rsidP="00885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70D80EF" w14:textId="77777777" w:rsidR="00885631" w:rsidRPr="004874BC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</w:tcPr>
          <w:p w14:paraId="1C1823C6" w14:textId="77777777" w:rsidR="00885631" w:rsidRPr="004874BC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5211953" w14:textId="77777777" w:rsidR="00885631" w:rsidRPr="004874BC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1" w:type="pct"/>
          </w:tcPr>
          <w:p w14:paraId="41D58069" w14:textId="77777777" w:rsidR="00885631" w:rsidRPr="004874BC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36AC0E44" w14:textId="77777777" w:rsidR="00885631" w:rsidRPr="004874BC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</w:tr>
      <w:tr w:rsidR="00885631" w:rsidRPr="004874BC" w14:paraId="705665E3" w14:textId="77777777" w:rsidTr="0043084A">
        <w:tc>
          <w:tcPr>
            <w:tcW w:w="2272" w:type="pct"/>
          </w:tcPr>
          <w:p w14:paraId="43DC40FF" w14:textId="77777777" w:rsidR="00885631" w:rsidRPr="004874BC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57" w:type="pct"/>
          </w:tcPr>
          <w:p w14:paraId="73B644A3" w14:textId="77777777" w:rsidR="00885631" w:rsidRPr="004874BC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</w:tcPr>
          <w:p w14:paraId="3274156E" w14:textId="77777777" w:rsidR="00885631" w:rsidRPr="004874BC" w:rsidRDefault="00885631" w:rsidP="00885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A66EC50" w14:textId="77777777" w:rsidR="00885631" w:rsidRPr="004874BC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</w:tcPr>
          <w:p w14:paraId="49847A40" w14:textId="77777777" w:rsidR="00885631" w:rsidRPr="004874BC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7A52C423" w14:textId="77777777" w:rsidR="00885631" w:rsidRPr="004874BC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1" w:type="pct"/>
          </w:tcPr>
          <w:p w14:paraId="543B5937" w14:textId="77777777" w:rsidR="00885631" w:rsidRPr="004874BC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03DA7F68" w14:textId="77777777" w:rsidR="00885631" w:rsidRPr="004874BC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</w:tr>
      <w:tr w:rsidR="00AF4741" w:rsidRPr="004874BC" w14:paraId="4603296A" w14:textId="77777777" w:rsidTr="0082596D">
        <w:tc>
          <w:tcPr>
            <w:tcW w:w="2272" w:type="pct"/>
          </w:tcPr>
          <w:p w14:paraId="3D8F9CA4" w14:textId="3119A466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4874BC">
              <w:rPr>
                <w:rFonts w:asciiTheme="majorBidi" w:hAnsi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57" w:type="pct"/>
          </w:tcPr>
          <w:p w14:paraId="49791E10" w14:textId="238897C0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/>
                <w:sz w:val="30"/>
                <w:szCs w:val="30"/>
                <w:lang w:eastAsia="zh-CN"/>
              </w:rPr>
              <w:t>28</w:t>
            </w:r>
          </w:p>
        </w:tc>
        <w:tc>
          <w:tcPr>
            <w:tcW w:w="130" w:type="pct"/>
          </w:tcPr>
          <w:p w14:paraId="46832786" w14:textId="77777777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090261C" w14:textId="1813BA1B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/>
                <w:sz w:val="30"/>
                <w:szCs w:val="30"/>
                <w:lang w:eastAsia="zh-CN"/>
              </w:rPr>
              <w:t>40</w:t>
            </w:r>
          </w:p>
        </w:tc>
        <w:tc>
          <w:tcPr>
            <w:tcW w:w="130" w:type="pct"/>
          </w:tcPr>
          <w:p w14:paraId="2512BF43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B4044EE" w14:textId="6F301B76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/>
                <w:sz w:val="30"/>
                <w:szCs w:val="30"/>
                <w:lang w:eastAsia="zh-CN"/>
              </w:rPr>
              <w:t>28</w:t>
            </w:r>
          </w:p>
        </w:tc>
        <w:tc>
          <w:tcPr>
            <w:tcW w:w="131" w:type="pct"/>
          </w:tcPr>
          <w:p w14:paraId="4BA14543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04EAFD46" w14:textId="573E2092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/>
                <w:sz w:val="30"/>
                <w:szCs w:val="30"/>
                <w:lang w:eastAsia="zh-CN"/>
              </w:rPr>
              <w:t>40</w:t>
            </w:r>
          </w:p>
        </w:tc>
      </w:tr>
      <w:tr w:rsidR="00AF4741" w:rsidRPr="004874BC" w14:paraId="39584DA5" w14:textId="77777777" w:rsidTr="0082596D">
        <w:tc>
          <w:tcPr>
            <w:tcW w:w="2272" w:type="pct"/>
          </w:tcPr>
          <w:p w14:paraId="0258B030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4874BC">
              <w:rPr>
                <w:rFonts w:asciiTheme="majorBidi" w:hAnsiTheme="majorBidi"/>
                <w:sz w:val="30"/>
                <w:szCs w:val="30"/>
                <w:cs/>
              </w:rPr>
              <w:t>ผลประโยชน์</w:t>
            </w:r>
            <w:r w:rsidRPr="004874BC">
              <w:rPr>
                <w:rFonts w:asciiTheme="majorBidi" w:hAnsiTheme="majorBidi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1F6BCB66" w14:textId="4A327319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30" w:type="pct"/>
          </w:tcPr>
          <w:p w14:paraId="0566D71C" w14:textId="77777777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557097D" w14:textId="5B761F6B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30" w:type="pct"/>
          </w:tcPr>
          <w:p w14:paraId="0713E2B8" w14:textId="4DCB92F9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20ED6C4F" w14:textId="239A76CE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31" w:type="pct"/>
          </w:tcPr>
          <w:p w14:paraId="4F60E6C5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5381E5C3" w14:textId="7E5D3934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/>
                <w:sz w:val="30"/>
                <w:szCs w:val="30"/>
                <w:lang w:eastAsia="zh-CN"/>
              </w:rPr>
              <w:t>1</w:t>
            </w:r>
          </w:p>
        </w:tc>
      </w:tr>
      <w:tr w:rsidR="00AF4741" w:rsidRPr="004874BC" w14:paraId="5CFCE94E" w14:textId="77777777" w:rsidTr="00E429BA">
        <w:tc>
          <w:tcPr>
            <w:tcW w:w="2272" w:type="pct"/>
          </w:tcPr>
          <w:p w14:paraId="668962A7" w14:textId="289328B6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4874BC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3F9A84FF" w14:textId="321FEB5E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  <w:t>29</w:t>
            </w:r>
          </w:p>
        </w:tc>
        <w:tc>
          <w:tcPr>
            <w:tcW w:w="130" w:type="pct"/>
          </w:tcPr>
          <w:p w14:paraId="25ED0CCB" w14:textId="77777777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2109FA4" w14:textId="17240032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  <w:t>41</w:t>
            </w:r>
          </w:p>
        </w:tc>
        <w:tc>
          <w:tcPr>
            <w:tcW w:w="130" w:type="pct"/>
          </w:tcPr>
          <w:p w14:paraId="22C90C87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15F2687E" w14:textId="77CC76E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31"/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  <w:t>29</w:t>
            </w:r>
          </w:p>
        </w:tc>
        <w:tc>
          <w:tcPr>
            <w:tcW w:w="131" w:type="pct"/>
          </w:tcPr>
          <w:p w14:paraId="0F9F6E43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7255B490" w14:textId="0D011A50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  <w:t>41</w:t>
            </w:r>
          </w:p>
        </w:tc>
      </w:tr>
    </w:tbl>
    <w:p w14:paraId="0DE64ADC" w14:textId="7A82D523" w:rsidR="00241D33" w:rsidRPr="005D5CDD" w:rsidRDefault="00241D33">
      <w:pPr>
        <w:rPr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31"/>
        <w:gridCol w:w="1173"/>
        <w:gridCol w:w="180"/>
        <w:gridCol w:w="58"/>
        <w:gridCol w:w="1116"/>
        <w:gridCol w:w="180"/>
        <w:gridCol w:w="58"/>
        <w:gridCol w:w="1080"/>
        <w:gridCol w:w="24"/>
        <w:gridCol w:w="180"/>
        <w:gridCol w:w="36"/>
        <w:gridCol w:w="1133"/>
        <w:gridCol w:w="11"/>
      </w:tblGrid>
      <w:tr w:rsidR="00241D33" w:rsidRPr="004874BC" w14:paraId="6D84752A" w14:textId="77777777" w:rsidTr="007C2091">
        <w:trPr>
          <w:tblHeader/>
        </w:trPr>
        <w:tc>
          <w:tcPr>
            <w:tcW w:w="2207" w:type="pct"/>
          </w:tcPr>
          <w:p w14:paraId="272D96BC" w14:textId="77777777" w:rsidR="00241D33" w:rsidRPr="004874BC" w:rsidRDefault="00241D33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6"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74B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50" w:type="pct"/>
            <w:gridSpan w:val="4"/>
          </w:tcPr>
          <w:p w14:paraId="1AFC6B56" w14:textId="77777777" w:rsidR="00241D33" w:rsidRPr="004874BC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4874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  <w:gridSpan w:val="2"/>
          </w:tcPr>
          <w:p w14:paraId="60AE8F31" w14:textId="77777777" w:rsidR="00241D33" w:rsidRPr="004874BC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316" w:type="pct"/>
            <w:gridSpan w:val="6"/>
          </w:tcPr>
          <w:p w14:paraId="23B8398C" w14:textId="77777777" w:rsidR="00241D33" w:rsidRPr="004874BC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4874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429A" w:rsidRPr="004874BC" w14:paraId="044DBE90" w14:textId="77777777" w:rsidTr="007C2091">
        <w:trPr>
          <w:tblHeader/>
        </w:trPr>
        <w:tc>
          <w:tcPr>
            <w:tcW w:w="2207" w:type="pct"/>
          </w:tcPr>
          <w:p w14:paraId="0D8FCD23" w14:textId="77777777" w:rsidR="0040429A" w:rsidRPr="004874BC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6" w:right="-131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4874B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27" w:type="pct"/>
            <w:vAlign w:val="center"/>
          </w:tcPr>
          <w:p w14:paraId="60BD7B60" w14:textId="2DA82A10" w:rsidR="0040429A" w:rsidRPr="004874BC" w:rsidRDefault="000C7F8F" w:rsidP="008C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 w:rsidRPr="004874BC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7" w:type="pct"/>
            <w:gridSpan w:val="2"/>
            <w:vAlign w:val="center"/>
          </w:tcPr>
          <w:p w14:paraId="6032EC89" w14:textId="77777777" w:rsidR="0040429A" w:rsidRPr="004874BC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14:paraId="1CA93BBB" w14:textId="77777777" w:rsidR="0040429A" w:rsidRPr="004874BC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 w:rsidRPr="004874BC">
              <w:rPr>
                <w:rFonts w:asciiTheme="majorBidi" w:hAnsi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" w:type="pct"/>
            <w:gridSpan w:val="2"/>
            <w:vAlign w:val="center"/>
          </w:tcPr>
          <w:p w14:paraId="2365475B" w14:textId="77777777" w:rsidR="0040429A" w:rsidRPr="004874BC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7F6F4067" w14:textId="388142D9" w:rsidR="0040429A" w:rsidRPr="004874BC" w:rsidRDefault="000C7F8F" w:rsidP="00A9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4874BC"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 w:rsidRPr="004874BC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  <w:gridSpan w:val="3"/>
            <w:vAlign w:val="center"/>
          </w:tcPr>
          <w:p w14:paraId="6A06A128" w14:textId="77777777" w:rsidR="0040429A" w:rsidRPr="004874BC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1B61718C" w14:textId="77777777" w:rsidR="0040429A" w:rsidRPr="004874BC" w:rsidRDefault="0040429A" w:rsidP="0040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4874BC"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 w:rsidRPr="004874BC">
              <w:rPr>
                <w:rFonts w:asciiTheme="majorBidi" w:hAnsiTheme="majorBidi"/>
                <w:sz w:val="30"/>
                <w:szCs w:val="30"/>
                <w:cs/>
              </w:rPr>
              <w:t>ธันวาคม</w:t>
            </w:r>
          </w:p>
        </w:tc>
      </w:tr>
      <w:tr w:rsidR="007C2091" w:rsidRPr="004874BC" w14:paraId="286B361D" w14:textId="77777777" w:rsidTr="007C2091">
        <w:trPr>
          <w:trHeight w:val="353"/>
          <w:tblHeader/>
        </w:trPr>
        <w:tc>
          <w:tcPr>
            <w:tcW w:w="2207" w:type="pct"/>
          </w:tcPr>
          <w:p w14:paraId="35943E5B" w14:textId="77777777" w:rsidR="007C2091" w:rsidRPr="004874BC" w:rsidRDefault="007C2091" w:rsidP="007C20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14:paraId="1328EAB3" w14:textId="60511ADC" w:rsidR="007C2091" w:rsidRPr="004874BC" w:rsidRDefault="007C2091" w:rsidP="007C20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4874BC">
              <w:rPr>
                <w:rFonts w:asciiTheme="majorBidi" w:hAnsiTheme="majorBidi"/>
                <w:sz w:val="30"/>
                <w:szCs w:val="30"/>
              </w:rPr>
              <w:t>2569</w:t>
            </w:r>
          </w:p>
        </w:tc>
        <w:tc>
          <w:tcPr>
            <w:tcW w:w="127" w:type="pct"/>
            <w:gridSpan w:val="2"/>
          </w:tcPr>
          <w:p w14:paraId="23C08D00" w14:textId="77777777" w:rsidR="007C2091" w:rsidRPr="004874BC" w:rsidRDefault="007C2091" w:rsidP="007C20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CEE06C7" w14:textId="30E4BCC9" w:rsidR="007C2091" w:rsidRPr="004874BC" w:rsidRDefault="007C2091" w:rsidP="007C20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4874BC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127" w:type="pct"/>
            <w:gridSpan w:val="2"/>
          </w:tcPr>
          <w:p w14:paraId="4286C899" w14:textId="77777777" w:rsidR="007C2091" w:rsidRPr="004874BC" w:rsidRDefault="007C2091" w:rsidP="007C20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7CA7A49" w14:textId="5C7DD99B" w:rsidR="007C2091" w:rsidRPr="004874BC" w:rsidRDefault="007C2091" w:rsidP="007C20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/>
                <w:sz w:val="30"/>
                <w:szCs w:val="30"/>
              </w:rPr>
              <w:t>2569</w:t>
            </w:r>
          </w:p>
        </w:tc>
        <w:tc>
          <w:tcPr>
            <w:tcW w:w="128" w:type="pct"/>
            <w:gridSpan w:val="3"/>
          </w:tcPr>
          <w:p w14:paraId="3DC22128" w14:textId="77777777" w:rsidR="007C2091" w:rsidRPr="004874BC" w:rsidRDefault="007C2091" w:rsidP="007C20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14:paraId="5B7EBED1" w14:textId="40B72DA6" w:rsidR="007C2091" w:rsidRPr="004874BC" w:rsidRDefault="007C2091" w:rsidP="007C20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4874BC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</w:tr>
      <w:tr w:rsidR="008D4464" w:rsidRPr="004874BC" w14:paraId="52FC8030" w14:textId="77777777" w:rsidTr="00F44CA9">
        <w:trPr>
          <w:tblHeader/>
        </w:trPr>
        <w:tc>
          <w:tcPr>
            <w:tcW w:w="2207" w:type="pct"/>
          </w:tcPr>
          <w:p w14:paraId="3407B660" w14:textId="77777777" w:rsidR="008D4464" w:rsidRPr="004874BC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3" w:type="pct"/>
            <w:gridSpan w:val="12"/>
          </w:tcPr>
          <w:p w14:paraId="26EC516D" w14:textId="77777777" w:rsidR="008D4464" w:rsidRPr="004874BC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4874B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D4464" w:rsidRPr="004874BC" w14:paraId="26DF5B0B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3BCE971E" w14:textId="77777777" w:rsidR="008D4464" w:rsidRPr="004874BC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7F882007" w14:textId="77777777" w:rsidR="008D4464" w:rsidRPr="004874BC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441AD59" w14:textId="77777777" w:rsidR="008D4464" w:rsidRPr="004874BC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06A3EC1A" w14:textId="77777777" w:rsidR="008D4464" w:rsidRPr="004874BC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</w:tcPr>
          <w:p w14:paraId="59A560D5" w14:textId="77777777" w:rsidR="008D4464" w:rsidRPr="004874BC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3880BED8" w14:textId="77777777" w:rsidR="008D4464" w:rsidRPr="004874BC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E263AC9" w14:textId="77777777" w:rsidR="008D4464" w:rsidRPr="004874BC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5BAA1473" w14:textId="77777777" w:rsidR="008D4464" w:rsidRPr="004874BC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F4741" w:rsidRPr="004874BC" w14:paraId="0A7D9FB7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2EFBA17C" w14:textId="294A7655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066ECFF1" w14:textId="79FA735A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42C0560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07D70FE4" w14:textId="7D9C9422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6" w:type="pct"/>
          </w:tcPr>
          <w:p w14:paraId="60895366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0F516B64" w14:textId="74DA386E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1918E0E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080387CE" w14:textId="64E30224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F4741" w:rsidRPr="004874BC" w14:paraId="2DFD13DC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61B4719D" w14:textId="53B4036F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Pr="004874BC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62776BD9" w14:textId="68A43F06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B63029" w:rsidRPr="004874B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A715F8B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0A6B06B4" w14:textId="7AEBD5BB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96" w:type="pct"/>
          </w:tcPr>
          <w:p w14:paraId="46ECEB80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0A136B9D" w14:textId="72B3B969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377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6141EE8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6CF27EF3" w14:textId="73D60820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</w:tr>
      <w:tr w:rsidR="00AF4741" w:rsidRPr="004874BC" w14:paraId="70FB3F7E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066C1C8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31250AD8" w14:textId="53D5EF72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751DDD9A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15CB54AF" w14:textId="4473710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514</w:t>
            </w:r>
          </w:p>
        </w:tc>
        <w:tc>
          <w:tcPr>
            <w:tcW w:w="96" w:type="pct"/>
          </w:tcPr>
          <w:p w14:paraId="347C7B3E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2690BFCF" w14:textId="73DCEF3F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A1B2A37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1F2F346F" w14:textId="7502A6C9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514</w:t>
            </w:r>
          </w:p>
        </w:tc>
      </w:tr>
      <w:tr w:rsidR="00AF4741" w:rsidRPr="004874BC" w14:paraId="341F13E8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1BFB550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4874B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629BB7AB" w14:textId="3F510C91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627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AE213D6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E1F9DC2" w14:textId="1BC3EA65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  <w:tc>
          <w:tcPr>
            <w:tcW w:w="96" w:type="pct"/>
          </w:tcPr>
          <w:p w14:paraId="3DF3EAFA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18A47F2" w14:textId="7DD338B2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627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0F6E18F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A381233" w14:textId="01C57445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</w:tr>
      <w:tr w:rsidR="00AF4741" w:rsidRPr="004874BC" w14:paraId="31003BCA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274B7BE8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nil"/>
            </w:tcBorders>
          </w:tcPr>
          <w:p w14:paraId="15DD37D8" w14:textId="6B8DE8BA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1,53</w:t>
            </w:r>
            <w:r w:rsidR="00B63029" w:rsidRPr="004874B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2B414A9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1898444" w14:textId="4603D7CB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  <w:tc>
          <w:tcPr>
            <w:tcW w:w="96" w:type="pct"/>
          </w:tcPr>
          <w:p w14:paraId="03A3FBA0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44F8D136" w14:textId="2B330BC3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1,534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87EE547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72E9468" w14:textId="0F0A294D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</w:tr>
      <w:tr w:rsidR="00AF4741" w:rsidRPr="004874BC" w14:paraId="4AB28171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1027E56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874B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874B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07B58DCD" w14:textId="12261A7D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B0D9BF5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424DF78" w14:textId="1C7A5BF1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059DD3CB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2D2B404" w14:textId="6056FE7F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850C9CE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E5AC133" w14:textId="13DF253A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F4741" w:rsidRPr="004874BC" w14:paraId="5E0BA515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3D1CA391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BBD183" w14:textId="58FBD472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1,53</w:t>
            </w:r>
            <w:r w:rsidR="00B63029" w:rsidRPr="004874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6614E47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04E2C4" w14:textId="1D25F42F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931</w:t>
            </w:r>
          </w:p>
        </w:tc>
        <w:tc>
          <w:tcPr>
            <w:tcW w:w="96" w:type="pct"/>
          </w:tcPr>
          <w:p w14:paraId="4C7C6566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4ADEFB" w14:textId="046E32FF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1,534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25936B9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95347F" w14:textId="72A3D9AA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931</w:t>
            </w:r>
          </w:p>
        </w:tc>
      </w:tr>
      <w:tr w:rsidR="00AF4741" w:rsidRPr="004874BC" w14:paraId="3A329B8E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FC8F243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5B02FA29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C43E09F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730CF28D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96" w:type="pct"/>
          </w:tcPr>
          <w:p w14:paraId="52C1ED4E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74B99A55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F629649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542C151B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</w:tr>
      <w:tr w:rsidR="00AF4741" w:rsidRPr="004874BC" w14:paraId="68EA7C85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2865BE5" w14:textId="1E0578DD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ลูกหนี้อื่น 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37803AB5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D58F56A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68CBBE2B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</w:tcPr>
          <w:p w14:paraId="6B4B6F94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4804798D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EB7E891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2061F46B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F4741" w:rsidRPr="004874BC" w14:paraId="142D24D8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3418B3A2" w14:textId="31EAA8C9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Pr="004874BC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32B01A48" w14:textId="2325EFFD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8ECFA20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2644596B" w14:textId="034C7FCB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272735C4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26465627" w14:textId="2709F460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7363E79D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5AB95CE2" w14:textId="28CF4C5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F4741" w:rsidRPr="004874BC" w14:paraId="111696FE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19520911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7B329954" w14:textId="0174799B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F3128A5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7BF128F7" w14:textId="01DBD169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6" w:type="pct"/>
          </w:tcPr>
          <w:p w14:paraId="6DBD8290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1A46D1D0" w14:textId="43F0BF25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9EBEA03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5A7D3993" w14:textId="39BE8DB2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F4741" w:rsidRPr="004874BC" w14:paraId="20EE45CA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FE7F892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nil"/>
            </w:tcBorders>
          </w:tcPr>
          <w:p w14:paraId="1137D8CD" w14:textId="6C69E7BA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684E932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3F2E9E5" w14:textId="57C09500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6" w:type="pct"/>
          </w:tcPr>
          <w:p w14:paraId="2903E204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1502758B" w14:textId="05E1D818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A6410EB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BE9BC6D" w14:textId="0F09F58C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F4741" w:rsidRPr="004874BC" w14:paraId="5DFFF61F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6FF825F4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874B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1DD4FE19" w14:textId="35EBC228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F24D3AF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2D9A8CF" w14:textId="1701933F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432DC492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DDAF7CB" w14:textId="442BC88A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4611005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AB07185" w14:textId="6D6E5EC9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F4741" w:rsidRPr="004874BC" w14:paraId="23758030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3F91F860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F2510B" w14:textId="30845A04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41BE87E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B2E6EB" w14:textId="21ABC72F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96" w:type="pct"/>
          </w:tcPr>
          <w:p w14:paraId="4351813D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D7E005" w14:textId="5EB93C55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7CB9F801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6C368D" w14:textId="686A78D5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AF4741" w:rsidRPr="004874BC" w14:paraId="227863B1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E8A5AFE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2CD19A2A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0141993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1E25C77D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</w:tcPr>
          <w:p w14:paraId="2A62CAE6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2B0E9B6B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A6D24BF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78279B29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4741" w:rsidRPr="004874BC" w14:paraId="136AC6F2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9364170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4179400D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39B0ECF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4E93FE1B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1E8822A9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67A6607E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74D0BD54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06FC2D84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F4741" w:rsidRPr="004874BC" w14:paraId="24B9D53E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  <w:vAlign w:val="center"/>
          </w:tcPr>
          <w:p w14:paraId="025EE8EA" w14:textId="16D175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Pr="004874BC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center"/>
          </w:tcPr>
          <w:p w14:paraId="0E1A18ED" w14:textId="111C8EE0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1A3AED41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61ACA716" w14:textId="63B40E4C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6" w:type="pct"/>
            <w:vAlign w:val="center"/>
          </w:tcPr>
          <w:p w14:paraId="3792D3FB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  <w:vAlign w:val="center"/>
          </w:tcPr>
          <w:p w14:paraId="16DB079F" w14:textId="7BCC4D68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6BC02485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4545E047" w14:textId="669D1945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AF4741" w:rsidRPr="004874BC" w14:paraId="080AB16D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08367003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2B73D751" w14:textId="4E10DD7B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618090F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32034A1" w14:textId="0D956E4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96" w:type="pct"/>
          </w:tcPr>
          <w:p w14:paraId="758FD675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A233BC5" w14:textId="67C29533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4B8B262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CA02DD2" w14:textId="33DF4BE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AF4741" w:rsidRPr="004874BC" w14:paraId="7B7A3AE9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1D4557CD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46059A" w14:textId="3C4F6AF2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151AC48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4AF6A3" w14:textId="38B4462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96" w:type="pct"/>
          </w:tcPr>
          <w:p w14:paraId="17E492B3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DCA6F2" w14:textId="2EE2C0A3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9FD5FCD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512161" w14:textId="186F9C9C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</w:p>
        </w:tc>
      </w:tr>
      <w:tr w:rsidR="00AF4741" w:rsidRPr="004874BC" w14:paraId="620A4C7B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1B32F116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</w:tcPr>
          <w:p w14:paraId="0C5796F6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747172A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1D5057CA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</w:tcPr>
          <w:p w14:paraId="2E449655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gridSpan w:val="3"/>
            <w:tcBorders>
              <w:top w:val="double" w:sz="4" w:space="0" w:color="auto"/>
              <w:left w:val="nil"/>
              <w:right w:val="nil"/>
            </w:tcBorders>
          </w:tcPr>
          <w:p w14:paraId="18480C54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F0DB701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C325596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4741" w:rsidRPr="004874BC" w14:paraId="5A46EAEF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82F95CB" w14:textId="28AEFBD3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เจ้าหนี้อื่น 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649258B9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D629216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298B50E0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60AA7704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06A4C5E6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7A48BC2D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53681052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F4741" w:rsidRPr="004874BC" w14:paraId="67892612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6E834612" w14:textId="268CB85F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Pr="004874BC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3D2424DD" w14:textId="74ADBB21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EA703BC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584707C8" w14:textId="3E8D0CC9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96" w:type="pct"/>
          </w:tcPr>
          <w:p w14:paraId="38025E3F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4DE66184" w14:textId="318A3AE6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A37DB7F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6BEC691B" w14:textId="52B2C15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AF4741" w:rsidRPr="004874BC" w14:paraId="61E4A3BB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138664B9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4874B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25D2BB11" w14:textId="7F2CC445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05F34F3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F7F0379" w14:textId="44305502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96" w:type="pct"/>
          </w:tcPr>
          <w:p w14:paraId="46B537D0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12AEDF8" w14:textId="1F026292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6F820E7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81327A5" w14:textId="2EB00B89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AF4741" w:rsidRPr="004874BC" w14:paraId="18FC9373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1B6A1F04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34AD60" w14:textId="0D443D28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CEC1C4E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06D3C6" w14:textId="0D3A0D5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96" w:type="pct"/>
          </w:tcPr>
          <w:p w14:paraId="55F71B16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D6F1C3" w14:textId="398C4CC9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805865A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001399" w14:textId="32B753F2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</w:p>
        </w:tc>
      </w:tr>
      <w:tr w:rsidR="00AF4741" w:rsidRPr="004874BC" w14:paraId="367D16D9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6712C138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</w:tcPr>
          <w:p w14:paraId="558B6539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FB71A6A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E7D4521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</w:tcPr>
          <w:p w14:paraId="76D1B6B0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double" w:sz="4" w:space="0" w:color="auto"/>
              <w:left w:val="nil"/>
              <w:right w:val="nil"/>
            </w:tcBorders>
          </w:tcPr>
          <w:p w14:paraId="665A6483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4CEE90E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0CF9468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4741" w:rsidRPr="004874BC" w14:paraId="7E789674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5A1F1860" w14:textId="652EEECF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เจ้าหนี้ผู้รับเหมาก่อสร้าง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75F6F59C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E39609A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1A3BC266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019D7D5A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11DEA550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578A9B5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21135A36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F4741" w:rsidRPr="004874BC" w14:paraId="359C9FA4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330D79C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4874B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33CC80D2" w14:textId="566A9B60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776C996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3205C68" w14:textId="7848354E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6" w:type="pct"/>
          </w:tcPr>
          <w:p w14:paraId="7B85BE3F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4E06721" w14:textId="357BD619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FE13AB9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E96ADF7" w14:textId="1417222A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F4741" w:rsidRPr="004874BC" w14:paraId="5315C07D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54A53849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6D1CF6" w14:textId="52D7A25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1FCFE68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B8AAFB" w14:textId="0531F032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96" w:type="pct"/>
          </w:tcPr>
          <w:p w14:paraId="348438CD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83CD3D" w14:textId="6AD14589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E6582EB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5C181B" w14:textId="5686732F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AF4741" w:rsidRPr="004874BC" w14:paraId="0CB41B95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04865ED8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31F1395F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E32AE22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494EFFCE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76B8572D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18F55548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6D56F6B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1520218F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F4741" w:rsidRPr="004874BC" w14:paraId="17F2D974" w14:textId="77777777" w:rsidTr="006E78F5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492D22E" w14:textId="66429A1A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874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ส่วนของ</w:t>
            </w:r>
            <w:r w:rsidRPr="004874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  <w:p w14:paraId="3F96319C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874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ที่ถึงกำหนดชำระภายในหนึ่งปี</w:t>
            </w:r>
            <w:r w:rsidRPr="004874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7FFA1418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7E1E889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70A2A782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2B011AF7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64744F91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D1D65B6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4BD3D082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F4741" w:rsidRPr="004874BC" w14:paraId="1786BB32" w14:textId="77777777" w:rsidTr="006E78F5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5A8D02E4" w14:textId="5D425483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Pr="004874BC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6EB4D72B" w14:textId="5D81BF6A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2AAF6D81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2708C276" w14:textId="05B71B4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96" w:type="pct"/>
            <w:vAlign w:val="center"/>
          </w:tcPr>
          <w:p w14:paraId="1618DF1E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533448DB" w14:textId="6F3CC620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17DBD3ED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675DE0D2" w14:textId="48C777DB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  <w:tr w:rsidR="00AF4741" w:rsidRPr="004874BC" w14:paraId="7FBCA696" w14:textId="77777777" w:rsidTr="006E78F5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26C83E03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6AFFD28D" w14:textId="5599257D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733D66C7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59CCE5E" w14:textId="5C9E2A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6" w:type="pct"/>
            <w:vAlign w:val="center"/>
          </w:tcPr>
          <w:p w14:paraId="3BA5992E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AF259EB" w14:textId="0989BABB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1E706EE7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A5B6849" w14:textId="274DD59E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F4741" w:rsidRPr="004874BC" w14:paraId="3380503D" w14:textId="77777777" w:rsidTr="006E78F5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034FC22E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D91197" w14:textId="0A27C9CA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13848E26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4E0C70" w14:textId="3ACFEF7F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96" w:type="pct"/>
            <w:vAlign w:val="center"/>
          </w:tcPr>
          <w:p w14:paraId="50400D36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47B95E" w14:textId="03CD4A3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0E9F2271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F913FC" w14:textId="7008C5B1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</w:tr>
      <w:tr w:rsidR="00AF4741" w:rsidRPr="004874BC" w14:paraId="1963A52E" w14:textId="77777777" w:rsidTr="00ED3222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589BB66D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8B24BC9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1B125635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981F038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vAlign w:val="center"/>
          </w:tcPr>
          <w:p w14:paraId="78E95A53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B3B1505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14A225D4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B91F4A8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4741" w:rsidRPr="004874BC" w14:paraId="43D920E9" w14:textId="77777777" w:rsidTr="006E78F5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631942B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center"/>
          </w:tcPr>
          <w:p w14:paraId="770E09D6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709C5D3C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  <w:vAlign w:val="center"/>
          </w:tcPr>
          <w:p w14:paraId="39B1C8CC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  <w:vAlign w:val="center"/>
          </w:tcPr>
          <w:p w14:paraId="747119A4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  <w:vAlign w:val="center"/>
          </w:tcPr>
          <w:p w14:paraId="31F1991F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1C8C0D82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  <w:vAlign w:val="center"/>
          </w:tcPr>
          <w:p w14:paraId="43EF067F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F4741" w:rsidRPr="004874BC" w14:paraId="28F4D558" w14:textId="77777777" w:rsidTr="006E78F5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BD05E43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center"/>
          </w:tcPr>
          <w:p w14:paraId="03BD2575" w14:textId="75A4CEE2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0A52A963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2038F111" w14:textId="398D404A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6" w:type="pct"/>
            <w:vAlign w:val="center"/>
          </w:tcPr>
          <w:p w14:paraId="4384D232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  <w:vAlign w:val="center"/>
          </w:tcPr>
          <w:p w14:paraId="5980AAC5" w14:textId="420456E4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382422E8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5D5BE1DD" w14:textId="1E411E00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AF4741" w:rsidRPr="004874BC" w14:paraId="74B739CD" w14:textId="77777777" w:rsidTr="006E78F5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53A966B0" w14:textId="5C026F30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Pr="004874BC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center"/>
          </w:tcPr>
          <w:p w14:paraId="24D53FFC" w14:textId="63DB8863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24047C6B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5B25CE7D" w14:textId="7AE81AFE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96" w:type="pct"/>
            <w:vAlign w:val="center"/>
          </w:tcPr>
          <w:p w14:paraId="546F8566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  <w:vAlign w:val="center"/>
          </w:tcPr>
          <w:p w14:paraId="555D7AC9" w14:textId="3B863CC0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7E3C5DF6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6CEDAA9D" w14:textId="4328A6E3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</w:tr>
      <w:tr w:rsidR="00AF4741" w:rsidRPr="004874BC" w14:paraId="30065840" w14:textId="77777777" w:rsidTr="006E78F5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3431558D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3ABC13C" w14:textId="780C1C99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4F2111C8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2B41094" w14:textId="35606BD9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6" w:type="pct"/>
            <w:vAlign w:val="center"/>
          </w:tcPr>
          <w:p w14:paraId="10ECDF53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A4039A8" w14:textId="27D55603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3CF0DF50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FB3CE82" w14:textId="099737D9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AF4741" w:rsidRPr="004874BC" w14:paraId="5B18B2C1" w14:textId="77777777" w:rsidTr="006E78F5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E744F03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F081608" w14:textId="3AE66F58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206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04421923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CAFA3A" w14:textId="4F163B1F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</w:t>
            </w:r>
          </w:p>
        </w:tc>
        <w:tc>
          <w:tcPr>
            <w:tcW w:w="96" w:type="pct"/>
            <w:vAlign w:val="center"/>
          </w:tcPr>
          <w:p w14:paraId="63EE6AD8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C85D056" w14:textId="3E5176C6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206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44965459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2EC3C1" w14:textId="09462A18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</w:t>
            </w:r>
          </w:p>
        </w:tc>
      </w:tr>
    </w:tbl>
    <w:p w14:paraId="1A55A10F" w14:textId="7ADC21F7" w:rsidR="00AD6BCD" w:rsidRPr="004874BC" w:rsidRDefault="00AD6BCD" w:rsidP="00E45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359B779A" w14:textId="746679A5" w:rsidR="002C53B8" w:rsidRPr="004874BC" w:rsidRDefault="002C53B8" w:rsidP="00E45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874BC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  <w:r w:rsidRPr="004874B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2848208B" w14:textId="77777777" w:rsidR="002C53B8" w:rsidRPr="004874BC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4"/>
          <w:szCs w:val="24"/>
        </w:rPr>
      </w:pPr>
    </w:p>
    <w:p w14:paraId="721546EA" w14:textId="2D1222EB" w:rsidR="002C53B8" w:rsidRPr="004874BC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874B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D448A" w:rsidRPr="004874BC">
        <w:rPr>
          <w:rFonts w:asciiTheme="majorBidi" w:hAnsiTheme="majorBidi" w:cstheme="majorBidi"/>
          <w:sz w:val="30"/>
          <w:szCs w:val="30"/>
        </w:rPr>
        <w:t xml:space="preserve">31 </w:t>
      </w:r>
      <w:r w:rsidR="005D448A" w:rsidRPr="004874BC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5D448A" w:rsidRPr="004874BC">
        <w:rPr>
          <w:rFonts w:asciiTheme="majorBidi" w:hAnsiTheme="majorBidi" w:cstheme="majorBidi"/>
          <w:sz w:val="30"/>
          <w:szCs w:val="30"/>
        </w:rPr>
        <w:t>256</w:t>
      </w:r>
      <w:r w:rsidR="0035224C" w:rsidRPr="004874BC">
        <w:rPr>
          <w:rFonts w:asciiTheme="majorBidi" w:hAnsiTheme="majorBidi" w:cstheme="majorBidi"/>
          <w:sz w:val="30"/>
          <w:szCs w:val="30"/>
        </w:rPr>
        <w:t>9</w:t>
      </w:r>
      <w:r w:rsidR="005D448A" w:rsidRPr="004874BC">
        <w:rPr>
          <w:rFonts w:asciiTheme="majorBidi" w:hAnsiTheme="majorBidi" w:cstheme="majorBidi"/>
          <w:sz w:val="30"/>
          <w:szCs w:val="30"/>
        </w:rPr>
        <w:t xml:space="preserve"> </w:t>
      </w:r>
      <w:r w:rsidRPr="004874BC">
        <w:rPr>
          <w:rFonts w:asciiTheme="majorBidi" w:hAnsiTheme="majorBidi" w:cstheme="majorBidi"/>
          <w:sz w:val="30"/>
          <w:szCs w:val="30"/>
          <w:cs/>
        </w:rPr>
        <w:t>กลุ่มบริษัทมีสัญญาสำคัญที่ทำกับกิจการที่เกี่ยวข้องกัน ดังนี้</w:t>
      </w:r>
    </w:p>
    <w:p w14:paraId="354E77B8" w14:textId="6D808D80" w:rsidR="00E32DE0" w:rsidRPr="004874BC" w:rsidRDefault="00E32DE0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4"/>
          <w:szCs w:val="24"/>
        </w:rPr>
      </w:pPr>
    </w:p>
    <w:p w14:paraId="11E37711" w14:textId="77777777" w:rsidR="0035224C" w:rsidRPr="004874BC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874B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สัญญาซื้อขายเมทิลเอสเตอร์</w:t>
      </w:r>
      <w:r w:rsidRPr="004874BC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</w:t>
      </w:r>
    </w:p>
    <w:p w14:paraId="5E5B89A3" w14:textId="77777777" w:rsidR="0035224C" w:rsidRPr="004874BC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BC1079" w14:textId="2B9CFDEC" w:rsidR="0035224C" w:rsidRPr="004874BC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874BC">
        <w:rPr>
          <w:rFonts w:asciiTheme="majorBidi" w:hAnsiTheme="majorBidi" w:hint="cs"/>
          <w:sz w:val="30"/>
          <w:szCs w:val="30"/>
          <w:cs/>
        </w:rPr>
        <w:t>บริษัทมีสัญญาซื้อขายเมทิลเอสเทอร์รวมจำนวน</w:t>
      </w:r>
      <w:r w:rsidRPr="004874BC">
        <w:rPr>
          <w:rFonts w:asciiTheme="majorBidi" w:hAnsiTheme="majorBidi"/>
          <w:sz w:val="30"/>
          <w:szCs w:val="30"/>
          <w:cs/>
        </w:rPr>
        <w:t xml:space="preserve"> </w:t>
      </w:r>
      <w:r w:rsidRPr="004874BC">
        <w:rPr>
          <w:rFonts w:asciiTheme="majorBidi" w:hAnsiTheme="majorBidi"/>
          <w:sz w:val="30"/>
          <w:szCs w:val="30"/>
        </w:rPr>
        <w:t>5</w:t>
      </w:r>
      <w:r w:rsidRPr="004874BC">
        <w:rPr>
          <w:rFonts w:asciiTheme="majorBidi" w:hAnsiTheme="majorBidi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sz w:val="30"/>
          <w:szCs w:val="30"/>
          <w:cs/>
        </w:rPr>
        <w:t>ฉบับ</w:t>
      </w:r>
      <w:r w:rsidRPr="004874BC">
        <w:rPr>
          <w:rFonts w:asciiTheme="majorBidi" w:hAnsiTheme="majorBidi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sz w:val="30"/>
          <w:szCs w:val="30"/>
          <w:cs/>
        </w:rPr>
        <w:t>กับบริษัทใหญ่และกิจการที่เกี่ยวข้องกัน</w:t>
      </w:r>
      <w:r w:rsidRPr="004874BC">
        <w:rPr>
          <w:rFonts w:asciiTheme="majorBidi" w:hAnsiTheme="majorBidi"/>
          <w:sz w:val="30"/>
          <w:szCs w:val="30"/>
          <w:cs/>
        </w:rPr>
        <w:t xml:space="preserve"> </w:t>
      </w:r>
      <w:r w:rsidRPr="004874BC">
        <w:rPr>
          <w:rFonts w:asciiTheme="majorBidi" w:hAnsiTheme="majorBidi"/>
          <w:sz w:val="30"/>
          <w:szCs w:val="30"/>
        </w:rPr>
        <w:t>3</w:t>
      </w:r>
      <w:r w:rsidRPr="004874BC">
        <w:rPr>
          <w:rFonts w:asciiTheme="majorBidi" w:hAnsiTheme="majorBidi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sz w:val="30"/>
          <w:szCs w:val="30"/>
          <w:cs/>
        </w:rPr>
        <w:t>แห่ง</w:t>
      </w:r>
      <w:r w:rsidRPr="004874BC">
        <w:rPr>
          <w:rFonts w:asciiTheme="majorBidi" w:hAnsiTheme="majorBidi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sz w:val="30"/>
          <w:szCs w:val="30"/>
          <w:cs/>
        </w:rPr>
        <w:t>โดยตามสัญญาแต่ละฉบับกำหนดราคาขายอ้างอิงจากราคาผลิตภัณฑ์บี</w:t>
      </w:r>
      <w:r w:rsidRPr="004874BC">
        <w:rPr>
          <w:rFonts w:asciiTheme="majorBidi" w:hAnsiTheme="majorBidi"/>
          <w:sz w:val="30"/>
          <w:szCs w:val="30"/>
          <w:cs/>
        </w:rPr>
        <w:t xml:space="preserve"> </w:t>
      </w:r>
      <w:r w:rsidRPr="004874BC">
        <w:rPr>
          <w:rFonts w:asciiTheme="majorBidi" w:hAnsiTheme="majorBidi"/>
          <w:sz w:val="30"/>
          <w:szCs w:val="30"/>
        </w:rPr>
        <w:t>100</w:t>
      </w:r>
      <w:r w:rsidRPr="004874BC">
        <w:rPr>
          <w:rFonts w:asciiTheme="majorBidi" w:hAnsiTheme="majorBidi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sz w:val="30"/>
          <w:szCs w:val="30"/>
          <w:cs/>
        </w:rPr>
        <w:t>ที่ประกาศโดยสำนักงานนโยบายและ</w:t>
      </w:r>
      <w:r w:rsidRPr="004874BC">
        <w:rPr>
          <w:rFonts w:asciiTheme="majorBidi" w:hAnsiTheme="majorBidi"/>
          <w:sz w:val="30"/>
          <w:szCs w:val="30"/>
        </w:rPr>
        <w:t xml:space="preserve">              </w:t>
      </w:r>
      <w:r w:rsidRPr="004874BC">
        <w:rPr>
          <w:rFonts w:asciiTheme="majorBidi" w:hAnsiTheme="majorBidi" w:hint="cs"/>
          <w:sz w:val="30"/>
          <w:szCs w:val="30"/>
          <w:cs/>
        </w:rPr>
        <w:t>แผนพลังงานกระทรวงพลังงาน</w:t>
      </w:r>
      <w:r w:rsidRPr="004874BC">
        <w:rPr>
          <w:rFonts w:asciiTheme="majorBidi" w:hAnsiTheme="majorBidi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sz w:val="30"/>
          <w:szCs w:val="30"/>
          <w:cs/>
        </w:rPr>
        <w:t>ปรับปรุงด้วยส่วนต่างตามที่ระบุในแต่ละสัญญา</w:t>
      </w:r>
      <w:r w:rsidRPr="004874BC">
        <w:rPr>
          <w:rFonts w:asciiTheme="majorBidi" w:hAnsiTheme="majorBidi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sz w:val="30"/>
          <w:szCs w:val="30"/>
          <w:cs/>
        </w:rPr>
        <w:t>โดยสัญญามีระยะเวลาตั้งแต่</w:t>
      </w:r>
      <w:r w:rsidRPr="004874BC">
        <w:rPr>
          <w:rFonts w:asciiTheme="majorBidi" w:hAnsiTheme="majorBidi"/>
          <w:sz w:val="30"/>
          <w:szCs w:val="30"/>
          <w:cs/>
        </w:rPr>
        <w:t xml:space="preserve"> </w:t>
      </w:r>
      <w:r w:rsidRPr="004874BC">
        <w:rPr>
          <w:rFonts w:asciiTheme="majorBidi" w:hAnsiTheme="majorBidi"/>
          <w:sz w:val="30"/>
          <w:szCs w:val="30"/>
        </w:rPr>
        <w:t xml:space="preserve">             3</w:t>
      </w:r>
      <w:r w:rsidRPr="004874BC">
        <w:rPr>
          <w:rFonts w:asciiTheme="majorBidi" w:hAnsiTheme="majorBidi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sz w:val="30"/>
          <w:szCs w:val="30"/>
          <w:cs/>
        </w:rPr>
        <w:t>เดือน</w:t>
      </w:r>
      <w:r w:rsidRPr="004874BC">
        <w:rPr>
          <w:rFonts w:asciiTheme="majorBidi" w:hAnsiTheme="majorBidi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sz w:val="30"/>
          <w:szCs w:val="30"/>
          <w:cs/>
        </w:rPr>
        <w:t>ถึง</w:t>
      </w:r>
      <w:r w:rsidRPr="004874BC">
        <w:rPr>
          <w:rFonts w:asciiTheme="majorBidi" w:hAnsiTheme="majorBidi"/>
          <w:sz w:val="30"/>
          <w:szCs w:val="30"/>
          <w:cs/>
        </w:rPr>
        <w:t xml:space="preserve"> </w:t>
      </w:r>
      <w:r w:rsidRPr="004874BC">
        <w:rPr>
          <w:rFonts w:asciiTheme="majorBidi" w:hAnsiTheme="majorBidi"/>
          <w:sz w:val="30"/>
          <w:szCs w:val="30"/>
        </w:rPr>
        <w:t>2</w:t>
      </w:r>
      <w:r w:rsidRPr="004874BC">
        <w:rPr>
          <w:rFonts w:asciiTheme="majorBidi" w:hAnsiTheme="majorBidi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sz w:val="30"/>
          <w:szCs w:val="30"/>
          <w:cs/>
        </w:rPr>
        <w:t>ปี</w:t>
      </w:r>
      <w:r w:rsidRPr="004874BC">
        <w:rPr>
          <w:rFonts w:asciiTheme="majorBidi" w:hAnsiTheme="majorBidi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sz w:val="30"/>
          <w:szCs w:val="30"/>
          <w:cs/>
        </w:rPr>
        <w:t>นับจากวันที่ที่มีผลบังคับตามที่ระบุไว้ในแต่ละสัญญา</w:t>
      </w:r>
      <w:r w:rsidRPr="004874BC">
        <w:rPr>
          <w:rFonts w:asciiTheme="majorBidi" w:hAnsiTheme="majorBidi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sz w:val="30"/>
          <w:szCs w:val="30"/>
          <w:cs/>
        </w:rPr>
        <w:t>และจะมีผลสิ้นสุดในเดือน</w:t>
      </w:r>
      <w:r w:rsidRPr="004874BC">
        <w:rPr>
          <w:rFonts w:asciiTheme="majorBidi" w:hAnsiTheme="majorBidi"/>
          <w:sz w:val="30"/>
          <w:szCs w:val="30"/>
          <w:cs/>
        </w:rPr>
        <w:t xml:space="preserve"> </w:t>
      </w:r>
      <w:r w:rsidR="00EA7640" w:rsidRPr="004874BC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EA7640" w:rsidRPr="004874BC">
        <w:rPr>
          <w:rFonts w:asciiTheme="majorBidi" w:hAnsiTheme="majorBidi"/>
          <w:sz w:val="30"/>
          <w:szCs w:val="30"/>
        </w:rPr>
        <w:t xml:space="preserve">2569 </w:t>
      </w:r>
      <w:r w:rsidRPr="004874BC">
        <w:rPr>
          <w:rFonts w:asciiTheme="majorBidi" w:hAnsiTheme="majorBidi" w:hint="cs"/>
          <w:sz w:val="30"/>
          <w:szCs w:val="30"/>
          <w:cs/>
        </w:rPr>
        <w:t>พฤษภาคม</w:t>
      </w:r>
      <w:r w:rsidRPr="004874BC">
        <w:rPr>
          <w:rFonts w:asciiTheme="majorBidi" w:hAnsiTheme="majorBidi"/>
          <w:sz w:val="30"/>
          <w:szCs w:val="30"/>
          <w:cs/>
        </w:rPr>
        <w:t xml:space="preserve"> </w:t>
      </w:r>
      <w:r w:rsidRPr="004874BC">
        <w:rPr>
          <w:rFonts w:asciiTheme="majorBidi" w:hAnsiTheme="majorBidi"/>
          <w:sz w:val="30"/>
          <w:szCs w:val="30"/>
        </w:rPr>
        <w:t>2569</w:t>
      </w:r>
      <w:r w:rsidRPr="004874BC">
        <w:rPr>
          <w:rFonts w:asciiTheme="majorBidi" w:hAnsiTheme="majorBidi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sz w:val="30"/>
          <w:szCs w:val="30"/>
          <w:cs/>
        </w:rPr>
        <w:t>กันยายน</w:t>
      </w:r>
      <w:r w:rsidRPr="004874BC">
        <w:rPr>
          <w:rFonts w:asciiTheme="majorBidi" w:hAnsiTheme="majorBidi"/>
          <w:sz w:val="30"/>
          <w:szCs w:val="30"/>
          <w:cs/>
        </w:rPr>
        <w:t xml:space="preserve"> </w:t>
      </w:r>
      <w:r w:rsidRPr="004874BC">
        <w:rPr>
          <w:rFonts w:asciiTheme="majorBidi" w:hAnsiTheme="majorBidi"/>
          <w:sz w:val="30"/>
          <w:szCs w:val="30"/>
        </w:rPr>
        <w:t>2569</w:t>
      </w:r>
      <w:r w:rsidR="00EA7640" w:rsidRPr="004874BC">
        <w:rPr>
          <w:rFonts w:asciiTheme="majorBidi" w:hAnsiTheme="majorBidi"/>
          <w:sz w:val="30"/>
          <w:szCs w:val="30"/>
        </w:rPr>
        <w:t xml:space="preserve"> </w:t>
      </w:r>
      <w:r w:rsidR="00EA7640" w:rsidRPr="004874BC">
        <w:rPr>
          <w:rFonts w:asciiTheme="majorBidi" w:hAnsiTheme="majorBidi" w:hint="cs"/>
          <w:sz w:val="30"/>
          <w:szCs w:val="30"/>
          <w:cs/>
        </w:rPr>
        <w:t xml:space="preserve">และ ธันวาคม </w:t>
      </w:r>
      <w:r w:rsidR="00EA7640" w:rsidRPr="004874BC">
        <w:rPr>
          <w:rFonts w:asciiTheme="majorBidi" w:hAnsiTheme="majorBidi"/>
          <w:sz w:val="30"/>
          <w:szCs w:val="30"/>
        </w:rPr>
        <w:t>2569</w:t>
      </w:r>
      <w:r w:rsidRPr="004874BC">
        <w:rPr>
          <w:rFonts w:asciiTheme="majorBidi" w:hAnsiTheme="majorBidi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sz w:val="30"/>
          <w:szCs w:val="30"/>
          <w:cs/>
        </w:rPr>
        <w:t>โดยสัญญาทั้งหมดสามารถต่ออายุได้จนกระทั่งฝ่ายหนึ่งฝ่ายใดบอกเลิกสัญญา</w:t>
      </w:r>
      <w:r w:rsidRPr="004874BC">
        <w:rPr>
          <w:rFonts w:asciiTheme="majorBidi" w:hAnsiTheme="majorBidi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sz w:val="30"/>
          <w:szCs w:val="30"/>
          <w:cs/>
        </w:rPr>
        <w:t>ขณะนี้บริษัทอยู่ในระหว่างดำเนินการต่อสัญญาที่หมดอายุ</w:t>
      </w:r>
    </w:p>
    <w:p w14:paraId="61D0DF20" w14:textId="2BD2508A" w:rsidR="0035224C" w:rsidRPr="004874BC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544522" w14:textId="77777777" w:rsidR="008E3D11" w:rsidRPr="004874BC" w:rsidRDefault="008E3D11" w:rsidP="008E3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874B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สัญญาซื้อขายแฟตตี้แอลกอฮอล์</w:t>
      </w:r>
    </w:p>
    <w:p w14:paraId="21ECDC4E" w14:textId="77777777" w:rsidR="008E3D11" w:rsidRPr="004874BC" w:rsidRDefault="008E3D11" w:rsidP="008E3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CC6398" w14:textId="050F0D7B" w:rsidR="008E3D11" w:rsidRPr="004874BC" w:rsidRDefault="008E3D11" w:rsidP="008E3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874BC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กลุ่มบริษัทมีสัญญาซื้อขายแฟตตี้แอลกอฮอล์จำนวน </w:t>
      </w:r>
      <w:r w:rsidRPr="004874BC">
        <w:rPr>
          <w:rFonts w:asciiTheme="majorBidi" w:hAnsiTheme="majorBidi" w:cstheme="majorBidi" w:hint="cs"/>
          <w:sz w:val="30"/>
          <w:szCs w:val="30"/>
        </w:rPr>
        <w:t>1</w:t>
      </w:r>
      <w:r w:rsidRPr="004874BC">
        <w:rPr>
          <w:rFonts w:asciiTheme="majorBidi" w:hAnsiTheme="majorBidi" w:cstheme="majorBidi" w:hint="cs"/>
          <w:sz w:val="30"/>
          <w:szCs w:val="30"/>
          <w:cs/>
        </w:rPr>
        <w:t xml:space="preserve"> ฉบับกับบริษัทร่วมค้าแห่งหนึ่ง โดยตามสัญญากำหนดราคาขายเฉลี่ยแฟตตี้แอลกอฮอล์โดยอ้างอิงจากประกาศ </w:t>
      </w:r>
      <w:r w:rsidRPr="004874BC">
        <w:rPr>
          <w:rFonts w:asciiTheme="majorBidi" w:hAnsiTheme="majorBidi" w:cstheme="majorBidi" w:hint="cs"/>
          <w:sz w:val="30"/>
          <w:szCs w:val="30"/>
        </w:rPr>
        <w:t xml:space="preserve">ICIS </w:t>
      </w:r>
      <w:r w:rsidRPr="004874BC">
        <w:rPr>
          <w:rFonts w:asciiTheme="majorBidi" w:hAnsiTheme="majorBidi" w:cstheme="majorBidi" w:hint="cs"/>
          <w:sz w:val="30"/>
          <w:szCs w:val="30"/>
          <w:cs/>
        </w:rPr>
        <w:t>ปรับปรุงด้วยส่วนต่างตามที่ระบุในสัญญาตาม</w:t>
      </w:r>
      <w:r w:rsidR="00A3293B" w:rsidRPr="004874BC">
        <w:rPr>
          <w:rFonts w:asciiTheme="majorBidi" w:hAnsiTheme="majorBidi" w:cstheme="majorBidi"/>
          <w:sz w:val="30"/>
          <w:szCs w:val="30"/>
          <w:cs/>
        </w:rPr>
        <w:br/>
      </w:r>
      <w:r w:rsidRPr="004874BC">
        <w:rPr>
          <w:rFonts w:asciiTheme="majorBidi" w:hAnsiTheme="majorBidi" w:cstheme="majorBidi" w:hint="cs"/>
          <w:sz w:val="30"/>
          <w:szCs w:val="30"/>
          <w:cs/>
        </w:rPr>
        <w:t xml:space="preserve">ประเภทการขนส่ง โดยสัญญามีระยะเวลา </w:t>
      </w:r>
      <w:r w:rsidRPr="004874BC">
        <w:rPr>
          <w:rFonts w:asciiTheme="majorBidi" w:hAnsiTheme="majorBidi" w:cstheme="majorBidi" w:hint="cs"/>
          <w:sz w:val="30"/>
          <w:szCs w:val="30"/>
        </w:rPr>
        <w:t xml:space="preserve">1 </w:t>
      </w:r>
      <w:r w:rsidRPr="004874BC">
        <w:rPr>
          <w:rFonts w:asciiTheme="majorBidi" w:hAnsiTheme="majorBidi" w:cstheme="majorBidi" w:hint="cs"/>
          <w:sz w:val="30"/>
          <w:szCs w:val="30"/>
          <w:cs/>
        </w:rPr>
        <w:t>ปีนับจากวันที่ที่มีผลบังคับตามที่ระบุไว้ในสัญญา และจะมีผลสิ้นสุด</w:t>
      </w:r>
      <w:r w:rsidR="00A3293B" w:rsidRPr="004874BC">
        <w:rPr>
          <w:rFonts w:asciiTheme="majorBidi" w:hAnsiTheme="majorBidi" w:cstheme="majorBidi"/>
          <w:sz w:val="30"/>
          <w:szCs w:val="30"/>
          <w:cs/>
        </w:rPr>
        <w:br/>
      </w:r>
      <w:r w:rsidRPr="004874BC">
        <w:rPr>
          <w:rFonts w:asciiTheme="majorBidi" w:hAnsiTheme="majorBidi" w:cstheme="majorBidi" w:hint="cs"/>
          <w:sz w:val="30"/>
          <w:szCs w:val="30"/>
          <w:cs/>
        </w:rPr>
        <w:t xml:space="preserve">ในเดือนเมษายน </w:t>
      </w:r>
      <w:r w:rsidRPr="004874BC">
        <w:rPr>
          <w:rFonts w:asciiTheme="majorBidi" w:hAnsiTheme="majorBidi" w:cstheme="majorBidi" w:hint="cs"/>
          <w:sz w:val="30"/>
          <w:szCs w:val="30"/>
        </w:rPr>
        <w:t>256</w:t>
      </w:r>
      <w:r w:rsidRPr="004874BC">
        <w:rPr>
          <w:rFonts w:asciiTheme="majorBidi" w:hAnsiTheme="majorBidi" w:cstheme="majorBidi"/>
          <w:sz w:val="30"/>
          <w:szCs w:val="30"/>
        </w:rPr>
        <w:t>9</w:t>
      </w:r>
      <w:r w:rsidRPr="004874BC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</w:p>
    <w:p w14:paraId="46B85D1C" w14:textId="77777777" w:rsidR="008E3D11" w:rsidRPr="004874BC" w:rsidRDefault="008E3D11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D35901" w14:textId="77777777" w:rsidR="008E3D11" w:rsidRPr="004874BC" w:rsidRDefault="008E3D11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7A29CE" w14:textId="77777777" w:rsidR="00AD63D2" w:rsidRDefault="00AD63D2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50CC17E" w14:textId="68C5E1F4" w:rsidR="0035224C" w:rsidRPr="004874BC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4874B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สัญญาซื้อขายเมทานอล</w:t>
      </w:r>
    </w:p>
    <w:p w14:paraId="7567C3B4" w14:textId="77777777" w:rsidR="0035224C" w:rsidRPr="004874BC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28CBD4CA" w14:textId="59959F5E" w:rsidR="0035224C" w:rsidRPr="004874BC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874BC">
        <w:rPr>
          <w:rFonts w:asciiTheme="majorBidi" w:hAnsiTheme="majorBidi" w:hint="cs"/>
          <w:sz w:val="30"/>
          <w:szCs w:val="30"/>
          <w:cs/>
        </w:rPr>
        <w:t>บริษัทมีสัญญาซื้อขายเมทานอลรวมจำนวน</w:t>
      </w:r>
      <w:r w:rsidRPr="004874BC">
        <w:rPr>
          <w:rFonts w:asciiTheme="majorBidi" w:hAnsiTheme="majorBidi"/>
          <w:sz w:val="30"/>
          <w:szCs w:val="30"/>
          <w:cs/>
        </w:rPr>
        <w:t xml:space="preserve"> </w:t>
      </w:r>
      <w:r w:rsidR="00EA7640" w:rsidRPr="004874BC">
        <w:rPr>
          <w:rFonts w:asciiTheme="majorBidi" w:hAnsiTheme="majorBidi"/>
          <w:sz w:val="30"/>
          <w:szCs w:val="30"/>
        </w:rPr>
        <w:t>1</w:t>
      </w:r>
      <w:r w:rsidRPr="004874BC">
        <w:rPr>
          <w:rFonts w:asciiTheme="majorBidi" w:hAnsiTheme="majorBidi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sz w:val="30"/>
          <w:szCs w:val="30"/>
          <w:cs/>
        </w:rPr>
        <w:t>ฉบับ</w:t>
      </w:r>
      <w:r w:rsidRPr="004874BC">
        <w:rPr>
          <w:rFonts w:asciiTheme="majorBidi" w:hAnsiTheme="majorBidi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sz w:val="30"/>
          <w:szCs w:val="30"/>
          <w:cs/>
        </w:rPr>
        <w:t>กับกิจการที่เกี่ยวข้องกัน</w:t>
      </w:r>
      <w:r w:rsidRPr="004874BC">
        <w:rPr>
          <w:rFonts w:asciiTheme="majorBidi" w:hAnsiTheme="majorBidi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sz w:val="30"/>
          <w:szCs w:val="30"/>
          <w:cs/>
        </w:rPr>
        <w:t>โดยตามสัญญากำหนดราคาขายอ้างอิงราคาเมทานอลประกาศอ้างอิงรายเดือนเฉลี่ยของ</w:t>
      </w:r>
      <w:r w:rsidRPr="004874BC">
        <w:rPr>
          <w:rFonts w:asciiTheme="majorBidi" w:hAnsiTheme="majorBidi"/>
          <w:sz w:val="30"/>
          <w:szCs w:val="30"/>
          <w:cs/>
        </w:rPr>
        <w:t xml:space="preserve"> </w:t>
      </w:r>
      <w:r w:rsidRPr="004874BC">
        <w:rPr>
          <w:rFonts w:asciiTheme="majorBidi" w:hAnsiTheme="majorBidi"/>
          <w:sz w:val="30"/>
          <w:szCs w:val="30"/>
        </w:rPr>
        <w:t xml:space="preserve">ICIS </w:t>
      </w:r>
      <w:r w:rsidRPr="004874BC">
        <w:rPr>
          <w:rFonts w:asciiTheme="majorBidi" w:hAnsiTheme="majorBidi" w:hint="cs"/>
          <w:sz w:val="30"/>
          <w:szCs w:val="30"/>
          <w:cs/>
        </w:rPr>
        <w:t>ภูมิภาคเอเชียตะวันออกเฉียงใต้</w:t>
      </w:r>
      <w:r w:rsidRPr="004874BC">
        <w:rPr>
          <w:rFonts w:asciiTheme="majorBidi" w:hAnsiTheme="majorBidi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sz w:val="30"/>
          <w:szCs w:val="30"/>
          <w:cs/>
        </w:rPr>
        <w:t>โดยสัญญามีระยะเวลา</w:t>
      </w:r>
      <w:r w:rsidRPr="004874BC">
        <w:rPr>
          <w:rFonts w:asciiTheme="majorBidi" w:hAnsiTheme="majorBidi"/>
          <w:sz w:val="30"/>
          <w:szCs w:val="30"/>
          <w:cs/>
        </w:rPr>
        <w:t xml:space="preserve"> </w:t>
      </w:r>
      <w:r w:rsidRPr="004874BC">
        <w:rPr>
          <w:rFonts w:asciiTheme="majorBidi" w:hAnsiTheme="majorBidi"/>
          <w:sz w:val="30"/>
          <w:szCs w:val="30"/>
        </w:rPr>
        <w:t>1</w:t>
      </w:r>
      <w:r w:rsidRPr="004874BC">
        <w:rPr>
          <w:rFonts w:asciiTheme="majorBidi" w:hAnsiTheme="majorBidi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sz w:val="30"/>
          <w:szCs w:val="30"/>
          <w:cs/>
        </w:rPr>
        <w:t>ปีนับจากวันที่ที่มีผลบังคับตามที่ระบุไว้ในสัญญา</w:t>
      </w:r>
      <w:r w:rsidRPr="004874BC">
        <w:rPr>
          <w:rFonts w:asciiTheme="majorBidi" w:hAnsiTheme="majorBidi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sz w:val="30"/>
          <w:szCs w:val="30"/>
          <w:cs/>
        </w:rPr>
        <w:t>และจะมีผลสิ้นสุดในเดือน</w:t>
      </w:r>
      <w:r w:rsidRPr="004874BC">
        <w:rPr>
          <w:rFonts w:asciiTheme="majorBidi" w:hAnsiTheme="majorBidi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sz w:val="30"/>
          <w:szCs w:val="30"/>
          <w:cs/>
        </w:rPr>
        <w:t>ธันวาคม</w:t>
      </w:r>
      <w:r w:rsidRPr="004874BC">
        <w:rPr>
          <w:rFonts w:asciiTheme="majorBidi" w:hAnsiTheme="majorBidi"/>
          <w:sz w:val="30"/>
          <w:szCs w:val="30"/>
          <w:cs/>
        </w:rPr>
        <w:t xml:space="preserve"> </w:t>
      </w:r>
      <w:r w:rsidRPr="004874BC">
        <w:rPr>
          <w:rFonts w:asciiTheme="majorBidi" w:hAnsiTheme="majorBidi"/>
          <w:sz w:val="30"/>
          <w:szCs w:val="30"/>
        </w:rPr>
        <w:t>256</w:t>
      </w:r>
      <w:r w:rsidR="00EA7640" w:rsidRPr="004874BC">
        <w:rPr>
          <w:rFonts w:asciiTheme="majorBidi" w:hAnsiTheme="majorBidi"/>
          <w:sz w:val="30"/>
          <w:szCs w:val="30"/>
        </w:rPr>
        <w:t>9</w:t>
      </w:r>
      <w:r w:rsidRPr="004874BC">
        <w:rPr>
          <w:rFonts w:asciiTheme="majorBidi" w:hAnsiTheme="majorBidi"/>
          <w:sz w:val="30"/>
          <w:szCs w:val="30"/>
        </w:rPr>
        <w:t xml:space="preserve"> </w:t>
      </w:r>
    </w:p>
    <w:p w14:paraId="6A55106B" w14:textId="77777777" w:rsidR="0035224C" w:rsidRPr="004874BC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FAD95F8" w14:textId="646DFB78" w:rsidR="0035224C" w:rsidRPr="004874BC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4874B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สัญญาซื้อขายกลีเซอรีน</w:t>
      </w:r>
    </w:p>
    <w:p w14:paraId="115F03D1" w14:textId="77777777" w:rsidR="0035224C" w:rsidRPr="004874BC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05222FA9" w14:textId="318751AF" w:rsidR="0035224C" w:rsidRPr="004874BC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บริษัทมีสัญญาซื้อขายกลีเซอรีนรวมจำนวน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26723" w:rsidRPr="004874BC">
        <w:rPr>
          <w:rFonts w:asciiTheme="majorBidi" w:hAnsiTheme="majorBidi"/>
          <w:color w:val="000000"/>
          <w:sz w:val="30"/>
          <w:szCs w:val="30"/>
        </w:rPr>
        <w:t>1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ฉบับ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กับกิจการที่เกี่ยวข้องกัน</w:t>
      </w:r>
      <w:r w:rsidR="00626723" w:rsidRPr="004874BC">
        <w:rPr>
          <w:rFonts w:asciiTheme="majorBidi" w:hAnsiTheme="majorBidi"/>
          <w:color w:val="000000"/>
          <w:sz w:val="30"/>
          <w:szCs w:val="30"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โดยตามสัญญากำหนดราคาขายอ้างอิงราคารีไฟน์กลีเซอรีนประกาศอ้างอิงรายสัปดาห์เฉลี่ยของ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/>
          <w:color w:val="000000"/>
          <w:sz w:val="30"/>
          <w:szCs w:val="30"/>
        </w:rPr>
        <w:t xml:space="preserve">ICIS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ภูมิภาคเอเชียตะวันออกเฉียงใต้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ในรูปแบบบรรจุภัณฑ์ดรัม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แบบส่งถึงท่าเรือต้นทาง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โดยสัญญามีระยะเวลา</w:t>
      </w:r>
      <w:r w:rsidR="00626723" w:rsidRPr="004874BC">
        <w:rPr>
          <w:rFonts w:asciiTheme="majorBidi" w:hAnsiTheme="majorBidi"/>
          <w:color w:val="000000"/>
          <w:sz w:val="30"/>
          <w:szCs w:val="30"/>
        </w:rPr>
        <w:t xml:space="preserve"> </w:t>
      </w:r>
      <w:r w:rsidRPr="004874BC">
        <w:rPr>
          <w:rFonts w:asciiTheme="majorBidi" w:hAnsiTheme="majorBidi"/>
          <w:color w:val="000000"/>
          <w:sz w:val="30"/>
          <w:szCs w:val="30"/>
        </w:rPr>
        <w:t>3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ปี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นับจากวันที่ที่มีผลบังคับตามที่ระบุไว้ในสัญญา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และจะมีผลสิ้นสุดในเดือน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ธันวาคม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/>
          <w:color w:val="000000"/>
          <w:sz w:val="30"/>
          <w:szCs w:val="30"/>
        </w:rPr>
        <w:t>2569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โดยสัญญาทั้งหมดสามารถต่ออายุได้จนกระทั่งฝ่ายหนึ่งฝ่ายใดบอกเลิกสัญญา</w:t>
      </w:r>
    </w:p>
    <w:p w14:paraId="7EDE6C28" w14:textId="77777777" w:rsidR="00626723" w:rsidRPr="004874BC" w:rsidRDefault="00626723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1E32A4" w14:textId="77777777" w:rsidR="0035224C" w:rsidRPr="004874BC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874B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สัญญาซื้อขายสาธารณูปการและบริการอื่น</w:t>
      </w:r>
      <w:r w:rsidRPr="004874B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  <w:r w:rsidRPr="004874B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ๆ</w:t>
      </w:r>
    </w:p>
    <w:p w14:paraId="2289C5BA" w14:textId="77777777" w:rsidR="0035224C" w:rsidRPr="004874BC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1A7325B2" w14:textId="77777777" w:rsidR="0035224C" w:rsidRPr="004874BC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บริษัทมีสัญญาซื้อขายไฮโดรเจนกับบริษัทใหญ่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โดยตามสัญญากำหนดราคาขายอ้างอิงจากราคาก๊าซธรรมชาติสำหรับอุตสาหกรรม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โดยสัญญามีระยะเวลา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/>
          <w:color w:val="000000"/>
          <w:sz w:val="30"/>
          <w:szCs w:val="30"/>
        </w:rPr>
        <w:t>9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ปี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/>
          <w:color w:val="000000"/>
          <w:sz w:val="30"/>
          <w:szCs w:val="30"/>
        </w:rPr>
        <w:t>6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เดือน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นับจากวันที่ที่มีผลบังคับตามที่ระบุไว้ในสัญญา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และจะมีผลสิ้นสุดในเดือนธันวาคม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/>
          <w:color w:val="000000"/>
          <w:sz w:val="30"/>
          <w:szCs w:val="30"/>
        </w:rPr>
        <w:t>2571</w:t>
      </w:r>
    </w:p>
    <w:p w14:paraId="4E79EF2F" w14:textId="77777777" w:rsidR="0035224C" w:rsidRPr="004874BC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color w:val="000000"/>
          <w:sz w:val="24"/>
          <w:szCs w:val="24"/>
        </w:rPr>
      </w:pPr>
    </w:p>
    <w:p w14:paraId="36D9CFE4" w14:textId="77777777" w:rsidR="0035224C" w:rsidRPr="004874BC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กลุ่มบริษัทมีสัญญาซื้อขายสาธารณูปการเพื่อซื้อไอน้ำ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ไฟฟ้า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และน้ำ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รวม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/>
          <w:color w:val="000000"/>
          <w:sz w:val="30"/>
          <w:szCs w:val="30"/>
        </w:rPr>
        <w:t>3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ฉบับ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กับกิจการที่เกี่ยวข้องกันแห่งหนึ่ง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โดยที่ปริมาณการซื้อขายและราคาซื้อขายสาธารณูปการจะเป็นไปตามที่กำหนดไว้ในแต่ละสัญญา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โดยสัญญามีระยะเวลา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/>
          <w:color w:val="000000"/>
          <w:sz w:val="30"/>
          <w:szCs w:val="30"/>
        </w:rPr>
        <w:t>25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ปี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นับแต่วันที่ที่มีผลบังคับตามที่ระบุไว้ในแต่ละสัญญา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และจะมีผลสิ้นสุดในเดือนมิถุนายน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/>
          <w:color w:val="000000"/>
          <w:sz w:val="30"/>
          <w:szCs w:val="30"/>
        </w:rPr>
        <w:t>2576</w:t>
      </w:r>
    </w:p>
    <w:p w14:paraId="5D09344B" w14:textId="77777777" w:rsidR="0035224C" w:rsidRPr="004874BC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4528129D" w14:textId="77777777" w:rsidR="0035224C" w:rsidRPr="004874BC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บริษัทมีสัญญารับบริการถังเก็บผลิตภัณฑ์และสาธารณูปโภคที่เกี่ยวกับการเก็บและจัดส่งเมทานอลกับบริษัทใหญ่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โดยสัญญามีระยะเวลา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/>
          <w:color w:val="000000"/>
          <w:sz w:val="30"/>
          <w:szCs w:val="30"/>
        </w:rPr>
        <w:t>20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ปี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นับแต่วันที่ที่มีผลบังคับตามที่ระบุไว้ในสัญญา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และจะมีผลสิ้นสุดในเดือนมีนาคม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/>
          <w:color w:val="000000"/>
          <w:sz w:val="30"/>
          <w:szCs w:val="30"/>
        </w:rPr>
        <w:t>2582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2D5EE40F" w14:textId="77777777" w:rsidR="0035224C" w:rsidRPr="004874BC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2C5FD0D1" w14:textId="77777777" w:rsidR="0035224C" w:rsidRPr="004874BC" w:rsidRDefault="0035224C" w:rsidP="0035224C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บริษัทมีสัญญารับบริการบำรุงรักษาโครงสร้างสำหรับวางท่อกับกิจการที่เกี่ยวข้องกัน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โดยสัญญามีระยะเวลา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/>
          <w:color w:val="000000"/>
          <w:sz w:val="30"/>
          <w:szCs w:val="30"/>
        </w:rPr>
        <w:t>15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ปี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นับแต่วันที่ที่มีผลบังคับตามที่ระบุไว้ในสัญญา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และจะมีผลสิ้นสุดในเดือนสิงหาคม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/>
          <w:color w:val="000000"/>
          <w:sz w:val="30"/>
          <w:szCs w:val="30"/>
        </w:rPr>
        <w:t>2580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72DAB2B2" w14:textId="77777777" w:rsidR="0035224C" w:rsidRPr="004874BC" w:rsidRDefault="0035224C" w:rsidP="0035224C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4B064F86" w14:textId="77777777" w:rsidR="0035224C" w:rsidRPr="004874BC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บริษัทมีสัญญาการใช้สิทธิวางท่อกับบริษัทใหญ่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โดยสัญญามีระยะเวลา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/>
          <w:color w:val="000000"/>
          <w:sz w:val="30"/>
          <w:szCs w:val="30"/>
        </w:rPr>
        <w:t>15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ปี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นับแต่วันที่ที่มีผลบังคับตามที่ระบุไว้ในสัญญา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และจะมีผลสิ้นสุดในเดือนสิงหาคม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/>
          <w:color w:val="000000"/>
          <w:sz w:val="30"/>
          <w:szCs w:val="30"/>
        </w:rPr>
        <w:t>2580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5AA0FDC3" w14:textId="77777777" w:rsidR="0035224C" w:rsidRPr="004874BC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4874BC">
        <w:rPr>
          <w:rFonts w:ascii="Angsana New" w:hAnsi="Angsana New" w:hint="cs"/>
          <w:color w:val="000000"/>
          <w:sz w:val="30"/>
          <w:szCs w:val="30"/>
          <w:cs/>
        </w:rPr>
        <w:lastRenderedPageBreak/>
        <w:t>บริษัทมีสัญญาการใช้สิทธิวางท่อกับบริษัทใหญ่ลำดับสูงสุด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z w:val="30"/>
          <w:szCs w:val="30"/>
          <w:cs/>
        </w:rPr>
        <w:t>โดยสัญญามีระยะเวลา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/>
          <w:color w:val="000000"/>
          <w:sz w:val="30"/>
          <w:szCs w:val="30"/>
        </w:rPr>
        <w:t>15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/>
          <w:color w:val="000000"/>
          <w:sz w:val="30"/>
          <w:szCs w:val="30"/>
        </w:rPr>
        <w:t>7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z w:val="30"/>
          <w:szCs w:val="30"/>
          <w:cs/>
        </w:rPr>
        <w:t>เดือน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นับแต่วันที่ที่มีผลบังคับตามที่ระบุไว้ในสัญญา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z w:val="30"/>
          <w:szCs w:val="30"/>
          <w:cs/>
        </w:rPr>
        <w:t>และจะมีผลสิ้นสุดในเดือนธันวาคม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/>
          <w:color w:val="000000"/>
          <w:sz w:val="30"/>
          <w:szCs w:val="30"/>
        </w:rPr>
        <w:t>2580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6D3413F4" w14:textId="77777777" w:rsidR="0035224C" w:rsidRPr="004874BC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1EE69FC" w14:textId="77777777" w:rsidR="0035224C" w:rsidRPr="004874BC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บริษัทมีสัญญารับบริการถังเก็บผลิตภัณฑ์และสาธารณูปโภคที่เกี่ยวกับการเก็บและจัดส่งแฟตตี้แอลกอฮอล์กับบริษัทใหญ่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โดยสัญญามีระยะเวลา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/>
          <w:color w:val="000000"/>
          <w:sz w:val="30"/>
          <w:szCs w:val="30"/>
        </w:rPr>
        <w:t>4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ปี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นับแต่วันที่ที่มีผลบังคับตามที่ระบุไว้ในสัญญา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และจะมีผลสิ้นสุดในเดือนมีนาคม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/>
          <w:color w:val="000000"/>
          <w:sz w:val="30"/>
          <w:szCs w:val="30"/>
        </w:rPr>
        <w:t>2571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3264A338" w14:textId="77777777" w:rsidR="0035224C" w:rsidRPr="004874BC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9D65770" w14:textId="77777777" w:rsidR="0035224C" w:rsidRPr="004874BC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874B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สัญญาบริการ</w:t>
      </w:r>
    </w:p>
    <w:p w14:paraId="0EE54818" w14:textId="77777777" w:rsidR="0035224C" w:rsidRPr="004874BC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D0B837C" w14:textId="4F89CF13" w:rsidR="0035224C" w:rsidRPr="004874BC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บริษัทมีสัญญาการให้บริการแก่บริษัทย่อยจำนวน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/>
          <w:color w:val="000000"/>
          <w:sz w:val="30"/>
          <w:szCs w:val="30"/>
        </w:rPr>
        <w:t>1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แห่ง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เพื่อให้บริการงานสำนักงานและด้านต่างๆ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สัญญามีระยะเวลา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/>
          <w:color w:val="000000"/>
          <w:sz w:val="30"/>
          <w:szCs w:val="30"/>
        </w:rPr>
        <w:t>1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ปี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นับแต่วันที่ที่มีผลบังคับตามที่ระบุไว้ในแต่ละสัญญา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และจะมีผลสิ้นสุดในเดือนธันวาคม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/>
          <w:color w:val="000000"/>
          <w:sz w:val="30"/>
          <w:szCs w:val="30"/>
        </w:rPr>
        <w:t>256</w:t>
      </w:r>
      <w:r w:rsidR="00626723" w:rsidRPr="004874BC">
        <w:rPr>
          <w:rFonts w:asciiTheme="majorBidi" w:hAnsiTheme="majorBidi"/>
          <w:color w:val="000000"/>
          <w:sz w:val="30"/>
          <w:szCs w:val="30"/>
        </w:rPr>
        <w:t>9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  <w:r w:rsidRPr="004874B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0DBFD975" w14:textId="77777777" w:rsidR="0035224C" w:rsidRPr="004874BC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p w14:paraId="140613D4" w14:textId="77777777" w:rsidR="0035224C" w:rsidRPr="004874BC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4874BC">
        <w:rPr>
          <w:rFonts w:ascii="Angsana New" w:hAnsi="Angsana New" w:hint="cs"/>
          <w:color w:val="000000"/>
          <w:sz w:val="30"/>
          <w:szCs w:val="30"/>
          <w:cs/>
        </w:rPr>
        <w:t>บริษัทมีสัญญาการให้บริการแก่บริษัทร่วมค้าจำนวน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/>
          <w:color w:val="000000"/>
          <w:sz w:val="30"/>
          <w:szCs w:val="30"/>
        </w:rPr>
        <w:t>1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z w:val="30"/>
          <w:szCs w:val="30"/>
          <w:cs/>
        </w:rPr>
        <w:t>แห่ง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z w:val="30"/>
          <w:szCs w:val="30"/>
          <w:cs/>
        </w:rPr>
        <w:t>เพื่อให้บริการด้านการขายเอทานอล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z w:val="30"/>
          <w:szCs w:val="30"/>
          <w:cs/>
        </w:rPr>
        <w:t>สัญญามีระยะเวลา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/>
          <w:color w:val="000000"/>
          <w:sz w:val="30"/>
          <w:szCs w:val="30"/>
        </w:rPr>
        <w:t>1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นับแต่วันที่ที่มีผลบังคับตามที่ระบุไว้ในสัญญา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z w:val="30"/>
          <w:szCs w:val="30"/>
          <w:cs/>
        </w:rPr>
        <w:t>และให้ต่อสัญญาออกไปอีกคราวละ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/>
          <w:color w:val="000000"/>
          <w:sz w:val="30"/>
          <w:szCs w:val="30"/>
        </w:rPr>
        <w:t>1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z w:val="30"/>
          <w:szCs w:val="30"/>
          <w:cs/>
        </w:rPr>
        <w:t>ปีหากไม่มีการบอกเลิก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483379F1" w14:textId="77777777" w:rsidR="0035224C" w:rsidRPr="004874BC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4"/>
          <w:sz w:val="22"/>
          <w:szCs w:val="22"/>
        </w:rPr>
      </w:pPr>
    </w:p>
    <w:p w14:paraId="79D9E8CA" w14:textId="3BAB5D4F" w:rsidR="0035224C" w:rsidRPr="004874BC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4874BC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กลุ่มบริษัทมีสัญญาบริการกับบริษัทใหญ่</w:t>
      </w:r>
      <w:r w:rsidRPr="004874BC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pacing w:val="-4"/>
          <w:sz w:val="30"/>
          <w:szCs w:val="30"/>
          <w:cs/>
        </w:rPr>
        <w:t>เพื่อรับบริการด้านงานสำนักงาน</w:t>
      </w:r>
      <w:r w:rsidRPr="004874BC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การทดสอบคุณภาพผลิตภัณฑ์</w:t>
      </w:r>
      <w:r w:rsidRPr="004874BC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และด้านต่างๆ</w:t>
      </w:r>
      <w:r w:rsidRPr="004874BC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pacing w:val="-4"/>
          <w:sz w:val="30"/>
          <w:szCs w:val="30"/>
          <w:cs/>
        </w:rPr>
        <w:t>สัญญามีระยะเวลา</w:t>
      </w:r>
      <w:r w:rsidRPr="004874BC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4874BC">
        <w:rPr>
          <w:rFonts w:ascii="Angsana New" w:hAnsi="Angsana New"/>
          <w:color w:val="000000"/>
          <w:spacing w:val="-4"/>
          <w:sz w:val="30"/>
          <w:szCs w:val="30"/>
        </w:rPr>
        <w:t>1</w:t>
      </w:r>
      <w:r w:rsidRPr="004874BC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pacing w:val="-4"/>
          <w:sz w:val="30"/>
          <w:szCs w:val="30"/>
          <w:cs/>
        </w:rPr>
        <w:t>ปี</w:t>
      </w:r>
      <w:r w:rsidRPr="004874BC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pacing w:val="-4"/>
          <w:sz w:val="30"/>
          <w:szCs w:val="30"/>
          <w:cs/>
        </w:rPr>
        <w:t>นับแต่วันที่ที่มีผลบังคับตามที่ระบุไว้ในสัญญาและมีอัตราค่าบริการตามเงื่อนไขที่ระบุไว้ในสัญญา</w:t>
      </w:r>
      <w:r w:rsidRPr="004874BC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pacing w:val="-4"/>
          <w:sz w:val="30"/>
          <w:szCs w:val="30"/>
          <w:cs/>
        </w:rPr>
        <w:t>โดยสัญญาบริการด้านงานสำนักงานและสัญญารับบริการการทดสอบคุณภาพผลิตภัณฑ์และด้านต่างๆ</w:t>
      </w:r>
      <w:r w:rsidRPr="004874BC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pacing w:val="-4"/>
          <w:sz w:val="30"/>
          <w:szCs w:val="30"/>
          <w:cs/>
        </w:rPr>
        <w:t>จะมีผลสิ้นสุดในเดือนธันวาคม</w:t>
      </w:r>
      <w:r w:rsidRPr="004874BC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4874BC">
        <w:rPr>
          <w:rFonts w:ascii="Angsana New" w:hAnsi="Angsana New"/>
          <w:color w:val="000000"/>
          <w:spacing w:val="-4"/>
          <w:sz w:val="30"/>
          <w:szCs w:val="30"/>
        </w:rPr>
        <w:t>256</w:t>
      </w:r>
      <w:r w:rsidR="0058269D" w:rsidRPr="004874BC">
        <w:rPr>
          <w:rFonts w:ascii="Angsana New" w:hAnsi="Angsana New"/>
          <w:color w:val="000000"/>
          <w:spacing w:val="-4"/>
          <w:sz w:val="30"/>
          <w:szCs w:val="30"/>
        </w:rPr>
        <w:t xml:space="preserve">9 </w:t>
      </w:r>
    </w:p>
    <w:p w14:paraId="37C49035" w14:textId="77777777" w:rsidR="0035224C" w:rsidRPr="004874BC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ADD20CB" w14:textId="77777777" w:rsidR="0035224C" w:rsidRPr="004874BC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4874BC">
        <w:rPr>
          <w:rFonts w:ascii="Angsana New" w:hAnsi="Angsana New" w:hint="cs"/>
          <w:color w:val="000000"/>
          <w:spacing w:val="-4"/>
          <w:sz w:val="30"/>
          <w:szCs w:val="30"/>
          <w:cs/>
        </w:rPr>
        <w:t>บริษัทมีสัญญาบริการกับกิจการที่เกี่ยวข้องกันแห่งหนึ่ง</w:t>
      </w:r>
      <w:r w:rsidRPr="004874BC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pacing w:val="-4"/>
          <w:sz w:val="30"/>
          <w:szCs w:val="30"/>
          <w:cs/>
        </w:rPr>
        <w:t>เพื่อรับบริการด้านการบริหารการเงิน</w:t>
      </w:r>
      <w:r w:rsidRPr="004874BC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pacing w:val="-4"/>
          <w:sz w:val="30"/>
          <w:szCs w:val="30"/>
          <w:cs/>
        </w:rPr>
        <w:t>สัญญามีระยะเวลา</w:t>
      </w:r>
      <w:r w:rsidRPr="004874BC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4874BC">
        <w:rPr>
          <w:rFonts w:ascii="Angsana New" w:hAnsi="Angsana New"/>
          <w:color w:val="000000"/>
          <w:spacing w:val="-4"/>
          <w:sz w:val="30"/>
          <w:szCs w:val="30"/>
        </w:rPr>
        <w:t>1</w:t>
      </w:r>
      <w:r w:rsidRPr="004874BC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pacing w:val="-4"/>
          <w:sz w:val="30"/>
          <w:szCs w:val="30"/>
          <w:cs/>
        </w:rPr>
        <w:t>ปี</w:t>
      </w:r>
      <w:r w:rsidRPr="004874BC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pacing w:val="-4"/>
          <w:sz w:val="30"/>
          <w:szCs w:val="30"/>
          <w:cs/>
        </w:rPr>
        <w:t>นับแต่วันที่ที่มีผลบังคับตามที่ระบุไว้ในสัญญาและมีอัตราค่าบริการตามเงื่อนไขที่ระบุไว้ในสัญญา</w:t>
      </w:r>
      <w:r w:rsidRPr="004874BC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และจะมีผลสิ้นสุดในเดือนสิงหาคม</w:t>
      </w:r>
      <w:r w:rsidRPr="004874BC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4874BC">
        <w:rPr>
          <w:rFonts w:ascii="Angsana New" w:hAnsi="Angsana New"/>
          <w:color w:val="000000"/>
          <w:spacing w:val="-4"/>
          <w:sz w:val="30"/>
          <w:szCs w:val="30"/>
        </w:rPr>
        <w:t>2569</w:t>
      </w:r>
    </w:p>
    <w:p w14:paraId="603FAF8F" w14:textId="77777777" w:rsidR="0035224C" w:rsidRPr="004874BC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4"/>
          <w:sz w:val="22"/>
          <w:szCs w:val="22"/>
        </w:rPr>
      </w:pPr>
    </w:p>
    <w:p w14:paraId="063EFA69" w14:textId="77777777" w:rsidR="0035224C" w:rsidRPr="004874BC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4874BC">
        <w:rPr>
          <w:rFonts w:ascii="Angsana New" w:hAnsi="Angsana New" w:hint="cs"/>
          <w:color w:val="000000"/>
          <w:spacing w:val="-4"/>
          <w:sz w:val="30"/>
          <w:szCs w:val="30"/>
          <w:cs/>
        </w:rPr>
        <w:t>บริษัทมีสัญญาจ้างเหมาบริการรักษาความปลอดภัยและป้องกันอัคคีภัยกับกิจการที่เกี่ยวข้องกันแห่งหนึ่ง</w:t>
      </w:r>
      <w:r w:rsidRPr="004874BC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pacing w:val="-4"/>
          <w:sz w:val="30"/>
          <w:szCs w:val="30"/>
          <w:cs/>
        </w:rPr>
        <w:t>เพื่อรับบริการรักษาความปลอดภัยและป้องกันอัคคีภัยแก่ทรัพย์สิน</w:t>
      </w:r>
      <w:r w:rsidRPr="004874BC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pacing w:val="-4"/>
          <w:sz w:val="30"/>
          <w:szCs w:val="30"/>
          <w:cs/>
        </w:rPr>
        <w:t>พนักงานและผู้ที่มาติดต่อที่อยู่ในบริเวณพื้นที่ของบริษัท</w:t>
      </w:r>
      <w:r w:rsidRPr="004874BC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pacing w:val="-4"/>
          <w:sz w:val="30"/>
          <w:szCs w:val="30"/>
          <w:cs/>
        </w:rPr>
        <w:t>โดยสัญญามีระยะเวลา</w:t>
      </w:r>
      <w:r w:rsidRPr="004874BC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4874BC">
        <w:rPr>
          <w:rFonts w:ascii="Angsana New" w:hAnsi="Angsana New"/>
          <w:color w:val="000000"/>
          <w:spacing w:val="-4"/>
          <w:sz w:val="30"/>
          <w:szCs w:val="30"/>
        </w:rPr>
        <w:t>2</w:t>
      </w:r>
      <w:r w:rsidRPr="004874BC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pacing w:val="-4"/>
          <w:sz w:val="30"/>
          <w:szCs w:val="30"/>
          <w:cs/>
        </w:rPr>
        <w:t>ปี</w:t>
      </w:r>
      <w:r w:rsidRPr="004874BC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pacing w:val="-4"/>
          <w:sz w:val="30"/>
          <w:szCs w:val="30"/>
          <w:cs/>
        </w:rPr>
        <w:t>นับจากวันที่ที่มีผลบังคับตามที่ระบุไว้ในสัญญา</w:t>
      </w:r>
      <w:r w:rsidRPr="004874BC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และจะมีผลสิ้นสุดในเดือนธันวาคม</w:t>
      </w:r>
      <w:r w:rsidRPr="004874BC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4874BC">
        <w:rPr>
          <w:rFonts w:ascii="Angsana New" w:hAnsi="Angsana New"/>
          <w:color w:val="000000"/>
          <w:spacing w:val="-4"/>
          <w:sz w:val="30"/>
          <w:szCs w:val="30"/>
        </w:rPr>
        <w:t>2569</w:t>
      </w:r>
      <w:r w:rsidRPr="004874BC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pacing w:val="-4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6B66E525" w14:textId="77777777" w:rsidR="006A4552" w:rsidRPr="004874BC" w:rsidRDefault="006A4552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4539B583" w14:textId="77777777" w:rsidR="009D76F4" w:rsidRPr="004874BC" w:rsidRDefault="009D7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color w:val="000000"/>
          <w:sz w:val="30"/>
          <w:szCs w:val="30"/>
          <w:cs/>
        </w:rPr>
      </w:pPr>
      <w:r w:rsidRPr="004874BC">
        <w:rPr>
          <w:rFonts w:asciiTheme="majorBidi" w:hAnsiTheme="majorBidi"/>
          <w:color w:val="000000"/>
          <w:sz w:val="30"/>
          <w:szCs w:val="30"/>
          <w:cs/>
        </w:rPr>
        <w:br w:type="page"/>
      </w:r>
    </w:p>
    <w:p w14:paraId="3919527B" w14:textId="412BB7DF" w:rsidR="0035224C" w:rsidRPr="004874BC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874BC">
        <w:rPr>
          <w:rFonts w:asciiTheme="majorBidi" w:hAnsiTheme="majorBidi" w:hint="cs"/>
          <w:color w:val="000000"/>
          <w:sz w:val="30"/>
          <w:szCs w:val="30"/>
          <w:cs/>
        </w:rPr>
        <w:lastRenderedPageBreak/>
        <w:t>บริษัทมีสัญญาจ้างเหมาบริการพนักงานตรวจสอบความปลอดภัยกับกิจการที่เกี่ยวข้องกันแห่งหนึ่ง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เพื่อตรวจสอบความปลอดภัยในการทำงานในบริเวณพื้นที่บริษัทผู้รับบริการ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โดยสัญญามีระยะเวลา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/>
          <w:color w:val="000000"/>
          <w:sz w:val="30"/>
          <w:szCs w:val="30"/>
        </w:rPr>
        <w:t>1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ปี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นับจากวันที่ที่มีผลบังคับตามที่ระบุไว้ในสัญญา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และจะมีผลสิ้นสุดในเดือนธันวาคม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/>
          <w:color w:val="000000"/>
          <w:sz w:val="30"/>
          <w:szCs w:val="30"/>
        </w:rPr>
        <w:t>256</w:t>
      </w:r>
      <w:r w:rsidR="006A4552" w:rsidRPr="004874BC">
        <w:rPr>
          <w:rFonts w:asciiTheme="majorBidi" w:hAnsiTheme="majorBidi"/>
          <w:color w:val="000000"/>
          <w:sz w:val="30"/>
          <w:szCs w:val="30"/>
        </w:rPr>
        <w:t>9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โดยมีอัตราค่าบริการตามเงื่อนไขที่ระบุไว้</w:t>
      </w:r>
      <w:r w:rsidRPr="004874BC">
        <w:rPr>
          <w:rFonts w:asciiTheme="majorBidi" w:hAnsiTheme="majorBidi"/>
          <w:color w:val="000000"/>
          <w:sz w:val="30"/>
          <w:szCs w:val="30"/>
        </w:rPr>
        <w:t xml:space="preserve">           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ในสัญญา</w:t>
      </w:r>
      <w:r w:rsidRPr="004874B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7CAE2987" w14:textId="5FBB0EE0" w:rsidR="0035224C" w:rsidRPr="00F723F1" w:rsidRDefault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color w:val="000000"/>
          <w:sz w:val="22"/>
          <w:szCs w:val="22"/>
          <w:cs/>
        </w:rPr>
      </w:pPr>
    </w:p>
    <w:p w14:paraId="4C9F871D" w14:textId="5C63D34D" w:rsidR="0035224C" w:rsidRPr="004874BC" w:rsidRDefault="0035224C" w:rsidP="0035224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บริษัทมีสัญญาบริหารจัดการควบคุมภาวะฉุกเฉินกับกิจการที่เกี่ยวข้องกันแห่งหนึ่งจำนวน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/>
          <w:color w:val="000000"/>
          <w:sz w:val="30"/>
          <w:szCs w:val="30"/>
        </w:rPr>
        <w:t>2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ฉบับ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ซึ่งจะให้บริการที่ปรึกษาและจัดฝึกอบรมด้านความปลอดภัย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อาชีวอนามัยและสิ่งแวดล้อม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และจัดตั้งศูนย์ควบคุมภาวะฉุกเฉิน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โดยสัญญามีระยะเวลา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/>
          <w:color w:val="000000"/>
          <w:sz w:val="30"/>
          <w:szCs w:val="30"/>
        </w:rPr>
        <w:t>3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ปี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นับแต่วันที่ที่มีผลบังคับตามที่ระบุไว้ในแต่ละสัญญา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และจะมีผลสิ้นสุดในเดือนธันวาคม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/>
          <w:color w:val="000000"/>
          <w:sz w:val="30"/>
          <w:szCs w:val="30"/>
        </w:rPr>
        <w:t>2569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และมีนาคม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/>
          <w:color w:val="000000"/>
          <w:sz w:val="30"/>
          <w:szCs w:val="30"/>
        </w:rPr>
        <w:t>2571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1F0F3955" w14:textId="77777777" w:rsidR="0035224C" w:rsidRPr="00F723F1" w:rsidRDefault="0035224C" w:rsidP="0035224C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p w14:paraId="26172488" w14:textId="77777777" w:rsidR="0035224C" w:rsidRPr="004874BC" w:rsidRDefault="0035224C" w:rsidP="0035224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บริษัทมีสัญญาบริการผู้ช่วยเหลืองานที่อับอากาศสำหรับงานปิดซ่อมบำรุงโรงงานกับกิจการที่เกี่ยวข้องกันแห่งหนึ่ง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ซึ่งจะได้รับบริการจัดส่งทีมผู้ช่วยเหลือและกู้ภัยในที่อับอากาศ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และจัดเตรียมอุปกรณ์กู้ภัย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โดยสัญญามีระยะเวลา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/>
          <w:color w:val="000000"/>
          <w:sz w:val="30"/>
          <w:szCs w:val="30"/>
        </w:rPr>
        <w:t>3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ปี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นับแต่วันที่ที่มีผลบังคับตามที่ระบุไว้ในสัญญา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และจะมีผลสิ้นสุดในเดือนมกราคม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/>
          <w:color w:val="000000"/>
          <w:sz w:val="30"/>
          <w:szCs w:val="30"/>
        </w:rPr>
        <w:t>2571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60E14727" w14:textId="77777777" w:rsidR="0035224C" w:rsidRPr="00F723F1" w:rsidRDefault="0035224C" w:rsidP="0035224C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2"/>
          <w:szCs w:val="22"/>
          <w:cs/>
        </w:rPr>
      </w:pPr>
    </w:p>
    <w:p w14:paraId="3D738387" w14:textId="77777777" w:rsidR="0035224C" w:rsidRPr="004874BC" w:rsidRDefault="0035224C" w:rsidP="0035224C">
      <w:pPr>
        <w:spacing w:line="240" w:lineRule="auto"/>
        <w:ind w:left="54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บริษัทมีสัญญาบริการน้ำดับเพลิงกับกิจการที่เกี่ยวข้องกันแห่งหนึ่ง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ซึ่งจะได้รับบริการน้ำดับเพลิง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อุปกรณ์ระบบน้ำดับเพลิง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และการดูแลรักษาอุปกรณ์ระบบน้ำดับเพลิงภายในโรงงานแห่งที่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/>
          <w:color w:val="000000"/>
          <w:sz w:val="30"/>
          <w:szCs w:val="30"/>
        </w:rPr>
        <w:t>1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โดยสัญญามีระยะเวลา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/>
          <w:color w:val="000000"/>
          <w:sz w:val="30"/>
          <w:szCs w:val="30"/>
        </w:rPr>
        <w:t>15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ปี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นับแต่วันที่ที่มีผลบังคับตามที่ระบุไว้ในสัญญา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และจะมีผลสิ้นสุดในเดือนธันวาคม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/>
          <w:color w:val="000000"/>
          <w:sz w:val="30"/>
          <w:szCs w:val="30"/>
        </w:rPr>
        <w:t>2577</w:t>
      </w:r>
      <w:r w:rsidRPr="004874B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13899C26" w14:textId="77777777" w:rsidR="0035224C" w:rsidRPr="00F723F1" w:rsidRDefault="0035224C" w:rsidP="0035224C">
      <w:pPr>
        <w:spacing w:line="240" w:lineRule="auto"/>
        <w:ind w:left="540"/>
        <w:jc w:val="thaiDistribute"/>
        <w:rPr>
          <w:rFonts w:asciiTheme="majorBidi" w:hAnsiTheme="majorBidi"/>
          <w:color w:val="000000"/>
          <w:sz w:val="22"/>
          <w:szCs w:val="22"/>
        </w:rPr>
      </w:pPr>
    </w:p>
    <w:p w14:paraId="213829EF" w14:textId="45C54E82" w:rsidR="0035224C" w:rsidRPr="004874BC" w:rsidRDefault="0035224C" w:rsidP="0035224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874BC">
        <w:rPr>
          <w:rFonts w:asciiTheme="majorBidi" w:hAnsiTheme="majorBidi" w:hint="cs"/>
          <w:sz w:val="30"/>
          <w:szCs w:val="30"/>
          <w:cs/>
        </w:rPr>
        <w:t>บริษัทมีสัญญาบริการกับกิจการที่เกี่ยวข้องกันแห่งหนึ่ง</w:t>
      </w:r>
      <w:r w:rsidRPr="004874BC">
        <w:rPr>
          <w:rFonts w:asciiTheme="majorBidi" w:hAnsiTheme="majorBidi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sz w:val="30"/>
          <w:szCs w:val="30"/>
          <w:cs/>
        </w:rPr>
        <w:t>เพื่อรับบริการด้านการบริการงานทั่วไป</w:t>
      </w:r>
      <w:r w:rsidRPr="004874BC">
        <w:rPr>
          <w:rFonts w:asciiTheme="majorBidi" w:hAnsiTheme="majorBidi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sz w:val="30"/>
          <w:szCs w:val="30"/>
          <w:cs/>
        </w:rPr>
        <w:t>สัญญามีระยะเวลา</w:t>
      </w:r>
      <w:r w:rsidRPr="004874BC">
        <w:rPr>
          <w:rFonts w:asciiTheme="majorBidi" w:hAnsiTheme="majorBidi"/>
          <w:sz w:val="30"/>
          <w:szCs w:val="30"/>
          <w:cs/>
        </w:rPr>
        <w:t xml:space="preserve"> </w:t>
      </w:r>
      <w:r w:rsidRPr="004874BC">
        <w:rPr>
          <w:rFonts w:asciiTheme="majorBidi" w:hAnsiTheme="majorBidi" w:cstheme="majorBidi"/>
          <w:sz w:val="30"/>
          <w:szCs w:val="30"/>
        </w:rPr>
        <w:t xml:space="preserve">1 </w:t>
      </w:r>
      <w:r w:rsidRPr="004874BC">
        <w:rPr>
          <w:rFonts w:asciiTheme="majorBidi" w:hAnsiTheme="majorBidi" w:hint="cs"/>
          <w:sz w:val="30"/>
          <w:szCs w:val="30"/>
          <w:cs/>
        </w:rPr>
        <w:t>ปี</w:t>
      </w:r>
      <w:r w:rsidRPr="004874BC">
        <w:rPr>
          <w:rFonts w:asciiTheme="majorBidi" w:hAnsiTheme="majorBidi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sz w:val="30"/>
          <w:szCs w:val="30"/>
          <w:cs/>
        </w:rPr>
        <w:t>นับแต่วันที่ที่มีผลบังคับตามที่ระบุไว้ในสัญญาและมีอัตราค่าบริการตามเงื่อนไขที่ระบุไว้ในสัญญา</w:t>
      </w:r>
      <w:r w:rsidRPr="004874BC">
        <w:rPr>
          <w:rFonts w:asciiTheme="majorBidi" w:hAnsiTheme="majorBidi"/>
          <w:sz w:val="30"/>
          <w:szCs w:val="30"/>
          <w:cs/>
        </w:rPr>
        <w:t xml:space="preserve"> </w:t>
      </w:r>
      <w:r w:rsidRPr="004874BC">
        <w:rPr>
          <w:rFonts w:asciiTheme="majorBidi" w:hAnsiTheme="majorBidi" w:hint="cs"/>
          <w:sz w:val="30"/>
          <w:szCs w:val="30"/>
          <w:cs/>
        </w:rPr>
        <w:t>และจะมีผลสิ้นสุดในเดือนธันวาคม</w:t>
      </w:r>
      <w:r w:rsidRPr="004874BC">
        <w:rPr>
          <w:rFonts w:asciiTheme="majorBidi" w:hAnsiTheme="majorBidi"/>
          <w:sz w:val="30"/>
          <w:szCs w:val="30"/>
          <w:cs/>
        </w:rPr>
        <w:t xml:space="preserve"> </w:t>
      </w:r>
      <w:r w:rsidRPr="004874BC">
        <w:rPr>
          <w:rFonts w:asciiTheme="majorBidi" w:hAnsiTheme="majorBidi" w:cstheme="majorBidi"/>
          <w:sz w:val="30"/>
          <w:szCs w:val="30"/>
        </w:rPr>
        <w:t>256</w:t>
      </w:r>
      <w:r w:rsidR="0058269D" w:rsidRPr="004874BC">
        <w:rPr>
          <w:rFonts w:asciiTheme="majorBidi" w:hAnsiTheme="majorBidi" w:cstheme="majorBidi"/>
          <w:sz w:val="30"/>
          <w:szCs w:val="30"/>
        </w:rPr>
        <w:t>9</w:t>
      </w:r>
    </w:p>
    <w:p w14:paraId="02AD7E49" w14:textId="77777777" w:rsidR="0035224C" w:rsidRPr="00F723F1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p w14:paraId="54D25C6F" w14:textId="77777777" w:rsidR="0035224C" w:rsidRPr="004874BC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874B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2530E4B9" w14:textId="77777777" w:rsidR="0035224C" w:rsidRPr="00F723F1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p w14:paraId="5FC341E1" w14:textId="77777777" w:rsidR="0035224C" w:rsidRPr="004874BC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4874BC">
        <w:rPr>
          <w:rFonts w:ascii="Angsana New" w:hAnsi="Angsana New" w:hint="cs"/>
          <w:color w:val="000000"/>
          <w:sz w:val="30"/>
          <w:szCs w:val="30"/>
          <w:cs/>
        </w:rPr>
        <w:t>บริษัทมีสัญญาเช่าที่ดินกับบริษัทใหญ่จำนวน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/>
          <w:color w:val="000000"/>
          <w:sz w:val="30"/>
          <w:szCs w:val="30"/>
        </w:rPr>
        <w:t>3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z w:val="30"/>
          <w:szCs w:val="30"/>
          <w:cs/>
        </w:rPr>
        <w:t>ฉบับ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z w:val="30"/>
          <w:szCs w:val="30"/>
          <w:cs/>
        </w:rPr>
        <w:t>โดยสัญญามีระยะเวลา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/>
          <w:color w:val="000000"/>
          <w:sz w:val="30"/>
          <w:szCs w:val="30"/>
        </w:rPr>
        <w:t>17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/>
          <w:color w:val="000000"/>
          <w:sz w:val="30"/>
          <w:szCs w:val="30"/>
        </w:rPr>
        <w:t>30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นับแต่วันที่ที่มีผลบังคับตามที่ระบุไว้ในแต่ละสัญญา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z w:val="30"/>
          <w:szCs w:val="30"/>
          <w:cs/>
        </w:rPr>
        <w:t>และจะมีผลสิ้นสุดในเดือนกรกฎาคม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/>
          <w:color w:val="000000"/>
          <w:sz w:val="30"/>
          <w:szCs w:val="30"/>
        </w:rPr>
        <w:t>2579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z w:val="30"/>
          <w:szCs w:val="30"/>
          <w:cs/>
        </w:rPr>
        <w:t>โดยมีอัตราค่าเช่าตามที่ระบุไว้ในแต่ละสัญญา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z w:val="30"/>
          <w:szCs w:val="30"/>
          <w:cs/>
        </w:rPr>
        <w:t>และสามารถขยายสัญญาต่อไปอีกเป็นระยะเวลา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/>
          <w:color w:val="000000"/>
          <w:sz w:val="30"/>
          <w:szCs w:val="30"/>
        </w:rPr>
        <w:t>20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z w:val="30"/>
          <w:szCs w:val="30"/>
          <w:cs/>
        </w:rPr>
        <w:t>โดยกำหนดให้มีการแจ้งไปยังผู้ให้เช่าอย่างเป็นลายลักษณ์อักษรเป็นเวลาล่วงหน้าไม่น้อยกว่า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/>
          <w:color w:val="000000"/>
          <w:sz w:val="30"/>
          <w:szCs w:val="30"/>
        </w:rPr>
        <w:t>1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z w:val="30"/>
          <w:szCs w:val="30"/>
          <w:cs/>
        </w:rPr>
        <w:t>ปีก่อนสิ้นสุดสัญญาเช่า</w:t>
      </w:r>
    </w:p>
    <w:p w14:paraId="60C3492D" w14:textId="77777777" w:rsidR="0035224C" w:rsidRPr="00F723F1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3EDB2787" w14:textId="77777777" w:rsidR="0035224C" w:rsidRPr="004874BC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4874BC">
        <w:rPr>
          <w:rFonts w:ascii="Angsana New" w:hAnsi="Angsana New" w:hint="cs"/>
          <w:color w:val="000000"/>
          <w:sz w:val="30"/>
          <w:szCs w:val="30"/>
          <w:cs/>
        </w:rPr>
        <w:t>บริษัทมีสัญญาเช่าพื้นที่และบริการสำนักงานกับกิจการที่เกี่ยวข้องกัน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/>
          <w:color w:val="000000"/>
          <w:sz w:val="30"/>
          <w:szCs w:val="30"/>
        </w:rPr>
        <w:t>2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z w:val="30"/>
          <w:szCs w:val="30"/>
          <w:cs/>
        </w:rPr>
        <w:t>แห่ง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z w:val="30"/>
          <w:szCs w:val="30"/>
          <w:cs/>
        </w:rPr>
        <w:t>โดยสัญญามีระยะเวลา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/>
          <w:color w:val="000000"/>
          <w:sz w:val="30"/>
          <w:szCs w:val="30"/>
        </w:rPr>
        <w:t>3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z w:val="30"/>
          <w:szCs w:val="30"/>
          <w:cs/>
        </w:rPr>
        <w:t>และจะมีผลสิ้นสุดในเดือนสิงหาคม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/>
          <w:color w:val="000000"/>
          <w:sz w:val="30"/>
          <w:szCs w:val="30"/>
        </w:rPr>
        <w:t>2569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z w:val="30"/>
          <w:szCs w:val="30"/>
          <w:cs/>
        </w:rPr>
        <w:t>และกันยายน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/>
          <w:color w:val="000000"/>
          <w:sz w:val="30"/>
          <w:szCs w:val="30"/>
        </w:rPr>
        <w:t>2570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z w:val="30"/>
          <w:szCs w:val="30"/>
          <w:cs/>
        </w:rPr>
        <w:t>ตามลำดับ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z w:val="30"/>
          <w:szCs w:val="30"/>
          <w:cs/>
        </w:rPr>
        <w:t>โดยมีอัตราค่าเช่าและค่าบริการ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z w:val="30"/>
          <w:szCs w:val="30"/>
          <w:cs/>
        </w:rPr>
        <w:t>และเงื่อนไขข้อผูกพันเป็นไปตามที่กำหนดในสัญญา</w:t>
      </w:r>
    </w:p>
    <w:p w14:paraId="78883A42" w14:textId="1B3D2601" w:rsidR="0035224C" w:rsidRPr="004874BC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4874BC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สัญญาเงินกู้ยืมและสัญญาเงินให้กู้ยืม</w:t>
      </w:r>
    </w:p>
    <w:p w14:paraId="1D2FFC7A" w14:textId="77777777" w:rsidR="0035224C" w:rsidRPr="004874BC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z w:val="22"/>
          <w:szCs w:val="22"/>
        </w:rPr>
      </w:pPr>
    </w:p>
    <w:p w14:paraId="54F58998" w14:textId="77777777" w:rsidR="0035224C" w:rsidRPr="004874BC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4874BC">
        <w:rPr>
          <w:rFonts w:ascii="Angsana New" w:hAnsi="Angsana New" w:hint="cs"/>
          <w:color w:val="000000"/>
          <w:sz w:val="30"/>
          <w:szCs w:val="30"/>
          <w:cs/>
        </w:rPr>
        <w:t>บริษัททำสัญญาเงินกู้ยืมเงินระยะสั้นระหว่างกัน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4874BC">
        <w:rPr>
          <w:rFonts w:ascii="Angsana New" w:hAnsi="Angsana New"/>
          <w:color w:val="000000"/>
          <w:sz w:val="30"/>
          <w:szCs w:val="30"/>
        </w:rPr>
        <w:t xml:space="preserve">Inter-Company Borrowing &amp; Lending : ICBL) </w:t>
      </w:r>
      <w:r w:rsidRPr="004874BC">
        <w:rPr>
          <w:rFonts w:ascii="Angsana New" w:hAnsi="Angsana New" w:hint="cs"/>
          <w:color w:val="000000"/>
          <w:sz w:val="30"/>
          <w:szCs w:val="30"/>
          <w:cs/>
        </w:rPr>
        <w:t>กับบริษัทใหญ่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z w:val="30"/>
          <w:szCs w:val="30"/>
          <w:cs/>
        </w:rPr>
        <w:t>ซึ่งเป็นวงเงินสินเชื่อระยะสั้นชนิดไม่ผูกพันและไม่มีหลักประกันอายุสัญญา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/>
          <w:color w:val="000000"/>
          <w:sz w:val="30"/>
          <w:szCs w:val="30"/>
        </w:rPr>
        <w:t>1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z w:val="30"/>
          <w:szCs w:val="30"/>
          <w:cs/>
        </w:rPr>
        <w:t>ซึ่งจะมีผลสิ้นสุดใน</w:t>
      </w:r>
      <w:r w:rsidRPr="004874BC">
        <w:rPr>
          <w:rFonts w:ascii="Angsana New" w:hAnsi="Angsana New"/>
          <w:color w:val="000000"/>
          <w:sz w:val="30"/>
          <w:szCs w:val="30"/>
        </w:rPr>
        <w:br/>
      </w:r>
      <w:r w:rsidRPr="004874BC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Pr="004874BC">
        <w:rPr>
          <w:rFonts w:ascii="Angsana New" w:hAnsi="Angsana New"/>
          <w:color w:val="000000"/>
          <w:sz w:val="30"/>
          <w:szCs w:val="30"/>
        </w:rPr>
        <w:t xml:space="preserve"> 30 </w:t>
      </w:r>
      <w:r w:rsidRPr="004874BC">
        <w:rPr>
          <w:rFonts w:ascii="Angsana New" w:hAnsi="Angsana New" w:hint="cs"/>
          <w:color w:val="000000"/>
          <w:sz w:val="30"/>
          <w:szCs w:val="30"/>
          <w:cs/>
        </w:rPr>
        <w:t>พฤษภาคม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/>
          <w:color w:val="000000"/>
          <w:sz w:val="30"/>
          <w:szCs w:val="30"/>
        </w:rPr>
        <w:t>2569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z w:val="30"/>
          <w:szCs w:val="30"/>
          <w:cs/>
        </w:rPr>
        <w:t>โดยมีวงเงินกู้ยืม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/>
          <w:color w:val="000000"/>
          <w:sz w:val="30"/>
          <w:szCs w:val="30"/>
        </w:rPr>
        <w:t>1,000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z w:val="30"/>
          <w:szCs w:val="30"/>
          <w:cs/>
        </w:rPr>
        <w:t>ล้านบาทและวงเงินให้กู้ยืม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/>
          <w:color w:val="000000"/>
          <w:sz w:val="30"/>
          <w:szCs w:val="30"/>
        </w:rPr>
        <w:t>200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z w:val="30"/>
          <w:szCs w:val="30"/>
          <w:cs/>
        </w:rPr>
        <w:t>เงินกู้ยืมและเงินให้กู้ยืมดังกล่าวมีอัตราดอกเบี้ยอ้างอิงตามตลาด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z w:val="30"/>
          <w:szCs w:val="30"/>
          <w:cs/>
        </w:rPr>
        <w:t>โดยใช้อัตราดอกเบี้ยเงินกู้ยืมระยะสั้น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/>
          <w:color w:val="000000"/>
          <w:sz w:val="30"/>
          <w:szCs w:val="30"/>
        </w:rPr>
        <w:t xml:space="preserve">BIBOR </w:t>
      </w:r>
      <w:r w:rsidRPr="004874BC">
        <w:rPr>
          <w:rFonts w:ascii="Angsana New" w:hAnsi="Angsana New" w:hint="cs"/>
          <w:color w:val="000000"/>
          <w:sz w:val="30"/>
          <w:szCs w:val="30"/>
          <w:cs/>
        </w:rPr>
        <w:t>หรืออัตราดอกเบี้ยเงินกู้ยืมอ้างอิงอื่นที่เหมาะสมตามที่ผู้ให้กู้กำหนดหากสภาวะตลาดเปลี่ยนแปลงไป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z w:val="30"/>
          <w:szCs w:val="30"/>
          <w:cs/>
        </w:rPr>
        <w:t>โดยคำนึงถึงผลตอบแทนเงินลงทุนระยะสั้น</w:t>
      </w:r>
      <w:r w:rsidRPr="00487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z w:val="30"/>
          <w:szCs w:val="30"/>
          <w:cs/>
        </w:rPr>
        <w:t>อัตราดอกเบี้ยเงินกู้ยืมระยะสั้นและอันดับความน่าเชื่อถือของบริษัทหรือผู้กู้ยืม</w:t>
      </w:r>
    </w:p>
    <w:p w14:paraId="635A96C5" w14:textId="65F0E9D6" w:rsidR="00AD6BCD" w:rsidRPr="004874BC" w:rsidRDefault="00AD6BCD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</w:rPr>
      </w:pPr>
    </w:p>
    <w:p w14:paraId="7A30FAA1" w14:textId="38C5863D" w:rsidR="00C648E7" w:rsidRPr="004874BC" w:rsidRDefault="00C648E7" w:rsidP="00B6302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4874BC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5EAFF3C9" w14:textId="77777777" w:rsidR="003A6454" w:rsidRPr="004874BC" w:rsidRDefault="003A6454" w:rsidP="003A6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918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1"/>
        <w:gridCol w:w="1018"/>
        <w:gridCol w:w="288"/>
        <w:gridCol w:w="1566"/>
        <w:gridCol w:w="279"/>
        <w:gridCol w:w="1557"/>
      </w:tblGrid>
      <w:tr w:rsidR="003A6454" w:rsidRPr="004874BC" w14:paraId="0BCDC813" w14:textId="77777777" w:rsidTr="00D4168C">
        <w:trPr>
          <w:tblHeader/>
        </w:trPr>
        <w:tc>
          <w:tcPr>
            <w:tcW w:w="4481" w:type="dxa"/>
          </w:tcPr>
          <w:p w14:paraId="2DCD0B72" w14:textId="77777777" w:rsidR="003A6454" w:rsidRPr="004874BC" w:rsidRDefault="003A6454" w:rsidP="00D41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2E3CE15E" w14:textId="77777777" w:rsidR="003A6454" w:rsidRPr="004874BC" w:rsidRDefault="003A6454" w:rsidP="00D41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88" w:type="dxa"/>
          </w:tcPr>
          <w:p w14:paraId="709E9B87" w14:textId="77777777" w:rsidR="003A6454" w:rsidRPr="004874BC" w:rsidRDefault="003A6454" w:rsidP="00D41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3402" w:type="dxa"/>
            <w:gridSpan w:val="3"/>
            <w:tcBorders>
              <w:left w:val="nil"/>
              <w:right w:val="nil"/>
            </w:tcBorders>
          </w:tcPr>
          <w:p w14:paraId="0FC175B8" w14:textId="77777777" w:rsidR="003A6454" w:rsidRPr="004874BC" w:rsidRDefault="003A6454" w:rsidP="00D41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4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4874B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Pr="004874B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A6454" w:rsidRPr="004874BC" w14:paraId="12916DBC" w14:textId="77777777" w:rsidTr="00D4168C">
        <w:trPr>
          <w:tblHeader/>
        </w:trPr>
        <w:tc>
          <w:tcPr>
            <w:tcW w:w="4481" w:type="dxa"/>
          </w:tcPr>
          <w:p w14:paraId="7081252A" w14:textId="29F41132" w:rsidR="003A6454" w:rsidRPr="004874BC" w:rsidRDefault="003A6454" w:rsidP="00D41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001D3C46" w14:textId="77777777" w:rsidR="009B09F3" w:rsidRPr="004874BC" w:rsidRDefault="009B09F3" w:rsidP="00D41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257BB92A" w14:textId="617928C0" w:rsidR="003A6454" w:rsidRPr="004874BC" w:rsidRDefault="003A6454" w:rsidP="00D41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874B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88" w:type="dxa"/>
          </w:tcPr>
          <w:p w14:paraId="167B524F" w14:textId="77777777" w:rsidR="003A6454" w:rsidRPr="004874BC" w:rsidRDefault="003A6454" w:rsidP="00D41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66" w:type="dxa"/>
            <w:tcBorders>
              <w:left w:val="nil"/>
              <w:right w:val="nil"/>
            </w:tcBorders>
          </w:tcPr>
          <w:p w14:paraId="1E58314E" w14:textId="7A1661F6" w:rsidR="009B09F3" w:rsidRPr="004874BC" w:rsidRDefault="009B09F3" w:rsidP="00D41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874B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  <w:p w14:paraId="14115035" w14:textId="76A7CC5E" w:rsidR="003A6454" w:rsidRPr="004874BC" w:rsidRDefault="003A6454" w:rsidP="00D41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73EBADF" w14:textId="77777777" w:rsidR="003A6454" w:rsidRPr="004874BC" w:rsidRDefault="003A6454" w:rsidP="00D41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24E0D1E8" w14:textId="2DA30164" w:rsidR="009B09F3" w:rsidRPr="004874BC" w:rsidRDefault="009B09F3" w:rsidP="00D41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874B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  <w:p w14:paraId="3C93F100" w14:textId="47B92582" w:rsidR="003A6454" w:rsidRPr="004874BC" w:rsidRDefault="003A6454" w:rsidP="00D41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3A6454" w:rsidRPr="004874BC" w14:paraId="45A68355" w14:textId="77777777" w:rsidTr="00D4168C">
        <w:trPr>
          <w:tblHeader/>
        </w:trPr>
        <w:tc>
          <w:tcPr>
            <w:tcW w:w="4481" w:type="dxa"/>
          </w:tcPr>
          <w:p w14:paraId="702B8BE0" w14:textId="77777777" w:rsidR="003A6454" w:rsidRPr="004874BC" w:rsidRDefault="003A6454" w:rsidP="00D41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51A2149F" w14:textId="77777777" w:rsidR="003A6454" w:rsidRPr="004874BC" w:rsidRDefault="003A6454" w:rsidP="00D41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</w:tcPr>
          <w:p w14:paraId="51FE0887" w14:textId="77777777" w:rsidR="003A6454" w:rsidRPr="004874BC" w:rsidRDefault="003A6454" w:rsidP="00D41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gridSpan w:val="3"/>
            <w:tcBorders>
              <w:left w:val="nil"/>
              <w:right w:val="nil"/>
            </w:tcBorders>
          </w:tcPr>
          <w:p w14:paraId="199A0B0C" w14:textId="77777777" w:rsidR="003A6454" w:rsidRPr="004874BC" w:rsidRDefault="003A6454" w:rsidP="00D41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A6454" w:rsidRPr="004874BC" w14:paraId="3A692659" w14:textId="77777777" w:rsidTr="00D4168C">
        <w:tc>
          <w:tcPr>
            <w:tcW w:w="4481" w:type="dxa"/>
          </w:tcPr>
          <w:p w14:paraId="200921A8" w14:textId="77777777" w:rsidR="003A6454" w:rsidRPr="004874BC" w:rsidRDefault="003A6454" w:rsidP="003A645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4BC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18" w:type="dxa"/>
          </w:tcPr>
          <w:p w14:paraId="195CF257" w14:textId="2959C1E6" w:rsidR="003A6454" w:rsidRPr="004874BC" w:rsidRDefault="009B09F3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74BC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88" w:type="dxa"/>
          </w:tcPr>
          <w:p w14:paraId="1DC9B1F3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left w:val="nil"/>
              <w:right w:val="nil"/>
            </w:tcBorders>
          </w:tcPr>
          <w:p w14:paraId="5DBC6F8C" w14:textId="3DDB877A" w:rsidR="003A6454" w:rsidRPr="004874BC" w:rsidRDefault="009B09F3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4874BC">
              <w:rPr>
                <w:rFonts w:ascii="Angsana New" w:hAnsi="Angsana New"/>
                <w:sz w:val="30"/>
                <w:szCs w:val="30"/>
              </w:rPr>
              <w:t>1,53</w:t>
            </w:r>
            <w:r w:rsidR="00B17DC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1103783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062E546A" w14:textId="59C7AAA2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4874BC">
              <w:rPr>
                <w:rFonts w:ascii="Angsana New" w:hAnsi="Angsana New"/>
                <w:sz w:val="30"/>
                <w:szCs w:val="30"/>
              </w:rPr>
              <w:t>931</w:t>
            </w:r>
          </w:p>
        </w:tc>
      </w:tr>
      <w:tr w:rsidR="003A6454" w:rsidRPr="004874BC" w14:paraId="387D09E9" w14:textId="77777777" w:rsidTr="00D4168C">
        <w:tc>
          <w:tcPr>
            <w:tcW w:w="4481" w:type="dxa"/>
          </w:tcPr>
          <w:p w14:paraId="6EF0F4E1" w14:textId="77777777" w:rsidR="003A6454" w:rsidRPr="004874BC" w:rsidRDefault="003A6454" w:rsidP="003A645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4BC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018" w:type="dxa"/>
          </w:tcPr>
          <w:p w14:paraId="2CEF3FB2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716B4F20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left w:val="nil"/>
              <w:bottom w:val="single" w:sz="4" w:space="0" w:color="auto"/>
              <w:right w:val="nil"/>
            </w:tcBorders>
          </w:tcPr>
          <w:p w14:paraId="3CC7790F" w14:textId="67C73AC0" w:rsidR="003A6454" w:rsidRPr="004874BC" w:rsidRDefault="009B09F3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4874BC">
              <w:rPr>
                <w:rFonts w:ascii="Angsana New" w:hAnsi="Angsana New"/>
                <w:sz w:val="30"/>
                <w:szCs w:val="30"/>
              </w:rPr>
              <w:t>1,004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B7C06CC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</w:tcPr>
          <w:p w14:paraId="701D8B7C" w14:textId="389BBB9A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4874BC">
              <w:rPr>
                <w:rFonts w:ascii="Angsana New" w:hAnsi="Angsana New"/>
                <w:sz w:val="30"/>
                <w:szCs w:val="30"/>
              </w:rPr>
              <w:t>696</w:t>
            </w:r>
          </w:p>
        </w:tc>
      </w:tr>
      <w:tr w:rsidR="003A6454" w:rsidRPr="004874BC" w14:paraId="7F8856CA" w14:textId="77777777" w:rsidTr="00D4168C">
        <w:tc>
          <w:tcPr>
            <w:tcW w:w="4481" w:type="dxa"/>
          </w:tcPr>
          <w:p w14:paraId="2FF1FED8" w14:textId="77777777" w:rsidR="003A6454" w:rsidRPr="004874BC" w:rsidRDefault="003A6454" w:rsidP="003A645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74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8" w:type="dxa"/>
          </w:tcPr>
          <w:p w14:paraId="71CA7E15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0053CEC3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right w:val="nil"/>
            </w:tcBorders>
          </w:tcPr>
          <w:p w14:paraId="2A2FCE4E" w14:textId="71F1EA01" w:rsidR="003A6454" w:rsidRPr="004874BC" w:rsidRDefault="009B09F3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74BC">
              <w:rPr>
                <w:rFonts w:ascii="Angsana New" w:hAnsi="Angsana New"/>
                <w:b/>
                <w:bCs/>
                <w:sz w:val="30"/>
                <w:szCs w:val="30"/>
              </w:rPr>
              <w:t>2,53</w:t>
            </w:r>
            <w:r w:rsidR="00B17DCA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070A5A69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</w:tcPr>
          <w:p w14:paraId="333B285D" w14:textId="394E2423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74BC">
              <w:rPr>
                <w:rFonts w:ascii="Angsana New" w:hAnsi="Angsana New"/>
                <w:b/>
                <w:bCs/>
                <w:sz w:val="30"/>
                <w:szCs w:val="30"/>
              </w:rPr>
              <w:t>1,627</w:t>
            </w:r>
          </w:p>
        </w:tc>
      </w:tr>
      <w:tr w:rsidR="003A6454" w:rsidRPr="004874BC" w14:paraId="43358806" w14:textId="77777777" w:rsidTr="00D4168C">
        <w:tc>
          <w:tcPr>
            <w:tcW w:w="4481" w:type="dxa"/>
          </w:tcPr>
          <w:p w14:paraId="2C768FE0" w14:textId="77777777" w:rsidR="003A6454" w:rsidRPr="004874BC" w:rsidRDefault="003A6454" w:rsidP="003A645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4B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874BC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ค่าเผื่อผลขาดทุนด้านเครดิตที่คาดว่าจะเกิดขึ้น</w:t>
            </w:r>
            <w:r w:rsidRPr="004874BC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1018" w:type="dxa"/>
          </w:tcPr>
          <w:p w14:paraId="5B7A4E07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7E105195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left w:val="nil"/>
              <w:bottom w:val="single" w:sz="4" w:space="0" w:color="auto"/>
              <w:right w:val="nil"/>
            </w:tcBorders>
          </w:tcPr>
          <w:p w14:paraId="5316C8AC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sz w:val="30"/>
                <w:szCs w:val="30"/>
              </w:rPr>
            </w:pPr>
            <w:r w:rsidRPr="004874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C1D5EF4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</w:tcPr>
          <w:p w14:paraId="7DD082C4" w14:textId="29C605AF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4874B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6454" w:rsidRPr="004874BC" w14:paraId="45CE93AB" w14:textId="77777777" w:rsidTr="00D4168C">
        <w:tc>
          <w:tcPr>
            <w:tcW w:w="4481" w:type="dxa"/>
          </w:tcPr>
          <w:p w14:paraId="77B01A87" w14:textId="77777777" w:rsidR="003A6454" w:rsidRPr="004874BC" w:rsidRDefault="003A6454" w:rsidP="003A645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74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18" w:type="dxa"/>
          </w:tcPr>
          <w:p w14:paraId="39F6B0C5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47E835A1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5E46F1" w14:textId="059F9E20" w:rsidR="003A6454" w:rsidRPr="004874BC" w:rsidRDefault="009B09F3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74BC">
              <w:rPr>
                <w:rFonts w:ascii="Angsana New" w:hAnsi="Angsana New"/>
                <w:b/>
                <w:bCs/>
                <w:sz w:val="30"/>
                <w:szCs w:val="30"/>
              </w:rPr>
              <w:t>2,53</w:t>
            </w:r>
            <w:r w:rsidR="00B17DCA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65D46324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EC42E2" w14:textId="7C2C409E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74BC">
              <w:rPr>
                <w:rFonts w:ascii="Angsana New" w:hAnsi="Angsana New"/>
                <w:b/>
                <w:bCs/>
                <w:sz w:val="30"/>
                <w:szCs w:val="30"/>
              </w:rPr>
              <w:t>1,627</w:t>
            </w:r>
          </w:p>
        </w:tc>
      </w:tr>
      <w:tr w:rsidR="003A6454" w:rsidRPr="004874BC" w14:paraId="67D7AA21" w14:textId="77777777" w:rsidTr="00D4168C">
        <w:trPr>
          <w:trHeight w:val="30"/>
        </w:trPr>
        <w:tc>
          <w:tcPr>
            <w:tcW w:w="4481" w:type="dxa"/>
          </w:tcPr>
          <w:p w14:paraId="2103F079" w14:textId="77777777" w:rsidR="003A6454" w:rsidRPr="004874BC" w:rsidRDefault="003A6454" w:rsidP="003A645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018" w:type="dxa"/>
          </w:tcPr>
          <w:p w14:paraId="2F2D1445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288" w:type="dxa"/>
          </w:tcPr>
          <w:p w14:paraId="6F6F6B63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1566" w:type="dxa"/>
            <w:tcBorders>
              <w:top w:val="double" w:sz="4" w:space="0" w:color="auto"/>
              <w:left w:val="nil"/>
              <w:right w:val="nil"/>
            </w:tcBorders>
          </w:tcPr>
          <w:p w14:paraId="2077AA61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9D016FE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557" w:type="dxa"/>
            <w:tcBorders>
              <w:top w:val="double" w:sz="4" w:space="0" w:color="auto"/>
              <w:left w:val="nil"/>
              <w:right w:val="nil"/>
            </w:tcBorders>
          </w:tcPr>
          <w:p w14:paraId="2F0EDA41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193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</w:tr>
      <w:tr w:rsidR="003A6454" w:rsidRPr="004874BC" w14:paraId="34362611" w14:textId="77777777" w:rsidTr="00D4168C">
        <w:tc>
          <w:tcPr>
            <w:tcW w:w="4481" w:type="dxa"/>
          </w:tcPr>
          <w:p w14:paraId="57A6AEDF" w14:textId="77777777" w:rsidR="003A6454" w:rsidRPr="004874BC" w:rsidRDefault="003A6454" w:rsidP="003A645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18" w:type="dxa"/>
          </w:tcPr>
          <w:p w14:paraId="308F76A8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0AC7D61D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66" w:type="dxa"/>
            <w:tcBorders>
              <w:left w:val="nil"/>
              <w:right w:val="nil"/>
            </w:tcBorders>
          </w:tcPr>
          <w:p w14:paraId="2F6DCA29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1F16681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44F63403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193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A6454" w:rsidRPr="004874BC" w14:paraId="6C9AB114" w14:textId="77777777" w:rsidTr="00D4168C">
        <w:tc>
          <w:tcPr>
            <w:tcW w:w="4481" w:type="dxa"/>
          </w:tcPr>
          <w:p w14:paraId="1C5F1EE3" w14:textId="77777777" w:rsidR="003A6454" w:rsidRPr="004874BC" w:rsidRDefault="003A6454" w:rsidP="003A645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4874B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018" w:type="dxa"/>
          </w:tcPr>
          <w:p w14:paraId="0830B399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4F66B2D9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left w:val="nil"/>
              <w:right w:val="nil"/>
            </w:tcBorders>
          </w:tcPr>
          <w:p w14:paraId="31E80680" w14:textId="22A7A767" w:rsidR="003A6454" w:rsidRPr="004874BC" w:rsidRDefault="009B09F3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4874BC">
              <w:rPr>
                <w:rFonts w:ascii="Angsana New" w:hAnsi="Angsana New"/>
                <w:sz w:val="30"/>
                <w:szCs w:val="30"/>
              </w:rPr>
              <w:t>1,52</w:t>
            </w:r>
            <w:r w:rsidR="00B63029" w:rsidRPr="004874B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D4E23E8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29C45918" w14:textId="54CF4B59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4874BC">
              <w:rPr>
                <w:rFonts w:ascii="Angsana New" w:hAnsi="Angsana New"/>
                <w:sz w:val="30"/>
                <w:szCs w:val="30"/>
              </w:rPr>
              <w:t>925</w:t>
            </w:r>
          </w:p>
        </w:tc>
      </w:tr>
      <w:tr w:rsidR="003A6454" w:rsidRPr="004874BC" w14:paraId="4F258E05" w14:textId="77777777" w:rsidTr="00D4168C">
        <w:tc>
          <w:tcPr>
            <w:tcW w:w="4481" w:type="dxa"/>
          </w:tcPr>
          <w:p w14:paraId="0588316C" w14:textId="77777777" w:rsidR="003A6454" w:rsidRPr="004874BC" w:rsidRDefault="003A6454" w:rsidP="003A645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4874BC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018" w:type="dxa"/>
          </w:tcPr>
          <w:p w14:paraId="54DCB81A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328F9C4E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left w:val="nil"/>
              <w:right w:val="nil"/>
            </w:tcBorders>
          </w:tcPr>
          <w:p w14:paraId="4A6C3487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3427F0DE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7B50359C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6454" w:rsidRPr="004874BC" w14:paraId="152BC335" w14:textId="77777777" w:rsidTr="00D4168C">
        <w:tc>
          <w:tcPr>
            <w:tcW w:w="4481" w:type="dxa"/>
          </w:tcPr>
          <w:p w14:paraId="6EC62277" w14:textId="77777777" w:rsidR="003A6454" w:rsidRPr="004874BC" w:rsidRDefault="003A6454" w:rsidP="003A645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4874B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18" w:type="dxa"/>
          </w:tcPr>
          <w:p w14:paraId="42252877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268E332D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left w:val="nil"/>
              <w:bottom w:val="single" w:sz="4" w:space="0" w:color="auto"/>
              <w:right w:val="nil"/>
            </w:tcBorders>
          </w:tcPr>
          <w:p w14:paraId="384E05F0" w14:textId="12DBA7C8" w:rsidR="003A6454" w:rsidRPr="004874BC" w:rsidRDefault="00465F80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4874B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44691B2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</w:tcPr>
          <w:p w14:paraId="42501468" w14:textId="6CBDDDD1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4874B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A6454" w:rsidRPr="004874BC" w14:paraId="56307A74" w14:textId="77777777" w:rsidTr="00D4168C">
        <w:tc>
          <w:tcPr>
            <w:tcW w:w="4481" w:type="dxa"/>
          </w:tcPr>
          <w:p w14:paraId="4AEC9189" w14:textId="77777777" w:rsidR="003A6454" w:rsidRPr="004874BC" w:rsidRDefault="003A6454" w:rsidP="003A645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8" w:type="dxa"/>
          </w:tcPr>
          <w:p w14:paraId="709800F8" w14:textId="3909043B" w:rsidR="003A6454" w:rsidRPr="004874BC" w:rsidRDefault="009B09F3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74BC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88" w:type="dxa"/>
          </w:tcPr>
          <w:p w14:paraId="126A1FE2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55E943" w14:textId="3A404F3F" w:rsidR="003A6454" w:rsidRPr="004874BC" w:rsidRDefault="00465F80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74BC">
              <w:rPr>
                <w:rFonts w:ascii="Angsana New" w:hAnsi="Angsana New"/>
                <w:b/>
                <w:bCs/>
                <w:sz w:val="30"/>
                <w:szCs w:val="30"/>
              </w:rPr>
              <w:t>1,53</w:t>
            </w:r>
            <w:r w:rsidR="00B63029" w:rsidRPr="004874B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6E25FBE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7FE2E6" w14:textId="7E50F5A2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74BC">
              <w:rPr>
                <w:rFonts w:ascii="Angsana New" w:hAnsi="Angsana New"/>
                <w:b/>
                <w:bCs/>
                <w:sz w:val="30"/>
                <w:szCs w:val="30"/>
              </w:rPr>
              <w:t>931</w:t>
            </w:r>
          </w:p>
        </w:tc>
      </w:tr>
      <w:tr w:rsidR="003A6454" w:rsidRPr="004874BC" w14:paraId="2F283D70" w14:textId="77777777" w:rsidTr="00D4168C">
        <w:trPr>
          <w:trHeight w:val="50"/>
        </w:trPr>
        <w:tc>
          <w:tcPr>
            <w:tcW w:w="4481" w:type="dxa"/>
          </w:tcPr>
          <w:p w14:paraId="1CD6995F" w14:textId="77777777" w:rsidR="003A6454" w:rsidRPr="004874BC" w:rsidRDefault="003A6454" w:rsidP="003A645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2"/>
                <w:szCs w:val="2"/>
                <w:cs/>
              </w:rPr>
            </w:pPr>
          </w:p>
        </w:tc>
        <w:tc>
          <w:tcPr>
            <w:tcW w:w="1018" w:type="dxa"/>
          </w:tcPr>
          <w:p w14:paraId="6FC69432" w14:textId="77777777" w:rsidR="003A6454" w:rsidRPr="004874BC" w:rsidRDefault="003A6454" w:rsidP="003A645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2"/>
                <w:szCs w:val="2"/>
              </w:rPr>
            </w:pPr>
          </w:p>
        </w:tc>
        <w:tc>
          <w:tcPr>
            <w:tcW w:w="288" w:type="dxa"/>
          </w:tcPr>
          <w:p w14:paraId="30303555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rPr>
                <w:rFonts w:ascii="Angsana New" w:hAnsi="Angsana New"/>
                <w:i/>
                <w:iCs/>
                <w:sz w:val="2"/>
                <w:szCs w:val="2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right w:val="nil"/>
            </w:tcBorders>
          </w:tcPr>
          <w:p w14:paraId="447AB866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spacing w:line="240" w:lineRule="auto"/>
              <w:ind w:right="88"/>
              <w:rPr>
                <w:rFonts w:ascii="Angsana New" w:hAnsi="Angsana New"/>
                <w:i/>
                <w:iCs/>
                <w:sz w:val="2"/>
                <w:szCs w:val="2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3300F593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rPr>
                <w:rFonts w:ascii="Angsana New" w:hAnsi="Angsana New"/>
                <w:i/>
                <w:iCs/>
                <w:sz w:val="2"/>
                <w:szCs w:val="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</w:tcPr>
          <w:p w14:paraId="46D9DE0C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193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i/>
                <w:iCs/>
                <w:sz w:val="2"/>
                <w:szCs w:val="2"/>
              </w:rPr>
            </w:pPr>
          </w:p>
        </w:tc>
      </w:tr>
      <w:tr w:rsidR="003A6454" w:rsidRPr="004874BC" w14:paraId="293218BD" w14:textId="77777777" w:rsidTr="00D4168C">
        <w:tc>
          <w:tcPr>
            <w:tcW w:w="4481" w:type="dxa"/>
          </w:tcPr>
          <w:p w14:paraId="35C9CBAD" w14:textId="77777777" w:rsidR="003A6454" w:rsidRPr="004874BC" w:rsidRDefault="003A6454" w:rsidP="003A645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018" w:type="dxa"/>
          </w:tcPr>
          <w:p w14:paraId="19978B75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65CDD8A6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66" w:type="dxa"/>
            <w:tcBorders>
              <w:left w:val="nil"/>
              <w:right w:val="nil"/>
            </w:tcBorders>
          </w:tcPr>
          <w:p w14:paraId="24FD4DA5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49877A7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08330ACD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193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A6454" w:rsidRPr="004874BC" w14:paraId="1BBB964D" w14:textId="77777777" w:rsidTr="00D4168C">
        <w:tc>
          <w:tcPr>
            <w:tcW w:w="4481" w:type="dxa"/>
          </w:tcPr>
          <w:p w14:paraId="01EBE255" w14:textId="77777777" w:rsidR="003A6454" w:rsidRPr="004874BC" w:rsidRDefault="003A6454" w:rsidP="003A645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4874B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018" w:type="dxa"/>
          </w:tcPr>
          <w:p w14:paraId="515677EC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7D43768B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left w:val="nil"/>
              <w:right w:val="nil"/>
            </w:tcBorders>
          </w:tcPr>
          <w:p w14:paraId="2027B33A" w14:textId="2518C78E" w:rsidR="003A6454" w:rsidRPr="004874BC" w:rsidRDefault="00465F80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4874BC">
              <w:rPr>
                <w:rFonts w:ascii="Angsana New" w:hAnsi="Angsana New"/>
                <w:sz w:val="30"/>
                <w:szCs w:val="30"/>
              </w:rPr>
              <w:t>987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E136DF2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3A6DA765" w14:textId="3A78D6BB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4874BC">
              <w:rPr>
                <w:rFonts w:ascii="Angsana New" w:hAnsi="Angsana New"/>
                <w:sz w:val="30"/>
                <w:szCs w:val="30"/>
              </w:rPr>
              <w:t>648</w:t>
            </w:r>
          </w:p>
        </w:tc>
      </w:tr>
      <w:tr w:rsidR="003A6454" w:rsidRPr="004874BC" w14:paraId="1338F124" w14:textId="77777777" w:rsidTr="00D4168C">
        <w:tc>
          <w:tcPr>
            <w:tcW w:w="4481" w:type="dxa"/>
          </w:tcPr>
          <w:p w14:paraId="0681BBD4" w14:textId="77777777" w:rsidR="003A6454" w:rsidRPr="004874BC" w:rsidRDefault="003A6454" w:rsidP="003A645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4874BC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018" w:type="dxa"/>
          </w:tcPr>
          <w:p w14:paraId="3A0F5BCE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7A41B29E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left w:val="nil"/>
              <w:right w:val="nil"/>
            </w:tcBorders>
          </w:tcPr>
          <w:p w14:paraId="456E4DDC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33ADD181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2E4B20E0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6454" w:rsidRPr="004874BC" w14:paraId="694AC06B" w14:textId="77777777" w:rsidTr="00D4168C">
        <w:tc>
          <w:tcPr>
            <w:tcW w:w="4481" w:type="dxa"/>
          </w:tcPr>
          <w:p w14:paraId="0A87BBA9" w14:textId="77777777" w:rsidR="003A6454" w:rsidRPr="004874BC" w:rsidRDefault="003A6454" w:rsidP="003A645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4874B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18" w:type="dxa"/>
          </w:tcPr>
          <w:p w14:paraId="1437041C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1DA5651D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left w:val="nil"/>
              <w:bottom w:val="single" w:sz="4" w:space="0" w:color="auto"/>
              <w:right w:val="nil"/>
            </w:tcBorders>
          </w:tcPr>
          <w:p w14:paraId="6D24D330" w14:textId="603F6BC6" w:rsidR="003A6454" w:rsidRPr="004874BC" w:rsidRDefault="00465F80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4874BC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38C6C77B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</w:tcPr>
          <w:p w14:paraId="3CDF9B04" w14:textId="5399B67E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4874BC">
              <w:rPr>
                <w:rFonts w:ascii="Angsana New" w:hAnsi="Angsana New"/>
                <w:sz w:val="30"/>
                <w:szCs w:val="30"/>
              </w:rPr>
              <w:t>48</w:t>
            </w:r>
          </w:p>
        </w:tc>
      </w:tr>
      <w:tr w:rsidR="003A6454" w:rsidRPr="004874BC" w14:paraId="63023F59" w14:textId="77777777" w:rsidTr="00D4168C">
        <w:tc>
          <w:tcPr>
            <w:tcW w:w="4481" w:type="dxa"/>
          </w:tcPr>
          <w:p w14:paraId="73C4AC26" w14:textId="77777777" w:rsidR="003A6454" w:rsidRPr="004874BC" w:rsidRDefault="003A6454" w:rsidP="003A645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8" w:type="dxa"/>
          </w:tcPr>
          <w:p w14:paraId="5B0D217E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21CAC9FF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B412B3" w14:textId="1B43328E" w:rsidR="003A6454" w:rsidRPr="004874BC" w:rsidRDefault="00465F80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74BC">
              <w:rPr>
                <w:rFonts w:ascii="Angsana New" w:hAnsi="Angsana New"/>
                <w:b/>
                <w:bCs/>
                <w:sz w:val="30"/>
                <w:szCs w:val="30"/>
              </w:rPr>
              <w:t>1,004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63E5FC7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ED2DC8" w14:textId="1395380E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74BC">
              <w:rPr>
                <w:rFonts w:ascii="Angsana New" w:hAnsi="Angsana New"/>
                <w:b/>
                <w:bCs/>
                <w:sz w:val="30"/>
                <w:szCs w:val="30"/>
              </w:rPr>
              <w:t>696</w:t>
            </w:r>
          </w:p>
        </w:tc>
      </w:tr>
      <w:tr w:rsidR="003A6454" w:rsidRPr="004874BC" w14:paraId="6E43F072" w14:textId="77777777" w:rsidTr="00D4168C">
        <w:tc>
          <w:tcPr>
            <w:tcW w:w="4481" w:type="dxa"/>
          </w:tcPr>
          <w:p w14:paraId="68453689" w14:textId="77777777" w:rsidR="003A6454" w:rsidRPr="004874BC" w:rsidRDefault="003A6454" w:rsidP="003A645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4"/>
                <w:szCs w:val="4"/>
                <w:cs/>
              </w:rPr>
            </w:pPr>
          </w:p>
        </w:tc>
        <w:tc>
          <w:tcPr>
            <w:tcW w:w="1018" w:type="dxa"/>
          </w:tcPr>
          <w:p w14:paraId="424A139D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288" w:type="dxa"/>
          </w:tcPr>
          <w:p w14:paraId="2EDF52D1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right w:val="nil"/>
            </w:tcBorders>
          </w:tcPr>
          <w:p w14:paraId="4878DB2A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F7CBFC9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</w:tcPr>
          <w:p w14:paraId="4FD66094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193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</w:tr>
      <w:tr w:rsidR="003A6454" w:rsidRPr="004874BC" w14:paraId="13B4B720" w14:textId="77777777" w:rsidTr="00D4168C">
        <w:tc>
          <w:tcPr>
            <w:tcW w:w="4481" w:type="dxa"/>
          </w:tcPr>
          <w:p w14:paraId="3F6C27B8" w14:textId="77777777" w:rsidR="003A6454" w:rsidRPr="004874BC" w:rsidRDefault="003A6454" w:rsidP="003A645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74B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874BC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ค่าเผื่อผลขาดทุนด้านเครดิต</w:t>
            </w:r>
            <w:r w:rsidRPr="004874B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874BC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18" w:type="dxa"/>
          </w:tcPr>
          <w:p w14:paraId="333CA3AC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385FD18E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left w:val="nil"/>
              <w:bottom w:val="single" w:sz="4" w:space="0" w:color="auto"/>
              <w:right w:val="nil"/>
            </w:tcBorders>
          </w:tcPr>
          <w:p w14:paraId="4EF706C8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4874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5CC0A75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</w:tcPr>
          <w:p w14:paraId="2FBA289C" w14:textId="77A41371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4874B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6454" w:rsidRPr="004874BC" w14:paraId="59424CBB" w14:textId="77777777" w:rsidTr="00D4168C">
        <w:tc>
          <w:tcPr>
            <w:tcW w:w="4481" w:type="dxa"/>
          </w:tcPr>
          <w:p w14:paraId="16E200EC" w14:textId="77777777" w:rsidR="003A6454" w:rsidRPr="004874BC" w:rsidRDefault="003A6454" w:rsidP="003A645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74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18" w:type="dxa"/>
          </w:tcPr>
          <w:p w14:paraId="774A1D58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7154C156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89F08F" w14:textId="6A475C43" w:rsidR="003A6454" w:rsidRPr="004874BC" w:rsidRDefault="00465F80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74BC">
              <w:rPr>
                <w:rFonts w:ascii="Angsana New" w:hAnsi="Angsana New"/>
                <w:b/>
                <w:bCs/>
                <w:sz w:val="30"/>
                <w:szCs w:val="30"/>
              </w:rPr>
              <w:t>2,53</w:t>
            </w:r>
            <w:r w:rsidR="00B63029" w:rsidRPr="004874BC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5DE8294" w14:textId="77777777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443F6E" w14:textId="2527CEEA" w:rsidR="003A6454" w:rsidRPr="004874BC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74BC">
              <w:rPr>
                <w:rFonts w:ascii="Angsana New" w:hAnsi="Angsana New"/>
                <w:b/>
                <w:bCs/>
                <w:sz w:val="30"/>
                <w:szCs w:val="30"/>
              </w:rPr>
              <w:t>1,627</w:t>
            </w:r>
          </w:p>
        </w:tc>
      </w:tr>
    </w:tbl>
    <w:p w14:paraId="455FB2D3" w14:textId="32AAF696" w:rsidR="0026289F" w:rsidRPr="004874BC" w:rsidRDefault="00694F3E" w:rsidP="00154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</w:rPr>
      </w:pPr>
      <w:r w:rsidRPr="004874BC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โดยปกติระยะเวลาการให้สินเชื่อแก่ลูกค้าของ</w:t>
      </w:r>
      <w:r w:rsidRPr="004874BC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4874BC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4874BC">
        <w:rPr>
          <w:rFonts w:asciiTheme="majorBidi" w:hAnsiTheme="majorBidi" w:cstheme="majorBidi"/>
          <w:sz w:val="30"/>
          <w:szCs w:val="30"/>
          <w:cs/>
        </w:rPr>
        <w:t xml:space="preserve">มีระยะเวลาตั้งแต่ </w:t>
      </w:r>
      <w:r w:rsidR="00AA1075" w:rsidRPr="004874BC">
        <w:rPr>
          <w:rFonts w:asciiTheme="majorBidi" w:hAnsiTheme="majorBidi" w:cstheme="majorBidi"/>
          <w:sz w:val="30"/>
          <w:szCs w:val="30"/>
        </w:rPr>
        <w:t>15</w:t>
      </w:r>
      <w:r w:rsidRPr="004874B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874BC">
        <w:rPr>
          <w:rFonts w:asciiTheme="majorBidi" w:hAnsiTheme="majorBidi" w:cstheme="majorBidi"/>
          <w:sz w:val="30"/>
          <w:szCs w:val="30"/>
          <w:cs/>
          <w:lang w:val="th-TH"/>
        </w:rPr>
        <w:t xml:space="preserve">วันถึง </w:t>
      </w:r>
      <w:r w:rsidR="00AA1075" w:rsidRPr="004874BC">
        <w:rPr>
          <w:rFonts w:asciiTheme="majorBidi" w:hAnsiTheme="majorBidi" w:cstheme="majorBidi"/>
          <w:sz w:val="30"/>
          <w:szCs w:val="30"/>
        </w:rPr>
        <w:t>60</w:t>
      </w:r>
      <w:r w:rsidRPr="004874BC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 </w:t>
      </w:r>
    </w:p>
    <w:p w14:paraId="5178DC84" w14:textId="7D134B45" w:rsidR="00C207CE" w:rsidRPr="004874BC" w:rsidRDefault="00C20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35C1CCD" w14:textId="3BC6674D" w:rsidR="00C974F3" w:rsidRPr="004874BC" w:rsidRDefault="00C974F3" w:rsidP="00B6302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4874BC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</w:p>
    <w:p w14:paraId="6FF2DC68" w14:textId="77777777" w:rsidR="00241D33" w:rsidRPr="004874BC" w:rsidRDefault="00241D33" w:rsidP="00241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187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87"/>
        <w:gridCol w:w="1557"/>
        <w:gridCol w:w="285"/>
        <w:gridCol w:w="1558"/>
      </w:tblGrid>
      <w:tr w:rsidR="001954E8" w:rsidRPr="004874BC" w14:paraId="5ECED9C0" w14:textId="77777777" w:rsidTr="00D4168C">
        <w:trPr>
          <w:tblHeader/>
        </w:trPr>
        <w:tc>
          <w:tcPr>
            <w:tcW w:w="5787" w:type="dxa"/>
          </w:tcPr>
          <w:p w14:paraId="5B16F565" w14:textId="77777777" w:rsidR="001954E8" w:rsidRPr="004874BC" w:rsidRDefault="001954E8" w:rsidP="00D4168C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400" w:type="dxa"/>
            <w:gridSpan w:val="3"/>
          </w:tcPr>
          <w:p w14:paraId="1AD0FEE2" w14:textId="77777777" w:rsidR="001954E8" w:rsidRPr="004874BC" w:rsidRDefault="001954E8" w:rsidP="00D41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874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4874B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Pr="004874B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1954E8" w:rsidRPr="004874BC" w14:paraId="5757CD4E" w14:textId="77777777" w:rsidTr="00D4168C">
        <w:trPr>
          <w:tblHeader/>
        </w:trPr>
        <w:tc>
          <w:tcPr>
            <w:tcW w:w="5787" w:type="dxa"/>
          </w:tcPr>
          <w:p w14:paraId="408476B0" w14:textId="77777777" w:rsidR="001954E8" w:rsidRPr="004874BC" w:rsidRDefault="001954E8" w:rsidP="00D4168C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25375FB8" w14:textId="7FF891BC" w:rsidR="00FF69F6" w:rsidRPr="004874BC" w:rsidRDefault="00FF69F6" w:rsidP="00D4168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874B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  <w:p w14:paraId="34CA12E8" w14:textId="401C091C" w:rsidR="001954E8" w:rsidRPr="004874BC" w:rsidRDefault="001954E8" w:rsidP="00D4168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F69F6" w:rsidRPr="004874B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4744275F" w14:textId="77777777" w:rsidR="001954E8" w:rsidRPr="004874BC" w:rsidRDefault="001954E8" w:rsidP="00D4168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</w:tcPr>
          <w:p w14:paraId="36783FBB" w14:textId="61B525B3" w:rsidR="00FF69F6" w:rsidRPr="004874BC" w:rsidRDefault="00FF69F6" w:rsidP="00D4168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874B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  <w:p w14:paraId="1CA7403B" w14:textId="41C87356" w:rsidR="001954E8" w:rsidRPr="004874BC" w:rsidRDefault="001954E8" w:rsidP="00D4168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F69F6" w:rsidRPr="004874B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1954E8" w:rsidRPr="004874BC" w14:paraId="34FF40A4" w14:textId="77777777" w:rsidTr="00D4168C">
        <w:trPr>
          <w:trHeight w:val="127"/>
          <w:tblHeader/>
        </w:trPr>
        <w:tc>
          <w:tcPr>
            <w:tcW w:w="5787" w:type="dxa"/>
          </w:tcPr>
          <w:p w14:paraId="5E6C1A2D" w14:textId="77777777" w:rsidR="001954E8" w:rsidRPr="004874BC" w:rsidRDefault="001954E8" w:rsidP="00D4168C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00" w:type="dxa"/>
            <w:gridSpan w:val="3"/>
            <w:tcBorders>
              <w:left w:val="nil"/>
              <w:right w:val="nil"/>
            </w:tcBorders>
          </w:tcPr>
          <w:p w14:paraId="74351F50" w14:textId="77777777" w:rsidR="001954E8" w:rsidRPr="004874BC" w:rsidRDefault="001954E8" w:rsidP="00D41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954E8" w:rsidRPr="004874BC" w14:paraId="3D13B27E" w14:textId="77777777" w:rsidTr="00D4168C">
        <w:tc>
          <w:tcPr>
            <w:tcW w:w="5787" w:type="dxa"/>
          </w:tcPr>
          <w:p w14:paraId="3F5FA1BB" w14:textId="77777777" w:rsidR="001954E8" w:rsidRPr="004874BC" w:rsidRDefault="001954E8" w:rsidP="001954E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52CC47B8" w14:textId="30DB890D" w:rsidR="001954E8" w:rsidRPr="004874BC" w:rsidRDefault="001954E8" w:rsidP="0019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723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01E82DF2" w14:textId="77777777" w:rsidR="001954E8" w:rsidRPr="004874BC" w:rsidRDefault="001954E8" w:rsidP="001954E8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</w:tcPr>
          <w:p w14:paraId="4337570F" w14:textId="5987CFF3" w:rsidR="001954E8" w:rsidRPr="004874BC" w:rsidRDefault="001954E8" w:rsidP="0019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776</w:t>
            </w:r>
          </w:p>
        </w:tc>
      </w:tr>
      <w:tr w:rsidR="001954E8" w:rsidRPr="004874BC" w14:paraId="5E9B15FC" w14:textId="77777777" w:rsidTr="00D4168C">
        <w:tc>
          <w:tcPr>
            <w:tcW w:w="5787" w:type="dxa"/>
          </w:tcPr>
          <w:p w14:paraId="37B366AA" w14:textId="77777777" w:rsidR="001954E8" w:rsidRPr="004874BC" w:rsidRDefault="001954E8" w:rsidP="001954E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787647E5" w14:textId="463A766B" w:rsidR="001954E8" w:rsidRPr="004874BC" w:rsidRDefault="001954E8" w:rsidP="0019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6CB1089C" w14:textId="77777777" w:rsidR="001954E8" w:rsidRPr="004874BC" w:rsidRDefault="001954E8" w:rsidP="001954E8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</w:tcPr>
          <w:p w14:paraId="5EA44294" w14:textId="50046338" w:rsidR="001954E8" w:rsidRPr="004874BC" w:rsidRDefault="001954E8" w:rsidP="0019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</w:tr>
      <w:tr w:rsidR="001954E8" w:rsidRPr="004874BC" w14:paraId="1554A5D1" w14:textId="77777777" w:rsidTr="00D4168C">
        <w:tc>
          <w:tcPr>
            <w:tcW w:w="5787" w:type="dxa"/>
          </w:tcPr>
          <w:p w14:paraId="7EA745CD" w14:textId="77777777" w:rsidR="001954E8" w:rsidRPr="004874BC" w:rsidRDefault="001954E8" w:rsidP="001954E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722DC0D5" w14:textId="17A3BBDC" w:rsidR="001954E8" w:rsidRPr="004874BC" w:rsidRDefault="001954E8" w:rsidP="0019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279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604B92DA" w14:textId="77777777" w:rsidR="001954E8" w:rsidRPr="004874BC" w:rsidRDefault="001954E8" w:rsidP="001954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</w:tcPr>
          <w:p w14:paraId="4E4DAF8D" w14:textId="093FBE74" w:rsidR="001954E8" w:rsidRPr="004874BC" w:rsidRDefault="001954E8" w:rsidP="0019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</w:tr>
      <w:tr w:rsidR="001954E8" w:rsidRPr="004874BC" w14:paraId="5704E6F0" w14:textId="77777777" w:rsidTr="00D4168C">
        <w:tc>
          <w:tcPr>
            <w:tcW w:w="5787" w:type="dxa"/>
          </w:tcPr>
          <w:p w14:paraId="6B6A047C" w14:textId="77777777" w:rsidR="001954E8" w:rsidRPr="004874BC" w:rsidRDefault="001954E8" w:rsidP="001954E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อะไหล่และวัสดุโรงงาน</w:t>
            </w: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5D3B06C6" w14:textId="3675DAF4" w:rsidR="001954E8" w:rsidRPr="004874BC" w:rsidRDefault="001954E8" w:rsidP="0019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703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3C7FD257" w14:textId="77777777" w:rsidR="001954E8" w:rsidRPr="004874BC" w:rsidRDefault="001954E8" w:rsidP="001954E8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</w:tcPr>
          <w:p w14:paraId="0EB5297A" w14:textId="0076CE98" w:rsidR="001954E8" w:rsidRPr="004874BC" w:rsidRDefault="001954E8" w:rsidP="0019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651</w:t>
            </w:r>
          </w:p>
        </w:tc>
      </w:tr>
      <w:tr w:rsidR="001954E8" w:rsidRPr="004874BC" w14:paraId="37A5BA15" w14:textId="77777777" w:rsidTr="00D4168C">
        <w:tc>
          <w:tcPr>
            <w:tcW w:w="5787" w:type="dxa"/>
          </w:tcPr>
          <w:p w14:paraId="721C792C" w14:textId="77777777" w:rsidR="001954E8" w:rsidRPr="004874BC" w:rsidRDefault="001954E8" w:rsidP="001954E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</w:tcPr>
          <w:p w14:paraId="49619414" w14:textId="3B29794A" w:rsidR="001954E8" w:rsidRPr="004874BC" w:rsidRDefault="001954E8" w:rsidP="0019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3F7AB049" w14:textId="77777777" w:rsidR="001954E8" w:rsidRPr="004874BC" w:rsidRDefault="001954E8" w:rsidP="001954E8">
            <w:pPr>
              <w:tabs>
                <w:tab w:val="clear" w:pos="907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tcBorders>
              <w:left w:val="nil"/>
              <w:bottom w:val="single" w:sz="4" w:space="0" w:color="auto"/>
              <w:right w:val="nil"/>
            </w:tcBorders>
          </w:tcPr>
          <w:p w14:paraId="60C9C55F" w14:textId="7D31B49D" w:rsidR="001954E8" w:rsidRPr="004874BC" w:rsidRDefault="001954E8" w:rsidP="0019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1954E8" w:rsidRPr="004874BC" w14:paraId="43EDBBD3" w14:textId="77777777" w:rsidTr="00D4168C">
        <w:tc>
          <w:tcPr>
            <w:tcW w:w="5787" w:type="dxa"/>
          </w:tcPr>
          <w:p w14:paraId="6BE09909" w14:textId="77777777" w:rsidR="001954E8" w:rsidRPr="004874BC" w:rsidRDefault="001954E8" w:rsidP="001954E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</w:tcPr>
          <w:p w14:paraId="225BCD35" w14:textId="3A105089" w:rsidR="001954E8" w:rsidRPr="004874BC" w:rsidRDefault="001954E8" w:rsidP="0019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2,121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36DC2320" w14:textId="77777777" w:rsidR="001954E8" w:rsidRPr="004874BC" w:rsidRDefault="001954E8" w:rsidP="001954E8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right w:val="nil"/>
            </w:tcBorders>
          </w:tcPr>
          <w:p w14:paraId="363C574B" w14:textId="2B135832" w:rsidR="001954E8" w:rsidRPr="004874BC" w:rsidRDefault="001954E8" w:rsidP="0019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2,020</w:t>
            </w:r>
          </w:p>
        </w:tc>
      </w:tr>
      <w:tr w:rsidR="001954E8" w:rsidRPr="004874BC" w14:paraId="3419B4F4" w14:textId="77777777" w:rsidTr="00D4168C">
        <w:trPr>
          <w:trHeight w:val="370"/>
        </w:trPr>
        <w:tc>
          <w:tcPr>
            <w:tcW w:w="5787" w:type="dxa"/>
          </w:tcPr>
          <w:p w14:paraId="124B76DB" w14:textId="77777777" w:rsidR="001954E8" w:rsidRPr="004874BC" w:rsidRDefault="001954E8" w:rsidP="001954E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874B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</w:tcPr>
          <w:p w14:paraId="741B63EE" w14:textId="3B6F8C05" w:rsidR="001954E8" w:rsidRPr="004874BC" w:rsidRDefault="001954E8" w:rsidP="0019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59D5A063" w14:textId="77777777" w:rsidR="001954E8" w:rsidRPr="004874BC" w:rsidRDefault="001954E8" w:rsidP="001954E8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tcBorders>
              <w:left w:val="nil"/>
              <w:bottom w:val="single" w:sz="4" w:space="0" w:color="auto"/>
              <w:right w:val="nil"/>
            </w:tcBorders>
          </w:tcPr>
          <w:p w14:paraId="7376EAC6" w14:textId="33EC159D" w:rsidR="001954E8" w:rsidRPr="004874BC" w:rsidRDefault="001954E8" w:rsidP="0019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(25)</w:t>
            </w:r>
          </w:p>
        </w:tc>
      </w:tr>
      <w:tr w:rsidR="001954E8" w:rsidRPr="004874BC" w14:paraId="3BBD7994" w14:textId="77777777" w:rsidTr="00D4168C">
        <w:tc>
          <w:tcPr>
            <w:tcW w:w="5787" w:type="dxa"/>
          </w:tcPr>
          <w:p w14:paraId="593FB467" w14:textId="77777777" w:rsidR="001954E8" w:rsidRPr="004874BC" w:rsidRDefault="001954E8" w:rsidP="001954E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F8C35C" w14:textId="69F49FC6" w:rsidR="001954E8" w:rsidRPr="004874BC" w:rsidRDefault="001954E8" w:rsidP="0019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2,121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116B8880" w14:textId="77777777" w:rsidR="001954E8" w:rsidRPr="004874BC" w:rsidRDefault="001954E8" w:rsidP="001954E8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605583" w14:textId="18FE5A7D" w:rsidR="001954E8" w:rsidRPr="004874BC" w:rsidRDefault="001954E8" w:rsidP="0019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1,995</w:t>
            </w:r>
          </w:p>
        </w:tc>
      </w:tr>
      <w:tr w:rsidR="001954E8" w:rsidRPr="004874BC" w14:paraId="5C3FCD3A" w14:textId="77777777" w:rsidTr="00D4168C">
        <w:tc>
          <w:tcPr>
            <w:tcW w:w="5787" w:type="dxa"/>
          </w:tcPr>
          <w:p w14:paraId="6EEDE753" w14:textId="77777777" w:rsidR="001954E8" w:rsidRPr="004874BC" w:rsidRDefault="001954E8" w:rsidP="001954E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557" w:type="dxa"/>
            <w:tcBorders>
              <w:top w:val="double" w:sz="4" w:space="0" w:color="auto"/>
              <w:left w:val="nil"/>
              <w:right w:val="nil"/>
            </w:tcBorders>
          </w:tcPr>
          <w:p w14:paraId="37D03CB6" w14:textId="77777777" w:rsidR="001954E8" w:rsidRPr="004874BC" w:rsidRDefault="001954E8" w:rsidP="0019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4AB5D8C6" w14:textId="77777777" w:rsidR="001954E8" w:rsidRPr="004874BC" w:rsidRDefault="001954E8" w:rsidP="001954E8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558" w:type="dxa"/>
            <w:tcBorders>
              <w:top w:val="double" w:sz="4" w:space="0" w:color="auto"/>
              <w:left w:val="nil"/>
              <w:right w:val="nil"/>
            </w:tcBorders>
          </w:tcPr>
          <w:p w14:paraId="3D4A08C9" w14:textId="77777777" w:rsidR="001954E8" w:rsidRPr="004874BC" w:rsidRDefault="001954E8" w:rsidP="0019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1954E8" w:rsidRPr="004874BC" w14:paraId="46803730" w14:textId="77777777" w:rsidTr="00D4168C">
        <w:tc>
          <w:tcPr>
            <w:tcW w:w="5787" w:type="dxa"/>
          </w:tcPr>
          <w:p w14:paraId="16B10B7B" w14:textId="77777777" w:rsidR="001954E8" w:rsidRPr="004874BC" w:rsidRDefault="001954E8" w:rsidP="001954E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ต้นทุนของสินค้าคงเหลือที่บันทึกเป็น</w:t>
            </w: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21122642" w14:textId="77777777" w:rsidR="001954E8" w:rsidRPr="004874BC" w:rsidRDefault="001954E8" w:rsidP="0019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50526AC6" w14:textId="77777777" w:rsidR="001954E8" w:rsidRPr="004874BC" w:rsidRDefault="001954E8" w:rsidP="001954E8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</w:tcPr>
          <w:p w14:paraId="04D6FBA2" w14:textId="77777777" w:rsidR="001954E8" w:rsidRPr="004874BC" w:rsidRDefault="001954E8" w:rsidP="0019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954E8" w:rsidRPr="004874BC" w14:paraId="7D5D2154" w14:textId="77777777" w:rsidTr="00D4168C">
        <w:tc>
          <w:tcPr>
            <w:tcW w:w="5787" w:type="dxa"/>
          </w:tcPr>
          <w:p w14:paraId="3FD21543" w14:textId="77777777" w:rsidR="001954E8" w:rsidRPr="004874BC" w:rsidRDefault="001954E8" w:rsidP="001954E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</w:t>
            </w:r>
            <w:r w:rsidRPr="004874B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ค่าใช้จ่ายและได้รวมในบัญชีต้นทุนขาย</w:t>
            </w: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79868999" w14:textId="77777777" w:rsidR="001954E8" w:rsidRPr="004874BC" w:rsidRDefault="001954E8" w:rsidP="0019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39599FC1" w14:textId="77777777" w:rsidR="001954E8" w:rsidRPr="004874BC" w:rsidRDefault="001954E8" w:rsidP="001954E8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</w:tcPr>
          <w:p w14:paraId="3E527B9E" w14:textId="77777777" w:rsidR="001954E8" w:rsidRPr="004874BC" w:rsidRDefault="001954E8" w:rsidP="0019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954E8" w:rsidRPr="004874BC" w14:paraId="4511C6AC" w14:textId="77777777" w:rsidTr="00D4168C">
        <w:tc>
          <w:tcPr>
            <w:tcW w:w="5787" w:type="dxa"/>
          </w:tcPr>
          <w:p w14:paraId="78D497E9" w14:textId="77777777" w:rsidR="001954E8" w:rsidRPr="004874BC" w:rsidRDefault="001954E8" w:rsidP="001954E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874B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ต้นทุน</w:t>
            </w: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0ED4C45A" w14:textId="33906BB9" w:rsidR="001954E8" w:rsidRPr="004874BC" w:rsidRDefault="001954E8" w:rsidP="0019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="Angsana New" w:hAnsi="Angsana New"/>
                <w:sz w:val="30"/>
                <w:szCs w:val="30"/>
              </w:rPr>
              <w:t>5,285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137D6A2B" w14:textId="77777777" w:rsidR="001954E8" w:rsidRPr="004874BC" w:rsidRDefault="001954E8" w:rsidP="001954E8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</w:tcPr>
          <w:p w14:paraId="4D5EB34F" w14:textId="394402E5" w:rsidR="001954E8" w:rsidRPr="004874BC" w:rsidRDefault="001954E8" w:rsidP="0019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4,983</w:t>
            </w:r>
          </w:p>
        </w:tc>
      </w:tr>
      <w:tr w:rsidR="001954E8" w:rsidRPr="004874BC" w14:paraId="3C0902DD" w14:textId="77777777" w:rsidTr="00D4168C">
        <w:tc>
          <w:tcPr>
            <w:tcW w:w="5787" w:type="dxa"/>
          </w:tcPr>
          <w:p w14:paraId="55FFA0AE" w14:textId="730794D7" w:rsidR="001954E8" w:rsidRPr="004874BC" w:rsidRDefault="001954E8" w:rsidP="001954E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/>
              <w:jc w:val="thaiDistribute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- </w:t>
            </w:r>
            <w:r w:rsidR="00B17DCA">
              <w:rPr>
                <w:rFonts w:asciiTheme="majorBidi" w:hAnsiTheme="majorBidi" w:cstheme="majorBidi"/>
                <w:spacing w:val="-8"/>
                <w:sz w:val="30"/>
                <w:szCs w:val="30"/>
              </w:rPr>
              <w:t>(</w:t>
            </w:r>
            <w:r w:rsidR="00B17DCA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กลับรายการ</w:t>
            </w:r>
            <w:r w:rsidR="00B17DCA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) </w:t>
            </w:r>
            <w:r w:rsidRPr="004874BC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</w:tcPr>
          <w:p w14:paraId="4AC41824" w14:textId="6D911895" w:rsidR="001954E8" w:rsidRPr="004874BC" w:rsidRDefault="001954E8" w:rsidP="0019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="Angsana New" w:hAnsi="Angsana New"/>
                <w:sz w:val="30"/>
                <w:szCs w:val="30"/>
              </w:rPr>
              <w:t>(25)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5FDEEA41" w14:textId="77777777" w:rsidR="001954E8" w:rsidRPr="004874BC" w:rsidRDefault="001954E8" w:rsidP="001954E8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tcBorders>
              <w:left w:val="nil"/>
              <w:bottom w:val="single" w:sz="4" w:space="0" w:color="auto"/>
              <w:right w:val="nil"/>
            </w:tcBorders>
          </w:tcPr>
          <w:p w14:paraId="05CD9CE7" w14:textId="246121DE" w:rsidR="001954E8" w:rsidRPr="004874BC" w:rsidRDefault="001954E8" w:rsidP="0019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1954E8" w:rsidRPr="004874BC" w14:paraId="1093CBAF" w14:textId="77777777" w:rsidTr="00D4168C">
        <w:tc>
          <w:tcPr>
            <w:tcW w:w="5787" w:type="dxa"/>
          </w:tcPr>
          <w:p w14:paraId="40BFB3EC" w14:textId="77777777" w:rsidR="001954E8" w:rsidRPr="004874BC" w:rsidRDefault="001954E8" w:rsidP="001954E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664432" w14:textId="4189BBF5" w:rsidR="001954E8" w:rsidRPr="004874BC" w:rsidRDefault="001954E8" w:rsidP="0019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74BC">
              <w:rPr>
                <w:rFonts w:ascii="Angsana New" w:hAnsi="Angsana New"/>
                <w:b/>
                <w:bCs/>
                <w:sz w:val="30"/>
                <w:szCs w:val="30"/>
              </w:rPr>
              <w:t>5,260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0F52F561" w14:textId="77777777" w:rsidR="001954E8" w:rsidRPr="004874BC" w:rsidRDefault="001954E8" w:rsidP="001954E8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9C3B17" w14:textId="33513CFF" w:rsidR="001954E8" w:rsidRPr="004874BC" w:rsidRDefault="001954E8" w:rsidP="0019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5,012</w:t>
            </w:r>
          </w:p>
        </w:tc>
      </w:tr>
    </w:tbl>
    <w:p w14:paraId="1B2FE47F" w14:textId="3331D77E" w:rsidR="00FA4D0B" w:rsidRPr="004874BC" w:rsidRDefault="00FA4D0B" w:rsidP="00FA4D0B">
      <w:pPr>
        <w:rPr>
          <w:rFonts w:ascii="Angsana New" w:hAnsi="Angsana New"/>
          <w:sz w:val="30"/>
          <w:szCs w:val="30"/>
          <w:cs/>
          <w:lang w:val="en-GB"/>
        </w:rPr>
        <w:sectPr w:rsidR="00FA4D0B" w:rsidRPr="004874BC" w:rsidSect="00EA1510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40" w:code="9"/>
          <w:pgMar w:top="691" w:right="1152" w:bottom="576" w:left="1152" w:header="720" w:footer="720" w:gutter="0"/>
          <w:pgNumType w:start="14" w:chapStyle="1"/>
          <w:cols w:space="708"/>
          <w:titlePg/>
          <w:docGrid w:linePitch="360"/>
        </w:sectPr>
      </w:pPr>
    </w:p>
    <w:p w14:paraId="25284335" w14:textId="30E826A2" w:rsidR="00005B6B" w:rsidRPr="004874BC" w:rsidRDefault="00005B6B" w:rsidP="00B6302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4874BC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3F5D29EF" w14:textId="52200F20" w:rsidR="00DE08C4" w:rsidRPr="004874BC" w:rsidRDefault="00DE08C4" w:rsidP="00DE08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2370F44" w14:textId="76CF342D" w:rsidR="00241D33" w:rsidRPr="004874BC" w:rsidRDefault="00241D33" w:rsidP="008E537D">
      <w:pPr>
        <w:pStyle w:val="block"/>
        <w:tabs>
          <w:tab w:val="left" w:pos="-2835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874BC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เงินลงทุนในบริษัทย่อย ณ วันที่ </w:t>
      </w:r>
      <w:r w:rsidR="001B13A6" w:rsidRPr="004874BC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="001B13A6" w:rsidRPr="004874B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มีนาคม </w:t>
      </w:r>
      <w:r w:rsidRPr="004874BC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5B24A8" w:rsidRPr="004874BC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="001B13A6" w:rsidRPr="004874B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4874B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Pr="004874BC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Pr="004874B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Pr="004874BC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5B24A8" w:rsidRPr="004874BC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Pr="004874B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4874BC">
        <w:rPr>
          <w:rFonts w:asciiTheme="majorBidi" w:hAnsiTheme="majorBidi" w:cstheme="majorBidi"/>
          <w:sz w:val="30"/>
          <w:szCs w:val="30"/>
          <w:cs/>
          <w:lang w:bidi="th-TH"/>
        </w:rPr>
        <w:t>และเงินปันผลรับสำหรับงวด</w:t>
      </w:r>
      <w:r w:rsidR="001B13A6" w:rsidRPr="004874BC">
        <w:rPr>
          <w:rFonts w:asciiTheme="majorBidi" w:hAnsiTheme="majorBidi" w:cstheme="majorBidi" w:hint="cs"/>
          <w:sz w:val="30"/>
          <w:szCs w:val="30"/>
          <w:cs/>
          <w:lang w:bidi="th-TH"/>
        </w:rPr>
        <w:t>สาม</w:t>
      </w:r>
      <w:r w:rsidRPr="004874BC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เดือนสิ้นสุดวันที่ </w:t>
      </w:r>
      <w:r w:rsidR="001B13A6" w:rsidRPr="004874BC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="001B13A6" w:rsidRPr="004874B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มีนาคม </w:t>
      </w:r>
      <w:r w:rsidRPr="004874BC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5B24A8" w:rsidRPr="004874BC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Pr="004874B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4874B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Pr="004874BC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5B24A8" w:rsidRPr="004874BC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Pr="004874B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4874BC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14:paraId="25517274" w14:textId="77777777" w:rsidR="00241D33" w:rsidRPr="004874BC" w:rsidRDefault="00241D33" w:rsidP="00241D33">
      <w:pPr>
        <w:pStyle w:val="block"/>
        <w:tabs>
          <w:tab w:val="left" w:pos="-2835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tbl>
      <w:tblPr>
        <w:tblW w:w="1448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782"/>
        <w:gridCol w:w="1144"/>
        <w:gridCol w:w="7"/>
        <w:gridCol w:w="676"/>
        <w:gridCol w:w="196"/>
        <w:gridCol w:w="735"/>
        <w:gridCol w:w="13"/>
        <w:gridCol w:w="198"/>
        <w:gridCol w:w="700"/>
        <w:gridCol w:w="201"/>
        <w:gridCol w:w="690"/>
        <w:gridCol w:w="207"/>
        <w:gridCol w:w="685"/>
        <w:gridCol w:w="204"/>
        <w:gridCol w:w="688"/>
        <w:gridCol w:w="208"/>
        <w:gridCol w:w="684"/>
        <w:gridCol w:w="196"/>
        <w:gridCol w:w="696"/>
        <w:gridCol w:w="200"/>
        <w:gridCol w:w="691"/>
        <w:gridCol w:w="199"/>
        <w:gridCol w:w="781"/>
        <w:gridCol w:w="7"/>
      </w:tblGrid>
      <w:tr w:rsidR="00241D33" w:rsidRPr="004874BC" w14:paraId="0B423792" w14:textId="77777777" w:rsidTr="008F1E75">
        <w:trPr>
          <w:gridAfter w:val="1"/>
          <w:wAfter w:w="7" w:type="dxa"/>
          <w:cantSplit/>
          <w:tblHeader/>
        </w:trPr>
        <w:tc>
          <w:tcPr>
            <w:tcW w:w="2700" w:type="dxa"/>
          </w:tcPr>
          <w:p w14:paraId="40A0A24F" w14:textId="77777777" w:rsidR="00241D33" w:rsidRPr="004874BC" w:rsidRDefault="00241D33" w:rsidP="007B1FB3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26" w:type="dxa"/>
            <w:gridSpan w:val="2"/>
          </w:tcPr>
          <w:p w14:paraId="6D7F8631" w14:textId="77777777" w:rsidR="00241D33" w:rsidRPr="004874BC" w:rsidRDefault="00241D33" w:rsidP="007B1FB3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55" w:type="dxa"/>
            <w:gridSpan w:val="21"/>
            <w:tcBorders>
              <w:bottom w:val="single" w:sz="4" w:space="0" w:color="auto"/>
            </w:tcBorders>
          </w:tcPr>
          <w:p w14:paraId="504BE94E" w14:textId="77777777" w:rsidR="00241D33" w:rsidRPr="004874BC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4B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1D33" w:rsidRPr="004874BC" w14:paraId="259682EE" w14:textId="77777777" w:rsidTr="008F1E75">
        <w:trPr>
          <w:cantSplit/>
          <w:trHeight w:val="717"/>
          <w:tblHeader/>
        </w:trPr>
        <w:tc>
          <w:tcPr>
            <w:tcW w:w="2700" w:type="dxa"/>
          </w:tcPr>
          <w:p w14:paraId="065A948A" w14:textId="77777777" w:rsidR="00241D33" w:rsidRPr="004874BC" w:rsidRDefault="00241D33" w:rsidP="007B1FB3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82" w:type="dxa"/>
            <w:vAlign w:val="bottom"/>
          </w:tcPr>
          <w:p w14:paraId="5C0123F5" w14:textId="77777777" w:rsidR="00241D33" w:rsidRPr="004874BC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874B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GB"/>
              </w:rPr>
              <w:t>ลักษณะธุรกิจ</w:t>
            </w:r>
          </w:p>
        </w:tc>
        <w:tc>
          <w:tcPr>
            <w:tcW w:w="1151" w:type="dxa"/>
            <w:gridSpan w:val="2"/>
            <w:vAlign w:val="bottom"/>
          </w:tcPr>
          <w:p w14:paraId="32CD6631" w14:textId="77777777" w:rsidR="00241D33" w:rsidRPr="004874BC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874B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ประเทศที่</w:t>
            </w:r>
          </w:p>
          <w:p w14:paraId="0CD626C4" w14:textId="77777777" w:rsidR="00241D33" w:rsidRPr="004874BC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874B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ดำเนินธุรกิจ</w:t>
            </w:r>
          </w:p>
        </w:tc>
        <w:tc>
          <w:tcPr>
            <w:tcW w:w="1607" w:type="dxa"/>
            <w:gridSpan w:val="3"/>
            <w:tcBorders>
              <w:top w:val="single" w:sz="4" w:space="0" w:color="auto"/>
            </w:tcBorders>
            <w:vAlign w:val="bottom"/>
          </w:tcPr>
          <w:p w14:paraId="0E99F331" w14:textId="77777777" w:rsidR="00241D33" w:rsidRPr="004874BC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874BC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สัดส่วน</w:t>
            </w:r>
            <w:r w:rsidRPr="004874B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ความ</w:t>
            </w:r>
          </w:p>
          <w:p w14:paraId="431344F0" w14:textId="77777777" w:rsidR="00241D33" w:rsidRPr="004874BC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4B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เป็นเจ้าของ</w:t>
            </w:r>
          </w:p>
        </w:tc>
        <w:tc>
          <w:tcPr>
            <w:tcW w:w="211" w:type="dxa"/>
            <w:gridSpan w:val="2"/>
            <w:tcBorders>
              <w:top w:val="single" w:sz="4" w:space="0" w:color="auto"/>
            </w:tcBorders>
            <w:vAlign w:val="bottom"/>
          </w:tcPr>
          <w:p w14:paraId="5548967C" w14:textId="77777777" w:rsidR="00241D33" w:rsidRPr="004874BC" w:rsidDel="0068544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591" w:type="dxa"/>
            <w:gridSpan w:val="3"/>
            <w:tcBorders>
              <w:top w:val="single" w:sz="4" w:space="0" w:color="auto"/>
            </w:tcBorders>
            <w:vAlign w:val="bottom"/>
          </w:tcPr>
          <w:p w14:paraId="5CC1F115" w14:textId="77777777" w:rsidR="00241D33" w:rsidRPr="004874BC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174A8AE6" w14:textId="77777777" w:rsidR="00241D33" w:rsidRPr="004874BC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874BC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207" w:type="dxa"/>
            <w:tcBorders>
              <w:top w:val="single" w:sz="4" w:space="0" w:color="auto"/>
            </w:tcBorders>
            <w:vAlign w:val="bottom"/>
          </w:tcPr>
          <w:p w14:paraId="21BF4BFC" w14:textId="77777777" w:rsidR="00241D33" w:rsidRPr="004874BC" w:rsidDel="0068544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577" w:type="dxa"/>
            <w:gridSpan w:val="3"/>
            <w:tcBorders>
              <w:top w:val="single" w:sz="4" w:space="0" w:color="auto"/>
            </w:tcBorders>
            <w:vAlign w:val="bottom"/>
          </w:tcPr>
          <w:p w14:paraId="42D2BF64" w14:textId="77777777" w:rsidR="00241D33" w:rsidRPr="004874BC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2A0525B0" w14:textId="77777777" w:rsidR="00241D33" w:rsidRPr="004874BC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874BC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การด้อยค่า</w:t>
            </w:r>
          </w:p>
        </w:tc>
        <w:tc>
          <w:tcPr>
            <w:tcW w:w="208" w:type="dxa"/>
            <w:tcBorders>
              <w:top w:val="single" w:sz="4" w:space="0" w:color="auto"/>
            </w:tcBorders>
            <w:vAlign w:val="bottom"/>
          </w:tcPr>
          <w:p w14:paraId="228399EB" w14:textId="77777777" w:rsidR="00241D33" w:rsidRPr="004874BC" w:rsidDel="0068544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576" w:type="dxa"/>
            <w:gridSpan w:val="3"/>
            <w:tcBorders>
              <w:top w:val="single" w:sz="4" w:space="0" w:color="auto"/>
            </w:tcBorders>
            <w:vAlign w:val="bottom"/>
          </w:tcPr>
          <w:p w14:paraId="2DB4A311" w14:textId="77777777" w:rsidR="00241D33" w:rsidRPr="004874BC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05E07CB9" w14:textId="77777777" w:rsidR="00241D33" w:rsidRPr="004874BC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874BC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ราคาทุน</w:t>
            </w:r>
            <w:r w:rsidRPr="004874BC">
              <w:rPr>
                <w:rFonts w:ascii="Angsana New" w:hAnsi="Angsana New"/>
                <w:sz w:val="26"/>
                <w:szCs w:val="26"/>
              </w:rPr>
              <w:t>-</w:t>
            </w:r>
            <w:r w:rsidRPr="004874BC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00" w:type="dxa"/>
            <w:tcBorders>
              <w:top w:val="single" w:sz="4" w:space="0" w:color="auto"/>
            </w:tcBorders>
            <w:vAlign w:val="bottom"/>
          </w:tcPr>
          <w:p w14:paraId="101D8BDE" w14:textId="77777777" w:rsidR="00241D33" w:rsidRPr="004874BC" w:rsidDel="0068544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678" w:type="dxa"/>
            <w:gridSpan w:val="4"/>
            <w:tcBorders>
              <w:top w:val="single" w:sz="4" w:space="0" w:color="auto"/>
            </w:tcBorders>
            <w:vAlign w:val="bottom"/>
          </w:tcPr>
          <w:p w14:paraId="588B8223" w14:textId="77777777" w:rsidR="00241D33" w:rsidRPr="004874BC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7B0C6548" w14:textId="77777777" w:rsidR="00241D33" w:rsidRPr="004874BC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874BC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</w:tr>
      <w:tr w:rsidR="004159B1" w:rsidRPr="004874BC" w14:paraId="299B99B4" w14:textId="77777777" w:rsidTr="008F1E75">
        <w:trPr>
          <w:cantSplit/>
          <w:tblHeader/>
        </w:trPr>
        <w:tc>
          <w:tcPr>
            <w:tcW w:w="2700" w:type="dxa"/>
          </w:tcPr>
          <w:p w14:paraId="1A299D09" w14:textId="77777777" w:rsidR="004159B1" w:rsidRPr="004874BC" w:rsidRDefault="004159B1" w:rsidP="004159B1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82" w:type="dxa"/>
          </w:tcPr>
          <w:p w14:paraId="497A1B11" w14:textId="77777777" w:rsidR="004159B1" w:rsidRPr="004874BC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6C6D28E0" w14:textId="77777777" w:rsidR="004159B1" w:rsidRPr="004874BC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6" w:type="dxa"/>
            <w:vAlign w:val="bottom"/>
          </w:tcPr>
          <w:p w14:paraId="32C60114" w14:textId="463AC413" w:rsidR="004159B1" w:rsidRPr="004874BC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874BC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96" w:type="dxa"/>
            <w:vAlign w:val="bottom"/>
          </w:tcPr>
          <w:p w14:paraId="71241EB9" w14:textId="77777777" w:rsidR="004159B1" w:rsidRPr="004874BC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35" w:type="dxa"/>
            <w:vAlign w:val="bottom"/>
          </w:tcPr>
          <w:p w14:paraId="11BBA3D5" w14:textId="77777777" w:rsidR="004159B1" w:rsidRPr="004874BC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874BC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11" w:type="dxa"/>
            <w:gridSpan w:val="2"/>
          </w:tcPr>
          <w:p w14:paraId="6688E955" w14:textId="77777777" w:rsidR="004159B1" w:rsidRPr="004874BC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  <w:vAlign w:val="bottom"/>
          </w:tcPr>
          <w:p w14:paraId="2D6C629B" w14:textId="155F152B" w:rsidR="004159B1" w:rsidRPr="004874BC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874BC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01" w:type="dxa"/>
            <w:vAlign w:val="bottom"/>
          </w:tcPr>
          <w:p w14:paraId="320FB066" w14:textId="77777777" w:rsidR="004159B1" w:rsidRPr="004874BC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1EEEF599" w14:textId="77777777" w:rsidR="004159B1" w:rsidRPr="004874BC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874BC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07" w:type="dxa"/>
          </w:tcPr>
          <w:p w14:paraId="5050BF6E" w14:textId="77777777" w:rsidR="004159B1" w:rsidRPr="004874BC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5" w:type="dxa"/>
            <w:vAlign w:val="bottom"/>
          </w:tcPr>
          <w:p w14:paraId="44CCB86D" w14:textId="62FBDA98" w:rsidR="004159B1" w:rsidRPr="004874BC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874BC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04" w:type="dxa"/>
            <w:vAlign w:val="bottom"/>
          </w:tcPr>
          <w:p w14:paraId="7CCC02CA" w14:textId="77777777" w:rsidR="004159B1" w:rsidRPr="004874BC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8" w:type="dxa"/>
            <w:vAlign w:val="bottom"/>
          </w:tcPr>
          <w:p w14:paraId="3993ED61" w14:textId="77777777" w:rsidR="004159B1" w:rsidRPr="004874BC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874BC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08" w:type="dxa"/>
          </w:tcPr>
          <w:p w14:paraId="7B066E96" w14:textId="77777777" w:rsidR="004159B1" w:rsidRPr="004874BC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40CD7437" w14:textId="107F9C28" w:rsidR="004159B1" w:rsidRPr="004874BC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874BC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96" w:type="dxa"/>
            <w:vAlign w:val="bottom"/>
          </w:tcPr>
          <w:p w14:paraId="24F04869" w14:textId="77777777" w:rsidR="004159B1" w:rsidRPr="004874BC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6" w:type="dxa"/>
            <w:vAlign w:val="bottom"/>
          </w:tcPr>
          <w:p w14:paraId="3116A33C" w14:textId="77777777" w:rsidR="004159B1" w:rsidRPr="004874BC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874BC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00" w:type="dxa"/>
            <w:vAlign w:val="bottom"/>
          </w:tcPr>
          <w:p w14:paraId="4C810C63" w14:textId="77777777" w:rsidR="004159B1" w:rsidRPr="004874BC" w:rsidRDefault="004159B1" w:rsidP="004159B1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  <w:vAlign w:val="bottom"/>
          </w:tcPr>
          <w:p w14:paraId="0DC518C5" w14:textId="01D2A324" w:rsidR="004159B1" w:rsidRPr="004874BC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874BC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99" w:type="dxa"/>
            <w:vAlign w:val="bottom"/>
          </w:tcPr>
          <w:p w14:paraId="5D53F922" w14:textId="77777777" w:rsidR="004159B1" w:rsidRPr="004874BC" w:rsidRDefault="004159B1" w:rsidP="004159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88" w:type="dxa"/>
            <w:gridSpan w:val="2"/>
            <w:vAlign w:val="bottom"/>
          </w:tcPr>
          <w:p w14:paraId="798976B3" w14:textId="0F1ECD30" w:rsidR="004159B1" w:rsidRPr="004874BC" w:rsidRDefault="004159B1" w:rsidP="004159B1">
            <w:pPr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 xml:space="preserve">    31 </w:t>
            </w:r>
            <w:r w:rsidRPr="004874BC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0D31B1" w:rsidRPr="004874BC" w14:paraId="42C962F5" w14:textId="77777777" w:rsidTr="008F1E75">
        <w:trPr>
          <w:cantSplit/>
          <w:tblHeader/>
        </w:trPr>
        <w:tc>
          <w:tcPr>
            <w:tcW w:w="2700" w:type="dxa"/>
          </w:tcPr>
          <w:p w14:paraId="51645ECA" w14:textId="77777777" w:rsidR="000D31B1" w:rsidRPr="004874BC" w:rsidRDefault="000D31B1" w:rsidP="000D31B1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82" w:type="dxa"/>
          </w:tcPr>
          <w:p w14:paraId="12954167" w14:textId="77777777" w:rsidR="000D31B1" w:rsidRPr="004874BC" w:rsidRDefault="000D31B1" w:rsidP="000D31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02FAD3FB" w14:textId="77777777" w:rsidR="000D31B1" w:rsidRPr="004874BC" w:rsidRDefault="000D31B1" w:rsidP="000D31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6" w:type="dxa"/>
          </w:tcPr>
          <w:p w14:paraId="6BA2E334" w14:textId="0AAE1190" w:rsidR="000D31B1" w:rsidRPr="004874BC" w:rsidRDefault="000D31B1" w:rsidP="000D31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96" w:type="dxa"/>
          </w:tcPr>
          <w:p w14:paraId="62F3235F" w14:textId="77777777" w:rsidR="000D31B1" w:rsidRPr="004874BC" w:rsidRDefault="000D31B1" w:rsidP="000D31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35" w:type="dxa"/>
          </w:tcPr>
          <w:p w14:paraId="24A0F06B" w14:textId="23F37D71" w:rsidR="000D31B1" w:rsidRPr="004874BC" w:rsidRDefault="000D31B1" w:rsidP="000D31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11" w:type="dxa"/>
            <w:gridSpan w:val="2"/>
          </w:tcPr>
          <w:p w14:paraId="4D340AD8" w14:textId="77777777" w:rsidR="000D31B1" w:rsidRPr="004874BC" w:rsidRDefault="000D31B1" w:rsidP="000D31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</w:tcPr>
          <w:p w14:paraId="6090CF5E" w14:textId="33F34C4F" w:rsidR="000D31B1" w:rsidRPr="004874BC" w:rsidRDefault="000D31B1" w:rsidP="000D31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01" w:type="dxa"/>
          </w:tcPr>
          <w:p w14:paraId="2E702D41" w14:textId="77777777" w:rsidR="000D31B1" w:rsidRPr="004874BC" w:rsidRDefault="000D31B1" w:rsidP="000D31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0" w:type="dxa"/>
          </w:tcPr>
          <w:p w14:paraId="2084E3DE" w14:textId="3B6D2F85" w:rsidR="000D31B1" w:rsidRPr="004874BC" w:rsidRDefault="000D31B1" w:rsidP="000D31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07" w:type="dxa"/>
          </w:tcPr>
          <w:p w14:paraId="2526798B" w14:textId="77777777" w:rsidR="000D31B1" w:rsidRPr="004874BC" w:rsidRDefault="000D31B1" w:rsidP="000D31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5" w:type="dxa"/>
          </w:tcPr>
          <w:p w14:paraId="50117E52" w14:textId="53207F03" w:rsidR="000D31B1" w:rsidRPr="004874BC" w:rsidRDefault="000D31B1" w:rsidP="000D31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04" w:type="dxa"/>
          </w:tcPr>
          <w:p w14:paraId="4A27EBCD" w14:textId="77777777" w:rsidR="000D31B1" w:rsidRPr="004874BC" w:rsidRDefault="000D31B1" w:rsidP="000D31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8" w:type="dxa"/>
          </w:tcPr>
          <w:p w14:paraId="788DF368" w14:textId="6B9F4E9D" w:rsidR="000D31B1" w:rsidRPr="004874BC" w:rsidRDefault="000D31B1" w:rsidP="000D31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08" w:type="dxa"/>
          </w:tcPr>
          <w:p w14:paraId="78BFD81C" w14:textId="77777777" w:rsidR="000D31B1" w:rsidRPr="004874BC" w:rsidRDefault="000D31B1" w:rsidP="000D31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4" w:type="dxa"/>
          </w:tcPr>
          <w:p w14:paraId="72D2A9C6" w14:textId="245AF316" w:rsidR="000D31B1" w:rsidRPr="004874BC" w:rsidRDefault="000D31B1" w:rsidP="000D31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96" w:type="dxa"/>
          </w:tcPr>
          <w:p w14:paraId="16C7F7A9" w14:textId="77777777" w:rsidR="000D31B1" w:rsidRPr="004874BC" w:rsidRDefault="000D31B1" w:rsidP="000D31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6" w:type="dxa"/>
          </w:tcPr>
          <w:p w14:paraId="1074C313" w14:textId="4F4D279C" w:rsidR="000D31B1" w:rsidRPr="004874BC" w:rsidRDefault="000D31B1" w:rsidP="000D31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00" w:type="dxa"/>
            <w:vAlign w:val="bottom"/>
          </w:tcPr>
          <w:p w14:paraId="6A6C579D" w14:textId="77777777" w:rsidR="000D31B1" w:rsidRPr="004874BC" w:rsidRDefault="000D31B1" w:rsidP="000D31B1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</w:tcPr>
          <w:p w14:paraId="596A0637" w14:textId="3DD6FE41" w:rsidR="000D31B1" w:rsidRPr="004874BC" w:rsidRDefault="000D31B1" w:rsidP="000D31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99" w:type="dxa"/>
          </w:tcPr>
          <w:p w14:paraId="537D4033" w14:textId="77777777" w:rsidR="000D31B1" w:rsidRPr="004874BC" w:rsidRDefault="000D31B1" w:rsidP="000D31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88" w:type="dxa"/>
            <w:gridSpan w:val="2"/>
          </w:tcPr>
          <w:p w14:paraId="0714C4AA" w14:textId="17C6C221" w:rsidR="000D31B1" w:rsidRPr="004874BC" w:rsidRDefault="000D31B1" w:rsidP="000D31B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4D47F2" w:rsidRPr="004874BC" w14:paraId="33878AA9" w14:textId="77777777" w:rsidTr="008F1E75">
        <w:trPr>
          <w:cantSplit/>
          <w:tblHeader/>
        </w:trPr>
        <w:tc>
          <w:tcPr>
            <w:tcW w:w="2700" w:type="dxa"/>
          </w:tcPr>
          <w:p w14:paraId="42E6297F" w14:textId="77777777" w:rsidR="004D47F2" w:rsidRPr="004874BC" w:rsidRDefault="004D47F2" w:rsidP="004D47F2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82" w:type="dxa"/>
          </w:tcPr>
          <w:p w14:paraId="12D2B479" w14:textId="77777777" w:rsidR="004D47F2" w:rsidRPr="004874BC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38623670" w14:textId="77777777" w:rsidR="004D47F2" w:rsidRPr="004874BC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gridSpan w:val="4"/>
          </w:tcPr>
          <w:p w14:paraId="2ACF2E2C" w14:textId="77777777" w:rsidR="004D47F2" w:rsidRPr="004874BC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4BC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4874BC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ร้อยละ</w:t>
            </w:r>
            <w:r w:rsidRPr="004874BC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7235" w:type="dxa"/>
            <w:gridSpan w:val="17"/>
          </w:tcPr>
          <w:p w14:paraId="692B0C66" w14:textId="77777777" w:rsidR="004D47F2" w:rsidRPr="004874BC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4BC">
              <w:rPr>
                <w:rFonts w:ascii="Angsana New" w:eastAsia="Times New Roman" w:hAnsi="Angsana New" w:hint="cs"/>
                <w:i/>
                <w:iCs/>
                <w:sz w:val="26"/>
                <w:szCs w:val="26"/>
              </w:rPr>
              <w:t>(</w:t>
            </w:r>
            <w:r w:rsidRPr="004874BC">
              <w:rPr>
                <w:rFonts w:ascii="Angsana New" w:eastAsia="Times New Roman" w:hAnsi="Angsana New" w:hint="cs"/>
                <w:i/>
                <w:iCs/>
                <w:sz w:val="26"/>
                <w:szCs w:val="26"/>
                <w:cs/>
              </w:rPr>
              <w:t>ล้านบาท</w:t>
            </w:r>
            <w:r w:rsidRPr="004874BC">
              <w:rPr>
                <w:rFonts w:ascii="Angsana New" w:eastAsia="Times New Roman" w:hAnsi="Angsana New" w:hint="cs"/>
                <w:i/>
                <w:iCs/>
                <w:sz w:val="26"/>
                <w:szCs w:val="26"/>
              </w:rPr>
              <w:t>)</w:t>
            </w:r>
          </w:p>
        </w:tc>
      </w:tr>
      <w:tr w:rsidR="004D47F2" w:rsidRPr="004874BC" w14:paraId="3C92562C" w14:textId="77777777" w:rsidTr="008F1E75">
        <w:trPr>
          <w:cantSplit/>
        </w:trPr>
        <w:tc>
          <w:tcPr>
            <w:tcW w:w="2700" w:type="dxa"/>
          </w:tcPr>
          <w:p w14:paraId="71DF348E" w14:textId="77777777" w:rsidR="004D47F2" w:rsidRPr="004874BC" w:rsidRDefault="004D47F2" w:rsidP="004D47F2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874B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82" w:type="dxa"/>
          </w:tcPr>
          <w:p w14:paraId="1AF03083" w14:textId="77777777" w:rsidR="004D47F2" w:rsidRPr="004874BC" w:rsidRDefault="004D47F2" w:rsidP="004D47F2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0B81CE0F" w14:textId="77777777" w:rsidR="004D47F2" w:rsidRPr="004874BC" w:rsidRDefault="004D47F2" w:rsidP="004D47F2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6" w:type="dxa"/>
            <w:vAlign w:val="bottom"/>
          </w:tcPr>
          <w:p w14:paraId="0DCADF55" w14:textId="77777777" w:rsidR="004D47F2" w:rsidRPr="004874BC" w:rsidRDefault="004D47F2" w:rsidP="004D47F2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6" w:type="dxa"/>
            <w:vAlign w:val="bottom"/>
          </w:tcPr>
          <w:p w14:paraId="3AE6771A" w14:textId="77777777" w:rsidR="004D47F2" w:rsidRPr="004874BC" w:rsidRDefault="004D47F2" w:rsidP="004D47F2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35" w:type="dxa"/>
            <w:vAlign w:val="bottom"/>
          </w:tcPr>
          <w:p w14:paraId="3673F544" w14:textId="77777777" w:rsidR="004D47F2" w:rsidRPr="004874BC" w:rsidRDefault="004D47F2" w:rsidP="004D47F2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11" w:type="dxa"/>
            <w:gridSpan w:val="2"/>
            <w:vAlign w:val="bottom"/>
          </w:tcPr>
          <w:p w14:paraId="1994FCDC" w14:textId="77777777" w:rsidR="004D47F2" w:rsidRPr="004874BC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  <w:vAlign w:val="bottom"/>
          </w:tcPr>
          <w:p w14:paraId="03B53E85" w14:textId="77777777" w:rsidR="004D47F2" w:rsidRPr="004874BC" w:rsidRDefault="004D47F2" w:rsidP="004D47F2">
            <w:pPr>
              <w:tabs>
                <w:tab w:val="decimal" w:pos="34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01" w:type="dxa"/>
            <w:vAlign w:val="bottom"/>
          </w:tcPr>
          <w:p w14:paraId="5B2C2970" w14:textId="77777777" w:rsidR="004D47F2" w:rsidRPr="004874BC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483EA593" w14:textId="77777777" w:rsidR="004D47F2" w:rsidRPr="004874BC" w:rsidRDefault="004D47F2" w:rsidP="004D47F2">
            <w:pPr>
              <w:tabs>
                <w:tab w:val="decimal" w:pos="349"/>
              </w:tabs>
              <w:spacing w:line="240" w:lineRule="auto"/>
              <w:ind w:left="-341" w:right="2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07" w:type="dxa"/>
            <w:vAlign w:val="bottom"/>
          </w:tcPr>
          <w:p w14:paraId="2662C3DB" w14:textId="77777777" w:rsidR="004D47F2" w:rsidRPr="004874BC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5" w:type="dxa"/>
            <w:vAlign w:val="bottom"/>
          </w:tcPr>
          <w:p w14:paraId="36007F07" w14:textId="77777777" w:rsidR="004D47F2" w:rsidRPr="004874BC" w:rsidRDefault="004D47F2" w:rsidP="004D47F2">
            <w:pPr>
              <w:tabs>
                <w:tab w:val="decimal" w:pos="380"/>
              </w:tabs>
              <w:spacing w:line="240" w:lineRule="auto"/>
              <w:ind w:left="-610" w:right="1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04" w:type="dxa"/>
            <w:vAlign w:val="bottom"/>
          </w:tcPr>
          <w:p w14:paraId="4C15FA8C" w14:textId="77777777" w:rsidR="004D47F2" w:rsidRPr="004874BC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88" w:type="dxa"/>
            <w:vAlign w:val="bottom"/>
          </w:tcPr>
          <w:p w14:paraId="02399FE2" w14:textId="77777777" w:rsidR="004D47F2" w:rsidRPr="004874BC" w:rsidRDefault="004D47F2" w:rsidP="004D47F2">
            <w:pPr>
              <w:tabs>
                <w:tab w:val="decimal" w:pos="561"/>
              </w:tabs>
              <w:spacing w:line="240" w:lineRule="auto"/>
              <w:ind w:left="-429" w:right="-4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08" w:type="dxa"/>
            <w:vAlign w:val="bottom"/>
          </w:tcPr>
          <w:p w14:paraId="77B75E77" w14:textId="77777777" w:rsidR="004D47F2" w:rsidRPr="004874BC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84" w:type="dxa"/>
            <w:vAlign w:val="bottom"/>
          </w:tcPr>
          <w:p w14:paraId="50AFF25E" w14:textId="77777777" w:rsidR="004D47F2" w:rsidRPr="004874BC" w:rsidRDefault="004D47F2" w:rsidP="004D47F2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96" w:type="dxa"/>
            <w:vAlign w:val="bottom"/>
          </w:tcPr>
          <w:p w14:paraId="08F1E9BA" w14:textId="77777777" w:rsidR="004D47F2" w:rsidRPr="004874BC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96" w:type="dxa"/>
            <w:vAlign w:val="bottom"/>
          </w:tcPr>
          <w:p w14:paraId="43A0356C" w14:textId="77777777" w:rsidR="004D47F2" w:rsidRPr="004874BC" w:rsidRDefault="004D47F2" w:rsidP="004D47F2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00" w:type="dxa"/>
            <w:vAlign w:val="bottom"/>
          </w:tcPr>
          <w:p w14:paraId="742E5A8E" w14:textId="77777777" w:rsidR="004D47F2" w:rsidRPr="004874BC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  <w:vAlign w:val="bottom"/>
          </w:tcPr>
          <w:p w14:paraId="3154F020" w14:textId="77777777" w:rsidR="004D47F2" w:rsidRPr="004874BC" w:rsidRDefault="004D47F2" w:rsidP="004D47F2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99" w:type="dxa"/>
          </w:tcPr>
          <w:p w14:paraId="228CBCE4" w14:textId="77777777" w:rsidR="004D47F2" w:rsidRPr="004874BC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88" w:type="dxa"/>
            <w:gridSpan w:val="2"/>
            <w:vAlign w:val="bottom"/>
          </w:tcPr>
          <w:p w14:paraId="0C373253" w14:textId="77777777" w:rsidR="004D47F2" w:rsidRPr="004874BC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</w:tr>
      <w:tr w:rsidR="00AF4741" w:rsidRPr="004874BC" w14:paraId="24A5BE3E" w14:textId="77777777" w:rsidTr="00E62E14">
        <w:trPr>
          <w:cantSplit/>
        </w:trPr>
        <w:tc>
          <w:tcPr>
            <w:tcW w:w="2700" w:type="dxa"/>
          </w:tcPr>
          <w:p w14:paraId="55009C6A" w14:textId="77777777" w:rsidR="00AF4741" w:rsidRPr="004874BC" w:rsidRDefault="00AF4741" w:rsidP="00AF4741">
            <w:pPr>
              <w:spacing w:line="240" w:lineRule="auto"/>
              <w:ind w:left="86" w:right="-79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4874BC">
              <w:rPr>
                <w:rFonts w:ascii="Angsana New" w:hAnsi="Angsana New"/>
                <w:sz w:val="26"/>
                <w:szCs w:val="26"/>
                <w:cs/>
              </w:rPr>
              <w:t>บริษัท ไทยแฟตตี้แอลกอฮอลส์</w:t>
            </w:r>
            <w:r w:rsidRPr="004874B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874BC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4874BC">
              <w:rPr>
                <w:rFonts w:ascii="Angsana New" w:hAnsi="Angsana New"/>
                <w:sz w:val="26"/>
                <w:szCs w:val="26"/>
              </w:rPr>
              <w:br/>
            </w:r>
            <w:r w:rsidRPr="004874BC">
              <w:rPr>
                <w:rFonts w:ascii="Angsana New" w:hAnsi="Angsana New" w:hint="cs"/>
                <w:sz w:val="26"/>
                <w:szCs w:val="26"/>
                <w:cs/>
              </w:rPr>
              <w:t>(อยู่ระหว่างการชำระบัญชี)</w:t>
            </w:r>
            <w:r w:rsidRPr="004874BC">
              <w:rPr>
                <w:rFonts w:ascii="Angsana New" w:hAnsi="Angsana New"/>
                <w:sz w:val="26"/>
                <w:szCs w:val="26"/>
                <w:cs/>
              </w:rPr>
              <w:t xml:space="preserve">       </w:t>
            </w:r>
          </w:p>
        </w:tc>
        <w:tc>
          <w:tcPr>
            <w:tcW w:w="1782" w:type="dxa"/>
          </w:tcPr>
          <w:p w14:paraId="137D84D3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4874BC">
              <w:rPr>
                <w:rFonts w:ascii="Angsana New" w:hAnsi="Angsana New" w:hint="cs"/>
                <w:sz w:val="26"/>
                <w:szCs w:val="26"/>
                <w:cs/>
              </w:rPr>
              <w:t>การผลิตและจำหน่ายเคมีภัณฑ์ชีวภาพ</w:t>
            </w:r>
            <w:r w:rsidRPr="004874B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874BC">
              <w:rPr>
                <w:rFonts w:ascii="Angsana New" w:hAnsi="Angsana New" w:hint="cs"/>
                <w:sz w:val="26"/>
                <w:szCs w:val="26"/>
                <w:cs/>
              </w:rPr>
              <w:t>และผลิตภัณฑ์แฟตตี้</w:t>
            </w:r>
            <w:r w:rsidRPr="004874BC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874BC">
              <w:rPr>
                <w:rFonts w:ascii="Angsana New" w:hAnsi="Angsana New" w:hint="cs"/>
                <w:sz w:val="26"/>
                <w:szCs w:val="26"/>
                <w:cs/>
              </w:rPr>
              <w:t>แอลกอฮอลส์</w:t>
            </w:r>
            <w:r w:rsidRPr="004874BC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151" w:type="dxa"/>
            <w:gridSpan w:val="2"/>
            <w:vAlign w:val="bottom"/>
          </w:tcPr>
          <w:p w14:paraId="515D3EDC" w14:textId="59EC6D7E" w:rsidR="00AF4741" w:rsidRPr="004874BC" w:rsidRDefault="00AF4741" w:rsidP="00AF4741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4BC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676" w:type="dxa"/>
            <w:vAlign w:val="bottom"/>
          </w:tcPr>
          <w:p w14:paraId="01415E35" w14:textId="48A4382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96" w:type="dxa"/>
          </w:tcPr>
          <w:p w14:paraId="43C7DA64" w14:textId="77777777" w:rsidR="00AF4741" w:rsidRPr="004874BC" w:rsidRDefault="00AF4741" w:rsidP="00AF4741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5" w:type="dxa"/>
            <w:vAlign w:val="bottom"/>
          </w:tcPr>
          <w:p w14:paraId="6511FE93" w14:textId="47F56D24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11" w:type="dxa"/>
            <w:gridSpan w:val="2"/>
            <w:vAlign w:val="bottom"/>
          </w:tcPr>
          <w:p w14:paraId="7E60474F" w14:textId="77777777" w:rsidR="00AF4741" w:rsidRPr="004874BC" w:rsidRDefault="00AF4741" w:rsidP="00AF4741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  <w:vAlign w:val="bottom"/>
          </w:tcPr>
          <w:p w14:paraId="4E9C8FD8" w14:textId="217A69B6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5" w:right="-160"/>
              <w:rPr>
                <w:rFonts w:ascii="Angsana New" w:hAnsi="Angsana New"/>
                <w:sz w:val="26"/>
                <w:szCs w:val="26"/>
                <w:cs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1" w:type="dxa"/>
            <w:vAlign w:val="bottom"/>
          </w:tcPr>
          <w:p w14:paraId="67472BE8" w14:textId="77777777" w:rsidR="00AF4741" w:rsidRPr="004874BC" w:rsidRDefault="00AF4741" w:rsidP="00AF4741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0" w:type="dxa"/>
          </w:tcPr>
          <w:p w14:paraId="4D4AF726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4FF83C4E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18538EB7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306C4656" w14:textId="5F032FF4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  <w:cs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7" w:type="dxa"/>
            <w:vAlign w:val="bottom"/>
          </w:tcPr>
          <w:p w14:paraId="44D33007" w14:textId="77777777" w:rsidR="00AF4741" w:rsidRPr="004874BC" w:rsidRDefault="00AF4741" w:rsidP="00AF4741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5" w:type="dxa"/>
            <w:vAlign w:val="bottom"/>
          </w:tcPr>
          <w:p w14:paraId="74E64DC3" w14:textId="7CF65BC6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4" w:type="dxa"/>
            <w:vAlign w:val="bottom"/>
          </w:tcPr>
          <w:p w14:paraId="42422E25" w14:textId="77777777" w:rsidR="00AF4741" w:rsidRPr="004874BC" w:rsidRDefault="00AF4741" w:rsidP="00AF4741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8" w:type="dxa"/>
            <w:vAlign w:val="bottom"/>
          </w:tcPr>
          <w:p w14:paraId="7FF12877" w14:textId="100DCB1B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61AA5411" w14:textId="77777777" w:rsidR="00AF4741" w:rsidRPr="004874BC" w:rsidRDefault="00AF4741" w:rsidP="00AF4741">
            <w:pPr>
              <w:tabs>
                <w:tab w:val="decimal" w:pos="540"/>
              </w:tabs>
              <w:spacing w:line="240" w:lineRule="auto"/>
              <w:ind w:right="-16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" w:type="dxa"/>
            <w:vAlign w:val="bottom"/>
          </w:tcPr>
          <w:p w14:paraId="5E67ED4F" w14:textId="056B9D19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91" w:right="-160"/>
              <w:rPr>
                <w:rFonts w:ascii="Angsana New" w:hAnsi="Angsana New"/>
                <w:sz w:val="26"/>
                <w:szCs w:val="26"/>
                <w:cs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6" w:type="dxa"/>
            <w:vAlign w:val="bottom"/>
          </w:tcPr>
          <w:p w14:paraId="5407E76F" w14:textId="77777777" w:rsidR="00AF4741" w:rsidRPr="004874BC" w:rsidRDefault="00AF4741" w:rsidP="00AF4741">
            <w:pPr>
              <w:tabs>
                <w:tab w:val="decimal" w:pos="540"/>
              </w:tabs>
              <w:spacing w:line="240" w:lineRule="auto"/>
              <w:ind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6" w:type="dxa"/>
            <w:vAlign w:val="bottom"/>
          </w:tcPr>
          <w:p w14:paraId="4E467134" w14:textId="318A9BC2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  <w:cs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0" w:type="dxa"/>
            <w:vAlign w:val="bottom"/>
          </w:tcPr>
          <w:p w14:paraId="7F71B699" w14:textId="77777777" w:rsidR="00AF4741" w:rsidRPr="004874BC" w:rsidRDefault="00AF4741" w:rsidP="00AF4741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  <w:vAlign w:val="bottom"/>
          </w:tcPr>
          <w:p w14:paraId="4876FC33" w14:textId="71570E26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90" w:right="-110"/>
              <w:rPr>
                <w:rFonts w:ascii="Angsana New" w:hAnsi="Angsana New"/>
                <w:sz w:val="26"/>
                <w:szCs w:val="26"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9" w:type="dxa"/>
            <w:vAlign w:val="bottom"/>
          </w:tcPr>
          <w:p w14:paraId="17B60AAB" w14:textId="77777777" w:rsidR="00AF4741" w:rsidRPr="004874BC" w:rsidRDefault="00AF4741" w:rsidP="00AF4741">
            <w:pPr>
              <w:tabs>
                <w:tab w:val="decimal" w:pos="-335"/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8" w:type="dxa"/>
            <w:gridSpan w:val="2"/>
          </w:tcPr>
          <w:p w14:paraId="706E5701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9" w:right="-75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089E6719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9" w:right="-75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71CD58F8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9" w:right="-75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3DC4094E" w14:textId="3FE5E6A0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9" w:right="-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4741" w:rsidRPr="004874BC" w14:paraId="1A4FCE83" w14:textId="77777777" w:rsidTr="003422DF">
        <w:trPr>
          <w:cantSplit/>
        </w:trPr>
        <w:tc>
          <w:tcPr>
            <w:tcW w:w="2700" w:type="dxa"/>
          </w:tcPr>
          <w:p w14:paraId="05802040" w14:textId="77777777" w:rsidR="00AF4741" w:rsidRPr="004874BC" w:rsidRDefault="00AF4741" w:rsidP="00AF4741">
            <w:pPr>
              <w:spacing w:line="240" w:lineRule="auto"/>
              <w:ind w:left="86" w:right="-79" w:hanging="90"/>
              <w:rPr>
                <w:rFonts w:ascii="Angsana New" w:hAnsi="Angsana New"/>
                <w:sz w:val="26"/>
                <w:szCs w:val="26"/>
              </w:rPr>
            </w:pPr>
            <w:r w:rsidRPr="004874BC">
              <w:rPr>
                <w:rFonts w:ascii="Angsana New" w:hAnsi="Angsana New"/>
                <w:sz w:val="26"/>
                <w:szCs w:val="26"/>
                <w:cs/>
              </w:rPr>
              <w:t>บริษัท จีจีซี ไบโอเคมิคอล</w:t>
            </w:r>
            <w:r w:rsidRPr="004874B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874BC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782" w:type="dxa"/>
          </w:tcPr>
          <w:p w14:paraId="1F61F4EB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4874BC">
              <w:rPr>
                <w:rFonts w:ascii="Angsana New" w:hAnsi="Angsana New" w:hint="cs"/>
                <w:sz w:val="26"/>
                <w:szCs w:val="26"/>
                <w:cs/>
              </w:rPr>
              <w:t>การลงทุนและดำเนินธุรกิจในประเทศ</w:t>
            </w:r>
          </w:p>
        </w:tc>
        <w:tc>
          <w:tcPr>
            <w:tcW w:w="1151" w:type="dxa"/>
            <w:gridSpan w:val="2"/>
            <w:vAlign w:val="bottom"/>
          </w:tcPr>
          <w:p w14:paraId="0BFDA1A8" w14:textId="0A3EF365" w:rsidR="00AF4741" w:rsidRPr="004874BC" w:rsidRDefault="00AF4741" w:rsidP="00AF4741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874BC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676" w:type="dxa"/>
            <w:vAlign w:val="bottom"/>
          </w:tcPr>
          <w:p w14:paraId="1C2F6C0C" w14:textId="4AF21484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96" w:type="dxa"/>
          </w:tcPr>
          <w:p w14:paraId="6250BCCF" w14:textId="77777777" w:rsidR="00AF4741" w:rsidRPr="004874BC" w:rsidRDefault="00AF4741" w:rsidP="00AF4741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5" w:type="dxa"/>
            <w:vAlign w:val="bottom"/>
          </w:tcPr>
          <w:p w14:paraId="4E6830BB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11" w:type="dxa"/>
            <w:gridSpan w:val="2"/>
            <w:vAlign w:val="bottom"/>
          </w:tcPr>
          <w:p w14:paraId="0E22667B" w14:textId="77777777" w:rsidR="00AF4741" w:rsidRPr="004874BC" w:rsidRDefault="00AF4741" w:rsidP="00AF4741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8C2296A" w14:textId="01F69FE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5" w:right="-160"/>
              <w:rPr>
                <w:rFonts w:ascii="Angsana New" w:hAnsi="Angsana New"/>
                <w:sz w:val="26"/>
                <w:szCs w:val="26"/>
                <w:cs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>1,669</w:t>
            </w:r>
          </w:p>
        </w:tc>
        <w:tc>
          <w:tcPr>
            <w:tcW w:w="201" w:type="dxa"/>
            <w:vAlign w:val="bottom"/>
          </w:tcPr>
          <w:p w14:paraId="2BBBB235" w14:textId="77777777" w:rsidR="00AF4741" w:rsidRPr="004874BC" w:rsidRDefault="00AF4741" w:rsidP="00AF4741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</w:tcPr>
          <w:p w14:paraId="0C1348D8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5AB067E7" w14:textId="5ADE50F2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>1,669</w:t>
            </w:r>
          </w:p>
        </w:tc>
        <w:tc>
          <w:tcPr>
            <w:tcW w:w="207" w:type="dxa"/>
            <w:vAlign w:val="bottom"/>
          </w:tcPr>
          <w:p w14:paraId="3C8F0227" w14:textId="77777777" w:rsidR="00AF4741" w:rsidRPr="004874BC" w:rsidRDefault="00AF4741" w:rsidP="00AF4741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</w:tcPr>
          <w:p w14:paraId="122BC061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555267F6" w14:textId="3380100C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>(1,669)</w:t>
            </w:r>
          </w:p>
        </w:tc>
        <w:tc>
          <w:tcPr>
            <w:tcW w:w="204" w:type="dxa"/>
            <w:vAlign w:val="bottom"/>
          </w:tcPr>
          <w:p w14:paraId="556B2162" w14:textId="77777777" w:rsidR="00AF4741" w:rsidRPr="004874BC" w:rsidRDefault="00AF4741" w:rsidP="00AF4741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2BC481FC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09EC7E5A" w14:textId="2CBB7418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>(1,669)</w:t>
            </w:r>
          </w:p>
        </w:tc>
        <w:tc>
          <w:tcPr>
            <w:tcW w:w="208" w:type="dxa"/>
            <w:vAlign w:val="bottom"/>
          </w:tcPr>
          <w:p w14:paraId="50B7FCB0" w14:textId="368515D0" w:rsidR="00AF4741" w:rsidRPr="004874BC" w:rsidRDefault="00AF4741" w:rsidP="00AF4741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14:paraId="0C767C4F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3D65DC68" w14:textId="388BAD54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91" w:right="-160"/>
              <w:rPr>
                <w:rFonts w:ascii="Angsana New" w:hAnsi="Angsana New"/>
                <w:sz w:val="26"/>
                <w:szCs w:val="26"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6" w:type="dxa"/>
            <w:vAlign w:val="bottom"/>
          </w:tcPr>
          <w:p w14:paraId="07C54DEA" w14:textId="77777777" w:rsidR="00AF4741" w:rsidRPr="004874BC" w:rsidRDefault="00AF4741" w:rsidP="00AF4741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0F933BA3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374AAC1A" w14:textId="1E63A460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83" w:right="-85"/>
              <w:rPr>
                <w:rFonts w:ascii="Angsana New" w:hAnsi="Angsana New"/>
                <w:sz w:val="26"/>
                <w:szCs w:val="26"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0" w:type="dxa"/>
            <w:vAlign w:val="bottom"/>
          </w:tcPr>
          <w:p w14:paraId="46B92DB9" w14:textId="77777777" w:rsidR="00AF4741" w:rsidRPr="004874BC" w:rsidRDefault="00AF4741" w:rsidP="00AF4741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  <w:tcBorders>
              <w:bottom w:val="single" w:sz="4" w:space="0" w:color="auto"/>
            </w:tcBorders>
            <w:vAlign w:val="bottom"/>
          </w:tcPr>
          <w:p w14:paraId="491BE899" w14:textId="5CF6E279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90" w:right="-11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874BC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99" w:type="dxa"/>
            <w:vAlign w:val="bottom"/>
          </w:tcPr>
          <w:p w14:paraId="4EB71FFB" w14:textId="77777777" w:rsidR="00AF4741" w:rsidRPr="004874BC" w:rsidRDefault="00AF4741" w:rsidP="00AF4741">
            <w:pPr>
              <w:tabs>
                <w:tab w:val="decimal" w:pos="-335"/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8" w:type="dxa"/>
            <w:gridSpan w:val="2"/>
            <w:tcBorders>
              <w:bottom w:val="single" w:sz="4" w:space="0" w:color="auto"/>
            </w:tcBorders>
          </w:tcPr>
          <w:p w14:paraId="0AB13015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9" w:right="-75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6252B753" w14:textId="6DDB21EB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9" w:right="-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874BC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AF4741" w:rsidRPr="004874BC" w14:paraId="43D9AB6D" w14:textId="77777777" w:rsidTr="008F1E75">
        <w:trPr>
          <w:cantSplit/>
        </w:trPr>
        <w:tc>
          <w:tcPr>
            <w:tcW w:w="2700" w:type="dxa"/>
          </w:tcPr>
          <w:p w14:paraId="02B22586" w14:textId="77777777" w:rsidR="00AF4741" w:rsidRPr="004874BC" w:rsidRDefault="00AF4741" w:rsidP="00AF4741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874B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82" w:type="dxa"/>
          </w:tcPr>
          <w:p w14:paraId="0756466C" w14:textId="77777777" w:rsidR="00AF4741" w:rsidRPr="004874BC" w:rsidRDefault="00AF4741" w:rsidP="00AF4741">
            <w:pPr>
              <w:tabs>
                <w:tab w:val="clear" w:pos="454"/>
                <w:tab w:val="decimal" w:pos="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13D84E51" w14:textId="77777777" w:rsidR="00AF4741" w:rsidRPr="004874BC" w:rsidRDefault="00AF4741" w:rsidP="00AF4741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6" w:type="dxa"/>
          </w:tcPr>
          <w:p w14:paraId="6C4142EB" w14:textId="77777777" w:rsidR="00AF4741" w:rsidRPr="004874BC" w:rsidRDefault="00AF4741" w:rsidP="00AF4741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6" w:type="dxa"/>
          </w:tcPr>
          <w:p w14:paraId="1EB12999" w14:textId="77777777" w:rsidR="00AF4741" w:rsidRPr="004874BC" w:rsidRDefault="00AF4741" w:rsidP="00AF4741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35" w:type="dxa"/>
          </w:tcPr>
          <w:p w14:paraId="0D9583F7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1" w:type="dxa"/>
            <w:gridSpan w:val="2"/>
          </w:tcPr>
          <w:p w14:paraId="3BF442BE" w14:textId="77777777" w:rsidR="00AF4741" w:rsidRPr="004874BC" w:rsidRDefault="00AF4741" w:rsidP="00AF4741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14:paraId="24B14CB7" w14:textId="2A9B438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5"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874BC">
              <w:rPr>
                <w:rFonts w:ascii="Angsana New" w:hAnsi="Angsana New"/>
                <w:b/>
                <w:bCs/>
                <w:sz w:val="26"/>
                <w:szCs w:val="26"/>
              </w:rPr>
              <w:t>1,669</w:t>
            </w:r>
          </w:p>
        </w:tc>
        <w:tc>
          <w:tcPr>
            <w:tcW w:w="201" w:type="dxa"/>
          </w:tcPr>
          <w:p w14:paraId="40D8CC37" w14:textId="77777777" w:rsidR="00AF4741" w:rsidRPr="004874BC" w:rsidRDefault="00AF4741" w:rsidP="00AF4741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double" w:sz="4" w:space="0" w:color="auto"/>
            </w:tcBorders>
          </w:tcPr>
          <w:p w14:paraId="581F3B9C" w14:textId="7316B250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874BC">
              <w:rPr>
                <w:rFonts w:ascii="Angsana New" w:hAnsi="Angsana New"/>
                <w:b/>
                <w:bCs/>
                <w:sz w:val="26"/>
                <w:szCs w:val="26"/>
              </w:rPr>
              <w:t>1,669</w:t>
            </w:r>
          </w:p>
        </w:tc>
        <w:tc>
          <w:tcPr>
            <w:tcW w:w="207" w:type="dxa"/>
          </w:tcPr>
          <w:p w14:paraId="413EC383" w14:textId="77777777" w:rsidR="00AF4741" w:rsidRPr="004874BC" w:rsidRDefault="00AF4741" w:rsidP="00AF4741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1FDF4B63" w14:textId="52F468C9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874BC">
              <w:rPr>
                <w:rFonts w:ascii="Angsana New" w:hAnsi="Angsana New"/>
                <w:b/>
                <w:bCs/>
                <w:sz w:val="26"/>
                <w:szCs w:val="26"/>
              </w:rPr>
              <w:t>(1,669)</w:t>
            </w:r>
          </w:p>
        </w:tc>
        <w:tc>
          <w:tcPr>
            <w:tcW w:w="204" w:type="dxa"/>
          </w:tcPr>
          <w:p w14:paraId="545BE3CA" w14:textId="77777777" w:rsidR="00AF4741" w:rsidRPr="004874BC" w:rsidRDefault="00AF4741" w:rsidP="00AF4741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</w:tcPr>
          <w:p w14:paraId="643E9984" w14:textId="6E24FCC9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874BC">
              <w:rPr>
                <w:rFonts w:ascii="Angsana New" w:hAnsi="Angsana New"/>
                <w:b/>
                <w:bCs/>
                <w:sz w:val="26"/>
                <w:szCs w:val="26"/>
              </w:rPr>
              <w:t>(1,669)</w:t>
            </w:r>
          </w:p>
        </w:tc>
        <w:tc>
          <w:tcPr>
            <w:tcW w:w="208" w:type="dxa"/>
          </w:tcPr>
          <w:p w14:paraId="509454B0" w14:textId="77777777" w:rsidR="00AF4741" w:rsidRPr="004874BC" w:rsidRDefault="00AF4741" w:rsidP="00AF4741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</w:tcPr>
          <w:p w14:paraId="6581C7D1" w14:textId="6185460E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91"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874BC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96" w:type="dxa"/>
          </w:tcPr>
          <w:p w14:paraId="3EDB7BA3" w14:textId="77777777" w:rsidR="00AF4741" w:rsidRPr="004874BC" w:rsidRDefault="00AF4741" w:rsidP="00AF4741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double" w:sz="4" w:space="0" w:color="auto"/>
            </w:tcBorders>
          </w:tcPr>
          <w:p w14:paraId="0522E679" w14:textId="410F35AB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83" w:right="-8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874BC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00" w:type="dxa"/>
          </w:tcPr>
          <w:p w14:paraId="26F063A9" w14:textId="77777777" w:rsidR="00AF4741" w:rsidRPr="004874BC" w:rsidRDefault="00AF4741" w:rsidP="00AF4741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  <w:tcBorders>
              <w:top w:val="single" w:sz="4" w:space="0" w:color="auto"/>
              <w:bottom w:val="double" w:sz="4" w:space="0" w:color="auto"/>
            </w:tcBorders>
          </w:tcPr>
          <w:p w14:paraId="6F2C0A9B" w14:textId="065B22EA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90" w:right="-11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4874BC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99" w:type="dxa"/>
          </w:tcPr>
          <w:p w14:paraId="079FCFB4" w14:textId="77777777" w:rsidR="00AF4741" w:rsidRPr="004874BC" w:rsidRDefault="00AF4741" w:rsidP="00AF4741">
            <w:pPr>
              <w:tabs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EFD561" w14:textId="39629516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9" w:right="-7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874BC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</w:tr>
    </w:tbl>
    <w:p w14:paraId="75DF0C10" w14:textId="77777777" w:rsidR="003F5A8F" w:rsidRPr="004874BC" w:rsidRDefault="003F5A8F" w:rsidP="003F5A8F">
      <w:pPr>
        <w:rPr>
          <w:rFonts w:asciiTheme="majorBidi" w:hAnsiTheme="majorBidi" w:cstheme="majorBidi"/>
        </w:rPr>
      </w:pPr>
    </w:p>
    <w:p w14:paraId="08DEC4F1" w14:textId="77777777" w:rsidR="001976A5" w:rsidRPr="004874BC" w:rsidRDefault="001976A5" w:rsidP="00B63029">
      <w:pPr>
        <w:pStyle w:val="Heading9"/>
        <w:numPr>
          <w:ilvl w:val="0"/>
          <w:numId w:val="18"/>
        </w:numPr>
        <w:rPr>
          <w:rFonts w:asciiTheme="majorBidi" w:hAnsiTheme="majorBidi" w:cstheme="majorBidi"/>
          <w:b w:val="0"/>
          <w:sz w:val="32"/>
          <w:szCs w:val="32"/>
          <w:cs/>
          <w:lang w:val="en-GB"/>
        </w:rPr>
        <w:sectPr w:rsidR="001976A5" w:rsidRPr="004874BC" w:rsidSect="00521944">
          <w:headerReference w:type="default" r:id="rId15"/>
          <w:footerReference w:type="default" r:id="rId16"/>
          <w:pgSz w:w="16840" w:h="11907" w:orient="landscape" w:code="9"/>
          <w:pgMar w:top="691" w:right="1152" w:bottom="576" w:left="1152" w:header="720" w:footer="720" w:gutter="0"/>
          <w:pgNumType w:chapStyle="1"/>
          <w:cols w:space="708"/>
          <w:docGrid w:linePitch="360"/>
        </w:sectPr>
      </w:pPr>
    </w:p>
    <w:p w14:paraId="447E1B04" w14:textId="153707C5" w:rsidR="00FD399B" w:rsidRPr="004874BC" w:rsidRDefault="006E5B95" w:rsidP="00B6302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4874B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เงินลงทุนในการร่วมค้า</w:t>
      </w:r>
    </w:p>
    <w:p w14:paraId="1DB032BA" w14:textId="170DDBC4" w:rsidR="00241D33" w:rsidRPr="004874BC" w:rsidRDefault="00241D33" w:rsidP="00241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47"/>
        <w:gridCol w:w="1025"/>
        <w:gridCol w:w="236"/>
        <w:gridCol w:w="1033"/>
        <w:gridCol w:w="238"/>
        <w:gridCol w:w="1039"/>
        <w:gridCol w:w="236"/>
        <w:gridCol w:w="1053"/>
      </w:tblGrid>
      <w:tr w:rsidR="00B775DF" w:rsidRPr="004874BC" w14:paraId="681A03BF" w14:textId="77777777" w:rsidTr="004159B1">
        <w:trPr>
          <w:trHeight w:val="20"/>
        </w:trPr>
        <w:tc>
          <w:tcPr>
            <w:tcW w:w="2361" w:type="pct"/>
          </w:tcPr>
          <w:p w14:paraId="4D4089A6" w14:textId="7A84DD71" w:rsidR="005652D4" w:rsidRPr="004874BC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246" w:type="pct"/>
            <w:gridSpan w:val="3"/>
          </w:tcPr>
          <w:p w14:paraId="3FED74F4" w14:textId="77777777" w:rsidR="005652D4" w:rsidRPr="004874BC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13AC91B4" w14:textId="77777777" w:rsidR="005652D4" w:rsidRPr="004874BC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264" w:type="pct"/>
            <w:gridSpan w:val="3"/>
          </w:tcPr>
          <w:p w14:paraId="5E5E70CB" w14:textId="77777777" w:rsidR="005652D4" w:rsidRPr="004874BC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4C61" w:rsidRPr="004874BC" w14:paraId="48454134" w14:textId="77777777" w:rsidTr="004159B1">
        <w:trPr>
          <w:trHeight w:val="20"/>
        </w:trPr>
        <w:tc>
          <w:tcPr>
            <w:tcW w:w="2361" w:type="pct"/>
          </w:tcPr>
          <w:p w14:paraId="490E94B9" w14:textId="338DA9B1" w:rsidR="00804C61" w:rsidRPr="004874BC" w:rsidRDefault="00804C61" w:rsidP="00804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4874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4874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4874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4874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57" w:type="pct"/>
          </w:tcPr>
          <w:p w14:paraId="4F6C4AFB" w14:textId="483EB78F" w:rsidR="00804C61" w:rsidRPr="004874BC" w:rsidRDefault="00804C61" w:rsidP="00804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8" w:type="pct"/>
          </w:tcPr>
          <w:p w14:paraId="08856DDB" w14:textId="77777777" w:rsidR="00804C61" w:rsidRPr="004874BC" w:rsidRDefault="00804C61" w:rsidP="00804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01D428E7" w14:textId="1A93274D" w:rsidR="00804C61" w:rsidRPr="004874BC" w:rsidRDefault="00804C61" w:rsidP="00804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4874BC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14:paraId="4331DE30" w14:textId="77777777" w:rsidR="00804C61" w:rsidRPr="004874BC" w:rsidRDefault="00804C61" w:rsidP="00804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</w:tcPr>
          <w:p w14:paraId="6B25C116" w14:textId="28FAF6AC" w:rsidR="00804C61" w:rsidRPr="004874BC" w:rsidRDefault="00804C61" w:rsidP="00804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8" w:type="pct"/>
          </w:tcPr>
          <w:p w14:paraId="226D5E2F" w14:textId="77777777" w:rsidR="00804C61" w:rsidRPr="004874BC" w:rsidRDefault="00804C61" w:rsidP="00804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58C2E7D8" w14:textId="2F37AE1B" w:rsidR="00804C61" w:rsidRPr="004874BC" w:rsidRDefault="00804C61" w:rsidP="00804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4874BC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</w:tr>
      <w:tr w:rsidR="00293824" w:rsidRPr="004874BC" w14:paraId="352AA50C" w14:textId="77777777" w:rsidTr="004159B1">
        <w:trPr>
          <w:trHeight w:val="20"/>
        </w:trPr>
        <w:tc>
          <w:tcPr>
            <w:tcW w:w="2361" w:type="pct"/>
          </w:tcPr>
          <w:p w14:paraId="23E34BC6" w14:textId="77777777" w:rsidR="00293824" w:rsidRPr="004874BC" w:rsidRDefault="00293824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9" w:type="pct"/>
            <w:gridSpan w:val="7"/>
          </w:tcPr>
          <w:p w14:paraId="61DEA346" w14:textId="77777777" w:rsidR="00293824" w:rsidRPr="004874BC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775DF" w:rsidRPr="004874BC" w14:paraId="2B1894E5" w14:textId="77777777" w:rsidTr="004159B1">
        <w:trPr>
          <w:trHeight w:val="20"/>
        </w:trPr>
        <w:tc>
          <w:tcPr>
            <w:tcW w:w="2361" w:type="pct"/>
          </w:tcPr>
          <w:p w14:paraId="400A976C" w14:textId="77777777" w:rsidR="00293824" w:rsidRPr="004874BC" w:rsidRDefault="00293824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57" w:type="pct"/>
          </w:tcPr>
          <w:p w14:paraId="715FF0CF" w14:textId="77777777" w:rsidR="00293824" w:rsidRPr="004874BC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8" w:type="pct"/>
          </w:tcPr>
          <w:p w14:paraId="08A62898" w14:textId="77777777" w:rsidR="00293824" w:rsidRPr="004874BC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561" w:type="pct"/>
          </w:tcPr>
          <w:p w14:paraId="696FF834" w14:textId="77777777" w:rsidR="00293824" w:rsidRPr="004874BC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9" w:type="pct"/>
          </w:tcPr>
          <w:p w14:paraId="0791CA72" w14:textId="77777777" w:rsidR="00293824" w:rsidRPr="004874BC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</w:tcPr>
          <w:p w14:paraId="7F102BEF" w14:textId="77777777" w:rsidR="00293824" w:rsidRPr="004874BC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2A727CB1" w14:textId="77777777" w:rsidR="00293824" w:rsidRPr="004874BC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</w:tcPr>
          <w:p w14:paraId="0526585D" w14:textId="77777777" w:rsidR="00293824" w:rsidRPr="004874BC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AF4741" w:rsidRPr="004874BC" w14:paraId="03B9B6B9" w14:textId="77777777" w:rsidTr="004159B1">
        <w:trPr>
          <w:trHeight w:val="20"/>
        </w:trPr>
        <w:tc>
          <w:tcPr>
            <w:tcW w:w="2361" w:type="pct"/>
          </w:tcPr>
          <w:p w14:paraId="6914D601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874B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57" w:type="pct"/>
          </w:tcPr>
          <w:p w14:paraId="5F62C2C5" w14:textId="07F9F976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806</w:t>
            </w:r>
          </w:p>
        </w:tc>
        <w:tc>
          <w:tcPr>
            <w:tcW w:w="128" w:type="pct"/>
          </w:tcPr>
          <w:p w14:paraId="6AD6FAAC" w14:textId="77777777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1" w:type="pct"/>
          </w:tcPr>
          <w:p w14:paraId="545B8308" w14:textId="6C5ECE3F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802</w:t>
            </w:r>
          </w:p>
        </w:tc>
        <w:tc>
          <w:tcPr>
            <w:tcW w:w="129" w:type="pct"/>
          </w:tcPr>
          <w:p w14:paraId="55BEAF22" w14:textId="77777777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</w:tcPr>
          <w:p w14:paraId="0F519468" w14:textId="2329F4E8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  <w:tc>
          <w:tcPr>
            <w:tcW w:w="128" w:type="pct"/>
          </w:tcPr>
          <w:p w14:paraId="47B70038" w14:textId="77777777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52904526" w14:textId="048CDECE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</w:tr>
      <w:tr w:rsidR="00AF4741" w:rsidRPr="004874BC" w14:paraId="6762BEAF" w14:textId="77777777" w:rsidTr="004159B1">
        <w:trPr>
          <w:trHeight w:val="20"/>
        </w:trPr>
        <w:tc>
          <w:tcPr>
            <w:tcW w:w="2361" w:type="pct"/>
          </w:tcPr>
          <w:p w14:paraId="06A38A9D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557" w:type="pct"/>
          </w:tcPr>
          <w:p w14:paraId="4B094D60" w14:textId="049BD69A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  <w:r w:rsidR="00CE48D3" w:rsidRPr="004874BC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128" w:type="pct"/>
          </w:tcPr>
          <w:p w14:paraId="3EEA3963" w14:textId="77777777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1" w:type="pct"/>
          </w:tcPr>
          <w:p w14:paraId="3AA858D1" w14:textId="091F2199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33</w:t>
            </w:r>
          </w:p>
        </w:tc>
        <w:tc>
          <w:tcPr>
            <w:tcW w:w="129" w:type="pct"/>
          </w:tcPr>
          <w:p w14:paraId="67641933" w14:textId="77777777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</w:tcPr>
          <w:p w14:paraId="06279A1D" w14:textId="29040931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850032F" w14:textId="77777777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7096E1D6" w14:textId="453EF8E1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F4741" w:rsidRPr="004874BC" w14:paraId="76E68F3B" w14:textId="77777777" w:rsidTr="004159B1">
        <w:trPr>
          <w:trHeight w:val="20"/>
        </w:trPr>
        <w:tc>
          <w:tcPr>
            <w:tcW w:w="2361" w:type="pct"/>
          </w:tcPr>
          <w:p w14:paraId="0013A920" w14:textId="5B9E4D58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874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0D4BD0C6" w14:textId="63FFDE51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83</w:t>
            </w:r>
            <w:r w:rsidR="00D631A3" w:rsidRPr="004874B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128" w:type="pct"/>
          </w:tcPr>
          <w:p w14:paraId="3094EC7C" w14:textId="77777777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5C412D27" w14:textId="04A617C6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835</w:t>
            </w:r>
          </w:p>
        </w:tc>
        <w:tc>
          <w:tcPr>
            <w:tcW w:w="129" w:type="pct"/>
          </w:tcPr>
          <w:p w14:paraId="4B6E0C35" w14:textId="77777777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57D71B54" w14:textId="54F07600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128" w:type="pct"/>
          </w:tcPr>
          <w:p w14:paraId="724049B1" w14:textId="77777777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275805E3" w14:textId="1E1B2672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</w:tr>
      <w:tr w:rsidR="00AF4741" w:rsidRPr="004874BC" w14:paraId="492441F2" w14:textId="77777777" w:rsidTr="004159B1">
        <w:trPr>
          <w:trHeight w:val="20"/>
        </w:trPr>
        <w:tc>
          <w:tcPr>
            <w:tcW w:w="2361" w:type="pct"/>
          </w:tcPr>
          <w:p w14:paraId="0611CC5D" w14:textId="77777777" w:rsidR="00AF4741" w:rsidRPr="004874BC" w:rsidRDefault="00AF4741" w:rsidP="00AF4741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7" w:type="pct"/>
            <w:tcBorders>
              <w:top w:val="double" w:sz="4" w:space="0" w:color="auto"/>
            </w:tcBorders>
          </w:tcPr>
          <w:p w14:paraId="73D9BE0F" w14:textId="77777777" w:rsidR="00AF4741" w:rsidRPr="004874BC" w:rsidRDefault="00AF4741" w:rsidP="00AF4741">
            <w:pPr>
              <w:pStyle w:val="block"/>
              <w:tabs>
                <w:tab w:val="decimal" w:pos="753"/>
              </w:tabs>
              <w:spacing w:after="0" w:line="240" w:lineRule="auto"/>
              <w:ind w:right="-10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</w:tcPr>
          <w:p w14:paraId="035D4116" w14:textId="77777777" w:rsidR="00AF4741" w:rsidRPr="004874BC" w:rsidRDefault="00AF4741" w:rsidP="00AF4741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</w:tcPr>
          <w:p w14:paraId="2B969161" w14:textId="77777777" w:rsidR="00AF4741" w:rsidRPr="004874BC" w:rsidRDefault="00AF4741" w:rsidP="00AF4741">
            <w:pPr>
              <w:pStyle w:val="block"/>
              <w:tabs>
                <w:tab w:val="decimal" w:pos="777"/>
              </w:tabs>
              <w:spacing w:after="0" w:line="240" w:lineRule="auto"/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4A540C68" w14:textId="77777777" w:rsidR="00AF4741" w:rsidRPr="004874BC" w:rsidRDefault="00AF4741" w:rsidP="00AF4741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</w:tcPr>
          <w:p w14:paraId="156CC747" w14:textId="77777777" w:rsidR="00AF4741" w:rsidRPr="004874BC" w:rsidRDefault="00AF4741" w:rsidP="00AF4741">
            <w:pPr>
              <w:pStyle w:val="block"/>
              <w:tabs>
                <w:tab w:val="decimal" w:pos="672"/>
              </w:tabs>
              <w:spacing w:after="0"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</w:tcPr>
          <w:p w14:paraId="0925ABF0" w14:textId="77777777" w:rsidR="00AF4741" w:rsidRPr="004874BC" w:rsidRDefault="00AF4741" w:rsidP="00AF4741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0541D20F" w14:textId="77777777" w:rsidR="00AF4741" w:rsidRPr="004874BC" w:rsidRDefault="00AF4741" w:rsidP="00AF4741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4741" w:rsidRPr="004874BC" w14:paraId="2F713390" w14:textId="77777777" w:rsidTr="004159B1">
        <w:trPr>
          <w:trHeight w:val="20"/>
        </w:trPr>
        <w:tc>
          <w:tcPr>
            <w:tcW w:w="2361" w:type="pct"/>
          </w:tcPr>
          <w:p w14:paraId="0F02B91C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557" w:type="pct"/>
          </w:tcPr>
          <w:p w14:paraId="768412A1" w14:textId="77777777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8" w:type="pct"/>
          </w:tcPr>
          <w:p w14:paraId="43CB91D1" w14:textId="77777777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561" w:type="pct"/>
          </w:tcPr>
          <w:p w14:paraId="73A5C4FB" w14:textId="77777777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9" w:type="pct"/>
          </w:tcPr>
          <w:p w14:paraId="3982CB05" w14:textId="77777777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</w:tcPr>
          <w:p w14:paraId="69B33FC7" w14:textId="77777777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826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1CA2A1A4" w14:textId="77777777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</w:tcPr>
          <w:p w14:paraId="261FDD15" w14:textId="77777777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AF4741" w:rsidRPr="004874BC" w14:paraId="7E786188" w14:textId="77777777" w:rsidTr="004159B1">
        <w:trPr>
          <w:trHeight w:val="20"/>
        </w:trPr>
        <w:tc>
          <w:tcPr>
            <w:tcW w:w="2361" w:type="pct"/>
          </w:tcPr>
          <w:p w14:paraId="24D3F959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874B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57" w:type="pct"/>
          </w:tcPr>
          <w:p w14:paraId="7311A398" w14:textId="5759E34D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28" w:type="pct"/>
          </w:tcPr>
          <w:p w14:paraId="06BDFD60" w14:textId="77777777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1" w:type="pct"/>
          </w:tcPr>
          <w:p w14:paraId="41AE08CB" w14:textId="2F4378E1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678</w:t>
            </w:r>
          </w:p>
        </w:tc>
        <w:tc>
          <w:tcPr>
            <w:tcW w:w="129" w:type="pct"/>
          </w:tcPr>
          <w:p w14:paraId="4C942112" w14:textId="77777777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</w:tcPr>
          <w:p w14:paraId="69C59AC2" w14:textId="4C4CCB46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CCF01E8" w14:textId="77777777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0C88FDAC" w14:textId="0786A2A1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F4741" w:rsidRPr="004874BC" w14:paraId="7D3B1E66" w14:textId="77777777" w:rsidTr="004159B1">
        <w:trPr>
          <w:trHeight w:val="20"/>
        </w:trPr>
        <w:tc>
          <w:tcPr>
            <w:tcW w:w="2361" w:type="pct"/>
          </w:tcPr>
          <w:p w14:paraId="13B526F6" w14:textId="691971E1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1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27A4654A" w14:textId="2E71D724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28" w:type="pct"/>
          </w:tcPr>
          <w:p w14:paraId="68CE8B04" w14:textId="77777777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56B80F10" w14:textId="58AEDE3B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(235)</w:t>
            </w:r>
          </w:p>
        </w:tc>
        <w:tc>
          <w:tcPr>
            <w:tcW w:w="129" w:type="pct"/>
          </w:tcPr>
          <w:p w14:paraId="6E26C741" w14:textId="77777777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60B6FEC6" w14:textId="391F1658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758DD00" w14:textId="77777777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723387E" w14:textId="739829B1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F4741" w:rsidRPr="004874BC" w14:paraId="220115F9" w14:textId="77777777" w:rsidTr="004159B1">
        <w:trPr>
          <w:trHeight w:val="20"/>
        </w:trPr>
        <w:tc>
          <w:tcPr>
            <w:tcW w:w="2361" w:type="pct"/>
          </w:tcPr>
          <w:p w14:paraId="600A2D15" w14:textId="543902AD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874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</w:tcPr>
          <w:p w14:paraId="01706C8E" w14:textId="60575592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28" w:type="pct"/>
          </w:tcPr>
          <w:p w14:paraId="5101229B" w14:textId="77777777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14:paraId="339975CB" w14:textId="0679B53A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443</w:t>
            </w:r>
          </w:p>
        </w:tc>
        <w:tc>
          <w:tcPr>
            <w:tcW w:w="129" w:type="pct"/>
          </w:tcPr>
          <w:p w14:paraId="2148B7C0" w14:textId="77777777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</w:tcPr>
          <w:p w14:paraId="7DBE13C4" w14:textId="78A9069B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009504D" w14:textId="77777777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</w:tcPr>
          <w:p w14:paraId="005A4476" w14:textId="4971699F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F4741" w:rsidRPr="004874BC" w14:paraId="0B72819E" w14:textId="77777777" w:rsidTr="004159B1">
        <w:trPr>
          <w:trHeight w:val="20"/>
        </w:trPr>
        <w:tc>
          <w:tcPr>
            <w:tcW w:w="2361" w:type="pct"/>
          </w:tcPr>
          <w:p w14:paraId="1EB4ADF2" w14:textId="77777777" w:rsidR="00AF4741" w:rsidRPr="004874BC" w:rsidRDefault="00AF4741" w:rsidP="00AF4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  <w:cs/>
              </w:rPr>
              <w:t>รวม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1481DC15" w14:textId="370E07A8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83</w:t>
            </w:r>
            <w:r w:rsidR="00D631A3" w:rsidRPr="004874B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128" w:type="pct"/>
          </w:tcPr>
          <w:p w14:paraId="54E4C9D3" w14:textId="77777777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681F8655" w14:textId="1B3CAE88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1,278</w:t>
            </w:r>
          </w:p>
        </w:tc>
        <w:tc>
          <w:tcPr>
            <w:tcW w:w="129" w:type="pct"/>
          </w:tcPr>
          <w:p w14:paraId="1C714D30" w14:textId="77777777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41AAE9E7" w14:textId="076F63F2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691</w:t>
            </w:r>
          </w:p>
        </w:tc>
        <w:tc>
          <w:tcPr>
            <w:tcW w:w="128" w:type="pct"/>
          </w:tcPr>
          <w:p w14:paraId="54DC16FD" w14:textId="77777777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1A6ABA1C" w14:textId="5F69A96A" w:rsidR="00AF4741" w:rsidRPr="004874BC" w:rsidRDefault="00AF4741" w:rsidP="00AF4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691</w:t>
            </w:r>
          </w:p>
        </w:tc>
      </w:tr>
    </w:tbl>
    <w:p w14:paraId="09B4B90F" w14:textId="752C3988" w:rsidR="00331B95" w:rsidRPr="004874BC" w:rsidRDefault="00331B95" w:rsidP="00241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EBC190B" w14:textId="0B31B1B1" w:rsidR="000C6DC6" w:rsidRPr="004874BC" w:rsidRDefault="000C6DC6" w:rsidP="000C6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4874BC">
        <w:rPr>
          <w:rFonts w:ascii="Angsana New" w:hAnsi="Angsana New" w:hint="cs"/>
          <w:color w:val="000000"/>
          <w:spacing w:val="-2"/>
          <w:sz w:val="30"/>
          <w:szCs w:val="30"/>
          <w:cs/>
        </w:rPr>
        <w:t>ณ</w:t>
      </w:r>
      <w:r w:rsidRPr="004874B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วันที่ </w:t>
      </w:r>
      <w:r w:rsidRPr="004874BC">
        <w:rPr>
          <w:rFonts w:ascii="Angsana New" w:hAnsi="Angsana New"/>
          <w:color w:val="000000"/>
          <w:spacing w:val="-2"/>
          <w:sz w:val="30"/>
          <w:szCs w:val="30"/>
        </w:rPr>
        <w:t>31</w:t>
      </w:r>
      <w:r w:rsidRPr="004874B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pacing w:val="-2"/>
          <w:sz w:val="30"/>
          <w:szCs w:val="30"/>
          <w:cs/>
        </w:rPr>
        <w:t>มีนาคม</w:t>
      </w:r>
      <w:r w:rsidRPr="004874BC">
        <w:rPr>
          <w:rFonts w:ascii="Angsana New" w:hAnsi="Angsana New"/>
          <w:color w:val="000000"/>
          <w:spacing w:val="-2"/>
          <w:sz w:val="30"/>
          <w:szCs w:val="30"/>
        </w:rPr>
        <w:t xml:space="preserve"> 2569</w:t>
      </w:r>
      <w:r w:rsidRPr="004874B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pacing w:val="-2"/>
          <w:sz w:val="30"/>
          <w:szCs w:val="30"/>
          <w:cs/>
        </w:rPr>
        <w:t>กลุ่มบริษัทมีส่วนแบ่งผลขาดทุนสะสมที่ยังไม่รับรู้ของเงินลงทุนในการร่วมค้า</w:t>
      </w:r>
      <w:r w:rsidRPr="004874B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จำนวน</w:t>
      </w:r>
      <w:r w:rsidRPr="004874B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AF4741" w:rsidRPr="004874BC">
        <w:rPr>
          <w:rFonts w:ascii="Angsana New" w:hAnsi="Angsana New"/>
          <w:color w:val="000000"/>
          <w:spacing w:val="-2"/>
          <w:sz w:val="30"/>
          <w:szCs w:val="30"/>
        </w:rPr>
        <w:t>673.37</w:t>
      </w:r>
      <w:r w:rsidRPr="004874B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pacing w:val="-2"/>
          <w:sz w:val="30"/>
          <w:szCs w:val="30"/>
          <w:cs/>
        </w:rPr>
        <w:t>ล้านบาท</w:t>
      </w:r>
      <w:r w:rsidRPr="004874B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4874BC">
        <w:rPr>
          <w:rFonts w:ascii="Angsana New" w:hAnsi="Angsana New"/>
          <w:i/>
          <w:iCs/>
          <w:color w:val="000000"/>
          <w:spacing w:val="-2"/>
          <w:sz w:val="30"/>
          <w:szCs w:val="30"/>
          <w:cs/>
        </w:rPr>
        <w:t>(</w:t>
      </w:r>
      <w:r w:rsidRPr="004874BC">
        <w:rPr>
          <w:rFonts w:ascii="Angsana New" w:hAnsi="Angsana New"/>
          <w:i/>
          <w:iCs/>
          <w:color w:val="000000"/>
          <w:spacing w:val="-2"/>
          <w:sz w:val="30"/>
          <w:szCs w:val="30"/>
        </w:rPr>
        <w:t xml:space="preserve">31 </w:t>
      </w:r>
      <w:r w:rsidRPr="004874BC">
        <w:rPr>
          <w:rFonts w:ascii="Angsana New" w:hAnsi="Angsana New" w:hint="cs"/>
          <w:i/>
          <w:iCs/>
          <w:color w:val="000000"/>
          <w:spacing w:val="-2"/>
          <w:sz w:val="30"/>
          <w:szCs w:val="30"/>
          <w:cs/>
        </w:rPr>
        <w:t xml:space="preserve">ธันวาคม </w:t>
      </w:r>
      <w:r w:rsidRPr="004874BC">
        <w:rPr>
          <w:rFonts w:ascii="Angsana New" w:hAnsi="Angsana New"/>
          <w:i/>
          <w:iCs/>
          <w:color w:val="000000"/>
          <w:spacing w:val="-2"/>
          <w:sz w:val="30"/>
          <w:szCs w:val="30"/>
        </w:rPr>
        <w:t>2568</w:t>
      </w:r>
      <w:r w:rsidRPr="004874BC">
        <w:rPr>
          <w:rFonts w:ascii="Angsana New" w:hAnsi="Angsana New"/>
          <w:i/>
          <w:iCs/>
          <w:color w:val="000000"/>
          <w:spacing w:val="-2"/>
          <w:sz w:val="30"/>
          <w:szCs w:val="30"/>
          <w:cs/>
        </w:rPr>
        <w:t xml:space="preserve">: </w:t>
      </w:r>
      <w:r w:rsidRPr="004874BC">
        <w:rPr>
          <w:rFonts w:ascii="Angsana New" w:hAnsi="Angsana New"/>
          <w:i/>
          <w:iCs/>
          <w:color w:val="000000"/>
          <w:spacing w:val="-2"/>
          <w:sz w:val="30"/>
          <w:szCs w:val="30"/>
        </w:rPr>
        <w:t xml:space="preserve">611.28 </w:t>
      </w:r>
      <w:r w:rsidRPr="004874BC">
        <w:rPr>
          <w:rFonts w:ascii="Angsana New" w:hAnsi="Angsana New" w:hint="cs"/>
          <w:i/>
          <w:iCs/>
          <w:color w:val="000000"/>
          <w:spacing w:val="-2"/>
          <w:sz w:val="30"/>
          <w:szCs w:val="30"/>
          <w:cs/>
        </w:rPr>
        <w:t>ล้านบาท</w:t>
      </w:r>
      <w:r w:rsidRPr="004874BC">
        <w:rPr>
          <w:rFonts w:ascii="Angsana New" w:hAnsi="Angsana New"/>
          <w:i/>
          <w:iCs/>
          <w:color w:val="000000"/>
          <w:spacing w:val="-2"/>
          <w:sz w:val="30"/>
          <w:szCs w:val="30"/>
          <w:cs/>
        </w:rPr>
        <w:t>)</w:t>
      </w:r>
      <w:r w:rsidRPr="004874B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4874BC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เนื่องจากบริษัทได้รับรู้ผลขาดทุนจากเงินลงทุนดังกล่าวเท่ากับมูลค่าเงินลงทุนแล้ว</w:t>
      </w:r>
    </w:p>
    <w:p w14:paraId="0DD0B2A2" w14:textId="77777777" w:rsidR="00331B95" w:rsidRPr="004874BC" w:rsidRDefault="00331B95" w:rsidP="00241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332CA90" w14:textId="77777777" w:rsidR="00AB5C0F" w:rsidRPr="004874BC" w:rsidRDefault="00AB5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 w:rsidRPr="004874BC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9DE0D22" w14:textId="70BE89EE" w:rsidR="00AB5C0F" w:rsidRPr="004874BC" w:rsidRDefault="00AB5C0F" w:rsidP="00274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AB5C0F" w:rsidRPr="004874BC" w:rsidSect="00521944">
          <w:headerReference w:type="default" r:id="rId17"/>
          <w:footerReference w:type="default" r:id="rId18"/>
          <w:pgSz w:w="11907" w:h="16840" w:code="9"/>
          <w:pgMar w:top="691" w:right="1152" w:bottom="576" w:left="1152" w:header="720" w:footer="720" w:gutter="0"/>
          <w:pgNumType w:chapStyle="1"/>
          <w:cols w:space="708"/>
          <w:docGrid w:linePitch="360"/>
        </w:sectPr>
      </w:pPr>
    </w:p>
    <w:p w14:paraId="48977B07" w14:textId="34117A89" w:rsidR="00241D33" w:rsidRPr="004874BC" w:rsidRDefault="00241D33" w:rsidP="003D4D7C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Theme="majorBidi" w:hAnsiTheme="majorBidi" w:cstheme="majorBidi"/>
          <w:spacing w:val="-6"/>
          <w:sz w:val="30"/>
          <w:szCs w:val="30"/>
          <w:lang w:bidi="th-TH"/>
        </w:rPr>
      </w:pPr>
      <w:r w:rsidRPr="004874BC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เงินลงทุนในการร่วมค้า</w:t>
      </w:r>
      <w:r w:rsidRPr="004874B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4874B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="001B13A6" w:rsidRPr="004874BC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="001B13A6" w:rsidRPr="004874B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มีนาคม </w:t>
      </w:r>
      <w:r w:rsidRPr="004874BC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804C61" w:rsidRPr="004874BC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Pr="004874B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4874B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="001B13A6" w:rsidRPr="004874BC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="001B13A6" w:rsidRPr="004874BC">
        <w:rPr>
          <w:rFonts w:asciiTheme="majorBidi" w:hAnsiTheme="majorBidi" w:cstheme="majorBidi"/>
          <w:sz w:val="30"/>
          <w:szCs w:val="30"/>
          <w:cs/>
          <w:lang w:val="en-US" w:bidi="th-TH"/>
        </w:rPr>
        <w:t>ธันวาคม</w:t>
      </w:r>
      <w:r w:rsidR="001B13A6" w:rsidRPr="004874B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4874BC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804C61" w:rsidRPr="004874BC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Pr="004874BC">
        <w:rPr>
          <w:rFonts w:asciiTheme="majorBidi" w:hAnsiTheme="majorBidi" w:cstheme="majorBidi"/>
          <w:sz w:val="30"/>
          <w:szCs w:val="30"/>
          <w:cs/>
          <w:lang w:val="th-TH" w:bidi="th-TH"/>
        </w:rPr>
        <w:t xml:space="preserve"> </w:t>
      </w:r>
      <w:r w:rsidRPr="004874BC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และเงินปันผลรับ</w:t>
      </w:r>
      <w:r w:rsidRPr="004874BC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สำหรับงวด</w:t>
      </w:r>
      <w:r w:rsidR="001B13A6" w:rsidRPr="004874BC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>สาม</w:t>
      </w:r>
      <w:r w:rsidR="00072525" w:rsidRPr="004874BC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เดือนสิ้นสุดวันที่ </w:t>
      </w:r>
      <w:r w:rsidR="001B13A6" w:rsidRPr="004874BC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="001B13A6" w:rsidRPr="004874B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มีนาคม</w:t>
      </w:r>
      <w:r w:rsidR="00072525" w:rsidRPr="004874B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874BC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804C61" w:rsidRPr="004874BC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Pr="004874B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และ </w:t>
      </w:r>
      <w:r w:rsidRPr="004874BC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804C61" w:rsidRPr="004874BC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Pr="004874B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4874BC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มีดังนี้</w:t>
      </w:r>
    </w:p>
    <w:p w14:paraId="76578D70" w14:textId="77777777" w:rsidR="00241D33" w:rsidRPr="004874BC" w:rsidRDefault="00241D33" w:rsidP="00241D33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20"/>
          <w:lang w:bidi="th-TH"/>
        </w:rPr>
      </w:pPr>
    </w:p>
    <w:tbl>
      <w:tblPr>
        <w:tblW w:w="14761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87"/>
        <w:gridCol w:w="2162"/>
        <w:gridCol w:w="808"/>
        <w:gridCol w:w="633"/>
        <w:gridCol w:w="198"/>
        <w:gridCol w:w="623"/>
        <w:gridCol w:w="8"/>
        <w:gridCol w:w="180"/>
        <w:gridCol w:w="654"/>
        <w:gridCol w:w="178"/>
        <w:gridCol w:w="660"/>
        <w:gridCol w:w="178"/>
        <w:gridCol w:w="657"/>
        <w:gridCol w:w="6"/>
        <w:gridCol w:w="175"/>
        <w:gridCol w:w="6"/>
        <w:gridCol w:w="659"/>
        <w:gridCol w:w="7"/>
        <w:gridCol w:w="200"/>
        <w:gridCol w:w="7"/>
        <w:gridCol w:w="644"/>
        <w:gridCol w:w="207"/>
        <w:gridCol w:w="665"/>
        <w:gridCol w:w="9"/>
        <w:gridCol w:w="169"/>
        <w:gridCol w:w="9"/>
        <w:gridCol w:w="652"/>
        <w:gridCol w:w="207"/>
        <w:gridCol w:w="675"/>
        <w:gridCol w:w="178"/>
        <w:gridCol w:w="632"/>
        <w:gridCol w:w="178"/>
        <w:gridCol w:w="650"/>
      </w:tblGrid>
      <w:tr w:rsidR="00A10C88" w:rsidRPr="004874BC" w14:paraId="4AEFCF0F" w14:textId="77777777" w:rsidTr="008D0184">
        <w:trPr>
          <w:cantSplit/>
          <w:trHeight w:val="343"/>
          <w:tblHeader/>
        </w:trPr>
        <w:tc>
          <w:tcPr>
            <w:tcW w:w="1887" w:type="dxa"/>
            <w:vAlign w:val="bottom"/>
          </w:tcPr>
          <w:p w14:paraId="5B725139" w14:textId="77777777" w:rsidR="00A10C88" w:rsidRPr="004874BC" w:rsidRDefault="00A10C88" w:rsidP="008F1E75">
            <w:pPr>
              <w:spacing w:line="240" w:lineRule="auto"/>
              <w:ind w:left="18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62" w:type="dxa"/>
            <w:vAlign w:val="bottom"/>
          </w:tcPr>
          <w:p w14:paraId="4BA2D285" w14:textId="77777777" w:rsidR="00A10C88" w:rsidRPr="004874BC" w:rsidRDefault="00A10C88" w:rsidP="008F1E75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407317DA" w14:textId="77777777" w:rsidR="00A10C88" w:rsidRPr="004874BC" w:rsidRDefault="00A10C88" w:rsidP="008F1E7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2" w:type="dxa"/>
            <w:gridSpan w:val="4"/>
            <w:vAlign w:val="bottom"/>
          </w:tcPr>
          <w:p w14:paraId="1A66D060" w14:textId="77777777" w:rsidR="00A10C88" w:rsidRPr="004874BC" w:rsidRDefault="00A10C88" w:rsidP="008F1E75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554C5F8" w14:textId="77777777" w:rsidR="00A10C88" w:rsidRPr="004874BC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92" w:type="dxa"/>
            <w:gridSpan w:val="3"/>
            <w:tcBorders>
              <w:bottom w:val="single" w:sz="4" w:space="0" w:color="auto"/>
            </w:tcBorders>
            <w:vAlign w:val="bottom"/>
          </w:tcPr>
          <w:p w14:paraId="503BA5CA" w14:textId="168A54C7" w:rsidR="00A10C88" w:rsidRPr="004874BC" w:rsidRDefault="00A10C88" w:rsidP="008F1E7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4874BC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78" w:type="dxa"/>
            <w:vAlign w:val="bottom"/>
          </w:tcPr>
          <w:p w14:paraId="1B542966" w14:textId="77777777" w:rsidR="00A10C88" w:rsidRPr="004874BC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92" w:type="dxa"/>
            <w:gridSpan w:val="21"/>
          </w:tcPr>
          <w:p w14:paraId="091021DD" w14:textId="767807D7" w:rsidR="00A10C88" w:rsidRPr="004874BC" w:rsidRDefault="00A10C88" w:rsidP="008F1E75">
            <w:pPr>
              <w:spacing w:line="240" w:lineRule="auto"/>
              <w:ind w:left="-90" w:right="-8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4874BC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A10C88" w:rsidRPr="004874BC" w14:paraId="68BE8A4A" w14:textId="77777777" w:rsidTr="008D0184">
        <w:trPr>
          <w:cantSplit/>
          <w:trHeight w:val="343"/>
          <w:tblHeader/>
        </w:trPr>
        <w:tc>
          <w:tcPr>
            <w:tcW w:w="1887" w:type="dxa"/>
            <w:vAlign w:val="bottom"/>
          </w:tcPr>
          <w:p w14:paraId="21158E51" w14:textId="77777777" w:rsidR="00A10C88" w:rsidRPr="004874BC" w:rsidRDefault="00A10C88" w:rsidP="008F1E75">
            <w:pPr>
              <w:spacing w:line="240" w:lineRule="auto"/>
              <w:ind w:left="18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62" w:type="dxa"/>
            <w:vAlign w:val="bottom"/>
          </w:tcPr>
          <w:p w14:paraId="53017C7C" w14:textId="77777777" w:rsidR="00A10C88" w:rsidRPr="004874BC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874BC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08" w:type="dxa"/>
            <w:vAlign w:val="bottom"/>
          </w:tcPr>
          <w:p w14:paraId="7B1190B0" w14:textId="77777777" w:rsidR="00A10C88" w:rsidRPr="004874BC" w:rsidRDefault="00A10C88" w:rsidP="008F1E7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74B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  <w:p w14:paraId="6BE8A280" w14:textId="77777777" w:rsidR="00A10C88" w:rsidRPr="004874BC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874BC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462" w:type="dxa"/>
            <w:gridSpan w:val="4"/>
            <w:vAlign w:val="bottom"/>
          </w:tcPr>
          <w:p w14:paraId="56AEFE5C" w14:textId="3FDF9F70" w:rsidR="00A10C88" w:rsidRPr="004874BC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874B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สัดส่วนความเป็น</w:t>
            </w:r>
            <w:r w:rsidRPr="004874B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br/>
              <w:t>เจ้าของ</w:t>
            </w:r>
          </w:p>
        </w:tc>
        <w:tc>
          <w:tcPr>
            <w:tcW w:w="180" w:type="dxa"/>
            <w:vAlign w:val="bottom"/>
          </w:tcPr>
          <w:p w14:paraId="126104FD" w14:textId="77777777" w:rsidR="00A10C88" w:rsidRPr="004874BC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92" w:type="dxa"/>
            <w:gridSpan w:val="3"/>
            <w:tcBorders>
              <w:top w:val="single" w:sz="4" w:space="0" w:color="auto"/>
            </w:tcBorders>
            <w:vAlign w:val="bottom"/>
          </w:tcPr>
          <w:p w14:paraId="2F09112A" w14:textId="77777777" w:rsidR="00A10C88" w:rsidRPr="004874BC" w:rsidRDefault="00A10C88" w:rsidP="008F1E7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874BC">
              <w:rPr>
                <w:rFonts w:ascii="Angsana New" w:hAnsi="Angsana New"/>
                <w:sz w:val="24"/>
                <w:szCs w:val="24"/>
                <w:cs/>
                <w:lang w:val="en-GB"/>
              </w:rPr>
              <w:t>มูลค่าตามวิธี</w:t>
            </w:r>
          </w:p>
          <w:p w14:paraId="09E43507" w14:textId="77777777" w:rsidR="00A10C88" w:rsidRPr="004874BC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4874BC">
              <w:rPr>
                <w:rFonts w:ascii="Angsana New" w:hAnsi="Angsana New"/>
                <w:sz w:val="24"/>
                <w:szCs w:val="24"/>
                <w:cs/>
                <w:lang w:val="en-GB"/>
              </w:rPr>
              <w:t>ส่วนได้เสีย</w:t>
            </w:r>
          </w:p>
        </w:tc>
        <w:tc>
          <w:tcPr>
            <w:tcW w:w="178" w:type="dxa"/>
            <w:vAlign w:val="bottom"/>
          </w:tcPr>
          <w:p w14:paraId="12D30CEF" w14:textId="77777777" w:rsidR="00A10C88" w:rsidRPr="004874BC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510" w:type="dxa"/>
            <w:gridSpan w:val="6"/>
            <w:tcBorders>
              <w:top w:val="single" w:sz="4" w:space="0" w:color="auto"/>
            </w:tcBorders>
          </w:tcPr>
          <w:p w14:paraId="39977427" w14:textId="1E62B6A6" w:rsidR="00A10C88" w:rsidRPr="004874BC" w:rsidRDefault="00A10C88" w:rsidP="008F1E7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108A77FB" w14:textId="024FE1DA" w:rsidR="00A10C88" w:rsidRPr="004874BC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874B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207" w:type="dxa"/>
            <w:gridSpan w:val="2"/>
            <w:tcBorders>
              <w:top w:val="single" w:sz="4" w:space="0" w:color="auto"/>
            </w:tcBorders>
          </w:tcPr>
          <w:p w14:paraId="2E938376" w14:textId="722BACA0" w:rsidR="00A10C88" w:rsidRPr="004874BC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</w:tcBorders>
            <w:vAlign w:val="bottom"/>
          </w:tcPr>
          <w:p w14:paraId="45A3F9ED" w14:textId="123C4E46" w:rsidR="00A10C88" w:rsidRPr="004874BC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4874BC">
              <w:rPr>
                <w:rFonts w:ascii="Angsana New" w:hAnsi="Angsana New"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178" w:type="dxa"/>
            <w:gridSpan w:val="2"/>
            <w:tcBorders>
              <w:top w:val="single" w:sz="4" w:space="0" w:color="auto"/>
            </w:tcBorders>
            <w:vAlign w:val="bottom"/>
          </w:tcPr>
          <w:p w14:paraId="3EB7CF6A" w14:textId="77777777" w:rsidR="00A10C88" w:rsidRPr="004874BC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534" w:type="dxa"/>
            <w:gridSpan w:val="3"/>
            <w:tcBorders>
              <w:top w:val="single" w:sz="4" w:space="0" w:color="auto"/>
            </w:tcBorders>
            <w:vAlign w:val="bottom"/>
          </w:tcPr>
          <w:p w14:paraId="1D06EA74" w14:textId="0AB32AA6" w:rsidR="00A10C88" w:rsidRPr="004874BC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4874B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ราคาทุน</w:t>
            </w:r>
            <w:r w:rsidRPr="004874BC">
              <w:rPr>
                <w:rFonts w:ascii="Angsana New" w:hAnsi="Angsana New"/>
                <w:sz w:val="24"/>
                <w:szCs w:val="24"/>
              </w:rPr>
              <w:t>-</w:t>
            </w:r>
            <w:r w:rsidRPr="004874BC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638" w:type="dxa"/>
            <w:gridSpan w:val="4"/>
            <w:tcBorders>
              <w:top w:val="single" w:sz="4" w:space="0" w:color="auto"/>
            </w:tcBorders>
            <w:vAlign w:val="bottom"/>
          </w:tcPr>
          <w:p w14:paraId="2D5D20C2" w14:textId="77777777" w:rsidR="00A10C88" w:rsidRPr="004874BC" w:rsidRDefault="00A10C88" w:rsidP="008F1E75">
            <w:pPr>
              <w:spacing w:line="240" w:lineRule="auto"/>
              <w:ind w:left="-90" w:right="-80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874B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เงินปันผลรับ</w:t>
            </w:r>
          </w:p>
        </w:tc>
      </w:tr>
      <w:tr w:rsidR="001B13A6" w:rsidRPr="004874BC" w14:paraId="1643AB34" w14:textId="77777777" w:rsidTr="008D0184">
        <w:trPr>
          <w:cantSplit/>
          <w:trHeight w:val="343"/>
          <w:tblHeader/>
        </w:trPr>
        <w:tc>
          <w:tcPr>
            <w:tcW w:w="1887" w:type="dxa"/>
          </w:tcPr>
          <w:p w14:paraId="70CC3496" w14:textId="77777777" w:rsidR="001B13A6" w:rsidRPr="004874BC" w:rsidRDefault="001B13A6" w:rsidP="001B13A6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62" w:type="dxa"/>
          </w:tcPr>
          <w:p w14:paraId="650A5A6C" w14:textId="77777777" w:rsidR="001B13A6" w:rsidRPr="004874BC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593BCBDB" w14:textId="77777777" w:rsidR="001B13A6" w:rsidRPr="004874BC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  <w:vAlign w:val="bottom"/>
          </w:tcPr>
          <w:p w14:paraId="66087C9A" w14:textId="36A77E6A" w:rsidR="001B13A6" w:rsidRPr="004874BC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874BC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98" w:type="dxa"/>
            <w:vAlign w:val="bottom"/>
          </w:tcPr>
          <w:p w14:paraId="6EA11D4C" w14:textId="77777777" w:rsidR="001B13A6" w:rsidRPr="004874BC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  <w:vAlign w:val="bottom"/>
          </w:tcPr>
          <w:p w14:paraId="35EDE864" w14:textId="49BB7BDE" w:rsidR="001B13A6" w:rsidRPr="004874BC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874BC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8" w:type="dxa"/>
            <w:gridSpan w:val="2"/>
            <w:vAlign w:val="bottom"/>
          </w:tcPr>
          <w:p w14:paraId="02F920DE" w14:textId="77777777" w:rsidR="001B13A6" w:rsidRPr="004874BC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  <w:vAlign w:val="bottom"/>
          </w:tcPr>
          <w:p w14:paraId="2A6EA4A4" w14:textId="2964BE5C" w:rsidR="001B13A6" w:rsidRPr="004874BC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874BC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78" w:type="dxa"/>
            <w:vAlign w:val="bottom"/>
          </w:tcPr>
          <w:p w14:paraId="71AEDFB3" w14:textId="77777777" w:rsidR="001B13A6" w:rsidRPr="004874BC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0" w:type="dxa"/>
            <w:vAlign w:val="bottom"/>
          </w:tcPr>
          <w:p w14:paraId="5CC8C8BE" w14:textId="070B06E8" w:rsidR="001B13A6" w:rsidRPr="004874BC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874BC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8" w:type="dxa"/>
            <w:vAlign w:val="bottom"/>
          </w:tcPr>
          <w:p w14:paraId="1DC9FE76" w14:textId="77777777" w:rsidR="001B13A6" w:rsidRPr="004874BC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3" w:type="dxa"/>
            <w:gridSpan w:val="2"/>
            <w:vAlign w:val="bottom"/>
          </w:tcPr>
          <w:p w14:paraId="1CFCBF83" w14:textId="68F0C113" w:rsidR="001B13A6" w:rsidRPr="004874BC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874BC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81" w:type="dxa"/>
            <w:gridSpan w:val="2"/>
            <w:vAlign w:val="bottom"/>
          </w:tcPr>
          <w:p w14:paraId="153E34F4" w14:textId="12AA2A03" w:rsidR="001B13A6" w:rsidRPr="004874BC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6" w:type="dxa"/>
            <w:gridSpan w:val="2"/>
            <w:vAlign w:val="bottom"/>
          </w:tcPr>
          <w:p w14:paraId="72A3724A" w14:textId="676BA4F7" w:rsidR="001B13A6" w:rsidRPr="004874BC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874BC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07" w:type="dxa"/>
            <w:gridSpan w:val="2"/>
          </w:tcPr>
          <w:p w14:paraId="30B3BA10" w14:textId="2B29836B" w:rsidR="001B13A6" w:rsidRPr="004874BC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4" w:type="dxa"/>
            <w:vAlign w:val="bottom"/>
          </w:tcPr>
          <w:p w14:paraId="6933BBBF" w14:textId="19D99682" w:rsidR="001B13A6" w:rsidRPr="004874BC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874BC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07" w:type="dxa"/>
            <w:vAlign w:val="bottom"/>
          </w:tcPr>
          <w:p w14:paraId="00B68826" w14:textId="77777777" w:rsidR="001B13A6" w:rsidRPr="004874BC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5" w:type="dxa"/>
            <w:vAlign w:val="bottom"/>
          </w:tcPr>
          <w:p w14:paraId="7591D3A5" w14:textId="166F44FF" w:rsidR="001B13A6" w:rsidRPr="004874BC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874BC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8" w:type="dxa"/>
            <w:gridSpan w:val="2"/>
            <w:vAlign w:val="bottom"/>
          </w:tcPr>
          <w:p w14:paraId="767169D5" w14:textId="77777777" w:rsidR="001B13A6" w:rsidRPr="004874BC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1" w:type="dxa"/>
            <w:gridSpan w:val="2"/>
            <w:vAlign w:val="bottom"/>
          </w:tcPr>
          <w:p w14:paraId="77F616B9" w14:textId="50ABBA2F" w:rsidR="001B13A6" w:rsidRPr="004874BC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874BC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07" w:type="dxa"/>
            <w:vAlign w:val="bottom"/>
          </w:tcPr>
          <w:p w14:paraId="36D2AB46" w14:textId="77777777" w:rsidR="001B13A6" w:rsidRPr="004874BC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75" w:type="dxa"/>
            <w:vAlign w:val="bottom"/>
          </w:tcPr>
          <w:p w14:paraId="4B015DD7" w14:textId="4AF2BA79" w:rsidR="001B13A6" w:rsidRPr="004874BC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874BC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8" w:type="dxa"/>
            <w:vAlign w:val="bottom"/>
          </w:tcPr>
          <w:p w14:paraId="0E79F0E7" w14:textId="77777777" w:rsidR="001B13A6" w:rsidRPr="004874BC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2" w:type="dxa"/>
            <w:vAlign w:val="bottom"/>
          </w:tcPr>
          <w:p w14:paraId="771B81B1" w14:textId="5AAAEFB9" w:rsidR="001B13A6" w:rsidRPr="004874BC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874BC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78" w:type="dxa"/>
            <w:vAlign w:val="bottom"/>
          </w:tcPr>
          <w:p w14:paraId="754B50D8" w14:textId="77777777" w:rsidR="001B13A6" w:rsidRPr="004874BC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0" w:type="dxa"/>
            <w:vAlign w:val="bottom"/>
          </w:tcPr>
          <w:p w14:paraId="65695DE3" w14:textId="6221D9E1" w:rsidR="001B13A6" w:rsidRPr="004874BC" w:rsidRDefault="001B13A6" w:rsidP="00B705BA">
            <w:pPr>
              <w:tabs>
                <w:tab w:val="clear" w:pos="227"/>
                <w:tab w:val="left" w:pos="111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874BC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804C61" w:rsidRPr="004874BC" w14:paraId="79388287" w14:textId="77777777" w:rsidTr="009905E0">
        <w:trPr>
          <w:cantSplit/>
          <w:trHeight w:val="343"/>
          <w:tblHeader/>
        </w:trPr>
        <w:tc>
          <w:tcPr>
            <w:tcW w:w="1887" w:type="dxa"/>
          </w:tcPr>
          <w:p w14:paraId="3D0BA649" w14:textId="77777777" w:rsidR="00804C61" w:rsidRPr="004874BC" w:rsidRDefault="00804C61" w:rsidP="00804C61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62" w:type="dxa"/>
          </w:tcPr>
          <w:p w14:paraId="02F7016F" w14:textId="77777777" w:rsidR="00804C61" w:rsidRPr="004874BC" w:rsidRDefault="00804C61" w:rsidP="00804C6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58FEBAAB" w14:textId="77777777" w:rsidR="00804C61" w:rsidRPr="004874BC" w:rsidRDefault="00804C61" w:rsidP="00804C6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</w:tcPr>
          <w:p w14:paraId="3F4C0691" w14:textId="762C7C6D" w:rsidR="00804C61" w:rsidRPr="004874BC" w:rsidRDefault="00804C61" w:rsidP="00804C6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98" w:type="dxa"/>
          </w:tcPr>
          <w:p w14:paraId="62A4CE5A" w14:textId="77777777" w:rsidR="00804C61" w:rsidRPr="004874BC" w:rsidRDefault="00804C61" w:rsidP="00804C6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</w:tcPr>
          <w:p w14:paraId="678D3F30" w14:textId="73F086F5" w:rsidR="00804C61" w:rsidRPr="004874BC" w:rsidRDefault="00804C61" w:rsidP="00804C6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88" w:type="dxa"/>
            <w:gridSpan w:val="2"/>
          </w:tcPr>
          <w:p w14:paraId="30BE153E" w14:textId="77777777" w:rsidR="00804C61" w:rsidRPr="004874BC" w:rsidRDefault="00804C61" w:rsidP="00804C6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</w:tcPr>
          <w:p w14:paraId="0741A838" w14:textId="71D356E6" w:rsidR="00804C61" w:rsidRPr="004874BC" w:rsidRDefault="00804C61" w:rsidP="00804C6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78" w:type="dxa"/>
          </w:tcPr>
          <w:p w14:paraId="7CDF24C3" w14:textId="77777777" w:rsidR="00804C61" w:rsidRPr="004874BC" w:rsidRDefault="00804C61" w:rsidP="00804C6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0" w:type="dxa"/>
          </w:tcPr>
          <w:p w14:paraId="1792446E" w14:textId="136548EC" w:rsidR="00804C61" w:rsidRPr="004874BC" w:rsidRDefault="00804C61" w:rsidP="00804C6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78" w:type="dxa"/>
          </w:tcPr>
          <w:p w14:paraId="6157DF8A" w14:textId="77777777" w:rsidR="00804C61" w:rsidRPr="004874BC" w:rsidRDefault="00804C61" w:rsidP="00804C6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3" w:type="dxa"/>
            <w:gridSpan w:val="2"/>
          </w:tcPr>
          <w:p w14:paraId="23959FAA" w14:textId="55B34A51" w:rsidR="00804C61" w:rsidRPr="004874BC" w:rsidRDefault="00804C61" w:rsidP="00804C6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81" w:type="dxa"/>
            <w:gridSpan w:val="2"/>
          </w:tcPr>
          <w:p w14:paraId="361B2C9A" w14:textId="00BA3965" w:rsidR="00804C61" w:rsidRPr="004874BC" w:rsidRDefault="00804C61" w:rsidP="00804C6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6" w:type="dxa"/>
            <w:gridSpan w:val="2"/>
          </w:tcPr>
          <w:p w14:paraId="409987AC" w14:textId="060066CD" w:rsidR="00804C61" w:rsidRPr="004874BC" w:rsidRDefault="00804C61" w:rsidP="00804C6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07" w:type="dxa"/>
            <w:gridSpan w:val="2"/>
          </w:tcPr>
          <w:p w14:paraId="6228F700" w14:textId="03647999" w:rsidR="00804C61" w:rsidRPr="004874BC" w:rsidRDefault="00804C61" w:rsidP="00804C6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4" w:type="dxa"/>
          </w:tcPr>
          <w:p w14:paraId="03279817" w14:textId="087145B4" w:rsidR="00804C61" w:rsidRPr="004874BC" w:rsidRDefault="00804C61" w:rsidP="00804C6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07" w:type="dxa"/>
          </w:tcPr>
          <w:p w14:paraId="21024D80" w14:textId="77777777" w:rsidR="00804C61" w:rsidRPr="004874BC" w:rsidRDefault="00804C61" w:rsidP="00804C6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5" w:type="dxa"/>
          </w:tcPr>
          <w:p w14:paraId="7063E23E" w14:textId="15F1B6FD" w:rsidR="00804C61" w:rsidRPr="004874BC" w:rsidRDefault="00804C61" w:rsidP="00804C6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78" w:type="dxa"/>
            <w:gridSpan w:val="2"/>
            <w:vAlign w:val="bottom"/>
          </w:tcPr>
          <w:p w14:paraId="42EB64F3" w14:textId="77777777" w:rsidR="00804C61" w:rsidRPr="004874BC" w:rsidRDefault="00804C61" w:rsidP="00804C6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1" w:type="dxa"/>
            <w:gridSpan w:val="2"/>
          </w:tcPr>
          <w:p w14:paraId="5B8CA501" w14:textId="20CB4D0F" w:rsidR="00804C61" w:rsidRPr="004874BC" w:rsidRDefault="00804C61" w:rsidP="00804C6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07" w:type="dxa"/>
          </w:tcPr>
          <w:p w14:paraId="3DA2F254" w14:textId="77777777" w:rsidR="00804C61" w:rsidRPr="004874BC" w:rsidRDefault="00804C61" w:rsidP="00804C6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75" w:type="dxa"/>
          </w:tcPr>
          <w:p w14:paraId="2F3747A0" w14:textId="76978000" w:rsidR="00804C61" w:rsidRPr="004874BC" w:rsidRDefault="00804C61" w:rsidP="00804C6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78" w:type="dxa"/>
            <w:vAlign w:val="bottom"/>
          </w:tcPr>
          <w:p w14:paraId="76C3870F" w14:textId="77777777" w:rsidR="00804C61" w:rsidRPr="004874BC" w:rsidRDefault="00804C61" w:rsidP="00804C6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2" w:type="dxa"/>
          </w:tcPr>
          <w:p w14:paraId="462144A8" w14:textId="1E517DF4" w:rsidR="00804C61" w:rsidRPr="004874BC" w:rsidRDefault="00804C61" w:rsidP="00804C6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78" w:type="dxa"/>
          </w:tcPr>
          <w:p w14:paraId="0553C4C4" w14:textId="77777777" w:rsidR="00804C61" w:rsidRPr="004874BC" w:rsidRDefault="00804C61" w:rsidP="00804C6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0" w:type="dxa"/>
          </w:tcPr>
          <w:p w14:paraId="79B03D9C" w14:textId="07C5F8E4" w:rsidR="00804C61" w:rsidRPr="004874BC" w:rsidRDefault="00804C61" w:rsidP="00804C6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874B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8D0184" w:rsidRPr="004874BC" w14:paraId="15A02D1F" w14:textId="77777777" w:rsidTr="008D0184">
        <w:trPr>
          <w:cantSplit/>
          <w:trHeight w:val="80"/>
          <w:tblHeader/>
        </w:trPr>
        <w:tc>
          <w:tcPr>
            <w:tcW w:w="1887" w:type="dxa"/>
          </w:tcPr>
          <w:p w14:paraId="07F474CD" w14:textId="77777777" w:rsidR="008D0184" w:rsidRPr="004874BC" w:rsidRDefault="008D0184" w:rsidP="008D0184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62" w:type="dxa"/>
          </w:tcPr>
          <w:p w14:paraId="48318469" w14:textId="77777777" w:rsidR="008D0184" w:rsidRPr="004874BC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8" w:type="dxa"/>
          </w:tcPr>
          <w:p w14:paraId="2EB182DE" w14:textId="77777777" w:rsidR="008D0184" w:rsidRPr="004874BC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462" w:type="dxa"/>
            <w:gridSpan w:val="4"/>
            <w:vAlign w:val="bottom"/>
          </w:tcPr>
          <w:p w14:paraId="6AF64681" w14:textId="77777777" w:rsidR="008D0184" w:rsidRPr="004874BC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74BC"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  <w:t>(</w:t>
            </w:r>
            <w:r w:rsidRPr="004874BC">
              <w:rPr>
                <w:rFonts w:ascii="Angsana New" w:hAnsi="Angsana New"/>
                <w:i/>
                <w:iCs/>
                <w:sz w:val="24"/>
                <w:szCs w:val="24"/>
                <w:cs/>
                <w:lang w:val="en-GB"/>
              </w:rPr>
              <w:t>ร้อยละ</w:t>
            </w:r>
            <w:r w:rsidRPr="004874BC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04FBA420" w14:textId="77777777" w:rsidR="008D0184" w:rsidRPr="004874BC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262" w:type="dxa"/>
            <w:gridSpan w:val="25"/>
          </w:tcPr>
          <w:p w14:paraId="44D40A69" w14:textId="2C455687" w:rsidR="008D0184" w:rsidRPr="004874BC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</w:pPr>
            <w:r w:rsidRPr="004874BC">
              <w:rPr>
                <w:rFonts w:ascii="Angsana New" w:hAnsi="Angsana New" w:hint="cs"/>
                <w:i/>
                <w:iCs/>
                <w:sz w:val="24"/>
                <w:szCs w:val="24"/>
                <w:lang w:val="en-GB"/>
              </w:rPr>
              <w:t>(</w:t>
            </w:r>
            <w:r w:rsidRPr="004874BC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GB"/>
              </w:rPr>
              <w:t>ล้านบาท</w:t>
            </w:r>
            <w:r w:rsidRPr="004874BC">
              <w:rPr>
                <w:rFonts w:ascii="Angsana New" w:hAnsi="Angsana New" w:hint="cs"/>
                <w:i/>
                <w:iCs/>
                <w:sz w:val="24"/>
                <w:szCs w:val="24"/>
                <w:lang w:val="en-GB"/>
              </w:rPr>
              <w:t>)</w:t>
            </w:r>
          </w:p>
        </w:tc>
      </w:tr>
      <w:tr w:rsidR="008D0184" w:rsidRPr="004874BC" w14:paraId="22551849" w14:textId="77777777" w:rsidTr="008D0184">
        <w:trPr>
          <w:cantSplit/>
          <w:trHeight w:val="108"/>
        </w:trPr>
        <w:tc>
          <w:tcPr>
            <w:tcW w:w="1887" w:type="dxa"/>
            <w:vAlign w:val="bottom"/>
          </w:tcPr>
          <w:p w14:paraId="0605F6D7" w14:textId="77777777" w:rsidR="008D0184" w:rsidRPr="004874BC" w:rsidRDefault="008D0184" w:rsidP="008D0184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162" w:type="dxa"/>
          </w:tcPr>
          <w:p w14:paraId="2DDB4670" w14:textId="77777777" w:rsidR="008D0184" w:rsidRPr="004874BC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08" w:type="dxa"/>
          </w:tcPr>
          <w:p w14:paraId="5029F03B" w14:textId="77777777" w:rsidR="008D0184" w:rsidRPr="004874BC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3" w:type="dxa"/>
          </w:tcPr>
          <w:p w14:paraId="73F1F474" w14:textId="77777777" w:rsidR="008D0184" w:rsidRPr="004874BC" w:rsidRDefault="008D0184" w:rsidP="008D018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98" w:type="dxa"/>
          </w:tcPr>
          <w:p w14:paraId="243BEAFF" w14:textId="77777777" w:rsidR="008D0184" w:rsidRPr="004874BC" w:rsidRDefault="008D0184" w:rsidP="008D0184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623" w:type="dxa"/>
          </w:tcPr>
          <w:p w14:paraId="29B2FEFF" w14:textId="77777777" w:rsidR="008D0184" w:rsidRPr="004874BC" w:rsidRDefault="008D0184" w:rsidP="008D018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8" w:type="dxa"/>
            <w:gridSpan w:val="2"/>
          </w:tcPr>
          <w:p w14:paraId="52ED459E" w14:textId="77777777" w:rsidR="008D0184" w:rsidRPr="004874BC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654" w:type="dxa"/>
          </w:tcPr>
          <w:p w14:paraId="73949516" w14:textId="77777777" w:rsidR="008D0184" w:rsidRPr="004874BC" w:rsidRDefault="008D0184" w:rsidP="008D0184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78" w:type="dxa"/>
          </w:tcPr>
          <w:p w14:paraId="26287344" w14:textId="77777777" w:rsidR="008D0184" w:rsidRPr="004874BC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60" w:type="dxa"/>
          </w:tcPr>
          <w:p w14:paraId="78DABE5B" w14:textId="77777777" w:rsidR="008D0184" w:rsidRPr="004874BC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78" w:type="dxa"/>
          </w:tcPr>
          <w:p w14:paraId="458F5A8B" w14:textId="77777777" w:rsidR="008D0184" w:rsidRPr="004874BC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657" w:type="dxa"/>
          </w:tcPr>
          <w:p w14:paraId="7B4ECE56" w14:textId="77777777" w:rsidR="008D0184" w:rsidRPr="004874BC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181" w:type="dxa"/>
            <w:gridSpan w:val="2"/>
          </w:tcPr>
          <w:p w14:paraId="6B85FCF7" w14:textId="794C3309" w:rsidR="008D0184" w:rsidRPr="004874BC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665" w:type="dxa"/>
            <w:gridSpan w:val="2"/>
          </w:tcPr>
          <w:p w14:paraId="61D65318" w14:textId="07192AA7" w:rsidR="008D0184" w:rsidRPr="004874BC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207" w:type="dxa"/>
            <w:gridSpan w:val="2"/>
          </w:tcPr>
          <w:p w14:paraId="7AC5B446" w14:textId="35086F20" w:rsidR="008D0184" w:rsidRPr="004874BC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651" w:type="dxa"/>
            <w:gridSpan w:val="2"/>
          </w:tcPr>
          <w:p w14:paraId="0DA1CE27" w14:textId="77777777" w:rsidR="008D0184" w:rsidRPr="004874BC" w:rsidRDefault="008D0184" w:rsidP="008D018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207" w:type="dxa"/>
          </w:tcPr>
          <w:p w14:paraId="136E773A" w14:textId="77777777" w:rsidR="008D0184" w:rsidRPr="004874BC" w:rsidRDefault="008D0184" w:rsidP="008D0184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665" w:type="dxa"/>
          </w:tcPr>
          <w:p w14:paraId="0FE0A35F" w14:textId="77777777" w:rsidR="008D0184" w:rsidRPr="004874BC" w:rsidRDefault="008D0184" w:rsidP="008D0184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178" w:type="dxa"/>
            <w:gridSpan w:val="2"/>
          </w:tcPr>
          <w:p w14:paraId="37E828F0" w14:textId="77777777" w:rsidR="008D0184" w:rsidRPr="004874BC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661" w:type="dxa"/>
            <w:gridSpan w:val="2"/>
          </w:tcPr>
          <w:p w14:paraId="60774638" w14:textId="77777777" w:rsidR="008D0184" w:rsidRPr="004874BC" w:rsidRDefault="008D0184" w:rsidP="008D0184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07" w:type="dxa"/>
          </w:tcPr>
          <w:p w14:paraId="5ACDB3AD" w14:textId="77777777" w:rsidR="008D0184" w:rsidRPr="004874BC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675" w:type="dxa"/>
          </w:tcPr>
          <w:p w14:paraId="2072CBD1" w14:textId="77777777" w:rsidR="008D0184" w:rsidRPr="004874BC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78" w:type="dxa"/>
          </w:tcPr>
          <w:p w14:paraId="6F01CDD7" w14:textId="77777777" w:rsidR="008D0184" w:rsidRPr="004874BC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632" w:type="dxa"/>
          </w:tcPr>
          <w:p w14:paraId="3342A4CC" w14:textId="77777777" w:rsidR="008D0184" w:rsidRPr="004874BC" w:rsidRDefault="008D0184" w:rsidP="008D0184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78" w:type="dxa"/>
          </w:tcPr>
          <w:p w14:paraId="1EB8EAF9" w14:textId="77777777" w:rsidR="008D0184" w:rsidRPr="004874BC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650" w:type="dxa"/>
          </w:tcPr>
          <w:p w14:paraId="371B0329" w14:textId="77777777" w:rsidR="008D0184" w:rsidRPr="004874BC" w:rsidRDefault="008D0184" w:rsidP="008D0184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8D0184" w:rsidRPr="004874BC" w14:paraId="1BFA885A" w14:textId="77777777" w:rsidTr="008D0184">
        <w:trPr>
          <w:cantSplit/>
          <w:trHeight w:val="108"/>
        </w:trPr>
        <w:tc>
          <w:tcPr>
            <w:tcW w:w="1887" w:type="dxa"/>
            <w:vAlign w:val="bottom"/>
          </w:tcPr>
          <w:p w14:paraId="35915A93" w14:textId="77777777" w:rsidR="008D0184" w:rsidRPr="004874BC" w:rsidRDefault="008D0184" w:rsidP="008D0184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874BC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การร่วมค้าทางตรง</w:t>
            </w:r>
          </w:p>
        </w:tc>
        <w:tc>
          <w:tcPr>
            <w:tcW w:w="2162" w:type="dxa"/>
          </w:tcPr>
          <w:p w14:paraId="244C79C5" w14:textId="77777777" w:rsidR="008D0184" w:rsidRPr="004874BC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24E82F2B" w14:textId="77777777" w:rsidR="008D0184" w:rsidRPr="004874BC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</w:tcPr>
          <w:p w14:paraId="7A664BBA" w14:textId="77777777" w:rsidR="008D0184" w:rsidRPr="004874BC" w:rsidRDefault="008D0184" w:rsidP="008D018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" w:type="dxa"/>
          </w:tcPr>
          <w:p w14:paraId="417406DF" w14:textId="77777777" w:rsidR="008D0184" w:rsidRPr="004874BC" w:rsidRDefault="008D0184" w:rsidP="008D0184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</w:tcPr>
          <w:p w14:paraId="1B386CDC" w14:textId="77777777" w:rsidR="008D0184" w:rsidRPr="004874BC" w:rsidRDefault="008D0184" w:rsidP="008D018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8" w:type="dxa"/>
            <w:gridSpan w:val="2"/>
          </w:tcPr>
          <w:p w14:paraId="5EB4F136" w14:textId="77777777" w:rsidR="008D0184" w:rsidRPr="004874BC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</w:tcPr>
          <w:p w14:paraId="5E9694C9" w14:textId="77777777" w:rsidR="008D0184" w:rsidRPr="004874BC" w:rsidRDefault="008D0184" w:rsidP="008D0184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51D6B9A3" w14:textId="77777777" w:rsidR="008D0184" w:rsidRPr="004874BC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</w:tcPr>
          <w:p w14:paraId="359C7B28" w14:textId="77777777" w:rsidR="008D0184" w:rsidRPr="004874BC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0D1B8C96" w14:textId="77777777" w:rsidR="008D0184" w:rsidRPr="004874BC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7" w:type="dxa"/>
          </w:tcPr>
          <w:p w14:paraId="7B35E748" w14:textId="77777777" w:rsidR="008D0184" w:rsidRPr="004874BC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1" w:type="dxa"/>
            <w:gridSpan w:val="2"/>
          </w:tcPr>
          <w:p w14:paraId="42D063CC" w14:textId="194EB301" w:rsidR="008D0184" w:rsidRPr="004874BC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gridSpan w:val="2"/>
          </w:tcPr>
          <w:p w14:paraId="5EFCA1EC" w14:textId="0E4687B2" w:rsidR="008D0184" w:rsidRPr="004874BC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  <w:gridSpan w:val="2"/>
          </w:tcPr>
          <w:p w14:paraId="4F2D784F" w14:textId="3D1384DA" w:rsidR="008D0184" w:rsidRPr="004874BC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1" w:type="dxa"/>
            <w:gridSpan w:val="2"/>
          </w:tcPr>
          <w:p w14:paraId="1E6D532E" w14:textId="77777777" w:rsidR="008D0184" w:rsidRPr="004874BC" w:rsidRDefault="008D0184" w:rsidP="008D018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</w:tcPr>
          <w:p w14:paraId="631CD570" w14:textId="77777777" w:rsidR="008D0184" w:rsidRPr="004874BC" w:rsidRDefault="008D0184" w:rsidP="008D0184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</w:tcPr>
          <w:p w14:paraId="64351FB3" w14:textId="77777777" w:rsidR="008D0184" w:rsidRPr="004874BC" w:rsidRDefault="008D0184" w:rsidP="008D0184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gridSpan w:val="2"/>
          </w:tcPr>
          <w:p w14:paraId="650DF316" w14:textId="77777777" w:rsidR="008D0184" w:rsidRPr="004874BC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1" w:type="dxa"/>
            <w:gridSpan w:val="2"/>
          </w:tcPr>
          <w:p w14:paraId="633383C2" w14:textId="77777777" w:rsidR="008D0184" w:rsidRPr="004874BC" w:rsidRDefault="008D0184" w:rsidP="008D0184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" w:type="dxa"/>
          </w:tcPr>
          <w:p w14:paraId="4A52917A" w14:textId="77777777" w:rsidR="008D0184" w:rsidRPr="004874BC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75" w:type="dxa"/>
          </w:tcPr>
          <w:p w14:paraId="5CA3D3A7" w14:textId="77777777" w:rsidR="008D0184" w:rsidRPr="004874BC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13FBA1CF" w14:textId="77777777" w:rsidR="008D0184" w:rsidRPr="004874BC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2" w:type="dxa"/>
          </w:tcPr>
          <w:p w14:paraId="377B4A82" w14:textId="77777777" w:rsidR="008D0184" w:rsidRPr="004874BC" w:rsidRDefault="008D0184" w:rsidP="008D0184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0FE61B92" w14:textId="77777777" w:rsidR="008D0184" w:rsidRPr="004874BC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0" w:type="dxa"/>
          </w:tcPr>
          <w:p w14:paraId="09BC6850" w14:textId="77777777" w:rsidR="008D0184" w:rsidRPr="004874BC" w:rsidRDefault="008D0184" w:rsidP="008D0184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631A3" w:rsidRPr="004874BC" w14:paraId="14027701" w14:textId="77777777" w:rsidTr="00C76AFD">
        <w:trPr>
          <w:cantSplit/>
          <w:trHeight w:val="108"/>
        </w:trPr>
        <w:tc>
          <w:tcPr>
            <w:tcW w:w="1887" w:type="dxa"/>
          </w:tcPr>
          <w:p w14:paraId="754D9C84" w14:textId="77777777" w:rsidR="00D631A3" w:rsidRPr="004874BC" w:rsidRDefault="00D631A3" w:rsidP="00D631A3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874B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4874B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874BC">
              <w:rPr>
                <w:rFonts w:asciiTheme="majorBidi" w:hAnsiTheme="majorBidi" w:cstheme="majorBidi"/>
                <w:sz w:val="24"/>
                <w:szCs w:val="24"/>
                <w:cs/>
              </w:rPr>
              <w:t>ไทย อีทอกซีเลท จำกัด</w:t>
            </w:r>
          </w:p>
        </w:tc>
        <w:tc>
          <w:tcPr>
            <w:tcW w:w="2162" w:type="dxa"/>
          </w:tcPr>
          <w:p w14:paraId="3D7A5A28" w14:textId="77777777" w:rsidR="00D631A3" w:rsidRPr="004874BC" w:rsidRDefault="00D631A3" w:rsidP="00D6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rPr>
                <w:rFonts w:ascii="Angsana New" w:hAnsi="Angsana New"/>
                <w:sz w:val="24"/>
                <w:szCs w:val="24"/>
              </w:rPr>
            </w:pPr>
            <w:r w:rsidRPr="004874BC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ผลิตและจำหน่ายผลิตภัณฑ์แฟตตี้แอลกอฮอล์อีทอกซีเลท</w:t>
            </w:r>
          </w:p>
        </w:tc>
        <w:tc>
          <w:tcPr>
            <w:tcW w:w="808" w:type="dxa"/>
            <w:vAlign w:val="bottom"/>
          </w:tcPr>
          <w:p w14:paraId="19E18115" w14:textId="1AD4A64D" w:rsidR="00D631A3" w:rsidRPr="004874BC" w:rsidRDefault="00D631A3" w:rsidP="00D6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74BC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33" w:type="dxa"/>
            <w:vAlign w:val="bottom"/>
          </w:tcPr>
          <w:p w14:paraId="7B21C037" w14:textId="7E603ED2" w:rsidR="00D631A3" w:rsidRPr="004874BC" w:rsidRDefault="00D631A3" w:rsidP="00D631A3">
            <w:pPr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874BC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98" w:type="dxa"/>
          </w:tcPr>
          <w:p w14:paraId="58D80A05" w14:textId="67527640" w:rsidR="00D631A3" w:rsidRPr="004874BC" w:rsidRDefault="00D631A3" w:rsidP="00D631A3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  <w:vAlign w:val="bottom"/>
          </w:tcPr>
          <w:p w14:paraId="73054E62" w14:textId="77777777" w:rsidR="00D631A3" w:rsidRPr="004874BC" w:rsidRDefault="00D631A3" w:rsidP="00D631A3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874BC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88" w:type="dxa"/>
            <w:gridSpan w:val="2"/>
            <w:vAlign w:val="bottom"/>
          </w:tcPr>
          <w:p w14:paraId="2D9D0D60" w14:textId="77777777" w:rsidR="00D631A3" w:rsidRPr="004874BC" w:rsidRDefault="00D631A3" w:rsidP="00D631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  <w:vAlign w:val="bottom"/>
          </w:tcPr>
          <w:p w14:paraId="7D16D471" w14:textId="0535A99D" w:rsidR="00D631A3" w:rsidRPr="004874BC" w:rsidRDefault="00D631A3" w:rsidP="00D631A3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874BC">
              <w:rPr>
                <w:rFonts w:ascii="Angsana New" w:hAnsi="Angsana New"/>
                <w:sz w:val="24"/>
                <w:szCs w:val="24"/>
              </w:rPr>
              <w:t>83</w:t>
            </w:r>
            <w:r w:rsidR="00B17DCA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78" w:type="dxa"/>
            <w:vAlign w:val="bottom"/>
          </w:tcPr>
          <w:p w14:paraId="6FE0F892" w14:textId="77777777" w:rsidR="00D631A3" w:rsidRPr="004874BC" w:rsidRDefault="00D631A3" w:rsidP="00D631A3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</w:tcPr>
          <w:p w14:paraId="6833813E" w14:textId="77777777" w:rsidR="00D631A3" w:rsidRPr="004874BC" w:rsidRDefault="00D631A3" w:rsidP="00D631A3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ACED41" w14:textId="1AF216DF" w:rsidR="00D631A3" w:rsidRPr="004874BC" w:rsidRDefault="00D631A3" w:rsidP="00D631A3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874BC">
              <w:rPr>
                <w:rFonts w:asciiTheme="majorBidi" w:hAnsiTheme="majorBidi" w:cstheme="majorBidi"/>
                <w:sz w:val="24"/>
                <w:szCs w:val="24"/>
              </w:rPr>
              <w:t>806</w:t>
            </w:r>
          </w:p>
        </w:tc>
        <w:tc>
          <w:tcPr>
            <w:tcW w:w="178" w:type="dxa"/>
          </w:tcPr>
          <w:p w14:paraId="429BF82C" w14:textId="77777777" w:rsidR="00D631A3" w:rsidRPr="004874BC" w:rsidRDefault="00D631A3" w:rsidP="00D631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7" w:type="dxa"/>
          </w:tcPr>
          <w:p w14:paraId="36C75FF6" w14:textId="77777777" w:rsidR="00D631A3" w:rsidRPr="004874BC" w:rsidRDefault="00D631A3" w:rsidP="00D631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59316347" w14:textId="19B9212F" w:rsidR="00D631A3" w:rsidRPr="004874BC" w:rsidRDefault="00D631A3" w:rsidP="00D631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874BC">
              <w:rPr>
                <w:rFonts w:ascii="Angsana New" w:hAnsi="Angsana New"/>
                <w:sz w:val="24"/>
                <w:szCs w:val="24"/>
              </w:rPr>
              <w:t>691</w:t>
            </w:r>
          </w:p>
        </w:tc>
        <w:tc>
          <w:tcPr>
            <w:tcW w:w="181" w:type="dxa"/>
            <w:gridSpan w:val="2"/>
            <w:vAlign w:val="bottom"/>
          </w:tcPr>
          <w:p w14:paraId="1779B6DB" w14:textId="5DF69EA7" w:rsidR="00D631A3" w:rsidRPr="004874BC" w:rsidRDefault="00D631A3" w:rsidP="00D631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gridSpan w:val="2"/>
          </w:tcPr>
          <w:p w14:paraId="3CBB4BC2" w14:textId="77777777" w:rsidR="00D631A3" w:rsidRPr="004874BC" w:rsidRDefault="00D631A3" w:rsidP="00D631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5F1B829E" w14:textId="78561EA6" w:rsidR="00D631A3" w:rsidRPr="004874BC" w:rsidRDefault="00D631A3" w:rsidP="00D631A3">
            <w:pPr>
              <w:tabs>
                <w:tab w:val="clear" w:pos="454"/>
                <w:tab w:val="left" w:pos="514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874BC">
              <w:rPr>
                <w:rFonts w:ascii="Angsana New" w:hAnsi="Angsana New"/>
                <w:sz w:val="24"/>
                <w:szCs w:val="24"/>
              </w:rPr>
              <w:t>691</w:t>
            </w:r>
          </w:p>
        </w:tc>
        <w:tc>
          <w:tcPr>
            <w:tcW w:w="207" w:type="dxa"/>
            <w:gridSpan w:val="2"/>
            <w:vAlign w:val="bottom"/>
          </w:tcPr>
          <w:p w14:paraId="1916A5F7" w14:textId="14B4A49A" w:rsidR="00D631A3" w:rsidRPr="004874BC" w:rsidRDefault="00D631A3" w:rsidP="00D631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1" w:type="dxa"/>
            <w:gridSpan w:val="2"/>
            <w:vAlign w:val="bottom"/>
          </w:tcPr>
          <w:p w14:paraId="14E9B5EC" w14:textId="3B80DCAE" w:rsidR="00D631A3" w:rsidRPr="004874BC" w:rsidRDefault="00D631A3" w:rsidP="00D631A3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874BC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07" w:type="dxa"/>
            <w:vAlign w:val="bottom"/>
          </w:tcPr>
          <w:p w14:paraId="64F4D342" w14:textId="77777777" w:rsidR="00D631A3" w:rsidRPr="004874BC" w:rsidRDefault="00D631A3" w:rsidP="00D631A3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vAlign w:val="bottom"/>
          </w:tcPr>
          <w:p w14:paraId="1F59717B" w14:textId="77777777" w:rsidR="00D631A3" w:rsidRPr="004874BC" w:rsidRDefault="00D631A3" w:rsidP="00D631A3">
            <w:pPr>
              <w:tabs>
                <w:tab w:val="clear" w:pos="454"/>
                <w:tab w:val="decimal" w:pos="370"/>
                <w:tab w:val="left" w:pos="50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874BC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456341BE" w14:textId="77777777" w:rsidR="00D631A3" w:rsidRPr="004874BC" w:rsidRDefault="00D631A3" w:rsidP="00D6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1" w:type="dxa"/>
            <w:gridSpan w:val="2"/>
          </w:tcPr>
          <w:p w14:paraId="74FC3EEA" w14:textId="77777777" w:rsidR="00D631A3" w:rsidRPr="004874BC" w:rsidRDefault="00D631A3" w:rsidP="00D631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0BDDE97F" w14:textId="0C0695B7" w:rsidR="00D631A3" w:rsidRPr="004874BC" w:rsidRDefault="00D631A3" w:rsidP="00D631A3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874BC">
              <w:rPr>
                <w:rFonts w:ascii="Angsana New" w:hAnsi="Angsana New"/>
                <w:sz w:val="24"/>
                <w:szCs w:val="24"/>
              </w:rPr>
              <w:t>691</w:t>
            </w:r>
          </w:p>
        </w:tc>
        <w:tc>
          <w:tcPr>
            <w:tcW w:w="207" w:type="dxa"/>
          </w:tcPr>
          <w:p w14:paraId="5B536DF3" w14:textId="77777777" w:rsidR="00D631A3" w:rsidRPr="004874BC" w:rsidRDefault="00D631A3" w:rsidP="00D6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" w:type="dxa"/>
          </w:tcPr>
          <w:p w14:paraId="2A6DB948" w14:textId="77777777" w:rsidR="00D631A3" w:rsidRPr="004874BC" w:rsidRDefault="00D631A3" w:rsidP="00D631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2AADE1B0" w14:textId="4E69CBE2" w:rsidR="00D631A3" w:rsidRPr="004874BC" w:rsidRDefault="00D631A3" w:rsidP="00D631A3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874BC">
              <w:rPr>
                <w:rFonts w:ascii="Angsana New" w:hAnsi="Angsana New"/>
                <w:sz w:val="24"/>
                <w:szCs w:val="24"/>
              </w:rPr>
              <w:t>691</w:t>
            </w:r>
          </w:p>
        </w:tc>
        <w:tc>
          <w:tcPr>
            <w:tcW w:w="178" w:type="dxa"/>
            <w:vAlign w:val="bottom"/>
          </w:tcPr>
          <w:p w14:paraId="6BB7F1AE" w14:textId="77777777" w:rsidR="00D631A3" w:rsidRPr="004874BC" w:rsidRDefault="00D631A3" w:rsidP="00D6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dxa"/>
          </w:tcPr>
          <w:p w14:paraId="3E19E172" w14:textId="77777777" w:rsidR="00D631A3" w:rsidRPr="004874BC" w:rsidRDefault="00D631A3" w:rsidP="00D6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79" w:right="-75"/>
              <w:rPr>
                <w:rFonts w:ascii="Angsana New" w:hAnsi="Angsana New"/>
                <w:sz w:val="24"/>
                <w:szCs w:val="24"/>
              </w:rPr>
            </w:pPr>
          </w:p>
          <w:p w14:paraId="0ABF8AC3" w14:textId="01EAAB5C" w:rsidR="00D631A3" w:rsidRPr="004874BC" w:rsidRDefault="00D631A3" w:rsidP="00D631A3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874B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13B19B4" w14:textId="77777777" w:rsidR="00D631A3" w:rsidRPr="004874BC" w:rsidRDefault="00D631A3" w:rsidP="00D6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0" w:type="dxa"/>
          </w:tcPr>
          <w:p w14:paraId="205A9E9C" w14:textId="77777777" w:rsidR="00D631A3" w:rsidRPr="004874BC" w:rsidRDefault="00D631A3" w:rsidP="00D6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79" w:right="-75"/>
              <w:rPr>
                <w:rFonts w:ascii="Angsana New" w:hAnsi="Angsana New"/>
                <w:sz w:val="24"/>
                <w:szCs w:val="24"/>
              </w:rPr>
            </w:pPr>
          </w:p>
          <w:p w14:paraId="0355F772" w14:textId="4F838D2E" w:rsidR="00D631A3" w:rsidRPr="004874BC" w:rsidRDefault="00D631A3" w:rsidP="00D6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79" w:right="-75"/>
              <w:rPr>
                <w:rFonts w:ascii="Angsana New" w:hAnsi="Angsana New"/>
                <w:strike/>
                <w:sz w:val="26"/>
                <w:szCs w:val="26"/>
              </w:rPr>
            </w:pPr>
            <w:r w:rsidRPr="004874B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631A3" w:rsidRPr="004874BC" w14:paraId="1F29832A" w14:textId="77777777" w:rsidTr="00C76AFD">
        <w:trPr>
          <w:cantSplit/>
          <w:trHeight w:val="108"/>
        </w:trPr>
        <w:tc>
          <w:tcPr>
            <w:tcW w:w="1887" w:type="dxa"/>
          </w:tcPr>
          <w:p w14:paraId="51F3E0C8" w14:textId="77777777" w:rsidR="00D631A3" w:rsidRPr="004874BC" w:rsidRDefault="00D631A3" w:rsidP="00D631A3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62" w:type="dxa"/>
          </w:tcPr>
          <w:p w14:paraId="140326E2" w14:textId="77777777" w:rsidR="00D631A3" w:rsidRPr="004874BC" w:rsidRDefault="00D631A3" w:rsidP="00D6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57F777DA" w14:textId="77777777" w:rsidR="00D631A3" w:rsidRPr="004874BC" w:rsidRDefault="00D631A3" w:rsidP="00D6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3" w:type="dxa"/>
            <w:vAlign w:val="bottom"/>
          </w:tcPr>
          <w:p w14:paraId="4BBDD889" w14:textId="77777777" w:rsidR="00D631A3" w:rsidRPr="004874BC" w:rsidRDefault="00D631A3" w:rsidP="00D631A3">
            <w:pPr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" w:type="dxa"/>
          </w:tcPr>
          <w:p w14:paraId="4D28E0A7" w14:textId="77777777" w:rsidR="00D631A3" w:rsidRPr="004874BC" w:rsidRDefault="00D631A3" w:rsidP="00D631A3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  <w:vAlign w:val="bottom"/>
          </w:tcPr>
          <w:p w14:paraId="343F3B30" w14:textId="77777777" w:rsidR="00D631A3" w:rsidRPr="004874BC" w:rsidRDefault="00D631A3" w:rsidP="00D631A3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78CE7614" w14:textId="77777777" w:rsidR="00D631A3" w:rsidRPr="004874BC" w:rsidRDefault="00D631A3" w:rsidP="00D631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  <w:vAlign w:val="bottom"/>
          </w:tcPr>
          <w:p w14:paraId="2394CEB6" w14:textId="77777777" w:rsidR="00D631A3" w:rsidRPr="004874BC" w:rsidRDefault="00D631A3" w:rsidP="00D631A3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ECACFE5" w14:textId="77777777" w:rsidR="00D631A3" w:rsidRPr="004874BC" w:rsidRDefault="00D631A3" w:rsidP="00D631A3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</w:tcPr>
          <w:p w14:paraId="65964B5F" w14:textId="77777777" w:rsidR="00D631A3" w:rsidRPr="004874BC" w:rsidRDefault="00D631A3" w:rsidP="00D631A3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1D66AC8" w14:textId="77777777" w:rsidR="00D631A3" w:rsidRPr="004874BC" w:rsidRDefault="00D631A3" w:rsidP="00D631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7" w:type="dxa"/>
          </w:tcPr>
          <w:p w14:paraId="29CB4A62" w14:textId="77777777" w:rsidR="00D631A3" w:rsidRPr="004874BC" w:rsidRDefault="00D631A3" w:rsidP="00D631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76F14F44" w14:textId="77777777" w:rsidR="00D631A3" w:rsidRPr="004874BC" w:rsidRDefault="00D631A3" w:rsidP="00D631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gridSpan w:val="2"/>
          </w:tcPr>
          <w:p w14:paraId="227AD05A" w14:textId="77777777" w:rsidR="00D631A3" w:rsidRPr="004874BC" w:rsidRDefault="00D631A3" w:rsidP="00D631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  <w:gridSpan w:val="2"/>
            <w:vAlign w:val="bottom"/>
          </w:tcPr>
          <w:p w14:paraId="5C97CEDB" w14:textId="77777777" w:rsidR="00D631A3" w:rsidRPr="004874BC" w:rsidRDefault="00D631A3" w:rsidP="00D631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1" w:type="dxa"/>
            <w:gridSpan w:val="2"/>
            <w:vAlign w:val="bottom"/>
          </w:tcPr>
          <w:p w14:paraId="46E7904F" w14:textId="77777777" w:rsidR="00D631A3" w:rsidRPr="004874BC" w:rsidRDefault="00D631A3" w:rsidP="00D631A3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  <w:vAlign w:val="bottom"/>
          </w:tcPr>
          <w:p w14:paraId="3C97FDFE" w14:textId="77777777" w:rsidR="00D631A3" w:rsidRPr="004874BC" w:rsidRDefault="00D631A3" w:rsidP="00D631A3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vAlign w:val="bottom"/>
          </w:tcPr>
          <w:p w14:paraId="2DF7C434" w14:textId="77777777" w:rsidR="00D631A3" w:rsidRPr="004874BC" w:rsidRDefault="00D631A3" w:rsidP="00D631A3">
            <w:pPr>
              <w:tabs>
                <w:tab w:val="clear" w:pos="454"/>
                <w:tab w:val="decimal" w:pos="370"/>
                <w:tab w:val="left" w:pos="50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152ECAF2" w14:textId="77777777" w:rsidR="00D631A3" w:rsidRPr="004874BC" w:rsidRDefault="00D631A3" w:rsidP="00D6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1" w:type="dxa"/>
            <w:gridSpan w:val="2"/>
          </w:tcPr>
          <w:p w14:paraId="3F2C6767" w14:textId="77777777" w:rsidR="00D631A3" w:rsidRPr="004874BC" w:rsidRDefault="00D631A3" w:rsidP="00D631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</w:tcPr>
          <w:p w14:paraId="2587AAD1" w14:textId="77777777" w:rsidR="00D631A3" w:rsidRPr="004874BC" w:rsidRDefault="00D631A3" w:rsidP="00D6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" w:type="dxa"/>
          </w:tcPr>
          <w:p w14:paraId="60B0E9F1" w14:textId="77777777" w:rsidR="00D631A3" w:rsidRPr="004874BC" w:rsidRDefault="00D631A3" w:rsidP="00D631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7E0BB078" w14:textId="77777777" w:rsidR="00D631A3" w:rsidRPr="004874BC" w:rsidRDefault="00D631A3" w:rsidP="00D6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dxa"/>
          </w:tcPr>
          <w:p w14:paraId="217DD758" w14:textId="77777777" w:rsidR="00D631A3" w:rsidRPr="004874BC" w:rsidRDefault="00D631A3" w:rsidP="00D6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79" w:right="-7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3BB063C" w14:textId="77777777" w:rsidR="00D631A3" w:rsidRPr="004874BC" w:rsidRDefault="00D631A3" w:rsidP="00D6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0" w:type="dxa"/>
          </w:tcPr>
          <w:p w14:paraId="68EB1FA2" w14:textId="77777777" w:rsidR="00D631A3" w:rsidRPr="004874BC" w:rsidRDefault="00D631A3" w:rsidP="00D6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79" w:right="-7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631A3" w:rsidRPr="004874BC" w14:paraId="5B37CCF3" w14:textId="77777777" w:rsidTr="000A7141">
        <w:trPr>
          <w:cantSplit/>
          <w:trHeight w:val="108"/>
        </w:trPr>
        <w:tc>
          <w:tcPr>
            <w:tcW w:w="1887" w:type="dxa"/>
            <w:vAlign w:val="bottom"/>
          </w:tcPr>
          <w:p w14:paraId="3D9C29BF" w14:textId="77777777" w:rsidR="00D631A3" w:rsidRPr="004874BC" w:rsidRDefault="00D631A3" w:rsidP="00D631A3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874BC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การร่วมค้าทางอ้อม</w:t>
            </w:r>
          </w:p>
        </w:tc>
        <w:tc>
          <w:tcPr>
            <w:tcW w:w="2162" w:type="dxa"/>
          </w:tcPr>
          <w:p w14:paraId="2AFA49B2" w14:textId="77777777" w:rsidR="00D631A3" w:rsidRPr="004874BC" w:rsidRDefault="00D631A3" w:rsidP="00D6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5EEA0C2D" w14:textId="77777777" w:rsidR="00D631A3" w:rsidRPr="004874BC" w:rsidRDefault="00D631A3" w:rsidP="00D6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  <w:vAlign w:val="bottom"/>
          </w:tcPr>
          <w:p w14:paraId="53E2045F" w14:textId="79DBBAFE" w:rsidR="00D631A3" w:rsidRPr="004874BC" w:rsidRDefault="00D631A3" w:rsidP="00D631A3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" w:type="dxa"/>
          </w:tcPr>
          <w:p w14:paraId="20CE8B2D" w14:textId="77777777" w:rsidR="00D631A3" w:rsidRPr="004874BC" w:rsidRDefault="00D631A3" w:rsidP="00D631A3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  <w:vAlign w:val="bottom"/>
          </w:tcPr>
          <w:p w14:paraId="2EBE0EF2" w14:textId="77777777" w:rsidR="00D631A3" w:rsidRPr="004874BC" w:rsidRDefault="00D631A3" w:rsidP="00D631A3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4C502C56" w14:textId="77777777" w:rsidR="00D631A3" w:rsidRPr="004874BC" w:rsidRDefault="00D631A3" w:rsidP="00D631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  <w:vAlign w:val="bottom"/>
          </w:tcPr>
          <w:p w14:paraId="3AC1B197" w14:textId="77777777" w:rsidR="00D631A3" w:rsidRPr="004874BC" w:rsidRDefault="00D631A3" w:rsidP="00D631A3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3C6B93C" w14:textId="77777777" w:rsidR="00D631A3" w:rsidRPr="004874BC" w:rsidRDefault="00D631A3" w:rsidP="00D631A3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</w:tcPr>
          <w:p w14:paraId="69BD024B" w14:textId="77777777" w:rsidR="00D631A3" w:rsidRPr="004874BC" w:rsidRDefault="00D631A3" w:rsidP="00D631A3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510E589D" w14:textId="77777777" w:rsidR="00D631A3" w:rsidRPr="004874BC" w:rsidRDefault="00D631A3" w:rsidP="00D631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7" w:type="dxa"/>
          </w:tcPr>
          <w:p w14:paraId="4D2FB8F5" w14:textId="77777777" w:rsidR="00D631A3" w:rsidRPr="004874BC" w:rsidRDefault="00D631A3" w:rsidP="00D631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5484D0ED" w14:textId="56BA893C" w:rsidR="00D631A3" w:rsidRPr="004874BC" w:rsidRDefault="00D631A3" w:rsidP="00D631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gridSpan w:val="2"/>
          </w:tcPr>
          <w:p w14:paraId="5F76361F" w14:textId="3368BF6F" w:rsidR="00D631A3" w:rsidRPr="004874BC" w:rsidRDefault="00D631A3" w:rsidP="00D631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  <w:gridSpan w:val="2"/>
            <w:vAlign w:val="bottom"/>
          </w:tcPr>
          <w:p w14:paraId="130DECBD" w14:textId="40BA597A" w:rsidR="00D631A3" w:rsidRPr="004874BC" w:rsidRDefault="00D631A3" w:rsidP="00D631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1" w:type="dxa"/>
            <w:gridSpan w:val="2"/>
            <w:vAlign w:val="bottom"/>
          </w:tcPr>
          <w:p w14:paraId="183FBAF2" w14:textId="77777777" w:rsidR="00D631A3" w:rsidRPr="004874BC" w:rsidRDefault="00D631A3" w:rsidP="00D631A3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  <w:vAlign w:val="bottom"/>
          </w:tcPr>
          <w:p w14:paraId="5FF396CD" w14:textId="77777777" w:rsidR="00D631A3" w:rsidRPr="004874BC" w:rsidRDefault="00D631A3" w:rsidP="00D631A3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vAlign w:val="bottom"/>
          </w:tcPr>
          <w:p w14:paraId="1EED1BDA" w14:textId="77777777" w:rsidR="00D631A3" w:rsidRPr="004874BC" w:rsidRDefault="00D631A3" w:rsidP="00D631A3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09524AD2" w14:textId="77777777" w:rsidR="00D631A3" w:rsidRPr="004874BC" w:rsidRDefault="00D631A3" w:rsidP="00D6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1" w:type="dxa"/>
            <w:gridSpan w:val="2"/>
          </w:tcPr>
          <w:p w14:paraId="350D1ED9" w14:textId="77777777" w:rsidR="00D631A3" w:rsidRPr="004874BC" w:rsidRDefault="00D631A3" w:rsidP="00D631A3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</w:tcPr>
          <w:p w14:paraId="53654C63" w14:textId="77777777" w:rsidR="00D631A3" w:rsidRPr="004874BC" w:rsidRDefault="00D631A3" w:rsidP="00D6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" w:type="dxa"/>
          </w:tcPr>
          <w:p w14:paraId="70305ED5" w14:textId="77777777" w:rsidR="00D631A3" w:rsidRPr="004874BC" w:rsidRDefault="00D631A3" w:rsidP="00D631A3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0AB30EAA" w14:textId="77777777" w:rsidR="00D631A3" w:rsidRPr="004874BC" w:rsidRDefault="00D631A3" w:rsidP="00D6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dxa"/>
          </w:tcPr>
          <w:p w14:paraId="124637D9" w14:textId="77777777" w:rsidR="00D631A3" w:rsidRPr="004874BC" w:rsidRDefault="00D631A3" w:rsidP="00D631A3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2AD93A21" w14:textId="77777777" w:rsidR="00D631A3" w:rsidRPr="004874BC" w:rsidRDefault="00D631A3" w:rsidP="00D6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0" w:type="dxa"/>
          </w:tcPr>
          <w:p w14:paraId="6A97C39A" w14:textId="77777777" w:rsidR="00D631A3" w:rsidRPr="004874BC" w:rsidRDefault="00D631A3" w:rsidP="00D6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31A3" w:rsidRPr="004874BC" w14:paraId="4C1DF83F" w14:textId="77777777" w:rsidTr="00C76AFD">
        <w:trPr>
          <w:cantSplit/>
          <w:trHeight w:val="108"/>
        </w:trPr>
        <w:tc>
          <w:tcPr>
            <w:tcW w:w="1887" w:type="dxa"/>
          </w:tcPr>
          <w:p w14:paraId="06BE7699" w14:textId="7AEB4FAC" w:rsidR="00D631A3" w:rsidRPr="004874BC" w:rsidRDefault="00D631A3" w:rsidP="00D631A3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4874BC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บริษัท จีจีซี เคทิส </w:t>
            </w:r>
            <w:r w:rsidRPr="004874BC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br/>
              <w:t>ไบโออินดัสเทรียล จำกัด</w:t>
            </w:r>
          </w:p>
        </w:tc>
        <w:tc>
          <w:tcPr>
            <w:tcW w:w="2162" w:type="dxa"/>
          </w:tcPr>
          <w:p w14:paraId="53D889C6" w14:textId="77777777" w:rsidR="00D631A3" w:rsidRPr="004874BC" w:rsidRDefault="00D631A3" w:rsidP="00D6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rPr>
                <w:rFonts w:ascii="Angsana New" w:hAnsi="Angsana New"/>
                <w:sz w:val="24"/>
                <w:szCs w:val="24"/>
              </w:rPr>
            </w:pPr>
            <w:r w:rsidRPr="004874BC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ผลิตและจำหน่ายไฟฟ้าและ</w:t>
            </w:r>
            <w:r w:rsidRPr="004874BC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4874BC">
              <w:rPr>
                <w:rFonts w:ascii="Angsana New" w:hAnsi="Angsana New" w:hint="cs"/>
                <w:sz w:val="24"/>
                <w:szCs w:val="24"/>
                <w:cs/>
              </w:rPr>
              <w:t>เอทานอลจากอ้อย</w:t>
            </w:r>
          </w:p>
        </w:tc>
        <w:tc>
          <w:tcPr>
            <w:tcW w:w="808" w:type="dxa"/>
            <w:vAlign w:val="bottom"/>
          </w:tcPr>
          <w:p w14:paraId="352A41A1" w14:textId="1F3E7AD9" w:rsidR="00D631A3" w:rsidRPr="004874BC" w:rsidRDefault="00D631A3" w:rsidP="00D6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74BC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33" w:type="dxa"/>
            <w:vAlign w:val="bottom"/>
          </w:tcPr>
          <w:p w14:paraId="31248904" w14:textId="1B5471A2" w:rsidR="00D631A3" w:rsidRPr="004874BC" w:rsidRDefault="00D631A3" w:rsidP="00D631A3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874BC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98" w:type="dxa"/>
          </w:tcPr>
          <w:p w14:paraId="61A93BE3" w14:textId="77777777" w:rsidR="00D631A3" w:rsidRPr="004874BC" w:rsidRDefault="00D631A3" w:rsidP="00D631A3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  <w:vAlign w:val="bottom"/>
          </w:tcPr>
          <w:p w14:paraId="346B60B6" w14:textId="77777777" w:rsidR="00D631A3" w:rsidRPr="004874BC" w:rsidRDefault="00D631A3" w:rsidP="00D631A3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874BC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88" w:type="dxa"/>
            <w:gridSpan w:val="2"/>
            <w:vAlign w:val="bottom"/>
          </w:tcPr>
          <w:p w14:paraId="1669F984" w14:textId="77777777" w:rsidR="00D631A3" w:rsidRPr="004874BC" w:rsidRDefault="00D631A3" w:rsidP="00D631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  <w:tcBorders>
              <w:bottom w:val="single" w:sz="4" w:space="0" w:color="auto"/>
            </w:tcBorders>
            <w:vAlign w:val="bottom"/>
          </w:tcPr>
          <w:p w14:paraId="7A95F6CB" w14:textId="157241CC" w:rsidR="00D631A3" w:rsidRPr="004874BC" w:rsidRDefault="00D631A3" w:rsidP="00D631A3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874B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629D2A3" w14:textId="77777777" w:rsidR="00D631A3" w:rsidRPr="004874BC" w:rsidRDefault="00D631A3" w:rsidP="00D631A3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14:paraId="1F2CFE84" w14:textId="77777777" w:rsidR="00D631A3" w:rsidRPr="004874BC" w:rsidRDefault="00D631A3" w:rsidP="00D631A3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82B205" w14:textId="1C2CD49D" w:rsidR="00D631A3" w:rsidRPr="004874BC" w:rsidRDefault="00D631A3" w:rsidP="00D631A3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874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1AF51BC" w14:textId="77777777" w:rsidR="00D631A3" w:rsidRPr="004874BC" w:rsidRDefault="00D631A3" w:rsidP="00D631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14:paraId="6E3AC01E" w14:textId="77777777" w:rsidR="00D631A3" w:rsidRPr="004874BC" w:rsidRDefault="00D631A3" w:rsidP="00D631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77703A86" w14:textId="5EE93A01" w:rsidR="00D631A3" w:rsidRPr="004874BC" w:rsidRDefault="00D631A3" w:rsidP="00D631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874BC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1" w:type="dxa"/>
            <w:gridSpan w:val="2"/>
            <w:vAlign w:val="bottom"/>
          </w:tcPr>
          <w:p w14:paraId="44FD2FA0" w14:textId="3AD77A01" w:rsidR="00D631A3" w:rsidRPr="004874BC" w:rsidRDefault="00D631A3" w:rsidP="00D631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gridSpan w:val="2"/>
            <w:tcBorders>
              <w:bottom w:val="single" w:sz="4" w:space="0" w:color="auto"/>
            </w:tcBorders>
          </w:tcPr>
          <w:p w14:paraId="33FC7FBE" w14:textId="77777777" w:rsidR="00D631A3" w:rsidRPr="004874BC" w:rsidRDefault="00D631A3" w:rsidP="00D631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0DC336CF" w14:textId="78BD629A" w:rsidR="00D631A3" w:rsidRPr="004874BC" w:rsidRDefault="00D631A3" w:rsidP="00D631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874BC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07" w:type="dxa"/>
            <w:gridSpan w:val="2"/>
            <w:vAlign w:val="bottom"/>
          </w:tcPr>
          <w:p w14:paraId="49F45EDB" w14:textId="611735B4" w:rsidR="00D631A3" w:rsidRPr="004874BC" w:rsidRDefault="00D631A3" w:rsidP="00D631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1" w:type="dxa"/>
            <w:gridSpan w:val="2"/>
            <w:tcBorders>
              <w:bottom w:val="single" w:sz="4" w:space="0" w:color="auto"/>
            </w:tcBorders>
            <w:vAlign w:val="bottom"/>
          </w:tcPr>
          <w:p w14:paraId="3EE7C6E8" w14:textId="599EC15F" w:rsidR="00D631A3" w:rsidRPr="004874BC" w:rsidRDefault="00D631A3" w:rsidP="00D631A3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874BC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07" w:type="dxa"/>
            <w:vAlign w:val="bottom"/>
          </w:tcPr>
          <w:p w14:paraId="5CC699D5" w14:textId="77777777" w:rsidR="00D631A3" w:rsidRPr="004874BC" w:rsidRDefault="00D631A3" w:rsidP="00D631A3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vAlign w:val="bottom"/>
          </w:tcPr>
          <w:p w14:paraId="4A085B44" w14:textId="77777777" w:rsidR="00D631A3" w:rsidRPr="004874BC" w:rsidRDefault="00D631A3" w:rsidP="00D631A3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874BC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3DA22635" w14:textId="77777777" w:rsidR="00D631A3" w:rsidRPr="004874BC" w:rsidRDefault="00D631A3" w:rsidP="00D6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1" w:type="dxa"/>
            <w:gridSpan w:val="2"/>
            <w:tcBorders>
              <w:bottom w:val="single" w:sz="4" w:space="0" w:color="auto"/>
            </w:tcBorders>
          </w:tcPr>
          <w:p w14:paraId="73AA46F3" w14:textId="77777777" w:rsidR="00D631A3" w:rsidRPr="004874BC" w:rsidRDefault="00D631A3" w:rsidP="00D631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10A08551" w14:textId="6670BE54" w:rsidR="00D631A3" w:rsidRPr="004874BC" w:rsidRDefault="00D631A3" w:rsidP="00D631A3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874BC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07" w:type="dxa"/>
          </w:tcPr>
          <w:p w14:paraId="79272188" w14:textId="77777777" w:rsidR="00D631A3" w:rsidRPr="004874BC" w:rsidRDefault="00D631A3" w:rsidP="00D6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6F1F6073" w14:textId="77777777" w:rsidR="00D631A3" w:rsidRPr="004874BC" w:rsidRDefault="00D631A3" w:rsidP="00D631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6D3E4595" w14:textId="21C40E1F" w:rsidR="00D631A3" w:rsidRPr="004874BC" w:rsidRDefault="00D631A3" w:rsidP="00D631A3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874BC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0900439E" w14:textId="77777777" w:rsidR="00D631A3" w:rsidRPr="004874BC" w:rsidRDefault="00D631A3" w:rsidP="00D6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14:paraId="22BC8CD7" w14:textId="77777777" w:rsidR="00D631A3" w:rsidRPr="004874BC" w:rsidRDefault="00D631A3" w:rsidP="00D6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79" w:right="-75"/>
              <w:rPr>
                <w:rFonts w:ascii="Angsana New" w:hAnsi="Angsana New"/>
                <w:sz w:val="24"/>
                <w:szCs w:val="24"/>
              </w:rPr>
            </w:pPr>
          </w:p>
          <w:p w14:paraId="6A2EB9D2" w14:textId="3673D239" w:rsidR="00D631A3" w:rsidRPr="004874BC" w:rsidRDefault="00D631A3" w:rsidP="00D631A3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874B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D9B9AB0" w14:textId="77777777" w:rsidR="00D631A3" w:rsidRPr="004874BC" w:rsidRDefault="00D631A3" w:rsidP="00D6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</w:tcPr>
          <w:p w14:paraId="1F7492F1" w14:textId="77777777" w:rsidR="00D631A3" w:rsidRPr="004874BC" w:rsidRDefault="00D631A3" w:rsidP="00D6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79" w:right="-75"/>
              <w:rPr>
                <w:rFonts w:ascii="Angsana New" w:hAnsi="Angsana New"/>
                <w:sz w:val="24"/>
                <w:szCs w:val="24"/>
              </w:rPr>
            </w:pPr>
          </w:p>
          <w:p w14:paraId="758A0CE7" w14:textId="5635E1D8" w:rsidR="00D631A3" w:rsidRPr="004874BC" w:rsidRDefault="00D631A3" w:rsidP="00D6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4874B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631A3" w:rsidRPr="004874BC" w14:paraId="7BE89200" w14:textId="77777777" w:rsidTr="008D0184">
        <w:trPr>
          <w:cantSplit/>
          <w:trHeight w:val="108"/>
        </w:trPr>
        <w:tc>
          <w:tcPr>
            <w:tcW w:w="1887" w:type="dxa"/>
            <w:vAlign w:val="bottom"/>
          </w:tcPr>
          <w:p w14:paraId="34C96C51" w14:textId="77777777" w:rsidR="00D631A3" w:rsidRPr="004874BC" w:rsidRDefault="00D631A3" w:rsidP="00D631A3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874B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รวมเงินลงทุนในการร่วมค้า</w:t>
            </w:r>
          </w:p>
        </w:tc>
        <w:tc>
          <w:tcPr>
            <w:tcW w:w="2162" w:type="dxa"/>
          </w:tcPr>
          <w:p w14:paraId="2E4D3AB1" w14:textId="77777777" w:rsidR="00D631A3" w:rsidRPr="004874BC" w:rsidRDefault="00D631A3" w:rsidP="00D631A3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63D154EA" w14:textId="77777777" w:rsidR="00D631A3" w:rsidRPr="004874BC" w:rsidRDefault="00D631A3" w:rsidP="00D631A3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</w:tcPr>
          <w:p w14:paraId="70B3932F" w14:textId="77777777" w:rsidR="00D631A3" w:rsidRPr="004874BC" w:rsidRDefault="00D631A3" w:rsidP="00D631A3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8" w:type="dxa"/>
          </w:tcPr>
          <w:p w14:paraId="34226DC8" w14:textId="77777777" w:rsidR="00D631A3" w:rsidRPr="004874BC" w:rsidRDefault="00D631A3" w:rsidP="00D631A3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</w:tcPr>
          <w:p w14:paraId="27DA674D" w14:textId="77777777" w:rsidR="00D631A3" w:rsidRPr="004874BC" w:rsidRDefault="00D631A3" w:rsidP="00D631A3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8" w:type="dxa"/>
            <w:gridSpan w:val="2"/>
          </w:tcPr>
          <w:p w14:paraId="00B9C00E" w14:textId="77777777" w:rsidR="00D631A3" w:rsidRPr="004874BC" w:rsidRDefault="00D631A3" w:rsidP="00D631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  <w:tcBorders>
              <w:top w:val="single" w:sz="4" w:space="0" w:color="auto"/>
              <w:bottom w:val="double" w:sz="4" w:space="0" w:color="auto"/>
            </w:tcBorders>
          </w:tcPr>
          <w:p w14:paraId="71098CB5" w14:textId="23E6151A" w:rsidR="00D631A3" w:rsidRPr="004874BC" w:rsidRDefault="00D631A3" w:rsidP="00D631A3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874BC">
              <w:rPr>
                <w:rFonts w:ascii="Angsana New" w:hAnsi="Angsana New"/>
                <w:b/>
                <w:bCs/>
                <w:sz w:val="24"/>
                <w:szCs w:val="24"/>
              </w:rPr>
              <w:t>83</w:t>
            </w:r>
            <w:r w:rsidR="00B17DCA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8" w:type="dxa"/>
          </w:tcPr>
          <w:p w14:paraId="166801BB" w14:textId="77777777" w:rsidR="00D631A3" w:rsidRPr="004874BC" w:rsidRDefault="00D631A3" w:rsidP="00D631A3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</w:tcPr>
          <w:p w14:paraId="2F171942" w14:textId="3D428640" w:rsidR="00D631A3" w:rsidRPr="004874BC" w:rsidRDefault="00D631A3" w:rsidP="00D631A3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806</w:t>
            </w:r>
          </w:p>
        </w:tc>
        <w:tc>
          <w:tcPr>
            <w:tcW w:w="178" w:type="dxa"/>
          </w:tcPr>
          <w:p w14:paraId="01C68694" w14:textId="77777777" w:rsidR="00D631A3" w:rsidRPr="004874BC" w:rsidRDefault="00D631A3" w:rsidP="00D631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</w:tcPr>
          <w:p w14:paraId="4396C667" w14:textId="346322FD" w:rsidR="00D631A3" w:rsidRPr="004874BC" w:rsidRDefault="00D631A3" w:rsidP="00D631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4874BC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691</w:t>
            </w:r>
          </w:p>
        </w:tc>
        <w:tc>
          <w:tcPr>
            <w:tcW w:w="181" w:type="dxa"/>
            <w:gridSpan w:val="2"/>
          </w:tcPr>
          <w:p w14:paraId="15788DE1" w14:textId="27820F6E" w:rsidR="00D631A3" w:rsidRPr="004874BC" w:rsidRDefault="00D631A3" w:rsidP="00D631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F1ABB5" w14:textId="34B40A81" w:rsidR="00D631A3" w:rsidRPr="004874BC" w:rsidRDefault="00D631A3" w:rsidP="00D631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4874BC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691</w:t>
            </w:r>
          </w:p>
        </w:tc>
        <w:tc>
          <w:tcPr>
            <w:tcW w:w="207" w:type="dxa"/>
            <w:gridSpan w:val="2"/>
          </w:tcPr>
          <w:p w14:paraId="2430C6E7" w14:textId="4CAB90E9" w:rsidR="00D631A3" w:rsidRPr="004874BC" w:rsidRDefault="00D631A3" w:rsidP="00D631A3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4B6228" w14:textId="3A6D4243" w:rsidR="00D631A3" w:rsidRPr="004874BC" w:rsidRDefault="00D631A3" w:rsidP="00D631A3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4874BC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07" w:type="dxa"/>
          </w:tcPr>
          <w:p w14:paraId="2D019B5C" w14:textId="77777777" w:rsidR="00D631A3" w:rsidRPr="004874BC" w:rsidRDefault="00D631A3" w:rsidP="00D631A3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double" w:sz="4" w:space="0" w:color="auto"/>
            </w:tcBorders>
          </w:tcPr>
          <w:p w14:paraId="31B1D198" w14:textId="77777777" w:rsidR="00D631A3" w:rsidRPr="004874BC" w:rsidRDefault="00D631A3" w:rsidP="00D631A3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4874BC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gridSpan w:val="2"/>
          </w:tcPr>
          <w:p w14:paraId="0DC27E67" w14:textId="77777777" w:rsidR="00D631A3" w:rsidRPr="004874BC" w:rsidRDefault="00D631A3" w:rsidP="00D6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77E226" w14:textId="0E4285A5" w:rsidR="00D631A3" w:rsidRPr="004874BC" w:rsidRDefault="00D631A3" w:rsidP="00D631A3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4874BC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691</w:t>
            </w:r>
          </w:p>
        </w:tc>
        <w:tc>
          <w:tcPr>
            <w:tcW w:w="207" w:type="dxa"/>
          </w:tcPr>
          <w:p w14:paraId="072BB682" w14:textId="77777777" w:rsidR="00D631A3" w:rsidRPr="004874BC" w:rsidRDefault="00D631A3" w:rsidP="00D6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33053F84" w14:textId="59F3E07F" w:rsidR="00D631A3" w:rsidRPr="004874BC" w:rsidRDefault="00D631A3" w:rsidP="00D631A3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874BC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691</w:t>
            </w:r>
          </w:p>
        </w:tc>
        <w:tc>
          <w:tcPr>
            <w:tcW w:w="178" w:type="dxa"/>
          </w:tcPr>
          <w:p w14:paraId="6B627DD2" w14:textId="77777777" w:rsidR="00D631A3" w:rsidRPr="004874BC" w:rsidRDefault="00D631A3" w:rsidP="00D6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</w:tcPr>
          <w:p w14:paraId="3C81DD72" w14:textId="1454B571" w:rsidR="00D631A3" w:rsidRPr="004874BC" w:rsidRDefault="00D631A3" w:rsidP="00D631A3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4874BC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D193781" w14:textId="77777777" w:rsidR="00D631A3" w:rsidRPr="004874BC" w:rsidRDefault="00D631A3" w:rsidP="00D6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double" w:sz="4" w:space="0" w:color="auto"/>
            </w:tcBorders>
          </w:tcPr>
          <w:p w14:paraId="2B732894" w14:textId="0912546D" w:rsidR="00D631A3" w:rsidRPr="004874BC" w:rsidRDefault="00D631A3" w:rsidP="00D6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trike/>
                <w:sz w:val="26"/>
                <w:szCs w:val="26"/>
              </w:rPr>
            </w:pPr>
            <w:r w:rsidRPr="004874BC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799DE0C7" w14:textId="77777777" w:rsidR="00241D33" w:rsidRPr="004874BC" w:rsidRDefault="00241D33" w:rsidP="005043D0">
      <w:pPr>
        <w:tabs>
          <w:tab w:val="left" w:pos="180"/>
          <w:tab w:val="left" w:pos="270"/>
        </w:tabs>
        <w:ind w:right="-44"/>
        <w:jc w:val="thaiDistribute"/>
        <w:rPr>
          <w:rFonts w:asciiTheme="majorBidi" w:hAnsiTheme="majorBidi" w:cstheme="majorBidi"/>
          <w:sz w:val="30"/>
          <w:szCs w:val="30"/>
        </w:rPr>
      </w:pPr>
    </w:p>
    <w:p w14:paraId="5A01400F" w14:textId="0E9CB57D" w:rsidR="00CF4E1F" w:rsidRPr="004874BC" w:rsidRDefault="00CF4E1F" w:rsidP="00392CB4">
      <w:pPr>
        <w:tabs>
          <w:tab w:val="left" w:pos="180"/>
          <w:tab w:val="left" w:pos="270"/>
        </w:tabs>
        <w:ind w:right="-44"/>
        <w:jc w:val="thaiDistribute"/>
        <w:rPr>
          <w:rFonts w:asciiTheme="majorBidi" w:hAnsiTheme="majorBidi" w:cstheme="majorBidi"/>
          <w:b/>
          <w:bCs/>
          <w:sz w:val="22"/>
          <w:szCs w:val="22"/>
          <w:cs/>
        </w:rPr>
      </w:pPr>
    </w:p>
    <w:p w14:paraId="526F491C" w14:textId="77777777" w:rsidR="002A4FAD" w:rsidRPr="004874BC" w:rsidRDefault="002A4FAD" w:rsidP="007E197D">
      <w:pPr>
        <w:ind w:right="-44"/>
        <w:rPr>
          <w:rFonts w:asciiTheme="majorBidi" w:hAnsiTheme="majorBidi" w:cstheme="majorBidi"/>
          <w:b/>
          <w:bCs/>
          <w:sz w:val="22"/>
          <w:szCs w:val="22"/>
        </w:rPr>
      </w:pPr>
    </w:p>
    <w:p w14:paraId="39A81771" w14:textId="77777777" w:rsidR="00E81545" w:rsidRPr="004874BC" w:rsidRDefault="00E81545" w:rsidP="00F454DB">
      <w:pPr>
        <w:rPr>
          <w:rFonts w:asciiTheme="majorBidi" w:hAnsiTheme="majorBidi" w:cstheme="majorBidi"/>
          <w:sz w:val="32"/>
          <w:szCs w:val="32"/>
          <w:cs/>
        </w:rPr>
        <w:sectPr w:rsidR="00E81545" w:rsidRPr="004874BC" w:rsidSect="00521944">
          <w:headerReference w:type="default" r:id="rId19"/>
          <w:footerReference w:type="default" r:id="rId20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0098294A" w14:textId="671436F5" w:rsidR="005C27EF" w:rsidRPr="004874BC" w:rsidRDefault="005C27EF" w:rsidP="00B6302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4874B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อาคารและอุปกรณ์</w:t>
      </w:r>
      <w:r w:rsidRPr="004874BC">
        <w:rPr>
          <w:rFonts w:asciiTheme="majorBidi" w:hAnsiTheme="majorBidi" w:cstheme="majorBidi"/>
          <w:b/>
          <w:bCs/>
          <w:sz w:val="30"/>
          <w:szCs w:val="30"/>
          <w:rtl/>
          <w:cs/>
        </w:rPr>
        <w:t xml:space="preserve"> </w:t>
      </w:r>
    </w:p>
    <w:p w14:paraId="548F8F65" w14:textId="3D1B1D74" w:rsidR="001D4979" w:rsidRPr="004874BC" w:rsidRDefault="001D4979" w:rsidP="006F6FDF">
      <w:pPr>
        <w:pStyle w:val="block"/>
        <w:spacing w:after="0" w:line="240" w:lineRule="auto"/>
        <w:rPr>
          <w:rFonts w:asciiTheme="majorBidi" w:hAnsiTheme="majorBidi" w:cstheme="majorBidi"/>
          <w:spacing w:val="-8"/>
          <w:sz w:val="30"/>
          <w:szCs w:val="30"/>
        </w:rPr>
      </w:pPr>
    </w:p>
    <w:tbl>
      <w:tblPr>
        <w:tblW w:w="910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36"/>
        <w:gridCol w:w="1296"/>
        <w:gridCol w:w="178"/>
        <w:gridCol w:w="1296"/>
      </w:tblGrid>
      <w:tr w:rsidR="004351BF" w:rsidRPr="004874BC" w14:paraId="3BE3F859" w14:textId="77777777" w:rsidTr="00A046B8">
        <w:trPr>
          <w:cantSplit/>
          <w:trHeight w:val="389"/>
          <w:tblHeader/>
        </w:trPr>
        <w:tc>
          <w:tcPr>
            <w:tcW w:w="6336" w:type="dxa"/>
            <w:vAlign w:val="bottom"/>
          </w:tcPr>
          <w:p w14:paraId="3D15E0EB" w14:textId="2E00760E" w:rsidR="004351BF" w:rsidRPr="004874BC" w:rsidRDefault="00404BC4" w:rsidP="00A046B8">
            <w:pPr>
              <w:pStyle w:val="acctfourfigures"/>
              <w:tabs>
                <w:tab w:val="clear" w:pos="765"/>
              </w:tabs>
              <w:spacing w:line="240" w:lineRule="auto"/>
              <w:ind w:left="142" w:hanging="13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874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4874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4874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4874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874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4874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  <w:r w:rsidRPr="004874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874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E62E14" w:rsidRPr="004874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296" w:type="dxa"/>
            <w:vAlign w:val="bottom"/>
          </w:tcPr>
          <w:p w14:paraId="0B6273B0" w14:textId="77777777" w:rsidR="004351BF" w:rsidRPr="004874BC" w:rsidRDefault="004351BF" w:rsidP="00A046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  <w:vAlign w:val="bottom"/>
          </w:tcPr>
          <w:p w14:paraId="5AFCD205" w14:textId="77777777" w:rsidR="004351BF" w:rsidRPr="004874BC" w:rsidRDefault="004351BF" w:rsidP="00A046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3011F4AA" w14:textId="77777777" w:rsidR="004351BF" w:rsidRPr="004874BC" w:rsidRDefault="004351BF" w:rsidP="00A046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51BF" w:rsidRPr="004874BC" w14:paraId="7B26BB9D" w14:textId="77777777" w:rsidTr="00A046B8">
        <w:trPr>
          <w:cantSplit/>
          <w:trHeight w:val="389"/>
          <w:tblHeader/>
        </w:trPr>
        <w:tc>
          <w:tcPr>
            <w:tcW w:w="6336" w:type="dxa"/>
          </w:tcPr>
          <w:p w14:paraId="33BB38F6" w14:textId="77777777" w:rsidR="004351BF" w:rsidRPr="004874BC" w:rsidRDefault="004351BF" w:rsidP="00A046B8">
            <w:pPr>
              <w:pStyle w:val="acctfourfigures"/>
              <w:tabs>
                <w:tab w:val="clear" w:pos="765"/>
              </w:tabs>
              <w:spacing w:line="240" w:lineRule="auto"/>
              <w:ind w:left="142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0" w:type="dxa"/>
            <w:gridSpan w:val="3"/>
            <w:vAlign w:val="bottom"/>
          </w:tcPr>
          <w:p w14:paraId="30850BE9" w14:textId="77777777" w:rsidR="004351BF" w:rsidRPr="004874BC" w:rsidRDefault="004351BF" w:rsidP="00A046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874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35896" w:rsidRPr="004874BC" w14:paraId="0370DDD5" w14:textId="77777777" w:rsidTr="00A046B8">
        <w:trPr>
          <w:cantSplit/>
        </w:trPr>
        <w:tc>
          <w:tcPr>
            <w:tcW w:w="6336" w:type="dxa"/>
          </w:tcPr>
          <w:p w14:paraId="17F86B4D" w14:textId="56F88416" w:rsidR="00335896" w:rsidRPr="004874BC" w:rsidRDefault="00335896" w:rsidP="00335896">
            <w:pPr>
              <w:pStyle w:val="acctfourfigures"/>
              <w:tabs>
                <w:tab w:val="clear" w:pos="765"/>
                <w:tab w:val="left" w:pos="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ซื้อสินทรัพย์และโอนเข้า </w:t>
            </w:r>
            <w:r w:rsidRPr="004874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- </w:t>
            </w:r>
            <w:r w:rsidRPr="004874B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1296" w:type="dxa"/>
          </w:tcPr>
          <w:p w14:paraId="303926CA" w14:textId="59CC6E33" w:rsidR="00335896" w:rsidRPr="004874BC" w:rsidRDefault="00335896" w:rsidP="00335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78" w:type="dxa"/>
            <w:vAlign w:val="bottom"/>
          </w:tcPr>
          <w:p w14:paraId="1B91E79B" w14:textId="77777777" w:rsidR="00335896" w:rsidRPr="004874BC" w:rsidRDefault="00335896" w:rsidP="00335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76EDF14" w14:textId="5706DAA5" w:rsidR="00335896" w:rsidRPr="004874BC" w:rsidRDefault="00335896" w:rsidP="00335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</w:tr>
      <w:tr w:rsidR="00335896" w:rsidRPr="004874BC" w14:paraId="650590D9" w14:textId="77777777" w:rsidTr="00A046B8">
        <w:trPr>
          <w:cantSplit/>
        </w:trPr>
        <w:tc>
          <w:tcPr>
            <w:tcW w:w="6336" w:type="dxa"/>
          </w:tcPr>
          <w:p w14:paraId="1BFAE682" w14:textId="77777777" w:rsidR="00335896" w:rsidRPr="004874BC" w:rsidRDefault="00335896" w:rsidP="00335896">
            <w:pPr>
              <w:spacing w:line="240" w:lineRule="auto"/>
              <w:ind w:right="-9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จำหน่ายและโอนออก </w:t>
            </w:r>
            <w:r w:rsidRPr="004874B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- </w:t>
            </w:r>
            <w:r w:rsidRPr="004874B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96" w:type="dxa"/>
            <w:vAlign w:val="bottom"/>
          </w:tcPr>
          <w:p w14:paraId="0369D090" w14:textId="04914DDD" w:rsidR="00335896" w:rsidRPr="004874BC" w:rsidRDefault="00335896" w:rsidP="00335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178" w:type="dxa"/>
            <w:vAlign w:val="bottom"/>
          </w:tcPr>
          <w:p w14:paraId="0D72D4CB" w14:textId="77777777" w:rsidR="00335896" w:rsidRPr="004874BC" w:rsidRDefault="00335896" w:rsidP="00335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95A373B" w14:textId="3CFEDC8F" w:rsidR="00335896" w:rsidRPr="004874BC" w:rsidRDefault="00335896" w:rsidP="00335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</w:tr>
      <w:tr w:rsidR="00335896" w:rsidRPr="004874BC" w14:paraId="6980320D" w14:textId="77777777" w:rsidTr="00A046B8">
        <w:trPr>
          <w:cantSplit/>
        </w:trPr>
        <w:tc>
          <w:tcPr>
            <w:tcW w:w="6336" w:type="dxa"/>
          </w:tcPr>
          <w:p w14:paraId="2192BA70" w14:textId="77777777" w:rsidR="00335896" w:rsidRPr="004874BC" w:rsidRDefault="00335896" w:rsidP="00335896">
            <w:pPr>
              <w:spacing w:line="240" w:lineRule="auto"/>
              <w:ind w:right="-9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96" w:type="dxa"/>
            <w:vAlign w:val="bottom"/>
          </w:tcPr>
          <w:p w14:paraId="150719DB" w14:textId="168569DF" w:rsidR="00335896" w:rsidRPr="004874BC" w:rsidRDefault="00335896" w:rsidP="00335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(75)</w:t>
            </w:r>
          </w:p>
        </w:tc>
        <w:tc>
          <w:tcPr>
            <w:tcW w:w="178" w:type="dxa"/>
            <w:vAlign w:val="bottom"/>
          </w:tcPr>
          <w:p w14:paraId="4C779EC1" w14:textId="77777777" w:rsidR="00335896" w:rsidRPr="004874BC" w:rsidRDefault="00335896" w:rsidP="00335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41234CC" w14:textId="18603404" w:rsidR="00335896" w:rsidRPr="004874BC" w:rsidRDefault="00335896" w:rsidP="00335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(75)</w:t>
            </w:r>
          </w:p>
        </w:tc>
      </w:tr>
    </w:tbl>
    <w:p w14:paraId="1A0B5BBB" w14:textId="77777777" w:rsidR="00605899" w:rsidRPr="004874BC" w:rsidRDefault="00605899" w:rsidP="003A0E5D">
      <w:pPr>
        <w:pStyle w:val="block"/>
        <w:spacing w:after="0" w:line="240" w:lineRule="auto"/>
        <w:ind w:left="0"/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</w:pPr>
    </w:p>
    <w:p w14:paraId="5E5D475F" w14:textId="5AD3AC7F" w:rsidR="00A832ED" w:rsidRPr="004874BC" w:rsidRDefault="008E6178" w:rsidP="00B6302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4874BC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945306" w:rsidRPr="004874BC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49F65089" w14:textId="77777777" w:rsidR="00A832ED" w:rsidRPr="004874BC" w:rsidRDefault="00A832ED" w:rsidP="00ED1A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732E8650" w14:textId="31D5AF53" w:rsidR="00A832ED" w:rsidRPr="004874BC" w:rsidRDefault="00A832ED" w:rsidP="00A8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874BC">
        <w:rPr>
          <w:rFonts w:asciiTheme="majorBidi" w:hAnsiTheme="majorBidi" w:cstheme="majorBidi"/>
          <w:sz w:val="30"/>
          <w:szCs w:val="30"/>
          <w:cs/>
        </w:rPr>
        <w:t>กลุ่มบริษัทมีหน่วยงานธุรกิจที่สำคัญซึ่งผลิตสินค้าและให้บริการที่แตกต่างกัน และมีการบริหารจัดการแยกต่างหาก</w:t>
      </w:r>
      <w:r w:rsidRPr="004874BC">
        <w:rPr>
          <w:rFonts w:asciiTheme="majorBidi" w:hAnsiTheme="majorBidi" w:cstheme="majorBidi"/>
          <w:sz w:val="30"/>
          <w:szCs w:val="30"/>
        </w:rPr>
        <w:br/>
      </w:r>
      <w:r w:rsidRPr="004874BC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</w:t>
      </w:r>
      <w:r w:rsidRPr="004874BC">
        <w:rPr>
          <w:rFonts w:asciiTheme="majorBidi" w:hAnsiTheme="majorBidi" w:cstheme="majorBidi"/>
          <w:sz w:val="30"/>
          <w:szCs w:val="30"/>
        </w:rPr>
        <w:br/>
      </w:r>
      <w:r w:rsidRPr="004874BC">
        <w:rPr>
          <w:rFonts w:asciiTheme="majorBidi" w:hAnsiTheme="majorBidi" w:cstheme="majorBidi"/>
          <w:sz w:val="30"/>
          <w:szCs w:val="30"/>
          <w:cs/>
        </w:rPr>
        <w:t xml:space="preserve">อย่างน้อยทุกไตรมาส การดำเนินงานของแต่ละส่วนงานของกลุ่มบริษัทมี </w:t>
      </w:r>
      <w:r w:rsidR="00AA1075" w:rsidRPr="004874BC">
        <w:rPr>
          <w:rFonts w:asciiTheme="majorBidi" w:hAnsiTheme="majorBidi" w:cstheme="majorBidi"/>
          <w:sz w:val="30"/>
          <w:szCs w:val="30"/>
        </w:rPr>
        <w:t>2</w:t>
      </w:r>
      <w:r w:rsidRPr="004874BC">
        <w:rPr>
          <w:rFonts w:asciiTheme="majorBidi" w:hAnsiTheme="majorBidi" w:cstheme="majorBidi"/>
          <w:sz w:val="30"/>
          <w:szCs w:val="30"/>
          <w:cs/>
        </w:rPr>
        <w:t xml:space="preserve"> ส่วนงานดำเนินงานดังนี้</w:t>
      </w:r>
    </w:p>
    <w:p w14:paraId="524856A6" w14:textId="77777777" w:rsidR="00115701" w:rsidRPr="004874BC" w:rsidRDefault="00115701" w:rsidP="00730C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6C19467" w14:textId="43ACBE19" w:rsidR="00A832ED" w:rsidRPr="004874BC" w:rsidRDefault="00A832ED" w:rsidP="00A8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4874BC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AA1075" w:rsidRPr="004874BC">
        <w:rPr>
          <w:rFonts w:asciiTheme="majorBidi" w:hAnsiTheme="majorBidi" w:cstheme="majorBidi"/>
          <w:sz w:val="30"/>
          <w:szCs w:val="30"/>
        </w:rPr>
        <w:t>1</w:t>
      </w:r>
      <w:r w:rsidRPr="004874BC">
        <w:rPr>
          <w:rFonts w:asciiTheme="majorBidi" w:hAnsiTheme="majorBidi" w:cstheme="majorBidi"/>
          <w:sz w:val="30"/>
          <w:szCs w:val="30"/>
        </w:rPr>
        <w:t xml:space="preserve"> </w:t>
      </w:r>
      <w:r w:rsidRPr="004874BC">
        <w:rPr>
          <w:rFonts w:asciiTheme="majorBidi" w:hAnsiTheme="majorBidi" w:cstheme="majorBidi"/>
          <w:sz w:val="30"/>
          <w:szCs w:val="30"/>
        </w:rPr>
        <w:tab/>
      </w:r>
      <w:r w:rsidRPr="004874BC">
        <w:rPr>
          <w:rFonts w:asciiTheme="majorBidi" w:hAnsiTheme="majorBidi" w:cstheme="majorBidi"/>
          <w:sz w:val="30"/>
          <w:szCs w:val="30"/>
        </w:rPr>
        <w:tab/>
      </w:r>
      <w:r w:rsidRPr="004874BC">
        <w:rPr>
          <w:rFonts w:asciiTheme="majorBidi" w:hAnsiTheme="majorBidi" w:cstheme="majorBidi"/>
          <w:sz w:val="30"/>
          <w:szCs w:val="30"/>
          <w:cs/>
        </w:rPr>
        <w:t>กลุ่มกิจการผลิตภัณฑ์เมทิลเอสเทอร์</w:t>
      </w:r>
    </w:p>
    <w:p w14:paraId="2B672037" w14:textId="25381038" w:rsidR="00A832ED" w:rsidRPr="004874BC" w:rsidRDefault="00A832ED" w:rsidP="00A8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4874BC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AA1075" w:rsidRPr="004874BC">
        <w:rPr>
          <w:rFonts w:asciiTheme="majorBidi" w:hAnsiTheme="majorBidi" w:cstheme="majorBidi"/>
          <w:sz w:val="30"/>
          <w:szCs w:val="30"/>
        </w:rPr>
        <w:t>2</w:t>
      </w:r>
      <w:r w:rsidRPr="004874BC">
        <w:rPr>
          <w:rFonts w:asciiTheme="majorBidi" w:hAnsiTheme="majorBidi" w:cstheme="majorBidi"/>
          <w:sz w:val="30"/>
          <w:szCs w:val="30"/>
        </w:rPr>
        <w:t xml:space="preserve"> </w:t>
      </w:r>
      <w:r w:rsidRPr="004874BC">
        <w:rPr>
          <w:rFonts w:asciiTheme="majorBidi" w:hAnsiTheme="majorBidi" w:cstheme="majorBidi"/>
          <w:sz w:val="30"/>
          <w:szCs w:val="30"/>
        </w:rPr>
        <w:tab/>
      </w:r>
      <w:r w:rsidRPr="004874BC">
        <w:rPr>
          <w:rFonts w:asciiTheme="majorBidi" w:hAnsiTheme="majorBidi" w:cstheme="majorBidi"/>
          <w:sz w:val="30"/>
          <w:szCs w:val="30"/>
        </w:rPr>
        <w:tab/>
      </w:r>
      <w:r w:rsidRPr="004874BC">
        <w:rPr>
          <w:rFonts w:asciiTheme="majorBidi" w:hAnsiTheme="majorBidi" w:cstheme="majorBidi"/>
          <w:sz w:val="30"/>
          <w:szCs w:val="30"/>
          <w:cs/>
        </w:rPr>
        <w:t>กลุ่มกิจการผลิตภัณฑ์แฟตตี้แอลกอฮอลส์</w:t>
      </w:r>
    </w:p>
    <w:p w14:paraId="2E4BADEE" w14:textId="77777777" w:rsidR="00A832ED" w:rsidRPr="004874BC" w:rsidRDefault="00A832ED" w:rsidP="00A832E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4874BC">
        <w:rPr>
          <w:rFonts w:asciiTheme="majorBidi" w:hAnsiTheme="majorBidi" w:cstheme="majorBidi"/>
          <w:sz w:val="30"/>
          <w:szCs w:val="30"/>
          <w:cs/>
        </w:rPr>
        <w:t>อื่นๆ                         กลุ่มธุรกิจอื่น</w:t>
      </w:r>
    </w:p>
    <w:p w14:paraId="285C5609" w14:textId="77777777" w:rsidR="00A832ED" w:rsidRPr="004874BC" w:rsidRDefault="00A832ED" w:rsidP="00730C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95D5130" w14:textId="7B916650" w:rsidR="00A832ED" w:rsidRPr="004874BC" w:rsidRDefault="00A832ED" w:rsidP="00A8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874BC">
        <w:rPr>
          <w:rFonts w:asciiTheme="majorBidi" w:hAnsiTheme="majorBidi" w:cstheme="majorBidi"/>
          <w:sz w:val="30"/>
          <w:szCs w:val="30"/>
          <w:cs/>
        </w:rPr>
        <w:t>การดำเนินงานอื่นๆ</w:t>
      </w:r>
      <w:r w:rsidR="00D631A3" w:rsidRPr="004874BC">
        <w:rPr>
          <w:rFonts w:asciiTheme="majorBidi" w:hAnsiTheme="majorBidi" w:cstheme="majorBidi"/>
          <w:sz w:val="30"/>
          <w:szCs w:val="30"/>
        </w:rPr>
        <w:t xml:space="preserve"> </w:t>
      </w:r>
      <w:r w:rsidRPr="004874BC">
        <w:rPr>
          <w:rFonts w:asciiTheme="majorBidi" w:hAnsiTheme="majorBidi" w:cstheme="majorBidi"/>
          <w:sz w:val="30"/>
          <w:szCs w:val="30"/>
          <w:cs/>
        </w:rPr>
        <w:t xml:space="preserve">ในงวด </w:t>
      </w:r>
      <w:r w:rsidR="00AA1075" w:rsidRPr="004874BC">
        <w:rPr>
          <w:rFonts w:asciiTheme="majorBidi" w:hAnsiTheme="majorBidi" w:cstheme="majorBidi"/>
          <w:sz w:val="30"/>
          <w:szCs w:val="30"/>
        </w:rPr>
        <w:t>256</w:t>
      </w:r>
      <w:r w:rsidR="009C021A" w:rsidRPr="004874BC">
        <w:rPr>
          <w:rFonts w:asciiTheme="majorBidi" w:hAnsiTheme="majorBidi" w:cstheme="majorBidi"/>
          <w:sz w:val="30"/>
          <w:szCs w:val="30"/>
        </w:rPr>
        <w:t>9</w:t>
      </w:r>
      <w:r w:rsidRPr="004874BC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AA1075" w:rsidRPr="004874BC">
        <w:rPr>
          <w:rFonts w:asciiTheme="majorBidi" w:hAnsiTheme="majorBidi" w:cstheme="majorBidi"/>
          <w:sz w:val="30"/>
          <w:szCs w:val="30"/>
        </w:rPr>
        <w:t>256</w:t>
      </w:r>
      <w:r w:rsidR="009C021A" w:rsidRPr="004874BC">
        <w:rPr>
          <w:rFonts w:asciiTheme="majorBidi" w:hAnsiTheme="majorBidi" w:cstheme="majorBidi"/>
          <w:sz w:val="30"/>
          <w:szCs w:val="30"/>
        </w:rPr>
        <w:t>8</w:t>
      </w:r>
      <w:r w:rsidRPr="004874BC">
        <w:rPr>
          <w:rFonts w:asciiTheme="majorBidi" w:hAnsiTheme="majorBidi" w:cstheme="majorBidi"/>
          <w:sz w:val="30"/>
          <w:szCs w:val="30"/>
          <w:cs/>
        </w:rPr>
        <w:t xml:space="preserve"> ยังไม่มีส่วนงานใดที่เข้าเกณฑ์เชิงปริมาณที่ต้องแยกแสดงเป็น</w:t>
      </w:r>
      <w:r w:rsidRPr="004874BC">
        <w:rPr>
          <w:rFonts w:asciiTheme="majorBidi" w:hAnsiTheme="majorBidi" w:cstheme="majorBidi"/>
          <w:sz w:val="30"/>
          <w:szCs w:val="30"/>
          <w:cs/>
        </w:rPr>
        <w:br/>
        <w:t xml:space="preserve">ส่วนงานดำเนินงานเพิ่มเติม </w:t>
      </w:r>
    </w:p>
    <w:p w14:paraId="12114FA9" w14:textId="5D6114F9" w:rsidR="00730C26" w:rsidRPr="004874BC" w:rsidRDefault="00730C26" w:rsidP="00FF3D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3AE0D17F" w14:textId="59FBFD9E" w:rsidR="00516563" w:rsidRPr="004874BC" w:rsidRDefault="00A832ED" w:rsidP="0054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874BC">
        <w:rPr>
          <w:rFonts w:asciiTheme="majorBidi" w:hAnsiTheme="majorBidi" w:cstheme="majorBidi"/>
          <w:spacing w:val="-4"/>
          <w:sz w:val="30"/>
          <w:szCs w:val="30"/>
          <w:cs/>
        </w:rPr>
        <w:t>ข้อมูลผลการดำเนินงานของแต่ละส่วนงานดำเนินงาน วัดโดยใช้กำไร (ขาดทุน) ก่อนหักต้นทุนทางการเงิน ภาษีเงินได้</w:t>
      </w:r>
      <w:r w:rsidRPr="004874BC">
        <w:rPr>
          <w:rFonts w:asciiTheme="majorBidi" w:hAnsiTheme="majorBidi" w:cstheme="majorBidi"/>
          <w:sz w:val="30"/>
          <w:szCs w:val="30"/>
          <w:cs/>
        </w:rPr>
        <w:t xml:space="preserve"> ค่าเสื่อมราคาและค่าตัดจำหน่ายของส่วนงาน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 (ขาดทุน) ก่อนหักต้นทุนทางการเงิน ภาษีเงินได้ ค่าเสื่อมราคาและค่าตัดจำหน่ายในการวัดผลการดำเนินงานนั้นเป็นข้อมูลที่เหมาะสมในการประเมิน</w:t>
      </w:r>
      <w:r w:rsidR="005043D0" w:rsidRPr="004874BC">
        <w:rPr>
          <w:rFonts w:asciiTheme="majorBidi" w:hAnsiTheme="majorBidi" w:cstheme="majorBidi"/>
          <w:sz w:val="30"/>
          <w:szCs w:val="30"/>
          <w:cs/>
        </w:rPr>
        <w:br/>
      </w:r>
      <w:r w:rsidRPr="004874BC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4C12976A" w14:textId="77777777" w:rsidR="0087429D" w:rsidRPr="004874BC" w:rsidRDefault="0087429D" w:rsidP="0054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09"/>
        <w:gridCol w:w="1328"/>
        <w:gridCol w:w="183"/>
        <w:gridCol w:w="1376"/>
        <w:gridCol w:w="179"/>
        <w:gridCol w:w="1265"/>
        <w:gridCol w:w="184"/>
        <w:gridCol w:w="1243"/>
      </w:tblGrid>
      <w:tr w:rsidR="003C5390" w:rsidRPr="004874BC" w14:paraId="26AE4C0C" w14:textId="77777777" w:rsidTr="00A046B8">
        <w:trPr>
          <w:cantSplit/>
          <w:trHeight w:val="155"/>
          <w:tblHeader/>
        </w:trPr>
        <w:tc>
          <w:tcPr>
            <w:tcW w:w="3409" w:type="dxa"/>
          </w:tcPr>
          <w:p w14:paraId="6D765AAA" w14:textId="77777777" w:rsidR="003C5390" w:rsidRPr="004874B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8" w:type="dxa"/>
            <w:gridSpan w:val="7"/>
          </w:tcPr>
          <w:p w14:paraId="70812D28" w14:textId="77777777" w:rsidR="003C5390" w:rsidRPr="004874BC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C5390" w:rsidRPr="004874BC" w14:paraId="71D19995" w14:textId="77777777" w:rsidTr="00A046B8">
        <w:trPr>
          <w:cantSplit/>
          <w:tblHeader/>
        </w:trPr>
        <w:tc>
          <w:tcPr>
            <w:tcW w:w="3409" w:type="dxa"/>
          </w:tcPr>
          <w:p w14:paraId="07A82D39" w14:textId="5B32E184" w:rsidR="003C5390" w:rsidRPr="004874BC" w:rsidRDefault="00404BC4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</w:t>
            </w:r>
            <w:r w:rsidRPr="004874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วดสาม</w:t>
            </w:r>
            <w:r w:rsidRPr="004874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4874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>วันที่</w:t>
            </w:r>
            <w:r w:rsidRPr="004874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4874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4874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874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C021A" w:rsidRPr="004874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328" w:type="dxa"/>
            <w:hideMark/>
          </w:tcPr>
          <w:p w14:paraId="59DB9469" w14:textId="77777777" w:rsidR="003C5390" w:rsidRPr="004874BC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</w:t>
            </w:r>
          </w:p>
          <w:p w14:paraId="57D95C88" w14:textId="77777777" w:rsidR="003C5390" w:rsidRPr="004874BC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เมทิลเอสเทอร์</w:t>
            </w:r>
          </w:p>
        </w:tc>
        <w:tc>
          <w:tcPr>
            <w:tcW w:w="183" w:type="dxa"/>
          </w:tcPr>
          <w:p w14:paraId="48BFA5D2" w14:textId="77777777" w:rsidR="003C5390" w:rsidRPr="004874BC" w:rsidRDefault="003C5390" w:rsidP="00A046B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hideMark/>
          </w:tcPr>
          <w:p w14:paraId="7B495003" w14:textId="77777777" w:rsidR="003C5390" w:rsidRPr="004874BC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ผลิตภัณฑ์แฟตตี้</w:t>
            </w:r>
          </w:p>
          <w:p w14:paraId="468F846A" w14:textId="77777777" w:rsidR="003C5390" w:rsidRPr="004874BC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แอลกอฮอลส์</w:t>
            </w:r>
          </w:p>
        </w:tc>
        <w:tc>
          <w:tcPr>
            <w:tcW w:w="179" w:type="dxa"/>
          </w:tcPr>
          <w:p w14:paraId="0AD7C422" w14:textId="77777777" w:rsidR="003C5390" w:rsidRPr="004874BC" w:rsidRDefault="003C5390" w:rsidP="00A046B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hideMark/>
          </w:tcPr>
          <w:p w14:paraId="128BF5DD" w14:textId="77777777" w:rsidR="003C5390" w:rsidRPr="004874BC" w:rsidRDefault="003C5390" w:rsidP="00A046B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</w:p>
          <w:p w14:paraId="1E63EAE4" w14:textId="77777777" w:rsidR="003C5390" w:rsidRPr="004874BC" w:rsidRDefault="003C5390" w:rsidP="00A046B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84" w:type="dxa"/>
          </w:tcPr>
          <w:p w14:paraId="7A36EADE" w14:textId="77777777" w:rsidR="003C5390" w:rsidRPr="004874BC" w:rsidRDefault="003C5390" w:rsidP="00A046B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hideMark/>
          </w:tcPr>
          <w:p w14:paraId="27DD2FC6" w14:textId="77777777" w:rsidR="003C5390" w:rsidRPr="004874BC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B7E92C6" w14:textId="77777777" w:rsidR="003C5390" w:rsidRPr="004874BC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C5390" w:rsidRPr="004874BC" w14:paraId="0F92B0AA" w14:textId="77777777" w:rsidTr="00A046B8">
        <w:trPr>
          <w:cantSplit/>
          <w:tblHeader/>
        </w:trPr>
        <w:tc>
          <w:tcPr>
            <w:tcW w:w="3409" w:type="dxa"/>
            <w:vAlign w:val="center"/>
          </w:tcPr>
          <w:p w14:paraId="10FDD973" w14:textId="77777777" w:rsidR="003C5390" w:rsidRPr="004874B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758" w:type="dxa"/>
            <w:gridSpan w:val="7"/>
            <w:vAlign w:val="bottom"/>
          </w:tcPr>
          <w:p w14:paraId="758BCF0A" w14:textId="77777777" w:rsidR="003C5390" w:rsidRPr="004874B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4874B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C5390" w:rsidRPr="004874BC" w14:paraId="41DA9BE2" w14:textId="77777777" w:rsidTr="00A046B8">
        <w:trPr>
          <w:cantSplit/>
        </w:trPr>
        <w:tc>
          <w:tcPr>
            <w:tcW w:w="3409" w:type="dxa"/>
            <w:vAlign w:val="center"/>
          </w:tcPr>
          <w:p w14:paraId="09903151" w14:textId="77777777" w:rsidR="003C5390" w:rsidRPr="004874B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874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328" w:type="dxa"/>
            <w:vAlign w:val="bottom"/>
          </w:tcPr>
          <w:p w14:paraId="7BC0B5CE" w14:textId="77777777" w:rsidR="003C5390" w:rsidRPr="004874B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2B0BA7AF" w14:textId="77777777" w:rsidR="003C5390" w:rsidRPr="004874B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792CA42F" w14:textId="77777777" w:rsidR="003C5390" w:rsidRPr="004874B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40A3A772" w14:textId="77777777" w:rsidR="003C5390" w:rsidRPr="004874B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615B8A5E" w14:textId="77777777" w:rsidR="003C5390" w:rsidRPr="004874B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0FD81CB5" w14:textId="77777777" w:rsidR="003C5390" w:rsidRPr="004874B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0D1F616" w14:textId="77777777" w:rsidR="003C5390" w:rsidRPr="004874B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C0F87" w:rsidRPr="004874BC" w14:paraId="18015864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7A9B0A89" w14:textId="77777777" w:rsidR="005C0F87" w:rsidRPr="004874B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  <w:p w14:paraId="28F01704" w14:textId="77777777" w:rsidR="005C0F87" w:rsidRPr="004874B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- </w:t>
            </w:r>
            <w:r w:rsidRPr="004874B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รับรู้ ณ เวลาใดเวลาหนึ่ง</w:t>
            </w:r>
          </w:p>
        </w:tc>
        <w:tc>
          <w:tcPr>
            <w:tcW w:w="1328" w:type="dxa"/>
            <w:vAlign w:val="bottom"/>
          </w:tcPr>
          <w:p w14:paraId="1DAFC800" w14:textId="6AF307BB" w:rsidR="005C0F87" w:rsidRPr="004874BC" w:rsidRDefault="00335896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3,325</w:t>
            </w:r>
          </w:p>
        </w:tc>
        <w:tc>
          <w:tcPr>
            <w:tcW w:w="183" w:type="dxa"/>
            <w:vAlign w:val="bottom"/>
          </w:tcPr>
          <w:p w14:paraId="7B986FC7" w14:textId="77777777" w:rsidR="005C0F87" w:rsidRPr="004874B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20525F2" w14:textId="1F6003B4" w:rsidR="005C0F87" w:rsidRPr="004874BC" w:rsidRDefault="00335896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2,143</w:t>
            </w:r>
          </w:p>
        </w:tc>
        <w:tc>
          <w:tcPr>
            <w:tcW w:w="179" w:type="dxa"/>
          </w:tcPr>
          <w:p w14:paraId="3A8D8A1C" w14:textId="77777777" w:rsidR="005C0F87" w:rsidRPr="004874B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F81BCD" w14:textId="5D1C75C5" w:rsidR="005C0F87" w:rsidRPr="004874BC" w:rsidRDefault="00335896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84" w:type="dxa"/>
            <w:vAlign w:val="bottom"/>
          </w:tcPr>
          <w:p w14:paraId="634F7A30" w14:textId="77777777" w:rsidR="005C0F87" w:rsidRPr="004874B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B0F60CB" w14:textId="27380229" w:rsidR="005C0F87" w:rsidRPr="004874BC" w:rsidRDefault="00335896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5,489</w:t>
            </w:r>
          </w:p>
        </w:tc>
      </w:tr>
      <w:tr w:rsidR="005C0F87" w:rsidRPr="004874BC" w14:paraId="596D2F0B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06A8A58F" w14:textId="77777777" w:rsidR="005C0F87" w:rsidRPr="004874B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E41F64" w14:textId="48CB51B5" w:rsidR="005C0F87" w:rsidRPr="004874BC" w:rsidRDefault="00335896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3,325</w:t>
            </w:r>
          </w:p>
        </w:tc>
        <w:tc>
          <w:tcPr>
            <w:tcW w:w="183" w:type="dxa"/>
            <w:vAlign w:val="bottom"/>
          </w:tcPr>
          <w:p w14:paraId="6094FAE5" w14:textId="77777777" w:rsidR="005C0F87" w:rsidRPr="004874B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6A0C8A" w14:textId="61E333EF" w:rsidR="005C0F87" w:rsidRPr="004874BC" w:rsidRDefault="00335896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2,143</w:t>
            </w:r>
          </w:p>
        </w:tc>
        <w:tc>
          <w:tcPr>
            <w:tcW w:w="179" w:type="dxa"/>
          </w:tcPr>
          <w:p w14:paraId="556FF2CF" w14:textId="77777777" w:rsidR="005C0F87" w:rsidRPr="004874B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C2BF86" w14:textId="2D78FA43" w:rsidR="005C0F87" w:rsidRPr="004874BC" w:rsidRDefault="00335896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184" w:type="dxa"/>
            <w:vAlign w:val="bottom"/>
          </w:tcPr>
          <w:p w14:paraId="443A46BB" w14:textId="77777777" w:rsidR="005C0F87" w:rsidRPr="004874B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B83F9D" w14:textId="57EA60BE" w:rsidR="005C0F87" w:rsidRPr="004874BC" w:rsidRDefault="00335896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5,489</w:t>
            </w:r>
          </w:p>
        </w:tc>
      </w:tr>
      <w:tr w:rsidR="005C0F87" w:rsidRPr="004874BC" w14:paraId="0B81F2B4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4CB29E00" w14:textId="77777777" w:rsidR="005C0F87" w:rsidRPr="004874B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643A24" w14:textId="234F05E8" w:rsidR="005C0F87" w:rsidRPr="004874BC" w:rsidRDefault="00335896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(3,129)</w:t>
            </w:r>
          </w:p>
        </w:tc>
        <w:tc>
          <w:tcPr>
            <w:tcW w:w="183" w:type="dxa"/>
            <w:vAlign w:val="bottom"/>
          </w:tcPr>
          <w:p w14:paraId="4F17769B" w14:textId="77777777" w:rsidR="005C0F87" w:rsidRPr="004874B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522DF824" w14:textId="3B9D17E6" w:rsidR="005C0F87" w:rsidRPr="004874BC" w:rsidRDefault="00335896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(1,987)</w:t>
            </w:r>
          </w:p>
        </w:tc>
        <w:tc>
          <w:tcPr>
            <w:tcW w:w="179" w:type="dxa"/>
          </w:tcPr>
          <w:p w14:paraId="48956321" w14:textId="77777777" w:rsidR="005C0F87" w:rsidRPr="004874B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08D1F7" w14:textId="411D2F08" w:rsidR="005C0F87" w:rsidRPr="004874BC" w:rsidRDefault="00335896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(15)</w:t>
            </w:r>
          </w:p>
        </w:tc>
        <w:tc>
          <w:tcPr>
            <w:tcW w:w="184" w:type="dxa"/>
            <w:vAlign w:val="bottom"/>
          </w:tcPr>
          <w:p w14:paraId="3B6BB690" w14:textId="000C74BC" w:rsidR="005C0F87" w:rsidRPr="004874B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3" w:type="dxa"/>
            <w:vAlign w:val="bottom"/>
          </w:tcPr>
          <w:p w14:paraId="2E47973E" w14:textId="1655C9EE" w:rsidR="005C0F87" w:rsidRPr="004874BC" w:rsidRDefault="00335896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D631A3"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5,1</w:t>
            </w: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31)</w:t>
            </w:r>
          </w:p>
        </w:tc>
      </w:tr>
      <w:tr w:rsidR="005C0F87" w:rsidRPr="004874BC" w14:paraId="21F5D6B5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13489A51" w14:textId="77777777" w:rsidR="005C0F87" w:rsidRPr="004874B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ต้นทุนในการจัดจำหน่าย </w:t>
            </w:r>
          </w:p>
          <w:p w14:paraId="6354CE5F" w14:textId="77777777" w:rsidR="005C0F87" w:rsidRPr="004874B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และค่าใช้จ่ายในการบริหาร</w:t>
            </w:r>
          </w:p>
        </w:tc>
        <w:tc>
          <w:tcPr>
            <w:tcW w:w="1328" w:type="dxa"/>
            <w:vAlign w:val="bottom"/>
          </w:tcPr>
          <w:p w14:paraId="477DEE26" w14:textId="6F6D9759" w:rsidR="005C0F87" w:rsidRPr="004874BC" w:rsidRDefault="00335896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(93)</w:t>
            </w:r>
          </w:p>
        </w:tc>
        <w:tc>
          <w:tcPr>
            <w:tcW w:w="183" w:type="dxa"/>
            <w:vAlign w:val="bottom"/>
          </w:tcPr>
          <w:p w14:paraId="45260743" w14:textId="77777777" w:rsidR="005C0F87" w:rsidRPr="004874B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5EF17EEA" w14:textId="4DDDDEE3" w:rsidR="005C0F87" w:rsidRPr="004874BC" w:rsidRDefault="00335896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(82)</w:t>
            </w:r>
          </w:p>
        </w:tc>
        <w:tc>
          <w:tcPr>
            <w:tcW w:w="179" w:type="dxa"/>
          </w:tcPr>
          <w:p w14:paraId="719EAE39" w14:textId="77777777" w:rsidR="005C0F87" w:rsidRPr="004874B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6F8EAB07" w14:textId="769FFF6E" w:rsidR="005C0F87" w:rsidRPr="004874BC" w:rsidRDefault="00335896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84" w:type="dxa"/>
            <w:vAlign w:val="bottom"/>
          </w:tcPr>
          <w:p w14:paraId="4F442227" w14:textId="77777777" w:rsidR="005C0F87" w:rsidRPr="004874B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03DF20B1" w14:textId="53E5D701" w:rsidR="005C0F87" w:rsidRPr="004874BC" w:rsidRDefault="00335896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(177)</w:t>
            </w:r>
          </w:p>
        </w:tc>
      </w:tr>
      <w:tr w:rsidR="005C0F87" w:rsidRPr="004874BC" w14:paraId="76C11892" w14:textId="77777777" w:rsidTr="00A046B8">
        <w:trPr>
          <w:cantSplit/>
        </w:trPr>
        <w:tc>
          <w:tcPr>
            <w:tcW w:w="3409" w:type="dxa"/>
            <w:vAlign w:val="bottom"/>
            <w:hideMark/>
          </w:tcPr>
          <w:p w14:paraId="36D67F9B" w14:textId="41E06C79" w:rsidR="005C0F87" w:rsidRPr="004874BC" w:rsidRDefault="005C0F87" w:rsidP="00A1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874BC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GB"/>
              </w:rPr>
              <w:t xml:space="preserve">กำไรก่อนต้นทุนทางการเงิน </w:t>
            </w:r>
            <w:r w:rsidR="00A10C88" w:rsidRPr="004874BC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GB"/>
              </w:rPr>
              <w:br/>
            </w: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ค่าเสื่อมราคา </w:t>
            </w:r>
            <w:r w:rsidR="00A10C88" w:rsidRPr="004874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</w:t>
            </w: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ตัดจำหน่าย</w:t>
            </w:r>
            <w:r w:rsidR="00A10C88" w:rsidRPr="004874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="00A10C88" w:rsidRPr="004874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br/>
            </w:r>
            <w:r w:rsidR="00A10C88" w:rsidRPr="004874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ภาษีเงินได้ และอื่นๆ</w:t>
            </w:r>
          </w:p>
        </w:tc>
        <w:tc>
          <w:tcPr>
            <w:tcW w:w="1328" w:type="dxa"/>
            <w:vAlign w:val="bottom"/>
          </w:tcPr>
          <w:p w14:paraId="5DEA1C2C" w14:textId="2D1C250F" w:rsidR="005C0F87" w:rsidRPr="004874BC" w:rsidRDefault="00335896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107</w:t>
            </w:r>
          </w:p>
        </w:tc>
        <w:tc>
          <w:tcPr>
            <w:tcW w:w="183" w:type="dxa"/>
            <w:vAlign w:val="bottom"/>
          </w:tcPr>
          <w:p w14:paraId="7947AD08" w14:textId="77777777" w:rsidR="005C0F87" w:rsidRPr="004874B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4DC5FF12" w14:textId="7A04B271" w:rsidR="005C0F87" w:rsidRPr="004874BC" w:rsidRDefault="00335896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4874B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77</w:t>
            </w:r>
          </w:p>
        </w:tc>
        <w:tc>
          <w:tcPr>
            <w:tcW w:w="179" w:type="dxa"/>
          </w:tcPr>
          <w:p w14:paraId="3FD7366C" w14:textId="77777777" w:rsidR="005C0F87" w:rsidRPr="004874B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E4FA1C1" w14:textId="213E87A6" w:rsidR="005C0F87" w:rsidRPr="004874BC" w:rsidRDefault="00335896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4874B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4" w:type="dxa"/>
            <w:vAlign w:val="bottom"/>
          </w:tcPr>
          <w:p w14:paraId="0FFD3EC2" w14:textId="77777777" w:rsidR="005C0F87" w:rsidRPr="004874B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015D638F" w14:textId="39A6625F" w:rsidR="005C0F87" w:rsidRPr="004874BC" w:rsidRDefault="00335896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189</w:t>
            </w:r>
          </w:p>
        </w:tc>
      </w:tr>
      <w:tr w:rsidR="005C0F87" w:rsidRPr="004874BC" w14:paraId="51C302E6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68D89F03" w14:textId="77777777" w:rsidR="005C0F87" w:rsidRPr="004874B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328" w:type="dxa"/>
            <w:vAlign w:val="bottom"/>
          </w:tcPr>
          <w:p w14:paraId="595912C6" w14:textId="3F189FCB" w:rsidR="005C0F87" w:rsidRPr="004874BC" w:rsidRDefault="00335896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3" w:type="dxa"/>
            <w:vAlign w:val="bottom"/>
          </w:tcPr>
          <w:p w14:paraId="49322A38" w14:textId="77777777" w:rsidR="005C0F87" w:rsidRPr="004874B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48A7C97" w14:textId="073712B1" w:rsidR="005C0F87" w:rsidRPr="004874BC" w:rsidRDefault="00335896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9" w:type="dxa"/>
          </w:tcPr>
          <w:p w14:paraId="6FDA62F3" w14:textId="77777777" w:rsidR="005C0F87" w:rsidRPr="004874B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8130A07" w14:textId="1E8011EF" w:rsidR="005C0F87" w:rsidRPr="004874BC" w:rsidRDefault="00335896" w:rsidP="00E42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7D746ADB" w14:textId="77777777" w:rsidR="005C0F87" w:rsidRPr="004874B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6345C3A" w14:textId="13FECF3A" w:rsidR="005C0F87" w:rsidRPr="004874BC" w:rsidRDefault="00335896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</w:tr>
      <w:tr w:rsidR="005C0F87" w:rsidRPr="004874BC" w14:paraId="66F7C217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415305B3" w14:textId="77777777" w:rsidR="005C0F87" w:rsidRPr="004874B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28" w:type="dxa"/>
            <w:vAlign w:val="bottom"/>
          </w:tcPr>
          <w:p w14:paraId="290E7D32" w14:textId="14BBC08D" w:rsidR="005C0F87" w:rsidRPr="004874BC" w:rsidRDefault="00335896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83" w:type="dxa"/>
            <w:vAlign w:val="bottom"/>
          </w:tcPr>
          <w:p w14:paraId="2BE5A07C" w14:textId="77777777" w:rsidR="005C0F87" w:rsidRPr="004874B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34A8D2A" w14:textId="04B52709" w:rsidR="005C0F87" w:rsidRPr="004874BC" w:rsidRDefault="00335896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79" w:type="dxa"/>
          </w:tcPr>
          <w:p w14:paraId="7E164F1C" w14:textId="77777777" w:rsidR="005C0F87" w:rsidRPr="004874B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8E5D09F" w14:textId="323CC3F5" w:rsidR="005C0F87" w:rsidRPr="004874BC" w:rsidRDefault="00335896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63812985" w14:textId="77777777" w:rsidR="005C0F87" w:rsidRPr="004874B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6D22B146" w14:textId="396C556F" w:rsidR="005C0F87" w:rsidRPr="004874BC" w:rsidRDefault="00335896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(3)</w:t>
            </w:r>
          </w:p>
        </w:tc>
      </w:tr>
      <w:tr w:rsidR="005C0F87" w:rsidRPr="004874BC" w14:paraId="6EFA3C66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49DDC957" w14:textId="77777777" w:rsidR="005C0F87" w:rsidRPr="004874B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28" w:type="dxa"/>
            <w:vAlign w:val="bottom"/>
          </w:tcPr>
          <w:p w14:paraId="5C81F867" w14:textId="6FDA39C9" w:rsidR="005C0F87" w:rsidRPr="004874BC" w:rsidRDefault="00335896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(64)</w:t>
            </w:r>
          </w:p>
        </w:tc>
        <w:tc>
          <w:tcPr>
            <w:tcW w:w="183" w:type="dxa"/>
            <w:vAlign w:val="bottom"/>
          </w:tcPr>
          <w:p w14:paraId="0123738B" w14:textId="77777777" w:rsidR="005C0F87" w:rsidRPr="004874B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48145318" w14:textId="3A380E91" w:rsidR="005C0F87" w:rsidRPr="004874BC" w:rsidRDefault="00335896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(75)</w:t>
            </w:r>
          </w:p>
        </w:tc>
        <w:tc>
          <w:tcPr>
            <w:tcW w:w="179" w:type="dxa"/>
          </w:tcPr>
          <w:p w14:paraId="4EC49104" w14:textId="77777777" w:rsidR="005C0F87" w:rsidRPr="004874B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65FC2ED4" w14:textId="60366871" w:rsidR="005C0F87" w:rsidRPr="004874BC" w:rsidRDefault="00335896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169D55D5" w14:textId="77777777" w:rsidR="005C0F87" w:rsidRPr="004874B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CF2858D" w14:textId="4BBF6492" w:rsidR="005C0F87" w:rsidRPr="004874BC" w:rsidRDefault="00335896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(139)</w:t>
            </w:r>
          </w:p>
        </w:tc>
      </w:tr>
      <w:tr w:rsidR="005C0F87" w:rsidRPr="004874BC" w14:paraId="67655674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10EC0E84" w14:textId="6ED99769" w:rsidR="005C0F87" w:rsidRPr="004874B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350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874B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ส่วนแบ่งกำไร</w:t>
            </w:r>
            <w:r w:rsidR="00A10C88" w:rsidRPr="004874B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>ของการร่วมค้า</w:t>
            </w:r>
            <w:r w:rsidR="00A10C88" w:rsidRPr="004874B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br/>
            </w:r>
            <w:r w:rsidR="00A10C88" w:rsidRPr="004874B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1328" w:type="dxa"/>
            <w:vAlign w:val="bottom"/>
          </w:tcPr>
          <w:p w14:paraId="4AF5A25D" w14:textId="21E7B428" w:rsidR="005C0F87" w:rsidRPr="004874BC" w:rsidRDefault="00335896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4C629D68" w14:textId="77777777" w:rsidR="005C0F87" w:rsidRPr="004874B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7E3D6D87" w14:textId="7FF15B9D" w:rsidR="005C0F87" w:rsidRPr="004874BC" w:rsidRDefault="00335896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D631A3"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9" w:type="dxa"/>
          </w:tcPr>
          <w:p w14:paraId="159FD094" w14:textId="77777777" w:rsidR="005C0F87" w:rsidRPr="004874B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F116D0C" w14:textId="22519A1C" w:rsidR="005C0F87" w:rsidRPr="004874BC" w:rsidRDefault="00335896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4A913070" w14:textId="77777777" w:rsidR="005C0F87" w:rsidRPr="004874B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3EFC12AD" w14:textId="712D7A65" w:rsidR="005C0F87" w:rsidRPr="004874BC" w:rsidRDefault="00335896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D631A3"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</w:tr>
      <w:tr w:rsidR="005C0F87" w:rsidRPr="004874BC" w14:paraId="472BBB38" w14:textId="77777777" w:rsidTr="00A10C88">
        <w:trPr>
          <w:cantSplit/>
        </w:trPr>
        <w:tc>
          <w:tcPr>
            <w:tcW w:w="3409" w:type="dxa"/>
            <w:vAlign w:val="center"/>
            <w:hideMark/>
          </w:tcPr>
          <w:p w14:paraId="35B297A7" w14:textId="77777777" w:rsidR="005C0F87" w:rsidRPr="004874B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1F70B0A5" w14:textId="50F717CE" w:rsidR="005C0F87" w:rsidRPr="004874BC" w:rsidRDefault="00335896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41356EA7" w14:textId="77777777" w:rsidR="005C0F87" w:rsidRPr="004874B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39E2C5CC" w14:textId="606C1175" w:rsidR="005C0F87" w:rsidRPr="004874BC" w:rsidRDefault="00335896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726AF6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79" w:type="dxa"/>
          </w:tcPr>
          <w:p w14:paraId="4BCB07BD" w14:textId="77777777" w:rsidR="005C0F87" w:rsidRPr="004874B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46F4B553" w14:textId="2F91DC98" w:rsidR="005C0F87" w:rsidRPr="004874BC" w:rsidRDefault="00335896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34DD1EEC" w14:textId="77777777" w:rsidR="005C0F87" w:rsidRPr="004874B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21F8218C" w14:textId="26FE7326" w:rsidR="005C0F87" w:rsidRPr="004874BC" w:rsidRDefault="00335896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726AF6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</w:tr>
      <w:tr w:rsidR="005C0F87" w:rsidRPr="004874BC" w14:paraId="11D0533A" w14:textId="77777777" w:rsidTr="00A10C88">
        <w:trPr>
          <w:cantSplit/>
          <w:trHeight w:val="348"/>
        </w:trPr>
        <w:tc>
          <w:tcPr>
            <w:tcW w:w="3409" w:type="dxa"/>
            <w:vAlign w:val="center"/>
            <w:hideMark/>
          </w:tcPr>
          <w:p w14:paraId="73BA387E" w14:textId="6040C90F" w:rsidR="005C0F87" w:rsidRPr="004874B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4A164238" w14:textId="1F2C3BD3" w:rsidR="005C0F87" w:rsidRPr="004874BC" w:rsidRDefault="00335896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183" w:type="dxa"/>
            <w:vAlign w:val="bottom"/>
          </w:tcPr>
          <w:p w14:paraId="52F72F57" w14:textId="77777777" w:rsidR="005C0F87" w:rsidRPr="004874B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6FE00401" w14:textId="7267ECD5" w:rsidR="005C0F87" w:rsidRPr="004874BC" w:rsidRDefault="00335896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</w:t>
            </w:r>
            <w:r w:rsidR="00726AF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79" w:type="dxa"/>
          </w:tcPr>
          <w:p w14:paraId="00068DAF" w14:textId="77777777" w:rsidR="005C0F87" w:rsidRPr="004874B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167614AB" w14:textId="09C88472" w:rsidR="005C0F87" w:rsidRPr="004874BC" w:rsidRDefault="00335896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4874B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4" w:type="dxa"/>
            <w:vAlign w:val="bottom"/>
          </w:tcPr>
          <w:p w14:paraId="4B03B066" w14:textId="77777777" w:rsidR="005C0F87" w:rsidRPr="004874B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67931D1A" w14:textId="1F1162DB" w:rsidR="005C0F87" w:rsidRPr="004874BC" w:rsidRDefault="00335896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4874B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10</w:t>
            </w:r>
            <w:r w:rsidR="00B17DC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  <w:tr w:rsidR="005C0F87" w:rsidRPr="004874BC" w14:paraId="0AAE26B5" w14:textId="77777777" w:rsidTr="00A046B8">
        <w:trPr>
          <w:cantSplit/>
        </w:trPr>
        <w:tc>
          <w:tcPr>
            <w:tcW w:w="3409" w:type="dxa"/>
            <w:vAlign w:val="center"/>
          </w:tcPr>
          <w:p w14:paraId="00159750" w14:textId="77777777" w:rsidR="005C0F87" w:rsidRPr="004874B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575A973A" w14:textId="77777777" w:rsidR="005C0F87" w:rsidRPr="004874B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3" w:type="dxa"/>
            <w:vAlign w:val="bottom"/>
          </w:tcPr>
          <w:p w14:paraId="49686AA2" w14:textId="77777777" w:rsidR="005C0F87" w:rsidRPr="004874B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6" w:type="dxa"/>
            <w:vAlign w:val="bottom"/>
          </w:tcPr>
          <w:p w14:paraId="45CF92CE" w14:textId="694013BC" w:rsidR="005C0F87" w:rsidRPr="004874B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9" w:type="dxa"/>
          </w:tcPr>
          <w:p w14:paraId="473FCD64" w14:textId="77777777" w:rsidR="005C0F87" w:rsidRPr="004874B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5" w:type="dxa"/>
          </w:tcPr>
          <w:p w14:paraId="75B74606" w14:textId="77777777" w:rsidR="005C0F87" w:rsidRPr="004874B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4" w:type="dxa"/>
            <w:vAlign w:val="bottom"/>
          </w:tcPr>
          <w:p w14:paraId="13064613" w14:textId="77777777" w:rsidR="005C0F87" w:rsidRPr="004874B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43" w:type="dxa"/>
            <w:vAlign w:val="bottom"/>
          </w:tcPr>
          <w:p w14:paraId="72BAFDF9" w14:textId="77777777" w:rsidR="005C0F87" w:rsidRPr="004874B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C0F87" w:rsidRPr="004874BC" w14:paraId="71F08B82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560F9AEF" w14:textId="0CDE3917" w:rsidR="005C0F87" w:rsidRPr="004874B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กำไรตามส่วนงานสุทธิ</w:t>
            </w:r>
          </w:p>
        </w:tc>
        <w:tc>
          <w:tcPr>
            <w:tcW w:w="1328" w:type="dxa"/>
            <w:vAlign w:val="bottom"/>
          </w:tcPr>
          <w:p w14:paraId="2FB7B0F8" w14:textId="343C4530" w:rsidR="005C0F87" w:rsidRPr="004874BC" w:rsidRDefault="00335896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4874B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183" w:type="dxa"/>
            <w:vAlign w:val="bottom"/>
          </w:tcPr>
          <w:p w14:paraId="350CF462" w14:textId="77777777" w:rsidR="005C0F87" w:rsidRPr="004874B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4D0828B8" w14:textId="328E7736" w:rsidR="005C0F87" w:rsidRPr="004874BC" w:rsidRDefault="00335896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179" w:type="dxa"/>
          </w:tcPr>
          <w:p w14:paraId="4D0F01DF" w14:textId="77777777" w:rsidR="005C0F87" w:rsidRPr="004874B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53C7987C" w14:textId="6C8DB8FE" w:rsidR="005C0F87" w:rsidRPr="004874BC" w:rsidRDefault="00335896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4874B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4" w:type="dxa"/>
            <w:vAlign w:val="bottom"/>
          </w:tcPr>
          <w:p w14:paraId="2B31AA09" w14:textId="77777777" w:rsidR="005C0F87" w:rsidRPr="004874B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B54DEB5" w14:textId="48AAD16E" w:rsidR="005C0F87" w:rsidRPr="004874BC" w:rsidRDefault="00335896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4874B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96</w:t>
            </w:r>
          </w:p>
        </w:tc>
      </w:tr>
    </w:tbl>
    <w:p w14:paraId="73008354" w14:textId="741390A2" w:rsidR="0087429D" w:rsidRPr="004874BC" w:rsidRDefault="00874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D630929" w14:textId="77777777" w:rsidR="003E5BAE" w:rsidRPr="004874BC" w:rsidRDefault="003E5BAE">
      <w:r w:rsidRPr="004874BC">
        <w:br w:type="page"/>
      </w:r>
    </w:p>
    <w:tbl>
      <w:tblPr>
        <w:tblW w:w="916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09"/>
        <w:gridCol w:w="1328"/>
        <w:gridCol w:w="183"/>
        <w:gridCol w:w="1376"/>
        <w:gridCol w:w="179"/>
        <w:gridCol w:w="1265"/>
        <w:gridCol w:w="184"/>
        <w:gridCol w:w="1243"/>
      </w:tblGrid>
      <w:tr w:rsidR="008454A2" w:rsidRPr="004874BC" w14:paraId="526F9AB2" w14:textId="77777777" w:rsidTr="00372D41">
        <w:trPr>
          <w:cantSplit/>
          <w:trHeight w:val="155"/>
          <w:tblHeader/>
        </w:trPr>
        <w:tc>
          <w:tcPr>
            <w:tcW w:w="3409" w:type="dxa"/>
          </w:tcPr>
          <w:p w14:paraId="3F21F6C0" w14:textId="77777777" w:rsidR="008454A2" w:rsidRPr="004874B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8" w:type="dxa"/>
            <w:gridSpan w:val="7"/>
          </w:tcPr>
          <w:p w14:paraId="1503EB89" w14:textId="77777777" w:rsidR="008454A2" w:rsidRPr="004874BC" w:rsidRDefault="008454A2" w:rsidP="00372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454A2" w:rsidRPr="004874BC" w14:paraId="236B678C" w14:textId="77777777" w:rsidTr="00372D41">
        <w:trPr>
          <w:cantSplit/>
          <w:tblHeader/>
        </w:trPr>
        <w:tc>
          <w:tcPr>
            <w:tcW w:w="3409" w:type="dxa"/>
          </w:tcPr>
          <w:p w14:paraId="1E8E73C9" w14:textId="52DA7076" w:rsidR="008454A2" w:rsidRPr="004874BC" w:rsidRDefault="00404BC4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</w:t>
            </w:r>
            <w:r w:rsidRPr="004874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วดสาม</w:t>
            </w:r>
            <w:r w:rsidRPr="004874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4874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>วันที่</w:t>
            </w:r>
            <w:r w:rsidRPr="004874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4874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4874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874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C021A" w:rsidRPr="004874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28" w:type="dxa"/>
            <w:hideMark/>
          </w:tcPr>
          <w:p w14:paraId="59FCA6AE" w14:textId="77777777" w:rsidR="008454A2" w:rsidRPr="004874BC" w:rsidRDefault="008454A2" w:rsidP="00372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</w:t>
            </w:r>
          </w:p>
          <w:p w14:paraId="4C93580C" w14:textId="77777777" w:rsidR="008454A2" w:rsidRPr="004874BC" w:rsidRDefault="008454A2" w:rsidP="00372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เมทิลเอสเทอร์</w:t>
            </w:r>
          </w:p>
        </w:tc>
        <w:tc>
          <w:tcPr>
            <w:tcW w:w="183" w:type="dxa"/>
          </w:tcPr>
          <w:p w14:paraId="4BA5A158" w14:textId="77777777" w:rsidR="008454A2" w:rsidRPr="004874BC" w:rsidRDefault="008454A2" w:rsidP="00372D41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hideMark/>
          </w:tcPr>
          <w:p w14:paraId="2C2B96C5" w14:textId="77777777" w:rsidR="008454A2" w:rsidRPr="004874BC" w:rsidRDefault="008454A2" w:rsidP="00372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ผลิตภัณฑ์แฟตตี้</w:t>
            </w:r>
          </w:p>
          <w:p w14:paraId="1F43C954" w14:textId="77777777" w:rsidR="008454A2" w:rsidRPr="004874BC" w:rsidRDefault="008454A2" w:rsidP="00372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แอลกอฮอลส์</w:t>
            </w:r>
          </w:p>
        </w:tc>
        <w:tc>
          <w:tcPr>
            <w:tcW w:w="179" w:type="dxa"/>
          </w:tcPr>
          <w:p w14:paraId="068F531E" w14:textId="77777777" w:rsidR="008454A2" w:rsidRPr="004874BC" w:rsidRDefault="008454A2" w:rsidP="00372D41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hideMark/>
          </w:tcPr>
          <w:p w14:paraId="437450D5" w14:textId="77777777" w:rsidR="008454A2" w:rsidRPr="004874BC" w:rsidRDefault="008454A2" w:rsidP="00372D41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</w:p>
          <w:p w14:paraId="604DD84A" w14:textId="77777777" w:rsidR="008454A2" w:rsidRPr="004874BC" w:rsidRDefault="008454A2" w:rsidP="00372D41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84" w:type="dxa"/>
          </w:tcPr>
          <w:p w14:paraId="256F71B7" w14:textId="77777777" w:rsidR="008454A2" w:rsidRPr="004874BC" w:rsidRDefault="008454A2" w:rsidP="00372D41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hideMark/>
          </w:tcPr>
          <w:p w14:paraId="3F6A435C" w14:textId="77777777" w:rsidR="008454A2" w:rsidRPr="004874BC" w:rsidRDefault="008454A2" w:rsidP="00372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AA6FE01" w14:textId="77777777" w:rsidR="008454A2" w:rsidRPr="004874BC" w:rsidRDefault="008454A2" w:rsidP="00372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454A2" w:rsidRPr="004874BC" w14:paraId="5EA1A4D8" w14:textId="77777777" w:rsidTr="00372D41">
        <w:trPr>
          <w:cantSplit/>
          <w:tblHeader/>
        </w:trPr>
        <w:tc>
          <w:tcPr>
            <w:tcW w:w="3409" w:type="dxa"/>
            <w:vAlign w:val="center"/>
          </w:tcPr>
          <w:p w14:paraId="6A703103" w14:textId="77777777" w:rsidR="008454A2" w:rsidRPr="004874B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758" w:type="dxa"/>
            <w:gridSpan w:val="7"/>
            <w:vAlign w:val="bottom"/>
          </w:tcPr>
          <w:p w14:paraId="6D15210B" w14:textId="77777777" w:rsidR="008454A2" w:rsidRPr="004874B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4874B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454A2" w:rsidRPr="004874BC" w14:paraId="4DA2C4D6" w14:textId="77777777" w:rsidTr="00372D41">
        <w:trPr>
          <w:cantSplit/>
        </w:trPr>
        <w:tc>
          <w:tcPr>
            <w:tcW w:w="3409" w:type="dxa"/>
            <w:vAlign w:val="center"/>
          </w:tcPr>
          <w:p w14:paraId="7A3DEA6D" w14:textId="77777777" w:rsidR="008454A2" w:rsidRPr="004874B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874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328" w:type="dxa"/>
            <w:vAlign w:val="bottom"/>
          </w:tcPr>
          <w:p w14:paraId="34575062" w14:textId="77777777" w:rsidR="008454A2" w:rsidRPr="004874B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14B391F3" w14:textId="77777777" w:rsidR="008454A2" w:rsidRPr="004874B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47F2E2A8" w14:textId="77777777" w:rsidR="008454A2" w:rsidRPr="004874B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4BEE1688" w14:textId="77777777" w:rsidR="008454A2" w:rsidRPr="004874B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07E32E89" w14:textId="77777777" w:rsidR="008454A2" w:rsidRPr="004874B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317CEA0E" w14:textId="77777777" w:rsidR="008454A2" w:rsidRPr="004874B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02BDBFA" w14:textId="77777777" w:rsidR="008454A2" w:rsidRPr="004874BC" w:rsidRDefault="008454A2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9C021A" w:rsidRPr="004874BC" w14:paraId="61B8B73C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7866165D" w14:textId="77777777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  <w:p w14:paraId="7F74D8B4" w14:textId="77777777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- </w:t>
            </w:r>
            <w:r w:rsidRPr="004874B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รับรู้ ณ เวลาใดเวลาหนึ่ง</w:t>
            </w:r>
          </w:p>
        </w:tc>
        <w:tc>
          <w:tcPr>
            <w:tcW w:w="1328" w:type="dxa"/>
            <w:vAlign w:val="bottom"/>
          </w:tcPr>
          <w:p w14:paraId="40AA7963" w14:textId="17E2791A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3,401</w:t>
            </w:r>
          </w:p>
        </w:tc>
        <w:tc>
          <w:tcPr>
            <w:tcW w:w="183" w:type="dxa"/>
            <w:vAlign w:val="bottom"/>
          </w:tcPr>
          <w:p w14:paraId="66FF9883" w14:textId="77777777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768AD9B7" w14:textId="21D66971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1,758</w:t>
            </w:r>
          </w:p>
        </w:tc>
        <w:tc>
          <w:tcPr>
            <w:tcW w:w="179" w:type="dxa"/>
          </w:tcPr>
          <w:p w14:paraId="47CF328C" w14:textId="77777777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D30271" w14:textId="13ADDF97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84" w:type="dxa"/>
            <w:vAlign w:val="bottom"/>
          </w:tcPr>
          <w:p w14:paraId="2411A43C" w14:textId="77777777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53D65CF3" w14:textId="69AA913C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5,185</w:t>
            </w:r>
          </w:p>
        </w:tc>
      </w:tr>
      <w:tr w:rsidR="009C021A" w:rsidRPr="004874BC" w14:paraId="3239047D" w14:textId="77777777" w:rsidTr="00233B23">
        <w:trPr>
          <w:cantSplit/>
        </w:trPr>
        <w:tc>
          <w:tcPr>
            <w:tcW w:w="3409" w:type="dxa"/>
            <w:vAlign w:val="center"/>
            <w:hideMark/>
          </w:tcPr>
          <w:p w14:paraId="065A544A" w14:textId="77777777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60460A" w14:textId="47863E61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3,401</w:t>
            </w:r>
          </w:p>
        </w:tc>
        <w:tc>
          <w:tcPr>
            <w:tcW w:w="183" w:type="dxa"/>
            <w:vAlign w:val="bottom"/>
          </w:tcPr>
          <w:p w14:paraId="526BDF73" w14:textId="77777777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68153F" w14:textId="0D095D1C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1,758</w:t>
            </w:r>
          </w:p>
        </w:tc>
        <w:tc>
          <w:tcPr>
            <w:tcW w:w="179" w:type="dxa"/>
          </w:tcPr>
          <w:p w14:paraId="2703DCE4" w14:textId="77777777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3DE9D9" w14:textId="7D608FEB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184" w:type="dxa"/>
            <w:vAlign w:val="bottom"/>
          </w:tcPr>
          <w:p w14:paraId="14410D91" w14:textId="77777777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B21E16" w14:textId="0F3F9AA3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5,185</w:t>
            </w:r>
          </w:p>
        </w:tc>
      </w:tr>
      <w:tr w:rsidR="009C021A" w:rsidRPr="004874BC" w14:paraId="27C24D17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506E08B9" w14:textId="77777777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518ED4" w14:textId="4C8A730B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(3,209)</w:t>
            </w:r>
          </w:p>
        </w:tc>
        <w:tc>
          <w:tcPr>
            <w:tcW w:w="183" w:type="dxa"/>
            <w:vAlign w:val="bottom"/>
          </w:tcPr>
          <w:p w14:paraId="5BE12AE3" w14:textId="77777777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6837386E" w14:textId="33DD864B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(1,665)</w:t>
            </w:r>
          </w:p>
        </w:tc>
        <w:tc>
          <w:tcPr>
            <w:tcW w:w="179" w:type="dxa"/>
          </w:tcPr>
          <w:p w14:paraId="297CB85E" w14:textId="77777777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B9B0E9" w14:textId="43A6BF38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(22)</w:t>
            </w:r>
          </w:p>
        </w:tc>
        <w:tc>
          <w:tcPr>
            <w:tcW w:w="184" w:type="dxa"/>
            <w:vAlign w:val="bottom"/>
          </w:tcPr>
          <w:p w14:paraId="5EC4AE6A" w14:textId="77777777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3A63F532" w14:textId="516D2B13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(4,896)</w:t>
            </w:r>
          </w:p>
        </w:tc>
      </w:tr>
      <w:tr w:rsidR="009C021A" w:rsidRPr="004874BC" w14:paraId="342B0B35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64144199" w14:textId="77777777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ต้นทุนในการจัดจำหน่าย </w:t>
            </w:r>
          </w:p>
          <w:p w14:paraId="7825670A" w14:textId="77777777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และค่าใช้จ่ายในการบริหาร</w:t>
            </w:r>
          </w:p>
        </w:tc>
        <w:tc>
          <w:tcPr>
            <w:tcW w:w="1328" w:type="dxa"/>
            <w:vAlign w:val="bottom"/>
          </w:tcPr>
          <w:p w14:paraId="4DEEF061" w14:textId="62F21E58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(92)</w:t>
            </w:r>
          </w:p>
        </w:tc>
        <w:tc>
          <w:tcPr>
            <w:tcW w:w="183" w:type="dxa"/>
            <w:vAlign w:val="bottom"/>
          </w:tcPr>
          <w:p w14:paraId="62889BEB" w14:textId="77777777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DD268AE" w14:textId="2894AC0E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(74)</w:t>
            </w:r>
          </w:p>
        </w:tc>
        <w:tc>
          <w:tcPr>
            <w:tcW w:w="179" w:type="dxa"/>
          </w:tcPr>
          <w:p w14:paraId="7C069AAC" w14:textId="77777777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468B2EB" w14:textId="19306391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184" w:type="dxa"/>
            <w:vAlign w:val="bottom"/>
          </w:tcPr>
          <w:p w14:paraId="5FA4B3B7" w14:textId="77777777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4C8F6539" w14:textId="7452E8EB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(170)</w:t>
            </w:r>
          </w:p>
        </w:tc>
      </w:tr>
      <w:tr w:rsidR="009C021A" w:rsidRPr="004874BC" w14:paraId="2B59777D" w14:textId="77777777" w:rsidTr="00372D41">
        <w:trPr>
          <w:cantSplit/>
        </w:trPr>
        <w:tc>
          <w:tcPr>
            <w:tcW w:w="3409" w:type="dxa"/>
            <w:vAlign w:val="bottom"/>
            <w:hideMark/>
          </w:tcPr>
          <w:p w14:paraId="780FBEE2" w14:textId="4EB7B878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4874BC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  <w:lang w:val="en-GB"/>
              </w:rPr>
              <w:t>กำไร</w:t>
            </w:r>
            <w:r w:rsidRPr="004874BC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GB"/>
              </w:rPr>
              <w:t xml:space="preserve">ก่อนต้นทุนทางการเงิน </w:t>
            </w:r>
            <w:r w:rsidRPr="004874BC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GB"/>
              </w:rPr>
              <w:br/>
            </w: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ค่าเสื่อมราคา </w:t>
            </w:r>
            <w:r w:rsidRPr="004874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</w:t>
            </w: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ตัดจำหน่าย</w:t>
            </w:r>
            <w:r w:rsidRPr="004874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br/>
            </w:r>
            <w:r w:rsidRPr="004874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ภาษีเงินได้ และอื่นๆ</w:t>
            </w:r>
          </w:p>
        </w:tc>
        <w:tc>
          <w:tcPr>
            <w:tcW w:w="1328" w:type="dxa"/>
            <w:vAlign w:val="bottom"/>
          </w:tcPr>
          <w:p w14:paraId="0F1ACB6E" w14:textId="43739BB4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110</w:t>
            </w:r>
          </w:p>
        </w:tc>
        <w:tc>
          <w:tcPr>
            <w:tcW w:w="183" w:type="dxa"/>
            <w:vAlign w:val="bottom"/>
          </w:tcPr>
          <w:p w14:paraId="11FB0106" w14:textId="77777777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6562F049" w14:textId="584389E3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4874B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179" w:type="dxa"/>
          </w:tcPr>
          <w:p w14:paraId="1FA907B3" w14:textId="77777777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2991613" w14:textId="507B164B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35F0ABA6" w14:textId="77777777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6CF5C37D" w14:textId="7E92F061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132</w:t>
            </w:r>
          </w:p>
        </w:tc>
      </w:tr>
      <w:tr w:rsidR="009C021A" w:rsidRPr="004874BC" w14:paraId="22F4E50A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2249D19A" w14:textId="77777777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328" w:type="dxa"/>
            <w:vAlign w:val="bottom"/>
          </w:tcPr>
          <w:p w14:paraId="04FAB699" w14:textId="02F9467A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3" w:type="dxa"/>
            <w:vAlign w:val="bottom"/>
          </w:tcPr>
          <w:p w14:paraId="213BC128" w14:textId="77777777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0C6DF081" w14:textId="28733902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9" w:type="dxa"/>
          </w:tcPr>
          <w:p w14:paraId="70B03796" w14:textId="77777777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3517492" w14:textId="3A205D9F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56F1E146" w14:textId="77777777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185C2B46" w14:textId="5114C7B3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</w:tr>
      <w:tr w:rsidR="009C021A" w:rsidRPr="004874BC" w14:paraId="0E7A20CA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2803647C" w14:textId="77777777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28" w:type="dxa"/>
            <w:vAlign w:val="bottom"/>
          </w:tcPr>
          <w:p w14:paraId="2532B733" w14:textId="551E7409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83" w:type="dxa"/>
            <w:vAlign w:val="bottom"/>
          </w:tcPr>
          <w:p w14:paraId="25AAE450" w14:textId="77777777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805A12A" w14:textId="68BFEEAD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79" w:type="dxa"/>
          </w:tcPr>
          <w:p w14:paraId="7B048266" w14:textId="77777777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770B8175" w14:textId="4041F87E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0F724FD5" w14:textId="77777777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F6D4844" w14:textId="5C39D53B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(4)</w:t>
            </w:r>
          </w:p>
        </w:tc>
      </w:tr>
      <w:tr w:rsidR="009C021A" w:rsidRPr="004874BC" w14:paraId="228B1DBF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7E488ED1" w14:textId="77777777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28" w:type="dxa"/>
            <w:vAlign w:val="bottom"/>
          </w:tcPr>
          <w:p w14:paraId="409BD2EC" w14:textId="328E6617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(69)</w:t>
            </w:r>
          </w:p>
        </w:tc>
        <w:tc>
          <w:tcPr>
            <w:tcW w:w="183" w:type="dxa"/>
            <w:vAlign w:val="bottom"/>
          </w:tcPr>
          <w:p w14:paraId="34F79043" w14:textId="77777777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18661CBB" w14:textId="498654C6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(57)</w:t>
            </w:r>
          </w:p>
        </w:tc>
        <w:tc>
          <w:tcPr>
            <w:tcW w:w="179" w:type="dxa"/>
          </w:tcPr>
          <w:p w14:paraId="2068E2DD" w14:textId="77777777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72D40336" w14:textId="5CA2B30E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4A8C2108" w14:textId="77777777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CDC17D4" w14:textId="108392D9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(126)</w:t>
            </w:r>
          </w:p>
        </w:tc>
      </w:tr>
      <w:tr w:rsidR="009C021A" w:rsidRPr="004874BC" w14:paraId="3CFABFED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4E00FA6F" w14:textId="3BDBF390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350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874B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ส่วนแบ่งกำไร</w:t>
            </w:r>
            <w:r w:rsidRPr="004874BC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 xml:space="preserve"> </w:t>
            </w:r>
            <w:r w:rsidRPr="004874B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4874B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ขาดทุน</w:t>
            </w:r>
            <w:r w:rsidRPr="004874B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  <w:r w:rsidRPr="004874B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4874B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>ของการร่วมค้า</w:t>
            </w:r>
            <w:r w:rsidRPr="004874B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br/>
            </w:r>
            <w:r w:rsidRPr="004874B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1328" w:type="dxa"/>
            <w:vAlign w:val="bottom"/>
          </w:tcPr>
          <w:p w14:paraId="16944A32" w14:textId="39973ABE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51EF19C8" w14:textId="77777777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5CBD01A5" w14:textId="3CE8BB1B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79" w:type="dxa"/>
          </w:tcPr>
          <w:p w14:paraId="59F4F7AC" w14:textId="77777777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5CE6E6F" w14:textId="1D52A77F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(235)</w:t>
            </w:r>
          </w:p>
        </w:tc>
        <w:tc>
          <w:tcPr>
            <w:tcW w:w="184" w:type="dxa"/>
            <w:vAlign w:val="bottom"/>
          </w:tcPr>
          <w:p w14:paraId="7B6F4FD8" w14:textId="77777777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8570228" w14:textId="4F5E298D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(202)</w:t>
            </w:r>
          </w:p>
        </w:tc>
      </w:tr>
      <w:tr w:rsidR="009C021A" w:rsidRPr="004874BC" w14:paraId="2C413C38" w14:textId="77777777" w:rsidTr="00305DDC">
        <w:trPr>
          <w:cantSplit/>
        </w:trPr>
        <w:tc>
          <w:tcPr>
            <w:tcW w:w="3409" w:type="dxa"/>
            <w:vAlign w:val="center"/>
            <w:hideMark/>
          </w:tcPr>
          <w:p w14:paraId="7AA1C9A0" w14:textId="77777777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2BC0F9DC" w14:textId="6FE20034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3" w:type="dxa"/>
            <w:vAlign w:val="bottom"/>
          </w:tcPr>
          <w:p w14:paraId="253E34C8" w14:textId="77777777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5E7B978C" w14:textId="3832807C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79" w:type="dxa"/>
          </w:tcPr>
          <w:p w14:paraId="4671CD38" w14:textId="77777777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16DAC4BF" w14:textId="09C098DF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61BAA056" w14:textId="77777777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4FA5F1FC" w14:textId="13A9EC40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sz w:val="30"/>
                <w:szCs w:val="30"/>
              </w:rPr>
              <w:t>11</w:t>
            </w:r>
          </w:p>
        </w:tc>
      </w:tr>
      <w:tr w:rsidR="009C021A" w:rsidRPr="004874BC" w14:paraId="673A5234" w14:textId="77777777" w:rsidTr="00305DDC">
        <w:trPr>
          <w:cantSplit/>
          <w:trHeight w:val="348"/>
        </w:trPr>
        <w:tc>
          <w:tcPr>
            <w:tcW w:w="3409" w:type="dxa"/>
            <w:vAlign w:val="center"/>
            <w:hideMark/>
          </w:tcPr>
          <w:p w14:paraId="5DB00ADB" w14:textId="77777777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กำไร </w:t>
            </w:r>
            <w:r w:rsidRPr="004874B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(ขาดทุน)</w:t>
            </w:r>
            <w:r w:rsidRPr="004874B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459D5D95" w14:textId="38A1C238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183" w:type="dxa"/>
            <w:vAlign w:val="bottom"/>
          </w:tcPr>
          <w:p w14:paraId="411BF7CB" w14:textId="77777777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68FDF857" w14:textId="37215871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179" w:type="dxa"/>
          </w:tcPr>
          <w:p w14:paraId="722D1A63" w14:textId="77777777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475A40AD" w14:textId="6DC0148D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(235)</w:t>
            </w:r>
          </w:p>
        </w:tc>
        <w:tc>
          <w:tcPr>
            <w:tcW w:w="184" w:type="dxa"/>
            <w:vAlign w:val="bottom"/>
          </w:tcPr>
          <w:p w14:paraId="6C6FF84C" w14:textId="77777777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1E957871" w14:textId="6DCEDA69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(182)</w:t>
            </w:r>
          </w:p>
        </w:tc>
      </w:tr>
      <w:tr w:rsidR="00404BC4" w:rsidRPr="004874BC" w14:paraId="6A4E2E10" w14:textId="77777777" w:rsidTr="00372D41">
        <w:trPr>
          <w:cantSplit/>
        </w:trPr>
        <w:tc>
          <w:tcPr>
            <w:tcW w:w="3409" w:type="dxa"/>
            <w:vAlign w:val="center"/>
          </w:tcPr>
          <w:p w14:paraId="437075D9" w14:textId="77777777" w:rsidR="00404BC4" w:rsidRPr="004874B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4C65E152" w14:textId="77777777" w:rsidR="00404BC4" w:rsidRPr="004874B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7B81D84F" w14:textId="77777777" w:rsidR="00404BC4" w:rsidRPr="004874B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3F544084" w14:textId="77777777" w:rsidR="00404BC4" w:rsidRPr="004874B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" w:type="dxa"/>
          </w:tcPr>
          <w:p w14:paraId="1E3BDE7F" w14:textId="77777777" w:rsidR="00404BC4" w:rsidRPr="004874B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79D3801B" w14:textId="77777777" w:rsidR="00404BC4" w:rsidRPr="004874B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41E68112" w14:textId="77777777" w:rsidR="00404BC4" w:rsidRPr="004874B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42F273B8" w14:textId="77777777" w:rsidR="00404BC4" w:rsidRPr="004874BC" w:rsidRDefault="00404BC4" w:rsidP="00404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C021A" w:rsidRPr="004874BC" w14:paraId="765D9177" w14:textId="77777777" w:rsidTr="00372D41">
        <w:trPr>
          <w:cantSplit/>
        </w:trPr>
        <w:tc>
          <w:tcPr>
            <w:tcW w:w="3409" w:type="dxa"/>
            <w:vAlign w:val="center"/>
            <w:hideMark/>
          </w:tcPr>
          <w:p w14:paraId="5449FBF2" w14:textId="77777777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กำไร </w:t>
            </w:r>
            <w:r w:rsidRPr="004874B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(ขาดทุน)</w:t>
            </w:r>
            <w:r w:rsidRPr="004874B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ตามส่วนงานสุทธิ</w:t>
            </w:r>
          </w:p>
        </w:tc>
        <w:tc>
          <w:tcPr>
            <w:tcW w:w="1328" w:type="dxa"/>
            <w:vAlign w:val="bottom"/>
          </w:tcPr>
          <w:p w14:paraId="35534E7A" w14:textId="4354A823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183" w:type="dxa"/>
            <w:vAlign w:val="bottom"/>
          </w:tcPr>
          <w:p w14:paraId="57F676CF" w14:textId="77777777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538D0E5" w14:textId="536BF449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79" w:type="dxa"/>
          </w:tcPr>
          <w:p w14:paraId="0FB2B809" w14:textId="77777777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564AF8C0" w14:textId="3C2853FF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(235)</w:t>
            </w:r>
          </w:p>
        </w:tc>
        <w:tc>
          <w:tcPr>
            <w:tcW w:w="184" w:type="dxa"/>
            <w:vAlign w:val="bottom"/>
          </w:tcPr>
          <w:p w14:paraId="1535C288" w14:textId="77777777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4A749AA5" w14:textId="7DF3A0E3" w:rsidR="009C021A" w:rsidRPr="004874BC" w:rsidRDefault="009C021A" w:rsidP="009C0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(206)</w:t>
            </w:r>
          </w:p>
        </w:tc>
      </w:tr>
    </w:tbl>
    <w:p w14:paraId="2DA08898" w14:textId="77777777" w:rsidR="003C5390" w:rsidRPr="004874BC" w:rsidRDefault="003C5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32EFDAD" w14:textId="7BCD7112" w:rsidR="00F3000E" w:rsidRPr="004874BC" w:rsidRDefault="00D631A3" w:rsidP="00B6302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4874BC">
        <w:rPr>
          <w:rFonts w:asciiTheme="majorBidi" w:hAnsiTheme="majorBidi" w:cstheme="majorBidi" w:hint="cs"/>
          <w:b/>
          <w:bCs/>
          <w:sz w:val="30"/>
          <w:szCs w:val="30"/>
          <w:cs/>
        </w:rPr>
        <w:t>กำไร</w:t>
      </w:r>
      <w:r w:rsidR="00A429E4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="00555E5B" w:rsidRPr="004874BC">
        <w:rPr>
          <w:rFonts w:asciiTheme="majorBidi" w:hAnsiTheme="majorBidi" w:cstheme="majorBidi" w:hint="cs"/>
          <w:b/>
          <w:bCs/>
          <w:sz w:val="30"/>
          <w:szCs w:val="30"/>
          <w:cs/>
        </w:rPr>
        <w:t>ขาดทุน</w:t>
      </w:r>
      <w:r w:rsidR="00A429E4">
        <w:rPr>
          <w:rFonts w:asciiTheme="majorBidi" w:hAnsiTheme="majorBidi" w:cstheme="majorBidi"/>
          <w:b/>
          <w:bCs/>
          <w:sz w:val="30"/>
          <w:szCs w:val="30"/>
        </w:rPr>
        <w:t xml:space="preserve">) </w:t>
      </w:r>
      <w:r w:rsidR="00F3000E" w:rsidRPr="004874BC">
        <w:rPr>
          <w:rFonts w:asciiTheme="majorBidi" w:hAnsiTheme="majorBidi" w:cstheme="majorBidi"/>
          <w:b/>
          <w:bCs/>
          <w:sz w:val="30"/>
          <w:szCs w:val="30"/>
          <w:cs/>
        </w:rPr>
        <w:t>ต่อหุ้น</w:t>
      </w:r>
    </w:p>
    <w:p w14:paraId="677C7A02" w14:textId="77777777" w:rsidR="003C5390" w:rsidRPr="004874BC" w:rsidRDefault="003C5390" w:rsidP="000A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7CFDD1D6" w14:textId="22EAFA7D" w:rsidR="00721A7A" w:rsidRPr="004874BC" w:rsidRDefault="00C81EAD" w:rsidP="000A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  <w:r w:rsidRPr="004874BC">
        <w:rPr>
          <w:rFonts w:asciiTheme="majorBidi" w:eastAsia="MS Mincho" w:hAnsiTheme="majorBidi" w:cstheme="majorBidi"/>
          <w:sz w:val="30"/>
          <w:szCs w:val="30"/>
          <w:cs/>
        </w:rPr>
        <w:t>บริษัทไม่มีหุ้นสามัญเทียบเท่าปรับลดในระหว่างงวด</w:t>
      </w:r>
      <w:r w:rsidR="008D0184" w:rsidRPr="004874BC">
        <w:rPr>
          <w:rFonts w:asciiTheme="majorBidi" w:eastAsia="MS Mincho" w:hAnsiTheme="majorBidi" w:cstheme="majorBidi" w:hint="cs"/>
          <w:sz w:val="30"/>
          <w:szCs w:val="30"/>
          <w:cs/>
        </w:rPr>
        <w:t>สามเดือน</w:t>
      </w:r>
      <w:r w:rsidR="00CF6806" w:rsidRPr="004874BC">
        <w:rPr>
          <w:rFonts w:asciiTheme="majorBidi" w:eastAsia="MS Mincho" w:hAnsiTheme="majorBidi" w:cstheme="majorBidi"/>
          <w:sz w:val="30"/>
          <w:szCs w:val="30"/>
          <w:cs/>
        </w:rPr>
        <w:t xml:space="preserve">สิ้นสุดวันที่ </w:t>
      </w:r>
      <w:r w:rsidR="00CF6806" w:rsidRPr="004874BC">
        <w:rPr>
          <w:rFonts w:asciiTheme="majorBidi" w:eastAsia="MS Mincho" w:hAnsiTheme="majorBidi" w:cstheme="majorBidi"/>
          <w:sz w:val="30"/>
          <w:szCs w:val="30"/>
        </w:rPr>
        <w:t>3</w:t>
      </w:r>
      <w:r w:rsidR="006102F2" w:rsidRPr="004874BC">
        <w:rPr>
          <w:rFonts w:asciiTheme="majorBidi" w:eastAsia="MS Mincho" w:hAnsiTheme="majorBidi" w:cstheme="majorBidi" w:hint="cs"/>
          <w:sz w:val="30"/>
          <w:szCs w:val="30"/>
        </w:rPr>
        <w:t>1</w:t>
      </w:r>
      <w:r w:rsidR="00CF6806" w:rsidRPr="004874BC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3A799A" w:rsidRPr="004874BC">
        <w:rPr>
          <w:rFonts w:asciiTheme="majorBidi" w:eastAsia="MS Mincho" w:hAnsiTheme="majorBidi" w:cstheme="majorBidi" w:hint="cs"/>
          <w:sz w:val="30"/>
          <w:szCs w:val="30"/>
          <w:cs/>
        </w:rPr>
        <w:t>มีนาคม</w:t>
      </w:r>
      <w:r w:rsidR="00CF6806" w:rsidRPr="004874BC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AA1075" w:rsidRPr="004874BC">
        <w:rPr>
          <w:rFonts w:asciiTheme="majorBidi" w:eastAsia="MS Mincho" w:hAnsiTheme="majorBidi" w:cstheme="majorBidi"/>
          <w:sz w:val="30"/>
          <w:szCs w:val="30"/>
        </w:rPr>
        <w:t>256</w:t>
      </w:r>
      <w:r w:rsidR="009C021A" w:rsidRPr="004874BC">
        <w:rPr>
          <w:rFonts w:asciiTheme="majorBidi" w:eastAsia="MS Mincho" w:hAnsiTheme="majorBidi" w:cstheme="majorBidi"/>
          <w:sz w:val="30"/>
          <w:szCs w:val="30"/>
        </w:rPr>
        <w:t>9</w:t>
      </w:r>
      <w:r w:rsidRPr="004874BC">
        <w:rPr>
          <w:rFonts w:asciiTheme="majorBidi" w:eastAsia="MS Mincho" w:hAnsiTheme="majorBidi" w:cstheme="majorBidi"/>
          <w:sz w:val="30"/>
          <w:szCs w:val="30"/>
          <w:cs/>
        </w:rPr>
        <w:t xml:space="preserve"> และ </w:t>
      </w:r>
      <w:r w:rsidR="00AA1075" w:rsidRPr="004874BC">
        <w:rPr>
          <w:rFonts w:asciiTheme="majorBidi" w:eastAsia="MS Mincho" w:hAnsiTheme="majorBidi" w:cstheme="majorBidi"/>
          <w:sz w:val="30"/>
          <w:szCs w:val="30"/>
        </w:rPr>
        <w:t>256</w:t>
      </w:r>
      <w:r w:rsidR="009C021A" w:rsidRPr="004874BC">
        <w:rPr>
          <w:rFonts w:asciiTheme="majorBidi" w:eastAsia="MS Mincho" w:hAnsiTheme="majorBidi" w:cstheme="majorBidi"/>
          <w:sz w:val="30"/>
          <w:szCs w:val="30"/>
        </w:rPr>
        <w:t>8</w:t>
      </w:r>
      <w:r w:rsidRPr="004874BC">
        <w:rPr>
          <w:rFonts w:asciiTheme="majorBidi" w:eastAsia="MS Mincho" w:hAnsiTheme="majorBidi" w:cstheme="majorBidi"/>
          <w:sz w:val="30"/>
          <w:szCs w:val="30"/>
          <w:cs/>
        </w:rPr>
        <w:t xml:space="preserve"> ดังนั้น</w:t>
      </w:r>
      <w:r w:rsidR="00721A7A" w:rsidRPr="004874BC">
        <w:rPr>
          <w:rFonts w:asciiTheme="majorBidi" w:eastAsia="MS Mincho" w:hAnsiTheme="majorBidi" w:cstheme="majorBidi"/>
          <w:sz w:val="30"/>
          <w:szCs w:val="30"/>
          <w:cs/>
        </w:rPr>
        <w:t>กำไร</w:t>
      </w:r>
      <w:r w:rsidR="008745E4" w:rsidRPr="004874BC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8745E4" w:rsidRPr="004874BC">
        <w:rPr>
          <w:rFonts w:asciiTheme="majorBidi" w:eastAsia="MS Mincho" w:hAnsiTheme="majorBidi" w:cstheme="majorBidi"/>
          <w:sz w:val="30"/>
          <w:szCs w:val="30"/>
        </w:rPr>
        <w:t>(</w:t>
      </w:r>
      <w:r w:rsidR="008745E4" w:rsidRPr="004874BC">
        <w:rPr>
          <w:rFonts w:asciiTheme="majorBidi" w:eastAsia="MS Mincho" w:hAnsiTheme="majorBidi" w:cstheme="majorBidi" w:hint="cs"/>
          <w:sz w:val="30"/>
          <w:szCs w:val="30"/>
          <w:cs/>
        </w:rPr>
        <w:t>ขาดทุน</w:t>
      </w:r>
      <w:r w:rsidR="008745E4" w:rsidRPr="004874BC">
        <w:rPr>
          <w:rFonts w:asciiTheme="majorBidi" w:eastAsia="MS Mincho" w:hAnsiTheme="majorBidi" w:cstheme="majorBidi"/>
          <w:sz w:val="30"/>
          <w:szCs w:val="30"/>
        </w:rPr>
        <w:t xml:space="preserve">) </w:t>
      </w:r>
      <w:r w:rsidR="00721A7A" w:rsidRPr="004874BC">
        <w:rPr>
          <w:rFonts w:asciiTheme="majorBidi" w:eastAsia="MS Mincho" w:hAnsiTheme="majorBidi" w:cstheme="majorBidi"/>
          <w:sz w:val="30"/>
          <w:szCs w:val="30"/>
          <w:cs/>
        </w:rPr>
        <w:t>ต่อหุ้นปรับลดจึงเท่ากับกำไร</w:t>
      </w:r>
      <w:r w:rsidR="003D5848" w:rsidRPr="004874BC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3D5848" w:rsidRPr="004874BC">
        <w:rPr>
          <w:rFonts w:asciiTheme="majorBidi" w:eastAsia="MS Mincho" w:hAnsiTheme="majorBidi" w:cstheme="majorBidi"/>
          <w:sz w:val="30"/>
          <w:szCs w:val="30"/>
        </w:rPr>
        <w:t>(</w:t>
      </w:r>
      <w:r w:rsidR="003D5848" w:rsidRPr="004874BC">
        <w:rPr>
          <w:rFonts w:asciiTheme="majorBidi" w:eastAsia="MS Mincho" w:hAnsiTheme="majorBidi" w:cstheme="majorBidi" w:hint="cs"/>
          <w:sz w:val="30"/>
          <w:szCs w:val="30"/>
          <w:cs/>
        </w:rPr>
        <w:t>ขาดทุน</w:t>
      </w:r>
      <w:r w:rsidR="003D5848" w:rsidRPr="004874BC">
        <w:rPr>
          <w:rFonts w:asciiTheme="majorBidi" w:eastAsia="MS Mincho" w:hAnsiTheme="majorBidi" w:cstheme="majorBidi"/>
          <w:sz w:val="30"/>
          <w:szCs w:val="30"/>
        </w:rPr>
        <w:t xml:space="preserve">) </w:t>
      </w:r>
      <w:r w:rsidR="00721A7A" w:rsidRPr="004874BC">
        <w:rPr>
          <w:rFonts w:asciiTheme="majorBidi" w:eastAsia="MS Mincho" w:hAnsiTheme="majorBidi" w:cstheme="majorBidi"/>
          <w:sz w:val="30"/>
          <w:szCs w:val="30"/>
          <w:cs/>
        </w:rPr>
        <w:t>ต่อหุ้นขั้นพื้นฐาน</w:t>
      </w:r>
    </w:p>
    <w:p w14:paraId="44ABAE83" w14:textId="77777777" w:rsidR="00C81EAD" w:rsidRPr="004874BC" w:rsidRDefault="00C81EAD" w:rsidP="000A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pacing w:val="-6"/>
          <w:sz w:val="30"/>
          <w:szCs w:val="30"/>
        </w:rPr>
      </w:pPr>
    </w:p>
    <w:p w14:paraId="13A92D36" w14:textId="77777777" w:rsidR="003E5BAE" w:rsidRPr="004874BC" w:rsidRDefault="003E5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874BC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8150CA8" w14:textId="77777777" w:rsidR="008D0184" w:rsidRPr="004874BC" w:rsidRDefault="008D0184" w:rsidP="00B6302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4874BC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เงินปันผล</w:t>
      </w:r>
    </w:p>
    <w:p w14:paraId="7A9349FE" w14:textId="77777777" w:rsidR="008D0184" w:rsidRPr="004874BC" w:rsidRDefault="008D0184" w:rsidP="008D0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4"/>
          <w:szCs w:val="24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620"/>
        <w:gridCol w:w="1530"/>
        <w:gridCol w:w="1282"/>
        <w:gridCol w:w="231"/>
        <w:gridCol w:w="1547"/>
      </w:tblGrid>
      <w:tr w:rsidR="008D0184" w:rsidRPr="004874BC" w14:paraId="4C75456E" w14:textId="77777777" w:rsidTr="008D0184">
        <w:trPr>
          <w:tblHeader/>
        </w:trPr>
        <w:tc>
          <w:tcPr>
            <w:tcW w:w="3240" w:type="dxa"/>
            <w:vAlign w:val="bottom"/>
          </w:tcPr>
          <w:p w14:paraId="7F8A819E" w14:textId="77777777" w:rsidR="008D0184" w:rsidRPr="004874BC" w:rsidRDefault="008D0184" w:rsidP="00C066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7F9B7D69" w14:textId="77777777" w:rsidR="008D0184" w:rsidRPr="004874BC" w:rsidRDefault="008D0184" w:rsidP="00C0661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  <w:hideMark/>
          </w:tcPr>
          <w:p w14:paraId="0B271E75" w14:textId="77777777" w:rsidR="008D0184" w:rsidRPr="004874BC" w:rsidRDefault="008D0184" w:rsidP="00C0661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82" w:type="dxa"/>
            <w:vAlign w:val="bottom"/>
            <w:hideMark/>
          </w:tcPr>
          <w:p w14:paraId="76C824F9" w14:textId="77777777" w:rsidR="008D0184" w:rsidRPr="004874BC" w:rsidRDefault="008D0184" w:rsidP="00C0661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773F66AE" w14:textId="77777777" w:rsidR="008D0184" w:rsidRPr="004874BC" w:rsidRDefault="008D0184" w:rsidP="00C066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7" w:type="dxa"/>
            <w:vAlign w:val="bottom"/>
            <w:hideMark/>
          </w:tcPr>
          <w:p w14:paraId="565315B9" w14:textId="77777777" w:rsidR="008D0184" w:rsidRPr="004874BC" w:rsidRDefault="008D0184" w:rsidP="00C0661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8D0184" w:rsidRPr="004874BC" w14:paraId="42D1DC8D" w14:textId="77777777" w:rsidTr="008D0184">
        <w:trPr>
          <w:trHeight w:val="317"/>
          <w:tblHeader/>
        </w:trPr>
        <w:tc>
          <w:tcPr>
            <w:tcW w:w="3240" w:type="dxa"/>
          </w:tcPr>
          <w:p w14:paraId="49F56407" w14:textId="77777777" w:rsidR="008D0184" w:rsidRPr="004874BC" w:rsidRDefault="008D0184" w:rsidP="00C066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60B3CED" w14:textId="77777777" w:rsidR="008D0184" w:rsidRPr="004874BC" w:rsidRDefault="008D0184" w:rsidP="00C0661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82D4EE0" w14:textId="77777777" w:rsidR="008D0184" w:rsidRPr="004874BC" w:rsidRDefault="008D0184" w:rsidP="00C066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14:paraId="5D37CE1A" w14:textId="77777777" w:rsidR="008D0184" w:rsidRPr="004874BC" w:rsidRDefault="008D0184" w:rsidP="00C066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40EA9669" w14:textId="77777777" w:rsidR="008D0184" w:rsidRPr="004874BC" w:rsidRDefault="008D0184" w:rsidP="00C066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47" w:type="dxa"/>
            <w:hideMark/>
          </w:tcPr>
          <w:p w14:paraId="02990141" w14:textId="77777777" w:rsidR="008D0184" w:rsidRPr="004874BC" w:rsidRDefault="008D0184" w:rsidP="00C0661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D0184" w:rsidRPr="004874BC" w14:paraId="7FE30488" w14:textId="77777777" w:rsidTr="008D0184">
        <w:tc>
          <w:tcPr>
            <w:tcW w:w="3240" w:type="dxa"/>
            <w:hideMark/>
          </w:tcPr>
          <w:p w14:paraId="54495940" w14:textId="3880A096" w:rsidR="008D0184" w:rsidRPr="004874BC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22117" w:rsidRPr="004874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1CF1BC80" w14:textId="77777777" w:rsidR="008D0184" w:rsidRPr="004874BC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00D94296" w14:textId="77777777" w:rsidR="008D0184" w:rsidRPr="004874BC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82" w:type="dxa"/>
          </w:tcPr>
          <w:p w14:paraId="29DC1DEE" w14:textId="77777777" w:rsidR="008D0184" w:rsidRPr="004874BC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7C74F818" w14:textId="77777777" w:rsidR="008D0184" w:rsidRPr="004874BC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7" w:type="dxa"/>
          </w:tcPr>
          <w:p w14:paraId="2E5EA4BF" w14:textId="77777777" w:rsidR="008D0184" w:rsidRPr="004874BC" w:rsidRDefault="008D0184" w:rsidP="008D0184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0184" w:rsidRPr="004874BC" w14:paraId="5D5753F8" w14:textId="77777777" w:rsidTr="00822117">
        <w:tc>
          <w:tcPr>
            <w:tcW w:w="3240" w:type="dxa"/>
            <w:hideMark/>
          </w:tcPr>
          <w:p w14:paraId="4331CABE" w14:textId="2BB56289" w:rsidR="008D0184" w:rsidRPr="004874BC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4874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F7A27" w:rsidRPr="004874B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683BC63E" w14:textId="182F20E2" w:rsidR="008D0184" w:rsidRPr="004874BC" w:rsidRDefault="003340B6" w:rsidP="003340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874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4874B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30" w:type="dxa"/>
          </w:tcPr>
          <w:p w14:paraId="583135F4" w14:textId="27A94A03" w:rsidR="008D0184" w:rsidRPr="004874BC" w:rsidRDefault="003340B6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4874B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82" w:type="dxa"/>
          </w:tcPr>
          <w:p w14:paraId="72EFAE06" w14:textId="7AAB577E" w:rsidR="008D0184" w:rsidRPr="004874BC" w:rsidRDefault="003340B6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0.1</w:t>
            </w:r>
            <w:r w:rsidR="00F3122A" w:rsidRPr="004874B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1" w:type="dxa"/>
          </w:tcPr>
          <w:p w14:paraId="6FF41AF5" w14:textId="77777777" w:rsidR="008D0184" w:rsidRPr="004874BC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</w:tcPr>
          <w:p w14:paraId="02BB0FBC" w14:textId="674EA276" w:rsidR="008D0184" w:rsidRPr="004874BC" w:rsidRDefault="00063E67" w:rsidP="008D0184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102.4</w:t>
            </w:r>
          </w:p>
        </w:tc>
      </w:tr>
    </w:tbl>
    <w:p w14:paraId="1AA8B784" w14:textId="77777777" w:rsidR="00B513AA" w:rsidRPr="004874BC" w:rsidRDefault="00B513AA" w:rsidP="00B513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16218FA8" w14:textId="356FBCBF" w:rsidR="007618BA" w:rsidRPr="004874BC" w:rsidRDefault="000528F1" w:rsidP="00B6302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4874BC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เครื่องมือทางการเงิน </w:t>
      </w:r>
    </w:p>
    <w:p w14:paraId="29EC16CE" w14:textId="4ED25F18" w:rsidR="00EF6D14" w:rsidRPr="004874BC" w:rsidRDefault="00EF6D14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pacing w:val="-6"/>
          <w:sz w:val="24"/>
          <w:szCs w:val="24"/>
        </w:rPr>
      </w:pPr>
    </w:p>
    <w:p w14:paraId="77970BE2" w14:textId="06E751D8" w:rsidR="000A7295" w:rsidRPr="004874BC" w:rsidRDefault="000A7295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  <w:cs/>
        </w:rPr>
      </w:pPr>
      <w:r w:rsidRPr="004874BC">
        <w:rPr>
          <w:rFonts w:asciiTheme="majorBidi" w:eastAsia="MS Mincho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D4E3092" w14:textId="77777777" w:rsidR="000A7295" w:rsidRPr="004874BC" w:rsidRDefault="000A7295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4"/>
          <w:szCs w:val="24"/>
        </w:rPr>
      </w:pPr>
    </w:p>
    <w:p w14:paraId="4A7F9DEC" w14:textId="70A09C74" w:rsidR="00936A0A" w:rsidRPr="004874BC" w:rsidRDefault="00936A0A" w:rsidP="00936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4874BC">
        <w:rPr>
          <w:rFonts w:asciiTheme="majorBidi" w:eastAsia="MS Mincho" w:hAnsiTheme="majorBidi" w:cstheme="majorBidi"/>
          <w:sz w:val="30"/>
          <w:szCs w:val="30"/>
          <w:cs/>
        </w:rPr>
        <w:t>มูลค่าตามบัญชีของเงินสดและรายการเทียบเท่าเงินสด เงินลงทุนในสินทรัพย์ทางการเงินหมุนเวียน ลูกหนี้การค้า ลูกหนี้อื่น</w:t>
      </w:r>
      <w:r w:rsidRPr="004874BC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627190" w:rsidRPr="004874BC">
        <w:rPr>
          <w:rFonts w:asciiTheme="majorBidi" w:eastAsia="MS Mincho" w:hAnsiTheme="majorBidi" w:cstheme="majorBidi" w:hint="cs"/>
          <w:sz w:val="30"/>
          <w:szCs w:val="30"/>
          <w:cs/>
        </w:rPr>
        <w:t>เงินกู้ยืมระยะสั้น</w:t>
      </w:r>
      <w:r w:rsidR="00D162AF" w:rsidRPr="004874BC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Pr="004874BC">
        <w:rPr>
          <w:rFonts w:asciiTheme="majorBidi" w:eastAsia="MS Mincho" w:hAnsiTheme="majorBidi" w:cstheme="majorBidi"/>
          <w:sz w:val="30"/>
          <w:szCs w:val="30"/>
          <w:cs/>
        </w:rPr>
        <w:t xml:space="preserve">เจ้าหนี้การค้า เจ้าหนี้อื่น </w:t>
      </w:r>
      <w:r w:rsidR="00BE7F3A" w:rsidRPr="004874BC">
        <w:rPr>
          <w:rFonts w:asciiTheme="majorBidi" w:eastAsia="MS Mincho" w:hAnsiTheme="majorBidi" w:cstheme="majorBidi" w:hint="cs"/>
          <w:sz w:val="30"/>
          <w:szCs w:val="30"/>
          <w:cs/>
        </w:rPr>
        <w:t>และ</w:t>
      </w:r>
      <w:r w:rsidRPr="004874BC">
        <w:rPr>
          <w:rFonts w:asciiTheme="majorBidi" w:eastAsia="MS Mincho" w:hAnsiTheme="majorBidi" w:cstheme="majorBidi"/>
          <w:sz w:val="30"/>
          <w:szCs w:val="30"/>
          <w:cs/>
        </w:rPr>
        <w:t>เจ้าหนี้ผู้รับเหมาก่อสร้าง ซึ่งวั</w:t>
      </w:r>
      <w:r w:rsidR="004F3FEF" w:rsidRPr="004874BC">
        <w:rPr>
          <w:rFonts w:asciiTheme="majorBidi" w:eastAsia="MS Mincho" w:hAnsiTheme="majorBidi" w:cstheme="majorBidi" w:hint="cs"/>
          <w:sz w:val="30"/>
          <w:szCs w:val="30"/>
          <w:cs/>
        </w:rPr>
        <w:t>ด</w:t>
      </w:r>
      <w:r w:rsidRPr="004874BC">
        <w:rPr>
          <w:rFonts w:asciiTheme="majorBidi" w:eastAsia="MS Mincho" w:hAnsiTheme="majorBidi" w:cstheme="majorBidi"/>
          <w:sz w:val="30"/>
          <w:szCs w:val="30"/>
          <w:cs/>
        </w:rPr>
        <w:t>มูลค่าด้วยราคาทุนตัดจำหน่ายมีมูลค่าใกล้เคียงกับมูลค่ายุติธรรมเนื่องจากมีระยะเวลาครบกำหนดที่สั้น</w:t>
      </w:r>
    </w:p>
    <w:p w14:paraId="08D57502" w14:textId="77777777" w:rsidR="008B5CBE" w:rsidRPr="004874BC" w:rsidRDefault="008B5CBE" w:rsidP="008B5C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4"/>
          <w:szCs w:val="24"/>
        </w:rPr>
      </w:pPr>
    </w:p>
    <w:p w14:paraId="6F53F0CB" w14:textId="06140E87" w:rsidR="00634E17" w:rsidRPr="004874BC" w:rsidRDefault="00813B87" w:rsidP="00FE26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4874BC">
        <w:rPr>
          <w:rFonts w:asciiTheme="majorBidi" w:eastAsia="MS Mincho" w:hAnsiTheme="majorBidi" w:cstheme="majorBidi"/>
          <w:sz w:val="30"/>
          <w:szCs w:val="30"/>
          <w:cs/>
        </w:rPr>
        <w:t>มูลค่า</w:t>
      </w:r>
      <w:r w:rsidR="007618BA" w:rsidRPr="004874BC">
        <w:rPr>
          <w:rFonts w:asciiTheme="majorBidi" w:eastAsia="MS Mincho" w:hAnsiTheme="majorBidi" w:cstheme="majorBidi"/>
          <w:sz w:val="30"/>
          <w:szCs w:val="30"/>
          <w:cs/>
        </w:rPr>
        <w:t>ตามบัญชีของ</w:t>
      </w:r>
      <w:r w:rsidR="005E3E6C" w:rsidRPr="004874BC">
        <w:rPr>
          <w:rFonts w:asciiTheme="majorBidi" w:eastAsia="MS Mincho" w:hAnsiTheme="majorBidi" w:cstheme="majorBidi"/>
          <w:sz w:val="30"/>
          <w:szCs w:val="30"/>
          <w:cs/>
        </w:rPr>
        <w:t>หนี้สินตามสัญญาเช่า</w:t>
      </w:r>
      <w:r w:rsidR="00B535B9" w:rsidRPr="004874BC">
        <w:rPr>
          <w:rFonts w:asciiTheme="majorBidi" w:eastAsia="MS Mincho" w:hAnsiTheme="majorBidi" w:cstheme="majorBidi"/>
          <w:sz w:val="30"/>
          <w:szCs w:val="30"/>
          <w:cs/>
        </w:rPr>
        <w:t>ซึ่งวัดมูลค่าด้วยราคาทุน</w:t>
      </w:r>
      <w:r w:rsidR="00DE5592" w:rsidRPr="004874BC">
        <w:rPr>
          <w:rFonts w:asciiTheme="majorBidi" w:eastAsia="MS Mincho" w:hAnsiTheme="majorBidi" w:cstheme="majorBidi"/>
          <w:sz w:val="30"/>
          <w:szCs w:val="30"/>
          <w:cs/>
        </w:rPr>
        <w:t>ตัด</w:t>
      </w:r>
      <w:r w:rsidR="00B535B9" w:rsidRPr="004874BC">
        <w:rPr>
          <w:rFonts w:asciiTheme="majorBidi" w:eastAsia="MS Mincho" w:hAnsiTheme="majorBidi" w:cstheme="majorBidi"/>
          <w:sz w:val="30"/>
          <w:szCs w:val="30"/>
          <w:cs/>
        </w:rPr>
        <w:t>จำหน่าย</w:t>
      </w:r>
      <w:r w:rsidR="00C17A72" w:rsidRPr="004874BC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DE5592" w:rsidRPr="004874BC">
        <w:rPr>
          <w:rFonts w:asciiTheme="majorBidi" w:eastAsia="MS Mincho" w:hAnsiTheme="majorBidi" w:cstheme="majorBidi"/>
          <w:sz w:val="30"/>
          <w:szCs w:val="30"/>
          <w:cs/>
        </w:rPr>
        <w:t>มีมูลค่า</w:t>
      </w:r>
      <w:r w:rsidR="005E3E6C" w:rsidRPr="004874BC">
        <w:rPr>
          <w:rFonts w:asciiTheme="majorBidi" w:eastAsia="MS Mincho" w:hAnsiTheme="majorBidi" w:cstheme="majorBidi"/>
          <w:sz w:val="30"/>
          <w:szCs w:val="30"/>
          <w:cs/>
        </w:rPr>
        <w:t>ใกล้เคียงกับ</w:t>
      </w:r>
      <w:r w:rsidR="00B535B9" w:rsidRPr="004874BC">
        <w:rPr>
          <w:rFonts w:asciiTheme="majorBidi" w:eastAsia="MS Mincho" w:hAnsiTheme="majorBidi" w:cstheme="majorBidi"/>
          <w:sz w:val="30"/>
          <w:szCs w:val="30"/>
          <w:cs/>
        </w:rPr>
        <w:t>มูลค่ายุติธรรมโดยประมาณ</w:t>
      </w:r>
    </w:p>
    <w:p w14:paraId="26B4AFD3" w14:textId="77777777" w:rsidR="00305DDC" w:rsidRPr="004874BC" w:rsidRDefault="00305DDC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4"/>
          <w:szCs w:val="24"/>
          <w:cs/>
        </w:rPr>
      </w:pPr>
    </w:p>
    <w:tbl>
      <w:tblPr>
        <w:tblW w:w="936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243"/>
        <w:gridCol w:w="1566"/>
        <w:gridCol w:w="238"/>
        <w:gridCol w:w="752"/>
        <w:gridCol w:w="243"/>
        <w:gridCol w:w="927"/>
        <w:gridCol w:w="243"/>
        <w:gridCol w:w="837"/>
        <w:gridCol w:w="268"/>
        <w:gridCol w:w="902"/>
      </w:tblGrid>
      <w:tr w:rsidR="00A30548" w:rsidRPr="004874BC" w14:paraId="72B7F17F" w14:textId="77777777" w:rsidTr="00A30548">
        <w:trPr>
          <w:trHeight w:val="261"/>
          <w:tblHeader/>
        </w:trPr>
        <w:tc>
          <w:tcPr>
            <w:tcW w:w="3150" w:type="dxa"/>
            <w:vAlign w:val="bottom"/>
          </w:tcPr>
          <w:p w14:paraId="61EE0C1D" w14:textId="77777777" w:rsidR="00A30548" w:rsidRPr="004874BC" w:rsidRDefault="00A30548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0C610A03" w14:textId="77777777" w:rsidR="00A30548" w:rsidRPr="004874BC" w:rsidRDefault="00A30548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76" w:type="dxa"/>
            <w:gridSpan w:val="9"/>
          </w:tcPr>
          <w:p w14:paraId="18EDB7FC" w14:textId="3A07311D" w:rsidR="00A30548" w:rsidRPr="004874BC" w:rsidRDefault="00A30548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  <w:r w:rsidRPr="004874B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/ </w:t>
            </w:r>
            <w:r w:rsidRPr="004874B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A30548" w:rsidRPr="004874BC" w14:paraId="029F00FE" w14:textId="77777777" w:rsidTr="00A30548">
        <w:trPr>
          <w:trHeight w:val="261"/>
          <w:tblHeader/>
        </w:trPr>
        <w:tc>
          <w:tcPr>
            <w:tcW w:w="3150" w:type="dxa"/>
            <w:vAlign w:val="bottom"/>
          </w:tcPr>
          <w:p w14:paraId="15B882C2" w14:textId="77777777" w:rsidR="00A30548" w:rsidRPr="004874BC" w:rsidRDefault="00A30548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379897E6" w14:textId="77777777" w:rsidR="00A30548" w:rsidRPr="004874BC" w:rsidRDefault="00A30548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6" w:type="dxa"/>
          </w:tcPr>
          <w:p w14:paraId="74B8542A" w14:textId="1DFD53AA" w:rsidR="00A30548" w:rsidRPr="004874BC" w:rsidRDefault="00A30548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5E81D5E7" w14:textId="77777777" w:rsidR="00A30548" w:rsidRPr="004874BC" w:rsidRDefault="00A30548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172" w:type="dxa"/>
            <w:gridSpan w:val="7"/>
            <w:vAlign w:val="bottom"/>
          </w:tcPr>
          <w:p w14:paraId="35F7E87E" w14:textId="77777777" w:rsidR="00A30548" w:rsidRPr="004874BC" w:rsidRDefault="00A30548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A30548" w:rsidRPr="004874BC" w14:paraId="46314D7C" w14:textId="77777777" w:rsidTr="00A30548">
        <w:trPr>
          <w:trHeight w:val="261"/>
          <w:tblHeader/>
        </w:trPr>
        <w:tc>
          <w:tcPr>
            <w:tcW w:w="3150" w:type="dxa"/>
            <w:vAlign w:val="bottom"/>
            <w:hideMark/>
          </w:tcPr>
          <w:p w14:paraId="28F5D43C" w14:textId="77777777" w:rsidR="00A30548" w:rsidRPr="004874BC" w:rsidRDefault="00A30548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74E7720A" w14:textId="77777777" w:rsidR="00A30548" w:rsidRPr="004874BC" w:rsidRDefault="00A30548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6" w:type="dxa"/>
            <w:vAlign w:val="bottom"/>
            <w:hideMark/>
          </w:tcPr>
          <w:p w14:paraId="01131594" w14:textId="77777777" w:rsidR="00A30548" w:rsidRPr="004874BC" w:rsidRDefault="00A30548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874B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</w:t>
            </w:r>
            <w:r w:rsidRPr="004874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4874B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</w:t>
            </w:r>
            <w:r w:rsidRPr="004874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4874B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มูลค่ายุติธรรมผ่าน</w:t>
            </w:r>
            <w:r w:rsidRPr="004874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4874B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กำไรหรือขาดทุน</w:t>
            </w:r>
          </w:p>
        </w:tc>
        <w:tc>
          <w:tcPr>
            <w:tcW w:w="238" w:type="dxa"/>
          </w:tcPr>
          <w:p w14:paraId="542F7341" w14:textId="77777777" w:rsidR="00A30548" w:rsidRPr="004874BC" w:rsidRDefault="00A30548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2" w:type="dxa"/>
            <w:vAlign w:val="bottom"/>
            <w:hideMark/>
          </w:tcPr>
          <w:p w14:paraId="3B657010" w14:textId="77777777" w:rsidR="00A30548" w:rsidRPr="004874BC" w:rsidRDefault="00A30548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74B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4874B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874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43" w:type="dxa"/>
          </w:tcPr>
          <w:p w14:paraId="3D88E6E3" w14:textId="77777777" w:rsidR="00A30548" w:rsidRPr="004874BC" w:rsidRDefault="00A30548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vAlign w:val="bottom"/>
            <w:hideMark/>
          </w:tcPr>
          <w:p w14:paraId="480E5A79" w14:textId="77777777" w:rsidR="00A30548" w:rsidRPr="004874BC" w:rsidRDefault="00A30548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8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74B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4874B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874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43" w:type="dxa"/>
          </w:tcPr>
          <w:p w14:paraId="69B19CC9" w14:textId="77777777" w:rsidR="00A30548" w:rsidRPr="004874BC" w:rsidRDefault="00A30548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  <w:vAlign w:val="bottom"/>
            <w:hideMark/>
          </w:tcPr>
          <w:p w14:paraId="5DD8BA23" w14:textId="77777777" w:rsidR="00A30548" w:rsidRPr="004874BC" w:rsidRDefault="00A30548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6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74BC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4874BC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68" w:type="dxa"/>
          </w:tcPr>
          <w:p w14:paraId="5E69B8DD" w14:textId="77777777" w:rsidR="00A30548" w:rsidRPr="004874BC" w:rsidRDefault="00A30548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2" w:type="dxa"/>
            <w:vAlign w:val="bottom"/>
            <w:hideMark/>
          </w:tcPr>
          <w:p w14:paraId="18E5E28F" w14:textId="77777777" w:rsidR="00A30548" w:rsidRPr="004874BC" w:rsidRDefault="00A30548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874B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30548" w:rsidRPr="004874BC" w14:paraId="56FF2D5B" w14:textId="77777777" w:rsidTr="00A30548">
        <w:trPr>
          <w:trHeight w:val="261"/>
          <w:tblHeader/>
        </w:trPr>
        <w:tc>
          <w:tcPr>
            <w:tcW w:w="3150" w:type="dxa"/>
            <w:vAlign w:val="bottom"/>
          </w:tcPr>
          <w:p w14:paraId="6C765719" w14:textId="77777777" w:rsidR="00A30548" w:rsidRPr="004874BC" w:rsidRDefault="00A30548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4E587B0A" w14:textId="77777777" w:rsidR="00A30548" w:rsidRPr="004874BC" w:rsidRDefault="00A30548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976" w:type="dxa"/>
            <w:gridSpan w:val="9"/>
            <w:vAlign w:val="bottom"/>
          </w:tcPr>
          <w:p w14:paraId="5D3F0DBF" w14:textId="3B695089" w:rsidR="00A30548" w:rsidRPr="004874BC" w:rsidRDefault="00A30548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4874BC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4874B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4874B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A30548" w:rsidRPr="004874BC" w14:paraId="6B3B8293" w14:textId="77777777" w:rsidTr="00A30548">
        <w:trPr>
          <w:trHeight w:val="261"/>
        </w:trPr>
        <w:tc>
          <w:tcPr>
            <w:tcW w:w="3150" w:type="dxa"/>
          </w:tcPr>
          <w:p w14:paraId="167BD527" w14:textId="31D03C1B" w:rsidR="00A30548" w:rsidRPr="004874BC" w:rsidRDefault="00A30548" w:rsidP="00A046B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4874B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4874B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4874B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  <w:r w:rsidRPr="004874B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4874B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2569</w:t>
            </w:r>
          </w:p>
        </w:tc>
        <w:tc>
          <w:tcPr>
            <w:tcW w:w="243" w:type="dxa"/>
          </w:tcPr>
          <w:p w14:paraId="2BD2DBA1" w14:textId="77777777" w:rsidR="00A30548" w:rsidRPr="004874BC" w:rsidRDefault="00A30548" w:rsidP="00A046B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</w:tcPr>
          <w:p w14:paraId="2FD4298E" w14:textId="77777777" w:rsidR="00A30548" w:rsidRPr="004874BC" w:rsidRDefault="00A30548" w:rsidP="00A046B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794AF710" w14:textId="77777777" w:rsidR="00A30548" w:rsidRPr="004874BC" w:rsidRDefault="00A30548" w:rsidP="00A046B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4BF50FC8" w14:textId="77777777" w:rsidR="00A30548" w:rsidRPr="004874BC" w:rsidRDefault="00A30548" w:rsidP="00A046B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36B45F3" w14:textId="77777777" w:rsidR="00A30548" w:rsidRPr="004874BC" w:rsidRDefault="00A30548" w:rsidP="00A046B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15672A09" w14:textId="77777777" w:rsidR="00A30548" w:rsidRPr="004874BC" w:rsidRDefault="00A30548" w:rsidP="00A046B8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31C45BEF" w14:textId="77777777" w:rsidR="00A30548" w:rsidRPr="004874BC" w:rsidRDefault="00A30548" w:rsidP="00A046B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5507B04C" w14:textId="77777777" w:rsidR="00A30548" w:rsidRPr="004874BC" w:rsidRDefault="00A30548" w:rsidP="00A046B8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95"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23033099" w14:textId="77777777" w:rsidR="00A30548" w:rsidRPr="004874BC" w:rsidRDefault="00A30548" w:rsidP="00A046B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4C6C2104" w14:textId="77777777" w:rsidR="00A30548" w:rsidRPr="004874BC" w:rsidRDefault="00A30548" w:rsidP="00A046B8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30548" w:rsidRPr="004874BC" w14:paraId="61093EA7" w14:textId="77777777" w:rsidTr="00A30548">
        <w:trPr>
          <w:trHeight w:val="261"/>
        </w:trPr>
        <w:tc>
          <w:tcPr>
            <w:tcW w:w="3150" w:type="dxa"/>
          </w:tcPr>
          <w:p w14:paraId="389A6154" w14:textId="0D396B32" w:rsidR="00A30548" w:rsidRPr="004874BC" w:rsidRDefault="00A30548" w:rsidP="006E60A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874B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43" w:type="dxa"/>
          </w:tcPr>
          <w:p w14:paraId="1594A9D6" w14:textId="77777777" w:rsidR="00A30548" w:rsidRPr="004874BC" w:rsidRDefault="00A30548" w:rsidP="006E60A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</w:tcPr>
          <w:p w14:paraId="7481FCD9" w14:textId="77777777" w:rsidR="00A30548" w:rsidRPr="004874BC" w:rsidRDefault="00A30548" w:rsidP="006E60A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39CDFFA7" w14:textId="77777777" w:rsidR="00A30548" w:rsidRPr="004874BC" w:rsidRDefault="00A30548" w:rsidP="006E60A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2ED57605" w14:textId="77777777" w:rsidR="00A30548" w:rsidRPr="004874BC" w:rsidRDefault="00A30548" w:rsidP="006E60A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4E1D7B2D" w14:textId="77777777" w:rsidR="00A30548" w:rsidRPr="004874BC" w:rsidRDefault="00A30548" w:rsidP="006E60A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5C0B53A0" w14:textId="77777777" w:rsidR="00A30548" w:rsidRPr="004874BC" w:rsidRDefault="00A30548" w:rsidP="006E60A9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3993F8A4" w14:textId="77777777" w:rsidR="00A30548" w:rsidRPr="004874BC" w:rsidRDefault="00A30548" w:rsidP="006E60A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7CB68B68" w14:textId="77777777" w:rsidR="00A30548" w:rsidRPr="004874BC" w:rsidRDefault="00A30548" w:rsidP="006E60A9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95"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020F2133" w14:textId="77777777" w:rsidR="00A30548" w:rsidRPr="004874BC" w:rsidRDefault="00A30548" w:rsidP="006E60A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1979644B" w14:textId="77777777" w:rsidR="00A30548" w:rsidRPr="004874BC" w:rsidRDefault="00A30548" w:rsidP="006E60A9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30548" w:rsidRPr="004874BC" w14:paraId="380E03C2" w14:textId="77777777" w:rsidTr="00A30548">
        <w:trPr>
          <w:trHeight w:val="261"/>
        </w:trPr>
        <w:tc>
          <w:tcPr>
            <w:tcW w:w="3150" w:type="dxa"/>
            <w:vAlign w:val="bottom"/>
          </w:tcPr>
          <w:p w14:paraId="3AB5805C" w14:textId="6079B96F" w:rsidR="00A30548" w:rsidRPr="004874BC" w:rsidRDefault="00A30548" w:rsidP="0033589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874B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43" w:type="dxa"/>
          </w:tcPr>
          <w:p w14:paraId="600A0E48" w14:textId="77777777" w:rsidR="00A30548" w:rsidRPr="004874BC" w:rsidRDefault="00A30548" w:rsidP="0033589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</w:tcPr>
          <w:p w14:paraId="3AAD8B36" w14:textId="0291B93D" w:rsidR="00A30548" w:rsidRPr="004874BC" w:rsidRDefault="00A30548" w:rsidP="00335896">
            <w:pPr>
              <w:pStyle w:val="acctfourfigures"/>
              <w:tabs>
                <w:tab w:val="clear" w:pos="765"/>
                <w:tab w:val="left" w:pos="1056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74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478</w:t>
            </w:r>
          </w:p>
        </w:tc>
        <w:tc>
          <w:tcPr>
            <w:tcW w:w="238" w:type="dxa"/>
          </w:tcPr>
          <w:p w14:paraId="2EC25DF3" w14:textId="77777777" w:rsidR="00A30548" w:rsidRPr="004874BC" w:rsidRDefault="00A30548" w:rsidP="003358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2" w:type="dxa"/>
          </w:tcPr>
          <w:p w14:paraId="719B0A1E" w14:textId="3A9A37D8" w:rsidR="00A30548" w:rsidRPr="004874BC" w:rsidRDefault="00A30548" w:rsidP="003358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74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63E00EBE" w14:textId="77777777" w:rsidR="00A30548" w:rsidRPr="004874BC" w:rsidRDefault="00A30548" w:rsidP="003358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</w:tcPr>
          <w:p w14:paraId="25A273F4" w14:textId="6944E4FB" w:rsidR="00A30548" w:rsidRPr="004874BC" w:rsidRDefault="00A30548" w:rsidP="00335896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74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478</w:t>
            </w:r>
          </w:p>
        </w:tc>
        <w:tc>
          <w:tcPr>
            <w:tcW w:w="243" w:type="dxa"/>
          </w:tcPr>
          <w:p w14:paraId="644724D1" w14:textId="77777777" w:rsidR="00A30548" w:rsidRPr="004874BC" w:rsidRDefault="00A30548" w:rsidP="003358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37" w:type="dxa"/>
          </w:tcPr>
          <w:p w14:paraId="185C4337" w14:textId="68E5CDFF" w:rsidR="00A30548" w:rsidRPr="004874BC" w:rsidRDefault="00A30548" w:rsidP="00335896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74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268B4DEE" w14:textId="77777777" w:rsidR="00A30548" w:rsidRPr="004874BC" w:rsidRDefault="00A30548" w:rsidP="003358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2" w:type="dxa"/>
          </w:tcPr>
          <w:p w14:paraId="493958BC" w14:textId="434BC232" w:rsidR="00A30548" w:rsidRPr="004874BC" w:rsidRDefault="00A30548" w:rsidP="0033589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74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478</w:t>
            </w:r>
          </w:p>
        </w:tc>
      </w:tr>
      <w:tr w:rsidR="00A30548" w:rsidRPr="004874BC" w14:paraId="6BECE55B" w14:textId="77777777" w:rsidTr="00A30548">
        <w:trPr>
          <w:trHeight w:val="261"/>
        </w:trPr>
        <w:tc>
          <w:tcPr>
            <w:tcW w:w="3150" w:type="dxa"/>
            <w:vAlign w:val="bottom"/>
          </w:tcPr>
          <w:p w14:paraId="6F2B1AAF" w14:textId="112EBB6F" w:rsidR="00A30548" w:rsidRPr="004874BC" w:rsidRDefault="00A30548" w:rsidP="0033589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874B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43" w:type="dxa"/>
          </w:tcPr>
          <w:p w14:paraId="63AB95E5" w14:textId="77777777" w:rsidR="00A30548" w:rsidRPr="004874BC" w:rsidRDefault="00A30548" w:rsidP="0033589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</w:tcPr>
          <w:p w14:paraId="7AFAFD2B" w14:textId="538BF84F" w:rsidR="00A30548" w:rsidRPr="004874BC" w:rsidRDefault="00A30548" w:rsidP="00335896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478</w:t>
            </w:r>
          </w:p>
        </w:tc>
        <w:tc>
          <w:tcPr>
            <w:tcW w:w="238" w:type="dxa"/>
          </w:tcPr>
          <w:p w14:paraId="09CF459F" w14:textId="77777777" w:rsidR="00A30548" w:rsidRPr="004874BC" w:rsidRDefault="00A30548" w:rsidP="0033589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</w:tcPr>
          <w:p w14:paraId="6FAEA6EC" w14:textId="495D1FFA" w:rsidR="00A30548" w:rsidRPr="004874BC" w:rsidRDefault="00A30548" w:rsidP="00335896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</w:tcPr>
          <w:p w14:paraId="1A46947D" w14:textId="77777777" w:rsidR="00A30548" w:rsidRPr="004874BC" w:rsidRDefault="00A30548" w:rsidP="00335896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20BB307E" w14:textId="1311530B" w:rsidR="00A30548" w:rsidRPr="004874BC" w:rsidRDefault="00A30548" w:rsidP="00335896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478</w:t>
            </w:r>
          </w:p>
        </w:tc>
        <w:tc>
          <w:tcPr>
            <w:tcW w:w="243" w:type="dxa"/>
          </w:tcPr>
          <w:p w14:paraId="48400446" w14:textId="77777777" w:rsidR="00A30548" w:rsidRPr="004874BC" w:rsidRDefault="00A30548" w:rsidP="00335896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5AF0DB9A" w14:textId="531CA293" w:rsidR="00A30548" w:rsidRPr="004874BC" w:rsidRDefault="00A30548" w:rsidP="00335896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68" w:type="dxa"/>
          </w:tcPr>
          <w:p w14:paraId="65258B8B" w14:textId="77777777" w:rsidR="00A30548" w:rsidRPr="004874BC" w:rsidRDefault="00A30548" w:rsidP="00335896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6C674336" w14:textId="4C65C02B" w:rsidR="00A30548" w:rsidRPr="004874BC" w:rsidRDefault="00A30548" w:rsidP="00335896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478</w:t>
            </w:r>
          </w:p>
        </w:tc>
      </w:tr>
      <w:tr w:rsidR="00A30548" w:rsidRPr="004874BC" w14:paraId="53412C18" w14:textId="77777777" w:rsidTr="00A30548">
        <w:trPr>
          <w:trHeight w:val="143"/>
        </w:trPr>
        <w:tc>
          <w:tcPr>
            <w:tcW w:w="3150" w:type="dxa"/>
          </w:tcPr>
          <w:p w14:paraId="7847E451" w14:textId="77777777" w:rsidR="00A30548" w:rsidRPr="004874BC" w:rsidRDefault="00A30548" w:rsidP="0033589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243" w:type="dxa"/>
          </w:tcPr>
          <w:p w14:paraId="790EF6CD" w14:textId="77777777" w:rsidR="00A30548" w:rsidRPr="004874BC" w:rsidRDefault="00A30548" w:rsidP="0033589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566" w:type="dxa"/>
            <w:tcBorders>
              <w:top w:val="double" w:sz="4" w:space="0" w:color="auto"/>
            </w:tcBorders>
          </w:tcPr>
          <w:p w14:paraId="665C4762" w14:textId="77777777" w:rsidR="00A30548" w:rsidRPr="004874BC" w:rsidRDefault="00A30548" w:rsidP="00335896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238" w:type="dxa"/>
          </w:tcPr>
          <w:p w14:paraId="7D2B68F8" w14:textId="77777777" w:rsidR="00A30548" w:rsidRPr="004874BC" w:rsidRDefault="00A30548" w:rsidP="003358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752" w:type="dxa"/>
            <w:tcBorders>
              <w:top w:val="double" w:sz="4" w:space="0" w:color="auto"/>
            </w:tcBorders>
          </w:tcPr>
          <w:p w14:paraId="0566E14B" w14:textId="77777777" w:rsidR="00A30548" w:rsidRPr="004874BC" w:rsidRDefault="00A30548" w:rsidP="00335896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243" w:type="dxa"/>
          </w:tcPr>
          <w:p w14:paraId="56DD9CA3" w14:textId="77777777" w:rsidR="00A30548" w:rsidRPr="004874BC" w:rsidRDefault="00A30548" w:rsidP="003358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</w:tcPr>
          <w:p w14:paraId="0ECF015E" w14:textId="77777777" w:rsidR="00A30548" w:rsidRPr="004874BC" w:rsidRDefault="00A30548" w:rsidP="00335896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243" w:type="dxa"/>
          </w:tcPr>
          <w:p w14:paraId="3674390F" w14:textId="77777777" w:rsidR="00A30548" w:rsidRPr="004874BC" w:rsidRDefault="00A30548" w:rsidP="003358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37" w:type="dxa"/>
            <w:tcBorders>
              <w:top w:val="double" w:sz="4" w:space="0" w:color="auto"/>
            </w:tcBorders>
          </w:tcPr>
          <w:p w14:paraId="23BDB9FC" w14:textId="77777777" w:rsidR="00A30548" w:rsidRPr="004874BC" w:rsidRDefault="00A30548" w:rsidP="00335896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268" w:type="dxa"/>
          </w:tcPr>
          <w:p w14:paraId="4094C19A" w14:textId="77777777" w:rsidR="00A30548" w:rsidRPr="004874BC" w:rsidRDefault="00A30548" w:rsidP="003358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25D40E9C" w14:textId="77777777" w:rsidR="00A30548" w:rsidRPr="004874BC" w:rsidRDefault="00A30548" w:rsidP="00335896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</w:tr>
      <w:tr w:rsidR="00A30548" w:rsidRPr="004874BC" w14:paraId="7DA6D758" w14:textId="77777777" w:rsidTr="00A30548">
        <w:trPr>
          <w:trHeight w:val="261"/>
        </w:trPr>
        <w:tc>
          <w:tcPr>
            <w:tcW w:w="3150" w:type="dxa"/>
          </w:tcPr>
          <w:p w14:paraId="630A5CAA" w14:textId="328E47CA" w:rsidR="00A30548" w:rsidRPr="004874BC" w:rsidRDefault="00A30548" w:rsidP="0033589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874B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243" w:type="dxa"/>
          </w:tcPr>
          <w:p w14:paraId="1F91DC4C" w14:textId="77777777" w:rsidR="00A30548" w:rsidRPr="004874BC" w:rsidRDefault="00A30548" w:rsidP="0033589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</w:tcPr>
          <w:p w14:paraId="57FC7F3F" w14:textId="77777777" w:rsidR="00A30548" w:rsidRPr="004874BC" w:rsidRDefault="00A30548" w:rsidP="00335896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8" w:type="dxa"/>
          </w:tcPr>
          <w:p w14:paraId="0CAA7FF0" w14:textId="77777777" w:rsidR="00A30548" w:rsidRPr="004874BC" w:rsidRDefault="00A30548" w:rsidP="003358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03FACAD2" w14:textId="77777777" w:rsidR="00A30548" w:rsidRPr="004874BC" w:rsidRDefault="00A30548" w:rsidP="00335896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</w:tcPr>
          <w:p w14:paraId="47438958" w14:textId="77777777" w:rsidR="00A30548" w:rsidRPr="004874BC" w:rsidRDefault="00A30548" w:rsidP="003358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04F8D182" w14:textId="77777777" w:rsidR="00A30548" w:rsidRPr="004874BC" w:rsidRDefault="00A30548" w:rsidP="00335896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</w:tcPr>
          <w:p w14:paraId="588A2837" w14:textId="77777777" w:rsidR="00A30548" w:rsidRPr="004874BC" w:rsidRDefault="00A30548" w:rsidP="003358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4735A477" w14:textId="77777777" w:rsidR="00A30548" w:rsidRPr="004874BC" w:rsidRDefault="00A30548" w:rsidP="00335896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8" w:type="dxa"/>
          </w:tcPr>
          <w:p w14:paraId="6FF344F1" w14:textId="77777777" w:rsidR="00A30548" w:rsidRPr="004874BC" w:rsidRDefault="00A30548" w:rsidP="003358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62A8B7FA" w14:textId="77777777" w:rsidR="00A30548" w:rsidRPr="004874BC" w:rsidRDefault="00A30548" w:rsidP="00335896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A30548" w:rsidRPr="004874BC" w14:paraId="28CE67C7" w14:textId="77777777" w:rsidTr="00A30548">
        <w:trPr>
          <w:trHeight w:val="261"/>
        </w:trPr>
        <w:tc>
          <w:tcPr>
            <w:tcW w:w="3150" w:type="dxa"/>
            <w:vAlign w:val="bottom"/>
            <w:hideMark/>
          </w:tcPr>
          <w:p w14:paraId="650D1F5C" w14:textId="77777777" w:rsidR="00A30548" w:rsidRPr="004874BC" w:rsidRDefault="00A30548" w:rsidP="00335896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4874B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43" w:type="dxa"/>
          </w:tcPr>
          <w:p w14:paraId="6DCFEDF6" w14:textId="77777777" w:rsidR="00A30548" w:rsidRPr="004874BC" w:rsidRDefault="00A30548" w:rsidP="0033589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  <w:vAlign w:val="bottom"/>
          </w:tcPr>
          <w:p w14:paraId="14A43649" w14:textId="10C8D8B1" w:rsidR="00A30548" w:rsidRPr="004874BC" w:rsidRDefault="00A30548" w:rsidP="00335896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874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(1)</w:t>
            </w:r>
          </w:p>
        </w:tc>
        <w:tc>
          <w:tcPr>
            <w:tcW w:w="238" w:type="dxa"/>
            <w:vAlign w:val="bottom"/>
          </w:tcPr>
          <w:p w14:paraId="7AC342BE" w14:textId="77777777" w:rsidR="00A30548" w:rsidRPr="004874BC" w:rsidRDefault="00A30548" w:rsidP="0033589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2FE46404" w14:textId="14A090BD" w:rsidR="00A30548" w:rsidRPr="004874BC" w:rsidRDefault="00A30548" w:rsidP="00335896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74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67DDC3FE" w14:textId="77777777" w:rsidR="00A30548" w:rsidRPr="004874BC" w:rsidRDefault="00A30548" w:rsidP="0033589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41B4DF9C" w14:textId="1AAB8904" w:rsidR="00A30548" w:rsidRPr="004874BC" w:rsidRDefault="00A30548" w:rsidP="00335896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874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(1)</w:t>
            </w:r>
          </w:p>
        </w:tc>
        <w:tc>
          <w:tcPr>
            <w:tcW w:w="243" w:type="dxa"/>
            <w:vAlign w:val="bottom"/>
          </w:tcPr>
          <w:p w14:paraId="52F33292" w14:textId="77777777" w:rsidR="00A30548" w:rsidRPr="004874BC" w:rsidRDefault="00A30548" w:rsidP="0033589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56E7EF24" w14:textId="0C95D3AC" w:rsidR="00A30548" w:rsidRPr="004874BC" w:rsidRDefault="00A30548" w:rsidP="00335896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74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1ACE2BB2" w14:textId="77777777" w:rsidR="00A30548" w:rsidRPr="004874BC" w:rsidRDefault="00A30548" w:rsidP="0033589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726F098D" w14:textId="768A20D0" w:rsidR="00A30548" w:rsidRPr="004874BC" w:rsidRDefault="00A30548" w:rsidP="00335896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874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(1)</w:t>
            </w:r>
          </w:p>
        </w:tc>
      </w:tr>
      <w:tr w:rsidR="00A30548" w:rsidRPr="004874BC" w14:paraId="7172F974" w14:textId="77777777" w:rsidTr="00A30548">
        <w:trPr>
          <w:trHeight w:val="261"/>
        </w:trPr>
        <w:tc>
          <w:tcPr>
            <w:tcW w:w="3150" w:type="dxa"/>
            <w:vAlign w:val="bottom"/>
          </w:tcPr>
          <w:p w14:paraId="66A6CFE5" w14:textId="20BE37A8" w:rsidR="00A30548" w:rsidRPr="004874BC" w:rsidRDefault="00A30548" w:rsidP="00335896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874BC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สัญญาสิทธิล่วงหน้า</w:t>
            </w:r>
          </w:p>
        </w:tc>
        <w:tc>
          <w:tcPr>
            <w:tcW w:w="243" w:type="dxa"/>
          </w:tcPr>
          <w:p w14:paraId="288277CF" w14:textId="77777777" w:rsidR="00A30548" w:rsidRPr="004874BC" w:rsidRDefault="00A30548" w:rsidP="0033589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  <w:vAlign w:val="bottom"/>
          </w:tcPr>
          <w:p w14:paraId="49531782" w14:textId="03AA0373" w:rsidR="00A30548" w:rsidRPr="004874BC" w:rsidRDefault="00A30548" w:rsidP="00335896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874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(10,054)</w:t>
            </w:r>
          </w:p>
        </w:tc>
        <w:tc>
          <w:tcPr>
            <w:tcW w:w="238" w:type="dxa"/>
            <w:vAlign w:val="bottom"/>
          </w:tcPr>
          <w:p w14:paraId="13B9B22B" w14:textId="77777777" w:rsidR="00A30548" w:rsidRPr="004874BC" w:rsidRDefault="00A30548" w:rsidP="0033589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55F4CA3A" w14:textId="6EDD711C" w:rsidR="00A30548" w:rsidRPr="004874BC" w:rsidRDefault="00A30548" w:rsidP="00335896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74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2AFEEC29" w14:textId="77777777" w:rsidR="00A30548" w:rsidRPr="004874BC" w:rsidRDefault="00A30548" w:rsidP="0033589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10B6B99D" w14:textId="0920B1E8" w:rsidR="00A30548" w:rsidRPr="004874BC" w:rsidRDefault="00A30548" w:rsidP="00335896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874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(10,054)</w:t>
            </w:r>
          </w:p>
        </w:tc>
        <w:tc>
          <w:tcPr>
            <w:tcW w:w="243" w:type="dxa"/>
            <w:vAlign w:val="bottom"/>
          </w:tcPr>
          <w:p w14:paraId="4CFB71E8" w14:textId="77777777" w:rsidR="00A30548" w:rsidRPr="004874BC" w:rsidRDefault="00A30548" w:rsidP="0033589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654DC21F" w14:textId="6AE62108" w:rsidR="00A30548" w:rsidRPr="004874BC" w:rsidRDefault="00A30548" w:rsidP="00335896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74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731D0E3A" w14:textId="77777777" w:rsidR="00A30548" w:rsidRPr="004874BC" w:rsidRDefault="00A30548" w:rsidP="0033589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3CB7C7A6" w14:textId="667DB4B6" w:rsidR="00A30548" w:rsidRPr="004874BC" w:rsidRDefault="00A30548" w:rsidP="00335896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874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(10,054)</w:t>
            </w:r>
          </w:p>
        </w:tc>
      </w:tr>
      <w:tr w:rsidR="00A30548" w:rsidRPr="004874BC" w14:paraId="294774E8" w14:textId="77777777" w:rsidTr="00A30548">
        <w:trPr>
          <w:trHeight w:val="261"/>
        </w:trPr>
        <w:tc>
          <w:tcPr>
            <w:tcW w:w="3150" w:type="dxa"/>
            <w:vAlign w:val="bottom"/>
          </w:tcPr>
          <w:p w14:paraId="5048F1EA" w14:textId="1EC83A02" w:rsidR="00A30548" w:rsidRPr="004874BC" w:rsidRDefault="00A30548" w:rsidP="00335896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874B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243" w:type="dxa"/>
          </w:tcPr>
          <w:p w14:paraId="19757B25" w14:textId="77777777" w:rsidR="00A30548" w:rsidRPr="004874BC" w:rsidRDefault="00A30548" w:rsidP="0033589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12E3C3" w14:textId="2C530CD9" w:rsidR="00A30548" w:rsidRPr="004874BC" w:rsidRDefault="00A30548" w:rsidP="00335896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(10,055)</w:t>
            </w:r>
          </w:p>
        </w:tc>
        <w:tc>
          <w:tcPr>
            <w:tcW w:w="238" w:type="dxa"/>
            <w:vAlign w:val="bottom"/>
          </w:tcPr>
          <w:p w14:paraId="0FB87A19" w14:textId="77777777" w:rsidR="00A30548" w:rsidRPr="004874BC" w:rsidRDefault="00A30548" w:rsidP="0033589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30C4C9" w14:textId="40491FD4" w:rsidR="00A30548" w:rsidRPr="004874BC" w:rsidRDefault="00A30548" w:rsidP="00335896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70FA133B" w14:textId="77777777" w:rsidR="00A30548" w:rsidRPr="004874BC" w:rsidRDefault="00A30548" w:rsidP="0033589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0B1D3" w14:textId="4655D94A" w:rsidR="00A30548" w:rsidRPr="004874BC" w:rsidRDefault="00A30548" w:rsidP="00335896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(10,055)</w:t>
            </w:r>
          </w:p>
        </w:tc>
        <w:tc>
          <w:tcPr>
            <w:tcW w:w="243" w:type="dxa"/>
            <w:vAlign w:val="bottom"/>
          </w:tcPr>
          <w:p w14:paraId="2F72BB01" w14:textId="77777777" w:rsidR="00A30548" w:rsidRPr="004874BC" w:rsidRDefault="00A30548" w:rsidP="00335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7CD68D" w14:textId="198E2EEA" w:rsidR="00A30548" w:rsidRPr="004874BC" w:rsidRDefault="00A30548" w:rsidP="00335896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533FBA1C" w14:textId="77777777" w:rsidR="00A30548" w:rsidRPr="004874BC" w:rsidRDefault="00A30548" w:rsidP="0033589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D3AAAC" w14:textId="7F8A993B" w:rsidR="00A30548" w:rsidRPr="004874BC" w:rsidRDefault="00A30548" w:rsidP="00335896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(10,055)</w:t>
            </w:r>
          </w:p>
        </w:tc>
      </w:tr>
    </w:tbl>
    <w:p w14:paraId="2C9463D0" w14:textId="77777777" w:rsidR="00262A48" w:rsidRPr="004874BC" w:rsidRDefault="00262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pacing w:val="6"/>
          <w:sz w:val="30"/>
          <w:szCs w:val="30"/>
          <w:cs/>
          <w:lang w:bidi="ar-SA"/>
        </w:rPr>
      </w:pPr>
      <w:r w:rsidRPr="004874BC">
        <w:rPr>
          <w:rFonts w:asciiTheme="majorBidi" w:hAnsiTheme="majorBidi" w:cstheme="majorBidi"/>
          <w:i/>
          <w:iCs/>
          <w:spacing w:val="6"/>
          <w:sz w:val="30"/>
          <w:szCs w:val="30"/>
        </w:rPr>
        <w:br w:type="page"/>
      </w:r>
    </w:p>
    <w:p w14:paraId="598C7214" w14:textId="2907D573" w:rsidR="00A51F9A" w:rsidRPr="004874BC" w:rsidRDefault="00A51F9A" w:rsidP="00EB5ED7">
      <w:pPr>
        <w:pStyle w:val="block"/>
        <w:spacing w:after="0" w:line="240" w:lineRule="auto"/>
        <w:ind w:left="108" w:firstLine="432"/>
        <w:jc w:val="thaiDistribute"/>
        <w:rPr>
          <w:rFonts w:asciiTheme="majorBidi" w:hAnsiTheme="majorBidi" w:cstheme="majorBidi"/>
          <w:i/>
          <w:iCs/>
          <w:spacing w:val="6"/>
          <w:sz w:val="30"/>
          <w:szCs w:val="30"/>
          <w:lang w:val="en-US"/>
        </w:rPr>
      </w:pPr>
      <w:r w:rsidRPr="004874BC">
        <w:rPr>
          <w:rFonts w:asciiTheme="majorBidi" w:hAnsiTheme="majorBidi" w:cstheme="majorBidi"/>
          <w:i/>
          <w:iCs/>
          <w:spacing w:val="6"/>
          <w:sz w:val="30"/>
          <w:szCs w:val="30"/>
          <w:cs/>
          <w:lang w:val="en-US"/>
        </w:rPr>
        <w:lastRenderedPageBreak/>
        <w:t>การวัดมูลค่ายุติธรรม</w:t>
      </w:r>
    </w:p>
    <w:p w14:paraId="2F530967" w14:textId="77777777" w:rsidR="009304FC" w:rsidRPr="004874BC" w:rsidRDefault="009304FC" w:rsidP="00EF6D1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</w:p>
    <w:p w14:paraId="6C9B044A" w14:textId="200AFD83" w:rsidR="00305DDC" w:rsidRPr="004874BC" w:rsidRDefault="00A51F9A" w:rsidP="008D018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874BC">
        <w:rPr>
          <w:rFonts w:asciiTheme="majorBidi" w:hAnsiTheme="majorBidi" w:cstheme="majorBidi"/>
          <w:sz w:val="30"/>
          <w:szCs w:val="30"/>
          <w:cs/>
          <w:lang w:val="en-US"/>
        </w:rPr>
        <w:t>มูลค่ายุติธรรมระดับ</w:t>
      </w:r>
      <w:r w:rsidRPr="004874B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AA1075" w:rsidRPr="004874BC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4874B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4874BC">
        <w:rPr>
          <w:rFonts w:asciiTheme="majorBidi" w:hAnsiTheme="majorBidi" w:cstheme="majorBidi"/>
          <w:sz w:val="30"/>
          <w:szCs w:val="30"/>
          <w:cs/>
          <w:lang w:val="en-US"/>
        </w:rPr>
        <w:t>สำหรับตราสารอนุพันธ์ที่ซื้อขายนอกตลาดหลักทรัพย์ อ้างอิงราคาจากนายหน้า</w:t>
      </w:r>
      <w:r w:rsidRPr="004874B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4874BC">
        <w:rPr>
          <w:rFonts w:asciiTheme="majorBidi" w:hAnsiTheme="majorBidi" w:cstheme="majorBidi"/>
          <w:sz w:val="30"/>
          <w:szCs w:val="30"/>
          <w:cs/>
          <w:lang w:val="en-US"/>
        </w:rPr>
        <w:t>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</w:t>
      </w:r>
      <w:r w:rsidRPr="004874B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4874BC">
        <w:rPr>
          <w:rFonts w:asciiTheme="majorBidi" w:hAnsiTheme="majorBidi" w:cstheme="majorBidi"/>
          <w:sz w:val="30"/>
          <w:szCs w:val="30"/>
          <w:cs/>
          <w:lang w:val="en-US"/>
        </w:rPr>
        <w:t>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</w:t>
      </w:r>
    </w:p>
    <w:p w14:paraId="6D720FC9" w14:textId="4583BD01" w:rsidR="00A529B5" w:rsidRPr="004874BC" w:rsidRDefault="00A529B5" w:rsidP="001730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0081B79" w14:textId="40E2D5BB" w:rsidR="0002780D" w:rsidRPr="004874BC" w:rsidRDefault="00B272A2" w:rsidP="00B6302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874BC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  <w:r w:rsidR="008715AF" w:rsidRPr="004874BC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ประมาณการหนี้สินและหนี้สินที่อาจเกิดขึ้นกับบุคคลหรือกิจการที่ไม่เกี่ยวข้องกัน</w:t>
      </w:r>
    </w:p>
    <w:p w14:paraId="56E86858" w14:textId="77777777" w:rsidR="00DC3FBE" w:rsidRPr="004874BC" w:rsidRDefault="00DC3FBE" w:rsidP="00347E6E">
      <w:pPr>
        <w:tabs>
          <w:tab w:val="clear" w:pos="227"/>
          <w:tab w:val="clear" w:pos="454"/>
          <w:tab w:val="left" w:pos="207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C603A0E" w14:textId="69EB041E" w:rsidR="00917033" w:rsidRPr="004874BC" w:rsidRDefault="00DC3FBE" w:rsidP="00DC3FBE">
      <w:pPr>
        <w:tabs>
          <w:tab w:val="clear" w:pos="227"/>
          <w:tab w:val="clear" w:pos="454"/>
          <w:tab w:val="left" w:pos="207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874BC">
        <w:rPr>
          <w:rFonts w:asciiTheme="majorBidi" w:hAnsiTheme="majorBidi" w:cstheme="majorBidi" w:hint="cs"/>
          <w:i/>
          <w:iCs/>
          <w:sz w:val="30"/>
          <w:szCs w:val="30"/>
          <w:cs/>
        </w:rPr>
        <w:t>(ก</w:t>
      </w:r>
      <w:r w:rsidRPr="004874BC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</w:t>
      </w:r>
      <w:r w:rsidR="00FB75D0" w:rsidRPr="004874BC">
        <w:rPr>
          <w:rFonts w:asciiTheme="majorBidi" w:hAnsiTheme="majorBidi" w:cstheme="majorBidi"/>
          <w:i/>
          <w:iCs/>
          <w:sz w:val="30"/>
          <w:szCs w:val="30"/>
        </w:rPr>
        <w:t xml:space="preserve">     </w:t>
      </w:r>
      <w:r w:rsidR="00917033" w:rsidRPr="004874BC">
        <w:rPr>
          <w:rFonts w:asciiTheme="majorBidi" w:hAnsiTheme="majorBidi" w:cstheme="majorBidi"/>
          <w:i/>
          <w:iCs/>
          <w:sz w:val="30"/>
          <w:szCs w:val="30"/>
          <w:cs/>
        </w:rPr>
        <w:t>ภาระผูกพัน</w:t>
      </w:r>
    </w:p>
    <w:p w14:paraId="3D971D13" w14:textId="77777777" w:rsidR="00DC3FBE" w:rsidRPr="004874BC" w:rsidRDefault="00DC3FBE" w:rsidP="00DC3FBE"/>
    <w:tbl>
      <w:tblPr>
        <w:tblW w:w="90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9"/>
        <w:gridCol w:w="1531"/>
        <w:gridCol w:w="271"/>
        <w:gridCol w:w="1513"/>
        <w:gridCol w:w="7"/>
      </w:tblGrid>
      <w:tr w:rsidR="00726AF6" w:rsidRPr="004874BC" w14:paraId="5B1FCF0C" w14:textId="77777777" w:rsidTr="00726AF6">
        <w:trPr>
          <w:gridAfter w:val="1"/>
          <w:wAfter w:w="4" w:type="pct"/>
          <w:tblHeader/>
        </w:trPr>
        <w:tc>
          <w:tcPr>
            <w:tcW w:w="3171" w:type="pct"/>
          </w:tcPr>
          <w:p w14:paraId="22450AF0" w14:textId="77777777" w:rsidR="00726AF6" w:rsidRPr="004874BC" w:rsidRDefault="00726AF6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25" w:type="pct"/>
            <w:gridSpan w:val="3"/>
          </w:tcPr>
          <w:p w14:paraId="4DC165D7" w14:textId="19741288" w:rsidR="00726AF6" w:rsidRPr="00726AF6" w:rsidRDefault="00726AF6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6A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726A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726AF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6AF6" w:rsidRPr="004874BC" w14:paraId="37711885" w14:textId="77777777" w:rsidTr="00726AF6">
        <w:trPr>
          <w:tblHeader/>
        </w:trPr>
        <w:tc>
          <w:tcPr>
            <w:tcW w:w="3171" w:type="pct"/>
          </w:tcPr>
          <w:p w14:paraId="6E56F778" w14:textId="77777777" w:rsidR="00726AF6" w:rsidRPr="004874BC" w:rsidRDefault="00726AF6" w:rsidP="00404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3" w:type="pct"/>
            <w:vAlign w:val="bottom"/>
          </w:tcPr>
          <w:p w14:paraId="196096F4" w14:textId="0FEB7B5D" w:rsidR="00726AF6" w:rsidRPr="004874BC" w:rsidRDefault="00726AF6" w:rsidP="00404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74BC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9" w:type="pct"/>
            <w:vAlign w:val="bottom"/>
          </w:tcPr>
          <w:p w14:paraId="298BD8E5" w14:textId="77777777" w:rsidR="00726AF6" w:rsidRPr="004874BC" w:rsidRDefault="00726AF6" w:rsidP="00404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pct"/>
            <w:gridSpan w:val="2"/>
            <w:vAlign w:val="bottom"/>
          </w:tcPr>
          <w:p w14:paraId="750CA341" w14:textId="77777777" w:rsidR="00726AF6" w:rsidRPr="004874BC" w:rsidRDefault="00726AF6" w:rsidP="00404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74BC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26AF6" w:rsidRPr="004874BC" w14:paraId="1470218A" w14:textId="77777777" w:rsidTr="00726AF6">
        <w:trPr>
          <w:tblHeader/>
        </w:trPr>
        <w:tc>
          <w:tcPr>
            <w:tcW w:w="3171" w:type="pct"/>
          </w:tcPr>
          <w:p w14:paraId="08C67A2A" w14:textId="77777777" w:rsidR="00726AF6" w:rsidRPr="004874BC" w:rsidRDefault="00726AF6" w:rsidP="00D36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3" w:type="pct"/>
          </w:tcPr>
          <w:p w14:paraId="41495A8D" w14:textId="6DB942D6" w:rsidR="00726AF6" w:rsidRPr="004874BC" w:rsidRDefault="00726AF6" w:rsidP="00D36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9" w:type="pct"/>
          </w:tcPr>
          <w:p w14:paraId="36239D07" w14:textId="77777777" w:rsidR="00726AF6" w:rsidRPr="004874BC" w:rsidRDefault="00726AF6" w:rsidP="00D36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pct"/>
            <w:gridSpan w:val="2"/>
          </w:tcPr>
          <w:p w14:paraId="0F4BEC2A" w14:textId="530BEE44" w:rsidR="00726AF6" w:rsidRPr="004874BC" w:rsidRDefault="00726AF6" w:rsidP="00D36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4874BC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</w:tr>
      <w:tr w:rsidR="00726AF6" w:rsidRPr="004874BC" w14:paraId="2F0AED91" w14:textId="77777777" w:rsidTr="00726AF6">
        <w:trPr>
          <w:gridAfter w:val="1"/>
          <w:wAfter w:w="4" w:type="pct"/>
          <w:tblHeader/>
        </w:trPr>
        <w:tc>
          <w:tcPr>
            <w:tcW w:w="3171" w:type="pct"/>
          </w:tcPr>
          <w:p w14:paraId="2CC36295" w14:textId="77777777" w:rsidR="00726AF6" w:rsidRPr="004874BC" w:rsidRDefault="00726AF6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25" w:type="pct"/>
            <w:gridSpan w:val="3"/>
          </w:tcPr>
          <w:p w14:paraId="39E5D4C7" w14:textId="77777777" w:rsidR="00726AF6" w:rsidRPr="004874BC" w:rsidRDefault="00726AF6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26AF6" w:rsidRPr="004874BC" w14:paraId="6C2A69B6" w14:textId="77777777" w:rsidTr="00726AF6">
        <w:tc>
          <w:tcPr>
            <w:tcW w:w="3171" w:type="pct"/>
          </w:tcPr>
          <w:p w14:paraId="51488F65" w14:textId="77777777" w:rsidR="00726AF6" w:rsidRPr="004874BC" w:rsidRDefault="00726AF6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43" w:type="pct"/>
            <w:vAlign w:val="center"/>
          </w:tcPr>
          <w:p w14:paraId="67B1E69D" w14:textId="77777777" w:rsidR="00726AF6" w:rsidRPr="004874BC" w:rsidRDefault="00726AF6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vAlign w:val="center"/>
          </w:tcPr>
          <w:p w14:paraId="2EE8F578" w14:textId="77777777" w:rsidR="00726AF6" w:rsidRPr="004874BC" w:rsidRDefault="00726AF6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pct"/>
            <w:gridSpan w:val="2"/>
            <w:vAlign w:val="center"/>
          </w:tcPr>
          <w:p w14:paraId="3A1DCDAB" w14:textId="77777777" w:rsidR="00726AF6" w:rsidRPr="00726AF6" w:rsidRDefault="00726AF6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6AF6" w:rsidRPr="004874BC" w14:paraId="3FFC79BE" w14:textId="77777777" w:rsidTr="00726AF6">
        <w:tc>
          <w:tcPr>
            <w:tcW w:w="3171" w:type="pct"/>
          </w:tcPr>
          <w:p w14:paraId="32265717" w14:textId="77777777" w:rsidR="00726AF6" w:rsidRPr="004874BC" w:rsidRDefault="00726AF6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สัญญาที่ยังไม่ได้รับรู้โรงงาน เครื่องจักร</w:t>
            </w:r>
          </w:p>
        </w:tc>
        <w:tc>
          <w:tcPr>
            <w:tcW w:w="843" w:type="pct"/>
            <w:vAlign w:val="center"/>
          </w:tcPr>
          <w:p w14:paraId="03E7DD75" w14:textId="77777777" w:rsidR="00726AF6" w:rsidRPr="004874BC" w:rsidRDefault="00726AF6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vAlign w:val="center"/>
          </w:tcPr>
          <w:p w14:paraId="71278BA5" w14:textId="77777777" w:rsidR="00726AF6" w:rsidRPr="004874BC" w:rsidRDefault="00726AF6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pct"/>
            <w:gridSpan w:val="2"/>
          </w:tcPr>
          <w:p w14:paraId="15253759" w14:textId="77777777" w:rsidR="00726AF6" w:rsidRPr="004874BC" w:rsidRDefault="00726AF6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6AF6" w:rsidRPr="004874BC" w14:paraId="701F3067" w14:textId="77777777" w:rsidTr="00726AF6">
        <w:tc>
          <w:tcPr>
            <w:tcW w:w="3171" w:type="pct"/>
          </w:tcPr>
          <w:p w14:paraId="53D755F3" w14:textId="77777777" w:rsidR="00726AF6" w:rsidRPr="004874BC" w:rsidRDefault="00726AF6" w:rsidP="0094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และอุปกรณ์</w:t>
            </w:r>
          </w:p>
        </w:tc>
        <w:tc>
          <w:tcPr>
            <w:tcW w:w="843" w:type="pct"/>
            <w:tcBorders>
              <w:bottom w:val="single" w:sz="4" w:space="0" w:color="auto"/>
            </w:tcBorders>
            <w:vAlign w:val="center"/>
          </w:tcPr>
          <w:p w14:paraId="070922A6" w14:textId="7ABA523C" w:rsidR="00726AF6" w:rsidRPr="004874BC" w:rsidRDefault="00726AF6" w:rsidP="0094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49" w:type="pct"/>
            <w:vAlign w:val="center"/>
          </w:tcPr>
          <w:p w14:paraId="0482E5D8" w14:textId="77777777" w:rsidR="00726AF6" w:rsidRPr="004874BC" w:rsidRDefault="00726AF6" w:rsidP="0094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pct"/>
            <w:gridSpan w:val="2"/>
            <w:tcBorders>
              <w:bottom w:val="single" w:sz="4" w:space="0" w:color="auto"/>
            </w:tcBorders>
            <w:vAlign w:val="center"/>
          </w:tcPr>
          <w:p w14:paraId="2CB8310A" w14:textId="7AF476A5" w:rsidR="00726AF6" w:rsidRPr="004874BC" w:rsidRDefault="00726AF6" w:rsidP="0094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 w:hint="cs"/>
                <w:sz w:val="30"/>
                <w:szCs w:val="30"/>
              </w:rPr>
              <w:t>38</w:t>
            </w:r>
          </w:p>
        </w:tc>
      </w:tr>
      <w:tr w:rsidR="00726AF6" w:rsidRPr="004874BC" w14:paraId="3AF805A2" w14:textId="77777777" w:rsidTr="00726AF6">
        <w:tc>
          <w:tcPr>
            <w:tcW w:w="3171" w:type="pct"/>
          </w:tcPr>
          <w:p w14:paraId="7790CCF6" w14:textId="77777777" w:rsidR="00726AF6" w:rsidRPr="004874BC" w:rsidRDefault="00726AF6" w:rsidP="0094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13E8CA" w14:textId="4E339E17" w:rsidR="00726AF6" w:rsidRPr="004874BC" w:rsidRDefault="00726AF6" w:rsidP="0094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149" w:type="pct"/>
            <w:vAlign w:val="center"/>
          </w:tcPr>
          <w:p w14:paraId="5BD644C1" w14:textId="77777777" w:rsidR="00726AF6" w:rsidRPr="004874BC" w:rsidRDefault="00726AF6" w:rsidP="0094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1882DE" w14:textId="1CA320F5" w:rsidR="00726AF6" w:rsidRPr="004874BC" w:rsidRDefault="00726AF6" w:rsidP="0094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38</w:t>
            </w:r>
          </w:p>
        </w:tc>
      </w:tr>
      <w:tr w:rsidR="00726AF6" w:rsidRPr="004874BC" w14:paraId="31170B69" w14:textId="77777777" w:rsidTr="00726AF6">
        <w:tc>
          <w:tcPr>
            <w:tcW w:w="3171" w:type="pct"/>
          </w:tcPr>
          <w:p w14:paraId="57FCED58" w14:textId="77777777" w:rsidR="00726AF6" w:rsidRPr="004874BC" w:rsidRDefault="00726AF6" w:rsidP="0094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3" w:type="pct"/>
            <w:tcBorders>
              <w:top w:val="double" w:sz="4" w:space="0" w:color="auto"/>
            </w:tcBorders>
            <w:vAlign w:val="center"/>
          </w:tcPr>
          <w:p w14:paraId="1D2A2C7A" w14:textId="77777777" w:rsidR="00726AF6" w:rsidRPr="004874BC" w:rsidRDefault="00726AF6" w:rsidP="0094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  <w:vAlign w:val="center"/>
          </w:tcPr>
          <w:p w14:paraId="75F9002F" w14:textId="77777777" w:rsidR="00726AF6" w:rsidRPr="004874BC" w:rsidRDefault="00726AF6" w:rsidP="0094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pct"/>
            <w:gridSpan w:val="2"/>
            <w:tcBorders>
              <w:top w:val="double" w:sz="4" w:space="0" w:color="auto"/>
            </w:tcBorders>
            <w:vAlign w:val="center"/>
          </w:tcPr>
          <w:p w14:paraId="6C89104B" w14:textId="77777777" w:rsidR="00726AF6" w:rsidRPr="004874BC" w:rsidRDefault="00726AF6" w:rsidP="0094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6AF6" w:rsidRPr="004874BC" w14:paraId="46459B7B" w14:textId="77777777" w:rsidTr="00726AF6">
        <w:tc>
          <w:tcPr>
            <w:tcW w:w="3171" w:type="pct"/>
          </w:tcPr>
          <w:p w14:paraId="5C1D79B5" w14:textId="72994B7A" w:rsidR="00726AF6" w:rsidRPr="004874BC" w:rsidRDefault="00726AF6" w:rsidP="0094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ภาระผูกพันอื่น</w:t>
            </w:r>
            <w:r w:rsidRPr="004874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843" w:type="pct"/>
            <w:vAlign w:val="center"/>
          </w:tcPr>
          <w:p w14:paraId="71D3084A" w14:textId="77777777" w:rsidR="00726AF6" w:rsidRPr="004874BC" w:rsidRDefault="00726AF6" w:rsidP="0094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vAlign w:val="center"/>
          </w:tcPr>
          <w:p w14:paraId="47F20288" w14:textId="77777777" w:rsidR="00726AF6" w:rsidRPr="004874BC" w:rsidRDefault="00726AF6" w:rsidP="0094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pct"/>
            <w:gridSpan w:val="2"/>
            <w:vAlign w:val="center"/>
          </w:tcPr>
          <w:p w14:paraId="2A57FACB" w14:textId="77777777" w:rsidR="00726AF6" w:rsidRPr="004874BC" w:rsidRDefault="00726AF6" w:rsidP="0094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6AF6" w:rsidRPr="004874BC" w14:paraId="51E65047" w14:textId="77777777" w:rsidTr="00726AF6">
        <w:tc>
          <w:tcPr>
            <w:tcW w:w="3171" w:type="pct"/>
          </w:tcPr>
          <w:p w14:paraId="776A96B2" w14:textId="77777777" w:rsidR="00726AF6" w:rsidRPr="004874BC" w:rsidRDefault="00726AF6" w:rsidP="00335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43" w:type="pct"/>
            <w:vAlign w:val="center"/>
          </w:tcPr>
          <w:p w14:paraId="4F2422C6" w14:textId="30DE405E" w:rsidR="00726AF6" w:rsidRPr="004874BC" w:rsidRDefault="00726AF6" w:rsidP="00335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49" w:type="pct"/>
            <w:vAlign w:val="center"/>
          </w:tcPr>
          <w:p w14:paraId="3856E65D" w14:textId="77777777" w:rsidR="00726AF6" w:rsidRPr="004874BC" w:rsidRDefault="00726AF6" w:rsidP="00335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pct"/>
            <w:gridSpan w:val="2"/>
            <w:vAlign w:val="center"/>
          </w:tcPr>
          <w:p w14:paraId="78D04EDB" w14:textId="1ED5E796" w:rsidR="00726AF6" w:rsidRPr="004874BC" w:rsidRDefault="00726AF6" w:rsidP="00335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 w:hint="cs"/>
                <w:sz w:val="30"/>
                <w:szCs w:val="30"/>
              </w:rPr>
              <w:t>18</w:t>
            </w:r>
          </w:p>
        </w:tc>
      </w:tr>
      <w:tr w:rsidR="00726AF6" w:rsidRPr="004874BC" w14:paraId="00E4EEFF" w14:textId="77777777" w:rsidTr="00726AF6">
        <w:tc>
          <w:tcPr>
            <w:tcW w:w="3171" w:type="pct"/>
          </w:tcPr>
          <w:p w14:paraId="0BA29C2C" w14:textId="77777777" w:rsidR="00726AF6" w:rsidRPr="004874BC" w:rsidRDefault="00726AF6" w:rsidP="00335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843" w:type="pct"/>
            <w:tcBorders>
              <w:bottom w:val="single" w:sz="4" w:space="0" w:color="auto"/>
            </w:tcBorders>
            <w:vAlign w:val="center"/>
          </w:tcPr>
          <w:p w14:paraId="784DF86E" w14:textId="22DD60A2" w:rsidR="00726AF6" w:rsidRPr="004874BC" w:rsidRDefault="00726AF6" w:rsidP="00335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9" w:type="pct"/>
            <w:vAlign w:val="center"/>
          </w:tcPr>
          <w:p w14:paraId="624099DB" w14:textId="77777777" w:rsidR="00726AF6" w:rsidRPr="004874BC" w:rsidRDefault="00726AF6" w:rsidP="00335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pct"/>
            <w:gridSpan w:val="2"/>
            <w:tcBorders>
              <w:bottom w:val="single" w:sz="4" w:space="0" w:color="auto"/>
            </w:tcBorders>
            <w:vAlign w:val="center"/>
          </w:tcPr>
          <w:p w14:paraId="635B572D" w14:textId="2E7761FA" w:rsidR="00726AF6" w:rsidRPr="004874BC" w:rsidRDefault="00726AF6" w:rsidP="00335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4874BC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</w:tr>
      <w:tr w:rsidR="00726AF6" w:rsidRPr="004874BC" w14:paraId="61411776" w14:textId="77777777" w:rsidTr="00726AF6">
        <w:tc>
          <w:tcPr>
            <w:tcW w:w="3171" w:type="pct"/>
          </w:tcPr>
          <w:p w14:paraId="69B16129" w14:textId="77777777" w:rsidR="00726AF6" w:rsidRPr="004874BC" w:rsidRDefault="00726AF6" w:rsidP="00335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E94866" w14:textId="678D9512" w:rsidR="00726AF6" w:rsidRPr="004874BC" w:rsidRDefault="00726AF6" w:rsidP="00335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149" w:type="pct"/>
            <w:vAlign w:val="center"/>
          </w:tcPr>
          <w:p w14:paraId="148B4294" w14:textId="77777777" w:rsidR="00726AF6" w:rsidRPr="004874BC" w:rsidRDefault="00726AF6" w:rsidP="00335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85F338" w14:textId="6F861682" w:rsidR="00726AF6" w:rsidRPr="004874BC" w:rsidRDefault="00726AF6" w:rsidP="00335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4B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24</w:t>
            </w:r>
          </w:p>
        </w:tc>
      </w:tr>
    </w:tbl>
    <w:p w14:paraId="55705712" w14:textId="77777777" w:rsidR="001D4979" w:rsidRPr="004874BC" w:rsidRDefault="001D4979" w:rsidP="00B2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</w:pPr>
    </w:p>
    <w:p w14:paraId="5F33F17A" w14:textId="77777777" w:rsidR="008A5C5D" w:rsidRPr="004874BC" w:rsidRDefault="008A5C5D" w:rsidP="008A5C5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874B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สัญญาซื้อสาธารณูปการและบริการอื่นๆ ที่มีปริมาณซื้อขั้นต่ำ</w:t>
      </w:r>
    </w:p>
    <w:p w14:paraId="66C3BE25" w14:textId="77777777" w:rsidR="008A5C5D" w:rsidRPr="004874BC" w:rsidRDefault="008A5C5D" w:rsidP="008A5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E626FB3" w14:textId="0E0CAA2D" w:rsidR="008A5C5D" w:rsidRPr="004874BC" w:rsidRDefault="008A5C5D" w:rsidP="008A5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4874BC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บริษัทมีสัญญาซื้อสาธารณูปการและบริการอื่นๆ ที่มีปริมาณซื้อขั้นต่ำจำนวนรวม </w:t>
      </w:r>
      <w:r w:rsidRPr="004874BC">
        <w:rPr>
          <w:rFonts w:asciiTheme="majorBidi" w:hAnsiTheme="majorBidi" w:cstheme="majorBidi"/>
          <w:sz w:val="30"/>
          <w:szCs w:val="30"/>
        </w:rPr>
        <w:t>1</w:t>
      </w:r>
      <w:r w:rsidRPr="004874B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4874BC">
        <w:rPr>
          <w:rFonts w:asciiTheme="majorBidi" w:hAnsiTheme="majorBidi" w:cstheme="majorBidi"/>
          <w:sz w:val="30"/>
          <w:szCs w:val="30"/>
          <w:cs/>
          <w:lang w:val="en-GB"/>
        </w:rPr>
        <w:t xml:space="preserve">ฉบับกับกิจการแห่งหนึ่ง สัญญามีระยะเวลาตั้งแต่วันที่ </w:t>
      </w:r>
      <w:r w:rsidRPr="004874BC">
        <w:rPr>
          <w:rFonts w:asciiTheme="majorBidi" w:hAnsiTheme="majorBidi" w:cstheme="majorBidi"/>
          <w:sz w:val="30"/>
          <w:szCs w:val="30"/>
        </w:rPr>
        <w:t>1</w:t>
      </w:r>
      <w:r w:rsidRPr="004874BC">
        <w:rPr>
          <w:rFonts w:asciiTheme="majorBidi" w:hAnsiTheme="majorBidi" w:cstheme="majorBidi"/>
          <w:sz w:val="30"/>
          <w:szCs w:val="30"/>
          <w:cs/>
          <w:lang w:val="en-GB"/>
        </w:rPr>
        <w:t xml:space="preserve"> พฤศจิกายน </w:t>
      </w:r>
      <w:r w:rsidRPr="004874BC">
        <w:rPr>
          <w:rFonts w:asciiTheme="majorBidi" w:hAnsiTheme="majorBidi" w:cstheme="majorBidi"/>
          <w:sz w:val="30"/>
          <w:szCs w:val="30"/>
        </w:rPr>
        <w:t>2550</w:t>
      </w:r>
      <w:r w:rsidRPr="004874B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4874BC">
        <w:rPr>
          <w:rFonts w:asciiTheme="majorBidi" w:hAnsiTheme="majorBidi" w:cstheme="majorBidi"/>
          <w:sz w:val="30"/>
          <w:szCs w:val="30"/>
          <w:cs/>
          <w:lang w:val="en-GB"/>
        </w:rPr>
        <w:t xml:space="preserve">ถึงวันที่ </w:t>
      </w:r>
      <w:r w:rsidRPr="004874BC">
        <w:rPr>
          <w:rFonts w:asciiTheme="majorBidi" w:hAnsiTheme="majorBidi" w:cstheme="majorBidi"/>
          <w:sz w:val="30"/>
          <w:szCs w:val="30"/>
        </w:rPr>
        <w:t>31</w:t>
      </w:r>
      <w:r w:rsidRPr="004874B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4874BC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ตุลาคม </w:t>
      </w:r>
      <w:r w:rsidRPr="004874BC">
        <w:rPr>
          <w:rFonts w:asciiTheme="majorBidi" w:hAnsiTheme="majorBidi" w:cstheme="majorBidi"/>
          <w:sz w:val="30"/>
          <w:szCs w:val="30"/>
        </w:rPr>
        <w:t>2570</w:t>
      </w:r>
      <w:r w:rsidRPr="004874B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4874BC">
        <w:rPr>
          <w:rFonts w:asciiTheme="majorBidi" w:hAnsiTheme="majorBidi" w:cstheme="majorBidi"/>
          <w:sz w:val="30"/>
          <w:szCs w:val="30"/>
          <w:cs/>
          <w:lang w:val="en-GB"/>
        </w:rPr>
        <w:t>โดยปริมาณการซื้อขั้นต่ำ ราคาซื้อผลิตภัณฑ์ และการต่ออายุสัญญาเป็นไปตามที่กำหนดในสัญญา</w:t>
      </w:r>
      <w:r w:rsidRPr="004874B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4874BC">
        <w:rPr>
          <w:rFonts w:asciiTheme="majorBidi" w:hAnsiTheme="majorBidi"/>
          <w:sz w:val="30"/>
          <w:szCs w:val="30"/>
          <w:cs/>
          <w:lang w:val="en-GB"/>
        </w:rPr>
        <w:t xml:space="preserve">ณ วันที่ </w:t>
      </w:r>
      <w:r w:rsidRPr="004874BC">
        <w:rPr>
          <w:rFonts w:asciiTheme="majorBidi" w:hAnsiTheme="majorBidi" w:cstheme="majorBidi"/>
          <w:sz w:val="30"/>
          <w:szCs w:val="30"/>
        </w:rPr>
        <w:t xml:space="preserve">31 </w:t>
      </w:r>
      <w:r w:rsidR="00DC3FBE" w:rsidRPr="004874BC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4874B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4874BC">
        <w:rPr>
          <w:rFonts w:asciiTheme="majorBidi" w:hAnsiTheme="majorBidi" w:cstheme="majorBidi"/>
          <w:sz w:val="30"/>
          <w:szCs w:val="30"/>
        </w:rPr>
        <w:t>256</w:t>
      </w:r>
      <w:r w:rsidR="00DC3FBE" w:rsidRPr="004874BC">
        <w:rPr>
          <w:rFonts w:asciiTheme="majorBidi" w:hAnsiTheme="majorBidi" w:cstheme="majorBidi"/>
          <w:sz w:val="30"/>
          <w:szCs w:val="30"/>
        </w:rPr>
        <w:t>9</w:t>
      </w:r>
      <w:r w:rsidRPr="004874B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4874BC">
        <w:rPr>
          <w:rFonts w:asciiTheme="majorBidi" w:hAnsiTheme="majorBidi"/>
          <w:sz w:val="30"/>
          <w:szCs w:val="30"/>
          <w:cs/>
          <w:lang w:val="en-GB"/>
        </w:rPr>
        <w:t xml:space="preserve">บริษัทมีภาระผูกพันคงเหลือเป็นจำนวนเงินรวม </w:t>
      </w:r>
      <w:r w:rsidR="00335896" w:rsidRPr="004874BC">
        <w:rPr>
          <w:rFonts w:asciiTheme="majorBidi" w:hAnsiTheme="majorBidi" w:cstheme="majorBidi"/>
          <w:sz w:val="30"/>
          <w:szCs w:val="30"/>
        </w:rPr>
        <w:t>12.51</w:t>
      </w:r>
      <w:r w:rsidRPr="004874BC">
        <w:rPr>
          <w:rFonts w:asciiTheme="majorBidi" w:hAnsiTheme="majorBidi" w:cstheme="majorBidi"/>
          <w:sz w:val="30"/>
          <w:szCs w:val="30"/>
        </w:rPr>
        <w:t xml:space="preserve"> </w:t>
      </w:r>
      <w:r w:rsidRPr="004874BC">
        <w:rPr>
          <w:rFonts w:asciiTheme="majorBidi" w:hAnsiTheme="majorBidi"/>
          <w:sz w:val="30"/>
          <w:szCs w:val="30"/>
          <w:cs/>
          <w:lang w:val="en-GB"/>
        </w:rPr>
        <w:t>ล้านบาท ภายใต้สัญญาดังกล่าว (</w:t>
      </w:r>
      <w:r w:rsidRPr="004874B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4874BC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4874BC">
        <w:rPr>
          <w:rFonts w:asciiTheme="majorBidi" w:hAnsiTheme="majorBidi"/>
          <w:i/>
          <w:iCs/>
          <w:sz w:val="30"/>
          <w:szCs w:val="30"/>
          <w:cs/>
          <w:lang w:val="en-GB"/>
        </w:rPr>
        <w:t xml:space="preserve">ธันวาคม </w:t>
      </w:r>
      <w:r w:rsidRPr="004874B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26AF6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4874BC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: </w:t>
      </w:r>
      <w:r w:rsidR="00DC3FBE" w:rsidRPr="004874BC">
        <w:rPr>
          <w:rFonts w:asciiTheme="majorBidi" w:hAnsiTheme="majorBidi" w:cstheme="majorBidi"/>
          <w:i/>
          <w:iCs/>
          <w:sz w:val="30"/>
          <w:szCs w:val="30"/>
        </w:rPr>
        <w:t>14.4</w:t>
      </w:r>
      <w:r w:rsidRPr="004874BC">
        <w:rPr>
          <w:rFonts w:asciiTheme="majorBidi" w:hAnsiTheme="majorBidi" w:cstheme="majorBidi"/>
          <w:i/>
          <w:iCs/>
          <w:sz w:val="30"/>
          <w:szCs w:val="30"/>
        </w:rPr>
        <w:t xml:space="preserve">8 </w:t>
      </w:r>
      <w:r w:rsidRPr="004874BC">
        <w:rPr>
          <w:rFonts w:asciiTheme="majorBidi" w:hAnsiTheme="majorBidi"/>
          <w:i/>
          <w:iCs/>
          <w:sz w:val="30"/>
          <w:szCs w:val="30"/>
          <w:cs/>
          <w:lang w:val="en-GB"/>
        </w:rPr>
        <w:t>ล้านบาท</w:t>
      </w:r>
      <w:r w:rsidRPr="004874BC">
        <w:rPr>
          <w:rFonts w:asciiTheme="majorBidi" w:hAnsiTheme="majorBidi"/>
          <w:sz w:val="30"/>
          <w:szCs w:val="30"/>
          <w:cs/>
          <w:lang w:val="en-GB"/>
        </w:rPr>
        <w:t>)</w:t>
      </w:r>
      <w:r w:rsidRPr="004874BC">
        <w:rPr>
          <w:rFonts w:asciiTheme="majorBidi" w:hAnsiTheme="majorBidi"/>
          <w:sz w:val="30"/>
          <w:szCs w:val="30"/>
          <w:lang w:val="en-GB"/>
        </w:rPr>
        <w:tab/>
      </w:r>
    </w:p>
    <w:p w14:paraId="17415808" w14:textId="77777777" w:rsidR="008A5C5D" w:rsidRPr="004874BC" w:rsidRDefault="008A5C5D" w:rsidP="008A5C5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874B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สัญญาซื้อขายวัตถุดิบ</w:t>
      </w:r>
      <w:r w:rsidRPr="004874B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 </w:t>
      </w:r>
    </w:p>
    <w:p w14:paraId="40DAEFD7" w14:textId="77777777" w:rsidR="008A5C5D" w:rsidRPr="004874BC" w:rsidRDefault="008A5C5D" w:rsidP="008A5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2A2FE924" w14:textId="77777777" w:rsidR="008A5C5D" w:rsidRPr="004874BC" w:rsidRDefault="008A5C5D" w:rsidP="008A5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4874BC">
        <w:rPr>
          <w:rFonts w:asciiTheme="majorBidi" w:hAnsiTheme="majorBidi" w:hint="cs"/>
          <w:sz w:val="30"/>
          <w:szCs w:val="30"/>
          <w:cs/>
          <w:lang w:val="en-GB"/>
        </w:rPr>
        <w:t>บริษัทมีสัญญาซื้อวัตถุดิบกับบริษัทในประเทศแห่งหนึ่งจำนวน</w:t>
      </w:r>
      <w:r w:rsidRPr="004874B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4874BC">
        <w:rPr>
          <w:rFonts w:asciiTheme="majorBidi" w:hAnsiTheme="majorBidi"/>
          <w:sz w:val="30"/>
          <w:szCs w:val="30"/>
        </w:rPr>
        <w:t>2</w:t>
      </w:r>
      <w:r w:rsidRPr="004874B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4874BC">
        <w:rPr>
          <w:rFonts w:asciiTheme="majorBidi" w:hAnsiTheme="majorBidi" w:hint="cs"/>
          <w:sz w:val="30"/>
          <w:szCs w:val="30"/>
          <w:cs/>
          <w:lang w:val="en-GB"/>
        </w:rPr>
        <w:t>ฉบับ</w:t>
      </w:r>
      <w:r w:rsidRPr="004874B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4874BC">
        <w:rPr>
          <w:rFonts w:asciiTheme="majorBidi" w:hAnsiTheme="majorBidi" w:hint="cs"/>
          <w:sz w:val="30"/>
          <w:szCs w:val="30"/>
          <w:cs/>
          <w:lang w:val="en-GB"/>
        </w:rPr>
        <w:t>โดยบริษัทมีข้อผูกพันที่จะต้องซื้อวัตถุดิบตามราคา</w:t>
      </w:r>
      <w:r w:rsidRPr="004874B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4874BC">
        <w:rPr>
          <w:rFonts w:asciiTheme="majorBidi" w:hAnsiTheme="majorBidi" w:hint="cs"/>
          <w:sz w:val="30"/>
          <w:szCs w:val="30"/>
          <w:cs/>
          <w:lang w:val="en-GB"/>
        </w:rPr>
        <w:t>ปริมาณ</w:t>
      </w:r>
      <w:r w:rsidRPr="004874B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4874BC">
        <w:rPr>
          <w:rFonts w:asciiTheme="majorBidi" w:hAnsiTheme="majorBidi" w:hint="cs"/>
          <w:sz w:val="30"/>
          <w:szCs w:val="30"/>
          <w:cs/>
          <w:lang w:val="en-GB"/>
        </w:rPr>
        <w:t>และเงื่อนไขที่ระบุในสัญญากำหนดราคาซื้อโดยกำหนดปริมาณซื้อรวมทั้งสิ้น</w:t>
      </w:r>
      <w:r w:rsidRPr="004874B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4874BC">
        <w:rPr>
          <w:rFonts w:asciiTheme="majorBidi" w:hAnsiTheme="majorBidi"/>
          <w:sz w:val="30"/>
          <w:szCs w:val="30"/>
        </w:rPr>
        <w:t>22</w:t>
      </w:r>
      <w:r w:rsidRPr="004874BC">
        <w:rPr>
          <w:rFonts w:asciiTheme="majorBidi" w:hAnsiTheme="majorBidi" w:cstheme="majorBidi"/>
          <w:sz w:val="30"/>
          <w:szCs w:val="30"/>
          <w:lang w:val="en-GB"/>
        </w:rPr>
        <w:t>,</w:t>
      </w:r>
      <w:r w:rsidRPr="004874BC">
        <w:rPr>
          <w:rFonts w:asciiTheme="majorBidi" w:hAnsiTheme="majorBidi"/>
          <w:sz w:val="30"/>
          <w:szCs w:val="30"/>
        </w:rPr>
        <w:t>379</w:t>
      </w:r>
      <w:r w:rsidRPr="004874B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4874BC">
        <w:rPr>
          <w:rFonts w:asciiTheme="majorBidi" w:hAnsiTheme="majorBidi" w:hint="cs"/>
          <w:sz w:val="30"/>
          <w:szCs w:val="30"/>
          <w:cs/>
          <w:lang w:val="en-GB"/>
        </w:rPr>
        <w:t>ตัน</w:t>
      </w:r>
      <w:r w:rsidRPr="004874B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4874BC">
        <w:rPr>
          <w:rFonts w:asciiTheme="majorBidi" w:hAnsiTheme="majorBidi" w:hint="cs"/>
          <w:sz w:val="30"/>
          <w:szCs w:val="30"/>
          <w:cs/>
          <w:lang w:val="en-GB"/>
        </w:rPr>
        <w:t>สัญญามีระยะเวลา</w:t>
      </w:r>
      <w:r w:rsidRPr="004874B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4874BC">
        <w:rPr>
          <w:rFonts w:asciiTheme="majorBidi" w:hAnsiTheme="majorBidi"/>
          <w:sz w:val="30"/>
          <w:szCs w:val="30"/>
        </w:rPr>
        <w:t>1</w:t>
      </w:r>
      <w:r w:rsidRPr="004874B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4874BC">
        <w:rPr>
          <w:rFonts w:asciiTheme="majorBidi" w:hAnsiTheme="majorBidi" w:hint="cs"/>
          <w:sz w:val="30"/>
          <w:szCs w:val="30"/>
          <w:cs/>
          <w:lang w:val="en-GB"/>
        </w:rPr>
        <w:t>ปี</w:t>
      </w:r>
      <w:r w:rsidRPr="004874B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4874BC">
        <w:rPr>
          <w:rFonts w:asciiTheme="majorBidi" w:hAnsiTheme="majorBidi"/>
          <w:sz w:val="30"/>
          <w:szCs w:val="30"/>
        </w:rPr>
        <w:t>3</w:t>
      </w:r>
      <w:r w:rsidRPr="004874B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4874BC">
        <w:rPr>
          <w:rFonts w:asciiTheme="majorBidi" w:hAnsiTheme="majorBidi" w:hint="cs"/>
          <w:sz w:val="30"/>
          <w:szCs w:val="30"/>
          <w:cs/>
          <w:lang w:val="en-GB"/>
        </w:rPr>
        <w:t>เดือน</w:t>
      </w:r>
      <w:r w:rsidRPr="004874B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4874BC">
        <w:rPr>
          <w:rFonts w:asciiTheme="majorBidi" w:hAnsiTheme="majorBidi" w:hint="cs"/>
          <w:sz w:val="30"/>
          <w:szCs w:val="30"/>
          <w:cs/>
          <w:lang w:val="en-GB"/>
        </w:rPr>
        <w:t>และจะมีผลสิ้นสุดในเดือนกันยายน</w:t>
      </w:r>
      <w:r w:rsidRPr="004874B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4874BC">
        <w:rPr>
          <w:rFonts w:asciiTheme="majorBidi" w:hAnsiTheme="majorBidi"/>
          <w:sz w:val="30"/>
          <w:szCs w:val="30"/>
        </w:rPr>
        <w:t>2569</w:t>
      </w:r>
    </w:p>
    <w:p w14:paraId="0B0FE259" w14:textId="77777777" w:rsidR="008A5C5D" w:rsidRPr="004874BC" w:rsidRDefault="008A5C5D" w:rsidP="008A5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7B6B22C1" w14:textId="77777777" w:rsidR="008A5C5D" w:rsidRPr="004874BC" w:rsidRDefault="008A5C5D" w:rsidP="008A5C5D">
      <w:pPr>
        <w:tabs>
          <w:tab w:val="clear" w:pos="227"/>
          <w:tab w:val="clear" w:pos="454"/>
          <w:tab w:val="left" w:pos="207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4874BC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4874BC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4874BC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4874BC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4874BC">
        <w:rPr>
          <w:rFonts w:asciiTheme="majorBidi" w:hAnsiTheme="majorBidi" w:cstheme="majorBidi" w:hint="cs"/>
          <w:i/>
          <w:iCs/>
          <w:sz w:val="30"/>
          <w:szCs w:val="30"/>
          <w:cs/>
        </w:rPr>
        <w:t>ประมาณการหนี้สินและหนี้สินที่อาจเกิดขึ้น</w:t>
      </w:r>
    </w:p>
    <w:p w14:paraId="58214FAE" w14:textId="77777777" w:rsidR="008A5C5D" w:rsidRPr="004874BC" w:rsidRDefault="008A5C5D" w:rsidP="008A5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39DB837" w14:textId="77777777" w:rsidR="00335896" w:rsidRPr="004874BC" w:rsidRDefault="00335896" w:rsidP="00C37B92">
      <w:pPr>
        <w:pStyle w:val="BodyText2"/>
        <w:ind w:left="549" w:firstLine="0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4874BC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ค่าใช้จ่ายจากความเสียหายของวัตถุดิบคงคลังและคดีความที่เกี่ยวข้อง</w:t>
      </w:r>
    </w:p>
    <w:p w14:paraId="04B11B22" w14:textId="77777777" w:rsidR="00335896" w:rsidRPr="004874BC" w:rsidRDefault="00335896" w:rsidP="00C37B92">
      <w:pPr>
        <w:pStyle w:val="BodyText2"/>
        <w:tabs>
          <w:tab w:val="left" w:pos="540"/>
        </w:tabs>
        <w:spacing w:line="240" w:lineRule="atLeast"/>
        <w:ind w:left="549" w:right="43"/>
        <w:rPr>
          <w:rFonts w:asciiTheme="majorBidi" w:hAnsiTheme="majorBidi"/>
          <w:sz w:val="30"/>
          <w:szCs w:val="30"/>
        </w:rPr>
      </w:pPr>
    </w:p>
    <w:p w14:paraId="196A924A" w14:textId="2046D8CE" w:rsidR="00335896" w:rsidRPr="004874BC" w:rsidRDefault="00335896" w:rsidP="00C37B92">
      <w:pPr>
        <w:pStyle w:val="BodyText2"/>
        <w:ind w:left="549" w:firstLine="0"/>
        <w:jc w:val="thaiDistribute"/>
        <w:rPr>
          <w:rFonts w:asciiTheme="majorBidi" w:hAnsiTheme="majorBidi"/>
          <w:sz w:val="30"/>
          <w:szCs w:val="30"/>
        </w:rPr>
      </w:pPr>
      <w:r w:rsidRPr="004874BC">
        <w:rPr>
          <w:rFonts w:asciiTheme="majorBidi" w:hAnsiTheme="majorBidi" w:hint="cs"/>
          <w:sz w:val="30"/>
          <w:szCs w:val="30"/>
          <w:cs/>
        </w:rPr>
        <w:t>เนื่องจากวัตถุดิบในการผลิตของบริษัทเป็นสินค้าโภคภัณฑ์ที่มีราคาผันผวน</w:t>
      </w:r>
      <w:r w:rsidR="00C37B92" w:rsidRPr="004874BC">
        <w:rPr>
          <w:rFonts w:asciiTheme="majorBidi" w:hAnsiTheme="majorBidi"/>
          <w:sz w:val="30"/>
          <w:szCs w:val="30"/>
        </w:rPr>
        <w:t xml:space="preserve"> </w:t>
      </w:r>
      <w:r w:rsidRPr="004874BC">
        <w:rPr>
          <w:rFonts w:asciiTheme="majorBidi" w:hAnsiTheme="majorBidi" w:hint="cs"/>
          <w:sz w:val="30"/>
          <w:szCs w:val="30"/>
          <w:cs/>
        </w:rPr>
        <w:t>บริษัทจึงมีนโยบายควบคุมปริมา</w:t>
      </w:r>
      <w:r w:rsidR="00C37B92" w:rsidRPr="004874BC">
        <w:rPr>
          <w:rFonts w:asciiTheme="majorBidi" w:hAnsiTheme="majorBidi" w:hint="cs"/>
          <w:sz w:val="30"/>
          <w:szCs w:val="30"/>
          <w:cs/>
        </w:rPr>
        <w:t>ณ</w:t>
      </w:r>
      <w:r w:rsidRPr="004874BC">
        <w:rPr>
          <w:rFonts w:asciiTheme="majorBidi" w:hAnsiTheme="majorBidi" w:hint="cs"/>
          <w:sz w:val="30"/>
          <w:szCs w:val="30"/>
          <w:cs/>
        </w:rPr>
        <w:t>วัตถุดิบคงคลังให้อยู่ในระดับที่เหมาะสมเพื่อลดผลกระทบจากความผันผวนของราคาวัตถุดิบ ในระหว่าง</w:t>
      </w:r>
      <w:r w:rsidR="00C37B92" w:rsidRPr="004874BC">
        <w:rPr>
          <w:rFonts w:asciiTheme="majorBidi" w:hAnsiTheme="majorBidi"/>
          <w:sz w:val="30"/>
          <w:szCs w:val="30"/>
          <w:cs/>
        </w:rPr>
        <w:br/>
      </w:r>
      <w:r w:rsidRPr="004874BC">
        <w:rPr>
          <w:rFonts w:asciiTheme="majorBidi" w:hAnsiTheme="majorBidi" w:hint="cs"/>
          <w:sz w:val="30"/>
          <w:szCs w:val="30"/>
          <w:cs/>
        </w:rPr>
        <w:t xml:space="preserve">ไตรมาสที่ </w:t>
      </w:r>
      <w:r w:rsidRPr="004874BC">
        <w:rPr>
          <w:rFonts w:asciiTheme="majorBidi" w:hAnsiTheme="majorBidi" w:hint="cs"/>
          <w:sz w:val="30"/>
          <w:szCs w:val="30"/>
        </w:rPr>
        <w:t>2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ปี </w:t>
      </w:r>
      <w:r w:rsidRPr="004874BC">
        <w:rPr>
          <w:rFonts w:asciiTheme="majorBidi" w:hAnsiTheme="majorBidi" w:hint="cs"/>
          <w:sz w:val="30"/>
          <w:szCs w:val="30"/>
        </w:rPr>
        <w:t>2561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บริษัทพบว่าปริมาณวัตถุดิบคงคลังในระบบสูงกว่าปริมาณที่มีอยู่จริงในสถานที่จัดเก็บของบริษัทคู่ค้า นอกจากนี้ ยังรวมถึงส่วนที่บริษัทจัดส่งวัตถุดิบไปให้บริษัทคู่ค้าเพื่อทำการจ้างกลั่น แต่ปรากฏภายหลังว่าบริษัทคู่ค้าไม่ได้ส่งมอบผลิตภัณฑ์ที่จ้างกลั่นให้ตามสัญญาและไม่ส่งมอบคืนวัตถุดิบให้บริษัท</w:t>
      </w:r>
    </w:p>
    <w:p w14:paraId="287AD76F" w14:textId="77777777" w:rsidR="00335896" w:rsidRPr="004874BC" w:rsidRDefault="00335896" w:rsidP="00C37B92">
      <w:pPr>
        <w:pStyle w:val="BodyText2"/>
        <w:ind w:left="549"/>
        <w:jc w:val="thaiDistribute"/>
        <w:rPr>
          <w:rFonts w:asciiTheme="majorBidi" w:hAnsiTheme="majorBidi"/>
          <w:sz w:val="30"/>
          <w:szCs w:val="30"/>
        </w:rPr>
      </w:pPr>
    </w:p>
    <w:p w14:paraId="0BA779CB" w14:textId="77777777" w:rsidR="00335896" w:rsidRPr="004874BC" w:rsidRDefault="00335896" w:rsidP="00C37B92">
      <w:pPr>
        <w:pStyle w:val="BodyText2"/>
        <w:ind w:left="549" w:firstLine="0"/>
        <w:jc w:val="thaiDistribute"/>
        <w:rPr>
          <w:rFonts w:asciiTheme="majorBidi" w:hAnsiTheme="majorBidi"/>
          <w:sz w:val="30"/>
          <w:szCs w:val="30"/>
        </w:rPr>
      </w:pPr>
      <w:r w:rsidRPr="004874BC">
        <w:rPr>
          <w:rFonts w:asciiTheme="majorBidi" w:hAnsiTheme="majorBidi" w:hint="cs"/>
          <w:sz w:val="30"/>
          <w:szCs w:val="30"/>
          <w:cs/>
        </w:rPr>
        <w:t>บริษัทได้ทำการตรวจสอบข้อเท็จจริงเชิงลึกในเหตุการณ์ดังกล่าวและพบว่าเป็นการกระทำอันมิชอบร่วมกันของบริษัทคู่ค้าบางรายและพนักงานในหน่วยงานที่เกี่ยวข้องของบริษัท ซึ่งบริษัทคู่ค้าบางรายดังกล่าวมีความสัมพันธ์กัน โดยบริษัทมีมติให้ดำเนินการทางกฎหมายกับผู้ที่เกี่ยวข้องรวมถึงการสอบสวนทางวินัยต่อพนักงานที่เกี่ยวข้อง ทั้งนี้ บริษัทได้ดำเนินการทางกฎหมายกับผู้ที่เกี่ยวข้อง (ทั้งภายนอกและภายใน) ไปแล้ว รวมถึงมีการลงโทษทางวินัยกับพนักงานที่มีส่วนเกี่ยวข้องแล้วเช่นกัน</w:t>
      </w:r>
    </w:p>
    <w:p w14:paraId="32F82AA0" w14:textId="77777777" w:rsidR="00335896" w:rsidRPr="004874BC" w:rsidRDefault="00335896" w:rsidP="00C37B92">
      <w:pPr>
        <w:pStyle w:val="BodyText2"/>
        <w:ind w:left="549" w:firstLine="0"/>
        <w:jc w:val="thaiDistribute"/>
        <w:rPr>
          <w:rFonts w:asciiTheme="majorBidi" w:hAnsiTheme="majorBidi"/>
          <w:sz w:val="30"/>
          <w:szCs w:val="30"/>
        </w:rPr>
      </w:pPr>
    </w:p>
    <w:p w14:paraId="758819B5" w14:textId="77777777" w:rsidR="00335896" w:rsidRPr="004874BC" w:rsidRDefault="00335896" w:rsidP="00C37B92">
      <w:pPr>
        <w:pStyle w:val="BodyText2"/>
        <w:ind w:left="549" w:firstLine="0"/>
        <w:jc w:val="thaiDistribute"/>
        <w:rPr>
          <w:rFonts w:asciiTheme="majorBidi" w:hAnsiTheme="majorBidi"/>
          <w:sz w:val="30"/>
          <w:szCs w:val="30"/>
        </w:rPr>
      </w:pPr>
      <w:r w:rsidRPr="004874BC">
        <w:rPr>
          <w:rFonts w:asciiTheme="majorBidi" w:hAnsiTheme="majorBidi" w:hint="cs"/>
          <w:sz w:val="30"/>
          <w:szCs w:val="30"/>
          <w:cs/>
        </w:rPr>
        <w:t xml:space="preserve">จากเหตุการณ์ดังกล่าว บริษัทรับรู้ค่าใช้จ่ายจากความเสียหายจากวัตถุดิบคงคลังในงบกำไรขาดทุนรวมและเฉพาะกิจการสำหรับปีสิ้นสุดวันที่ </w:t>
      </w:r>
      <w:r w:rsidRPr="004874BC">
        <w:rPr>
          <w:rFonts w:asciiTheme="majorBidi" w:hAnsiTheme="majorBidi" w:hint="cs"/>
          <w:sz w:val="30"/>
          <w:szCs w:val="30"/>
        </w:rPr>
        <w:t>31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ธันวาคม </w:t>
      </w:r>
      <w:r w:rsidRPr="004874BC">
        <w:rPr>
          <w:rFonts w:asciiTheme="majorBidi" w:hAnsiTheme="majorBidi" w:hint="cs"/>
          <w:sz w:val="30"/>
          <w:szCs w:val="30"/>
        </w:rPr>
        <w:t>2561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เป็นจำนวนเงินรวม </w:t>
      </w:r>
      <w:r w:rsidRPr="004874BC">
        <w:rPr>
          <w:rFonts w:asciiTheme="majorBidi" w:hAnsiTheme="majorBidi" w:hint="cs"/>
          <w:sz w:val="30"/>
          <w:szCs w:val="30"/>
        </w:rPr>
        <w:t>2,004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ล้านบาท อย่างไรก็ตาม บริษัทมีสิทธิตามกฎหมายที่จะเรียกคืนจากผู้ที่เกี่ยวข้อง</w:t>
      </w:r>
    </w:p>
    <w:p w14:paraId="014F2FF1" w14:textId="77777777" w:rsidR="00335896" w:rsidRPr="004874BC" w:rsidRDefault="00335896" w:rsidP="00C37B92">
      <w:pPr>
        <w:pStyle w:val="BodyText2"/>
        <w:ind w:left="549" w:firstLine="0"/>
        <w:jc w:val="thaiDistribute"/>
        <w:rPr>
          <w:rFonts w:asciiTheme="majorBidi" w:hAnsiTheme="majorBidi"/>
          <w:sz w:val="30"/>
          <w:szCs w:val="30"/>
        </w:rPr>
      </w:pPr>
    </w:p>
    <w:p w14:paraId="55EED557" w14:textId="77777777" w:rsidR="00335896" w:rsidRPr="004874BC" w:rsidRDefault="00335896" w:rsidP="00C37B92">
      <w:pPr>
        <w:pStyle w:val="BodyText2"/>
        <w:ind w:left="549" w:firstLine="0"/>
        <w:jc w:val="thaiDistribute"/>
        <w:rPr>
          <w:rFonts w:asciiTheme="majorBidi" w:hAnsiTheme="majorBidi"/>
          <w:sz w:val="30"/>
          <w:szCs w:val="30"/>
        </w:rPr>
      </w:pPr>
      <w:r w:rsidRPr="004874BC">
        <w:rPr>
          <w:rFonts w:asciiTheme="majorBidi" w:hAnsiTheme="majorBidi" w:hint="cs"/>
          <w:sz w:val="30"/>
          <w:szCs w:val="30"/>
          <w:cs/>
        </w:rPr>
        <w:t xml:space="preserve">ในปี </w:t>
      </w:r>
      <w:r w:rsidRPr="004874BC">
        <w:rPr>
          <w:rFonts w:asciiTheme="majorBidi" w:hAnsiTheme="majorBidi" w:hint="cs"/>
          <w:sz w:val="30"/>
          <w:szCs w:val="30"/>
        </w:rPr>
        <w:t>2562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บริษัทได้รับมอบคืนวัตถุดิบค้างส่งจากคู่ค้าที่ได้ตกลงกันในสัญญาประนีประนอม จำนวน </w:t>
      </w:r>
      <w:r w:rsidRPr="004874BC">
        <w:rPr>
          <w:rFonts w:asciiTheme="majorBidi" w:hAnsiTheme="majorBidi" w:hint="cs"/>
          <w:sz w:val="30"/>
          <w:szCs w:val="30"/>
        </w:rPr>
        <w:t>16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ล้านบาท และมีการจดทะเบียนจำนองที่ดินให้แก่บริษัท โดย ณ วันที่ </w:t>
      </w:r>
      <w:r w:rsidRPr="004874BC">
        <w:rPr>
          <w:rFonts w:asciiTheme="majorBidi" w:hAnsiTheme="majorBidi" w:hint="cs"/>
          <w:sz w:val="30"/>
          <w:szCs w:val="30"/>
        </w:rPr>
        <w:t xml:space="preserve">31 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Pr="004874BC">
        <w:rPr>
          <w:rFonts w:asciiTheme="majorBidi" w:hAnsiTheme="majorBidi" w:hint="cs"/>
          <w:sz w:val="30"/>
          <w:szCs w:val="30"/>
        </w:rPr>
        <w:t xml:space="preserve">2568 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บริษัทได้ยื่นอุทธรณ์คดีแพ่งเกี่ยวกับการเพิกถอนนิติกรรมจำนองของที่ดินดังกล่าวแล้ว ดังที่อธิบายไว้ในคดีอื่นๆ </w:t>
      </w:r>
      <w:r w:rsidRPr="004874BC">
        <w:rPr>
          <w:rFonts w:asciiTheme="majorBidi" w:hAnsiTheme="majorBidi" w:hint="cs"/>
          <w:sz w:val="30"/>
          <w:szCs w:val="30"/>
        </w:rPr>
        <w:t>(3)</w:t>
      </w:r>
    </w:p>
    <w:p w14:paraId="467B4B90" w14:textId="77777777" w:rsidR="00335896" w:rsidRPr="004874BC" w:rsidRDefault="00335896" w:rsidP="00C37B92">
      <w:pPr>
        <w:pStyle w:val="BodyText2"/>
        <w:ind w:left="549" w:firstLine="0"/>
        <w:jc w:val="thaiDistribute"/>
        <w:rPr>
          <w:rFonts w:asciiTheme="majorBidi" w:hAnsiTheme="majorBidi"/>
          <w:sz w:val="30"/>
          <w:szCs w:val="30"/>
        </w:rPr>
      </w:pPr>
    </w:p>
    <w:p w14:paraId="030EBA45" w14:textId="77777777" w:rsidR="00335896" w:rsidRPr="004874BC" w:rsidRDefault="00335896" w:rsidP="00C37B92">
      <w:pPr>
        <w:pStyle w:val="BodyText2"/>
        <w:spacing w:line="240" w:lineRule="atLeast"/>
        <w:ind w:left="549" w:firstLine="0"/>
        <w:jc w:val="thaiDistribute"/>
        <w:rPr>
          <w:rFonts w:asciiTheme="majorBidi" w:hAnsiTheme="majorBidi"/>
          <w:sz w:val="30"/>
          <w:szCs w:val="30"/>
        </w:rPr>
      </w:pPr>
    </w:p>
    <w:p w14:paraId="670C8C35" w14:textId="77777777" w:rsidR="00335896" w:rsidRPr="004874BC" w:rsidRDefault="00335896" w:rsidP="00C37B92">
      <w:pPr>
        <w:pStyle w:val="BodyText2"/>
        <w:spacing w:line="240" w:lineRule="atLeast"/>
        <w:ind w:left="549" w:firstLine="0"/>
        <w:jc w:val="thaiDistribute"/>
        <w:rPr>
          <w:rFonts w:asciiTheme="majorBidi" w:hAnsiTheme="majorBidi"/>
          <w:sz w:val="30"/>
          <w:szCs w:val="30"/>
        </w:rPr>
      </w:pPr>
    </w:p>
    <w:p w14:paraId="676BAE5C" w14:textId="77777777" w:rsidR="00335896" w:rsidRPr="004874BC" w:rsidRDefault="00335896" w:rsidP="00C37B92">
      <w:pPr>
        <w:pStyle w:val="BodyText2"/>
        <w:spacing w:line="240" w:lineRule="atLeast"/>
        <w:ind w:left="549" w:firstLine="0"/>
        <w:jc w:val="thaiDistribute"/>
        <w:rPr>
          <w:rFonts w:asciiTheme="majorBidi" w:hAnsiTheme="majorBidi"/>
          <w:sz w:val="30"/>
          <w:szCs w:val="30"/>
        </w:rPr>
      </w:pPr>
      <w:r w:rsidRPr="004874BC">
        <w:rPr>
          <w:rFonts w:asciiTheme="majorBidi" w:hAnsiTheme="majorBidi" w:hint="cs"/>
          <w:sz w:val="30"/>
          <w:szCs w:val="30"/>
          <w:cs/>
        </w:rPr>
        <w:lastRenderedPageBreak/>
        <w:t xml:space="preserve">ต่อมา คู่ค้าทั้งสองรายที่ได้เข้าทำสัญญาประนีประนอมยอมความกับบริษัทไม่ปฏิบัติตามเงื่อนไขของสัญญา บริษัทจึงได้ยื่นฟ้องต่อศาลแพ่งตลิ่งชัน ซึ่งศาลได้มีคำพิพากษาถึงที่สุดให้คู่ค้ารายดังกล่าวชำระเงินแก่บริษัทเป็นจำนวนทั้งสิ้น </w:t>
      </w:r>
      <w:r w:rsidRPr="004874BC">
        <w:rPr>
          <w:rFonts w:asciiTheme="majorBidi" w:hAnsiTheme="majorBidi" w:hint="cs"/>
          <w:sz w:val="30"/>
          <w:szCs w:val="30"/>
        </w:rPr>
        <w:t>628,767,822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บาท พร้อมดอกเบี้ย และหากไม่ชำระหนี้ ให้ยึดทรัพย์สินที่เป็นที่ดินซึ่งจำนองไว้กับบริษัทออกขายทอดตลาดเพื่อชำระหนี้</w:t>
      </w:r>
    </w:p>
    <w:p w14:paraId="290CFFDA" w14:textId="77777777" w:rsidR="00335896" w:rsidRPr="004874BC" w:rsidRDefault="00335896" w:rsidP="00C37B92">
      <w:pPr>
        <w:pStyle w:val="BodyText2"/>
        <w:spacing w:line="240" w:lineRule="atLeast"/>
        <w:ind w:left="549" w:firstLine="0"/>
        <w:jc w:val="thaiDistribute"/>
        <w:rPr>
          <w:rFonts w:asciiTheme="majorBidi" w:hAnsiTheme="majorBidi"/>
          <w:sz w:val="30"/>
          <w:szCs w:val="30"/>
        </w:rPr>
      </w:pPr>
    </w:p>
    <w:p w14:paraId="72C00E68" w14:textId="77777777" w:rsidR="00335896" w:rsidRPr="004874BC" w:rsidRDefault="00335896" w:rsidP="00C37B92">
      <w:pPr>
        <w:pStyle w:val="BodyText2"/>
        <w:spacing w:line="240" w:lineRule="atLeast"/>
        <w:ind w:left="549" w:firstLine="0"/>
        <w:jc w:val="thaiDistribute"/>
        <w:rPr>
          <w:rFonts w:asciiTheme="majorBidi" w:hAnsiTheme="majorBidi"/>
          <w:sz w:val="30"/>
          <w:szCs w:val="30"/>
        </w:rPr>
      </w:pPr>
      <w:r w:rsidRPr="004874BC">
        <w:rPr>
          <w:rFonts w:asciiTheme="majorBidi" w:hAnsiTheme="majorBidi" w:hint="cs"/>
          <w:sz w:val="30"/>
          <w:szCs w:val="30"/>
          <w:cs/>
        </w:rPr>
        <w:t xml:space="preserve">อย่างไรก็ตาม ภายหลังเมื่อบริษัทได้ดำเนินการบังคับคดีโดยยึดที่ดินจำนองออกขายทอดตลาด ปรากฏว่ามีบุคคลซึ่งอ้างตนเป็นทายาทผู้มีสิทธิได้รับส่วนแบ่งในที่ดินจำนองดังกล่าว ได้ยื่นฟ้องต่อศาลเพื่อขอให้มีคำพิพากษาเพิกถอนนิติกรรมการโอนมรดกและการจำนองที่ดินจำนอง และศาลชั้นต้นมีคำพิพากษาให้เพิกถอนนิติกรรมการโอนมรดก จึงส่งผลต้องเพิกถอนนิติกรรมการจำนองด้วย ทั้งนี้ คดียังอยู่ระหว่างการพิจารณาของศาลอุทธรณ์ </w:t>
      </w:r>
    </w:p>
    <w:p w14:paraId="4CF59F2C" w14:textId="77777777" w:rsidR="00335896" w:rsidRPr="004874BC" w:rsidRDefault="00335896" w:rsidP="00C37B92">
      <w:pPr>
        <w:pStyle w:val="BodyText2"/>
        <w:spacing w:line="240" w:lineRule="atLeast"/>
        <w:ind w:left="549" w:firstLine="0"/>
        <w:jc w:val="thaiDistribute"/>
        <w:rPr>
          <w:rFonts w:asciiTheme="majorBidi" w:hAnsiTheme="majorBidi"/>
          <w:sz w:val="30"/>
          <w:szCs w:val="30"/>
        </w:rPr>
      </w:pPr>
    </w:p>
    <w:p w14:paraId="05E82A56" w14:textId="5A0EC558" w:rsidR="00335896" w:rsidRPr="004874BC" w:rsidRDefault="00335896" w:rsidP="00C37B92">
      <w:pPr>
        <w:pStyle w:val="BodyText2"/>
        <w:spacing w:line="240" w:lineRule="atLeast"/>
        <w:ind w:left="549" w:firstLine="0"/>
        <w:jc w:val="thaiDistribute"/>
        <w:rPr>
          <w:rFonts w:asciiTheme="majorBidi" w:hAnsiTheme="majorBidi"/>
          <w:sz w:val="30"/>
          <w:szCs w:val="30"/>
        </w:rPr>
      </w:pPr>
      <w:r w:rsidRPr="004874BC">
        <w:rPr>
          <w:rFonts w:asciiTheme="majorBidi" w:hAnsiTheme="majorBidi" w:hint="cs"/>
          <w:sz w:val="30"/>
          <w:szCs w:val="30"/>
          <w:cs/>
        </w:rPr>
        <w:t xml:space="preserve">ผู้บริหารใช้ดุลพินิจตามหลักการบัญชีในการพิจารณาปรับลดการบันทึกมูลค่ายุติธรรมของที่ดินจำนองดังกล่าว </w:t>
      </w:r>
      <w:r w:rsidR="00D035F9" w:rsidRPr="004874BC">
        <w:rPr>
          <w:rFonts w:asciiTheme="majorBidi" w:hAnsiTheme="majorBidi"/>
          <w:sz w:val="30"/>
          <w:szCs w:val="30"/>
          <w:cs/>
        </w:rPr>
        <w:br/>
      </w:r>
      <w:r w:rsidRPr="004874BC">
        <w:rPr>
          <w:rFonts w:asciiTheme="majorBidi" w:hAnsiTheme="majorBidi" w:hint="cs"/>
          <w:sz w:val="30"/>
          <w:szCs w:val="30"/>
          <w:cs/>
        </w:rPr>
        <w:t xml:space="preserve">ซึ่งแสดงอยู่ในบัญชีลูกหนี้ไม่หมุนเวียนอื่นจำนวน </w:t>
      </w:r>
      <w:r w:rsidRPr="004874BC">
        <w:rPr>
          <w:rFonts w:asciiTheme="majorBidi" w:hAnsiTheme="majorBidi" w:hint="cs"/>
          <w:sz w:val="30"/>
          <w:szCs w:val="30"/>
        </w:rPr>
        <w:t>289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ล้านบาทในงบกำไรขาดทุน สำหรับปีสิ้นสุด</w:t>
      </w:r>
      <w:r w:rsidR="00960EC1">
        <w:rPr>
          <w:rFonts w:asciiTheme="majorBidi" w:hAnsiTheme="majorBidi"/>
          <w:sz w:val="30"/>
          <w:szCs w:val="30"/>
        </w:rPr>
        <w:br/>
      </w:r>
      <w:r w:rsidRPr="004874BC">
        <w:rPr>
          <w:rFonts w:asciiTheme="majorBidi" w:hAnsiTheme="majorBidi" w:hint="cs"/>
          <w:sz w:val="30"/>
          <w:szCs w:val="30"/>
          <w:cs/>
        </w:rPr>
        <w:t xml:space="preserve">วันที่ </w:t>
      </w:r>
      <w:r w:rsidRPr="004874BC">
        <w:rPr>
          <w:rFonts w:asciiTheme="majorBidi" w:hAnsiTheme="majorBidi" w:hint="cs"/>
          <w:sz w:val="30"/>
          <w:szCs w:val="30"/>
        </w:rPr>
        <w:t xml:space="preserve">31 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Pr="004874BC">
        <w:rPr>
          <w:rFonts w:asciiTheme="majorBidi" w:hAnsiTheme="majorBidi" w:hint="cs"/>
          <w:sz w:val="30"/>
          <w:szCs w:val="30"/>
        </w:rPr>
        <w:t>2568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ทั้งนี้ การดำเนินการดังกล่าวไม่มีผลกระทบต่อสิทธิเรียกร้องทางกฎหมายของบริษัท ซึ่งยังคงอยู่ระหว่างกระบวนการพิจารณาของศาลอุทธรณ์</w:t>
      </w:r>
    </w:p>
    <w:p w14:paraId="36ACE66E" w14:textId="77777777" w:rsidR="00335896" w:rsidRPr="004874BC" w:rsidRDefault="00335896" w:rsidP="00C37B92">
      <w:pPr>
        <w:pStyle w:val="BodyText2"/>
        <w:ind w:left="549" w:firstLine="0"/>
        <w:jc w:val="thaiDistribute"/>
        <w:rPr>
          <w:rFonts w:asciiTheme="majorBidi" w:hAnsiTheme="majorBidi"/>
          <w:sz w:val="30"/>
          <w:szCs w:val="30"/>
        </w:rPr>
      </w:pPr>
    </w:p>
    <w:p w14:paraId="2210E4DA" w14:textId="77777777" w:rsidR="00335896" w:rsidRPr="004874BC" w:rsidRDefault="00335896" w:rsidP="00C37B92">
      <w:pPr>
        <w:pStyle w:val="BodyText2"/>
        <w:ind w:left="549" w:firstLine="0"/>
        <w:jc w:val="thaiDistribute"/>
        <w:rPr>
          <w:rFonts w:asciiTheme="majorBidi" w:hAnsiTheme="majorBidi"/>
          <w:sz w:val="30"/>
          <w:szCs w:val="30"/>
        </w:rPr>
      </w:pPr>
      <w:r w:rsidRPr="004874BC">
        <w:rPr>
          <w:rFonts w:asciiTheme="majorBidi" w:hAnsiTheme="majorBidi" w:hint="cs"/>
          <w:sz w:val="30"/>
          <w:szCs w:val="30"/>
          <w:cs/>
        </w:rPr>
        <w:t xml:space="preserve">นอกจากนี้ เมื่อวันที่ </w:t>
      </w:r>
      <w:r w:rsidRPr="004874BC">
        <w:rPr>
          <w:rFonts w:asciiTheme="majorBidi" w:hAnsiTheme="majorBidi" w:hint="cs"/>
          <w:sz w:val="30"/>
          <w:szCs w:val="30"/>
        </w:rPr>
        <w:t>23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มีนาคม </w:t>
      </w:r>
      <w:r w:rsidRPr="004874BC">
        <w:rPr>
          <w:rFonts w:asciiTheme="majorBidi" w:hAnsiTheme="majorBidi" w:hint="cs"/>
          <w:sz w:val="30"/>
          <w:szCs w:val="30"/>
        </w:rPr>
        <w:t>2564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ที่ผ่านมา สำนักงานคณะกรรมการกำกับหลักทรัพย์ และตลาดหลักทรัพย์ (“ก.ล.ต.”) ได้กล่าวโทษอดีตกรรมการและผู้บริหารของบริษัทจำนวน </w:t>
      </w:r>
      <w:r w:rsidRPr="004874BC">
        <w:rPr>
          <w:rFonts w:asciiTheme="majorBidi" w:hAnsiTheme="majorBidi" w:hint="cs"/>
          <w:sz w:val="30"/>
          <w:szCs w:val="30"/>
        </w:rPr>
        <w:t>2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ราย และคู่ค้าของบริษัทจำนวน </w:t>
      </w:r>
      <w:r w:rsidRPr="004874BC">
        <w:rPr>
          <w:rFonts w:asciiTheme="majorBidi" w:hAnsiTheme="majorBidi" w:hint="cs"/>
          <w:sz w:val="30"/>
          <w:szCs w:val="30"/>
        </w:rPr>
        <w:t>9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ราย รวมทั้งสิ้น </w:t>
      </w:r>
      <w:r w:rsidRPr="004874BC">
        <w:rPr>
          <w:rFonts w:asciiTheme="majorBidi" w:hAnsiTheme="majorBidi" w:hint="cs"/>
          <w:sz w:val="30"/>
          <w:szCs w:val="30"/>
        </w:rPr>
        <w:t>11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ราย ต่อกองบังคับการปราบปรามการกระทำความผิดเกี่ยวกับอาชญากรรมทางเศรษฐกิจ กรณีกระทำการทุจริตเกี่ยวกับการบริหารวัตถุดิบคงคลัง แสวงหาประโยชน์โดยมิชอบด้วยกฎหมาย อันเป็นเหตุให้บริษัทได้รับความเสียหาย โดยการกล่าวโทษของ ก.ล.ต. เป็นเพียงจุดเริ่มต้นของกระบวนการบังคับใช้กฎหมายทางอาญาเท่านั้น ภายใต้กระบวนการนี้ การพิจารณาวินิจฉัยว่าบุคคลใดเป็นผู้กระทำผิดกฎหมายเป็นขั้นตอนในอำนาจการสอบสวนของพนักงานสอบสวน การสั่งฟ้องคดีของพนักงานอัยการ ตลอดจนดุลยพินิจของศาลยุติธรรม ตามลำดับ</w:t>
      </w:r>
    </w:p>
    <w:p w14:paraId="7D283F55" w14:textId="77777777" w:rsidR="00335896" w:rsidRPr="004874BC" w:rsidRDefault="00335896" w:rsidP="00C37B92">
      <w:pPr>
        <w:pStyle w:val="BodyText2"/>
        <w:ind w:left="549" w:firstLine="0"/>
        <w:jc w:val="thaiDistribute"/>
        <w:rPr>
          <w:rFonts w:asciiTheme="majorBidi" w:hAnsiTheme="majorBidi"/>
          <w:sz w:val="30"/>
          <w:szCs w:val="30"/>
        </w:rPr>
      </w:pPr>
    </w:p>
    <w:p w14:paraId="0C128C4E" w14:textId="77777777" w:rsidR="00335896" w:rsidRPr="004874BC" w:rsidRDefault="00335896" w:rsidP="00C37B92">
      <w:pPr>
        <w:pStyle w:val="BodyText2"/>
        <w:ind w:left="549" w:firstLine="0"/>
        <w:jc w:val="thaiDistribute"/>
        <w:rPr>
          <w:rFonts w:asciiTheme="majorBidi" w:hAnsiTheme="majorBidi"/>
          <w:b/>
          <w:bCs/>
          <w:i/>
          <w:iCs/>
          <w:sz w:val="30"/>
          <w:szCs w:val="30"/>
          <w:cs/>
        </w:rPr>
      </w:pPr>
      <w:bookmarkStart w:id="0" w:name="_Hlk109309395"/>
      <w:r w:rsidRPr="004874BC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คดีแพ่งจากคู่ค้าเดิมของบริษัท</w:t>
      </w:r>
    </w:p>
    <w:bookmarkEnd w:id="0"/>
    <w:p w14:paraId="3E9D3985" w14:textId="77777777" w:rsidR="00335896" w:rsidRPr="004874BC" w:rsidRDefault="00335896" w:rsidP="00C37B92">
      <w:pPr>
        <w:pStyle w:val="BodyText2"/>
        <w:ind w:left="549" w:firstLine="0"/>
        <w:jc w:val="thaiDistribute"/>
        <w:rPr>
          <w:rFonts w:asciiTheme="majorBidi" w:hAnsiTheme="majorBidi"/>
          <w:sz w:val="30"/>
          <w:szCs w:val="30"/>
        </w:rPr>
      </w:pPr>
    </w:p>
    <w:p w14:paraId="30B46B19" w14:textId="77777777" w:rsidR="00335896" w:rsidRPr="004874BC" w:rsidRDefault="00335896" w:rsidP="00C37B92">
      <w:pPr>
        <w:pStyle w:val="BodyText2"/>
        <w:ind w:left="549" w:firstLine="0"/>
        <w:jc w:val="thaiDistribute"/>
        <w:rPr>
          <w:rFonts w:asciiTheme="majorBidi" w:hAnsiTheme="majorBidi"/>
          <w:sz w:val="30"/>
          <w:szCs w:val="30"/>
        </w:rPr>
      </w:pPr>
      <w:r w:rsidRPr="004874BC">
        <w:rPr>
          <w:rFonts w:asciiTheme="majorBidi" w:hAnsiTheme="majorBidi" w:hint="cs"/>
          <w:sz w:val="30"/>
          <w:szCs w:val="30"/>
          <w:cs/>
        </w:rPr>
        <w:t xml:space="preserve">บริษัทแห่งหนึ่งเป็นคู่ค้าเดิมของบริษัทได้ยื่นฟ้องบริษัท จำนวน </w:t>
      </w:r>
      <w:r w:rsidRPr="004874BC">
        <w:rPr>
          <w:rFonts w:asciiTheme="majorBidi" w:hAnsiTheme="majorBidi" w:hint="cs"/>
          <w:sz w:val="30"/>
          <w:szCs w:val="30"/>
        </w:rPr>
        <w:t>3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คดี ซึ่งบริษัทและที่ปรึกษากฎหมายของบริษัทได้พิจารณาข้อเท็จจริงและหลักฐานที่เกี่ยวข้องทั้งสามคดีแล้วเห็นว่า บริษัทมิได้กระทำผิดสัญญาตามฟ้องทั้งสามคดี บริษัทจึงไม่มีหน้าที่ต้องชำระเงินและค่าเสียหาย และบริษัทอยู่ระหว่างการต่อสู้คดี ดังนั้น บริษัทจึงไม่ได้บันทึกค่าเผื่อผลเสียหายที่อาจเกิดขึ้นจากคดีดังกล่าว ทั้งนี้ปัจจุบัน คู่ค้าดังกล่าวอยู่ภายใต้การพิทักษ์ทรัพย์ เจ้าพนักงานพิทักษ์ทรัพย์จะเข้าควบคุมและจัดการกิจการของคู่ค้าเดิม ศาลแพ่งจึงได้ออกหมายเรียกเจ้าพนักงานพิทักษ์เข้ามาในคดี</w:t>
      </w:r>
    </w:p>
    <w:p w14:paraId="147D7860" w14:textId="77777777" w:rsidR="00335896" w:rsidRPr="004874BC" w:rsidRDefault="00335896" w:rsidP="00C37B92">
      <w:pPr>
        <w:pStyle w:val="BodyText2"/>
        <w:tabs>
          <w:tab w:val="left" w:pos="540"/>
        </w:tabs>
        <w:spacing w:line="240" w:lineRule="atLeast"/>
        <w:ind w:left="549" w:right="43"/>
        <w:jc w:val="thaiDistribute"/>
        <w:rPr>
          <w:rFonts w:asciiTheme="majorBidi" w:hAnsiTheme="majorBidi"/>
          <w:sz w:val="30"/>
          <w:szCs w:val="30"/>
        </w:rPr>
      </w:pPr>
    </w:p>
    <w:p w14:paraId="2C7FA9A2" w14:textId="77777777" w:rsidR="00335896" w:rsidRPr="004874BC" w:rsidRDefault="00335896" w:rsidP="00D035F9">
      <w:pPr>
        <w:pStyle w:val="BodyText2"/>
        <w:numPr>
          <w:ilvl w:val="0"/>
          <w:numId w:val="21"/>
        </w:numPr>
        <w:ind w:left="549" w:hanging="549"/>
        <w:jc w:val="thaiDistribute"/>
        <w:rPr>
          <w:rFonts w:asciiTheme="majorBidi" w:hAnsiTheme="majorBidi"/>
          <w:sz w:val="30"/>
          <w:szCs w:val="30"/>
          <w:cs/>
        </w:rPr>
      </w:pPr>
      <w:r w:rsidRPr="004874BC">
        <w:rPr>
          <w:rFonts w:asciiTheme="majorBidi" w:hAnsiTheme="majorBidi" w:hint="cs"/>
          <w:sz w:val="30"/>
          <w:szCs w:val="30"/>
          <w:cs/>
        </w:rPr>
        <w:lastRenderedPageBreak/>
        <w:t xml:space="preserve">เมื่อวันที่ </w:t>
      </w:r>
      <w:r w:rsidRPr="004874BC">
        <w:rPr>
          <w:rFonts w:asciiTheme="majorBidi" w:hAnsiTheme="majorBidi" w:hint="cs"/>
          <w:sz w:val="30"/>
          <w:szCs w:val="30"/>
        </w:rPr>
        <w:t>8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กันยายน </w:t>
      </w:r>
      <w:r w:rsidRPr="004874BC">
        <w:rPr>
          <w:rFonts w:asciiTheme="majorBidi" w:hAnsiTheme="majorBidi" w:hint="cs"/>
          <w:sz w:val="30"/>
          <w:szCs w:val="30"/>
        </w:rPr>
        <w:t>2563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บริษัทได้รับหมายเรียกและสำเนาคำฟ้องคดีแพ่ง โดยบริษัทดังกล่าวได้ยื่นฟ้องบริษัทในข้อหาผิดสัญญา เรียกเงินคืน และเรียกค่าเสียหายเป็นเงินต้นจำนวน </w:t>
      </w:r>
      <w:r w:rsidRPr="004874BC">
        <w:rPr>
          <w:rFonts w:asciiTheme="majorBidi" w:hAnsiTheme="majorBidi" w:hint="cs"/>
          <w:sz w:val="30"/>
          <w:szCs w:val="30"/>
        </w:rPr>
        <w:t>470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ล้านบาท พร้อมดอกเบี้ยในอัตราร้อยละ </w:t>
      </w:r>
      <w:r w:rsidRPr="004874BC">
        <w:rPr>
          <w:rFonts w:asciiTheme="majorBidi" w:hAnsiTheme="majorBidi" w:hint="cs"/>
          <w:sz w:val="30"/>
          <w:szCs w:val="30"/>
        </w:rPr>
        <w:t>7</w:t>
      </w:r>
      <w:r w:rsidRPr="004874BC">
        <w:rPr>
          <w:rFonts w:asciiTheme="majorBidi" w:hAnsiTheme="majorBidi" w:hint="cs"/>
          <w:sz w:val="30"/>
          <w:szCs w:val="30"/>
          <w:cs/>
        </w:rPr>
        <w:t>.</w:t>
      </w:r>
      <w:r w:rsidRPr="004874BC">
        <w:rPr>
          <w:rFonts w:asciiTheme="majorBidi" w:hAnsiTheme="majorBidi" w:hint="cs"/>
          <w:sz w:val="30"/>
          <w:szCs w:val="30"/>
        </w:rPr>
        <w:t>5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ต่อปี รวมเป็นจำนวนเงิน </w:t>
      </w:r>
      <w:r w:rsidRPr="004874BC">
        <w:rPr>
          <w:rFonts w:asciiTheme="majorBidi" w:hAnsiTheme="majorBidi" w:hint="cs"/>
          <w:sz w:val="30"/>
          <w:szCs w:val="30"/>
        </w:rPr>
        <w:t>595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ล้านบาท นับถัดจากวันฟ้องเป็นต้นไปจนกว่าบริษัทจะชำระเงินเสร็จสิ้น ต่อมาเมื่อวันที่ </w:t>
      </w:r>
      <w:r w:rsidRPr="004874BC">
        <w:rPr>
          <w:rFonts w:asciiTheme="majorBidi" w:hAnsiTheme="majorBidi" w:hint="cs"/>
          <w:sz w:val="30"/>
          <w:szCs w:val="30"/>
        </w:rPr>
        <w:t>29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พฤศจิกายน </w:t>
      </w:r>
      <w:r w:rsidRPr="004874BC">
        <w:rPr>
          <w:rFonts w:asciiTheme="majorBidi" w:hAnsiTheme="majorBidi" w:hint="cs"/>
          <w:sz w:val="30"/>
          <w:szCs w:val="30"/>
        </w:rPr>
        <w:t>2567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ศาลแพ่งมีคำพิพากษายกฟ้อง อย่างไรก็ตาม คดีนี้ยังไม่ถึงที่สุด เนื่องจากโจทก์ใช้สิทธิยื่นอุทธรณ์เมื่อวันที่ </w:t>
      </w:r>
      <w:r w:rsidRPr="004874BC">
        <w:rPr>
          <w:rFonts w:asciiTheme="majorBidi" w:hAnsiTheme="majorBidi" w:hint="cs"/>
          <w:sz w:val="30"/>
          <w:szCs w:val="30"/>
        </w:rPr>
        <w:t>30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พฤษภาคม </w:t>
      </w:r>
      <w:r w:rsidRPr="004874BC">
        <w:rPr>
          <w:rFonts w:asciiTheme="majorBidi" w:hAnsiTheme="majorBidi" w:hint="cs"/>
          <w:sz w:val="30"/>
          <w:szCs w:val="30"/>
        </w:rPr>
        <w:t>2568</w:t>
      </w:r>
    </w:p>
    <w:p w14:paraId="389B6C84" w14:textId="77777777" w:rsidR="00335896" w:rsidRPr="004874BC" w:rsidRDefault="00335896" w:rsidP="00D035F9">
      <w:pPr>
        <w:pStyle w:val="BodyText2"/>
        <w:ind w:left="549" w:hanging="549"/>
        <w:jc w:val="thaiDistribute"/>
        <w:rPr>
          <w:rFonts w:asciiTheme="majorBidi" w:hAnsiTheme="majorBidi"/>
          <w:sz w:val="30"/>
          <w:szCs w:val="30"/>
        </w:rPr>
      </w:pPr>
    </w:p>
    <w:p w14:paraId="3D9ED46D" w14:textId="77777777" w:rsidR="00335896" w:rsidRPr="004874BC" w:rsidRDefault="00335896" w:rsidP="00D035F9">
      <w:pPr>
        <w:pStyle w:val="BodyText2"/>
        <w:numPr>
          <w:ilvl w:val="0"/>
          <w:numId w:val="21"/>
        </w:numPr>
        <w:spacing w:line="240" w:lineRule="atLeast"/>
        <w:ind w:left="549" w:hanging="549"/>
        <w:jc w:val="thaiDistribute"/>
        <w:rPr>
          <w:rFonts w:asciiTheme="majorBidi" w:hAnsiTheme="majorBidi"/>
          <w:sz w:val="30"/>
          <w:szCs w:val="30"/>
        </w:rPr>
      </w:pPr>
      <w:r w:rsidRPr="004874BC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4874BC">
        <w:rPr>
          <w:rFonts w:asciiTheme="majorBidi" w:hAnsiTheme="majorBidi" w:hint="cs"/>
          <w:sz w:val="30"/>
          <w:szCs w:val="30"/>
        </w:rPr>
        <w:t>8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พฤศจิกายน </w:t>
      </w:r>
      <w:r w:rsidRPr="004874BC">
        <w:rPr>
          <w:rFonts w:asciiTheme="majorBidi" w:hAnsiTheme="majorBidi" w:hint="cs"/>
          <w:sz w:val="30"/>
          <w:szCs w:val="30"/>
        </w:rPr>
        <w:t>2563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บริษัทได้รับหมายเรียกและสำเนาคำฟ้องคดีแพ่ง โดยบริษัทดังกล่าวได้ยื่นฟ้องบริษัทในฐานะจำเลยที่ </w:t>
      </w:r>
      <w:r w:rsidRPr="004874BC">
        <w:rPr>
          <w:rFonts w:asciiTheme="majorBidi" w:hAnsiTheme="majorBidi" w:hint="cs"/>
          <w:sz w:val="30"/>
          <w:szCs w:val="30"/>
        </w:rPr>
        <w:t>1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และบริษัทอื่นอีก </w:t>
      </w:r>
      <w:r w:rsidRPr="004874BC">
        <w:rPr>
          <w:rFonts w:asciiTheme="majorBidi" w:hAnsiTheme="majorBidi" w:hint="cs"/>
          <w:sz w:val="30"/>
          <w:szCs w:val="30"/>
        </w:rPr>
        <w:t>2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ราย เป็นจำเลยในข้อหาผิดสัญญา ตัวการ ตัวแทน และเรียกค่าเสียหาย เป็นเงินต้นจำนวน </w:t>
      </w:r>
      <w:r w:rsidRPr="004874BC">
        <w:rPr>
          <w:rFonts w:asciiTheme="majorBidi" w:hAnsiTheme="majorBidi" w:hint="cs"/>
          <w:sz w:val="30"/>
          <w:szCs w:val="30"/>
        </w:rPr>
        <w:t>92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ล้านบาท พร้อมดอกเบี้ยในอัตราร้อยละ </w:t>
      </w:r>
      <w:r w:rsidRPr="004874BC">
        <w:rPr>
          <w:rFonts w:asciiTheme="majorBidi" w:hAnsiTheme="majorBidi" w:hint="cs"/>
          <w:sz w:val="30"/>
          <w:szCs w:val="30"/>
        </w:rPr>
        <w:t>7</w:t>
      </w:r>
      <w:r w:rsidRPr="004874BC">
        <w:rPr>
          <w:rFonts w:asciiTheme="majorBidi" w:hAnsiTheme="majorBidi" w:hint="cs"/>
          <w:sz w:val="30"/>
          <w:szCs w:val="30"/>
          <w:cs/>
        </w:rPr>
        <w:t>.</w:t>
      </w:r>
      <w:r w:rsidRPr="004874BC">
        <w:rPr>
          <w:rFonts w:asciiTheme="majorBidi" w:hAnsiTheme="majorBidi" w:hint="cs"/>
          <w:sz w:val="30"/>
          <w:szCs w:val="30"/>
        </w:rPr>
        <w:t>5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ต่อปี รวมเป็นจำนวนเงิน </w:t>
      </w:r>
      <w:r w:rsidRPr="004874BC">
        <w:rPr>
          <w:rFonts w:asciiTheme="majorBidi" w:hAnsiTheme="majorBidi" w:hint="cs"/>
          <w:sz w:val="30"/>
          <w:szCs w:val="30"/>
        </w:rPr>
        <w:t>109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ล้านบาท นับถัดจากวันฟ้องเป็นต้นไปจนกว่าจำเลยทั้งสามจะชำระเงินเสร็จสิ้น ต่อมาเมื่อวันที่ </w:t>
      </w:r>
      <w:r w:rsidRPr="004874BC">
        <w:rPr>
          <w:rFonts w:asciiTheme="majorBidi" w:hAnsiTheme="majorBidi" w:hint="cs"/>
          <w:sz w:val="30"/>
          <w:szCs w:val="30"/>
        </w:rPr>
        <w:t>24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มีนาคม </w:t>
      </w:r>
      <w:r w:rsidRPr="004874BC">
        <w:rPr>
          <w:rFonts w:asciiTheme="majorBidi" w:hAnsiTheme="majorBidi" w:hint="cs"/>
          <w:sz w:val="30"/>
          <w:szCs w:val="30"/>
        </w:rPr>
        <w:t>2568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ศาลแพ่งมีคำพิพากษายกฟ้องจำเลยทั้งสาม อย่างไรก็ตาม คดีนี้ยังไม่ถึงที่สุด เนื่องจากโจทก์ใช้สิทธิยื่นอุทธรณ์เมื่อวันที่ </w:t>
      </w:r>
      <w:r w:rsidRPr="004874BC">
        <w:rPr>
          <w:rFonts w:asciiTheme="majorBidi" w:hAnsiTheme="majorBidi" w:hint="cs"/>
          <w:sz w:val="30"/>
          <w:szCs w:val="30"/>
        </w:rPr>
        <w:t xml:space="preserve">21 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 w:rsidRPr="004874BC">
        <w:rPr>
          <w:rFonts w:asciiTheme="majorBidi" w:hAnsiTheme="majorBidi" w:hint="cs"/>
          <w:sz w:val="30"/>
          <w:szCs w:val="30"/>
        </w:rPr>
        <w:t>2568</w:t>
      </w:r>
    </w:p>
    <w:p w14:paraId="11483696" w14:textId="77777777" w:rsidR="00335896" w:rsidRPr="004874BC" w:rsidRDefault="00335896" w:rsidP="00D035F9">
      <w:pPr>
        <w:pStyle w:val="BodyText2"/>
        <w:spacing w:line="240" w:lineRule="atLeast"/>
        <w:ind w:left="549" w:hanging="549"/>
        <w:jc w:val="thaiDistribute"/>
        <w:rPr>
          <w:rFonts w:asciiTheme="majorBidi" w:hAnsiTheme="majorBidi"/>
          <w:sz w:val="30"/>
          <w:szCs w:val="30"/>
        </w:rPr>
      </w:pPr>
    </w:p>
    <w:p w14:paraId="1A62DBEE" w14:textId="77777777" w:rsidR="00335896" w:rsidRPr="004874BC" w:rsidRDefault="00335896" w:rsidP="00D035F9">
      <w:pPr>
        <w:pStyle w:val="BodyText2"/>
        <w:numPr>
          <w:ilvl w:val="0"/>
          <w:numId w:val="21"/>
        </w:numPr>
        <w:ind w:left="549" w:hanging="549"/>
        <w:jc w:val="thaiDistribute"/>
        <w:rPr>
          <w:rFonts w:asciiTheme="majorBidi" w:hAnsiTheme="majorBidi"/>
          <w:sz w:val="30"/>
          <w:szCs w:val="30"/>
        </w:rPr>
      </w:pPr>
      <w:r w:rsidRPr="004874BC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4874BC">
        <w:rPr>
          <w:rFonts w:asciiTheme="majorBidi" w:hAnsiTheme="majorBidi" w:hint="cs"/>
          <w:sz w:val="30"/>
          <w:szCs w:val="30"/>
        </w:rPr>
        <w:t>25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ธันวาคม </w:t>
      </w:r>
      <w:r w:rsidRPr="004874BC">
        <w:rPr>
          <w:rFonts w:asciiTheme="majorBidi" w:hAnsiTheme="majorBidi" w:hint="cs"/>
          <w:sz w:val="30"/>
          <w:szCs w:val="30"/>
        </w:rPr>
        <w:t>2563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บริษัทได้รับหมายเรียกและสำเนาคำฟ้องคดีแพ่ง โดยบริษัทดังกล่าวได้ยื่นฟ้องบริษัทแห่งหนึ่ง และบริษัทในฐานะจำเลยที่ </w:t>
      </w:r>
      <w:r w:rsidRPr="004874BC">
        <w:rPr>
          <w:rFonts w:asciiTheme="majorBidi" w:hAnsiTheme="majorBidi" w:hint="cs"/>
          <w:sz w:val="30"/>
          <w:szCs w:val="30"/>
        </w:rPr>
        <w:t>2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ในข้อหาผิดสัญญา เรียกเงินคืน และเรียกค่าเสียหาย เป็นเงินต้นจำนวน </w:t>
      </w:r>
      <w:r w:rsidRPr="004874BC">
        <w:rPr>
          <w:rFonts w:asciiTheme="majorBidi" w:hAnsiTheme="majorBidi" w:hint="cs"/>
          <w:sz w:val="30"/>
          <w:szCs w:val="30"/>
        </w:rPr>
        <w:t>305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ล้านบาท พร้อมดอกเบี้ยในอัตราร้อยละ </w:t>
      </w:r>
      <w:r w:rsidRPr="004874BC">
        <w:rPr>
          <w:rFonts w:asciiTheme="majorBidi" w:hAnsiTheme="majorBidi" w:hint="cs"/>
          <w:sz w:val="30"/>
          <w:szCs w:val="30"/>
        </w:rPr>
        <w:t>7</w:t>
      </w:r>
      <w:r w:rsidRPr="004874BC">
        <w:rPr>
          <w:rFonts w:asciiTheme="majorBidi" w:hAnsiTheme="majorBidi" w:hint="cs"/>
          <w:sz w:val="30"/>
          <w:szCs w:val="30"/>
          <w:cs/>
        </w:rPr>
        <w:t>.</w:t>
      </w:r>
      <w:r w:rsidRPr="004874BC">
        <w:rPr>
          <w:rFonts w:asciiTheme="majorBidi" w:hAnsiTheme="majorBidi" w:hint="cs"/>
          <w:sz w:val="30"/>
          <w:szCs w:val="30"/>
        </w:rPr>
        <w:t>5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ต่อปี รวมเป็นจำนวนเงิน </w:t>
      </w:r>
      <w:r w:rsidRPr="004874BC">
        <w:rPr>
          <w:rFonts w:asciiTheme="majorBidi" w:hAnsiTheme="majorBidi" w:hint="cs"/>
          <w:sz w:val="30"/>
          <w:szCs w:val="30"/>
        </w:rPr>
        <w:t>365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ล้านบาท นับถัดจากวันฟ้องเป็นต้นไปจนกว่าจำเลยทั้งสองจะชำระเงินเสร็จสิ้น ต่อมาเมื่อวันที่ </w:t>
      </w:r>
      <w:r w:rsidRPr="004874BC">
        <w:rPr>
          <w:rFonts w:asciiTheme="majorBidi" w:hAnsiTheme="majorBidi" w:hint="cs"/>
          <w:sz w:val="30"/>
          <w:szCs w:val="30"/>
        </w:rPr>
        <w:t>21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กันยายน </w:t>
      </w:r>
      <w:r w:rsidRPr="004874BC">
        <w:rPr>
          <w:rFonts w:asciiTheme="majorBidi" w:hAnsiTheme="majorBidi" w:hint="cs"/>
          <w:sz w:val="30"/>
          <w:szCs w:val="30"/>
        </w:rPr>
        <w:t>2566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ศาลแพ่งมี คำพิพากษายกฟ้อง อย่างไรก็ตาม คดีนี้ยังไม่ถึงที่สุด เนื่องจากโจทก์ใช้สิทธิยื่นอุทธรณ์เมื่อวันที่ </w:t>
      </w:r>
      <w:r w:rsidRPr="004874BC">
        <w:rPr>
          <w:rFonts w:asciiTheme="majorBidi" w:hAnsiTheme="majorBidi" w:hint="cs"/>
          <w:sz w:val="30"/>
          <w:szCs w:val="30"/>
        </w:rPr>
        <w:t>22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มกราคม </w:t>
      </w:r>
      <w:r w:rsidRPr="004874BC">
        <w:rPr>
          <w:rFonts w:asciiTheme="majorBidi" w:hAnsiTheme="majorBidi" w:hint="cs"/>
          <w:sz w:val="30"/>
          <w:szCs w:val="30"/>
        </w:rPr>
        <w:t>2567</w:t>
      </w:r>
    </w:p>
    <w:p w14:paraId="5D9BFF38" w14:textId="77777777" w:rsidR="00335896" w:rsidRPr="004874BC" w:rsidRDefault="00335896" w:rsidP="00C37B92">
      <w:pPr>
        <w:pStyle w:val="BodyText2"/>
        <w:tabs>
          <w:tab w:val="left" w:pos="540"/>
        </w:tabs>
        <w:ind w:left="549" w:right="43"/>
        <w:jc w:val="thaiDistribute"/>
        <w:rPr>
          <w:rFonts w:asciiTheme="majorBidi" w:hAnsiTheme="majorBidi"/>
          <w:sz w:val="30"/>
          <w:szCs w:val="30"/>
        </w:rPr>
      </w:pPr>
    </w:p>
    <w:p w14:paraId="449AE54E" w14:textId="77777777" w:rsidR="00335896" w:rsidRPr="004874BC" w:rsidRDefault="00335896" w:rsidP="00D035F9">
      <w:pPr>
        <w:pStyle w:val="BodyText2"/>
        <w:ind w:left="549" w:hanging="531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4874BC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คดีความอื่นๆ</w:t>
      </w:r>
    </w:p>
    <w:p w14:paraId="055BB2A3" w14:textId="77777777" w:rsidR="00335896" w:rsidRPr="004874BC" w:rsidRDefault="00335896" w:rsidP="00C37B92">
      <w:pPr>
        <w:pStyle w:val="BodyText2"/>
        <w:tabs>
          <w:tab w:val="left" w:pos="540"/>
        </w:tabs>
        <w:spacing w:line="240" w:lineRule="atLeast"/>
        <w:ind w:left="549" w:right="43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29E0CDC4" w14:textId="77777777" w:rsidR="00335896" w:rsidRPr="004874BC" w:rsidRDefault="00335896" w:rsidP="00D035F9">
      <w:pPr>
        <w:pStyle w:val="BodyText2"/>
        <w:numPr>
          <w:ilvl w:val="0"/>
          <w:numId w:val="24"/>
        </w:numPr>
        <w:ind w:left="549" w:hanging="549"/>
        <w:jc w:val="thaiDistribute"/>
        <w:rPr>
          <w:rFonts w:asciiTheme="majorBidi" w:hAnsiTheme="majorBidi"/>
          <w:sz w:val="30"/>
          <w:szCs w:val="30"/>
        </w:rPr>
      </w:pPr>
      <w:r w:rsidRPr="004874BC">
        <w:rPr>
          <w:rFonts w:asciiTheme="majorBidi" w:hAnsiTheme="majorBidi" w:hint="cs"/>
          <w:sz w:val="30"/>
          <w:szCs w:val="30"/>
          <w:cs/>
        </w:rPr>
        <w:t xml:space="preserve">คดีแพ่งเกี่ยวกับการละเมิด ผิดสัญญา ผิดคำมั่น เรียกค่าเสียหายที่เกิดขึ้นในปี </w:t>
      </w:r>
      <w:r w:rsidRPr="004874BC">
        <w:rPr>
          <w:rFonts w:asciiTheme="majorBidi" w:hAnsiTheme="majorBidi" w:hint="cs"/>
          <w:sz w:val="30"/>
          <w:szCs w:val="30"/>
        </w:rPr>
        <w:t>2563</w:t>
      </w:r>
    </w:p>
    <w:p w14:paraId="304294AC" w14:textId="77777777" w:rsidR="00335896" w:rsidRPr="004874BC" w:rsidRDefault="00335896" w:rsidP="00AA2C0E">
      <w:pPr>
        <w:pStyle w:val="BodyText2"/>
        <w:tabs>
          <w:tab w:val="left" w:pos="540"/>
        </w:tabs>
        <w:spacing w:line="240" w:lineRule="atLeast"/>
        <w:ind w:left="549" w:right="43" w:firstLine="81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2907515F" w14:textId="1377A705" w:rsidR="00335896" w:rsidRPr="004874BC" w:rsidRDefault="00335896" w:rsidP="00A429E4">
      <w:pPr>
        <w:pStyle w:val="BodyText2"/>
        <w:tabs>
          <w:tab w:val="left" w:pos="540"/>
        </w:tabs>
        <w:spacing w:line="240" w:lineRule="atLeast"/>
        <w:ind w:left="549" w:hanging="9"/>
        <w:jc w:val="thaiDistribute"/>
        <w:rPr>
          <w:rFonts w:asciiTheme="majorBidi" w:hAnsiTheme="majorBidi"/>
          <w:sz w:val="30"/>
          <w:szCs w:val="30"/>
        </w:rPr>
      </w:pPr>
      <w:r w:rsidRPr="004874BC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4874BC">
        <w:rPr>
          <w:rFonts w:asciiTheme="majorBidi" w:hAnsiTheme="majorBidi" w:hint="cs"/>
          <w:sz w:val="30"/>
          <w:szCs w:val="30"/>
        </w:rPr>
        <w:t>5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มิถุนายน </w:t>
      </w:r>
      <w:r w:rsidRPr="004874BC">
        <w:rPr>
          <w:rFonts w:asciiTheme="majorBidi" w:hAnsiTheme="majorBidi" w:hint="cs"/>
          <w:sz w:val="30"/>
          <w:szCs w:val="30"/>
        </w:rPr>
        <w:t>2563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บริษัทได้รับหมายเรียกและสำเนาคำฟ้องคดีแพ่ง โดยบริษัทแห่งหนึ่งได้ยื่นฟ้องบริษัทต่อศาลแพ่งในข้อหาผิดสัญญา ละเมิด และเรียกค่าเสียหาย โดยขอให้บริษัทชดใช้ค่าเสียหายเป็นจำนวนเงินรวม </w:t>
      </w:r>
      <w:r w:rsidRPr="004874BC">
        <w:rPr>
          <w:rFonts w:asciiTheme="majorBidi" w:hAnsiTheme="majorBidi" w:hint="cs"/>
          <w:sz w:val="30"/>
          <w:szCs w:val="30"/>
        </w:rPr>
        <w:t>23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ล้านบาท พร้อมดอกเบี้ยร้อยละ </w:t>
      </w:r>
      <w:r w:rsidRPr="004874BC">
        <w:rPr>
          <w:rFonts w:asciiTheme="majorBidi" w:hAnsiTheme="majorBidi" w:hint="cs"/>
          <w:sz w:val="30"/>
          <w:szCs w:val="30"/>
        </w:rPr>
        <w:t>7</w:t>
      </w:r>
      <w:r w:rsidRPr="004874BC">
        <w:rPr>
          <w:rFonts w:asciiTheme="majorBidi" w:hAnsiTheme="majorBidi" w:hint="cs"/>
          <w:sz w:val="30"/>
          <w:szCs w:val="30"/>
          <w:cs/>
        </w:rPr>
        <w:t>.</w:t>
      </w:r>
      <w:r w:rsidRPr="004874BC">
        <w:rPr>
          <w:rFonts w:asciiTheme="majorBidi" w:hAnsiTheme="majorBidi" w:hint="cs"/>
          <w:sz w:val="30"/>
          <w:szCs w:val="30"/>
        </w:rPr>
        <w:t>5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ต่อปี ซึ่งบริษัทและที่ปรึกษากฎหมายของบริษัทได้พิจารณาข้อเท็จจริงและหลักฐานที่เกี่ยวข้องแล้วเห็นว่า บริษัทไม่มีหน้าที่ต้องชำระหนี้ตามฟ้อง รวมถึงสิทธิเรียกร้องของโจทก์ขาดอายุความ ดังนั้น บริษัทจึงได้แต่งตั้งทนายความและยื่นคำให้การต่อสู้คดี รวมถึงได้ฟ้องแย้งเรียกเงินคืนจากโจทก์ฐานลาภมิควรได้ จำนวน </w:t>
      </w:r>
      <w:r w:rsidRPr="004874BC">
        <w:rPr>
          <w:rFonts w:asciiTheme="majorBidi" w:hAnsiTheme="majorBidi" w:hint="cs"/>
          <w:sz w:val="30"/>
          <w:szCs w:val="30"/>
        </w:rPr>
        <w:t>8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ล้านบาท ต่อมาเมื่อวันที่ </w:t>
      </w:r>
      <w:r w:rsidRPr="004874BC">
        <w:rPr>
          <w:rFonts w:asciiTheme="majorBidi" w:hAnsiTheme="majorBidi" w:hint="cs"/>
          <w:sz w:val="30"/>
          <w:szCs w:val="30"/>
        </w:rPr>
        <w:t>16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มิถุนายน </w:t>
      </w:r>
      <w:r w:rsidRPr="004874BC">
        <w:rPr>
          <w:rFonts w:asciiTheme="majorBidi" w:hAnsiTheme="majorBidi" w:hint="cs"/>
          <w:sz w:val="30"/>
          <w:szCs w:val="30"/>
        </w:rPr>
        <w:t>2565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ศาลแพ่งได้มีคำพิพากษาให้บริษัทชำระเงินจำนวน </w:t>
      </w:r>
      <w:r w:rsidRPr="004874BC">
        <w:rPr>
          <w:rFonts w:asciiTheme="majorBidi" w:hAnsiTheme="majorBidi" w:hint="cs"/>
          <w:sz w:val="30"/>
          <w:szCs w:val="30"/>
        </w:rPr>
        <w:t>60,319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บาท พร้อมดอกเบี้ยจนกว่าจะชำระเสร็จ (จากค่าเสียหายที่โจทก์เรียกร้องจำนวน </w:t>
      </w:r>
      <w:r w:rsidRPr="004874BC">
        <w:rPr>
          <w:rFonts w:asciiTheme="majorBidi" w:hAnsiTheme="majorBidi" w:hint="cs"/>
          <w:sz w:val="30"/>
          <w:szCs w:val="30"/>
        </w:rPr>
        <w:t>23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ล้านบาท) และพิพากษายกฟ้องแย้งของบริษัท ทั้งนี้ เมื่อวันที่ </w:t>
      </w:r>
      <w:r w:rsidRPr="004874BC">
        <w:rPr>
          <w:rFonts w:asciiTheme="majorBidi" w:hAnsiTheme="majorBidi" w:hint="cs"/>
          <w:sz w:val="30"/>
          <w:szCs w:val="30"/>
        </w:rPr>
        <w:t>10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กรกฎาคม </w:t>
      </w:r>
      <w:r w:rsidRPr="004874BC">
        <w:rPr>
          <w:rFonts w:asciiTheme="majorBidi" w:hAnsiTheme="majorBidi" w:hint="cs"/>
          <w:sz w:val="30"/>
          <w:szCs w:val="30"/>
        </w:rPr>
        <w:t>2567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ศาลอุทธรณ์มีคำพิพากษายืนตามคำพิพากษาศาลชั้นต้น อย่างไรก็ตาม คดีนี้ยังไม่ถึงที่สุด เนื่องจากโจทก์ใช้สิทธิยื่นขออนุญาตฎีกาเมื่อวันที่ </w:t>
      </w:r>
      <w:r w:rsidRPr="004874BC">
        <w:rPr>
          <w:rFonts w:asciiTheme="majorBidi" w:hAnsiTheme="majorBidi" w:hint="cs"/>
          <w:sz w:val="30"/>
          <w:szCs w:val="30"/>
        </w:rPr>
        <w:t>2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ธันวาคม </w:t>
      </w:r>
      <w:r w:rsidRPr="004874BC">
        <w:rPr>
          <w:rFonts w:asciiTheme="majorBidi" w:hAnsiTheme="majorBidi" w:hint="cs"/>
          <w:sz w:val="30"/>
          <w:szCs w:val="30"/>
        </w:rPr>
        <w:t>2567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และศาลฎีกามีคำสั่งรับฎีกาของโจทก์เมื่อวันที่ </w:t>
      </w:r>
      <w:r w:rsidRPr="004874BC">
        <w:rPr>
          <w:rFonts w:asciiTheme="majorBidi" w:hAnsiTheme="majorBidi" w:hint="cs"/>
          <w:sz w:val="30"/>
          <w:szCs w:val="30"/>
        </w:rPr>
        <w:t xml:space="preserve">5 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 w:rsidRPr="004874BC">
        <w:rPr>
          <w:rFonts w:asciiTheme="majorBidi" w:hAnsiTheme="majorBidi" w:hint="cs"/>
          <w:sz w:val="30"/>
          <w:szCs w:val="30"/>
        </w:rPr>
        <w:t xml:space="preserve">2568 </w:t>
      </w:r>
    </w:p>
    <w:p w14:paraId="18C97E55" w14:textId="77777777" w:rsidR="00335896" w:rsidRPr="004874BC" w:rsidRDefault="00335896" w:rsidP="00D035F9">
      <w:pPr>
        <w:pStyle w:val="BodyText2"/>
        <w:numPr>
          <w:ilvl w:val="0"/>
          <w:numId w:val="24"/>
        </w:numPr>
        <w:ind w:left="549" w:hanging="513"/>
        <w:jc w:val="thaiDistribute"/>
        <w:rPr>
          <w:rFonts w:asciiTheme="majorBidi" w:hAnsiTheme="majorBidi"/>
          <w:sz w:val="30"/>
          <w:szCs w:val="30"/>
        </w:rPr>
      </w:pPr>
      <w:r w:rsidRPr="004874BC">
        <w:rPr>
          <w:rFonts w:asciiTheme="majorBidi" w:hAnsiTheme="majorBidi" w:hint="cs"/>
          <w:sz w:val="30"/>
          <w:szCs w:val="30"/>
          <w:cs/>
        </w:rPr>
        <w:lastRenderedPageBreak/>
        <w:t xml:space="preserve">คดีแพ่งเกี่ยวกับการละเมิด ผิดสัญญา ผิดคำมั่น เรียกค่าเสียหายที่เกิดขึ้นในปี </w:t>
      </w:r>
      <w:r w:rsidRPr="004874BC">
        <w:rPr>
          <w:rFonts w:asciiTheme="majorBidi" w:hAnsiTheme="majorBidi" w:hint="cs"/>
          <w:sz w:val="30"/>
          <w:szCs w:val="30"/>
        </w:rPr>
        <w:t>2567</w:t>
      </w:r>
    </w:p>
    <w:p w14:paraId="05004E09" w14:textId="77777777" w:rsidR="00335896" w:rsidRPr="004874BC" w:rsidRDefault="00335896" w:rsidP="00C37B92">
      <w:pPr>
        <w:pStyle w:val="BodyText2"/>
        <w:ind w:left="549" w:firstLine="0"/>
        <w:jc w:val="thaiDistribute"/>
        <w:rPr>
          <w:rFonts w:asciiTheme="majorBidi" w:hAnsiTheme="majorBidi"/>
          <w:sz w:val="30"/>
          <w:szCs w:val="30"/>
        </w:rPr>
      </w:pPr>
    </w:p>
    <w:p w14:paraId="77BE69DC" w14:textId="77777777" w:rsidR="00335896" w:rsidRPr="004874BC" w:rsidRDefault="00335896" w:rsidP="00D035F9">
      <w:pPr>
        <w:pStyle w:val="BodyText2"/>
        <w:ind w:left="549" w:hanging="9"/>
        <w:jc w:val="thaiDistribute"/>
        <w:rPr>
          <w:rFonts w:asciiTheme="majorBidi" w:hAnsiTheme="majorBidi"/>
          <w:sz w:val="30"/>
          <w:szCs w:val="30"/>
        </w:rPr>
      </w:pPr>
      <w:r w:rsidRPr="004874BC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4874BC">
        <w:rPr>
          <w:rFonts w:asciiTheme="majorBidi" w:hAnsiTheme="majorBidi" w:hint="cs"/>
          <w:sz w:val="30"/>
          <w:szCs w:val="30"/>
        </w:rPr>
        <w:t>25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พฤศจิกายน </w:t>
      </w:r>
      <w:r w:rsidRPr="004874BC">
        <w:rPr>
          <w:rFonts w:asciiTheme="majorBidi" w:hAnsiTheme="majorBidi" w:hint="cs"/>
          <w:sz w:val="30"/>
          <w:szCs w:val="30"/>
        </w:rPr>
        <w:t>2567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และ วันที่ </w:t>
      </w:r>
      <w:r w:rsidRPr="004874BC">
        <w:rPr>
          <w:rFonts w:asciiTheme="majorBidi" w:hAnsiTheme="majorBidi" w:hint="cs"/>
          <w:sz w:val="30"/>
          <w:szCs w:val="30"/>
        </w:rPr>
        <w:t>27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ธันวาคม </w:t>
      </w:r>
      <w:r w:rsidRPr="004874BC">
        <w:rPr>
          <w:rFonts w:asciiTheme="majorBidi" w:hAnsiTheme="majorBidi" w:hint="cs"/>
          <w:sz w:val="30"/>
          <w:szCs w:val="30"/>
        </w:rPr>
        <w:t>2567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บริษัทผู้รับเหมา </w:t>
      </w:r>
      <w:r w:rsidRPr="004874BC">
        <w:rPr>
          <w:rFonts w:asciiTheme="majorBidi" w:hAnsiTheme="majorBidi" w:hint="cs"/>
          <w:sz w:val="30"/>
          <w:szCs w:val="30"/>
        </w:rPr>
        <w:t>4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ราย ยื่นฟ้องบริษัท จีจีซี เคทิส ไบโออินดัสเทรียล จำกัด (“</w:t>
      </w:r>
      <w:r w:rsidRPr="004874BC">
        <w:rPr>
          <w:rFonts w:asciiTheme="majorBidi" w:hAnsiTheme="majorBidi" w:hint="cs"/>
          <w:sz w:val="30"/>
          <w:szCs w:val="30"/>
        </w:rPr>
        <w:t xml:space="preserve">GKBI”) 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ซึ่งเป็นการร่วมค้าทางอ้อมของกลุ่มบริษัทต่อศาลแพ่งและศาลทรัพย์สินทางปัญญาและการค้าระหว่างประเทศ ในคดีเกี่ยวกับสัญญาจ้างเหมาก่อสร้าง โครงการ </w:t>
      </w:r>
      <w:r w:rsidRPr="004874BC">
        <w:rPr>
          <w:rFonts w:asciiTheme="majorBidi" w:hAnsiTheme="majorBidi" w:hint="cs"/>
          <w:sz w:val="30"/>
          <w:szCs w:val="30"/>
        </w:rPr>
        <w:t>NBC 2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และเรียกร้องให้ชดใช้ค่าเสียหายเป็นเงินจำนวนรวม </w:t>
      </w:r>
      <w:r w:rsidRPr="004874BC">
        <w:rPr>
          <w:rFonts w:asciiTheme="majorBidi" w:hAnsiTheme="majorBidi" w:hint="cs"/>
          <w:sz w:val="30"/>
          <w:szCs w:val="30"/>
        </w:rPr>
        <w:t>453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ล้านบาท อย่างไรก็ตาม </w:t>
      </w:r>
      <w:r w:rsidRPr="004874BC">
        <w:rPr>
          <w:rFonts w:asciiTheme="majorBidi" w:hAnsiTheme="majorBidi" w:hint="cs"/>
          <w:sz w:val="30"/>
          <w:szCs w:val="30"/>
        </w:rPr>
        <w:t xml:space="preserve">GKBI 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มีเจ้าหนี้ค่าสินค้าและหนังสือค้ำประกันเป็นที่เกี่ยวข้องกับคดีดังกล่าวจำนวนเงินรวม </w:t>
      </w:r>
      <w:r w:rsidRPr="004874BC">
        <w:rPr>
          <w:rFonts w:asciiTheme="majorBidi" w:hAnsiTheme="majorBidi" w:hint="cs"/>
          <w:sz w:val="30"/>
          <w:szCs w:val="30"/>
        </w:rPr>
        <w:t>189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ล้านบาท ทั้งนี้ </w:t>
      </w:r>
      <w:r w:rsidRPr="004874BC">
        <w:rPr>
          <w:rFonts w:asciiTheme="majorBidi" w:hAnsiTheme="majorBidi" w:hint="cs"/>
          <w:sz w:val="30"/>
          <w:szCs w:val="30"/>
        </w:rPr>
        <w:t xml:space="preserve">GKBI 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และที่ปรึกษากฎหมายได้พิจารณาข้อเท็จจริงและหลักฐานที่เกี่ยวข้องแล้ว และมีข้อสรุปว่า </w:t>
      </w:r>
      <w:r w:rsidRPr="004874BC">
        <w:rPr>
          <w:rFonts w:asciiTheme="majorBidi" w:hAnsiTheme="majorBidi" w:hint="cs"/>
          <w:sz w:val="30"/>
          <w:szCs w:val="30"/>
        </w:rPr>
        <w:t xml:space="preserve">GKBI 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ไม่ได้กระทำละเมิดและผิดสัญญาต่อโจทย์ตามที่กล่าวอ้างในฟ้อง ทั้งนี้ </w:t>
      </w:r>
      <w:r w:rsidRPr="004874BC">
        <w:rPr>
          <w:rFonts w:asciiTheme="majorBidi" w:hAnsiTheme="majorBidi" w:hint="cs"/>
          <w:sz w:val="30"/>
          <w:szCs w:val="30"/>
        </w:rPr>
        <w:t xml:space="preserve">GKBI 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ได้ยื่นคำร้องต่อศาลขอให้จำหน่ายคดี เนื่องจากคู่สัญญาได้ตกลงกันไว้ว่า หากมีข้อพิพาทเกิดขึ้น ให้ใช้อนุญาโตตุลาการในการระงับข้อพิพาท ซึ่งต่อมา ศาลแพ่ง และศาลทรัพย์สินทางปัญญาและการค้าระหว่างประเทศ มีคำสั่งให้จำหน่ายคดีออกจากสารบบความ อย่างไรก็ตาม บริษัทผู้รับเหมา </w:t>
      </w:r>
      <w:r w:rsidRPr="004874BC">
        <w:rPr>
          <w:rFonts w:asciiTheme="majorBidi" w:hAnsiTheme="majorBidi" w:hint="cs"/>
          <w:sz w:val="30"/>
          <w:szCs w:val="30"/>
        </w:rPr>
        <w:t xml:space="preserve">3 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ใน </w:t>
      </w:r>
      <w:r w:rsidRPr="004874BC">
        <w:rPr>
          <w:rFonts w:asciiTheme="majorBidi" w:hAnsiTheme="majorBidi" w:hint="cs"/>
          <w:sz w:val="30"/>
          <w:szCs w:val="30"/>
        </w:rPr>
        <w:t>4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รายดังกล่าว (ฝ่ายเรียกร้อง) ได้ไปยื่นคำเสนอข้อพิพาทต่อสถาบันอนุญาโตตุลาการ สำนักงานศาลยุติธรรม เพื่อขอให้มีการระงับข้อพิพาทด้วยวิธีอนุญาโตตุลาการ โดยฝ่ายเรียกร้องกล่าวอ้างว่า </w:t>
      </w:r>
      <w:r w:rsidRPr="004874BC">
        <w:rPr>
          <w:rFonts w:asciiTheme="majorBidi" w:hAnsiTheme="majorBidi" w:hint="cs"/>
          <w:sz w:val="30"/>
          <w:szCs w:val="30"/>
        </w:rPr>
        <w:t xml:space="preserve">GKBI 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ปฏิบัติผิดสัญญาจ้างเหมาก่อสร้าง โครงการ </w:t>
      </w:r>
      <w:r w:rsidRPr="004874BC">
        <w:rPr>
          <w:rFonts w:asciiTheme="majorBidi" w:hAnsiTheme="majorBidi" w:hint="cs"/>
          <w:sz w:val="30"/>
          <w:szCs w:val="30"/>
        </w:rPr>
        <w:t xml:space="preserve">NBC 2 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และเรียกร้องให้ชดใช้ค่าเสียหายเป็นเงิน </w:t>
      </w:r>
      <w:r w:rsidRPr="004874BC">
        <w:rPr>
          <w:rFonts w:asciiTheme="majorBidi" w:hAnsiTheme="majorBidi" w:hint="cs"/>
          <w:sz w:val="30"/>
          <w:szCs w:val="30"/>
        </w:rPr>
        <w:t xml:space="preserve">411.63 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ล้านบาท ทั้งนี้ </w:t>
      </w:r>
      <w:r w:rsidRPr="004874BC">
        <w:rPr>
          <w:rFonts w:asciiTheme="majorBidi" w:hAnsiTheme="majorBidi" w:hint="cs"/>
          <w:sz w:val="30"/>
          <w:szCs w:val="30"/>
        </w:rPr>
        <w:t xml:space="preserve">GKBI </w:t>
      </w:r>
      <w:r w:rsidRPr="004874BC">
        <w:rPr>
          <w:rFonts w:asciiTheme="majorBidi" w:hAnsiTheme="majorBidi" w:hint="cs"/>
          <w:sz w:val="30"/>
          <w:szCs w:val="30"/>
          <w:cs/>
        </w:rPr>
        <w:t>อยู่ระหว่างการแต่งตั้งทนายความเพื่อต่อสู้คดีตามกระบวนการอนุญาโตตุลาการต่อไป</w:t>
      </w:r>
    </w:p>
    <w:p w14:paraId="5EF01EC5" w14:textId="77777777" w:rsidR="00335896" w:rsidRPr="004874BC" w:rsidRDefault="00335896" w:rsidP="00D035F9">
      <w:pPr>
        <w:pStyle w:val="BodyText2"/>
        <w:ind w:left="549" w:hanging="9"/>
        <w:jc w:val="thaiDistribute"/>
        <w:rPr>
          <w:rFonts w:asciiTheme="majorBidi" w:hAnsiTheme="majorBidi"/>
          <w:sz w:val="30"/>
          <w:szCs w:val="30"/>
        </w:rPr>
      </w:pPr>
    </w:p>
    <w:p w14:paraId="3CD96387" w14:textId="77777777" w:rsidR="00335896" w:rsidRPr="004874BC" w:rsidRDefault="00335896" w:rsidP="00D035F9">
      <w:pPr>
        <w:pStyle w:val="BodyText2"/>
        <w:ind w:left="549" w:hanging="9"/>
        <w:jc w:val="thaiDistribute"/>
        <w:rPr>
          <w:rFonts w:asciiTheme="majorBidi" w:hAnsiTheme="majorBidi"/>
          <w:sz w:val="30"/>
          <w:szCs w:val="30"/>
        </w:rPr>
      </w:pPr>
      <w:r w:rsidRPr="004874BC">
        <w:rPr>
          <w:rFonts w:asciiTheme="majorBidi" w:hAnsiTheme="majorBidi" w:hint="cs"/>
          <w:sz w:val="30"/>
          <w:szCs w:val="30"/>
          <w:cs/>
        </w:rPr>
        <w:t xml:space="preserve">ต่อมาเมื่อวันที่ </w:t>
      </w:r>
      <w:r w:rsidRPr="004874BC">
        <w:rPr>
          <w:rFonts w:asciiTheme="majorBidi" w:hAnsiTheme="majorBidi" w:hint="cs"/>
          <w:sz w:val="30"/>
          <w:szCs w:val="30"/>
        </w:rPr>
        <w:t xml:space="preserve">26 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Pr="004874BC">
        <w:rPr>
          <w:rFonts w:asciiTheme="majorBidi" w:hAnsiTheme="majorBidi" w:hint="cs"/>
          <w:sz w:val="30"/>
          <w:szCs w:val="30"/>
        </w:rPr>
        <w:t xml:space="preserve">2568 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บริษัทผู้รับเหมา </w:t>
      </w:r>
      <w:r w:rsidRPr="004874BC">
        <w:rPr>
          <w:rFonts w:asciiTheme="majorBidi" w:hAnsiTheme="majorBidi" w:hint="cs"/>
          <w:sz w:val="30"/>
          <w:szCs w:val="30"/>
        </w:rPr>
        <w:t>3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รายที่ยื่นฟ้อง </w:t>
      </w:r>
      <w:r w:rsidRPr="004874BC">
        <w:rPr>
          <w:rFonts w:asciiTheme="majorBidi" w:hAnsiTheme="majorBidi" w:hint="cs"/>
          <w:sz w:val="30"/>
          <w:szCs w:val="30"/>
        </w:rPr>
        <w:t xml:space="preserve">GKBI 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ต่อศาลแพ่ง ได้ยื่นคำเสนอข้อพิพาทเรื่องดังกล่าวต่อสถาบันอนุญาโตตุลาการ สำนักงานศาลยุติธรรม โดยเรียกร้องให้ </w:t>
      </w:r>
      <w:r w:rsidRPr="004874BC">
        <w:rPr>
          <w:rFonts w:asciiTheme="majorBidi" w:hAnsiTheme="majorBidi" w:hint="cs"/>
          <w:sz w:val="30"/>
          <w:szCs w:val="30"/>
        </w:rPr>
        <w:t xml:space="preserve">GKBI 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ชดใช้ค่าเสียหายเป็นเงิน </w:t>
      </w:r>
      <w:r w:rsidRPr="004874BC">
        <w:rPr>
          <w:rFonts w:asciiTheme="majorBidi" w:hAnsiTheme="majorBidi" w:hint="cs"/>
          <w:sz w:val="30"/>
          <w:szCs w:val="30"/>
        </w:rPr>
        <w:t xml:space="preserve">411.63 </w:t>
      </w:r>
      <w:r w:rsidRPr="004874BC">
        <w:rPr>
          <w:rFonts w:asciiTheme="majorBidi" w:hAnsiTheme="majorBidi" w:hint="cs"/>
          <w:sz w:val="30"/>
          <w:szCs w:val="30"/>
          <w:cs/>
        </w:rPr>
        <w:t>ล้านบาท ซึ่งคดีอยู่ระหว่างการเตรียมคำคัดค้านและข้อเรียกร้องแย้ง</w:t>
      </w:r>
    </w:p>
    <w:p w14:paraId="7ACC0476" w14:textId="77777777" w:rsidR="00335896" w:rsidRPr="004874BC" w:rsidRDefault="00335896" w:rsidP="00D035F9">
      <w:pPr>
        <w:pStyle w:val="BodyText2"/>
        <w:ind w:left="549" w:hanging="513"/>
        <w:jc w:val="thaiDistribute"/>
        <w:rPr>
          <w:rFonts w:asciiTheme="majorBidi" w:hAnsiTheme="majorBidi"/>
          <w:sz w:val="30"/>
          <w:szCs w:val="30"/>
          <w:cs/>
        </w:rPr>
      </w:pPr>
    </w:p>
    <w:p w14:paraId="7FD41B93" w14:textId="77777777" w:rsidR="00335896" w:rsidRPr="004874BC" w:rsidRDefault="00335896" w:rsidP="00D035F9">
      <w:pPr>
        <w:pStyle w:val="BodyText2"/>
        <w:numPr>
          <w:ilvl w:val="0"/>
          <w:numId w:val="24"/>
        </w:numPr>
        <w:ind w:left="549" w:hanging="513"/>
        <w:jc w:val="thaiDistribute"/>
        <w:rPr>
          <w:rFonts w:asciiTheme="majorBidi" w:hAnsiTheme="majorBidi"/>
          <w:sz w:val="30"/>
          <w:szCs w:val="30"/>
        </w:rPr>
      </w:pPr>
      <w:r w:rsidRPr="004874BC">
        <w:rPr>
          <w:rFonts w:asciiTheme="majorBidi" w:hAnsiTheme="majorBidi" w:hint="cs"/>
          <w:sz w:val="30"/>
          <w:szCs w:val="30"/>
          <w:cs/>
        </w:rPr>
        <w:t xml:space="preserve">คดีแพ่งเกี่ยวกับการเพิกถอนนิติกรรมจำนองที่ดินที่เกิดขึ้นในปี </w:t>
      </w:r>
      <w:r w:rsidRPr="004874BC">
        <w:rPr>
          <w:rFonts w:asciiTheme="majorBidi" w:hAnsiTheme="majorBidi" w:hint="cs"/>
          <w:sz w:val="30"/>
          <w:szCs w:val="30"/>
        </w:rPr>
        <w:t>2567</w:t>
      </w:r>
    </w:p>
    <w:p w14:paraId="0732C839" w14:textId="77777777" w:rsidR="00335896" w:rsidRPr="004874BC" w:rsidRDefault="00335896" w:rsidP="00C37B92">
      <w:pPr>
        <w:pStyle w:val="BodyText2"/>
        <w:ind w:left="549" w:firstLine="0"/>
        <w:jc w:val="thaiDistribute"/>
        <w:rPr>
          <w:rFonts w:asciiTheme="majorBidi" w:hAnsiTheme="majorBidi"/>
          <w:sz w:val="30"/>
          <w:szCs w:val="30"/>
        </w:rPr>
      </w:pPr>
    </w:p>
    <w:p w14:paraId="4237E2E3" w14:textId="77777777" w:rsidR="00335896" w:rsidRPr="004874BC" w:rsidRDefault="00335896" w:rsidP="00D035F9">
      <w:pPr>
        <w:pStyle w:val="BodyText2"/>
        <w:spacing w:line="240" w:lineRule="atLeast"/>
        <w:ind w:left="549" w:hanging="9"/>
        <w:jc w:val="thaiDistribute"/>
        <w:rPr>
          <w:rFonts w:asciiTheme="majorBidi" w:hAnsiTheme="majorBidi"/>
          <w:sz w:val="30"/>
          <w:szCs w:val="30"/>
        </w:rPr>
      </w:pPr>
      <w:r w:rsidRPr="004874BC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4874BC">
        <w:rPr>
          <w:rFonts w:asciiTheme="majorBidi" w:hAnsiTheme="majorBidi" w:hint="cs"/>
          <w:sz w:val="30"/>
          <w:szCs w:val="30"/>
        </w:rPr>
        <w:t>4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กรกฎาคม </w:t>
      </w:r>
      <w:r w:rsidRPr="004874BC">
        <w:rPr>
          <w:rFonts w:asciiTheme="majorBidi" w:hAnsiTheme="majorBidi" w:hint="cs"/>
          <w:sz w:val="30"/>
          <w:szCs w:val="30"/>
        </w:rPr>
        <w:t>2567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โจทก์ทั้งสอง (ทายาทของผู้ตาย) ได้ยื่นฟ้องต่อศาลจังหวัดกระบี่ โดยอ้างว่าโจทก์ที่ </w:t>
      </w:r>
      <w:r w:rsidRPr="004874BC">
        <w:rPr>
          <w:rFonts w:asciiTheme="majorBidi" w:hAnsiTheme="majorBidi" w:hint="cs"/>
          <w:sz w:val="30"/>
          <w:szCs w:val="30"/>
        </w:rPr>
        <w:t>1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เป็นภริยาชอบด้วยกฎหมายของผู้ตาย และโจทก์ที่ </w:t>
      </w:r>
      <w:r w:rsidRPr="004874BC">
        <w:rPr>
          <w:rFonts w:asciiTheme="majorBidi" w:hAnsiTheme="majorBidi" w:hint="cs"/>
          <w:sz w:val="30"/>
          <w:szCs w:val="30"/>
        </w:rPr>
        <w:t>2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กับจำเลยที่ </w:t>
      </w:r>
      <w:r w:rsidRPr="004874BC">
        <w:rPr>
          <w:rFonts w:asciiTheme="majorBidi" w:hAnsiTheme="majorBidi" w:hint="cs"/>
          <w:sz w:val="30"/>
          <w:szCs w:val="30"/>
        </w:rPr>
        <w:t>1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เป็นบุตรของโจทก์ที่ </w:t>
      </w:r>
      <w:r w:rsidRPr="004874BC">
        <w:rPr>
          <w:rFonts w:asciiTheme="majorBidi" w:hAnsiTheme="majorBidi" w:hint="cs"/>
          <w:sz w:val="30"/>
          <w:szCs w:val="30"/>
        </w:rPr>
        <w:t>1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และผู้ตาย ที่ดินซึ่งเป็นทรัพย์จำนองดังกล่าวเป็นทรัพย์สินที่ได้มาระหว่างสมรสของโจทก์ที่ </w:t>
      </w:r>
      <w:r w:rsidRPr="004874BC">
        <w:rPr>
          <w:rFonts w:asciiTheme="majorBidi" w:hAnsiTheme="majorBidi" w:hint="cs"/>
          <w:sz w:val="30"/>
          <w:szCs w:val="30"/>
        </w:rPr>
        <w:t>1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และผู้ตาย ภายหลังผู้ตายถึงแก่กรรม ศาลได้มีคำสั่งแต่งตั้งให้จำเลยที่ </w:t>
      </w:r>
      <w:r w:rsidRPr="004874BC">
        <w:rPr>
          <w:rFonts w:asciiTheme="majorBidi" w:hAnsiTheme="majorBidi" w:hint="cs"/>
          <w:sz w:val="30"/>
          <w:szCs w:val="30"/>
        </w:rPr>
        <w:t>1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เป็นผู้จัดการมรดก ทั้งนี้ เมื่อวันที่ </w:t>
      </w:r>
      <w:r w:rsidRPr="004874BC">
        <w:rPr>
          <w:rFonts w:asciiTheme="majorBidi" w:hAnsiTheme="majorBidi" w:hint="cs"/>
          <w:sz w:val="30"/>
          <w:szCs w:val="30"/>
        </w:rPr>
        <w:t>15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มกราคม </w:t>
      </w:r>
      <w:r w:rsidRPr="004874BC">
        <w:rPr>
          <w:rFonts w:asciiTheme="majorBidi" w:hAnsiTheme="majorBidi" w:hint="cs"/>
          <w:sz w:val="30"/>
          <w:szCs w:val="30"/>
        </w:rPr>
        <w:t>2562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จำเลยที่ </w:t>
      </w:r>
      <w:r w:rsidRPr="004874BC">
        <w:rPr>
          <w:rFonts w:asciiTheme="majorBidi" w:hAnsiTheme="majorBidi" w:hint="cs"/>
          <w:sz w:val="30"/>
          <w:szCs w:val="30"/>
        </w:rPr>
        <w:t>1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ได้จดทะเบียนโอนที่ดินดังกล่าวให้ตนเองเพียงผู้เดียวโดยไม่ได้รับความยินยอมจากโจทก์ทั้งสอง และต่อมาเมื่อวันที่ </w:t>
      </w:r>
      <w:r w:rsidRPr="004874BC">
        <w:rPr>
          <w:rFonts w:asciiTheme="majorBidi" w:hAnsiTheme="majorBidi" w:hint="cs"/>
          <w:sz w:val="30"/>
          <w:szCs w:val="30"/>
        </w:rPr>
        <w:t>14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กุมภาพันธ์ </w:t>
      </w:r>
      <w:r w:rsidRPr="004874BC">
        <w:rPr>
          <w:rFonts w:asciiTheme="majorBidi" w:hAnsiTheme="majorBidi" w:hint="cs"/>
          <w:sz w:val="30"/>
          <w:szCs w:val="30"/>
        </w:rPr>
        <w:t>2562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จำเลยที่ </w:t>
      </w:r>
      <w:r w:rsidRPr="004874BC">
        <w:rPr>
          <w:rFonts w:asciiTheme="majorBidi" w:hAnsiTheme="majorBidi" w:hint="cs"/>
          <w:sz w:val="30"/>
          <w:szCs w:val="30"/>
        </w:rPr>
        <w:t>1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ได้จดทะเบียนจำนองที่ดินกับบริษัท (จำเลยที่ </w:t>
      </w:r>
      <w:r w:rsidRPr="004874BC">
        <w:rPr>
          <w:rFonts w:asciiTheme="majorBidi" w:hAnsiTheme="majorBidi" w:hint="cs"/>
          <w:sz w:val="30"/>
          <w:szCs w:val="30"/>
        </w:rPr>
        <w:t>2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) เพื่อเป็นหลักประกันหนี้ของบริษัททั้งสองที่ทำสัญญาประนีประนอม โดยโจทก์ทั้งสองอ้างว่าบริษัท (จำเลยที่ </w:t>
      </w:r>
      <w:r w:rsidRPr="004874BC">
        <w:rPr>
          <w:rFonts w:asciiTheme="majorBidi" w:hAnsiTheme="majorBidi" w:hint="cs"/>
          <w:sz w:val="30"/>
          <w:szCs w:val="30"/>
        </w:rPr>
        <w:t>2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) มิได้เป็นผู้รับจำนองโดยสุจริตและได้เสียค่าตอบแทน จึงขอให้ศาลเพิกถอนนิติกรรมการโอนและจำนองดังกล่าว และให้จำเลยที่ </w:t>
      </w:r>
      <w:r w:rsidRPr="004874BC">
        <w:rPr>
          <w:rFonts w:asciiTheme="majorBidi" w:hAnsiTheme="majorBidi" w:hint="cs"/>
          <w:sz w:val="30"/>
          <w:szCs w:val="30"/>
        </w:rPr>
        <w:t>1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ถูกกำจัดมิให้ได้รับมรดก</w:t>
      </w:r>
    </w:p>
    <w:p w14:paraId="7507F06F" w14:textId="77777777" w:rsidR="00335896" w:rsidRPr="004874BC" w:rsidRDefault="00335896" w:rsidP="00D035F9">
      <w:pPr>
        <w:pStyle w:val="BodyText2"/>
        <w:spacing w:line="240" w:lineRule="atLeast"/>
        <w:ind w:left="549" w:hanging="9"/>
        <w:jc w:val="thaiDistribute"/>
        <w:rPr>
          <w:rFonts w:asciiTheme="majorBidi" w:hAnsiTheme="majorBidi"/>
          <w:sz w:val="30"/>
          <w:szCs w:val="30"/>
        </w:rPr>
      </w:pPr>
    </w:p>
    <w:p w14:paraId="28B8A9AC" w14:textId="77777777" w:rsidR="00335896" w:rsidRPr="004874BC" w:rsidRDefault="00335896" w:rsidP="00D035F9">
      <w:pPr>
        <w:pStyle w:val="BodyText2"/>
        <w:spacing w:line="240" w:lineRule="atLeast"/>
        <w:ind w:left="549" w:hanging="9"/>
        <w:jc w:val="thaiDistribute"/>
        <w:rPr>
          <w:rFonts w:asciiTheme="majorBidi" w:hAnsiTheme="majorBidi"/>
          <w:sz w:val="30"/>
          <w:szCs w:val="30"/>
          <w:cs/>
        </w:rPr>
      </w:pPr>
      <w:r w:rsidRPr="004874BC">
        <w:rPr>
          <w:rFonts w:asciiTheme="majorBidi" w:hAnsiTheme="majorBidi" w:hint="cs"/>
          <w:sz w:val="30"/>
          <w:szCs w:val="30"/>
          <w:cs/>
        </w:rPr>
        <w:lastRenderedPageBreak/>
        <w:t xml:space="preserve">เมื่อวันที่ </w:t>
      </w:r>
      <w:r w:rsidRPr="004874BC">
        <w:rPr>
          <w:rFonts w:asciiTheme="majorBidi" w:hAnsiTheme="majorBidi" w:hint="cs"/>
          <w:sz w:val="30"/>
          <w:szCs w:val="30"/>
        </w:rPr>
        <w:t>19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มิถุนายน พ.ศ. </w:t>
      </w:r>
      <w:r w:rsidRPr="004874BC">
        <w:rPr>
          <w:rFonts w:asciiTheme="majorBidi" w:hAnsiTheme="majorBidi" w:hint="cs"/>
          <w:sz w:val="30"/>
          <w:szCs w:val="30"/>
        </w:rPr>
        <w:t>2568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ศาลจังหวัดกระบี่มีคำพิพากษาให้กำจัดมิให้จำเลยที่ </w:t>
      </w:r>
      <w:r w:rsidRPr="004874BC">
        <w:rPr>
          <w:rFonts w:asciiTheme="majorBidi" w:hAnsiTheme="majorBidi" w:hint="cs"/>
          <w:sz w:val="30"/>
          <w:szCs w:val="30"/>
        </w:rPr>
        <w:t>1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ได้รับมรดกในที่ดินจำนอง ให้เพิกถอนการจดทะเบียนโอนที่ดิน ลงวันที่ </w:t>
      </w:r>
      <w:r w:rsidRPr="004874BC">
        <w:rPr>
          <w:rFonts w:asciiTheme="majorBidi" w:hAnsiTheme="majorBidi" w:hint="cs"/>
          <w:sz w:val="30"/>
          <w:szCs w:val="30"/>
        </w:rPr>
        <w:t>15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มกราคม </w:t>
      </w:r>
      <w:r w:rsidRPr="004874BC">
        <w:rPr>
          <w:rFonts w:asciiTheme="majorBidi" w:hAnsiTheme="majorBidi" w:hint="cs"/>
          <w:sz w:val="30"/>
          <w:szCs w:val="30"/>
        </w:rPr>
        <w:t>2562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ให้เพิกถอนการจดทะเบียนจำนอง ลงวันที่ </w:t>
      </w:r>
      <w:r w:rsidRPr="004874BC">
        <w:rPr>
          <w:rFonts w:asciiTheme="majorBidi" w:hAnsiTheme="majorBidi" w:hint="cs"/>
          <w:sz w:val="30"/>
          <w:szCs w:val="30"/>
        </w:rPr>
        <w:t>14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กุมภาพันธ์ </w:t>
      </w:r>
      <w:r w:rsidRPr="004874BC">
        <w:rPr>
          <w:rFonts w:asciiTheme="majorBidi" w:hAnsiTheme="majorBidi" w:hint="cs"/>
          <w:sz w:val="30"/>
          <w:szCs w:val="30"/>
        </w:rPr>
        <w:t>2562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และให้จำเลยที่ </w:t>
      </w:r>
      <w:r w:rsidRPr="004874BC">
        <w:rPr>
          <w:rFonts w:asciiTheme="majorBidi" w:hAnsiTheme="majorBidi" w:hint="cs"/>
          <w:sz w:val="30"/>
          <w:szCs w:val="30"/>
        </w:rPr>
        <w:t>1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จดทะเบียนโอนที่ดินพิพาทให้แก่โจทก์ที่ </w:t>
      </w:r>
      <w:r w:rsidRPr="004874BC">
        <w:rPr>
          <w:rFonts w:asciiTheme="majorBidi" w:hAnsiTheme="majorBidi" w:hint="cs"/>
          <w:sz w:val="30"/>
          <w:szCs w:val="30"/>
        </w:rPr>
        <w:t>1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กึ่งหนึ่ง และส่วนที่เหลืออีกกึ่งหนึ่งให้โจทก์ที่ </w:t>
      </w:r>
      <w:r w:rsidRPr="004874BC">
        <w:rPr>
          <w:rFonts w:asciiTheme="majorBidi" w:hAnsiTheme="majorBidi" w:hint="cs"/>
          <w:sz w:val="30"/>
          <w:szCs w:val="30"/>
        </w:rPr>
        <w:t>1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และที่ </w:t>
      </w:r>
      <w:r w:rsidRPr="004874BC">
        <w:rPr>
          <w:rFonts w:asciiTheme="majorBidi" w:hAnsiTheme="majorBidi" w:hint="cs"/>
          <w:sz w:val="30"/>
          <w:szCs w:val="30"/>
        </w:rPr>
        <w:t>2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คนละส่วนเท่า ๆ กัน หากจำเลยที่ </w:t>
      </w:r>
      <w:r w:rsidRPr="004874BC">
        <w:rPr>
          <w:rFonts w:asciiTheme="majorBidi" w:hAnsiTheme="majorBidi" w:hint="cs"/>
          <w:sz w:val="30"/>
          <w:szCs w:val="30"/>
        </w:rPr>
        <w:t>1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ไม่ดำเนินการ ให้ถือเอาคำพิพากษาแทนการแสดงเจตนา</w:t>
      </w:r>
    </w:p>
    <w:p w14:paraId="4F51FFB4" w14:textId="77777777" w:rsidR="00335896" w:rsidRPr="004874BC" w:rsidRDefault="00335896" w:rsidP="00D035F9">
      <w:pPr>
        <w:pStyle w:val="BodyText2"/>
        <w:ind w:left="549" w:hanging="9"/>
        <w:jc w:val="thaiDistribute"/>
        <w:rPr>
          <w:rFonts w:asciiTheme="majorBidi" w:hAnsiTheme="majorBidi"/>
          <w:sz w:val="30"/>
          <w:szCs w:val="30"/>
        </w:rPr>
      </w:pPr>
    </w:p>
    <w:p w14:paraId="17CB7C87" w14:textId="77777777" w:rsidR="00335896" w:rsidRPr="00335896" w:rsidRDefault="00335896" w:rsidP="00D035F9">
      <w:pPr>
        <w:pStyle w:val="BodyText2"/>
        <w:ind w:left="549" w:hanging="9"/>
        <w:jc w:val="thaiDistribute"/>
        <w:rPr>
          <w:rFonts w:asciiTheme="majorBidi" w:hAnsiTheme="majorBidi"/>
          <w:sz w:val="30"/>
          <w:szCs w:val="30"/>
        </w:rPr>
      </w:pPr>
      <w:r w:rsidRPr="004874BC">
        <w:rPr>
          <w:rFonts w:asciiTheme="majorBidi" w:hAnsiTheme="majorBidi" w:hint="cs"/>
          <w:sz w:val="30"/>
          <w:szCs w:val="30"/>
          <w:cs/>
        </w:rPr>
        <w:t xml:space="preserve">ทั้งนี้ บริษัทไม่เห็นพ้องด้วยกับคำพิพากษาของศาลชั้นต้น และได้ยื่นอุทธรณ์ต่อศาลอุทธรณ์ เมื่อวันที่ </w:t>
      </w:r>
      <w:r w:rsidRPr="004874BC">
        <w:rPr>
          <w:rFonts w:asciiTheme="majorBidi" w:hAnsiTheme="majorBidi" w:hint="cs"/>
          <w:sz w:val="30"/>
          <w:szCs w:val="30"/>
        </w:rPr>
        <w:t>8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ตุลาคม พ.ศ. </w:t>
      </w:r>
      <w:r w:rsidRPr="004874BC">
        <w:rPr>
          <w:rFonts w:asciiTheme="majorBidi" w:hAnsiTheme="majorBidi" w:hint="cs"/>
          <w:sz w:val="30"/>
          <w:szCs w:val="30"/>
        </w:rPr>
        <w:t>2568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โดยศาลอุทธรณ์นัดฟังคำพิพากษาในวันที่ </w:t>
      </w:r>
      <w:r w:rsidRPr="004874BC">
        <w:rPr>
          <w:rFonts w:asciiTheme="majorBidi" w:hAnsiTheme="majorBidi" w:hint="cs"/>
          <w:sz w:val="30"/>
          <w:szCs w:val="30"/>
        </w:rPr>
        <w:t>1</w:t>
      </w:r>
      <w:r w:rsidRPr="004874BC">
        <w:rPr>
          <w:rFonts w:asciiTheme="majorBidi" w:hAnsiTheme="majorBidi" w:hint="cs"/>
          <w:sz w:val="30"/>
          <w:szCs w:val="30"/>
          <w:cs/>
        </w:rPr>
        <w:t xml:space="preserve"> กรกฎาคม </w:t>
      </w:r>
      <w:r w:rsidRPr="004874BC">
        <w:rPr>
          <w:rFonts w:asciiTheme="majorBidi" w:hAnsiTheme="majorBidi" w:hint="cs"/>
          <w:sz w:val="30"/>
          <w:szCs w:val="30"/>
        </w:rPr>
        <w:t>2569</w:t>
      </w:r>
    </w:p>
    <w:p w14:paraId="450D75AC" w14:textId="3BA26BA6" w:rsidR="00F538F5" w:rsidRPr="00590D8E" w:rsidRDefault="00F538F5" w:rsidP="00590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sectPr w:rsidR="00F538F5" w:rsidRPr="00590D8E" w:rsidSect="00A361B8">
      <w:headerReference w:type="default" r:id="rId21"/>
      <w:footerReference w:type="default" r:id="rId22"/>
      <w:pgSz w:w="11907" w:h="16840" w:code="9"/>
      <w:pgMar w:top="691" w:right="1152" w:bottom="576" w:left="1152" w:header="720" w:footer="720" w:gutter="0"/>
      <w:pgNumType w:start="28" w:chapStyle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EE4A4" w14:textId="77777777" w:rsidR="00DD4361" w:rsidRDefault="00DD4361" w:rsidP="004956B4">
      <w:r>
        <w:separator/>
      </w:r>
    </w:p>
  </w:endnote>
  <w:endnote w:type="continuationSeparator" w:id="0">
    <w:p w14:paraId="193F9178" w14:textId="77777777" w:rsidR="00DD4361" w:rsidRDefault="00DD4361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92E4C" w14:textId="11DD7A56" w:rsidR="00A746EE" w:rsidRDefault="00A746EE" w:rsidP="00F7255B">
    <w:pPr>
      <w:pStyle w:val="Footer"/>
      <w:jc w:val="center"/>
      <w:rPr>
        <w:rFonts w:ascii="Angsana New" w:hAnsi="Angsana New"/>
        <w:noProof/>
        <w:sz w:val="32"/>
        <w:szCs w:val="32"/>
      </w:rPr>
    </w:pPr>
    <w:r w:rsidRPr="00A70D2E">
      <w:rPr>
        <w:rFonts w:ascii="Angsana New" w:hAnsi="Angsana New"/>
        <w:sz w:val="32"/>
        <w:szCs w:val="32"/>
      </w:rPr>
      <w:fldChar w:fldCharType="begin"/>
    </w:r>
    <w:r w:rsidRPr="00A70D2E">
      <w:rPr>
        <w:rFonts w:ascii="Angsana New" w:hAnsi="Angsana New"/>
        <w:sz w:val="32"/>
        <w:szCs w:val="32"/>
      </w:rPr>
      <w:instrText xml:space="preserve"> PAGE   \* MERGEFORMAT </w:instrText>
    </w:r>
    <w:r w:rsidRPr="00A70D2E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</w:t>
    </w:r>
    <w:r w:rsidR="00AA1075" w:rsidRPr="00AA1075">
      <w:rPr>
        <w:rFonts w:ascii="Angsana New" w:hAnsi="Angsana New"/>
        <w:noProof/>
        <w:sz w:val="32"/>
        <w:szCs w:val="32"/>
      </w:rPr>
      <w:t>4</w:t>
    </w:r>
    <w:r w:rsidRPr="00A70D2E">
      <w:rPr>
        <w:rFonts w:ascii="Angsana New" w:hAnsi="Angsana New"/>
        <w:noProof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B07D4" w14:textId="281C6016" w:rsidR="00A746EE" w:rsidRPr="00A361B8" w:rsidRDefault="00A746EE" w:rsidP="00A70D2E">
    <w:pPr>
      <w:pStyle w:val="Footer"/>
      <w:jc w:val="center"/>
      <w:rPr>
        <w:rFonts w:ascii="Angsana New" w:hAnsi="Angsana New"/>
        <w:noProof/>
        <w:sz w:val="32"/>
        <w:szCs w:val="32"/>
      </w:rPr>
    </w:pPr>
    <w:r w:rsidRPr="00A361B8">
      <w:rPr>
        <w:rFonts w:ascii="Angsana New" w:hAnsi="Angsana New"/>
        <w:sz w:val="32"/>
        <w:szCs w:val="32"/>
      </w:rPr>
      <w:fldChar w:fldCharType="begin"/>
    </w:r>
    <w:r w:rsidRPr="00A361B8">
      <w:rPr>
        <w:rFonts w:ascii="Angsana New" w:hAnsi="Angsana New"/>
        <w:sz w:val="32"/>
        <w:szCs w:val="32"/>
      </w:rPr>
      <w:instrText xml:space="preserve"> PAGE   \* MERGEFORMAT </w:instrText>
    </w:r>
    <w:r w:rsidRPr="00A361B8">
      <w:rPr>
        <w:rFonts w:ascii="Angsana New" w:hAnsi="Angsana New"/>
        <w:sz w:val="32"/>
        <w:szCs w:val="32"/>
      </w:rPr>
      <w:fldChar w:fldCharType="separate"/>
    </w:r>
    <w:r w:rsidR="00AA1075" w:rsidRPr="00A361B8">
      <w:rPr>
        <w:rFonts w:ascii="Angsana New" w:hAnsi="Angsana New"/>
        <w:noProof/>
        <w:sz w:val="32"/>
        <w:szCs w:val="32"/>
      </w:rPr>
      <w:t>2</w:t>
    </w:r>
    <w:r w:rsidRPr="00A361B8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28157" w14:textId="65FDDC9E" w:rsidR="00A746EE" w:rsidRPr="00162107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162107">
      <w:rPr>
        <w:rFonts w:ascii="Angsana New" w:hAnsi="Angsana New"/>
        <w:sz w:val="32"/>
        <w:szCs w:val="32"/>
      </w:rPr>
      <w:fldChar w:fldCharType="begin"/>
    </w:r>
    <w:r w:rsidRPr="00162107">
      <w:rPr>
        <w:rFonts w:ascii="Angsana New" w:hAnsi="Angsana New"/>
        <w:sz w:val="32"/>
        <w:szCs w:val="32"/>
      </w:rPr>
      <w:instrText xml:space="preserve"> PAGE   \* MERGEFORMAT </w:instrText>
    </w:r>
    <w:r w:rsidRPr="00162107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</w:t>
    </w:r>
    <w:r w:rsidR="00AA1075" w:rsidRPr="00AA1075">
      <w:rPr>
        <w:rFonts w:ascii="Angsana New" w:hAnsi="Angsana New"/>
        <w:noProof/>
        <w:sz w:val="32"/>
        <w:szCs w:val="32"/>
      </w:rPr>
      <w:t>5</w:t>
    </w:r>
    <w:r w:rsidRPr="00162107">
      <w:rPr>
        <w:rFonts w:ascii="Angsana New" w:hAnsi="Angsana New"/>
        <w:noProof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91CF1" w14:textId="77777777" w:rsidR="00A746EE" w:rsidRPr="00521944" w:rsidRDefault="00A746EE">
    <w:pPr>
      <w:pStyle w:val="Footer"/>
      <w:jc w:val="center"/>
      <w:rPr>
        <w:rFonts w:ascii="Angsana New" w:hAnsi="Angsana New"/>
        <w:sz w:val="30"/>
        <w:szCs w:val="30"/>
      </w:rPr>
    </w:pPr>
    <w:r w:rsidRPr="00521944">
      <w:rPr>
        <w:rFonts w:ascii="Angsana New" w:hAnsi="Angsana New"/>
        <w:sz w:val="30"/>
        <w:szCs w:val="30"/>
      </w:rPr>
      <w:fldChar w:fldCharType="begin"/>
    </w:r>
    <w:r w:rsidRPr="00521944">
      <w:rPr>
        <w:rFonts w:ascii="Angsana New" w:hAnsi="Angsana New"/>
        <w:sz w:val="30"/>
        <w:szCs w:val="30"/>
      </w:rPr>
      <w:instrText xml:space="preserve"> PAGE   \* MERGEFORMAT </w:instrText>
    </w:r>
    <w:r w:rsidRPr="00521944">
      <w:rPr>
        <w:rFonts w:ascii="Angsana New" w:hAnsi="Angsana New"/>
        <w:sz w:val="30"/>
        <w:szCs w:val="30"/>
      </w:rPr>
      <w:fldChar w:fldCharType="separate"/>
    </w:r>
    <w:r w:rsidRPr="00521944">
      <w:rPr>
        <w:rFonts w:ascii="Angsana New" w:hAnsi="Angsana New"/>
        <w:noProof/>
        <w:sz w:val="30"/>
        <w:szCs w:val="30"/>
      </w:rPr>
      <w:t>- 17 -</w:t>
    </w:r>
    <w:r w:rsidRPr="00521944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A94E0" w14:textId="331180F1" w:rsidR="00A746EE" w:rsidRPr="00162107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162107">
      <w:rPr>
        <w:rFonts w:ascii="Angsana New" w:hAnsi="Angsana New"/>
        <w:sz w:val="32"/>
        <w:szCs w:val="32"/>
      </w:rPr>
      <w:fldChar w:fldCharType="begin"/>
    </w:r>
    <w:r w:rsidRPr="00162107">
      <w:rPr>
        <w:rFonts w:ascii="Angsana New" w:hAnsi="Angsana New"/>
        <w:sz w:val="32"/>
        <w:szCs w:val="32"/>
      </w:rPr>
      <w:instrText xml:space="preserve"> PAGE   \* MERGEFORMAT </w:instrText>
    </w:r>
    <w:r w:rsidRPr="00162107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</w:t>
    </w:r>
    <w:r w:rsidR="00AA1075" w:rsidRPr="00AA1075">
      <w:rPr>
        <w:rFonts w:ascii="Angsana New" w:hAnsi="Angsana New"/>
        <w:noProof/>
        <w:sz w:val="32"/>
        <w:szCs w:val="32"/>
      </w:rPr>
      <w:t>0</w:t>
    </w:r>
    <w:r w:rsidRPr="00162107">
      <w:rPr>
        <w:rFonts w:ascii="Angsana New" w:hAnsi="Angsana New"/>
        <w:noProof/>
        <w:sz w:val="32"/>
        <w:szCs w:val="32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DBB86" w14:textId="7A3B8BB4" w:rsidR="00A746EE" w:rsidRPr="007A4930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7A4930">
      <w:rPr>
        <w:rFonts w:ascii="Angsana New" w:hAnsi="Angsana New"/>
        <w:sz w:val="32"/>
        <w:szCs w:val="32"/>
      </w:rPr>
      <w:fldChar w:fldCharType="begin"/>
    </w:r>
    <w:r w:rsidRPr="007A4930">
      <w:rPr>
        <w:rFonts w:ascii="Angsana New" w:hAnsi="Angsana New"/>
        <w:sz w:val="32"/>
        <w:szCs w:val="32"/>
      </w:rPr>
      <w:instrText xml:space="preserve"> PAGE   \* MERGEFORMAT </w:instrText>
    </w:r>
    <w:r w:rsidRPr="007A493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</w:t>
    </w:r>
    <w:r w:rsidR="00AA1075" w:rsidRPr="00AA1075">
      <w:rPr>
        <w:rFonts w:ascii="Angsana New" w:hAnsi="Angsana New"/>
        <w:noProof/>
        <w:sz w:val="32"/>
        <w:szCs w:val="32"/>
      </w:rPr>
      <w:t>5</w:t>
    </w:r>
    <w:r w:rsidRPr="007A4930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074EC" w14:textId="77777777" w:rsidR="00DD4361" w:rsidRDefault="00DD4361" w:rsidP="004956B4">
      <w:r>
        <w:separator/>
      </w:r>
    </w:p>
  </w:footnote>
  <w:footnote w:type="continuationSeparator" w:id="0">
    <w:p w14:paraId="66C1CAEF" w14:textId="77777777" w:rsidR="00DD4361" w:rsidRDefault="00DD4361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72081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966C509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651167D" w14:textId="3BA0FCF8" w:rsidR="006352C1" w:rsidRDefault="006352C1" w:rsidP="006352C1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3C439B">
      <w:rPr>
        <w:rFonts w:ascii="Angsana New" w:hAnsi="Angsana New"/>
        <w:bCs/>
        <w:sz w:val="32"/>
        <w:szCs w:val="32"/>
        <w:lang w:val="en-US"/>
      </w:rPr>
      <w:t>3</w:t>
    </w:r>
    <w:r>
      <w:rPr>
        <w:rFonts w:ascii="Angsana New" w:hAnsi="Angsana New"/>
        <w:bCs/>
        <w:sz w:val="32"/>
        <w:szCs w:val="32"/>
        <w:lang w:val="en-US"/>
      </w:rPr>
      <w:t xml:space="preserve">1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มีนาคม </w:t>
    </w:r>
    <w:r>
      <w:rPr>
        <w:rFonts w:ascii="Angsana New" w:hAnsi="Angsana New"/>
        <w:bCs/>
        <w:sz w:val="32"/>
        <w:szCs w:val="32"/>
        <w:lang w:val="en-US" w:bidi="th-TH"/>
      </w:rPr>
      <w:t>2</w:t>
    </w:r>
    <w:r w:rsidRPr="003C439B">
      <w:rPr>
        <w:rFonts w:ascii="Angsana New" w:hAnsi="Angsana New"/>
        <w:bCs/>
        <w:sz w:val="32"/>
        <w:szCs w:val="32"/>
        <w:lang w:val="en-US"/>
      </w:rPr>
      <w:t>56</w:t>
    </w:r>
    <w:r w:rsidR="004D17ED">
      <w:rPr>
        <w:rFonts w:ascii="Angsana New" w:hAnsi="Angsana New"/>
        <w:bCs/>
        <w:sz w:val="32"/>
        <w:szCs w:val="32"/>
        <w:lang w:val="en-US"/>
      </w:rPr>
      <w:t>9</w:t>
    </w:r>
    <w:r>
      <w:rPr>
        <w:rFonts w:ascii="Angsana New" w:hAnsi="Angsana New"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520FBC0B" w14:textId="77777777" w:rsidR="00A746EE" w:rsidRDefault="00A746EE" w:rsidP="005F0C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0"/>
        <w:szCs w:val="30"/>
        <w:lang w:bidi="ar-S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FF622" w14:textId="77777777" w:rsidR="00A746EE" w:rsidRPr="00A1685D" w:rsidRDefault="00A746EE" w:rsidP="005F0C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31276DC" w14:textId="77777777" w:rsidR="00A746EE" w:rsidRPr="00A1685D" w:rsidRDefault="00A746EE" w:rsidP="005F0C29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5CA6008" w14:textId="554C9D5C" w:rsidR="006352C1" w:rsidRDefault="006352C1" w:rsidP="006352C1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3C439B">
      <w:rPr>
        <w:rFonts w:ascii="Angsana New" w:hAnsi="Angsana New"/>
        <w:bCs/>
        <w:sz w:val="32"/>
        <w:szCs w:val="32"/>
        <w:lang w:val="en-US"/>
      </w:rPr>
      <w:t>3</w:t>
    </w:r>
    <w:r>
      <w:rPr>
        <w:rFonts w:ascii="Angsana New" w:hAnsi="Angsana New"/>
        <w:bCs/>
        <w:sz w:val="32"/>
        <w:szCs w:val="32"/>
        <w:lang w:val="en-US"/>
      </w:rPr>
      <w:t xml:space="preserve">1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มีนาคม </w:t>
    </w:r>
    <w:r>
      <w:rPr>
        <w:rFonts w:ascii="Angsana New" w:hAnsi="Angsana New"/>
        <w:bCs/>
        <w:sz w:val="32"/>
        <w:szCs w:val="32"/>
        <w:lang w:val="en-US" w:bidi="th-TH"/>
      </w:rPr>
      <w:t>2</w:t>
    </w:r>
    <w:r w:rsidRPr="003C439B">
      <w:rPr>
        <w:rFonts w:ascii="Angsana New" w:hAnsi="Angsana New"/>
        <w:bCs/>
        <w:sz w:val="32"/>
        <w:szCs w:val="32"/>
        <w:lang w:val="en-US"/>
      </w:rPr>
      <w:t>56</w:t>
    </w:r>
    <w:r w:rsidR="004D17ED">
      <w:rPr>
        <w:rFonts w:ascii="Angsana New" w:hAnsi="Angsana New"/>
        <w:bCs/>
        <w:sz w:val="32"/>
        <w:szCs w:val="32"/>
        <w:lang w:val="en-US" w:bidi="th-TH"/>
      </w:rPr>
      <w:t>9</w:t>
    </w:r>
    <w:r>
      <w:rPr>
        <w:rFonts w:ascii="Angsana New" w:hAnsi="Angsana New"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6B741AEE" w14:textId="77777777" w:rsidR="00A746EE" w:rsidRPr="00CE0389" w:rsidRDefault="00A746EE" w:rsidP="00CE0389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87034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D556BF5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45CD347" w14:textId="2A43ECE1" w:rsidR="004159B1" w:rsidRDefault="004159B1" w:rsidP="004159B1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3C439B">
      <w:rPr>
        <w:rFonts w:ascii="Angsana New" w:hAnsi="Angsana New"/>
        <w:bCs/>
        <w:sz w:val="32"/>
        <w:szCs w:val="32"/>
        <w:lang w:val="en-US"/>
      </w:rPr>
      <w:t>3</w:t>
    </w:r>
    <w:r>
      <w:rPr>
        <w:rFonts w:ascii="Angsana New" w:hAnsi="Angsana New"/>
        <w:bCs/>
        <w:sz w:val="32"/>
        <w:szCs w:val="32"/>
        <w:lang w:val="en-US"/>
      </w:rPr>
      <w:t xml:space="preserve">1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มีนาคม </w:t>
    </w:r>
    <w:r>
      <w:rPr>
        <w:rFonts w:ascii="Angsana New" w:hAnsi="Angsana New"/>
        <w:bCs/>
        <w:sz w:val="32"/>
        <w:szCs w:val="32"/>
        <w:lang w:val="en-US" w:bidi="th-TH"/>
      </w:rPr>
      <w:t>2</w:t>
    </w:r>
    <w:r w:rsidRPr="003C439B">
      <w:rPr>
        <w:rFonts w:ascii="Angsana New" w:hAnsi="Angsana New"/>
        <w:bCs/>
        <w:sz w:val="32"/>
        <w:szCs w:val="32"/>
        <w:lang w:val="en-US"/>
      </w:rPr>
      <w:t>56</w:t>
    </w:r>
    <w:r w:rsidR="00A6248E">
      <w:rPr>
        <w:rFonts w:ascii="Angsana New" w:hAnsi="Angsana New"/>
        <w:bCs/>
        <w:sz w:val="32"/>
        <w:szCs w:val="32"/>
        <w:lang w:val="en-US"/>
      </w:rPr>
      <w:t>9</w:t>
    </w:r>
    <w:r>
      <w:rPr>
        <w:rFonts w:ascii="Angsana New" w:hAnsi="Angsana New"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2273F578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4FFBD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10C3D679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9A70467" w14:textId="7841965B" w:rsidR="004159B1" w:rsidRDefault="004159B1" w:rsidP="004159B1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3C439B">
      <w:rPr>
        <w:rFonts w:ascii="Angsana New" w:hAnsi="Angsana New"/>
        <w:bCs/>
        <w:sz w:val="32"/>
        <w:szCs w:val="32"/>
        <w:lang w:val="en-US"/>
      </w:rPr>
      <w:t>3</w:t>
    </w:r>
    <w:r>
      <w:rPr>
        <w:rFonts w:ascii="Angsana New" w:hAnsi="Angsana New"/>
        <w:bCs/>
        <w:sz w:val="32"/>
        <w:szCs w:val="32"/>
        <w:lang w:val="en-US"/>
      </w:rPr>
      <w:t xml:space="preserve">1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มีนาคม </w:t>
    </w:r>
    <w:r>
      <w:rPr>
        <w:rFonts w:ascii="Angsana New" w:hAnsi="Angsana New"/>
        <w:bCs/>
        <w:sz w:val="32"/>
        <w:szCs w:val="32"/>
        <w:lang w:val="en-US" w:bidi="th-TH"/>
      </w:rPr>
      <w:t>2</w:t>
    </w:r>
    <w:r w:rsidRPr="003C439B">
      <w:rPr>
        <w:rFonts w:ascii="Angsana New" w:hAnsi="Angsana New"/>
        <w:bCs/>
        <w:sz w:val="32"/>
        <w:szCs w:val="32"/>
        <w:lang w:val="en-US"/>
      </w:rPr>
      <w:t>56</w:t>
    </w:r>
    <w:r w:rsidR="00A6248E">
      <w:rPr>
        <w:rFonts w:ascii="Angsana New" w:hAnsi="Angsana New"/>
        <w:bCs/>
        <w:sz w:val="32"/>
        <w:szCs w:val="32"/>
        <w:lang w:val="en-US"/>
      </w:rPr>
      <w:t>9</w:t>
    </w:r>
    <w:r>
      <w:rPr>
        <w:rFonts w:ascii="Angsana New" w:hAnsi="Angsana New"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476D755A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6193D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40314DF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7B3EC2D" w14:textId="7617F112" w:rsidR="001B13A6" w:rsidRDefault="001B13A6" w:rsidP="001B13A6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3C439B">
      <w:rPr>
        <w:rFonts w:ascii="Angsana New" w:hAnsi="Angsana New"/>
        <w:bCs/>
        <w:sz w:val="32"/>
        <w:szCs w:val="32"/>
        <w:lang w:val="en-US"/>
      </w:rPr>
      <w:t>3</w:t>
    </w:r>
    <w:r>
      <w:rPr>
        <w:rFonts w:ascii="Angsana New" w:hAnsi="Angsana New"/>
        <w:bCs/>
        <w:sz w:val="32"/>
        <w:szCs w:val="32"/>
        <w:lang w:val="en-US"/>
      </w:rPr>
      <w:t xml:space="preserve">1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มีนาคม </w:t>
    </w:r>
    <w:r>
      <w:rPr>
        <w:rFonts w:ascii="Angsana New" w:hAnsi="Angsana New"/>
        <w:bCs/>
        <w:sz w:val="32"/>
        <w:szCs w:val="32"/>
        <w:lang w:val="en-US" w:bidi="th-TH"/>
      </w:rPr>
      <w:t>2</w:t>
    </w:r>
    <w:r w:rsidRPr="003C439B">
      <w:rPr>
        <w:rFonts w:ascii="Angsana New" w:hAnsi="Angsana New"/>
        <w:bCs/>
        <w:sz w:val="32"/>
        <w:szCs w:val="32"/>
        <w:lang w:val="en-US"/>
      </w:rPr>
      <w:t>56</w:t>
    </w:r>
    <w:r w:rsidR="00A6248E">
      <w:rPr>
        <w:rFonts w:ascii="Angsana New" w:hAnsi="Angsana New"/>
        <w:bCs/>
        <w:sz w:val="32"/>
        <w:szCs w:val="32"/>
        <w:lang w:val="en-US"/>
      </w:rPr>
      <w:t>9</w:t>
    </w:r>
    <w:r>
      <w:rPr>
        <w:rFonts w:ascii="Angsana New" w:hAnsi="Angsana New"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0E15A9C8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7F48A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21DD1100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5A903B7" w14:textId="4A6E64F4" w:rsidR="007931F3" w:rsidRDefault="007931F3" w:rsidP="007931F3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3C439B">
      <w:rPr>
        <w:rFonts w:ascii="Angsana New" w:hAnsi="Angsana New"/>
        <w:bCs/>
        <w:sz w:val="32"/>
        <w:szCs w:val="32"/>
        <w:lang w:val="en-US"/>
      </w:rPr>
      <w:t>3</w:t>
    </w:r>
    <w:r>
      <w:rPr>
        <w:rFonts w:ascii="Angsana New" w:hAnsi="Angsana New"/>
        <w:bCs/>
        <w:sz w:val="32"/>
        <w:szCs w:val="32"/>
        <w:lang w:val="en-US"/>
      </w:rPr>
      <w:t xml:space="preserve">1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มีนาคม </w:t>
    </w:r>
    <w:r>
      <w:rPr>
        <w:rFonts w:ascii="Angsana New" w:hAnsi="Angsana New"/>
        <w:bCs/>
        <w:sz w:val="32"/>
        <w:szCs w:val="32"/>
        <w:lang w:val="en-US" w:bidi="th-TH"/>
      </w:rPr>
      <w:t>2</w:t>
    </w:r>
    <w:r w:rsidRPr="003C439B">
      <w:rPr>
        <w:rFonts w:ascii="Angsana New" w:hAnsi="Angsana New"/>
        <w:bCs/>
        <w:sz w:val="32"/>
        <w:szCs w:val="32"/>
        <w:lang w:val="en-US"/>
      </w:rPr>
      <w:t>56</w:t>
    </w:r>
    <w:r w:rsidR="00E62E14">
      <w:rPr>
        <w:rFonts w:ascii="Angsana New" w:hAnsi="Angsana New"/>
        <w:bCs/>
        <w:sz w:val="32"/>
        <w:szCs w:val="32"/>
        <w:lang w:val="en-US"/>
      </w:rPr>
      <w:t>9</w:t>
    </w:r>
    <w:r>
      <w:rPr>
        <w:rFonts w:ascii="Angsana New" w:hAnsi="Angsana New"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2A36B20C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2D460A13"/>
    <w:multiLevelType w:val="hybridMultilevel"/>
    <w:tmpl w:val="E90CFEA6"/>
    <w:lvl w:ilvl="0" w:tplc="C178C060">
      <w:start w:val="1"/>
      <w:numFmt w:val="decimal"/>
      <w:pStyle w:val="NFS1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E19740B"/>
    <w:multiLevelType w:val="hybridMultilevel"/>
    <w:tmpl w:val="5B3C985A"/>
    <w:lvl w:ilvl="0" w:tplc="19A4FB3C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46D352A1"/>
    <w:multiLevelType w:val="hybridMultilevel"/>
    <w:tmpl w:val="64B4EDAC"/>
    <w:lvl w:ilvl="0" w:tplc="A8FEB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0C5735"/>
    <w:multiLevelType w:val="multilevel"/>
    <w:tmpl w:val="1FAA2F72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64F56005"/>
    <w:multiLevelType w:val="multilevel"/>
    <w:tmpl w:val="6254A952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  <w:b/>
        <w:bCs w:val="0"/>
        <w:lang w:bidi="th-TH"/>
      </w:rPr>
    </w:lvl>
    <w:lvl w:ilvl="1">
      <w:start w:val="1"/>
      <w:numFmt w:val="decimal"/>
      <w:isLgl/>
      <w:lvlText w:val="%1.%2"/>
      <w:lvlJc w:val="left"/>
      <w:pPr>
        <w:ind w:left="9825" w:hanging="555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1440"/>
      </w:pPr>
      <w:rPr>
        <w:rFonts w:hint="default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70BC2120"/>
    <w:multiLevelType w:val="hybridMultilevel"/>
    <w:tmpl w:val="6F06BEB0"/>
    <w:lvl w:ilvl="0" w:tplc="E48A2EB0">
      <w:numFmt w:val="bullet"/>
      <w:lvlText w:val="﷐"/>
      <w:lvlJc w:val="left"/>
      <w:pPr>
        <w:ind w:left="1200" w:hanging="84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6096DB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92406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F8CE09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DFC41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16090F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4B82DF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C0232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19E23A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766F5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 w16cid:durableId="1097287958">
    <w:abstractNumId w:val="6"/>
  </w:num>
  <w:num w:numId="2" w16cid:durableId="246841216">
    <w:abstractNumId w:val="5"/>
  </w:num>
  <w:num w:numId="3" w16cid:durableId="1055814589">
    <w:abstractNumId w:val="9"/>
  </w:num>
  <w:num w:numId="4" w16cid:durableId="1516260704">
    <w:abstractNumId w:val="7"/>
  </w:num>
  <w:num w:numId="5" w16cid:durableId="1323243390">
    <w:abstractNumId w:val="8"/>
  </w:num>
  <w:num w:numId="6" w16cid:durableId="2077776032">
    <w:abstractNumId w:val="3"/>
  </w:num>
  <w:num w:numId="7" w16cid:durableId="1127503721">
    <w:abstractNumId w:val="2"/>
  </w:num>
  <w:num w:numId="8" w16cid:durableId="778648076">
    <w:abstractNumId w:val="0"/>
  </w:num>
  <w:num w:numId="9" w16cid:durableId="1343632711">
    <w:abstractNumId w:val="1"/>
  </w:num>
  <w:num w:numId="10" w16cid:durableId="421343927">
    <w:abstractNumId w:val="4"/>
  </w:num>
  <w:num w:numId="11" w16cid:durableId="2038197448">
    <w:abstractNumId w:val="13"/>
  </w:num>
  <w:num w:numId="12" w16cid:durableId="1840389582">
    <w:abstractNumId w:val="10"/>
  </w:num>
  <w:num w:numId="13" w16cid:durableId="913005351">
    <w:abstractNumId w:val="19"/>
  </w:num>
  <w:num w:numId="14" w16cid:durableId="697048034">
    <w:abstractNumId w:val="12"/>
  </w:num>
  <w:num w:numId="15" w16cid:durableId="1242640571">
    <w:abstractNumId w:val="15"/>
  </w:num>
  <w:num w:numId="16" w16cid:durableId="1569413446">
    <w:abstractNumId w:val="21"/>
  </w:num>
  <w:num w:numId="17" w16cid:durableId="1507397777">
    <w:abstractNumId w:val="22"/>
  </w:num>
  <w:num w:numId="18" w16cid:durableId="1130901616">
    <w:abstractNumId w:val="18"/>
  </w:num>
  <w:num w:numId="19" w16cid:durableId="203374027">
    <w:abstractNumId w:val="23"/>
  </w:num>
  <w:num w:numId="20" w16cid:durableId="359666130">
    <w:abstractNumId w:val="16"/>
  </w:num>
  <w:num w:numId="21" w16cid:durableId="9894816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08671148">
    <w:abstractNumId w:val="20"/>
  </w:num>
  <w:num w:numId="23" w16cid:durableId="745225906">
    <w:abstractNumId w:val="11"/>
  </w:num>
  <w:num w:numId="24" w16cid:durableId="4457782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15"/>
    <w:rsid w:val="00000351"/>
    <w:rsid w:val="000005C1"/>
    <w:rsid w:val="000005ED"/>
    <w:rsid w:val="000008F6"/>
    <w:rsid w:val="00001145"/>
    <w:rsid w:val="000012CF"/>
    <w:rsid w:val="000019C7"/>
    <w:rsid w:val="00001BAC"/>
    <w:rsid w:val="00001F91"/>
    <w:rsid w:val="00002354"/>
    <w:rsid w:val="00002F29"/>
    <w:rsid w:val="00002F4D"/>
    <w:rsid w:val="00003271"/>
    <w:rsid w:val="000032FE"/>
    <w:rsid w:val="000033D8"/>
    <w:rsid w:val="000035FE"/>
    <w:rsid w:val="00003AE6"/>
    <w:rsid w:val="00003CF4"/>
    <w:rsid w:val="00004212"/>
    <w:rsid w:val="00004320"/>
    <w:rsid w:val="0000441B"/>
    <w:rsid w:val="0000493D"/>
    <w:rsid w:val="00004C4B"/>
    <w:rsid w:val="00004C91"/>
    <w:rsid w:val="00004C9A"/>
    <w:rsid w:val="00004ECF"/>
    <w:rsid w:val="00005B6B"/>
    <w:rsid w:val="00005E45"/>
    <w:rsid w:val="00005E81"/>
    <w:rsid w:val="000063D3"/>
    <w:rsid w:val="00006468"/>
    <w:rsid w:val="00007982"/>
    <w:rsid w:val="00007BFE"/>
    <w:rsid w:val="00007C5F"/>
    <w:rsid w:val="00007E44"/>
    <w:rsid w:val="000102DC"/>
    <w:rsid w:val="000103ED"/>
    <w:rsid w:val="0001078B"/>
    <w:rsid w:val="00010D91"/>
    <w:rsid w:val="00010F5C"/>
    <w:rsid w:val="00011892"/>
    <w:rsid w:val="00011F96"/>
    <w:rsid w:val="00011F9B"/>
    <w:rsid w:val="00012102"/>
    <w:rsid w:val="000124B9"/>
    <w:rsid w:val="00012C61"/>
    <w:rsid w:val="00012EF6"/>
    <w:rsid w:val="00013058"/>
    <w:rsid w:val="00013106"/>
    <w:rsid w:val="00013204"/>
    <w:rsid w:val="000132EA"/>
    <w:rsid w:val="0001342C"/>
    <w:rsid w:val="00013704"/>
    <w:rsid w:val="00014E9B"/>
    <w:rsid w:val="00015077"/>
    <w:rsid w:val="00015227"/>
    <w:rsid w:val="0001584E"/>
    <w:rsid w:val="0001586A"/>
    <w:rsid w:val="00015C9D"/>
    <w:rsid w:val="00016081"/>
    <w:rsid w:val="0001655F"/>
    <w:rsid w:val="000165B5"/>
    <w:rsid w:val="00016970"/>
    <w:rsid w:val="000169A8"/>
    <w:rsid w:val="000169B6"/>
    <w:rsid w:val="00017293"/>
    <w:rsid w:val="000175DD"/>
    <w:rsid w:val="00017B37"/>
    <w:rsid w:val="00020065"/>
    <w:rsid w:val="0002028C"/>
    <w:rsid w:val="0002090F"/>
    <w:rsid w:val="00020955"/>
    <w:rsid w:val="00020C4D"/>
    <w:rsid w:val="00021092"/>
    <w:rsid w:val="00021566"/>
    <w:rsid w:val="000216F8"/>
    <w:rsid w:val="000223B7"/>
    <w:rsid w:val="000224EE"/>
    <w:rsid w:val="000225F3"/>
    <w:rsid w:val="00022944"/>
    <w:rsid w:val="00022F12"/>
    <w:rsid w:val="000231A0"/>
    <w:rsid w:val="00023492"/>
    <w:rsid w:val="0002366B"/>
    <w:rsid w:val="0002369A"/>
    <w:rsid w:val="00023723"/>
    <w:rsid w:val="00023A3D"/>
    <w:rsid w:val="00023B24"/>
    <w:rsid w:val="00023E11"/>
    <w:rsid w:val="00023E63"/>
    <w:rsid w:val="0002426A"/>
    <w:rsid w:val="00024B70"/>
    <w:rsid w:val="00024CAC"/>
    <w:rsid w:val="00024EDB"/>
    <w:rsid w:val="00025027"/>
    <w:rsid w:val="00025182"/>
    <w:rsid w:val="00025208"/>
    <w:rsid w:val="000254F5"/>
    <w:rsid w:val="00025542"/>
    <w:rsid w:val="00025562"/>
    <w:rsid w:val="000257CB"/>
    <w:rsid w:val="00025877"/>
    <w:rsid w:val="00025985"/>
    <w:rsid w:val="0002670E"/>
    <w:rsid w:val="000268DE"/>
    <w:rsid w:val="00027095"/>
    <w:rsid w:val="00027279"/>
    <w:rsid w:val="00027377"/>
    <w:rsid w:val="000273AA"/>
    <w:rsid w:val="0002748A"/>
    <w:rsid w:val="0002780D"/>
    <w:rsid w:val="00027C1D"/>
    <w:rsid w:val="00027CC8"/>
    <w:rsid w:val="00027D60"/>
    <w:rsid w:val="000302CC"/>
    <w:rsid w:val="000304CC"/>
    <w:rsid w:val="00030C47"/>
    <w:rsid w:val="00031273"/>
    <w:rsid w:val="0003160F"/>
    <w:rsid w:val="00031630"/>
    <w:rsid w:val="00031976"/>
    <w:rsid w:val="00031D8D"/>
    <w:rsid w:val="00031DFB"/>
    <w:rsid w:val="00031EB4"/>
    <w:rsid w:val="00032072"/>
    <w:rsid w:val="00032373"/>
    <w:rsid w:val="00032424"/>
    <w:rsid w:val="00032568"/>
    <w:rsid w:val="0003286D"/>
    <w:rsid w:val="00032CC1"/>
    <w:rsid w:val="000334B3"/>
    <w:rsid w:val="0003353C"/>
    <w:rsid w:val="000339B8"/>
    <w:rsid w:val="00033B04"/>
    <w:rsid w:val="000340B5"/>
    <w:rsid w:val="000342CB"/>
    <w:rsid w:val="0003444B"/>
    <w:rsid w:val="000346A2"/>
    <w:rsid w:val="0003483C"/>
    <w:rsid w:val="00034BEA"/>
    <w:rsid w:val="00034DCC"/>
    <w:rsid w:val="00034FC7"/>
    <w:rsid w:val="000359FE"/>
    <w:rsid w:val="00035AA5"/>
    <w:rsid w:val="00035B14"/>
    <w:rsid w:val="00035DFB"/>
    <w:rsid w:val="00035F09"/>
    <w:rsid w:val="00036CD0"/>
    <w:rsid w:val="0003781E"/>
    <w:rsid w:val="0003793A"/>
    <w:rsid w:val="00037AEC"/>
    <w:rsid w:val="00037B04"/>
    <w:rsid w:val="00037CF6"/>
    <w:rsid w:val="00037D1E"/>
    <w:rsid w:val="0004022C"/>
    <w:rsid w:val="0004087D"/>
    <w:rsid w:val="00040AC8"/>
    <w:rsid w:val="00040B69"/>
    <w:rsid w:val="00040D9C"/>
    <w:rsid w:val="00040DBA"/>
    <w:rsid w:val="00041155"/>
    <w:rsid w:val="00041214"/>
    <w:rsid w:val="0004217C"/>
    <w:rsid w:val="000422A5"/>
    <w:rsid w:val="000422ED"/>
    <w:rsid w:val="000429DE"/>
    <w:rsid w:val="00042E2C"/>
    <w:rsid w:val="000430DB"/>
    <w:rsid w:val="0004319B"/>
    <w:rsid w:val="000436CA"/>
    <w:rsid w:val="00043CB6"/>
    <w:rsid w:val="00044200"/>
    <w:rsid w:val="000446F5"/>
    <w:rsid w:val="00044799"/>
    <w:rsid w:val="00044FCC"/>
    <w:rsid w:val="00045258"/>
    <w:rsid w:val="0004531B"/>
    <w:rsid w:val="000455C0"/>
    <w:rsid w:val="000457D6"/>
    <w:rsid w:val="00045B32"/>
    <w:rsid w:val="00045E60"/>
    <w:rsid w:val="00045F6B"/>
    <w:rsid w:val="00045F74"/>
    <w:rsid w:val="00046076"/>
    <w:rsid w:val="00046AB2"/>
    <w:rsid w:val="00046AFC"/>
    <w:rsid w:val="00046F7A"/>
    <w:rsid w:val="000473FD"/>
    <w:rsid w:val="000474BB"/>
    <w:rsid w:val="00047623"/>
    <w:rsid w:val="00047668"/>
    <w:rsid w:val="000479BE"/>
    <w:rsid w:val="00047C6E"/>
    <w:rsid w:val="00047D75"/>
    <w:rsid w:val="000505EB"/>
    <w:rsid w:val="00050948"/>
    <w:rsid w:val="00050F6E"/>
    <w:rsid w:val="0005120D"/>
    <w:rsid w:val="00051491"/>
    <w:rsid w:val="00051661"/>
    <w:rsid w:val="00051B21"/>
    <w:rsid w:val="00051C2F"/>
    <w:rsid w:val="0005253B"/>
    <w:rsid w:val="00052657"/>
    <w:rsid w:val="000527FC"/>
    <w:rsid w:val="000528F1"/>
    <w:rsid w:val="00052BA3"/>
    <w:rsid w:val="00053597"/>
    <w:rsid w:val="00053697"/>
    <w:rsid w:val="00053A6F"/>
    <w:rsid w:val="00053C09"/>
    <w:rsid w:val="00053E4B"/>
    <w:rsid w:val="0005400F"/>
    <w:rsid w:val="00054218"/>
    <w:rsid w:val="000544D8"/>
    <w:rsid w:val="000549B7"/>
    <w:rsid w:val="00054A11"/>
    <w:rsid w:val="00054AEC"/>
    <w:rsid w:val="00054F1C"/>
    <w:rsid w:val="00055234"/>
    <w:rsid w:val="00055960"/>
    <w:rsid w:val="00055D63"/>
    <w:rsid w:val="00055E59"/>
    <w:rsid w:val="00055F36"/>
    <w:rsid w:val="000564BE"/>
    <w:rsid w:val="00056538"/>
    <w:rsid w:val="00056779"/>
    <w:rsid w:val="00056906"/>
    <w:rsid w:val="00056F61"/>
    <w:rsid w:val="000573F8"/>
    <w:rsid w:val="000574DA"/>
    <w:rsid w:val="00057AEA"/>
    <w:rsid w:val="00057CAE"/>
    <w:rsid w:val="0006042E"/>
    <w:rsid w:val="00060457"/>
    <w:rsid w:val="00060D54"/>
    <w:rsid w:val="00060EFD"/>
    <w:rsid w:val="00061634"/>
    <w:rsid w:val="0006179A"/>
    <w:rsid w:val="00061A4E"/>
    <w:rsid w:val="00061AAE"/>
    <w:rsid w:val="00061B73"/>
    <w:rsid w:val="00061CE3"/>
    <w:rsid w:val="000620C5"/>
    <w:rsid w:val="00062110"/>
    <w:rsid w:val="000622B0"/>
    <w:rsid w:val="000625B0"/>
    <w:rsid w:val="0006287C"/>
    <w:rsid w:val="00062920"/>
    <w:rsid w:val="00062C04"/>
    <w:rsid w:val="0006319E"/>
    <w:rsid w:val="000632C7"/>
    <w:rsid w:val="0006333A"/>
    <w:rsid w:val="0006354B"/>
    <w:rsid w:val="00063756"/>
    <w:rsid w:val="0006393D"/>
    <w:rsid w:val="00063A38"/>
    <w:rsid w:val="00063B20"/>
    <w:rsid w:val="00063B94"/>
    <w:rsid w:val="00063E67"/>
    <w:rsid w:val="000640A0"/>
    <w:rsid w:val="0006444C"/>
    <w:rsid w:val="000644AB"/>
    <w:rsid w:val="000646A7"/>
    <w:rsid w:val="00064DEE"/>
    <w:rsid w:val="000650E9"/>
    <w:rsid w:val="00065407"/>
    <w:rsid w:val="000656E1"/>
    <w:rsid w:val="00065ADE"/>
    <w:rsid w:val="00065C80"/>
    <w:rsid w:val="00065E35"/>
    <w:rsid w:val="00066288"/>
    <w:rsid w:val="000668C4"/>
    <w:rsid w:val="00066C14"/>
    <w:rsid w:val="00066D73"/>
    <w:rsid w:val="00066EE2"/>
    <w:rsid w:val="00066FB0"/>
    <w:rsid w:val="00067CE5"/>
    <w:rsid w:val="00067D22"/>
    <w:rsid w:val="000701A9"/>
    <w:rsid w:val="00070327"/>
    <w:rsid w:val="000704B4"/>
    <w:rsid w:val="0007069B"/>
    <w:rsid w:val="0007080C"/>
    <w:rsid w:val="000709F9"/>
    <w:rsid w:val="00070C56"/>
    <w:rsid w:val="00071504"/>
    <w:rsid w:val="00071550"/>
    <w:rsid w:val="00071800"/>
    <w:rsid w:val="00071B11"/>
    <w:rsid w:val="000722E1"/>
    <w:rsid w:val="00072525"/>
    <w:rsid w:val="0007277C"/>
    <w:rsid w:val="0007277D"/>
    <w:rsid w:val="00072B21"/>
    <w:rsid w:val="00072CA8"/>
    <w:rsid w:val="00072CEF"/>
    <w:rsid w:val="00072CF4"/>
    <w:rsid w:val="0007303B"/>
    <w:rsid w:val="000730AF"/>
    <w:rsid w:val="000730CF"/>
    <w:rsid w:val="0007379B"/>
    <w:rsid w:val="00073B97"/>
    <w:rsid w:val="0007430B"/>
    <w:rsid w:val="00074346"/>
    <w:rsid w:val="000744FA"/>
    <w:rsid w:val="000745D6"/>
    <w:rsid w:val="000746D6"/>
    <w:rsid w:val="00074717"/>
    <w:rsid w:val="00074927"/>
    <w:rsid w:val="0007509B"/>
    <w:rsid w:val="000751B4"/>
    <w:rsid w:val="000751F5"/>
    <w:rsid w:val="00075207"/>
    <w:rsid w:val="000754D3"/>
    <w:rsid w:val="000754DB"/>
    <w:rsid w:val="0007557D"/>
    <w:rsid w:val="000759B4"/>
    <w:rsid w:val="00075F34"/>
    <w:rsid w:val="00075FFC"/>
    <w:rsid w:val="0007679B"/>
    <w:rsid w:val="00076993"/>
    <w:rsid w:val="000770A8"/>
    <w:rsid w:val="000779F7"/>
    <w:rsid w:val="00077AD1"/>
    <w:rsid w:val="00077C7C"/>
    <w:rsid w:val="00077E75"/>
    <w:rsid w:val="000802A4"/>
    <w:rsid w:val="000809D6"/>
    <w:rsid w:val="0008119D"/>
    <w:rsid w:val="00081600"/>
    <w:rsid w:val="000817CF"/>
    <w:rsid w:val="000818A1"/>
    <w:rsid w:val="00081909"/>
    <w:rsid w:val="000824BB"/>
    <w:rsid w:val="000829E4"/>
    <w:rsid w:val="000829FC"/>
    <w:rsid w:val="00082A9C"/>
    <w:rsid w:val="00082C5F"/>
    <w:rsid w:val="00082F02"/>
    <w:rsid w:val="0008350A"/>
    <w:rsid w:val="0008356D"/>
    <w:rsid w:val="000837FF"/>
    <w:rsid w:val="000838F4"/>
    <w:rsid w:val="00084073"/>
    <w:rsid w:val="000840F3"/>
    <w:rsid w:val="000841EB"/>
    <w:rsid w:val="0008436C"/>
    <w:rsid w:val="00084387"/>
    <w:rsid w:val="00084539"/>
    <w:rsid w:val="00084561"/>
    <w:rsid w:val="0008465C"/>
    <w:rsid w:val="00084A8B"/>
    <w:rsid w:val="00084C6E"/>
    <w:rsid w:val="00085055"/>
    <w:rsid w:val="000851D9"/>
    <w:rsid w:val="0008537B"/>
    <w:rsid w:val="0008577D"/>
    <w:rsid w:val="0008635F"/>
    <w:rsid w:val="000865A0"/>
    <w:rsid w:val="00086764"/>
    <w:rsid w:val="0008695E"/>
    <w:rsid w:val="0008738F"/>
    <w:rsid w:val="000877F1"/>
    <w:rsid w:val="00087C9A"/>
    <w:rsid w:val="00090131"/>
    <w:rsid w:val="00090170"/>
    <w:rsid w:val="000919AE"/>
    <w:rsid w:val="00091AF4"/>
    <w:rsid w:val="00091D45"/>
    <w:rsid w:val="00091FE3"/>
    <w:rsid w:val="00092641"/>
    <w:rsid w:val="000933C1"/>
    <w:rsid w:val="0009366D"/>
    <w:rsid w:val="00093A25"/>
    <w:rsid w:val="00094164"/>
    <w:rsid w:val="00094B46"/>
    <w:rsid w:val="000955AC"/>
    <w:rsid w:val="00095720"/>
    <w:rsid w:val="000957CE"/>
    <w:rsid w:val="0009657B"/>
    <w:rsid w:val="00096BC1"/>
    <w:rsid w:val="00096D0B"/>
    <w:rsid w:val="00096F35"/>
    <w:rsid w:val="00097086"/>
    <w:rsid w:val="0009727B"/>
    <w:rsid w:val="00097402"/>
    <w:rsid w:val="0009756E"/>
    <w:rsid w:val="0009759B"/>
    <w:rsid w:val="000975B3"/>
    <w:rsid w:val="00097A71"/>
    <w:rsid w:val="00097ACB"/>
    <w:rsid w:val="00097DF8"/>
    <w:rsid w:val="00097E91"/>
    <w:rsid w:val="000A0326"/>
    <w:rsid w:val="000A036D"/>
    <w:rsid w:val="000A07AE"/>
    <w:rsid w:val="000A08FB"/>
    <w:rsid w:val="000A0B6F"/>
    <w:rsid w:val="000A0BFF"/>
    <w:rsid w:val="000A0C84"/>
    <w:rsid w:val="000A0D7E"/>
    <w:rsid w:val="000A0EA3"/>
    <w:rsid w:val="000A1095"/>
    <w:rsid w:val="000A1257"/>
    <w:rsid w:val="000A1623"/>
    <w:rsid w:val="000A18E6"/>
    <w:rsid w:val="000A1D74"/>
    <w:rsid w:val="000A2058"/>
    <w:rsid w:val="000A2167"/>
    <w:rsid w:val="000A2187"/>
    <w:rsid w:val="000A286C"/>
    <w:rsid w:val="000A30D6"/>
    <w:rsid w:val="000A363B"/>
    <w:rsid w:val="000A38FB"/>
    <w:rsid w:val="000A395D"/>
    <w:rsid w:val="000A3C65"/>
    <w:rsid w:val="000A43D0"/>
    <w:rsid w:val="000A446C"/>
    <w:rsid w:val="000A480E"/>
    <w:rsid w:val="000A4A24"/>
    <w:rsid w:val="000A4EFE"/>
    <w:rsid w:val="000A5297"/>
    <w:rsid w:val="000A58A2"/>
    <w:rsid w:val="000A62A4"/>
    <w:rsid w:val="000A62C5"/>
    <w:rsid w:val="000A6584"/>
    <w:rsid w:val="000A65D3"/>
    <w:rsid w:val="000A66AB"/>
    <w:rsid w:val="000A67A9"/>
    <w:rsid w:val="000A6C35"/>
    <w:rsid w:val="000A6DDB"/>
    <w:rsid w:val="000A7079"/>
    <w:rsid w:val="000A7295"/>
    <w:rsid w:val="000A76AE"/>
    <w:rsid w:val="000A772F"/>
    <w:rsid w:val="000A7ADA"/>
    <w:rsid w:val="000A7B9C"/>
    <w:rsid w:val="000A7FDB"/>
    <w:rsid w:val="000B01B8"/>
    <w:rsid w:val="000B0215"/>
    <w:rsid w:val="000B021D"/>
    <w:rsid w:val="000B0412"/>
    <w:rsid w:val="000B046F"/>
    <w:rsid w:val="000B0720"/>
    <w:rsid w:val="000B078A"/>
    <w:rsid w:val="000B0ACF"/>
    <w:rsid w:val="000B0AFD"/>
    <w:rsid w:val="000B0DBB"/>
    <w:rsid w:val="000B0E74"/>
    <w:rsid w:val="000B0F8E"/>
    <w:rsid w:val="000B17A0"/>
    <w:rsid w:val="000B19E9"/>
    <w:rsid w:val="000B1A29"/>
    <w:rsid w:val="000B1B44"/>
    <w:rsid w:val="000B1C74"/>
    <w:rsid w:val="000B1F21"/>
    <w:rsid w:val="000B1F9F"/>
    <w:rsid w:val="000B2301"/>
    <w:rsid w:val="000B235E"/>
    <w:rsid w:val="000B268F"/>
    <w:rsid w:val="000B27A1"/>
    <w:rsid w:val="000B27F2"/>
    <w:rsid w:val="000B2815"/>
    <w:rsid w:val="000B2916"/>
    <w:rsid w:val="000B292F"/>
    <w:rsid w:val="000B2948"/>
    <w:rsid w:val="000B2EBA"/>
    <w:rsid w:val="000B2F5E"/>
    <w:rsid w:val="000B3899"/>
    <w:rsid w:val="000B4181"/>
    <w:rsid w:val="000B419B"/>
    <w:rsid w:val="000B43D4"/>
    <w:rsid w:val="000B4425"/>
    <w:rsid w:val="000B450E"/>
    <w:rsid w:val="000B4819"/>
    <w:rsid w:val="000B4A81"/>
    <w:rsid w:val="000B4AF7"/>
    <w:rsid w:val="000B4D5C"/>
    <w:rsid w:val="000B4FDF"/>
    <w:rsid w:val="000B5013"/>
    <w:rsid w:val="000B55AB"/>
    <w:rsid w:val="000B5868"/>
    <w:rsid w:val="000B60EE"/>
    <w:rsid w:val="000B6136"/>
    <w:rsid w:val="000B61E2"/>
    <w:rsid w:val="000B649C"/>
    <w:rsid w:val="000B66EE"/>
    <w:rsid w:val="000B695E"/>
    <w:rsid w:val="000B6B68"/>
    <w:rsid w:val="000B6F74"/>
    <w:rsid w:val="000B78AD"/>
    <w:rsid w:val="000B7A60"/>
    <w:rsid w:val="000B7F82"/>
    <w:rsid w:val="000C02B9"/>
    <w:rsid w:val="000C0365"/>
    <w:rsid w:val="000C052E"/>
    <w:rsid w:val="000C06B8"/>
    <w:rsid w:val="000C0946"/>
    <w:rsid w:val="000C0A65"/>
    <w:rsid w:val="000C0CBC"/>
    <w:rsid w:val="000C0EE7"/>
    <w:rsid w:val="000C1822"/>
    <w:rsid w:val="000C1A94"/>
    <w:rsid w:val="000C1D72"/>
    <w:rsid w:val="000C2046"/>
    <w:rsid w:val="000C2089"/>
    <w:rsid w:val="000C2123"/>
    <w:rsid w:val="000C2679"/>
    <w:rsid w:val="000C292D"/>
    <w:rsid w:val="000C2B85"/>
    <w:rsid w:val="000C3E75"/>
    <w:rsid w:val="000C3E8B"/>
    <w:rsid w:val="000C424E"/>
    <w:rsid w:val="000C43C7"/>
    <w:rsid w:val="000C489C"/>
    <w:rsid w:val="000C494A"/>
    <w:rsid w:val="000C4A8B"/>
    <w:rsid w:val="000C4B96"/>
    <w:rsid w:val="000C4C8C"/>
    <w:rsid w:val="000C4F26"/>
    <w:rsid w:val="000C55D7"/>
    <w:rsid w:val="000C5B66"/>
    <w:rsid w:val="000C5DC6"/>
    <w:rsid w:val="000C603C"/>
    <w:rsid w:val="000C6367"/>
    <w:rsid w:val="000C6A58"/>
    <w:rsid w:val="000C6D34"/>
    <w:rsid w:val="000C6DC6"/>
    <w:rsid w:val="000C6E29"/>
    <w:rsid w:val="000C73A1"/>
    <w:rsid w:val="000C73B2"/>
    <w:rsid w:val="000C74A7"/>
    <w:rsid w:val="000C75E1"/>
    <w:rsid w:val="000C7D67"/>
    <w:rsid w:val="000C7EFA"/>
    <w:rsid w:val="000C7F8F"/>
    <w:rsid w:val="000D1388"/>
    <w:rsid w:val="000D1AB9"/>
    <w:rsid w:val="000D1BE4"/>
    <w:rsid w:val="000D1E17"/>
    <w:rsid w:val="000D1E7D"/>
    <w:rsid w:val="000D243E"/>
    <w:rsid w:val="000D251D"/>
    <w:rsid w:val="000D2CE3"/>
    <w:rsid w:val="000D2DEF"/>
    <w:rsid w:val="000D30FF"/>
    <w:rsid w:val="000D31B1"/>
    <w:rsid w:val="000D33B4"/>
    <w:rsid w:val="000D3D9A"/>
    <w:rsid w:val="000D41FB"/>
    <w:rsid w:val="000D485C"/>
    <w:rsid w:val="000D4901"/>
    <w:rsid w:val="000D4ED6"/>
    <w:rsid w:val="000D4EFC"/>
    <w:rsid w:val="000D54F4"/>
    <w:rsid w:val="000D55AB"/>
    <w:rsid w:val="000D56B9"/>
    <w:rsid w:val="000D57D8"/>
    <w:rsid w:val="000D58A8"/>
    <w:rsid w:val="000D593D"/>
    <w:rsid w:val="000D5BDB"/>
    <w:rsid w:val="000D5BF8"/>
    <w:rsid w:val="000D5D9D"/>
    <w:rsid w:val="000D6155"/>
    <w:rsid w:val="000D6343"/>
    <w:rsid w:val="000D66C1"/>
    <w:rsid w:val="000D6863"/>
    <w:rsid w:val="000D68CA"/>
    <w:rsid w:val="000D7027"/>
    <w:rsid w:val="000D7396"/>
    <w:rsid w:val="000D7467"/>
    <w:rsid w:val="000D7757"/>
    <w:rsid w:val="000D79DC"/>
    <w:rsid w:val="000D7A59"/>
    <w:rsid w:val="000D7B04"/>
    <w:rsid w:val="000D7FBA"/>
    <w:rsid w:val="000E0209"/>
    <w:rsid w:val="000E0881"/>
    <w:rsid w:val="000E11F9"/>
    <w:rsid w:val="000E12AA"/>
    <w:rsid w:val="000E1D81"/>
    <w:rsid w:val="000E1F92"/>
    <w:rsid w:val="000E1FBF"/>
    <w:rsid w:val="000E295F"/>
    <w:rsid w:val="000E2B53"/>
    <w:rsid w:val="000E2CC0"/>
    <w:rsid w:val="000E3CD1"/>
    <w:rsid w:val="000E409E"/>
    <w:rsid w:val="000E44E1"/>
    <w:rsid w:val="000E4584"/>
    <w:rsid w:val="000E46F7"/>
    <w:rsid w:val="000E4990"/>
    <w:rsid w:val="000E49B3"/>
    <w:rsid w:val="000E49CB"/>
    <w:rsid w:val="000E4C00"/>
    <w:rsid w:val="000E4E90"/>
    <w:rsid w:val="000E4F25"/>
    <w:rsid w:val="000E4F28"/>
    <w:rsid w:val="000E511E"/>
    <w:rsid w:val="000E5586"/>
    <w:rsid w:val="000E5EB1"/>
    <w:rsid w:val="000E61A4"/>
    <w:rsid w:val="000E65E3"/>
    <w:rsid w:val="000E6610"/>
    <w:rsid w:val="000E672D"/>
    <w:rsid w:val="000E6855"/>
    <w:rsid w:val="000E6A6E"/>
    <w:rsid w:val="000E6B06"/>
    <w:rsid w:val="000E6CEA"/>
    <w:rsid w:val="000E74E0"/>
    <w:rsid w:val="000E7583"/>
    <w:rsid w:val="000E7E13"/>
    <w:rsid w:val="000F0BD0"/>
    <w:rsid w:val="000F0F46"/>
    <w:rsid w:val="000F1222"/>
    <w:rsid w:val="000F12E1"/>
    <w:rsid w:val="000F1410"/>
    <w:rsid w:val="000F15ED"/>
    <w:rsid w:val="000F18CD"/>
    <w:rsid w:val="000F23BF"/>
    <w:rsid w:val="000F2D0F"/>
    <w:rsid w:val="000F346E"/>
    <w:rsid w:val="000F34DD"/>
    <w:rsid w:val="000F3899"/>
    <w:rsid w:val="000F3B57"/>
    <w:rsid w:val="000F3C0F"/>
    <w:rsid w:val="000F3C5E"/>
    <w:rsid w:val="000F3E52"/>
    <w:rsid w:val="000F4116"/>
    <w:rsid w:val="000F480A"/>
    <w:rsid w:val="000F4A12"/>
    <w:rsid w:val="000F4EE6"/>
    <w:rsid w:val="000F5015"/>
    <w:rsid w:val="000F52B1"/>
    <w:rsid w:val="000F52CD"/>
    <w:rsid w:val="000F54CC"/>
    <w:rsid w:val="000F560C"/>
    <w:rsid w:val="000F5637"/>
    <w:rsid w:val="000F57FE"/>
    <w:rsid w:val="000F59CA"/>
    <w:rsid w:val="000F61B0"/>
    <w:rsid w:val="000F6487"/>
    <w:rsid w:val="000F65CE"/>
    <w:rsid w:val="000F674D"/>
    <w:rsid w:val="000F69D3"/>
    <w:rsid w:val="000F6E93"/>
    <w:rsid w:val="000F7332"/>
    <w:rsid w:val="000F7772"/>
    <w:rsid w:val="000F7915"/>
    <w:rsid w:val="000F7CDB"/>
    <w:rsid w:val="000F7E00"/>
    <w:rsid w:val="001001CF"/>
    <w:rsid w:val="001006A1"/>
    <w:rsid w:val="001008C1"/>
    <w:rsid w:val="00100BC7"/>
    <w:rsid w:val="00100FFF"/>
    <w:rsid w:val="001010E9"/>
    <w:rsid w:val="0010198F"/>
    <w:rsid w:val="00101B3F"/>
    <w:rsid w:val="00101E0C"/>
    <w:rsid w:val="00102153"/>
    <w:rsid w:val="0010284B"/>
    <w:rsid w:val="00102B04"/>
    <w:rsid w:val="001030AE"/>
    <w:rsid w:val="001037F5"/>
    <w:rsid w:val="00103CD4"/>
    <w:rsid w:val="00103E0D"/>
    <w:rsid w:val="001041F6"/>
    <w:rsid w:val="00104539"/>
    <w:rsid w:val="00104B79"/>
    <w:rsid w:val="00104DBC"/>
    <w:rsid w:val="00104EC0"/>
    <w:rsid w:val="0010507B"/>
    <w:rsid w:val="001050C9"/>
    <w:rsid w:val="00105593"/>
    <w:rsid w:val="00105CB6"/>
    <w:rsid w:val="00105EE3"/>
    <w:rsid w:val="00105EFE"/>
    <w:rsid w:val="001060D5"/>
    <w:rsid w:val="001062D5"/>
    <w:rsid w:val="0010651E"/>
    <w:rsid w:val="0010686D"/>
    <w:rsid w:val="00106BB0"/>
    <w:rsid w:val="00106F37"/>
    <w:rsid w:val="0010712E"/>
    <w:rsid w:val="001077C4"/>
    <w:rsid w:val="00107886"/>
    <w:rsid w:val="00107E86"/>
    <w:rsid w:val="00107EF7"/>
    <w:rsid w:val="0011053B"/>
    <w:rsid w:val="00110CE0"/>
    <w:rsid w:val="00111817"/>
    <w:rsid w:val="001118F9"/>
    <w:rsid w:val="001123A0"/>
    <w:rsid w:val="001125A0"/>
    <w:rsid w:val="001128AF"/>
    <w:rsid w:val="00112A9F"/>
    <w:rsid w:val="00112C19"/>
    <w:rsid w:val="00112E05"/>
    <w:rsid w:val="0011319F"/>
    <w:rsid w:val="001131D8"/>
    <w:rsid w:val="00113F30"/>
    <w:rsid w:val="001142BA"/>
    <w:rsid w:val="00114657"/>
    <w:rsid w:val="001149A6"/>
    <w:rsid w:val="00114A87"/>
    <w:rsid w:val="001153E5"/>
    <w:rsid w:val="0011549F"/>
    <w:rsid w:val="0011560E"/>
    <w:rsid w:val="00115701"/>
    <w:rsid w:val="00115AFE"/>
    <w:rsid w:val="00115E37"/>
    <w:rsid w:val="001163FE"/>
    <w:rsid w:val="001174EC"/>
    <w:rsid w:val="001174F1"/>
    <w:rsid w:val="0011762C"/>
    <w:rsid w:val="00117734"/>
    <w:rsid w:val="0011791D"/>
    <w:rsid w:val="00117BCE"/>
    <w:rsid w:val="00117EBD"/>
    <w:rsid w:val="001202E8"/>
    <w:rsid w:val="00120302"/>
    <w:rsid w:val="00120404"/>
    <w:rsid w:val="001204FD"/>
    <w:rsid w:val="001205FF"/>
    <w:rsid w:val="001208F5"/>
    <w:rsid w:val="00120D18"/>
    <w:rsid w:val="00120D60"/>
    <w:rsid w:val="00120FEB"/>
    <w:rsid w:val="00121317"/>
    <w:rsid w:val="00121CC7"/>
    <w:rsid w:val="00121D87"/>
    <w:rsid w:val="001221F0"/>
    <w:rsid w:val="00122313"/>
    <w:rsid w:val="00122852"/>
    <w:rsid w:val="0012297C"/>
    <w:rsid w:val="00122D0D"/>
    <w:rsid w:val="00122E35"/>
    <w:rsid w:val="00123216"/>
    <w:rsid w:val="001232BA"/>
    <w:rsid w:val="0012366C"/>
    <w:rsid w:val="00123B2D"/>
    <w:rsid w:val="00123C74"/>
    <w:rsid w:val="00124005"/>
    <w:rsid w:val="001240E8"/>
    <w:rsid w:val="001244AC"/>
    <w:rsid w:val="001245F1"/>
    <w:rsid w:val="00124623"/>
    <w:rsid w:val="00125542"/>
    <w:rsid w:val="001256D9"/>
    <w:rsid w:val="001258FF"/>
    <w:rsid w:val="00125932"/>
    <w:rsid w:val="00125ADC"/>
    <w:rsid w:val="00125B03"/>
    <w:rsid w:val="001265AF"/>
    <w:rsid w:val="0012668E"/>
    <w:rsid w:val="00126A9B"/>
    <w:rsid w:val="00126C10"/>
    <w:rsid w:val="00126D10"/>
    <w:rsid w:val="00126FF3"/>
    <w:rsid w:val="0012721C"/>
    <w:rsid w:val="00127299"/>
    <w:rsid w:val="00127993"/>
    <w:rsid w:val="00127B51"/>
    <w:rsid w:val="00130144"/>
    <w:rsid w:val="00130865"/>
    <w:rsid w:val="00130982"/>
    <w:rsid w:val="00130FDF"/>
    <w:rsid w:val="001314C0"/>
    <w:rsid w:val="0013184B"/>
    <w:rsid w:val="00131E73"/>
    <w:rsid w:val="00131EE2"/>
    <w:rsid w:val="00132190"/>
    <w:rsid w:val="00132F79"/>
    <w:rsid w:val="001330E2"/>
    <w:rsid w:val="0013336D"/>
    <w:rsid w:val="001336FA"/>
    <w:rsid w:val="00133B1F"/>
    <w:rsid w:val="00133F1E"/>
    <w:rsid w:val="0013411A"/>
    <w:rsid w:val="001341DF"/>
    <w:rsid w:val="00134415"/>
    <w:rsid w:val="00134B29"/>
    <w:rsid w:val="00134D72"/>
    <w:rsid w:val="00134DD5"/>
    <w:rsid w:val="00134F3C"/>
    <w:rsid w:val="0013526B"/>
    <w:rsid w:val="00135361"/>
    <w:rsid w:val="001357DA"/>
    <w:rsid w:val="00135948"/>
    <w:rsid w:val="00135BB2"/>
    <w:rsid w:val="00135F65"/>
    <w:rsid w:val="00136131"/>
    <w:rsid w:val="00136617"/>
    <w:rsid w:val="00136668"/>
    <w:rsid w:val="00136F55"/>
    <w:rsid w:val="001372E4"/>
    <w:rsid w:val="00137742"/>
    <w:rsid w:val="00137780"/>
    <w:rsid w:val="001377E5"/>
    <w:rsid w:val="00137AF8"/>
    <w:rsid w:val="00137CFC"/>
    <w:rsid w:val="00137FC8"/>
    <w:rsid w:val="001400ED"/>
    <w:rsid w:val="001401C5"/>
    <w:rsid w:val="00140F4D"/>
    <w:rsid w:val="00140FB7"/>
    <w:rsid w:val="001415DC"/>
    <w:rsid w:val="0014167B"/>
    <w:rsid w:val="001419CF"/>
    <w:rsid w:val="00141FAE"/>
    <w:rsid w:val="00142270"/>
    <w:rsid w:val="001423D7"/>
    <w:rsid w:val="0014264F"/>
    <w:rsid w:val="00142665"/>
    <w:rsid w:val="0014304A"/>
    <w:rsid w:val="0014323E"/>
    <w:rsid w:val="00143375"/>
    <w:rsid w:val="001439E9"/>
    <w:rsid w:val="00143A33"/>
    <w:rsid w:val="00143B1F"/>
    <w:rsid w:val="00143CE6"/>
    <w:rsid w:val="00143D96"/>
    <w:rsid w:val="0014477E"/>
    <w:rsid w:val="00144D5B"/>
    <w:rsid w:val="001457CF"/>
    <w:rsid w:val="00145BC8"/>
    <w:rsid w:val="00146686"/>
    <w:rsid w:val="00146B39"/>
    <w:rsid w:val="00146E97"/>
    <w:rsid w:val="001472BD"/>
    <w:rsid w:val="001476B4"/>
    <w:rsid w:val="00150268"/>
    <w:rsid w:val="001503AA"/>
    <w:rsid w:val="001504E8"/>
    <w:rsid w:val="001504FE"/>
    <w:rsid w:val="001509AB"/>
    <w:rsid w:val="00150A2B"/>
    <w:rsid w:val="001513FB"/>
    <w:rsid w:val="00151693"/>
    <w:rsid w:val="00151923"/>
    <w:rsid w:val="001519A3"/>
    <w:rsid w:val="00152516"/>
    <w:rsid w:val="0015263B"/>
    <w:rsid w:val="00152B69"/>
    <w:rsid w:val="00152C31"/>
    <w:rsid w:val="00152F7D"/>
    <w:rsid w:val="001534CF"/>
    <w:rsid w:val="00153649"/>
    <w:rsid w:val="00153E15"/>
    <w:rsid w:val="00154195"/>
    <w:rsid w:val="001541A2"/>
    <w:rsid w:val="001541F9"/>
    <w:rsid w:val="00154672"/>
    <w:rsid w:val="001546DF"/>
    <w:rsid w:val="00154858"/>
    <w:rsid w:val="001548A1"/>
    <w:rsid w:val="0015495B"/>
    <w:rsid w:val="00154989"/>
    <w:rsid w:val="00154C8F"/>
    <w:rsid w:val="00154F0A"/>
    <w:rsid w:val="00154FF0"/>
    <w:rsid w:val="001558D9"/>
    <w:rsid w:val="001559F5"/>
    <w:rsid w:val="00155A44"/>
    <w:rsid w:val="00155D61"/>
    <w:rsid w:val="00156746"/>
    <w:rsid w:val="001569AF"/>
    <w:rsid w:val="001575BB"/>
    <w:rsid w:val="001576BA"/>
    <w:rsid w:val="0015791B"/>
    <w:rsid w:val="00157B84"/>
    <w:rsid w:val="00157DB5"/>
    <w:rsid w:val="00160665"/>
    <w:rsid w:val="00160737"/>
    <w:rsid w:val="0016089E"/>
    <w:rsid w:val="001608A6"/>
    <w:rsid w:val="00160B21"/>
    <w:rsid w:val="00160BCF"/>
    <w:rsid w:val="00160F26"/>
    <w:rsid w:val="00160FCF"/>
    <w:rsid w:val="001619D5"/>
    <w:rsid w:val="001619F4"/>
    <w:rsid w:val="00161A29"/>
    <w:rsid w:val="001620C9"/>
    <w:rsid w:val="00162107"/>
    <w:rsid w:val="00162142"/>
    <w:rsid w:val="00162201"/>
    <w:rsid w:val="001627CC"/>
    <w:rsid w:val="00162ABE"/>
    <w:rsid w:val="001632BA"/>
    <w:rsid w:val="0016334B"/>
    <w:rsid w:val="0016339C"/>
    <w:rsid w:val="0016366A"/>
    <w:rsid w:val="00163D67"/>
    <w:rsid w:val="00164062"/>
    <w:rsid w:val="001645BF"/>
    <w:rsid w:val="001645DD"/>
    <w:rsid w:val="00164819"/>
    <w:rsid w:val="0016481C"/>
    <w:rsid w:val="00164E19"/>
    <w:rsid w:val="0016589F"/>
    <w:rsid w:val="00165A2B"/>
    <w:rsid w:val="00165E0F"/>
    <w:rsid w:val="00166064"/>
    <w:rsid w:val="00166221"/>
    <w:rsid w:val="00166260"/>
    <w:rsid w:val="00166592"/>
    <w:rsid w:val="0016711F"/>
    <w:rsid w:val="00167192"/>
    <w:rsid w:val="00167955"/>
    <w:rsid w:val="00167E58"/>
    <w:rsid w:val="00170791"/>
    <w:rsid w:val="00170BD5"/>
    <w:rsid w:val="00170C6C"/>
    <w:rsid w:val="00170D44"/>
    <w:rsid w:val="001710E7"/>
    <w:rsid w:val="0017192F"/>
    <w:rsid w:val="00171D05"/>
    <w:rsid w:val="00171D29"/>
    <w:rsid w:val="00172212"/>
    <w:rsid w:val="00172344"/>
    <w:rsid w:val="00172413"/>
    <w:rsid w:val="00172A17"/>
    <w:rsid w:val="00173031"/>
    <w:rsid w:val="001733A4"/>
    <w:rsid w:val="001733F2"/>
    <w:rsid w:val="00173669"/>
    <w:rsid w:val="001739B2"/>
    <w:rsid w:val="00173B8C"/>
    <w:rsid w:val="00173E78"/>
    <w:rsid w:val="00174070"/>
    <w:rsid w:val="00174A64"/>
    <w:rsid w:val="00175027"/>
    <w:rsid w:val="00175139"/>
    <w:rsid w:val="001757F1"/>
    <w:rsid w:val="0017594A"/>
    <w:rsid w:val="00175B2A"/>
    <w:rsid w:val="00176278"/>
    <w:rsid w:val="001762AD"/>
    <w:rsid w:val="001762F1"/>
    <w:rsid w:val="001765A5"/>
    <w:rsid w:val="001770E7"/>
    <w:rsid w:val="0017715D"/>
    <w:rsid w:val="0017741E"/>
    <w:rsid w:val="001774B4"/>
    <w:rsid w:val="00177717"/>
    <w:rsid w:val="00177853"/>
    <w:rsid w:val="00177BC1"/>
    <w:rsid w:val="001801E4"/>
    <w:rsid w:val="001804E9"/>
    <w:rsid w:val="0018088C"/>
    <w:rsid w:val="001808C6"/>
    <w:rsid w:val="00180957"/>
    <w:rsid w:val="00180DBE"/>
    <w:rsid w:val="00180F28"/>
    <w:rsid w:val="00181475"/>
    <w:rsid w:val="0018154F"/>
    <w:rsid w:val="0018159A"/>
    <w:rsid w:val="001819F8"/>
    <w:rsid w:val="00181A9D"/>
    <w:rsid w:val="00181BD8"/>
    <w:rsid w:val="00181D0E"/>
    <w:rsid w:val="00181DFA"/>
    <w:rsid w:val="00181FF3"/>
    <w:rsid w:val="001829C5"/>
    <w:rsid w:val="00182B39"/>
    <w:rsid w:val="00182BA8"/>
    <w:rsid w:val="00182FF7"/>
    <w:rsid w:val="00183067"/>
    <w:rsid w:val="00183215"/>
    <w:rsid w:val="001833FE"/>
    <w:rsid w:val="00183734"/>
    <w:rsid w:val="00183837"/>
    <w:rsid w:val="00183B21"/>
    <w:rsid w:val="00183E8D"/>
    <w:rsid w:val="001845B6"/>
    <w:rsid w:val="001846A4"/>
    <w:rsid w:val="00184878"/>
    <w:rsid w:val="001848F0"/>
    <w:rsid w:val="00184A97"/>
    <w:rsid w:val="00184B46"/>
    <w:rsid w:val="00184CAC"/>
    <w:rsid w:val="00184D7B"/>
    <w:rsid w:val="001852DD"/>
    <w:rsid w:val="001853F3"/>
    <w:rsid w:val="00185E1F"/>
    <w:rsid w:val="00186015"/>
    <w:rsid w:val="001864A9"/>
    <w:rsid w:val="001868AA"/>
    <w:rsid w:val="00187CE5"/>
    <w:rsid w:val="00187EC4"/>
    <w:rsid w:val="00190055"/>
    <w:rsid w:val="00190123"/>
    <w:rsid w:val="00190367"/>
    <w:rsid w:val="00190579"/>
    <w:rsid w:val="001908B6"/>
    <w:rsid w:val="00190986"/>
    <w:rsid w:val="00190A82"/>
    <w:rsid w:val="00190AD2"/>
    <w:rsid w:val="00190C69"/>
    <w:rsid w:val="00190E42"/>
    <w:rsid w:val="00191B10"/>
    <w:rsid w:val="00191B63"/>
    <w:rsid w:val="00191B8B"/>
    <w:rsid w:val="00191EE2"/>
    <w:rsid w:val="00192018"/>
    <w:rsid w:val="001926EA"/>
    <w:rsid w:val="001926F8"/>
    <w:rsid w:val="00192899"/>
    <w:rsid w:val="00192AC6"/>
    <w:rsid w:val="00192B85"/>
    <w:rsid w:val="0019392B"/>
    <w:rsid w:val="00193D18"/>
    <w:rsid w:val="00193F8D"/>
    <w:rsid w:val="0019427D"/>
    <w:rsid w:val="00194802"/>
    <w:rsid w:val="001948E1"/>
    <w:rsid w:val="00194A94"/>
    <w:rsid w:val="00194AB1"/>
    <w:rsid w:val="00194BD3"/>
    <w:rsid w:val="0019514C"/>
    <w:rsid w:val="00195454"/>
    <w:rsid w:val="001954E8"/>
    <w:rsid w:val="00195848"/>
    <w:rsid w:val="00195B1D"/>
    <w:rsid w:val="00195E00"/>
    <w:rsid w:val="00195E5F"/>
    <w:rsid w:val="00195ED0"/>
    <w:rsid w:val="0019625D"/>
    <w:rsid w:val="0019625E"/>
    <w:rsid w:val="00196302"/>
    <w:rsid w:val="001967D1"/>
    <w:rsid w:val="001968AB"/>
    <w:rsid w:val="0019727B"/>
    <w:rsid w:val="001975AB"/>
    <w:rsid w:val="001976A5"/>
    <w:rsid w:val="00197763"/>
    <w:rsid w:val="001979DD"/>
    <w:rsid w:val="00197DCA"/>
    <w:rsid w:val="00197EC9"/>
    <w:rsid w:val="001A0056"/>
    <w:rsid w:val="001A03C9"/>
    <w:rsid w:val="001A09BA"/>
    <w:rsid w:val="001A0B6B"/>
    <w:rsid w:val="001A0C48"/>
    <w:rsid w:val="001A10D7"/>
    <w:rsid w:val="001A10F8"/>
    <w:rsid w:val="001A1712"/>
    <w:rsid w:val="001A18BF"/>
    <w:rsid w:val="001A1E5D"/>
    <w:rsid w:val="001A1F0F"/>
    <w:rsid w:val="001A2573"/>
    <w:rsid w:val="001A2E0D"/>
    <w:rsid w:val="001A2F0E"/>
    <w:rsid w:val="001A3022"/>
    <w:rsid w:val="001A38F1"/>
    <w:rsid w:val="001A394D"/>
    <w:rsid w:val="001A3AAF"/>
    <w:rsid w:val="001A3B4E"/>
    <w:rsid w:val="001A4126"/>
    <w:rsid w:val="001A4530"/>
    <w:rsid w:val="001A45A4"/>
    <w:rsid w:val="001A45CF"/>
    <w:rsid w:val="001A4689"/>
    <w:rsid w:val="001A4AEF"/>
    <w:rsid w:val="001A4B2E"/>
    <w:rsid w:val="001A4B6B"/>
    <w:rsid w:val="001A527E"/>
    <w:rsid w:val="001A57C0"/>
    <w:rsid w:val="001A5C8B"/>
    <w:rsid w:val="001A5CC2"/>
    <w:rsid w:val="001A60A1"/>
    <w:rsid w:val="001A62CE"/>
    <w:rsid w:val="001A6A4A"/>
    <w:rsid w:val="001A6B4B"/>
    <w:rsid w:val="001A6C91"/>
    <w:rsid w:val="001A70EA"/>
    <w:rsid w:val="001A7137"/>
    <w:rsid w:val="001A72E0"/>
    <w:rsid w:val="001A72E4"/>
    <w:rsid w:val="001A7401"/>
    <w:rsid w:val="001A7A9C"/>
    <w:rsid w:val="001B0684"/>
    <w:rsid w:val="001B09D4"/>
    <w:rsid w:val="001B0D2A"/>
    <w:rsid w:val="001B13A6"/>
    <w:rsid w:val="001B1C98"/>
    <w:rsid w:val="001B2355"/>
    <w:rsid w:val="001B2535"/>
    <w:rsid w:val="001B2539"/>
    <w:rsid w:val="001B274D"/>
    <w:rsid w:val="001B2A8C"/>
    <w:rsid w:val="001B2CEC"/>
    <w:rsid w:val="001B2E48"/>
    <w:rsid w:val="001B301C"/>
    <w:rsid w:val="001B3061"/>
    <w:rsid w:val="001B3299"/>
    <w:rsid w:val="001B36CC"/>
    <w:rsid w:val="001B3877"/>
    <w:rsid w:val="001B3D2A"/>
    <w:rsid w:val="001B4365"/>
    <w:rsid w:val="001B478B"/>
    <w:rsid w:val="001B4AE8"/>
    <w:rsid w:val="001B4F27"/>
    <w:rsid w:val="001B5077"/>
    <w:rsid w:val="001B594C"/>
    <w:rsid w:val="001B5D9F"/>
    <w:rsid w:val="001B5F63"/>
    <w:rsid w:val="001B6127"/>
    <w:rsid w:val="001B6335"/>
    <w:rsid w:val="001B688B"/>
    <w:rsid w:val="001B70A6"/>
    <w:rsid w:val="001B728A"/>
    <w:rsid w:val="001B73F9"/>
    <w:rsid w:val="001B77BD"/>
    <w:rsid w:val="001B77DB"/>
    <w:rsid w:val="001C0410"/>
    <w:rsid w:val="001C064C"/>
    <w:rsid w:val="001C07F6"/>
    <w:rsid w:val="001C0B7D"/>
    <w:rsid w:val="001C112C"/>
    <w:rsid w:val="001C1462"/>
    <w:rsid w:val="001C148C"/>
    <w:rsid w:val="001C1492"/>
    <w:rsid w:val="001C1537"/>
    <w:rsid w:val="001C16DA"/>
    <w:rsid w:val="001C1747"/>
    <w:rsid w:val="001C26D2"/>
    <w:rsid w:val="001C292B"/>
    <w:rsid w:val="001C2BDE"/>
    <w:rsid w:val="001C2EB2"/>
    <w:rsid w:val="001C39BF"/>
    <w:rsid w:val="001C4195"/>
    <w:rsid w:val="001C53D2"/>
    <w:rsid w:val="001C5A43"/>
    <w:rsid w:val="001C5D41"/>
    <w:rsid w:val="001C61E6"/>
    <w:rsid w:val="001C6388"/>
    <w:rsid w:val="001C672D"/>
    <w:rsid w:val="001C69B5"/>
    <w:rsid w:val="001C6DCF"/>
    <w:rsid w:val="001C7115"/>
    <w:rsid w:val="001C713C"/>
    <w:rsid w:val="001C7520"/>
    <w:rsid w:val="001C7885"/>
    <w:rsid w:val="001C79C2"/>
    <w:rsid w:val="001D01D7"/>
    <w:rsid w:val="001D0906"/>
    <w:rsid w:val="001D0CFF"/>
    <w:rsid w:val="001D1100"/>
    <w:rsid w:val="001D116D"/>
    <w:rsid w:val="001D17BC"/>
    <w:rsid w:val="001D1B60"/>
    <w:rsid w:val="001D2451"/>
    <w:rsid w:val="001D25B3"/>
    <w:rsid w:val="001D270C"/>
    <w:rsid w:val="001D2A99"/>
    <w:rsid w:val="001D2C21"/>
    <w:rsid w:val="001D2EB6"/>
    <w:rsid w:val="001D307C"/>
    <w:rsid w:val="001D320D"/>
    <w:rsid w:val="001D3442"/>
    <w:rsid w:val="001D3824"/>
    <w:rsid w:val="001D391A"/>
    <w:rsid w:val="001D3C2B"/>
    <w:rsid w:val="001D3F2A"/>
    <w:rsid w:val="001D4317"/>
    <w:rsid w:val="001D432A"/>
    <w:rsid w:val="001D4426"/>
    <w:rsid w:val="001D44CF"/>
    <w:rsid w:val="001D474C"/>
    <w:rsid w:val="001D4979"/>
    <w:rsid w:val="001D497B"/>
    <w:rsid w:val="001D4B3C"/>
    <w:rsid w:val="001D4DE6"/>
    <w:rsid w:val="001D4E9E"/>
    <w:rsid w:val="001D538A"/>
    <w:rsid w:val="001D5488"/>
    <w:rsid w:val="001D595C"/>
    <w:rsid w:val="001D5BA0"/>
    <w:rsid w:val="001D5DD3"/>
    <w:rsid w:val="001D63F7"/>
    <w:rsid w:val="001D6BEA"/>
    <w:rsid w:val="001D7275"/>
    <w:rsid w:val="001D72ED"/>
    <w:rsid w:val="001D7310"/>
    <w:rsid w:val="001D74EF"/>
    <w:rsid w:val="001D7728"/>
    <w:rsid w:val="001D79DA"/>
    <w:rsid w:val="001D7C23"/>
    <w:rsid w:val="001D7D48"/>
    <w:rsid w:val="001D7FA2"/>
    <w:rsid w:val="001E00DB"/>
    <w:rsid w:val="001E032C"/>
    <w:rsid w:val="001E0486"/>
    <w:rsid w:val="001E052E"/>
    <w:rsid w:val="001E055B"/>
    <w:rsid w:val="001E0C84"/>
    <w:rsid w:val="001E1922"/>
    <w:rsid w:val="001E19A3"/>
    <w:rsid w:val="001E1A3B"/>
    <w:rsid w:val="001E1C75"/>
    <w:rsid w:val="001E26AD"/>
    <w:rsid w:val="001E271C"/>
    <w:rsid w:val="001E2A4F"/>
    <w:rsid w:val="001E2B17"/>
    <w:rsid w:val="001E2FD5"/>
    <w:rsid w:val="001E31F9"/>
    <w:rsid w:val="001E3272"/>
    <w:rsid w:val="001E3496"/>
    <w:rsid w:val="001E353A"/>
    <w:rsid w:val="001E3D8B"/>
    <w:rsid w:val="001E43A8"/>
    <w:rsid w:val="001E446B"/>
    <w:rsid w:val="001E48BA"/>
    <w:rsid w:val="001E4A07"/>
    <w:rsid w:val="001E4F22"/>
    <w:rsid w:val="001E526B"/>
    <w:rsid w:val="001E5426"/>
    <w:rsid w:val="001E58BC"/>
    <w:rsid w:val="001E5C7D"/>
    <w:rsid w:val="001E5D37"/>
    <w:rsid w:val="001E6013"/>
    <w:rsid w:val="001E62AA"/>
    <w:rsid w:val="001E6408"/>
    <w:rsid w:val="001E6538"/>
    <w:rsid w:val="001E6A75"/>
    <w:rsid w:val="001E71ED"/>
    <w:rsid w:val="001E72A8"/>
    <w:rsid w:val="001E789C"/>
    <w:rsid w:val="001E78C5"/>
    <w:rsid w:val="001E7B35"/>
    <w:rsid w:val="001E7D3E"/>
    <w:rsid w:val="001E7E16"/>
    <w:rsid w:val="001F05AF"/>
    <w:rsid w:val="001F07AB"/>
    <w:rsid w:val="001F0891"/>
    <w:rsid w:val="001F0B05"/>
    <w:rsid w:val="001F0D24"/>
    <w:rsid w:val="001F0D32"/>
    <w:rsid w:val="001F1095"/>
    <w:rsid w:val="001F144D"/>
    <w:rsid w:val="001F1671"/>
    <w:rsid w:val="001F1879"/>
    <w:rsid w:val="001F1F1A"/>
    <w:rsid w:val="001F20DB"/>
    <w:rsid w:val="001F226F"/>
    <w:rsid w:val="001F2924"/>
    <w:rsid w:val="001F2C59"/>
    <w:rsid w:val="001F3381"/>
    <w:rsid w:val="001F34A8"/>
    <w:rsid w:val="001F34EF"/>
    <w:rsid w:val="001F3596"/>
    <w:rsid w:val="001F3AB9"/>
    <w:rsid w:val="001F41EF"/>
    <w:rsid w:val="001F43E8"/>
    <w:rsid w:val="001F5111"/>
    <w:rsid w:val="001F51A3"/>
    <w:rsid w:val="001F51AD"/>
    <w:rsid w:val="001F51B6"/>
    <w:rsid w:val="001F547E"/>
    <w:rsid w:val="001F56B3"/>
    <w:rsid w:val="001F5C62"/>
    <w:rsid w:val="001F600D"/>
    <w:rsid w:val="001F6FAD"/>
    <w:rsid w:val="001F704B"/>
    <w:rsid w:val="001F74F5"/>
    <w:rsid w:val="001F7667"/>
    <w:rsid w:val="001F782D"/>
    <w:rsid w:val="001F79DF"/>
    <w:rsid w:val="001F7D30"/>
    <w:rsid w:val="0020002D"/>
    <w:rsid w:val="002006A9"/>
    <w:rsid w:val="00200C27"/>
    <w:rsid w:val="00200F07"/>
    <w:rsid w:val="00200F0D"/>
    <w:rsid w:val="00201504"/>
    <w:rsid w:val="0020162F"/>
    <w:rsid w:val="0020173F"/>
    <w:rsid w:val="0020178D"/>
    <w:rsid w:val="00201860"/>
    <w:rsid w:val="00201A2F"/>
    <w:rsid w:val="00201D1C"/>
    <w:rsid w:val="00202E0E"/>
    <w:rsid w:val="00203213"/>
    <w:rsid w:val="0020352D"/>
    <w:rsid w:val="002035DE"/>
    <w:rsid w:val="0020382C"/>
    <w:rsid w:val="00203D6D"/>
    <w:rsid w:val="00203F96"/>
    <w:rsid w:val="002041A0"/>
    <w:rsid w:val="002045EC"/>
    <w:rsid w:val="002047BA"/>
    <w:rsid w:val="002048B2"/>
    <w:rsid w:val="002048E2"/>
    <w:rsid w:val="00204B6D"/>
    <w:rsid w:val="00204BBA"/>
    <w:rsid w:val="00204D9D"/>
    <w:rsid w:val="002052A9"/>
    <w:rsid w:val="002059EE"/>
    <w:rsid w:val="002059F9"/>
    <w:rsid w:val="00205CBF"/>
    <w:rsid w:val="00206258"/>
    <w:rsid w:val="0020626E"/>
    <w:rsid w:val="0020635E"/>
    <w:rsid w:val="002065CF"/>
    <w:rsid w:val="00206761"/>
    <w:rsid w:val="00206CBD"/>
    <w:rsid w:val="00206EF7"/>
    <w:rsid w:val="00206EFC"/>
    <w:rsid w:val="0020701B"/>
    <w:rsid w:val="00207599"/>
    <w:rsid w:val="00207B43"/>
    <w:rsid w:val="00207BF8"/>
    <w:rsid w:val="00207D4E"/>
    <w:rsid w:val="00207EC3"/>
    <w:rsid w:val="00210439"/>
    <w:rsid w:val="0021056F"/>
    <w:rsid w:val="00210669"/>
    <w:rsid w:val="00210822"/>
    <w:rsid w:val="00210E07"/>
    <w:rsid w:val="002117E4"/>
    <w:rsid w:val="00211828"/>
    <w:rsid w:val="00211981"/>
    <w:rsid w:val="00211A0E"/>
    <w:rsid w:val="00211A6A"/>
    <w:rsid w:val="00211C22"/>
    <w:rsid w:val="00211CD0"/>
    <w:rsid w:val="00211F74"/>
    <w:rsid w:val="0021360E"/>
    <w:rsid w:val="0021385D"/>
    <w:rsid w:val="00213A58"/>
    <w:rsid w:val="00213EC2"/>
    <w:rsid w:val="00214001"/>
    <w:rsid w:val="002140CF"/>
    <w:rsid w:val="00214244"/>
    <w:rsid w:val="00214473"/>
    <w:rsid w:val="002145BF"/>
    <w:rsid w:val="002146F5"/>
    <w:rsid w:val="00214AD9"/>
    <w:rsid w:val="00214D02"/>
    <w:rsid w:val="00215008"/>
    <w:rsid w:val="00215226"/>
    <w:rsid w:val="0021529C"/>
    <w:rsid w:val="00215838"/>
    <w:rsid w:val="00215A0C"/>
    <w:rsid w:val="00215B43"/>
    <w:rsid w:val="00215BC3"/>
    <w:rsid w:val="002161BD"/>
    <w:rsid w:val="002162A9"/>
    <w:rsid w:val="0021634C"/>
    <w:rsid w:val="002163CF"/>
    <w:rsid w:val="0021674F"/>
    <w:rsid w:val="00216C56"/>
    <w:rsid w:val="00216C6B"/>
    <w:rsid w:val="0021700E"/>
    <w:rsid w:val="00217276"/>
    <w:rsid w:val="00217368"/>
    <w:rsid w:val="00217517"/>
    <w:rsid w:val="002175B3"/>
    <w:rsid w:val="002179BC"/>
    <w:rsid w:val="002179E7"/>
    <w:rsid w:val="00217C50"/>
    <w:rsid w:val="00217E88"/>
    <w:rsid w:val="00217EE5"/>
    <w:rsid w:val="00220183"/>
    <w:rsid w:val="0022066D"/>
    <w:rsid w:val="0022079F"/>
    <w:rsid w:val="002207CA"/>
    <w:rsid w:val="00220F74"/>
    <w:rsid w:val="00221929"/>
    <w:rsid w:val="00221EE6"/>
    <w:rsid w:val="0022207A"/>
    <w:rsid w:val="002222FC"/>
    <w:rsid w:val="00222749"/>
    <w:rsid w:val="002232D4"/>
    <w:rsid w:val="0022349F"/>
    <w:rsid w:val="0022399B"/>
    <w:rsid w:val="00223A49"/>
    <w:rsid w:val="00224671"/>
    <w:rsid w:val="002246A2"/>
    <w:rsid w:val="00224DEA"/>
    <w:rsid w:val="00225019"/>
    <w:rsid w:val="00225B71"/>
    <w:rsid w:val="002260C3"/>
    <w:rsid w:val="00226104"/>
    <w:rsid w:val="0022626C"/>
    <w:rsid w:val="002268BB"/>
    <w:rsid w:val="00226B6B"/>
    <w:rsid w:val="00226CC4"/>
    <w:rsid w:val="002270F5"/>
    <w:rsid w:val="002271CE"/>
    <w:rsid w:val="002272D1"/>
    <w:rsid w:val="00227595"/>
    <w:rsid w:val="002276B5"/>
    <w:rsid w:val="002279D7"/>
    <w:rsid w:val="00227DC8"/>
    <w:rsid w:val="00230204"/>
    <w:rsid w:val="002309FA"/>
    <w:rsid w:val="00230B4B"/>
    <w:rsid w:val="00231242"/>
    <w:rsid w:val="002313FB"/>
    <w:rsid w:val="0023165F"/>
    <w:rsid w:val="00231694"/>
    <w:rsid w:val="00231A99"/>
    <w:rsid w:val="00231B76"/>
    <w:rsid w:val="00231F04"/>
    <w:rsid w:val="002321F9"/>
    <w:rsid w:val="002326D1"/>
    <w:rsid w:val="00232973"/>
    <w:rsid w:val="00232AB1"/>
    <w:rsid w:val="00232BEB"/>
    <w:rsid w:val="002338E8"/>
    <w:rsid w:val="00233A13"/>
    <w:rsid w:val="00233A58"/>
    <w:rsid w:val="00233BDC"/>
    <w:rsid w:val="00233DD4"/>
    <w:rsid w:val="00233F46"/>
    <w:rsid w:val="0023412E"/>
    <w:rsid w:val="00234198"/>
    <w:rsid w:val="002342CC"/>
    <w:rsid w:val="002346A4"/>
    <w:rsid w:val="00234910"/>
    <w:rsid w:val="00234B19"/>
    <w:rsid w:val="002350AC"/>
    <w:rsid w:val="002350B9"/>
    <w:rsid w:val="00235187"/>
    <w:rsid w:val="00235331"/>
    <w:rsid w:val="00235428"/>
    <w:rsid w:val="00235CB8"/>
    <w:rsid w:val="00235FEC"/>
    <w:rsid w:val="002362DF"/>
    <w:rsid w:val="002362F9"/>
    <w:rsid w:val="002365F5"/>
    <w:rsid w:val="00236625"/>
    <w:rsid w:val="00236820"/>
    <w:rsid w:val="0023693D"/>
    <w:rsid w:val="00236F8E"/>
    <w:rsid w:val="0023724E"/>
    <w:rsid w:val="002373A2"/>
    <w:rsid w:val="00237C83"/>
    <w:rsid w:val="00237D06"/>
    <w:rsid w:val="00237E11"/>
    <w:rsid w:val="002400B1"/>
    <w:rsid w:val="0024015C"/>
    <w:rsid w:val="00240217"/>
    <w:rsid w:val="002402A3"/>
    <w:rsid w:val="002405CA"/>
    <w:rsid w:val="00240637"/>
    <w:rsid w:val="0024096B"/>
    <w:rsid w:val="00240A07"/>
    <w:rsid w:val="00240B0E"/>
    <w:rsid w:val="00240F29"/>
    <w:rsid w:val="002414FA"/>
    <w:rsid w:val="0024157C"/>
    <w:rsid w:val="0024158D"/>
    <w:rsid w:val="00241682"/>
    <w:rsid w:val="002417F3"/>
    <w:rsid w:val="00241939"/>
    <w:rsid w:val="00241D33"/>
    <w:rsid w:val="00241EEE"/>
    <w:rsid w:val="00241F26"/>
    <w:rsid w:val="002421D6"/>
    <w:rsid w:val="00242298"/>
    <w:rsid w:val="00242485"/>
    <w:rsid w:val="00243088"/>
    <w:rsid w:val="0024348E"/>
    <w:rsid w:val="0024355C"/>
    <w:rsid w:val="00243D8D"/>
    <w:rsid w:val="00243EBF"/>
    <w:rsid w:val="00243FAE"/>
    <w:rsid w:val="0024416E"/>
    <w:rsid w:val="0024438A"/>
    <w:rsid w:val="00244412"/>
    <w:rsid w:val="00244919"/>
    <w:rsid w:val="00244F4E"/>
    <w:rsid w:val="00244F98"/>
    <w:rsid w:val="0024524F"/>
    <w:rsid w:val="00245E67"/>
    <w:rsid w:val="00245EF9"/>
    <w:rsid w:val="002462BC"/>
    <w:rsid w:val="002468CC"/>
    <w:rsid w:val="00246A85"/>
    <w:rsid w:val="00246C0A"/>
    <w:rsid w:val="002471D8"/>
    <w:rsid w:val="002473EC"/>
    <w:rsid w:val="002473F5"/>
    <w:rsid w:val="00250B33"/>
    <w:rsid w:val="00250E52"/>
    <w:rsid w:val="00251A37"/>
    <w:rsid w:val="0025291B"/>
    <w:rsid w:val="00253469"/>
    <w:rsid w:val="0025346C"/>
    <w:rsid w:val="00253535"/>
    <w:rsid w:val="002535D9"/>
    <w:rsid w:val="00253A0E"/>
    <w:rsid w:val="00253D55"/>
    <w:rsid w:val="00253DFC"/>
    <w:rsid w:val="00254138"/>
    <w:rsid w:val="0025486A"/>
    <w:rsid w:val="00254AEF"/>
    <w:rsid w:val="00254AFC"/>
    <w:rsid w:val="00255006"/>
    <w:rsid w:val="002552A1"/>
    <w:rsid w:val="002552BB"/>
    <w:rsid w:val="00256429"/>
    <w:rsid w:val="0025673A"/>
    <w:rsid w:val="002568C6"/>
    <w:rsid w:val="00256B8E"/>
    <w:rsid w:val="00256CBC"/>
    <w:rsid w:val="002570FD"/>
    <w:rsid w:val="00257179"/>
    <w:rsid w:val="0025733D"/>
    <w:rsid w:val="0025756D"/>
    <w:rsid w:val="0025769C"/>
    <w:rsid w:val="002576B0"/>
    <w:rsid w:val="00257724"/>
    <w:rsid w:val="002578F7"/>
    <w:rsid w:val="00257921"/>
    <w:rsid w:val="00257BF5"/>
    <w:rsid w:val="00257C99"/>
    <w:rsid w:val="00257E2F"/>
    <w:rsid w:val="00257FCB"/>
    <w:rsid w:val="00260555"/>
    <w:rsid w:val="00260926"/>
    <w:rsid w:val="00260B85"/>
    <w:rsid w:val="00260F1A"/>
    <w:rsid w:val="002616E8"/>
    <w:rsid w:val="00261A27"/>
    <w:rsid w:val="00261B77"/>
    <w:rsid w:val="00261DF1"/>
    <w:rsid w:val="00261F1B"/>
    <w:rsid w:val="00261F8F"/>
    <w:rsid w:val="0026219B"/>
    <w:rsid w:val="0026222C"/>
    <w:rsid w:val="002625A6"/>
    <w:rsid w:val="0026289F"/>
    <w:rsid w:val="00262972"/>
    <w:rsid w:val="00262A48"/>
    <w:rsid w:val="00262AB6"/>
    <w:rsid w:val="00262CDF"/>
    <w:rsid w:val="00262EFA"/>
    <w:rsid w:val="00262EFB"/>
    <w:rsid w:val="00263029"/>
    <w:rsid w:val="002637DB"/>
    <w:rsid w:val="00263F8E"/>
    <w:rsid w:val="00264192"/>
    <w:rsid w:val="002642A5"/>
    <w:rsid w:val="00264465"/>
    <w:rsid w:val="00265231"/>
    <w:rsid w:val="00265A63"/>
    <w:rsid w:val="00265CD7"/>
    <w:rsid w:val="00265F4B"/>
    <w:rsid w:val="00265FFB"/>
    <w:rsid w:val="002666D0"/>
    <w:rsid w:val="00266D06"/>
    <w:rsid w:val="00266DB8"/>
    <w:rsid w:val="0026740F"/>
    <w:rsid w:val="002674EF"/>
    <w:rsid w:val="00267510"/>
    <w:rsid w:val="002677F1"/>
    <w:rsid w:val="00267800"/>
    <w:rsid w:val="00267951"/>
    <w:rsid w:val="0026797F"/>
    <w:rsid w:val="00267E71"/>
    <w:rsid w:val="00267E77"/>
    <w:rsid w:val="002702F8"/>
    <w:rsid w:val="002707C6"/>
    <w:rsid w:val="00270C0D"/>
    <w:rsid w:val="00270CAF"/>
    <w:rsid w:val="00271511"/>
    <w:rsid w:val="002718DC"/>
    <w:rsid w:val="00271C84"/>
    <w:rsid w:val="00271D89"/>
    <w:rsid w:val="00272307"/>
    <w:rsid w:val="0027240A"/>
    <w:rsid w:val="0027265B"/>
    <w:rsid w:val="00272688"/>
    <w:rsid w:val="00272B91"/>
    <w:rsid w:val="00272BB2"/>
    <w:rsid w:val="00273464"/>
    <w:rsid w:val="00274206"/>
    <w:rsid w:val="0027427D"/>
    <w:rsid w:val="0027444C"/>
    <w:rsid w:val="00275011"/>
    <w:rsid w:val="00275190"/>
    <w:rsid w:val="002752E5"/>
    <w:rsid w:val="0027569B"/>
    <w:rsid w:val="0027584A"/>
    <w:rsid w:val="00275F65"/>
    <w:rsid w:val="00275FDB"/>
    <w:rsid w:val="0027616D"/>
    <w:rsid w:val="00276340"/>
    <w:rsid w:val="0027656E"/>
    <w:rsid w:val="00276874"/>
    <w:rsid w:val="00276AF3"/>
    <w:rsid w:val="00277288"/>
    <w:rsid w:val="002775D0"/>
    <w:rsid w:val="00277CB8"/>
    <w:rsid w:val="00277DB6"/>
    <w:rsid w:val="00277EF7"/>
    <w:rsid w:val="002804F4"/>
    <w:rsid w:val="00280A76"/>
    <w:rsid w:val="00280D3D"/>
    <w:rsid w:val="00280F70"/>
    <w:rsid w:val="0028178A"/>
    <w:rsid w:val="0028183A"/>
    <w:rsid w:val="002821D6"/>
    <w:rsid w:val="00282570"/>
    <w:rsid w:val="00282A55"/>
    <w:rsid w:val="00282B3F"/>
    <w:rsid w:val="00282C30"/>
    <w:rsid w:val="00282CFB"/>
    <w:rsid w:val="00282EC6"/>
    <w:rsid w:val="00282F8F"/>
    <w:rsid w:val="00283350"/>
    <w:rsid w:val="00283549"/>
    <w:rsid w:val="0028371A"/>
    <w:rsid w:val="00283A7D"/>
    <w:rsid w:val="00283CD2"/>
    <w:rsid w:val="002840F0"/>
    <w:rsid w:val="00284817"/>
    <w:rsid w:val="002848A4"/>
    <w:rsid w:val="002848B9"/>
    <w:rsid w:val="002857F7"/>
    <w:rsid w:val="00285885"/>
    <w:rsid w:val="00285F56"/>
    <w:rsid w:val="0028601D"/>
    <w:rsid w:val="002862B1"/>
    <w:rsid w:val="0028633B"/>
    <w:rsid w:val="0028698B"/>
    <w:rsid w:val="002869E4"/>
    <w:rsid w:val="00286C9C"/>
    <w:rsid w:val="00287CA9"/>
    <w:rsid w:val="00287F76"/>
    <w:rsid w:val="00290BA4"/>
    <w:rsid w:val="00290BCB"/>
    <w:rsid w:val="00290F64"/>
    <w:rsid w:val="002910A4"/>
    <w:rsid w:val="00291266"/>
    <w:rsid w:val="002917F3"/>
    <w:rsid w:val="00291A2D"/>
    <w:rsid w:val="00291C63"/>
    <w:rsid w:val="0029232E"/>
    <w:rsid w:val="00292539"/>
    <w:rsid w:val="002930CF"/>
    <w:rsid w:val="00293111"/>
    <w:rsid w:val="00293148"/>
    <w:rsid w:val="00293220"/>
    <w:rsid w:val="00293824"/>
    <w:rsid w:val="00293B98"/>
    <w:rsid w:val="00293D1A"/>
    <w:rsid w:val="00293D89"/>
    <w:rsid w:val="00293EE2"/>
    <w:rsid w:val="00293F30"/>
    <w:rsid w:val="0029466B"/>
    <w:rsid w:val="00294875"/>
    <w:rsid w:val="00294A17"/>
    <w:rsid w:val="00294BB1"/>
    <w:rsid w:val="002951E3"/>
    <w:rsid w:val="00295550"/>
    <w:rsid w:val="00295ADD"/>
    <w:rsid w:val="00295B5B"/>
    <w:rsid w:val="00295D1C"/>
    <w:rsid w:val="00295F30"/>
    <w:rsid w:val="002960A4"/>
    <w:rsid w:val="002960BC"/>
    <w:rsid w:val="00296455"/>
    <w:rsid w:val="00296771"/>
    <w:rsid w:val="002968DF"/>
    <w:rsid w:val="00296D95"/>
    <w:rsid w:val="00296E02"/>
    <w:rsid w:val="00297431"/>
    <w:rsid w:val="002976B0"/>
    <w:rsid w:val="002976EE"/>
    <w:rsid w:val="00297E2F"/>
    <w:rsid w:val="002A0052"/>
    <w:rsid w:val="002A009D"/>
    <w:rsid w:val="002A02E0"/>
    <w:rsid w:val="002A0733"/>
    <w:rsid w:val="002A0AE5"/>
    <w:rsid w:val="002A0C0E"/>
    <w:rsid w:val="002A196A"/>
    <w:rsid w:val="002A1B6E"/>
    <w:rsid w:val="002A1CA2"/>
    <w:rsid w:val="002A1CCF"/>
    <w:rsid w:val="002A1FB1"/>
    <w:rsid w:val="002A2431"/>
    <w:rsid w:val="002A2462"/>
    <w:rsid w:val="002A2806"/>
    <w:rsid w:val="002A287F"/>
    <w:rsid w:val="002A3419"/>
    <w:rsid w:val="002A354B"/>
    <w:rsid w:val="002A3694"/>
    <w:rsid w:val="002A3894"/>
    <w:rsid w:val="002A38D2"/>
    <w:rsid w:val="002A3900"/>
    <w:rsid w:val="002A3BB0"/>
    <w:rsid w:val="002A3C16"/>
    <w:rsid w:val="002A436A"/>
    <w:rsid w:val="002A43A5"/>
    <w:rsid w:val="002A47AD"/>
    <w:rsid w:val="002A4D48"/>
    <w:rsid w:val="002A4F95"/>
    <w:rsid w:val="002A4FAD"/>
    <w:rsid w:val="002A50B3"/>
    <w:rsid w:val="002A5985"/>
    <w:rsid w:val="002A5EA5"/>
    <w:rsid w:val="002A5F4B"/>
    <w:rsid w:val="002A68A0"/>
    <w:rsid w:val="002A6D2F"/>
    <w:rsid w:val="002A6E78"/>
    <w:rsid w:val="002A6F91"/>
    <w:rsid w:val="002A7006"/>
    <w:rsid w:val="002A707F"/>
    <w:rsid w:val="002A7398"/>
    <w:rsid w:val="002A7653"/>
    <w:rsid w:val="002A789E"/>
    <w:rsid w:val="002A7A5C"/>
    <w:rsid w:val="002A7BD8"/>
    <w:rsid w:val="002B009A"/>
    <w:rsid w:val="002B041E"/>
    <w:rsid w:val="002B06EE"/>
    <w:rsid w:val="002B0757"/>
    <w:rsid w:val="002B090D"/>
    <w:rsid w:val="002B0BFE"/>
    <w:rsid w:val="002B13F2"/>
    <w:rsid w:val="002B15CC"/>
    <w:rsid w:val="002B1C67"/>
    <w:rsid w:val="002B1F94"/>
    <w:rsid w:val="002B244E"/>
    <w:rsid w:val="002B2650"/>
    <w:rsid w:val="002B28EA"/>
    <w:rsid w:val="002B3094"/>
    <w:rsid w:val="002B3099"/>
    <w:rsid w:val="002B3113"/>
    <w:rsid w:val="002B3208"/>
    <w:rsid w:val="002B35E7"/>
    <w:rsid w:val="002B3BC6"/>
    <w:rsid w:val="002B4308"/>
    <w:rsid w:val="002B480E"/>
    <w:rsid w:val="002B4BFE"/>
    <w:rsid w:val="002B5218"/>
    <w:rsid w:val="002B5333"/>
    <w:rsid w:val="002B5488"/>
    <w:rsid w:val="002B5796"/>
    <w:rsid w:val="002B5DA7"/>
    <w:rsid w:val="002B5EB1"/>
    <w:rsid w:val="002B6230"/>
    <w:rsid w:val="002B6ACD"/>
    <w:rsid w:val="002B6B19"/>
    <w:rsid w:val="002B6E81"/>
    <w:rsid w:val="002B6ECB"/>
    <w:rsid w:val="002B7040"/>
    <w:rsid w:val="002B72C0"/>
    <w:rsid w:val="002B74F2"/>
    <w:rsid w:val="002B7B19"/>
    <w:rsid w:val="002B7C4B"/>
    <w:rsid w:val="002B7FA5"/>
    <w:rsid w:val="002C0310"/>
    <w:rsid w:val="002C0754"/>
    <w:rsid w:val="002C082A"/>
    <w:rsid w:val="002C094D"/>
    <w:rsid w:val="002C0D2F"/>
    <w:rsid w:val="002C1049"/>
    <w:rsid w:val="002C13BE"/>
    <w:rsid w:val="002C142D"/>
    <w:rsid w:val="002C1559"/>
    <w:rsid w:val="002C1CCF"/>
    <w:rsid w:val="002C2511"/>
    <w:rsid w:val="002C283E"/>
    <w:rsid w:val="002C28E5"/>
    <w:rsid w:val="002C2B75"/>
    <w:rsid w:val="002C35AD"/>
    <w:rsid w:val="002C37E7"/>
    <w:rsid w:val="002C38B6"/>
    <w:rsid w:val="002C3FE6"/>
    <w:rsid w:val="002C40ED"/>
    <w:rsid w:val="002C41DA"/>
    <w:rsid w:val="002C45A5"/>
    <w:rsid w:val="002C4615"/>
    <w:rsid w:val="002C487A"/>
    <w:rsid w:val="002C50B0"/>
    <w:rsid w:val="002C53B8"/>
    <w:rsid w:val="002C5724"/>
    <w:rsid w:val="002C5C17"/>
    <w:rsid w:val="002C6061"/>
    <w:rsid w:val="002C621E"/>
    <w:rsid w:val="002C62FC"/>
    <w:rsid w:val="002C658C"/>
    <w:rsid w:val="002C6965"/>
    <w:rsid w:val="002C6B6B"/>
    <w:rsid w:val="002C6C46"/>
    <w:rsid w:val="002C704C"/>
    <w:rsid w:val="002C7122"/>
    <w:rsid w:val="002C7228"/>
    <w:rsid w:val="002C796E"/>
    <w:rsid w:val="002C7973"/>
    <w:rsid w:val="002C7A02"/>
    <w:rsid w:val="002C7F33"/>
    <w:rsid w:val="002D0110"/>
    <w:rsid w:val="002D045B"/>
    <w:rsid w:val="002D0D3B"/>
    <w:rsid w:val="002D110D"/>
    <w:rsid w:val="002D121F"/>
    <w:rsid w:val="002D1243"/>
    <w:rsid w:val="002D154D"/>
    <w:rsid w:val="002D17C3"/>
    <w:rsid w:val="002D1927"/>
    <w:rsid w:val="002D1AC2"/>
    <w:rsid w:val="002D207C"/>
    <w:rsid w:val="002D23D2"/>
    <w:rsid w:val="002D24C9"/>
    <w:rsid w:val="002D2646"/>
    <w:rsid w:val="002D296A"/>
    <w:rsid w:val="002D2F53"/>
    <w:rsid w:val="002D30C3"/>
    <w:rsid w:val="002D41B9"/>
    <w:rsid w:val="002D43EE"/>
    <w:rsid w:val="002D55CC"/>
    <w:rsid w:val="002D599F"/>
    <w:rsid w:val="002D5D50"/>
    <w:rsid w:val="002D5E32"/>
    <w:rsid w:val="002D5FDE"/>
    <w:rsid w:val="002D613D"/>
    <w:rsid w:val="002D642B"/>
    <w:rsid w:val="002D65DC"/>
    <w:rsid w:val="002D6726"/>
    <w:rsid w:val="002D68ED"/>
    <w:rsid w:val="002D693A"/>
    <w:rsid w:val="002D6E51"/>
    <w:rsid w:val="002D6F7A"/>
    <w:rsid w:val="002D7188"/>
    <w:rsid w:val="002D732F"/>
    <w:rsid w:val="002D737A"/>
    <w:rsid w:val="002D767E"/>
    <w:rsid w:val="002E0631"/>
    <w:rsid w:val="002E0AB3"/>
    <w:rsid w:val="002E0FE5"/>
    <w:rsid w:val="002E10D2"/>
    <w:rsid w:val="002E124E"/>
    <w:rsid w:val="002E1432"/>
    <w:rsid w:val="002E1807"/>
    <w:rsid w:val="002E188B"/>
    <w:rsid w:val="002E1CA9"/>
    <w:rsid w:val="002E2301"/>
    <w:rsid w:val="002E2755"/>
    <w:rsid w:val="002E2783"/>
    <w:rsid w:val="002E2943"/>
    <w:rsid w:val="002E2D5A"/>
    <w:rsid w:val="002E2E0F"/>
    <w:rsid w:val="002E2EB0"/>
    <w:rsid w:val="002E30E6"/>
    <w:rsid w:val="002E3E80"/>
    <w:rsid w:val="002E40B0"/>
    <w:rsid w:val="002E5954"/>
    <w:rsid w:val="002E595B"/>
    <w:rsid w:val="002E5B7C"/>
    <w:rsid w:val="002E5F1A"/>
    <w:rsid w:val="002E5F9B"/>
    <w:rsid w:val="002E6346"/>
    <w:rsid w:val="002E646B"/>
    <w:rsid w:val="002E64E4"/>
    <w:rsid w:val="002E6852"/>
    <w:rsid w:val="002E6DFB"/>
    <w:rsid w:val="002E6EE7"/>
    <w:rsid w:val="002E74C8"/>
    <w:rsid w:val="002E74D9"/>
    <w:rsid w:val="002E765B"/>
    <w:rsid w:val="002E7931"/>
    <w:rsid w:val="002E7E10"/>
    <w:rsid w:val="002F01AC"/>
    <w:rsid w:val="002F02B4"/>
    <w:rsid w:val="002F02E9"/>
    <w:rsid w:val="002F0913"/>
    <w:rsid w:val="002F09F2"/>
    <w:rsid w:val="002F0E87"/>
    <w:rsid w:val="002F0F2C"/>
    <w:rsid w:val="002F102A"/>
    <w:rsid w:val="002F1B7E"/>
    <w:rsid w:val="002F1BB2"/>
    <w:rsid w:val="002F1C85"/>
    <w:rsid w:val="002F1CD1"/>
    <w:rsid w:val="002F219B"/>
    <w:rsid w:val="002F23A0"/>
    <w:rsid w:val="002F268A"/>
    <w:rsid w:val="002F28BD"/>
    <w:rsid w:val="002F2C7D"/>
    <w:rsid w:val="002F2EB1"/>
    <w:rsid w:val="002F2FD0"/>
    <w:rsid w:val="002F3A19"/>
    <w:rsid w:val="002F3A5C"/>
    <w:rsid w:val="002F3CB9"/>
    <w:rsid w:val="002F3E58"/>
    <w:rsid w:val="002F409F"/>
    <w:rsid w:val="002F4118"/>
    <w:rsid w:val="002F4484"/>
    <w:rsid w:val="002F4C38"/>
    <w:rsid w:val="002F5013"/>
    <w:rsid w:val="002F53BB"/>
    <w:rsid w:val="002F5687"/>
    <w:rsid w:val="002F5AE9"/>
    <w:rsid w:val="002F6035"/>
    <w:rsid w:val="002F6DDA"/>
    <w:rsid w:val="002F6F9D"/>
    <w:rsid w:val="002F70B2"/>
    <w:rsid w:val="002F7AB4"/>
    <w:rsid w:val="002F7BD6"/>
    <w:rsid w:val="002F7C10"/>
    <w:rsid w:val="002F7F73"/>
    <w:rsid w:val="003000A4"/>
    <w:rsid w:val="00300121"/>
    <w:rsid w:val="00300F58"/>
    <w:rsid w:val="00301000"/>
    <w:rsid w:val="003011D1"/>
    <w:rsid w:val="00301B7C"/>
    <w:rsid w:val="00301FF8"/>
    <w:rsid w:val="00302038"/>
    <w:rsid w:val="0030208F"/>
    <w:rsid w:val="00302117"/>
    <w:rsid w:val="0030212D"/>
    <w:rsid w:val="00302498"/>
    <w:rsid w:val="003024F3"/>
    <w:rsid w:val="0030257D"/>
    <w:rsid w:val="003029EA"/>
    <w:rsid w:val="00302C51"/>
    <w:rsid w:val="0030389D"/>
    <w:rsid w:val="0030397F"/>
    <w:rsid w:val="00303A19"/>
    <w:rsid w:val="00304893"/>
    <w:rsid w:val="00304B4E"/>
    <w:rsid w:val="00304CF5"/>
    <w:rsid w:val="00304EF0"/>
    <w:rsid w:val="0030502D"/>
    <w:rsid w:val="00305033"/>
    <w:rsid w:val="00305702"/>
    <w:rsid w:val="003057D6"/>
    <w:rsid w:val="00305961"/>
    <w:rsid w:val="00305C90"/>
    <w:rsid w:val="00305DDC"/>
    <w:rsid w:val="0030612B"/>
    <w:rsid w:val="003062AD"/>
    <w:rsid w:val="0030644D"/>
    <w:rsid w:val="00306591"/>
    <w:rsid w:val="003068F7"/>
    <w:rsid w:val="00306CFA"/>
    <w:rsid w:val="003073D1"/>
    <w:rsid w:val="003077B0"/>
    <w:rsid w:val="0030794F"/>
    <w:rsid w:val="003101DC"/>
    <w:rsid w:val="003102AD"/>
    <w:rsid w:val="00310CA7"/>
    <w:rsid w:val="00311A8A"/>
    <w:rsid w:val="00312332"/>
    <w:rsid w:val="0031237A"/>
    <w:rsid w:val="00312C54"/>
    <w:rsid w:val="00312D82"/>
    <w:rsid w:val="00312E9D"/>
    <w:rsid w:val="003131CE"/>
    <w:rsid w:val="003133E9"/>
    <w:rsid w:val="003134D3"/>
    <w:rsid w:val="0031390A"/>
    <w:rsid w:val="00313AB4"/>
    <w:rsid w:val="00313B30"/>
    <w:rsid w:val="00313B70"/>
    <w:rsid w:val="0031405B"/>
    <w:rsid w:val="00314288"/>
    <w:rsid w:val="00314511"/>
    <w:rsid w:val="00314E14"/>
    <w:rsid w:val="00314E7A"/>
    <w:rsid w:val="00314FD3"/>
    <w:rsid w:val="0031533A"/>
    <w:rsid w:val="003156BB"/>
    <w:rsid w:val="00315999"/>
    <w:rsid w:val="00315C87"/>
    <w:rsid w:val="003160B2"/>
    <w:rsid w:val="00316136"/>
    <w:rsid w:val="00316159"/>
    <w:rsid w:val="0031651B"/>
    <w:rsid w:val="00316BED"/>
    <w:rsid w:val="00316D7E"/>
    <w:rsid w:val="00317668"/>
    <w:rsid w:val="003179C9"/>
    <w:rsid w:val="003179CC"/>
    <w:rsid w:val="00317B72"/>
    <w:rsid w:val="00317BEF"/>
    <w:rsid w:val="00317DC9"/>
    <w:rsid w:val="00317F97"/>
    <w:rsid w:val="0032005C"/>
    <w:rsid w:val="00320102"/>
    <w:rsid w:val="0032037B"/>
    <w:rsid w:val="003215AB"/>
    <w:rsid w:val="0032160A"/>
    <w:rsid w:val="003217E3"/>
    <w:rsid w:val="00321ADE"/>
    <w:rsid w:val="00322435"/>
    <w:rsid w:val="00322E8A"/>
    <w:rsid w:val="00323067"/>
    <w:rsid w:val="00323491"/>
    <w:rsid w:val="00323C93"/>
    <w:rsid w:val="00323D13"/>
    <w:rsid w:val="0032418B"/>
    <w:rsid w:val="00324769"/>
    <w:rsid w:val="00324BD6"/>
    <w:rsid w:val="00324CC3"/>
    <w:rsid w:val="00324DC7"/>
    <w:rsid w:val="003251F6"/>
    <w:rsid w:val="00325223"/>
    <w:rsid w:val="003252BA"/>
    <w:rsid w:val="003254D3"/>
    <w:rsid w:val="0032584F"/>
    <w:rsid w:val="003258F8"/>
    <w:rsid w:val="00325ADD"/>
    <w:rsid w:val="0032609C"/>
    <w:rsid w:val="00326656"/>
    <w:rsid w:val="0032679C"/>
    <w:rsid w:val="00326A55"/>
    <w:rsid w:val="003271AC"/>
    <w:rsid w:val="003271DB"/>
    <w:rsid w:val="003271F2"/>
    <w:rsid w:val="00327423"/>
    <w:rsid w:val="003274BB"/>
    <w:rsid w:val="00327AE6"/>
    <w:rsid w:val="00327AF6"/>
    <w:rsid w:val="0033021B"/>
    <w:rsid w:val="003303BE"/>
    <w:rsid w:val="00330F36"/>
    <w:rsid w:val="00331301"/>
    <w:rsid w:val="00331629"/>
    <w:rsid w:val="00331A74"/>
    <w:rsid w:val="00331B95"/>
    <w:rsid w:val="00331EA0"/>
    <w:rsid w:val="003320D9"/>
    <w:rsid w:val="0033230D"/>
    <w:rsid w:val="00332701"/>
    <w:rsid w:val="003331A0"/>
    <w:rsid w:val="003337DB"/>
    <w:rsid w:val="00333CFA"/>
    <w:rsid w:val="003340B6"/>
    <w:rsid w:val="00334170"/>
    <w:rsid w:val="00334400"/>
    <w:rsid w:val="00334815"/>
    <w:rsid w:val="00334963"/>
    <w:rsid w:val="00334ED6"/>
    <w:rsid w:val="00335473"/>
    <w:rsid w:val="00335896"/>
    <w:rsid w:val="00335FA3"/>
    <w:rsid w:val="00336131"/>
    <w:rsid w:val="003363E8"/>
    <w:rsid w:val="0033658B"/>
    <w:rsid w:val="003368CF"/>
    <w:rsid w:val="003368FD"/>
    <w:rsid w:val="0033755D"/>
    <w:rsid w:val="003375B4"/>
    <w:rsid w:val="00337704"/>
    <w:rsid w:val="00337BB6"/>
    <w:rsid w:val="00337D65"/>
    <w:rsid w:val="00340642"/>
    <w:rsid w:val="00340DD8"/>
    <w:rsid w:val="00340E37"/>
    <w:rsid w:val="003418C2"/>
    <w:rsid w:val="003424E2"/>
    <w:rsid w:val="0034254E"/>
    <w:rsid w:val="00342649"/>
    <w:rsid w:val="003427A5"/>
    <w:rsid w:val="003429FB"/>
    <w:rsid w:val="00342C2E"/>
    <w:rsid w:val="00342FA8"/>
    <w:rsid w:val="003431FD"/>
    <w:rsid w:val="00343392"/>
    <w:rsid w:val="0034358E"/>
    <w:rsid w:val="003438BA"/>
    <w:rsid w:val="00343CA1"/>
    <w:rsid w:val="00343DB5"/>
    <w:rsid w:val="00343E94"/>
    <w:rsid w:val="0034431D"/>
    <w:rsid w:val="00344480"/>
    <w:rsid w:val="00344735"/>
    <w:rsid w:val="00344979"/>
    <w:rsid w:val="00344B3B"/>
    <w:rsid w:val="003452F2"/>
    <w:rsid w:val="003453EA"/>
    <w:rsid w:val="003453EF"/>
    <w:rsid w:val="003457F8"/>
    <w:rsid w:val="00346306"/>
    <w:rsid w:val="003464B7"/>
    <w:rsid w:val="0034654B"/>
    <w:rsid w:val="003465A9"/>
    <w:rsid w:val="00347847"/>
    <w:rsid w:val="003478F7"/>
    <w:rsid w:val="00347E6E"/>
    <w:rsid w:val="00347EB7"/>
    <w:rsid w:val="00347F1B"/>
    <w:rsid w:val="003503E1"/>
    <w:rsid w:val="00350783"/>
    <w:rsid w:val="00351177"/>
    <w:rsid w:val="00351291"/>
    <w:rsid w:val="003516A5"/>
    <w:rsid w:val="0035173D"/>
    <w:rsid w:val="0035224C"/>
    <w:rsid w:val="0035237C"/>
    <w:rsid w:val="00352755"/>
    <w:rsid w:val="00352B78"/>
    <w:rsid w:val="00352B82"/>
    <w:rsid w:val="00352BF9"/>
    <w:rsid w:val="00352CFA"/>
    <w:rsid w:val="00352D9F"/>
    <w:rsid w:val="00352DA9"/>
    <w:rsid w:val="00352DAD"/>
    <w:rsid w:val="00352EA7"/>
    <w:rsid w:val="0035348C"/>
    <w:rsid w:val="003534CE"/>
    <w:rsid w:val="003535C4"/>
    <w:rsid w:val="00353628"/>
    <w:rsid w:val="00353892"/>
    <w:rsid w:val="003539CA"/>
    <w:rsid w:val="003539F8"/>
    <w:rsid w:val="00353E7B"/>
    <w:rsid w:val="00353E8B"/>
    <w:rsid w:val="003541A6"/>
    <w:rsid w:val="003543C8"/>
    <w:rsid w:val="00354588"/>
    <w:rsid w:val="00354CA5"/>
    <w:rsid w:val="00354D40"/>
    <w:rsid w:val="003550D7"/>
    <w:rsid w:val="003550F0"/>
    <w:rsid w:val="00355245"/>
    <w:rsid w:val="0035568D"/>
    <w:rsid w:val="0035585D"/>
    <w:rsid w:val="00355AD5"/>
    <w:rsid w:val="00356640"/>
    <w:rsid w:val="00356704"/>
    <w:rsid w:val="00356816"/>
    <w:rsid w:val="003569B5"/>
    <w:rsid w:val="00356A46"/>
    <w:rsid w:val="00356BB0"/>
    <w:rsid w:val="00356C8F"/>
    <w:rsid w:val="003570C4"/>
    <w:rsid w:val="00357182"/>
    <w:rsid w:val="0035723A"/>
    <w:rsid w:val="003573FB"/>
    <w:rsid w:val="003574C4"/>
    <w:rsid w:val="00357942"/>
    <w:rsid w:val="00357A5C"/>
    <w:rsid w:val="00357C07"/>
    <w:rsid w:val="00357E31"/>
    <w:rsid w:val="00357FAF"/>
    <w:rsid w:val="00360004"/>
    <w:rsid w:val="0036009A"/>
    <w:rsid w:val="003601CA"/>
    <w:rsid w:val="003603A1"/>
    <w:rsid w:val="00360958"/>
    <w:rsid w:val="00360EFA"/>
    <w:rsid w:val="00361339"/>
    <w:rsid w:val="00361954"/>
    <w:rsid w:val="00361BC6"/>
    <w:rsid w:val="003620A8"/>
    <w:rsid w:val="00362374"/>
    <w:rsid w:val="0036265F"/>
    <w:rsid w:val="00362837"/>
    <w:rsid w:val="00362903"/>
    <w:rsid w:val="00362939"/>
    <w:rsid w:val="00363080"/>
    <w:rsid w:val="003632D9"/>
    <w:rsid w:val="003632F5"/>
    <w:rsid w:val="00363442"/>
    <w:rsid w:val="00363598"/>
    <w:rsid w:val="00363E8A"/>
    <w:rsid w:val="0036405C"/>
    <w:rsid w:val="003645E1"/>
    <w:rsid w:val="00364973"/>
    <w:rsid w:val="00364ED8"/>
    <w:rsid w:val="0036585E"/>
    <w:rsid w:val="00365C1B"/>
    <w:rsid w:val="00365C8C"/>
    <w:rsid w:val="00365F12"/>
    <w:rsid w:val="0036651A"/>
    <w:rsid w:val="0036671F"/>
    <w:rsid w:val="00366972"/>
    <w:rsid w:val="00366BB6"/>
    <w:rsid w:val="00366EC0"/>
    <w:rsid w:val="003673BA"/>
    <w:rsid w:val="003673F3"/>
    <w:rsid w:val="00367675"/>
    <w:rsid w:val="00367B77"/>
    <w:rsid w:val="00367C0C"/>
    <w:rsid w:val="00367E27"/>
    <w:rsid w:val="00370366"/>
    <w:rsid w:val="00370570"/>
    <w:rsid w:val="00370E3A"/>
    <w:rsid w:val="00371167"/>
    <w:rsid w:val="00371217"/>
    <w:rsid w:val="00371523"/>
    <w:rsid w:val="00371546"/>
    <w:rsid w:val="00371E31"/>
    <w:rsid w:val="00372047"/>
    <w:rsid w:val="003720F1"/>
    <w:rsid w:val="003721C4"/>
    <w:rsid w:val="0037223E"/>
    <w:rsid w:val="0037252F"/>
    <w:rsid w:val="0037293A"/>
    <w:rsid w:val="00372AF9"/>
    <w:rsid w:val="00372B6D"/>
    <w:rsid w:val="00372B91"/>
    <w:rsid w:val="003731EA"/>
    <w:rsid w:val="003734BB"/>
    <w:rsid w:val="0037365D"/>
    <w:rsid w:val="00373E27"/>
    <w:rsid w:val="0037429E"/>
    <w:rsid w:val="003746E0"/>
    <w:rsid w:val="003748A6"/>
    <w:rsid w:val="00374A94"/>
    <w:rsid w:val="00374B18"/>
    <w:rsid w:val="003756AB"/>
    <w:rsid w:val="0037573A"/>
    <w:rsid w:val="00375B1C"/>
    <w:rsid w:val="00375F5C"/>
    <w:rsid w:val="00376302"/>
    <w:rsid w:val="003766E9"/>
    <w:rsid w:val="003768E1"/>
    <w:rsid w:val="00376C61"/>
    <w:rsid w:val="00376CE8"/>
    <w:rsid w:val="00376E29"/>
    <w:rsid w:val="003775E5"/>
    <w:rsid w:val="00377774"/>
    <w:rsid w:val="003802B9"/>
    <w:rsid w:val="0038030A"/>
    <w:rsid w:val="00380374"/>
    <w:rsid w:val="003803B5"/>
    <w:rsid w:val="00380B18"/>
    <w:rsid w:val="00380B1E"/>
    <w:rsid w:val="00380E39"/>
    <w:rsid w:val="003810CA"/>
    <w:rsid w:val="003812F2"/>
    <w:rsid w:val="0038137B"/>
    <w:rsid w:val="003814A3"/>
    <w:rsid w:val="00381778"/>
    <w:rsid w:val="003819D3"/>
    <w:rsid w:val="00381B60"/>
    <w:rsid w:val="0038210C"/>
    <w:rsid w:val="003821B3"/>
    <w:rsid w:val="003821BA"/>
    <w:rsid w:val="00382526"/>
    <w:rsid w:val="0038285C"/>
    <w:rsid w:val="00382F2C"/>
    <w:rsid w:val="00383061"/>
    <w:rsid w:val="003834A6"/>
    <w:rsid w:val="003834FD"/>
    <w:rsid w:val="00383845"/>
    <w:rsid w:val="0038398D"/>
    <w:rsid w:val="00383C33"/>
    <w:rsid w:val="00383CE0"/>
    <w:rsid w:val="00383D8B"/>
    <w:rsid w:val="00384057"/>
    <w:rsid w:val="003840FC"/>
    <w:rsid w:val="003844DF"/>
    <w:rsid w:val="00384893"/>
    <w:rsid w:val="003849E4"/>
    <w:rsid w:val="00384CE8"/>
    <w:rsid w:val="00384DE6"/>
    <w:rsid w:val="00385581"/>
    <w:rsid w:val="0038558F"/>
    <w:rsid w:val="00385BF5"/>
    <w:rsid w:val="00385C4A"/>
    <w:rsid w:val="00385E3D"/>
    <w:rsid w:val="00386D5A"/>
    <w:rsid w:val="00386FBA"/>
    <w:rsid w:val="003870AD"/>
    <w:rsid w:val="003872E0"/>
    <w:rsid w:val="003874DF"/>
    <w:rsid w:val="00387A88"/>
    <w:rsid w:val="003900F6"/>
    <w:rsid w:val="003904B0"/>
    <w:rsid w:val="003909E2"/>
    <w:rsid w:val="00390B61"/>
    <w:rsid w:val="00390CAD"/>
    <w:rsid w:val="00390D8A"/>
    <w:rsid w:val="00391143"/>
    <w:rsid w:val="00391580"/>
    <w:rsid w:val="003917B0"/>
    <w:rsid w:val="00391812"/>
    <w:rsid w:val="00391D76"/>
    <w:rsid w:val="00391FA3"/>
    <w:rsid w:val="00392CB4"/>
    <w:rsid w:val="00392FE3"/>
    <w:rsid w:val="0039323E"/>
    <w:rsid w:val="003933A2"/>
    <w:rsid w:val="003935AA"/>
    <w:rsid w:val="00393A01"/>
    <w:rsid w:val="003945EE"/>
    <w:rsid w:val="003947F7"/>
    <w:rsid w:val="00394AF4"/>
    <w:rsid w:val="00394B31"/>
    <w:rsid w:val="00394E8F"/>
    <w:rsid w:val="003953F8"/>
    <w:rsid w:val="00395558"/>
    <w:rsid w:val="00395677"/>
    <w:rsid w:val="00395B6F"/>
    <w:rsid w:val="00395D96"/>
    <w:rsid w:val="00395F2C"/>
    <w:rsid w:val="00395FD1"/>
    <w:rsid w:val="00395FF6"/>
    <w:rsid w:val="00396301"/>
    <w:rsid w:val="00396558"/>
    <w:rsid w:val="00396E00"/>
    <w:rsid w:val="00396E82"/>
    <w:rsid w:val="00396E9E"/>
    <w:rsid w:val="003974D1"/>
    <w:rsid w:val="00397ACC"/>
    <w:rsid w:val="00397AF1"/>
    <w:rsid w:val="00397D8F"/>
    <w:rsid w:val="00397F91"/>
    <w:rsid w:val="003A00E1"/>
    <w:rsid w:val="003A0E5D"/>
    <w:rsid w:val="003A0EA1"/>
    <w:rsid w:val="003A1193"/>
    <w:rsid w:val="003A15E3"/>
    <w:rsid w:val="003A1DE4"/>
    <w:rsid w:val="003A1F36"/>
    <w:rsid w:val="003A21BC"/>
    <w:rsid w:val="003A26CD"/>
    <w:rsid w:val="003A3271"/>
    <w:rsid w:val="003A3B89"/>
    <w:rsid w:val="003A4167"/>
    <w:rsid w:val="003A42A5"/>
    <w:rsid w:val="003A442E"/>
    <w:rsid w:val="003A4A4A"/>
    <w:rsid w:val="003A5269"/>
    <w:rsid w:val="003A5300"/>
    <w:rsid w:val="003A5352"/>
    <w:rsid w:val="003A5378"/>
    <w:rsid w:val="003A543B"/>
    <w:rsid w:val="003A555C"/>
    <w:rsid w:val="003A6454"/>
    <w:rsid w:val="003A6F0C"/>
    <w:rsid w:val="003A7034"/>
    <w:rsid w:val="003A70B0"/>
    <w:rsid w:val="003A757F"/>
    <w:rsid w:val="003A76D7"/>
    <w:rsid w:val="003A77B9"/>
    <w:rsid w:val="003A799A"/>
    <w:rsid w:val="003A7F45"/>
    <w:rsid w:val="003B01A2"/>
    <w:rsid w:val="003B0558"/>
    <w:rsid w:val="003B05E0"/>
    <w:rsid w:val="003B07CD"/>
    <w:rsid w:val="003B0BA5"/>
    <w:rsid w:val="003B0BEA"/>
    <w:rsid w:val="003B0BFD"/>
    <w:rsid w:val="003B1702"/>
    <w:rsid w:val="003B1A13"/>
    <w:rsid w:val="003B1D9A"/>
    <w:rsid w:val="003B2059"/>
    <w:rsid w:val="003B22FF"/>
    <w:rsid w:val="003B2567"/>
    <w:rsid w:val="003B2BE6"/>
    <w:rsid w:val="003B308E"/>
    <w:rsid w:val="003B33E5"/>
    <w:rsid w:val="003B34BF"/>
    <w:rsid w:val="003B3C99"/>
    <w:rsid w:val="003B3D64"/>
    <w:rsid w:val="003B41A3"/>
    <w:rsid w:val="003B4399"/>
    <w:rsid w:val="003B45FA"/>
    <w:rsid w:val="003B478E"/>
    <w:rsid w:val="003B4E4C"/>
    <w:rsid w:val="003B4E8C"/>
    <w:rsid w:val="003B5449"/>
    <w:rsid w:val="003B5B68"/>
    <w:rsid w:val="003B5BDC"/>
    <w:rsid w:val="003B616C"/>
    <w:rsid w:val="003B62D5"/>
    <w:rsid w:val="003B6BB9"/>
    <w:rsid w:val="003B6DB9"/>
    <w:rsid w:val="003B7255"/>
    <w:rsid w:val="003B7423"/>
    <w:rsid w:val="003B7447"/>
    <w:rsid w:val="003B7587"/>
    <w:rsid w:val="003B7759"/>
    <w:rsid w:val="003B77E7"/>
    <w:rsid w:val="003B79DB"/>
    <w:rsid w:val="003B7A53"/>
    <w:rsid w:val="003B7CB3"/>
    <w:rsid w:val="003B7D61"/>
    <w:rsid w:val="003B7E6D"/>
    <w:rsid w:val="003B7F2F"/>
    <w:rsid w:val="003B7F3C"/>
    <w:rsid w:val="003C01D9"/>
    <w:rsid w:val="003C037C"/>
    <w:rsid w:val="003C0384"/>
    <w:rsid w:val="003C057E"/>
    <w:rsid w:val="003C0C7D"/>
    <w:rsid w:val="003C1656"/>
    <w:rsid w:val="003C1A64"/>
    <w:rsid w:val="003C1F04"/>
    <w:rsid w:val="003C2954"/>
    <w:rsid w:val="003C2967"/>
    <w:rsid w:val="003C2E4B"/>
    <w:rsid w:val="003C2E4C"/>
    <w:rsid w:val="003C35D0"/>
    <w:rsid w:val="003C3759"/>
    <w:rsid w:val="003C3AAD"/>
    <w:rsid w:val="003C40A6"/>
    <w:rsid w:val="003C439B"/>
    <w:rsid w:val="003C43C9"/>
    <w:rsid w:val="003C43DA"/>
    <w:rsid w:val="003C44C2"/>
    <w:rsid w:val="003C4962"/>
    <w:rsid w:val="003C4CCC"/>
    <w:rsid w:val="003C4CD3"/>
    <w:rsid w:val="003C4CEC"/>
    <w:rsid w:val="003C4D4D"/>
    <w:rsid w:val="003C50B0"/>
    <w:rsid w:val="003C5369"/>
    <w:rsid w:val="003C5390"/>
    <w:rsid w:val="003C5942"/>
    <w:rsid w:val="003C5B61"/>
    <w:rsid w:val="003C5D3C"/>
    <w:rsid w:val="003C62EB"/>
    <w:rsid w:val="003C6E94"/>
    <w:rsid w:val="003C71FC"/>
    <w:rsid w:val="003C730A"/>
    <w:rsid w:val="003C763B"/>
    <w:rsid w:val="003C769E"/>
    <w:rsid w:val="003C7822"/>
    <w:rsid w:val="003C7B4C"/>
    <w:rsid w:val="003C7B93"/>
    <w:rsid w:val="003C7EC8"/>
    <w:rsid w:val="003C7FD5"/>
    <w:rsid w:val="003D0137"/>
    <w:rsid w:val="003D0280"/>
    <w:rsid w:val="003D02D0"/>
    <w:rsid w:val="003D056F"/>
    <w:rsid w:val="003D05A9"/>
    <w:rsid w:val="003D08CB"/>
    <w:rsid w:val="003D109E"/>
    <w:rsid w:val="003D1A72"/>
    <w:rsid w:val="003D1FA7"/>
    <w:rsid w:val="003D209B"/>
    <w:rsid w:val="003D2248"/>
    <w:rsid w:val="003D22FC"/>
    <w:rsid w:val="003D2369"/>
    <w:rsid w:val="003D266D"/>
    <w:rsid w:val="003D2945"/>
    <w:rsid w:val="003D2DCA"/>
    <w:rsid w:val="003D325C"/>
    <w:rsid w:val="003D365D"/>
    <w:rsid w:val="003D3A08"/>
    <w:rsid w:val="003D3BA8"/>
    <w:rsid w:val="003D3F50"/>
    <w:rsid w:val="003D3F98"/>
    <w:rsid w:val="003D49FB"/>
    <w:rsid w:val="003D4D7C"/>
    <w:rsid w:val="003D5229"/>
    <w:rsid w:val="003D55C3"/>
    <w:rsid w:val="003D5848"/>
    <w:rsid w:val="003D5ADD"/>
    <w:rsid w:val="003D6504"/>
    <w:rsid w:val="003D6532"/>
    <w:rsid w:val="003D660E"/>
    <w:rsid w:val="003D6A17"/>
    <w:rsid w:val="003D6F75"/>
    <w:rsid w:val="003D71B5"/>
    <w:rsid w:val="003D779A"/>
    <w:rsid w:val="003D7865"/>
    <w:rsid w:val="003D7C34"/>
    <w:rsid w:val="003D7D4A"/>
    <w:rsid w:val="003E0087"/>
    <w:rsid w:val="003E035C"/>
    <w:rsid w:val="003E082C"/>
    <w:rsid w:val="003E0B8C"/>
    <w:rsid w:val="003E12DA"/>
    <w:rsid w:val="003E12E6"/>
    <w:rsid w:val="003E1507"/>
    <w:rsid w:val="003E15D5"/>
    <w:rsid w:val="003E189A"/>
    <w:rsid w:val="003E1949"/>
    <w:rsid w:val="003E1A75"/>
    <w:rsid w:val="003E1C59"/>
    <w:rsid w:val="003E1EA4"/>
    <w:rsid w:val="003E204E"/>
    <w:rsid w:val="003E20C8"/>
    <w:rsid w:val="003E2473"/>
    <w:rsid w:val="003E277D"/>
    <w:rsid w:val="003E2F57"/>
    <w:rsid w:val="003E3061"/>
    <w:rsid w:val="003E342E"/>
    <w:rsid w:val="003E3501"/>
    <w:rsid w:val="003E3DA5"/>
    <w:rsid w:val="003E3E17"/>
    <w:rsid w:val="003E42C4"/>
    <w:rsid w:val="003E433A"/>
    <w:rsid w:val="003E4436"/>
    <w:rsid w:val="003E48F6"/>
    <w:rsid w:val="003E49A4"/>
    <w:rsid w:val="003E55B7"/>
    <w:rsid w:val="003E5ABD"/>
    <w:rsid w:val="003E5BAE"/>
    <w:rsid w:val="003E5E33"/>
    <w:rsid w:val="003E5E55"/>
    <w:rsid w:val="003E60AD"/>
    <w:rsid w:val="003E61D4"/>
    <w:rsid w:val="003E62C0"/>
    <w:rsid w:val="003E69D5"/>
    <w:rsid w:val="003E7848"/>
    <w:rsid w:val="003E7880"/>
    <w:rsid w:val="003E78A6"/>
    <w:rsid w:val="003E79D2"/>
    <w:rsid w:val="003E7C33"/>
    <w:rsid w:val="003E7CF4"/>
    <w:rsid w:val="003F0180"/>
    <w:rsid w:val="003F0183"/>
    <w:rsid w:val="003F0503"/>
    <w:rsid w:val="003F08CB"/>
    <w:rsid w:val="003F0B40"/>
    <w:rsid w:val="003F0CFA"/>
    <w:rsid w:val="003F0F80"/>
    <w:rsid w:val="003F1160"/>
    <w:rsid w:val="003F15C2"/>
    <w:rsid w:val="003F1C99"/>
    <w:rsid w:val="003F1E6D"/>
    <w:rsid w:val="003F21B9"/>
    <w:rsid w:val="003F2211"/>
    <w:rsid w:val="003F222D"/>
    <w:rsid w:val="003F2371"/>
    <w:rsid w:val="003F254F"/>
    <w:rsid w:val="003F273E"/>
    <w:rsid w:val="003F288C"/>
    <w:rsid w:val="003F2C62"/>
    <w:rsid w:val="003F2CF5"/>
    <w:rsid w:val="003F31C1"/>
    <w:rsid w:val="003F361E"/>
    <w:rsid w:val="003F36AA"/>
    <w:rsid w:val="003F3740"/>
    <w:rsid w:val="003F3F72"/>
    <w:rsid w:val="003F4B72"/>
    <w:rsid w:val="003F543F"/>
    <w:rsid w:val="003F5777"/>
    <w:rsid w:val="003F5A8F"/>
    <w:rsid w:val="003F5BAA"/>
    <w:rsid w:val="003F62D7"/>
    <w:rsid w:val="003F62E2"/>
    <w:rsid w:val="003F63C4"/>
    <w:rsid w:val="003F6406"/>
    <w:rsid w:val="003F6AD8"/>
    <w:rsid w:val="003F6D6C"/>
    <w:rsid w:val="003F6F83"/>
    <w:rsid w:val="003F708A"/>
    <w:rsid w:val="003F747D"/>
    <w:rsid w:val="003F74F1"/>
    <w:rsid w:val="003F76F3"/>
    <w:rsid w:val="003F78D7"/>
    <w:rsid w:val="003F795F"/>
    <w:rsid w:val="003F7D9F"/>
    <w:rsid w:val="003F7F94"/>
    <w:rsid w:val="00400CAB"/>
    <w:rsid w:val="00401228"/>
    <w:rsid w:val="00401741"/>
    <w:rsid w:val="0040185C"/>
    <w:rsid w:val="00401B33"/>
    <w:rsid w:val="00401EDD"/>
    <w:rsid w:val="00401EE8"/>
    <w:rsid w:val="00401FBD"/>
    <w:rsid w:val="004023A8"/>
    <w:rsid w:val="004023B1"/>
    <w:rsid w:val="00402E8D"/>
    <w:rsid w:val="00403077"/>
    <w:rsid w:val="0040318F"/>
    <w:rsid w:val="00403366"/>
    <w:rsid w:val="0040353F"/>
    <w:rsid w:val="00403943"/>
    <w:rsid w:val="00403980"/>
    <w:rsid w:val="0040429A"/>
    <w:rsid w:val="0040457C"/>
    <w:rsid w:val="00404948"/>
    <w:rsid w:val="00404BC4"/>
    <w:rsid w:val="00404EAA"/>
    <w:rsid w:val="00405085"/>
    <w:rsid w:val="00405726"/>
    <w:rsid w:val="00405F8B"/>
    <w:rsid w:val="0040608D"/>
    <w:rsid w:val="00406127"/>
    <w:rsid w:val="004063FE"/>
    <w:rsid w:val="004064C2"/>
    <w:rsid w:val="004064D2"/>
    <w:rsid w:val="00406854"/>
    <w:rsid w:val="00406C1D"/>
    <w:rsid w:val="004071A8"/>
    <w:rsid w:val="00407807"/>
    <w:rsid w:val="00407F11"/>
    <w:rsid w:val="00410646"/>
    <w:rsid w:val="004106EE"/>
    <w:rsid w:val="004107C5"/>
    <w:rsid w:val="00411181"/>
    <w:rsid w:val="004111BE"/>
    <w:rsid w:val="0041179E"/>
    <w:rsid w:val="00411A64"/>
    <w:rsid w:val="00411B8F"/>
    <w:rsid w:val="00411FD4"/>
    <w:rsid w:val="00412554"/>
    <w:rsid w:val="0041305F"/>
    <w:rsid w:val="004130C9"/>
    <w:rsid w:val="00413337"/>
    <w:rsid w:val="0041361C"/>
    <w:rsid w:val="00413647"/>
    <w:rsid w:val="0041364C"/>
    <w:rsid w:val="0041375C"/>
    <w:rsid w:val="004137BD"/>
    <w:rsid w:val="00413E41"/>
    <w:rsid w:val="0041424F"/>
    <w:rsid w:val="00414853"/>
    <w:rsid w:val="004148DE"/>
    <w:rsid w:val="00414946"/>
    <w:rsid w:val="00414F42"/>
    <w:rsid w:val="00414FEE"/>
    <w:rsid w:val="00415110"/>
    <w:rsid w:val="004152DA"/>
    <w:rsid w:val="004152F2"/>
    <w:rsid w:val="0041569F"/>
    <w:rsid w:val="004157EA"/>
    <w:rsid w:val="004159B1"/>
    <w:rsid w:val="004159D5"/>
    <w:rsid w:val="0041606D"/>
    <w:rsid w:val="004164D5"/>
    <w:rsid w:val="00416C3C"/>
    <w:rsid w:val="00416D70"/>
    <w:rsid w:val="00416E10"/>
    <w:rsid w:val="004172B3"/>
    <w:rsid w:val="00417464"/>
    <w:rsid w:val="0041755E"/>
    <w:rsid w:val="0041764C"/>
    <w:rsid w:val="0041797C"/>
    <w:rsid w:val="00417ABC"/>
    <w:rsid w:val="00417BC9"/>
    <w:rsid w:val="00417F58"/>
    <w:rsid w:val="004201BE"/>
    <w:rsid w:val="00420226"/>
    <w:rsid w:val="0042023F"/>
    <w:rsid w:val="0042056F"/>
    <w:rsid w:val="00420668"/>
    <w:rsid w:val="00420741"/>
    <w:rsid w:val="00420C59"/>
    <w:rsid w:val="00420ED6"/>
    <w:rsid w:val="00420FAE"/>
    <w:rsid w:val="00421468"/>
    <w:rsid w:val="0042160E"/>
    <w:rsid w:val="004219E5"/>
    <w:rsid w:val="00421AB3"/>
    <w:rsid w:val="00422084"/>
    <w:rsid w:val="00422A4A"/>
    <w:rsid w:val="00422B71"/>
    <w:rsid w:val="00422F1C"/>
    <w:rsid w:val="00423104"/>
    <w:rsid w:val="0042343D"/>
    <w:rsid w:val="0042348F"/>
    <w:rsid w:val="004238E5"/>
    <w:rsid w:val="00423F2E"/>
    <w:rsid w:val="00424453"/>
    <w:rsid w:val="004254E2"/>
    <w:rsid w:val="00426159"/>
    <w:rsid w:val="00426372"/>
    <w:rsid w:val="00426540"/>
    <w:rsid w:val="00426751"/>
    <w:rsid w:val="004267A8"/>
    <w:rsid w:val="00426C7E"/>
    <w:rsid w:val="00426D6F"/>
    <w:rsid w:val="00426E67"/>
    <w:rsid w:val="00426F43"/>
    <w:rsid w:val="004270FD"/>
    <w:rsid w:val="004273C5"/>
    <w:rsid w:val="004277CA"/>
    <w:rsid w:val="00427820"/>
    <w:rsid w:val="004301B1"/>
    <w:rsid w:val="00430543"/>
    <w:rsid w:val="0043084A"/>
    <w:rsid w:val="0043096A"/>
    <w:rsid w:val="00430BC2"/>
    <w:rsid w:val="0043117C"/>
    <w:rsid w:val="00431490"/>
    <w:rsid w:val="004317A7"/>
    <w:rsid w:val="004318B7"/>
    <w:rsid w:val="004318D8"/>
    <w:rsid w:val="004319FF"/>
    <w:rsid w:val="00431A4A"/>
    <w:rsid w:val="00431EA1"/>
    <w:rsid w:val="00431F5B"/>
    <w:rsid w:val="004324C6"/>
    <w:rsid w:val="004329EF"/>
    <w:rsid w:val="00432C12"/>
    <w:rsid w:val="00432F95"/>
    <w:rsid w:val="00433238"/>
    <w:rsid w:val="0043336B"/>
    <w:rsid w:val="004333CA"/>
    <w:rsid w:val="00433511"/>
    <w:rsid w:val="004336D4"/>
    <w:rsid w:val="004339E2"/>
    <w:rsid w:val="00433A13"/>
    <w:rsid w:val="00433BC1"/>
    <w:rsid w:val="00433F98"/>
    <w:rsid w:val="00433FB7"/>
    <w:rsid w:val="004341D1"/>
    <w:rsid w:val="0043481B"/>
    <w:rsid w:val="00434AFE"/>
    <w:rsid w:val="00434B06"/>
    <w:rsid w:val="00435024"/>
    <w:rsid w:val="004351BF"/>
    <w:rsid w:val="004351ED"/>
    <w:rsid w:val="00435478"/>
    <w:rsid w:val="004358D7"/>
    <w:rsid w:val="00435B0E"/>
    <w:rsid w:val="004361A9"/>
    <w:rsid w:val="0043658D"/>
    <w:rsid w:val="004365FA"/>
    <w:rsid w:val="00436741"/>
    <w:rsid w:val="004369F2"/>
    <w:rsid w:val="00436D27"/>
    <w:rsid w:val="00437084"/>
    <w:rsid w:val="00437331"/>
    <w:rsid w:val="004374A9"/>
    <w:rsid w:val="004375C7"/>
    <w:rsid w:val="004376EA"/>
    <w:rsid w:val="004377A8"/>
    <w:rsid w:val="00437B65"/>
    <w:rsid w:val="00437DB6"/>
    <w:rsid w:val="004407D8"/>
    <w:rsid w:val="0044081C"/>
    <w:rsid w:val="00440CE6"/>
    <w:rsid w:val="00440ECA"/>
    <w:rsid w:val="00441461"/>
    <w:rsid w:val="00441755"/>
    <w:rsid w:val="00441811"/>
    <w:rsid w:val="00441F32"/>
    <w:rsid w:val="00442187"/>
    <w:rsid w:val="00442306"/>
    <w:rsid w:val="00442674"/>
    <w:rsid w:val="004427CF"/>
    <w:rsid w:val="00442CA1"/>
    <w:rsid w:val="0044312A"/>
    <w:rsid w:val="0044317A"/>
    <w:rsid w:val="0044353C"/>
    <w:rsid w:val="0044376C"/>
    <w:rsid w:val="00443BE2"/>
    <w:rsid w:val="00443BF3"/>
    <w:rsid w:val="00443E11"/>
    <w:rsid w:val="0044404A"/>
    <w:rsid w:val="00444068"/>
    <w:rsid w:val="00444C08"/>
    <w:rsid w:val="00444ECA"/>
    <w:rsid w:val="004451D0"/>
    <w:rsid w:val="00445603"/>
    <w:rsid w:val="004456A5"/>
    <w:rsid w:val="00445B81"/>
    <w:rsid w:val="00445BA5"/>
    <w:rsid w:val="0044612C"/>
    <w:rsid w:val="00446619"/>
    <w:rsid w:val="0044699E"/>
    <w:rsid w:val="004469DB"/>
    <w:rsid w:val="00446AE0"/>
    <w:rsid w:val="00446ED4"/>
    <w:rsid w:val="00446FAC"/>
    <w:rsid w:val="004470A9"/>
    <w:rsid w:val="004470E7"/>
    <w:rsid w:val="0044745D"/>
    <w:rsid w:val="004477D5"/>
    <w:rsid w:val="00447971"/>
    <w:rsid w:val="00447F51"/>
    <w:rsid w:val="004500CB"/>
    <w:rsid w:val="00450A34"/>
    <w:rsid w:val="00450BEC"/>
    <w:rsid w:val="0045144F"/>
    <w:rsid w:val="00451930"/>
    <w:rsid w:val="00451990"/>
    <w:rsid w:val="004519DF"/>
    <w:rsid w:val="00451FA7"/>
    <w:rsid w:val="0045209F"/>
    <w:rsid w:val="004530A2"/>
    <w:rsid w:val="004533AB"/>
    <w:rsid w:val="00453B46"/>
    <w:rsid w:val="00453D72"/>
    <w:rsid w:val="004541EC"/>
    <w:rsid w:val="00454272"/>
    <w:rsid w:val="00454339"/>
    <w:rsid w:val="0045446D"/>
    <w:rsid w:val="00454BF3"/>
    <w:rsid w:val="004552A2"/>
    <w:rsid w:val="0045536C"/>
    <w:rsid w:val="00455976"/>
    <w:rsid w:val="004560BE"/>
    <w:rsid w:val="0045652F"/>
    <w:rsid w:val="00456AEF"/>
    <w:rsid w:val="00456D9C"/>
    <w:rsid w:val="00456F8C"/>
    <w:rsid w:val="00457073"/>
    <w:rsid w:val="004575C8"/>
    <w:rsid w:val="004576F3"/>
    <w:rsid w:val="00457D40"/>
    <w:rsid w:val="00457E2E"/>
    <w:rsid w:val="00457FE4"/>
    <w:rsid w:val="004600CF"/>
    <w:rsid w:val="00460139"/>
    <w:rsid w:val="004604CF"/>
    <w:rsid w:val="0046094C"/>
    <w:rsid w:val="004613BB"/>
    <w:rsid w:val="00461716"/>
    <w:rsid w:val="00461AA1"/>
    <w:rsid w:val="00461C57"/>
    <w:rsid w:val="00461C78"/>
    <w:rsid w:val="00461D77"/>
    <w:rsid w:val="004621B0"/>
    <w:rsid w:val="00462221"/>
    <w:rsid w:val="00462282"/>
    <w:rsid w:val="004626B9"/>
    <w:rsid w:val="00462824"/>
    <w:rsid w:val="00462993"/>
    <w:rsid w:val="00462D47"/>
    <w:rsid w:val="00462E25"/>
    <w:rsid w:val="00462F93"/>
    <w:rsid w:val="00463155"/>
    <w:rsid w:val="004631C6"/>
    <w:rsid w:val="00463562"/>
    <w:rsid w:val="0046361D"/>
    <w:rsid w:val="0046396F"/>
    <w:rsid w:val="004642F9"/>
    <w:rsid w:val="004644F0"/>
    <w:rsid w:val="0046486F"/>
    <w:rsid w:val="00464DB6"/>
    <w:rsid w:val="00465111"/>
    <w:rsid w:val="00465169"/>
    <w:rsid w:val="00465258"/>
    <w:rsid w:val="0046539B"/>
    <w:rsid w:val="0046540B"/>
    <w:rsid w:val="00465C8B"/>
    <w:rsid w:val="00465E27"/>
    <w:rsid w:val="00465F80"/>
    <w:rsid w:val="004668B1"/>
    <w:rsid w:val="00466A5B"/>
    <w:rsid w:val="00466FF2"/>
    <w:rsid w:val="0046715C"/>
    <w:rsid w:val="00467168"/>
    <w:rsid w:val="00467303"/>
    <w:rsid w:val="00467790"/>
    <w:rsid w:val="00467C16"/>
    <w:rsid w:val="00470023"/>
    <w:rsid w:val="00471018"/>
    <w:rsid w:val="00471207"/>
    <w:rsid w:val="004712DD"/>
    <w:rsid w:val="00471312"/>
    <w:rsid w:val="004713BE"/>
    <w:rsid w:val="00472812"/>
    <w:rsid w:val="00472AE6"/>
    <w:rsid w:val="00472B27"/>
    <w:rsid w:val="0047300D"/>
    <w:rsid w:val="004730C2"/>
    <w:rsid w:val="004733D9"/>
    <w:rsid w:val="004736A8"/>
    <w:rsid w:val="004736B3"/>
    <w:rsid w:val="004738DB"/>
    <w:rsid w:val="0047398A"/>
    <w:rsid w:val="00473A61"/>
    <w:rsid w:val="00473CA0"/>
    <w:rsid w:val="00473E13"/>
    <w:rsid w:val="00473EB6"/>
    <w:rsid w:val="00473EC9"/>
    <w:rsid w:val="004744B2"/>
    <w:rsid w:val="004745B3"/>
    <w:rsid w:val="004747C0"/>
    <w:rsid w:val="00474B36"/>
    <w:rsid w:val="004754CC"/>
    <w:rsid w:val="004758F7"/>
    <w:rsid w:val="00475C82"/>
    <w:rsid w:val="00475E72"/>
    <w:rsid w:val="00475FA6"/>
    <w:rsid w:val="00476067"/>
    <w:rsid w:val="0047628C"/>
    <w:rsid w:val="004764F4"/>
    <w:rsid w:val="0047668F"/>
    <w:rsid w:val="004766D6"/>
    <w:rsid w:val="00476FD9"/>
    <w:rsid w:val="0047714F"/>
    <w:rsid w:val="004779FB"/>
    <w:rsid w:val="00477B20"/>
    <w:rsid w:val="00477BD3"/>
    <w:rsid w:val="00477E22"/>
    <w:rsid w:val="00477F06"/>
    <w:rsid w:val="00480011"/>
    <w:rsid w:val="00480197"/>
    <w:rsid w:val="004809B4"/>
    <w:rsid w:val="00480D34"/>
    <w:rsid w:val="00480E51"/>
    <w:rsid w:val="004811FB"/>
    <w:rsid w:val="00481282"/>
    <w:rsid w:val="004817BE"/>
    <w:rsid w:val="00481E5D"/>
    <w:rsid w:val="00482B1C"/>
    <w:rsid w:val="00482D28"/>
    <w:rsid w:val="00482E6A"/>
    <w:rsid w:val="0048306B"/>
    <w:rsid w:val="004833FB"/>
    <w:rsid w:val="00483700"/>
    <w:rsid w:val="0048399E"/>
    <w:rsid w:val="00483A11"/>
    <w:rsid w:val="00483B46"/>
    <w:rsid w:val="004842B1"/>
    <w:rsid w:val="00484B0F"/>
    <w:rsid w:val="00484EFD"/>
    <w:rsid w:val="00484F0A"/>
    <w:rsid w:val="00484F85"/>
    <w:rsid w:val="0048517E"/>
    <w:rsid w:val="00485837"/>
    <w:rsid w:val="00485D01"/>
    <w:rsid w:val="00485DB5"/>
    <w:rsid w:val="00485F85"/>
    <w:rsid w:val="00485FAC"/>
    <w:rsid w:val="00486357"/>
    <w:rsid w:val="00486436"/>
    <w:rsid w:val="004864AE"/>
    <w:rsid w:val="004864F9"/>
    <w:rsid w:val="00486564"/>
    <w:rsid w:val="00486DF8"/>
    <w:rsid w:val="00487039"/>
    <w:rsid w:val="0048747D"/>
    <w:rsid w:val="004874BC"/>
    <w:rsid w:val="004877EE"/>
    <w:rsid w:val="004906F0"/>
    <w:rsid w:val="004907D8"/>
    <w:rsid w:val="00490ABA"/>
    <w:rsid w:val="00490C9A"/>
    <w:rsid w:val="004913CD"/>
    <w:rsid w:val="0049165A"/>
    <w:rsid w:val="00491CB0"/>
    <w:rsid w:val="00491CD7"/>
    <w:rsid w:val="00492073"/>
    <w:rsid w:val="0049223D"/>
    <w:rsid w:val="00492877"/>
    <w:rsid w:val="00492A23"/>
    <w:rsid w:val="00492A79"/>
    <w:rsid w:val="00492BE5"/>
    <w:rsid w:val="00492BF1"/>
    <w:rsid w:val="0049342E"/>
    <w:rsid w:val="00493982"/>
    <w:rsid w:val="00493B87"/>
    <w:rsid w:val="00493E23"/>
    <w:rsid w:val="004942FE"/>
    <w:rsid w:val="00494340"/>
    <w:rsid w:val="0049449E"/>
    <w:rsid w:val="004944F3"/>
    <w:rsid w:val="004945D0"/>
    <w:rsid w:val="0049471E"/>
    <w:rsid w:val="004947AF"/>
    <w:rsid w:val="00494865"/>
    <w:rsid w:val="00494C46"/>
    <w:rsid w:val="00495188"/>
    <w:rsid w:val="004954A4"/>
    <w:rsid w:val="004956B4"/>
    <w:rsid w:val="004956F2"/>
    <w:rsid w:val="00495954"/>
    <w:rsid w:val="00495B45"/>
    <w:rsid w:val="00495C76"/>
    <w:rsid w:val="00495CC1"/>
    <w:rsid w:val="004961E1"/>
    <w:rsid w:val="004966A0"/>
    <w:rsid w:val="00496968"/>
    <w:rsid w:val="00496AB2"/>
    <w:rsid w:val="00496D5C"/>
    <w:rsid w:val="00496EC8"/>
    <w:rsid w:val="00497007"/>
    <w:rsid w:val="0049711E"/>
    <w:rsid w:val="0049727C"/>
    <w:rsid w:val="00497517"/>
    <w:rsid w:val="0049766C"/>
    <w:rsid w:val="00497929"/>
    <w:rsid w:val="0049795E"/>
    <w:rsid w:val="004A02A6"/>
    <w:rsid w:val="004A0A2E"/>
    <w:rsid w:val="004A0CA5"/>
    <w:rsid w:val="004A13EE"/>
    <w:rsid w:val="004A1E78"/>
    <w:rsid w:val="004A286F"/>
    <w:rsid w:val="004A2DCB"/>
    <w:rsid w:val="004A303F"/>
    <w:rsid w:val="004A3085"/>
    <w:rsid w:val="004A318C"/>
    <w:rsid w:val="004A332E"/>
    <w:rsid w:val="004A334D"/>
    <w:rsid w:val="004A345C"/>
    <w:rsid w:val="004A36C9"/>
    <w:rsid w:val="004A37FC"/>
    <w:rsid w:val="004A3B8B"/>
    <w:rsid w:val="004A42BD"/>
    <w:rsid w:val="004A4653"/>
    <w:rsid w:val="004A4701"/>
    <w:rsid w:val="004A494B"/>
    <w:rsid w:val="004A4EA8"/>
    <w:rsid w:val="004A5429"/>
    <w:rsid w:val="004A59BC"/>
    <w:rsid w:val="004A5BEF"/>
    <w:rsid w:val="004A5E32"/>
    <w:rsid w:val="004A5F1E"/>
    <w:rsid w:val="004A67F4"/>
    <w:rsid w:val="004A687A"/>
    <w:rsid w:val="004A69C4"/>
    <w:rsid w:val="004A6A7D"/>
    <w:rsid w:val="004A6D6F"/>
    <w:rsid w:val="004A6E71"/>
    <w:rsid w:val="004A7E94"/>
    <w:rsid w:val="004B01E5"/>
    <w:rsid w:val="004B05E3"/>
    <w:rsid w:val="004B06E3"/>
    <w:rsid w:val="004B0B18"/>
    <w:rsid w:val="004B0E0B"/>
    <w:rsid w:val="004B143D"/>
    <w:rsid w:val="004B1589"/>
    <w:rsid w:val="004B16E3"/>
    <w:rsid w:val="004B18A3"/>
    <w:rsid w:val="004B2DFF"/>
    <w:rsid w:val="004B2F88"/>
    <w:rsid w:val="004B3014"/>
    <w:rsid w:val="004B31A6"/>
    <w:rsid w:val="004B3693"/>
    <w:rsid w:val="004B384D"/>
    <w:rsid w:val="004B3AF9"/>
    <w:rsid w:val="004B3C5F"/>
    <w:rsid w:val="004B41A8"/>
    <w:rsid w:val="004B439F"/>
    <w:rsid w:val="004B4FC4"/>
    <w:rsid w:val="004B5258"/>
    <w:rsid w:val="004B528A"/>
    <w:rsid w:val="004B5563"/>
    <w:rsid w:val="004B56CA"/>
    <w:rsid w:val="004B591B"/>
    <w:rsid w:val="004B69F3"/>
    <w:rsid w:val="004B6A8B"/>
    <w:rsid w:val="004B6C28"/>
    <w:rsid w:val="004B7642"/>
    <w:rsid w:val="004B7D0C"/>
    <w:rsid w:val="004B7D95"/>
    <w:rsid w:val="004C0096"/>
    <w:rsid w:val="004C053E"/>
    <w:rsid w:val="004C0903"/>
    <w:rsid w:val="004C0AE7"/>
    <w:rsid w:val="004C0B09"/>
    <w:rsid w:val="004C0EB7"/>
    <w:rsid w:val="004C12B9"/>
    <w:rsid w:val="004C150E"/>
    <w:rsid w:val="004C169E"/>
    <w:rsid w:val="004C1D7E"/>
    <w:rsid w:val="004C1EE7"/>
    <w:rsid w:val="004C210B"/>
    <w:rsid w:val="004C21F5"/>
    <w:rsid w:val="004C28A8"/>
    <w:rsid w:val="004C2A59"/>
    <w:rsid w:val="004C33FD"/>
    <w:rsid w:val="004C34C7"/>
    <w:rsid w:val="004C3673"/>
    <w:rsid w:val="004C3A8E"/>
    <w:rsid w:val="004C3BFC"/>
    <w:rsid w:val="004C3D4E"/>
    <w:rsid w:val="004C3D62"/>
    <w:rsid w:val="004C3EE2"/>
    <w:rsid w:val="004C419F"/>
    <w:rsid w:val="004C529F"/>
    <w:rsid w:val="004C5329"/>
    <w:rsid w:val="004C546F"/>
    <w:rsid w:val="004C556C"/>
    <w:rsid w:val="004C57A9"/>
    <w:rsid w:val="004C62D7"/>
    <w:rsid w:val="004C6609"/>
    <w:rsid w:val="004C69E8"/>
    <w:rsid w:val="004C6B01"/>
    <w:rsid w:val="004C707D"/>
    <w:rsid w:val="004C70AE"/>
    <w:rsid w:val="004C7346"/>
    <w:rsid w:val="004C7605"/>
    <w:rsid w:val="004C7C2A"/>
    <w:rsid w:val="004C7EED"/>
    <w:rsid w:val="004C7EF4"/>
    <w:rsid w:val="004D0526"/>
    <w:rsid w:val="004D087E"/>
    <w:rsid w:val="004D0996"/>
    <w:rsid w:val="004D0A8C"/>
    <w:rsid w:val="004D0BF7"/>
    <w:rsid w:val="004D0C0F"/>
    <w:rsid w:val="004D0C3D"/>
    <w:rsid w:val="004D0CCE"/>
    <w:rsid w:val="004D11F5"/>
    <w:rsid w:val="004D17ED"/>
    <w:rsid w:val="004D1877"/>
    <w:rsid w:val="004D19CC"/>
    <w:rsid w:val="004D1CB6"/>
    <w:rsid w:val="004D1F4E"/>
    <w:rsid w:val="004D2072"/>
    <w:rsid w:val="004D2405"/>
    <w:rsid w:val="004D252C"/>
    <w:rsid w:val="004D29BF"/>
    <w:rsid w:val="004D2B2C"/>
    <w:rsid w:val="004D2F54"/>
    <w:rsid w:val="004D35FA"/>
    <w:rsid w:val="004D3955"/>
    <w:rsid w:val="004D3B30"/>
    <w:rsid w:val="004D3BC6"/>
    <w:rsid w:val="004D42F7"/>
    <w:rsid w:val="004D47F2"/>
    <w:rsid w:val="004D4830"/>
    <w:rsid w:val="004D4F29"/>
    <w:rsid w:val="004D5169"/>
    <w:rsid w:val="004D5548"/>
    <w:rsid w:val="004D5ACE"/>
    <w:rsid w:val="004D5FAE"/>
    <w:rsid w:val="004D6827"/>
    <w:rsid w:val="004D6A0E"/>
    <w:rsid w:val="004D6C41"/>
    <w:rsid w:val="004D6F95"/>
    <w:rsid w:val="004D72EA"/>
    <w:rsid w:val="004D7558"/>
    <w:rsid w:val="004D776A"/>
    <w:rsid w:val="004D7C81"/>
    <w:rsid w:val="004D7D84"/>
    <w:rsid w:val="004E0196"/>
    <w:rsid w:val="004E03DC"/>
    <w:rsid w:val="004E050C"/>
    <w:rsid w:val="004E09D2"/>
    <w:rsid w:val="004E0E87"/>
    <w:rsid w:val="004E122E"/>
    <w:rsid w:val="004E13D8"/>
    <w:rsid w:val="004E16B7"/>
    <w:rsid w:val="004E18F7"/>
    <w:rsid w:val="004E1917"/>
    <w:rsid w:val="004E1DD4"/>
    <w:rsid w:val="004E1EE7"/>
    <w:rsid w:val="004E1F05"/>
    <w:rsid w:val="004E20B4"/>
    <w:rsid w:val="004E218A"/>
    <w:rsid w:val="004E2255"/>
    <w:rsid w:val="004E22C4"/>
    <w:rsid w:val="004E26D3"/>
    <w:rsid w:val="004E27FA"/>
    <w:rsid w:val="004E28A8"/>
    <w:rsid w:val="004E2B85"/>
    <w:rsid w:val="004E2CCF"/>
    <w:rsid w:val="004E3485"/>
    <w:rsid w:val="004E3588"/>
    <w:rsid w:val="004E35FA"/>
    <w:rsid w:val="004E3958"/>
    <w:rsid w:val="004E3A1B"/>
    <w:rsid w:val="004E3B8C"/>
    <w:rsid w:val="004E3BCB"/>
    <w:rsid w:val="004E3C2B"/>
    <w:rsid w:val="004E3D60"/>
    <w:rsid w:val="004E3D6A"/>
    <w:rsid w:val="004E43E2"/>
    <w:rsid w:val="004E4437"/>
    <w:rsid w:val="004E4AE8"/>
    <w:rsid w:val="004E4B2F"/>
    <w:rsid w:val="004E4B4B"/>
    <w:rsid w:val="004E4C8F"/>
    <w:rsid w:val="004E5950"/>
    <w:rsid w:val="004E5B5C"/>
    <w:rsid w:val="004E7071"/>
    <w:rsid w:val="004E71A3"/>
    <w:rsid w:val="004E764E"/>
    <w:rsid w:val="004E7A7F"/>
    <w:rsid w:val="004E7FBD"/>
    <w:rsid w:val="004F0593"/>
    <w:rsid w:val="004F0936"/>
    <w:rsid w:val="004F104F"/>
    <w:rsid w:val="004F1164"/>
    <w:rsid w:val="004F17C7"/>
    <w:rsid w:val="004F2084"/>
    <w:rsid w:val="004F24F2"/>
    <w:rsid w:val="004F2538"/>
    <w:rsid w:val="004F26F9"/>
    <w:rsid w:val="004F27A3"/>
    <w:rsid w:val="004F2A33"/>
    <w:rsid w:val="004F2F82"/>
    <w:rsid w:val="004F31A7"/>
    <w:rsid w:val="004F31E2"/>
    <w:rsid w:val="004F32EF"/>
    <w:rsid w:val="004F3353"/>
    <w:rsid w:val="004F353D"/>
    <w:rsid w:val="004F3A98"/>
    <w:rsid w:val="004F3FEF"/>
    <w:rsid w:val="004F404B"/>
    <w:rsid w:val="004F43C7"/>
    <w:rsid w:val="004F44CE"/>
    <w:rsid w:val="004F4656"/>
    <w:rsid w:val="004F479B"/>
    <w:rsid w:val="004F484D"/>
    <w:rsid w:val="004F5337"/>
    <w:rsid w:val="004F5510"/>
    <w:rsid w:val="004F568A"/>
    <w:rsid w:val="004F56E0"/>
    <w:rsid w:val="004F5D78"/>
    <w:rsid w:val="004F5E0D"/>
    <w:rsid w:val="004F5FB6"/>
    <w:rsid w:val="004F6300"/>
    <w:rsid w:val="004F66BC"/>
    <w:rsid w:val="004F68C6"/>
    <w:rsid w:val="004F6934"/>
    <w:rsid w:val="004F6B8A"/>
    <w:rsid w:val="004F6C2E"/>
    <w:rsid w:val="004F6FCB"/>
    <w:rsid w:val="004F706A"/>
    <w:rsid w:val="004F7233"/>
    <w:rsid w:val="004F77EE"/>
    <w:rsid w:val="004F7C76"/>
    <w:rsid w:val="004F7CF1"/>
    <w:rsid w:val="004F7D49"/>
    <w:rsid w:val="00500711"/>
    <w:rsid w:val="00500BAD"/>
    <w:rsid w:val="00500DB2"/>
    <w:rsid w:val="00500E44"/>
    <w:rsid w:val="005010BE"/>
    <w:rsid w:val="005010C1"/>
    <w:rsid w:val="00501190"/>
    <w:rsid w:val="00501363"/>
    <w:rsid w:val="00501570"/>
    <w:rsid w:val="00501B27"/>
    <w:rsid w:val="0050210B"/>
    <w:rsid w:val="00502566"/>
    <w:rsid w:val="00502605"/>
    <w:rsid w:val="0050279F"/>
    <w:rsid w:val="00502F3D"/>
    <w:rsid w:val="005032F6"/>
    <w:rsid w:val="005033CA"/>
    <w:rsid w:val="005038C3"/>
    <w:rsid w:val="005039D3"/>
    <w:rsid w:val="00503B45"/>
    <w:rsid w:val="00503C4D"/>
    <w:rsid w:val="00503CAC"/>
    <w:rsid w:val="00503F0A"/>
    <w:rsid w:val="00503FCD"/>
    <w:rsid w:val="005040CA"/>
    <w:rsid w:val="005043D0"/>
    <w:rsid w:val="0050442A"/>
    <w:rsid w:val="00504688"/>
    <w:rsid w:val="005048BB"/>
    <w:rsid w:val="00504B06"/>
    <w:rsid w:val="00504B90"/>
    <w:rsid w:val="00504FA3"/>
    <w:rsid w:val="0050506D"/>
    <w:rsid w:val="005050E0"/>
    <w:rsid w:val="00505376"/>
    <w:rsid w:val="00505474"/>
    <w:rsid w:val="0050562F"/>
    <w:rsid w:val="00505EE2"/>
    <w:rsid w:val="005060AA"/>
    <w:rsid w:val="005060CE"/>
    <w:rsid w:val="0050631E"/>
    <w:rsid w:val="00506A2D"/>
    <w:rsid w:val="00507677"/>
    <w:rsid w:val="0050770C"/>
    <w:rsid w:val="005077A2"/>
    <w:rsid w:val="00507C69"/>
    <w:rsid w:val="00510076"/>
    <w:rsid w:val="00510ED0"/>
    <w:rsid w:val="00510F91"/>
    <w:rsid w:val="005116F8"/>
    <w:rsid w:val="00511815"/>
    <w:rsid w:val="005118D8"/>
    <w:rsid w:val="00511AB4"/>
    <w:rsid w:val="00511D1A"/>
    <w:rsid w:val="00511D71"/>
    <w:rsid w:val="005134BA"/>
    <w:rsid w:val="0051352C"/>
    <w:rsid w:val="00513780"/>
    <w:rsid w:val="00513862"/>
    <w:rsid w:val="00513C20"/>
    <w:rsid w:val="00513ED7"/>
    <w:rsid w:val="00513EE9"/>
    <w:rsid w:val="00513EF3"/>
    <w:rsid w:val="00514776"/>
    <w:rsid w:val="0051488E"/>
    <w:rsid w:val="00514D51"/>
    <w:rsid w:val="00514E01"/>
    <w:rsid w:val="005154C3"/>
    <w:rsid w:val="005155F8"/>
    <w:rsid w:val="0051572A"/>
    <w:rsid w:val="00515774"/>
    <w:rsid w:val="00515898"/>
    <w:rsid w:val="00515D80"/>
    <w:rsid w:val="00515FB4"/>
    <w:rsid w:val="00516193"/>
    <w:rsid w:val="00516421"/>
    <w:rsid w:val="00516563"/>
    <w:rsid w:val="0051685E"/>
    <w:rsid w:val="00516EBC"/>
    <w:rsid w:val="0051700F"/>
    <w:rsid w:val="00517F5D"/>
    <w:rsid w:val="0052008E"/>
    <w:rsid w:val="00520466"/>
    <w:rsid w:val="005210E9"/>
    <w:rsid w:val="00521111"/>
    <w:rsid w:val="0052182F"/>
    <w:rsid w:val="00521944"/>
    <w:rsid w:val="00521BCD"/>
    <w:rsid w:val="00521FF2"/>
    <w:rsid w:val="005221D0"/>
    <w:rsid w:val="005221FC"/>
    <w:rsid w:val="005222AA"/>
    <w:rsid w:val="00522786"/>
    <w:rsid w:val="00522853"/>
    <w:rsid w:val="00522FA9"/>
    <w:rsid w:val="00523200"/>
    <w:rsid w:val="00523208"/>
    <w:rsid w:val="00523368"/>
    <w:rsid w:val="00523849"/>
    <w:rsid w:val="0052393E"/>
    <w:rsid w:val="00523FA6"/>
    <w:rsid w:val="00524220"/>
    <w:rsid w:val="0052447F"/>
    <w:rsid w:val="0052448A"/>
    <w:rsid w:val="0052463E"/>
    <w:rsid w:val="005247AF"/>
    <w:rsid w:val="00524C7D"/>
    <w:rsid w:val="005253A2"/>
    <w:rsid w:val="005255D3"/>
    <w:rsid w:val="005259BC"/>
    <w:rsid w:val="00525BB1"/>
    <w:rsid w:val="00525EFD"/>
    <w:rsid w:val="0052613D"/>
    <w:rsid w:val="005263B5"/>
    <w:rsid w:val="00526686"/>
    <w:rsid w:val="00526C61"/>
    <w:rsid w:val="005271F4"/>
    <w:rsid w:val="00527416"/>
    <w:rsid w:val="005275F8"/>
    <w:rsid w:val="00527D9C"/>
    <w:rsid w:val="00527EE6"/>
    <w:rsid w:val="00527EFD"/>
    <w:rsid w:val="00527F57"/>
    <w:rsid w:val="0053033A"/>
    <w:rsid w:val="00530955"/>
    <w:rsid w:val="00530ADB"/>
    <w:rsid w:val="005311FA"/>
    <w:rsid w:val="00531863"/>
    <w:rsid w:val="005323F9"/>
    <w:rsid w:val="005324F2"/>
    <w:rsid w:val="0053259C"/>
    <w:rsid w:val="005329C5"/>
    <w:rsid w:val="00532CA4"/>
    <w:rsid w:val="00533435"/>
    <w:rsid w:val="0053346F"/>
    <w:rsid w:val="00533A13"/>
    <w:rsid w:val="00533BF8"/>
    <w:rsid w:val="00533C75"/>
    <w:rsid w:val="00534962"/>
    <w:rsid w:val="00534967"/>
    <w:rsid w:val="00534D83"/>
    <w:rsid w:val="0053547F"/>
    <w:rsid w:val="00535561"/>
    <w:rsid w:val="0053562A"/>
    <w:rsid w:val="00535640"/>
    <w:rsid w:val="00535874"/>
    <w:rsid w:val="00535AC6"/>
    <w:rsid w:val="00535C4D"/>
    <w:rsid w:val="00535EA8"/>
    <w:rsid w:val="0053621E"/>
    <w:rsid w:val="0053640B"/>
    <w:rsid w:val="00536FE6"/>
    <w:rsid w:val="005370F5"/>
    <w:rsid w:val="005371B0"/>
    <w:rsid w:val="00537720"/>
    <w:rsid w:val="00537DAF"/>
    <w:rsid w:val="00537F5F"/>
    <w:rsid w:val="00540182"/>
    <w:rsid w:val="0054025F"/>
    <w:rsid w:val="00540354"/>
    <w:rsid w:val="00540878"/>
    <w:rsid w:val="00540B68"/>
    <w:rsid w:val="00540E52"/>
    <w:rsid w:val="0054107E"/>
    <w:rsid w:val="0054143F"/>
    <w:rsid w:val="00541A29"/>
    <w:rsid w:val="00541AFA"/>
    <w:rsid w:val="00541DA1"/>
    <w:rsid w:val="00541F9A"/>
    <w:rsid w:val="005422EE"/>
    <w:rsid w:val="00542F53"/>
    <w:rsid w:val="005431CC"/>
    <w:rsid w:val="0054381C"/>
    <w:rsid w:val="005438E8"/>
    <w:rsid w:val="00544074"/>
    <w:rsid w:val="00544373"/>
    <w:rsid w:val="0054453F"/>
    <w:rsid w:val="0054470E"/>
    <w:rsid w:val="00544DC9"/>
    <w:rsid w:val="00544F18"/>
    <w:rsid w:val="00545323"/>
    <w:rsid w:val="00545E74"/>
    <w:rsid w:val="005460FB"/>
    <w:rsid w:val="005463A1"/>
    <w:rsid w:val="005463AD"/>
    <w:rsid w:val="0054642E"/>
    <w:rsid w:val="00546E4E"/>
    <w:rsid w:val="00546F31"/>
    <w:rsid w:val="00547833"/>
    <w:rsid w:val="0054793B"/>
    <w:rsid w:val="0055023E"/>
    <w:rsid w:val="00550303"/>
    <w:rsid w:val="005503F2"/>
    <w:rsid w:val="00550597"/>
    <w:rsid w:val="00550846"/>
    <w:rsid w:val="005509C8"/>
    <w:rsid w:val="00550B94"/>
    <w:rsid w:val="00551026"/>
    <w:rsid w:val="00551229"/>
    <w:rsid w:val="0055184F"/>
    <w:rsid w:val="00551D07"/>
    <w:rsid w:val="00551F4B"/>
    <w:rsid w:val="00552114"/>
    <w:rsid w:val="00552139"/>
    <w:rsid w:val="00552766"/>
    <w:rsid w:val="00553025"/>
    <w:rsid w:val="005535CB"/>
    <w:rsid w:val="00553900"/>
    <w:rsid w:val="00553BC7"/>
    <w:rsid w:val="00553CFE"/>
    <w:rsid w:val="00553D54"/>
    <w:rsid w:val="00553F83"/>
    <w:rsid w:val="00553FB5"/>
    <w:rsid w:val="0055424B"/>
    <w:rsid w:val="00554264"/>
    <w:rsid w:val="00554346"/>
    <w:rsid w:val="00554744"/>
    <w:rsid w:val="00554E05"/>
    <w:rsid w:val="00554F80"/>
    <w:rsid w:val="0055508F"/>
    <w:rsid w:val="00555472"/>
    <w:rsid w:val="0055578B"/>
    <w:rsid w:val="00555E5B"/>
    <w:rsid w:val="0055630D"/>
    <w:rsid w:val="0055649F"/>
    <w:rsid w:val="00556681"/>
    <w:rsid w:val="00556956"/>
    <w:rsid w:val="00556FC9"/>
    <w:rsid w:val="00557086"/>
    <w:rsid w:val="00557658"/>
    <w:rsid w:val="005576F0"/>
    <w:rsid w:val="0055782B"/>
    <w:rsid w:val="00557AFE"/>
    <w:rsid w:val="00557B5E"/>
    <w:rsid w:val="00557C9E"/>
    <w:rsid w:val="0056003C"/>
    <w:rsid w:val="00560171"/>
    <w:rsid w:val="005604FE"/>
    <w:rsid w:val="00560EBB"/>
    <w:rsid w:val="00561157"/>
    <w:rsid w:val="005618AC"/>
    <w:rsid w:val="00561AC2"/>
    <w:rsid w:val="00561BF9"/>
    <w:rsid w:val="00561F51"/>
    <w:rsid w:val="0056219D"/>
    <w:rsid w:val="005622E0"/>
    <w:rsid w:val="00562E86"/>
    <w:rsid w:val="00562FA5"/>
    <w:rsid w:val="00563275"/>
    <w:rsid w:val="0056358F"/>
    <w:rsid w:val="0056392D"/>
    <w:rsid w:val="00563970"/>
    <w:rsid w:val="00563DCB"/>
    <w:rsid w:val="00563DFD"/>
    <w:rsid w:val="00564372"/>
    <w:rsid w:val="005646E3"/>
    <w:rsid w:val="00564994"/>
    <w:rsid w:val="005652D4"/>
    <w:rsid w:val="00565F8F"/>
    <w:rsid w:val="00566AA3"/>
    <w:rsid w:val="00566EB1"/>
    <w:rsid w:val="00567108"/>
    <w:rsid w:val="005675F8"/>
    <w:rsid w:val="00567610"/>
    <w:rsid w:val="005679F7"/>
    <w:rsid w:val="00567BE8"/>
    <w:rsid w:val="0057018F"/>
    <w:rsid w:val="0057029F"/>
    <w:rsid w:val="0057062A"/>
    <w:rsid w:val="0057065C"/>
    <w:rsid w:val="00570741"/>
    <w:rsid w:val="0057094D"/>
    <w:rsid w:val="00570C2B"/>
    <w:rsid w:val="00570F70"/>
    <w:rsid w:val="00571095"/>
    <w:rsid w:val="005711C9"/>
    <w:rsid w:val="00571B43"/>
    <w:rsid w:val="005720CA"/>
    <w:rsid w:val="0057288F"/>
    <w:rsid w:val="00572B2E"/>
    <w:rsid w:val="005731FB"/>
    <w:rsid w:val="005732B5"/>
    <w:rsid w:val="005732D9"/>
    <w:rsid w:val="0057356C"/>
    <w:rsid w:val="005735ED"/>
    <w:rsid w:val="00573641"/>
    <w:rsid w:val="00573A70"/>
    <w:rsid w:val="00573D53"/>
    <w:rsid w:val="0057426C"/>
    <w:rsid w:val="0057432F"/>
    <w:rsid w:val="005743FB"/>
    <w:rsid w:val="005744B4"/>
    <w:rsid w:val="00574C39"/>
    <w:rsid w:val="00574C91"/>
    <w:rsid w:val="00574CD4"/>
    <w:rsid w:val="00574DEF"/>
    <w:rsid w:val="005751D4"/>
    <w:rsid w:val="005752B6"/>
    <w:rsid w:val="005752F1"/>
    <w:rsid w:val="005754A6"/>
    <w:rsid w:val="005759BA"/>
    <w:rsid w:val="00575B0A"/>
    <w:rsid w:val="00575D20"/>
    <w:rsid w:val="00575E33"/>
    <w:rsid w:val="005760F5"/>
    <w:rsid w:val="00576594"/>
    <w:rsid w:val="00576AB9"/>
    <w:rsid w:val="00576ACE"/>
    <w:rsid w:val="00576C39"/>
    <w:rsid w:val="00576CA2"/>
    <w:rsid w:val="00577210"/>
    <w:rsid w:val="0057748A"/>
    <w:rsid w:val="0058000D"/>
    <w:rsid w:val="00580062"/>
    <w:rsid w:val="00580593"/>
    <w:rsid w:val="0058059F"/>
    <w:rsid w:val="005807A8"/>
    <w:rsid w:val="00580F65"/>
    <w:rsid w:val="00581389"/>
    <w:rsid w:val="0058187B"/>
    <w:rsid w:val="00581C06"/>
    <w:rsid w:val="00581C5F"/>
    <w:rsid w:val="00581E41"/>
    <w:rsid w:val="005821C2"/>
    <w:rsid w:val="005821FA"/>
    <w:rsid w:val="0058227D"/>
    <w:rsid w:val="0058263D"/>
    <w:rsid w:val="0058269D"/>
    <w:rsid w:val="00582C2A"/>
    <w:rsid w:val="00582DEB"/>
    <w:rsid w:val="00582E0B"/>
    <w:rsid w:val="0058302F"/>
    <w:rsid w:val="005830E7"/>
    <w:rsid w:val="0058311F"/>
    <w:rsid w:val="005831C3"/>
    <w:rsid w:val="005836D2"/>
    <w:rsid w:val="005837E1"/>
    <w:rsid w:val="00583C2D"/>
    <w:rsid w:val="00583D19"/>
    <w:rsid w:val="00584337"/>
    <w:rsid w:val="00584365"/>
    <w:rsid w:val="0058461D"/>
    <w:rsid w:val="005849C5"/>
    <w:rsid w:val="0058524B"/>
    <w:rsid w:val="005852AD"/>
    <w:rsid w:val="00585693"/>
    <w:rsid w:val="00585B63"/>
    <w:rsid w:val="00585B81"/>
    <w:rsid w:val="00585DD4"/>
    <w:rsid w:val="00585FB7"/>
    <w:rsid w:val="00585FE1"/>
    <w:rsid w:val="005864CE"/>
    <w:rsid w:val="005869F3"/>
    <w:rsid w:val="00586B9A"/>
    <w:rsid w:val="00586CDC"/>
    <w:rsid w:val="00586D7F"/>
    <w:rsid w:val="0058775B"/>
    <w:rsid w:val="005902DF"/>
    <w:rsid w:val="005904D2"/>
    <w:rsid w:val="0059051D"/>
    <w:rsid w:val="005905FF"/>
    <w:rsid w:val="00590627"/>
    <w:rsid w:val="00590D8E"/>
    <w:rsid w:val="00590EC9"/>
    <w:rsid w:val="00590F73"/>
    <w:rsid w:val="00591359"/>
    <w:rsid w:val="005914C4"/>
    <w:rsid w:val="005916B1"/>
    <w:rsid w:val="005917E7"/>
    <w:rsid w:val="0059187F"/>
    <w:rsid w:val="00591982"/>
    <w:rsid w:val="00591A8C"/>
    <w:rsid w:val="00591B55"/>
    <w:rsid w:val="00591C3B"/>
    <w:rsid w:val="005923AE"/>
    <w:rsid w:val="005925D9"/>
    <w:rsid w:val="00592862"/>
    <w:rsid w:val="005929FF"/>
    <w:rsid w:val="00592BAC"/>
    <w:rsid w:val="00592C93"/>
    <w:rsid w:val="00592E38"/>
    <w:rsid w:val="00593047"/>
    <w:rsid w:val="005930F2"/>
    <w:rsid w:val="005931CC"/>
    <w:rsid w:val="005932C6"/>
    <w:rsid w:val="00593788"/>
    <w:rsid w:val="00593BB7"/>
    <w:rsid w:val="00593E4E"/>
    <w:rsid w:val="005941A9"/>
    <w:rsid w:val="0059455A"/>
    <w:rsid w:val="005948C1"/>
    <w:rsid w:val="00594A66"/>
    <w:rsid w:val="00594BFC"/>
    <w:rsid w:val="00595005"/>
    <w:rsid w:val="00595388"/>
    <w:rsid w:val="00595DC0"/>
    <w:rsid w:val="00595DF2"/>
    <w:rsid w:val="00595EF5"/>
    <w:rsid w:val="00595F2B"/>
    <w:rsid w:val="005967F8"/>
    <w:rsid w:val="00596845"/>
    <w:rsid w:val="00596DE2"/>
    <w:rsid w:val="0059712D"/>
    <w:rsid w:val="005971F3"/>
    <w:rsid w:val="00597719"/>
    <w:rsid w:val="00597A50"/>
    <w:rsid w:val="00597B6B"/>
    <w:rsid w:val="00597CE1"/>
    <w:rsid w:val="005A0891"/>
    <w:rsid w:val="005A0B95"/>
    <w:rsid w:val="005A0CE1"/>
    <w:rsid w:val="005A12B5"/>
    <w:rsid w:val="005A12E7"/>
    <w:rsid w:val="005A1B68"/>
    <w:rsid w:val="005A1C58"/>
    <w:rsid w:val="005A2070"/>
    <w:rsid w:val="005A208D"/>
    <w:rsid w:val="005A20A6"/>
    <w:rsid w:val="005A20B6"/>
    <w:rsid w:val="005A2437"/>
    <w:rsid w:val="005A261E"/>
    <w:rsid w:val="005A2762"/>
    <w:rsid w:val="005A277D"/>
    <w:rsid w:val="005A31FE"/>
    <w:rsid w:val="005A3320"/>
    <w:rsid w:val="005A3452"/>
    <w:rsid w:val="005A3936"/>
    <w:rsid w:val="005A3A79"/>
    <w:rsid w:val="005A3CAC"/>
    <w:rsid w:val="005A3EDF"/>
    <w:rsid w:val="005A43D1"/>
    <w:rsid w:val="005A443B"/>
    <w:rsid w:val="005A447D"/>
    <w:rsid w:val="005A46F4"/>
    <w:rsid w:val="005A4A12"/>
    <w:rsid w:val="005A4BAC"/>
    <w:rsid w:val="005A50D3"/>
    <w:rsid w:val="005A5111"/>
    <w:rsid w:val="005A56B6"/>
    <w:rsid w:val="005A5B6F"/>
    <w:rsid w:val="005A5D9A"/>
    <w:rsid w:val="005A63F7"/>
    <w:rsid w:val="005A65B0"/>
    <w:rsid w:val="005A65D7"/>
    <w:rsid w:val="005A6640"/>
    <w:rsid w:val="005A6AA4"/>
    <w:rsid w:val="005A6AF6"/>
    <w:rsid w:val="005A7089"/>
    <w:rsid w:val="005A71BA"/>
    <w:rsid w:val="005A77B7"/>
    <w:rsid w:val="005A77E5"/>
    <w:rsid w:val="005A797F"/>
    <w:rsid w:val="005A7A3E"/>
    <w:rsid w:val="005A7BB7"/>
    <w:rsid w:val="005B0095"/>
    <w:rsid w:val="005B029C"/>
    <w:rsid w:val="005B04FE"/>
    <w:rsid w:val="005B04FF"/>
    <w:rsid w:val="005B09BD"/>
    <w:rsid w:val="005B0F11"/>
    <w:rsid w:val="005B10FE"/>
    <w:rsid w:val="005B1240"/>
    <w:rsid w:val="005B17E1"/>
    <w:rsid w:val="005B1AE5"/>
    <w:rsid w:val="005B1B12"/>
    <w:rsid w:val="005B1BA9"/>
    <w:rsid w:val="005B1E3A"/>
    <w:rsid w:val="005B2467"/>
    <w:rsid w:val="005B24A8"/>
    <w:rsid w:val="005B2A15"/>
    <w:rsid w:val="005B2B87"/>
    <w:rsid w:val="005B2D63"/>
    <w:rsid w:val="005B3016"/>
    <w:rsid w:val="005B328C"/>
    <w:rsid w:val="005B33DB"/>
    <w:rsid w:val="005B3553"/>
    <w:rsid w:val="005B3675"/>
    <w:rsid w:val="005B36A6"/>
    <w:rsid w:val="005B376D"/>
    <w:rsid w:val="005B397A"/>
    <w:rsid w:val="005B39D6"/>
    <w:rsid w:val="005B3C02"/>
    <w:rsid w:val="005B3FA3"/>
    <w:rsid w:val="005B4220"/>
    <w:rsid w:val="005B4322"/>
    <w:rsid w:val="005B47DF"/>
    <w:rsid w:val="005B48D9"/>
    <w:rsid w:val="005B48FB"/>
    <w:rsid w:val="005B499A"/>
    <w:rsid w:val="005B4A5B"/>
    <w:rsid w:val="005B4BF0"/>
    <w:rsid w:val="005B4E99"/>
    <w:rsid w:val="005B4F92"/>
    <w:rsid w:val="005B52DE"/>
    <w:rsid w:val="005B542C"/>
    <w:rsid w:val="005B59FC"/>
    <w:rsid w:val="005B5FDD"/>
    <w:rsid w:val="005B65AB"/>
    <w:rsid w:val="005B68A8"/>
    <w:rsid w:val="005B6933"/>
    <w:rsid w:val="005B6996"/>
    <w:rsid w:val="005B6A8A"/>
    <w:rsid w:val="005B6E46"/>
    <w:rsid w:val="005B7115"/>
    <w:rsid w:val="005B71E2"/>
    <w:rsid w:val="005B796D"/>
    <w:rsid w:val="005B79F4"/>
    <w:rsid w:val="005B7D13"/>
    <w:rsid w:val="005B7E55"/>
    <w:rsid w:val="005B7F06"/>
    <w:rsid w:val="005C005D"/>
    <w:rsid w:val="005C0247"/>
    <w:rsid w:val="005C0B1F"/>
    <w:rsid w:val="005C0F2F"/>
    <w:rsid w:val="005C0F87"/>
    <w:rsid w:val="005C1433"/>
    <w:rsid w:val="005C166D"/>
    <w:rsid w:val="005C1714"/>
    <w:rsid w:val="005C1CA7"/>
    <w:rsid w:val="005C215A"/>
    <w:rsid w:val="005C21AE"/>
    <w:rsid w:val="005C2764"/>
    <w:rsid w:val="005C27EF"/>
    <w:rsid w:val="005C2A34"/>
    <w:rsid w:val="005C30F0"/>
    <w:rsid w:val="005C316F"/>
    <w:rsid w:val="005C31B6"/>
    <w:rsid w:val="005C31E6"/>
    <w:rsid w:val="005C3712"/>
    <w:rsid w:val="005C3B47"/>
    <w:rsid w:val="005C3D43"/>
    <w:rsid w:val="005C3EBC"/>
    <w:rsid w:val="005C402F"/>
    <w:rsid w:val="005C405E"/>
    <w:rsid w:val="005C4428"/>
    <w:rsid w:val="005C4582"/>
    <w:rsid w:val="005C471F"/>
    <w:rsid w:val="005C476C"/>
    <w:rsid w:val="005C4926"/>
    <w:rsid w:val="005C4B46"/>
    <w:rsid w:val="005C4BF9"/>
    <w:rsid w:val="005C4C36"/>
    <w:rsid w:val="005C4EAC"/>
    <w:rsid w:val="005C5048"/>
    <w:rsid w:val="005C528C"/>
    <w:rsid w:val="005C52AC"/>
    <w:rsid w:val="005C5430"/>
    <w:rsid w:val="005C5681"/>
    <w:rsid w:val="005C5BF2"/>
    <w:rsid w:val="005C5CAC"/>
    <w:rsid w:val="005C61D3"/>
    <w:rsid w:val="005C6375"/>
    <w:rsid w:val="005C66D3"/>
    <w:rsid w:val="005C695D"/>
    <w:rsid w:val="005C6B80"/>
    <w:rsid w:val="005C7427"/>
    <w:rsid w:val="005C7AE0"/>
    <w:rsid w:val="005C7D60"/>
    <w:rsid w:val="005D011E"/>
    <w:rsid w:val="005D01E8"/>
    <w:rsid w:val="005D0674"/>
    <w:rsid w:val="005D081A"/>
    <w:rsid w:val="005D0A43"/>
    <w:rsid w:val="005D0A9D"/>
    <w:rsid w:val="005D0DFE"/>
    <w:rsid w:val="005D0E39"/>
    <w:rsid w:val="005D0E3D"/>
    <w:rsid w:val="005D0F7E"/>
    <w:rsid w:val="005D12B1"/>
    <w:rsid w:val="005D1977"/>
    <w:rsid w:val="005D1ADC"/>
    <w:rsid w:val="005D1ED5"/>
    <w:rsid w:val="005D230F"/>
    <w:rsid w:val="005D28FE"/>
    <w:rsid w:val="005D3641"/>
    <w:rsid w:val="005D3689"/>
    <w:rsid w:val="005D3753"/>
    <w:rsid w:val="005D3E4B"/>
    <w:rsid w:val="005D3FE6"/>
    <w:rsid w:val="005D41C3"/>
    <w:rsid w:val="005D4370"/>
    <w:rsid w:val="005D448A"/>
    <w:rsid w:val="005D45AE"/>
    <w:rsid w:val="005D4644"/>
    <w:rsid w:val="005D4771"/>
    <w:rsid w:val="005D4919"/>
    <w:rsid w:val="005D55DC"/>
    <w:rsid w:val="005D566F"/>
    <w:rsid w:val="005D5CDD"/>
    <w:rsid w:val="005D5F56"/>
    <w:rsid w:val="005D61CF"/>
    <w:rsid w:val="005D70CD"/>
    <w:rsid w:val="005D73B9"/>
    <w:rsid w:val="005D745C"/>
    <w:rsid w:val="005D7C73"/>
    <w:rsid w:val="005D7EE2"/>
    <w:rsid w:val="005E0007"/>
    <w:rsid w:val="005E01F8"/>
    <w:rsid w:val="005E0FD3"/>
    <w:rsid w:val="005E105A"/>
    <w:rsid w:val="005E12A7"/>
    <w:rsid w:val="005E13C8"/>
    <w:rsid w:val="005E1C4A"/>
    <w:rsid w:val="005E241B"/>
    <w:rsid w:val="005E260A"/>
    <w:rsid w:val="005E271B"/>
    <w:rsid w:val="005E2925"/>
    <w:rsid w:val="005E2AC1"/>
    <w:rsid w:val="005E2B18"/>
    <w:rsid w:val="005E2F65"/>
    <w:rsid w:val="005E2F87"/>
    <w:rsid w:val="005E3054"/>
    <w:rsid w:val="005E30A6"/>
    <w:rsid w:val="005E3367"/>
    <w:rsid w:val="005E3585"/>
    <w:rsid w:val="005E3750"/>
    <w:rsid w:val="005E378D"/>
    <w:rsid w:val="005E380C"/>
    <w:rsid w:val="005E389D"/>
    <w:rsid w:val="005E3A37"/>
    <w:rsid w:val="005E3A87"/>
    <w:rsid w:val="005E3E6C"/>
    <w:rsid w:val="005E3F5F"/>
    <w:rsid w:val="005E4049"/>
    <w:rsid w:val="005E428C"/>
    <w:rsid w:val="005E46D2"/>
    <w:rsid w:val="005E4ADB"/>
    <w:rsid w:val="005E4B9B"/>
    <w:rsid w:val="005E4BAD"/>
    <w:rsid w:val="005E4DF6"/>
    <w:rsid w:val="005E54F0"/>
    <w:rsid w:val="005E5792"/>
    <w:rsid w:val="005E5B05"/>
    <w:rsid w:val="005E5C03"/>
    <w:rsid w:val="005E633A"/>
    <w:rsid w:val="005E64AD"/>
    <w:rsid w:val="005E6775"/>
    <w:rsid w:val="005E6C1C"/>
    <w:rsid w:val="005E742B"/>
    <w:rsid w:val="005E7C1D"/>
    <w:rsid w:val="005F025E"/>
    <w:rsid w:val="005F0C29"/>
    <w:rsid w:val="005F0EBD"/>
    <w:rsid w:val="005F1065"/>
    <w:rsid w:val="005F136E"/>
    <w:rsid w:val="005F161C"/>
    <w:rsid w:val="005F1697"/>
    <w:rsid w:val="005F17AE"/>
    <w:rsid w:val="005F1B07"/>
    <w:rsid w:val="005F1F7B"/>
    <w:rsid w:val="005F2138"/>
    <w:rsid w:val="005F21AC"/>
    <w:rsid w:val="005F22D6"/>
    <w:rsid w:val="005F2728"/>
    <w:rsid w:val="005F2805"/>
    <w:rsid w:val="005F2965"/>
    <w:rsid w:val="005F2F38"/>
    <w:rsid w:val="005F300E"/>
    <w:rsid w:val="005F31EA"/>
    <w:rsid w:val="005F3318"/>
    <w:rsid w:val="005F34EB"/>
    <w:rsid w:val="005F397A"/>
    <w:rsid w:val="005F39E1"/>
    <w:rsid w:val="005F3AFE"/>
    <w:rsid w:val="005F444B"/>
    <w:rsid w:val="005F4A11"/>
    <w:rsid w:val="005F4A99"/>
    <w:rsid w:val="005F4AAA"/>
    <w:rsid w:val="005F4B3B"/>
    <w:rsid w:val="005F4BFC"/>
    <w:rsid w:val="005F5657"/>
    <w:rsid w:val="005F56CB"/>
    <w:rsid w:val="005F6131"/>
    <w:rsid w:val="005F6445"/>
    <w:rsid w:val="005F64A0"/>
    <w:rsid w:val="005F6554"/>
    <w:rsid w:val="005F6DB2"/>
    <w:rsid w:val="005F702A"/>
    <w:rsid w:val="005F71E5"/>
    <w:rsid w:val="005F728E"/>
    <w:rsid w:val="005F72BF"/>
    <w:rsid w:val="00600225"/>
    <w:rsid w:val="00600C54"/>
    <w:rsid w:val="00600E67"/>
    <w:rsid w:val="00600FCE"/>
    <w:rsid w:val="006010E9"/>
    <w:rsid w:val="00601205"/>
    <w:rsid w:val="0060133B"/>
    <w:rsid w:val="006015D7"/>
    <w:rsid w:val="00601A5A"/>
    <w:rsid w:val="00601F73"/>
    <w:rsid w:val="00601FFA"/>
    <w:rsid w:val="0060222E"/>
    <w:rsid w:val="0060225D"/>
    <w:rsid w:val="006026BD"/>
    <w:rsid w:val="0060271A"/>
    <w:rsid w:val="00602774"/>
    <w:rsid w:val="00602C4B"/>
    <w:rsid w:val="00602D9F"/>
    <w:rsid w:val="00602E85"/>
    <w:rsid w:val="006030D0"/>
    <w:rsid w:val="00603166"/>
    <w:rsid w:val="00603BE0"/>
    <w:rsid w:val="00603BFC"/>
    <w:rsid w:val="00603CD2"/>
    <w:rsid w:val="00604458"/>
    <w:rsid w:val="00604639"/>
    <w:rsid w:val="0060485F"/>
    <w:rsid w:val="00604A15"/>
    <w:rsid w:val="00604B51"/>
    <w:rsid w:val="00605209"/>
    <w:rsid w:val="006054A7"/>
    <w:rsid w:val="006056A4"/>
    <w:rsid w:val="00605899"/>
    <w:rsid w:val="00605CE5"/>
    <w:rsid w:val="00605F2F"/>
    <w:rsid w:val="00606344"/>
    <w:rsid w:val="00606DB1"/>
    <w:rsid w:val="00607709"/>
    <w:rsid w:val="00607A62"/>
    <w:rsid w:val="00607B1C"/>
    <w:rsid w:val="00607B42"/>
    <w:rsid w:val="006102F2"/>
    <w:rsid w:val="00610394"/>
    <w:rsid w:val="0061042D"/>
    <w:rsid w:val="006105D7"/>
    <w:rsid w:val="00610B8B"/>
    <w:rsid w:val="006110B2"/>
    <w:rsid w:val="00611101"/>
    <w:rsid w:val="0061197D"/>
    <w:rsid w:val="00611A22"/>
    <w:rsid w:val="0061209C"/>
    <w:rsid w:val="00612361"/>
    <w:rsid w:val="00612466"/>
    <w:rsid w:val="006124A7"/>
    <w:rsid w:val="006125CD"/>
    <w:rsid w:val="00612DFE"/>
    <w:rsid w:val="0061352F"/>
    <w:rsid w:val="00613778"/>
    <w:rsid w:val="00613A01"/>
    <w:rsid w:val="00613A27"/>
    <w:rsid w:val="00613D95"/>
    <w:rsid w:val="00614282"/>
    <w:rsid w:val="00614361"/>
    <w:rsid w:val="0061452F"/>
    <w:rsid w:val="0061453C"/>
    <w:rsid w:val="006145CB"/>
    <w:rsid w:val="00614802"/>
    <w:rsid w:val="00614912"/>
    <w:rsid w:val="00614B00"/>
    <w:rsid w:val="00614BF8"/>
    <w:rsid w:val="00614EF7"/>
    <w:rsid w:val="00614F92"/>
    <w:rsid w:val="0061529D"/>
    <w:rsid w:val="00615FE0"/>
    <w:rsid w:val="006162C3"/>
    <w:rsid w:val="00616564"/>
    <w:rsid w:val="00616649"/>
    <w:rsid w:val="006167DB"/>
    <w:rsid w:val="0061704B"/>
    <w:rsid w:val="00620137"/>
    <w:rsid w:val="00620195"/>
    <w:rsid w:val="00620404"/>
    <w:rsid w:val="00620863"/>
    <w:rsid w:val="00620A41"/>
    <w:rsid w:val="00620B3F"/>
    <w:rsid w:val="00620F08"/>
    <w:rsid w:val="00621174"/>
    <w:rsid w:val="00621275"/>
    <w:rsid w:val="006216F5"/>
    <w:rsid w:val="00621908"/>
    <w:rsid w:val="00621A51"/>
    <w:rsid w:val="00621B38"/>
    <w:rsid w:val="00621DD4"/>
    <w:rsid w:val="00621F65"/>
    <w:rsid w:val="0062200B"/>
    <w:rsid w:val="006221F9"/>
    <w:rsid w:val="006233B8"/>
    <w:rsid w:val="00623501"/>
    <w:rsid w:val="0062378B"/>
    <w:rsid w:val="00623847"/>
    <w:rsid w:val="0062387A"/>
    <w:rsid w:val="00623907"/>
    <w:rsid w:val="00623A3B"/>
    <w:rsid w:val="00623AAB"/>
    <w:rsid w:val="00623B27"/>
    <w:rsid w:val="00623D67"/>
    <w:rsid w:val="00623F4E"/>
    <w:rsid w:val="006243C0"/>
    <w:rsid w:val="0062458A"/>
    <w:rsid w:val="006246B7"/>
    <w:rsid w:val="00624953"/>
    <w:rsid w:val="00624CEC"/>
    <w:rsid w:val="00624EA0"/>
    <w:rsid w:val="00625043"/>
    <w:rsid w:val="0062568E"/>
    <w:rsid w:val="00625773"/>
    <w:rsid w:val="00625CF5"/>
    <w:rsid w:val="00625DEA"/>
    <w:rsid w:val="00626061"/>
    <w:rsid w:val="00626302"/>
    <w:rsid w:val="00626723"/>
    <w:rsid w:val="00627190"/>
    <w:rsid w:val="00627530"/>
    <w:rsid w:val="00627AA3"/>
    <w:rsid w:val="00627CB9"/>
    <w:rsid w:val="006300C3"/>
    <w:rsid w:val="0063021E"/>
    <w:rsid w:val="0063072F"/>
    <w:rsid w:val="0063082B"/>
    <w:rsid w:val="006308A7"/>
    <w:rsid w:val="00630BB4"/>
    <w:rsid w:val="0063105E"/>
    <w:rsid w:val="0063123A"/>
    <w:rsid w:val="00631357"/>
    <w:rsid w:val="0063144E"/>
    <w:rsid w:val="006314A9"/>
    <w:rsid w:val="006324AC"/>
    <w:rsid w:val="006327DB"/>
    <w:rsid w:val="006329BD"/>
    <w:rsid w:val="00632AD8"/>
    <w:rsid w:val="00632BA6"/>
    <w:rsid w:val="00633665"/>
    <w:rsid w:val="00633679"/>
    <w:rsid w:val="00633783"/>
    <w:rsid w:val="00633AB0"/>
    <w:rsid w:val="00633E1D"/>
    <w:rsid w:val="0063460A"/>
    <w:rsid w:val="00634A53"/>
    <w:rsid w:val="00634BBC"/>
    <w:rsid w:val="00634E17"/>
    <w:rsid w:val="006352C1"/>
    <w:rsid w:val="00635316"/>
    <w:rsid w:val="00635331"/>
    <w:rsid w:val="00635808"/>
    <w:rsid w:val="00635ACB"/>
    <w:rsid w:val="00635B74"/>
    <w:rsid w:val="00635F68"/>
    <w:rsid w:val="006363DB"/>
    <w:rsid w:val="006364E7"/>
    <w:rsid w:val="00636988"/>
    <w:rsid w:val="00636D8C"/>
    <w:rsid w:val="00637A7E"/>
    <w:rsid w:val="00637D29"/>
    <w:rsid w:val="00637ED0"/>
    <w:rsid w:val="00640069"/>
    <w:rsid w:val="0064015B"/>
    <w:rsid w:val="0064051C"/>
    <w:rsid w:val="00641D33"/>
    <w:rsid w:val="006423F9"/>
    <w:rsid w:val="00642A0E"/>
    <w:rsid w:val="00642FD7"/>
    <w:rsid w:val="00643341"/>
    <w:rsid w:val="006444F8"/>
    <w:rsid w:val="00644CC8"/>
    <w:rsid w:val="006451EF"/>
    <w:rsid w:val="00645477"/>
    <w:rsid w:val="00645523"/>
    <w:rsid w:val="00645E42"/>
    <w:rsid w:val="0064625B"/>
    <w:rsid w:val="006467ED"/>
    <w:rsid w:val="0064683A"/>
    <w:rsid w:val="0064794F"/>
    <w:rsid w:val="00647D2A"/>
    <w:rsid w:val="00647F2E"/>
    <w:rsid w:val="00650076"/>
    <w:rsid w:val="006502F0"/>
    <w:rsid w:val="00650AC0"/>
    <w:rsid w:val="006515A5"/>
    <w:rsid w:val="00651836"/>
    <w:rsid w:val="00651B0C"/>
    <w:rsid w:val="0065208E"/>
    <w:rsid w:val="006520E0"/>
    <w:rsid w:val="00652569"/>
    <w:rsid w:val="006526D2"/>
    <w:rsid w:val="00652DA7"/>
    <w:rsid w:val="006539F9"/>
    <w:rsid w:val="00653B2F"/>
    <w:rsid w:val="00653BEF"/>
    <w:rsid w:val="00653CB7"/>
    <w:rsid w:val="00653F93"/>
    <w:rsid w:val="0065448D"/>
    <w:rsid w:val="006544F7"/>
    <w:rsid w:val="00654762"/>
    <w:rsid w:val="006548A6"/>
    <w:rsid w:val="00654A97"/>
    <w:rsid w:val="00654AE6"/>
    <w:rsid w:val="00654D6D"/>
    <w:rsid w:val="00654E01"/>
    <w:rsid w:val="00654EB3"/>
    <w:rsid w:val="0065514B"/>
    <w:rsid w:val="006557D3"/>
    <w:rsid w:val="006558F2"/>
    <w:rsid w:val="00655DC0"/>
    <w:rsid w:val="00655F1C"/>
    <w:rsid w:val="006562AD"/>
    <w:rsid w:val="00656394"/>
    <w:rsid w:val="006563FB"/>
    <w:rsid w:val="00656854"/>
    <w:rsid w:val="00656B33"/>
    <w:rsid w:val="00656F16"/>
    <w:rsid w:val="00657096"/>
    <w:rsid w:val="006576A9"/>
    <w:rsid w:val="00657780"/>
    <w:rsid w:val="006577CC"/>
    <w:rsid w:val="00657977"/>
    <w:rsid w:val="00657982"/>
    <w:rsid w:val="00657CA5"/>
    <w:rsid w:val="00657DC1"/>
    <w:rsid w:val="00660094"/>
    <w:rsid w:val="00660BE9"/>
    <w:rsid w:val="00661259"/>
    <w:rsid w:val="00661460"/>
    <w:rsid w:val="00661829"/>
    <w:rsid w:val="00662B64"/>
    <w:rsid w:val="006631D6"/>
    <w:rsid w:val="006632D9"/>
    <w:rsid w:val="00663945"/>
    <w:rsid w:val="00663BB0"/>
    <w:rsid w:val="00663C74"/>
    <w:rsid w:val="00663D13"/>
    <w:rsid w:val="00663D9E"/>
    <w:rsid w:val="00663F2A"/>
    <w:rsid w:val="006647AC"/>
    <w:rsid w:val="00664999"/>
    <w:rsid w:val="00664C3B"/>
    <w:rsid w:val="006654F6"/>
    <w:rsid w:val="006659CA"/>
    <w:rsid w:val="00665B21"/>
    <w:rsid w:val="00665C2A"/>
    <w:rsid w:val="00665C93"/>
    <w:rsid w:val="006661D5"/>
    <w:rsid w:val="006661F4"/>
    <w:rsid w:val="00666212"/>
    <w:rsid w:val="00666848"/>
    <w:rsid w:val="006668F4"/>
    <w:rsid w:val="00666B73"/>
    <w:rsid w:val="00666D6B"/>
    <w:rsid w:val="0066706B"/>
    <w:rsid w:val="006670CE"/>
    <w:rsid w:val="006670FC"/>
    <w:rsid w:val="00667154"/>
    <w:rsid w:val="00667565"/>
    <w:rsid w:val="00667608"/>
    <w:rsid w:val="00667B6D"/>
    <w:rsid w:val="00667C9C"/>
    <w:rsid w:val="006701B4"/>
    <w:rsid w:val="006703F6"/>
    <w:rsid w:val="006704E3"/>
    <w:rsid w:val="006708E3"/>
    <w:rsid w:val="00670A26"/>
    <w:rsid w:val="00670B39"/>
    <w:rsid w:val="00671066"/>
    <w:rsid w:val="00671252"/>
    <w:rsid w:val="006712A4"/>
    <w:rsid w:val="006713E9"/>
    <w:rsid w:val="006716B8"/>
    <w:rsid w:val="00671D89"/>
    <w:rsid w:val="006720E0"/>
    <w:rsid w:val="00672786"/>
    <w:rsid w:val="00672B3C"/>
    <w:rsid w:val="00672F63"/>
    <w:rsid w:val="0067316F"/>
    <w:rsid w:val="00673184"/>
    <w:rsid w:val="0067375B"/>
    <w:rsid w:val="006738CF"/>
    <w:rsid w:val="00673BB9"/>
    <w:rsid w:val="00674050"/>
    <w:rsid w:val="0067477D"/>
    <w:rsid w:val="006747B6"/>
    <w:rsid w:val="00674932"/>
    <w:rsid w:val="00675171"/>
    <w:rsid w:val="00675231"/>
    <w:rsid w:val="006753A1"/>
    <w:rsid w:val="00675A5B"/>
    <w:rsid w:val="00675C4B"/>
    <w:rsid w:val="006762F3"/>
    <w:rsid w:val="006768DD"/>
    <w:rsid w:val="00676D9D"/>
    <w:rsid w:val="00676DB1"/>
    <w:rsid w:val="00677084"/>
    <w:rsid w:val="00677143"/>
    <w:rsid w:val="00677649"/>
    <w:rsid w:val="006776E6"/>
    <w:rsid w:val="00680707"/>
    <w:rsid w:val="00680711"/>
    <w:rsid w:val="00680891"/>
    <w:rsid w:val="00680B7B"/>
    <w:rsid w:val="00680E2E"/>
    <w:rsid w:val="0068114E"/>
    <w:rsid w:val="006817C0"/>
    <w:rsid w:val="006818AC"/>
    <w:rsid w:val="006818EE"/>
    <w:rsid w:val="00681A91"/>
    <w:rsid w:val="00682073"/>
    <w:rsid w:val="006822FD"/>
    <w:rsid w:val="00682603"/>
    <w:rsid w:val="0068276E"/>
    <w:rsid w:val="00682917"/>
    <w:rsid w:val="00682A29"/>
    <w:rsid w:val="00682CDF"/>
    <w:rsid w:val="00682F1E"/>
    <w:rsid w:val="006836CC"/>
    <w:rsid w:val="006837B2"/>
    <w:rsid w:val="00683AF2"/>
    <w:rsid w:val="00683D50"/>
    <w:rsid w:val="00684293"/>
    <w:rsid w:val="00684561"/>
    <w:rsid w:val="0068526B"/>
    <w:rsid w:val="006853D7"/>
    <w:rsid w:val="00685444"/>
    <w:rsid w:val="00685553"/>
    <w:rsid w:val="006858F9"/>
    <w:rsid w:val="00685B33"/>
    <w:rsid w:val="00685B62"/>
    <w:rsid w:val="00685D1E"/>
    <w:rsid w:val="006861A3"/>
    <w:rsid w:val="0068626E"/>
    <w:rsid w:val="006867BA"/>
    <w:rsid w:val="00686920"/>
    <w:rsid w:val="00686947"/>
    <w:rsid w:val="00686C8B"/>
    <w:rsid w:val="006872E8"/>
    <w:rsid w:val="006875D3"/>
    <w:rsid w:val="006877D5"/>
    <w:rsid w:val="00687A8E"/>
    <w:rsid w:val="00687B18"/>
    <w:rsid w:val="0069009E"/>
    <w:rsid w:val="00690339"/>
    <w:rsid w:val="00690477"/>
    <w:rsid w:val="006910B2"/>
    <w:rsid w:val="0069118B"/>
    <w:rsid w:val="0069124E"/>
    <w:rsid w:val="0069158D"/>
    <w:rsid w:val="006916DE"/>
    <w:rsid w:val="006918FA"/>
    <w:rsid w:val="00691E29"/>
    <w:rsid w:val="006924E5"/>
    <w:rsid w:val="006926DC"/>
    <w:rsid w:val="00692734"/>
    <w:rsid w:val="00692860"/>
    <w:rsid w:val="006928CE"/>
    <w:rsid w:val="006929A7"/>
    <w:rsid w:val="00692C33"/>
    <w:rsid w:val="00692C5C"/>
    <w:rsid w:val="00692EBE"/>
    <w:rsid w:val="00692EEF"/>
    <w:rsid w:val="0069331E"/>
    <w:rsid w:val="0069341B"/>
    <w:rsid w:val="00693FB7"/>
    <w:rsid w:val="00694428"/>
    <w:rsid w:val="00694467"/>
    <w:rsid w:val="0069492C"/>
    <w:rsid w:val="00694F3E"/>
    <w:rsid w:val="00694F76"/>
    <w:rsid w:val="00694FB4"/>
    <w:rsid w:val="0069573B"/>
    <w:rsid w:val="00695F9F"/>
    <w:rsid w:val="00696063"/>
    <w:rsid w:val="00696317"/>
    <w:rsid w:val="006966F5"/>
    <w:rsid w:val="00696F7B"/>
    <w:rsid w:val="00697589"/>
    <w:rsid w:val="006975C5"/>
    <w:rsid w:val="006976D1"/>
    <w:rsid w:val="00697BDC"/>
    <w:rsid w:val="00697C30"/>
    <w:rsid w:val="00697D35"/>
    <w:rsid w:val="00697DC5"/>
    <w:rsid w:val="00697E94"/>
    <w:rsid w:val="00697F97"/>
    <w:rsid w:val="006A0437"/>
    <w:rsid w:val="006A05CA"/>
    <w:rsid w:val="006A07CA"/>
    <w:rsid w:val="006A0939"/>
    <w:rsid w:val="006A11E4"/>
    <w:rsid w:val="006A122F"/>
    <w:rsid w:val="006A1404"/>
    <w:rsid w:val="006A16C7"/>
    <w:rsid w:val="006A1839"/>
    <w:rsid w:val="006A187C"/>
    <w:rsid w:val="006A19AF"/>
    <w:rsid w:val="006A1A23"/>
    <w:rsid w:val="006A1B31"/>
    <w:rsid w:val="006A1D64"/>
    <w:rsid w:val="006A20CC"/>
    <w:rsid w:val="006A20DD"/>
    <w:rsid w:val="006A23D5"/>
    <w:rsid w:val="006A2509"/>
    <w:rsid w:val="006A28AC"/>
    <w:rsid w:val="006A2AE1"/>
    <w:rsid w:val="006A2CF7"/>
    <w:rsid w:val="006A3267"/>
    <w:rsid w:val="006A32B7"/>
    <w:rsid w:val="006A344C"/>
    <w:rsid w:val="006A36BB"/>
    <w:rsid w:val="006A397E"/>
    <w:rsid w:val="006A39A1"/>
    <w:rsid w:val="006A3A23"/>
    <w:rsid w:val="006A3C39"/>
    <w:rsid w:val="006A3F92"/>
    <w:rsid w:val="006A4552"/>
    <w:rsid w:val="006A48C7"/>
    <w:rsid w:val="006A4AB5"/>
    <w:rsid w:val="006A4B90"/>
    <w:rsid w:val="006A4D9C"/>
    <w:rsid w:val="006A4F87"/>
    <w:rsid w:val="006A57DF"/>
    <w:rsid w:val="006A5A88"/>
    <w:rsid w:val="006A6065"/>
    <w:rsid w:val="006A6276"/>
    <w:rsid w:val="006A66B6"/>
    <w:rsid w:val="006A673B"/>
    <w:rsid w:val="006A6FC1"/>
    <w:rsid w:val="006A7913"/>
    <w:rsid w:val="006A7FE1"/>
    <w:rsid w:val="006B044C"/>
    <w:rsid w:val="006B05D3"/>
    <w:rsid w:val="006B0991"/>
    <w:rsid w:val="006B0FC8"/>
    <w:rsid w:val="006B1256"/>
    <w:rsid w:val="006B13C9"/>
    <w:rsid w:val="006B18CD"/>
    <w:rsid w:val="006B1DFF"/>
    <w:rsid w:val="006B2043"/>
    <w:rsid w:val="006B20FB"/>
    <w:rsid w:val="006B2336"/>
    <w:rsid w:val="006B26BC"/>
    <w:rsid w:val="006B27C5"/>
    <w:rsid w:val="006B2B83"/>
    <w:rsid w:val="006B381C"/>
    <w:rsid w:val="006B3A5F"/>
    <w:rsid w:val="006B4352"/>
    <w:rsid w:val="006B440F"/>
    <w:rsid w:val="006B4751"/>
    <w:rsid w:val="006B4F2F"/>
    <w:rsid w:val="006B5087"/>
    <w:rsid w:val="006B50E2"/>
    <w:rsid w:val="006B5460"/>
    <w:rsid w:val="006B58C0"/>
    <w:rsid w:val="006B58E2"/>
    <w:rsid w:val="006B5B31"/>
    <w:rsid w:val="006B5C25"/>
    <w:rsid w:val="006B631B"/>
    <w:rsid w:val="006B69A2"/>
    <w:rsid w:val="006B7298"/>
    <w:rsid w:val="006B79BE"/>
    <w:rsid w:val="006B7CD5"/>
    <w:rsid w:val="006B7E6F"/>
    <w:rsid w:val="006C00F3"/>
    <w:rsid w:val="006C025A"/>
    <w:rsid w:val="006C05E1"/>
    <w:rsid w:val="006C08EC"/>
    <w:rsid w:val="006C0AD8"/>
    <w:rsid w:val="006C131C"/>
    <w:rsid w:val="006C18E4"/>
    <w:rsid w:val="006C1B19"/>
    <w:rsid w:val="006C1D2C"/>
    <w:rsid w:val="006C1F1F"/>
    <w:rsid w:val="006C24D9"/>
    <w:rsid w:val="006C2A0A"/>
    <w:rsid w:val="006C2B71"/>
    <w:rsid w:val="006C2CA1"/>
    <w:rsid w:val="006C30B7"/>
    <w:rsid w:val="006C30F8"/>
    <w:rsid w:val="006C3245"/>
    <w:rsid w:val="006C3551"/>
    <w:rsid w:val="006C3A75"/>
    <w:rsid w:val="006C3CA8"/>
    <w:rsid w:val="006C3F66"/>
    <w:rsid w:val="006C445C"/>
    <w:rsid w:val="006C45FF"/>
    <w:rsid w:val="006C4A29"/>
    <w:rsid w:val="006C4B3A"/>
    <w:rsid w:val="006C4CD4"/>
    <w:rsid w:val="006C5204"/>
    <w:rsid w:val="006C5453"/>
    <w:rsid w:val="006C54CE"/>
    <w:rsid w:val="006C597B"/>
    <w:rsid w:val="006C5B17"/>
    <w:rsid w:val="006C5B38"/>
    <w:rsid w:val="006C5B9A"/>
    <w:rsid w:val="006C605A"/>
    <w:rsid w:val="006C629A"/>
    <w:rsid w:val="006C67DA"/>
    <w:rsid w:val="006C6EE0"/>
    <w:rsid w:val="006C6EED"/>
    <w:rsid w:val="006C709D"/>
    <w:rsid w:val="006C7165"/>
    <w:rsid w:val="006C761C"/>
    <w:rsid w:val="006C7BC2"/>
    <w:rsid w:val="006C7C45"/>
    <w:rsid w:val="006C7CA6"/>
    <w:rsid w:val="006D02B9"/>
    <w:rsid w:val="006D06BA"/>
    <w:rsid w:val="006D0733"/>
    <w:rsid w:val="006D0D54"/>
    <w:rsid w:val="006D0D65"/>
    <w:rsid w:val="006D0E15"/>
    <w:rsid w:val="006D0E48"/>
    <w:rsid w:val="006D0F8B"/>
    <w:rsid w:val="006D10CE"/>
    <w:rsid w:val="006D123F"/>
    <w:rsid w:val="006D14A6"/>
    <w:rsid w:val="006D1A44"/>
    <w:rsid w:val="006D1F06"/>
    <w:rsid w:val="006D2766"/>
    <w:rsid w:val="006D2792"/>
    <w:rsid w:val="006D2827"/>
    <w:rsid w:val="006D2C14"/>
    <w:rsid w:val="006D2F0C"/>
    <w:rsid w:val="006D3A50"/>
    <w:rsid w:val="006D45C5"/>
    <w:rsid w:val="006D48D7"/>
    <w:rsid w:val="006D4921"/>
    <w:rsid w:val="006D49FC"/>
    <w:rsid w:val="006D4B11"/>
    <w:rsid w:val="006D4DEA"/>
    <w:rsid w:val="006D562F"/>
    <w:rsid w:val="006D5699"/>
    <w:rsid w:val="006D5978"/>
    <w:rsid w:val="006D5A90"/>
    <w:rsid w:val="006D5B79"/>
    <w:rsid w:val="006D5C60"/>
    <w:rsid w:val="006D5F2F"/>
    <w:rsid w:val="006D711C"/>
    <w:rsid w:val="006D7262"/>
    <w:rsid w:val="006D726A"/>
    <w:rsid w:val="006D72D5"/>
    <w:rsid w:val="006D7359"/>
    <w:rsid w:val="006D74EB"/>
    <w:rsid w:val="006D7584"/>
    <w:rsid w:val="006D75C6"/>
    <w:rsid w:val="006D778C"/>
    <w:rsid w:val="006D782B"/>
    <w:rsid w:val="006D78D1"/>
    <w:rsid w:val="006D7C1A"/>
    <w:rsid w:val="006D7D62"/>
    <w:rsid w:val="006D7DA7"/>
    <w:rsid w:val="006D7F1D"/>
    <w:rsid w:val="006E0862"/>
    <w:rsid w:val="006E09AA"/>
    <w:rsid w:val="006E10E5"/>
    <w:rsid w:val="006E18CF"/>
    <w:rsid w:val="006E18D6"/>
    <w:rsid w:val="006E1B7F"/>
    <w:rsid w:val="006E1BCE"/>
    <w:rsid w:val="006E1E4D"/>
    <w:rsid w:val="006E24A3"/>
    <w:rsid w:val="006E2529"/>
    <w:rsid w:val="006E2A6A"/>
    <w:rsid w:val="006E2C8D"/>
    <w:rsid w:val="006E2EED"/>
    <w:rsid w:val="006E3018"/>
    <w:rsid w:val="006E30EC"/>
    <w:rsid w:val="006E3122"/>
    <w:rsid w:val="006E341E"/>
    <w:rsid w:val="006E34DF"/>
    <w:rsid w:val="006E3B4C"/>
    <w:rsid w:val="006E3B97"/>
    <w:rsid w:val="006E41B8"/>
    <w:rsid w:val="006E41E7"/>
    <w:rsid w:val="006E45F2"/>
    <w:rsid w:val="006E4CB7"/>
    <w:rsid w:val="006E4D2B"/>
    <w:rsid w:val="006E4E2E"/>
    <w:rsid w:val="006E4F02"/>
    <w:rsid w:val="006E4F9D"/>
    <w:rsid w:val="006E5B95"/>
    <w:rsid w:val="006E6070"/>
    <w:rsid w:val="006E60A9"/>
    <w:rsid w:val="006E645A"/>
    <w:rsid w:val="006E6477"/>
    <w:rsid w:val="006E6615"/>
    <w:rsid w:val="006E68B6"/>
    <w:rsid w:val="006E69BF"/>
    <w:rsid w:val="006E6F8A"/>
    <w:rsid w:val="006E6FB8"/>
    <w:rsid w:val="006E732A"/>
    <w:rsid w:val="006E7678"/>
    <w:rsid w:val="006E78F5"/>
    <w:rsid w:val="006E7EFF"/>
    <w:rsid w:val="006F02F9"/>
    <w:rsid w:val="006F0A98"/>
    <w:rsid w:val="006F0C1E"/>
    <w:rsid w:val="006F0F93"/>
    <w:rsid w:val="006F0FE9"/>
    <w:rsid w:val="006F1076"/>
    <w:rsid w:val="006F15E7"/>
    <w:rsid w:val="006F1ADF"/>
    <w:rsid w:val="006F1B06"/>
    <w:rsid w:val="006F20F0"/>
    <w:rsid w:val="006F2343"/>
    <w:rsid w:val="006F2406"/>
    <w:rsid w:val="006F2646"/>
    <w:rsid w:val="006F2E5C"/>
    <w:rsid w:val="006F3460"/>
    <w:rsid w:val="006F35EB"/>
    <w:rsid w:val="006F3872"/>
    <w:rsid w:val="006F38F4"/>
    <w:rsid w:val="006F3FFC"/>
    <w:rsid w:val="006F4072"/>
    <w:rsid w:val="006F4206"/>
    <w:rsid w:val="006F4550"/>
    <w:rsid w:val="006F4661"/>
    <w:rsid w:val="006F4895"/>
    <w:rsid w:val="006F48E7"/>
    <w:rsid w:val="006F4926"/>
    <w:rsid w:val="006F4981"/>
    <w:rsid w:val="006F4E7E"/>
    <w:rsid w:val="006F53E5"/>
    <w:rsid w:val="006F557B"/>
    <w:rsid w:val="006F57A5"/>
    <w:rsid w:val="006F5962"/>
    <w:rsid w:val="006F5A55"/>
    <w:rsid w:val="006F5CB1"/>
    <w:rsid w:val="006F613C"/>
    <w:rsid w:val="006F6885"/>
    <w:rsid w:val="006F6A41"/>
    <w:rsid w:val="006F6FDF"/>
    <w:rsid w:val="006F7453"/>
    <w:rsid w:val="006F7751"/>
    <w:rsid w:val="006F7977"/>
    <w:rsid w:val="006F7B62"/>
    <w:rsid w:val="006F7FEB"/>
    <w:rsid w:val="007002D7"/>
    <w:rsid w:val="007003D7"/>
    <w:rsid w:val="0070078C"/>
    <w:rsid w:val="00700B1F"/>
    <w:rsid w:val="00700C16"/>
    <w:rsid w:val="00700DE6"/>
    <w:rsid w:val="00700E36"/>
    <w:rsid w:val="007010CC"/>
    <w:rsid w:val="0070110B"/>
    <w:rsid w:val="007014B4"/>
    <w:rsid w:val="007016A9"/>
    <w:rsid w:val="00701913"/>
    <w:rsid w:val="00701D2E"/>
    <w:rsid w:val="00701DC2"/>
    <w:rsid w:val="0070202D"/>
    <w:rsid w:val="007023B3"/>
    <w:rsid w:val="007024E1"/>
    <w:rsid w:val="00702A20"/>
    <w:rsid w:val="00702A3C"/>
    <w:rsid w:val="00702B63"/>
    <w:rsid w:val="00703194"/>
    <w:rsid w:val="00703251"/>
    <w:rsid w:val="0070328B"/>
    <w:rsid w:val="007032C0"/>
    <w:rsid w:val="007032E0"/>
    <w:rsid w:val="007032F0"/>
    <w:rsid w:val="00703363"/>
    <w:rsid w:val="00703A6C"/>
    <w:rsid w:val="00703B50"/>
    <w:rsid w:val="00703FAF"/>
    <w:rsid w:val="00704161"/>
    <w:rsid w:val="00704416"/>
    <w:rsid w:val="0070463E"/>
    <w:rsid w:val="007048E0"/>
    <w:rsid w:val="00704ADE"/>
    <w:rsid w:val="00704BBF"/>
    <w:rsid w:val="00704BEE"/>
    <w:rsid w:val="00704CC2"/>
    <w:rsid w:val="00704D42"/>
    <w:rsid w:val="00704FD6"/>
    <w:rsid w:val="0070549A"/>
    <w:rsid w:val="00705CC1"/>
    <w:rsid w:val="00705DC4"/>
    <w:rsid w:val="00705EDA"/>
    <w:rsid w:val="00705F2E"/>
    <w:rsid w:val="00706187"/>
    <w:rsid w:val="00706B91"/>
    <w:rsid w:val="007071C0"/>
    <w:rsid w:val="00707BB5"/>
    <w:rsid w:val="00707EC7"/>
    <w:rsid w:val="00707F36"/>
    <w:rsid w:val="00710349"/>
    <w:rsid w:val="00710731"/>
    <w:rsid w:val="00710E69"/>
    <w:rsid w:val="00710EAC"/>
    <w:rsid w:val="00710EC5"/>
    <w:rsid w:val="007112E3"/>
    <w:rsid w:val="00711A87"/>
    <w:rsid w:val="00711CA5"/>
    <w:rsid w:val="00712008"/>
    <w:rsid w:val="00712404"/>
    <w:rsid w:val="0071263C"/>
    <w:rsid w:val="00712A75"/>
    <w:rsid w:val="00712D1D"/>
    <w:rsid w:val="00712E57"/>
    <w:rsid w:val="007131C9"/>
    <w:rsid w:val="007131D7"/>
    <w:rsid w:val="007142C7"/>
    <w:rsid w:val="00714846"/>
    <w:rsid w:val="00714B96"/>
    <w:rsid w:val="00714D0C"/>
    <w:rsid w:val="00714DDC"/>
    <w:rsid w:val="00714E17"/>
    <w:rsid w:val="00714E9B"/>
    <w:rsid w:val="0071527B"/>
    <w:rsid w:val="0071547E"/>
    <w:rsid w:val="00715686"/>
    <w:rsid w:val="00715E14"/>
    <w:rsid w:val="007160C4"/>
    <w:rsid w:val="00716724"/>
    <w:rsid w:val="0071691F"/>
    <w:rsid w:val="00716B70"/>
    <w:rsid w:val="00716CBF"/>
    <w:rsid w:val="00716D2B"/>
    <w:rsid w:val="00716E06"/>
    <w:rsid w:val="0071704B"/>
    <w:rsid w:val="00717584"/>
    <w:rsid w:val="0071762E"/>
    <w:rsid w:val="00717878"/>
    <w:rsid w:val="007179AD"/>
    <w:rsid w:val="00717D47"/>
    <w:rsid w:val="00717D5B"/>
    <w:rsid w:val="00720362"/>
    <w:rsid w:val="007205D0"/>
    <w:rsid w:val="007205EA"/>
    <w:rsid w:val="007206CE"/>
    <w:rsid w:val="007209D9"/>
    <w:rsid w:val="00720F8A"/>
    <w:rsid w:val="007212BC"/>
    <w:rsid w:val="00721A7A"/>
    <w:rsid w:val="00721B48"/>
    <w:rsid w:val="00721D65"/>
    <w:rsid w:val="00721F9B"/>
    <w:rsid w:val="00722B11"/>
    <w:rsid w:val="00722C90"/>
    <w:rsid w:val="00722D80"/>
    <w:rsid w:val="00723803"/>
    <w:rsid w:val="007238AB"/>
    <w:rsid w:val="007240C0"/>
    <w:rsid w:val="00724176"/>
    <w:rsid w:val="00724E68"/>
    <w:rsid w:val="007252E4"/>
    <w:rsid w:val="00725350"/>
    <w:rsid w:val="007255E7"/>
    <w:rsid w:val="00725A5B"/>
    <w:rsid w:val="00725ADE"/>
    <w:rsid w:val="007260A4"/>
    <w:rsid w:val="007260FE"/>
    <w:rsid w:val="007263DE"/>
    <w:rsid w:val="007267D3"/>
    <w:rsid w:val="00726966"/>
    <w:rsid w:val="00726AF6"/>
    <w:rsid w:val="00726EAA"/>
    <w:rsid w:val="00726F4B"/>
    <w:rsid w:val="007274D8"/>
    <w:rsid w:val="0072790C"/>
    <w:rsid w:val="00727E97"/>
    <w:rsid w:val="00727FE8"/>
    <w:rsid w:val="0073010C"/>
    <w:rsid w:val="007302AD"/>
    <w:rsid w:val="00730838"/>
    <w:rsid w:val="00730968"/>
    <w:rsid w:val="00730C26"/>
    <w:rsid w:val="00730C76"/>
    <w:rsid w:val="00730DC5"/>
    <w:rsid w:val="0073108A"/>
    <w:rsid w:val="007314A7"/>
    <w:rsid w:val="00731D02"/>
    <w:rsid w:val="007320E5"/>
    <w:rsid w:val="007324DA"/>
    <w:rsid w:val="007326EF"/>
    <w:rsid w:val="007328AB"/>
    <w:rsid w:val="00732965"/>
    <w:rsid w:val="00733108"/>
    <w:rsid w:val="007336EE"/>
    <w:rsid w:val="007337B4"/>
    <w:rsid w:val="0073382D"/>
    <w:rsid w:val="00733C39"/>
    <w:rsid w:val="00733F09"/>
    <w:rsid w:val="007347C3"/>
    <w:rsid w:val="00734DED"/>
    <w:rsid w:val="0073506D"/>
    <w:rsid w:val="007354CE"/>
    <w:rsid w:val="00735875"/>
    <w:rsid w:val="007359AD"/>
    <w:rsid w:val="00735B4B"/>
    <w:rsid w:val="00735C37"/>
    <w:rsid w:val="007362B2"/>
    <w:rsid w:val="007363F1"/>
    <w:rsid w:val="0073651B"/>
    <w:rsid w:val="00736628"/>
    <w:rsid w:val="007366E2"/>
    <w:rsid w:val="00736E09"/>
    <w:rsid w:val="00737762"/>
    <w:rsid w:val="00737D99"/>
    <w:rsid w:val="00740623"/>
    <w:rsid w:val="0074093F"/>
    <w:rsid w:val="00740EF5"/>
    <w:rsid w:val="007410CB"/>
    <w:rsid w:val="0074115C"/>
    <w:rsid w:val="0074136C"/>
    <w:rsid w:val="00741712"/>
    <w:rsid w:val="007417E7"/>
    <w:rsid w:val="00741CC5"/>
    <w:rsid w:val="00741DAF"/>
    <w:rsid w:val="00741F8F"/>
    <w:rsid w:val="007420A7"/>
    <w:rsid w:val="0074215D"/>
    <w:rsid w:val="007427C9"/>
    <w:rsid w:val="00742B47"/>
    <w:rsid w:val="00742C99"/>
    <w:rsid w:val="00742CC0"/>
    <w:rsid w:val="00742D5B"/>
    <w:rsid w:val="0074305A"/>
    <w:rsid w:val="00743085"/>
    <w:rsid w:val="007432F9"/>
    <w:rsid w:val="00743E7F"/>
    <w:rsid w:val="0074461D"/>
    <w:rsid w:val="00745064"/>
    <w:rsid w:val="00745484"/>
    <w:rsid w:val="007454B5"/>
    <w:rsid w:val="00745654"/>
    <w:rsid w:val="007457FE"/>
    <w:rsid w:val="0074589C"/>
    <w:rsid w:val="00745D39"/>
    <w:rsid w:val="007463D5"/>
    <w:rsid w:val="007468D7"/>
    <w:rsid w:val="00747486"/>
    <w:rsid w:val="0074757C"/>
    <w:rsid w:val="007476D7"/>
    <w:rsid w:val="00747990"/>
    <w:rsid w:val="007479A9"/>
    <w:rsid w:val="00747DA8"/>
    <w:rsid w:val="00747FFD"/>
    <w:rsid w:val="00750BA1"/>
    <w:rsid w:val="00750F5A"/>
    <w:rsid w:val="00751126"/>
    <w:rsid w:val="007515F8"/>
    <w:rsid w:val="007517A3"/>
    <w:rsid w:val="00752139"/>
    <w:rsid w:val="007528BC"/>
    <w:rsid w:val="00752BCC"/>
    <w:rsid w:val="00752BD1"/>
    <w:rsid w:val="00752C0D"/>
    <w:rsid w:val="00753426"/>
    <w:rsid w:val="0075362D"/>
    <w:rsid w:val="007539BE"/>
    <w:rsid w:val="00753DC6"/>
    <w:rsid w:val="007540FB"/>
    <w:rsid w:val="007543C1"/>
    <w:rsid w:val="007545BF"/>
    <w:rsid w:val="007547D4"/>
    <w:rsid w:val="007549AA"/>
    <w:rsid w:val="00754C8A"/>
    <w:rsid w:val="00755B36"/>
    <w:rsid w:val="00756788"/>
    <w:rsid w:val="007571F3"/>
    <w:rsid w:val="00757569"/>
    <w:rsid w:val="00757696"/>
    <w:rsid w:val="00757FBE"/>
    <w:rsid w:val="007601CA"/>
    <w:rsid w:val="0076021E"/>
    <w:rsid w:val="007609EB"/>
    <w:rsid w:val="00760C6B"/>
    <w:rsid w:val="0076172D"/>
    <w:rsid w:val="0076186B"/>
    <w:rsid w:val="007618BA"/>
    <w:rsid w:val="00761BAC"/>
    <w:rsid w:val="00761FB0"/>
    <w:rsid w:val="00762199"/>
    <w:rsid w:val="007629A8"/>
    <w:rsid w:val="007629DB"/>
    <w:rsid w:val="00762F7E"/>
    <w:rsid w:val="0076322A"/>
    <w:rsid w:val="00763233"/>
    <w:rsid w:val="00763382"/>
    <w:rsid w:val="00763738"/>
    <w:rsid w:val="0076376E"/>
    <w:rsid w:val="00763935"/>
    <w:rsid w:val="00763C09"/>
    <w:rsid w:val="00763CA9"/>
    <w:rsid w:val="00763D81"/>
    <w:rsid w:val="00764271"/>
    <w:rsid w:val="00764740"/>
    <w:rsid w:val="00764921"/>
    <w:rsid w:val="00764F71"/>
    <w:rsid w:val="00765096"/>
    <w:rsid w:val="0076525A"/>
    <w:rsid w:val="007653ED"/>
    <w:rsid w:val="00765507"/>
    <w:rsid w:val="00765546"/>
    <w:rsid w:val="0076590B"/>
    <w:rsid w:val="00765B34"/>
    <w:rsid w:val="0076606A"/>
    <w:rsid w:val="007662F2"/>
    <w:rsid w:val="0076642F"/>
    <w:rsid w:val="007667B8"/>
    <w:rsid w:val="007669E4"/>
    <w:rsid w:val="00766FF5"/>
    <w:rsid w:val="0076719D"/>
    <w:rsid w:val="007673D7"/>
    <w:rsid w:val="007673F7"/>
    <w:rsid w:val="00767671"/>
    <w:rsid w:val="0076779B"/>
    <w:rsid w:val="00767ECD"/>
    <w:rsid w:val="0077038A"/>
    <w:rsid w:val="007703AA"/>
    <w:rsid w:val="00770422"/>
    <w:rsid w:val="00770905"/>
    <w:rsid w:val="00770942"/>
    <w:rsid w:val="007709B7"/>
    <w:rsid w:val="00770AC0"/>
    <w:rsid w:val="0077183D"/>
    <w:rsid w:val="00771B86"/>
    <w:rsid w:val="00771C29"/>
    <w:rsid w:val="00771DC9"/>
    <w:rsid w:val="007720F0"/>
    <w:rsid w:val="0077220C"/>
    <w:rsid w:val="007726DC"/>
    <w:rsid w:val="00772921"/>
    <w:rsid w:val="00772F13"/>
    <w:rsid w:val="00772F21"/>
    <w:rsid w:val="007732DE"/>
    <w:rsid w:val="007742D8"/>
    <w:rsid w:val="007744F1"/>
    <w:rsid w:val="007746F5"/>
    <w:rsid w:val="00775304"/>
    <w:rsid w:val="00775A1E"/>
    <w:rsid w:val="00775B78"/>
    <w:rsid w:val="00775BA3"/>
    <w:rsid w:val="00775C9B"/>
    <w:rsid w:val="00776192"/>
    <w:rsid w:val="007767F0"/>
    <w:rsid w:val="00776AA3"/>
    <w:rsid w:val="00776B76"/>
    <w:rsid w:val="00776EB3"/>
    <w:rsid w:val="00776FB4"/>
    <w:rsid w:val="0077709E"/>
    <w:rsid w:val="007774E3"/>
    <w:rsid w:val="0077755C"/>
    <w:rsid w:val="0077792F"/>
    <w:rsid w:val="00777EA1"/>
    <w:rsid w:val="0078019C"/>
    <w:rsid w:val="0078029E"/>
    <w:rsid w:val="007802E0"/>
    <w:rsid w:val="00780346"/>
    <w:rsid w:val="00780BC8"/>
    <w:rsid w:val="00780E54"/>
    <w:rsid w:val="00780F23"/>
    <w:rsid w:val="0078149C"/>
    <w:rsid w:val="007816D2"/>
    <w:rsid w:val="007819D2"/>
    <w:rsid w:val="007819E9"/>
    <w:rsid w:val="007820D7"/>
    <w:rsid w:val="007822DC"/>
    <w:rsid w:val="00782396"/>
    <w:rsid w:val="0078262F"/>
    <w:rsid w:val="00782C81"/>
    <w:rsid w:val="00782CF2"/>
    <w:rsid w:val="00782DBA"/>
    <w:rsid w:val="007830E9"/>
    <w:rsid w:val="0078329B"/>
    <w:rsid w:val="007832F1"/>
    <w:rsid w:val="007832F6"/>
    <w:rsid w:val="0078340F"/>
    <w:rsid w:val="00783789"/>
    <w:rsid w:val="007838DB"/>
    <w:rsid w:val="00783AE4"/>
    <w:rsid w:val="00783C21"/>
    <w:rsid w:val="00783E94"/>
    <w:rsid w:val="00784587"/>
    <w:rsid w:val="007854E7"/>
    <w:rsid w:val="0078572B"/>
    <w:rsid w:val="00786157"/>
    <w:rsid w:val="007863E1"/>
    <w:rsid w:val="007867F4"/>
    <w:rsid w:val="00786AF7"/>
    <w:rsid w:val="00786C7D"/>
    <w:rsid w:val="00786E5D"/>
    <w:rsid w:val="007871F7"/>
    <w:rsid w:val="00787229"/>
    <w:rsid w:val="007872C4"/>
    <w:rsid w:val="00787617"/>
    <w:rsid w:val="00787953"/>
    <w:rsid w:val="00790775"/>
    <w:rsid w:val="00790DBF"/>
    <w:rsid w:val="00790DFD"/>
    <w:rsid w:val="0079107F"/>
    <w:rsid w:val="007915C9"/>
    <w:rsid w:val="00791705"/>
    <w:rsid w:val="00791B11"/>
    <w:rsid w:val="00791BC8"/>
    <w:rsid w:val="00791D1B"/>
    <w:rsid w:val="00791D92"/>
    <w:rsid w:val="007920BF"/>
    <w:rsid w:val="007922EA"/>
    <w:rsid w:val="00792713"/>
    <w:rsid w:val="00792920"/>
    <w:rsid w:val="007930BA"/>
    <w:rsid w:val="007931F3"/>
    <w:rsid w:val="00793293"/>
    <w:rsid w:val="00793365"/>
    <w:rsid w:val="00793B0D"/>
    <w:rsid w:val="00793C31"/>
    <w:rsid w:val="00793FE2"/>
    <w:rsid w:val="00794025"/>
    <w:rsid w:val="0079407C"/>
    <w:rsid w:val="007940FB"/>
    <w:rsid w:val="0079415A"/>
    <w:rsid w:val="00794618"/>
    <w:rsid w:val="007949E1"/>
    <w:rsid w:val="00794B13"/>
    <w:rsid w:val="00794D8C"/>
    <w:rsid w:val="00795228"/>
    <w:rsid w:val="0079533E"/>
    <w:rsid w:val="00795992"/>
    <w:rsid w:val="00795C5F"/>
    <w:rsid w:val="00795FF0"/>
    <w:rsid w:val="00796042"/>
    <w:rsid w:val="00796150"/>
    <w:rsid w:val="007965D1"/>
    <w:rsid w:val="00796950"/>
    <w:rsid w:val="007969A2"/>
    <w:rsid w:val="00796AF3"/>
    <w:rsid w:val="00796D14"/>
    <w:rsid w:val="00796FA5"/>
    <w:rsid w:val="007973A7"/>
    <w:rsid w:val="00797465"/>
    <w:rsid w:val="0079771B"/>
    <w:rsid w:val="00797766"/>
    <w:rsid w:val="00797870"/>
    <w:rsid w:val="0079798D"/>
    <w:rsid w:val="00797AD6"/>
    <w:rsid w:val="00797B93"/>
    <w:rsid w:val="00797BE6"/>
    <w:rsid w:val="00797F48"/>
    <w:rsid w:val="007A0253"/>
    <w:rsid w:val="007A0BAF"/>
    <w:rsid w:val="007A0FF5"/>
    <w:rsid w:val="007A1583"/>
    <w:rsid w:val="007A1A18"/>
    <w:rsid w:val="007A21DE"/>
    <w:rsid w:val="007A22BC"/>
    <w:rsid w:val="007A2832"/>
    <w:rsid w:val="007A29B6"/>
    <w:rsid w:val="007A2B6B"/>
    <w:rsid w:val="007A2EE1"/>
    <w:rsid w:val="007A3341"/>
    <w:rsid w:val="007A34EA"/>
    <w:rsid w:val="007A3788"/>
    <w:rsid w:val="007A3AB1"/>
    <w:rsid w:val="007A3E18"/>
    <w:rsid w:val="007A4930"/>
    <w:rsid w:val="007A49F5"/>
    <w:rsid w:val="007A4AD6"/>
    <w:rsid w:val="007A4B77"/>
    <w:rsid w:val="007A56D1"/>
    <w:rsid w:val="007A6034"/>
    <w:rsid w:val="007A608D"/>
    <w:rsid w:val="007A63B1"/>
    <w:rsid w:val="007A676F"/>
    <w:rsid w:val="007A6C78"/>
    <w:rsid w:val="007A7155"/>
    <w:rsid w:val="007A7158"/>
    <w:rsid w:val="007A7452"/>
    <w:rsid w:val="007A7980"/>
    <w:rsid w:val="007A7CA8"/>
    <w:rsid w:val="007A7FC9"/>
    <w:rsid w:val="007B0031"/>
    <w:rsid w:val="007B01B6"/>
    <w:rsid w:val="007B0746"/>
    <w:rsid w:val="007B08D3"/>
    <w:rsid w:val="007B0926"/>
    <w:rsid w:val="007B09B6"/>
    <w:rsid w:val="007B09EE"/>
    <w:rsid w:val="007B0FC3"/>
    <w:rsid w:val="007B1693"/>
    <w:rsid w:val="007B185C"/>
    <w:rsid w:val="007B1A76"/>
    <w:rsid w:val="007B2366"/>
    <w:rsid w:val="007B2591"/>
    <w:rsid w:val="007B25D3"/>
    <w:rsid w:val="007B346D"/>
    <w:rsid w:val="007B3561"/>
    <w:rsid w:val="007B398B"/>
    <w:rsid w:val="007B3A72"/>
    <w:rsid w:val="007B3ABA"/>
    <w:rsid w:val="007B3B74"/>
    <w:rsid w:val="007B4284"/>
    <w:rsid w:val="007B4522"/>
    <w:rsid w:val="007B48B9"/>
    <w:rsid w:val="007B4905"/>
    <w:rsid w:val="007B4B8D"/>
    <w:rsid w:val="007B4C88"/>
    <w:rsid w:val="007B506D"/>
    <w:rsid w:val="007B53EC"/>
    <w:rsid w:val="007B58A9"/>
    <w:rsid w:val="007B58CF"/>
    <w:rsid w:val="007B5B51"/>
    <w:rsid w:val="007B6258"/>
    <w:rsid w:val="007B630B"/>
    <w:rsid w:val="007B6541"/>
    <w:rsid w:val="007B65A0"/>
    <w:rsid w:val="007B6673"/>
    <w:rsid w:val="007B6D26"/>
    <w:rsid w:val="007B6EC7"/>
    <w:rsid w:val="007B707E"/>
    <w:rsid w:val="007B788B"/>
    <w:rsid w:val="007B7F13"/>
    <w:rsid w:val="007C020D"/>
    <w:rsid w:val="007C03F5"/>
    <w:rsid w:val="007C04E5"/>
    <w:rsid w:val="007C089C"/>
    <w:rsid w:val="007C09F9"/>
    <w:rsid w:val="007C0BCB"/>
    <w:rsid w:val="007C0CB4"/>
    <w:rsid w:val="007C0FEE"/>
    <w:rsid w:val="007C1233"/>
    <w:rsid w:val="007C12AF"/>
    <w:rsid w:val="007C1652"/>
    <w:rsid w:val="007C16FF"/>
    <w:rsid w:val="007C175E"/>
    <w:rsid w:val="007C1950"/>
    <w:rsid w:val="007C1C5A"/>
    <w:rsid w:val="007C2091"/>
    <w:rsid w:val="007C26F0"/>
    <w:rsid w:val="007C2AFD"/>
    <w:rsid w:val="007C2E57"/>
    <w:rsid w:val="007C33F3"/>
    <w:rsid w:val="007C3832"/>
    <w:rsid w:val="007C3B41"/>
    <w:rsid w:val="007C3DEA"/>
    <w:rsid w:val="007C4247"/>
    <w:rsid w:val="007C458B"/>
    <w:rsid w:val="007C460D"/>
    <w:rsid w:val="007C4775"/>
    <w:rsid w:val="007C49FC"/>
    <w:rsid w:val="007C4C62"/>
    <w:rsid w:val="007C4C7B"/>
    <w:rsid w:val="007C4FBF"/>
    <w:rsid w:val="007C52D4"/>
    <w:rsid w:val="007C536A"/>
    <w:rsid w:val="007C58DE"/>
    <w:rsid w:val="007C5B0E"/>
    <w:rsid w:val="007C5E51"/>
    <w:rsid w:val="007C5E65"/>
    <w:rsid w:val="007C5E85"/>
    <w:rsid w:val="007C61E9"/>
    <w:rsid w:val="007C636C"/>
    <w:rsid w:val="007C685B"/>
    <w:rsid w:val="007C6956"/>
    <w:rsid w:val="007C6A5E"/>
    <w:rsid w:val="007C6C0F"/>
    <w:rsid w:val="007C6EE0"/>
    <w:rsid w:val="007C6EEB"/>
    <w:rsid w:val="007C7D9F"/>
    <w:rsid w:val="007D019A"/>
    <w:rsid w:val="007D02B3"/>
    <w:rsid w:val="007D057E"/>
    <w:rsid w:val="007D07A9"/>
    <w:rsid w:val="007D092E"/>
    <w:rsid w:val="007D0CFA"/>
    <w:rsid w:val="007D1024"/>
    <w:rsid w:val="007D12C0"/>
    <w:rsid w:val="007D162F"/>
    <w:rsid w:val="007D1B16"/>
    <w:rsid w:val="007D1C9A"/>
    <w:rsid w:val="007D1F27"/>
    <w:rsid w:val="007D209B"/>
    <w:rsid w:val="007D2120"/>
    <w:rsid w:val="007D288D"/>
    <w:rsid w:val="007D2E56"/>
    <w:rsid w:val="007D31A0"/>
    <w:rsid w:val="007D31A8"/>
    <w:rsid w:val="007D3307"/>
    <w:rsid w:val="007D3314"/>
    <w:rsid w:val="007D399B"/>
    <w:rsid w:val="007D3ABD"/>
    <w:rsid w:val="007D3B09"/>
    <w:rsid w:val="007D3C15"/>
    <w:rsid w:val="007D4CA7"/>
    <w:rsid w:val="007D4DA7"/>
    <w:rsid w:val="007D4FD9"/>
    <w:rsid w:val="007D52E2"/>
    <w:rsid w:val="007D5642"/>
    <w:rsid w:val="007D5836"/>
    <w:rsid w:val="007D5B06"/>
    <w:rsid w:val="007D5DD4"/>
    <w:rsid w:val="007D628D"/>
    <w:rsid w:val="007D65DF"/>
    <w:rsid w:val="007D6AA1"/>
    <w:rsid w:val="007D737E"/>
    <w:rsid w:val="007D7DA0"/>
    <w:rsid w:val="007E0268"/>
    <w:rsid w:val="007E0331"/>
    <w:rsid w:val="007E063F"/>
    <w:rsid w:val="007E096E"/>
    <w:rsid w:val="007E09C5"/>
    <w:rsid w:val="007E0D0B"/>
    <w:rsid w:val="007E0DC0"/>
    <w:rsid w:val="007E11F1"/>
    <w:rsid w:val="007E1463"/>
    <w:rsid w:val="007E14C2"/>
    <w:rsid w:val="007E14F1"/>
    <w:rsid w:val="007E1617"/>
    <w:rsid w:val="007E1808"/>
    <w:rsid w:val="007E1959"/>
    <w:rsid w:val="007E197D"/>
    <w:rsid w:val="007E1D7E"/>
    <w:rsid w:val="007E214B"/>
    <w:rsid w:val="007E21CB"/>
    <w:rsid w:val="007E2AB2"/>
    <w:rsid w:val="007E2E88"/>
    <w:rsid w:val="007E2EF6"/>
    <w:rsid w:val="007E2F2E"/>
    <w:rsid w:val="007E2FD1"/>
    <w:rsid w:val="007E3597"/>
    <w:rsid w:val="007E3616"/>
    <w:rsid w:val="007E410D"/>
    <w:rsid w:val="007E449B"/>
    <w:rsid w:val="007E4A5B"/>
    <w:rsid w:val="007E4FD2"/>
    <w:rsid w:val="007E51BB"/>
    <w:rsid w:val="007E5226"/>
    <w:rsid w:val="007E52B0"/>
    <w:rsid w:val="007E5BAB"/>
    <w:rsid w:val="007E6324"/>
    <w:rsid w:val="007E64C8"/>
    <w:rsid w:val="007E64C9"/>
    <w:rsid w:val="007E683B"/>
    <w:rsid w:val="007E68F0"/>
    <w:rsid w:val="007E6A1F"/>
    <w:rsid w:val="007E6B6C"/>
    <w:rsid w:val="007E6D8D"/>
    <w:rsid w:val="007E6DAF"/>
    <w:rsid w:val="007E72B5"/>
    <w:rsid w:val="007E752E"/>
    <w:rsid w:val="007E765E"/>
    <w:rsid w:val="007E76E2"/>
    <w:rsid w:val="007E76EA"/>
    <w:rsid w:val="007E7A00"/>
    <w:rsid w:val="007E7BBC"/>
    <w:rsid w:val="007E7D0D"/>
    <w:rsid w:val="007E7ED3"/>
    <w:rsid w:val="007F047B"/>
    <w:rsid w:val="007F0887"/>
    <w:rsid w:val="007F09C8"/>
    <w:rsid w:val="007F0CDD"/>
    <w:rsid w:val="007F17DC"/>
    <w:rsid w:val="007F1885"/>
    <w:rsid w:val="007F1A52"/>
    <w:rsid w:val="007F21A0"/>
    <w:rsid w:val="007F267A"/>
    <w:rsid w:val="007F288D"/>
    <w:rsid w:val="007F2B9D"/>
    <w:rsid w:val="007F2C8A"/>
    <w:rsid w:val="007F3615"/>
    <w:rsid w:val="007F369E"/>
    <w:rsid w:val="007F4464"/>
    <w:rsid w:val="007F476C"/>
    <w:rsid w:val="007F4DDC"/>
    <w:rsid w:val="007F51AF"/>
    <w:rsid w:val="007F5612"/>
    <w:rsid w:val="007F5743"/>
    <w:rsid w:val="007F5CD3"/>
    <w:rsid w:val="007F5CDA"/>
    <w:rsid w:val="007F5EE8"/>
    <w:rsid w:val="007F6124"/>
    <w:rsid w:val="007F61C4"/>
    <w:rsid w:val="007F63D7"/>
    <w:rsid w:val="007F67BE"/>
    <w:rsid w:val="007F6D85"/>
    <w:rsid w:val="007F6DF9"/>
    <w:rsid w:val="007F6EFD"/>
    <w:rsid w:val="007F6FFD"/>
    <w:rsid w:val="007F722C"/>
    <w:rsid w:val="007F725A"/>
    <w:rsid w:val="007F731A"/>
    <w:rsid w:val="007F763F"/>
    <w:rsid w:val="007F7651"/>
    <w:rsid w:val="007F796E"/>
    <w:rsid w:val="007F7F44"/>
    <w:rsid w:val="008001AE"/>
    <w:rsid w:val="0080026A"/>
    <w:rsid w:val="008002B6"/>
    <w:rsid w:val="00800697"/>
    <w:rsid w:val="00800873"/>
    <w:rsid w:val="00800CC3"/>
    <w:rsid w:val="00800F02"/>
    <w:rsid w:val="0080115D"/>
    <w:rsid w:val="008011D9"/>
    <w:rsid w:val="0080136C"/>
    <w:rsid w:val="008018C4"/>
    <w:rsid w:val="00801A1D"/>
    <w:rsid w:val="00801BFC"/>
    <w:rsid w:val="008025A0"/>
    <w:rsid w:val="008028EF"/>
    <w:rsid w:val="008029E0"/>
    <w:rsid w:val="00802A7F"/>
    <w:rsid w:val="00802AC9"/>
    <w:rsid w:val="00802C70"/>
    <w:rsid w:val="0080319F"/>
    <w:rsid w:val="00803472"/>
    <w:rsid w:val="00803F30"/>
    <w:rsid w:val="008042A1"/>
    <w:rsid w:val="008043B1"/>
    <w:rsid w:val="008044C1"/>
    <w:rsid w:val="008044E3"/>
    <w:rsid w:val="00804C61"/>
    <w:rsid w:val="008051A9"/>
    <w:rsid w:val="0080522B"/>
    <w:rsid w:val="008058EE"/>
    <w:rsid w:val="008059DD"/>
    <w:rsid w:val="00805B98"/>
    <w:rsid w:val="00805E81"/>
    <w:rsid w:val="00805FBD"/>
    <w:rsid w:val="008065A8"/>
    <w:rsid w:val="0080675A"/>
    <w:rsid w:val="00806F7A"/>
    <w:rsid w:val="008073FD"/>
    <w:rsid w:val="00807E3B"/>
    <w:rsid w:val="00807E49"/>
    <w:rsid w:val="00810341"/>
    <w:rsid w:val="0081037D"/>
    <w:rsid w:val="00810776"/>
    <w:rsid w:val="008109C3"/>
    <w:rsid w:val="00810A38"/>
    <w:rsid w:val="00810A3B"/>
    <w:rsid w:val="00811190"/>
    <w:rsid w:val="00811DA4"/>
    <w:rsid w:val="008121E6"/>
    <w:rsid w:val="0081228D"/>
    <w:rsid w:val="00812596"/>
    <w:rsid w:val="00812C90"/>
    <w:rsid w:val="00812CC2"/>
    <w:rsid w:val="008130DB"/>
    <w:rsid w:val="0081322F"/>
    <w:rsid w:val="00813633"/>
    <w:rsid w:val="00813B87"/>
    <w:rsid w:val="00813C85"/>
    <w:rsid w:val="00813D5A"/>
    <w:rsid w:val="00814209"/>
    <w:rsid w:val="00814229"/>
    <w:rsid w:val="00814408"/>
    <w:rsid w:val="00814519"/>
    <w:rsid w:val="008146A9"/>
    <w:rsid w:val="00814881"/>
    <w:rsid w:val="00814AB9"/>
    <w:rsid w:val="0081534E"/>
    <w:rsid w:val="008156B7"/>
    <w:rsid w:val="008158EE"/>
    <w:rsid w:val="00815AC9"/>
    <w:rsid w:val="008161B7"/>
    <w:rsid w:val="0081640C"/>
    <w:rsid w:val="008168B8"/>
    <w:rsid w:val="00816A08"/>
    <w:rsid w:val="008171B2"/>
    <w:rsid w:val="00820007"/>
    <w:rsid w:val="008203EC"/>
    <w:rsid w:val="00820505"/>
    <w:rsid w:val="0082059D"/>
    <w:rsid w:val="0082096C"/>
    <w:rsid w:val="00820A65"/>
    <w:rsid w:val="00820DE9"/>
    <w:rsid w:val="00820EAB"/>
    <w:rsid w:val="00820ED9"/>
    <w:rsid w:val="00821092"/>
    <w:rsid w:val="00821095"/>
    <w:rsid w:val="008212F0"/>
    <w:rsid w:val="008218EA"/>
    <w:rsid w:val="00821AF4"/>
    <w:rsid w:val="00821B0D"/>
    <w:rsid w:val="00822117"/>
    <w:rsid w:val="00822219"/>
    <w:rsid w:val="0082239E"/>
    <w:rsid w:val="0082297E"/>
    <w:rsid w:val="00822BC0"/>
    <w:rsid w:val="00823180"/>
    <w:rsid w:val="0082338C"/>
    <w:rsid w:val="0082362C"/>
    <w:rsid w:val="008236FB"/>
    <w:rsid w:val="008254B1"/>
    <w:rsid w:val="008257DE"/>
    <w:rsid w:val="0082596D"/>
    <w:rsid w:val="008259AE"/>
    <w:rsid w:val="008259F4"/>
    <w:rsid w:val="00825A57"/>
    <w:rsid w:val="00825CD2"/>
    <w:rsid w:val="0082630F"/>
    <w:rsid w:val="008267D2"/>
    <w:rsid w:val="008269A8"/>
    <w:rsid w:val="00826D0F"/>
    <w:rsid w:val="00827080"/>
    <w:rsid w:val="00827666"/>
    <w:rsid w:val="008276FB"/>
    <w:rsid w:val="00827B75"/>
    <w:rsid w:val="00827BAF"/>
    <w:rsid w:val="008300A4"/>
    <w:rsid w:val="00830545"/>
    <w:rsid w:val="00830563"/>
    <w:rsid w:val="008306C0"/>
    <w:rsid w:val="00830C80"/>
    <w:rsid w:val="00831027"/>
    <w:rsid w:val="0083115F"/>
    <w:rsid w:val="008311FC"/>
    <w:rsid w:val="008314C6"/>
    <w:rsid w:val="0083158F"/>
    <w:rsid w:val="00831787"/>
    <w:rsid w:val="00831808"/>
    <w:rsid w:val="00831981"/>
    <w:rsid w:val="00831A27"/>
    <w:rsid w:val="00831AD9"/>
    <w:rsid w:val="00831BBA"/>
    <w:rsid w:val="00831C93"/>
    <w:rsid w:val="00831DC6"/>
    <w:rsid w:val="0083208C"/>
    <w:rsid w:val="008321C6"/>
    <w:rsid w:val="008321C7"/>
    <w:rsid w:val="0083244B"/>
    <w:rsid w:val="00832A1F"/>
    <w:rsid w:val="00832C50"/>
    <w:rsid w:val="00832E82"/>
    <w:rsid w:val="00832FD0"/>
    <w:rsid w:val="0083339E"/>
    <w:rsid w:val="0083388C"/>
    <w:rsid w:val="00833C38"/>
    <w:rsid w:val="00833F02"/>
    <w:rsid w:val="0083400C"/>
    <w:rsid w:val="00834205"/>
    <w:rsid w:val="00834398"/>
    <w:rsid w:val="008344A9"/>
    <w:rsid w:val="0083461B"/>
    <w:rsid w:val="008349E8"/>
    <w:rsid w:val="00834A79"/>
    <w:rsid w:val="00835230"/>
    <w:rsid w:val="008354CC"/>
    <w:rsid w:val="00835547"/>
    <w:rsid w:val="008356FC"/>
    <w:rsid w:val="0083583A"/>
    <w:rsid w:val="00835ACB"/>
    <w:rsid w:val="00835ADB"/>
    <w:rsid w:val="00835D22"/>
    <w:rsid w:val="008360EB"/>
    <w:rsid w:val="008364C0"/>
    <w:rsid w:val="008368CD"/>
    <w:rsid w:val="0083729A"/>
    <w:rsid w:val="0083753D"/>
    <w:rsid w:val="00837B78"/>
    <w:rsid w:val="00837CC5"/>
    <w:rsid w:val="0084007D"/>
    <w:rsid w:val="00840620"/>
    <w:rsid w:val="00840F0B"/>
    <w:rsid w:val="00841140"/>
    <w:rsid w:val="00841149"/>
    <w:rsid w:val="00841316"/>
    <w:rsid w:val="00841397"/>
    <w:rsid w:val="00842621"/>
    <w:rsid w:val="00842B78"/>
    <w:rsid w:val="00843125"/>
    <w:rsid w:val="00843314"/>
    <w:rsid w:val="00843406"/>
    <w:rsid w:val="00843454"/>
    <w:rsid w:val="00843724"/>
    <w:rsid w:val="00843895"/>
    <w:rsid w:val="00843C45"/>
    <w:rsid w:val="008440E4"/>
    <w:rsid w:val="008441F4"/>
    <w:rsid w:val="0084422C"/>
    <w:rsid w:val="008443DF"/>
    <w:rsid w:val="0084483B"/>
    <w:rsid w:val="00844D3F"/>
    <w:rsid w:val="00845403"/>
    <w:rsid w:val="008454A2"/>
    <w:rsid w:val="008466F6"/>
    <w:rsid w:val="00846A9B"/>
    <w:rsid w:val="00846AFD"/>
    <w:rsid w:val="00847323"/>
    <w:rsid w:val="008473F2"/>
    <w:rsid w:val="0084743F"/>
    <w:rsid w:val="00847599"/>
    <w:rsid w:val="008479BF"/>
    <w:rsid w:val="00847A27"/>
    <w:rsid w:val="00847DA1"/>
    <w:rsid w:val="00850657"/>
    <w:rsid w:val="00850A38"/>
    <w:rsid w:val="0085142B"/>
    <w:rsid w:val="008517BE"/>
    <w:rsid w:val="008519AD"/>
    <w:rsid w:val="008527EA"/>
    <w:rsid w:val="00852BB1"/>
    <w:rsid w:val="00852F2E"/>
    <w:rsid w:val="00853377"/>
    <w:rsid w:val="00854543"/>
    <w:rsid w:val="00854593"/>
    <w:rsid w:val="0085460D"/>
    <w:rsid w:val="00854D79"/>
    <w:rsid w:val="00855032"/>
    <w:rsid w:val="0085531C"/>
    <w:rsid w:val="00855459"/>
    <w:rsid w:val="00855790"/>
    <w:rsid w:val="008558C9"/>
    <w:rsid w:val="008559C1"/>
    <w:rsid w:val="008567C3"/>
    <w:rsid w:val="00856BFD"/>
    <w:rsid w:val="00856F53"/>
    <w:rsid w:val="0085746D"/>
    <w:rsid w:val="00857D13"/>
    <w:rsid w:val="00857F1F"/>
    <w:rsid w:val="00857FFC"/>
    <w:rsid w:val="00860177"/>
    <w:rsid w:val="008601CF"/>
    <w:rsid w:val="00860518"/>
    <w:rsid w:val="0086082A"/>
    <w:rsid w:val="00860F8C"/>
    <w:rsid w:val="00860F9A"/>
    <w:rsid w:val="00861553"/>
    <w:rsid w:val="00861DD4"/>
    <w:rsid w:val="008623F1"/>
    <w:rsid w:val="008626EB"/>
    <w:rsid w:val="00862780"/>
    <w:rsid w:val="00862840"/>
    <w:rsid w:val="00862C18"/>
    <w:rsid w:val="00862C5F"/>
    <w:rsid w:val="00862CD8"/>
    <w:rsid w:val="00862E4D"/>
    <w:rsid w:val="00863187"/>
    <w:rsid w:val="008637D4"/>
    <w:rsid w:val="00863DE8"/>
    <w:rsid w:val="00864130"/>
    <w:rsid w:val="00864391"/>
    <w:rsid w:val="008643CF"/>
    <w:rsid w:val="008649C0"/>
    <w:rsid w:val="008649E2"/>
    <w:rsid w:val="00864DA5"/>
    <w:rsid w:val="00864E41"/>
    <w:rsid w:val="00865818"/>
    <w:rsid w:val="00865C65"/>
    <w:rsid w:val="00865DF8"/>
    <w:rsid w:val="00865F60"/>
    <w:rsid w:val="008664EA"/>
    <w:rsid w:val="00866728"/>
    <w:rsid w:val="008667F0"/>
    <w:rsid w:val="00866AF1"/>
    <w:rsid w:val="008671B7"/>
    <w:rsid w:val="00867A27"/>
    <w:rsid w:val="00867EA6"/>
    <w:rsid w:val="0087085C"/>
    <w:rsid w:val="008709CC"/>
    <w:rsid w:val="00870E34"/>
    <w:rsid w:val="00870E42"/>
    <w:rsid w:val="0087116F"/>
    <w:rsid w:val="0087155C"/>
    <w:rsid w:val="008715AF"/>
    <w:rsid w:val="008715F2"/>
    <w:rsid w:val="00871A06"/>
    <w:rsid w:val="00871A61"/>
    <w:rsid w:val="00871CE1"/>
    <w:rsid w:val="008721A7"/>
    <w:rsid w:val="008728BD"/>
    <w:rsid w:val="0087291A"/>
    <w:rsid w:val="00872A16"/>
    <w:rsid w:val="00872A4A"/>
    <w:rsid w:val="00872EC1"/>
    <w:rsid w:val="008731F9"/>
    <w:rsid w:val="00873AE4"/>
    <w:rsid w:val="00873E9D"/>
    <w:rsid w:val="00873F49"/>
    <w:rsid w:val="0087429D"/>
    <w:rsid w:val="0087449D"/>
    <w:rsid w:val="008745E4"/>
    <w:rsid w:val="008746ED"/>
    <w:rsid w:val="00874742"/>
    <w:rsid w:val="00874A53"/>
    <w:rsid w:val="00875229"/>
    <w:rsid w:val="00875727"/>
    <w:rsid w:val="00875768"/>
    <w:rsid w:val="00875876"/>
    <w:rsid w:val="00875934"/>
    <w:rsid w:val="00875C50"/>
    <w:rsid w:val="00875D6A"/>
    <w:rsid w:val="00876121"/>
    <w:rsid w:val="008768B5"/>
    <w:rsid w:val="008768EE"/>
    <w:rsid w:val="0087690E"/>
    <w:rsid w:val="00876B21"/>
    <w:rsid w:val="00876D6E"/>
    <w:rsid w:val="00876DD6"/>
    <w:rsid w:val="0087757C"/>
    <w:rsid w:val="008778B2"/>
    <w:rsid w:val="00877C02"/>
    <w:rsid w:val="00877D7B"/>
    <w:rsid w:val="00877E92"/>
    <w:rsid w:val="00880048"/>
    <w:rsid w:val="00880374"/>
    <w:rsid w:val="008803DE"/>
    <w:rsid w:val="00880468"/>
    <w:rsid w:val="008804BD"/>
    <w:rsid w:val="008808DA"/>
    <w:rsid w:val="0088090F"/>
    <w:rsid w:val="008809B4"/>
    <w:rsid w:val="00880AD9"/>
    <w:rsid w:val="00880AE3"/>
    <w:rsid w:val="00880EC8"/>
    <w:rsid w:val="0088161E"/>
    <w:rsid w:val="00881714"/>
    <w:rsid w:val="0088186F"/>
    <w:rsid w:val="00881C8B"/>
    <w:rsid w:val="008820DE"/>
    <w:rsid w:val="00882443"/>
    <w:rsid w:val="0088268F"/>
    <w:rsid w:val="00882693"/>
    <w:rsid w:val="008826FE"/>
    <w:rsid w:val="008828D4"/>
    <w:rsid w:val="00882AA1"/>
    <w:rsid w:val="00882DA9"/>
    <w:rsid w:val="008832CE"/>
    <w:rsid w:val="008837EB"/>
    <w:rsid w:val="0088392B"/>
    <w:rsid w:val="00883C9C"/>
    <w:rsid w:val="00883EB0"/>
    <w:rsid w:val="00883F38"/>
    <w:rsid w:val="008845E6"/>
    <w:rsid w:val="008847D0"/>
    <w:rsid w:val="00884828"/>
    <w:rsid w:val="008849D2"/>
    <w:rsid w:val="00884BF3"/>
    <w:rsid w:val="00885186"/>
    <w:rsid w:val="008854AC"/>
    <w:rsid w:val="00885506"/>
    <w:rsid w:val="00885631"/>
    <w:rsid w:val="00885818"/>
    <w:rsid w:val="008859FF"/>
    <w:rsid w:val="00885AD8"/>
    <w:rsid w:val="00885C70"/>
    <w:rsid w:val="00885C78"/>
    <w:rsid w:val="00886241"/>
    <w:rsid w:val="0088635D"/>
    <w:rsid w:val="00886678"/>
    <w:rsid w:val="008867FC"/>
    <w:rsid w:val="0088686B"/>
    <w:rsid w:val="00886ABE"/>
    <w:rsid w:val="00887280"/>
    <w:rsid w:val="00887AFD"/>
    <w:rsid w:val="0089002C"/>
    <w:rsid w:val="008902A8"/>
    <w:rsid w:val="00890347"/>
    <w:rsid w:val="008903AC"/>
    <w:rsid w:val="008906B0"/>
    <w:rsid w:val="00890829"/>
    <w:rsid w:val="00890EED"/>
    <w:rsid w:val="00891191"/>
    <w:rsid w:val="0089129A"/>
    <w:rsid w:val="008912AC"/>
    <w:rsid w:val="00891DAF"/>
    <w:rsid w:val="00891F05"/>
    <w:rsid w:val="008920D5"/>
    <w:rsid w:val="00892101"/>
    <w:rsid w:val="008925D8"/>
    <w:rsid w:val="00892FEA"/>
    <w:rsid w:val="008930F9"/>
    <w:rsid w:val="00893203"/>
    <w:rsid w:val="00893247"/>
    <w:rsid w:val="00893338"/>
    <w:rsid w:val="00893551"/>
    <w:rsid w:val="0089356F"/>
    <w:rsid w:val="008942AE"/>
    <w:rsid w:val="00894516"/>
    <w:rsid w:val="008949A3"/>
    <w:rsid w:val="00894A99"/>
    <w:rsid w:val="00894B53"/>
    <w:rsid w:val="00894CE8"/>
    <w:rsid w:val="0089531C"/>
    <w:rsid w:val="008953A2"/>
    <w:rsid w:val="00895559"/>
    <w:rsid w:val="00895DBA"/>
    <w:rsid w:val="00896379"/>
    <w:rsid w:val="00896CBC"/>
    <w:rsid w:val="00896E3D"/>
    <w:rsid w:val="008970E0"/>
    <w:rsid w:val="00897337"/>
    <w:rsid w:val="008973C0"/>
    <w:rsid w:val="00897566"/>
    <w:rsid w:val="008976AB"/>
    <w:rsid w:val="00897754"/>
    <w:rsid w:val="008979C6"/>
    <w:rsid w:val="00897BE6"/>
    <w:rsid w:val="00897D08"/>
    <w:rsid w:val="00897DDC"/>
    <w:rsid w:val="00897F8A"/>
    <w:rsid w:val="008A066D"/>
    <w:rsid w:val="008A06C6"/>
    <w:rsid w:val="008A07C0"/>
    <w:rsid w:val="008A096F"/>
    <w:rsid w:val="008A1160"/>
    <w:rsid w:val="008A14E1"/>
    <w:rsid w:val="008A16A4"/>
    <w:rsid w:val="008A176D"/>
    <w:rsid w:val="008A1814"/>
    <w:rsid w:val="008A19EA"/>
    <w:rsid w:val="008A1EF9"/>
    <w:rsid w:val="008A2172"/>
    <w:rsid w:val="008A2410"/>
    <w:rsid w:val="008A241E"/>
    <w:rsid w:val="008A277E"/>
    <w:rsid w:val="008A2C0F"/>
    <w:rsid w:val="008A2D28"/>
    <w:rsid w:val="008A3072"/>
    <w:rsid w:val="008A31C2"/>
    <w:rsid w:val="008A3627"/>
    <w:rsid w:val="008A392B"/>
    <w:rsid w:val="008A3B10"/>
    <w:rsid w:val="008A3E4F"/>
    <w:rsid w:val="008A3E66"/>
    <w:rsid w:val="008A4D15"/>
    <w:rsid w:val="008A51AA"/>
    <w:rsid w:val="008A51B5"/>
    <w:rsid w:val="008A54FC"/>
    <w:rsid w:val="008A5664"/>
    <w:rsid w:val="008A58D2"/>
    <w:rsid w:val="008A5C5D"/>
    <w:rsid w:val="008A5CB3"/>
    <w:rsid w:val="008A6074"/>
    <w:rsid w:val="008A62EC"/>
    <w:rsid w:val="008A636B"/>
    <w:rsid w:val="008A656B"/>
    <w:rsid w:val="008A65B4"/>
    <w:rsid w:val="008A65C6"/>
    <w:rsid w:val="008A6883"/>
    <w:rsid w:val="008A6EB3"/>
    <w:rsid w:val="008A7065"/>
    <w:rsid w:val="008A70E6"/>
    <w:rsid w:val="008A7418"/>
    <w:rsid w:val="008A7558"/>
    <w:rsid w:val="008A78F0"/>
    <w:rsid w:val="008A7A84"/>
    <w:rsid w:val="008A7CC8"/>
    <w:rsid w:val="008A7D97"/>
    <w:rsid w:val="008A7FD9"/>
    <w:rsid w:val="008B0073"/>
    <w:rsid w:val="008B0127"/>
    <w:rsid w:val="008B069F"/>
    <w:rsid w:val="008B0900"/>
    <w:rsid w:val="008B0A40"/>
    <w:rsid w:val="008B0A99"/>
    <w:rsid w:val="008B0AB1"/>
    <w:rsid w:val="008B0DF7"/>
    <w:rsid w:val="008B0EE8"/>
    <w:rsid w:val="008B1597"/>
    <w:rsid w:val="008B1D2A"/>
    <w:rsid w:val="008B23AE"/>
    <w:rsid w:val="008B2980"/>
    <w:rsid w:val="008B3138"/>
    <w:rsid w:val="008B33A9"/>
    <w:rsid w:val="008B38A3"/>
    <w:rsid w:val="008B3C3B"/>
    <w:rsid w:val="008B434E"/>
    <w:rsid w:val="008B4590"/>
    <w:rsid w:val="008B49A5"/>
    <w:rsid w:val="008B4A89"/>
    <w:rsid w:val="008B4BEE"/>
    <w:rsid w:val="008B4D95"/>
    <w:rsid w:val="008B503F"/>
    <w:rsid w:val="008B561E"/>
    <w:rsid w:val="008B59AC"/>
    <w:rsid w:val="008B59D5"/>
    <w:rsid w:val="008B5B83"/>
    <w:rsid w:val="008B5C0D"/>
    <w:rsid w:val="008B5CBE"/>
    <w:rsid w:val="008B5CE2"/>
    <w:rsid w:val="008B5D35"/>
    <w:rsid w:val="008B642F"/>
    <w:rsid w:val="008B6916"/>
    <w:rsid w:val="008B6D03"/>
    <w:rsid w:val="008B6E98"/>
    <w:rsid w:val="008B7063"/>
    <w:rsid w:val="008B7310"/>
    <w:rsid w:val="008B7735"/>
    <w:rsid w:val="008B79E8"/>
    <w:rsid w:val="008B7B4B"/>
    <w:rsid w:val="008B7E6D"/>
    <w:rsid w:val="008C0224"/>
    <w:rsid w:val="008C05DD"/>
    <w:rsid w:val="008C0882"/>
    <w:rsid w:val="008C0C03"/>
    <w:rsid w:val="008C1240"/>
    <w:rsid w:val="008C14A3"/>
    <w:rsid w:val="008C177D"/>
    <w:rsid w:val="008C1834"/>
    <w:rsid w:val="008C18E9"/>
    <w:rsid w:val="008C1A02"/>
    <w:rsid w:val="008C1A65"/>
    <w:rsid w:val="008C1B29"/>
    <w:rsid w:val="008C1F28"/>
    <w:rsid w:val="008C22B3"/>
    <w:rsid w:val="008C24DD"/>
    <w:rsid w:val="008C2504"/>
    <w:rsid w:val="008C2681"/>
    <w:rsid w:val="008C2768"/>
    <w:rsid w:val="008C2D57"/>
    <w:rsid w:val="008C3883"/>
    <w:rsid w:val="008C3943"/>
    <w:rsid w:val="008C3A8A"/>
    <w:rsid w:val="008C4321"/>
    <w:rsid w:val="008C4449"/>
    <w:rsid w:val="008C4BD5"/>
    <w:rsid w:val="008C533B"/>
    <w:rsid w:val="008C61BB"/>
    <w:rsid w:val="008C6497"/>
    <w:rsid w:val="008C69C0"/>
    <w:rsid w:val="008C6A40"/>
    <w:rsid w:val="008C6B04"/>
    <w:rsid w:val="008C6B8B"/>
    <w:rsid w:val="008C700D"/>
    <w:rsid w:val="008C717D"/>
    <w:rsid w:val="008C7B6D"/>
    <w:rsid w:val="008D0184"/>
    <w:rsid w:val="008D029C"/>
    <w:rsid w:val="008D0486"/>
    <w:rsid w:val="008D0552"/>
    <w:rsid w:val="008D0759"/>
    <w:rsid w:val="008D08B0"/>
    <w:rsid w:val="008D095D"/>
    <w:rsid w:val="008D0CD1"/>
    <w:rsid w:val="008D0DA2"/>
    <w:rsid w:val="008D0E7D"/>
    <w:rsid w:val="008D1276"/>
    <w:rsid w:val="008D148B"/>
    <w:rsid w:val="008D173B"/>
    <w:rsid w:val="008D22E5"/>
    <w:rsid w:val="008D267E"/>
    <w:rsid w:val="008D287F"/>
    <w:rsid w:val="008D29C7"/>
    <w:rsid w:val="008D2E22"/>
    <w:rsid w:val="008D2E79"/>
    <w:rsid w:val="008D3692"/>
    <w:rsid w:val="008D3706"/>
    <w:rsid w:val="008D3761"/>
    <w:rsid w:val="008D38C5"/>
    <w:rsid w:val="008D4464"/>
    <w:rsid w:val="008D4520"/>
    <w:rsid w:val="008D46F2"/>
    <w:rsid w:val="008D47C3"/>
    <w:rsid w:val="008D495C"/>
    <w:rsid w:val="008D4B86"/>
    <w:rsid w:val="008D4BD7"/>
    <w:rsid w:val="008D4BF7"/>
    <w:rsid w:val="008D4E31"/>
    <w:rsid w:val="008D4F7D"/>
    <w:rsid w:val="008D52DB"/>
    <w:rsid w:val="008D5979"/>
    <w:rsid w:val="008D5BD4"/>
    <w:rsid w:val="008D5C12"/>
    <w:rsid w:val="008D5E29"/>
    <w:rsid w:val="008D5F59"/>
    <w:rsid w:val="008D65F1"/>
    <w:rsid w:val="008D674C"/>
    <w:rsid w:val="008D6EC9"/>
    <w:rsid w:val="008D7414"/>
    <w:rsid w:val="008D795D"/>
    <w:rsid w:val="008D7AA2"/>
    <w:rsid w:val="008E0115"/>
    <w:rsid w:val="008E019A"/>
    <w:rsid w:val="008E08C5"/>
    <w:rsid w:val="008E0BE2"/>
    <w:rsid w:val="008E0D97"/>
    <w:rsid w:val="008E121D"/>
    <w:rsid w:val="008E127E"/>
    <w:rsid w:val="008E1342"/>
    <w:rsid w:val="008E1C1B"/>
    <w:rsid w:val="008E1F60"/>
    <w:rsid w:val="008E2109"/>
    <w:rsid w:val="008E2506"/>
    <w:rsid w:val="008E25EF"/>
    <w:rsid w:val="008E3932"/>
    <w:rsid w:val="008E3D11"/>
    <w:rsid w:val="008E3F56"/>
    <w:rsid w:val="008E44C6"/>
    <w:rsid w:val="008E45BC"/>
    <w:rsid w:val="008E4652"/>
    <w:rsid w:val="008E484D"/>
    <w:rsid w:val="008E4B6E"/>
    <w:rsid w:val="008E4E30"/>
    <w:rsid w:val="008E507E"/>
    <w:rsid w:val="008E537D"/>
    <w:rsid w:val="008E54D1"/>
    <w:rsid w:val="008E56D6"/>
    <w:rsid w:val="008E60A1"/>
    <w:rsid w:val="008E6178"/>
    <w:rsid w:val="008E678B"/>
    <w:rsid w:val="008E6C8A"/>
    <w:rsid w:val="008E6CA0"/>
    <w:rsid w:val="008E6E83"/>
    <w:rsid w:val="008E6EE0"/>
    <w:rsid w:val="008E7120"/>
    <w:rsid w:val="008E75EE"/>
    <w:rsid w:val="008E7659"/>
    <w:rsid w:val="008E7666"/>
    <w:rsid w:val="008E7776"/>
    <w:rsid w:val="008E7995"/>
    <w:rsid w:val="008E7B4B"/>
    <w:rsid w:val="008E7BF7"/>
    <w:rsid w:val="008E7BF9"/>
    <w:rsid w:val="008E7C2D"/>
    <w:rsid w:val="008E7E8D"/>
    <w:rsid w:val="008E7F34"/>
    <w:rsid w:val="008F0434"/>
    <w:rsid w:val="008F07A2"/>
    <w:rsid w:val="008F0A06"/>
    <w:rsid w:val="008F1205"/>
    <w:rsid w:val="008F1429"/>
    <w:rsid w:val="008F150E"/>
    <w:rsid w:val="008F17CE"/>
    <w:rsid w:val="008F1E75"/>
    <w:rsid w:val="008F23AA"/>
    <w:rsid w:val="008F25B0"/>
    <w:rsid w:val="008F2887"/>
    <w:rsid w:val="008F297B"/>
    <w:rsid w:val="008F3009"/>
    <w:rsid w:val="008F3153"/>
    <w:rsid w:val="008F3192"/>
    <w:rsid w:val="008F3335"/>
    <w:rsid w:val="008F335B"/>
    <w:rsid w:val="008F3423"/>
    <w:rsid w:val="008F367B"/>
    <w:rsid w:val="008F36B4"/>
    <w:rsid w:val="008F3992"/>
    <w:rsid w:val="008F3A0A"/>
    <w:rsid w:val="008F3A46"/>
    <w:rsid w:val="008F3B0F"/>
    <w:rsid w:val="008F3BB3"/>
    <w:rsid w:val="008F3DCF"/>
    <w:rsid w:val="008F3F41"/>
    <w:rsid w:val="008F4038"/>
    <w:rsid w:val="008F4098"/>
    <w:rsid w:val="008F409A"/>
    <w:rsid w:val="008F410E"/>
    <w:rsid w:val="008F430C"/>
    <w:rsid w:val="008F434D"/>
    <w:rsid w:val="008F4426"/>
    <w:rsid w:val="008F4C00"/>
    <w:rsid w:val="008F4F08"/>
    <w:rsid w:val="008F55DD"/>
    <w:rsid w:val="008F56B5"/>
    <w:rsid w:val="008F5894"/>
    <w:rsid w:val="008F5F5D"/>
    <w:rsid w:val="008F6099"/>
    <w:rsid w:val="008F616A"/>
    <w:rsid w:val="008F63D2"/>
    <w:rsid w:val="008F699F"/>
    <w:rsid w:val="008F6BDF"/>
    <w:rsid w:val="008F6DDE"/>
    <w:rsid w:val="008F731A"/>
    <w:rsid w:val="008F749E"/>
    <w:rsid w:val="008F75A7"/>
    <w:rsid w:val="008F763A"/>
    <w:rsid w:val="008F7965"/>
    <w:rsid w:val="008F7B11"/>
    <w:rsid w:val="008F7E2D"/>
    <w:rsid w:val="009006E7"/>
    <w:rsid w:val="009008D3"/>
    <w:rsid w:val="00900BBB"/>
    <w:rsid w:val="00900E3C"/>
    <w:rsid w:val="00900E8C"/>
    <w:rsid w:val="009010D3"/>
    <w:rsid w:val="0090175F"/>
    <w:rsid w:val="00901EBA"/>
    <w:rsid w:val="00901FE8"/>
    <w:rsid w:val="009021E8"/>
    <w:rsid w:val="0090232B"/>
    <w:rsid w:val="009024D5"/>
    <w:rsid w:val="0090257C"/>
    <w:rsid w:val="0090258C"/>
    <w:rsid w:val="00902619"/>
    <w:rsid w:val="00902655"/>
    <w:rsid w:val="00902A54"/>
    <w:rsid w:val="00902D52"/>
    <w:rsid w:val="00903384"/>
    <w:rsid w:val="00903408"/>
    <w:rsid w:val="00903507"/>
    <w:rsid w:val="00903836"/>
    <w:rsid w:val="00903B71"/>
    <w:rsid w:val="00903BA4"/>
    <w:rsid w:val="00903C22"/>
    <w:rsid w:val="00903D51"/>
    <w:rsid w:val="009040E2"/>
    <w:rsid w:val="009041B9"/>
    <w:rsid w:val="00904285"/>
    <w:rsid w:val="009043EA"/>
    <w:rsid w:val="009044BF"/>
    <w:rsid w:val="00904621"/>
    <w:rsid w:val="00904658"/>
    <w:rsid w:val="0090467C"/>
    <w:rsid w:val="00904B66"/>
    <w:rsid w:val="00905012"/>
    <w:rsid w:val="00905357"/>
    <w:rsid w:val="0090583F"/>
    <w:rsid w:val="00905972"/>
    <w:rsid w:val="00905E07"/>
    <w:rsid w:val="00906694"/>
    <w:rsid w:val="00907038"/>
    <w:rsid w:val="0090725B"/>
    <w:rsid w:val="009079B5"/>
    <w:rsid w:val="00907A66"/>
    <w:rsid w:val="00907CBC"/>
    <w:rsid w:val="00907D79"/>
    <w:rsid w:val="009100F8"/>
    <w:rsid w:val="009108EB"/>
    <w:rsid w:val="00910926"/>
    <w:rsid w:val="00910A1D"/>
    <w:rsid w:val="009113F8"/>
    <w:rsid w:val="00911950"/>
    <w:rsid w:val="00911A6D"/>
    <w:rsid w:val="00911F4D"/>
    <w:rsid w:val="009123FE"/>
    <w:rsid w:val="0091246A"/>
    <w:rsid w:val="00912798"/>
    <w:rsid w:val="00912916"/>
    <w:rsid w:val="00913533"/>
    <w:rsid w:val="0091358D"/>
    <w:rsid w:val="009135E0"/>
    <w:rsid w:val="0091384D"/>
    <w:rsid w:val="00913A43"/>
    <w:rsid w:val="00913B21"/>
    <w:rsid w:val="009142CC"/>
    <w:rsid w:val="009144D6"/>
    <w:rsid w:val="00914E25"/>
    <w:rsid w:val="00915035"/>
    <w:rsid w:val="009156B0"/>
    <w:rsid w:val="00915770"/>
    <w:rsid w:val="009157FF"/>
    <w:rsid w:val="0091588D"/>
    <w:rsid w:val="0091654F"/>
    <w:rsid w:val="009168A6"/>
    <w:rsid w:val="00916990"/>
    <w:rsid w:val="00916BCD"/>
    <w:rsid w:val="00917033"/>
    <w:rsid w:val="0091741D"/>
    <w:rsid w:val="00920289"/>
    <w:rsid w:val="009203B4"/>
    <w:rsid w:val="009203D5"/>
    <w:rsid w:val="0092046B"/>
    <w:rsid w:val="0092057D"/>
    <w:rsid w:val="0092074E"/>
    <w:rsid w:val="00920CFB"/>
    <w:rsid w:val="00920D98"/>
    <w:rsid w:val="00920DD9"/>
    <w:rsid w:val="00920DDC"/>
    <w:rsid w:val="00920F0D"/>
    <w:rsid w:val="00921341"/>
    <w:rsid w:val="009213C1"/>
    <w:rsid w:val="00921B15"/>
    <w:rsid w:val="0092215A"/>
    <w:rsid w:val="009221FE"/>
    <w:rsid w:val="00922774"/>
    <w:rsid w:val="00922817"/>
    <w:rsid w:val="0092282A"/>
    <w:rsid w:val="009229CD"/>
    <w:rsid w:val="00922BD7"/>
    <w:rsid w:val="00923452"/>
    <w:rsid w:val="00923467"/>
    <w:rsid w:val="0092365B"/>
    <w:rsid w:val="00923951"/>
    <w:rsid w:val="00923BCC"/>
    <w:rsid w:val="00923BD3"/>
    <w:rsid w:val="00924409"/>
    <w:rsid w:val="00924822"/>
    <w:rsid w:val="009250A2"/>
    <w:rsid w:val="009259AF"/>
    <w:rsid w:val="00925A71"/>
    <w:rsid w:val="00925ADC"/>
    <w:rsid w:val="00926579"/>
    <w:rsid w:val="00926978"/>
    <w:rsid w:val="0092697C"/>
    <w:rsid w:val="009277F6"/>
    <w:rsid w:val="00927D34"/>
    <w:rsid w:val="00930111"/>
    <w:rsid w:val="009302E1"/>
    <w:rsid w:val="00930384"/>
    <w:rsid w:val="009304FC"/>
    <w:rsid w:val="00930720"/>
    <w:rsid w:val="009307A0"/>
    <w:rsid w:val="009308A7"/>
    <w:rsid w:val="00930A84"/>
    <w:rsid w:val="00930AE3"/>
    <w:rsid w:val="009310BB"/>
    <w:rsid w:val="0093129A"/>
    <w:rsid w:val="009312EE"/>
    <w:rsid w:val="00931890"/>
    <w:rsid w:val="00931EA5"/>
    <w:rsid w:val="009328CD"/>
    <w:rsid w:val="00932AC9"/>
    <w:rsid w:val="00932B2F"/>
    <w:rsid w:val="00932D2D"/>
    <w:rsid w:val="00932DD6"/>
    <w:rsid w:val="00933099"/>
    <w:rsid w:val="009335FD"/>
    <w:rsid w:val="00933661"/>
    <w:rsid w:val="00933BC6"/>
    <w:rsid w:val="00933FB7"/>
    <w:rsid w:val="00934216"/>
    <w:rsid w:val="00934943"/>
    <w:rsid w:val="00934D4A"/>
    <w:rsid w:val="0093519D"/>
    <w:rsid w:val="0093560F"/>
    <w:rsid w:val="00935664"/>
    <w:rsid w:val="0093639F"/>
    <w:rsid w:val="00936495"/>
    <w:rsid w:val="009365D3"/>
    <w:rsid w:val="00936A0A"/>
    <w:rsid w:val="009371DA"/>
    <w:rsid w:val="0093745A"/>
    <w:rsid w:val="00937460"/>
    <w:rsid w:val="0093766F"/>
    <w:rsid w:val="00937998"/>
    <w:rsid w:val="00937A3B"/>
    <w:rsid w:val="009404B8"/>
    <w:rsid w:val="00940650"/>
    <w:rsid w:val="00940AB6"/>
    <w:rsid w:val="009411B7"/>
    <w:rsid w:val="00941C26"/>
    <w:rsid w:val="00941C75"/>
    <w:rsid w:val="00942897"/>
    <w:rsid w:val="00942957"/>
    <w:rsid w:val="00942C29"/>
    <w:rsid w:val="00942DC2"/>
    <w:rsid w:val="0094306B"/>
    <w:rsid w:val="009433D0"/>
    <w:rsid w:val="00943426"/>
    <w:rsid w:val="009434AD"/>
    <w:rsid w:val="0094355C"/>
    <w:rsid w:val="009435BE"/>
    <w:rsid w:val="00943931"/>
    <w:rsid w:val="00943BCB"/>
    <w:rsid w:val="00943D4A"/>
    <w:rsid w:val="009444B9"/>
    <w:rsid w:val="00944617"/>
    <w:rsid w:val="009446A4"/>
    <w:rsid w:val="00944920"/>
    <w:rsid w:val="00944A68"/>
    <w:rsid w:val="00944A7E"/>
    <w:rsid w:val="00944A90"/>
    <w:rsid w:val="00944B8D"/>
    <w:rsid w:val="00944B98"/>
    <w:rsid w:val="00944DB7"/>
    <w:rsid w:val="009452B2"/>
    <w:rsid w:val="009452BD"/>
    <w:rsid w:val="00945306"/>
    <w:rsid w:val="009455A1"/>
    <w:rsid w:val="00945638"/>
    <w:rsid w:val="0094563F"/>
    <w:rsid w:val="00945C99"/>
    <w:rsid w:val="00945D9B"/>
    <w:rsid w:val="00946140"/>
    <w:rsid w:val="00946203"/>
    <w:rsid w:val="00946264"/>
    <w:rsid w:val="00946538"/>
    <w:rsid w:val="009467EA"/>
    <w:rsid w:val="00946FAE"/>
    <w:rsid w:val="00947386"/>
    <w:rsid w:val="00947D51"/>
    <w:rsid w:val="00947D87"/>
    <w:rsid w:val="00947F51"/>
    <w:rsid w:val="00947F52"/>
    <w:rsid w:val="0095046F"/>
    <w:rsid w:val="00950B0F"/>
    <w:rsid w:val="00950E9E"/>
    <w:rsid w:val="009512BC"/>
    <w:rsid w:val="009512F3"/>
    <w:rsid w:val="0095147D"/>
    <w:rsid w:val="009518EC"/>
    <w:rsid w:val="00951CB5"/>
    <w:rsid w:val="0095220E"/>
    <w:rsid w:val="00952500"/>
    <w:rsid w:val="009527EC"/>
    <w:rsid w:val="00952853"/>
    <w:rsid w:val="00952933"/>
    <w:rsid w:val="0095302C"/>
    <w:rsid w:val="00953371"/>
    <w:rsid w:val="009535D1"/>
    <w:rsid w:val="00953614"/>
    <w:rsid w:val="00953791"/>
    <w:rsid w:val="00953868"/>
    <w:rsid w:val="00953BDE"/>
    <w:rsid w:val="00954AB5"/>
    <w:rsid w:val="00954B01"/>
    <w:rsid w:val="00955243"/>
    <w:rsid w:val="009554E1"/>
    <w:rsid w:val="009555BB"/>
    <w:rsid w:val="00955C88"/>
    <w:rsid w:val="00955D7B"/>
    <w:rsid w:val="00955D7F"/>
    <w:rsid w:val="00955F24"/>
    <w:rsid w:val="009560BC"/>
    <w:rsid w:val="00956543"/>
    <w:rsid w:val="00956708"/>
    <w:rsid w:val="00956935"/>
    <w:rsid w:val="00956C34"/>
    <w:rsid w:val="00956C98"/>
    <w:rsid w:val="00956D78"/>
    <w:rsid w:val="009573E4"/>
    <w:rsid w:val="00957761"/>
    <w:rsid w:val="00957AF7"/>
    <w:rsid w:val="009604B7"/>
    <w:rsid w:val="00960755"/>
    <w:rsid w:val="00960EC1"/>
    <w:rsid w:val="0096150B"/>
    <w:rsid w:val="009615A5"/>
    <w:rsid w:val="0096165F"/>
    <w:rsid w:val="00961B98"/>
    <w:rsid w:val="00961D52"/>
    <w:rsid w:val="00961F0B"/>
    <w:rsid w:val="00961FAC"/>
    <w:rsid w:val="009621C4"/>
    <w:rsid w:val="00962444"/>
    <w:rsid w:val="0096289B"/>
    <w:rsid w:val="00962DC7"/>
    <w:rsid w:val="0096304D"/>
    <w:rsid w:val="0096319D"/>
    <w:rsid w:val="009635C5"/>
    <w:rsid w:val="009637EB"/>
    <w:rsid w:val="0096393B"/>
    <w:rsid w:val="00963A1F"/>
    <w:rsid w:val="00963C9F"/>
    <w:rsid w:val="00963E8A"/>
    <w:rsid w:val="009640E3"/>
    <w:rsid w:val="00964819"/>
    <w:rsid w:val="00964AA3"/>
    <w:rsid w:val="00964C15"/>
    <w:rsid w:val="00964CED"/>
    <w:rsid w:val="009650C7"/>
    <w:rsid w:val="00965438"/>
    <w:rsid w:val="00965D9D"/>
    <w:rsid w:val="009661A0"/>
    <w:rsid w:val="00966666"/>
    <w:rsid w:val="009668B0"/>
    <w:rsid w:val="00966988"/>
    <w:rsid w:val="00966B11"/>
    <w:rsid w:val="00966BC4"/>
    <w:rsid w:val="00966C16"/>
    <w:rsid w:val="00966C44"/>
    <w:rsid w:val="00966FF5"/>
    <w:rsid w:val="0096706C"/>
    <w:rsid w:val="009675C9"/>
    <w:rsid w:val="00967646"/>
    <w:rsid w:val="00967B16"/>
    <w:rsid w:val="00967B67"/>
    <w:rsid w:val="00967DED"/>
    <w:rsid w:val="00967DF3"/>
    <w:rsid w:val="00970166"/>
    <w:rsid w:val="00970195"/>
    <w:rsid w:val="00970280"/>
    <w:rsid w:val="009702DE"/>
    <w:rsid w:val="00970316"/>
    <w:rsid w:val="009703B6"/>
    <w:rsid w:val="00970B0A"/>
    <w:rsid w:val="00970FA2"/>
    <w:rsid w:val="00971207"/>
    <w:rsid w:val="0097120E"/>
    <w:rsid w:val="009713B9"/>
    <w:rsid w:val="0097144B"/>
    <w:rsid w:val="009715C7"/>
    <w:rsid w:val="009718B3"/>
    <w:rsid w:val="00971993"/>
    <w:rsid w:val="00971B76"/>
    <w:rsid w:val="00971F8C"/>
    <w:rsid w:val="0097210C"/>
    <w:rsid w:val="00972377"/>
    <w:rsid w:val="009728D5"/>
    <w:rsid w:val="00972EDF"/>
    <w:rsid w:val="00974020"/>
    <w:rsid w:val="00974C60"/>
    <w:rsid w:val="00974E4A"/>
    <w:rsid w:val="00974FC5"/>
    <w:rsid w:val="009750DE"/>
    <w:rsid w:val="00975143"/>
    <w:rsid w:val="00975E07"/>
    <w:rsid w:val="009760D0"/>
    <w:rsid w:val="00976A0D"/>
    <w:rsid w:val="00977486"/>
    <w:rsid w:val="009774A5"/>
    <w:rsid w:val="00977F3C"/>
    <w:rsid w:val="009805D2"/>
    <w:rsid w:val="009809F7"/>
    <w:rsid w:val="00980E8A"/>
    <w:rsid w:val="0098105E"/>
    <w:rsid w:val="009812AA"/>
    <w:rsid w:val="00981605"/>
    <w:rsid w:val="0098178C"/>
    <w:rsid w:val="009819A4"/>
    <w:rsid w:val="009819EA"/>
    <w:rsid w:val="00981C34"/>
    <w:rsid w:val="00981D66"/>
    <w:rsid w:val="00982306"/>
    <w:rsid w:val="0098237B"/>
    <w:rsid w:val="00982404"/>
    <w:rsid w:val="0098260C"/>
    <w:rsid w:val="00982794"/>
    <w:rsid w:val="00982B31"/>
    <w:rsid w:val="00982F6F"/>
    <w:rsid w:val="0098333C"/>
    <w:rsid w:val="00983988"/>
    <w:rsid w:val="00983A0B"/>
    <w:rsid w:val="00983AA6"/>
    <w:rsid w:val="00983E52"/>
    <w:rsid w:val="009841E1"/>
    <w:rsid w:val="0098437D"/>
    <w:rsid w:val="0098439B"/>
    <w:rsid w:val="00984AE3"/>
    <w:rsid w:val="00985840"/>
    <w:rsid w:val="00985A9D"/>
    <w:rsid w:val="00985BAE"/>
    <w:rsid w:val="00985FEC"/>
    <w:rsid w:val="00986112"/>
    <w:rsid w:val="00986355"/>
    <w:rsid w:val="00986894"/>
    <w:rsid w:val="009868EB"/>
    <w:rsid w:val="009868FA"/>
    <w:rsid w:val="00986F54"/>
    <w:rsid w:val="00987026"/>
    <w:rsid w:val="00987052"/>
    <w:rsid w:val="009871FE"/>
    <w:rsid w:val="009879EB"/>
    <w:rsid w:val="00987A2F"/>
    <w:rsid w:val="00987FA0"/>
    <w:rsid w:val="0099002C"/>
    <w:rsid w:val="0099042B"/>
    <w:rsid w:val="009904CE"/>
    <w:rsid w:val="00990D8E"/>
    <w:rsid w:val="00990E8B"/>
    <w:rsid w:val="00990EC4"/>
    <w:rsid w:val="0099104F"/>
    <w:rsid w:val="00991614"/>
    <w:rsid w:val="009917CA"/>
    <w:rsid w:val="00991871"/>
    <w:rsid w:val="00991D49"/>
    <w:rsid w:val="00991D9E"/>
    <w:rsid w:val="00991FE6"/>
    <w:rsid w:val="00992098"/>
    <w:rsid w:val="009926AB"/>
    <w:rsid w:val="00993102"/>
    <w:rsid w:val="009935F2"/>
    <w:rsid w:val="0099365A"/>
    <w:rsid w:val="00993732"/>
    <w:rsid w:val="009937F4"/>
    <w:rsid w:val="0099388E"/>
    <w:rsid w:val="009939B4"/>
    <w:rsid w:val="00993BC9"/>
    <w:rsid w:val="00994B8D"/>
    <w:rsid w:val="00994D80"/>
    <w:rsid w:val="00995398"/>
    <w:rsid w:val="00995456"/>
    <w:rsid w:val="009957CD"/>
    <w:rsid w:val="00995A5E"/>
    <w:rsid w:val="00995AAE"/>
    <w:rsid w:val="00995D7D"/>
    <w:rsid w:val="00996002"/>
    <w:rsid w:val="009969B2"/>
    <w:rsid w:val="009975F9"/>
    <w:rsid w:val="00997882"/>
    <w:rsid w:val="0099789C"/>
    <w:rsid w:val="009978E9"/>
    <w:rsid w:val="009A036E"/>
    <w:rsid w:val="009A0462"/>
    <w:rsid w:val="009A0DE4"/>
    <w:rsid w:val="009A154C"/>
    <w:rsid w:val="009A185E"/>
    <w:rsid w:val="009A18FF"/>
    <w:rsid w:val="009A1BD8"/>
    <w:rsid w:val="009A1ED0"/>
    <w:rsid w:val="009A21FF"/>
    <w:rsid w:val="009A24EB"/>
    <w:rsid w:val="009A25F4"/>
    <w:rsid w:val="009A2A30"/>
    <w:rsid w:val="009A2A6C"/>
    <w:rsid w:val="009A2B08"/>
    <w:rsid w:val="009A3BB3"/>
    <w:rsid w:val="009A3CD5"/>
    <w:rsid w:val="009A3D59"/>
    <w:rsid w:val="009A47AF"/>
    <w:rsid w:val="009A48AC"/>
    <w:rsid w:val="009A48BF"/>
    <w:rsid w:val="009A4D72"/>
    <w:rsid w:val="009A4F2A"/>
    <w:rsid w:val="009A4FAF"/>
    <w:rsid w:val="009A51D8"/>
    <w:rsid w:val="009A5432"/>
    <w:rsid w:val="009A57EA"/>
    <w:rsid w:val="009A5C15"/>
    <w:rsid w:val="009A5CA9"/>
    <w:rsid w:val="009A5CC1"/>
    <w:rsid w:val="009A5E69"/>
    <w:rsid w:val="009A600D"/>
    <w:rsid w:val="009A6196"/>
    <w:rsid w:val="009A62AA"/>
    <w:rsid w:val="009A63EF"/>
    <w:rsid w:val="009A6A19"/>
    <w:rsid w:val="009A6EC5"/>
    <w:rsid w:val="009A700E"/>
    <w:rsid w:val="009A7239"/>
    <w:rsid w:val="009A7371"/>
    <w:rsid w:val="009A7B8C"/>
    <w:rsid w:val="009A7CE2"/>
    <w:rsid w:val="009B0277"/>
    <w:rsid w:val="009B09F3"/>
    <w:rsid w:val="009B1679"/>
    <w:rsid w:val="009B1688"/>
    <w:rsid w:val="009B171C"/>
    <w:rsid w:val="009B1C2A"/>
    <w:rsid w:val="009B1CF9"/>
    <w:rsid w:val="009B1CFE"/>
    <w:rsid w:val="009B2014"/>
    <w:rsid w:val="009B210F"/>
    <w:rsid w:val="009B2547"/>
    <w:rsid w:val="009B2658"/>
    <w:rsid w:val="009B2896"/>
    <w:rsid w:val="009B2B1B"/>
    <w:rsid w:val="009B2BC6"/>
    <w:rsid w:val="009B2E9F"/>
    <w:rsid w:val="009B36AA"/>
    <w:rsid w:val="009B3F86"/>
    <w:rsid w:val="009B3FE0"/>
    <w:rsid w:val="009B4107"/>
    <w:rsid w:val="009B41A1"/>
    <w:rsid w:val="009B43AA"/>
    <w:rsid w:val="009B44FF"/>
    <w:rsid w:val="009B471B"/>
    <w:rsid w:val="009B4863"/>
    <w:rsid w:val="009B4F08"/>
    <w:rsid w:val="009B5513"/>
    <w:rsid w:val="009B562E"/>
    <w:rsid w:val="009B56E5"/>
    <w:rsid w:val="009B5CC2"/>
    <w:rsid w:val="009B5CEC"/>
    <w:rsid w:val="009B637C"/>
    <w:rsid w:val="009B65D6"/>
    <w:rsid w:val="009B6F97"/>
    <w:rsid w:val="009B7183"/>
    <w:rsid w:val="009B74BD"/>
    <w:rsid w:val="009B7681"/>
    <w:rsid w:val="009B78DA"/>
    <w:rsid w:val="009B7A14"/>
    <w:rsid w:val="009B7DCD"/>
    <w:rsid w:val="009B7F06"/>
    <w:rsid w:val="009C021A"/>
    <w:rsid w:val="009C02E6"/>
    <w:rsid w:val="009C0434"/>
    <w:rsid w:val="009C04CE"/>
    <w:rsid w:val="009C0974"/>
    <w:rsid w:val="009C0BAB"/>
    <w:rsid w:val="009C0DBA"/>
    <w:rsid w:val="009C1021"/>
    <w:rsid w:val="009C120E"/>
    <w:rsid w:val="009C1381"/>
    <w:rsid w:val="009C13EB"/>
    <w:rsid w:val="009C14BA"/>
    <w:rsid w:val="009C1621"/>
    <w:rsid w:val="009C1B92"/>
    <w:rsid w:val="009C1D81"/>
    <w:rsid w:val="009C1ECB"/>
    <w:rsid w:val="009C20B2"/>
    <w:rsid w:val="009C26E6"/>
    <w:rsid w:val="009C2BDE"/>
    <w:rsid w:val="009C320A"/>
    <w:rsid w:val="009C343C"/>
    <w:rsid w:val="009C34AB"/>
    <w:rsid w:val="009C3A8F"/>
    <w:rsid w:val="009C3B26"/>
    <w:rsid w:val="009C3BD7"/>
    <w:rsid w:val="009C3CCE"/>
    <w:rsid w:val="009C3F95"/>
    <w:rsid w:val="009C429C"/>
    <w:rsid w:val="009C447A"/>
    <w:rsid w:val="009C4B71"/>
    <w:rsid w:val="009C4F87"/>
    <w:rsid w:val="009C5041"/>
    <w:rsid w:val="009C56B8"/>
    <w:rsid w:val="009C5D04"/>
    <w:rsid w:val="009C6AD6"/>
    <w:rsid w:val="009C700C"/>
    <w:rsid w:val="009C707E"/>
    <w:rsid w:val="009C789A"/>
    <w:rsid w:val="009C7921"/>
    <w:rsid w:val="009C7AD2"/>
    <w:rsid w:val="009C7F46"/>
    <w:rsid w:val="009D00EF"/>
    <w:rsid w:val="009D01CE"/>
    <w:rsid w:val="009D0A1D"/>
    <w:rsid w:val="009D1029"/>
    <w:rsid w:val="009D10DC"/>
    <w:rsid w:val="009D11A8"/>
    <w:rsid w:val="009D1487"/>
    <w:rsid w:val="009D1867"/>
    <w:rsid w:val="009D18CA"/>
    <w:rsid w:val="009D1B5D"/>
    <w:rsid w:val="009D2134"/>
    <w:rsid w:val="009D2D87"/>
    <w:rsid w:val="009D3D15"/>
    <w:rsid w:val="009D408C"/>
    <w:rsid w:val="009D48E9"/>
    <w:rsid w:val="009D494E"/>
    <w:rsid w:val="009D4A9E"/>
    <w:rsid w:val="009D4B65"/>
    <w:rsid w:val="009D5206"/>
    <w:rsid w:val="009D52F4"/>
    <w:rsid w:val="009D5558"/>
    <w:rsid w:val="009D58BC"/>
    <w:rsid w:val="009D5B49"/>
    <w:rsid w:val="009D5C85"/>
    <w:rsid w:val="009D6143"/>
    <w:rsid w:val="009D66E6"/>
    <w:rsid w:val="009D6820"/>
    <w:rsid w:val="009D6836"/>
    <w:rsid w:val="009D6A55"/>
    <w:rsid w:val="009D6AFB"/>
    <w:rsid w:val="009D7224"/>
    <w:rsid w:val="009D7238"/>
    <w:rsid w:val="009D7300"/>
    <w:rsid w:val="009D743D"/>
    <w:rsid w:val="009D76F4"/>
    <w:rsid w:val="009E0083"/>
    <w:rsid w:val="009E02E0"/>
    <w:rsid w:val="009E02FB"/>
    <w:rsid w:val="009E0363"/>
    <w:rsid w:val="009E04FF"/>
    <w:rsid w:val="009E05F9"/>
    <w:rsid w:val="009E077D"/>
    <w:rsid w:val="009E096F"/>
    <w:rsid w:val="009E0D54"/>
    <w:rsid w:val="009E0DC0"/>
    <w:rsid w:val="009E1002"/>
    <w:rsid w:val="009E1195"/>
    <w:rsid w:val="009E1958"/>
    <w:rsid w:val="009E1D6F"/>
    <w:rsid w:val="009E23DB"/>
    <w:rsid w:val="009E27CC"/>
    <w:rsid w:val="009E2FC2"/>
    <w:rsid w:val="009E301C"/>
    <w:rsid w:val="009E306B"/>
    <w:rsid w:val="009E3576"/>
    <w:rsid w:val="009E3C59"/>
    <w:rsid w:val="009E3C8E"/>
    <w:rsid w:val="009E3CEA"/>
    <w:rsid w:val="009E3F6F"/>
    <w:rsid w:val="009E412E"/>
    <w:rsid w:val="009E41E6"/>
    <w:rsid w:val="009E4471"/>
    <w:rsid w:val="009E44C2"/>
    <w:rsid w:val="009E4870"/>
    <w:rsid w:val="009E497C"/>
    <w:rsid w:val="009E49B7"/>
    <w:rsid w:val="009E4ADC"/>
    <w:rsid w:val="009E4DD5"/>
    <w:rsid w:val="009E5075"/>
    <w:rsid w:val="009E61A8"/>
    <w:rsid w:val="009E6290"/>
    <w:rsid w:val="009E62D4"/>
    <w:rsid w:val="009E62F1"/>
    <w:rsid w:val="009E6342"/>
    <w:rsid w:val="009E64D1"/>
    <w:rsid w:val="009E6594"/>
    <w:rsid w:val="009E66A1"/>
    <w:rsid w:val="009E66F8"/>
    <w:rsid w:val="009E6CE9"/>
    <w:rsid w:val="009E6E1C"/>
    <w:rsid w:val="009E7681"/>
    <w:rsid w:val="009E7865"/>
    <w:rsid w:val="009E787D"/>
    <w:rsid w:val="009E78F7"/>
    <w:rsid w:val="009F0986"/>
    <w:rsid w:val="009F13B1"/>
    <w:rsid w:val="009F13DF"/>
    <w:rsid w:val="009F1533"/>
    <w:rsid w:val="009F1A93"/>
    <w:rsid w:val="009F23C9"/>
    <w:rsid w:val="009F2466"/>
    <w:rsid w:val="009F2616"/>
    <w:rsid w:val="009F290E"/>
    <w:rsid w:val="009F2A6D"/>
    <w:rsid w:val="009F2D94"/>
    <w:rsid w:val="009F2FA5"/>
    <w:rsid w:val="009F337E"/>
    <w:rsid w:val="009F3428"/>
    <w:rsid w:val="009F3633"/>
    <w:rsid w:val="009F3776"/>
    <w:rsid w:val="009F3A05"/>
    <w:rsid w:val="009F3F95"/>
    <w:rsid w:val="009F45ED"/>
    <w:rsid w:val="009F4640"/>
    <w:rsid w:val="009F47DB"/>
    <w:rsid w:val="009F4853"/>
    <w:rsid w:val="009F4876"/>
    <w:rsid w:val="009F4A71"/>
    <w:rsid w:val="009F4CF4"/>
    <w:rsid w:val="009F5281"/>
    <w:rsid w:val="009F5543"/>
    <w:rsid w:val="009F5B93"/>
    <w:rsid w:val="009F5DEC"/>
    <w:rsid w:val="009F5F9A"/>
    <w:rsid w:val="009F5FB6"/>
    <w:rsid w:val="009F630D"/>
    <w:rsid w:val="009F6742"/>
    <w:rsid w:val="009F67B7"/>
    <w:rsid w:val="009F735D"/>
    <w:rsid w:val="009F7E77"/>
    <w:rsid w:val="00A0043F"/>
    <w:rsid w:val="00A00590"/>
    <w:rsid w:val="00A00724"/>
    <w:rsid w:val="00A00DAC"/>
    <w:rsid w:val="00A00DCF"/>
    <w:rsid w:val="00A00F2A"/>
    <w:rsid w:val="00A00F6E"/>
    <w:rsid w:val="00A011F2"/>
    <w:rsid w:val="00A015A1"/>
    <w:rsid w:val="00A01605"/>
    <w:rsid w:val="00A01DBA"/>
    <w:rsid w:val="00A021FF"/>
    <w:rsid w:val="00A0228B"/>
    <w:rsid w:val="00A027D4"/>
    <w:rsid w:val="00A02E16"/>
    <w:rsid w:val="00A02FA7"/>
    <w:rsid w:val="00A03123"/>
    <w:rsid w:val="00A033E2"/>
    <w:rsid w:val="00A03583"/>
    <w:rsid w:val="00A0419A"/>
    <w:rsid w:val="00A041F7"/>
    <w:rsid w:val="00A04433"/>
    <w:rsid w:val="00A04BC4"/>
    <w:rsid w:val="00A04CBE"/>
    <w:rsid w:val="00A054D7"/>
    <w:rsid w:val="00A055CB"/>
    <w:rsid w:val="00A057E6"/>
    <w:rsid w:val="00A057EC"/>
    <w:rsid w:val="00A05B23"/>
    <w:rsid w:val="00A05CC4"/>
    <w:rsid w:val="00A06292"/>
    <w:rsid w:val="00A06983"/>
    <w:rsid w:val="00A06EE2"/>
    <w:rsid w:val="00A06FF3"/>
    <w:rsid w:val="00A0707C"/>
    <w:rsid w:val="00A070E1"/>
    <w:rsid w:val="00A072F8"/>
    <w:rsid w:val="00A073CA"/>
    <w:rsid w:val="00A10490"/>
    <w:rsid w:val="00A1049E"/>
    <w:rsid w:val="00A104EF"/>
    <w:rsid w:val="00A10B22"/>
    <w:rsid w:val="00A10C88"/>
    <w:rsid w:val="00A10FB1"/>
    <w:rsid w:val="00A11D2E"/>
    <w:rsid w:val="00A11F03"/>
    <w:rsid w:val="00A122CE"/>
    <w:rsid w:val="00A12598"/>
    <w:rsid w:val="00A12600"/>
    <w:rsid w:val="00A126EB"/>
    <w:rsid w:val="00A12AB4"/>
    <w:rsid w:val="00A12F11"/>
    <w:rsid w:val="00A12F43"/>
    <w:rsid w:val="00A130A3"/>
    <w:rsid w:val="00A132C2"/>
    <w:rsid w:val="00A1352E"/>
    <w:rsid w:val="00A137BB"/>
    <w:rsid w:val="00A138E7"/>
    <w:rsid w:val="00A13AFE"/>
    <w:rsid w:val="00A13D1D"/>
    <w:rsid w:val="00A13D90"/>
    <w:rsid w:val="00A14176"/>
    <w:rsid w:val="00A146EE"/>
    <w:rsid w:val="00A14712"/>
    <w:rsid w:val="00A1489E"/>
    <w:rsid w:val="00A14B35"/>
    <w:rsid w:val="00A14B9C"/>
    <w:rsid w:val="00A14C97"/>
    <w:rsid w:val="00A1513F"/>
    <w:rsid w:val="00A15162"/>
    <w:rsid w:val="00A1547A"/>
    <w:rsid w:val="00A15C34"/>
    <w:rsid w:val="00A15CF0"/>
    <w:rsid w:val="00A15E00"/>
    <w:rsid w:val="00A15F96"/>
    <w:rsid w:val="00A162D8"/>
    <w:rsid w:val="00A16434"/>
    <w:rsid w:val="00A167E2"/>
    <w:rsid w:val="00A1685D"/>
    <w:rsid w:val="00A16B2B"/>
    <w:rsid w:val="00A16D12"/>
    <w:rsid w:val="00A16DBB"/>
    <w:rsid w:val="00A16F73"/>
    <w:rsid w:val="00A17506"/>
    <w:rsid w:val="00A1756D"/>
    <w:rsid w:val="00A175AB"/>
    <w:rsid w:val="00A17ADC"/>
    <w:rsid w:val="00A17B4A"/>
    <w:rsid w:val="00A17C70"/>
    <w:rsid w:val="00A17C99"/>
    <w:rsid w:val="00A17E19"/>
    <w:rsid w:val="00A17EA9"/>
    <w:rsid w:val="00A202F8"/>
    <w:rsid w:val="00A2067E"/>
    <w:rsid w:val="00A20A07"/>
    <w:rsid w:val="00A20C8C"/>
    <w:rsid w:val="00A20D73"/>
    <w:rsid w:val="00A21DD2"/>
    <w:rsid w:val="00A22670"/>
    <w:rsid w:val="00A22929"/>
    <w:rsid w:val="00A22ABB"/>
    <w:rsid w:val="00A22D61"/>
    <w:rsid w:val="00A23169"/>
    <w:rsid w:val="00A23558"/>
    <w:rsid w:val="00A23669"/>
    <w:rsid w:val="00A239BA"/>
    <w:rsid w:val="00A23BFE"/>
    <w:rsid w:val="00A2406E"/>
    <w:rsid w:val="00A2445C"/>
    <w:rsid w:val="00A2454B"/>
    <w:rsid w:val="00A247AD"/>
    <w:rsid w:val="00A24975"/>
    <w:rsid w:val="00A2505E"/>
    <w:rsid w:val="00A25109"/>
    <w:rsid w:val="00A252CD"/>
    <w:rsid w:val="00A25399"/>
    <w:rsid w:val="00A2589B"/>
    <w:rsid w:val="00A25C67"/>
    <w:rsid w:val="00A25D9E"/>
    <w:rsid w:val="00A25DC8"/>
    <w:rsid w:val="00A25F40"/>
    <w:rsid w:val="00A265B3"/>
    <w:rsid w:val="00A26983"/>
    <w:rsid w:val="00A26B75"/>
    <w:rsid w:val="00A27030"/>
    <w:rsid w:val="00A271D7"/>
    <w:rsid w:val="00A27325"/>
    <w:rsid w:val="00A27AFD"/>
    <w:rsid w:val="00A27CF8"/>
    <w:rsid w:val="00A301C6"/>
    <w:rsid w:val="00A30384"/>
    <w:rsid w:val="00A30457"/>
    <w:rsid w:val="00A30548"/>
    <w:rsid w:val="00A3086F"/>
    <w:rsid w:val="00A309FE"/>
    <w:rsid w:val="00A30DF8"/>
    <w:rsid w:val="00A3115C"/>
    <w:rsid w:val="00A31630"/>
    <w:rsid w:val="00A3213A"/>
    <w:rsid w:val="00A3228F"/>
    <w:rsid w:val="00A326AB"/>
    <w:rsid w:val="00A3293B"/>
    <w:rsid w:val="00A32BE6"/>
    <w:rsid w:val="00A32C64"/>
    <w:rsid w:val="00A33191"/>
    <w:rsid w:val="00A33486"/>
    <w:rsid w:val="00A336EF"/>
    <w:rsid w:val="00A339E7"/>
    <w:rsid w:val="00A33E61"/>
    <w:rsid w:val="00A33F10"/>
    <w:rsid w:val="00A34142"/>
    <w:rsid w:val="00A343F9"/>
    <w:rsid w:val="00A34A4A"/>
    <w:rsid w:val="00A34C67"/>
    <w:rsid w:val="00A35CCE"/>
    <w:rsid w:val="00A3602E"/>
    <w:rsid w:val="00A361B8"/>
    <w:rsid w:val="00A365AB"/>
    <w:rsid w:val="00A3669C"/>
    <w:rsid w:val="00A3686C"/>
    <w:rsid w:val="00A36F0B"/>
    <w:rsid w:val="00A3781F"/>
    <w:rsid w:val="00A37872"/>
    <w:rsid w:val="00A37D53"/>
    <w:rsid w:val="00A401A8"/>
    <w:rsid w:val="00A402C0"/>
    <w:rsid w:val="00A4064E"/>
    <w:rsid w:val="00A4071E"/>
    <w:rsid w:val="00A40AFE"/>
    <w:rsid w:val="00A40BDC"/>
    <w:rsid w:val="00A41026"/>
    <w:rsid w:val="00A411C7"/>
    <w:rsid w:val="00A41D0B"/>
    <w:rsid w:val="00A41D29"/>
    <w:rsid w:val="00A41F28"/>
    <w:rsid w:val="00A420E0"/>
    <w:rsid w:val="00A4211F"/>
    <w:rsid w:val="00A42161"/>
    <w:rsid w:val="00A422C5"/>
    <w:rsid w:val="00A427D7"/>
    <w:rsid w:val="00A428DE"/>
    <w:rsid w:val="00A429E4"/>
    <w:rsid w:val="00A42AF1"/>
    <w:rsid w:val="00A430BB"/>
    <w:rsid w:val="00A43667"/>
    <w:rsid w:val="00A4408A"/>
    <w:rsid w:val="00A4421A"/>
    <w:rsid w:val="00A443F2"/>
    <w:rsid w:val="00A45518"/>
    <w:rsid w:val="00A4557E"/>
    <w:rsid w:val="00A45D14"/>
    <w:rsid w:val="00A45D1C"/>
    <w:rsid w:val="00A45D86"/>
    <w:rsid w:val="00A46884"/>
    <w:rsid w:val="00A46D63"/>
    <w:rsid w:val="00A46E2F"/>
    <w:rsid w:val="00A46FF0"/>
    <w:rsid w:val="00A4706E"/>
    <w:rsid w:val="00A47666"/>
    <w:rsid w:val="00A47AE3"/>
    <w:rsid w:val="00A47AFC"/>
    <w:rsid w:val="00A503EC"/>
    <w:rsid w:val="00A511E5"/>
    <w:rsid w:val="00A5141F"/>
    <w:rsid w:val="00A51F0C"/>
    <w:rsid w:val="00A51F9A"/>
    <w:rsid w:val="00A522EA"/>
    <w:rsid w:val="00A523DA"/>
    <w:rsid w:val="00A529B5"/>
    <w:rsid w:val="00A52E06"/>
    <w:rsid w:val="00A52FC6"/>
    <w:rsid w:val="00A5322A"/>
    <w:rsid w:val="00A53732"/>
    <w:rsid w:val="00A53AE3"/>
    <w:rsid w:val="00A53B26"/>
    <w:rsid w:val="00A53B42"/>
    <w:rsid w:val="00A53F1B"/>
    <w:rsid w:val="00A54063"/>
    <w:rsid w:val="00A540BC"/>
    <w:rsid w:val="00A5417C"/>
    <w:rsid w:val="00A54B38"/>
    <w:rsid w:val="00A54F20"/>
    <w:rsid w:val="00A55515"/>
    <w:rsid w:val="00A555BA"/>
    <w:rsid w:val="00A5570D"/>
    <w:rsid w:val="00A558FD"/>
    <w:rsid w:val="00A55E4B"/>
    <w:rsid w:val="00A55FCE"/>
    <w:rsid w:val="00A560AB"/>
    <w:rsid w:val="00A568A7"/>
    <w:rsid w:val="00A56996"/>
    <w:rsid w:val="00A56AB8"/>
    <w:rsid w:val="00A570FF"/>
    <w:rsid w:val="00A572B2"/>
    <w:rsid w:val="00A575AD"/>
    <w:rsid w:val="00A57A60"/>
    <w:rsid w:val="00A57BFE"/>
    <w:rsid w:val="00A57F81"/>
    <w:rsid w:val="00A606DB"/>
    <w:rsid w:val="00A6102C"/>
    <w:rsid w:val="00A61345"/>
    <w:rsid w:val="00A61571"/>
    <w:rsid w:val="00A6160D"/>
    <w:rsid w:val="00A61A36"/>
    <w:rsid w:val="00A61B89"/>
    <w:rsid w:val="00A61B95"/>
    <w:rsid w:val="00A61D8F"/>
    <w:rsid w:val="00A61E89"/>
    <w:rsid w:val="00A621B6"/>
    <w:rsid w:val="00A6248E"/>
    <w:rsid w:val="00A62A33"/>
    <w:rsid w:val="00A62BD0"/>
    <w:rsid w:val="00A6309C"/>
    <w:rsid w:val="00A63267"/>
    <w:rsid w:val="00A634B4"/>
    <w:rsid w:val="00A634C5"/>
    <w:rsid w:val="00A63624"/>
    <w:rsid w:val="00A63669"/>
    <w:rsid w:val="00A63965"/>
    <w:rsid w:val="00A642A3"/>
    <w:rsid w:val="00A64461"/>
    <w:rsid w:val="00A645BC"/>
    <w:rsid w:val="00A648F4"/>
    <w:rsid w:val="00A64C32"/>
    <w:rsid w:val="00A650AB"/>
    <w:rsid w:val="00A6524B"/>
    <w:rsid w:val="00A6550D"/>
    <w:rsid w:val="00A65ACA"/>
    <w:rsid w:val="00A65D12"/>
    <w:rsid w:val="00A65DCD"/>
    <w:rsid w:val="00A65F65"/>
    <w:rsid w:val="00A6684C"/>
    <w:rsid w:val="00A66944"/>
    <w:rsid w:val="00A669E5"/>
    <w:rsid w:val="00A66E63"/>
    <w:rsid w:val="00A672A4"/>
    <w:rsid w:val="00A6773E"/>
    <w:rsid w:val="00A67ED8"/>
    <w:rsid w:val="00A7013F"/>
    <w:rsid w:val="00A70882"/>
    <w:rsid w:val="00A70D2E"/>
    <w:rsid w:val="00A70E09"/>
    <w:rsid w:val="00A71709"/>
    <w:rsid w:val="00A71946"/>
    <w:rsid w:val="00A71BA4"/>
    <w:rsid w:val="00A71C87"/>
    <w:rsid w:val="00A7258D"/>
    <w:rsid w:val="00A72C18"/>
    <w:rsid w:val="00A72F55"/>
    <w:rsid w:val="00A734C8"/>
    <w:rsid w:val="00A735F8"/>
    <w:rsid w:val="00A738AB"/>
    <w:rsid w:val="00A74459"/>
    <w:rsid w:val="00A744BD"/>
    <w:rsid w:val="00A746AD"/>
    <w:rsid w:val="00A746EC"/>
    <w:rsid w:val="00A746EE"/>
    <w:rsid w:val="00A747E7"/>
    <w:rsid w:val="00A74855"/>
    <w:rsid w:val="00A7493E"/>
    <w:rsid w:val="00A74DFA"/>
    <w:rsid w:val="00A750A0"/>
    <w:rsid w:val="00A751B7"/>
    <w:rsid w:val="00A7533B"/>
    <w:rsid w:val="00A75560"/>
    <w:rsid w:val="00A75832"/>
    <w:rsid w:val="00A75E24"/>
    <w:rsid w:val="00A761F0"/>
    <w:rsid w:val="00A765BA"/>
    <w:rsid w:val="00A7677B"/>
    <w:rsid w:val="00A76807"/>
    <w:rsid w:val="00A76955"/>
    <w:rsid w:val="00A76D71"/>
    <w:rsid w:val="00A76D72"/>
    <w:rsid w:val="00A76EEB"/>
    <w:rsid w:val="00A77409"/>
    <w:rsid w:val="00A7769E"/>
    <w:rsid w:val="00A7769F"/>
    <w:rsid w:val="00A7797F"/>
    <w:rsid w:val="00A80391"/>
    <w:rsid w:val="00A804B2"/>
    <w:rsid w:val="00A8060B"/>
    <w:rsid w:val="00A808EC"/>
    <w:rsid w:val="00A80D48"/>
    <w:rsid w:val="00A80F35"/>
    <w:rsid w:val="00A80F7D"/>
    <w:rsid w:val="00A811BA"/>
    <w:rsid w:val="00A815BE"/>
    <w:rsid w:val="00A81863"/>
    <w:rsid w:val="00A81CBD"/>
    <w:rsid w:val="00A81D0B"/>
    <w:rsid w:val="00A81DB4"/>
    <w:rsid w:val="00A82A9D"/>
    <w:rsid w:val="00A82B9E"/>
    <w:rsid w:val="00A82C82"/>
    <w:rsid w:val="00A82E76"/>
    <w:rsid w:val="00A830AF"/>
    <w:rsid w:val="00A83134"/>
    <w:rsid w:val="00A832ED"/>
    <w:rsid w:val="00A83B9B"/>
    <w:rsid w:val="00A844DA"/>
    <w:rsid w:val="00A84A58"/>
    <w:rsid w:val="00A84DA9"/>
    <w:rsid w:val="00A85141"/>
    <w:rsid w:val="00A8547E"/>
    <w:rsid w:val="00A854F1"/>
    <w:rsid w:val="00A85AC7"/>
    <w:rsid w:val="00A85C93"/>
    <w:rsid w:val="00A85D56"/>
    <w:rsid w:val="00A86024"/>
    <w:rsid w:val="00A86093"/>
    <w:rsid w:val="00A86207"/>
    <w:rsid w:val="00A86270"/>
    <w:rsid w:val="00A86526"/>
    <w:rsid w:val="00A866C2"/>
    <w:rsid w:val="00A86A14"/>
    <w:rsid w:val="00A86AA8"/>
    <w:rsid w:val="00A872A9"/>
    <w:rsid w:val="00A879A9"/>
    <w:rsid w:val="00A87AA1"/>
    <w:rsid w:val="00A87B7B"/>
    <w:rsid w:val="00A87FBF"/>
    <w:rsid w:val="00A90069"/>
    <w:rsid w:val="00A90145"/>
    <w:rsid w:val="00A9024A"/>
    <w:rsid w:val="00A904AC"/>
    <w:rsid w:val="00A905A7"/>
    <w:rsid w:val="00A90E3E"/>
    <w:rsid w:val="00A91140"/>
    <w:rsid w:val="00A916C6"/>
    <w:rsid w:val="00A91AEF"/>
    <w:rsid w:val="00A91C66"/>
    <w:rsid w:val="00A91CD6"/>
    <w:rsid w:val="00A92459"/>
    <w:rsid w:val="00A92BA1"/>
    <w:rsid w:val="00A92C79"/>
    <w:rsid w:val="00A92DF5"/>
    <w:rsid w:val="00A933A5"/>
    <w:rsid w:val="00A933DB"/>
    <w:rsid w:val="00A93511"/>
    <w:rsid w:val="00A93EB4"/>
    <w:rsid w:val="00A9410F"/>
    <w:rsid w:val="00A94267"/>
    <w:rsid w:val="00A94335"/>
    <w:rsid w:val="00A94487"/>
    <w:rsid w:val="00A94516"/>
    <w:rsid w:val="00A946E4"/>
    <w:rsid w:val="00A94858"/>
    <w:rsid w:val="00A94917"/>
    <w:rsid w:val="00A94D76"/>
    <w:rsid w:val="00A9501A"/>
    <w:rsid w:val="00A95962"/>
    <w:rsid w:val="00A95E5E"/>
    <w:rsid w:val="00A961D4"/>
    <w:rsid w:val="00A96230"/>
    <w:rsid w:val="00A96626"/>
    <w:rsid w:val="00A966FE"/>
    <w:rsid w:val="00A96B80"/>
    <w:rsid w:val="00A96C1E"/>
    <w:rsid w:val="00A970F6"/>
    <w:rsid w:val="00A9715A"/>
    <w:rsid w:val="00A971AC"/>
    <w:rsid w:val="00A971F1"/>
    <w:rsid w:val="00A9743C"/>
    <w:rsid w:val="00AA03A1"/>
    <w:rsid w:val="00AA054D"/>
    <w:rsid w:val="00AA05A1"/>
    <w:rsid w:val="00AA05D0"/>
    <w:rsid w:val="00AA0641"/>
    <w:rsid w:val="00AA091A"/>
    <w:rsid w:val="00AA0A09"/>
    <w:rsid w:val="00AA0FB2"/>
    <w:rsid w:val="00AA1075"/>
    <w:rsid w:val="00AA1305"/>
    <w:rsid w:val="00AA14BF"/>
    <w:rsid w:val="00AA15D8"/>
    <w:rsid w:val="00AA1A09"/>
    <w:rsid w:val="00AA1FA8"/>
    <w:rsid w:val="00AA1FA9"/>
    <w:rsid w:val="00AA21F5"/>
    <w:rsid w:val="00AA237F"/>
    <w:rsid w:val="00AA2C0E"/>
    <w:rsid w:val="00AA2E44"/>
    <w:rsid w:val="00AA2FB2"/>
    <w:rsid w:val="00AA3149"/>
    <w:rsid w:val="00AA36A4"/>
    <w:rsid w:val="00AA37F8"/>
    <w:rsid w:val="00AA397B"/>
    <w:rsid w:val="00AA3A91"/>
    <w:rsid w:val="00AA419B"/>
    <w:rsid w:val="00AA4243"/>
    <w:rsid w:val="00AA4657"/>
    <w:rsid w:val="00AA48B3"/>
    <w:rsid w:val="00AA490F"/>
    <w:rsid w:val="00AA4B7E"/>
    <w:rsid w:val="00AA4FB9"/>
    <w:rsid w:val="00AA5324"/>
    <w:rsid w:val="00AA5470"/>
    <w:rsid w:val="00AA5A1D"/>
    <w:rsid w:val="00AA62AF"/>
    <w:rsid w:val="00AA65B2"/>
    <w:rsid w:val="00AA759C"/>
    <w:rsid w:val="00AA7775"/>
    <w:rsid w:val="00AA7B8E"/>
    <w:rsid w:val="00AA7C98"/>
    <w:rsid w:val="00AA7DFD"/>
    <w:rsid w:val="00AB01FA"/>
    <w:rsid w:val="00AB0370"/>
    <w:rsid w:val="00AB0E99"/>
    <w:rsid w:val="00AB0FF2"/>
    <w:rsid w:val="00AB1006"/>
    <w:rsid w:val="00AB1012"/>
    <w:rsid w:val="00AB12F6"/>
    <w:rsid w:val="00AB15A1"/>
    <w:rsid w:val="00AB169D"/>
    <w:rsid w:val="00AB1CC2"/>
    <w:rsid w:val="00AB26BB"/>
    <w:rsid w:val="00AB28DF"/>
    <w:rsid w:val="00AB2C87"/>
    <w:rsid w:val="00AB3142"/>
    <w:rsid w:val="00AB385F"/>
    <w:rsid w:val="00AB3EDD"/>
    <w:rsid w:val="00AB4612"/>
    <w:rsid w:val="00AB4886"/>
    <w:rsid w:val="00AB4DBA"/>
    <w:rsid w:val="00AB52F2"/>
    <w:rsid w:val="00AB5699"/>
    <w:rsid w:val="00AB5C0F"/>
    <w:rsid w:val="00AB62DC"/>
    <w:rsid w:val="00AB6908"/>
    <w:rsid w:val="00AB6A33"/>
    <w:rsid w:val="00AB6CAE"/>
    <w:rsid w:val="00AB6CF5"/>
    <w:rsid w:val="00AB713D"/>
    <w:rsid w:val="00AB7501"/>
    <w:rsid w:val="00AB7522"/>
    <w:rsid w:val="00AB78CA"/>
    <w:rsid w:val="00AC08D9"/>
    <w:rsid w:val="00AC1001"/>
    <w:rsid w:val="00AC14A8"/>
    <w:rsid w:val="00AC1A57"/>
    <w:rsid w:val="00AC1E02"/>
    <w:rsid w:val="00AC2192"/>
    <w:rsid w:val="00AC2B2C"/>
    <w:rsid w:val="00AC3058"/>
    <w:rsid w:val="00AC3190"/>
    <w:rsid w:val="00AC38AD"/>
    <w:rsid w:val="00AC3AD4"/>
    <w:rsid w:val="00AC3E22"/>
    <w:rsid w:val="00AC4038"/>
    <w:rsid w:val="00AC422D"/>
    <w:rsid w:val="00AC4463"/>
    <w:rsid w:val="00AC470E"/>
    <w:rsid w:val="00AC475D"/>
    <w:rsid w:val="00AC4E19"/>
    <w:rsid w:val="00AC55CC"/>
    <w:rsid w:val="00AC55FD"/>
    <w:rsid w:val="00AC5A24"/>
    <w:rsid w:val="00AC5A7F"/>
    <w:rsid w:val="00AC5FD1"/>
    <w:rsid w:val="00AC610D"/>
    <w:rsid w:val="00AC6A34"/>
    <w:rsid w:val="00AC6B33"/>
    <w:rsid w:val="00AC6BA8"/>
    <w:rsid w:val="00AC7506"/>
    <w:rsid w:val="00AC756A"/>
    <w:rsid w:val="00AC7860"/>
    <w:rsid w:val="00AC79C2"/>
    <w:rsid w:val="00AD087B"/>
    <w:rsid w:val="00AD087E"/>
    <w:rsid w:val="00AD102F"/>
    <w:rsid w:val="00AD10E7"/>
    <w:rsid w:val="00AD11EF"/>
    <w:rsid w:val="00AD1625"/>
    <w:rsid w:val="00AD1934"/>
    <w:rsid w:val="00AD19AB"/>
    <w:rsid w:val="00AD1A6F"/>
    <w:rsid w:val="00AD1AE1"/>
    <w:rsid w:val="00AD1C6B"/>
    <w:rsid w:val="00AD1D41"/>
    <w:rsid w:val="00AD1F38"/>
    <w:rsid w:val="00AD2117"/>
    <w:rsid w:val="00AD2CED"/>
    <w:rsid w:val="00AD2D99"/>
    <w:rsid w:val="00AD2E00"/>
    <w:rsid w:val="00AD2F5E"/>
    <w:rsid w:val="00AD33A7"/>
    <w:rsid w:val="00AD3765"/>
    <w:rsid w:val="00AD3EC6"/>
    <w:rsid w:val="00AD421A"/>
    <w:rsid w:val="00AD428D"/>
    <w:rsid w:val="00AD469B"/>
    <w:rsid w:val="00AD4745"/>
    <w:rsid w:val="00AD48A5"/>
    <w:rsid w:val="00AD4C73"/>
    <w:rsid w:val="00AD584D"/>
    <w:rsid w:val="00AD5E10"/>
    <w:rsid w:val="00AD60A4"/>
    <w:rsid w:val="00AD63D2"/>
    <w:rsid w:val="00AD64B2"/>
    <w:rsid w:val="00AD6603"/>
    <w:rsid w:val="00AD67A5"/>
    <w:rsid w:val="00AD6A6E"/>
    <w:rsid w:val="00AD6BCD"/>
    <w:rsid w:val="00AD6F74"/>
    <w:rsid w:val="00AD7588"/>
    <w:rsid w:val="00AD7C84"/>
    <w:rsid w:val="00AD7E31"/>
    <w:rsid w:val="00AE077A"/>
    <w:rsid w:val="00AE0892"/>
    <w:rsid w:val="00AE0E9F"/>
    <w:rsid w:val="00AE126B"/>
    <w:rsid w:val="00AE1741"/>
    <w:rsid w:val="00AE199A"/>
    <w:rsid w:val="00AE1D16"/>
    <w:rsid w:val="00AE20AD"/>
    <w:rsid w:val="00AE222E"/>
    <w:rsid w:val="00AE26A2"/>
    <w:rsid w:val="00AE2B82"/>
    <w:rsid w:val="00AE2C4F"/>
    <w:rsid w:val="00AE3011"/>
    <w:rsid w:val="00AE355C"/>
    <w:rsid w:val="00AE464F"/>
    <w:rsid w:val="00AE4942"/>
    <w:rsid w:val="00AE4D87"/>
    <w:rsid w:val="00AE4F17"/>
    <w:rsid w:val="00AE5046"/>
    <w:rsid w:val="00AE51EA"/>
    <w:rsid w:val="00AE5413"/>
    <w:rsid w:val="00AE59A2"/>
    <w:rsid w:val="00AE60FD"/>
    <w:rsid w:val="00AE611B"/>
    <w:rsid w:val="00AE620A"/>
    <w:rsid w:val="00AE6772"/>
    <w:rsid w:val="00AE70E2"/>
    <w:rsid w:val="00AE7138"/>
    <w:rsid w:val="00AE72AB"/>
    <w:rsid w:val="00AE72AD"/>
    <w:rsid w:val="00AE75D9"/>
    <w:rsid w:val="00AE75FA"/>
    <w:rsid w:val="00AE7F1C"/>
    <w:rsid w:val="00AF00E9"/>
    <w:rsid w:val="00AF019A"/>
    <w:rsid w:val="00AF022B"/>
    <w:rsid w:val="00AF0487"/>
    <w:rsid w:val="00AF06DE"/>
    <w:rsid w:val="00AF0740"/>
    <w:rsid w:val="00AF0783"/>
    <w:rsid w:val="00AF0E47"/>
    <w:rsid w:val="00AF0EF6"/>
    <w:rsid w:val="00AF1C81"/>
    <w:rsid w:val="00AF1E77"/>
    <w:rsid w:val="00AF2CCE"/>
    <w:rsid w:val="00AF2D86"/>
    <w:rsid w:val="00AF2E16"/>
    <w:rsid w:val="00AF32CA"/>
    <w:rsid w:val="00AF38C2"/>
    <w:rsid w:val="00AF3A3C"/>
    <w:rsid w:val="00AF3BB8"/>
    <w:rsid w:val="00AF3ED7"/>
    <w:rsid w:val="00AF3F34"/>
    <w:rsid w:val="00AF4075"/>
    <w:rsid w:val="00AF4741"/>
    <w:rsid w:val="00AF4A68"/>
    <w:rsid w:val="00AF4E4D"/>
    <w:rsid w:val="00AF5163"/>
    <w:rsid w:val="00AF534F"/>
    <w:rsid w:val="00AF5391"/>
    <w:rsid w:val="00AF539E"/>
    <w:rsid w:val="00AF5BE7"/>
    <w:rsid w:val="00AF64D0"/>
    <w:rsid w:val="00AF690A"/>
    <w:rsid w:val="00AF6AF3"/>
    <w:rsid w:val="00AF6DDF"/>
    <w:rsid w:val="00AF712E"/>
    <w:rsid w:val="00AF756A"/>
    <w:rsid w:val="00AF7602"/>
    <w:rsid w:val="00AF76AC"/>
    <w:rsid w:val="00AF7867"/>
    <w:rsid w:val="00AF7ED5"/>
    <w:rsid w:val="00AF7FF0"/>
    <w:rsid w:val="00B00331"/>
    <w:rsid w:val="00B00355"/>
    <w:rsid w:val="00B00512"/>
    <w:rsid w:val="00B006F9"/>
    <w:rsid w:val="00B008D9"/>
    <w:rsid w:val="00B00FEC"/>
    <w:rsid w:val="00B01606"/>
    <w:rsid w:val="00B01715"/>
    <w:rsid w:val="00B01C9A"/>
    <w:rsid w:val="00B01F9E"/>
    <w:rsid w:val="00B023B5"/>
    <w:rsid w:val="00B02675"/>
    <w:rsid w:val="00B027AB"/>
    <w:rsid w:val="00B02810"/>
    <w:rsid w:val="00B02EB9"/>
    <w:rsid w:val="00B03387"/>
    <w:rsid w:val="00B03C82"/>
    <w:rsid w:val="00B03CC0"/>
    <w:rsid w:val="00B03EC1"/>
    <w:rsid w:val="00B0400B"/>
    <w:rsid w:val="00B0410D"/>
    <w:rsid w:val="00B04178"/>
    <w:rsid w:val="00B0439F"/>
    <w:rsid w:val="00B0494D"/>
    <w:rsid w:val="00B049EF"/>
    <w:rsid w:val="00B04C27"/>
    <w:rsid w:val="00B04E8D"/>
    <w:rsid w:val="00B0508D"/>
    <w:rsid w:val="00B05111"/>
    <w:rsid w:val="00B051FF"/>
    <w:rsid w:val="00B05AE7"/>
    <w:rsid w:val="00B060EE"/>
    <w:rsid w:val="00B06463"/>
    <w:rsid w:val="00B064D8"/>
    <w:rsid w:val="00B06A2F"/>
    <w:rsid w:val="00B06F85"/>
    <w:rsid w:val="00B06FD0"/>
    <w:rsid w:val="00B0700B"/>
    <w:rsid w:val="00B07603"/>
    <w:rsid w:val="00B07833"/>
    <w:rsid w:val="00B07C6D"/>
    <w:rsid w:val="00B07CB1"/>
    <w:rsid w:val="00B10210"/>
    <w:rsid w:val="00B10513"/>
    <w:rsid w:val="00B1056E"/>
    <w:rsid w:val="00B10AFA"/>
    <w:rsid w:val="00B1107F"/>
    <w:rsid w:val="00B115E1"/>
    <w:rsid w:val="00B1167F"/>
    <w:rsid w:val="00B11AF0"/>
    <w:rsid w:val="00B11B5A"/>
    <w:rsid w:val="00B11D75"/>
    <w:rsid w:val="00B11E46"/>
    <w:rsid w:val="00B11E9E"/>
    <w:rsid w:val="00B1200F"/>
    <w:rsid w:val="00B12233"/>
    <w:rsid w:val="00B125F9"/>
    <w:rsid w:val="00B1260E"/>
    <w:rsid w:val="00B129A7"/>
    <w:rsid w:val="00B12B11"/>
    <w:rsid w:val="00B12BB3"/>
    <w:rsid w:val="00B12BE3"/>
    <w:rsid w:val="00B12CA9"/>
    <w:rsid w:val="00B12EC2"/>
    <w:rsid w:val="00B13055"/>
    <w:rsid w:val="00B1360A"/>
    <w:rsid w:val="00B137C4"/>
    <w:rsid w:val="00B13B7A"/>
    <w:rsid w:val="00B140DB"/>
    <w:rsid w:val="00B14273"/>
    <w:rsid w:val="00B145E1"/>
    <w:rsid w:val="00B146E0"/>
    <w:rsid w:val="00B14738"/>
    <w:rsid w:val="00B14E1F"/>
    <w:rsid w:val="00B14E31"/>
    <w:rsid w:val="00B1512A"/>
    <w:rsid w:val="00B15365"/>
    <w:rsid w:val="00B158BA"/>
    <w:rsid w:val="00B15E55"/>
    <w:rsid w:val="00B15F68"/>
    <w:rsid w:val="00B160AA"/>
    <w:rsid w:val="00B167A3"/>
    <w:rsid w:val="00B16923"/>
    <w:rsid w:val="00B16A4D"/>
    <w:rsid w:val="00B16AD7"/>
    <w:rsid w:val="00B16BB7"/>
    <w:rsid w:val="00B17814"/>
    <w:rsid w:val="00B17890"/>
    <w:rsid w:val="00B17DCA"/>
    <w:rsid w:val="00B17E7B"/>
    <w:rsid w:val="00B201C6"/>
    <w:rsid w:val="00B2051A"/>
    <w:rsid w:val="00B205B2"/>
    <w:rsid w:val="00B2077D"/>
    <w:rsid w:val="00B20DBB"/>
    <w:rsid w:val="00B20EBC"/>
    <w:rsid w:val="00B20EE4"/>
    <w:rsid w:val="00B215A3"/>
    <w:rsid w:val="00B21B13"/>
    <w:rsid w:val="00B21B39"/>
    <w:rsid w:val="00B21B84"/>
    <w:rsid w:val="00B21D1A"/>
    <w:rsid w:val="00B21E37"/>
    <w:rsid w:val="00B21E66"/>
    <w:rsid w:val="00B21FC7"/>
    <w:rsid w:val="00B22611"/>
    <w:rsid w:val="00B22B69"/>
    <w:rsid w:val="00B22D3C"/>
    <w:rsid w:val="00B22F4B"/>
    <w:rsid w:val="00B239D6"/>
    <w:rsid w:val="00B23ABB"/>
    <w:rsid w:val="00B2430D"/>
    <w:rsid w:val="00B244A0"/>
    <w:rsid w:val="00B24500"/>
    <w:rsid w:val="00B248D9"/>
    <w:rsid w:val="00B24C81"/>
    <w:rsid w:val="00B24E76"/>
    <w:rsid w:val="00B250A2"/>
    <w:rsid w:val="00B2585C"/>
    <w:rsid w:val="00B2652C"/>
    <w:rsid w:val="00B267C0"/>
    <w:rsid w:val="00B269B3"/>
    <w:rsid w:val="00B26A11"/>
    <w:rsid w:val="00B26AFD"/>
    <w:rsid w:val="00B26CE5"/>
    <w:rsid w:val="00B27029"/>
    <w:rsid w:val="00B2727E"/>
    <w:rsid w:val="00B272A2"/>
    <w:rsid w:val="00B274BE"/>
    <w:rsid w:val="00B274D0"/>
    <w:rsid w:val="00B27B9F"/>
    <w:rsid w:val="00B30598"/>
    <w:rsid w:val="00B305EB"/>
    <w:rsid w:val="00B3083F"/>
    <w:rsid w:val="00B3098F"/>
    <w:rsid w:val="00B309C3"/>
    <w:rsid w:val="00B313CD"/>
    <w:rsid w:val="00B315DE"/>
    <w:rsid w:val="00B31952"/>
    <w:rsid w:val="00B31967"/>
    <w:rsid w:val="00B31C23"/>
    <w:rsid w:val="00B3248D"/>
    <w:rsid w:val="00B3275B"/>
    <w:rsid w:val="00B32CE4"/>
    <w:rsid w:val="00B331AF"/>
    <w:rsid w:val="00B337D3"/>
    <w:rsid w:val="00B33955"/>
    <w:rsid w:val="00B345E2"/>
    <w:rsid w:val="00B348DE"/>
    <w:rsid w:val="00B34A59"/>
    <w:rsid w:val="00B34B24"/>
    <w:rsid w:val="00B351E5"/>
    <w:rsid w:val="00B354B6"/>
    <w:rsid w:val="00B35742"/>
    <w:rsid w:val="00B35C42"/>
    <w:rsid w:val="00B35FF8"/>
    <w:rsid w:val="00B360D9"/>
    <w:rsid w:val="00B363C7"/>
    <w:rsid w:val="00B36851"/>
    <w:rsid w:val="00B36BF7"/>
    <w:rsid w:val="00B37435"/>
    <w:rsid w:val="00B37E34"/>
    <w:rsid w:val="00B37ED9"/>
    <w:rsid w:val="00B37F5E"/>
    <w:rsid w:val="00B4037D"/>
    <w:rsid w:val="00B40395"/>
    <w:rsid w:val="00B40580"/>
    <w:rsid w:val="00B40599"/>
    <w:rsid w:val="00B40C2E"/>
    <w:rsid w:val="00B41139"/>
    <w:rsid w:val="00B411E4"/>
    <w:rsid w:val="00B412B2"/>
    <w:rsid w:val="00B4133E"/>
    <w:rsid w:val="00B414ED"/>
    <w:rsid w:val="00B41839"/>
    <w:rsid w:val="00B41B9F"/>
    <w:rsid w:val="00B41C3F"/>
    <w:rsid w:val="00B422B4"/>
    <w:rsid w:val="00B42493"/>
    <w:rsid w:val="00B42525"/>
    <w:rsid w:val="00B431D1"/>
    <w:rsid w:val="00B43957"/>
    <w:rsid w:val="00B43999"/>
    <w:rsid w:val="00B43B4E"/>
    <w:rsid w:val="00B43D47"/>
    <w:rsid w:val="00B4414E"/>
    <w:rsid w:val="00B441BC"/>
    <w:rsid w:val="00B4492F"/>
    <w:rsid w:val="00B44CB5"/>
    <w:rsid w:val="00B44CDA"/>
    <w:rsid w:val="00B453D7"/>
    <w:rsid w:val="00B455B8"/>
    <w:rsid w:val="00B4629C"/>
    <w:rsid w:val="00B462BF"/>
    <w:rsid w:val="00B46695"/>
    <w:rsid w:val="00B46790"/>
    <w:rsid w:val="00B46993"/>
    <w:rsid w:val="00B46B3A"/>
    <w:rsid w:val="00B47697"/>
    <w:rsid w:val="00B476A2"/>
    <w:rsid w:val="00B47810"/>
    <w:rsid w:val="00B47868"/>
    <w:rsid w:val="00B47B3E"/>
    <w:rsid w:val="00B47B6C"/>
    <w:rsid w:val="00B47FB9"/>
    <w:rsid w:val="00B501AB"/>
    <w:rsid w:val="00B505C6"/>
    <w:rsid w:val="00B50FFC"/>
    <w:rsid w:val="00B51093"/>
    <w:rsid w:val="00B513AA"/>
    <w:rsid w:val="00B5157B"/>
    <w:rsid w:val="00B5177C"/>
    <w:rsid w:val="00B5186D"/>
    <w:rsid w:val="00B51B94"/>
    <w:rsid w:val="00B51CC7"/>
    <w:rsid w:val="00B52383"/>
    <w:rsid w:val="00B5244C"/>
    <w:rsid w:val="00B53115"/>
    <w:rsid w:val="00B53409"/>
    <w:rsid w:val="00B535B9"/>
    <w:rsid w:val="00B53C46"/>
    <w:rsid w:val="00B53D4B"/>
    <w:rsid w:val="00B53F63"/>
    <w:rsid w:val="00B54090"/>
    <w:rsid w:val="00B5413B"/>
    <w:rsid w:val="00B5427B"/>
    <w:rsid w:val="00B5434E"/>
    <w:rsid w:val="00B54470"/>
    <w:rsid w:val="00B5497C"/>
    <w:rsid w:val="00B54C3D"/>
    <w:rsid w:val="00B54E3A"/>
    <w:rsid w:val="00B54FEF"/>
    <w:rsid w:val="00B55185"/>
    <w:rsid w:val="00B55D33"/>
    <w:rsid w:val="00B55F04"/>
    <w:rsid w:val="00B561A4"/>
    <w:rsid w:val="00B564A2"/>
    <w:rsid w:val="00B565B7"/>
    <w:rsid w:val="00B56BA5"/>
    <w:rsid w:val="00B56CF0"/>
    <w:rsid w:val="00B5732A"/>
    <w:rsid w:val="00B578FB"/>
    <w:rsid w:val="00B57A62"/>
    <w:rsid w:val="00B57AEF"/>
    <w:rsid w:val="00B57BC1"/>
    <w:rsid w:val="00B60593"/>
    <w:rsid w:val="00B6086D"/>
    <w:rsid w:val="00B60B52"/>
    <w:rsid w:val="00B60D57"/>
    <w:rsid w:val="00B60E2C"/>
    <w:rsid w:val="00B60FE2"/>
    <w:rsid w:val="00B619FA"/>
    <w:rsid w:val="00B61E43"/>
    <w:rsid w:val="00B620AB"/>
    <w:rsid w:val="00B62141"/>
    <w:rsid w:val="00B622B0"/>
    <w:rsid w:val="00B6253F"/>
    <w:rsid w:val="00B628AE"/>
    <w:rsid w:val="00B62ABE"/>
    <w:rsid w:val="00B63029"/>
    <w:rsid w:val="00B63072"/>
    <w:rsid w:val="00B6329D"/>
    <w:rsid w:val="00B63A3C"/>
    <w:rsid w:val="00B63FFA"/>
    <w:rsid w:val="00B642F8"/>
    <w:rsid w:val="00B6449A"/>
    <w:rsid w:val="00B6478B"/>
    <w:rsid w:val="00B64BFD"/>
    <w:rsid w:val="00B64DF9"/>
    <w:rsid w:val="00B64F27"/>
    <w:rsid w:val="00B65780"/>
    <w:rsid w:val="00B65874"/>
    <w:rsid w:val="00B65E6E"/>
    <w:rsid w:val="00B66131"/>
    <w:rsid w:val="00B66636"/>
    <w:rsid w:val="00B66682"/>
    <w:rsid w:val="00B66687"/>
    <w:rsid w:val="00B667A2"/>
    <w:rsid w:val="00B66B87"/>
    <w:rsid w:val="00B66B8A"/>
    <w:rsid w:val="00B67208"/>
    <w:rsid w:val="00B67399"/>
    <w:rsid w:val="00B67625"/>
    <w:rsid w:val="00B704F0"/>
    <w:rsid w:val="00B705BA"/>
    <w:rsid w:val="00B70621"/>
    <w:rsid w:val="00B7068B"/>
    <w:rsid w:val="00B70FC6"/>
    <w:rsid w:val="00B710B7"/>
    <w:rsid w:val="00B714E3"/>
    <w:rsid w:val="00B71AE0"/>
    <w:rsid w:val="00B72786"/>
    <w:rsid w:val="00B72A44"/>
    <w:rsid w:val="00B72E06"/>
    <w:rsid w:val="00B72FAA"/>
    <w:rsid w:val="00B7337A"/>
    <w:rsid w:val="00B735DA"/>
    <w:rsid w:val="00B7383F"/>
    <w:rsid w:val="00B739E0"/>
    <w:rsid w:val="00B73B0D"/>
    <w:rsid w:val="00B73DB4"/>
    <w:rsid w:val="00B7402B"/>
    <w:rsid w:val="00B74284"/>
    <w:rsid w:val="00B7452C"/>
    <w:rsid w:val="00B74E72"/>
    <w:rsid w:val="00B755A9"/>
    <w:rsid w:val="00B7588E"/>
    <w:rsid w:val="00B75923"/>
    <w:rsid w:val="00B75F65"/>
    <w:rsid w:val="00B76333"/>
    <w:rsid w:val="00B764D5"/>
    <w:rsid w:val="00B765CE"/>
    <w:rsid w:val="00B76719"/>
    <w:rsid w:val="00B7671F"/>
    <w:rsid w:val="00B7689E"/>
    <w:rsid w:val="00B76B51"/>
    <w:rsid w:val="00B76D5E"/>
    <w:rsid w:val="00B775DF"/>
    <w:rsid w:val="00B77B36"/>
    <w:rsid w:val="00B77FD4"/>
    <w:rsid w:val="00B800CF"/>
    <w:rsid w:val="00B8089F"/>
    <w:rsid w:val="00B80D54"/>
    <w:rsid w:val="00B80F88"/>
    <w:rsid w:val="00B812CF"/>
    <w:rsid w:val="00B817A8"/>
    <w:rsid w:val="00B81A77"/>
    <w:rsid w:val="00B81E05"/>
    <w:rsid w:val="00B82206"/>
    <w:rsid w:val="00B822FF"/>
    <w:rsid w:val="00B8258C"/>
    <w:rsid w:val="00B82BA5"/>
    <w:rsid w:val="00B82DF9"/>
    <w:rsid w:val="00B82E5B"/>
    <w:rsid w:val="00B83527"/>
    <w:rsid w:val="00B8379A"/>
    <w:rsid w:val="00B8393C"/>
    <w:rsid w:val="00B83ED1"/>
    <w:rsid w:val="00B84711"/>
    <w:rsid w:val="00B85288"/>
    <w:rsid w:val="00B853D3"/>
    <w:rsid w:val="00B8553E"/>
    <w:rsid w:val="00B85623"/>
    <w:rsid w:val="00B85AD4"/>
    <w:rsid w:val="00B85CAE"/>
    <w:rsid w:val="00B86196"/>
    <w:rsid w:val="00B862E0"/>
    <w:rsid w:val="00B865B2"/>
    <w:rsid w:val="00B866C7"/>
    <w:rsid w:val="00B869B9"/>
    <w:rsid w:val="00B86A55"/>
    <w:rsid w:val="00B86B78"/>
    <w:rsid w:val="00B86E5F"/>
    <w:rsid w:val="00B86FAD"/>
    <w:rsid w:val="00B87008"/>
    <w:rsid w:val="00B8701A"/>
    <w:rsid w:val="00B875AA"/>
    <w:rsid w:val="00B875EE"/>
    <w:rsid w:val="00B87BE5"/>
    <w:rsid w:val="00B87E4E"/>
    <w:rsid w:val="00B901CD"/>
    <w:rsid w:val="00B9052C"/>
    <w:rsid w:val="00B90669"/>
    <w:rsid w:val="00B90FE8"/>
    <w:rsid w:val="00B91434"/>
    <w:rsid w:val="00B9194D"/>
    <w:rsid w:val="00B91A1D"/>
    <w:rsid w:val="00B91D41"/>
    <w:rsid w:val="00B91D8A"/>
    <w:rsid w:val="00B923CE"/>
    <w:rsid w:val="00B9260F"/>
    <w:rsid w:val="00B9267F"/>
    <w:rsid w:val="00B9276C"/>
    <w:rsid w:val="00B92A37"/>
    <w:rsid w:val="00B92D6A"/>
    <w:rsid w:val="00B92EB0"/>
    <w:rsid w:val="00B92FA6"/>
    <w:rsid w:val="00B9340A"/>
    <w:rsid w:val="00B94147"/>
    <w:rsid w:val="00B94331"/>
    <w:rsid w:val="00B94B1B"/>
    <w:rsid w:val="00B94B9F"/>
    <w:rsid w:val="00B94E38"/>
    <w:rsid w:val="00B94EF9"/>
    <w:rsid w:val="00B94F91"/>
    <w:rsid w:val="00B95039"/>
    <w:rsid w:val="00B95072"/>
    <w:rsid w:val="00B953AB"/>
    <w:rsid w:val="00B953ED"/>
    <w:rsid w:val="00B958E3"/>
    <w:rsid w:val="00B958E4"/>
    <w:rsid w:val="00B95A05"/>
    <w:rsid w:val="00B95AAA"/>
    <w:rsid w:val="00B96096"/>
    <w:rsid w:val="00B961C5"/>
    <w:rsid w:val="00B96216"/>
    <w:rsid w:val="00B97357"/>
    <w:rsid w:val="00B976BA"/>
    <w:rsid w:val="00B977DA"/>
    <w:rsid w:val="00BA0301"/>
    <w:rsid w:val="00BA0741"/>
    <w:rsid w:val="00BA08AC"/>
    <w:rsid w:val="00BA0910"/>
    <w:rsid w:val="00BA1549"/>
    <w:rsid w:val="00BA18FE"/>
    <w:rsid w:val="00BA1A30"/>
    <w:rsid w:val="00BA1DC3"/>
    <w:rsid w:val="00BA213C"/>
    <w:rsid w:val="00BA2257"/>
    <w:rsid w:val="00BA2426"/>
    <w:rsid w:val="00BA2793"/>
    <w:rsid w:val="00BA2A19"/>
    <w:rsid w:val="00BA2D15"/>
    <w:rsid w:val="00BA330F"/>
    <w:rsid w:val="00BA34BF"/>
    <w:rsid w:val="00BA3CE8"/>
    <w:rsid w:val="00BA4A10"/>
    <w:rsid w:val="00BA4BD9"/>
    <w:rsid w:val="00BA4EAF"/>
    <w:rsid w:val="00BA4FCE"/>
    <w:rsid w:val="00BA5103"/>
    <w:rsid w:val="00BA528E"/>
    <w:rsid w:val="00BA5598"/>
    <w:rsid w:val="00BA57C2"/>
    <w:rsid w:val="00BA5BCF"/>
    <w:rsid w:val="00BA61A9"/>
    <w:rsid w:val="00BA6459"/>
    <w:rsid w:val="00BA65BA"/>
    <w:rsid w:val="00BA67B1"/>
    <w:rsid w:val="00BA682D"/>
    <w:rsid w:val="00BA688C"/>
    <w:rsid w:val="00BA68A2"/>
    <w:rsid w:val="00BA6ABE"/>
    <w:rsid w:val="00BA6AF4"/>
    <w:rsid w:val="00BA6AF8"/>
    <w:rsid w:val="00BA6D6A"/>
    <w:rsid w:val="00BA6FD2"/>
    <w:rsid w:val="00BA70E5"/>
    <w:rsid w:val="00BA7164"/>
    <w:rsid w:val="00BA7200"/>
    <w:rsid w:val="00BA7495"/>
    <w:rsid w:val="00BA7813"/>
    <w:rsid w:val="00BA7E9F"/>
    <w:rsid w:val="00BB0112"/>
    <w:rsid w:val="00BB011A"/>
    <w:rsid w:val="00BB05EE"/>
    <w:rsid w:val="00BB06D0"/>
    <w:rsid w:val="00BB08F2"/>
    <w:rsid w:val="00BB10EA"/>
    <w:rsid w:val="00BB1791"/>
    <w:rsid w:val="00BB1BF3"/>
    <w:rsid w:val="00BB2ACB"/>
    <w:rsid w:val="00BB2B6B"/>
    <w:rsid w:val="00BB2C17"/>
    <w:rsid w:val="00BB2D57"/>
    <w:rsid w:val="00BB2E4F"/>
    <w:rsid w:val="00BB3159"/>
    <w:rsid w:val="00BB3697"/>
    <w:rsid w:val="00BB3749"/>
    <w:rsid w:val="00BB39E1"/>
    <w:rsid w:val="00BB3D87"/>
    <w:rsid w:val="00BB4062"/>
    <w:rsid w:val="00BB4136"/>
    <w:rsid w:val="00BB415A"/>
    <w:rsid w:val="00BB4278"/>
    <w:rsid w:val="00BB4870"/>
    <w:rsid w:val="00BB4BAC"/>
    <w:rsid w:val="00BB4C01"/>
    <w:rsid w:val="00BB4C4A"/>
    <w:rsid w:val="00BB4DE4"/>
    <w:rsid w:val="00BB4F76"/>
    <w:rsid w:val="00BB4F78"/>
    <w:rsid w:val="00BB5047"/>
    <w:rsid w:val="00BB51E4"/>
    <w:rsid w:val="00BB5CE4"/>
    <w:rsid w:val="00BB6244"/>
    <w:rsid w:val="00BB63D2"/>
    <w:rsid w:val="00BB667D"/>
    <w:rsid w:val="00BB6F52"/>
    <w:rsid w:val="00BB6FF8"/>
    <w:rsid w:val="00BB7131"/>
    <w:rsid w:val="00BB735A"/>
    <w:rsid w:val="00BB75E3"/>
    <w:rsid w:val="00BB790E"/>
    <w:rsid w:val="00BC003D"/>
    <w:rsid w:val="00BC007D"/>
    <w:rsid w:val="00BC03C4"/>
    <w:rsid w:val="00BC0AE9"/>
    <w:rsid w:val="00BC0CD9"/>
    <w:rsid w:val="00BC108C"/>
    <w:rsid w:val="00BC163C"/>
    <w:rsid w:val="00BC1A25"/>
    <w:rsid w:val="00BC2291"/>
    <w:rsid w:val="00BC2577"/>
    <w:rsid w:val="00BC26F8"/>
    <w:rsid w:val="00BC29FB"/>
    <w:rsid w:val="00BC2D84"/>
    <w:rsid w:val="00BC3149"/>
    <w:rsid w:val="00BC36CB"/>
    <w:rsid w:val="00BC3EA3"/>
    <w:rsid w:val="00BC4088"/>
    <w:rsid w:val="00BC4379"/>
    <w:rsid w:val="00BC44B9"/>
    <w:rsid w:val="00BC45EE"/>
    <w:rsid w:val="00BC47EF"/>
    <w:rsid w:val="00BC4B6A"/>
    <w:rsid w:val="00BC4EE7"/>
    <w:rsid w:val="00BC4F4D"/>
    <w:rsid w:val="00BC53C6"/>
    <w:rsid w:val="00BC5861"/>
    <w:rsid w:val="00BC5A2F"/>
    <w:rsid w:val="00BC5F90"/>
    <w:rsid w:val="00BC61C2"/>
    <w:rsid w:val="00BC648B"/>
    <w:rsid w:val="00BC66B4"/>
    <w:rsid w:val="00BC6AD2"/>
    <w:rsid w:val="00BC6C54"/>
    <w:rsid w:val="00BC6D4A"/>
    <w:rsid w:val="00BC6F73"/>
    <w:rsid w:val="00BC6F9F"/>
    <w:rsid w:val="00BC756E"/>
    <w:rsid w:val="00BC7778"/>
    <w:rsid w:val="00BC7E63"/>
    <w:rsid w:val="00BD056C"/>
    <w:rsid w:val="00BD075C"/>
    <w:rsid w:val="00BD08F0"/>
    <w:rsid w:val="00BD097A"/>
    <w:rsid w:val="00BD0CE4"/>
    <w:rsid w:val="00BD12EB"/>
    <w:rsid w:val="00BD1355"/>
    <w:rsid w:val="00BD14FD"/>
    <w:rsid w:val="00BD15AB"/>
    <w:rsid w:val="00BD18AA"/>
    <w:rsid w:val="00BD1D0C"/>
    <w:rsid w:val="00BD1DF9"/>
    <w:rsid w:val="00BD1F67"/>
    <w:rsid w:val="00BD2629"/>
    <w:rsid w:val="00BD2D3D"/>
    <w:rsid w:val="00BD30EC"/>
    <w:rsid w:val="00BD349C"/>
    <w:rsid w:val="00BD3536"/>
    <w:rsid w:val="00BD3F41"/>
    <w:rsid w:val="00BD40BB"/>
    <w:rsid w:val="00BD43A1"/>
    <w:rsid w:val="00BD44CB"/>
    <w:rsid w:val="00BD4673"/>
    <w:rsid w:val="00BD4707"/>
    <w:rsid w:val="00BD4847"/>
    <w:rsid w:val="00BD5151"/>
    <w:rsid w:val="00BD51DF"/>
    <w:rsid w:val="00BD52A5"/>
    <w:rsid w:val="00BD5DA5"/>
    <w:rsid w:val="00BD6909"/>
    <w:rsid w:val="00BD6CFD"/>
    <w:rsid w:val="00BD6EAE"/>
    <w:rsid w:val="00BD71C7"/>
    <w:rsid w:val="00BD7880"/>
    <w:rsid w:val="00BD7CCC"/>
    <w:rsid w:val="00BD7D4A"/>
    <w:rsid w:val="00BD7D89"/>
    <w:rsid w:val="00BD7E18"/>
    <w:rsid w:val="00BE0032"/>
    <w:rsid w:val="00BE02B5"/>
    <w:rsid w:val="00BE0359"/>
    <w:rsid w:val="00BE04DE"/>
    <w:rsid w:val="00BE05E1"/>
    <w:rsid w:val="00BE08CB"/>
    <w:rsid w:val="00BE0D0C"/>
    <w:rsid w:val="00BE0FEE"/>
    <w:rsid w:val="00BE10CF"/>
    <w:rsid w:val="00BE155E"/>
    <w:rsid w:val="00BE1573"/>
    <w:rsid w:val="00BE181D"/>
    <w:rsid w:val="00BE1E1A"/>
    <w:rsid w:val="00BE1E6B"/>
    <w:rsid w:val="00BE2347"/>
    <w:rsid w:val="00BE23EF"/>
    <w:rsid w:val="00BE25C7"/>
    <w:rsid w:val="00BE2D98"/>
    <w:rsid w:val="00BE2DB3"/>
    <w:rsid w:val="00BE2E3C"/>
    <w:rsid w:val="00BE30EA"/>
    <w:rsid w:val="00BE32B0"/>
    <w:rsid w:val="00BE3A21"/>
    <w:rsid w:val="00BE3A5E"/>
    <w:rsid w:val="00BE3AEE"/>
    <w:rsid w:val="00BE3C4D"/>
    <w:rsid w:val="00BE4D76"/>
    <w:rsid w:val="00BE5150"/>
    <w:rsid w:val="00BE518E"/>
    <w:rsid w:val="00BE52BC"/>
    <w:rsid w:val="00BE56DB"/>
    <w:rsid w:val="00BE5792"/>
    <w:rsid w:val="00BE5B73"/>
    <w:rsid w:val="00BE5C33"/>
    <w:rsid w:val="00BE5C37"/>
    <w:rsid w:val="00BE5F05"/>
    <w:rsid w:val="00BE6B20"/>
    <w:rsid w:val="00BE6CCE"/>
    <w:rsid w:val="00BE6DC7"/>
    <w:rsid w:val="00BE7020"/>
    <w:rsid w:val="00BE7440"/>
    <w:rsid w:val="00BE7479"/>
    <w:rsid w:val="00BE7F3A"/>
    <w:rsid w:val="00BE7FCC"/>
    <w:rsid w:val="00BF03E5"/>
    <w:rsid w:val="00BF0FC5"/>
    <w:rsid w:val="00BF108B"/>
    <w:rsid w:val="00BF1B10"/>
    <w:rsid w:val="00BF1E19"/>
    <w:rsid w:val="00BF28A8"/>
    <w:rsid w:val="00BF2B67"/>
    <w:rsid w:val="00BF3656"/>
    <w:rsid w:val="00BF397C"/>
    <w:rsid w:val="00BF3B9D"/>
    <w:rsid w:val="00BF3BB9"/>
    <w:rsid w:val="00BF3D39"/>
    <w:rsid w:val="00BF3E60"/>
    <w:rsid w:val="00BF40F5"/>
    <w:rsid w:val="00BF4696"/>
    <w:rsid w:val="00BF47CA"/>
    <w:rsid w:val="00BF51AB"/>
    <w:rsid w:val="00BF5647"/>
    <w:rsid w:val="00BF57CC"/>
    <w:rsid w:val="00BF5AAC"/>
    <w:rsid w:val="00BF5D0E"/>
    <w:rsid w:val="00BF5EA5"/>
    <w:rsid w:val="00BF5FA3"/>
    <w:rsid w:val="00BF68D9"/>
    <w:rsid w:val="00BF6B48"/>
    <w:rsid w:val="00BF6C40"/>
    <w:rsid w:val="00BF72BE"/>
    <w:rsid w:val="00BF7E08"/>
    <w:rsid w:val="00BF7ED0"/>
    <w:rsid w:val="00BF7F33"/>
    <w:rsid w:val="00BF7FAA"/>
    <w:rsid w:val="00C0062F"/>
    <w:rsid w:val="00C008A3"/>
    <w:rsid w:val="00C00A20"/>
    <w:rsid w:val="00C00C92"/>
    <w:rsid w:val="00C00E1B"/>
    <w:rsid w:val="00C01810"/>
    <w:rsid w:val="00C01A38"/>
    <w:rsid w:val="00C01AC8"/>
    <w:rsid w:val="00C01B36"/>
    <w:rsid w:val="00C01B8B"/>
    <w:rsid w:val="00C01BD8"/>
    <w:rsid w:val="00C01D5C"/>
    <w:rsid w:val="00C0211A"/>
    <w:rsid w:val="00C02193"/>
    <w:rsid w:val="00C021A7"/>
    <w:rsid w:val="00C0221A"/>
    <w:rsid w:val="00C022CC"/>
    <w:rsid w:val="00C025B5"/>
    <w:rsid w:val="00C02729"/>
    <w:rsid w:val="00C02802"/>
    <w:rsid w:val="00C0284A"/>
    <w:rsid w:val="00C02DA4"/>
    <w:rsid w:val="00C02F60"/>
    <w:rsid w:val="00C03097"/>
    <w:rsid w:val="00C03215"/>
    <w:rsid w:val="00C032EB"/>
    <w:rsid w:val="00C03312"/>
    <w:rsid w:val="00C03345"/>
    <w:rsid w:val="00C0391F"/>
    <w:rsid w:val="00C0405C"/>
    <w:rsid w:val="00C040CF"/>
    <w:rsid w:val="00C0457E"/>
    <w:rsid w:val="00C04C50"/>
    <w:rsid w:val="00C0554C"/>
    <w:rsid w:val="00C05C7C"/>
    <w:rsid w:val="00C05D50"/>
    <w:rsid w:val="00C0618E"/>
    <w:rsid w:val="00C06210"/>
    <w:rsid w:val="00C06939"/>
    <w:rsid w:val="00C0696C"/>
    <w:rsid w:val="00C072B2"/>
    <w:rsid w:val="00C07AF6"/>
    <w:rsid w:val="00C07ED9"/>
    <w:rsid w:val="00C10659"/>
    <w:rsid w:val="00C109E1"/>
    <w:rsid w:val="00C10AC2"/>
    <w:rsid w:val="00C10B61"/>
    <w:rsid w:val="00C10B6E"/>
    <w:rsid w:val="00C10CB1"/>
    <w:rsid w:val="00C10F48"/>
    <w:rsid w:val="00C1103B"/>
    <w:rsid w:val="00C11466"/>
    <w:rsid w:val="00C12AF5"/>
    <w:rsid w:val="00C12D7F"/>
    <w:rsid w:val="00C12D8C"/>
    <w:rsid w:val="00C12E53"/>
    <w:rsid w:val="00C12F0B"/>
    <w:rsid w:val="00C1308C"/>
    <w:rsid w:val="00C1314F"/>
    <w:rsid w:val="00C1332E"/>
    <w:rsid w:val="00C13476"/>
    <w:rsid w:val="00C13558"/>
    <w:rsid w:val="00C136E3"/>
    <w:rsid w:val="00C138B8"/>
    <w:rsid w:val="00C13900"/>
    <w:rsid w:val="00C13AB6"/>
    <w:rsid w:val="00C13B55"/>
    <w:rsid w:val="00C13D7B"/>
    <w:rsid w:val="00C140E9"/>
    <w:rsid w:val="00C1434C"/>
    <w:rsid w:val="00C144C0"/>
    <w:rsid w:val="00C1457B"/>
    <w:rsid w:val="00C14651"/>
    <w:rsid w:val="00C147DD"/>
    <w:rsid w:val="00C14EAE"/>
    <w:rsid w:val="00C1519C"/>
    <w:rsid w:val="00C1563C"/>
    <w:rsid w:val="00C15FB7"/>
    <w:rsid w:val="00C164FD"/>
    <w:rsid w:val="00C167BA"/>
    <w:rsid w:val="00C16B9D"/>
    <w:rsid w:val="00C16E53"/>
    <w:rsid w:val="00C16FD0"/>
    <w:rsid w:val="00C170D5"/>
    <w:rsid w:val="00C170E9"/>
    <w:rsid w:val="00C17180"/>
    <w:rsid w:val="00C174B6"/>
    <w:rsid w:val="00C1750E"/>
    <w:rsid w:val="00C1792D"/>
    <w:rsid w:val="00C17A18"/>
    <w:rsid w:val="00C17A72"/>
    <w:rsid w:val="00C17C3F"/>
    <w:rsid w:val="00C17F70"/>
    <w:rsid w:val="00C2005C"/>
    <w:rsid w:val="00C202F7"/>
    <w:rsid w:val="00C20384"/>
    <w:rsid w:val="00C207CE"/>
    <w:rsid w:val="00C20B4B"/>
    <w:rsid w:val="00C20F8C"/>
    <w:rsid w:val="00C21147"/>
    <w:rsid w:val="00C21302"/>
    <w:rsid w:val="00C216D5"/>
    <w:rsid w:val="00C21890"/>
    <w:rsid w:val="00C21E33"/>
    <w:rsid w:val="00C21EC3"/>
    <w:rsid w:val="00C21EE4"/>
    <w:rsid w:val="00C221E1"/>
    <w:rsid w:val="00C227E5"/>
    <w:rsid w:val="00C2287D"/>
    <w:rsid w:val="00C22995"/>
    <w:rsid w:val="00C22AF3"/>
    <w:rsid w:val="00C22B65"/>
    <w:rsid w:val="00C22BFE"/>
    <w:rsid w:val="00C22D5B"/>
    <w:rsid w:val="00C232CA"/>
    <w:rsid w:val="00C236A8"/>
    <w:rsid w:val="00C23FE2"/>
    <w:rsid w:val="00C241A6"/>
    <w:rsid w:val="00C249BF"/>
    <w:rsid w:val="00C24AED"/>
    <w:rsid w:val="00C25291"/>
    <w:rsid w:val="00C257DD"/>
    <w:rsid w:val="00C257F4"/>
    <w:rsid w:val="00C25ACC"/>
    <w:rsid w:val="00C25E02"/>
    <w:rsid w:val="00C25FCF"/>
    <w:rsid w:val="00C26298"/>
    <w:rsid w:val="00C26360"/>
    <w:rsid w:val="00C263C3"/>
    <w:rsid w:val="00C26412"/>
    <w:rsid w:val="00C2666B"/>
    <w:rsid w:val="00C268C5"/>
    <w:rsid w:val="00C26B2F"/>
    <w:rsid w:val="00C27333"/>
    <w:rsid w:val="00C275A8"/>
    <w:rsid w:val="00C2767C"/>
    <w:rsid w:val="00C27B11"/>
    <w:rsid w:val="00C27E1B"/>
    <w:rsid w:val="00C3004C"/>
    <w:rsid w:val="00C3014A"/>
    <w:rsid w:val="00C30A76"/>
    <w:rsid w:val="00C313CE"/>
    <w:rsid w:val="00C31654"/>
    <w:rsid w:val="00C318BE"/>
    <w:rsid w:val="00C319FD"/>
    <w:rsid w:val="00C31C27"/>
    <w:rsid w:val="00C31D7B"/>
    <w:rsid w:val="00C31DAB"/>
    <w:rsid w:val="00C32622"/>
    <w:rsid w:val="00C327FC"/>
    <w:rsid w:val="00C32C51"/>
    <w:rsid w:val="00C32CFF"/>
    <w:rsid w:val="00C32E34"/>
    <w:rsid w:val="00C32E95"/>
    <w:rsid w:val="00C33258"/>
    <w:rsid w:val="00C33488"/>
    <w:rsid w:val="00C3357B"/>
    <w:rsid w:val="00C34008"/>
    <w:rsid w:val="00C34621"/>
    <w:rsid w:val="00C34990"/>
    <w:rsid w:val="00C34BC6"/>
    <w:rsid w:val="00C34D3A"/>
    <w:rsid w:val="00C34DDC"/>
    <w:rsid w:val="00C34E2D"/>
    <w:rsid w:val="00C35D77"/>
    <w:rsid w:val="00C361C6"/>
    <w:rsid w:val="00C365C7"/>
    <w:rsid w:val="00C36609"/>
    <w:rsid w:val="00C36AC2"/>
    <w:rsid w:val="00C37336"/>
    <w:rsid w:val="00C37874"/>
    <w:rsid w:val="00C37B92"/>
    <w:rsid w:val="00C37E8C"/>
    <w:rsid w:val="00C37F09"/>
    <w:rsid w:val="00C40182"/>
    <w:rsid w:val="00C4031E"/>
    <w:rsid w:val="00C40996"/>
    <w:rsid w:val="00C40B4F"/>
    <w:rsid w:val="00C41051"/>
    <w:rsid w:val="00C41CB5"/>
    <w:rsid w:val="00C41D42"/>
    <w:rsid w:val="00C41E2A"/>
    <w:rsid w:val="00C41F24"/>
    <w:rsid w:val="00C41F35"/>
    <w:rsid w:val="00C42201"/>
    <w:rsid w:val="00C4253D"/>
    <w:rsid w:val="00C425B8"/>
    <w:rsid w:val="00C425D4"/>
    <w:rsid w:val="00C42BE0"/>
    <w:rsid w:val="00C42E38"/>
    <w:rsid w:val="00C42E67"/>
    <w:rsid w:val="00C43138"/>
    <w:rsid w:val="00C4323F"/>
    <w:rsid w:val="00C435DB"/>
    <w:rsid w:val="00C43BC9"/>
    <w:rsid w:val="00C44684"/>
    <w:rsid w:val="00C44B20"/>
    <w:rsid w:val="00C44D67"/>
    <w:rsid w:val="00C456A4"/>
    <w:rsid w:val="00C4581B"/>
    <w:rsid w:val="00C45BA3"/>
    <w:rsid w:val="00C45C9C"/>
    <w:rsid w:val="00C46107"/>
    <w:rsid w:val="00C461A6"/>
    <w:rsid w:val="00C461F9"/>
    <w:rsid w:val="00C463B1"/>
    <w:rsid w:val="00C46F75"/>
    <w:rsid w:val="00C4789F"/>
    <w:rsid w:val="00C47A25"/>
    <w:rsid w:val="00C47C07"/>
    <w:rsid w:val="00C500CB"/>
    <w:rsid w:val="00C51199"/>
    <w:rsid w:val="00C51578"/>
    <w:rsid w:val="00C517C2"/>
    <w:rsid w:val="00C5184D"/>
    <w:rsid w:val="00C518B7"/>
    <w:rsid w:val="00C51BE2"/>
    <w:rsid w:val="00C5246C"/>
    <w:rsid w:val="00C529FE"/>
    <w:rsid w:val="00C52D0E"/>
    <w:rsid w:val="00C52D3B"/>
    <w:rsid w:val="00C52D6A"/>
    <w:rsid w:val="00C52E5B"/>
    <w:rsid w:val="00C52F71"/>
    <w:rsid w:val="00C5366C"/>
    <w:rsid w:val="00C5389A"/>
    <w:rsid w:val="00C53A16"/>
    <w:rsid w:val="00C53B05"/>
    <w:rsid w:val="00C541F3"/>
    <w:rsid w:val="00C5435D"/>
    <w:rsid w:val="00C54407"/>
    <w:rsid w:val="00C547DF"/>
    <w:rsid w:val="00C54931"/>
    <w:rsid w:val="00C5494E"/>
    <w:rsid w:val="00C54A84"/>
    <w:rsid w:val="00C54AD4"/>
    <w:rsid w:val="00C54B32"/>
    <w:rsid w:val="00C54F30"/>
    <w:rsid w:val="00C551C8"/>
    <w:rsid w:val="00C551FC"/>
    <w:rsid w:val="00C552AB"/>
    <w:rsid w:val="00C55863"/>
    <w:rsid w:val="00C558A9"/>
    <w:rsid w:val="00C55A75"/>
    <w:rsid w:val="00C56004"/>
    <w:rsid w:val="00C56064"/>
    <w:rsid w:val="00C5632E"/>
    <w:rsid w:val="00C563BA"/>
    <w:rsid w:val="00C5660F"/>
    <w:rsid w:val="00C56DDD"/>
    <w:rsid w:val="00C56E2F"/>
    <w:rsid w:val="00C56E4A"/>
    <w:rsid w:val="00C57337"/>
    <w:rsid w:val="00C57453"/>
    <w:rsid w:val="00C57A4D"/>
    <w:rsid w:val="00C57A90"/>
    <w:rsid w:val="00C57BF6"/>
    <w:rsid w:val="00C57BF9"/>
    <w:rsid w:val="00C57E43"/>
    <w:rsid w:val="00C60270"/>
    <w:rsid w:val="00C603E1"/>
    <w:rsid w:val="00C60511"/>
    <w:rsid w:val="00C60830"/>
    <w:rsid w:val="00C60C28"/>
    <w:rsid w:val="00C614A2"/>
    <w:rsid w:val="00C6184F"/>
    <w:rsid w:val="00C618A1"/>
    <w:rsid w:val="00C61B84"/>
    <w:rsid w:val="00C61F81"/>
    <w:rsid w:val="00C620C0"/>
    <w:rsid w:val="00C620DF"/>
    <w:rsid w:val="00C625B8"/>
    <w:rsid w:val="00C629F7"/>
    <w:rsid w:val="00C63146"/>
    <w:rsid w:val="00C633E0"/>
    <w:rsid w:val="00C634DA"/>
    <w:rsid w:val="00C634E9"/>
    <w:rsid w:val="00C63B76"/>
    <w:rsid w:val="00C63C7B"/>
    <w:rsid w:val="00C63FD0"/>
    <w:rsid w:val="00C64328"/>
    <w:rsid w:val="00C643C9"/>
    <w:rsid w:val="00C648E7"/>
    <w:rsid w:val="00C648EB"/>
    <w:rsid w:val="00C64900"/>
    <w:rsid w:val="00C64C87"/>
    <w:rsid w:val="00C64CC7"/>
    <w:rsid w:val="00C64DFA"/>
    <w:rsid w:val="00C64F26"/>
    <w:rsid w:val="00C650FE"/>
    <w:rsid w:val="00C652BB"/>
    <w:rsid w:val="00C65374"/>
    <w:rsid w:val="00C65500"/>
    <w:rsid w:val="00C655D5"/>
    <w:rsid w:val="00C656D6"/>
    <w:rsid w:val="00C6584E"/>
    <w:rsid w:val="00C658E2"/>
    <w:rsid w:val="00C6594A"/>
    <w:rsid w:val="00C65F36"/>
    <w:rsid w:val="00C671BE"/>
    <w:rsid w:val="00C67424"/>
    <w:rsid w:val="00C6776A"/>
    <w:rsid w:val="00C67C78"/>
    <w:rsid w:val="00C67CE5"/>
    <w:rsid w:val="00C67DFA"/>
    <w:rsid w:val="00C67FD1"/>
    <w:rsid w:val="00C707C2"/>
    <w:rsid w:val="00C71040"/>
    <w:rsid w:val="00C71176"/>
    <w:rsid w:val="00C7142B"/>
    <w:rsid w:val="00C71487"/>
    <w:rsid w:val="00C715F8"/>
    <w:rsid w:val="00C71EC8"/>
    <w:rsid w:val="00C71F0F"/>
    <w:rsid w:val="00C71F70"/>
    <w:rsid w:val="00C7245A"/>
    <w:rsid w:val="00C72913"/>
    <w:rsid w:val="00C72B7D"/>
    <w:rsid w:val="00C72D51"/>
    <w:rsid w:val="00C72E3F"/>
    <w:rsid w:val="00C73240"/>
    <w:rsid w:val="00C736E1"/>
    <w:rsid w:val="00C73939"/>
    <w:rsid w:val="00C73DCC"/>
    <w:rsid w:val="00C73F52"/>
    <w:rsid w:val="00C7424D"/>
    <w:rsid w:val="00C74905"/>
    <w:rsid w:val="00C749E6"/>
    <w:rsid w:val="00C74B6E"/>
    <w:rsid w:val="00C74D8D"/>
    <w:rsid w:val="00C75410"/>
    <w:rsid w:val="00C7581A"/>
    <w:rsid w:val="00C75C94"/>
    <w:rsid w:val="00C75FF4"/>
    <w:rsid w:val="00C7617A"/>
    <w:rsid w:val="00C76507"/>
    <w:rsid w:val="00C766E7"/>
    <w:rsid w:val="00C7696A"/>
    <w:rsid w:val="00C76D78"/>
    <w:rsid w:val="00C76F65"/>
    <w:rsid w:val="00C771FE"/>
    <w:rsid w:val="00C77238"/>
    <w:rsid w:val="00C776DD"/>
    <w:rsid w:val="00C7783D"/>
    <w:rsid w:val="00C77871"/>
    <w:rsid w:val="00C778A6"/>
    <w:rsid w:val="00C77C04"/>
    <w:rsid w:val="00C800CE"/>
    <w:rsid w:val="00C801AF"/>
    <w:rsid w:val="00C80806"/>
    <w:rsid w:val="00C80B29"/>
    <w:rsid w:val="00C814B0"/>
    <w:rsid w:val="00C8182B"/>
    <w:rsid w:val="00C81958"/>
    <w:rsid w:val="00C81C9C"/>
    <w:rsid w:val="00C81EAD"/>
    <w:rsid w:val="00C82270"/>
    <w:rsid w:val="00C82797"/>
    <w:rsid w:val="00C82AC3"/>
    <w:rsid w:val="00C82C5A"/>
    <w:rsid w:val="00C82FA3"/>
    <w:rsid w:val="00C839C5"/>
    <w:rsid w:val="00C83E0A"/>
    <w:rsid w:val="00C83FDD"/>
    <w:rsid w:val="00C8425B"/>
    <w:rsid w:val="00C84A76"/>
    <w:rsid w:val="00C8519C"/>
    <w:rsid w:val="00C853B5"/>
    <w:rsid w:val="00C85745"/>
    <w:rsid w:val="00C8597E"/>
    <w:rsid w:val="00C85B18"/>
    <w:rsid w:val="00C85EDF"/>
    <w:rsid w:val="00C85F1D"/>
    <w:rsid w:val="00C860C3"/>
    <w:rsid w:val="00C86851"/>
    <w:rsid w:val="00C8694A"/>
    <w:rsid w:val="00C8737C"/>
    <w:rsid w:val="00C87532"/>
    <w:rsid w:val="00C8785D"/>
    <w:rsid w:val="00C87881"/>
    <w:rsid w:val="00C87AB3"/>
    <w:rsid w:val="00C87D61"/>
    <w:rsid w:val="00C9064B"/>
    <w:rsid w:val="00C90AB5"/>
    <w:rsid w:val="00C90E34"/>
    <w:rsid w:val="00C916A1"/>
    <w:rsid w:val="00C91B3A"/>
    <w:rsid w:val="00C91D65"/>
    <w:rsid w:val="00C9267C"/>
    <w:rsid w:val="00C92CCE"/>
    <w:rsid w:val="00C92D6C"/>
    <w:rsid w:val="00C92DF5"/>
    <w:rsid w:val="00C92F57"/>
    <w:rsid w:val="00C92FFD"/>
    <w:rsid w:val="00C9308A"/>
    <w:rsid w:val="00C9311C"/>
    <w:rsid w:val="00C934B2"/>
    <w:rsid w:val="00C93DA1"/>
    <w:rsid w:val="00C94645"/>
    <w:rsid w:val="00C9543D"/>
    <w:rsid w:val="00C954E8"/>
    <w:rsid w:val="00C9570A"/>
    <w:rsid w:val="00C95CF7"/>
    <w:rsid w:val="00C95FA5"/>
    <w:rsid w:val="00C9690B"/>
    <w:rsid w:val="00C96BB6"/>
    <w:rsid w:val="00C974F3"/>
    <w:rsid w:val="00C97B39"/>
    <w:rsid w:val="00CA020D"/>
    <w:rsid w:val="00CA0253"/>
    <w:rsid w:val="00CA0294"/>
    <w:rsid w:val="00CA071B"/>
    <w:rsid w:val="00CA07E8"/>
    <w:rsid w:val="00CA0BBE"/>
    <w:rsid w:val="00CA0CE1"/>
    <w:rsid w:val="00CA1E0A"/>
    <w:rsid w:val="00CA2079"/>
    <w:rsid w:val="00CA2221"/>
    <w:rsid w:val="00CA2A6F"/>
    <w:rsid w:val="00CA2DD8"/>
    <w:rsid w:val="00CA32BD"/>
    <w:rsid w:val="00CA34FA"/>
    <w:rsid w:val="00CA3789"/>
    <w:rsid w:val="00CA388D"/>
    <w:rsid w:val="00CA420E"/>
    <w:rsid w:val="00CA4468"/>
    <w:rsid w:val="00CA46A5"/>
    <w:rsid w:val="00CA47ED"/>
    <w:rsid w:val="00CA4A2C"/>
    <w:rsid w:val="00CA4BE5"/>
    <w:rsid w:val="00CA4F87"/>
    <w:rsid w:val="00CA4FB4"/>
    <w:rsid w:val="00CA516E"/>
    <w:rsid w:val="00CA55B5"/>
    <w:rsid w:val="00CA56AF"/>
    <w:rsid w:val="00CA56C7"/>
    <w:rsid w:val="00CA56F1"/>
    <w:rsid w:val="00CA5A57"/>
    <w:rsid w:val="00CA660F"/>
    <w:rsid w:val="00CA6F98"/>
    <w:rsid w:val="00CA7123"/>
    <w:rsid w:val="00CA7369"/>
    <w:rsid w:val="00CA7511"/>
    <w:rsid w:val="00CA7527"/>
    <w:rsid w:val="00CA768A"/>
    <w:rsid w:val="00CA76B1"/>
    <w:rsid w:val="00CA7AFC"/>
    <w:rsid w:val="00CA7B2B"/>
    <w:rsid w:val="00CA7D4B"/>
    <w:rsid w:val="00CA7EBA"/>
    <w:rsid w:val="00CA7F5B"/>
    <w:rsid w:val="00CB01A8"/>
    <w:rsid w:val="00CB037C"/>
    <w:rsid w:val="00CB0390"/>
    <w:rsid w:val="00CB03CA"/>
    <w:rsid w:val="00CB0C1F"/>
    <w:rsid w:val="00CB0D76"/>
    <w:rsid w:val="00CB0DCC"/>
    <w:rsid w:val="00CB0FF7"/>
    <w:rsid w:val="00CB1E5C"/>
    <w:rsid w:val="00CB2096"/>
    <w:rsid w:val="00CB21EC"/>
    <w:rsid w:val="00CB2653"/>
    <w:rsid w:val="00CB2D55"/>
    <w:rsid w:val="00CB2F32"/>
    <w:rsid w:val="00CB301A"/>
    <w:rsid w:val="00CB3479"/>
    <w:rsid w:val="00CB38A0"/>
    <w:rsid w:val="00CB3957"/>
    <w:rsid w:val="00CB3C29"/>
    <w:rsid w:val="00CB44D7"/>
    <w:rsid w:val="00CB4607"/>
    <w:rsid w:val="00CB4F30"/>
    <w:rsid w:val="00CB5040"/>
    <w:rsid w:val="00CB50BB"/>
    <w:rsid w:val="00CB5126"/>
    <w:rsid w:val="00CB51A6"/>
    <w:rsid w:val="00CB57FA"/>
    <w:rsid w:val="00CB5C52"/>
    <w:rsid w:val="00CB5EF5"/>
    <w:rsid w:val="00CB6AEB"/>
    <w:rsid w:val="00CB7043"/>
    <w:rsid w:val="00CB76A5"/>
    <w:rsid w:val="00CB792F"/>
    <w:rsid w:val="00CB7ADF"/>
    <w:rsid w:val="00CB7C61"/>
    <w:rsid w:val="00CB7C71"/>
    <w:rsid w:val="00CB7D31"/>
    <w:rsid w:val="00CC0431"/>
    <w:rsid w:val="00CC0C6D"/>
    <w:rsid w:val="00CC0D8D"/>
    <w:rsid w:val="00CC0E49"/>
    <w:rsid w:val="00CC0EC7"/>
    <w:rsid w:val="00CC11AE"/>
    <w:rsid w:val="00CC13B6"/>
    <w:rsid w:val="00CC143E"/>
    <w:rsid w:val="00CC1456"/>
    <w:rsid w:val="00CC1740"/>
    <w:rsid w:val="00CC1F81"/>
    <w:rsid w:val="00CC1F9C"/>
    <w:rsid w:val="00CC2114"/>
    <w:rsid w:val="00CC2409"/>
    <w:rsid w:val="00CC25D7"/>
    <w:rsid w:val="00CC294A"/>
    <w:rsid w:val="00CC2EFF"/>
    <w:rsid w:val="00CC30BD"/>
    <w:rsid w:val="00CC31BA"/>
    <w:rsid w:val="00CC3972"/>
    <w:rsid w:val="00CC3D7E"/>
    <w:rsid w:val="00CC4592"/>
    <w:rsid w:val="00CC463D"/>
    <w:rsid w:val="00CC4AB9"/>
    <w:rsid w:val="00CC4C06"/>
    <w:rsid w:val="00CC4D42"/>
    <w:rsid w:val="00CC4D5D"/>
    <w:rsid w:val="00CC509E"/>
    <w:rsid w:val="00CC5163"/>
    <w:rsid w:val="00CC5407"/>
    <w:rsid w:val="00CC591D"/>
    <w:rsid w:val="00CC6065"/>
    <w:rsid w:val="00CC6111"/>
    <w:rsid w:val="00CC6653"/>
    <w:rsid w:val="00CC6B0C"/>
    <w:rsid w:val="00CC6C34"/>
    <w:rsid w:val="00CC718D"/>
    <w:rsid w:val="00CC7970"/>
    <w:rsid w:val="00CC7B05"/>
    <w:rsid w:val="00CD0311"/>
    <w:rsid w:val="00CD03CA"/>
    <w:rsid w:val="00CD04A7"/>
    <w:rsid w:val="00CD05E5"/>
    <w:rsid w:val="00CD06B5"/>
    <w:rsid w:val="00CD0D6E"/>
    <w:rsid w:val="00CD0E2F"/>
    <w:rsid w:val="00CD1326"/>
    <w:rsid w:val="00CD151F"/>
    <w:rsid w:val="00CD1A8A"/>
    <w:rsid w:val="00CD1D4F"/>
    <w:rsid w:val="00CD1F94"/>
    <w:rsid w:val="00CD24FF"/>
    <w:rsid w:val="00CD2819"/>
    <w:rsid w:val="00CD2974"/>
    <w:rsid w:val="00CD2A2F"/>
    <w:rsid w:val="00CD2B12"/>
    <w:rsid w:val="00CD30BD"/>
    <w:rsid w:val="00CD39EF"/>
    <w:rsid w:val="00CD3F4E"/>
    <w:rsid w:val="00CD4047"/>
    <w:rsid w:val="00CD429F"/>
    <w:rsid w:val="00CD4320"/>
    <w:rsid w:val="00CD44FA"/>
    <w:rsid w:val="00CD450F"/>
    <w:rsid w:val="00CD54BC"/>
    <w:rsid w:val="00CD55B1"/>
    <w:rsid w:val="00CD5D36"/>
    <w:rsid w:val="00CD6252"/>
    <w:rsid w:val="00CD627A"/>
    <w:rsid w:val="00CD6567"/>
    <w:rsid w:val="00CD67C7"/>
    <w:rsid w:val="00CD69CF"/>
    <w:rsid w:val="00CD6DC0"/>
    <w:rsid w:val="00CD7068"/>
    <w:rsid w:val="00CD74F7"/>
    <w:rsid w:val="00CD7812"/>
    <w:rsid w:val="00CD79E1"/>
    <w:rsid w:val="00CD7BAD"/>
    <w:rsid w:val="00CE00D6"/>
    <w:rsid w:val="00CE0164"/>
    <w:rsid w:val="00CE0389"/>
    <w:rsid w:val="00CE0A9E"/>
    <w:rsid w:val="00CE0C34"/>
    <w:rsid w:val="00CE0C9F"/>
    <w:rsid w:val="00CE10C6"/>
    <w:rsid w:val="00CE112E"/>
    <w:rsid w:val="00CE12C6"/>
    <w:rsid w:val="00CE1920"/>
    <w:rsid w:val="00CE1974"/>
    <w:rsid w:val="00CE1C7A"/>
    <w:rsid w:val="00CE2699"/>
    <w:rsid w:val="00CE2AED"/>
    <w:rsid w:val="00CE2B7C"/>
    <w:rsid w:val="00CE2CF9"/>
    <w:rsid w:val="00CE33C6"/>
    <w:rsid w:val="00CE348A"/>
    <w:rsid w:val="00CE3567"/>
    <w:rsid w:val="00CE35B8"/>
    <w:rsid w:val="00CE3984"/>
    <w:rsid w:val="00CE3CA5"/>
    <w:rsid w:val="00CE3DE5"/>
    <w:rsid w:val="00CE403D"/>
    <w:rsid w:val="00CE46D0"/>
    <w:rsid w:val="00CE47FD"/>
    <w:rsid w:val="00CE485E"/>
    <w:rsid w:val="00CE48D3"/>
    <w:rsid w:val="00CE4A2B"/>
    <w:rsid w:val="00CE4A88"/>
    <w:rsid w:val="00CE4ABD"/>
    <w:rsid w:val="00CE4C3F"/>
    <w:rsid w:val="00CE4DE7"/>
    <w:rsid w:val="00CE569D"/>
    <w:rsid w:val="00CE65B0"/>
    <w:rsid w:val="00CE67E8"/>
    <w:rsid w:val="00CE7098"/>
    <w:rsid w:val="00CE725F"/>
    <w:rsid w:val="00CE7428"/>
    <w:rsid w:val="00CE7595"/>
    <w:rsid w:val="00CE760C"/>
    <w:rsid w:val="00CE76A8"/>
    <w:rsid w:val="00CE7AF0"/>
    <w:rsid w:val="00CE7B6A"/>
    <w:rsid w:val="00CE7CED"/>
    <w:rsid w:val="00CE7F63"/>
    <w:rsid w:val="00CF05B9"/>
    <w:rsid w:val="00CF062A"/>
    <w:rsid w:val="00CF0C6D"/>
    <w:rsid w:val="00CF0DDE"/>
    <w:rsid w:val="00CF118A"/>
    <w:rsid w:val="00CF15BB"/>
    <w:rsid w:val="00CF1686"/>
    <w:rsid w:val="00CF1941"/>
    <w:rsid w:val="00CF1951"/>
    <w:rsid w:val="00CF1A26"/>
    <w:rsid w:val="00CF1E02"/>
    <w:rsid w:val="00CF20CA"/>
    <w:rsid w:val="00CF20DC"/>
    <w:rsid w:val="00CF261C"/>
    <w:rsid w:val="00CF266B"/>
    <w:rsid w:val="00CF2863"/>
    <w:rsid w:val="00CF2981"/>
    <w:rsid w:val="00CF2A87"/>
    <w:rsid w:val="00CF2C82"/>
    <w:rsid w:val="00CF2C8D"/>
    <w:rsid w:val="00CF3217"/>
    <w:rsid w:val="00CF364B"/>
    <w:rsid w:val="00CF3C7D"/>
    <w:rsid w:val="00CF406B"/>
    <w:rsid w:val="00CF4215"/>
    <w:rsid w:val="00CF4429"/>
    <w:rsid w:val="00CF4719"/>
    <w:rsid w:val="00CF486E"/>
    <w:rsid w:val="00CF48BF"/>
    <w:rsid w:val="00CF48EC"/>
    <w:rsid w:val="00CF4A36"/>
    <w:rsid w:val="00CF4B4E"/>
    <w:rsid w:val="00CF4DFC"/>
    <w:rsid w:val="00CF4E1F"/>
    <w:rsid w:val="00CF56CA"/>
    <w:rsid w:val="00CF56F9"/>
    <w:rsid w:val="00CF58AD"/>
    <w:rsid w:val="00CF5A36"/>
    <w:rsid w:val="00CF5B11"/>
    <w:rsid w:val="00CF5CA7"/>
    <w:rsid w:val="00CF5F80"/>
    <w:rsid w:val="00CF6472"/>
    <w:rsid w:val="00CF6474"/>
    <w:rsid w:val="00CF6806"/>
    <w:rsid w:val="00CF681D"/>
    <w:rsid w:val="00CF6870"/>
    <w:rsid w:val="00CF6898"/>
    <w:rsid w:val="00CF73FB"/>
    <w:rsid w:val="00CF7551"/>
    <w:rsid w:val="00CF79A9"/>
    <w:rsid w:val="00CF7B18"/>
    <w:rsid w:val="00D00266"/>
    <w:rsid w:val="00D003DC"/>
    <w:rsid w:val="00D005F8"/>
    <w:rsid w:val="00D00DE8"/>
    <w:rsid w:val="00D00F8B"/>
    <w:rsid w:val="00D00FB6"/>
    <w:rsid w:val="00D0101F"/>
    <w:rsid w:val="00D0123F"/>
    <w:rsid w:val="00D0133C"/>
    <w:rsid w:val="00D018AE"/>
    <w:rsid w:val="00D01AE2"/>
    <w:rsid w:val="00D01FBE"/>
    <w:rsid w:val="00D01FF4"/>
    <w:rsid w:val="00D0242E"/>
    <w:rsid w:val="00D02AFD"/>
    <w:rsid w:val="00D02B4B"/>
    <w:rsid w:val="00D02F85"/>
    <w:rsid w:val="00D030CE"/>
    <w:rsid w:val="00D035F9"/>
    <w:rsid w:val="00D0370E"/>
    <w:rsid w:val="00D037CD"/>
    <w:rsid w:val="00D037D7"/>
    <w:rsid w:val="00D03C3A"/>
    <w:rsid w:val="00D03D3E"/>
    <w:rsid w:val="00D0401D"/>
    <w:rsid w:val="00D04043"/>
    <w:rsid w:val="00D04222"/>
    <w:rsid w:val="00D04450"/>
    <w:rsid w:val="00D04639"/>
    <w:rsid w:val="00D046B4"/>
    <w:rsid w:val="00D0498E"/>
    <w:rsid w:val="00D04AB0"/>
    <w:rsid w:val="00D04B4A"/>
    <w:rsid w:val="00D04BA3"/>
    <w:rsid w:val="00D054C4"/>
    <w:rsid w:val="00D05680"/>
    <w:rsid w:val="00D05867"/>
    <w:rsid w:val="00D05B42"/>
    <w:rsid w:val="00D05B8F"/>
    <w:rsid w:val="00D05CA9"/>
    <w:rsid w:val="00D060A0"/>
    <w:rsid w:val="00D0619F"/>
    <w:rsid w:val="00D063F7"/>
    <w:rsid w:val="00D06636"/>
    <w:rsid w:val="00D066CA"/>
    <w:rsid w:val="00D076EA"/>
    <w:rsid w:val="00D0788B"/>
    <w:rsid w:val="00D0792A"/>
    <w:rsid w:val="00D079D3"/>
    <w:rsid w:val="00D07B2A"/>
    <w:rsid w:val="00D10807"/>
    <w:rsid w:val="00D10821"/>
    <w:rsid w:val="00D10F1C"/>
    <w:rsid w:val="00D10FEC"/>
    <w:rsid w:val="00D112A3"/>
    <w:rsid w:val="00D1140F"/>
    <w:rsid w:val="00D118AC"/>
    <w:rsid w:val="00D11CBA"/>
    <w:rsid w:val="00D1225A"/>
    <w:rsid w:val="00D12338"/>
    <w:rsid w:val="00D125DA"/>
    <w:rsid w:val="00D1276C"/>
    <w:rsid w:val="00D12814"/>
    <w:rsid w:val="00D12CBD"/>
    <w:rsid w:val="00D12F92"/>
    <w:rsid w:val="00D13831"/>
    <w:rsid w:val="00D13CFC"/>
    <w:rsid w:val="00D1401F"/>
    <w:rsid w:val="00D143FF"/>
    <w:rsid w:val="00D14788"/>
    <w:rsid w:val="00D1478F"/>
    <w:rsid w:val="00D14945"/>
    <w:rsid w:val="00D14A42"/>
    <w:rsid w:val="00D14EBE"/>
    <w:rsid w:val="00D1572D"/>
    <w:rsid w:val="00D1577D"/>
    <w:rsid w:val="00D159E5"/>
    <w:rsid w:val="00D15B96"/>
    <w:rsid w:val="00D162AF"/>
    <w:rsid w:val="00D1645F"/>
    <w:rsid w:val="00D167D9"/>
    <w:rsid w:val="00D16E81"/>
    <w:rsid w:val="00D16F17"/>
    <w:rsid w:val="00D172B2"/>
    <w:rsid w:val="00D17950"/>
    <w:rsid w:val="00D17D6B"/>
    <w:rsid w:val="00D20014"/>
    <w:rsid w:val="00D203D4"/>
    <w:rsid w:val="00D21388"/>
    <w:rsid w:val="00D21452"/>
    <w:rsid w:val="00D214E8"/>
    <w:rsid w:val="00D21CE9"/>
    <w:rsid w:val="00D22412"/>
    <w:rsid w:val="00D22758"/>
    <w:rsid w:val="00D22973"/>
    <w:rsid w:val="00D22CB2"/>
    <w:rsid w:val="00D22E17"/>
    <w:rsid w:val="00D230E0"/>
    <w:rsid w:val="00D2325B"/>
    <w:rsid w:val="00D23580"/>
    <w:rsid w:val="00D23884"/>
    <w:rsid w:val="00D23CB6"/>
    <w:rsid w:val="00D23E1D"/>
    <w:rsid w:val="00D24055"/>
    <w:rsid w:val="00D24582"/>
    <w:rsid w:val="00D245BE"/>
    <w:rsid w:val="00D24644"/>
    <w:rsid w:val="00D24752"/>
    <w:rsid w:val="00D2478A"/>
    <w:rsid w:val="00D24B22"/>
    <w:rsid w:val="00D24FA0"/>
    <w:rsid w:val="00D258C0"/>
    <w:rsid w:val="00D259F5"/>
    <w:rsid w:val="00D25CC4"/>
    <w:rsid w:val="00D25E2F"/>
    <w:rsid w:val="00D25E6E"/>
    <w:rsid w:val="00D26302"/>
    <w:rsid w:val="00D2647D"/>
    <w:rsid w:val="00D266B7"/>
    <w:rsid w:val="00D269FA"/>
    <w:rsid w:val="00D26B38"/>
    <w:rsid w:val="00D26DAF"/>
    <w:rsid w:val="00D26EA6"/>
    <w:rsid w:val="00D27269"/>
    <w:rsid w:val="00D27473"/>
    <w:rsid w:val="00D27A0C"/>
    <w:rsid w:val="00D27D5E"/>
    <w:rsid w:val="00D3020B"/>
    <w:rsid w:val="00D302E9"/>
    <w:rsid w:val="00D30BDE"/>
    <w:rsid w:val="00D31078"/>
    <w:rsid w:val="00D31116"/>
    <w:rsid w:val="00D31564"/>
    <w:rsid w:val="00D31793"/>
    <w:rsid w:val="00D317F6"/>
    <w:rsid w:val="00D31BD4"/>
    <w:rsid w:val="00D32134"/>
    <w:rsid w:val="00D321FD"/>
    <w:rsid w:val="00D32625"/>
    <w:rsid w:val="00D329B3"/>
    <w:rsid w:val="00D32C6E"/>
    <w:rsid w:val="00D3331E"/>
    <w:rsid w:val="00D33346"/>
    <w:rsid w:val="00D333CA"/>
    <w:rsid w:val="00D33615"/>
    <w:rsid w:val="00D33EA7"/>
    <w:rsid w:val="00D33F45"/>
    <w:rsid w:val="00D33FCB"/>
    <w:rsid w:val="00D340D3"/>
    <w:rsid w:val="00D3448E"/>
    <w:rsid w:val="00D34637"/>
    <w:rsid w:val="00D346F6"/>
    <w:rsid w:val="00D34E8B"/>
    <w:rsid w:val="00D35DAC"/>
    <w:rsid w:val="00D36019"/>
    <w:rsid w:val="00D3623F"/>
    <w:rsid w:val="00D36295"/>
    <w:rsid w:val="00D36439"/>
    <w:rsid w:val="00D367AA"/>
    <w:rsid w:val="00D36CD0"/>
    <w:rsid w:val="00D37CAC"/>
    <w:rsid w:val="00D400F3"/>
    <w:rsid w:val="00D4023F"/>
    <w:rsid w:val="00D403FE"/>
    <w:rsid w:val="00D40CCF"/>
    <w:rsid w:val="00D40D6B"/>
    <w:rsid w:val="00D40D8E"/>
    <w:rsid w:val="00D41D3D"/>
    <w:rsid w:val="00D420F8"/>
    <w:rsid w:val="00D4212E"/>
    <w:rsid w:val="00D421BB"/>
    <w:rsid w:val="00D4255D"/>
    <w:rsid w:val="00D42834"/>
    <w:rsid w:val="00D42CFE"/>
    <w:rsid w:val="00D43588"/>
    <w:rsid w:val="00D439B7"/>
    <w:rsid w:val="00D44319"/>
    <w:rsid w:val="00D443FF"/>
    <w:rsid w:val="00D44EF0"/>
    <w:rsid w:val="00D451AD"/>
    <w:rsid w:val="00D451D4"/>
    <w:rsid w:val="00D4576D"/>
    <w:rsid w:val="00D457C9"/>
    <w:rsid w:val="00D45B3B"/>
    <w:rsid w:val="00D4605D"/>
    <w:rsid w:val="00D462D4"/>
    <w:rsid w:val="00D4652E"/>
    <w:rsid w:val="00D465B4"/>
    <w:rsid w:val="00D4672E"/>
    <w:rsid w:val="00D46769"/>
    <w:rsid w:val="00D467A6"/>
    <w:rsid w:val="00D46959"/>
    <w:rsid w:val="00D46AD9"/>
    <w:rsid w:val="00D46B19"/>
    <w:rsid w:val="00D46E19"/>
    <w:rsid w:val="00D47186"/>
    <w:rsid w:val="00D4757B"/>
    <w:rsid w:val="00D47592"/>
    <w:rsid w:val="00D47CA9"/>
    <w:rsid w:val="00D50314"/>
    <w:rsid w:val="00D504E2"/>
    <w:rsid w:val="00D505A2"/>
    <w:rsid w:val="00D50659"/>
    <w:rsid w:val="00D50775"/>
    <w:rsid w:val="00D50904"/>
    <w:rsid w:val="00D50C7D"/>
    <w:rsid w:val="00D50CDE"/>
    <w:rsid w:val="00D51C3D"/>
    <w:rsid w:val="00D522A6"/>
    <w:rsid w:val="00D522BB"/>
    <w:rsid w:val="00D52606"/>
    <w:rsid w:val="00D52692"/>
    <w:rsid w:val="00D52711"/>
    <w:rsid w:val="00D528E5"/>
    <w:rsid w:val="00D52CE1"/>
    <w:rsid w:val="00D53180"/>
    <w:rsid w:val="00D53787"/>
    <w:rsid w:val="00D5404F"/>
    <w:rsid w:val="00D54334"/>
    <w:rsid w:val="00D543E1"/>
    <w:rsid w:val="00D5453D"/>
    <w:rsid w:val="00D54FA3"/>
    <w:rsid w:val="00D55387"/>
    <w:rsid w:val="00D55807"/>
    <w:rsid w:val="00D55946"/>
    <w:rsid w:val="00D559FB"/>
    <w:rsid w:val="00D5604D"/>
    <w:rsid w:val="00D5616F"/>
    <w:rsid w:val="00D561CB"/>
    <w:rsid w:val="00D5620C"/>
    <w:rsid w:val="00D56371"/>
    <w:rsid w:val="00D563D7"/>
    <w:rsid w:val="00D5676A"/>
    <w:rsid w:val="00D5692F"/>
    <w:rsid w:val="00D56F8C"/>
    <w:rsid w:val="00D57A1F"/>
    <w:rsid w:val="00D57BE8"/>
    <w:rsid w:val="00D57C78"/>
    <w:rsid w:val="00D6004F"/>
    <w:rsid w:val="00D60B79"/>
    <w:rsid w:val="00D60BF5"/>
    <w:rsid w:val="00D60D3F"/>
    <w:rsid w:val="00D61291"/>
    <w:rsid w:val="00D61967"/>
    <w:rsid w:val="00D619E2"/>
    <w:rsid w:val="00D620C2"/>
    <w:rsid w:val="00D625F0"/>
    <w:rsid w:val="00D6270E"/>
    <w:rsid w:val="00D62747"/>
    <w:rsid w:val="00D62C59"/>
    <w:rsid w:val="00D62D78"/>
    <w:rsid w:val="00D62EA5"/>
    <w:rsid w:val="00D631A3"/>
    <w:rsid w:val="00D6380E"/>
    <w:rsid w:val="00D6385E"/>
    <w:rsid w:val="00D639E2"/>
    <w:rsid w:val="00D63ED7"/>
    <w:rsid w:val="00D640A0"/>
    <w:rsid w:val="00D648C5"/>
    <w:rsid w:val="00D648FB"/>
    <w:rsid w:val="00D64EB9"/>
    <w:rsid w:val="00D65230"/>
    <w:rsid w:val="00D653CC"/>
    <w:rsid w:val="00D6540B"/>
    <w:rsid w:val="00D65A01"/>
    <w:rsid w:val="00D65A1F"/>
    <w:rsid w:val="00D65D1B"/>
    <w:rsid w:val="00D65F9E"/>
    <w:rsid w:val="00D66DEB"/>
    <w:rsid w:val="00D66E92"/>
    <w:rsid w:val="00D66F3F"/>
    <w:rsid w:val="00D66F8D"/>
    <w:rsid w:val="00D6707B"/>
    <w:rsid w:val="00D671E4"/>
    <w:rsid w:val="00D6768F"/>
    <w:rsid w:val="00D676C6"/>
    <w:rsid w:val="00D6770C"/>
    <w:rsid w:val="00D7030F"/>
    <w:rsid w:val="00D7051A"/>
    <w:rsid w:val="00D70789"/>
    <w:rsid w:val="00D70C63"/>
    <w:rsid w:val="00D70D07"/>
    <w:rsid w:val="00D71184"/>
    <w:rsid w:val="00D712AC"/>
    <w:rsid w:val="00D716A7"/>
    <w:rsid w:val="00D71892"/>
    <w:rsid w:val="00D71F64"/>
    <w:rsid w:val="00D7203F"/>
    <w:rsid w:val="00D7225D"/>
    <w:rsid w:val="00D72433"/>
    <w:rsid w:val="00D72744"/>
    <w:rsid w:val="00D7294F"/>
    <w:rsid w:val="00D72A4B"/>
    <w:rsid w:val="00D72B80"/>
    <w:rsid w:val="00D73143"/>
    <w:rsid w:val="00D731B7"/>
    <w:rsid w:val="00D7350B"/>
    <w:rsid w:val="00D736D7"/>
    <w:rsid w:val="00D73A34"/>
    <w:rsid w:val="00D73D49"/>
    <w:rsid w:val="00D73D52"/>
    <w:rsid w:val="00D74212"/>
    <w:rsid w:val="00D744C8"/>
    <w:rsid w:val="00D747B3"/>
    <w:rsid w:val="00D749EB"/>
    <w:rsid w:val="00D74A52"/>
    <w:rsid w:val="00D74F71"/>
    <w:rsid w:val="00D7511C"/>
    <w:rsid w:val="00D755D0"/>
    <w:rsid w:val="00D75699"/>
    <w:rsid w:val="00D76062"/>
    <w:rsid w:val="00D762DE"/>
    <w:rsid w:val="00D771F5"/>
    <w:rsid w:val="00D77536"/>
    <w:rsid w:val="00D7756C"/>
    <w:rsid w:val="00D777D8"/>
    <w:rsid w:val="00D77C35"/>
    <w:rsid w:val="00D77DAA"/>
    <w:rsid w:val="00D80096"/>
    <w:rsid w:val="00D802A4"/>
    <w:rsid w:val="00D80346"/>
    <w:rsid w:val="00D80563"/>
    <w:rsid w:val="00D808D1"/>
    <w:rsid w:val="00D808E4"/>
    <w:rsid w:val="00D80FA1"/>
    <w:rsid w:val="00D80FA4"/>
    <w:rsid w:val="00D811DC"/>
    <w:rsid w:val="00D81200"/>
    <w:rsid w:val="00D813EC"/>
    <w:rsid w:val="00D81408"/>
    <w:rsid w:val="00D814DA"/>
    <w:rsid w:val="00D81EBE"/>
    <w:rsid w:val="00D82049"/>
    <w:rsid w:val="00D820F6"/>
    <w:rsid w:val="00D82464"/>
    <w:rsid w:val="00D8266A"/>
    <w:rsid w:val="00D82B67"/>
    <w:rsid w:val="00D82FC1"/>
    <w:rsid w:val="00D833CD"/>
    <w:rsid w:val="00D83DBA"/>
    <w:rsid w:val="00D83FF5"/>
    <w:rsid w:val="00D8427B"/>
    <w:rsid w:val="00D847E9"/>
    <w:rsid w:val="00D848ED"/>
    <w:rsid w:val="00D849A4"/>
    <w:rsid w:val="00D850A7"/>
    <w:rsid w:val="00D851EB"/>
    <w:rsid w:val="00D8572F"/>
    <w:rsid w:val="00D85BDC"/>
    <w:rsid w:val="00D85CA4"/>
    <w:rsid w:val="00D85CAE"/>
    <w:rsid w:val="00D85D3B"/>
    <w:rsid w:val="00D85FAF"/>
    <w:rsid w:val="00D863A0"/>
    <w:rsid w:val="00D86639"/>
    <w:rsid w:val="00D86656"/>
    <w:rsid w:val="00D86969"/>
    <w:rsid w:val="00D86A51"/>
    <w:rsid w:val="00D86A79"/>
    <w:rsid w:val="00D86A84"/>
    <w:rsid w:val="00D86E34"/>
    <w:rsid w:val="00D86E3E"/>
    <w:rsid w:val="00D87177"/>
    <w:rsid w:val="00D878EC"/>
    <w:rsid w:val="00D8799F"/>
    <w:rsid w:val="00D87CE8"/>
    <w:rsid w:val="00D87DAC"/>
    <w:rsid w:val="00D87FE3"/>
    <w:rsid w:val="00D90055"/>
    <w:rsid w:val="00D9006C"/>
    <w:rsid w:val="00D90ECA"/>
    <w:rsid w:val="00D91BAE"/>
    <w:rsid w:val="00D9220A"/>
    <w:rsid w:val="00D925F2"/>
    <w:rsid w:val="00D9267F"/>
    <w:rsid w:val="00D92BCE"/>
    <w:rsid w:val="00D9312F"/>
    <w:rsid w:val="00D931EE"/>
    <w:rsid w:val="00D93E0F"/>
    <w:rsid w:val="00D93F2B"/>
    <w:rsid w:val="00D94BA3"/>
    <w:rsid w:val="00D94EA1"/>
    <w:rsid w:val="00D94F5A"/>
    <w:rsid w:val="00D95005"/>
    <w:rsid w:val="00D95103"/>
    <w:rsid w:val="00D95752"/>
    <w:rsid w:val="00D95B65"/>
    <w:rsid w:val="00D95E16"/>
    <w:rsid w:val="00D95E17"/>
    <w:rsid w:val="00D966C2"/>
    <w:rsid w:val="00D96BB8"/>
    <w:rsid w:val="00D96DB3"/>
    <w:rsid w:val="00D96F34"/>
    <w:rsid w:val="00D97257"/>
    <w:rsid w:val="00D97512"/>
    <w:rsid w:val="00D9783E"/>
    <w:rsid w:val="00D97A62"/>
    <w:rsid w:val="00D97A69"/>
    <w:rsid w:val="00D97C42"/>
    <w:rsid w:val="00D97C49"/>
    <w:rsid w:val="00D97D34"/>
    <w:rsid w:val="00D97E8B"/>
    <w:rsid w:val="00DA000B"/>
    <w:rsid w:val="00DA060F"/>
    <w:rsid w:val="00DA0900"/>
    <w:rsid w:val="00DA0B74"/>
    <w:rsid w:val="00DA120B"/>
    <w:rsid w:val="00DA132B"/>
    <w:rsid w:val="00DA134B"/>
    <w:rsid w:val="00DA1929"/>
    <w:rsid w:val="00DA1D42"/>
    <w:rsid w:val="00DA1ECD"/>
    <w:rsid w:val="00DA28B2"/>
    <w:rsid w:val="00DA29E8"/>
    <w:rsid w:val="00DA322E"/>
    <w:rsid w:val="00DA32EE"/>
    <w:rsid w:val="00DA338A"/>
    <w:rsid w:val="00DA33DA"/>
    <w:rsid w:val="00DA390F"/>
    <w:rsid w:val="00DA45E4"/>
    <w:rsid w:val="00DA48C1"/>
    <w:rsid w:val="00DA4B0E"/>
    <w:rsid w:val="00DA4BA7"/>
    <w:rsid w:val="00DA5668"/>
    <w:rsid w:val="00DA5925"/>
    <w:rsid w:val="00DA5C32"/>
    <w:rsid w:val="00DA5DD9"/>
    <w:rsid w:val="00DA6020"/>
    <w:rsid w:val="00DA63DC"/>
    <w:rsid w:val="00DA6903"/>
    <w:rsid w:val="00DA6A25"/>
    <w:rsid w:val="00DA6A42"/>
    <w:rsid w:val="00DA6C3D"/>
    <w:rsid w:val="00DA71C6"/>
    <w:rsid w:val="00DA7210"/>
    <w:rsid w:val="00DA7905"/>
    <w:rsid w:val="00DA7C0E"/>
    <w:rsid w:val="00DA7FE8"/>
    <w:rsid w:val="00DB00EB"/>
    <w:rsid w:val="00DB0220"/>
    <w:rsid w:val="00DB047A"/>
    <w:rsid w:val="00DB08E2"/>
    <w:rsid w:val="00DB094D"/>
    <w:rsid w:val="00DB0B30"/>
    <w:rsid w:val="00DB0C4A"/>
    <w:rsid w:val="00DB0D56"/>
    <w:rsid w:val="00DB0DD9"/>
    <w:rsid w:val="00DB0ED5"/>
    <w:rsid w:val="00DB0F42"/>
    <w:rsid w:val="00DB0FF6"/>
    <w:rsid w:val="00DB114E"/>
    <w:rsid w:val="00DB1378"/>
    <w:rsid w:val="00DB1551"/>
    <w:rsid w:val="00DB1D9F"/>
    <w:rsid w:val="00DB1DFC"/>
    <w:rsid w:val="00DB24FD"/>
    <w:rsid w:val="00DB294F"/>
    <w:rsid w:val="00DB2B17"/>
    <w:rsid w:val="00DB2E03"/>
    <w:rsid w:val="00DB2EE1"/>
    <w:rsid w:val="00DB2F27"/>
    <w:rsid w:val="00DB310A"/>
    <w:rsid w:val="00DB368D"/>
    <w:rsid w:val="00DB3786"/>
    <w:rsid w:val="00DB37AB"/>
    <w:rsid w:val="00DB3814"/>
    <w:rsid w:val="00DB407D"/>
    <w:rsid w:val="00DB45A8"/>
    <w:rsid w:val="00DB46B8"/>
    <w:rsid w:val="00DB49DA"/>
    <w:rsid w:val="00DB49E2"/>
    <w:rsid w:val="00DB4E7D"/>
    <w:rsid w:val="00DB53D3"/>
    <w:rsid w:val="00DB63CE"/>
    <w:rsid w:val="00DB653E"/>
    <w:rsid w:val="00DB65DC"/>
    <w:rsid w:val="00DB694F"/>
    <w:rsid w:val="00DB695C"/>
    <w:rsid w:val="00DB6E1C"/>
    <w:rsid w:val="00DB7108"/>
    <w:rsid w:val="00DB7429"/>
    <w:rsid w:val="00DB7593"/>
    <w:rsid w:val="00DB77DC"/>
    <w:rsid w:val="00DB7886"/>
    <w:rsid w:val="00DB7947"/>
    <w:rsid w:val="00DB79CD"/>
    <w:rsid w:val="00DB7A2E"/>
    <w:rsid w:val="00DB7B58"/>
    <w:rsid w:val="00DB7D5D"/>
    <w:rsid w:val="00DB7D9C"/>
    <w:rsid w:val="00DC0178"/>
    <w:rsid w:val="00DC037C"/>
    <w:rsid w:val="00DC153E"/>
    <w:rsid w:val="00DC1557"/>
    <w:rsid w:val="00DC1673"/>
    <w:rsid w:val="00DC1692"/>
    <w:rsid w:val="00DC19D3"/>
    <w:rsid w:val="00DC1CEA"/>
    <w:rsid w:val="00DC20DA"/>
    <w:rsid w:val="00DC20FB"/>
    <w:rsid w:val="00DC22EC"/>
    <w:rsid w:val="00DC25E8"/>
    <w:rsid w:val="00DC2E26"/>
    <w:rsid w:val="00DC2F0D"/>
    <w:rsid w:val="00DC2F65"/>
    <w:rsid w:val="00DC31D4"/>
    <w:rsid w:val="00DC34AB"/>
    <w:rsid w:val="00DC34E8"/>
    <w:rsid w:val="00DC3594"/>
    <w:rsid w:val="00DC3750"/>
    <w:rsid w:val="00DC389A"/>
    <w:rsid w:val="00DC3E34"/>
    <w:rsid w:val="00DC3FBE"/>
    <w:rsid w:val="00DC423C"/>
    <w:rsid w:val="00DC42D2"/>
    <w:rsid w:val="00DC4415"/>
    <w:rsid w:val="00DC4505"/>
    <w:rsid w:val="00DC46CA"/>
    <w:rsid w:val="00DC5147"/>
    <w:rsid w:val="00DC53E1"/>
    <w:rsid w:val="00DC5970"/>
    <w:rsid w:val="00DC5B03"/>
    <w:rsid w:val="00DC5BBA"/>
    <w:rsid w:val="00DC61CE"/>
    <w:rsid w:val="00DC6303"/>
    <w:rsid w:val="00DC639D"/>
    <w:rsid w:val="00DC654B"/>
    <w:rsid w:val="00DC757F"/>
    <w:rsid w:val="00DD06D0"/>
    <w:rsid w:val="00DD0C3E"/>
    <w:rsid w:val="00DD0D78"/>
    <w:rsid w:val="00DD0F61"/>
    <w:rsid w:val="00DD11C0"/>
    <w:rsid w:val="00DD1B74"/>
    <w:rsid w:val="00DD1F31"/>
    <w:rsid w:val="00DD233F"/>
    <w:rsid w:val="00DD242D"/>
    <w:rsid w:val="00DD271B"/>
    <w:rsid w:val="00DD2B28"/>
    <w:rsid w:val="00DD2C7E"/>
    <w:rsid w:val="00DD4210"/>
    <w:rsid w:val="00DD4361"/>
    <w:rsid w:val="00DD45D0"/>
    <w:rsid w:val="00DD4C8F"/>
    <w:rsid w:val="00DD5031"/>
    <w:rsid w:val="00DD51F0"/>
    <w:rsid w:val="00DD5521"/>
    <w:rsid w:val="00DD559B"/>
    <w:rsid w:val="00DD55CF"/>
    <w:rsid w:val="00DD562F"/>
    <w:rsid w:val="00DD587A"/>
    <w:rsid w:val="00DD5AF3"/>
    <w:rsid w:val="00DD5C51"/>
    <w:rsid w:val="00DD5D53"/>
    <w:rsid w:val="00DD5F13"/>
    <w:rsid w:val="00DD6491"/>
    <w:rsid w:val="00DD68EC"/>
    <w:rsid w:val="00DD6DD6"/>
    <w:rsid w:val="00DD6E24"/>
    <w:rsid w:val="00DD6E3A"/>
    <w:rsid w:val="00DD6F72"/>
    <w:rsid w:val="00DD7810"/>
    <w:rsid w:val="00DD7A1F"/>
    <w:rsid w:val="00DE012A"/>
    <w:rsid w:val="00DE028C"/>
    <w:rsid w:val="00DE02B7"/>
    <w:rsid w:val="00DE02FD"/>
    <w:rsid w:val="00DE0358"/>
    <w:rsid w:val="00DE047A"/>
    <w:rsid w:val="00DE057D"/>
    <w:rsid w:val="00DE0878"/>
    <w:rsid w:val="00DE08C4"/>
    <w:rsid w:val="00DE0A9E"/>
    <w:rsid w:val="00DE140B"/>
    <w:rsid w:val="00DE1544"/>
    <w:rsid w:val="00DE1AC1"/>
    <w:rsid w:val="00DE1AC9"/>
    <w:rsid w:val="00DE1FDE"/>
    <w:rsid w:val="00DE2734"/>
    <w:rsid w:val="00DE2B2D"/>
    <w:rsid w:val="00DE2B48"/>
    <w:rsid w:val="00DE3440"/>
    <w:rsid w:val="00DE3468"/>
    <w:rsid w:val="00DE3CB4"/>
    <w:rsid w:val="00DE3EE8"/>
    <w:rsid w:val="00DE3F3D"/>
    <w:rsid w:val="00DE462B"/>
    <w:rsid w:val="00DE48AD"/>
    <w:rsid w:val="00DE4FEB"/>
    <w:rsid w:val="00DE5244"/>
    <w:rsid w:val="00DE54AF"/>
    <w:rsid w:val="00DE552C"/>
    <w:rsid w:val="00DE5592"/>
    <w:rsid w:val="00DE5645"/>
    <w:rsid w:val="00DE58AF"/>
    <w:rsid w:val="00DE5B07"/>
    <w:rsid w:val="00DE661F"/>
    <w:rsid w:val="00DE6657"/>
    <w:rsid w:val="00DE6845"/>
    <w:rsid w:val="00DE7485"/>
    <w:rsid w:val="00DE7685"/>
    <w:rsid w:val="00DE782B"/>
    <w:rsid w:val="00DE7AB7"/>
    <w:rsid w:val="00DE7ADB"/>
    <w:rsid w:val="00DF01E2"/>
    <w:rsid w:val="00DF0254"/>
    <w:rsid w:val="00DF0668"/>
    <w:rsid w:val="00DF0780"/>
    <w:rsid w:val="00DF0A26"/>
    <w:rsid w:val="00DF0BC0"/>
    <w:rsid w:val="00DF0EF9"/>
    <w:rsid w:val="00DF138E"/>
    <w:rsid w:val="00DF1623"/>
    <w:rsid w:val="00DF18CE"/>
    <w:rsid w:val="00DF1AA3"/>
    <w:rsid w:val="00DF269D"/>
    <w:rsid w:val="00DF26D7"/>
    <w:rsid w:val="00DF2775"/>
    <w:rsid w:val="00DF2A72"/>
    <w:rsid w:val="00DF2C3D"/>
    <w:rsid w:val="00DF2D58"/>
    <w:rsid w:val="00DF3207"/>
    <w:rsid w:val="00DF33BD"/>
    <w:rsid w:val="00DF33EF"/>
    <w:rsid w:val="00DF37F3"/>
    <w:rsid w:val="00DF3C9E"/>
    <w:rsid w:val="00DF432D"/>
    <w:rsid w:val="00DF452E"/>
    <w:rsid w:val="00DF48E1"/>
    <w:rsid w:val="00DF4A9E"/>
    <w:rsid w:val="00DF4E0A"/>
    <w:rsid w:val="00DF53A2"/>
    <w:rsid w:val="00DF57DB"/>
    <w:rsid w:val="00DF5E91"/>
    <w:rsid w:val="00DF5ECB"/>
    <w:rsid w:val="00DF5FF2"/>
    <w:rsid w:val="00DF611C"/>
    <w:rsid w:val="00DF63B9"/>
    <w:rsid w:val="00DF7450"/>
    <w:rsid w:val="00DF7546"/>
    <w:rsid w:val="00DF75F1"/>
    <w:rsid w:val="00DF7A94"/>
    <w:rsid w:val="00E0031C"/>
    <w:rsid w:val="00E00400"/>
    <w:rsid w:val="00E00556"/>
    <w:rsid w:val="00E005ED"/>
    <w:rsid w:val="00E00CB4"/>
    <w:rsid w:val="00E00D94"/>
    <w:rsid w:val="00E01350"/>
    <w:rsid w:val="00E014B1"/>
    <w:rsid w:val="00E021C3"/>
    <w:rsid w:val="00E02368"/>
    <w:rsid w:val="00E02371"/>
    <w:rsid w:val="00E02486"/>
    <w:rsid w:val="00E028A3"/>
    <w:rsid w:val="00E02E77"/>
    <w:rsid w:val="00E030D4"/>
    <w:rsid w:val="00E031F3"/>
    <w:rsid w:val="00E03BE5"/>
    <w:rsid w:val="00E03E62"/>
    <w:rsid w:val="00E03E97"/>
    <w:rsid w:val="00E04916"/>
    <w:rsid w:val="00E04CF6"/>
    <w:rsid w:val="00E05482"/>
    <w:rsid w:val="00E057E7"/>
    <w:rsid w:val="00E05930"/>
    <w:rsid w:val="00E05B6E"/>
    <w:rsid w:val="00E05B83"/>
    <w:rsid w:val="00E05E3E"/>
    <w:rsid w:val="00E05E77"/>
    <w:rsid w:val="00E063E7"/>
    <w:rsid w:val="00E067A7"/>
    <w:rsid w:val="00E068BA"/>
    <w:rsid w:val="00E06A41"/>
    <w:rsid w:val="00E06ABD"/>
    <w:rsid w:val="00E06FEC"/>
    <w:rsid w:val="00E073E9"/>
    <w:rsid w:val="00E074A0"/>
    <w:rsid w:val="00E07578"/>
    <w:rsid w:val="00E07EC2"/>
    <w:rsid w:val="00E100A6"/>
    <w:rsid w:val="00E102FF"/>
    <w:rsid w:val="00E1038C"/>
    <w:rsid w:val="00E10D75"/>
    <w:rsid w:val="00E113F7"/>
    <w:rsid w:val="00E11745"/>
    <w:rsid w:val="00E117F3"/>
    <w:rsid w:val="00E11954"/>
    <w:rsid w:val="00E11FD6"/>
    <w:rsid w:val="00E12259"/>
    <w:rsid w:val="00E123BD"/>
    <w:rsid w:val="00E1287E"/>
    <w:rsid w:val="00E12ED8"/>
    <w:rsid w:val="00E12FD2"/>
    <w:rsid w:val="00E13423"/>
    <w:rsid w:val="00E1361C"/>
    <w:rsid w:val="00E13893"/>
    <w:rsid w:val="00E141DE"/>
    <w:rsid w:val="00E145CF"/>
    <w:rsid w:val="00E14951"/>
    <w:rsid w:val="00E1497E"/>
    <w:rsid w:val="00E1499B"/>
    <w:rsid w:val="00E15029"/>
    <w:rsid w:val="00E154DF"/>
    <w:rsid w:val="00E15651"/>
    <w:rsid w:val="00E15DB8"/>
    <w:rsid w:val="00E16214"/>
    <w:rsid w:val="00E166F6"/>
    <w:rsid w:val="00E16848"/>
    <w:rsid w:val="00E16ABF"/>
    <w:rsid w:val="00E16ED0"/>
    <w:rsid w:val="00E16FFD"/>
    <w:rsid w:val="00E17563"/>
    <w:rsid w:val="00E1757D"/>
    <w:rsid w:val="00E175EC"/>
    <w:rsid w:val="00E17DD9"/>
    <w:rsid w:val="00E204BE"/>
    <w:rsid w:val="00E2097F"/>
    <w:rsid w:val="00E209B6"/>
    <w:rsid w:val="00E2105D"/>
    <w:rsid w:val="00E211C3"/>
    <w:rsid w:val="00E219DE"/>
    <w:rsid w:val="00E21F33"/>
    <w:rsid w:val="00E222E5"/>
    <w:rsid w:val="00E22AE2"/>
    <w:rsid w:val="00E22EB3"/>
    <w:rsid w:val="00E2346F"/>
    <w:rsid w:val="00E2347F"/>
    <w:rsid w:val="00E23514"/>
    <w:rsid w:val="00E236E6"/>
    <w:rsid w:val="00E23A88"/>
    <w:rsid w:val="00E23BB7"/>
    <w:rsid w:val="00E2467A"/>
    <w:rsid w:val="00E247C5"/>
    <w:rsid w:val="00E24882"/>
    <w:rsid w:val="00E25117"/>
    <w:rsid w:val="00E25264"/>
    <w:rsid w:val="00E2549B"/>
    <w:rsid w:val="00E26332"/>
    <w:rsid w:val="00E263FA"/>
    <w:rsid w:val="00E26678"/>
    <w:rsid w:val="00E267DB"/>
    <w:rsid w:val="00E26A2C"/>
    <w:rsid w:val="00E26B82"/>
    <w:rsid w:val="00E26B9C"/>
    <w:rsid w:val="00E26C32"/>
    <w:rsid w:val="00E26C87"/>
    <w:rsid w:val="00E26E62"/>
    <w:rsid w:val="00E27B6F"/>
    <w:rsid w:val="00E27CE1"/>
    <w:rsid w:val="00E301D7"/>
    <w:rsid w:val="00E303A4"/>
    <w:rsid w:val="00E3063D"/>
    <w:rsid w:val="00E306EF"/>
    <w:rsid w:val="00E30831"/>
    <w:rsid w:val="00E309F9"/>
    <w:rsid w:val="00E30BF3"/>
    <w:rsid w:val="00E30D08"/>
    <w:rsid w:val="00E30D78"/>
    <w:rsid w:val="00E31880"/>
    <w:rsid w:val="00E31E7E"/>
    <w:rsid w:val="00E3202A"/>
    <w:rsid w:val="00E321DF"/>
    <w:rsid w:val="00E3241A"/>
    <w:rsid w:val="00E3265B"/>
    <w:rsid w:val="00E32DE0"/>
    <w:rsid w:val="00E32EBC"/>
    <w:rsid w:val="00E3317C"/>
    <w:rsid w:val="00E33397"/>
    <w:rsid w:val="00E33608"/>
    <w:rsid w:val="00E339D6"/>
    <w:rsid w:val="00E33BEC"/>
    <w:rsid w:val="00E33D71"/>
    <w:rsid w:val="00E33F21"/>
    <w:rsid w:val="00E33FE4"/>
    <w:rsid w:val="00E340F7"/>
    <w:rsid w:val="00E341D2"/>
    <w:rsid w:val="00E344E6"/>
    <w:rsid w:val="00E34795"/>
    <w:rsid w:val="00E34BCE"/>
    <w:rsid w:val="00E34F18"/>
    <w:rsid w:val="00E34F82"/>
    <w:rsid w:val="00E35086"/>
    <w:rsid w:val="00E350BA"/>
    <w:rsid w:val="00E35329"/>
    <w:rsid w:val="00E354FC"/>
    <w:rsid w:val="00E35616"/>
    <w:rsid w:val="00E35B7E"/>
    <w:rsid w:val="00E362C6"/>
    <w:rsid w:val="00E3641C"/>
    <w:rsid w:val="00E3651F"/>
    <w:rsid w:val="00E36A5C"/>
    <w:rsid w:val="00E36C40"/>
    <w:rsid w:val="00E36E60"/>
    <w:rsid w:val="00E36F71"/>
    <w:rsid w:val="00E370FA"/>
    <w:rsid w:val="00E37327"/>
    <w:rsid w:val="00E37F4E"/>
    <w:rsid w:val="00E40501"/>
    <w:rsid w:val="00E40EAF"/>
    <w:rsid w:val="00E41118"/>
    <w:rsid w:val="00E4138C"/>
    <w:rsid w:val="00E416F8"/>
    <w:rsid w:val="00E41CBB"/>
    <w:rsid w:val="00E41DB3"/>
    <w:rsid w:val="00E41E4B"/>
    <w:rsid w:val="00E41F0B"/>
    <w:rsid w:val="00E4234B"/>
    <w:rsid w:val="00E42431"/>
    <w:rsid w:val="00E4250F"/>
    <w:rsid w:val="00E4278B"/>
    <w:rsid w:val="00E42794"/>
    <w:rsid w:val="00E429BA"/>
    <w:rsid w:val="00E42CCA"/>
    <w:rsid w:val="00E42FE8"/>
    <w:rsid w:val="00E43088"/>
    <w:rsid w:val="00E430B8"/>
    <w:rsid w:val="00E43161"/>
    <w:rsid w:val="00E434C7"/>
    <w:rsid w:val="00E43E96"/>
    <w:rsid w:val="00E44248"/>
    <w:rsid w:val="00E4461F"/>
    <w:rsid w:val="00E44696"/>
    <w:rsid w:val="00E446E4"/>
    <w:rsid w:val="00E447D7"/>
    <w:rsid w:val="00E44AC1"/>
    <w:rsid w:val="00E4539D"/>
    <w:rsid w:val="00E4540F"/>
    <w:rsid w:val="00E45444"/>
    <w:rsid w:val="00E45674"/>
    <w:rsid w:val="00E4575B"/>
    <w:rsid w:val="00E45BFD"/>
    <w:rsid w:val="00E45D73"/>
    <w:rsid w:val="00E45DD1"/>
    <w:rsid w:val="00E45DF6"/>
    <w:rsid w:val="00E4611B"/>
    <w:rsid w:val="00E461DF"/>
    <w:rsid w:val="00E46306"/>
    <w:rsid w:val="00E46A39"/>
    <w:rsid w:val="00E46C0B"/>
    <w:rsid w:val="00E46DC5"/>
    <w:rsid w:val="00E470F1"/>
    <w:rsid w:val="00E472C8"/>
    <w:rsid w:val="00E473F2"/>
    <w:rsid w:val="00E474B3"/>
    <w:rsid w:val="00E47673"/>
    <w:rsid w:val="00E478E7"/>
    <w:rsid w:val="00E47D91"/>
    <w:rsid w:val="00E47DB4"/>
    <w:rsid w:val="00E47E8B"/>
    <w:rsid w:val="00E47FC6"/>
    <w:rsid w:val="00E50362"/>
    <w:rsid w:val="00E50E57"/>
    <w:rsid w:val="00E510B0"/>
    <w:rsid w:val="00E51556"/>
    <w:rsid w:val="00E51721"/>
    <w:rsid w:val="00E517B9"/>
    <w:rsid w:val="00E51C47"/>
    <w:rsid w:val="00E5244A"/>
    <w:rsid w:val="00E5255E"/>
    <w:rsid w:val="00E526CE"/>
    <w:rsid w:val="00E5281B"/>
    <w:rsid w:val="00E52B10"/>
    <w:rsid w:val="00E52D55"/>
    <w:rsid w:val="00E52F4B"/>
    <w:rsid w:val="00E5303C"/>
    <w:rsid w:val="00E53256"/>
    <w:rsid w:val="00E53290"/>
    <w:rsid w:val="00E5343F"/>
    <w:rsid w:val="00E53442"/>
    <w:rsid w:val="00E5352E"/>
    <w:rsid w:val="00E541AD"/>
    <w:rsid w:val="00E54657"/>
    <w:rsid w:val="00E54D2E"/>
    <w:rsid w:val="00E54E12"/>
    <w:rsid w:val="00E54EC7"/>
    <w:rsid w:val="00E551EE"/>
    <w:rsid w:val="00E55222"/>
    <w:rsid w:val="00E55C5F"/>
    <w:rsid w:val="00E5652C"/>
    <w:rsid w:val="00E56921"/>
    <w:rsid w:val="00E5720C"/>
    <w:rsid w:val="00E573C3"/>
    <w:rsid w:val="00E57552"/>
    <w:rsid w:val="00E5755B"/>
    <w:rsid w:val="00E57997"/>
    <w:rsid w:val="00E57F79"/>
    <w:rsid w:val="00E604BC"/>
    <w:rsid w:val="00E60777"/>
    <w:rsid w:val="00E607D4"/>
    <w:rsid w:val="00E6109E"/>
    <w:rsid w:val="00E6120E"/>
    <w:rsid w:val="00E6163A"/>
    <w:rsid w:val="00E61AA4"/>
    <w:rsid w:val="00E61BA5"/>
    <w:rsid w:val="00E61D2A"/>
    <w:rsid w:val="00E625A0"/>
    <w:rsid w:val="00E626B2"/>
    <w:rsid w:val="00E62B76"/>
    <w:rsid w:val="00E62BDC"/>
    <w:rsid w:val="00E62C86"/>
    <w:rsid w:val="00E62E14"/>
    <w:rsid w:val="00E63005"/>
    <w:rsid w:val="00E630ED"/>
    <w:rsid w:val="00E634A7"/>
    <w:rsid w:val="00E63523"/>
    <w:rsid w:val="00E63672"/>
    <w:rsid w:val="00E637E7"/>
    <w:rsid w:val="00E6423E"/>
    <w:rsid w:val="00E6451B"/>
    <w:rsid w:val="00E64706"/>
    <w:rsid w:val="00E64C22"/>
    <w:rsid w:val="00E64EDE"/>
    <w:rsid w:val="00E64FA1"/>
    <w:rsid w:val="00E6505F"/>
    <w:rsid w:val="00E65F69"/>
    <w:rsid w:val="00E66153"/>
    <w:rsid w:val="00E666C4"/>
    <w:rsid w:val="00E66D59"/>
    <w:rsid w:val="00E66DCB"/>
    <w:rsid w:val="00E67203"/>
    <w:rsid w:val="00E6755E"/>
    <w:rsid w:val="00E675B6"/>
    <w:rsid w:val="00E676EE"/>
    <w:rsid w:val="00E6785D"/>
    <w:rsid w:val="00E67A63"/>
    <w:rsid w:val="00E67EA7"/>
    <w:rsid w:val="00E67EF7"/>
    <w:rsid w:val="00E700ED"/>
    <w:rsid w:val="00E70128"/>
    <w:rsid w:val="00E702FD"/>
    <w:rsid w:val="00E70A95"/>
    <w:rsid w:val="00E712F8"/>
    <w:rsid w:val="00E714D9"/>
    <w:rsid w:val="00E71B72"/>
    <w:rsid w:val="00E72480"/>
    <w:rsid w:val="00E72CCD"/>
    <w:rsid w:val="00E72F84"/>
    <w:rsid w:val="00E73590"/>
    <w:rsid w:val="00E7364B"/>
    <w:rsid w:val="00E73A0F"/>
    <w:rsid w:val="00E73E34"/>
    <w:rsid w:val="00E73E7C"/>
    <w:rsid w:val="00E73F79"/>
    <w:rsid w:val="00E73FF3"/>
    <w:rsid w:val="00E74413"/>
    <w:rsid w:val="00E745DC"/>
    <w:rsid w:val="00E74969"/>
    <w:rsid w:val="00E74C70"/>
    <w:rsid w:val="00E74DD5"/>
    <w:rsid w:val="00E74FC3"/>
    <w:rsid w:val="00E750A4"/>
    <w:rsid w:val="00E75109"/>
    <w:rsid w:val="00E7511A"/>
    <w:rsid w:val="00E75202"/>
    <w:rsid w:val="00E75352"/>
    <w:rsid w:val="00E75C82"/>
    <w:rsid w:val="00E75F4E"/>
    <w:rsid w:val="00E7602F"/>
    <w:rsid w:val="00E7604C"/>
    <w:rsid w:val="00E76629"/>
    <w:rsid w:val="00E76A41"/>
    <w:rsid w:val="00E77381"/>
    <w:rsid w:val="00E77422"/>
    <w:rsid w:val="00E774A1"/>
    <w:rsid w:val="00E77B84"/>
    <w:rsid w:val="00E77BA1"/>
    <w:rsid w:val="00E77D9C"/>
    <w:rsid w:val="00E77DE3"/>
    <w:rsid w:val="00E807F1"/>
    <w:rsid w:val="00E814CB"/>
    <w:rsid w:val="00E81545"/>
    <w:rsid w:val="00E8161A"/>
    <w:rsid w:val="00E82407"/>
    <w:rsid w:val="00E824CF"/>
    <w:rsid w:val="00E82C30"/>
    <w:rsid w:val="00E82E79"/>
    <w:rsid w:val="00E838A3"/>
    <w:rsid w:val="00E83EEC"/>
    <w:rsid w:val="00E8426C"/>
    <w:rsid w:val="00E842B5"/>
    <w:rsid w:val="00E84522"/>
    <w:rsid w:val="00E84C6D"/>
    <w:rsid w:val="00E84EFD"/>
    <w:rsid w:val="00E84FA2"/>
    <w:rsid w:val="00E85003"/>
    <w:rsid w:val="00E8514A"/>
    <w:rsid w:val="00E853DC"/>
    <w:rsid w:val="00E859F5"/>
    <w:rsid w:val="00E85ADD"/>
    <w:rsid w:val="00E8649C"/>
    <w:rsid w:val="00E86B81"/>
    <w:rsid w:val="00E86EAA"/>
    <w:rsid w:val="00E86FF4"/>
    <w:rsid w:val="00E8765D"/>
    <w:rsid w:val="00E87908"/>
    <w:rsid w:val="00E87AD2"/>
    <w:rsid w:val="00E87D12"/>
    <w:rsid w:val="00E87DC5"/>
    <w:rsid w:val="00E900F0"/>
    <w:rsid w:val="00E9024B"/>
    <w:rsid w:val="00E905B7"/>
    <w:rsid w:val="00E90654"/>
    <w:rsid w:val="00E90840"/>
    <w:rsid w:val="00E9084D"/>
    <w:rsid w:val="00E90888"/>
    <w:rsid w:val="00E90EC8"/>
    <w:rsid w:val="00E910AE"/>
    <w:rsid w:val="00E9151A"/>
    <w:rsid w:val="00E91651"/>
    <w:rsid w:val="00E917FA"/>
    <w:rsid w:val="00E91E76"/>
    <w:rsid w:val="00E91F6B"/>
    <w:rsid w:val="00E92313"/>
    <w:rsid w:val="00E9232B"/>
    <w:rsid w:val="00E92426"/>
    <w:rsid w:val="00E92552"/>
    <w:rsid w:val="00E929A1"/>
    <w:rsid w:val="00E929AB"/>
    <w:rsid w:val="00E92A65"/>
    <w:rsid w:val="00E92C44"/>
    <w:rsid w:val="00E93B64"/>
    <w:rsid w:val="00E94095"/>
    <w:rsid w:val="00E94111"/>
    <w:rsid w:val="00E941C7"/>
    <w:rsid w:val="00E94500"/>
    <w:rsid w:val="00E94A80"/>
    <w:rsid w:val="00E94AF2"/>
    <w:rsid w:val="00E94E9B"/>
    <w:rsid w:val="00E94EC3"/>
    <w:rsid w:val="00E94F44"/>
    <w:rsid w:val="00E95160"/>
    <w:rsid w:val="00E951E0"/>
    <w:rsid w:val="00E95380"/>
    <w:rsid w:val="00E957ED"/>
    <w:rsid w:val="00E95A64"/>
    <w:rsid w:val="00E95A9C"/>
    <w:rsid w:val="00E961B4"/>
    <w:rsid w:val="00E961EA"/>
    <w:rsid w:val="00E96286"/>
    <w:rsid w:val="00E96349"/>
    <w:rsid w:val="00E964F6"/>
    <w:rsid w:val="00E96786"/>
    <w:rsid w:val="00E96AD6"/>
    <w:rsid w:val="00E96F4E"/>
    <w:rsid w:val="00E971CD"/>
    <w:rsid w:val="00E9797A"/>
    <w:rsid w:val="00E97C16"/>
    <w:rsid w:val="00E97CB3"/>
    <w:rsid w:val="00E97D29"/>
    <w:rsid w:val="00EA0102"/>
    <w:rsid w:val="00EA07EB"/>
    <w:rsid w:val="00EA081F"/>
    <w:rsid w:val="00EA0AC4"/>
    <w:rsid w:val="00EA0B4C"/>
    <w:rsid w:val="00EA0B51"/>
    <w:rsid w:val="00EA0DB3"/>
    <w:rsid w:val="00EA10B0"/>
    <w:rsid w:val="00EA1510"/>
    <w:rsid w:val="00EA1D2A"/>
    <w:rsid w:val="00EA1DAA"/>
    <w:rsid w:val="00EA20D7"/>
    <w:rsid w:val="00EA23C6"/>
    <w:rsid w:val="00EA23CC"/>
    <w:rsid w:val="00EA23F4"/>
    <w:rsid w:val="00EA276B"/>
    <w:rsid w:val="00EA2984"/>
    <w:rsid w:val="00EA2DC2"/>
    <w:rsid w:val="00EA322D"/>
    <w:rsid w:val="00EA3309"/>
    <w:rsid w:val="00EA34E4"/>
    <w:rsid w:val="00EA359A"/>
    <w:rsid w:val="00EA3847"/>
    <w:rsid w:val="00EA38E6"/>
    <w:rsid w:val="00EA3B40"/>
    <w:rsid w:val="00EA3E25"/>
    <w:rsid w:val="00EA3F37"/>
    <w:rsid w:val="00EA4097"/>
    <w:rsid w:val="00EA43B4"/>
    <w:rsid w:val="00EA464D"/>
    <w:rsid w:val="00EA4966"/>
    <w:rsid w:val="00EA4987"/>
    <w:rsid w:val="00EA49A2"/>
    <w:rsid w:val="00EA49B6"/>
    <w:rsid w:val="00EA4E07"/>
    <w:rsid w:val="00EA4EA6"/>
    <w:rsid w:val="00EA5043"/>
    <w:rsid w:val="00EA5519"/>
    <w:rsid w:val="00EA5705"/>
    <w:rsid w:val="00EA60AA"/>
    <w:rsid w:val="00EA6FA6"/>
    <w:rsid w:val="00EA6FA8"/>
    <w:rsid w:val="00EA7228"/>
    <w:rsid w:val="00EA7640"/>
    <w:rsid w:val="00EA7847"/>
    <w:rsid w:val="00EA7BB9"/>
    <w:rsid w:val="00EB02C0"/>
    <w:rsid w:val="00EB0307"/>
    <w:rsid w:val="00EB04A6"/>
    <w:rsid w:val="00EB0A88"/>
    <w:rsid w:val="00EB0DBC"/>
    <w:rsid w:val="00EB15C5"/>
    <w:rsid w:val="00EB161E"/>
    <w:rsid w:val="00EB17A1"/>
    <w:rsid w:val="00EB2138"/>
    <w:rsid w:val="00EB2F02"/>
    <w:rsid w:val="00EB2F2A"/>
    <w:rsid w:val="00EB36F1"/>
    <w:rsid w:val="00EB40DA"/>
    <w:rsid w:val="00EB4676"/>
    <w:rsid w:val="00EB4756"/>
    <w:rsid w:val="00EB4B96"/>
    <w:rsid w:val="00EB4FC5"/>
    <w:rsid w:val="00EB503D"/>
    <w:rsid w:val="00EB5167"/>
    <w:rsid w:val="00EB5194"/>
    <w:rsid w:val="00EB539C"/>
    <w:rsid w:val="00EB5703"/>
    <w:rsid w:val="00EB5B67"/>
    <w:rsid w:val="00EB5CEA"/>
    <w:rsid w:val="00EB5D68"/>
    <w:rsid w:val="00EB5ED7"/>
    <w:rsid w:val="00EB606C"/>
    <w:rsid w:val="00EB60A3"/>
    <w:rsid w:val="00EB6323"/>
    <w:rsid w:val="00EB6372"/>
    <w:rsid w:val="00EB696B"/>
    <w:rsid w:val="00EB699E"/>
    <w:rsid w:val="00EB6D22"/>
    <w:rsid w:val="00EB7295"/>
    <w:rsid w:val="00EB729C"/>
    <w:rsid w:val="00EB72E0"/>
    <w:rsid w:val="00EB763B"/>
    <w:rsid w:val="00EB7D5E"/>
    <w:rsid w:val="00EB7DF1"/>
    <w:rsid w:val="00EC05CD"/>
    <w:rsid w:val="00EC0793"/>
    <w:rsid w:val="00EC0B24"/>
    <w:rsid w:val="00EC0C07"/>
    <w:rsid w:val="00EC1720"/>
    <w:rsid w:val="00EC1805"/>
    <w:rsid w:val="00EC1983"/>
    <w:rsid w:val="00EC1B3C"/>
    <w:rsid w:val="00EC21AC"/>
    <w:rsid w:val="00EC22E4"/>
    <w:rsid w:val="00EC25FF"/>
    <w:rsid w:val="00EC2614"/>
    <w:rsid w:val="00EC280D"/>
    <w:rsid w:val="00EC2E7E"/>
    <w:rsid w:val="00EC3F25"/>
    <w:rsid w:val="00EC3FC8"/>
    <w:rsid w:val="00EC4278"/>
    <w:rsid w:val="00EC46AD"/>
    <w:rsid w:val="00EC48EA"/>
    <w:rsid w:val="00EC5490"/>
    <w:rsid w:val="00EC56E0"/>
    <w:rsid w:val="00EC56ED"/>
    <w:rsid w:val="00EC58A8"/>
    <w:rsid w:val="00EC5933"/>
    <w:rsid w:val="00EC59BA"/>
    <w:rsid w:val="00EC6007"/>
    <w:rsid w:val="00EC6281"/>
    <w:rsid w:val="00EC6BB5"/>
    <w:rsid w:val="00EC7DB1"/>
    <w:rsid w:val="00EC7E39"/>
    <w:rsid w:val="00EC7FE3"/>
    <w:rsid w:val="00ED01CD"/>
    <w:rsid w:val="00ED06ED"/>
    <w:rsid w:val="00ED0847"/>
    <w:rsid w:val="00ED0933"/>
    <w:rsid w:val="00ED0D8C"/>
    <w:rsid w:val="00ED1481"/>
    <w:rsid w:val="00ED152D"/>
    <w:rsid w:val="00ED1A5F"/>
    <w:rsid w:val="00ED202B"/>
    <w:rsid w:val="00ED2358"/>
    <w:rsid w:val="00ED288B"/>
    <w:rsid w:val="00ED3222"/>
    <w:rsid w:val="00ED329A"/>
    <w:rsid w:val="00ED371E"/>
    <w:rsid w:val="00ED39B9"/>
    <w:rsid w:val="00ED3AAF"/>
    <w:rsid w:val="00ED3D48"/>
    <w:rsid w:val="00ED3DF5"/>
    <w:rsid w:val="00ED3F7D"/>
    <w:rsid w:val="00ED43FD"/>
    <w:rsid w:val="00ED455F"/>
    <w:rsid w:val="00ED48C1"/>
    <w:rsid w:val="00ED4BBC"/>
    <w:rsid w:val="00ED4D48"/>
    <w:rsid w:val="00ED4DE1"/>
    <w:rsid w:val="00ED54BB"/>
    <w:rsid w:val="00ED59A9"/>
    <w:rsid w:val="00ED5C4D"/>
    <w:rsid w:val="00ED5E04"/>
    <w:rsid w:val="00ED5F10"/>
    <w:rsid w:val="00ED60AC"/>
    <w:rsid w:val="00ED682C"/>
    <w:rsid w:val="00ED71EE"/>
    <w:rsid w:val="00ED729F"/>
    <w:rsid w:val="00ED74D3"/>
    <w:rsid w:val="00EE03E1"/>
    <w:rsid w:val="00EE0429"/>
    <w:rsid w:val="00EE0734"/>
    <w:rsid w:val="00EE0C21"/>
    <w:rsid w:val="00EE0C37"/>
    <w:rsid w:val="00EE102C"/>
    <w:rsid w:val="00EE1135"/>
    <w:rsid w:val="00EE15E9"/>
    <w:rsid w:val="00EE18E0"/>
    <w:rsid w:val="00EE1CB8"/>
    <w:rsid w:val="00EE1E39"/>
    <w:rsid w:val="00EE2193"/>
    <w:rsid w:val="00EE23E0"/>
    <w:rsid w:val="00EE26B8"/>
    <w:rsid w:val="00EE2B7D"/>
    <w:rsid w:val="00EE2B99"/>
    <w:rsid w:val="00EE2F05"/>
    <w:rsid w:val="00EE33AB"/>
    <w:rsid w:val="00EE3476"/>
    <w:rsid w:val="00EE36F5"/>
    <w:rsid w:val="00EE37D6"/>
    <w:rsid w:val="00EE3C43"/>
    <w:rsid w:val="00EE3E7B"/>
    <w:rsid w:val="00EE3FD6"/>
    <w:rsid w:val="00EE4309"/>
    <w:rsid w:val="00EE43BE"/>
    <w:rsid w:val="00EE481E"/>
    <w:rsid w:val="00EE50CA"/>
    <w:rsid w:val="00EE5C8A"/>
    <w:rsid w:val="00EE5F76"/>
    <w:rsid w:val="00EE5FB1"/>
    <w:rsid w:val="00EE601D"/>
    <w:rsid w:val="00EE62CC"/>
    <w:rsid w:val="00EE65AE"/>
    <w:rsid w:val="00EE667E"/>
    <w:rsid w:val="00EE66E8"/>
    <w:rsid w:val="00EE6868"/>
    <w:rsid w:val="00EE6893"/>
    <w:rsid w:val="00EE6927"/>
    <w:rsid w:val="00EE6CAA"/>
    <w:rsid w:val="00EE6F9B"/>
    <w:rsid w:val="00EE713D"/>
    <w:rsid w:val="00EE7867"/>
    <w:rsid w:val="00EE7AF8"/>
    <w:rsid w:val="00EE7B9D"/>
    <w:rsid w:val="00EE7CE3"/>
    <w:rsid w:val="00EF00D2"/>
    <w:rsid w:val="00EF06FB"/>
    <w:rsid w:val="00EF070E"/>
    <w:rsid w:val="00EF0BC4"/>
    <w:rsid w:val="00EF0DD0"/>
    <w:rsid w:val="00EF0F04"/>
    <w:rsid w:val="00EF0F0D"/>
    <w:rsid w:val="00EF1539"/>
    <w:rsid w:val="00EF18DB"/>
    <w:rsid w:val="00EF19DB"/>
    <w:rsid w:val="00EF1B66"/>
    <w:rsid w:val="00EF1D74"/>
    <w:rsid w:val="00EF278F"/>
    <w:rsid w:val="00EF2A80"/>
    <w:rsid w:val="00EF3CAA"/>
    <w:rsid w:val="00EF3D66"/>
    <w:rsid w:val="00EF3DA8"/>
    <w:rsid w:val="00EF41AF"/>
    <w:rsid w:val="00EF5198"/>
    <w:rsid w:val="00EF54D1"/>
    <w:rsid w:val="00EF6209"/>
    <w:rsid w:val="00EF66FF"/>
    <w:rsid w:val="00EF6718"/>
    <w:rsid w:val="00EF67DF"/>
    <w:rsid w:val="00EF67E6"/>
    <w:rsid w:val="00EF685D"/>
    <w:rsid w:val="00EF6D14"/>
    <w:rsid w:val="00EF704F"/>
    <w:rsid w:val="00EF7135"/>
    <w:rsid w:val="00EF7206"/>
    <w:rsid w:val="00EF729F"/>
    <w:rsid w:val="00EF72DE"/>
    <w:rsid w:val="00EF7317"/>
    <w:rsid w:val="00EF7526"/>
    <w:rsid w:val="00EF7934"/>
    <w:rsid w:val="00EF7A27"/>
    <w:rsid w:val="00EF7B4F"/>
    <w:rsid w:val="00F0000A"/>
    <w:rsid w:val="00F00383"/>
    <w:rsid w:val="00F006C9"/>
    <w:rsid w:val="00F00767"/>
    <w:rsid w:val="00F008AC"/>
    <w:rsid w:val="00F00B77"/>
    <w:rsid w:val="00F0129F"/>
    <w:rsid w:val="00F016B5"/>
    <w:rsid w:val="00F01847"/>
    <w:rsid w:val="00F018E2"/>
    <w:rsid w:val="00F01B17"/>
    <w:rsid w:val="00F01CA0"/>
    <w:rsid w:val="00F021CC"/>
    <w:rsid w:val="00F026B5"/>
    <w:rsid w:val="00F02914"/>
    <w:rsid w:val="00F02CAE"/>
    <w:rsid w:val="00F02D77"/>
    <w:rsid w:val="00F0337B"/>
    <w:rsid w:val="00F034E8"/>
    <w:rsid w:val="00F0357D"/>
    <w:rsid w:val="00F03F8C"/>
    <w:rsid w:val="00F0413D"/>
    <w:rsid w:val="00F0422E"/>
    <w:rsid w:val="00F0473D"/>
    <w:rsid w:val="00F0479A"/>
    <w:rsid w:val="00F049EE"/>
    <w:rsid w:val="00F04E2F"/>
    <w:rsid w:val="00F0507A"/>
    <w:rsid w:val="00F05823"/>
    <w:rsid w:val="00F0591F"/>
    <w:rsid w:val="00F05AE0"/>
    <w:rsid w:val="00F05B0E"/>
    <w:rsid w:val="00F05C10"/>
    <w:rsid w:val="00F06067"/>
    <w:rsid w:val="00F06420"/>
    <w:rsid w:val="00F0643A"/>
    <w:rsid w:val="00F064FA"/>
    <w:rsid w:val="00F067AB"/>
    <w:rsid w:val="00F067E2"/>
    <w:rsid w:val="00F0680B"/>
    <w:rsid w:val="00F06952"/>
    <w:rsid w:val="00F073C6"/>
    <w:rsid w:val="00F074ED"/>
    <w:rsid w:val="00F074F0"/>
    <w:rsid w:val="00F077BE"/>
    <w:rsid w:val="00F07976"/>
    <w:rsid w:val="00F07990"/>
    <w:rsid w:val="00F07B9F"/>
    <w:rsid w:val="00F07FA9"/>
    <w:rsid w:val="00F101E2"/>
    <w:rsid w:val="00F107CD"/>
    <w:rsid w:val="00F108E8"/>
    <w:rsid w:val="00F10A98"/>
    <w:rsid w:val="00F10BBC"/>
    <w:rsid w:val="00F10D4F"/>
    <w:rsid w:val="00F10D9C"/>
    <w:rsid w:val="00F10E40"/>
    <w:rsid w:val="00F10FF4"/>
    <w:rsid w:val="00F111AD"/>
    <w:rsid w:val="00F111E2"/>
    <w:rsid w:val="00F113A4"/>
    <w:rsid w:val="00F119DA"/>
    <w:rsid w:val="00F11C21"/>
    <w:rsid w:val="00F11CB5"/>
    <w:rsid w:val="00F122ED"/>
    <w:rsid w:val="00F129E2"/>
    <w:rsid w:val="00F12AA4"/>
    <w:rsid w:val="00F12D67"/>
    <w:rsid w:val="00F12D8F"/>
    <w:rsid w:val="00F130CB"/>
    <w:rsid w:val="00F13FDD"/>
    <w:rsid w:val="00F140E7"/>
    <w:rsid w:val="00F1466F"/>
    <w:rsid w:val="00F147E6"/>
    <w:rsid w:val="00F149A4"/>
    <w:rsid w:val="00F14F1E"/>
    <w:rsid w:val="00F15093"/>
    <w:rsid w:val="00F153E9"/>
    <w:rsid w:val="00F1548D"/>
    <w:rsid w:val="00F15C94"/>
    <w:rsid w:val="00F161D0"/>
    <w:rsid w:val="00F16366"/>
    <w:rsid w:val="00F16388"/>
    <w:rsid w:val="00F1648C"/>
    <w:rsid w:val="00F16705"/>
    <w:rsid w:val="00F16979"/>
    <w:rsid w:val="00F17033"/>
    <w:rsid w:val="00F173CB"/>
    <w:rsid w:val="00F173ED"/>
    <w:rsid w:val="00F1747C"/>
    <w:rsid w:val="00F1774D"/>
    <w:rsid w:val="00F177A9"/>
    <w:rsid w:val="00F17C01"/>
    <w:rsid w:val="00F17EB3"/>
    <w:rsid w:val="00F20156"/>
    <w:rsid w:val="00F203C1"/>
    <w:rsid w:val="00F20427"/>
    <w:rsid w:val="00F20487"/>
    <w:rsid w:val="00F204EE"/>
    <w:rsid w:val="00F2068A"/>
    <w:rsid w:val="00F20D60"/>
    <w:rsid w:val="00F21292"/>
    <w:rsid w:val="00F21410"/>
    <w:rsid w:val="00F21D0B"/>
    <w:rsid w:val="00F21F46"/>
    <w:rsid w:val="00F22B4B"/>
    <w:rsid w:val="00F22F31"/>
    <w:rsid w:val="00F230CC"/>
    <w:rsid w:val="00F23384"/>
    <w:rsid w:val="00F23902"/>
    <w:rsid w:val="00F23914"/>
    <w:rsid w:val="00F23D3C"/>
    <w:rsid w:val="00F23E3E"/>
    <w:rsid w:val="00F24051"/>
    <w:rsid w:val="00F2440C"/>
    <w:rsid w:val="00F247FC"/>
    <w:rsid w:val="00F248AE"/>
    <w:rsid w:val="00F24AA0"/>
    <w:rsid w:val="00F24C71"/>
    <w:rsid w:val="00F251F7"/>
    <w:rsid w:val="00F25AE6"/>
    <w:rsid w:val="00F25B85"/>
    <w:rsid w:val="00F25E16"/>
    <w:rsid w:val="00F266AC"/>
    <w:rsid w:val="00F267F5"/>
    <w:rsid w:val="00F26E4C"/>
    <w:rsid w:val="00F27741"/>
    <w:rsid w:val="00F27C3E"/>
    <w:rsid w:val="00F3000E"/>
    <w:rsid w:val="00F300B0"/>
    <w:rsid w:val="00F300CF"/>
    <w:rsid w:val="00F310E4"/>
    <w:rsid w:val="00F31107"/>
    <w:rsid w:val="00F3122A"/>
    <w:rsid w:val="00F31325"/>
    <w:rsid w:val="00F31C1C"/>
    <w:rsid w:val="00F31C73"/>
    <w:rsid w:val="00F32090"/>
    <w:rsid w:val="00F32227"/>
    <w:rsid w:val="00F32583"/>
    <w:rsid w:val="00F3264B"/>
    <w:rsid w:val="00F32EE1"/>
    <w:rsid w:val="00F330B4"/>
    <w:rsid w:val="00F33787"/>
    <w:rsid w:val="00F338EB"/>
    <w:rsid w:val="00F33AB0"/>
    <w:rsid w:val="00F33BE6"/>
    <w:rsid w:val="00F33E12"/>
    <w:rsid w:val="00F34A15"/>
    <w:rsid w:val="00F34A48"/>
    <w:rsid w:val="00F34BAD"/>
    <w:rsid w:val="00F34E28"/>
    <w:rsid w:val="00F34E4C"/>
    <w:rsid w:val="00F34E7B"/>
    <w:rsid w:val="00F3501D"/>
    <w:rsid w:val="00F352D5"/>
    <w:rsid w:val="00F35385"/>
    <w:rsid w:val="00F35B00"/>
    <w:rsid w:val="00F35BAC"/>
    <w:rsid w:val="00F36190"/>
    <w:rsid w:val="00F369C4"/>
    <w:rsid w:val="00F36ACB"/>
    <w:rsid w:val="00F36C27"/>
    <w:rsid w:val="00F36CF1"/>
    <w:rsid w:val="00F36EBC"/>
    <w:rsid w:val="00F378FD"/>
    <w:rsid w:val="00F37CE9"/>
    <w:rsid w:val="00F37F1A"/>
    <w:rsid w:val="00F40301"/>
    <w:rsid w:val="00F40510"/>
    <w:rsid w:val="00F40BFF"/>
    <w:rsid w:val="00F40FB2"/>
    <w:rsid w:val="00F41053"/>
    <w:rsid w:val="00F410D9"/>
    <w:rsid w:val="00F411D9"/>
    <w:rsid w:val="00F418A2"/>
    <w:rsid w:val="00F41C59"/>
    <w:rsid w:val="00F42023"/>
    <w:rsid w:val="00F42085"/>
    <w:rsid w:val="00F4230A"/>
    <w:rsid w:val="00F4279E"/>
    <w:rsid w:val="00F42E4F"/>
    <w:rsid w:val="00F42F56"/>
    <w:rsid w:val="00F43A19"/>
    <w:rsid w:val="00F43C95"/>
    <w:rsid w:val="00F43D1D"/>
    <w:rsid w:val="00F43FB7"/>
    <w:rsid w:val="00F4462A"/>
    <w:rsid w:val="00F448CA"/>
    <w:rsid w:val="00F448ED"/>
    <w:rsid w:val="00F4496E"/>
    <w:rsid w:val="00F44A1B"/>
    <w:rsid w:val="00F44A7E"/>
    <w:rsid w:val="00F44B49"/>
    <w:rsid w:val="00F44CA9"/>
    <w:rsid w:val="00F44D78"/>
    <w:rsid w:val="00F44EF7"/>
    <w:rsid w:val="00F44F13"/>
    <w:rsid w:val="00F44F9B"/>
    <w:rsid w:val="00F44FBF"/>
    <w:rsid w:val="00F454DB"/>
    <w:rsid w:val="00F45C83"/>
    <w:rsid w:val="00F45CAF"/>
    <w:rsid w:val="00F45EC1"/>
    <w:rsid w:val="00F46F3E"/>
    <w:rsid w:val="00F47344"/>
    <w:rsid w:val="00F47E25"/>
    <w:rsid w:val="00F47F70"/>
    <w:rsid w:val="00F50710"/>
    <w:rsid w:val="00F507FF"/>
    <w:rsid w:val="00F50A8A"/>
    <w:rsid w:val="00F50AEE"/>
    <w:rsid w:val="00F50F3F"/>
    <w:rsid w:val="00F51041"/>
    <w:rsid w:val="00F511CB"/>
    <w:rsid w:val="00F5128A"/>
    <w:rsid w:val="00F518DF"/>
    <w:rsid w:val="00F51960"/>
    <w:rsid w:val="00F51A3F"/>
    <w:rsid w:val="00F52166"/>
    <w:rsid w:val="00F52D9A"/>
    <w:rsid w:val="00F5312C"/>
    <w:rsid w:val="00F5363C"/>
    <w:rsid w:val="00F538F5"/>
    <w:rsid w:val="00F5393D"/>
    <w:rsid w:val="00F53BFA"/>
    <w:rsid w:val="00F53CA9"/>
    <w:rsid w:val="00F53E29"/>
    <w:rsid w:val="00F546E5"/>
    <w:rsid w:val="00F54700"/>
    <w:rsid w:val="00F54765"/>
    <w:rsid w:val="00F547A7"/>
    <w:rsid w:val="00F553CA"/>
    <w:rsid w:val="00F5569B"/>
    <w:rsid w:val="00F5571B"/>
    <w:rsid w:val="00F557EB"/>
    <w:rsid w:val="00F55AD3"/>
    <w:rsid w:val="00F55D55"/>
    <w:rsid w:val="00F55F0F"/>
    <w:rsid w:val="00F5610B"/>
    <w:rsid w:val="00F56327"/>
    <w:rsid w:val="00F5678F"/>
    <w:rsid w:val="00F571F0"/>
    <w:rsid w:val="00F57712"/>
    <w:rsid w:val="00F57986"/>
    <w:rsid w:val="00F57E03"/>
    <w:rsid w:val="00F57EAA"/>
    <w:rsid w:val="00F6060B"/>
    <w:rsid w:val="00F60A2F"/>
    <w:rsid w:val="00F60A9F"/>
    <w:rsid w:val="00F60B2C"/>
    <w:rsid w:val="00F60B43"/>
    <w:rsid w:val="00F61983"/>
    <w:rsid w:val="00F623A4"/>
    <w:rsid w:val="00F6242D"/>
    <w:rsid w:val="00F62693"/>
    <w:rsid w:val="00F629BD"/>
    <w:rsid w:val="00F629FC"/>
    <w:rsid w:val="00F62A98"/>
    <w:rsid w:val="00F62DD4"/>
    <w:rsid w:val="00F6314E"/>
    <w:rsid w:val="00F634FC"/>
    <w:rsid w:val="00F63610"/>
    <w:rsid w:val="00F63674"/>
    <w:rsid w:val="00F63DE4"/>
    <w:rsid w:val="00F640F7"/>
    <w:rsid w:val="00F64152"/>
    <w:rsid w:val="00F64248"/>
    <w:rsid w:val="00F64387"/>
    <w:rsid w:val="00F6455F"/>
    <w:rsid w:val="00F645F8"/>
    <w:rsid w:val="00F64B05"/>
    <w:rsid w:val="00F64D01"/>
    <w:rsid w:val="00F64D23"/>
    <w:rsid w:val="00F64DA2"/>
    <w:rsid w:val="00F65569"/>
    <w:rsid w:val="00F655CD"/>
    <w:rsid w:val="00F65EDB"/>
    <w:rsid w:val="00F661E2"/>
    <w:rsid w:val="00F6637C"/>
    <w:rsid w:val="00F66407"/>
    <w:rsid w:val="00F664E3"/>
    <w:rsid w:val="00F6682F"/>
    <w:rsid w:val="00F670A5"/>
    <w:rsid w:val="00F676DD"/>
    <w:rsid w:val="00F6779C"/>
    <w:rsid w:val="00F701A4"/>
    <w:rsid w:val="00F7039B"/>
    <w:rsid w:val="00F707D1"/>
    <w:rsid w:val="00F70BDC"/>
    <w:rsid w:val="00F7140D"/>
    <w:rsid w:val="00F714B0"/>
    <w:rsid w:val="00F71F35"/>
    <w:rsid w:val="00F71F5E"/>
    <w:rsid w:val="00F723F1"/>
    <w:rsid w:val="00F72552"/>
    <w:rsid w:val="00F7255B"/>
    <w:rsid w:val="00F72633"/>
    <w:rsid w:val="00F72665"/>
    <w:rsid w:val="00F726E4"/>
    <w:rsid w:val="00F72C94"/>
    <w:rsid w:val="00F7317D"/>
    <w:rsid w:val="00F731D4"/>
    <w:rsid w:val="00F73631"/>
    <w:rsid w:val="00F739D1"/>
    <w:rsid w:val="00F73E48"/>
    <w:rsid w:val="00F743B9"/>
    <w:rsid w:val="00F7445A"/>
    <w:rsid w:val="00F74582"/>
    <w:rsid w:val="00F74885"/>
    <w:rsid w:val="00F748E5"/>
    <w:rsid w:val="00F7495B"/>
    <w:rsid w:val="00F74B27"/>
    <w:rsid w:val="00F74F78"/>
    <w:rsid w:val="00F7515F"/>
    <w:rsid w:val="00F75621"/>
    <w:rsid w:val="00F756DE"/>
    <w:rsid w:val="00F7591F"/>
    <w:rsid w:val="00F759E0"/>
    <w:rsid w:val="00F75E6A"/>
    <w:rsid w:val="00F760DA"/>
    <w:rsid w:val="00F76115"/>
    <w:rsid w:val="00F764C4"/>
    <w:rsid w:val="00F7650A"/>
    <w:rsid w:val="00F768EB"/>
    <w:rsid w:val="00F7696D"/>
    <w:rsid w:val="00F76C7D"/>
    <w:rsid w:val="00F772DF"/>
    <w:rsid w:val="00F77328"/>
    <w:rsid w:val="00F77550"/>
    <w:rsid w:val="00F77F67"/>
    <w:rsid w:val="00F800E4"/>
    <w:rsid w:val="00F8045A"/>
    <w:rsid w:val="00F80709"/>
    <w:rsid w:val="00F80953"/>
    <w:rsid w:val="00F80973"/>
    <w:rsid w:val="00F809BF"/>
    <w:rsid w:val="00F80CE6"/>
    <w:rsid w:val="00F8107D"/>
    <w:rsid w:val="00F810A4"/>
    <w:rsid w:val="00F815B8"/>
    <w:rsid w:val="00F81AE7"/>
    <w:rsid w:val="00F81B9E"/>
    <w:rsid w:val="00F81C0D"/>
    <w:rsid w:val="00F81CCA"/>
    <w:rsid w:val="00F81D7B"/>
    <w:rsid w:val="00F8214B"/>
    <w:rsid w:val="00F8224D"/>
    <w:rsid w:val="00F82C8B"/>
    <w:rsid w:val="00F83341"/>
    <w:rsid w:val="00F8351E"/>
    <w:rsid w:val="00F8391B"/>
    <w:rsid w:val="00F8398D"/>
    <w:rsid w:val="00F83EA2"/>
    <w:rsid w:val="00F843A6"/>
    <w:rsid w:val="00F84463"/>
    <w:rsid w:val="00F846CF"/>
    <w:rsid w:val="00F8490C"/>
    <w:rsid w:val="00F84C1D"/>
    <w:rsid w:val="00F84DB1"/>
    <w:rsid w:val="00F85265"/>
    <w:rsid w:val="00F85330"/>
    <w:rsid w:val="00F853C9"/>
    <w:rsid w:val="00F85747"/>
    <w:rsid w:val="00F85A2E"/>
    <w:rsid w:val="00F863C7"/>
    <w:rsid w:val="00F863E4"/>
    <w:rsid w:val="00F867F4"/>
    <w:rsid w:val="00F87286"/>
    <w:rsid w:val="00F87670"/>
    <w:rsid w:val="00F8785F"/>
    <w:rsid w:val="00F87870"/>
    <w:rsid w:val="00F9020A"/>
    <w:rsid w:val="00F9056F"/>
    <w:rsid w:val="00F9093F"/>
    <w:rsid w:val="00F909D2"/>
    <w:rsid w:val="00F90DFD"/>
    <w:rsid w:val="00F90FD5"/>
    <w:rsid w:val="00F90FDB"/>
    <w:rsid w:val="00F91365"/>
    <w:rsid w:val="00F917B2"/>
    <w:rsid w:val="00F91848"/>
    <w:rsid w:val="00F92114"/>
    <w:rsid w:val="00F9213A"/>
    <w:rsid w:val="00F924DB"/>
    <w:rsid w:val="00F92505"/>
    <w:rsid w:val="00F925A8"/>
    <w:rsid w:val="00F92707"/>
    <w:rsid w:val="00F92710"/>
    <w:rsid w:val="00F92B2B"/>
    <w:rsid w:val="00F92E68"/>
    <w:rsid w:val="00F92F8E"/>
    <w:rsid w:val="00F93119"/>
    <w:rsid w:val="00F93528"/>
    <w:rsid w:val="00F93866"/>
    <w:rsid w:val="00F9393A"/>
    <w:rsid w:val="00F93B39"/>
    <w:rsid w:val="00F94159"/>
    <w:rsid w:val="00F94215"/>
    <w:rsid w:val="00F94221"/>
    <w:rsid w:val="00F94664"/>
    <w:rsid w:val="00F94B28"/>
    <w:rsid w:val="00F952DB"/>
    <w:rsid w:val="00F953AA"/>
    <w:rsid w:val="00F95476"/>
    <w:rsid w:val="00F95588"/>
    <w:rsid w:val="00F95953"/>
    <w:rsid w:val="00F95C50"/>
    <w:rsid w:val="00F95D40"/>
    <w:rsid w:val="00F965F1"/>
    <w:rsid w:val="00F96D28"/>
    <w:rsid w:val="00F97286"/>
    <w:rsid w:val="00F972B4"/>
    <w:rsid w:val="00F9734D"/>
    <w:rsid w:val="00F976B7"/>
    <w:rsid w:val="00F97FEA"/>
    <w:rsid w:val="00FA026D"/>
    <w:rsid w:val="00FA0969"/>
    <w:rsid w:val="00FA0B2D"/>
    <w:rsid w:val="00FA10A4"/>
    <w:rsid w:val="00FA127B"/>
    <w:rsid w:val="00FA15B3"/>
    <w:rsid w:val="00FA1844"/>
    <w:rsid w:val="00FA188F"/>
    <w:rsid w:val="00FA1A92"/>
    <w:rsid w:val="00FA210C"/>
    <w:rsid w:val="00FA24AB"/>
    <w:rsid w:val="00FA3171"/>
    <w:rsid w:val="00FA352D"/>
    <w:rsid w:val="00FA39BE"/>
    <w:rsid w:val="00FA41D2"/>
    <w:rsid w:val="00FA4275"/>
    <w:rsid w:val="00FA4646"/>
    <w:rsid w:val="00FA4C48"/>
    <w:rsid w:val="00FA4D0B"/>
    <w:rsid w:val="00FA4D31"/>
    <w:rsid w:val="00FA4D37"/>
    <w:rsid w:val="00FA53C9"/>
    <w:rsid w:val="00FA53EE"/>
    <w:rsid w:val="00FA58FF"/>
    <w:rsid w:val="00FA59EE"/>
    <w:rsid w:val="00FA5F82"/>
    <w:rsid w:val="00FA6474"/>
    <w:rsid w:val="00FA653D"/>
    <w:rsid w:val="00FA665E"/>
    <w:rsid w:val="00FA6814"/>
    <w:rsid w:val="00FA6866"/>
    <w:rsid w:val="00FA69B0"/>
    <w:rsid w:val="00FA6CEB"/>
    <w:rsid w:val="00FA70D0"/>
    <w:rsid w:val="00FA71A9"/>
    <w:rsid w:val="00FA770A"/>
    <w:rsid w:val="00FA783D"/>
    <w:rsid w:val="00FA7923"/>
    <w:rsid w:val="00FA7D8C"/>
    <w:rsid w:val="00FA7F0B"/>
    <w:rsid w:val="00FA7FDE"/>
    <w:rsid w:val="00FB0125"/>
    <w:rsid w:val="00FB0627"/>
    <w:rsid w:val="00FB0638"/>
    <w:rsid w:val="00FB0AA2"/>
    <w:rsid w:val="00FB0BE2"/>
    <w:rsid w:val="00FB0C98"/>
    <w:rsid w:val="00FB0CA7"/>
    <w:rsid w:val="00FB100F"/>
    <w:rsid w:val="00FB167D"/>
    <w:rsid w:val="00FB1991"/>
    <w:rsid w:val="00FB1A45"/>
    <w:rsid w:val="00FB1B85"/>
    <w:rsid w:val="00FB1CA2"/>
    <w:rsid w:val="00FB1D11"/>
    <w:rsid w:val="00FB1DB6"/>
    <w:rsid w:val="00FB1DC3"/>
    <w:rsid w:val="00FB1ECC"/>
    <w:rsid w:val="00FB2278"/>
    <w:rsid w:val="00FB2297"/>
    <w:rsid w:val="00FB2308"/>
    <w:rsid w:val="00FB2494"/>
    <w:rsid w:val="00FB285B"/>
    <w:rsid w:val="00FB28BA"/>
    <w:rsid w:val="00FB2AC3"/>
    <w:rsid w:val="00FB3289"/>
    <w:rsid w:val="00FB3435"/>
    <w:rsid w:val="00FB346C"/>
    <w:rsid w:val="00FB35B2"/>
    <w:rsid w:val="00FB361C"/>
    <w:rsid w:val="00FB384C"/>
    <w:rsid w:val="00FB3C11"/>
    <w:rsid w:val="00FB3DC9"/>
    <w:rsid w:val="00FB3E71"/>
    <w:rsid w:val="00FB3EF9"/>
    <w:rsid w:val="00FB40A8"/>
    <w:rsid w:val="00FB40A9"/>
    <w:rsid w:val="00FB4107"/>
    <w:rsid w:val="00FB44F1"/>
    <w:rsid w:val="00FB484F"/>
    <w:rsid w:val="00FB524F"/>
    <w:rsid w:val="00FB5466"/>
    <w:rsid w:val="00FB5848"/>
    <w:rsid w:val="00FB5889"/>
    <w:rsid w:val="00FB589D"/>
    <w:rsid w:val="00FB59D2"/>
    <w:rsid w:val="00FB5B09"/>
    <w:rsid w:val="00FB5E93"/>
    <w:rsid w:val="00FB62ED"/>
    <w:rsid w:val="00FB64D5"/>
    <w:rsid w:val="00FB64FE"/>
    <w:rsid w:val="00FB68FC"/>
    <w:rsid w:val="00FB6BAB"/>
    <w:rsid w:val="00FB75D0"/>
    <w:rsid w:val="00FB77B9"/>
    <w:rsid w:val="00FC0015"/>
    <w:rsid w:val="00FC008D"/>
    <w:rsid w:val="00FC0330"/>
    <w:rsid w:val="00FC0C18"/>
    <w:rsid w:val="00FC147E"/>
    <w:rsid w:val="00FC19F5"/>
    <w:rsid w:val="00FC1C7B"/>
    <w:rsid w:val="00FC1E21"/>
    <w:rsid w:val="00FC1F7F"/>
    <w:rsid w:val="00FC204C"/>
    <w:rsid w:val="00FC22CE"/>
    <w:rsid w:val="00FC38D2"/>
    <w:rsid w:val="00FC3A20"/>
    <w:rsid w:val="00FC4598"/>
    <w:rsid w:val="00FC45CD"/>
    <w:rsid w:val="00FC4731"/>
    <w:rsid w:val="00FC47F9"/>
    <w:rsid w:val="00FC49C0"/>
    <w:rsid w:val="00FC49FF"/>
    <w:rsid w:val="00FC4D63"/>
    <w:rsid w:val="00FC5755"/>
    <w:rsid w:val="00FC5B7B"/>
    <w:rsid w:val="00FC5F3B"/>
    <w:rsid w:val="00FC62BF"/>
    <w:rsid w:val="00FC6CCB"/>
    <w:rsid w:val="00FC74B9"/>
    <w:rsid w:val="00FC7831"/>
    <w:rsid w:val="00FC7B9F"/>
    <w:rsid w:val="00FD00C3"/>
    <w:rsid w:val="00FD0226"/>
    <w:rsid w:val="00FD0329"/>
    <w:rsid w:val="00FD0332"/>
    <w:rsid w:val="00FD0A35"/>
    <w:rsid w:val="00FD0A48"/>
    <w:rsid w:val="00FD0FE0"/>
    <w:rsid w:val="00FD13F7"/>
    <w:rsid w:val="00FD17B7"/>
    <w:rsid w:val="00FD1885"/>
    <w:rsid w:val="00FD18B1"/>
    <w:rsid w:val="00FD1E12"/>
    <w:rsid w:val="00FD2235"/>
    <w:rsid w:val="00FD2528"/>
    <w:rsid w:val="00FD2855"/>
    <w:rsid w:val="00FD29A6"/>
    <w:rsid w:val="00FD2F55"/>
    <w:rsid w:val="00FD314A"/>
    <w:rsid w:val="00FD321C"/>
    <w:rsid w:val="00FD3475"/>
    <w:rsid w:val="00FD399B"/>
    <w:rsid w:val="00FD3B8A"/>
    <w:rsid w:val="00FD3E42"/>
    <w:rsid w:val="00FD3E56"/>
    <w:rsid w:val="00FD4652"/>
    <w:rsid w:val="00FD4A18"/>
    <w:rsid w:val="00FD5BF2"/>
    <w:rsid w:val="00FD5C52"/>
    <w:rsid w:val="00FD5CF1"/>
    <w:rsid w:val="00FD62BE"/>
    <w:rsid w:val="00FD65A6"/>
    <w:rsid w:val="00FD6698"/>
    <w:rsid w:val="00FD6AC4"/>
    <w:rsid w:val="00FD6F62"/>
    <w:rsid w:val="00FD6F90"/>
    <w:rsid w:val="00FD779D"/>
    <w:rsid w:val="00FE04E9"/>
    <w:rsid w:val="00FE061C"/>
    <w:rsid w:val="00FE0A0C"/>
    <w:rsid w:val="00FE1017"/>
    <w:rsid w:val="00FE10D8"/>
    <w:rsid w:val="00FE13AF"/>
    <w:rsid w:val="00FE1701"/>
    <w:rsid w:val="00FE18BB"/>
    <w:rsid w:val="00FE1993"/>
    <w:rsid w:val="00FE1E01"/>
    <w:rsid w:val="00FE1E78"/>
    <w:rsid w:val="00FE22C8"/>
    <w:rsid w:val="00FE2642"/>
    <w:rsid w:val="00FE2660"/>
    <w:rsid w:val="00FE2906"/>
    <w:rsid w:val="00FE2BAA"/>
    <w:rsid w:val="00FE30CF"/>
    <w:rsid w:val="00FE3724"/>
    <w:rsid w:val="00FE3854"/>
    <w:rsid w:val="00FE3A4A"/>
    <w:rsid w:val="00FE3B3E"/>
    <w:rsid w:val="00FE3ED8"/>
    <w:rsid w:val="00FE3F93"/>
    <w:rsid w:val="00FE44B9"/>
    <w:rsid w:val="00FE486E"/>
    <w:rsid w:val="00FE4C51"/>
    <w:rsid w:val="00FE4CC3"/>
    <w:rsid w:val="00FE4DEF"/>
    <w:rsid w:val="00FE5141"/>
    <w:rsid w:val="00FE56AA"/>
    <w:rsid w:val="00FE572E"/>
    <w:rsid w:val="00FE575D"/>
    <w:rsid w:val="00FE5B72"/>
    <w:rsid w:val="00FE5B8F"/>
    <w:rsid w:val="00FE5CCA"/>
    <w:rsid w:val="00FE6691"/>
    <w:rsid w:val="00FE6741"/>
    <w:rsid w:val="00FE6B26"/>
    <w:rsid w:val="00FE72DC"/>
    <w:rsid w:val="00FE7F6F"/>
    <w:rsid w:val="00FF00C3"/>
    <w:rsid w:val="00FF00CA"/>
    <w:rsid w:val="00FF05B3"/>
    <w:rsid w:val="00FF0E93"/>
    <w:rsid w:val="00FF1275"/>
    <w:rsid w:val="00FF14D9"/>
    <w:rsid w:val="00FF174B"/>
    <w:rsid w:val="00FF17C6"/>
    <w:rsid w:val="00FF19AD"/>
    <w:rsid w:val="00FF1CFB"/>
    <w:rsid w:val="00FF1D2E"/>
    <w:rsid w:val="00FF2337"/>
    <w:rsid w:val="00FF23ED"/>
    <w:rsid w:val="00FF2752"/>
    <w:rsid w:val="00FF28BF"/>
    <w:rsid w:val="00FF2ECB"/>
    <w:rsid w:val="00FF30A3"/>
    <w:rsid w:val="00FF371C"/>
    <w:rsid w:val="00FF39DA"/>
    <w:rsid w:val="00FF3D05"/>
    <w:rsid w:val="00FF405D"/>
    <w:rsid w:val="00FF4101"/>
    <w:rsid w:val="00FF4687"/>
    <w:rsid w:val="00FF49FA"/>
    <w:rsid w:val="00FF4E3C"/>
    <w:rsid w:val="00FF4EDE"/>
    <w:rsid w:val="00FF52D5"/>
    <w:rsid w:val="00FF5440"/>
    <w:rsid w:val="00FF54C7"/>
    <w:rsid w:val="00FF59E9"/>
    <w:rsid w:val="00FF5CD4"/>
    <w:rsid w:val="00FF5E31"/>
    <w:rsid w:val="00FF5EAF"/>
    <w:rsid w:val="00FF6205"/>
    <w:rsid w:val="00FF62E9"/>
    <w:rsid w:val="00FF635A"/>
    <w:rsid w:val="00FF68EC"/>
    <w:rsid w:val="00FF69F6"/>
    <w:rsid w:val="00FF6A59"/>
    <w:rsid w:val="00FF6AC8"/>
    <w:rsid w:val="00FF6C4D"/>
    <w:rsid w:val="00FF7120"/>
    <w:rsid w:val="00FF7951"/>
    <w:rsid w:val="00FF7BAA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7023312"/>
  <w15:chartTrackingRefBased/>
  <w15:docId w15:val="{239E0640-C901-430D-9A4A-BB78E38B5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3A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8558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855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uiPriority w:val="99"/>
    <w:rsid w:val="0038558F"/>
    <w:pPr>
      <w:spacing w:after="120"/>
    </w:pPr>
  </w:style>
  <w:style w:type="paragraph" w:styleId="Header">
    <w:name w:val="header"/>
    <w:basedOn w:val="Normal"/>
    <w:link w:val="HeaderChar"/>
    <w:rsid w:val="0038558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8558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8558F"/>
    <w:rPr>
      <w:rFonts w:cs="Times New Roman"/>
      <w:b/>
      <w:bCs/>
    </w:rPr>
  </w:style>
  <w:style w:type="paragraph" w:styleId="ListBullet">
    <w:name w:val="List Bullet"/>
    <w:basedOn w:val="Normal"/>
    <w:rsid w:val="0038558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8558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8558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8558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8558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8558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8558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8558F"/>
    <w:pPr>
      <w:ind w:left="284"/>
    </w:pPr>
  </w:style>
  <w:style w:type="paragraph" w:customStyle="1" w:styleId="AAFrameAddress">
    <w:name w:val="AA Frame Address"/>
    <w:basedOn w:val="Heading1"/>
    <w:rsid w:val="0038558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38558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8558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8558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8558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8558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8558F"/>
    <w:pPr>
      <w:ind w:left="851" w:hanging="284"/>
    </w:pPr>
  </w:style>
  <w:style w:type="paragraph" w:styleId="Index4">
    <w:name w:val="index 4"/>
    <w:basedOn w:val="Normal"/>
    <w:next w:val="Normal"/>
    <w:semiHidden/>
    <w:rsid w:val="0038558F"/>
    <w:pPr>
      <w:ind w:left="1135" w:hanging="284"/>
    </w:pPr>
  </w:style>
  <w:style w:type="paragraph" w:styleId="Index6">
    <w:name w:val="index 6"/>
    <w:basedOn w:val="Normal"/>
    <w:next w:val="Normal"/>
    <w:semiHidden/>
    <w:rsid w:val="0038558F"/>
    <w:pPr>
      <w:ind w:left="1702" w:hanging="284"/>
    </w:pPr>
  </w:style>
  <w:style w:type="paragraph" w:styleId="Index5">
    <w:name w:val="index 5"/>
    <w:basedOn w:val="Normal"/>
    <w:next w:val="Normal"/>
    <w:semiHidden/>
    <w:rsid w:val="0038558F"/>
    <w:pPr>
      <w:ind w:left="1418" w:hanging="284"/>
    </w:pPr>
  </w:style>
  <w:style w:type="paragraph" w:styleId="Index7">
    <w:name w:val="index 7"/>
    <w:basedOn w:val="Normal"/>
    <w:next w:val="Normal"/>
    <w:semiHidden/>
    <w:rsid w:val="0038558F"/>
    <w:pPr>
      <w:ind w:left="1985" w:hanging="284"/>
    </w:pPr>
  </w:style>
  <w:style w:type="paragraph" w:styleId="Index8">
    <w:name w:val="index 8"/>
    <w:basedOn w:val="Normal"/>
    <w:next w:val="Normal"/>
    <w:semiHidden/>
    <w:rsid w:val="0038558F"/>
    <w:pPr>
      <w:ind w:left="2269" w:hanging="284"/>
    </w:pPr>
  </w:style>
  <w:style w:type="paragraph" w:styleId="Index9">
    <w:name w:val="index 9"/>
    <w:basedOn w:val="Normal"/>
    <w:next w:val="Normal"/>
    <w:semiHidden/>
    <w:rsid w:val="0038558F"/>
    <w:pPr>
      <w:ind w:left="2552" w:hanging="284"/>
    </w:pPr>
  </w:style>
  <w:style w:type="paragraph" w:styleId="TOC2">
    <w:name w:val="toc 2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8558F"/>
    <w:pPr>
      <w:ind w:left="851"/>
    </w:pPr>
  </w:style>
  <w:style w:type="paragraph" w:styleId="TOC5">
    <w:name w:val="toc 5"/>
    <w:basedOn w:val="Normal"/>
    <w:next w:val="Normal"/>
    <w:semiHidden/>
    <w:rsid w:val="0038558F"/>
    <w:pPr>
      <w:ind w:left="1134"/>
    </w:pPr>
  </w:style>
  <w:style w:type="paragraph" w:styleId="TOC6">
    <w:name w:val="toc 6"/>
    <w:basedOn w:val="Normal"/>
    <w:next w:val="Normal"/>
    <w:semiHidden/>
    <w:rsid w:val="0038558F"/>
    <w:pPr>
      <w:ind w:left="1418"/>
    </w:pPr>
  </w:style>
  <w:style w:type="paragraph" w:styleId="TOC7">
    <w:name w:val="toc 7"/>
    <w:basedOn w:val="Normal"/>
    <w:next w:val="Normal"/>
    <w:semiHidden/>
    <w:rsid w:val="0038558F"/>
    <w:pPr>
      <w:ind w:left="1701"/>
    </w:pPr>
  </w:style>
  <w:style w:type="paragraph" w:styleId="TOC8">
    <w:name w:val="toc 8"/>
    <w:basedOn w:val="Normal"/>
    <w:next w:val="Normal"/>
    <w:semiHidden/>
    <w:rsid w:val="0038558F"/>
    <w:pPr>
      <w:ind w:left="1985"/>
    </w:pPr>
  </w:style>
  <w:style w:type="paragraph" w:styleId="TOC9">
    <w:name w:val="toc 9"/>
    <w:basedOn w:val="Normal"/>
    <w:next w:val="Normal"/>
    <w:semiHidden/>
    <w:rsid w:val="0038558F"/>
    <w:pPr>
      <w:ind w:left="2268"/>
    </w:pPr>
  </w:style>
  <w:style w:type="paragraph" w:styleId="TableofFigures">
    <w:name w:val="table of figures"/>
    <w:basedOn w:val="Normal"/>
    <w:next w:val="Normal"/>
    <w:semiHidden/>
    <w:rsid w:val="0038558F"/>
    <w:pPr>
      <w:ind w:left="567" w:hanging="567"/>
    </w:pPr>
  </w:style>
  <w:style w:type="paragraph" w:styleId="ListBullet5">
    <w:name w:val="List Bullet 5"/>
    <w:basedOn w:val="Normal"/>
    <w:rsid w:val="0038558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38558F"/>
    <w:pPr>
      <w:ind w:firstLine="284"/>
    </w:pPr>
  </w:style>
  <w:style w:type="paragraph" w:styleId="BodyTextIndent">
    <w:name w:val="Body Text Indent"/>
    <w:aliases w:val="i"/>
    <w:basedOn w:val="Normal"/>
    <w:rsid w:val="0038558F"/>
    <w:pPr>
      <w:spacing w:after="120"/>
      <w:ind w:left="283"/>
    </w:pPr>
  </w:style>
  <w:style w:type="paragraph" w:styleId="BodyTextFirstIndent2">
    <w:name w:val="Body Text First Indent 2"/>
    <w:basedOn w:val="BodyTextIndent"/>
    <w:rsid w:val="0038558F"/>
    <w:pPr>
      <w:ind w:left="284" w:firstLine="284"/>
    </w:pPr>
  </w:style>
  <w:style w:type="character" w:styleId="Strong">
    <w:name w:val="Strong"/>
    <w:qFormat/>
    <w:rsid w:val="0038558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8558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855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855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8558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8558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855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8558F"/>
    <w:pPr>
      <w:framePr w:h="1054" w:wrap="around" w:y="5920"/>
    </w:pPr>
  </w:style>
  <w:style w:type="paragraph" w:customStyle="1" w:styleId="ReportHeading3">
    <w:name w:val="ReportHeading3"/>
    <w:basedOn w:val="ReportHeading2"/>
    <w:rsid w:val="0038558F"/>
    <w:pPr>
      <w:framePr w:h="443" w:wrap="around" w:y="8223"/>
    </w:pPr>
  </w:style>
  <w:style w:type="paragraph" w:customStyle="1" w:styleId="a">
    <w:name w:val="¢éÍ¤ÇÒ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8558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855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855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855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855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855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38558F"/>
  </w:style>
  <w:style w:type="paragraph" w:customStyle="1" w:styleId="ASSETS">
    <w:name w:val="ASSETS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3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3735"/>
      </w:tabs>
      <w:spacing w:after="240"/>
      <w:ind w:left="540" w:right="29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31A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61C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 w:right="389"/>
      <w:jc w:val="both"/>
    </w:pPr>
    <w:rPr>
      <w:rFonts w:ascii="Angsana New" w:eastAsia="Calibri" w:hAnsi="Angsana New"/>
      <w:i/>
      <w:iCs/>
      <w:sz w:val="30"/>
      <w:szCs w:val="30"/>
      <w:shd w:val="clear" w:color="auto" w:fill="E0E0E0"/>
    </w:rPr>
  </w:style>
  <w:style w:type="character" w:customStyle="1" w:styleId="AccPolicysubheadChar">
    <w:name w:val="Acc Policy sub head Char"/>
    <w:link w:val="AccPolicysubhead"/>
    <w:rsid w:val="00461C78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0457D6"/>
    <w:rPr>
      <w:sz w:val="16"/>
      <w:szCs w:val="18"/>
    </w:rPr>
  </w:style>
  <w:style w:type="paragraph" w:styleId="CommentText">
    <w:name w:val="annotation text"/>
    <w:basedOn w:val="Normal"/>
    <w:link w:val="CommentTextChar"/>
    <w:rsid w:val="000457D6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0457D6"/>
    <w:rPr>
      <w:b/>
      <w:bCs/>
    </w:rPr>
  </w:style>
  <w:style w:type="character" w:customStyle="1" w:styleId="Heading2Char">
    <w:name w:val="Heading 2 Char"/>
    <w:rsid w:val="0087085C"/>
    <w:rPr>
      <w:rFonts w:ascii="Arial" w:hAnsi="Arial"/>
      <w:b/>
      <w:bCs/>
      <w:sz w:val="18"/>
      <w:szCs w:val="18"/>
      <w:lang w:val="en-US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E5C33"/>
    <w:pPr>
      <w:ind w:left="720"/>
      <w:contextualSpacing/>
    </w:pPr>
    <w:rPr>
      <w:szCs w:val="22"/>
    </w:rPr>
  </w:style>
  <w:style w:type="paragraph" w:customStyle="1" w:styleId="Default">
    <w:name w:val="Default"/>
    <w:rsid w:val="00F764C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4D252C"/>
    <w:rPr>
      <w:rFonts w:cs="EucrosiaUPC"/>
      <w:b/>
      <w:bCs/>
      <w:sz w:val="32"/>
      <w:szCs w:val="32"/>
    </w:rPr>
  </w:style>
  <w:style w:type="character" w:customStyle="1" w:styleId="Heading8Char">
    <w:name w:val="Heading 8 Char"/>
    <w:link w:val="Heading8"/>
    <w:rsid w:val="00DC375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321C7"/>
    <w:rPr>
      <w:rFonts w:cs="EucrosiaUPC"/>
      <w:b/>
      <w:bCs/>
      <w:sz w:val="30"/>
      <w:szCs w:val="30"/>
    </w:rPr>
  </w:style>
  <w:style w:type="paragraph" w:styleId="Revision">
    <w:name w:val="Revision"/>
    <w:hidden/>
    <w:uiPriority w:val="99"/>
    <w:semiHidden/>
    <w:rsid w:val="00AE72AB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rsid w:val="00C33258"/>
    <w:rPr>
      <w:rFonts w:ascii="Book Antiqua" w:hAnsi="Book Antiqua"/>
      <w:sz w:val="22"/>
      <w:szCs w:val="22"/>
    </w:rPr>
  </w:style>
  <w:style w:type="character" w:customStyle="1" w:styleId="Heading5Char1">
    <w:name w:val="Heading 5 Char1"/>
    <w:rsid w:val="005864C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rsid w:val="00032424"/>
    <w:rPr>
      <w:rFonts w:ascii="Arial" w:hAnsi="Arial"/>
      <w:sz w:val="18"/>
      <w:szCs w:val="18"/>
    </w:rPr>
  </w:style>
  <w:style w:type="character" w:customStyle="1" w:styleId="CommentTextChar">
    <w:name w:val="Comment Text Char"/>
    <w:link w:val="CommentText"/>
    <w:rsid w:val="00D6385E"/>
    <w:rPr>
      <w:rFonts w:ascii="Arial" w:hAnsi="Arial" w:cs="Cordia New"/>
      <w:szCs w:val="23"/>
    </w:rPr>
  </w:style>
  <w:style w:type="paragraph" w:styleId="BodyTextIndent3">
    <w:name w:val="Body Text Indent 3"/>
    <w:basedOn w:val="Normal"/>
    <w:link w:val="BodyTextIndent3Char"/>
    <w:rsid w:val="00025562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025562"/>
    <w:rPr>
      <w:rFonts w:ascii="Arial" w:hAnsi="Arial"/>
      <w:sz w:val="16"/>
    </w:rPr>
  </w:style>
  <w:style w:type="character" w:customStyle="1" w:styleId="FootnoteTextChar">
    <w:name w:val="Footnote Text Char"/>
    <w:aliases w:val="ft Char"/>
    <w:link w:val="FootnoteText"/>
    <w:semiHidden/>
    <w:locked/>
    <w:rsid w:val="007D1B16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7D1B16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7314A7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Emphasis">
    <w:name w:val="Emphasis"/>
    <w:uiPriority w:val="20"/>
    <w:qFormat/>
    <w:rsid w:val="00E42CCA"/>
    <w:rPr>
      <w:i/>
      <w:iCs/>
    </w:rPr>
  </w:style>
  <w:style w:type="paragraph" w:customStyle="1" w:styleId="s359">
    <w:name w:val="s359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">
    <w:name w:val="s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3">
    <w:name w:val="s23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362">
    <w:name w:val="s36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bumpedfont15">
    <w:name w:val="bumpedfont15"/>
    <w:rsid w:val="00661259"/>
  </w:style>
  <w:style w:type="paragraph" w:styleId="TOCHeading">
    <w:name w:val="TOC Heading"/>
    <w:basedOn w:val="Heading1"/>
    <w:next w:val="Normal"/>
    <w:uiPriority w:val="39"/>
    <w:unhideWhenUsed/>
    <w:qFormat/>
    <w:rsid w:val="00E95A9C"/>
    <w:pPr>
      <w:keepLines/>
      <w:numPr>
        <w:numId w:val="0"/>
      </w:numPr>
      <w:shd w:val="clear" w:color="auto" w:fill="auto"/>
      <w:spacing w:before="240" w:line="259" w:lineRule="auto"/>
      <w:outlineLvl w:val="9"/>
    </w:pPr>
    <w:rPr>
      <w:rFonts w:ascii="Calibri Light" w:eastAsia="Times New Roman" w:hAnsi="Calibri Light"/>
      <w:b w:val="0"/>
      <w:bCs w:val="0"/>
      <w:color w:val="2E74B5"/>
      <w:sz w:val="32"/>
      <w:szCs w:val="32"/>
      <w:u w:val="none"/>
      <w:lang w:bidi="ar-SA"/>
    </w:rPr>
  </w:style>
  <w:style w:type="character" w:styleId="Hyperlink">
    <w:name w:val="Hyperlink"/>
    <w:uiPriority w:val="99"/>
    <w:unhideWhenUsed/>
    <w:rsid w:val="00E95A9C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274206"/>
    <w:rPr>
      <w:rFonts w:ascii="Arial" w:hAnsi="Arial"/>
      <w:sz w:val="18"/>
      <w:szCs w:val="18"/>
    </w:rPr>
  </w:style>
  <w:style w:type="character" w:customStyle="1" w:styleId="MacroTextChar">
    <w:name w:val="Macro Text Char"/>
    <w:link w:val="MacroText"/>
    <w:uiPriority w:val="99"/>
    <w:rsid w:val="00F10FF4"/>
    <w:rPr>
      <w:rFonts w:ascii="Courier New" w:hAnsi="Courier New"/>
      <w:lang w:val="en-AU" w:bidi="ar-SA"/>
    </w:rPr>
  </w:style>
  <w:style w:type="character" w:customStyle="1" w:styleId="Heading9Char">
    <w:name w:val="Heading 9 Char"/>
    <w:link w:val="Heading9"/>
    <w:rsid w:val="003F5A8F"/>
    <w:rPr>
      <w:rFonts w:cs="EucrosiaUPC"/>
      <w:b/>
      <w:bCs/>
      <w:sz w:val="30"/>
      <w:szCs w:val="30"/>
    </w:rPr>
  </w:style>
  <w:style w:type="character" w:customStyle="1" w:styleId="blockChar">
    <w:name w:val="block Char"/>
    <w:aliases w:val="b Char"/>
    <w:link w:val="block"/>
    <w:locked/>
    <w:rsid w:val="00D4255D"/>
    <w:rPr>
      <w:sz w:val="22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5FB4"/>
    <w:rPr>
      <w:szCs w:val="22"/>
    </w:rPr>
  </w:style>
  <w:style w:type="paragraph" w:styleId="Closing">
    <w:name w:val="Closing"/>
    <w:basedOn w:val="Normal"/>
    <w:link w:val="ClosingChar"/>
    <w:semiHidden/>
    <w:unhideWhenUsed/>
    <w:rsid w:val="00515FB4"/>
    <w:pPr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515FB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515FB4"/>
    <w:rPr>
      <w:szCs w:val="22"/>
    </w:rPr>
  </w:style>
  <w:style w:type="character" w:customStyle="1" w:styleId="DateChar">
    <w:name w:val="Date Char"/>
    <w:basedOn w:val="DefaultParagraphFont"/>
    <w:link w:val="Date"/>
    <w:rsid w:val="00515FB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515FB4"/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15FB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515FB4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515FB4"/>
    <w:rPr>
      <w:rFonts w:ascii="Arial" w:hAnsi="Arial"/>
      <w:szCs w:val="25"/>
    </w:rPr>
  </w:style>
  <w:style w:type="paragraph" w:styleId="EnvelopeAddress">
    <w:name w:val="envelope address"/>
    <w:basedOn w:val="Normal"/>
    <w:semiHidden/>
    <w:unhideWhenUsed/>
    <w:rsid w:val="00515FB4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30"/>
    </w:rPr>
  </w:style>
  <w:style w:type="paragraph" w:styleId="EnvelopeReturn">
    <w:name w:val="envelope return"/>
    <w:basedOn w:val="Normal"/>
    <w:semiHidden/>
    <w:unhideWhenUsed/>
    <w:rsid w:val="00515FB4"/>
    <w:rPr>
      <w:rFonts w:ascii="Calibri Light" w:eastAsia="Times New Roman" w:hAnsi="Calibri Light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515FB4"/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515FB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515FB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15FB4"/>
    <w:rPr>
      <w:rFonts w:ascii="Courier New" w:hAnsi="Courier New"/>
      <w:szCs w:val="25"/>
    </w:rPr>
  </w:style>
  <w:style w:type="paragraph" w:styleId="IndexHeading">
    <w:name w:val="index heading"/>
    <w:basedOn w:val="Normal"/>
    <w:next w:val="Index1"/>
    <w:semiHidden/>
    <w:unhideWhenUsed/>
    <w:rsid w:val="00515FB4"/>
    <w:rPr>
      <w:rFonts w:ascii="Calibri Light" w:eastAsia="Times New Roman" w:hAnsi="Calibri Light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5FB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5FB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semiHidden/>
    <w:unhideWhenUsed/>
    <w:rsid w:val="00515FB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semiHidden/>
    <w:unhideWhenUsed/>
    <w:rsid w:val="00515FB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515FB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515FB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515FB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515FB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semiHidden/>
    <w:unhideWhenUsed/>
    <w:rsid w:val="00515FB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515FB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515FB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515FB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515F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Times New Roman" w:hAnsi="Calibri Light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515FB4"/>
    <w:rPr>
      <w:rFonts w:ascii="Calibri Light" w:eastAsia="Times New Roman" w:hAnsi="Calibri Light"/>
      <w:sz w:val="24"/>
      <w:szCs w:val="30"/>
      <w:shd w:val="pct20" w:color="auto" w:fill="auto"/>
    </w:rPr>
  </w:style>
  <w:style w:type="paragraph" w:styleId="NoSpacing">
    <w:name w:val="No Spacing"/>
    <w:link w:val="NoSpacingChar"/>
    <w:uiPriority w:val="1"/>
    <w:qFormat/>
    <w:rsid w:val="00515FB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NormalWeb">
    <w:name w:val="Normal (Web)"/>
    <w:basedOn w:val="Normal"/>
    <w:semiHidden/>
    <w:unhideWhenUsed/>
    <w:rsid w:val="00515FB4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15FB4"/>
    <w:rPr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515FB4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semiHidden/>
    <w:unhideWhenUsed/>
    <w:rsid w:val="00515FB4"/>
    <w:rPr>
      <w:rFonts w:ascii="Courier New" w:hAnsi="Courier New"/>
      <w:sz w:val="20"/>
      <w:szCs w:val="25"/>
    </w:rPr>
  </w:style>
  <w:style w:type="character" w:customStyle="1" w:styleId="PlainTextChar">
    <w:name w:val="Plain Text Char"/>
    <w:basedOn w:val="DefaultParagraphFont"/>
    <w:link w:val="PlainText"/>
    <w:semiHidden/>
    <w:rsid w:val="00515FB4"/>
    <w:rPr>
      <w:rFonts w:ascii="Courier New" w:hAnsi="Courier New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15FB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15FB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515FB4"/>
    <w:rPr>
      <w:szCs w:val="22"/>
    </w:rPr>
  </w:style>
  <w:style w:type="character" w:customStyle="1" w:styleId="SalutationChar">
    <w:name w:val="Salutation Char"/>
    <w:basedOn w:val="DefaultParagraphFont"/>
    <w:link w:val="Salutation"/>
    <w:rsid w:val="00515FB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515FB4"/>
    <w:pPr>
      <w:spacing w:after="60"/>
      <w:jc w:val="center"/>
      <w:outlineLvl w:val="1"/>
    </w:pPr>
    <w:rPr>
      <w:rFonts w:ascii="Calibri Light" w:eastAsia="Times New Roman" w:hAnsi="Calibri Light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515FB4"/>
    <w:rPr>
      <w:rFonts w:ascii="Calibri Light" w:eastAsia="Times New Roman" w:hAnsi="Calibri Light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515FB4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basedOn w:val="DefaultParagraphFont"/>
    <w:link w:val="Title"/>
    <w:rsid w:val="00515FB4"/>
    <w:rPr>
      <w:rFonts w:ascii="Calibri Light" w:eastAsia="Times New Roman" w:hAnsi="Calibri Light"/>
      <w:b/>
      <w:bCs/>
      <w:kern w:val="28"/>
      <w:sz w:val="32"/>
      <w:szCs w:val="40"/>
    </w:rPr>
  </w:style>
  <w:style w:type="paragraph" w:customStyle="1" w:styleId="xmsonormal">
    <w:name w:val="x_msonormal"/>
    <w:basedOn w:val="Normal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Tahoma"/>
      <w:sz w:val="22"/>
      <w:szCs w:val="22"/>
    </w:rPr>
  </w:style>
  <w:style w:type="character" w:styleId="FollowedHyperlink">
    <w:name w:val="FollowedHyperlink"/>
    <w:semiHidden/>
    <w:unhideWhenUsed/>
    <w:rsid w:val="00515FB4"/>
    <w:rPr>
      <w:color w:val="954F72"/>
      <w:u w:val="single"/>
    </w:rPr>
  </w:style>
  <w:style w:type="character" w:customStyle="1" w:styleId="Heading6Char">
    <w:name w:val="Heading 6 Char"/>
    <w:link w:val="Heading6"/>
    <w:uiPriority w:val="9"/>
    <w:locked/>
    <w:rsid w:val="00515FB4"/>
    <w:rPr>
      <w:rFonts w:cs="EucrosiaUPC"/>
      <w:b/>
      <w:bCs/>
      <w:sz w:val="32"/>
      <w:szCs w:val="32"/>
      <w:u w:val="single"/>
    </w:rPr>
  </w:style>
  <w:style w:type="paragraph" w:customStyle="1" w:styleId="Pa13">
    <w:name w:val="Pa13"/>
    <w:basedOn w:val="Normal"/>
    <w:next w:val="Normal"/>
    <w:uiPriority w:val="99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character" w:customStyle="1" w:styleId="NoSpacingChar">
    <w:name w:val="No Spacing Char"/>
    <w:link w:val="NoSpacing"/>
    <w:uiPriority w:val="1"/>
    <w:locked/>
    <w:rsid w:val="008B5CBE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41D33"/>
    <w:rPr>
      <w:rFonts w:ascii="Arial" w:hAnsi="Arial"/>
      <w:sz w:val="18"/>
      <w:szCs w:val="22"/>
    </w:rPr>
  </w:style>
  <w:style w:type="paragraph" w:customStyle="1" w:styleId="NFS1">
    <w:name w:val="NFS1"/>
    <w:basedOn w:val="Heading1"/>
    <w:link w:val="NFS1Char"/>
    <w:qFormat/>
    <w:rsid w:val="008A5C5D"/>
    <w:pPr>
      <w:numPr>
        <w:numId w:val="23"/>
      </w:numPr>
      <w:spacing w:line="240" w:lineRule="auto"/>
      <w:ind w:right="-43"/>
      <w:jc w:val="thaiDistribute"/>
    </w:pPr>
    <w:rPr>
      <w:rFonts w:ascii="Angsana New" w:hAnsi="Angsana New"/>
      <w:b w:val="0"/>
      <w:bCs w:val="0"/>
      <w:sz w:val="30"/>
      <w:szCs w:val="30"/>
      <w:u w:val="none"/>
    </w:rPr>
  </w:style>
  <w:style w:type="character" w:customStyle="1" w:styleId="NFS1Char">
    <w:name w:val="NFS1 Char"/>
    <w:basedOn w:val="ListParagraphChar"/>
    <w:link w:val="NFS1"/>
    <w:rsid w:val="008A5C5D"/>
    <w:rPr>
      <w:rFonts w:ascii="Angsana New" w:hAnsi="Angsana New"/>
      <w:sz w:val="30"/>
      <w:szCs w:val="30"/>
      <w:shd w:val="solid" w:color="FFFFFF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1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19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1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30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6983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8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859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064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88293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9127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240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69351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3919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68107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50412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1599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371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53775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2420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76331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1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53A9E06-BDCE-4DD5-88D4-6FC9A32C80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776C6A-7B16-4025-9381-0C67B3EEB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74DA56-1E24-47DE-9BBC-56E4AB6ED1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84D4D7-C89D-40C5-BBE2-51612F27CF6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3772</TotalTime>
  <Pages>24</Pages>
  <Words>6873</Words>
  <Characters>25946</Characters>
  <Application>Microsoft Office Word</Application>
  <DocSecurity>0</DocSecurity>
  <Lines>216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32754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Usanee, Intachit</dc:creator>
  <cp:keywords/>
  <dc:description/>
  <cp:lastModifiedBy>Phudit, Moovoravich</cp:lastModifiedBy>
  <cp:revision>1020</cp:revision>
  <cp:lastPrinted>2026-04-19T14:28:00Z</cp:lastPrinted>
  <dcterms:created xsi:type="dcterms:W3CDTF">2023-09-13T08:50:00Z</dcterms:created>
  <dcterms:modified xsi:type="dcterms:W3CDTF">2026-05-04T18:31:00Z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Annual Financial Statement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