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7418D9" w:rsidRPr="00AA270B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AA270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AA270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AA270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AA270B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AA270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AA270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AA270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AA270B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AA270B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AA270B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3D2E5340" w:rsidR="00AD4AA1" w:rsidRPr="00AA270B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FB0312" w:rsidRPr="00AA270B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54D04D02" w:rsidR="00FB0312" w:rsidRPr="00AA270B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9999B2" w14:textId="77777777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FB0312" w:rsidRPr="00AA270B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389930D4" w:rsidR="00FB0312" w:rsidRPr="00AA270B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C36230" w14:textId="77777777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63EB2A0E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FB0312" w:rsidRPr="00AA270B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0771148" w:rsidR="00FB0312" w:rsidRPr="00AA270B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DA1D81" w14:textId="77777777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1ADBD320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  <w:r w:rsidR="00EF427D" w:rsidRPr="00AA270B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และบริษัทร่วม</w:t>
            </w:r>
          </w:p>
        </w:tc>
      </w:tr>
      <w:tr w:rsidR="00FB0312" w:rsidRPr="00AA270B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638338F9" w:rsidR="00FB0312" w:rsidRPr="00AA270B" w:rsidRDefault="006375E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717C63" w14:textId="77777777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78F30402" w:rsidR="00FB0312" w:rsidRPr="00AA270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B13709" w:rsidRPr="00AA270B" w14:paraId="4C4CFBCC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05CDB8A" w14:textId="4362EF8D" w:rsidR="00B13709" w:rsidRPr="00AA270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55EF04F" w14:textId="77777777" w:rsidR="00B13709" w:rsidRPr="00AA270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35E2DD" w14:textId="3F18F320" w:rsidR="00B13709" w:rsidRPr="00AA270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FB0312" w:rsidRPr="00AA270B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47D815D1" w:rsidR="00FB0312" w:rsidRPr="00AA270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85F73F1" w14:textId="77777777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7A9E475F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FB0312" w:rsidRPr="00AA270B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25A71705" w:rsidR="00FB0312" w:rsidRPr="00AA270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97A0523" w14:textId="77777777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1A2CB7A4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FB0312" w:rsidRPr="00AA270B" w14:paraId="7B4202FF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08044DB3" w:rsidR="00FB0312" w:rsidRPr="00AA270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D0C4B97" w14:textId="77777777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24A4E012" w:rsidR="00FB0312" w:rsidRPr="00AA270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A7D7D" w:rsidRPr="00AA270B" w14:paraId="3DD5E16D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D30C7EF" w14:textId="1B71C53C" w:rsidR="00DA7D7D" w:rsidRPr="00AA270B" w:rsidRDefault="00DA7D7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3730D1E" w14:textId="77777777" w:rsidR="00DA7D7D" w:rsidRPr="00AA270B" w:rsidRDefault="00DA7D7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4FCB1AF4" w14:textId="0FCF39EA" w:rsidR="00DA7D7D" w:rsidRPr="00AA270B" w:rsidRDefault="00DA7D7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DA7D7D" w:rsidRPr="00AA270B" w14:paraId="673E47CB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22D93C3" w14:textId="441CEA52" w:rsidR="00DA7D7D" w:rsidRPr="00AA270B" w:rsidRDefault="00DA7D7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98A867F" w14:textId="77777777" w:rsidR="00DA7D7D" w:rsidRPr="00AA270B" w:rsidRDefault="00DA7D7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25663C5" w14:textId="07223FA2" w:rsidR="00DA7D7D" w:rsidRPr="00AA270B" w:rsidRDefault="00DA7D7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A7D7D" w:rsidRPr="00AA270B" w14:paraId="2639010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02E7B12" w14:textId="1A94C4A4" w:rsidR="00DA7D7D" w:rsidRPr="00AA270B" w:rsidRDefault="00DA7D7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62341503" w14:textId="77777777" w:rsidR="00DA7D7D" w:rsidRPr="00AA270B" w:rsidRDefault="00DA7D7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3170C21" w14:textId="50C12650" w:rsidR="00DA7D7D" w:rsidRPr="00AA270B" w:rsidRDefault="00DA7D7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661E3067" w14:textId="77777777" w:rsidR="00DB12B7" w:rsidRPr="00AA270B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AA270B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AA270B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27C3EAD" w14:textId="77777777" w:rsidR="00870497" w:rsidRPr="00AA270B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4"/>
          <w:szCs w:val="24"/>
        </w:rPr>
      </w:pPr>
    </w:p>
    <w:p w14:paraId="6F0362E3" w14:textId="00C0860F" w:rsidR="00DB12B7" w:rsidRPr="00AA270B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  <w:cs/>
        </w:rPr>
      </w:pPr>
      <w:r w:rsidRPr="00AA270B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7B14BC" w:rsidRPr="00AA270B">
        <w:rPr>
          <w:rFonts w:asciiTheme="majorBidi" w:hAnsiTheme="majorBidi" w:cstheme="majorBidi"/>
          <w:sz w:val="28"/>
          <w:szCs w:val="28"/>
          <w:cs/>
        </w:rPr>
        <w:t>่</w:t>
      </w:r>
      <w:r w:rsidR="007B14BC" w:rsidRPr="00AA270B">
        <w:rPr>
          <w:rFonts w:asciiTheme="majorBidi" w:hAnsiTheme="majorBidi" w:cstheme="majorBidi"/>
          <w:sz w:val="28"/>
          <w:szCs w:val="28"/>
        </w:rPr>
        <w:t xml:space="preserve"> </w:t>
      </w:r>
      <w:r w:rsidR="00C03085" w:rsidRPr="00AA270B">
        <w:rPr>
          <w:rFonts w:asciiTheme="majorBidi" w:hAnsiTheme="majorBidi" w:cstheme="majorBidi"/>
          <w:sz w:val="28"/>
          <w:szCs w:val="28"/>
        </w:rPr>
        <w:t>8</w:t>
      </w:r>
      <w:r w:rsidR="00AC7B0E" w:rsidRPr="00AA270B">
        <w:rPr>
          <w:rFonts w:asciiTheme="majorBidi" w:hAnsiTheme="majorBidi" w:cstheme="majorBidi"/>
          <w:sz w:val="28"/>
          <w:szCs w:val="28"/>
        </w:rPr>
        <w:t xml:space="preserve"> </w:t>
      </w:r>
      <w:r w:rsidR="00F4011B" w:rsidRPr="00AA270B">
        <w:rPr>
          <w:rFonts w:asciiTheme="majorBidi" w:hAnsiTheme="majorBidi" w:cstheme="majorBidi" w:hint="cs"/>
          <w:sz w:val="28"/>
          <w:szCs w:val="28"/>
          <w:cs/>
        </w:rPr>
        <w:t>พฤ</w:t>
      </w:r>
      <w:r w:rsidR="00B60AC9" w:rsidRPr="00AA270B">
        <w:rPr>
          <w:rFonts w:asciiTheme="majorBidi" w:hAnsiTheme="majorBidi" w:cstheme="majorBidi" w:hint="cs"/>
          <w:sz w:val="28"/>
          <w:szCs w:val="28"/>
          <w:cs/>
        </w:rPr>
        <w:t>ษภาคม</w:t>
      </w:r>
      <w:r w:rsidR="00FB0312" w:rsidRPr="00AA270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B0312" w:rsidRPr="00AA270B">
        <w:rPr>
          <w:rFonts w:asciiTheme="majorBidi" w:hAnsiTheme="majorBidi" w:cstheme="majorBidi"/>
          <w:sz w:val="28"/>
          <w:szCs w:val="28"/>
        </w:rPr>
        <w:t>256</w:t>
      </w:r>
      <w:r w:rsidR="00B60AC9" w:rsidRPr="00AA270B">
        <w:rPr>
          <w:rFonts w:asciiTheme="majorBidi" w:hAnsiTheme="majorBidi" w:cstheme="majorBidi"/>
          <w:sz w:val="28"/>
          <w:szCs w:val="28"/>
        </w:rPr>
        <w:t>9</w:t>
      </w:r>
    </w:p>
    <w:p w14:paraId="6FF58D22" w14:textId="77777777" w:rsidR="00DB12B7" w:rsidRPr="00AA270B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A343621" w14:textId="1C92997E" w:rsidR="00DB12B7" w:rsidRPr="00AA270B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AA270B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4A7C6963" w14:textId="77777777" w:rsidR="00870497" w:rsidRPr="00AA270B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F67E742" w14:textId="3A949C8C" w:rsidR="00DB12B7" w:rsidRPr="00AA270B" w:rsidRDefault="00DB12B7" w:rsidP="006D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270B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AA270B">
        <w:rPr>
          <w:rFonts w:asciiTheme="majorBidi" w:hAnsiTheme="majorBidi" w:cstheme="majorBidi"/>
          <w:sz w:val="28"/>
          <w:szCs w:val="28"/>
        </w:rPr>
        <w:t>(“</w:t>
      </w:r>
      <w:r w:rsidRPr="00AA270B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AA270B">
        <w:rPr>
          <w:rFonts w:asciiTheme="majorBidi" w:hAnsiTheme="majorBidi" w:cstheme="majorBidi"/>
          <w:sz w:val="28"/>
          <w:szCs w:val="28"/>
        </w:rPr>
        <w:t xml:space="preserve">”) 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AA270B">
        <w:rPr>
          <w:rFonts w:asciiTheme="majorBidi" w:hAnsiTheme="majorBidi" w:cstheme="majorBidi"/>
          <w:sz w:val="28"/>
          <w:szCs w:val="28"/>
        </w:rPr>
        <w:t>34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="00C977BE" w:rsidRPr="00AA270B">
        <w:rPr>
          <w:rFonts w:asciiTheme="majorBidi" w:hAnsiTheme="majorBidi" w:cstheme="majorBidi" w:hint="cs"/>
          <w:sz w:val="28"/>
          <w:szCs w:val="28"/>
          <w:cs/>
        </w:rPr>
        <w:t xml:space="preserve">               </w:t>
      </w:r>
      <w:r w:rsidRPr="00AA270B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AA270B">
        <w:rPr>
          <w:rFonts w:asciiTheme="majorBidi" w:hAnsiTheme="majorBidi" w:cstheme="majorBidi"/>
          <w:sz w:val="28"/>
          <w:szCs w:val="28"/>
        </w:rPr>
        <w:t xml:space="preserve"> </w:t>
      </w:r>
      <w:r w:rsidRPr="00AA270B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AA270B">
        <w:rPr>
          <w:rFonts w:asciiTheme="majorBidi" w:hAnsiTheme="majorBidi" w:cstheme="majorBidi"/>
          <w:sz w:val="28"/>
          <w:szCs w:val="28"/>
        </w:rPr>
        <w:t xml:space="preserve"> </w:t>
      </w:r>
      <w:r w:rsidRPr="00AA270B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ดังนั้นการอ่านงบการเงินระหว่างกาลนี้จึงควรอ่าน</w:t>
      </w:r>
      <w:r w:rsidR="006D7159" w:rsidRPr="00AA270B">
        <w:rPr>
          <w:rFonts w:asciiTheme="majorBidi" w:hAnsiTheme="majorBidi" w:cstheme="majorBidi"/>
          <w:sz w:val="28"/>
          <w:szCs w:val="28"/>
        </w:rPr>
        <w:t xml:space="preserve"> </w:t>
      </w:r>
      <w:r w:rsidRPr="00AA270B">
        <w:rPr>
          <w:rFonts w:asciiTheme="majorBidi" w:hAnsiTheme="majorBidi" w:cstheme="majorBidi"/>
          <w:sz w:val="28"/>
          <w:szCs w:val="28"/>
          <w:cs/>
        </w:rPr>
        <w:t>ควบคู่กับงบการเงินของบริษัทและบริษัทย่อยสำหรับปีสิ้นสุดวันที่</w:t>
      </w:r>
      <w:r w:rsidR="00C977BE" w:rsidRPr="00AA270B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AA270B">
        <w:rPr>
          <w:rFonts w:asciiTheme="majorBidi" w:hAnsiTheme="majorBidi" w:cstheme="majorBidi"/>
          <w:sz w:val="28"/>
          <w:szCs w:val="28"/>
        </w:rPr>
        <w:t>31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20AC7" w:rsidRPr="00AA270B">
        <w:rPr>
          <w:rFonts w:asciiTheme="majorBidi" w:hAnsiTheme="majorBidi" w:cstheme="majorBidi"/>
          <w:sz w:val="28"/>
          <w:szCs w:val="28"/>
        </w:rPr>
        <w:t>2568</w:t>
      </w:r>
    </w:p>
    <w:p w14:paraId="145C4DF7" w14:textId="77777777" w:rsidR="00870497" w:rsidRPr="00AA270B" w:rsidRDefault="0087049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F37A6B" w14:textId="7AAAE1C6" w:rsidR="00DB12B7" w:rsidRPr="00AA270B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270B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AB54C3" w:rsidRPr="00AA270B">
        <w:rPr>
          <w:rFonts w:asciiTheme="majorBidi" w:hAnsiTheme="majorBidi" w:cstheme="majorBidi"/>
          <w:sz w:val="28"/>
          <w:szCs w:val="28"/>
        </w:rPr>
        <w:br/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7263B" w:rsidRPr="00AA270B">
        <w:rPr>
          <w:rFonts w:asciiTheme="majorBidi" w:hAnsiTheme="majorBidi" w:cstheme="majorBidi"/>
          <w:sz w:val="28"/>
          <w:szCs w:val="28"/>
        </w:rPr>
        <w:t>31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7263B" w:rsidRPr="00AA270B">
        <w:rPr>
          <w:rFonts w:asciiTheme="majorBidi" w:hAnsiTheme="majorBidi" w:cstheme="majorBidi"/>
          <w:sz w:val="28"/>
          <w:szCs w:val="28"/>
        </w:rPr>
        <w:t>2568</w:t>
      </w:r>
    </w:p>
    <w:p w14:paraId="3E94CF16" w14:textId="77777777" w:rsidR="00FB0312" w:rsidRPr="00AA270B" w:rsidRDefault="00FB0312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AC33197" w14:textId="77777777" w:rsidR="00DB12B7" w:rsidRPr="00AA270B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AA270B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1E97B78F" w14:textId="00C838FE" w:rsidR="0068473B" w:rsidRPr="00AA270B" w:rsidRDefault="0068473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1016"/>
        <w:gridCol w:w="244"/>
        <w:gridCol w:w="998"/>
        <w:gridCol w:w="270"/>
        <w:gridCol w:w="990"/>
      </w:tblGrid>
      <w:tr w:rsidR="0068473B" w:rsidRPr="00AA270B" w14:paraId="28FCB6CC" w14:textId="77777777" w:rsidTr="007E0490">
        <w:trPr>
          <w:tblHeader/>
        </w:trPr>
        <w:tc>
          <w:tcPr>
            <w:tcW w:w="4410" w:type="dxa"/>
            <w:hideMark/>
          </w:tcPr>
          <w:p w14:paraId="3D69AAA9" w14:textId="77777777" w:rsidR="0068473B" w:rsidRPr="00AA270B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8" w:type="dxa"/>
            <w:gridSpan w:val="3"/>
            <w:hideMark/>
          </w:tcPr>
          <w:p w14:paraId="19C4FAB3" w14:textId="77777777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34D26EAF" w14:textId="77777777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hideMark/>
          </w:tcPr>
          <w:p w14:paraId="07ECF842" w14:textId="77777777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73B" w:rsidRPr="00AA270B" w14:paraId="03D5A618" w14:textId="77777777" w:rsidTr="007E0490">
        <w:trPr>
          <w:tblHeader/>
        </w:trPr>
        <w:tc>
          <w:tcPr>
            <w:tcW w:w="4410" w:type="dxa"/>
            <w:hideMark/>
          </w:tcPr>
          <w:p w14:paraId="01FD7A25" w14:textId="7F2553EF" w:rsidR="0068473B" w:rsidRPr="00AA270B" w:rsidRDefault="001844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สำหรับงวด</w:t>
            </w:r>
            <w:r w:rsidR="00B60AC9" w:rsidRPr="00AA270B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สาม</w:t>
            </w:r>
            <w:r w:rsidRPr="00AA270B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เ</w:t>
            </w:r>
            <w:r w:rsidRPr="00AA270B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ดือนสิ้นสุดวันที่</w:t>
            </w:r>
            <w:r w:rsidRPr="00AA270B">
              <w:rPr>
                <w:rFonts w:asciiTheme="majorBidi" w:hAnsiTheme="majorBidi"/>
                <w:b/>
                <w:i/>
                <w:iCs/>
                <w:sz w:val="28"/>
                <w:szCs w:val="28"/>
                <w:lang w:val="x-none"/>
              </w:rPr>
              <w:t xml:space="preserve"> </w:t>
            </w:r>
            <w:r w:rsidR="00B60AC9" w:rsidRPr="00AA270B">
              <w:rPr>
                <w:rFonts w:asciiTheme="majorBidi" w:hAnsiTheme="majorBidi"/>
                <w:b/>
                <w:i/>
                <w:iCs/>
                <w:sz w:val="28"/>
                <w:szCs w:val="28"/>
              </w:rPr>
              <w:t xml:space="preserve">31 </w:t>
            </w:r>
            <w:r w:rsidR="00B60AC9" w:rsidRPr="00AA270B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74437C3C" w14:textId="2C296046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60AC9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14:paraId="5C01FCBD" w14:textId="77777777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6" w:type="dxa"/>
            <w:hideMark/>
          </w:tcPr>
          <w:p w14:paraId="5349C1A4" w14:textId="42148F69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="00870497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  <w:r w:rsidR="00B60AC9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44" w:type="dxa"/>
          </w:tcPr>
          <w:p w14:paraId="4F968865" w14:textId="77777777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CFB6009" w14:textId="71283736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60AC9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2A00ED7" w14:textId="77777777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661237" w14:textId="7D274E1A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60AC9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68473B" w:rsidRPr="00AA270B" w14:paraId="43D95042" w14:textId="77777777" w:rsidTr="0068473B">
        <w:trPr>
          <w:tblHeader/>
        </w:trPr>
        <w:tc>
          <w:tcPr>
            <w:tcW w:w="4410" w:type="dxa"/>
          </w:tcPr>
          <w:p w14:paraId="36519F97" w14:textId="77777777" w:rsidR="0068473B" w:rsidRPr="00AA270B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74643886" w14:textId="77777777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473B" w:rsidRPr="00AA270B" w14:paraId="7A2E733C" w14:textId="77777777" w:rsidTr="007E0490">
        <w:tc>
          <w:tcPr>
            <w:tcW w:w="4410" w:type="dxa"/>
            <w:hideMark/>
          </w:tcPr>
          <w:p w14:paraId="02E8DD41" w14:textId="4BD2290B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AB54C3" w:rsidRPr="00AA27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3A7CC1F5" w14:textId="77777777" w:rsidR="0068473B" w:rsidRPr="00AA270B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5F29A873" w14:textId="77777777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C302974" w14:textId="77777777" w:rsidR="0068473B" w:rsidRPr="00AA270B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3EB333A3" w14:textId="77777777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BD0CEA6" w14:textId="77777777" w:rsidR="0068473B" w:rsidRPr="00AA270B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94BFBA" w14:textId="77777777" w:rsidR="0068473B" w:rsidRPr="00AA270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98BFB25" w14:textId="77777777" w:rsidR="0068473B" w:rsidRPr="00AA270B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37538" w:rsidRPr="00AA270B" w14:paraId="216BEB1A" w14:textId="77777777" w:rsidTr="007E0490">
        <w:tc>
          <w:tcPr>
            <w:tcW w:w="4410" w:type="dxa"/>
            <w:hideMark/>
          </w:tcPr>
          <w:p w14:paraId="6307B8DC" w14:textId="7D8F4944" w:rsidR="00537538" w:rsidRPr="00AA270B" w:rsidRDefault="00537538" w:rsidP="00537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3A4BB7B3" w14:textId="29B03649" w:rsidR="00537538" w:rsidRPr="00AA270B" w:rsidRDefault="00D95A7F" w:rsidP="004F024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62" w:type="dxa"/>
          </w:tcPr>
          <w:p w14:paraId="05D31776" w14:textId="77777777" w:rsidR="00537538" w:rsidRPr="00AA270B" w:rsidRDefault="00537538" w:rsidP="00537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E37BDA5" w14:textId="5DC2D413" w:rsidR="00537538" w:rsidRPr="00AA270B" w:rsidRDefault="00537538" w:rsidP="005375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44" w:type="dxa"/>
          </w:tcPr>
          <w:p w14:paraId="0B732A20" w14:textId="77777777" w:rsidR="00537538" w:rsidRPr="00AA270B" w:rsidRDefault="00537538" w:rsidP="005375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C23D687" w14:textId="00EDF845" w:rsidR="00537538" w:rsidRPr="00AA270B" w:rsidRDefault="0013028B" w:rsidP="0053753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E9EF21" w14:textId="77777777" w:rsidR="00537538" w:rsidRPr="00AA270B" w:rsidRDefault="00537538" w:rsidP="005375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A87A904" w14:textId="39859902" w:rsidR="00537538" w:rsidRPr="00AA270B" w:rsidRDefault="00537538" w:rsidP="0053753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37538" w:rsidRPr="00AA270B" w14:paraId="77415314" w14:textId="77777777" w:rsidTr="007E0490">
        <w:tc>
          <w:tcPr>
            <w:tcW w:w="4410" w:type="dxa"/>
            <w:hideMark/>
          </w:tcPr>
          <w:p w14:paraId="690E7723" w14:textId="1C5F7CF7" w:rsidR="00537538" w:rsidRPr="00AA270B" w:rsidRDefault="00537538" w:rsidP="00537538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42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AFD71D3" w14:textId="0A6D9363" w:rsidR="00537538" w:rsidRPr="00AA270B" w:rsidRDefault="00C60F68" w:rsidP="00C60F6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62" w:type="dxa"/>
          </w:tcPr>
          <w:p w14:paraId="18048C03" w14:textId="77777777" w:rsidR="00537538" w:rsidRPr="00AA270B" w:rsidRDefault="00537538" w:rsidP="00537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17C1959" w14:textId="51576C64" w:rsidR="00537538" w:rsidRPr="00AA270B" w:rsidRDefault="00537538" w:rsidP="0053753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44" w:type="dxa"/>
          </w:tcPr>
          <w:p w14:paraId="10E51F09" w14:textId="77777777" w:rsidR="00537538" w:rsidRPr="00AA270B" w:rsidRDefault="00537538" w:rsidP="005375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0E45C7C" w14:textId="2FD18BA6" w:rsidR="00537538" w:rsidRPr="00AA270B" w:rsidRDefault="00C60F68" w:rsidP="00C60F6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70" w:type="dxa"/>
          </w:tcPr>
          <w:p w14:paraId="13BCD994" w14:textId="77777777" w:rsidR="00537538" w:rsidRPr="00AA270B" w:rsidRDefault="00537538" w:rsidP="005375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F3BA5D" w14:textId="7CD64907" w:rsidR="00537538" w:rsidRPr="00AA270B" w:rsidRDefault="00537538" w:rsidP="0053753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</w:tr>
      <w:tr w:rsidR="00537538" w:rsidRPr="00AA270B" w14:paraId="75B46D7E" w14:textId="77777777" w:rsidTr="007E0490">
        <w:tc>
          <w:tcPr>
            <w:tcW w:w="4410" w:type="dxa"/>
            <w:hideMark/>
          </w:tcPr>
          <w:p w14:paraId="201D298B" w14:textId="77777777" w:rsidR="00537538" w:rsidRPr="00AA270B" w:rsidRDefault="00537538" w:rsidP="00537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9CF75F7" w14:textId="7ADC950A" w:rsidR="00537538" w:rsidRPr="00AA270B" w:rsidRDefault="00C60F68" w:rsidP="00C60F6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54834"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2" w:type="dxa"/>
          </w:tcPr>
          <w:p w14:paraId="46ED4E9C" w14:textId="77777777" w:rsidR="00537538" w:rsidRPr="00AA270B" w:rsidRDefault="00537538" w:rsidP="00537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ED9443" w14:textId="115C986B" w:rsidR="00537538" w:rsidRPr="00AA270B" w:rsidRDefault="00537538" w:rsidP="0053753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44" w:type="dxa"/>
          </w:tcPr>
          <w:p w14:paraId="6D5D7CCB" w14:textId="77777777" w:rsidR="00537538" w:rsidRPr="00AA270B" w:rsidRDefault="00537538" w:rsidP="005375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896943" w14:textId="21EF24E1" w:rsidR="00537538" w:rsidRPr="00AA270B" w:rsidRDefault="00454834" w:rsidP="0053753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5098105F" w14:textId="77777777" w:rsidR="00537538" w:rsidRPr="00AA270B" w:rsidRDefault="00537538" w:rsidP="005375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B8EEF7" w14:textId="30C365A7" w:rsidR="00537538" w:rsidRPr="00AA270B" w:rsidRDefault="00537538" w:rsidP="0053753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537538" w:rsidRPr="00AA270B" w14:paraId="5A0EC22D" w14:textId="77777777" w:rsidTr="007E0490">
        <w:tc>
          <w:tcPr>
            <w:tcW w:w="4410" w:type="dxa"/>
            <w:hideMark/>
          </w:tcPr>
          <w:p w14:paraId="25D96D0A" w14:textId="77777777" w:rsidR="00537538" w:rsidRPr="00AA270B" w:rsidRDefault="00537538" w:rsidP="00537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38F2A0" w14:textId="77777777" w:rsidR="00537538" w:rsidRPr="00AA270B" w:rsidRDefault="00537538" w:rsidP="0053753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0C09D5F" w14:textId="77777777" w:rsidR="00537538" w:rsidRPr="00AA270B" w:rsidRDefault="00537538" w:rsidP="00537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6216A9" w14:textId="77777777" w:rsidR="00537538" w:rsidRPr="00AA270B" w:rsidRDefault="00537538" w:rsidP="0053753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060C205F" w14:textId="77777777" w:rsidR="00537538" w:rsidRPr="00AA270B" w:rsidRDefault="00537538" w:rsidP="005375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A42A139" w14:textId="77777777" w:rsidR="00537538" w:rsidRPr="00AA270B" w:rsidRDefault="00537538" w:rsidP="0053753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2FD0D7" w14:textId="77777777" w:rsidR="00537538" w:rsidRPr="00AA270B" w:rsidRDefault="00537538" w:rsidP="005375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6B8660" w14:textId="77777777" w:rsidR="00537538" w:rsidRPr="00AA270B" w:rsidRDefault="00537538" w:rsidP="0053753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171D6" w:rsidRPr="00AA270B" w14:paraId="6C0976DA" w14:textId="77777777" w:rsidTr="00791E26">
        <w:tc>
          <w:tcPr>
            <w:tcW w:w="4410" w:type="dxa"/>
            <w:hideMark/>
          </w:tcPr>
          <w:p w14:paraId="033C261F" w14:textId="6ED9D762" w:rsidR="008171D6" w:rsidRPr="00AA270B" w:rsidRDefault="008171D6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358F2AB6" w14:textId="7DE4A7F0" w:rsidR="008171D6" w:rsidRPr="00AA270B" w:rsidRDefault="00D95A7F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0664B7B" w14:textId="77777777" w:rsidR="008171D6" w:rsidRPr="00AA270B" w:rsidRDefault="008171D6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F6A8379" w14:textId="5D1342E6" w:rsidR="008171D6" w:rsidRPr="00AA270B" w:rsidRDefault="008171D6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3442B856" w14:textId="77777777" w:rsidR="008171D6" w:rsidRPr="00AA270B" w:rsidRDefault="008171D6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EA68CFC" w14:textId="336AD2F0" w:rsidR="008171D6" w:rsidRPr="00AA270B" w:rsidRDefault="0013028B" w:rsidP="008171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3,511</w:t>
            </w:r>
          </w:p>
        </w:tc>
        <w:tc>
          <w:tcPr>
            <w:tcW w:w="270" w:type="dxa"/>
          </w:tcPr>
          <w:p w14:paraId="567BA644" w14:textId="27696B13" w:rsidR="008171D6" w:rsidRPr="00AA270B" w:rsidRDefault="008171D6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A66F52" w14:textId="23A5F3DD" w:rsidR="008171D6" w:rsidRPr="00AA270B" w:rsidRDefault="008171D6" w:rsidP="008171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2,934</w:t>
            </w:r>
          </w:p>
        </w:tc>
      </w:tr>
      <w:tr w:rsidR="0013028B" w:rsidRPr="00AA270B" w14:paraId="3DEBB922" w14:textId="77777777" w:rsidTr="00791E26">
        <w:tc>
          <w:tcPr>
            <w:tcW w:w="4410" w:type="dxa"/>
          </w:tcPr>
          <w:p w14:paraId="12258469" w14:textId="0622036E" w:rsidR="0013028B" w:rsidRPr="00AA270B" w:rsidRDefault="0013028B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4455669E" w14:textId="7BD8D5F0" w:rsidR="0013028B" w:rsidRPr="00AA270B" w:rsidRDefault="00D95A7F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1B4E9743" w14:textId="77777777" w:rsidR="0013028B" w:rsidRPr="00AA270B" w:rsidRDefault="0013028B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310DB357" w14:textId="0E07F13F" w:rsidR="0013028B" w:rsidRPr="00AA270B" w:rsidRDefault="0013028B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75A5EDD0" w14:textId="77777777" w:rsidR="0013028B" w:rsidRPr="00AA270B" w:rsidRDefault="0013028B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9A14343" w14:textId="67FF2654" w:rsidR="0013028B" w:rsidRPr="00AA270B" w:rsidRDefault="0013028B" w:rsidP="008171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3A9E6789" w14:textId="77777777" w:rsidR="0013028B" w:rsidRPr="00AA270B" w:rsidRDefault="0013028B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9F6D8E5" w14:textId="61BEC118" w:rsidR="0013028B" w:rsidRPr="00AA270B" w:rsidRDefault="0013028B" w:rsidP="0013028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171D6" w:rsidRPr="00AA270B" w14:paraId="016A55DA" w14:textId="77777777" w:rsidTr="007E0490">
        <w:tc>
          <w:tcPr>
            <w:tcW w:w="4410" w:type="dxa"/>
            <w:hideMark/>
          </w:tcPr>
          <w:p w14:paraId="3CAEB6B0" w14:textId="441BD35E" w:rsidR="008171D6" w:rsidRPr="00AA270B" w:rsidRDefault="008171D6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  <w:r w:rsidRPr="00AA270B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5A35C0D" w14:textId="480B9308" w:rsidR="008171D6" w:rsidRPr="00AA270B" w:rsidRDefault="00D95A7F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0F1798" w14:textId="77777777" w:rsidR="008171D6" w:rsidRPr="00AA270B" w:rsidRDefault="008171D6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908F6E3" w14:textId="0C7E641B" w:rsidR="008171D6" w:rsidRPr="00AA270B" w:rsidRDefault="008171D6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47F4460B" w14:textId="77777777" w:rsidR="008171D6" w:rsidRPr="00AA270B" w:rsidRDefault="008171D6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12FFD33" w14:textId="2D4BB027" w:rsidR="008171D6" w:rsidRPr="00AA270B" w:rsidRDefault="0013028B" w:rsidP="008171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70" w:type="dxa"/>
          </w:tcPr>
          <w:p w14:paraId="291141E7" w14:textId="77777777" w:rsidR="008171D6" w:rsidRPr="00AA270B" w:rsidRDefault="008171D6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61A137D" w14:textId="1A3977F7" w:rsidR="008171D6" w:rsidRPr="00AA270B" w:rsidRDefault="008171D6" w:rsidP="008171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</w:tr>
      <w:tr w:rsidR="008171D6" w:rsidRPr="00AA270B" w14:paraId="230D5DFD" w14:textId="77777777" w:rsidTr="002C2B99">
        <w:tc>
          <w:tcPr>
            <w:tcW w:w="4410" w:type="dxa"/>
            <w:hideMark/>
          </w:tcPr>
          <w:p w14:paraId="676C4733" w14:textId="77777777" w:rsidR="008171D6" w:rsidRPr="00AA270B" w:rsidRDefault="008171D6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FF45E29" w14:textId="7F1462A8" w:rsidR="008171D6" w:rsidRPr="00AA270B" w:rsidRDefault="00D95A7F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CCD2470" w14:textId="77777777" w:rsidR="008171D6" w:rsidRPr="00AA270B" w:rsidRDefault="008171D6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4FB927D" w14:textId="67D31F45" w:rsidR="008171D6" w:rsidRPr="00AA270B" w:rsidRDefault="008171D6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422F88EC" w14:textId="77777777" w:rsidR="008171D6" w:rsidRPr="00AA270B" w:rsidRDefault="008171D6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4A49276" w14:textId="585EB1E4" w:rsidR="008171D6" w:rsidRPr="00AA270B" w:rsidRDefault="00CC3438" w:rsidP="00CC3438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9392B5" w14:textId="77777777" w:rsidR="008171D6" w:rsidRPr="00AA270B" w:rsidRDefault="008171D6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6FFB6D" w14:textId="2DFF221F" w:rsidR="008171D6" w:rsidRPr="00AA270B" w:rsidRDefault="008171D6" w:rsidP="008171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60</w:t>
            </w: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,364</w:t>
            </w:r>
          </w:p>
        </w:tc>
      </w:tr>
      <w:tr w:rsidR="008171D6" w:rsidRPr="00AA270B" w14:paraId="671160E1" w14:textId="77777777" w:rsidTr="002C2B99">
        <w:tc>
          <w:tcPr>
            <w:tcW w:w="4410" w:type="dxa"/>
          </w:tcPr>
          <w:p w14:paraId="5FD450EE" w14:textId="09389D57" w:rsidR="008171D6" w:rsidRPr="00AA270B" w:rsidRDefault="008171D6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F31A7A1" w14:textId="4C19D58B" w:rsidR="008171D6" w:rsidRPr="00AA270B" w:rsidRDefault="00D95A7F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EF8BE47" w14:textId="77777777" w:rsidR="008171D6" w:rsidRPr="00AA270B" w:rsidRDefault="008171D6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7A88E20" w14:textId="0CBFF4E9" w:rsidR="008171D6" w:rsidRPr="00AA270B" w:rsidRDefault="008171D6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68611D6A" w14:textId="77777777" w:rsidR="008171D6" w:rsidRPr="00AA270B" w:rsidRDefault="008171D6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0B269C2" w14:textId="4B852BB5" w:rsidR="008171D6" w:rsidRPr="00AA270B" w:rsidRDefault="0013028B" w:rsidP="0013028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903A28" w14:textId="77777777" w:rsidR="008171D6" w:rsidRPr="00AA270B" w:rsidRDefault="008171D6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313BB9D" w14:textId="5D6D11C0" w:rsidR="008171D6" w:rsidRPr="00AA270B" w:rsidRDefault="008171D6" w:rsidP="008171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</w:t>
            </w:r>
          </w:p>
        </w:tc>
      </w:tr>
      <w:tr w:rsidR="00DA1BC1" w:rsidRPr="00AA270B" w14:paraId="77BDE79D" w14:textId="77777777" w:rsidTr="002C2B99">
        <w:tc>
          <w:tcPr>
            <w:tcW w:w="4410" w:type="dxa"/>
          </w:tcPr>
          <w:p w14:paraId="33F1BF79" w14:textId="77777777" w:rsidR="00DA1BC1" w:rsidRPr="00AA270B" w:rsidRDefault="00DA1BC1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C4B65EA" w14:textId="77777777" w:rsidR="00DA1BC1" w:rsidRPr="00AA270B" w:rsidRDefault="00DA1BC1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53919D7F" w14:textId="77777777" w:rsidR="00DA1BC1" w:rsidRPr="00AA270B" w:rsidRDefault="00DA1BC1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453E2A9" w14:textId="77777777" w:rsidR="00DA1BC1" w:rsidRPr="00AA270B" w:rsidRDefault="00DA1BC1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712B38D8" w14:textId="77777777" w:rsidR="00DA1BC1" w:rsidRPr="00AA270B" w:rsidRDefault="00DA1BC1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230B34D" w14:textId="77777777" w:rsidR="00DA1BC1" w:rsidRPr="00AA270B" w:rsidRDefault="00DA1BC1" w:rsidP="0013028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5B5C20" w14:textId="77777777" w:rsidR="00DA1BC1" w:rsidRPr="00AA270B" w:rsidRDefault="00DA1BC1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EA1894" w14:textId="77777777" w:rsidR="00DA1BC1" w:rsidRPr="00AA270B" w:rsidRDefault="00DA1BC1" w:rsidP="008171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8171D6" w:rsidRPr="00AA270B" w14:paraId="6F98F669" w14:textId="77777777" w:rsidTr="006E31A2">
        <w:tc>
          <w:tcPr>
            <w:tcW w:w="4410" w:type="dxa"/>
          </w:tcPr>
          <w:p w14:paraId="07E8EDE9" w14:textId="0806F1CB" w:rsidR="008171D6" w:rsidRPr="00AA270B" w:rsidRDefault="006E31A2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990" w:type="dxa"/>
          </w:tcPr>
          <w:p w14:paraId="0DFBBE77" w14:textId="7C72C7BD" w:rsidR="008171D6" w:rsidRPr="00AA270B" w:rsidRDefault="008171D6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0DC6A543" w14:textId="77777777" w:rsidR="008171D6" w:rsidRPr="00AA270B" w:rsidRDefault="008171D6" w:rsidP="00817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BEC080" w14:textId="5BFC631A" w:rsidR="008171D6" w:rsidRPr="00AA270B" w:rsidRDefault="008171D6" w:rsidP="008171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</w:tcPr>
          <w:p w14:paraId="68EBBB13" w14:textId="77777777" w:rsidR="008171D6" w:rsidRPr="00AA270B" w:rsidRDefault="008171D6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74BA2B" w14:textId="573D0BD9" w:rsidR="008171D6" w:rsidRPr="00AA270B" w:rsidRDefault="008171D6" w:rsidP="008171D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716DD89" w14:textId="77777777" w:rsidR="008171D6" w:rsidRPr="00AA270B" w:rsidRDefault="008171D6" w:rsidP="00817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33DA96A" w14:textId="27A3F00E" w:rsidR="008171D6" w:rsidRPr="00AA270B" w:rsidRDefault="008171D6" w:rsidP="008171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E31A2" w:rsidRPr="00AA270B" w14:paraId="453AA666" w14:textId="77777777" w:rsidTr="007E0490">
        <w:tc>
          <w:tcPr>
            <w:tcW w:w="4410" w:type="dxa"/>
          </w:tcPr>
          <w:p w14:paraId="47118500" w14:textId="1B309E5A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6283230" w14:textId="3337AD7A" w:rsidR="006E31A2" w:rsidRPr="00AA270B" w:rsidRDefault="006E31A2" w:rsidP="006E31A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F19FF1A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335C73F8" w14:textId="7A06DF6F" w:rsidR="006E31A2" w:rsidRPr="00AA270B" w:rsidRDefault="006E31A2" w:rsidP="006E31A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CD9BDAB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84E3B63" w14:textId="74B6956A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270" w:type="dxa"/>
          </w:tcPr>
          <w:p w14:paraId="7C491EF3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C355640" w14:textId="1B8EF986" w:rsidR="006E31A2" w:rsidRPr="00AA270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768</w:t>
            </w:r>
          </w:p>
        </w:tc>
      </w:tr>
      <w:tr w:rsidR="006E31A2" w:rsidRPr="00AA270B" w14:paraId="6F82054D" w14:textId="77777777" w:rsidTr="007E0490">
        <w:tc>
          <w:tcPr>
            <w:tcW w:w="4410" w:type="dxa"/>
          </w:tcPr>
          <w:p w14:paraId="0CA634AE" w14:textId="23B9D958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5F3FAF2E" w14:textId="367C07D8" w:rsidR="006E31A2" w:rsidRPr="00AA270B" w:rsidRDefault="006E31A2" w:rsidP="006E31A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9306BDA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1A65280" w14:textId="3EF7210E" w:rsidR="006E31A2" w:rsidRPr="00AA270B" w:rsidRDefault="006E31A2" w:rsidP="006E31A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24B7DD35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CADF287" w14:textId="6E7F1A14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783DE853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A06BCB3" w14:textId="3555FDD2" w:rsidR="006E31A2" w:rsidRPr="00AA270B" w:rsidRDefault="006E31A2" w:rsidP="006E31A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31A2" w:rsidRPr="00AA270B" w14:paraId="453251C0" w14:textId="77777777" w:rsidTr="007E0490">
        <w:tc>
          <w:tcPr>
            <w:tcW w:w="4410" w:type="dxa"/>
          </w:tcPr>
          <w:p w14:paraId="4D769323" w14:textId="12535D30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8F78C84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</w:tcPr>
          <w:p w14:paraId="2BD685E3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FDB1873" w14:textId="77777777" w:rsidR="006E31A2" w:rsidRPr="00AA270B" w:rsidRDefault="006E31A2" w:rsidP="006E31A2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345DC73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A271E76" w14:textId="77777777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C88A48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D6DB7D6" w14:textId="77777777" w:rsidR="006E31A2" w:rsidRPr="00AA270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E31A2" w:rsidRPr="00AA270B" w14:paraId="584F77E5" w14:textId="77777777" w:rsidTr="00636E3E">
        <w:tc>
          <w:tcPr>
            <w:tcW w:w="4410" w:type="dxa"/>
          </w:tcPr>
          <w:p w14:paraId="68441757" w14:textId="38D83F62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17405DB1" w14:textId="55247889" w:rsidR="006E31A2" w:rsidRPr="00AA270B" w:rsidRDefault="006E31A2" w:rsidP="004F024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1,624</w:t>
            </w:r>
          </w:p>
        </w:tc>
        <w:tc>
          <w:tcPr>
            <w:tcW w:w="262" w:type="dxa"/>
          </w:tcPr>
          <w:p w14:paraId="1B571729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7203AC9" w14:textId="03A9A643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1,366</w:t>
            </w:r>
          </w:p>
        </w:tc>
        <w:tc>
          <w:tcPr>
            <w:tcW w:w="244" w:type="dxa"/>
          </w:tcPr>
          <w:p w14:paraId="2A7C2862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825F8B6" w14:textId="1D185BF7" w:rsidR="006E31A2" w:rsidRPr="00AA270B" w:rsidRDefault="006E31A2" w:rsidP="006E31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C35866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8232BAD" w14:textId="62BED9E5" w:rsidR="006E31A2" w:rsidRPr="00AA270B" w:rsidRDefault="006E31A2" w:rsidP="006E31A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E31A2" w:rsidRPr="00AA270B" w14:paraId="5852F948" w14:textId="77777777" w:rsidTr="00636E3E">
        <w:tc>
          <w:tcPr>
            <w:tcW w:w="4410" w:type="dxa"/>
          </w:tcPr>
          <w:p w14:paraId="1373062D" w14:textId="520DB289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3EC0B9D3" w14:textId="53EFB9E2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</w:p>
        </w:tc>
        <w:tc>
          <w:tcPr>
            <w:tcW w:w="262" w:type="dxa"/>
          </w:tcPr>
          <w:p w14:paraId="02A5A674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7EF589B" w14:textId="4C60A10C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244" w:type="dxa"/>
          </w:tcPr>
          <w:p w14:paraId="2426E916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3C8B302" w14:textId="24E77B52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588082D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AE85E2" w14:textId="4EBA16A8" w:rsidR="006E31A2" w:rsidRPr="00AA270B" w:rsidRDefault="006E31A2" w:rsidP="006E31A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E31A2" w:rsidRPr="00AA270B" w14:paraId="00A6D5D2" w14:textId="77777777" w:rsidTr="000B6FD5">
        <w:tc>
          <w:tcPr>
            <w:tcW w:w="4410" w:type="dxa"/>
          </w:tcPr>
          <w:p w14:paraId="24757F05" w14:textId="357F1F4D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  <w:vAlign w:val="bottom"/>
          </w:tcPr>
          <w:p w14:paraId="4A969BC3" w14:textId="1D1BDFF1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262" w:type="dxa"/>
          </w:tcPr>
          <w:p w14:paraId="0EE2637B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E0F1EC8" w14:textId="080B811E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244" w:type="dxa"/>
          </w:tcPr>
          <w:p w14:paraId="451CA1DE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A98DD" w14:textId="0588F357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5847409B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08670EC" w14:textId="0D87C035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</w:tr>
      <w:tr w:rsidR="006E31A2" w:rsidRPr="00AA270B" w14:paraId="64F482B0" w14:textId="77777777" w:rsidTr="00F75209">
        <w:tc>
          <w:tcPr>
            <w:tcW w:w="4410" w:type="dxa"/>
          </w:tcPr>
          <w:p w14:paraId="415BEEFF" w14:textId="09CB82A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990" w:type="dxa"/>
            <w:vAlign w:val="bottom"/>
          </w:tcPr>
          <w:p w14:paraId="7EEC895B" w14:textId="0B745549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62" w:type="dxa"/>
          </w:tcPr>
          <w:p w14:paraId="535E72FA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6DB1AA" w14:textId="0F198460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44" w:type="dxa"/>
          </w:tcPr>
          <w:p w14:paraId="3045C696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FE03DAF" w14:textId="71EBF2FF" w:rsidR="006E31A2" w:rsidRPr="00AA270B" w:rsidRDefault="006E31A2" w:rsidP="006E31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8AB5091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3EBD64" w14:textId="3CED6623" w:rsidR="006E31A2" w:rsidRPr="00AA270B" w:rsidRDefault="006E31A2" w:rsidP="006E31A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E31A2" w:rsidRPr="00AA270B" w14:paraId="706C396D" w14:textId="77777777" w:rsidTr="007E0490">
        <w:tc>
          <w:tcPr>
            <w:tcW w:w="4410" w:type="dxa"/>
          </w:tcPr>
          <w:p w14:paraId="689681A8" w14:textId="4B28FB1C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0F8F95F" w14:textId="570E5A50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262" w:type="dxa"/>
          </w:tcPr>
          <w:p w14:paraId="1A83AE92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8CCD0A9" w14:textId="255EBFA1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244" w:type="dxa"/>
          </w:tcPr>
          <w:p w14:paraId="746DB104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F2CED8D" w14:textId="5C570985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270" w:type="dxa"/>
          </w:tcPr>
          <w:p w14:paraId="69A200E1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089C98" w14:textId="2ACFAA08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</w:tr>
      <w:tr w:rsidR="006E31A2" w:rsidRPr="00AA270B" w14:paraId="3FE3B5ED" w14:textId="77777777" w:rsidTr="003362BD">
        <w:trPr>
          <w:trHeight w:val="119"/>
        </w:trPr>
        <w:tc>
          <w:tcPr>
            <w:tcW w:w="4410" w:type="dxa"/>
          </w:tcPr>
          <w:p w14:paraId="5C8336DE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0DCDB49" w14:textId="4AED015F" w:rsidR="006E31A2" w:rsidRPr="00AA270B" w:rsidRDefault="006E31A2" w:rsidP="006E31A2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262" w:type="dxa"/>
          </w:tcPr>
          <w:p w14:paraId="23D543EE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</w:tcPr>
          <w:p w14:paraId="479BD515" w14:textId="7C746ABB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44" w:type="dxa"/>
          </w:tcPr>
          <w:p w14:paraId="404A5561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8" w:type="dxa"/>
          </w:tcPr>
          <w:p w14:paraId="7EBA4067" w14:textId="77777777" w:rsidR="006E31A2" w:rsidRPr="00AA270B" w:rsidRDefault="006E31A2" w:rsidP="006E31A2">
            <w:pPr>
              <w:pStyle w:val="acctfourfigures"/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A45AB46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</w:tcPr>
          <w:p w14:paraId="6DC88002" w14:textId="77777777" w:rsidR="006E31A2" w:rsidRPr="00AA270B" w:rsidRDefault="006E31A2" w:rsidP="006E31A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6E31A2" w:rsidRPr="00AA270B" w14:paraId="25044FC4" w14:textId="77777777" w:rsidTr="007E0490">
        <w:trPr>
          <w:trHeight w:val="68"/>
        </w:trPr>
        <w:tc>
          <w:tcPr>
            <w:tcW w:w="4410" w:type="dxa"/>
            <w:hideMark/>
          </w:tcPr>
          <w:p w14:paraId="5A320F1C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4D7A8468" w14:textId="77777777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0365E73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0D2455B" w14:textId="192F8E95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DBB9D55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18FA7A9" w14:textId="77777777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FD9CE" w14:textId="77777777" w:rsidR="006E31A2" w:rsidRPr="00AA270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F3A4C1" w14:textId="77777777" w:rsidR="006E31A2" w:rsidRPr="00AA270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E31A2" w:rsidRPr="00AA270B" w14:paraId="60A4EA0D" w14:textId="77777777" w:rsidTr="003362BD">
        <w:tc>
          <w:tcPr>
            <w:tcW w:w="4410" w:type="dxa"/>
            <w:hideMark/>
          </w:tcPr>
          <w:p w14:paraId="3174C8E7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684C1052" w14:textId="77777777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1B01CA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2C2080B8" w14:textId="507DB8E1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75F6E09E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13FC12" w14:textId="77777777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B9FCF4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A023E" w14:textId="77777777" w:rsidR="006E31A2" w:rsidRPr="00AA270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E31A2" w:rsidRPr="00AA270B" w14:paraId="2555BA54" w14:textId="77777777" w:rsidTr="007E0490">
        <w:tc>
          <w:tcPr>
            <w:tcW w:w="4410" w:type="dxa"/>
            <w:hideMark/>
          </w:tcPr>
          <w:p w14:paraId="31B3D349" w14:textId="2D3C0AD6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</w:p>
        </w:tc>
        <w:tc>
          <w:tcPr>
            <w:tcW w:w="990" w:type="dxa"/>
            <w:vAlign w:val="bottom"/>
          </w:tcPr>
          <w:p w14:paraId="5ABD53D6" w14:textId="77777777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C461B0D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8888131" w14:textId="022A65E9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7D0E282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38E676D" w14:textId="77777777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227E09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A1D60" w14:textId="77777777" w:rsidR="006E31A2" w:rsidRPr="00AA270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E31A2" w:rsidRPr="00AA270B" w14:paraId="13001ED9" w14:textId="77777777" w:rsidTr="00EA41A2">
        <w:tc>
          <w:tcPr>
            <w:tcW w:w="4410" w:type="dxa"/>
            <w:hideMark/>
          </w:tcPr>
          <w:p w14:paraId="64D9E2CF" w14:textId="0E8F66E0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990" w:type="dxa"/>
            <w:vAlign w:val="bottom"/>
          </w:tcPr>
          <w:p w14:paraId="15DF052E" w14:textId="6218676C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7,543</w:t>
            </w:r>
          </w:p>
        </w:tc>
        <w:tc>
          <w:tcPr>
            <w:tcW w:w="262" w:type="dxa"/>
          </w:tcPr>
          <w:p w14:paraId="27D6715B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8C77A03" w14:textId="29771BE6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8,320</w:t>
            </w:r>
          </w:p>
        </w:tc>
        <w:tc>
          <w:tcPr>
            <w:tcW w:w="244" w:type="dxa"/>
          </w:tcPr>
          <w:p w14:paraId="47A0A9A5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998EFA3" w14:textId="7171C63C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6,589</w:t>
            </w:r>
          </w:p>
        </w:tc>
        <w:tc>
          <w:tcPr>
            <w:tcW w:w="270" w:type="dxa"/>
          </w:tcPr>
          <w:p w14:paraId="7B2E321A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5133F" w14:textId="2FC282CE" w:rsidR="006E31A2" w:rsidRPr="00AA270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7,375</w:t>
            </w:r>
          </w:p>
        </w:tc>
      </w:tr>
      <w:tr w:rsidR="006E31A2" w:rsidRPr="00AA270B" w14:paraId="1EDDC4B2" w14:textId="77777777" w:rsidTr="00EA41A2">
        <w:tc>
          <w:tcPr>
            <w:tcW w:w="4410" w:type="dxa"/>
            <w:hideMark/>
          </w:tcPr>
          <w:p w14:paraId="06AC1ED6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27AD78" w14:textId="2864B4B6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62" w:type="dxa"/>
          </w:tcPr>
          <w:p w14:paraId="51369123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56ABC90" w14:textId="1F2549A6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244" w:type="dxa"/>
          </w:tcPr>
          <w:p w14:paraId="5AD0B9C7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473DC7D" w14:textId="01886A71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3BDE6F0B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56C559" w14:textId="0FA5E18A" w:rsidR="006E31A2" w:rsidRPr="00AA270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</w:tr>
      <w:tr w:rsidR="006E31A2" w:rsidRPr="00AA270B" w14:paraId="52382315" w14:textId="77777777" w:rsidTr="00EA035D">
        <w:tc>
          <w:tcPr>
            <w:tcW w:w="4410" w:type="dxa"/>
          </w:tcPr>
          <w:p w14:paraId="63E5E9EC" w14:textId="6BA1D78D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4BE0D9" w14:textId="467A0086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7,701</w:t>
            </w:r>
          </w:p>
        </w:tc>
        <w:tc>
          <w:tcPr>
            <w:tcW w:w="262" w:type="dxa"/>
          </w:tcPr>
          <w:p w14:paraId="27FD9DB4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797D70F" w14:textId="7F38B208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8,454</w:t>
            </w:r>
          </w:p>
        </w:tc>
        <w:tc>
          <w:tcPr>
            <w:tcW w:w="244" w:type="dxa"/>
          </w:tcPr>
          <w:p w14:paraId="27223E08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27BBD" w14:textId="5D0BACAB" w:rsidR="006E31A2" w:rsidRPr="00AA270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6,747</w:t>
            </w:r>
          </w:p>
        </w:tc>
        <w:tc>
          <w:tcPr>
            <w:tcW w:w="270" w:type="dxa"/>
          </w:tcPr>
          <w:p w14:paraId="454202C3" w14:textId="77777777" w:rsidR="006E31A2" w:rsidRPr="00AA270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0CB69" w14:textId="0B190BEF" w:rsidR="006E31A2" w:rsidRPr="00AA270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7,509</w:t>
            </w:r>
          </w:p>
        </w:tc>
      </w:tr>
    </w:tbl>
    <w:p w14:paraId="4C30DC95" w14:textId="39F20D18" w:rsidR="00CD306A" w:rsidRPr="00AA270B" w:rsidRDefault="00703D5C" w:rsidP="0070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10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A270B">
        <w:rPr>
          <w:rFonts w:asciiTheme="majorBidi" w:hAnsiTheme="majorBidi" w:cstheme="majorBidi"/>
          <w:sz w:val="40"/>
          <w:szCs w:val="40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D1515C" w:rsidRPr="00AA270B" w14:paraId="525C60C0" w14:textId="77777777" w:rsidTr="005043D7">
        <w:trPr>
          <w:tblHeader/>
        </w:trPr>
        <w:tc>
          <w:tcPr>
            <w:tcW w:w="4410" w:type="dxa"/>
          </w:tcPr>
          <w:p w14:paraId="3F7EB5B4" w14:textId="77777777" w:rsidR="00D1515C" w:rsidRPr="00AA270B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B0D9D25" w14:textId="77777777" w:rsidR="00D1515C" w:rsidRPr="00AA270B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4527DB7" w14:textId="77777777" w:rsidR="00D1515C" w:rsidRPr="00AA270B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BADB742" w14:textId="77777777" w:rsidR="00D1515C" w:rsidRPr="00AA270B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4011B" w:rsidRPr="00AA270B" w14:paraId="6640C3FD" w14:textId="77777777" w:rsidTr="005043D7">
        <w:trPr>
          <w:tblHeader/>
        </w:trPr>
        <w:tc>
          <w:tcPr>
            <w:tcW w:w="4410" w:type="dxa"/>
          </w:tcPr>
          <w:p w14:paraId="3CF896AB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7B8EDB2" w14:textId="5BA92C36" w:rsidR="00F4011B" w:rsidRPr="00AA270B" w:rsidRDefault="009A789A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C839BC1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FB3000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26D57A0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C776FA" w14:textId="1A2F7F56" w:rsidR="00F4011B" w:rsidRPr="00AA270B" w:rsidRDefault="009A789A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3A2C5D91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0E4A2F" w14:textId="0CBDDB88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4011B" w:rsidRPr="00AA270B" w14:paraId="74388E98" w14:textId="77777777" w:rsidTr="005043D7">
        <w:trPr>
          <w:tblHeader/>
        </w:trPr>
        <w:tc>
          <w:tcPr>
            <w:tcW w:w="4410" w:type="dxa"/>
          </w:tcPr>
          <w:p w14:paraId="5DABB5B9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0" w:type="dxa"/>
          </w:tcPr>
          <w:p w14:paraId="1F675ADE" w14:textId="06FE6554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A789A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5B15B643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FE0A58" w14:textId="60441463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A789A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EDFC24A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2D4F26" w14:textId="58E40409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A789A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A423C79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16B55E" w14:textId="2A1F9F54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A789A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F4011B" w:rsidRPr="00AA270B" w14:paraId="38446B58" w14:textId="77777777" w:rsidTr="005043D7">
        <w:trPr>
          <w:tblHeader/>
        </w:trPr>
        <w:tc>
          <w:tcPr>
            <w:tcW w:w="4410" w:type="dxa"/>
          </w:tcPr>
          <w:p w14:paraId="38C346F1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368570C8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011B" w:rsidRPr="00AA270B" w14:paraId="5BB65486" w14:textId="77777777" w:rsidTr="005043D7">
        <w:tc>
          <w:tcPr>
            <w:tcW w:w="4410" w:type="dxa"/>
          </w:tcPr>
          <w:p w14:paraId="33D6DBC5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54B9F55F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07316C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FFFC5D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8146A3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7FC6A9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F52D5D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DA3F2B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4011B" w:rsidRPr="00AA270B" w14:paraId="75EB3BE8" w14:textId="77777777" w:rsidTr="005043D7">
        <w:tc>
          <w:tcPr>
            <w:tcW w:w="4410" w:type="dxa"/>
          </w:tcPr>
          <w:p w14:paraId="7CD574EA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บริษัทใหญ่ของบริษัท</w:t>
            </w:r>
          </w:p>
        </w:tc>
        <w:tc>
          <w:tcPr>
            <w:tcW w:w="990" w:type="dxa"/>
            <w:vAlign w:val="bottom"/>
          </w:tcPr>
          <w:p w14:paraId="23F325DA" w14:textId="5DF08B31" w:rsidR="00F4011B" w:rsidRPr="00AA270B" w:rsidRDefault="00D95A7F" w:rsidP="009235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41FFE4F3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FF266E" w14:textId="402B56A7" w:rsidR="00F4011B" w:rsidRPr="00AA270B" w:rsidRDefault="009A789A" w:rsidP="009235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27720FDF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DD7A38B" w14:textId="7DE5B794" w:rsidR="00F4011B" w:rsidRPr="00AA270B" w:rsidRDefault="003B6565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A9FAEA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0BC0AA" w14:textId="3742D599" w:rsidR="00F4011B" w:rsidRPr="00AA270B" w:rsidRDefault="00F4011B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4011B" w:rsidRPr="00AA270B" w14:paraId="3A223072" w14:textId="77777777" w:rsidTr="005043D7">
        <w:tc>
          <w:tcPr>
            <w:tcW w:w="4410" w:type="dxa"/>
          </w:tcPr>
          <w:p w14:paraId="5C6620C0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5034E20" w14:textId="7018BAFA" w:rsidR="00F4011B" w:rsidRPr="00AA270B" w:rsidRDefault="00D95A7F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D8FC6F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1593438" w14:textId="17183754" w:rsidR="00F4011B" w:rsidRPr="00AA270B" w:rsidRDefault="00F4011B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3538F7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2D70F82" w14:textId="4F093DE5" w:rsidR="00F4011B" w:rsidRPr="00AA270B" w:rsidRDefault="003B6565" w:rsidP="009235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2,414</w:t>
            </w:r>
          </w:p>
        </w:tc>
        <w:tc>
          <w:tcPr>
            <w:tcW w:w="270" w:type="dxa"/>
          </w:tcPr>
          <w:p w14:paraId="4F7AB568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8E460D" w14:textId="6C53B062" w:rsidR="00F4011B" w:rsidRPr="00AA270B" w:rsidRDefault="009A789A" w:rsidP="009235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9,630</w:t>
            </w:r>
          </w:p>
        </w:tc>
      </w:tr>
      <w:tr w:rsidR="00F4011B" w:rsidRPr="00AA270B" w14:paraId="01A34142" w14:textId="77777777" w:rsidTr="005043D7">
        <w:tc>
          <w:tcPr>
            <w:tcW w:w="4410" w:type="dxa"/>
          </w:tcPr>
          <w:p w14:paraId="4CA96971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3F00B3" w14:textId="36C16097" w:rsidR="00F4011B" w:rsidRPr="00AA270B" w:rsidRDefault="00052556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7E0A9509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047B71" w14:textId="0B080375" w:rsidR="00F4011B" w:rsidRPr="00AA270B" w:rsidRDefault="009A789A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270" w:type="dxa"/>
          </w:tcPr>
          <w:p w14:paraId="0200A3F4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9E6B87" w14:textId="309846C5" w:rsidR="00F4011B" w:rsidRPr="00AA270B" w:rsidRDefault="003B6565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901A78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546B40" w14:textId="4C144D57" w:rsidR="00F4011B" w:rsidRPr="00AA270B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4011B" w:rsidRPr="00AA270B" w14:paraId="5D3749B7" w14:textId="77777777" w:rsidTr="005043D7">
        <w:tc>
          <w:tcPr>
            <w:tcW w:w="4410" w:type="dxa"/>
          </w:tcPr>
          <w:p w14:paraId="6F0B2DA2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8396" w14:textId="42976411" w:rsidR="00F4011B" w:rsidRPr="00AA270B" w:rsidRDefault="00052556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270" w:type="dxa"/>
          </w:tcPr>
          <w:p w14:paraId="7EDEC783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8EB5E" w14:textId="553C442E" w:rsidR="00F4011B" w:rsidRPr="00AA270B" w:rsidRDefault="009A789A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392</w:t>
            </w:r>
          </w:p>
        </w:tc>
        <w:tc>
          <w:tcPr>
            <w:tcW w:w="270" w:type="dxa"/>
          </w:tcPr>
          <w:p w14:paraId="5C8A5BE0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F37B57" w14:textId="4ED35DF8" w:rsidR="00F4011B" w:rsidRPr="00AA270B" w:rsidRDefault="003B6565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2,414</w:t>
            </w:r>
          </w:p>
        </w:tc>
        <w:tc>
          <w:tcPr>
            <w:tcW w:w="270" w:type="dxa"/>
          </w:tcPr>
          <w:p w14:paraId="11CF7FB7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3516A" w14:textId="60F51B98" w:rsidR="00F4011B" w:rsidRPr="00AA270B" w:rsidRDefault="009A789A" w:rsidP="00F4011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9,630</w:t>
            </w:r>
          </w:p>
        </w:tc>
      </w:tr>
      <w:tr w:rsidR="00F4011B" w:rsidRPr="00AA270B" w14:paraId="3DFC0C40" w14:textId="77777777" w:rsidTr="005043D7">
        <w:tc>
          <w:tcPr>
            <w:tcW w:w="4410" w:type="dxa"/>
          </w:tcPr>
          <w:p w14:paraId="1EAFA53B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4CE66F3B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7D32B6AF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50321482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1E84D2B8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2B81D123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4700EDFE" w14:textId="56B5FCCA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990" w:type="dxa"/>
            <w:vAlign w:val="bottom"/>
          </w:tcPr>
          <w:p w14:paraId="09B71147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1E88C4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7194FA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6D297D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DD851D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8882C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9CC345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043D7" w:rsidRPr="00AA270B" w14:paraId="71F67326" w14:textId="77777777" w:rsidTr="005043D7">
        <w:tc>
          <w:tcPr>
            <w:tcW w:w="4410" w:type="dxa"/>
          </w:tcPr>
          <w:p w14:paraId="55B273B8" w14:textId="55DA192D" w:rsidR="005043D7" w:rsidRPr="00AA270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A0E47C4" w14:textId="44CA02EB" w:rsidR="005043D7" w:rsidRPr="00AA270B" w:rsidRDefault="00D95A7F" w:rsidP="00F401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E3EF96" w14:textId="77777777" w:rsidR="005043D7" w:rsidRPr="00AA270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6B2EF9" w14:textId="73CE8F60" w:rsidR="005043D7" w:rsidRPr="00AA270B" w:rsidRDefault="005043D7" w:rsidP="005043D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F5EC5C" w14:textId="77777777" w:rsidR="005043D7" w:rsidRPr="00AA270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796075" w14:textId="1090FD1C" w:rsidR="005043D7" w:rsidRPr="00AA270B" w:rsidRDefault="00F74205" w:rsidP="005043D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65765CF1" w14:textId="77777777" w:rsidR="005043D7" w:rsidRPr="00AA270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D86DBC" w14:textId="67C2D63E" w:rsidR="005043D7" w:rsidRPr="00AA270B" w:rsidRDefault="005043D7" w:rsidP="005043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5043D7" w:rsidRPr="00AA270B" w14:paraId="605460E8" w14:textId="77777777" w:rsidTr="006D499D">
        <w:tc>
          <w:tcPr>
            <w:tcW w:w="4410" w:type="dxa"/>
          </w:tcPr>
          <w:p w14:paraId="65E22562" w14:textId="5FEE5686" w:rsidR="005043D7" w:rsidRPr="00AA270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C103F5" w14:textId="7CA6B538" w:rsidR="005043D7" w:rsidRPr="00AA270B" w:rsidRDefault="002D4570" w:rsidP="00360B6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</w:tcPr>
          <w:p w14:paraId="1AC1A24D" w14:textId="77777777" w:rsidR="005043D7" w:rsidRPr="00AA270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7C24B7" w14:textId="3F49EAB4" w:rsidR="005043D7" w:rsidRPr="00AA270B" w:rsidRDefault="008E0C22" w:rsidP="008E0C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6299318F" w14:textId="77777777" w:rsidR="005043D7" w:rsidRPr="00AA270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0F13D1" w14:textId="2E3B71FC" w:rsidR="005043D7" w:rsidRPr="00AA270B" w:rsidRDefault="005043D7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1F77FCBD" w14:textId="77777777" w:rsidR="005043D7" w:rsidRPr="00AA270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27A0E5" w14:textId="26C381BE" w:rsidR="005043D7" w:rsidRPr="00AA270B" w:rsidRDefault="008E0C22" w:rsidP="008E0C2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</w:p>
        </w:tc>
      </w:tr>
      <w:tr w:rsidR="004F57B8" w:rsidRPr="00AA270B" w14:paraId="735BEB91" w14:textId="77777777" w:rsidTr="006D499D">
        <w:tc>
          <w:tcPr>
            <w:tcW w:w="4410" w:type="dxa"/>
          </w:tcPr>
          <w:p w14:paraId="6C059978" w14:textId="02F55C03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DD84E2" w14:textId="35D4DCB6" w:rsidR="004F57B8" w:rsidRPr="00AA270B" w:rsidRDefault="002D4570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</w:p>
        </w:tc>
        <w:tc>
          <w:tcPr>
            <w:tcW w:w="270" w:type="dxa"/>
          </w:tcPr>
          <w:p w14:paraId="263FA859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2A146D" w14:textId="0879E9BE" w:rsidR="004F57B8" w:rsidRPr="00AA270B" w:rsidRDefault="004F57B8" w:rsidP="008E0C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305E9F59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13D5A6" w14:textId="2DB56896" w:rsidR="004F57B8" w:rsidRPr="00AA270B" w:rsidRDefault="004F57B8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48F8239C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7AFD7F" w14:textId="1B8A1DFD" w:rsidR="004F57B8" w:rsidRPr="00AA270B" w:rsidRDefault="004F57B8" w:rsidP="008E0C2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</w:t>
            </w:r>
          </w:p>
        </w:tc>
      </w:tr>
      <w:tr w:rsidR="00717CE7" w:rsidRPr="00AA270B" w14:paraId="3470CA58" w14:textId="77777777" w:rsidTr="004F57B8">
        <w:trPr>
          <w:trHeight w:val="432"/>
        </w:trPr>
        <w:tc>
          <w:tcPr>
            <w:tcW w:w="4410" w:type="dxa"/>
          </w:tcPr>
          <w:p w14:paraId="05C8304E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6ED975" w14:textId="2992F4DB" w:rsidR="00717CE7" w:rsidRPr="00AA270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AD8956" w14:textId="77777777" w:rsidR="004F57B8" w:rsidRPr="00AA270B" w:rsidRDefault="004F57B8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C9907AF" w14:textId="6BF1E365" w:rsidR="00717CE7" w:rsidRPr="00AA270B" w:rsidRDefault="00717CE7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281</w:t>
            </w:r>
          </w:p>
        </w:tc>
        <w:tc>
          <w:tcPr>
            <w:tcW w:w="270" w:type="dxa"/>
          </w:tcPr>
          <w:p w14:paraId="15C8CEE5" w14:textId="77777777" w:rsidR="00717CE7" w:rsidRPr="00AA270B" w:rsidRDefault="00717CE7" w:rsidP="00D9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D7C894" w14:textId="77777777" w:rsidR="004F57B8" w:rsidRPr="00AA270B" w:rsidRDefault="004F57B8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3B5E6A8" w14:textId="517A7498" w:rsidR="00717CE7" w:rsidRPr="00AA270B" w:rsidRDefault="00651B89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045E8F1B" w14:textId="77777777" w:rsidR="00717CE7" w:rsidRPr="00AA270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D8C984" w14:textId="77777777" w:rsidR="004F57B8" w:rsidRPr="00AA270B" w:rsidRDefault="004F57B8" w:rsidP="003B656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3AA4AAA4" w14:textId="2E36BC0B" w:rsidR="00717CE7" w:rsidRPr="00AA270B" w:rsidRDefault="00717CE7" w:rsidP="003B656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F74205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270" w:type="dxa"/>
          </w:tcPr>
          <w:p w14:paraId="5A333962" w14:textId="77777777" w:rsidR="00717CE7" w:rsidRPr="00AA270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ACC34A" w14:textId="77777777" w:rsidR="004F57B8" w:rsidRPr="00AA270B" w:rsidRDefault="004F57B8" w:rsidP="008142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A2D3C57" w14:textId="0BB7866D" w:rsidR="00717CE7" w:rsidRPr="00AA270B" w:rsidRDefault="00717CE7" w:rsidP="008142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</w:t>
            </w:r>
            <w:r w:rsidR="00651B89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</w:t>
            </w:r>
          </w:p>
        </w:tc>
      </w:tr>
      <w:tr w:rsidR="004F57B8" w:rsidRPr="00AA270B" w14:paraId="0F4E85FA" w14:textId="77777777" w:rsidTr="004F57B8">
        <w:trPr>
          <w:trHeight w:val="432"/>
        </w:trPr>
        <w:tc>
          <w:tcPr>
            <w:tcW w:w="4410" w:type="dxa"/>
          </w:tcPr>
          <w:p w14:paraId="73205504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6A61B4" w14:textId="77777777" w:rsidR="004F57B8" w:rsidRPr="00AA270B" w:rsidRDefault="004F57B8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331BEC" w14:textId="77777777" w:rsidR="004F57B8" w:rsidRPr="00AA270B" w:rsidRDefault="004F57B8" w:rsidP="00D9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C2E4EF" w14:textId="77777777" w:rsidR="004F57B8" w:rsidRPr="00AA270B" w:rsidRDefault="004F57B8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D56124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FC8462" w14:textId="77777777" w:rsidR="004F57B8" w:rsidRPr="00AA270B" w:rsidRDefault="004F57B8" w:rsidP="003B656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A6F896F" w14:textId="77777777" w:rsidR="004F57B8" w:rsidRPr="00AA270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3F8151A" w14:textId="77777777" w:rsidR="004F57B8" w:rsidRPr="00AA270B" w:rsidRDefault="004F57B8" w:rsidP="008142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17CE7" w:rsidRPr="00AA270B" w14:paraId="3B22B1EC" w14:textId="77777777" w:rsidTr="004F57B8">
        <w:trPr>
          <w:trHeight w:val="432"/>
        </w:trPr>
        <w:tc>
          <w:tcPr>
            <w:tcW w:w="4410" w:type="dxa"/>
          </w:tcPr>
          <w:p w14:paraId="2D83A2DF" w14:textId="02A3390E" w:rsidR="00717CE7" w:rsidRPr="00AA270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2E0C09A6" w14:textId="77777777" w:rsidR="00717CE7" w:rsidRPr="00AA270B" w:rsidRDefault="00717CE7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DAE778" w14:textId="77777777" w:rsidR="00717CE7" w:rsidRPr="00AA270B" w:rsidRDefault="00717CE7" w:rsidP="00D9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EEEA8FB" w14:textId="77777777" w:rsidR="00717CE7" w:rsidRPr="00AA270B" w:rsidRDefault="00717CE7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D57C7A" w14:textId="77777777" w:rsidR="00717CE7" w:rsidRPr="00AA270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151F3F" w14:textId="77777777" w:rsidR="00717CE7" w:rsidRPr="00AA270B" w:rsidRDefault="00717CE7" w:rsidP="003B656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5CA64E" w14:textId="77777777" w:rsidR="00717CE7" w:rsidRPr="00AA270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64BFE6" w14:textId="77777777" w:rsidR="00717CE7" w:rsidRPr="00AA270B" w:rsidRDefault="00717CE7" w:rsidP="005043D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7317C" w:rsidRPr="00AA270B" w14:paraId="115405CC" w14:textId="77777777" w:rsidTr="00030C47">
        <w:trPr>
          <w:trHeight w:val="245"/>
        </w:trPr>
        <w:tc>
          <w:tcPr>
            <w:tcW w:w="4410" w:type="dxa"/>
          </w:tcPr>
          <w:p w14:paraId="7143D811" w14:textId="1B61B05E" w:rsidR="0037317C" w:rsidRPr="00AA270B" w:rsidRDefault="0037317C" w:rsidP="003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C4F6D1" w14:textId="0B2D086A" w:rsidR="0037317C" w:rsidRPr="00AA270B" w:rsidRDefault="0037317C" w:rsidP="0037317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270" w:type="dxa"/>
          </w:tcPr>
          <w:p w14:paraId="693D8677" w14:textId="77777777" w:rsidR="0037317C" w:rsidRPr="00AA270B" w:rsidRDefault="0037317C" w:rsidP="003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5C7B90" w14:textId="66010A4A" w:rsidR="0037317C" w:rsidRPr="00AA270B" w:rsidRDefault="0037317C" w:rsidP="0037317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FD3894" w14:textId="77777777" w:rsidR="0037317C" w:rsidRPr="00AA270B" w:rsidRDefault="0037317C" w:rsidP="003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704395" w14:textId="5FA4C425" w:rsidR="0037317C" w:rsidRPr="00AA270B" w:rsidRDefault="0037317C" w:rsidP="0037317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DD7F5A" w14:textId="77777777" w:rsidR="0037317C" w:rsidRPr="00AA270B" w:rsidRDefault="0037317C" w:rsidP="003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6B5977" w14:textId="4F05A15F" w:rsidR="0037317C" w:rsidRPr="00AA270B" w:rsidRDefault="0037317C" w:rsidP="0037317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7317C" w:rsidRPr="00AA270B" w14:paraId="5270C7F4" w14:textId="77777777" w:rsidTr="00E8062D">
        <w:trPr>
          <w:trHeight w:val="432"/>
        </w:trPr>
        <w:tc>
          <w:tcPr>
            <w:tcW w:w="4410" w:type="dxa"/>
          </w:tcPr>
          <w:p w14:paraId="12F0E62D" w14:textId="2FC7BC49" w:rsidR="0037317C" w:rsidRPr="00AA270B" w:rsidRDefault="0037317C" w:rsidP="003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BB17F3" w14:textId="18B4FA66" w:rsidR="0037317C" w:rsidRPr="00AA270B" w:rsidRDefault="0037317C" w:rsidP="0037317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270" w:type="dxa"/>
          </w:tcPr>
          <w:p w14:paraId="2A92A9AF" w14:textId="77777777" w:rsidR="0037317C" w:rsidRPr="00AA270B" w:rsidRDefault="0037317C" w:rsidP="003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846156" w14:textId="50F49FE9" w:rsidR="0037317C" w:rsidRPr="00AA270B" w:rsidRDefault="0037317C" w:rsidP="0037317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96F404" w14:textId="77777777" w:rsidR="0037317C" w:rsidRPr="00AA270B" w:rsidRDefault="0037317C" w:rsidP="003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BF3C7" w14:textId="260CA2DD" w:rsidR="0037317C" w:rsidRPr="00AA270B" w:rsidRDefault="0037317C" w:rsidP="0037317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63E738" w14:textId="77777777" w:rsidR="0037317C" w:rsidRPr="00AA270B" w:rsidRDefault="0037317C" w:rsidP="003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AA2597" w14:textId="4DD0BA99" w:rsidR="0037317C" w:rsidRPr="00AA270B" w:rsidRDefault="0037317C" w:rsidP="0037317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385AE0" w:rsidRPr="00AA270B" w14:paraId="533E2C22" w14:textId="77777777" w:rsidTr="00E8062D">
        <w:trPr>
          <w:trHeight w:val="432"/>
        </w:trPr>
        <w:tc>
          <w:tcPr>
            <w:tcW w:w="4410" w:type="dxa"/>
          </w:tcPr>
          <w:p w14:paraId="0239CD51" w14:textId="77777777" w:rsidR="00385AE0" w:rsidRPr="00AA270B" w:rsidRDefault="00385AE0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E864303" w14:textId="77777777" w:rsidR="00385AE0" w:rsidRPr="00AA270B" w:rsidRDefault="00385AE0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C5B8D5" w14:textId="77777777" w:rsidR="00385AE0" w:rsidRPr="00AA270B" w:rsidRDefault="00385AE0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F50C621" w14:textId="77777777" w:rsidR="00385AE0" w:rsidRPr="00AA270B" w:rsidRDefault="00385AE0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CDB87B" w14:textId="77777777" w:rsidR="00385AE0" w:rsidRPr="00AA270B" w:rsidRDefault="00385AE0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72B0E04" w14:textId="77777777" w:rsidR="00385AE0" w:rsidRPr="00AA270B" w:rsidRDefault="00385AE0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C5864B" w14:textId="77777777" w:rsidR="00385AE0" w:rsidRPr="00AA270B" w:rsidRDefault="00385AE0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9BDD918" w14:textId="77777777" w:rsidR="00385AE0" w:rsidRPr="00AA270B" w:rsidRDefault="00385AE0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17CE7" w:rsidRPr="00AA270B" w14:paraId="6285958A" w14:textId="77777777" w:rsidTr="00385AE0">
        <w:tc>
          <w:tcPr>
            <w:tcW w:w="4410" w:type="dxa"/>
          </w:tcPr>
          <w:p w14:paraId="6E36C13C" w14:textId="37E39445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A27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45A006EB" w14:textId="7976A1A5" w:rsidR="00717CE7" w:rsidRPr="00AA270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364368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C4C50B" w14:textId="30BBF0B6" w:rsidR="00717CE7" w:rsidRPr="00AA270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C83627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5D23302" w14:textId="350E4132" w:rsidR="00717CE7" w:rsidRPr="00AA270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FBC072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412DBC4" w14:textId="7EE7F526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17CE7" w:rsidRPr="00AA270B" w14:paraId="40C2DE17" w14:textId="77777777" w:rsidTr="005043D7">
        <w:tc>
          <w:tcPr>
            <w:tcW w:w="4410" w:type="dxa"/>
          </w:tcPr>
          <w:p w14:paraId="6537829D" w14:textId="23B4B8C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1D9A9C86" w14:textId="7052000F" w:rsidR="00717CE7" w:rsidRPr="00AA270B" w:rsidRDefault="00717CE7" w:rsidP="00360B6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4F739233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BCA059" w14:textId="67217B70" w:rsidR="00717CE7" w:rsidRPr="00AA270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22602670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AF61B0" w14:textId="0A896D07" w:rsidR="00717CE7" w:rsidRPr="00AA270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439653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7EAAB85" w14:textId="55286A40" w:rsidR="00717CE7" w:rsidRPr="00AA270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CE7" w:rsidRPr="00AA270B" w14:paraId="570777EE" w14:textId="77777777" w:rsidTr="005043D7">
        <w:tc>
          <w:tcPr>
            <w:tcW w:w="4410" w:type="dxa"/>
          </w:tcPr>
          <w:p w14:paraId="65ED5F96" w14:textId="133945A8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78F9DF" w14:textId="46D7423B" w:rsidR="00717CE7" w:rsidRPr="00AA270B" w:rsidRDefault="00806B24" w:rsidP="00360B6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70" w:type="dxa"/>
          </w:tcPr>
          <w:p w14:paraId="6216CDEE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E70F36" w14:textId="1731EF56" w:rsidR="00717CE7" w:rsidRPr="00AA270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E3F45BB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632333" w14:textId="71B77DA5" w:rsidR="00717CE7" w:rsidRPr="00AA270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4A3690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1C26C0" w14:textId="275C271E" w:rsidR="00717CE7" w:rsidRPr="00AA270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CE7" w:rsidRPr="00AA270B" w14:paraId="13CE7320" w14:textId="77777777" w:rsidTr="005043D7">
        <w:tc>
          <w:tcPr>
            <w:tcW w:w="4410" w:type="dxa"/>
          </w:tcPr>
          <w:p w14:paraId="496575D8" w14:textId="094D6222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6C7B1" w14:textId="24EA70A3" w:rsidR="00717CE7" w:rsidRPr="00AA270B" w:rsidRDefault="00806B24" w:rsidP="00360B6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70" w:type="dxa"/>
          </w:tcPr>
          <w:p w14:paraId="0607C48B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BC9E8" w14:textId="231D7977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264DB913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1E80B" w14:textId="19E54F0C" w:rsidR="00717CE7" w:rsidRPr="00AA270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FB52E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066E9D" w14:textId="2ABCA9FB" w:rsidR="00717CE7" w:rsidRPr="00AA270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717CE7" w:rsidRPr="00AA270B" w14:paraId="4EA1C96C" w14:textId="77777777" w:rsidTr="005043D7">
        <w:tc>
          <w:tcPr>
            <w:tcW w:w="4410" w:type="dxa"/>
          </w:tcPr>
          <w:p w14:paraId="5C04EF21" w14:textId="22D1CAF1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456BF59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F7848F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8A549E1" w14:textId="65634156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0FEDBE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2063EC" w14:textId="2BCE6C84" w:rsidR="00717CE7" w:rsidRPr="00AA270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61CAA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A68DFB" w14:textId="2925C97D" w:rsidR="00717CE7" w:rsidRPr="00AA270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17CE7" w:rsidRPr="00AA270B" w14:paraId="1CA85823" w14:textId="77777777" w:rsidTr="005043D7">
        <w:tc>
          <w:tcPr>
            <w:tcW w:w="4410" w:type="dxa"/>
          </w:tcPr>
          <w:p w14:paraId="395A28E7" w14:textId="4E3977E4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2DFF9D6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0715D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89E8D5" w14:textId="0DB9419E" w:rsidR="00717CE7" w:rsidRPr="00AA270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60A85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BE73AB" w14:textId="1717116F" w:rsidR="00717CE7" w:rsidRPr="00AA270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6861C8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67BF665" w14:textId="6B048A4A" w:rsidR="00717CE7" w:rsidRPr="00AA270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17CE7" w:rsidRPr="00AA270B" w14:paraId="714F4A38" w14:textId="77777777" w:rsidTr="005043D7">
        <w:tc>
          <w:tcPr>
            <w:tcW w:w="4410" w:type="dxa"/>
          </w:tcPr>
          <w:p w14:paraId="12A388D9" w14:textId="283A373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</w:tcPr>
          <w:p w14:paraId="26C5B0F2" w14:textId="11DE900E" w:rsidR="00717CE7" w:rsidRPr="00AA270B" w:rsidRDefault="00717CE7" w:rsidP="00EC5F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921EBAA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55A91A0" w14:textId="5C64F60C" w:rsidR="00717CE7" w:rsidRPr="00AA270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E91A229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406BC43" w14:textId="284005A0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171271D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CF65608" w14:textId="3B2487BE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717CE7" w:rsidRPr="00AA270B" w14:paraId="781B073C" w14:textId="77777777" w:rsidTr="005043D7">
        <w:tc>
          <w:tcPr>
            <w:tcW w:w="4410" w:type="dxa"/>
          </w:tcPr>
          <w:p w14:paraId="0D3F2FFD" w14:textId="3B681C73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C20BC99" w14:textId="22491179" w:rsidR="00717CE7" w:rsidRPr="00AA270B" w:rsidRDefault="00717CE7" w:rsidP="003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F0228F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6A8DC7" w14:textId="24183D59" w:rsidR="00717CE7" w:rsidRPr="00AA270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CE1695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545BF" w14:textId="4AA5FE82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6,761</w:t>
            </w:r>
          </w:p>
        </w:tc>
        <w:tc>
          <w:tcPr>
            <w:tcW w:w="270" w:type="dxa"/>
          </w:tcPr>
          <w:p w14:paraId="78916E59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E4354D9" w14:textId="1286242A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5,726</w:t>
            </w:r>
          </w:p>
        </w:tc>
      </w:tr>
      <w:tr w:rsidR="00717CE7" w:rsidRPr="00AA270B" w14:paraId="5B1584C0" w14:textId="77777777" w:rsidTr="005043D7">
        <w:tc>
          <w:tcPr>
            <w:tcW w:w="4410" w:type="dxa"/>
          </w:tcPr>
          <w:p w14:paraId="535A8A0C" w14:textId="33787EA9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6EE066" w14:textId="1FDE6C73" w:rsidR="00717CE7" w:rsidRPr="00AA270B" w:rsidRDefault="00AC2B7A" w:rsidP="00EC5F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30690" w:rsidRPr="00AA270B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5FA3946D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81FE9A" w14:textId="7EF907DE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528</w:t>
            </w:r>
          </w:p>
        </w:tc>
        <w:tc>
          <w:tcPr>
            <w:tcW w:w="270" w:type="dxa"/>
          </w:tcPr>
          <w:p w14:paraId="13112E18" w14:textId="77777777" w:rsidR="00717CE7" w:rsidRPr="00AA270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220186" w14:textId="31348450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54A12B00" w14:textId="77777777" w:rsidR="00717CE7" w:rsidRPr="00AA270B" w:rsidRDefault="00717CE7" w:rsidP="00717CE7">
            <w:pPr>
              <w:pStyle w:val="acctfourfigures"/>
              <w:tabs>
                <w:tab w:val="decimal" w:pos="4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B771E" w14:textId="4C86C72E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185</w:t>
            </w:r>
          </w:p>
        </w:tc>
      </w:tr>
      <w:tr w:rsidR="00717CE7" w:rsidRPr="00AA270B" w14:paraId="39745BDA" w14:textId="77777777" w:rsidTr="00132CFA">
        <w:tc>
          <w:tcPr>
            <w:tcW w:w="4410" w:type="dxa"/>
          </w:tcPr>
          <w:p w14:paraId="7EBB1824" w14:textId="725E53F0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27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9A2A8A" w14:textId="00F0953F" w:rsidR="00717CE7" w:rsidRPr="00AA270B" w:rsidRDefault="00AC2B7A" w:rsidP="00EC5F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427D3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70" w:type="dxa"/>
          </w:tcPr>
          <w:p w14:paraId="375EEDF0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DAE90D" w14:textId="1D9DABCD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533</w:t>
            </w:r>
          </w:p>
        </w:tc>
        <w:tc>
          <w:tcPr>
            <w:tcW w:w="270" w:type="dxa"/>
          </w:tcPr>
          <w:p w14:paraId="1C2B81E6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316CA" w14:textId="477C9E88" w:rsidR="00717CE7" w:rsidRPr="00AA270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6,965</w:t>
            </w:r>
          </w:p>
        </w:tc>
        <w:tc>
          <w:tcPr>
            <w:tcW w:w="270" w:type="dxa"/>
          </w:tcPr>
          <w:p w14:paraId="792E3319" w14:textId="77777777" w:rsidR="00717CE7" w:rsidRPr="00AA270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6B3F9D" w14:textId="172E18F7" w:rsidR="00717CE7" w:rsidRPr="00AA270B" w:rsidRDefault="00717CE7" w:rsidP="00957A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5,916</w:t>
            </w:r>
          </w:p>
        </w:tc>
      </w:tr>
      <w:tr w:rsidR="004E34A4" w:rsidRPr="00AA270B" w14:paraId="1FE7E719" w14:textId="77777777" w:rsidTr="00132CFA">
        <w:tc>
          <w:tcPr>
            <w:tcW w:w="4410" w:type="dxa"/>
          </w:tcPr>
          <w:p w14:paraId="48B4C0BC" w14:textId="77777777" w:rsidR="004F57B8" w:rsidRPr="00AA270B" w:rsidRDefault="004F57B8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D92888" w14:textId="7543E4FD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62748F" w14:textId="77777777" w:rsidR="004F57B8" w:rsidRPr="00AA270B" w:rsidRDefault="004F57B8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AF4DF31" w14:textId="2991194A" w:rsidR="004E34A4" w:rsidRPr="00AA270B" w:rsidRDefault="004E34A4" w:rsidP="00EC5F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903FEB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2F234952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1741B2" w14:textId="77777777" w:rsidR="004F57B8" w:rsidRPr="00AA270B" w:rsidRDefault="004F57B8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7C0A58E" w14:textId="541E650B" w:rsidR="004E34A4" w:rsidRPr="00AA270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560</w:t>
            </w:r>
          </w:p>
        </w:tc>
        <w:tc>
          <w:tcPr>
            <w:tcW w:w="270" w:type="dxa"/>
          </w:tcPr>
          <w:p w14:paraId="349C1F77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A4F44B" w14:textId="77777777" w:rsidR="004F57B8" w:rsidRPr="00AA270B" w:rsidRDefault="004F57B8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46FDAD7" w14:textId="70401650" w:rsidR="004E34A4" w:rsidRPr="00AA270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6,965</w:t>
            </w:r>
          </w:p>
        </w:tc>
        <w:tc>
          <w:tcPr>
            <w:tcW w:w="270" w:type="dxa"/>
          </w:tcPr>
          <w:p w14:paraId="322B564E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0C512D" w14:textId="77777777" w:rsidR="004F57B8" w:rsidRPr="00AA270B" w:rsidRDefault="004F57B8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39AACE7" w14:textId="043CDD8E" w:rsidR="004E34A4" w:rsidRPr="00AA270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5,916</w:t>
            </w:r>
          </w:p>
        </w:tc>
      </w:tr>
      <w:tr w:rsidR="00132CFA" w:rsidRPr="00AA270B" w14:paraId="6CF08A9C" w14:textId="77777777" w:rsidTr="00132CFA">
        <w:trPr>
          <w:trHeight w:val="2287"/>
        </w:trPr>
        <w:tc>
          <w:tcPr>
            <w:tcW w:w="4410" w:type="dxa"/>
          </w:tcPr>
          <w:p w14:paraId="52F62F80" w14:textId="77777777" w:rsidR="00132CFA" w:rsidRPr="00AA270B" w:rsidRDefault="00132CFA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98920E2" w14:textId="77777777" w:rsidR="00132CFA" w:rsidRPr="00AA270B" w:rsidRDefault="00132CFA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F60B5" w14:textId="77777777" w:rsidR="00132CFA" w:rsidRPr="00AA270B" w:rsidRDefault="00132CFA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EDDB17" w14:textId="77777777" w:rsidR="00132CFA" w:rsidRPr="00AA270B" w:rsidRDefault="00132CFA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FAEB4D" w14:textId="77777777" w:rsidR="00132CFA" w:rsidRPr="00AA270B" w:rsidRDefault="00132CFA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C21E307" w14:textId="77777777" w:rsidR="00132CFA" w:rsidRPr="00AA270B" w:rsidRDefault="00132CFA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0F7FB3" w14:textId="77777777" w:rsidR="00132CFA" w:rsidRPr="00AA270B" w:rsidRDefault="00132CFA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CA2CF1E" w14:textId="77777777" w:rsidR="00132CFA" w:rsidRPr="00AA270B" w:rsidRDefault="00132CFA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E34A4" w:rsidRPr="00AA270B" w14:paraId="3E79CAC3" w14:textId="77777777" w:rsidTr="00132CFA">
        <w:tc>
          <w:tcPr>
            <w:tcW w:w="4410" w:type="dxa"/>
          </w:tcPr>
          <w:p w14:paraId="02F6614E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เงินกู้ยืมระยะสั้น</w:t>
            </w:r>
          </w:p>
          <w:p w14:paraId="3FF490BD" w14:textId="40FF8FBA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46174A2" w14:textId="5CE5CB28" w:rsidR="004E34A4" w:rsidRPr="00AA270B" w:rsidRDefault="004E34A4" w:rsidP="004E34A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C439C0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7E85EDC" w14:textId="6CBD281E" w:rsidR="004E34A4" w:rsidRPr="00AA270B" w:rsidRDefault="004E34A4" w:rsidP="004E34A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8BC4CE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50A1D75" w14:textId="63EB74E3" w:rsidR="004E34A4" w:rsidRPr="00AA270B" w:rsidRDefault="004E34A4" w:rsidP="004E34A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70" w:type="dxa"/>
          </w:tcPr>
          <w:p w14:paraId="1018C67B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1832045" w14:textId="46304984" w:rsidR="004E34A4" w:rsidRPr="00AA270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20,000</w:t>
            </w:r>
          </w:p>
        </w:tc>
      </w:tr>
      <w:tr w:rsidR="004E34A4" w:rsidRPr="00AA270B" w14:paraId="573396F9" w14:textId="77777777" w:rsidTr="005043D7">
        <w:trPr>
          <w:trHeight w:val="20"/>
        </w:trPr>
        <w:tc>
          <w:tcPr>
            <w:tcW w:w="9180" w:type="dxa"/>
            <w:gridSpan w:val="8"/>
          </w:tcPr>
          <w:p w14:paraId="376AEA22" w14:textId="77777777" w:rsidR="004E34A4" w:rsidRPr="00AA270B" w:rsidRDefault="004E34A4" w:rsidP="0019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  <w:p w14:paraId="6BD14AE8" w14:textId="090BE7CC" w:rsidR="004E34A4" w:rsidRPr="00AA270B" w:rsidRDefault="004E34A4" w:rsidP="0019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A270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 xml:space="preserve">ณ วันที่ </w:t>
            </w:r>
            <w:r w:rsidRPr="00AA270B">
              <w:rPr>
                <w:rFonts w:asciiTheme="majorBidi" w:hAnsiTheme="majorBidi" w:cstheme="majorBidi"/>
                <w:spacing w:val="2"/>
                <w:sz w:val="28"/>
                <w:szCs w:val="28"/>
              </w:rPr>
              <w:t>31</w:t>
            </w:r>
            <w:r w:rsidRPr="00AA270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 xml:space="preserve"> มีนาคม </w:t>
            </w:r>
            <w:r w:rsidRPr="00AA270B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2569 </w:t>
            </w:r>
            <w:r w:rsidRPr="00AA270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 xml:space="preserve">บริษัทมีกู้ยืมเงินระยะสั้นจากกิจการที่เกี่ยวข้องกันแห่งหนึ่ง เป็นจำนวนเงิน </w:t>
            </w:r>
            <w:r w:rsidRPr="00AA270B">
              <w:rPr>
                <w:rFonts w:asciiTheme="majorBidi" w:hAnsiTheme="majorBidi" w:cstheme="majorBidi"/>
                <w:spacing w:val="2"/>
                <w:sz w:val="28"/>
                <w:szCs w:val="28"/>
              </w:rPr>
              <w:t>20.00</w:t>
            </w:r>
            <w:r w:rsidRPr="00AA270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 xml:space="preserve"> ล้านบาท</w:t>
            </w:r>
            <w:r w:rsidR="00CE155C" w:rsidRPr="00AA270B">
              <w:rPr>
                <w:rFonts w:asciiTheme="majorBidi" w:hAnsiTheme="majorBidi" w:cstheme="majorBidi"/>
                <w:spacing w:val="2"/>
                <w:sz w:val="28"/>
                <w:szCs w:val="28"/>
              </w:rPr>
              <w:br/>
            </w:r>
            <w:r w:rsidRPr="00AA270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 xml:space="preserve">เป็นตั๋วสัญญาใช้เงินซึ่งมีอัตราดอกเบี้ย ร้อยละ </w:t>
            </w:r>
            <w:r w:rsidRPr="00AA270B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1.60 </w:t>
            </w:r>
            <w:r w:rsidRPr="00AA270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ต่อปีและมีกำหนดชำระเงินคืนเมื่อทวงถาม</w:t>
            </w:r>
            <w:r w:rsidRPr="00AA270B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</w:t>
            </w:r>
            <w:r w:rsidRPr="00AA270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เงินกู้ยืมดังกล่าวไม่มีหลักประกัน</w:t>
            </w:r>
          </w:p>
        </w:tc>
      </w:tr>
      <w:tr w:rsidR="00B70114" w:rsidRPr="00AA270B" w14:paraId="48A59D38" w14:textId="77777777" w:rsidTr="005043D7">
        <w:trPr>
          <w:trHeight w:val="20"/>
        </w:trPr>
        <w:tc>
          <w:tcPr>
            <w:tcW w:w="9180" w:type="dxa"/>
            <w:gridSpan w:val="8"/>
          </w:tcPr>
          <w:p w14:paraId="021A5E70" w14:textId="77777777" w:rsidR="00B70114" w:rsidRPr="00AA270B" w:rsidRDefault="00B70114" w:rsidP="0019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4E34A4" w:rsidRPr="00AA270B" w14:paraId="76890315" w14:textId="77777777" w:rsidTr="00B51C74">
        <w:trPr>
          <w:trHeight w:val="344"/>
        </w:trPr>
        <w:tc>
          <w:tcPr>
            <w:tcW w:w="4410" w:type="dxa"/>
          </w:tcPr>
          <w:p w14:paraId="7133AF7D" w14:textId="0148BE87" w:rsidR="004E34A4" w:rsidRPr="00AA270B" w:rsidRDefault="004E34A4" w:rsidP="00B5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vAlign w:val="bottom"/>
          </w:tcPr>
          <w:p w14:paraId="66E030DD" w14:textId="0393ACC9" w:rsidR="004E34A4" w:rsidRPr="00AA270B" w:rsidRDefault="004E34A4" w:rsidP="004E34A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BF8233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F2B84A" w14:textId="5EC1F2A5" w:rsidR="004E34A4" w:rsidRPr="00AA270B" w:rsidRDefault="004E34A4" w:rsidP="004E34A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94DFF2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604ADC" w14:textId="51868739" w:rsidR="004E34A4" w:rsidRPr="00AA270B" w:rsidRDefault="004E34A4" w:rsidP="004E34A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724D52D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317E9" w14:textId="30FE6E80" w:rsidR="004E34A4" w:rsidRPr="00AA270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34A4" w:rsidRPr="00AA270B" w14:paraId="13A38C3A" w14:textId="2BE1E158" w:rsidTr="005043D7">
        <w:tc>
          <w:tcPr>
            <w:tcW w:w="4410" w:type="dxa"/>
          </w:tcPr>
          <w:p w14:paraId="6F73DF6B" w14:textId="77777777" w:rsidR="004E34A4" w:rsidRPr="00AA270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</w:tcPr>
          <w:p w14:paraId="4B4EECE7" w14:textId="1A1132E7" w:rsidR="004E34A4" w:rsidRPr="00AA270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270" w:type="dxa"/>
          </w:tcPr>
          <w:p w14:paraId="2DE33C73" w14:textId="77777777" w:rsidR="004E34A4" w:rsidRPr="00AA270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192DC27" w14:textId="3C87F547" w:rsidR="004E34A4" w:rsidRPr="00AA270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  <w:tc>
          <w:tcPr>
            <w:tcW w:w="270" w:type="dxa"/>
          </w:tcPr>
          <w:p w14:paraId="7A146582" w14:textId="77777777" w:rsidR="004E34A4" w:rsidRPr="00AA270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B8725E8" w14:textId="46D979C3" w:rsidR="004E34A4" w:rsidRPr="00AA270B" w:rsidRDefault="004E34A4" w:rsidP="004E34A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C6406D" w14:textId="77777777" w:rsidR="004E34A4" w:rsidRPr="00AA270B" w:rsidRDefault="004E34A4" w:rsidP="004E34A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BE8236A" w14:textId="202106EF" w:rsidR="004E34A4" w:rsidRPr="00AA270B" w:rsidRDefault="004E34A4" w:rsidP="004E34A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E34A4" w:rsidRPr="00AA270B" w14:paraId="184CFFAD" w14:textId="77777777" w:rsidTr="005043D7">
        <w:tc>
          <w:tcPr>
            <w:tcW w:w="4410" w:type="dxa"/>
          </w:tcPr>
          <w:p w14:paraId="35DDA312" w14:textId="16D5CBE8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2C5C508" w14:textId="20DA9279" w:rsidR="004E34A4" w:rsidRPr="00AA270B" w:rsidRDefault="004E34A4" w:rsidP="004E34A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246F11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C5AAA1" w14:textId="22FC49CA" w:rsidR="004E34A4" w:rsidRPr="00AA270B" w:rsidRDefault="004E34A4" w:rsidP="004E34A4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2FB8F5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D75A02" w14:textId="016F8347" w:rsidR="004E34A4" w:rsidRPr="00AA270B" w:rsidRDefault="004E34A4" w:rsidP="004E34A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270" w:type="dxa"/>
          </w:tcPr>
          <w:p w14:paraId="1FA4D1C0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0F701F" w14:textId="10E3D56D" w:rsidR="004E34A4" w:rsidRPr="00AA270B" w:rsidRDefault="004E34A4" w:rsidP="009C6C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582</w:t>
            </w:r>
          </w:p>
        </w:tc>
      </w:tr>
      <w:tr w:rsidR="004E34A4" w:rsidRPr="00AA270B" w14:paraId="1D5F70C3" w14:textId="4E00B173" w:rsidTr="00AC7DA4">
        <w:tc>
          <w:tcPr>
            <w:tcW w:w="4410" w:type="dxa"/>
          </w:tcPr>
          <w:p w14:paraId="1F156F6F" w14:textId="271AC0CF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FEBCFD" w14:textId="12E80B1A" w:rsidR="004E34A4" w:rsidRPr="00AA270B" w:rsidRDefault="004E34A4" w:rsidP="004E34A4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270" w:type="dxa"/>
          </w:tcPr>
          <w:p w14:paraId="69A4F67F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915600" w14:textId="2C52A86D" w:rsidR="004E34A4" w:rsidRPr="00AA270B" w:rsidRDefault="004E34A4" w:rsidP="004E34A4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1,184</w:t>
            </w:r>
          </w:p>
        </w:tc>
        <w:tc>
          <w:tcPr>
            <w:tcW w:w="270" w:type="dxa"/>
          </w:tcPr>
          <w:p w14:paraId="7A9D4578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bottom"/>
          </w:tcPr>
          <w:p w14:paraId="7E7EF604" w14:textId="707AE514" w:rsidR="004E34A4" w:rsidRPr="00AA270B" w:rsidRDefault="004E34A4" w:rsidP="004E34A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B0E72B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DAB505" w14:textId="343515EA" w:rsidR="004E34A4" w:rsidRPr="00AA270B" w:rsidRDefault="004E34A4" w:rsidP="004E34A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E34A4" w:rsidRPr="00AA270B" w14:paraId="2499D69C" w14:textId="77777777" w:rsidTr="00C845CF">
        <w:trPr>
          <w:trHeight w:val="362"/>
        </w:trPr>
        <w:tc>
          <w:tcPr>
            <w:tcW w:w="4410" w:type="dxa"/>
          </w:tcPr>
          <w:p w14:paraId="5CF93BFB" w14:textId="6F15D14E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EE57F" w14:textId="1527A4F6" w:rsidR="004E34A4" w:rsidRPr="00AA270B" w:rsidRDefault="004E34A4" w:rsidP="004E34A4">
            <w:pPr>
              <w:pStyle w:val="acctfourfigures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820</w:t>
            </w:r>
          </w:p>
        </w:tc>
        <w:tc>
          <w:tcPr>
            <w:tcW w:w="270" w:type="dxa"/>
          </w:tcPr>
          <w:p w14:paraId="7F3726C1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6B05B" w14:textId="60260330" w:rsidR="004E34A4" w:rsidRPr="00AA270B" w:rsidRDefault="004E34A4" w:rsidP="004E34A4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1,202</w:t>
            </w:r>
          </w:p>
        </w:tc>
        <w:tc>
          <w:tcPr>
            <w:tcW w:w="270" w:type="dxa"/>
          </w:tcPr>
          <w:p w14:paraId="24383873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BDA5FC2" w14:textId="4C60D9AD" w:rsidR="004E34A4" w:rsidRPr="00AA270B" w:rsidRDefault="004E34A4" w:rsidP="004E34A4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23986700" w14:textId="77777777" w:rsidR="004E34A4" w:rsidRPr="00AA270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3674" w14:textId="3CCE7D04" w:rsidR="004E34A4" w:rsidRPr="00AA270B" w:rsidRDefault="004E34A4" w:rsidP="004E34A4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582</w:t>
            </w:r>
          </w:p>
        </w:tc>
      </w:tr>
    </w:tbl>
    <w:p w14:paraId="5B7D02E8" w14:textId="77777777" w:rsidR="00B51C74" w:rsidRPr="00AA270B" w:rsidRDefault="00B51C74" w:rsidP="00B51C74">
      <w:pPr>
        <w:pStyle w:val="Heading6"/>
        <w:tabs>
          <w:tab w:val="left" w:pos="540"/>
        </w:tabs>
        <w:ind w:left="360"/>
        <w:jc w:val="both"/>
        <w:rPr>
          <w:rFonts w:asciiTheme="majorBidi" w:hAnsiTheme="majorBidi" w:cstheme="majorBidi"/>
          <w:sz w:val="22"/>
          <w:szCs w:val="22"/>
        </w:rPr>
      </w:pPr>
    </w:p>
    <w:p w14:paraId="79E4A394" w14:textId="21AF41D3" w:rsidR="00DB12B7" w:rsidRPr="00AA270B" w:rsidRDefault="00DB12B7" w:rsidP="00B51C7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AA270B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ลูกหนี้การค้าและลูกหนี้อื่น</w:t>
      </w:r>
    </w:p>
    <w:p w14:paraId="536457B4" w14:textId="77777777" w:rsidR="00DB12B7" w:rsidRPr="00AA270B" w:rsidRDefault="00DB12B7" w:rsidP="00DB12B7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0"/>
        <w:gridCol w:w="1000"/>
        <w:gridCol w:w="260"/>
        <w:gridCol w:w="1000"/>
        <w:gridCol w:w="270"/>
        <w:gridCol w:w="990"/>
      </w:tblGrid>
      <w:tr w:rsidR="00D1515C" w:rsidRPr="00AA270B" w14:paraId="15E682A8" w14:textId="77777777" w:rsidTr="005A1038">
        <w:trPr>
          <w:tblHeader/>
        </w:trPr>
        <w:tc>
          <w:tcPr>
            <w:tcW w:w="4320" w:type="dxa"/>
          </w:tcPr>
          <w:p w14:paraId="72535BC3" w14:textId="77777777" w:rsidR="00D1515C" w:rsidRPr="00AA270B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2F43C22" w14:textId="77777777" w:rsidR="00D1515C" w:rsidRPr="00AA270B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6EB3943A" w14:textId="77777777" w:rsidR="00D1515C" w:rsidRPr="00AA270B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7A4A77E5" w14:textId="77777777" w:rsidR="00D1515C" w:rsidRPr="00AA270B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4011B" w:rsidRPr="00AA270B" w14:paraId="3F492CE5" w14:textId="77777777" w:rsidTr="005A1038">
        <w:trPr>
          <w:tblHeader/>
        </w:trPr>
        <w:tc>
          <w:tcPr>
            <w:tcW w:w="4320" w:type="dxa"/>
          </w:tcPr>
          <w:p w14:paraId="472F2140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" w:name="_Hlk197388997"/>
          </w:p>
        </w:tc>
        <w:tc>
          <w:tcPr>
            <w:tcW w:w="990" w:type="dxa"/>
          </w:tcPr>
          <w:p w14:paraId="761B7342" w14:textId="1D0FB69E" w:rsidR="00F4011B" w:rsidRPr="00AA270B" w:rsidRDefault="0073107C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60" w:type="dxa"/>
          </w:tcPr>
          <w:p w14:paraId="1621911B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20C88277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A27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</w:tcPr>
          <w:p w14:paraId="4741D7E9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404E6D4" w14:textId="6B76E2CD" w:rsidR="00F4011B" w:rsidRPr="00AA270B" w:rsidRDefault="0073107C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B181D0C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71F1A85" w14:textId="55F69D7F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A27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bookmarkEnd w:id="1"/>
      <w:tr w:rsidR="00F4011B" w:rsidRPr="00AA270B" w14:paraId="4A271A0F" w14:textId="77777777" w:rsidTr="005A1038">
        <w:trPr>
          <w:tblHeader/>
        </w:trPr>
        <w:tc>
          <w:tcPr>
            <w:tcW w:w="4320" w:type="dxa"/>
          </w:tcPr>
          <w:p w14:paraId="754C1917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36B87A3" w14:textId="39E0702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73107C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60" w:type="dxa"/>
          </w:tcPr>
          <w:p w14:paraId="4F3F2A7E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54DF90B" w14:textId="674C0504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73107C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0" w:type="dxa"/>
          </w:tcPr>
          <w:p w14:paraId="5B57E998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56A95AD0" w14:textId="63B87F8E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73107C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A0DBB4C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BD7355E" w14:textId="4B274E56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73107C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F4011B" w:rsidRPr="00AA270B" w14:paraId="3285FA7F" w14:textId="77777777" w:rsidTr="005A1038">
        <w:trPr>
          <w:trHeight w:val="281"/>
          <w:tblHeader/>
        </w:trPr>
        <w:tc>
          <w:tcPr>
            <w:tcW w:w="4320" w:type="dxa"/>
          </w:tcPr>
          <w:p w14:paraId="591F9328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2B5D39FA" w14:textId="77777777" w:rsidR="00F4011B" w:rsidRPr="00AA270B" w:rsidRDefault="00F4011B" w:rsidP="00F401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011B" w:rsidRPr="00AA270B" w14:paraId="2C034D3B" w14:textId="77777777" w:rsidTr="005A1038">
        <w:tc>
          <w:tcPr>
            <w:tcW w:w="4320" w:type="dxa"/>
          </w:tcPr>
          <w:p w14:paraId="58E7A956" w14:textId="77777777" w:rsidR="00F4011B" w:rsidRPr="00AA270B" w:rsidRDefault="00F4011B" w:rsidP="00F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4A5821DB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217B1B1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520892B0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2DF05D67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793C0EBB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0E25BB" w14:textId="77777777" w:rsidR="00F4011B" w:rsidRPr="00AA270B" w:rsidRDefault="00F4011B" w:rsidP="00F40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CA2BE9" w14:textId="77777777" w:rsidR="00F4011B" w:rsidRPr="00AA270B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07C" w:rsidRPr="00AA270B" w14:paraId="142E2EE6" w14:textId="77777777" w:rsidTr="0073107C">
        <w:tc>
          <w:tcPr>
            <w:tcW w:w="4320" w:type="dxa"/>
          </w:tcPr>
          <w:p w14:paraId="15B6A422" w14:textId="77777777" w:rsidR="0073107C" w:rsidRPr="00AA270B" w:rsidRDefault="0073107C" w:rsidP="00731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1AC35BB5" w14:textId="49306F00" w:rsidR="0073107C" w:rsidRPr="00AA270B" w:rsidRDefault="0036105C" w:rsidP="0073107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746E85"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6,042</w:t>
            </w:r>
          </w:p>
        </w:tc>
        <w:tc>
          <w:tcPr>
            <w:tcW w:w="260" w:type="dxa"/>
          </w:tcPr>
          <w:p w14:paraId="53A200CD" w14:textId="77777777" w:rsidR="0073107C" w:rsidRPr="00AA270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09058E58" w14:textId="08ECA5DE" w:rsidR="0073107C" w:rsidRPr="00AA270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502,652</w:t>
            </w:r>
          </w:p>
        </w:tc>
        <w:tc>
          <w:tcPr>
            <w:tcW w:w="260" w:type="dxa"/>
          </w:tcPr>
          <w:p w14:paraId="35327F97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6D55917B" w14:textId="0F68F9BE" w:rsidR="0073107C" w:rsidRPr="00AA270B" w:rsidRDefault="00746E85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274,694</w:t>
            </w:r>
          </w:p>
        </w:tc>
        <w:tc>
          <w:tcPr>
            <w:tcW w:w="270" w:type="dxa"/>
          </w:tcPr>
          <w:p w14:paraId="06BAFC6B" w14:textId="77777777" w:rsidR="0073107C" w:rsidRPr="00AA270B" w:rsidRDefault="0073107C" w:rsidP="0073107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725B87" w14:textId="4B7326A9" w:rsidR="0073107C" w:rsidRPr="00AA270B" w:rsidRDefault="0073107C" w:rsidP="007310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395,052</w:t>
            </w:r>
          </w:p>
        </w:tc>
      </w:tr>
      <w:tr w:rsidR="0073107C" w:rsidRPr="00AA270B" w:rsidDel="003F2604" w14:paraId="4B607410" w14:textId="77777777" w:rsidTr="005A1038">
        <w:tc>
          <w:tcPr>
            <w:tcW w:w="4320" w:type="dxa"/>
          </w:tcPr>
          <w:p w14:paraId="4AC9F3C3" w14:textId="77777777" w:rsidR="0073107C" w:rsidRPr="00AA270B" w:rsidRDefault="0073107C" w:rsidP="00731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99613F" w14:textId="4F96AC5A" w:rsidR="0073107C" w:rsidRPr="00AA270B" w:rsidRDefault="0036105C" w:rsidP="007310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</w:t>
            </w:r>
            <w:r w:rsidR="00746E85"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</w:tcPr>
          <w:p w14:paraId="57348CD2" w14:textId="77777777" w:rsidR="0073107C" w:rsidRPr="00AA270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60B3373" w14:textId="7A64A0AF" w:rsidR="0073107C" w:rsidRPr="00AA270B" w:rsidDel="003F2604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(15,004)</w:t>
            </w:r>
          </w:p>
        </w:tc>
        <w:tc>
          <w:tcPr>
            <w:tcW w:w="260" w:type="dxa"/>
          </w:tcPr>
          <w:p w14:paraId="46C1907A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AD08006" w14:textId="528D5880" w:rsidR="0073107C" w:rsidRPr="00AA270B" w:rsidRDefault="002C3FCA" w:rsidP="0073107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(13,</w:t>
            </w:r>
            <w:r w:rsidR="00746E85" w:rsidRPr="00AA270B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BCC28A3" w14:textId="77777777" w:rsidR="0073107C" w:rsidRPr="00AA270B" w:rsidRDefault="0073107C" w:rsidP="0073107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3FF9D6" w14:textId="3E1BB2D4" w:rsidR="0073107C" w:rsidRPr="00AA270B" w:rsidDel="003F2604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(14,404)</w:t>
            </w:r>
          </w:p>
        </w:tc>
      </w:tr>
      <w:tr w:rsidR="0073107C" w:rsidRPr="00AA270B" w14:paraId="288ABE17" w14:textId="77777777" w:rsidTr="005A1038">
        <w:tc>
          <w:tcPr>
            <w:tcW w:w="4320" w:type="dxa"/>
          </w:tcPr>
          <w:p w14:paraId="4E51642D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7CEE70" w14:textId="4AA44056" w:rsidR="0073107C" w:rsidRPr="00AA270B" w:rsidRDefault="0036105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382,3</w:t>
            </w:r>
            <w:r w:rsidR="009A3D7B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60" w:type="dxa"/>
          </w:tcPr>
          <w:p w14:paraId="0AD3FB3C" w14:textId="77777777" w:rsidR="0073107C" w:rsidRPr="00AA270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0159D749" w14:textId="0D9D5D7F" w:rsidR="0073107C" w:rsidRPr="00AA270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487,648</w:t>
            </w:r>
          </w:p>
        </w:tc>
        <w:tc>
          <w:tcPr>
            <w:tcW w:w="260" w:type="dxa"/>
          </w:tcPr>
          <w:p w14:paraId="6EA4BE9E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4131AEF5" w14:textId="695B337A" w:rsidR="0073107C" w:rsidRPr="00AA270B" w:rsidRDefault="0036105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261,31</w:t>
            </w:r>
            <w:r w:rsidR="00746E85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2A11C040" w14:textId="77777777" w:rsidR="0073107C" w:rsidRPr="00AA270B" w:rsidRDefault="0073107C" w:rsidP="0073107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092986" w14:textId="1FD73606" w:rsidR="0073107C" w:rsidRPr="00AA270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380,648</w:t>
            </w:r>
          </w:p>
        </w:tc>
      </w:tr>
      <w:tr w:rsidR="0073107C" w:rsidRPr="00AA270B" w14:paraId="144A6754" w14:textId="77777777" w:rsidTr="005A1038">
        <w:trPr>
          <w:trHeight w:val="58"/>
        </w:trPr>
        <w:tc>
          <w:tcPr>
            <w:tcW w:w="4320" w:type="dxa"/>
          </w:tcPr>
          <w:p w14:paraId="6DAB4BF9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8E8491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0" w:type="dxa"/>
          </w:tcPr>
          <w:p w14:paraId="7980AB47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5837C59E" w14:textId="77777777" w:rsidR="0073107C" w:rsidRPr="00AA270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</w:tcPr>
          <w:p w14:paraId="6EA51DEE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4F7A2401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70" w:type="dxa"/>
          </w:tcPr>
          <w:p w14:paraId="1BC40D9C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4AEBF1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</w:tr>
      <w:tr w:rsidR="0073107C" w:rsidRPr="00AA270B" w14:paraId="270C6706" w14:textId="77777777" w:rsidTr="005A1038">
        <w:tc>
          <w:tcPr>
            <w:tcW w:w="4320" w:type="dxa"/>
          </w:tcPr>
          <w:p w14:paraId="056AAEC7" w14:textId="72F935BB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AA27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990" w:type="dxa"/>
          </w:tcPr>
          <w:p w14:paraId="68BFB0AD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1CE9D962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524533BB" w14:textId="77777777" w:rsidR="0073107C" w:rsidRPr="00AA270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43DE7070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78C5AEB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88C83A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07657A1" w14:textId="77777777" w:rsidR="0073107C" w:rsidRPr="00AA270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36105C" w:rsidRPr="00AA270B" w14:paraId="4B8E5842" w14:textId="77777777" w:rsidTr="00BC7EC4">
        <w:tc>
          <w:tcPr>
            <w:tcW w:w="4320" w:type="dxa"/>
          </w:tcPr>
          <w:p w14:paraId="21D9191D" w14:textId="76951330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990" w:type="dxa"/>
          </w:tcPr>
          <w:p w14:paraId="20A52F66" w14:textId="3961FAD7" w:rsidR="0036105C" w:rsidRPr="00AA270B" w:rsidRDefault="007D3510" w:rsidP="003610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11,</w:t>
            </w:r>
            <w:r w:rsidR="00CE5486" w:rsidRPr="00AA270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024</w:t>
            </w:r>
          </w:p>
        </w:tc>
        <w:tc>
          <w:tcPr>
            <w:tcW w:w="260" w:type="dxa"/>
          </w:tcPr>
          <w:p w14:paraId="7C1828EE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5E71A3D" w14:textId="19C14FE0" w:rsidR="0036105C" w:rsidRPr="00AA270B" w:rsidRDefault="0036105C" w:rsidP="003610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13,855</w:t>
            </w:r>
          </w:p>
        </w:tc>
        <w:tc>
          <w:tcPr>
            <w:tcW w:w="260" w:type="dxa"/>
          </w:tcPr>
          <w:p w14:paraId="4DE65FAA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19F0DDDE" w14:textId="505CA32D" w:rsidR="0036105C" w:rsidRPr="00AA270B" w:rsidRDefault="0036105C" w:rsidP="0036105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7C50B6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4311F65" w14:textId="19E893C0" w:rsidR="0036105C" w:rsidRPr="00AA270B" w:rsidRDefault="0036105C" w:rsidP="0036105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6105C" w:rsidRPr="00AA270B" w14:paraId="711A8655" w14:textId="77777777" w:rsidTr="00BC7EC4">
        <w:tc>
          <w:tcPr>
            <w:tcW w:w="4320" w:type="dxa"/>
          </w:tcPr>
          <w:p w14:paraId="2EDCAB67" w14:textId="77777777" w:rsidR="0036105C" w:rsidRPr="00AA270B" w:rsidRDefault="0036105C" w:rsidP="003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A85692" w14:textId="56291C2B" w:rsidR="0036105C" w:rsidRPr="00AA270B" w:rsidRDefault="007D3510" w:rsidP="0036105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F0E1C2B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B5B8480" w14:textId="3C533F2B" w:rsidR="0036105C" w:rsidRPr="00AA270B" w:rsidRDefault="0036105C" w:rsidP="0036105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0F6E51C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2AC04F5F" w14:textId="0CECD5EF" w:rsidR="0036105C" w:rsidRPr="00AA270B" w:rsidRDefault="0036105C" w:rsidP="0036105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B1AE14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700270" w14:textId="01FD5199" w:rsidR="0036105C" w:rsidRPr="00AA270B" w:rsidRDefault="0036105C" w:rsidP="0036105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6105C" w:rsidRPr="00AA270B" w14:paraId="7E5DF8E3" w14:textId="77777777" w:rsidTr="00BC7EC4">
        <w:trPr>
          <w:trHeight w:val="58"/>
        </w:trPr>
        <w:tc>
          <w:tcPr>
            <w:tcW w:w="4320" w:type="dxa"/>
          </w:tcPr>
          <w:p w14:paraId="21A070A1" w14:textId="77777777" w:rsidR="0036105C" w:rsidRPr="00AA270B" w:rsidRDefault="0036105C" w:rsidP="003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0D8CCF" w14:textId="6D35C565" w:rsidR="0036105C" w:rsidRPr="00AA270B" w:rsidRDefault="00CE5486" w:rsidP="003610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11,024</w:t>
            </w:r>
          </w:p>
        </w:tc>
        <w:tc>
          <w:tcPr>
            <w:tcW w:w="260" w:type="dxa"/>
          </w:tcPr>
          <w:p w14:paraId="59DF9D24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729C53E7" w14:textId="1F173997" w:rsidR="0036105C" w:rsidRPr="00AA270B" w:rsidRDefault="0036105C" w:rsidP="003610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13,855</w:t>
            </w:r>
          </w:p>
        </w:tc>
        <w:tc>
          <w:tcPr>
            <w:tcW w:w="260" w:type="dxa"/>
          </w:tcPr>
          <w:p w14:paraId="724BBF59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5EF8B20A" w14:textId="74D7EA78" w:rsidR="0036105C" w:rsidRPr="00AA270B" w:rsidRDefault="0036105C" w:rsidP="0036105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D31B74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D0E13F" w14:textId="28078D8B" w:rsidR="0036105C" w:rsidRPr="00AA270B" w:rsidRDefault="0036105C" w:rsidP="0036105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36105C" w:rsidRPr="00AA270B" w14:paraId="149B4D96" w14:textId="77777777" w:rsidTr="00117A16">
        <w:trPr>
          <w:trHeight w:val="883"/>
        </w:trPr>
        <w:tc>
          <w:tcPr>
            <w:tcW w:w="4320" w:type="dxa"/>
          </w:tcPr>
          <w:p w14:paraId="2C4B224B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96F4F97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dxa"/>
          </w:tcPr>
          <w:p w14:paraId="1E4D447A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</w:tcPr>
          <w:p w14:paraId="1548B006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dxa"/>
          </w:tcPr>
          <w:p w14:paraId="20959665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</w:tcPr>
          <w:p w14:paraId="25B76DB8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8F8FB32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2C96E5A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6105C" w:rsidRPr="00AA270B" w14:paraId="5F340A5D" w14:textId="77777777" w:rsidTr="005A1038">
        <w:trPr>
          <w:trHeight w:val="80"/>
        </w:trPr>
        <w:tc>
          <w:tcPr>
            <w:tcW w:w="4320" w:type="dxa"/>
          </w:tcPr>
          <w:p w14:paraId="05D196A3" w14:textId="77777777" w:rsidR="0036105C" w:rsidRPr="00AA270B" w:rsidRDefault="0036105C" w:rsidP="003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ลูกหนี้ตามสัญญาปรับโครงสร้างหนี้</w:t>
            </w:r>
          </w:p>
        </w:tc>
        <w:tc>
          <w:tcPr>
            <w:tcW w:w="990" w:type="dxa"/>
          </w:tcPr>
          <w:p w14:paraId="548CAC1A" w14:textId="77777777" w:rsidR="0036105C" w:rsidRPr="00AA270B" w:rsidRDefault="0036105C" w:rsidP="003610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</w:tcPr>
          <w:p w14:paraId="33B346D3" w14:textId="77777777" w:rsidR="0036105C" w:rsidRPr="00AA270B" w:rsidRDefault="0036105C" w:rsidP="003610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7FB0DD46" w14:textId="77777777" w:rsidR="0036105C" w:rsidRPr="00AA270B" w:rsidRDefault="0036105C" w:rsidP="003610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F25B15A" w14:textId="77777777" w:rsidR="0036105C" w:rsidRPr="00AA270B" w:rsidRDefault="0036105C" w:rsidP="003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2411AB54" w14:textId="77777777" w:rsidR="0036105C" w:rsidRPr="00AA270B" w:rsidRDefault="0036105C" w:rsidP="003610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682FE" w14:textId="77777777" w:rsidR="0036105C" w:rsidRPr="00AA270B" w:rsidRDefault="0036105C" w:rsidP="003610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3C1D12" w14:textId="77777777" w:rsidR="0036105C" w:rsidRPr="00AA270B" w:rsidRDefault="0036105C" w:rsidP="003610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3510" w:rsidRPr="00AA270B" w14:paraId="103F435C" w14:textId="77777777" w:rsidTr="005A1038">
        <w:tc>
          <w:tcPr>
            <w:tcW w:w="4320" w:type="dxa"/>
          </w:tcPr>
          <w:p w14:paraId="6A7E6EEB" w14:textId="77777777" w:rsidR="007D3510" w:rsidRPr="00AA270B" w:rsidRDefault="007D3510" w:rsidP="007D3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</w:tcPr>
          <w:p w14:paraId="0F72251C" w14:textId="6780F610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4,961</w:t>
            </w:r>
          </w:p>
        </w:tc>
        <w:tc>
          <w:tcPr>
            <w:tcW w:w="260" w:type="dxa"/>
          </w:tcPr>
          <w:p w14:paraId="290660B1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4B81EA5" w14:textId="1261592E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4,961</w:t>
            </w:r>
          </w:p>
        </w:tc>
        <w:tc>
          <w:tcPr>
            <w:tcW w:w="260" w:type="dxa"/>
          </w:tcPr>
          <w:p w14:paraId="567C908F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03C29818" w14:textId="191AEE80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1,106</w:t>
            </w:r>
          </w:p>
        </w:tc>
        <w:tc>
          <w:tcPr>
            <w:tcW w:w="270" w:type="dxa"/>
          </w:tcPr>
          <w:p w14:paraId="5B517189" w14:textId="77777777" w:rsidR="007D3510" w:rsidRPr="00AA270B" w:rsidRDefault="007D3510" w:rsidP="007D35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E7D8409" w14:textId="5BC3A5A5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1,106</w:t>
            </w:r>
          </w:p>
        </w:tc>
      </w:tr>
      <w:tr w:rsidR="007D3510" w:rsidRPr="00AA270B" w14:paraId="2A140C73" w14:textId="77777777" w:rsidTr="005A1038">
        <w:tc>
          <w:tcPr>
            <w:tcW w:w="4320" w:type="dxa"/>
          </w:tcPr>
          <w:p w14:paraId="6607DE16" w14:textId="77777777" w:rsidR="007D3510" w:rsidRPr="00AA270B" w:rsidRDefault="007D3510" w:rsidP="007D3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DFDEA3" w14:textId="596CAFC8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(2,437)</w:t>
            </w:r>
          </w:p>
        </w:tc>
        <w:tc>
          <w:tcPr>
            <w:tcW w:w="260" w:type="dxa"/>
          </w:tcPr>
          <w:p w14:paraId="656CFB97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20FCAAAC" w14:textId="11B77024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(2,437)</w:t>
            </w:r>
          </w:p>
        </w:tc>
        <w:tc>
          <w:tcPr>
            <w:tcW w:w="260" w:type="dxa"/>
          </w:tcPr>
          <w:p w14:paraId="182C41A8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74DF9435" w14:textId="393C52A8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(277)</w:t>
            </w:r>
          </w:p>
        </w:tc>
        <w:tc>
          <w:tcPr>
            <w:tcW w:w="270" w:type="dxa"/>
          </w:tcPr>
          <w:p w14:paraId="4045AEB7" w14:textId="77777777" w:rsidR="007D3510" w:rsidRPr="00AA270B" w:rsidRDefault="007D3510" w:rsidP="007D35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4C66E4" w14:textId="23364829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(277)</w:t>
            </w:r>
          </w:p>
        </w:tc>
      </w:tr>
      <w:tr w:rsidR="007D3510" w:rsidRPr="00AA270B" w14:paraId="6556AEB6" w14:textId="77777777" w:rsidTr="005A1038">
        <w:trPr>
          <w:trHeight w:val="58"/>
        </w:trPr>
        <w:tc>
          <w:tcPr>
            <w:tcW w:w="4320" w:type="dxa"/>
          </w:tcPr>
          <w:p w14:paraId="5E2E6687" w14:textId="77777777" w:rsidR="007D3510" w:rsidRPr="00AA270B" w:rsidRDefault="007D3510" w:rsidP="007D3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201F36" w14:textId="39A0820B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2,524</w:t>
            </w:r>
          </w:p>
        </w:tc>
        <w:tc>
          <w:tcPr>
            <w:tcW w:w="260" w:type="dxa"/>
          </w:tcPr>
          <w:p w14:paraId="2C5A301D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1AF485AE" w14:textId="09A7E27B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2,524</w:t>
            </w:r>
          </w:p>
        </w:tc>
        <w:tc>
          <w:tcPr>
            <w:tcW w:w="260" w:type="dxa"/>
          </w:tcPr>
          <w:p w14:paraId="31B92014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26107E20" w14:textId="609F2133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b/>
                <w:sz w:val="28"/>
                <w:szCs w:val="28"/>
              </w:rPr>
              <w:t>829</w:t>
            </w:r>
          </w:p>
        </w:tc>
        <w:tc>
          <w:tcPr>
            <w:tcW w:w="270" w:type="dxa"/>
          </w:tcPr>
          <w:p w14:paraId="61C369D0" w14:textId="7CCC2AF2" w:rsidR="007D3510" w:rsidRPr="00AA270B" w:rsidRDefault="007D3510" w:rsidP="007D3510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BF48C0" w14:textId="2EB003D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sz w:val="28"/>
                <w:szCs w:val="28"/>
              </w:rPr>
              <w:t>829</w:t>
            </w:r>
          </w:p>
        </w:tc>
      </w:tr>
      <w:tr w:rsidR="007D3510" w:rsidRPr="00AA270B" w14:paraId="1952FAD1" w14:textId="77777777" w:rsidTr="005939A3">
        <w:trPr>
          <w:trHeight w:val="235"/>
        </w:trPr>
        <w:tc>
          <w:tcPr>
            <w:tcW w:w="4320" w:type="dxa"/>
          </w:tcPr>
          <w:p w14:paraId="49796877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A969BB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</w:tcPr>
          <w:p w14:paraId="6B4A163B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1443B379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</w:tcPr>
          <w:p w14:paraId="0448DAF0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A03E294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2184D38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56FDC9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D3510" w:rsidRPr="00AA270B" w14:paraId="4BD2B124" w14:textId="77777777" w:rsidTr="005A1038">
        <w:trPr>
          <w:trHeight w:val="56"/>
        </w:trPr>
        <w:tc>
          <w:tcPr>
            <w:tcW w:w="4320" w:type="dxa"/>
          </w:tcPr>
          <w:p w14:paraId="1F6CD29C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D8645E" w14:textId="0BEA7DF2" w:rsidR="007D3510" w:rsidRPr="00AA270B" w:rsidRDefault="00CE5486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153,30</w:t>
            </w:r>
            <w:r w:rsidR="006F3344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0" w:type="dxa"/>
          </w:tcPr>
          <w:p w14:paraId="048F3EBF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666DBA3" w14:textId="41A2F760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120</w:t>
            </w:r>
            <w:r w:rsidRPr="00AA270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,041</w:t>
            </w:r>
          </w:p>
        </w:tc>
        <w:tc>
          <w:tcPr>
            <w:tcW w:w="260" w:type="dxa"/>
          </w:tcPr>
          <w:p w14:paraId="3304C32C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8C04959" w14:textId="59E4C750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64,0</w:t>
            </w:r>
            <w:r w:rsidR="009A3D7B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63CAB76B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EB66C6" w14:textId="484EC429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45,191</w:t>
            </w:r>
          </w:p>
        </w:tc>
      </w:tr>
      <w:tr w:rsidR="007D3510" w:rsidRPr="00AA270B" w14:paraId="3CFBF47C" w14:textId="77777777" w:rsidTr="005A1038">
        <w:trPr>
          <w:trHeight w:val="46"/>
        </w:trPr>
        <w:tc>
          <w:tcPr>
            <w:tcW w:w="4320" w:type="dxa"/>
          </w:tcPr>
          <w:p w14:paraId="6CE28B9D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13088F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60" w:type="dxa"/>
          </w:tcPr>
          <w:p w14:paraId="573C3FF9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D6F0E1F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0" w:type="dxa"/>
          </w:tcPr>
          <w:p w14:paraId="687D8CDB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391A658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75A75050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C0FECE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7D3510" w:rsidRPr="00AA270B" w14:paraId="6E113061" w14:textId="77777777" w:rsidTr="005A1038">
        <w:trPr>
          <w:trHeight w:val="56"/>
        </w:trPr>
        <w:tc>
          <w:tcPr>
            <w:tcW w:w="4320" w:type="dxa"/>
          </w:tcPr>
          <w:p w14:paraId="28DF161C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5FFA94" w14:textId="7BF004EE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549,</w:t>
            </w:r>
            <w:r w:rsidR="009A3D7B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CE5486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F3344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0" w:type="dxa"/>
          </w:tcPr>
          <w:p w14:paraId="2A1CC168" w14:textId="77777777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</w:tcPr>
          <w:p w14:paraId="2C346AC1" w14:textId="3BEB9AAD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624,068</w:t>
            </w:r>
          </w:p>
        </w:tc>
        <w:tc>
          <w:tcPr>
            <w:tcW w:w="260" w:type="dxa"/>
          </w:tcPr>
          <w:p w14:paraId="71F03BE3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</w:tcPr>
          <w:p w14:paraId="28366223" w14:textId="30768722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326,22</w:t>
            </w:r>
            <w:r w:rsidR="00746E85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95F9721" w14:textId="77777777" w:rsidR="007D3510" w:rsidRPr="00AA270B" w:rsidRDefault="007D3510" w:rsidP="007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335B297" w14:textId="423B21BE" w:rsidR="007D3510" w:rsidRPr="00AA270B" w:rsidRDefault="007D3510" w:rsidP="007D351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426,668</w:t>
            </w:r>
          </w:p>
        </w:tc>
      </w:tr>
    </w:tbl>
    <w:p w14:paraId="2378D47B" w14:textId="77777777" w:rsidR="00B12807" w:rsidRPr="00AA270B" w:rsidRDefault="00B1280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E40C007" w14:textId="6061D016" w:rsidR="00DB12B7" w:rsidRPr="00AA270B" w:rsidRDefault="00DB12B7" w:rsidP="005A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AA270B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AA270B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AA270B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AA270B">
        <w:rPr>
          <w:rFonts w:asciiTheme="majorBidi" w:hAnsiTheme="majorBidi" w:cstheme="majorBidi"/>
          <w:sz w:val="28"/>
          <w:szCs w:val="28"/>
        </w:rPr>
        <w:t xml:space="preserve"> 30 </w:t>
      </w:r>
      <w:r w:rsidRPr="00AA270B">
        <w:rPr>
          <w:rFonts w:asciiTheme="majorBidi" w:hAnsiTheme="majorBidi" w:cstheme="majorBidi"/>
          <w:sz w:val="28"/>
          <w:szCs w:val="28"/>
          <w:cs/>
        </w:rPr>
        <w:t>วัน</w:t>
      </w:r>
      <w:r w:rsidRPr="00AA270B">
        <w:rPr>
          <w:rFonts w:asciiTheme="majorBidi" w:hAnsiTheme="majorBidi" w:cstheme="majorBidi"/>
          <w:sz w:val="28"/>
          <w:szCs w:val="28"/>
        </w:rPr>
        <w:t xml:space="preserve"> </w:t>
      </w:r>
      <w:r w:rsidRPr="00AA270B">
        <w:rPr>
          <w:rFonts w:asciiTheme="majorBidi" w:hAnsiTheme="majorBidi" w:cstheme="majorBidi"/>
          <w:sz w:val="28"/>
          <w:szCs w:val="28"/>
          <w:cs/>
        </w:rPr>
        <w:t>ถึง</w:t>
      </w:r>
      <w:r w:rsidRPr="00AA270B">
        <w:rPr>
          <w:rFonts w:asciiTheme="majorBidi" w:hAnsiTheme="majorBidi" w:cstheme="majorBidi"/>
          <w:sz w:val="28"/>
          <w:szCs w:val="28"/>
        </w:rPr>
        <w:t xml:space="preserve"> 90 </w:t>
      </w:r>
      <w:r w:rsidRPr="00AA270B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39969772" w14:textId="77777777" w:rsidR="000D4B9C" w:rsidRPr="00AA270B" w:rsidRDefault="000D4B9C" w:rsidP="005A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0"/>
        <w:gridCol w:w="10"/>
        <w:gridCol w:w="990"/>
        <w:gridCol w:w="260"/>
        <w:gridCol w:w="10"/>
        <w:gridCol w:w="990"/>
        <w:gridCol w:w="270"/>
        <w:gridCol w:w="990"/>
      </w:tblGrid>
      <w:tr w:rsidR="000F544B" w:rsidRPr="00AA270B" w14:paraId="4029E5A2" w14:textId="77777777" w:rsidTr="00D0755A">
        <w:trPr>
          <w:trHeight w:val="461"/>
          <w:tblHeader/>
        </w:trPr>
        <w:tc>
          <w:tcPr>
            <w:tcW w:w="4410" w:type="dxa"/>
            <w:vMerge w:val="restart"/>
          </w:tcPr>
          <w:p w14:paraId="2012A282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254739E4" w14:textId="1F5C4C5E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Pr="00AA27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27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250" w:type="dxa"/>
            <w:gridSpan w:val="4"/>
          </w:tcPr>
          <w:p w14:paraId="775D6CC5" w14:textId="54664319" w:rsidR="000F544B" w:rsidRPr="00AA270B" w:rsidRDefault="000F544B" w:rsidP="0023019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" w:type="dxa"/>
            <w:vMerge w:val="restart"/>
          </w:tcPr>
          <w:p w14:paraId="5622A6F2" w14:textId="77777777" w:rsidR="000F544B" w:rsidRPr="00AA270B" w:rsidRDefault="000F544B" w:rsidP="0023019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4"/>
          </w:tcPr>
          <w:p w14:paraId="6F2A2DBF" w14:textId="72290B7E" w:rsidR="000F544B" w:rsidRPr="00AA270B" w:rsidRDefault="000F544B" w:rsidP="0023019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4B" w:rsidRPr="00AA270B" w14:paraId="5E12875E" w14:textId="77777777" w:rsidTr="00793C16">
        <w:trPr>
          <w:trHeight w:val="395"/>
          <w:tblHeader/>
        </w:trPr>
        <w:tc>
          <w:tcPr>
            <w:tcW w:w="4410" w:type="dxa"/>
            <w:vMerge/>
          </w:tcPr>
          <w:p w14:paraId="1D56830C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EE2094" w14:textId="02106322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260" w:type="dxa"/>
          </w:tcPr>
          <w:p w14:paraId="3C64909A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790C3EAE" w14:textId="49B7AF32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0" w:type="dxa"/>
            <w:vMerge/>
          </w:tcPr>
          <w:p w14:paraId="65CD9823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1B526B88" w14:textId="26C8F293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43F3FAB3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1E58B02" w14:textId="060EC0FB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</w:tr>
      <w:tr w:rsidR="000F544B" w:rsidRPr="00AA270B" w14:paraId="704D5C7C" w14:textId="77777777" w:rsidTr="00D36C49">
        <w:trPr>
          <w:trHeight w:val="299"/>
          <w:tblHeader/>
        </w:trPr>
        <w:tc>
          <w:tcPr>
            <w:tcW w:w="4410" w:type="dxa"/>
          </w:tcPr>
          <w:p w14:paraId="739BDD3C" w14:textId="6B4C8438" w:rsidR="000F544B" w:rsidRPr="00AA270B" w:rsidDel="00A63E91" w:rsidRDefault="000F544B" w:rsidP="000F54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9"/>
          </w:tcPr>
          <w:p w14:paraId="3D834726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F544B" w:rsidRPr="00AA270B" w14:paraId="3C6C3216" w14:textId="77777777" w:rsidTr="00307DC7">
        <w:trPr>
          <w:tblHeader/>
        </w:trPr>
        <w:tc>
          <w:tcPr>
            <w:tcW w:w="4410" w:type="dxa"/>
            <w:hideMark/>
          </w:tcPr>
          <w:p w14:paraId="62E1FF86" w14:textId="77777777" w:rsidR="000F544B" w:rsidRPr="00AA270B" w:rsidRDefault="000F544B" w:rsidP="000F54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1314A8E6" w14:textId="6F5CD9FB" w:rsidR="000F544B" w:rsidRPr="00AA270B" w:rsidRDefault="000F544B" w:rsidP="000F54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17,441</w:t>
            </w:r>
          </w:p>
        </w:tc>
        <w:tc>
          <w:tcPr>
            <w:tcW w:w="270" w:type="dxa"/>
            <w:gridSpan w:val="2"/>
          </w:tcPr>
          <w:p w14:paraId="1AA044A4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760D31" w14:textId="7E2C6396" w:rsidR="000F544B" w:rsidRPr="00AA270B" w:rsidRDefault="000F544B" w:rsidP="000F54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="004C45A6"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270" w:type="dxa"/>
            <w:gridSpan w:val="2"/>
            <w:vAlign w:val="center"/>
          </w:tcPr>
          <w:p w14:paraId="78E4BA75" w14:textId="77777777" w:rsidR="000F544B" w:rsidRPr="00AA270B" w:rsidRDefault="000F544B" w:rsidP="000F544B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21A67" w14:textId="1896A5EA" w:rsidR="000F544B" w:rsidRPr="00AA270B" w:rsidRDefault="000F544B" w:rsidP="000F54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14,681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BE405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775E5E" w14:textId="2DDB461E" w:rsidR="000F544B" w:rsidRPr="00AA270B" w:rsidRDefault="000F544B" w:rsidP="000F54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2,325</w:t>
            </w:r>
          </w:p>
        </w:tc>
      </w:tr>
      <w:tr w:rsidR="000F544B" w:rsidRPr="00AA270B" w14:paraId="6FF11265" w14:textId="77777777" w:rsidTr="00307DC7">
        <w:trPr>
          <w:tblHeader/>
        </w:trPr>
        <w:tc>
          <w:tcPr>
            <w:tcW w:w="4410" w:type="dxa"/>
            <w:hideMark/>
          </w:tcPr>
          <w:p w14:paraId="1DCA4C16" w14:textId="77777777" w:rsidR="000F544B" w:rsidRPr="00AA270B" w:rsidRDefault="000F544B" w:rsidP="000F54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4D5B684" w14:textId="72B50592" w:rsidR="000F544B" w:rsidRPr="00AA270B" w:rsidRDefault="000F544B" w:rsidP="000F544B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5C7CD94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2688B3" w14:textId="7E88DDF7" w:rsidR="000F544B" w:rsidRPr="00AA270B" w:rsidRDefault="004C45A6" w:rsidP="000F54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8,025</w:t>
            </w:r>
          </w:p>
        </w:tc>
        <w:tc>
          <w:tcPr>
            <w:tcW w:w="270" w:type="dxa"/>
            <w:gridSpan w:val="2"/>
            <w:vAlign w:val="center"/>
          </w:tcPr>
          <w:p w14:paraId="6A56FE03" w14:textId="77777777" w:rsidR="000F544B" w:rsidRPr="00AA270B" w:rsidRDefault="000F544B" w:rsidP="000F544B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5BA1C4" w14:textId="44E80AF0" w:rsidR="000F544B" w:rsidRPr="00AA270B" w:rsidRDefault="000F544B" w:rsidP="000F54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459AC87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C8618" w14:textId="4600AC73" w:rsidR="000F544B" w:rsidRPr="00AA270B" w:rsidRDefault="004C45A6" w:rsidP="000F54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8,025</w:t>
            </w:r>
          </w:p>
        </w:tc>
      </w:tr>
      <w:tr w:rsidR="000F544B" w:rsidRPr="00AA270B" w14:paraId="70E307D1" w14:textId="77777777" w:rsidTr="00307DC7">
        <w:trPr>
          <w:tblHeader/>
        </w:trPr>
        <w:tc>
          <w:tcPr>
            <w:tcW w:w="4410" w:type="dxa"/>
            <w:hideMark/>
          </w:tcPr>
          <w:p w14:paraId="0E5B9811" w14:textId="77777777" w:rsidR="000F544B" w:rsidRPr="00AA270B" w:rsidRDefault="000F544B" w:rsidP="000F54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E582E3" w14:textId="3ADF6D76" w:rsidR="000F544B" w:rsidRPr="00AA270B" w:rsidRDefault="000F544B" w:rsidP="000F54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(1,329)</w:t>
            </w:r>
          </w:p>
        </w:tc>
        <w:tc>
          <w:tcPr>
            <w:tcW w:w="270" w:type="dxa"/>
            <w:gridSpan w:val="2"/>
          </w:tcPr>
          <w:p w14:paraId="01DB3FF2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30D598" w14:textId="719A90BE" w:rsidR="000F544B" w:rsidRPr="00AA270B" w:rsidRDefault="000F544B" w:rsidP="000F54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45A6"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137F0848" w14:textId="77777777" w:rsidR="000F544B" w:rsidRPr="00AA270B" w:rsidRDefault="000F544B" w:rsidP="000F544B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6D7765" w14:textId="71BF5AE3" w:rsidR="000F544B" w:rsidRPr="00AA270B" w:rsidRDefault="000F544B" w:rsidP="000F54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(1,029)</w:t>
            </w:r>
          </w:p>
        </w:tc>
        <w:tc>
          <w:tcPr>
            <w:tcW w:w="270" w:type="dxa"/>
          </w:tcPr>
          <w:p w14:paraId="018A0AE1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CFFB28" w14:textId="37179C09" w:rsidR="000F544B" w:rsidRPr="00AA270B" w:rsidRDefault="004C45A6" w:rsidP="004C45A6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F544B" w:rsidRPr="00AA270B" w14:paraId="71168115" w14:textId="77777777" w:rsidTr="00307DC7">
        <w:trPr>
          <w:tblHeader/>
        </w:trPr>
        <w:tc>
          <w:tcPr>
            <w:tcW w:w="4410" w:type="dxa"/>
          </w:tcPr>
          <w:p w14:paraId="50AFE3E9" w14:textId="3EFF6139" w:rsidR="000F544B" w:rsidRPr="00AA270B" w:rsidRDefault="000F544B" w:rsidP="000F54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27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C730FF" w14:textId="2BDBE251" w:rsidR="000F544B" w:rsidRPr="00AA270B" w:rsidRDefault="000F544B" w:rsidP="000F54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16,112</w:t>
            </w:r>
          </w:p>
        </w:tc>
        <w:tc>
          <w:tcPr>
            <w:tcW w:w="270" w:type="dxa"/>
            <w:gridSpan w:val="2"/>
          </w:tcPr>
          <w:p w14:paraId="22AF67D4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2EE48A" w14:textId="03423725" w:rsidR="000F544B" w:rsidRPr="00AA270B" w:rsidRDefault="000F544B" w:rsidP="000F54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5A6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3,557</w:t>
            </w:r>
          </w:p>
        </w:tc>
        <w:tc>
          <w:tcPr>
            <w:tcW w:w="270" w:type="dxa"/>
            <w:gridSpan w:val="2"/>
            <w:vAlign w:val="center"/>
          </w:tcPr>
          <w:p w14:paraId="280268A3" w14:textId="77777777" w:rsidR="000F544B" w:rsidRPr="00AA270B" w:rsidRDefault="000F544B" w:rsidP="000F544B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4FB45" w14:textId="2C88FDA7" w:rsidR="000F544B" w:rsidRPr="00AA270B" w:rsidRDefault="000F544B" w:rsidP="000F54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sz w:val="28"/>
                <w:szCs w:val="28"/>
              </w:rPr>
              <w:t>13,652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87FE6" w14:textId="77777777" w:rsidR="000F544B" w:rsidRPr="00AA270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F81E2" w14:textId="37DFF41C" w:rsidR="000F544B" w:rsidRPr="00AA270B" w:rsidRDefault="000F544B" w:rsidP="000F54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  <w:r w:rsidR="004C45A6" w:rsidRPr="00AA270B">
              <w:rPr>
                <w:rFonts w:asciiTheme="majorBidi" w:hAnsiTheme="majorBidi" w:cstheme="majorBidi"/>
                <w:b/>
                <w:sz w:val="28"/>
                <w:szCs w:val="28"/>
              </w:rPr>
              <w:t>0,350</w:t>
            </w:r>
          </w:p>
        </w:tc>
      </w:tr>
    </w:tbl>
    <w:p w14:paraId="0D9C44C7" w14:textId="77777777" w:rsidR="00DD3CC8" w:rsidRPr="00AA270B" w:rsidRDefault="00DD3CC8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2D679A5" w14:textId="171B4E6C" w:rsidR="00DB12B7" w:rsidRPr="00AA270B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27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ลูกหนี้ตามสัญญาปรับโครงสร้างหนี้</w:t>
      </w:r>
    </w:p>
    <w:p w14:paraId="59058B67" w14:textId="01947B68" w:rsidR="00DB12B7" w:rsidRPr="00AA270B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5A011414" w14:textId="728DF4B9" w:rsidR="00117A16" w:rsidRPr="00AA270B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270B">
        <w:rPr>
          <w:rFonts w:asciiTheme="majorBidi" w:hAnsiTheme="majorBidi" w:cs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 ในเดือนมิถุนายน </w:t>
      </w:r>
      <w:r w:rsidR="00B163BE" w:rsidRPr="00AA270B">
        <w:rPr>
          <w:rFonts w:asciiTheme="majorBidi" w:hAnsiTheme="majorBidi" w:cstheme="majorBidi"/>
          <w:sz w:val="28"/>
          <w:szCs w:val="28"/>
        </w:rPr>
        <w:t>2564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AA270B">
        <w:rPr>
          <w:rFonts w:asciiTheme="majorBidi" w:hAnsiTheme="majorBidi" w:cstheme="majorBidi"/>
          <w:sz w:val="28"/>
          <w:szCs w:val="28"/>
        </w:rPr>
        <w:t xml:space="preserve"> 100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AA270B">
        <w:rPr>
          <w:rFonts w:asciiTheme="majorBidi" w:hAnsiTheme="majorBidi" w:cstheme="majorBidi"/>
          <w:sz w:val="28"/>
          <w:szCs w:val="28"/>
        </w:rPr>
        <w:t>1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163BE" w:rsidRPr="00AA270B">
        <w:rPr>
          <w:rFonts w:asciiTheme="majorBidi" w:hAnsiTheme="majorBidi" w:cstheme="majorBidi"/>
          <w:sz w:val="28"/>
          <w:szCs w:val="28"/>
        </w:rPr>
        <w:t>2567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B163BE" w:rsidRPr="00AA270B">
        <w:rPr>
          <w:rFonts w:asciiTheme="majorBidi" w:hAnsiTheme="majorBidi" w:cstheme="majorBidi"/>
          <w:sz w:val="28"/>
          <w:szCs w:val="28"/>
        </w:rPr>
        <w:t>31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163BE" w:rsidRPr="00AA270B">
        <w:rPr>
          <w:rFonts w:asciiTheme="majorBidi" w:hAnsiTheme="majorBidi" w:cstheme="majorBidi"/>
          <w:sz w:val="28"/>
          <w:szCs w:val="28"/>
        </w:rPr>
        <w:t>2570</w:t>
      </w:r>
      <w:r w:rsidR="00B211A3" w:rsidRPr="00AA270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F25338" w14:textId="77777777" w:rsidR="00117A16" w:rsidRPr="00AA270B" w:rsidRDefault="0011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A270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D99C08" w14:textId="5B65A37B" w:rsidR="00DB12B7" w:rsidRPr="00AA270B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AA270B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เงินลงทุนในบริษัทย่อย</w:t>
      </w:r>
      <w:r w:rsidR="009F140D" w:rsidRPr="00AA270B">
        <w:rPr>
          <w:rFonts w:asciiTheme="majorBidi" w:hAnsiTheme="majorBidi" w:cstheme="majorBidi" w:hint="cs"/>
          <w:sz w:val="28"/>
          <w:szCs w:val="28"/>
          <w:cs/>
        </w:rPr>
        <w:t>และบริษัทร่วม</w:t>
      </w:r>
    </w:p>
    <w:p w14:paraId="2043E8ED" w14:textId="77777777" w:rsidR="00DB12B7" w:rsidRPr="00AA270B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070"/>
        <w:gridCol w:w="1980"/>
      </w:tblGrid>
      <w:tr w:rsidR="009659F9" w:rsidRPr="00AA270B" w14:paraId="5F78268E" w14:textId="77777777" w:rsidTr="009659F9">
        <w:trPr>
          <w:trHeight w:val="68"/>
        </w:trPr>
        <w:tc>
          <w:tcPr>
            <w:tcW w:w="4500" w:type="dxa"/>
          </w:tcPr>
          <w:p w14:paraId="1F7E1F5C" w14:textId="77777777" w:rsidR="009659F9" w:rsidRPr="00AA270B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7773AA1C" w:rsidR="009659F9" w:rsidRPr="00AA270B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840F63" w:rsidRPr="00AA270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Pr="00AA27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840F63"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31</w:t>
            </w:r>
            <w:r w:rsidR="00840F63" w:rsidRPr="00AA270B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840F63" w:rsidRPr="00AA270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</w:t>
            </w:r>
            <w:r w:rsidR="00840F63"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810" w:type="dxa"/>
          </w:tcPr>
          <w:p w14:paraId="3E7C557E" w14:textId="77777777" w:rsidR="009659F9" w:rsidRPr="00AA270B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1625115" w14:textId="77777777" w:rsidR="009659F9" w:rsidRPr="00AA270B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2E88E4D" w14:textId="48A66F1A" w:rsidR="00F2528E" w:rsidRPr="00AA270B" w:rsidRDefault="00F2528E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53BB0E66" w14:textId="77777777" w:rsidR="009659F9" w:rsidRPr="00AA270B" w:rsidRDefault="009659F9" w:rsidP="0096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9AF2701" w14:textId="7F3C9F5F" w:rsidR="009659F9" w:rsidRPr="00AA270B" w:rsidRDefault="009659F9" w:rsidP="0096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AA270B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นเ</w:t>
            </w: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F2528E" w:rsidRPr="00AA270B" w14:paraId="07E9EFF3" w14:textId="77777777" w:rsidTr="00EB6C6F">
        <w:trPr>
          <w:trHeight w:val="68"/>
        </w:trPr>
        <w:tc>
          <w:tcPr>
            <w:tcW w:w="4500" w:type="dxa"/>
          </w:tcPr>
          <w:p w14:paraId="1F6C0395" w14:textId="77777777" w:rsidR="00F2528E" w:rsidRPr="00AA270B" w:rsidRDefault="00F2528E" w:rsidP="0087049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DD2377C" w14:textId="77777777" w:rsidR="00F2528E" w:rsidRPr="00AA270B" w:rsidRDefault="00F2528E" w:rsidP="008704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0" w:type="dxa"/>
            <w:gridSpan w:val="2"/>
          </w:tcPr>
          <w:p w14:paraId="305D5746" w14:textId="77777777" w:rsidR="00F2528E" w:rsidRPr="00AA270B" w:rsidRDefault="00F2528E" w:rsidP="00F252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F140D" w:rsidRPr="00AA270B" w14:paraId="2BD378BD" w14:textId="77777777" w:rsidTr="009659F9">
        <w:tc>
          <w:tcPr>
            <w:tcW w:w="4500" w:type="dxa"/>
          </w:tcPr>
          <w:p w14:paraId="7A5F2249" w14:textId="4F4039F6" w:rsidR="009F140D" w:rsidRPr="00AA270B" w:rsidRDefault="009F140D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2EB34926" w14:textId="77777777" w:rsidR="009F140D" w:rsidRPr="00AA270B" w:rsidRDefault="009F140D" w:rsidP="00FB031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2F0A0FBF" w14:textId="77777777" w:rsidR="009F140D" w:rsidRPr="00AA270B" w:rsidRDefault="009F140D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00ADD2B" w14:textId="77777777" w:rsidR="009F140D" w:rsidRPr="00AA270B" w:rsidRDefault="009F140D" w:rsidP="0032250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659F9" w:rsidRPr="00AA270B" w14:paraId="1890831C" w14:textId="77777777" w:rsidTr="009659F9">
        <w:tc>
          <w:tcPr>
            <w:tcW w:w="4500" w:type="dxa"/>
          </w:tcPr>
          <w:p w14:paraId="6E538629" w14:textId="77777777" w:rsidR="009659F9" w:rsidRPr="00AA270B" w:rsidRDefault="009659F9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</w:tcPr>
          <w:p w14:paraId="154EB581" w14:textId="77777777" w:rsidR="009659F9" w:rsidRPr="00AA270B" w:rsidRDefault="009659F9" w:rsidP="00FB031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0795CAD7" w14:textId="350E2D54" w:rsidR="009659F9" w:rsidRPr="00AA270B" w:rsidRDefault="00CC3438" w:rsidP="00C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A11665B" w14:textId="7FC478AB" w:rsidR="009659F9" w:rsidRPr="00AA270B" w:rsidRDefault="00DD185A" w:rsidP="00DD185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23,491</w:t>
            </w:r>
          </w:p>
        </w:tc>
      </w:tr>
      <w:tr w:rsidR="00F2528E" w:rsidRPr="00AA270B" w14:paraId="49EB23A4" w14:textId="77777777" w:rsidTr="009659F9">
        <w:tc>
          <w:tcPr>
            <w:tcW w:w="4500" w:type="dxa"/>
          </w:tcPr>
          <w:p w14:paraId="7B0278AC" w14:textId="77777777" w:rsidR="00F2528E" w:rsidRPr="00AA270B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</w:tcPr>
          <w:p w14:paraId="28DC64D5" w14:textId="77777777" w:rsidR="00F2528E" w:rsidRPr="00AA270B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2A150D15" w14:textId="5A8020EA" w:rsidR="00F2528E" w:rsidRPr="00AA270B" w:rsidRDefault="00CC3438" w:rsidP="00C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7727B8D8" w14:textId="0A2380A0" w:rsidR="00F2528E" w:rsidRPr="00AA270B" w:rsidRDefault="00CC3438" w:rsidP="00CC3438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3,486</w:t>
            </w:r>
          </w:p>
        </w:tc>
      </w:tr>
      <w:tr w:rsidR="00F2528E" w:rsidRPr="00AA270B" w14:paraId="3AD740E6" w14:textId="77777777" w:rsidTr="009659F9">
        <w:tc>
          <w:tcPr>
            <w:tcW w:w="4500" w:type="dxa"/>
          </w:tcPr>
          <w:p w14:paraId="3B7C1DFC" w14:textId="77777777" w:rsidR="00F2528E" w:rsidRPr="00AA270B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10" w:type="dxa"/>
          </w:tcPr>
          <w:p w14:paraId="2397256A" w14:textId="77777777" w:rsidR="00F2528E" w:rsidRPr="00AA270B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070" w:type="dxa"/>
          </w:tcPr>
          <w:p w14:paraId="78831751" w14:textId="77777777" w:rsidR="00F2528E" w:rsidRPr="00AA270B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980" w:type="dxa"/>
          </w:tcPr>
          <w:p w14:paraId="58226706" w14:textId="77777777" w:rsidR="00F2528E" w:rsidRPr="00AA270B" w:rsidRDefault="00F2528E" w:rsidP="00F2528E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2528E" w:rsidRPr="00AA270B" w14:paraId="467D28F6" w14:textId="77777777" w:rsidTr="009659F9">
        <w:tc>
          <w:tcPr>
            <w:tcW w:w="4500" w:type="dxa"/>
          </w:tcPr>
          <w:p w14:paraId="5F772F34" w14:textId="19AA17B5" w:rsidR="00F2528E" w:rsidRPr="00AA270B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7A5AC909" w14:textId="77777777" w:rsidR="00F2528E" w:rsidRPr="00AA270B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07DF54BC" w14:textId="77777777" w:rsidR="00F2528E" w:rsidRPr="00AA270B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C26A85" w14:textId="77777777" w:rsidR="00F2528E" w:rsidRPr="00AA270B" w:rsidRDefault="00F2528E" w:rsidP="00F2528E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2528E" w:rsidRPr="00AA270B" w14:paraId="6E16B681" w14:textId="77777777" w:rsidTr="009659F9">
        <w:tc>
          <w:tcPr>
            <w:tcW w:w="4500" w:type="dxa"/>
          </w:tcPr>
          <w:p w14:paraId="680C145A" w14:textId="1B8FC9B2" w:rsidR="00F2528E" w:rsidRPr="00AA270B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DD185A"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3275AB9E" w14:textId="77777777" w:rsidR="00F2528E" w:rsidRPr="00AA270B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6745ADF4" w14:textId="1B93CCA5" w:rsidR="00F2528E" w:rsidRPr="00AA270B" w:rsidRDefault="00DD185A" w:rsidP="00DD185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980" w:type="dxa"/>
          </w:tcPr>
          <w:p w14:paraId="772F5682" w14:textId="5AD89DC9" w:rsidR="00F2528E" w:rsidRPr="00AA270B" w:rsidRDefault="00DD185A" w:rsidP="00DD185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</w:p>
        </w:tc>
      </w:tr>
    </w:tbl>
    <w:p w14:paraId="570F12A1" w14:textId="2C4FDF1C" w:rsidR="000A205F" w:rsidRPr="00AA270B" w:rsidRDefault="000A205F"/>
    <w:p w14:paraId="0A42BED3" w14:textId="5A14F525" w:rsidR="006F0167" w:rsidRPr="00AA270B" w:rsidRDefault="006F0167" w:rsidP="00CD3C2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AA270B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สินทรัพย์สิทธิการใช้</w:t>
      </w:r>
    </w:p>
    <w:p w14:paraId="5D877438" w14:textId="77777777" w:rsidR="00FD0834" w:rsidRPr="00AA270B" w:rsidRDefault="00FD0834" w:rsidP="00FD0834"/>
    <w:p w14:paraId="7B33C24B" w14:textId="3993F44A" w:rsidR="00922833" w:rsidRPr="00AA270B" w:rsidRDefault="00922833" w:rsidP="00253B6F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270B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964C50" w:rsidRPr="00AA270B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AA270B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AA270B">
        <w:rPr>
          <w:rFonts w:asciiTheme="majorBidi" w:hAnsiTheme="majorBidi" w:cstheme="majorBidi"/>
          <w:sz w:val="28"/>
          <w:szCs w:val="28"/>
        </w:rPr>
        <w:t xml:space="preserve"> </w:t>
      </w:r>
      <w:r w:rsidR="00245E31" w:rsidRPr="00AA270B">
        <w:rPr>
          <w:rFonts w:asciiTheme="majorBidi" w:hAnsiTheme="majorBidi" w:cstheme="majorBidi"/>
          <w:sz w:val="28"/>
          <w:szCs w:val="28"/>
        </w:rPr>
        <w:t>31</w:t>
      </w:r>
      <w:r w:rsidRPr="00AA270B">
        <w:rPr>
          <w:rFonts w:asciiTheme="majorBidi" w:hAnsiTheme="majorBidi" w:cstheme="majorBidi"/>
          <w:sz w:val="28"/>
          <w:szCs w:val="28"/>
        </w:rPr>
        <w:t xml:space="preserve"> </w:t>
      </w:r>
      <w:r w:rsidR="00245E31" w:rsidRPr="00AA270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270B">
        <w:rPr>
          <w:rFonts w:asciiTheme="majorBidi" w:hAnsiTheme="majorBidi" w:cstheme="majorBidi"/>
          <w:sz w:val="28"/>
          <w:szCs w:val="28"/>
        </w:rPr>
        <w:t>256</w:t>
      </w:r>
      <w:r w:rsidR="00245E31" w:rsidRPr="00AA270B">
        <w:rPr>
          <w:rFonts w:asciiTheme="majorBidi" w:hAnsiTheme="majorBidi" w:cstheme="majorBidi"/>
          <w:sz w:val="28"/>
          <w:szCs w:val="28"/>
        </w:rPr>
        <w:t>9</w:t>
      </w:r>
      <w:r w:rsidRPr="00AA270B">
        <w:rPr>
          <w:rFonts w:asciiTheme="majorBidi" w:hAnsiTheme="majorBidi" w:cstheme="majorBidi"/>
          <w:sz w:val="28"/>
          <w:szCs w:val="28"/>
        </w:rPr>
        <w:t xml:space="preserve"> </w:t>
      </w:r>
      <w:r w:rsidR="003C0F46" w:rsidRPr="00AA270B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AA270B">
        <w:rPr>
          <w:rFonts w:asciiTheme="majorBidi" w:hAnsiTheme="majorBidi" w:cstheme="majorBidi"/>
          <w:sz w:val="28"/>
          <w:szCs w:val="28"/>
          <w:cs/>
        </w:rPr>
        <w:t>บริษัทเช่าอาคาร</w:t>
      </w:r>
      <w:r w:rsidRPr="00AA270B">
        <w:rPr>
          <w:rFonts w:asciiTheme="majorBidi" w:hAnsiTheme="majorBidi" w:cstheme="majorBidi" w:hint="cs"/>
          <w:sz w:val="28"/>
          <w:szCs w:val="28"/>
          <w:cs/>
        </w:rPr>
        <w:t>และอุปกรณ์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Pr="00AA270B">
        <w:rPr>
          <w:rFonts w:asciiTheme="majorBidi" w:hAnsiTheme="majorBidi" w:cstheme="majorBidi"/>
          <w:sz w:val="28"/>
          <w:szCs w:val="28"/>
        </w:rPr>
        <w:t xml:space="preserve">3 </w:t>
      </w:r>
      <w:r w:rsidRPr="00AA270B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AA270B">
        <w:rPr>
          <w:rFonts w:asciiTheme="majorBidi" w:hAnsiTheme="majorBidi" w:cstheme="majorBidi"/>
          <w:sz w:val="28"/>
          <w:szCs w:val="28"/>
        </w:rPr>
        <w:t xml:space="preserve">5 </w:t>
      </w:r>
      <w:r w:rsidRPr="00AA270B">
        <w:rPr>
          <w:rFonts w:asciiTheme="majorBidi" w:hAnsiTheme="majorBidi" w:cstheme="majorBidi"/>
          <w:sz w:val="28"/>
          <w:szCs w:val="28"/>
          <w:cs/>
        </w:rPr>
        <w:t>ปี โดยมีค่าเช่าคงที่ตลอดอายุสัญญา</w:t>
      </w:r>
    </w:p>
    <w:p w14:paraId="0BB1A10C" w14:textId="77777777" w:rsidR="00922833" w:rsidRPr="00AA270B" w:rsidRDefault="00922833" w:rsidP="00922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922833" w:rsidRPr="00AA270B" w14:paraId="31F8BD3F" w14:textId="77777777" w:rsidTr="00A12361">
        <w:trPr>
          <w:trHeight w:val="68"/>
        </w:trPr>
        <w:tc>
          <w:tcPr>
            <w:tcW w:w="4500" w:type="dxa"/>
          </w:tcPr>
          <w:p w14:paraId="387C0F1E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  <w:p w14:paraId="0A5CCFDD" w14:textId="7A12509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31CCF" w:rsidRPr="00AA270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Pr="00AA27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F12641"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31</w:t>
            </w:r>
            <w:r w:rsidRPr="00AA27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="00F12641" w:rsidRPr="00AA270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AA27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</w:t>
            </w:r>
            <w:r w:rsidR="00F12641"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810" w:type="dxa"/>
          </w:tcPr>
          <w:p w14:paraId="259EFC39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ECD41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7551973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6BDF44B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51BED5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12C632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1A4A5DAF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22833" w:rsidRPr="00AA270B" w14:paraId="767D220E" w14:textId="77777777" w:rsidTr="00A12361">
        <w:trPr>
          <w:trHeight w:val="68"/>
        </w:trPr>
        <w:tc>
          <w:tcPr>
            <w:tcW w:w="4500" w:type="dxa"/>
          </w:tcPr>
          <w:p w14:paraId="2E80D5FB" w14:textId="77777777" w:rsidR="00922833" w:rsidRPr="00AA270B" w:rsidRDefault="00922833" w:rsidP="00A12361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F9DCB96" w14:textId="77777777" w:rsidR="00922833" w:rsidRPr="00AA270B" w:rsidRDefault="00922833" w:rsidP="00A12361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980553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14:paraId="7A10EDBB" w14:textId="77777777" w:rsidR="00922833" w:rsidRPr="00AA270B" w:rsidRDefault="00922833" w:rsidP="00A123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22833" w:rsidRPr="00AA270B" w14:paraId="0FDB43E7" w14:textId="77777777" w:rsidTr="00A12361">
        <w:tc>
          <w:tcPr>
            <w:tcW w:w="4500" w:type="dxa"/>
          </w:tcPr>
          <w:p w14:paraId="39906E7E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</w:tcPr>
          <w:p w14:paraId="74EBB7E7" w14:textId="77777777" w:rsidR="00922833" w:rsidRPr="00AA270B" w:rsidRDefault="00922833" w:rsidP="00A1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FB1AD9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41A91B" w14:textId="6440F690" w:rsidR="00922833" w:rsidRPr="00AA270B" w:rsidRDefault="008521ED" w:rsidP="00A12361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10,877</w:t>
            </w:r>
          </w:p>
        </w:tc>
        <w:tc>
          <w:tcPr>
            <w:tcW w:w="270" w:type="dxa"/>
          </w:tcPr>
          <w:p w14:paraId="17016C71" w14:textId="77777777" w:rsidR="00922833" w:rsidRPr="00AA270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A9F9A7" w14:textId="6D120CF6" w:rsidR="00922833" w:rsidRPr="00AA270B" w:rsidRDefault="00B57DF9" w:rsidP="00110AD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2E13F2D" w14:textId="77777777" w:rsidR="006F0167" w:rsidRPr="00AA270B" w:rsidRDefault="006F0167" w:rsidP="006F0167">
      <w:pPr>
        <w:rPr>
          <w:sz w:val="10"/>
          <w:szCs w:val="10"/>
          <w:lang w:eastAsia="x-none"/>
        </w:rPr>
      </w:pPr>
    </w:p>
    <w:p w14:paraId="2025F6ED" w14:textId="00424AF8" w:rsidR="00DB12B7" w:rsidRPr="00AA270B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AA270B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</w:p>
    <w:p w14:paraId="6B7EA861" w14:textId="25DBEBD3" w:rsidR="00DB12B7" w:rsidRPr="00AA270B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5"/>
        <w:gridCol w:w="995"/>
        <w:gridCol w:w="169"/>
        <w:gridCol w:w="995"/>
        <w:gridCol w:w="168"/>
        <w:gridCol w:w="896"/>
        <w:gridCol w:w="168"/>
        <w:gridCol w:w="943"/>
        <w:gridCol w:w="179"/>
        <w:gridCol w:w="994"/>
        <w:gridCol w:w="181"/>
        <w:gridCol w:w="989"/>
      </w:tblGrid>
      <w:tr w:rsidR="005A1038" w:rsidRPr="00AA270B" w14:paraId="245A6DBB" w14:textId="77777777" w:rsidTr="00743DE8">
        <w:trPr>
          <w:tblHeader/>
        </w:trPr>
        <w:tc>
          <w:tcPr>
            <w:tcW w:w="2785" w:type="dxa"/>
          </w:tcPr>
          <w:p w14:paraId="6D5F0702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7" w:type="dxa"/>
            <w:gridSpan w:val="11"/>
          </w:tcPr>
          <w:p w14:paraId="719CB862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1038" w:rsidRPr="00AA270B" w14:paraId="3888DAA5" w14:textId="77777777" w:rsidTr="00743DE8">
        <w:trPr>
          <w:tblHeader/>
        </w:trPr>
        <w:tc>
          <w:tcPr>
            <w:tcW w:w="2785" w:type="dxa"/>
          </w:tcPr>
          <w:p w14:paraId="3C306897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3" w:type="dxa"/>
            <w:gridSpan w:val="5"/>
          </w:tcPr>
          <w:p w14:paraId="2829318A" w14:textId="0A1998AB" w:rsidR="005A1038" w:rsidRPr="00AA270B" w:rsidRDefault="00A954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8" w:type="dxa"/>
          </w:tcPr>
          <w:p w14:paraId="4F5E35F3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6" w:type="dxa"/>
            <w:gridSpan w:val="5"/>
          </w:tcPr>
          <w:p w14:paraId="6C489BAB" w14:textId="64D1B152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95438" w:rsidRPr="00AA270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A1038" w:rsidRPr="00AA270B" w14:paraId="22111292" w14:textId="77777777" w:rsidTr="00743DE8">
        <w:trPr>
          <w:tblHeader/>
        </w:trPr>
        <w:tc>
          <w:tcPr>
            <w:tcW w:w="2785" w:type="dxa"/>
          </w:tcPr>
          <w:p w14:paraId="7538B897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C0E7218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713BB24C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A33F490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563A01F7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0A6A4FC7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8" w:type="dxa"/>
            <w:vAlign w:val="center"/>
          </w:tcPr>
          <w:p w14:paraId="2B83401D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653F6290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4BB519D6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DACF351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6EFF5CB0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593CC4A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AA270B" w14:paraId="7C2E7307" w14:textId="77777777" w:rsidTr="00743DE8">
        <w:trPr>
          <w:tblHeader/>
        </w:trPr>
        <w:tc>
          <w:tcPr>
            <w:tcW w:w="2785" w:type="dxa"/>
          </w:tcPr>
          <w:p w14:paraId="04021CCC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7" w:type="dxa"/>
            <w:gridSpan w:val="11"/>
            <w:vAlign w:val="bottom"/>
          </w:tcPr>
          <w:p w14:paraId="60176299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02C0" w:rsidRPr="00AA270B" w14:paraId="327260B0" w14:textId="77777777" w:rsidTr="00743DE8">
        <w:tc>
          <w:tcPr>
            <w:tcW w:w="2785" w:type="dxa"/>
          </w:tcPr>
          <w:p w14:paraId="1CFFBF84" w14:textId="77777777" w:rsidR="00B402C0" w:rsidRPr="00AA270B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vAlign w:val="bottom"/>
          </w:tcPr>
          <w:p w14:paraId="1A62FB0E" w14:textId="75CF5D2A" w:rsidR="00B402C0" w:rsidRPr="00AA270B" w:rsidRDefault="002D2D93" w:rsidP="002D2D9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69" w:type="dxa"/>
            <w:vAlign w:val="bottom"/>
          </w:tcPr>
          <w:p w14:paraId="6246023B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32D0697A" w14:textId="481F20CC" w:rsidR="00B402C0" w:rsidRPr="00AA270B" w:rsidRDefault="002D2D93" w:rsidP="00C507D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8" w:type="dxa"/>
            <w:vAlign w:val="bottom"/>
          </w:tcPr>
          <w:p w14:paraId="006B3136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2B4B8776" w14:textId="46EFD94E" w:rsidR="00B402C0" w:rsidRPr="00AA270B" w:rsidRDefault="002D2D93" w:rsidP="00C507D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68" w:type="dxa"/>
            <w:vAlign w:val="bottom"/>
          </w:tcPr>
          <w:p w14:paraId="0B987F1B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3" w:type="dxa"/>
          </w:tcPr>
          <w:p w14:paraId="7450E77D" w14:textId="4041F238" w:rsidR="00B402C0" w:rsidRPr="00AA270B" w:rsidRDefault="00B402C0" w:rsidP="00C507D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D2EBB" w:rsidRPr="00AA270B">
              <w:rPr>
                <w:rFonts w:asciiTheme="majorBidi" w:hAnsiTheme="majorBidi" w:cstheme="majorBidi"/>
                <w:sz w:val="28"/>
                <w:szCs w:val="28"/>
              </w:rPr>
              <w:t>0,006</w:t>
            </w:r>
          </w:p>
        </w:tc>
        <w:tc>
          <w:tcPr>
            <w:tcW w:w="179" w:type="dxa"/>
            <w:vAlign w:val="bottom"/>
          </w:tcPr>
          <w:p w14:paraId="5ECDA334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</w:tcPr>
          <w:p w14:paraId="11FADCA2" w14:textId="52EC385A" w:rsidR="00B402C0" w:rsidRPr="00AA270B" w:rsidRDefault="00B402C0" w:rsidP="00C507D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FEEE50D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</w:tcPr>
          <w:p w14:paraId="6AD61862" w14:textId="299EEB46" w:rsidR="00B402C0" w:rsidRPr="00AA270B" w:rsidRDefault="00B402C0" w:rsidP="00C507D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D2EBB" w:rsidRPr="00AA270B">
              <w:rPr>
                <w:rFonts w:asciiTheme="majorBidi" w:hAnsiTheme="majorBidi" w:cstheme="majorBidi"/>
                <w:sz w:val="28"/>
                <w:szCs w:val="28"/>
              </w:rPr>
              <w:t>0,006</w:t>
            </w:r>
          </w:p>
        </w:tc>
      </w:tr>
      <w:tr w:rsidR="00B402C0" w:rsidRPr="00AA270B" w14:paraId="508E79A8" w14:textId="77777777" w:rsidTr="00743DE8">
        <w:tc>
          <w:tcPr>
            <w:tcW w:w="2785" w:type="dxa"/>
          </w:tcPr>
          <w:p w14:paraId="68F407CB" w14:textId="77777777" w:rsidR="00B402C0" w:rsidRPr="00AA270B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74DBD800" w14:textId="692F93FF" w:rsidR="00B402C0" w:rsidRPr="00AA270B" w:rsidRDefault="002D2D93" w:rsidP="00C9262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30FA6F5D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128F03E7" w14:textId="5A478E53" w:rsidR="00B402C0" w:rsidRPr="00AA270B" w:rsidRDefault="003054EE" w:rsidP="00C507D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A85248"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68" w:type="dxa"/>
            <w:vAlign w:val="bottom"/>
          </w:tcPr>
          <w:p w14:paraId="1395627A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64EFA694" w14:textId="52CAB0BC" w:rsidR="00B402C0" w:rsidRPr="00AA270B" w:rsidRDefault="003054EE" w:rsidP="00B402C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92477" w:rsidRPr="00AA27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85248" w:rsidRPr="00AA27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68" w:type="dxa"/>
            <w:vAlign w:val="bottom"/>
          </w:tcPr>
          <w:p w14:paraId="58D667D0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3" w:type="dxa"/>
            <w:vAlign w:val="bottom"/>
          </w:tcPr>
          <w:p w14:paraId="34596D8E" w14:textId="3ADF896B" w:rsidR="00B402C0" w:rsidRPr="00AA270B" w:rsidRDefault="00B402C0" w:rsidP="00C507D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65CCB601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796F20E6" w14:textId="0F90DD39" w:rsidR="00B402C0" w:rsidRPr="00AA270B" w:rsidRDefault="009D2EBB" w:rsidP="00C507D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="Angsana New" w:hAnsi="Angsana New"/>
                <w:sz w:val="28"/>
                <w:szCs w:val="28"/>
                <w:lang w:val="en-US"/>
              </w:rPr>
              <w:t>16,441</w:t>
            </w:r>
          </w:p>
        </w:tc>
        <w:tc>
          <w:tcPr>
            <w:tcW w:w="181" w:type="dxa"/>
            <w:vAlign w:val="bottom"/>
          </w:tcPr>
          <w:p w14:paraId="374DFDE8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</w:tcPr>
          <w:p w14:paraId="46128BEA" w14:textId="2FC10E72" w:rsidR="00B402C0" w:rsidRPr="00AA270B" w:rsidRDefault="009D2EBB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16,441</w:t>
            </w:r>
          </w:p>
        </w:tc>
      </w:tr>
      <w:tr w:rsidR="00B402C0" w:rsidRPr="00AA270B" w14:paraId="6EE112C9" w14:textId="77777777" w:rsidTr="00743DE8">
        <w:tc>
          <w:tcPr>
            <w:tcW w:w="2785" w:type="dxa"/>
          </w:tcPr>
          <w:p w14:paraId="04DE0038" w14:textId="77777777" w:rsidR="00B402C0" w:rsidRPr="00AA270B" w:rsidRDefault="00B402C0" w:rsidP="00B402C0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B242F" w14:textId="7E3727EB" w:rsidR="00B402C0" w:rsidRPr="00AA270B" w:rsidRDefault="001913F7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2D2D93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69" w:type="dxa"/>
            <w:vAlign w:val="bottom"/>
          </w:tcPr>
          <w:p w14:paraId="4D67EF9F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08AB8" w14:textId="66008D51" w:rsidR="00B402C0" w:rsidRPr="00AA270B" w:rsidRDefault="003054EE" w:rsidP="00B402C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A85248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411</w:t>
            </w:r>
          </w:p>
        </w:tc>
        <w:tc>
          <w:tcPr>
            <w:tcW w:w="168" w:type="dxa"/>
            <w:vAlign w:val="bottom"/>
          </w:tcPr>
          <w:p w14:paraId="3DB67429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1B930F08" w14:textId="339ABEC7" w:rsidR="00B402C0" w:rsidRPr="00AA270B" w:rsidRDefault="003054EE" w:rsidP="00B402C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  <w:r w:rsidR="00A85248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68" w:type="dxa"/>
            <w:vAlign w:val="bottom"/>
          </w:tcPr>
          <w:p w14:paraId="73B459FB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CD53D" w14:textId="4D574ACB" w:rsidR="00B402C0" w:rsidRPr="00AA270B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9D2EBB" w:rsidRPr="00AA270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0,006</w:t>
            </w:r>
          </w:p>
        </w:tc>
        <w:tc>
          <w:tcPr>
            <w:tcW w:w="179" w:type="dxa"/>
            <w:vAlign w:val="bottom"/>
          </w:tcPr>
          <w:p w14:paraId="60BD6418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5CBE0" w14:textId="69BEDC2F" w:rsidR="00B402C0" w:rsidRPr="00AA270B" w:rsidRDefault="009D2EBB" w:rsidP="00B402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7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16,441</w:t>
            </w:r>
          </w:p>
        </w:tc>
        <w:tc>
          <w:tcPr>
            <w:tcW w:w="181" w:type="dxa"/>
            <w:vAlign w:val="bottom"/>
          </w:tcPr>
          <w:p w14:paraId="455B4470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95D6463" w14:textId="2D826938" w:rsidR="00B402C0" w:rsidRPr="00AA270B" w:rsidRDefault="009D2EBB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7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86,447</w:t>
            </w:r>
          </w:p>
        </w:tc>
      </w:tr>
    </w:tbl>
    <w:p w14:paraId="5E25CB8F" w14:textId="08FF9D57" w:rsidR="005A1038" w:rsidRPr="00AA270B" w:rsidRDefault="005A1038" w:rsidP="00DB12B7">
      <w:pPr>
        <w:rPr>
          <w:rFonts w:asciiTheme="majorBidi" w:hAnsiTheme="majorBidi" w:cstheme="majorBidi"/>
          <w:sz w:val="16"/>
          <w:szCs w:val="16"/>
          <w:lang w:val="x-none" w:eastAsia="x-none"/>
        </w:rPr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92"/>
        <w:gridCol w:w="180"/>
        <w:gridCol w:w="990"/>
        <w:gridCol w:w="180"/>
        <w:gridCol w:w="846"/>
        <w:gridCol w:w="180"/>
        <w:gridCol w:w="956"/>
        <w:gridCol w:w="202"/>
        <w:gridCol w:w="968"/>
        <w:gridCol w:w="164"/>
        <w:gridCol w:w="1006"/>
      </w:tblGrid>
      <w:tr w:rsidR="005A1038" w:rsidRPr="00AA270B" w14:paraId="20C009F0" w14:textId="77777777" w:rsidTr="002D2D93">
        <w:trPr>
          <w:tblHeader/>
        </w:trPr>
        <w:tc>
          <w:tcPr>
            <w:tcW w:w="2788" w:type="dxa"/>
          </w:tcPr>
          <w:p w14:paraId="4EC72018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4" w:type="dxa"/>
            <w:gridSpan w:val="11"/>
          </w:tcPr>
          <w:p w14:paraId="482724EA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2C0" w:rsidRPr="00AA270B" w14:paraId="5D544638" w14:textId="77777777" w:rsidTr="002D2D93">
        <w:trPr>
          <w:tblHeader/>
        </w:trPr>
        <w:tc>
          <w:tcPr>
            <w:tcW w:w="2788" w:type="dxa"/>
          </w:tcPr>
          <w:p w14:paraId="024A095E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8" w:type="dxa"/>
            <w:gridSpan w:val="5"/>
          </w:tcPr>
          <w:p w14:paraId="6D561212" w14:textId="1D2E4D85" w:rsidR="00B402C0" w:rsidRPr="00AA270B" w:rsidRDefault="00A31794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1A001BDA" w14:textId="77777777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6" w:type="dxa"/>
            <w:gridSpan w:val="5"/>
          </w:tcPr>
          <w:p w14:paraId="1139468D" w14:textId="5C0A8DCB" w:rsidR="00B402C0" w:rsidRPr="00AA270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1794" w:rsidRPr="00AA270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A1038" w:rsidRPr="00AA270B" w14:paraId="6C44033D" w14:textId="77777777" w:rsidTr="00743DE8">
        <w:trPr>
          <w:tblHeader/>
        </w:trPr>
        <w:tc>
          <w:tcPr>
            <w:tcW w:w="2788" w:type="dxa"/>
          </w:tcPr>
          <w:p w14:paraId="0516B8A0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3B58347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57A1AA0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5C522D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38C97179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31302BB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2B5C7642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5318FE8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02" w:type="dxa"/>
            <w:vAlign w:val="bottom"/>
          </w:tcPr>
          <w:p w14:paraId="296A672A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2046C5A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2EBDBE72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03FD7BB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AA270B" w14:paraId="7D50183F" w14:textId="77777777" w:rsidTr="002D2D93">
        <w:trPr>
          <w:tblHeader/>
        </w:trPr>
        <w:tc>
          <w:tcPr>
            <w:tcW w:w="2788" w:type="dxa"/>
          </w:tcPr>
          <w:p w14:paraId="083D20FE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4" w:type="dxa"/>
            <w:gridSpan w:val="11"/>
            <w:vAlign w:val="bottom"/>
          </w:tcPr>
          <w:p w14:paraId="2C275E0E" w14:textId="77777777" w:rsidR="005A1038" w:rsidRPr="00AA270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D2D93" w:rsidRPr="00AA270B" w14:paraId="0872B6D6" w14:textId="77777777" w:rsidTr="00743DE8">
        <w:tc>
          <w:tcPr>
            <w:tcW w:w="2788" w:type="dxa"/>
          </w:tcPr>
          <w:p w14:paraId="04BF2EF0" w14:textId="77777777" w:rsidR="002D2D93" w:rsidRPr="00AA270B" w:rsidRDefault="002D2D93" w:rsidP="002D2D93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35785F04" w14:textId="6E617474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80" w:type="dxa"/>
            <w:vAlign w:val="bottom"/>
          </w:tcPr>
          <w:p w14:paraId="65E1EE46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77EDAC2" w14:textId="4C2E09E1" w:rsidR="002D2D93" w:rsidRPr="00AA270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9B0A76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7EED1D5E" w14:textId="460E1B5A" w:rsidR="002D2D93" w:rsidRPr="00AA270B" w:rsidRDefault="002D2D93" w:rsidP="002D2D9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80" w:type="dxa"/>
            <w:vAlign w:val="bottom"/>
          </w:tcPr>
          <w:p w14:paraId="698C8A72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FA81573" w14:textId="36094B2E" w:rsidR="002D2D93" w:rsidRPr="00AA270B" w:rsidRDefault="002D2D93" w:rsidP="002D2D9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70,006</w:t>
            </w:r>
          </w:p>
        </w:tc>
        <w:tc>
          <w:tcPr>
            <w:tcW w:w="202" w:type="dxa"/>
            <w:vAlign w:val="bottom"/>
          </w:tcPr>
          <w:p w14:paraId="7E4BB50A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396D3FC9" w14:textId="45456856" w:rsidR="002D2D93" w:rsidRPr="00AA270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2F34E54D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B4D884D" w14:textId="2E282D39" w:rsidR="002D2D93" w:rsidRPr="00AA270B" w:rsidRDefault="002D2D93" w:rsidP="002D2D9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70,006</w:t>
            </w:r>
          </w:p>
        </w:tc>
      </w:tr>
      <w:tr w:rsidR="002D2D93" w:rsidRPr="00AA270B" w14:paraId="07ECB83F" w14:textId="77777777" w:rsidTr="00743DE8">
        <w:tc>
          <w:tcPr>
            <w:tcW w:w="2788" w:type="dxa"/>
          </w:tcPr>
          <w:p w14:paraId="5A6B5682" w14:textId="1F9DCDA4" w:rsidR="002D2D93" w:rsidRPr="00AA270B" w:rsidRDefault="002D2D93" w:rsidP="002D2D93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2" w:type="dxa"/>
            <w:vAlign w:val="bottom"/>
          </w:tcPr>
          <w:p w14:paraId="62E2A1C0" w14:textId="4185E415" w:rsidR="002D2D93" w:rsidRPr="00AA270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642B80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CE5A4CB" w14:textId="75FF17D7" w:rsidR="002D2D93" w:rsidRPr="00AA270B" w:rsidRDefault="002D2D93" w:rsidP="002D2D9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50EFCAAC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A3F1AE7" w14:textId="4D062267" w:rsidR="002D2D93" w:rsidRPr="00AA270B" w:rsidRDefault="002D2D93" w:rsidP="002D2D9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80" w:type="dxa"/>
            <w:vAlign w:val="bottom"/>
          </w:tcPr>
          <w:p w14:paraId="01F7D169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B29532F" w14:textId="2F02567F" w:rsidR="002D2D93" w:rsidRPr="00AA270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1B68E1BC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1A8A17F" w14:textId="7133B5EA" w:rsidR="002D2D93" w:rsidRPr="00AA270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  20,000</w:t>
            </w:r>
          </w:p>
        </w:tc>
        <w:tc>
          <w:tcPr>
            <w:tcW w:w="164" w:type="dxa"/>
            <w:vAlign w:val="bottom"/>
          </w:tcPr>
          <w:p w14:paraId="5D484174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803E173" w14:textId="4BFEA670" w:rsidR="002D2D93" w:rsidRPr="00AA270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2D2D93" w:rsidRPr="00AA270B" w14:paraId="4C12F7F0" w14:textId="77777777" w:rsidTr="00743DE8">
        <w:tc>
          <w:tcPr>
            <w:tcW w:w="2788" w:type="dxa"/>
          </w:tcPr>
          <w:p w14:paraId="33DCE072" w14:textId="77777777" w:rsidR="002D2D93" w:rsidRPr="00AA270B" w:rsidRDefault="002D2D93" w:rsidP="002D2D93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3B9B51CD" w14:textId="57CD9677" w:rsidR="002D2D93" w:rsidRPr="00AA270B" w:rsidRDefault="00A85248" w:rsidP="00A85248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9DFDE3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5821D431" w14:textId="527B240F" w:rsidR="002D2D93" w:rsidRPr="00AA270B" w:rsidRDefault="00A85248" w:rsidP="002D2D9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5,54</w:t>
            </w:r>
            <w:r w:rsidR="003054EE"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24D636C4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8FFC44F" w14:textId="64566E15" w:rsidR="002D2D93" w:rsidRPr="00AA270B" w:rsidRDefault="00A85248" w:rsidP="002D2D9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5,54</w:t>
            </w:r>
            <w:r w:rsidR="003054EE" w:rsidRPr="00AA2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71AF301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FE91AD7" w14:textId="5247666E" w:rsidR="002D2D93" w:rsidRPr="00AA270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2CB7B420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1E85F995" w14:textId="02809891" w:rsidR="002D2D93" w:rsidRPr="00AA270B" w:rsidRDefault="002D2D93" w:rsidP="002D2D9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="Angsana New" w:hAnsi="Angsana New"/>
                <w:sz w:val="28"/>
                <w:szCs w:val="28"/>
                <w:lang w:val="en-US"/>
              </w:rPr>
              <w:t>6,374</w:t>
            </w:r>
          </w:p>
        </w:tc>
        <w:tc>
          <w:tcPr>
            <w:tcW w:w="164" w:type="dxa"/>
            <w:vAlign w:val="bottom"/>
          </w:tcPr>
          <w:p w14:paraId="14C48753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288257C" w14:textId="3CC27A38" w:rsidR="002D2D93" w:rsidRPr="00AA270B" w:rsidRDefault="002D2D93" w:rsidP="002D2D9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="Angsana New" w:hAnsi="Angsana New"/>
                <w:sz w:val="28"/>
                <w:szCs w:val="28"/>
                <w:lang w:val="en-US" w:bidi="th-TH"/>
              </w:rPr>
              <w:t>6,374</w:t>
            </w:r>
          </w:p>
        </w:tc>
      </w:tr>
      <w:tr w:rsidR="002D2D93" w:rsidRPr="00AA270B" w14:paraId="3E101FB0" w14:textId="77777777" w:rsidTr="00743DE8">
        <w:tc>
          <w:tcPr>
            <w:tcW w:w="2788" w:type="dxa"/>
          </w:tcPr>
          <w:p w14:paraId="0EBE8FA0" w14:textId="77777777" w:rsidR="002D2D93" w:rsidRPr="00AA270B" w:rsidRDefault="002D2D93" w:rsidP="002D2D93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8B402" w14:textId="5E7A8206" w:rsidR="002D2D93" w:rsidRPr="00AA270B" w:rsidRDefault="00B54AE7" w:rsidP="002D2D9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603E841F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5F7978" w14:textId="37536D1F" w:rsidR="002D2D93" w:rsidRPr="00AA270B" w:rsidRDefault="00A85248" w:rsidP="002D2D9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25,54</w:t>
            </w:r>
            <w:r w:rsidR="003054EE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EC3D320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98746FE" w14:textId="799885BA" w:rsidR="002D2D93" w:rsidRPr="00AA270B" w:rsidRDefault="00A85248" w:rsidP="002D2D9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40,54</w:t>
            </w:r>
            <w:r w:rsidR="003054EE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5BB6C58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83F5E" w14:textId="5CEC9426" w:rsidR="002D2D93" w:rsidRPr="00AA270B" w:rsidRDefault="002D2D93" w:rsidP="002D2D9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70,006</w:t>
            </w:r>
          </w:p>
        </w:tc>
        <w:tc>
          <w:tcPr>
            <w:tcW w:w="202" w:type="dxa"/>
            <w:vAlign w:val="bottom"/>
          </w:tcPr>
          <w:p w14:paraId="12E3B2FF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44569CCE" w14:textId="585F0E0F" w:rsidR="002D2D93" w:rsidRPr="00AA270B" w:rsidRDefault="002D2D93" w:rsidP="002D2D9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26,374</w:t>
            </w:r>
          </w:p>
        </w:tc>
        <w:tc>
          <w:tcPr>
            <w:tcW w:w="164" w:type="dxa"/>
            <w:vAlign w:val="bottom"/>
          </w:tcPr>
          <w:p w14:paraId="49CA5F34" w14:textId="77777777" w:rsidR="002D2D93" w:rsidRPr="00AA270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3B33BF5" w14:textId="3B8DC07E" w:rsidR="002D2D93" w:rsidRPr="00AA270B" w:rsidRDefault="002D2D93" w:rsidP="002D2D9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96,380</w:t>
            </w:r>
          </w:p>
        </w:tc>
      </w:tr>
    </w:tbl>
    <w:p w14:paraId="0DE3166C" w14:textId="77777777" w:rsidR="00593401" w:rsidRPr="00AA270B" w:rsidRDefault="00593401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4D84991B" w14:textId="78B96967" w:rsidR="00D82D4C" w:rsidRPr="00AA270B" w:rsidRDefault="00AC7B0E" w:rsidP="000D5A09">
      <w:pPr>
        <w:pStyle w:val="block"/>
        <w:tabs>
          <w:tab w:val="left" w:pos="5760"/>
        </w:tabs>
        <w:spacing w:after="0" w:line="240" w:lineRule="atLeast"/>
        <w:ind w:left="540" w:right="-11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27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D92703" w:rsidRPr="00AA270B">
        <w:rPr>
          <w:rFonts w:asciiTheme="majorBidi" w:hAnsiTheme="majorBidi" w:cstheme="majorBidi"/>
          <w:sz w:val="28"/>
          <w:szCs w:val="28"/>
        </w:rPr>
        <w:t>31</w:t>
      </w:r>
      <w:r w:rsidR="00D92703" w:rsidRPr="00AA270B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มีนาคม </w:t>
      </w:r>
      <w:r w:rsidR="00D92703" w:rsidRPr="00AA270B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351094" w:rsidRPr="00AA270B">
        <w:rPr>
          <w:rFonts w:asciiTheme="majorBidi" w:hAnsiTheme="majorBidi" w:cstheme="majorBidi"/>
          <w:sz w:val="28"/>
          <w:szCs w:val="28"/>
          <w:lang w:val="en-US" w:bidi="th-TH"/>
        </w:rPr>
        <w:t>9</w:t>
      </w:r>
      <w:r w:rsidRPr="00AA270B">
        <w:rPr>
          <w:rFonts w:asciiTheme="majorBidi" w:hAnsiTheme="majorBidi" w:cstheme="majorBidi"/>
          <w:sz w:val="28"/>
          <w:szCs w:val="28"/>
        </w:rPr>
        <w:t xml:space="preserve"> 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  <w:lang w:bidi="th-TH"/>
        </w:rPr>
        <w:t>มีเงินกู้ยืมระยะสั้นเป็น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</w:rPr>
        <w:t>ตั๋วสัญญาใช้เงิน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  <w:lang w:bidi="th-TH"/>
        </w:rPr>
        <w:t>จากสถาบันการเงิน</w:t>
      </w:r>
      <w:r w:rsidR="00035CF3" w:rsidRPr="00AA270B">
        <w:rPr>
          <w:rFonts w:asciiTheme="majorBidi" w:hAnsiTheme="majorBidi" w:cstheme="majorBidi" w:hint="cs"/>
          <w:sz w:val="28"/>
          <w:szCs w:val="28"/>
          <w:cs/>
          <w:lang w:bidi="th-TH"/>
        </w:rPr>
        <w:t>แห่งหนึ่ง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  <w:lang w:bidi="th-TH"/>
        </w:rPr>
        <w:t>จำนวน</w:t>
      </w:r>
      <w:r w:rsidR="00C76F9F" w:rsidRPr="00AA270B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2D2D93" w:rsidRPr="00AA270B">
        <w:rPr>
          <w:rFonts w:asciiTheme="majorBidi" w:hAnsiTheme="majorBidi" w:cstheme="majorBidi"/>
          <w:sz w:val="28"/>
          <w:szCs w:val="28"/>
          <w:lang w:val="en-US" w:bidi="th-TH"/>
        </w:rPr>
        <w:t>15.00</w:t>
      </w:r>
      <w:r w:rsidR="00C76F9F" w:rsidRPr="00AA270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</w:rPr>
        <w:t xml:space="preserve"> โดยมีอัตราดอกเบี้ยร้อยละ</w:t>
      </w:r>
      <w:r w:rsidR="002D2D93" w:rsidRPr="00AA270B">
        <w:rPr>
          <w:rFonts w:asciiTheme="majorBidi" w:hAnsiTheme="majorBidi" w:cstheme="majorBidi"/>
          <w:sz w:val="28"/>
          <w:szCs w:val="28"/>
        </w:rPr>
        <w:t xml:space="preserve"> 2.40</w:t>
      </w:r>
      <w:r w:rsidR="009E5D41" w:rsidRPr="00AA270B">
        <w:rPr>
          <w:rFonts w:asciiTheme="majorBidi" w:hAnsiTheme="majorBidi" w:cstheme="majorBidi"/>
          <w:sz w:val="28"/>
          <w:szCs w:val="28"/>
        </w:rPr>
        <w:t xml:space="preserve"> 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="00B477D6" w:rsidRPr="00AA270B">
        <w:rPr>
          <w:rFonts w:asciiTheme="majorBidi" w:hAnsiTheme="majorBidi" w:cstheme="majorBidi" w:hint="cs"/>
          <w:sz w:val="28"/>
          <w:szCs w:val="28"/>
          <w:cs/>
          <w:lang w:bidi="th-TH"/>
        </w:rPr>
        <w:t>และมี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</w:rPr>
        <w:t>กำหนด</w:t>
      </w:r>
      <w:r w:rsidR="00B477D6" w:rsidRPr="00AA270B">
        <w:rPr>
          <w:rFonts w:asciiTheme="majorBidi" w:hAnsiTheme="majorBidi" w:cstheme="majorBidi" w:hint="cs"/>
          <w:sz w:val="28"/>
          <w:szCs w:val="28"/>
          <w:cs/>
          <w:lang w:bidi="th-TH"/>
        </w:rPr>
        <w:t>ชำระ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</w:rPr>
        <w:t>คืน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  <w:lang w:bidi="th-TH"/>
        </w:rPr>
        <w:t>ภายในเดือน</w:t>
      </w:r>
      <w:r w:rsidR="002D2D93" w:rsidRPr="00AA270B">
        <w:rPr>
          <w:rFonts w:asciiTheme="majorBidi" w:hAnsiTheme="majorBidi" w:cstheme="majorBidi" w:hint="cs"/>
          <w:sz w:val="28"/>
          <w:szCs w:val="28"/>
          <w:cs/>
          <w:lang w:bidi="th-TH"/>
        </w:rPr>
        <w:t>เมษายน</w:t>
      </w:r>
      <w:r w:rsidR="00D82D4C" w:rsidRPr="00AA270B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D82D4C" w:rsidRPr="00AA270B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2D2D93" w:rsidRPr="00AA270B">
        <w:rPr>
          <w:rFonts w:asciiTheme="majorBidi" w:hAnsiTheme="majorBidi" w:cstheme="majorBidi"/>
          <w:sz w:val="28"/>
          <w:szCs w:val="28"/>
          <w:lang w:val="en-US" w:bidi="th-TH"/>
        </w:rPr>
        <w:t>9</w:t>
      </w:r>
      <w:r w:rsidR="005413C7" w:rsidRPr="00AA270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413C7" w:rsidRPr="00AA270B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โดยบริษัทได้ชำระคืนเงินกู้ยืมดังกล่าวแล้ว</w:t>
      </w:r>
      <w:r w:rsidR="00531E4F" w:rsidRPr="00AA270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เมื่อ</w:t>
      </w:r>
      <w:r w:rsidR="005413C7" w:rsidRPr="00AA27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วันที่ </w:t>
      </w:r>
      <w:r w:rsidR="005413C7" w:rsidRPr="00AA270B">
        <w:rPr>
          <w:rFonts w:asciiTheme="majorBidi" w:hAnsiTheme="majorBidi" w:cstheme="majorBidi"/>
          <w:sz w:val="28"/>
          <w:szCs w:val="28"/>
          <w:lang w:val="en-US" w:bidi="th-TH"/>
        </w:rPr>
        <w:t xml:space="preserve">24 </w:t>
      </w:r>
      <w:r w:rsidR="005413C7" w:rsidRPr="00AA27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เมษายน </w:t>
      </w:r>
      <w:r w:rsidR="005413C7" w:rsidRPr="00AA270B">
        <w:rPr>
          <w:rFonts w:asciiTheme="majorBidi" w:hAnsiTheme="majorBidi" w:cstheme="majorBidi"/>
          <w:sz w:val="28"/>
          <w:szCs w:val="28"/>
          <w:lang w:val="en-US" w:bidi="th-TH"/>
        </w:rPr>
        <w:t>2569</w:t>
      </w:r>
    </w:p>
    <w:p w14:paraId="603216E5" w14:textId="77777777" w:rsidR="008D1257" w:rsidRPr="00AA270B" w:rsidRDefault="008D1257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18"/>
          <w:szCs w:val="18"/>
          <w:cs/>
          <w:lang w:val="en-US" w:bidi="th-TH"/>
        </w:rPr>
      </w:pPr>
    </w:p>
    <w:p w14:paraId="653C89C7" w14:textId="3E06BC79" w:rsidR="0051525F" w:rsidRPr="00AA270B" w:rsidRDefault="00AC7B0E" w:rsidP="003A2DF7">
      <w:pPr>
        <w:pStyle w:val="block"/>
        <w:tabs>
          <w:tab w:val="left" w:pos="5760"/>
        </w:tabs>
        <w:spacing w:after="0" w:line="240" w:lineRule="atLeast"/>
        <w:ind w:left="540" w:right="-11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27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D92703" w:rsidRPr="00AA270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D92703" w:rsidRPr="00AA27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มีนาคม </w:t>
      </w:r>
      <w:r w:rsidR="00D92703" w:rsidRPr="00AA270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351094" w:rsidRPr="00AA270B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AA27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B12B7" w:rsidRPr="00AA270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0D78A4" w:rsidRPr="00AA27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094095" w:rsidRPr="00AA270B">
        <w:rPr>
          <w:rFonts w:asciiTheme="majorBidi" w:hAnsiTheme="majorBidi" w:cstheme="majorBidi"/>
          <w:sz w:val="28"/>
          <w:szCs w:val="28"/>
          <w:lang w:val="en-US"/>
        </w:rPr>
        <w:t>685.73</w:t>
      </w:r>
      <w:r w:rsidR="00F4011B" w:rsidRPr="00AA27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DB12B7" w:rsidRPr="00AA270B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58C64D96" w:rsidRPr="00AA27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B12B7" w:rsidRPr="00AA270B">
        <w:rPr>
          <w:rFonts w:asciiTheme="majorBidi" w:hAnsiTheme="majorBidi" w:cstheme="majorBidi"/>
          <w:sz w:val="28"/>
          <w:szCs w:val="28"/>
          <w:cs/>
          <w:lang w:val="en-US"/>
        </w:rPr>
        <w:t>แล</w:t>
      </w:r>
      <w:r w:rsidR="00ED41AE" w:rsidRPr="00AA27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ะ </w:t>
      </w:r>
      <w:r w:rsidR="000D78A4" w:rsidRPr="00AA270B">
        <w:rPr>
          <w:rFonts w:asciiTheme="majorBidi" w:hAnsiTheme="majorBidi" w:cstheme="majorBidi"/>
          <w:sz w:val="28"/>
          <w:szCs w:val="28"/>
          <w:lang w:val="en-US"/>
        </w:rPr>
        <w:br/>
      </w:r>
      <w:r w:rsidR="00094095" w:rsidRPr="00AA270B">
        <w:rPr>
          <w:rFonts w:asciiTheme="majorBidi" w:hAnsiTheme="majorBidi" w:cstheme="majorBidi"/>
          <w:sz w:val="28"/>
          <w:szCs w:val="28"/>
          <w:lang w:val="en-US"/>
        </w:rPr>
        <w:t>596.81</w:t>
      </w:r>
      <w:r w:rsidR="00B74E20" w:rsidRPr="00AA27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B12B7" w:rsidRPr="00AA270B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DB12B7" w:rsidRPr="00AA27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B12B7" w:rsidRPr="00AA270B">
        <w:rPr>
          <w:rFonts w:asciiTheme="majorBidi" w:hAnsiTheme="majorBidi" w:cstheme="majorBidi"/>
          <w:sz w:val="28"/>
          <w:szCs w:val="28"/>
          <w:cs/>
          <w:lang w:val="en-US"/>
        </w:rPr>
        <w:t>ตามลำดับ</w:t>
      </w:r>
      <w:r w:rsidR="00DB12B7" w:rsidRPr="00AA270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(31 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ธันวาคม 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 w:rsidR="00D92703" w:rsidRPr="00AA270B">
        <w:rPr>
          <w:rFonts w:asciiTheme="majorBidi" w:hAnsiTheme="majorBidi" w:cstheme="majorBidi"/>
          <w:i/>
          <w:iCs/>
          <w:sz w:val="28"/>
          <w:szCs w:val="28"/>
          <w:lang w:val="en-US"/>
        </w:rPr>
        <w:t>8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D92703" w:rsidRPr="00AA270B">
        <w:rPr>
          <w:rFonts w:asciiTheme="majorBidi" w:hAnsiTheme="majorBidi" w:cstheme="majorBidi"/>
          <w:i/>
          <w:iCs/>
          <w:sz w:val="28"/>
          <w:szCs w:val="28"/>
          <w:lang w:val="en-US"/>
        </w:rPr>
        <w:t>631.20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และ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D92703" w:rsidRPr="00AA270B">
        <w:rPr>
          <w:rFonts w:asciiTheme="majorBidi" w:hAnsiTheme="majorBidi" w:cstheme="majorBidi"/>
          <w:i/>
          <w:iCs/>
          <w:sz w:val="28"/>
          <w:szCs w:val="28"/>
          <w:lang w:val="en-US"/>
        </w:rPr>
        <w:t>541.81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 ตามลำดับ</w:t>
      </w:r>
      <w:r w:rsidR="00CF3404" w:rsidRPr="00AA270B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55FCBB68" w14:textId="77777777" w:rsidR="00CB7826" w:rsidRPr="00AA270B" w:rsidRDefault="00CB7826" w:rsidP="003A2DF7">
      <w:pPr>
        <w:pStyle w:val="block"/>
        <w:tabs>
          <w:tab w:val="left" w:pos="5760"/>
        </w:tabs>
        <w:spacing w:after="0" w:line="240" w:lineRule="atLeast"/>
        <w:ind w:left="540" w:right="-11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D088F61" w14:textId="28BFE839" w:rsidR="00DB12B7" w:rsidRPr="00AA270B" w:rsidRDefault="00DB12B7" w:rsidP="00E16CA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AA270B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ส่วนงานดำเนินงานและการจำแนกรายได้</w:t>
      </w:r>
    </w:p>
    <w:p w14:paraId="021315DC" w14:textId="77777777" w:rsidR="0028542D" w:rsidRPr="00AA270B" w:rsidRDefault="0028542D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p w14:paraId="5F1A9BD0" w14:textId="2DCBE4BE" w:rsidR="00DB12B7" w:rsidRPr="00AA270B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AA270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AA270B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AA270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AA270B" w:rsidRDefault="0028542D" w:rsidP="0051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2"/>
          <w:szCs w:val="22"/>
          <w:cs/>
        </w:rPr>
      </w:pPr>
    </w:p>
    <w:p w14:paraId="79AED3A1" w14:textId="7EEE9892" w:rsidR="00DB12B7" w:rsidRPr="00AA270B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AA270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AA270B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AA270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AA270B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AA270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AA270B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AA270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5C5C9815" w14:textId="6743416E" w:rsidR="00BB3402" w:rsidRPr="00AA270B" w:rsidRDefault="00DB12B7" w:rsidP="00BB34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AA270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AA270B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AA270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413978BB" w14:textId="77777777" w:rsidR="00BB3402" w:rsidRPr="00AA270B" w:rsidRDefault="00BB3402" w:rsidP="00BB34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AA270B" w14:paraId="3C8FAA40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066F6687" w14:textId="2C0DA555" w:rsidR="00E94D05" w:rsidRPr="00AA270B" w:rsidRDefault="00BA54ED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7290" w:type="dxa"/>
            <w:gridSpan w:val="11"/>
            <w:hideMark/>
          </w:tcPr>
          <w:p w14:paraId="7ABCEAFB" w14:textId="77777777" w:rsidR="00E94D05" w:rsidRPr="00AA270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4D05" w:rsidRPr="00AA270B" w14:paraId="418A851E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6E8337E2" w14:textId="77777777" w:rsidR="00E94D05" w:rsidRPr="00AA270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03C2C0" w14:textId="77777777" w:rsidR="00E94D05" w:rsidRPr="00AA270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1A531E16" w14:textId="77777777" w:rsidR="00E94D05" w:rsidRPr="00AA270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01B5FFC6" w14:textId="77777777" w:rsidR="00E94D05" w:rsidRPr="00AA270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3E21F0DF" w14:textId="77777777" w:rsidR="00E94D05" w:rsidRPr="00AA270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7227FB8" w14:textId="77777777" w:rsidR="00E94D05" w:rsidRPr="00AA270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AA270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AC7B0E" w:rsidRPr="00AA270B" w14:paraId="75F7E201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7A21B07A" w14:textId="04015C83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</w:t>
            </w:r>
            <w:r w:rsidR="00E32D98" w:rsidRPr="00AA270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ดสาม</w:t>
            </w:r>
            <w:r w:rsidRPr="00AA27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990" w:type="dxa"/>
          </w:tcPr>
          <w:p w14:paraId="797C3DB1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E57956E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10C669D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3C98415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4DCD498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4C98D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4E324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A967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1BFA5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1CDA4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B0F55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C7B0E" w:rsidRPr="00AA270B" w14:paraId="6AE1C9B9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41A62E0F" w14:textId="59AECE4D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AA27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="00E32D98" w:rsidRPr="00AA27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="00E32D98" w:rsidRPr="00AA270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90" w:type="dxa"/>
            <w:hideMark/>
          </w:tcPr>
          <w:p w14:paraId="1F41CC4B" w14:textId="4B908C89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14:paraId="3A4720BA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5BF6459" w14:textId="68E66DF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2A798FF0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1493A95B" w14:textId="099E0564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FD4C040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FE0604C" w14:textId="04AED13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DDAFFA0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8D89EB" w14:textId="5DFC3E33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1F0F2AF" w14:textId="77777777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9AF626" w14:textId="46C7F125" w:rsidR="00AC7B0E" w:rsidRPr="00AA270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870497" w:rsidRPr="00AA270B" w14:paraId="3D213D85" w14:textId="77777777" w:rsidTr="00E94D05">
        <w:trPr>
          <w:cantSplit/>
          <w:tblHeader/>
        </w:trPr>
        <w:tc>
          <w:tcPr>
            <w:tcW w:w="2430" w:type="dxa"/>
          </w:tcPr>
          <w:p w14:paraId="7304A7B4" w14:textId="77777777" w:rsidR="00870497" w:rsidRPr="00AA270B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14A29B01" w14:textId="77777777" w:rsidR="00870497" w:rsidRPr="00AA270B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3162" w:rsidRPr="00AA270B" w14:paraId="6987FAE6" w14:textId="77777777" w:rsidTr="00E94D05">
        <w:trPr>
          <w:cantSplit/>
        </w:trPr>
        <w:tc>
          <w:tcPr>
            <w:tcW w:w="2430" w:type="dxa"/>
            <w:hideMark/>
          </w:tcPr>
          <w:p w14:paraId="3F41EE15" w14:textId="77777777" w:rsidR="00093162" w:rsidRPr="00AA270B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5F578281" w14:textId="77777777" w:rsidR="00093162" w:rsidRPr="00AA270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3677C3" w14:textId="77777777" w:rsidR="00093162" w:rsidRPr="00AA270B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39D5912" w14:textId="77777777" w:rsidR="00093162" w:rsidRPr="00AA270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66ECA3A" w14:textId="77777777" w:rsidR="00093162" w:rsidRPr="00AA270B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50DFDF" w14:textId="77777777" w:rsidR="00093162" w:rsidRPr="00AA270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A94ED1" w14:textId="77777777" w:rsidR="00093162" w:rsidRPr="00AA270B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19BD7" w14:textId="77777777" w:rsidR="00093162" w:rsidRPr="00AA270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460DF" w14:textId="77777777" w:rsidR="00093162" w:rsidRPr="00AA270B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0515B8" w14:textId="77777777" w:rsidR="00093162" w:rsidRPr="00AA270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1EEAFD" w14:textId="77777777" w:rsidR="00093162" w:rsidRPr="00AA270B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29E020" w14:textId="77777777" w:rsidR="00093162" w:rsidRPr="00AA270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AA270B" w14:paraId="3B09739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20B12A2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AA5FB9" w14:textId="45D7B2B7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411,813</w:t>
            </w:r>
          </w:p>
        </w:tc>
        <w:tc>
          <w:tcPr>
            <w:tcW w:w="262" w:type="dxa"/>
          </w:tcPr>
          <w:p w14:paraId="6E272255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5D06D2" w14:textId="2E2D69E6" w:rsidR="00E32D98" w:rsidRPr="00AA270B" w:rsidRDefault="00847420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500,619</w:t>
            </w:r>
          </w:p>
        </w:tc>
        <w:tc>
          <w:tcPr>
            <w:tcW w:w="262" w:type="dxa"/>
          </w:tcPr>
          <w:p w14:paraId="01DB8E85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72AE7" w14:textId="36C66C5B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149,708</w:t>
            </w:r>
          </w:p>
        </w:tc>
        <w:tc>
          <w:tcPr>
            <w:tcW w:w="270" w:type="dxa"/>
          </w:tcPr>
          <w:p w14:paraId="4B35CEAA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462C11" w14:textId="6BCB1764" w:rsidR="00E32D98" w:rsidRPr="00AA270B" w:rsidRDefault="00847420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154,693</w:t>
            </w:r>
          </w:p>
        </w:tc>
        <w:tc>
          <w:tcPr>
            <w:tcW w:w="270" w:type="dxa"/>
          </w:tcPr>
          <w:p w14:paraId="21157FFD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BD165" w14:textId="56903C6A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561,521</w:t>
            </w:r>
          </w:p>
        </w:tc>
        <w:tc>
          <w:tcPr>
            <w:tcW w:w="270" w:type="dxa"/>
          </w:tcPr>
          <w:p w14:paraId="1BFCEA48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B496C9" w14:textId="4481EED9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655,312</w:t>
            </w:r>
          </w:p>
        </w:tc>
      </w:tr>
      <w:tr w:rsidR="00E32D98" w:rsidRPr="00AA270B" w14:paraId="773C9CC3" w14:textId="77777777" w:rsidTr="00E94D05">
        <w:trPr>
          <w:cantSplit/>
        </w:trPr>
        <w:tc>
          <w:tcPr>
            <w:tcW w:w="2430" w:type="dxa"/>
            <w:vAlign w:val="bottom"/>
          </w:tcPr>
          <w:p w14:paraId="12D818B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7385D85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8685B06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8AAA3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E373348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6B6F6FE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2E640F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C181F7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A3DDDD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8327CD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AA601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DF7FF4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AA270B" w14:paraId="67C505D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78A115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36C7A6A6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450EDB2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FBB92C4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9FA3F85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063B4BF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9DEA6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7F694A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F6ED57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FBD196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43D0F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C752EC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AA270B" w14:paraId="61840EFC" w14:textId="77777777" w:rsidTr="00E94D05">
        <w:trPr>
          <w:cantSplit/>
        </w:trPr>
        <w:tc>
          <w:tcPr>
            <w:tcW w:w="2430" w:type="dxa"/>
            <w:hideMark/>
          </w:tcPr>
          <w:p w14:paraId="0C7E0EB5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06E40F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267F708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97CB0BE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F9543C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556868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932C15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0EF45A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C0E88D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64A7B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8421AF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CF79C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AA270B" w14:paraId="2FBA01F8" w14:textId="77777777" w:rsidTr="00E94D05">
        <w:trPr>
          <w:cantSplit/>
        </w:trPr>
        <w:tc>
          <w:tcPr>
            <w:tcW w:w="2430" w:type="dxa"/>
            <w:hideMark/>
          </w:tcPr>
          <w:p w14:paraId="223FC84B" w14:textId="77777777" w:rsidR="00E32D98" w:rsidRPr="00AA270B" w:rsidRDefault="00E32D98" w:rsidP="00E32D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3F3AA8F" w14:textId="49E9ED95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334,885</w:t>
            </w:r>
          </w:p>
        </w:tc>
        <w:tc>
          <w:tcPr>
            <w:tcW w:w="262" w:type="dxa"/>
          </w:tcPr>
          <w:p w14:paraId="35E2E41A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C557D1B" w14:textId="7CDF8DDE" w:rsidR="00E32D98" w:rsidRPr="00AA270B" w:rsidRDefault="00847420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394,442</w:t>
            </w:r>
          </w:p>
        </w:tc>
        <w:tc>
          <w:tcPr>
            <w:tcW w:w="262" w:type="dxa"/>
          </w:tcPr>
          <w:p w14:paraId="56AD4F79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1CEA68E" w14:textId="30DD227C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125,250</w:t>
            </w:r>
          </w:p>
        </w:tc>
        <w:tc>
          <w:tcPr>
            <w:tcW w:w="270" w:type="dxa"/>
          </w:tcPr>
          <w:p w14:paraId="7FD86801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AE713" w14:textId="781AAE42" w:rsidR="00E32D98" w:rsidRPr="00AA270B" w:rsidRDefault="00847420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119,387</w:t>
            </w:r>
          </w:p>
        </w:tc>
        <w:tc>
          <w:tcPr>
            <w:tcW w:w="270" w:type="dxa"/>
          </w:tcPr>
          <w:p w14:paraId="1F1F8F5C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CB6C87" w14:textId="7FADD72F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460,135</w:t>
            </w:r>
          </w:p>
        </w:tc>
        <w:tc>
          <w:tcPr>
            <w:tcW w:w="270" w:type="dxa"/>
          </w:tcPr>
          <w:p w14:paraId="4F0F420C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659962" w14:textId="7EC2C27D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513,829</w:t>
            </w:r>
          </w:p>
        </w:tc>
      </w:tr>
      <w:tr w:rsidR="00E32D98" w:rsidRPr="00AA270B" w14:paraId="4324ADA4" w14:textId="77777777" w:rsidTr="005D55D1">
        <w:trPr>
          <w:cantSplit/>
        </w:trPr>
        <w:tc>
          <w:tcPr>
            <w:tcW w:w="2430" w:type="dxa"/>
            <w:hideMark/>
          </w:tcPr>
          <w:p w14:paraId="298E80ED" w14:textId="77777777" w:rsidR="00E32D98" w:rsidRPr="00AA270B" w:rsidRDefault="00E32D98" w:rsidP="00E32D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5AF4CBF4" w14:textId="6359248F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37,312</w:t>
            </w:r>
          </w:p>
        </w:tc>
        <w:tc>
          <w:tcPr>
            <w:tcW w:w="262" w:type="dxa"/>
          </w:tcPr>
          <w:p w14:paraId="7C4130E5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BFDB88D" w14:textId="0E2F879B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75,315</w:t>
            </w:r>
          </w:p>
        </w:tc>
        <w:tc>
          <w:tcPr>
            <w:tcW w:w="262" w:type="dxa"/>
          </w:tcPr>
          <w:p w14:paraId="7F9DE0B2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6C20705" w14:textId="08AFC91E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14,850</w:t>
            </w:r>
          </w:p>
        </w:tc>
        <w:tc>
          <w:tcPr>
            <w:tcW w:w="270" w:type="dxa"/>
          </w:tcPr>
          <w:p w14:paraId="3C943C7C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E12994" w14:textId="3E34183E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24,821</w:t>
            </w:r>
          </w:p>
        </w:tc>
        <w:tc>
          <w:tcPr>
            <w:tcW w:w="270" w:type="dxa"/>
          </w:tcPr>
          <w:p w14:paraId="6204E602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F8D35C" w14:textId="36840E9E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52,162</w:t>
            </w:r>
          </w:p>
        </w:tc>
        <w:tc>
          <w:tcPr>
            <w:tcW w:w="270" w:type="dxa"/>
          </w:tcPr>
          <w:p w14:paraId="14D15B33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460DC" w14:textId="3B046906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100,136</w:t>
            </w:r>
          </w:p>
        </w:tc>
      </w:tr>
      <w:tr w:rsidR="00E32D98" w:rsidRPr="00AA270B" w14:paraId="69177866" w14:textId="77777777" w:rsidTr="00E94D05">
        <w:trPr>
          <w:cantSplit/>
        </w:trPr>
        <w:tc>
          <w:tcPr>
            <w:tcW w:w="2430" w:type="dxa"/>
            <w:hideMark/>
          </w:tcPr>
          <w:p w14:paraId="0DEA57DF" w14:textId="77777777" w:rsidR="00E32D98" w:rsidRPr="00AA270B" w:rsidRDefault="00E32D98" w:rsidP="00E32D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7239B224" w14:textId="2A31FCAA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37,507</w:t>
            </w:r>
          </w:p>
        </w:tc>
        <w:tc>
          <w:tcPr>
            <w:tcW w:w="262" w:type="dxa"/>
          </w:tcPr>
          <w:p w14:paraId="2A740EC2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166EFBC" w14:textId="40C9588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25,768</w:t>
            </w:r>
          </w:p>
        </w:tc>
        <w:tc>
          <w:tcPr>
            <w:tcW w:w="262" w:type="dxa"/>
          </w:tcPr>
          <w:p w14:paraId="2507CF2C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A39696" w14:textId="02D2FC94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7,52</w:t>
            </w:r>
            <w:r w:rsidR="0085589D"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9D4DCE6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2B2652" w14:textId="6FD7B08F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7,411</w:t>
            </w:r>
          </w:p>
        </w:tc>
        <w:tc>
          <w:tcPr>
            <w:tcW w:w="270" w:type="dxa"/>
          </w:tcPr>
          <w:p w14:paraId="1069C533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BEEBDA" w14:textId="23B37703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45,03</w:t>
            </w:r>
            <w:r w:rsidR="0085589D"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B6AD81E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F1F380" w14:textId="694859D2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33,179</w:t>
            </w:r>
          </w:p>
        </w:tc>
      </w:tr>
      <w:tr w:rsidR="00E32D98" w:rsidRPr="00AA270B" w14:paraId="0DE81734" w14:textId="77777777" w:rsidTr="00E94D05">
        <w:trPr>
          <w:cantSplit/>
        </w:trPr>
        <w:tc>
          <w:tcPr>
            <w:tcW w:w="2430" w:type="dxa"/>
            <w:hideMark/>
          </w:tcPr>
          <w:p w14:paraId="0B18B783" w14:textId="77777777" w:rsidR="00E32D98" w:rsidRPr="00AA270B" w:rsidRDefault="00E32D98" w:rsidP="00E32D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4E3FF" w14:textId="430C06A5" w:rsidR="00E32D98" w:rsidRPr="00AA270B" w:rsidRDefault="00ED35E6" w:rsidP="00ED35E6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2,109</w:t>
            </w:r>
          </w:p>
        </w:tc>
        <w:tc>
          <w:tcPr>
            <w:tcW w:w="262" w:type="dxa"/>
          </w:tcPr>
          <w:p w14:paraId="43EB8B72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7E23" w14:textId="08B248E0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5,094</w:t>
            </w:r>
          </w:p>
        </w:tc>
        <w:tc>
          <w:tcPr>
            <w:tcW w:w="262" w:type="dxa"/>
          </w:tcPr>
          <w:p w14:paraId="5760E9DE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8CBBB" w14:textId="4A297079" w:rsidR="00E32D98" w:rsidRPr="00AA270B" w:rsidRDefault="00ED35E6" w:rsidP="00ED35E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2,083</w:t>
            </w:r>
          </w:p>
        </w:tc>
        <w:tc>
          <w:tcPr>
            <w:tcW w:w="270" w:type="dxa"/>
          </w:tcPr>
          <w:p w14:paraId="52AC95DB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DD2FE" w14:textId="6DB96C5D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3,074</w:t>
            </w:r>
          </w:p>
        </w:tc>
        <w:tc>
          <w:tcPr>
            <w:tcW w:w="270" w:type="dxa"/>
          </w:tcPr>
          <w:p w14:paraId="41942B59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FBD56" w14:textId="4FF62353" w:rsidR="00E32D98" w:rsidRPr="00AA270B" w:rsidRDefault="0085589D" w:rsidP="0085589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4,192</w:t>
            </w:r>
          </w:p>
        </w:tc>
        <w:tc>
          <w:tcPr>
            <w:tcW w:w="270" w:type="dxa"/>
          </w:tcPr>
          <w:p w14:paraId="4A1F7B6F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4072" w14:textId="0D669A49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8,168</w:t>
            </w:r>
          </w:p>
        </w:tc>
      </w:tr>
      <w:tr w:rsidR="00E32D98" w:rsidRPr="00AA270B" w14:paraId="4D789B69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BCEEBCD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8DD01" w14:textId="61FE7895" w:rsidR="00E32D98" w:rsidRPr="00AA270B" w:rsidRDefault="00ED35E6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411,813</w:t>
            </w:r>
          </w:p>
        </w:tc>
        <w:tc>
          <w:tcPr>
            <w:tcW w:w="262" w:type="dxa"/>
          </w:tcPr>
          <w:p w14:paraId="5C835EC8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7FC64" w14:textId="75AB8B9D" w:rsidR="00E32D98" w:rsidRPr="00AA270B" w:rsidRDefault="00847420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500,619</w:t>
            </w:r>
          </w:p>
        </w:tc>
        <w:tc>
          <w:tcPr>
            <w:tcW w:w="262" w:type="dxa"/>
          </w:tcPr>
          <w:p w14:paraId="16FA6B16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AEDE8" w14:textId="3F3EB9BA" w:rsidR="00E32D98" w:rsidRPr="00AA270B" w:rsidRDefault="0085589D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149,708</w:t>
            </w:r>
          </w:p>
        </w:tc>
        <w:tc>
          <w:tcPr>
            <w:tcW w:w="270" w:type="dxa"/>
          </w:tcPr>
          <w:p w14:paraId="12B598A1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D0691" w14:textId="7DE72755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847420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47420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270" w:type="dxa"/>
          </w:tcPr>
          <w:p w14:paraId="17E1DDB7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0384AE" w14:textId="2FD34F8A" w:rsidR="00E32D98" w:rsidRPr="00AA270B" w:rsidRDefault="0085589D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561,521</w:t>
            </w:r>
          </w:p>
        </w:tc>
        <w:tc>
          <w:tcPr>
            <w:tcW w:w="270" w:type="dxa"/>
          </w:tcPr>
          <w:p w14:paraId="5505E0D3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EE1C8" w14:textId="2302295E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655,312</w:t>
            </w:r>
          </w:p>
        </w:tc>
      </w:tr>
      <w:tr w:rsidR="00E32D98" w:rsidRPr="00AA270B" w14:paraId="587013AD" w14:textId="77777777" w:rsidTr="008D712E">
        <w:trPr>
          <w:cantSplit/>
        </w:trPr>
        <w:tc>
          <w:tcPr>
            <w:tcW w:w="2430" w:type="dxa"/>
            <w:vAlign w:val="bottom"/>
            <w:hideMark/>
          </w:tcPr>
          <w:p w14:paraId="2C83B1C5" w14:textId="77777777" w:rsidR="00A84D54" w:rsidRPr="00AA270B" w:rsidRDefault="00A84D54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2A72E47E" w14:textId="63681F3F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14B485BA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6C7ADCC7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0749E93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4F456FA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CB98C0A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53E1F98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4EDA65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D15CF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DA53C1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CBFDBC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D2016B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8D43D5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AA270B" w14:paraId="6169BC21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5EAFB0C2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151CE54F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095D195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E95F859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A65698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DB81B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DCC4C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756EB0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44DD2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CA631A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8D947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C443CD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AA270B" w14:paraId="24A067B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06321B9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6611779E" w14:textId="18CE0428" w:rsidR="00E32D98" w:rsidRPr="00AA270B" w:rsidRDefault="009150DB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411,813</w:t>
            </w:r>
          </w:p>
        </w:tc>
        <w:tc>
          <w:tcPr>
            <w:tcW w:w="262" w:type="dxa"/>
          </w:tcPr>
          <w:p w14:paraId="4726D831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840A9F1" w14:textId="7902C4A5" w:rsidR="00E32D98" w:rsidRPr="00AA270B" w:rsidRDefault="00847420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500,619</w:t>
            </w:r>
          </w:p>
        </w:tc>
        <w:tc>
          <w:tcPr>
            <w:tcW w:w="262" w:type="dxa"/>
          </w:tcPr>
          <w:p w14:paraId="23C449BC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4D7A34" w14:textId="4E8C5154" w:rsidR="00E32D98" w:rsidRPr="00AA270B" w:rsidRDefault="00693C26" w:rsidP="009B541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55EC9E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32711" w14:textId="0DD8BA90" w:rsidR="00E32D98" w:rsidRPr="00AA270B" w:rsidRDefault="00E32D98" w:rsidP="00C63BC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DE7D76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7FD9E0" w14:textId="644A359B" w:rsidR="00E32D98" w:rsidRPr="00AA270B" w:rsidRDefault="009150DB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411,813</w:t>
            </w:r>
          </w:p>
        </w:tc>
        <w:tc>
          <w:tcPr>
            <w:tcW w:w="270" w:type="dxa"/>
          </w:tcPr>
          <w:p w14:paraId="2DD6678E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4F774C" w14:textId="06B898D2" w:rsidR="00E32D98" w:rsidRPr="00AA270B" w:rsidRDefault="00485D51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500,619</w:t>
            </w:r>
          </w:p>
        </w:tc>
      </w:tr>
      <w:tr w:rsidR="00E32D98" w:rsidRPr="00AA270B" w14:paraId="2A9B251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8B8A24A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vAlign w:val="bottom"/>
          </w:tcPr>
          <w:p w14:paraId="1E36C88D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6B890A1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1914E4C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E75A356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207D909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DE9FD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65FD4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B74ED0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5752B6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0CDF17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7606D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AA270B" w14:paraId="16BAE4F5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CEAC7FD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vAlign w:val="bottom"/>
          </w:tcPr>
          <w:p w14:paraId="7606E636" w14:textId="0CAC50E3" w:rsidR="00E32D98" w:rsidRPr="00AA270B" w:rsidRDefault="00E32D98" w:rsidP="00693C2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1BA9364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DB51AD9" w14:textId="2441D59B" w:rsidR="00E32D98" w:rsidRPr="00AA270B" w:rsidRDefault="00E32D98" w:rsidP="00693C2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D3E787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765F7C9" w14:textId="5DE13883" w:rsidR="00E32D98" w:rsidRPr="00AA270B" w:rsidRDefault="00E32D98" w:rsidP="00693C2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FE0BE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DA347" w14:textId="38C0F76F" w:rsidR="00E32D98" w:rsidRPr="00AA270B" w:rsidRDefault="00E32D98" w:rsidP="00693C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2DB4DB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801C22" w14:textId="27531107" w:rsidR="00E32D98" w:rsidRPr="00AA270B" w:rsidRDefault="00E32D98" w:rsidP="00693C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C437D2" w14:textId="77777777" w:rsidR="00E32D98" w:rsidRPr="00AA270B" w:rsidRDefault="00E32D98" w:rsidP="00693C26">
            <w:pPr>
              <w:tabs>
                <w:tab w:val="clear" w:pos="227"/>
                <w:tab w:val="clear" w:pos="454"/>
                <w:tab w:val="clear" w:pos="680"/>
                <w:tab w:val="decimal" w:pos="515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9E233E" w14:textId="2AC6CA7E" w:rsidR="00E32D98" w:rsidRPr="00AA270B" w:rsidRDefault="00E32D98" w:rsidP="00693C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AA270B" w14:paraId="734DF996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AEE3FE8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vAlign w:val="bottom"/>
          </w:tcPr>
          <w:p w14:paraId="411663E6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3034660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FAF7FDA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AC8CA21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FF183F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5214EE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F9EBD0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8866B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99A73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716F9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94F8E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AA270B" w14:paraId="7B9A223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16CEB3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vAlign w:val="bottom"/>
          </w:tcPr>
          <w:p w14:paraId="1A87D92C" w14:textId="5118E9ED" w:rsidR="00E32D98" w:rsidRPr="00AA270B" w:rsidRDefault="00693C26" w:rsidP="00E32D9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8A3380F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AA97CD" w14:textId="34559BB5" w:rsidR="00E32D98" w:rsidRPr="00AA270B" w:rsidRDefault="00E32D98" w:rsidP="00E32D9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38E7315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E1BDC7" w14:textId="079EAD9E" w:rsidR="00E32D98" w:rsidRPr="00AA270B" w:rsidRDefault="009150DB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18,599</w:t>
            </w:r>
          </w:p>
        </w:tc>
        <w:tc>
          <w:tcPr>
            <w:tcW w:w="270" w:type="dxa"/>
          </w:tcPr>
          <w:p w14:paraId="313A4A45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3FFDC7" w14:textId="3239C898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17,977</w:t>
            </w:r>
          </w:p>
        </w:tc>
        <w:tc>
          <w:tcPr>
            <w:tcW w:w="270" w:type="dxa"/>
          </w:tcPr>
          <w:p w14:paraId="45F7846C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A007DD" w14:textId="285822B0" w:rsidR="00E32D98" w:rsidRPr="00AA270B" w:rsidRDefault="009150DB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18,599</w:t>
            </w:r>
          </w:p>
        </w:tc>
        <w:tc>
          <w:tcPr>
            <w:tcW w:w="270" w:type="dxa"/>
          </w:tcPr>
          <w:p w14:paraId="6D5A80F3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11D80C" w14:textId="10E45B50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</w:t>
            </w: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A270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977</w:t>
            </w:r>
          </w:p>
        </w:tc>
      </w:tr>
      <w:tr w:rsidR="00E32D98" w:rsidRPr="00AA270B" w14:paraId="1795E0E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3209537" w14:textId="46E9CDA9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74094002" w14:textId="77777777" w:rsidR="00E32D98" w:rsidRPr="00AA270B" w:rsidRDefault="00E32D98" w:rsidP="00E32D98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1E9958C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1AE96A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793AE9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D5C75A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4D7ED8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07F253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E8030F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CA5D64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6DCAC7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08FB19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AA270B" w14:paraId="7F5A10EB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BE0AF57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37EC3" w14:textId="7944FFAA" w:rsidR="00E32D98" w:rsidRPr="00AA270B" w:rsidRDefault="00693C26" w:rsidP="00E32D9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212D6E1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A5FFC" w14:textId="550E7A5E" w:rsidR="00E32D98" w:rsidRPr="00AA270B" w:rsidRDefault="00E32D98" w:rsidP="00E32D9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9D13645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BA1E0" w14:textId="5470DC1D" w:rsidR="00E32D98" w:rsidRPr="00AA270B" w:rsidRDefault="009150DB" w:rsidP="009150D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131,109</w:t>
            </w:r>
          </w:p>
        </w:tc>
        <w:tc>
          <w:tcPr>
            <w:tcW w:w="270" w:type="dxa"/>
          </w:tcPr>
          <w:p w14:paraId="511DD9AD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4B0BF" w14:textId="05AB3360" w:rsidR="00E32D98" w:rsidRPr="00AA270B" w:rsidRDefault="00485D51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136,716</w:t>
            </w:r>
          </w:p>
        </w:tc>
        <w:tc>
          <w:tcPr>
            <w:tcW w:w="270" w:type="dxa"/>
          </w:tcPr>
          <w:p w14:paraId="5D6D3C4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F557" w14:textId="025B28FF" w:rsidR="00E32D98" w:rsidRPr="00AA270B" w:rsidRDefault="009150DB" w:rsidP="009150D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131,109</w:t>
            </w:r>
          </w:p>
        </w:tc>
        <w:tc>
          <w:tcPr>
            <w:tcW w:w="270" w:type="dxa"/>
          </w:tcPr>
          <w:p w14:paraId="26A9DA7B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F6C49" w14:textId="2D2D9F83" w:rsidR="00E32D98" w:rsidRPr="00AA270B" w:rsidRDefault="00485D51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136</w:t>
            </w:r>
            <w:r w:rsidRPr="00AA270B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AA270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716</w:t>
            </w:r>
          </w:p>
        </w:tc>
      </w:tr>
      <w:tr w:rsidR="00E32D98" w:rsidRPr="00AA270B" w14:paraId="0EBA7A5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D4816DC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1C9C5" w14:textId="69FE9E7F" w:rsidR="00E32D98" w:rsidRPr="00AA270B" w:rsidRDefault="009150DB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411,813</w:t>
            </w:r>
          </w:p>
        </w:tc>
        <w:tc>
          <w:tcPr>
            <w:tcW w:w="262" w:type="dxa"/>
          </w:tcPr>
          <w:p w14:paraId="06C647DD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F8CB9" w14:textId="31127132" w:rsidR="00E32D98" w:rsidRPr="00AA270B" w:rsidRDefault="00485D51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500,619</w:t>
            </w:r>
          </w:p>
        </w:tc>
        <w:tc>
          <w:tcPr>
            <w:tcW w:w="262" w:type="dxa"/>
          </w:tcPr>
          <w:p w14:paraId="7286922F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31461" w14:textId="3134E60E" w:rsidR="00E32D98" w:rsidRPr="00AA270B" w:rsidRDefault="009150DB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149,708</w:t>
            </w:r>
          </w:p>
        </w:tc>
        <w:tc>
          <w:tcPr>
            <w:tcW w:w="270" w:type="dxa"/>
          </w:tcPr>
          <w:p w14:paraId="1E519818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495CE" w14:textId="5D010F86" w:rsidR="00E32D98" w:rsidRPr="00AA270B" w:rsidRDefault="00485D51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154,693</w:t>
            </w:r>
          </w:p>
        </w:tc>
        <w:tc>
          <w:tcPr>
            <w:tcW w:w="270" w:type="dxa"/>
          </w:tcPr>
          <w:p w14:paraId="5133C572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A7670" w14:textId="2B567C17" w:rsidR="00E32D98" w:rsidRPr="00AA270B" w:rsidRDefault="009150DB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561,521</w:t>
            </w:r>
          </w:p>
        </w:tc>
        <w:tc>
          <w:tcPr>
            <w:tcW w:w="270" w:type="dxa"/>
          </w:tcPr>
          <w:p w14:paraId="5A0E803A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A0D3B" w14:textId="1366F028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655,312</w:t>
            </w:r>
          </w:p>
        </w:tc>
      </w:tr>
      <w:tr w:rsidR="00E32D98" w:rsidRPr="00AA270B" w14:paraId="3478FC6F" w14:textId="77777777" w:rsidTr="00E94D05">
        <w:trPr>
          <w:cantSplit/>
        </w:trPr>
        <w:tc>
          <w:tcPr>
            <w:tcW w:w="2430" w:type="dxa"/>
            <w:vAlign w:val="bottom"/>
          </w:tcPr>
          <w:p w14:paraId="22F2F581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C1104E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29B7440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C79504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73AC8527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D2D0B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935CCD9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00701C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D99C63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18756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C1D45E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FD0A18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32D98" w:rsidRPr="00AA270B" w14:paraId="4758C418" w14:textId="77777777" w:rsidTr="00E94D05">
        <w:trPr>
          <w:cantSplit/>
        </w:trPr>
        <w:tc>
          <w:tcPr>
            <w:tcW w:w="2430" w:type="dxa"/>
            <w:hideMark/>
          </w:tcPr>
          <w:p w14:paraId="2078ED4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33135B" w14:textId="77777777" w:rsidR="00E32D98" w:rsidRPr="00AA270B" w:rsidRDefault="00E32D98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47A7919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84BBA1" w14:textId="77777777" w:rsidR="00E32D98" w:rsidRPr="00AA270B" w:rsidRDefault="00E32D98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41ED998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E8E6858" w14:textId="77777777" w:rsidR="00E32D98" w:rsidRPr="00AA270B" w:rsidRDefault="00E32D98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5E6CA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39FBB" w14:textId="77777777" w:rsidR="00E32D98" w:rsidRPr="00AA270B" w:rsidRDefault="00E32D98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3CCA8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F2F76" w14:textId="77777777" w:rsidR="00E32D98" w:rsidRPr="00AA270B" w:rsidRDefault="00E32D98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5C80F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C0E98" w14:textId="77777777" w:rsidR="00E32D98" w:rsidRPr="00AA270B" w:rsidRDefault="00E32D98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AA270B" w14:paraId="43354A89" w14:textId="77777777" w:rsidTr="006C163C">
        <w:trPr>
          <w:cantSplit/>
        </w:trPr>
        <w:tc>
          <w:tcPr>
            <w:tcW w:w="2430" w:type="dxa"/>
            <w:vAlign w:val="bottom"/>
            <w:hideMark/>
          </w:tcPr>
          <w:p w14:paraId="3367B5B2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2CB23380" w14:textId="239884C7" w:rsidR="00E32D98" w:rsidRPr="00AA270B" w:rsidRDefault="009150DB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411,813</w:t>
            </w:r>
          </w:p>
        </w:tc>
        <w:tc>
          <w:tcPr>
            <w:tcW w:w="262" w:type="dxa"/>
          </w:tcPr>
          <w:p w14:paraId="4B6E7411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677D5A" w14:textId="3E148517" w:rsidR="00E32D98" w:rsidRPr="00AA270B" w:rsidRDefault="00485D51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500,619</w:t>
            </w:r>
          </w:p>
        </w:tc>
        <w:tc>
          <w:tcPr>
            <w:tcW w:w="262" w:type="dxa"/>
          </w:tcPr>
          <w:p w14:paraId="0840C2FC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84F67E" w14:textId="3267B2AB" w:rsidR="00E32D98" w:rsidRPr="00AA270B" w:rsidRDefault="009150DB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62,963</w:t>
            </w:r>
          </w:p>
        </w:tc>
        <w:tc>
          <w:tcPr>
            <w:tcW w:w="270" w:type="dxa"/>
          </w:tcPr>
          <w:p w14:paraId="02F11B6A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56A9A" w14:textId="2FF59810" w:rsidR="00E32D98" w:rsidRPr="00AA270B" w:rsidRDefault="00485D51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67,180</w:t>
            </w:r>
          </w:p>
        </w:tc>
        <w:tc>
          <w:tcPr>
            <w:tcW w:w="270" w:type="dxa"/>
          </w:tcPr>
          <w:p w14:paraId="28C77F86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FF8A" w14:textId="266BB1E7" w:rsidR="00E32D98" w:rsidRPr="00AA270B" w:rsidRDefault="009150DB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474,776</w:t>
            </w:r>
          </w:p>
        </w:tc>
        <w:tc>
          <w:tcPr>
            <w:tcW w:w="270" w:type="dxa"/>
          </w:tcPr>
          <w:p w14:paraId="651F0C06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1D398A" w14:textId="025D375E" w:rsidR="00E32D98" w:rsidRPr="00AA270B" w:rsidRDefault="00E32D98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567,799</w:t>
            </w:r>
          </w:p>
        </w:tc>
      </w:tr>
      <w:tr w:rsidR="00E32D98" w:rsidRPr="00AA270B" w14:paraId="09F72860" w14:textId="77777777" w:rsidTr="006C163C">
        <w:trPr>
          <w:cantSplit/>
        </w:trPr>
        <w:tc>
          <w:tcPr>
            <w:tcW w:w="2430" w:type="dxa"/>
            <w:vAlign w:val="bottom"/>
            <w:hideMark/>
          </w:tcPr>
          <w:p w14:paraId="6E7936B8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51F97" w14:textId="4D1D0001" w:rsidR="00E32D98" w:rsidRPr="00AA270B" w:rsidRDefault="00EF39BA" w:rsidP="00E32D9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9A951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14A84" w14:textId="2F58CBCE" w:rsidR="00E32D98" w:rsidRPr="00AA270B" w:rsidRDefault="00E32D98" w:rsidP="00E32D9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584655F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1D695" w14:textId="2468D6DC" w:rsidR="00E32D98" w:rsidRPr="00AA270B" w:rsidRDefault="009150DB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86,745</w:t>
            </w:r>
          </w:p>
        </w:tc>
        <w:tc>
          <w:tcPr>
            <w:tcW w:w="270" w:type="dxa"/>
          </w:tcPr>
          <w:p w14:paraId="4A01D710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45ED9" w14:textId="6DA2CBA2" w:rsidR="00E32D98" w:rsidRPr="00AA270B" w:rsidRDefault="00E32D98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87,513</w:t>
            </w:r>
          </w:p>
        </w:tc>
        <w:tc>
          <w:tcPr>
            <w:tcW w:w="270" w:type="dxa"/>
          </w:tcPr>
          <w:p w14:paraId="13D7831A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D2EDF" w14:textId="7189C14A" w:rsidR="00E32D98" w:rsidRPr="00AA270B" w:rsidRDefault="009150DB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86,745</w:t>
            </w:r>
          </w:p>
        </w:tc>
        <w:tc>
          <w:tcPr>
            <w:tcW w:w="270" w:type="dxa"/>
          </w:tcPr>
          <w:p w14:paraId="538C0437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A9EB4" w14:textId="24447702" w:rsidR="00E32D98" w:rsidRPr="00AA270B" w:rsidRDefault="00E32D98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87,513</w:t>
            </w:r>
          </w:p>
        </w:tc>
      </w:tr>
      <w:tr w:rsidR="00E32D98" w:rsidRPr="00AA270B" w14:paraId="6FC08947" w14:textId="77777777" w:rsidTr="00E94D05">
        <w:trPr>
          <w:cantSplit/>
        </w:trPr>
        <w:tc>
          <w:tcPr>
            <w:tcW w:w="2430" w:type="dxa"/>
            <w:hideMark/>
          </w:tcPr>
          <w:p w14:paraId="69D49B3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2F9CD" w14:textId="081EFF44" w:rsidR="00E32D98" w:rsidRPr="00AA270B" w:rsidRDefault="009150DB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411,813</w:t>
            </w:r>
          </w:p>
        </w:tc>
        <w:tc>
          <w:tcPr>
            <w:tcW w:w="262" w:type="dxa"/>
          </w:tcPr>
          <w:p w14:paraId="3645F422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37AD8" w14:textId="4241D810" w:rsidR="00E32D98" w:rsidRPr="00AA270B" w:rsidRDefault="00485D51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500,619</w:t>
            </w:r>
          </w:p>
        </w:tc>
        <w:tc>
          <w:tcPr>
            <w:tcW w:w="262" w:type="dxa"/>
          </w:tcPr>
          <w:p w14:paraId="647C76AD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1AC42" w14:textId="1D0B882B" w:rsidR="00E32D98" w:rsidRPr="00AA270B" w:rsidRDefault="009150DB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149,708</w:t>
            </w:r>
          </w:p>
        </w:tc>
        <w:tc>
          <w:tcPr>
            <w:tcW w:w="270" w:type="dxa"/>
          </w:tcPr>
          <w:p w14:paraId="0D9A188D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9204" w14:textId="5C1AAF12" w:rsidR="00E32D98" w:rsidRPr="00AA270B" w:rsidRDefault="00485D51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154,693</w:t>
            </w:r>
          </w:p>
        </w:tc>
        <w:tc>
          <w:tcPr>
            <w:tcW w:w="270" w:type="dxa"/>
          </w:tcPr>
          <w:p w14:paraId="566A9784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38ABA" w14:textId="55BBA78D" w:rsidR="00E32D98" w:rsidRPr="00AA270B" w:rsidRDefault="009150DB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561,521</w:t>
            </w:r>
          </w:p>
        </w:tc>
        <w:tc>
          <w:tcPr>
            <w:tcW w:w="270" w:type="dxa"/>
          </w:tcPr>
          <w:p w14:paraId="042DF15E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156EC" w14:textId="2D0AD8D0" w:rsidR="00E32D98" w:rsidRPr="00AA270B" w:rsidRDefault="00E32D98" w:rsidP="00E32D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655,312</w:t>
            </w:r>
          </w:p>
        </w:tc>
      </w:tr>
      <w:tr w:rsidR="00E32D98" w:rsidRPr="00AA270B" w14:paraId="16D45A8F" w14:textId="77777777" w:rsidTr="00D82D4C">
        <w:trPr>
          <w:cantSplit/>
        </w:trPr>
        <w:tc>
          <w:tcPr>
            <w:tcW w:w="2430" w:type="dxa"/>
          </w:tcPr>
          <w:p w14:paraId="485F5836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7ED5B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CE97873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EBD0D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57677D81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69947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73035A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43CE7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B1665F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B13F67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DA13AF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1DC11" w14:textId="77777777" w:rsidR="00E32D98" w:rsidRPr="00AA270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32D98" w:rsidRPr="00AA270B" w14:paraId="3D0BF4CF" w14:textId="77777777" w:rsidTr="00D82D4C">
        <w:trPr>
          <w:cantSplit/>
        </w:trPr>
        <w:tc>
          <w:tcPr>
            <w:tcW w:w="2430" w:type="dxa"/>
            <w:vAlign w:val="bottom"/>
            <w:hideMark/>
          </w:tcPr>
          <w:p w14:paraId="6BA2E661" w14:textId="77777777" w:rsidR="00E32D98" w:rsidRPr="00AA270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AA27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D0D8C" w14:textId="72C9C4B6" w:rsidR="00E32D98" w:rsidRPr="00AA270B" w:rsidRDefault="009150DB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59,0</w:t>
            </w:r>
            <w:r w:rsidR="00E37102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62" w:type="dxa"/>
          </w:tcPr>
          <w:p w14:paraId="69ADACDE" w14:textId="77777777" w:rsidR="00E32D98" w:rsidRPr="00AA270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DA7E6" w14:textId="63275B60" w:rsidR="00E32D98" w:rsidRPr="00AA270B" w:rsidRDefault="00E32D98" w:rsidP="00FA0FB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905454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05454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262" w:type="dxa"/>
          </w:tcPr>
          <w:p w14:paraId="5AAF07EE" w14:textId="77777777" w:rsidR="00E32D98" w:rsidRPr="00AA270B" w:rsidRDefault="00E32D98" w:rsidP="00FA0F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02C73" w14:textId="38F35756" w:rsidR="00E32D98" w:rsidRPr="00AA270B" w:rsidRDefault="009150DB" w:rsidP="00FA0FB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</w:t>
            </w:r>
            <w:r w:rsidR="00E37102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270" w:type="dxa"/>
          </w:tcPr>
          <w:p w14:paraId="5845FC56" w14:textId="77777777" w:rsidR="00E32D98" w:rsidRPr="00AA270B" w:rsidRDefault="00E32D98" w:rsidP="00FA0F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E50CD" w14:textId="6CAE9865" w:rsidR="00E32D98" w:rsidRPr="00AA270B" w:rsidRDefault="00E32D98" w:rsidP="00FA0FB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905454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05454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270" w:type="dxa"/>
          </w:tcPr>
          <w:p w14:paraId="449E8EFB" w14:textId="77777777" w:rsidR="00E32D98" w:rsidRPr="00AA270B" w:rsidRDefault="00E32D98" w:rsidP="00FA0F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00A1B" w14:textId="4949635C" w:rsidR="00E32D98" w:rsidRPr="00AA270B" w:rsidRDefault="009150DB" w:rsidP="00FA0FB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114,657</w:t>
            </w:r>
          </w:p>
        </w:tc>
        <w:tc>
          <w:tcPr>
            <w:tcW w:w="270" w:type="dxa"/>
          </w:tcPr>
          <w:p w14:paraId="5AF055E5" w14:textId="77777777" w:rsidR="00E32D98" w:rsidRPr="00AA270B" w:rsidRDefault="00E32D98" w:rsidP="00FA0F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C12D9" w14:textId="067550E4" w:rsidR="00E32D98" w:rsidRPr="00AA270B" w:rsidRDefault="00E32D98" w:rsidP="00FA0FB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125,746</w:t>
            </w:r>
          </w:p>
        </w:tc>
      </w:tr>
    </w:tbl>
    <w:p w14:paraId="45C72919" w14:textId="77777777" w:rsidR="00935E56" w:rsidRPr="00AA270B" w:rsidRDefault="00935E56" w:rsidP="001D0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9B7FB61" w14:textId="48E21DE4" w:rsidR="0029719B" w:rsidRPr="00AA270B" w:rsidRDefault="0029719B" w:rsidP="0029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AA270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8A532E" w:rsidRPr="00AA270B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สาม</w:t>
      </w:r>
      <w:r w:rsidRPr="00AA270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8A532E" w:rsidRPr="00AA270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31</w:t>
      </w:r>
      <w:r w:rsidR="008A532E" w:rsidRPr="00AA270B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มีนาคม</w:t>
      </w:r>
    </w:p>
    <w:p w14:paraId="55228C2E" w14:textId="460E109C" w:rsidR="00962D6E" w:rsidRPr="00AA270B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27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="0029012E" w:rsidRPr="00AA270B">
        <w:rPr>
          <w:rFonts w:asciiTheme="majorBidi" w:hAnsiTheme="majorBidi" w:cstheme="majorBidi"/>
          <w:b/>
          <w:bCs/>
          <w:i/>
          <w:iCs/>
          <w:sz w:val="28"/>
          <w:szCs w:val="28"/>
        </w:rPr>
        <w:t>–</w:t>
      </w:r>
      <w:r w:rsidRPr="00AA270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AA27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  <w:r w:rsidR="00212A5E" w:rsidRPr="00AA270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8E608C5" w14:textId="77777777" w:rsidR="001C025D" w:rsidRPr="00AA270B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7C76E1A" w14:textId="7D99446D" w:rsidR="0047260B" w:rsidRPr="00AA270B" w:rsidRDefault="008705D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noProof/>
          <w:cs/>
        </w:rPr>
      </w:pPr>
      <w:r w:rsidRPr="00AA270B">
        <w:rPr>
          <w:rFonts w:asciiTheme="majorBidi" w:hAnsiTheme="majorBidi" w:cstheme="majorBidi"/>
          <w:noProof/>
        </w:rPr>
        <w:drawing>
          <wp:inline distT="0" distB="0" distL="0" distR="0" wp14:anchorId="06B994F5" wp14:editId="4AFB9F14">
            <wp:extent cx="5862534" cy="2567802"/>
            <wp:effectExtent l="0" t="0" r="0" b="4445"/>
            <wp:docPr id="1040447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" t="13329" r="6531" b="9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667" cy="25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BA3FF5" w14:textId="77777777" w:rsidR="001C025D" w:rsidRPr="00AA270B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6A8CDA0" w14:textId="5BEB521E" w:rsidR="00962D6E" w:rsidRPr="00AA270B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27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03E7ADA2" w14:textId="5A0CA260" w:rsidR="001C025D" w:rsidRPr="00AA270B" w:rsidRDefault="008705D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270B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3A97BF95" wp14:editId="0D532D40">
            <wp:extent cx="5951220" cy="2846561"/>
            <wp:effectExtent l="0" t="0" r="0" b="0"/>
            <wp:docPr id="44212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8" t="13054" r="6320" b="3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911" cy="2864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C4140C" w14:textId="4BFAF112" w:rsidR="001C025D" w:rsidRPr="00AA270B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BFAD7FC" w14:textId="4E9A845F" w:rsidR="0047260B" w:rsidRPr="00AA270B" w:rsidRDefault="0047260B" w:rsidP="00074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noProof/>
        </w:rPr>
      </w:pPr>
    </w:p>
    <w:p w14:paraId="114A7E61" w14:textId="77777777" w:rsidR="00D14AFC" w:rsidRPr="00AA270B" w:rsidRDefault="00D14AF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206CCFE9" w14:textId="77777777" w:rsidR="001C025D" w:rsidRPr="00AA270B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614E0C2" w14:textId="77777777" w:rsidR="00AC6358" w:rsidRPr="00AA270B" w:rsidRDefault="00AC6358" w:rsidP="00CB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21C954FB" w14:textId="77777777" w:rsidR="00AC6358" w:rsidRPr="00AA270B" w:rsidRDefault="00AC6358" w:rsidP="00CB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B9A9B19" w14:textId="77777777" w:rsidR="00AC6358" w:rsidRPr="00AA270B" w:rsidRDefault="00AC6358" w:rsidP="00CB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ED340CE" w14:textId="77777777" w:rsidR="00AC6358" w:rsidRPr="00AA270B" w:rsidRDefault="00AC6358" w:rsidP="00CB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67C38DD" w14:textId="053CF6C3" w:rsidR="00CB12CE" w:rsidRPr="00AA270B" w:rsidRDefault="00CB12CE" w:rsidP="00CB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AA270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8A532E" w:rsidRPr="00AA270B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สาม</w:t>
      </w:r>
      <w:r w:rsidRPr="00AA270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8A532E" w:rsidRPr="00AA270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31</w:t>
      </w:r>
      <w:r w:rsidR="008A532E" w:rsidRPr="00AA270B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มีนาคม</w:t>
      </w:r>
    </w:p>
    <w:p w14:paraId="5E6F0805" w14:textId="010DB8EE" w:rsidR="00962D6E" w:rsidRPr="00AA270B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27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6E56C954" w14:textId="77777777" w:rsidR="008705DD" w:rsidRPr="00AA270B" w:rsidRDefault="008705D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B198443" w14:textId="7A64D36D" w:rsidR="001C025D" w:rsidRPr="00AA270B" w:rsidRDefault="008705D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270B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01344AD8" wp14:editId="6B3FE578">
            <wp:extent cx="6225238" cy="2797699"/>
            <wp:effectExtent l="0" t="0" r="0" b="3175"/>
            <wp:docPr id="104514252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983" r="2321" b="2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82" cy="2814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60E8D9" w14:textId="401DC708" w:rsidR="0029012E" w:rsidRPr="00AA270B" w:rsidRDefault="0029012E" w:rsidP="00074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180"/>
        <w:rPr>
          <w:rFonts w:asciiTheme="majorBidi" w:hAnsiTheme="majorBidi" w:cstheme="majorBidi"/>
          <w:noProof/>
        </w:rPr>
      </w:pPr>
    </w:p>
    <w:p w14:paraId="6E6F789F" w14:textId="3C593711" w:rsidR="00AB24CE" w:rsidRPr="00AA270B" w:rsidRDefault="00AB2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14:paraId="49EDC89A" w14:textId="76F06B9A" w:rsidR="00D2195B" w:rsidRPr="00AA270B" w:rsidRDefault="00DB12B7" w:rsidP="00553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27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</w:t>
      </w:r>
      <w:r w:rsidR="00FE7D19" w:rsidRPr="00AA27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</w:t>
      </w:r>
    </w:p>
    <w:p w14:paraId="30C61CD5" w14:textId="77777777" w:rsidR="001C025D" w:rsidRPr="00AA270B" w:rsidRDefault="001C025D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A594C0D" w14:textId="6827BF58" w:rsidR="001C025D" w:rsidRPr="00AA270B" w:rsidRDefault="008705DD" w:rsidP="002F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  <w:r w:rsidRPr="00AA270B">
        <w:rPr>
          <w:rFonts w:asciiTheme="majorBidi" w:hAnsiTheme="majorBidi" w:cstheme="majorBidi"/>
          <w:noProof/>
        </w:rPr>
        <w:drawing>
          <wp:inline distT="0" distB="0" distL="0" distR="0" wp14:anchorId="3FD11FEF" wp14:editId="5D1E3764">
            <wp:extent cx="6208395" cy="2774752"/>
            <wp:effectExtent l="0" t="0" r="1905" b="0"/>
            <wp:docPr id="1627997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97" t="13415" r="7017" b="85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013" cy="278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545867" w14:textId="77777777" w:rsidR="001C025D" w:rsidRPr="00AA270B" w:rsidRDefault="001C025D" w:rsidP="002F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0EDDFA1A" w14:textId="2C1AE880" w:rsidR="0078772E" w:rsidRPr="00AA270B" w:rsidRDefault="0078772E" w:rsidP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1002D7B6" w14:textId="77777777" w:rsidR="001C025D" w:rsidRPr="00AA270B" w:rsidRDefault="001C025D" w:rsidP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7C97913F" w14:textId="77777777" w:rsidR="001C025D" w:rsidRPr="00AA270B" w:rsidRDefault="001C025D" w:rsidP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29F05BC3" w14:textId="77777777" w:rsidR="00AC6358" w:rsidRPr="00AA270B" w:rsidRDefault="00AC6358" w:rsidP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7E2CFFF0" w14:textId="77777777" w:rsidR="00AC6358" w:rsidRPr="00AA270B" w:rsidRDefault="00AC6358" w:rsidP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30E294E5" w14:textId="77777777" w:rsidR="001C025D" w:rsidRPr="00AA270B" w:rsidRDefault="001C025D" w:rsidP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4AB47D4D" w14:textId="66031FD0" w:rsidR="00DB12B7" w:rsidRPr="00AA270B" w:rsidRDefault="00DB12B7" w:rsidP="000E216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270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</w:t>
      </w:r>
      <w:r w:rsidRPr="00AA27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5864FC0F" w14:textId="77777777" w:rsidR="0042449F" w:rsidRPr="00AA270B" w:rsidRDefault="0042449F" w:rsidP="00D54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37BE6E" w14:textId="503E6898" w:rsidR="00DB12B7" w:rsidRPr="00AA270B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553245" w:rsidRPr="00AA270B" w14:paraId="27B73E2B" w14:textId="77777777" w:rsidTr="00553245">
        <w:tc>
          <w:tcPr>
            <w:tcW w:w="4500" w:type="dxa"/>
          </w:tcPr>
          <w:p w14:paraId="1627CED7" w14:textId="77777777" w:rsidR="00553245" w:rsidRPr="00AA270B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036C87A" w14:textId="77777777" w:rsidR="00553245" w:rsidRPr="00AA270B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20B5B6E8" w14:textId="77777777" w:rsidR="00553245" w:rsidRPr="00AA270B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vAlign w:val="bottom"/>
            <w:hideMark/>
          </w:tcPr>
          <w:p w14:paraId="763699CD" w14:textId="77777777" w:rsidR="00553245" w:rsidRPr="00AA270B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5C96" w:rsidRPr="00AA270B" w14:paraId="685B53E9" w14:textId="77777777" w:rsidTr="00553245">
        <w:tc>
          <w:tcPr>
            <w:tcW w:w="4500" w:type="dxa"/>
            <w:hideMark/>
          </w:tcPr>
          <w:p w14:paraId="3BD8B24A" w14:textId="6DDEC836" w:rsidR="006C5C96" w:rsidRPr="00AA270B" w:rsidRDefault="0029719B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935E56" w:rsidRPr="00AA270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AA27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AA27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935E56" w:rsidRPr="00AA27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="00935E56" w:rsidRPr="00AA270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90" w:type="dxa"/>
            <w:hideMark/>
          </w:tcPr>
          <w:p w14:paraId="033CA358" w14:textId="304780EF" w:rsidR="006C5C96" w:rsidRPr="00AA270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35E56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14:paraId="48530E02" w14:textId="77777777" w:rsidR="006C5C96" w:rsidRPr="00AA270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54D2E8F" w14:textId="634F747C" w:rsidR="006C5C96" w:rsidRPr="00AA270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35E56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55" w:type="dxa"/>
          </w:tcPr>
          <w:p w14:paraId="6CFFE788" w14:textId="77777777" w:rsidR="006C5C96" w:rsidRPr="00AA270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0624677" w14:textId="506C43AF" w:rsidR="006C5C96" w:rsidRPr="00AA270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35E56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5361906" w14:textId="77777777" w:rsidR="006C5C96" w:rsidRPr="00AA270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hideMark/>
          </w:tcPr>
          <w:p w14:paraId="476AD432" w14:textId="56A91E62" w:rsidR="006C5C96" w:rsidRPr="00AA270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35E56" w:rsidRPr="00AA270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E540E7" w:rsidRPr="00AA270B" w14:paraId="3C77F9B9" w14:textId="77777777" w:rsidTr="00553245">
        <w:tc>
          <w:tcPr>
            <w:tcW w:w="4500" w:type="dxa"/>
          </w:tcPr>
          <w:p w14:paraId="12AEF201" w14:textId="77777777" w:rsidR="00E540E7" w:rsidRPr="00AA270B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C86DA77" w14:textId="77777777" w:rsidR="00E540E7" w:rsidRPr="00AA270B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27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40E7" w:rsidRPr="00AA270B" w14:paraId="4F996687" w14:textId="77777777" w:rsidTr="00553245">
        <w:tc>
          <w:tcPr>
            <w:tcW w:w="4500" w:type="dxa"/>
            <w:hideMark/>
          </w:tcPr>
          <w:p w14:paraId="61B3F6A9" w14:textId="77777777" w:rsidR="00E540E7" w:rsidRPr="00AA270B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</w:tcPr>
          <w:p w14:paraId="500AA409" w14:textId="77777777" w:rsidR="00E540E7" w:rsidRPr="00AA270B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3C3A9" w14:textId="77777777" w:rsidR="00E540E7" w:rsidRPr="00AA270B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9B614CC" w14:textId="77777777" w:rsidR="00E540E7" w:rsidRPr="00AA270B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94886E2" w14:textId="77777777" w:rsidR="00E540E7" w:rsidRPr="00AA270B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E6B95D1" w14:textId="77777777" w:rsidR="00E540E7" w:rsidRPr="00AA270B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5F6DBC" w14:textId="77777777" w:rsidR="00E540E7" w:rsidRPr="00AA270B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801940C" w14:textId="77777777" w:rsidR="00E540E7" w:rsidRPr="00AA270B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42FEB" w:rsidRPr="00AA270B" w14:paraId="57745448" w14:textId="77777777" w:rsidTr="00553245">
        <w:tc>
          <w:tcPr>
            <w:tcW w:w="4500" w:type="dxa"/>
            <w:hideMark/>
          </w:tcPr>
          <w:p w14:paraId="4AFF1E89" w14:textId="77777777" w:rsidR="00B42FEB" w:rsidRPr="00AA270B" w:rsidRDefault="00B42FEB" w:rsidP="00B42FE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AA27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</w:tcPr>
          <w:p w14:paraId="38435146" w14:textId="43C6F796" w:rsidR="00B42FEB" w:rsidRPr="00AA270B" w:rsidRDefault="00DD185A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114,657</w:t>
            </w:r>
          </w:p>
        </w:tc>
        <w:tc>
          <w:tcPr>
            <w:tcW w:w="262" w:type="dxa"/>
          </w:tcPr>
          <w:p w14:paraId="0991CCAA" w14:textId="77777777" w:rsidR="00B42FEB" w:rsidRPr="00AA270B" w:rsidRDefault="00B42FEB" w:rsidP="00B42FE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9654E41" w14:textId="7E28AC46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125,746</w:t>
            </w:r>
          </w:p>
        </w:tc>
        <w:tc>
          <w:tcPr>
            <w:tcW w:w="255" w:type="dxa"/>
          </w:tcPr>
          <w:p w14:paraId="7E77EBCD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99E0FA8" w14:textId="5AC76A23" w:rsidR="00B42FEB" w:rsidRPr="00AA270B" w:rsidRDefault="0035109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43,017</w:t>
            </w:r>
          </w:p>
        </w:tc>
        <w:tc>
          <w:tcPr>
            <w:tcW w:w="270" w:type="dxa"/>
          </w:tcPr>
          <w:p w14:paraId="1FCB875C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E149A67" w14:textId="5B1C0AC4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49,105</w:t>
            </w:r>
          </w:p>
        </w:tc>
      </w:tr>
      <w:tr w:rsidR="00B42FEB" w:rsidRPr="00AA270B" w14:paraId="5D293AB0" w14:textId="77777777" w:rsidTr="00553245">
        <w:tc>
          <w:tcPr>
            <w:tcW w:w="4500" w:type="dxa"/>
            <w:hideMark/>
          </w:tcPr>
          <w:p w14:paraId="24D23975" w14:textId="77777777" w:rsidR="00B42FEB" w:rsidRPr="00AA270B" w:rsidRDefault="00B42FEB" w:rsidP="00B42FE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</w:tcPr>
          <w:p w14:paraId="2FF2F52D" w14:textId="77777777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6B4979E" w14:textId="77777777" w:rsidR="00B42FEB" w:rsidRPr="00AA270B" w:rsidRDefault="00B42FEB" w:rsidP="00B42FE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9293AD4" w14:textId="77777777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DC293DC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AF2548" w14:textId="77777777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360424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61498968" w14:textId="77777777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42FEB" w:rsidRPr="00AA270B" w14:paraId="1C1C20D3" w14:textId="77777777" w:rsidTr="00553245">
        <w:tc>
          <w:tcPr>
            <w:tcW w:w="4500" w:type="dxa"/>
            <w:hideMark/>
          </w:tcPr>
          <w:p w14:paraId="11BD5EF6" w14:textId="77777777" w:rsidR="00B42FEB" w:rsidRPr="00AA270B" w:rsidRDefault="00B42FEB" w:rsidP="00B42FE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F0C1DC" w14:textId="4385FBAB" w:rsidR="00B42FEB" w:rsidRPr="00AA270B" w:rsidRDefault="0063555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10,285</w:t>
            </w:r>
          </w:p>
        </w:tc>
        <w:tc>
          <w:tcPr>
            <w:tcW w:w="262" w:type="dxa"/>
          </w:tcPr>
          <w:p w14:paraId="3749DB21" w14:textId="77777777" w:rsidR="00B42FEB" w:rsidRPr="00AA270B" w:rsidRDefault="00B42FEB" w:rsidP="00B42FE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7686266" w14:textId="5696FF80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9,710</w:t>
            </w:r>
          </w:p>
        </w:tc>
        <w:tc>
          <w:tcPr>
            <w:tcW w:w="255" w:type="dxa"/>
          </w:tcPr>
          <w:p w14:paraId="6A939BA0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BC62849" w14:textId="4ED913C7" w:rsidR="00B42FEB" w:rsidRPr="00AA270B" w:rsidRDefault="0035109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8,150</w:t>
            </w:r>
          </w:p>
        </w:tc>
        <w:tc>
          <w:tcPr>
            <w:tcW w:w="270" w:type="dxa"/>
          </w:tcPr>
          <w:p w14:paraId="3C044639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0B06BA0C" w14:textId="745477B8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6,390</w:t>
            </w:r>
          </w:p>
        </w:tc>
      </w:tr>
      <w:tr w:rsidR="00B42FEB" w:rsidRPr="00AA270B" w14:paraId="38756D30" w14:textId="77777777" w:rsidTr="00553245">
        <w:tc>
          <w:tcPr>
            <w:tcW w:w="4500" w:type="dxa"/>
            <w:hideMark/>
          </w:tcPr>
          <w:p w14:paraId="7E23F68C" w14:textId="77777777" w:rsidR="00B42FEB" w:rsidRPr="00AA270B" w:rsidRDefault="00B42FEB" w:rsidP="00B42FE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44B64608" w14:textId="0962B4D2" w:rsidR="00B42FEB" w:rsidRPr="00AA270B" w:rsidRDefault="0063555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(17,699)</w:t>
            </w:r>
          </w:p>
        </w:tc>
        <w:tc>
          <w:tcPr>
            <w:tcW w:w="262" w:type="dxa"/>
          </w:tcPr>
          <w:p w14:paraId="1FA96D69" w14:textId="77777777" w:rsidR="00B42FEB" w:rsidRPr="00AA270B" w:rsidRDefault="00B42FEB" w:rsidP="00B42FE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1D71A14" w14:textId="6E4AFF73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(21,358)</w:t>
            </w:r>
          </w:p>
        </w:tc>
        <w:tc>
          <w:tcPr>
            <w:tcW w:w="255" w:type="dxa"/>
          </w:tcPr>
          <w:p w14:paraId="74104F4C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0BF153D" w14:textId="3C3D1FEA" w:rsidR="00B42FEB" w:rsidRPr="00AA270B" w:rsidRDefault="0035109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(7,189)</w:t>
            </w:r>
          </w:p>
        </w:tc>
        <w:tc>
          <w:tcPr>
            <w:tcW w:w="270" w:type="dxa"/>
          </w:tcPr>
          <w:p w14:paraId="2D9E9E1A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9241639" w14:textId="79C1D46A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(8,337)</w:t>
            </w:r>
          </w:p>
        </w:tc>
      </w:tr>
      <w:tr w:rsidR="00B42FEB" w:rsidRPr="00AA270B" w14:paraId="26E1FE8C" w14:textId="77777777" w:rsidTr="00553245">
        <w:tc>
          <w:tcPr>
            <w:tcW w:w="4500" w:type="dxa"/>
            <w:hideMark/>
          </w:tcPr>
          <w:p w14:paraId="0BEA942C" w14:textId="77777777" w:rsidR="00B42FEB" w:rsidRPr="00AA270B" w:rsidRDefault="00B42FEB" w:rsidP="00B42FE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41430545" w14:textId="061E9D1B" w:rsidR="00B42FEB" w:rsidRPr="00AA270B" w:rsidRDefault="0063555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(49,467)</w:t>
            </w:r>
          </w:p>
        </w:tc>
        <w:tc>
          <w:tcPr>
            <w:tcW w:w="262" w:type="dxa"/>
          </w:tcPr>
          <w:p w14:paraId="432E0521" w14:textId="77777777" w:rsidR="00B42FEB" w:rsidRPr="00AA270B" w:rsidRDefault="00B42FEB" w:rsidP="00B42FE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57878D64" w14:textId="25FEC402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(51,957)</w:t>
            </w:r>
          </w:p>
        </w:tc>
        <w:tc>
          <w:tcPr>
            <w:tcW w:w="255" w:type="dxa"/>
          </w:tcPr>
          <w:p w14:paraId="06481D55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799FDDA" w14:textId="5C59F199" w:rsidR="00B42FEB" w:rsidRPr="00AA270B" w:rsidRDefault="0035109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(25,381)</w:t>
            </w:r>
          </w:p>
        </w:tc>
        <w:tc>
          <w:tcPr>
            <w:tcW w:w="270" w:type="dxa"/>
          </w:tcPr>
          <w:p w14:paraId="09AC61F9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53755C4" w14:textId="1EAEB161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(23,306)</w:t>
            </w:r>
          </w:p>
        </w:tc>
      </w:tr>
      <w:tr w:rsidR="00B42FEB" w:rsidRPr="00AA270B" w14:paraId="1B9A7193" w14:textId="77777777" w:rsidTr="00553245">
        <w:tc>
          <w:tcPr>
            <w:tcW w:w="4500" w:type="dxa"/>
            <w:hideMark/>
          </w:tcPr>
          <w:p w14:paraId="46EEF921" w14:textId="77777777" w:rsidR="00B42FEB" w:rsidRPr="00AA270B" w:rsidRDefault="00B42FEB" w:rsidP="00B42FE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58D850A3" w14:textId="48B214F2" w:rsidR="00B42FEB" w:rsidRPr="00AA270B" w:rsidRDefault="0063555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(3,293)</w:t>
            </w:r>
          </w:p>
        </w:tc>
        <w:tc>
          <w:tcPr>
            <w:tcW w:w="262" w:type="dxa"/>
          </w:tcPr>
          <w:p w14:paraId="7D9A5B65" w14:textId="77777777" w:rsidR="00B42FEB" w:rsidRPr="00AA270B" w:rsidRDefault="00B42FEB" w:rsidP="00B42FE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5B13E42" w14:textId="06190E97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(4,044)</w:t>
            </w:r>
          </w:p>
        </w:tc>
        <w:tc>
          <w:tcPr>
            <w:tcW w:w="255" w:type="dxa"/>
          </w:tcPr>
          <w:p w14:paraId="1BAE3A87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6080AA3" w14:textId="7E984076" w:rsidR="00B42FEB" w:rsidRPr="00AA270B" w:rsidRDefault="0035109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(3,162)</w:t>
            </w:r>
          </w:p>
        </w:tc>
        <w:tc>
          <w:tcPr>
            <w:tcW w:w="270" w:type="dxa"/>
          </w:tcPr>
          <w:p w14:paraId="7D8CCE87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DDBFD8B" w14:textId="1F5A912E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(3,817)</w:t>
            </w:r>
          </w:p>
        </w:tc>
      </w:tr>
      <w:tr w:rsidR="00B42FEB" w:rsidRPr="00AA270B" w14:paraId="5D1E59AE" w14:textId="77777777" w:rsidTr="00553245">
        <w:tc>
          <w:tcPr>
            <w:tcW w:w="4500" w:type="dxa"/>
            <w:hideMark/>
          </w:tcPr>
          <w:p w14:paraId="0F03D119" w14:textId="453425A8" w:rsidR="00B42FEB" w:rsidRPr="00AA270B" w:rsidRDefault="00B42FEB" w:rsidP="00B42FE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ซึ่งเป็นไปตาม 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990" w:type="dxa"/>
          </w:tcPr>
          <w:p w14:paraId="3F85F38B" w14:textId="77777777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117A15" w14:textId="61A41B7B" w:rsidR="00635554" w:rsidRPr="00AA270B" w:rsidRDefault="0063555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1,329</w:t>
            </w:r>
          </w:p>
        </w:tc>
        <w:tc>
          <w:tcPr>
            <w:tcW w:w="262" w:type="dxa"/>
          </w:tcPr>
          <w:p w14:paraId="758573EF" w14:textId="77777777" w:rsidR="00B42FEB" w:rsidRPr="00AA270B" w:rsidRDefault="00B42FEB" w:rsidP="00B42FE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0BC6CCC" w14:textId="77777777" w:rsidR="00B42FEB" w:rsidRPr="00AA270B" w:rsidRDefault="00B42FEB" w:rsidP="00B42FE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B841BE" w14:textId="07A6C972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(8,025)</w:t>
            </w:r>
          </w:p>
        </w:tc>
        <w:tc>
          <w:tcPr>
            <w:tcW w:w="255" w:type="dxa"/>
          </w:tcPr>
          <w:p w14:paraId="6ABEF9FA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00D7675" w14:textId="77777777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D9E1A3" w14:textId="2E5D602E" w:rsidR="00351094" w:rsidRPr="00AA270B" w:rsidRDefault="0035109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1,029</w:t>
            </w:r>
          </w:p>
        </w:tc>
        <w:tc>
          <w:tcPr>
            <w:tcW w:w="270" w:type="dxa"/>
          </w:tcPr>
          <w:p w14:paraId="63B1DE4A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043E705D" w14:textId="77777777" w:rsidR="00B42FEB" w:rsidRPr="00AA270B" w:rsidRDefault="00B42FEB" w:rsidP="00B42FEB">
            <w:pPr>
              <w:pStyle w:val="acctfourfigures"/>
              <w:tabs>
                <w:tab w:val="decimal" w:pos="8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6998F9" w14:textId="6A694E77" w:rsidR="00B42FEB" w:rsidRPr="00AA270B" w:rsidRDefault="00B42FEB" w:rsidP="00B42FE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(8,025)</w:t>
            </w:r>
          </w:p>
        </w:tc>
      </w:tr>
      <w:tr w:rsidR="00B42FEB" w:rsidRPr="00AA270B" w14:paraId="7990185C" w14:textId="77777777" w:rsidTr="00553245">
        <w:tc>
          <w:tcPr>
            <w:tcW w:w="4500" w:type="dxa"/>
            <w:hideMark/>
          </w:tcPr>
          <w:p w14:paraId="70633E27" w14:textId="452744D4" w:rsidR="00B42FEB" w:rsidRPr="00AA270B" w:rsidRDefault="00B42FEB" w:rsidP="00B42FE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3054EE"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3054EE" w:rsidRPr="00AA27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</w:t>
            </w:r>
            <w:r w:rsidRPr="00AA27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A54451F" w14:textId="5809BC75" w:rsidR="00B42FEB" w:rsidRPr="00AA270B" w:rsidRDefault="0063555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262" w:type="dxa"/>
          </w:tcPr>
          <w:p w14:paraId="7DEC7FEA" w14:textId="77777777" w:rsidR="00B42FEB" w:rsidRPr="00AA270B" w:rsidRDefault="00B42FEB" w:rsidP="00B42FE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4F4230C" w14:textId="7BF27688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(95)</w:t>
            </w:r>
          </w:p>
        </w:tc>
        <w:tc>
          <w:tcPr>
            <w:tcW w:w="255" w:type="dxa"/>
          </w:tcPr>
          <w:p w14:paraId="54F18B0E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1707020" w14:textId="3416515F" w:rsidR="00B42FEB" w:rsidRPr="00AA270B" w:rsidRDefault="00C35DB3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270" w:type="dxa"/>
          </w:tcPr>
          <w:p w14:paraId="618A65DF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5730B95" w14:textId="0161EA7B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(95)</w:t>
            </w:r>
          </w:p>
        </w:tc>
      </w:tr>
      <w:tr w:rsidR="00B42FEB" w:rsidRPr="00AA270B" w14:paraId="51764732" w14:textId="77777777" w:rsidTr="00553245">
        <w:tc>
          <w:tcPr>
            <w:tcW w:w="4500" w:type="dxa"/>
            <w:hideMark/>
          </w:tcPr>
          <w:p w14:paraId="28037B55" w14:textId="77777777" w:rsidR="00B42FEB" w:rsidRPr="00AA270B" w:rsidRDefault="00B42FEB" w:rsidP="00B42FE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33BD" w14:textId="088FB9D0" w:rsidR="00B42FEB" w:rsidRPr="00AA270B" w:rsidRDefault="00635554" w:rsidP="00B42FEB">
            <w:pPr>
              <w:pStyle w:val="acctfourfigures"/>
              <w:tabs>
                <w:tab w:val="decimal" w:pos="52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E90948D" w14:textId="77777777" w:rsidR="00B42FEB" w:rsidRPr="00AA270B" w:rsidRDefault="00B42FEB" w:rsidP="00B42FE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FDC96" w14:textId="4646DF82" w:rsidR="00B42FEB" w:rsidRPr="00AA270B" w:rsidRDefault="00B42FEB" w:rsidP="00B42FEB">
            <w:pPr>
              <w:pStyle w:val="acctfourfigures"/>
              <w:tabs>
                <w:tab w:val="decimal" w:pos="53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EDE279C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2393A" w14:textId="4C348FDF" w:rsidR="00B42FEB" w:rsidRPr="00AA270B" w:rsidRDefault="00C35DB3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</w:t>
            </w:r>
            <w:r w:rsidR="00DD185A"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</w:t>
            </w:r>
          </w:p>
        </w:tc>
        <w:tc>
          <w:tcPr>
            <w:tcW w:w="270" w:type="dxa"/>
          </w:tcPr>
          <w:p w14:paraId="197A50B2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6826D" w14:textId="0A7B65C9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23,730</w:t>
            </w:r>
          </w:p>
        </w:tc>
      </w:tr>
      <w:tr w:rsidR="00B42FEB" w:rsidRPr="00AA270B" w14:paraId="4BFA4B1A" w14:textId="77777777" w:rsidTr="00553245">
        <w:tc>
          <w:tcPr>
            <w:tcW w:w="4500" w:type="dxa"/>
            <w:hideMark/>
          </w:tcPr>
          <w:p w14:paraId="41961A76" w14:textId="77777777" w:rsidR="00B42FEB" w:rsidRPr="00AA270B" w:rsidRDefault="00B42FEB" w:rsidP="00B42FE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1FDC7" w14:textId="02A1667A" w:rsidR="00B42FEB" w:rsidRPr="00AA270B" w:rsidRDefault="00635554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56,122</w:t>
            </w:r>
          </w:p>
        </w:tc>
        <w:tc>
          <w:tcPr>
            <w:tcW w:w="262" w:type="dxa"/>
          </w:tcPr>
          <w:p w14:paraId="33F19E20" w14:textId="77777777" w:rsidR="00B42FEB" w:rsidRPr="00AA270B" w:rsidRDefault="00B42FEB" w:rsidP="00B42FE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BFB81" w14:textId="211C53B9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49,977</w:t>
            </w:r>
          </w:p>
        </w:tc>
        <w:tc>
          <w:tcPr>
            <w:tcW w:w="255" w:type="dxa"/>
          </w:tcPr>
          <w:p w14:paraId="18FC6174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34D99" w14:textId="2980680D" w:rsidR="00B42FEB" w:rsidRPr="00AA270B" w:rsidRDefault="00C35DB3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</w:t>
            </w:r>
            <w:r w:rsidR="00DD185A"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270" w:type="dxa"/>
          </w:tcPr>
          <w:p w14:paraId="3C34B1BC" w14:textId="77777777" w:rsidR="00B42FEB" w:rsidRPr="00AA270B" w:rsidRDefault="00B42FEB" w:rsidP="00B42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35A41" w14:textId="061ACC0E" w:rsidR="00B42FEB" w:rsidRPr="00AA270B" w:rsidRDefault="00B42FEB" w:rsidP="00B42F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35,645</w:t>
            </w:r>
          </w:p>
        </w:tc>
      </w:tr>
    </w:tbl>
    <w:p w14:paraId="6AEF3757" w14:textId="3A5BE475" w:rsidR="000E216D" w:rsidRPr="00AA270B" w:rsidRDefault="000E216D" w:rsidP="000E216D">
      <w:pPr>
        <w:rPr>
          <w:rFonts w:asciiTheme="majorBidi" w:hAnsiTheme="majorBidi" w:cstheme="majorBidi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0E216D" w:rsidRPr="00AA270B" w14:paraId="6E80DD39" w14:textId="77777777" w:rsidTr="002E288A">
        <w:tc>
          <w:tcPr>
            <w:tcW w:w="4500" w:type="dxa"/>
          </w:tcPr>
          <w:p w14:paraId="221494B1" w14:textId="77777777" w:rsidR="000E216D" w:rsidRPr="00AA270B" w:rsidRDefault="000E216D" w:rsidP="002E288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hanging="446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A99172E" w14:textId="77777777" w:rsidR="000E216D" w:rsidRPr="00AA270B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</w:tcPr>
          <w:p w14:paraId="2E1B0120" w14:textId="77777777" w:rsidR="000E216D" w:rsidRPr="00AA270B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D06F20E" w14:textId="77777777" w:rsidR="000E216D" w:rsidRPr="00AA270B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E216D" w:rsidRPr="00AA270B" w14:paraId="2BA2A940" w14:textId="77777777" w:rsidTr="002E288A">
        <w:tc>
          <w:tcPr>
            <w:tcW w:w="4500" w:type="dxa"/>
          </w:tcPr>
          <w:p w14:paraId="232E8E7A" w14:textId="77777777" w:rsidR="000E216D" w:rsidRPr="00AA270B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C1C9385" w14:textId="77777777" w:rsidR="000E216D" w:rsidRPr="00AA270B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AA270B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7F542DCE" w14:textId="77777777" w:rsidR="000E216D" w:rsidRPr="00AA270B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B6E2588" w14:textId="77777777" w:rsidR="000E216D" w:rsidRPr="00AA270B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AA270B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F4011B" w:rsidRPr="00AA270B" w14:paraId="03B54E51" w14:textId="77777777" w:rsidTr="002E288A">
        <w:tc>
          <w:tcPr>
            <w:tcW w:w="4500" w:type="dxa"/>
          </w:tcPr>
          <w:p w14:paraId="1A43C3BC" w14:textId="77777777" w:rsidR="00F4011B" w:rsidRPr="00AA270B" w:rsidRDefault="00F4011B" w:rsidP="00F401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8C1B7" w14:textId="08AF613D" w:rsidR="00F4011B" w:rsidRPr="00AA270B" w:rsidRDefault="00BE0CB3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AA270B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AA270B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62" w:type="dxa"/>
          </w:tcPr>
          <w:p w14:paraId="2EEC48B9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9AEA05F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AA270B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AA270B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55" w:type="dxa"/>
          </w:tcPr>
          <w:p w14:paraId="7B4B3B11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10260439" w14:textId="33FEF071" w:rsidR="00F4011B" w:rsidRPr="00AA270B" w:rsidRDefault="00BE0CB3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AA270B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AA270B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D7CBABA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55143800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AA270B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AA270B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</w:tr>
      <w:tr w:rsidR="00F4011B" w:rsidRPr="00AA270B" w14:paraId="31EFD750" w14:textId="77777777" w:rsidTr="002E288A">
        <w:tc>
          <w:tcPr>
            <w:tcW w:w="4500" w:type="dxa"/>
          </w:tcPr>
          <w:p w14:paraId="5D8A25A2" w14:textId="77777777" w:rsidR="00F4011B" w:rsidRPr="00AA270B" w:rsidRDefault="00F4011B" w:rsidP="00F401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D29823" w14:textId="07769274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AA270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E0CB3" w:rsidRPr="00AA270B">
              <w:rPr>
                <w:rFonts w:asciiTheme="majorBidi" w:hAnsiTheme="majorBidi" w:cstheme="majorBidi"/>
                <w:bCs/>
                <w:sz w:val="27"/>
                <w:szCs w:val="27"/>
              </w:rPr>
              <w:t>9</w:t>
            </w:r>
          </w:p>
        </w:tc>
        <w:tc>
          <w:tcPr>
            <w:tcW w:w="262" w:type="dxa"/>
          </w:tcPr>
          <w:p w14:paraId="052339DB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336F3072" w14:textId="41EA2CDC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AA270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E0CB3" w:rsidRPr="00AA270B">
              <w:rPr>
                <w:rFonts w:asciiTheme="majorBidi" w:hAnsiTheme="majorBidi" w:cstheme="majorBidi"/>
                <w:bCs/>
                <w:sz w:val="27"/>
                <w:szCs w:val="27"/>
              </w:rPr>
              <w:t>8</w:t>
            </w:r>
          </w:p>
        </w:tc>
        <w:tc>
          <w:tcPr>
            <w:tcW w:w="255" w:type="dxa"/>
          </w:tcPr>
          <w:p w14:paraId="4BA24D7F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C83D0F0" w14:textId="41556AAE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AA270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E0CB3" w:rsidRPr="00AA270B">
              <w:rPr>
                <w:rFonts w:asciiTheme="majorBidi" w:hAnsiTheme="majorBidi" w:cstheme="majorBidi"/>
                <w:bCs/>
                <w:sz w:val="27"/>
                <w:szCs w:val="27"/>
              </w:rPr>
              <w:t>9</w:t>
            </w:r>
          </w:p>
        </w:tc>
        <w:tc>
          <w:tcPr>
            <w:tcW w:w="270" w:type="dxa"/>
          </w:tcPr>
          <w:p w14:paraId="57F34BD2" w14:textId="7777777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BB09FD1" w14:textId="32C9BF57" w:rsidR="00F4011B" w:rsidRPr="00AA270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AA270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E0CB3" w:rsidRPr="00AA270B">
              <w:rPr>
                <w:rFonts w:asciiTheme="majorBidi" w:hAnsiTheme="majorBidi" w:cstheme="majorBidi"/>
                <w:bCs/>
                <w:sz w:val="27"/>
                <w:szCs w:val="27"/>
              </w:rPr>
              <w:t>8</w:t>
            </w:r>
          </w:p>
        </w:tc>
      </w:tr>
      <w:tr w:rsidR="00F4011B" w:rsidRPr="00AA270B" w14:paraId="35A3F5F7" w14:textId="77777777" w:rsidTr="002E288A">
        <w:tc>
          <w:tcPr>
            <w:tcW w:w="4500" w:type="dxa"/>
          </w:tcPr>
          <w:p w14:paraId="5923EF5A" w14:textId="77777777" w:rsidR="00F4011B" w:rsidRPr="00AA270B" w:rsidRDefault="00F4011B" w:rsidP="00F401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  <w:vAlign w:val="bottom"/>
          </w:tcPr>
          <w:p w14:paraId="52A240FC" w14:textId="77777777" w:rsidR="00F4011B" w:rsidRPr="00AA270B" w:rsidRDefault="00F4011B" w:rsidP="00F401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BE0CB3" w:rsidRPr="00AA270B" w14:paraId="3314424F" w14:textId="77777777" w:rsidTr="000217B4">
        <w:tc>
          <w:tcPr>
            <w:tcW w:w="4500" w:type="dxa"/>
          </w:tcPr>
          <w:p w14:paraId="6E1FC637" w14:textId="444BA162" w:rsidR="00BE0CB3" w:rsidRPr="00AA270B" w:rsidRDefault="00BE0CB3" w:rsidP="00BE0C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A270B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0422BE" w14:textId="30A4C74E" w:rsidR="00BE0CB3" w:rsidRPr="00AA270B" w:rsidRDefault="00C35DB3" w:rsidP="00BE0CB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316,082</w:t>
            </w:r>
          </w:p>
        </w:tc>
        <w:tc>
          <w:tcPr>
            <w:tcW w:w="262" w:type="dxa"/>
          </w:tcPr>
          <w:p w14:paraId="3DB5A91E" w14:textId="77777777" w:rsidR="00BE0CB3" w:rsidRPr="00AA270B" w:rsidRDefault="00BE0CB3" w:rsidP="00BE0C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</w:tcPr>
          <w:p w14:paraId="7D25B26B" w14:textId="6E665852" w:rsidR="00BE0CB3" w:rsidRPr="00AA270B" w:rsidRDefault="00BE0CB3" w:rsidP="00BE0CB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161,101</w:t>
            </w:r>
          </w:p>
        </w:tc>
        <w:tc>
          <w:tcPr>
            <w:tcW w:w="255" w:type="dxa"/>
          </w:tcPr>
          <w:p w14:paraId="2A3AC0DD" w14:textId="77777777" w:rsidR="00BE0CB3" w:rsidRPr="00AA270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B0599DB" w14:textId="75344850" w:rsidR="00BE0CB3" w:rsidRPr="00AA270B" w:rsidRDefault="00C35DB3" w:rsidP="00BE0CB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253,741</w:t>
            </w:r>
          </w:p>
        </w:tc>
        <w:tc>
          <w:tcPr>
            <w:tcW w:w="270" w:type="dxa"/>
          </w:tcPr>
          <w:p w14:paraId="10EC298C" w14:textId="77777777" w:rsidR="00BE0CB3" w:rsidRPr="00AA270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</w:tcPr>
          <w:p w14:paraId="4F02A22C" w14:textId="22B699C6" w:rsidR="00BE0CB3" w:rsidRPr="00AA270B" w:rsidRDefault="00BE0CB3" w:rsidP="00BE0CB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111,066</w:t>
            </w:r>
          </w:p>
        </w:tc>
      </w:tr>
      <w:tr w:rsidR="00BE0CB3" w:rsidRPr="00AA270B" w14:paraId="7D533253" w14:textId="77777777" w:rsidTr="000217B4">
        <w:tc>
          <w:tcPr>
            <w:tcW w:w="4500" w:type="dxa"/>
          </w:tcPr>
          <w:p w14:paraId="2B409FC0" w14:textId="77777777" w:rsidR="00BE0CB3" w:rsidRPr="00AA270B" w:rsidRDefault="00BE0CB3" w:rsidP="00BE0C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A270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A270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93D546D" w14:textId="2460CFDE" w:rsidR="00BE0CB3" w:rsidRPr="00AA270B" w:rsidRDefault="00C35DB3" w:rsidP="00BE0CB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0DCC4F8" w14:textId="77777777" w:rsidR="00BE0CB3" w:rsidRPr="00AA270B" w:rsidRDefault="00BE0CB3" w:rsidP="00BE0C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07D4318" w14:textId="15C5AA7A" w:rsidR="00BE0CB3" w:rsidRPr="00AA270B" w:rsidRDefault="00BE0CB3" w:rsidP="00BE0CB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55" w:type="dxa"/>
          </w:tcPr>
          <w:p w14:paraId="4083EA3A" w14:textId="77777777" w:rsidR="00BE0CB3" w:rsidRPr="00AA270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FBD8C3D" w14:textId="791B4D51" w:rsidR="00BE0CB3" w:rsidRPr="00AA270B" w:rsidRDefault="00C35DB3" w:rsidP="00BE0CB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70" w:type="dxa"/>
          </w:tcPr>
          <w:p w14:paraId="45B9B97B" w14:textId="77777777" w:rsidR="00BE0CB3" w:rsidRPr="00AA270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</w:tcPr>
          <w:p w14:paraId="010D7BCE" w14:textId="7FBC5419" w:rsidR="00BE0CB3" w:rsidRPr="00AA270B" w:rsidRDefault="00BE0CB3" w:rsidP="00BE0CB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  <w:tr w:rsidR="00BE0CB3" w:rsidRPr="00AA270B" w14:paraId="0B14102D" w14:textId="77777777" w:rsidTr="000217B4">
        <w:tc>
          <w:tcPr>
            <w:tcW w:w="4500" w:type="dxa"/>
          </w:tcPr>
          <w:p w14:paraId="7BBE8599" w14:textId="77777777" w:rsidR="00BE0CB3" w:rsidRPr="00AA270B" w:rsidRDefault="00BE0CB3" w:rsidP="00BE0C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3617" w14:textId="74295813" w:rsidR="00BE0CB3" w:rsidRPr="00AA270B" w:rsidRDefault="00C35DB3" w:rsidP="00BE0CB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316,082</w:t>
            </w:r>
          </w:p>
        </w:tc>
        <w:tc>
          <w:tcPr>
            <w:tcW w:w="262" w:type="dxa"/>
          </w:tcPr>
          <w:p w14:paraId="56E005C4" w14:textId="77777777" w:rsidR="00BE0CB3" w:rsidRPr="00AA270B" w:rsidRDefault="00BE0CB3" w:rsidP="00BE0C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B4A223E" w14:textId="6CE71B52" w:rsidR="00BE0CB3" w:rsidRPr="00AA270B" w:rsidRDefault="00BE0CB3" w:rsidP="00BE0CB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161,101</w:t>
            </w:r>
          </w:p>
        </w:tc>
        <w:tc>
          <w:tcPr>
            <w:tcW w:w="255" w:type="dxa"/>
          </w:tcPr>
          <w:p w14:paraId="16108FE6" w14:textId="77777777" w:rsidR="00BE0CB3" w:rsidRPr="00AA270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D2946" w14:textId="69E73072" w:rsidR="00BE0CB3" w:rsidRPr="00AA270B" w:rsidRDefault="00C35DB3" w:rsidP="00BE0CB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253,741</w:t>
            </w:r>
          </w:p>
        </w:tc>
        <w:tc>
          <w:tcPr>
            <w:tcW w:w="270" w:type="dxa"/>
          </w:tcPr>
          <w:p w14:paraId="3AD5172E" w14:textId="77777777" w:rsidR="00BE0CB3" w:rsidRPr="00AA270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1BE714C2" w14:textId="6D7A587D" w:rsidR="00BE0CB3" w:rsidRPr="00AA270B" w:rsidRDefault="00BE0CB3" w:rsidP="00BE0CB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111,066</w:t>
            </w:r>
          </w:p>
        </w:tc>
      </w:tr>
    </w:tbl>
    <w:p w14:paraId="7651E628" w14:textId="77777777" w:rsidR="00B629F0" w:rsidRPr="00AA270B" w:rsidRDefault="00B629F0">
      <w:pPr>
        <w:rPr>
          <w:rFonts w:asciiTheme="majorBidi" w:hAnsiTheme="majorBidi" w:cstheme="majorBidi"/>
          <w:sz w:val="28"/>
          <w:szCs w:val="28"/>
        </w:rPr>
      </w:pPr>
    </w:p>
    <w:p w14:paraId="5E4DB672" w14:textId="401B8DCE" w:rsidR="00DB12B7" w:rsidRPr="00AA270B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AA270B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665D247B" w14:textId="77777777" w:rsidR="00DB12B7" w:rsidRPr="00AA270B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71160428" w:rsidR="00DB12B7" w:rsidRPr="00AA270B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A270B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AA270B">
        <w:rPr>
          <w:rFonts w:asciiTheme="majorBidi" w:hAnsiTheme="majorBidi" w:cstheme="majorBidi"/>
          <w:sz w:val="28"/>
          <w:szCs w:val="28"/>
          <w:cs/>
        </w:rPr>
        <w:t>นื่อง</w:t>
      </w:r>
      <w:r w:rsidR="00AF11F0" w:rsidRPr="00AA270B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404A83" w:rsidRPr="00AA270B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F4011B" w:rsidRPr="00AA270B">
        <w:rPr>
          <w:rFonts w:asciiTheme="majorBidi" w:hAnsiTheme="majorBidi" w:cstheme="majorBidi" w:hint="cs"/>
          <w:sz w:val="28"/>
          <w:szCs w:val="28"/>
          <w:cs/>
        </w:rPr>
        <w:t>เ</w:t>
      </w:r>
      <w:r w:rsidR="00082C44" w:rsidRPr="00AA270B">
        <w:rPr>
          <w:rFonts w:asciiTheme="majorBidi" w:hAnsiTheme="majorBidi" w:cstheme="majorBidi"/>
          <w:sz w:val="28"/>
          <w:szCs w:val="28"/>
          <w:cs/>
        </w:rPr>
        <w:t>ดือนสิ้นสุ</w:t>
      </w:r>
      <w:r w:rsidR="00082C44" w:rsidRPr="00AA270B">
        <w:rPr>
          <w:rFonts w:asciiTheme="majorBidi" w:hAnsiTheme="majorBidi" w:cstheme="majorBidi"/>
          <w:spacing w:val="-2"/>
          <w:sz w:val="28"/>
          <w:szCs w:val="28"/>
          <w:cs/>
        </w:rPr>
        <w:t>ดวันที่</w:t>
      </w:r>
      <w:r w:rsidR="00082C44" w:rsidRPr="00AA270B">
        <w:rPr>
          <w:rFonts w:asciiTheme="majorBidi" w:hAnsiTheme="majorBidi" w:cstheme="majorBidi"/>
          <w:spacing w:val="-2"/>
          <w:sz w:val="28"/>
          <w:szCs w:val="28"/>
        </w:rPr>
        <w:br/>
      </w:r>
      <w:r w:rsidR="00404A83" w:rsidRPr="00AA270B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404A83" w:rsidRPr="00AA270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มีนาคม</w:t>
      </w:r>
      <w:r w:rsidR="00ED5734" w:rsidRPr="00AA27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04A83" w:rsidRPr="00AA270B">
        <w:rPr>
          <w:rFonts w:asciiTheme="majorBidi" w:hAnsiTheme="majorBidi" w:cstheme="majorBidi"/>
          <w:spacing w:val="-2"/>
          <w:sz w:val="28"/>
          <w:szCs w:val="28"/>
        </w:rPr>
        <w:t>2569</w:t>
      </w:r>
      <w:r w:rsidRPr="00AA27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="0047260B" w:rsidRPr="00AA27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110D5C" w:rsidRPr="00AA270B">
        <w:rPr>
          <w:rFonts w:asciiTheme="majorBidi" w:hAnsiTheme="majorBidi" w:cstheme="majorBidi"/>
          <w:spacing w:val="-2"/>
          <w:sz w:val="28"/>
          <w:szCs w:val="28"/>
        </w:rPr>
        <w:t>21.</w:t>
      </w:r>
      <w:r w:rsidR="00635554" w:rsidRPr="00AA270B">
        <w:rPr>
          <w:rFonts w:asciiTheme="majorBidi" w:hAnsiTheme="majorBidi" w:cstheme="majorBidi"/>
          <w:spacing w:val="-2"/>
          <w:sz w:val="28"/>
          <w:szCs w:val="28"/>
        </w:rPr>
        <w:t>34</w:t>
      </w:r>
      <w:r w:rsidR="0047260B" w:rsidRPr="00AA27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35213" w:rsidRPr="00AA27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A270B">
        <w:rPr>
          <w:rFonts w:asciiTheme="majorBidi" w:hAnsiTheme="majorBidi" w:cstheme="majorBidi"/>
          <w:spacing w:val="-2"/>
          <w:sz w:val="28"/>
          <w:szCs w:val="28"/>
          <w:cs/>
        </w:rPr>
        <w:t>และร้อยล</w:t>
      </w:r>
      <w:r w:rsidR="008716E7" w:rsidRPr="00AA270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ะ </w:t>
      </w:r>
      <w:r w:rsidR="00110D5C" w:rsidRPr="00AA270B">
        <w:rPr>
          <w:rFonts w:asciiTheme="majorBidi" w:hAnsiTheme="majorBidi" w:cstheme="majorBidi"/>
          <w:spacing w:val="-2"/>
          <w:sz w:val="28"/>
          <w:szCs w:val="28"/>
        </w:rPr>
        <w:t>11.</w:t>
      </w:r>
      <w:r w:rsidR="00635554" w:rsidRPr="00AA270B">
        <w:rPr>
          <w:rFonts w:asciiTheme="majorBidi" w:hAnsiTheme="majorBidi" w:cstheme="majorBidi"/>
          <w:spacing w:val="-2"/>
          <w:sz w:val="28"/>
          <w:szCs w:val="28"/>
        </w:rPr>
        <w:t>13</w:t>
      </w:r>
      <w:r w:rsidR="0047260B" w:rsidRPr="00AA27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2026" w:rsidRPr="00AA270B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AA27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7041E" w:rsidRPr="00AA270B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404A83" w:rsidRPr="00AA270B">
        <w:rPr>
          <w:rFonts w:asciiTheme="majorBidi" w:hAnsiTheme="majorBidi" w:cstheme="majorBidi"/>
          <w:i/>
          <w:iCs/>
          <w:spacing w:val="-2"/>
          <w:sz w:val="28"/>
          <w:szCs w:val="28"/>
        </w:rPr>
        <w:t>8</w:t>
      </w:r>
      <w:r w:rsidR="0057041E" w:rsidRPr="00AA270B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57041E" w:rsidRPr="00AA270B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ร้อยละ</w:t>
      </w:r>
      <w:r w:rsidR="00CD306A" w:rsidRPr="00AA270B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404A83" w:rsidRPr="00AA270B">
        <w:rPr>
          <w:rFonts w:asciiTheme="majorBidi" w:hAnsiTheme="majorBidi" w:cstheme="majorBidi"/>
          <w:i/>
          <w:iCs/>
          <w:spacing w:val="-2"/>
          <w:sz w:val="28"/>
          <w:szCs w:val="28"/>
        </w:rPr>
        <w:t>19.29</w:t>
      </w:r>
      <w:r w:rsidR="0057041E" w:rsidRPr="00AA270B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57041E" w:rsidRPr="00AA270B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และร้อยล</w:t>
      </w:r>
      <w:r w:rsidR="00082C44" w:rsidRPr="00AA270B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ะ</w:t>
      </w:r>
      <w:r w:rsidR="0057041E" w:rsidRPr="00AA270B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="00404A83" w:rsidRPr="00AA270B">
        <w:rPr>
          <w:rFonts w:asciiTheme="majorBidi" w:hAnsiTheme="majorBidi" w:cstheme="majorBidi"/>
          <w:i/>
          <w:iCs/>
          <w:spacing w:val="-2"/>
          <w:sz w:val="28"/>
          <w:szCs w:val="28"/>
        </w:rPr>
        <w:t>6.73</w:t>
      </w:r>
      <w:r w:rsidR="0057041E" w:rsidRPr="00AA270B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57041E" w:rsidRPr="00AA270B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="0057041E" w:rsidRPr="00AA270B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AA270B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AA270B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AA27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AA270B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</w:t>
      </w:r>
      <w:r w:rsidR="00EC4FAE" w:rsidRPr="00AA270B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ค่าเผื่อผลขาดทุนด้านเครดิตที่คาดว่าจะเกิดขึ้น</w:t>
      </w:r>
    </w:p>
    <w:p w14:paraId="0CF39127" w14:textId="55D74C76" w:rsidR="00DB12B7" w:rsidRPr="00AA270B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AA270B">
        <w:rPr>
          <w:rFonts w:asciiTheme="majorBidi" w:eastAsia="MS Mincho" w:hAnsiTheme="majorBidi" w:cstheme="majorBidi"/>
          <w:sz w:val="28"/>
          <w:szCs w:val="28"/>
          <w:cs/>
          <w:lang w:val="en-GB"/>
        </w:rPr>
        <w:lastRenderedPageBreak/>
        <w:t>เครื่องมือทางการเงิน</w:t>
      </w:r>
    </w:p>
    <w:p w14:paraId="0D201C11" w14:textId="77777777" w:rsidR="002C2989" w:rsidRPr="00AA270B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67E66791" w:rsidR="00DB12B7" w:rsidRPr="00AA270B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AA270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AA270B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1B1FE5D6" w14:textId="68C93746" w:rsidR="002C2989" w:rsidRPr="00AA270B" w:rsidRDefault="00DB12B7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AA270B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AA270B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662414A1" w14:textId="77777777" w:rsidR="00EC4FAE" w:rsidRPr="00AA270B" w:rsidRDefault="00EC4FAE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48AB85C3" w14:textId="77777777" w:rsidR="00EA3851" w:rsidRPr="00AA270B" w:rsidRDefault="00EA3851" w:rsidP="00EA385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AA270B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AA270B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64F031A5" w14:textId="77777777" w:rsidR="002C707A" w:rsidRPr="00AA270B" w:rsidRDefault="002C707A" w:rsidP="00676699">
      <w:pPr>
        <w:pStyle w:val="block"/>
        <w:spacing w:after="0" w:line="240" w:lineRule="auto"/>
        <w:ind w:left="540" w:right="-7"/>
        <w:jc w:val="thaiDistribute"/>
        <w:rPr>
          <w:lang w:eastAsia="x-none"/>
        </w:rPr>
      </w:pPr>
    </w:p>
    <w:p w14:paraId="1085CAA5" w14:textId="77777777" w:rsidR="00FD38FC" w:rsidRPr="00AA270B" w:rsidRDefault="00FD38FC" w:rsidP="002C707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AA27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77BBDA6E" w14:textId="77777777" w:rsidR="00FD38FC" w:rsidRPr="00AA270B" w:rsidRDefault="00FD38FC" w:rsidP="002C707A">
      <w:pPr>
        <w:rPr>
          <w:lang w:eastAsia="x-none"/>
        </w:rPr>
      </w:pPr>
    </w:p>
    <w:p w14:paraId="7CB79A87" w14:textId="0B8EED4B" w:rsidR="00FD38FC" w:rsidRPr="00AA270B" w:rsidRDefault="00FD38FC" w:rsidP="00FD38F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IT 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br/>
        <w:t xml:space="preserve">23 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สิงหาคม </w:t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t>2559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Business Transfer</w:t>
      </w:r>
      <w:r w:rsidR="0085642C"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br/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Agreement 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Service Level Agreement 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>บริษัท วีเอสที</w:t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</w:t>
      </w:r>
    </w:p>
    <w:p w14:paraId="2AB034E4" w14:textId="2F5A3DAE" w:rsidR="00FD38FC" w:rsidRPr="00AA270B" w:rsidRDefault="00FD38FC" w:rsidP="00FD38F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</w:p>
    <w:p w14:paraId="44E9CE71" w14:textId="77777777" w:rsidR="00FD38FC" w:rsidRPr="00AA270B" w:rsidRDefault="00FD38FC" w:rsidP="00FD38F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ในเดือนสิงหาคม </w:t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2560 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t>Business Transfer Agreement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ลงวันที่ </w:t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t>23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สิงหาคม </w:t>
      </w:r>
      <w:r w:rsidRPr="00AA270B">
        <w:rPr>
          <w:rFonts w:asciiTheme="majorBidi" w:hAnsiTheme="majorBidi" w:cstheme="majorBidi"/>
          <w:spacing w:val="-6"/>
          <w:sz w:val="28"/>
          <w:szCs w:val="28"/>
          <w:lang w:bidi="th-TH"/>
        </w:rPr>
        <w:t>2559</w:t>
      </w:r>
      <w:r w:rsidRPr="00AA270B">
        <w:rPr>
          <w:rFonts w:asciiTheme="majorBidi" w:hAnsiTheme="majorBidi" w:cstheme="majorBidi"/>
          <w:spacing w:val="-6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14:paraId="6B0B9F0A" w14:textId="77777777" w:rsidR="00EA3851" w:rsidRPr="00AA270B" w:rsidRDefault="00EA3851" w:rsidP="00FD38FC">
      <w:pPr>
        <w:pStyle w:val="Heading6"/>
        <w:tabs>
          <w:tab w:val="left" w:pos="540"/>
        </w:tabs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</w:p>
    <w:p w14:paraId="4A772C3F" w14:textId="2C985542" w:rsidR="00DB12B7" w:rsidRPr="00AA270B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AA270B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8E937F7" w14:textId="77777777" w:rsidR="00DB12B7" w:rsidRPr="00AA270B" w:rsidRDefault="00DB12B7" w:rsidP="00DB12B7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AA270B" w14:paraId="12FD8AA2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624F3453" w:rsidR="00DB12B7" w:rsidRPr="00AA270B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210D8"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E210D8" w:rsidRPr="00AA27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="00E210D8"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AA270B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AA270B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AA270B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AA270B" w14:paraId="099A593B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AA270B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AA270B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AA270B" w14:paraId="3187DF2F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15DF3D8" w14:textId="77777777" w:rsidR="00DB12B7" w:rsidRPr="00AA270B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AA270B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AA270B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295F6218" w:rsidR="00DB12B7" w:rsidRPr="00AA270B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7FD9" w:rsidRPr="00AA270B" w14:paraId="6FCD6E07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489EF1B" w14:textId="77777777" w:rsidR="007A7FD9" w:rsidRPr="00AA270B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45C6A8D0" w:rsidR="007A7FD9" w:rsidRPr="00AA270B" w:rsidRDefault="00DD33FB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7A7FD9" w:rsidRPr="00AA270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2CA6FF02" w:rsidR="007A7FD9" w:rsidRPr="00AA270B" w:rsidRDefault="00FD1FEA" w:rsidP="001E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FD9" w:rsidRPr="00AA270B" w14:paraId="78833FED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03018C" w14:textId="77777777" w:rsidR="007A7FD9" w:rsidRPr="00AA270B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36D8DCF7" w:rsidR="007A7FD9" w:rsidRPr="00AA270B" w:rsidRDefault="00DD33FB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329,990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7A7FD9" w:rsidRPr="00AA270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499AB77B" w:rsidR="007A7FD9" w:rsidRPr="00AA270B" w:rsidRDefault="00FD1FEA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303,033</w:t>
            </w:r>
          </w:p>
        </w:tc>
      </w:tr>
      <w:tr w:rsidR="007A7FD9" w:rsidRPr="00AA270B" w14:paraId="66998254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386CB1" w14:textId="77777777" w:rsidR="007A7FD9" w:rsidRPr="00AA270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47F97482" w:rsidR="007A7FD9" w:rsidRPr="00AA270B" w:rsidRDefault="00DD33FB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7A7FD9" w:rsidRPr="00AA270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0C127C1E" w:rsidR="007A7FD9" w:rsidRPr="00AA270B" w:rsidRDefault="00FD1FEA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sz w:val="28"/>
                <w:szCs w:val="28"/>
              </w:rPr>
              <w:t>2,190</w:t>
            </w:r>
          </w:p>
        </w:tc>
      </w:tr>
      <w:tr w:rsidR="007A7FD9" w:rsidRPr="00AA270B" w14:paraId="6A3BE54C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A29CBED" w14:textId="77777777" w:rsidR="007A7FD9" w:rsidRPr="00AA270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1F21FFC2" w:rsidR="007A7FD9" w:rsidRPr="00AA270B" w:rsidRDefault="00DD33FB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337,593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7A7FD9" w:rsidRPr="00AA270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3B10D190" w:rsidR="007A7FD9" w:rsidRPr="00AA270B" w:rsidRDefault="00FD1FEA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7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305,223</w:t>
            </w:r>
          </w:p>
        </w:tc>
      </w:tr>
    </w:tbl>
    <w:p w14:paraId="1DEDF819" w14:textId="77777777" w:rsidR="003054EE" w:rsidRPr="00AA270B" w:rsidRDefault="003054EE" w:rsidP="00170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bookmarkStart w:id="2" w:name="_Hlk15912718"/>
    </w:p>
    <w:p w14:paraId="49CEE589" w14:textId="0E884C90" w:rsidR="007818E3" w:rsidRPr="00AA270B" w:rsidRDefault="00D4025B" w:rsidP="00170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AA270B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เงินฝากสถาบันการเงินที่มี</w:t>
      </w:r>
      <w:r w:rsidR="00FF2C8B" w:rsidRPr="00AA270B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ข้อจำกัดการใช้</w:t>
      </w:r>
    </w:p>
    <w:p w14:paraId="37BB77D7" w14:textId="77777777" w:rsidR="00EC4FAE" w:rsidRPr="00AA270B" w:rsidRDefault="00EC4FAE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4221FCC7" w14:textId="539FFB9F" w:rsidR="00EC4FAE" w:rsidRPr="00AA270B" w:rsidRDefault="00EC4FAE" w:rsidP="00EC4F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AA270B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ณ วันที่ </w:t>
      </w:r>
      <w:r w:rsidR="00E210D8" w:rsidRPr="00AA270B">
        <w:rPr>
          <w:rFonts w:asciiTheme="majorBidi" w:hAnsiTheme="majorBidi" w:cstheme="majorBidi"/>
          <w:sz w:val="28"/>
          <w:szCs w:val="28"/>
        </w:rPr>
        <w:t>31</w:t>
      </w:r>
      <w:r w:rsidR="00E210D8" w:rsidRPr="00AA270B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E210D8" w:rsidRPr="00AA270B">
        <w:rPr>
          <w:rFonts w:asciiTheme="majorBidi" w:hAnsiTheme="majorBidi" w:cstheme="majorBidi"/>
          <w:sz w:val="28"/>
          <w:szCs w:val="28"/>
        </w:rPr>
        <w:t>2569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AA270B">
        <w:rPr>
          <w:rFonts w:asciiTheme="majorBidi" w:hAnsiTheme="majorBidi" w:cstheme="majorBidi"/>
          <w:sz w:val="28"/>
          <w:szCs w:val="28"/>
          <w:cs/>
          <w:lang w:val="x-none" w:eastAsia="x-none"/>
        </w:rPr>
        <w:t>เงินฝากออมทรัพย์และเงินฝากประจำในงบการเงินรวมและงบการเงินเฉพาะกิจการจำนวน</w:t>
      </w:r>
      <w:r w:rsidR="00EB7771" w:rsidRPr="00AA270B">
        <w:rPr>
          <w:rFonts w:asciiTheme="majorBidi" w:hAnsiTheme="majorBidi" w:cstheme="majorBidi"/>
          <w:sz w:val="28"/>
          <w:szCs w:val="28"/>
          <w:lang w:val="x-none" w:eastAsia="x-none"/>
        </w:rPr>
        <w:br/>
      </w:r>
      <w:r w:rsidR="00110D5C" w:rsidRPr="00AA270B">
        <w:rPr>
          <w:rFonts w:asciiTheme="majorBidi" w:hAnsiTheme="majorBidi" w:cstheme="majorBidi"/>
          <w:sz w:val="28"/>
          <w:szCs w:val="28"/>
          <w:lang w:eastAsia="x-none"/>
        </w:rPr>
        <w:t>27.85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AA270B">
        <w:rPr>
          <w:rFonts w:asciiTheme="majorBidi" w:hAnsiTheme="majorBidi" w:cstheme="majorBidi"/>
          <w:sz w:val="28"/>
          <w:szCs w:val="28"/>
          <w:cs/>
          <w:lang w:val="x-none" w:eastAsia="x-none"/>
        </w:rPr>
        <w:t>ล้าน</w:t>
      </w:r>
      <w:r w:rsidRPr="00AA270B">
        <w:rPr>
          <w:rFonts w:asciiTheme="majorBidi" w:hAnsiTheme="majorBidi" w:cstheme="majorBidi"/>
          <w:sz w:val="28"/>
          <w:szCs w:val="28"/>
          <w:cs/>
          <w:lang w:eastAsia="x-none"/>
        </w:rPr>
        <w:t>บาท</w:t>
      </w:r>
      <w:r w:rsidRPr="00AA270B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AA270B">
        <w:rPr>
          <w:rFonts w:asciiTheme="majorBidi" w:hAnsiTheme="majorBidi" w:cstheme="majorBidi"/>
          <w:sz w:val="28"/>
          <w:szCs w:val="28"/>
          <w:cs/>
          <w:lang w:eastAsia="x-none"/>
        </w:rPr>
        <w:t>และ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2F161D" w:rsidRPr="00AA270B">
        <w:rPr>
          <w:rFonts w:asciiTheme="majorBidi" w:hAnsiTheme="majorBidi" w:cstheme="majorBidi"/>
          <w:sz w:val="28"/>
          <w:szCs w:val="28"/>
          <w:lang w:eastAsia="x-none"/>
        </w:rPr>
        <w:t>27.55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AA270B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ล้านบาท ตามลำดับ </w:t>
      </w:r>
      <w:r w:rsidRPr="00AA270B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(</w:t>
      </w:r>
      <w:r w:rsidR="00D35287" w:rsidRPr="00AA270B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31 </w:t>
      </w:r>
      <w:r w:rsidR="00D35287" w:rsidRPr="00AA270B">
        <w:rPr>
          <w:rFonts w:asciiTheme="majorBidi" w:hAnsiTheme="majorBidi" w:cstheme="majorBidi" w:hint="cs"/>
          <w:i/>
          <w:iCs/>
          <w:sz w:val="28"/>
          <w:szCs w:val="28"/>
          <w:cs/>
          <w:lang w:eastAsia="x-none"/>
        </w:rPr>
        <w:t xml:space="preserve">ธันวาคม </w:t>
      </w:r>
      <w:r w:rsidRPr="00AA270B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256</w:t>
      </w:r>
      <w:r w:rsidR="00D8515D" w:rsidRPr="00AA270B">
        <w:rPr>
          <w:rFonts w:asciiTheme="majorBidi" w:hAnsiTheme="majorBidi" w:cstheme="majorBidi"/>
          <w:i/>
          <w:iCs/>
          <w:sz w:val="28"/>
          <w:szCs w:val="28"/>
          <w:lang w:eastAsia="x-none"/>
        </w:rPr>
        <w:t>8</w:t>
      </w:r>
      <w:r w:rsidRPr="00AA270B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: </w:t>
      </w:r>
      <w:r w:rsidR="00102CB7" w:rsidRPr="00AA270B">
        <w:rPr>
          <w:rFonts w:asciiTheme="majorBidi" w:hAnsiTheme="majorBidi" w:cstheme="majorBidi"/>
          <w:i/>
          <w:iCs/>
          <w:sz w:val="28"/>
          <w:szCs w:val="28"/>
          <w:lang w:val="x-none" w:eastAsia="x-none"/>
        </w:rPr>
        <w:t>27.</w:t>
      </w:r>
      <w:r w:rsidR="00E50929" w:rsidRPr="00AA270B">
        <w:rPr>
          <w:rFonts w:asciiTheme="majorBidi" w:hAnsiTheme="majorBidi" w:cstheme="majorBidi"/>
          <w:i/>
          <w:iCs/>
          <w:sz w:val="28"/>
          <w:szCs w:val="28"/>
          <w:lang w:eastAsia="x-none"/>
        </w:rPr>
        <w:t>85</w:t>
      </w:r>
      <w:r w:rsidRPr="00AA270B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AA270B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ล้าน</w:t>
      </w:r>
      <w:r w:rsidRPr="00AA270B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บาท</w:t>
      </w:r>
      <w:r w:rsidRPr="00AA270B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 </w:t>
      </w:r>
      <w:r w:rsidRPr="00AA270B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และ</w:t>
      </w:r>
      <w:r w:rsidRPr="00AA270B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E50929" w:rsidRPr="00AA270B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27.54</w:t>
      </w:r>
      <w:r w:rsidRPr="00AA270B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AA270B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ล้านบาท</w:t>
      </w:r>
      <w:r w:rsidRPr="00AA270B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AA270B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ตามลำดับ</w:t>
      </w:r>
      <w:r w:rsidRPr="00AA270B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)</w:t>
      </w:r>
      <w:r w:rsidR="00280B93" w:rsidRPr="00AA270B">
        <w:rPr>
          <w:rFonts w:asciiTheme="majorBidi" w:hAnsiTheme="majorBidi" w:cstheme="majorBidi"/>
          <w:sz w:val="28"/>
          <w:szCs w:val="28"/>
          <w:lang w:val="x-none" w:eastAsia="x-none"/>
        </w:rPr>
        <w:br/>
      </w:r>
      <w:r w:rsidRPr="00AA270B">
        <w:rPr>
          <w:rFonts w:asciiTheme="majorBidi" w:hAnsiTheme="majorBidi" w:cstheme="majorBidi"/>
          <w:sz w:val="28"/>
          <w:szCs w:val="28"/>
          <w:cs/>
          <w:lang w:val="x-none" w:eastAsia="x-none"/>
        </w:rPr>
        <w:t>ได้ใช้เป็นหลักประกันต่อธนาคารสำหรับ</w:t>
      </w:r>
      <w:r w:rsidRPr="00AA270B">
        <w:rPr>
          <w:rFonts w:asciiTheme="majorBidi" w:hAnsiTheme="majorBidi" w:cstheme="majorBidi"/>
          <w:sz w:val="28"/>
          <w:szCs w:val="28"/>
          <w:cs/>
          <w:lang w:eastAsia="x-none"/>
        </w:rPr>
        <w:t>วงเงินเบิกเกินบัญชีธนาคารและภาระผูกพันและหนี้สินที่อาจเกิดขึ้น</w:t>
      </w:r>
    </w:p>
    <w:bookmarkEnd w:id="2"/>
    <w:p w14:paraId="6CF94FAC" w14:textId="77777777" w:rsidR="009F7A3A" w:rsidRPr="00AA270B" w:rsidRDefault="00E23690" w:rsidP="009F7A3A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AA270B">
        <w:rPr>
          <w:rFonts w:asciiTheme="majorBidi" w:eastAsia="MS Mincho" w:hAnsiTheme="majorBidi" w:cstheme="majorBidi"/>
          <w:sz w:val="28"/>
          <w:szCs w:val="28"/>
          <w:cs/>
          <w:lang w:val="en-US"/>
        </w:rPr>
        <w:lastRenderedPageBreak/>
        <w:t>เหตุการณ์ภายหลังรอบระยะเวลารายงาน</w:t>
      </w:r>
    </w:p>
    <w:p w14:paraId="28451CBE" w14:textId="35C8A1F0" w:rsidR="00E23690" w:rsidRPr="00AA270B" w:rsidRDefault="009F7A3A" w:rsidP="009F7A3A">
      <w:pPr>
        <w:pStyle w:val="Heading6"/>
        <w:tabs>
          <w:tab w:val="left" w:pos="540"/>
        </w:tabs>
        <w:ind w:left="926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AA270B">
        <w:rPr>
          <w:rFonts w:asciiTheme="majorBidi" w:eastAsia="MS Mincho" w:hAnsiTheme="majorBidi" w:cstheme="majorBidi"/>
          <w:sz w:val="28"/>
          <w:szCs w:val="28"/>
          <w:cs/>
          <w:lang w:val="en-US"/>
        </w:rPr>
        <w:tab/>
      </w:r>
    </w:p>
    <w:p w14:paraId="78470DF1" w14:textId="02375B71" w:rsidR="008876FE" w:rsidRPr="00AA270B" w:rsidRDefault="008876FE" w:rsidP="008876F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AA270B">
        <w:rPr>
          <w:rFonts w:asciiTheme="majorBidi" w:hAnsiTheme="majorBidi" w:cstheme="majorBidi"/>
          <w:sz w:val="28"/>
          <w:szCs w:val="28"/>
          <w:cs/>
          <w:lang w:val="x-none" w:eastAsia="x-none"/>
        </w:rPr>
        <w:t>ในการประชุมสามัญผู้ถือหุ้นประจำปีของบริษัทเมื่อวันที่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 xml:space="preserve"> 24 </w:t>
      </w:r>
      <w:r w:rsidRPr="00AA270B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เมษายน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 xml:space="preserve"> 2569 </w:t>
      </w:r>
      <w:r w:rsidRPr="00AA270B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ผู้ถือหุ้นมีมติอนุมัติจัดสรรกำไรเป็นเงินปันผลในอัตราหุ้นละ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 xml:space="preserve"> 0.23 </w:t>
      </w:r>
      <w:r w:rsidRPr="00AA270B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บาท เป็นจำนวนเงินทั้งสิ้น 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 xml:space="preserve">70.61 </w:t>
      </w:r>
      <w:r w:rsidRPr="00AA270B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ล้านบาท เงินปันผลดังกล่าวจะจ่ายให้แก่ผู้ถือหุ้นในเดือน</w:t>
      </w:r>
      <w:r w:rsidR="00185CA3" w:rsidRPr="00AA270B">
        <w:rPr>
          <w:rFonts w:asciiTheme="majorBidi" w:hAnsiTheme="majorBidi" w:cstheme="majorBidi"/>
          <w:sz w:val="28"/>
          <w:szCs w:val="28"/>
          <w:lang w:val="x-none" w:eastAsia="x-none"/>
        </w:rPr>
        <w:t xml:space="preserve"> </w:t>
      </w:r>
      <w:r w:rsidRPr="00AA270B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พฤษภาคม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 xml:space="preserve"> 2569</w:t>
      </w:r>
    </w:p>
    <w:p w14:paraId="58EEDFBE" w14:textId="77777777" w:rsidR="008876FE" w:rsidRPr="00AA270B" w:rsidRDefault="008876FE" w:rsidP="008876F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5F0A6C57" w14:textId="017E030B" w:rsidR="008876FE" w:rsidRPr="008876FE" w:rsidRDefault="008876FE" w:rsidP="008876F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AA270B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ในการประชุมสามัญประจำปีของผู้ถือหุ้นของบริษัท วีเซิร์ฟพลัส จำกัด ซึ่งเป็นบริษัทย่อย เมื่อวันที่ 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>24</w:t>
      </w:r>
      <w:r w:rsidRPr="00AA270B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 เมษายน 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>2569</w:t>
      </w:r>
      <w:r w:rsidR="00E901CB" w:rsidRPr="00AA270B">
        <w:rPr>
          <w:rFonts w:asciiTheme="majorBidi" w:hAnsiTheme="majorBidi" w:cstheme="majorBidi"/>
          <w:sz w:val="28"/>
          <w:szCs w:val="28"/>
          <w:lang w:val="x-none" w:eastAsia="x-none"/>
        </w:rPr>
        <w:br/>
      </w:r>
      <w:r w:rsidRPr="00AA270B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ผู้ถือหุ้นมีมติอนุมัติจัดสรรกำไรเป็นเงินปันผลในอัตราหุ้นละ 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>175</w:t>
      </w:r>
      <w:r w:rsidRPr="00AA270B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 บาท เป็นจำนวนเงินทั้งสิ้น 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>70</w:t>
      </w:r>
      <w:r w:rsidRPr="00AA270B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 ล้านบาท เงินปันผลดังกล่าวจะจ่ายให้แก่ผู้ถือหุ้นในเดือนพฤษภาคม </w:t>
      </w:r>
      <w:r w:rsidRPr="00AA270B">
        <w:rPr>
          <w:rFonts w:asciiTheme="majorBidi" w:hAnsiTheme="majorBidi" w:cstheme="majorBidi"/>
          <w:sz w:val="28"/>
          <w:szCs w:val="28"/>
          <w:lang w:eastAsia="x-none"/>
        </w:rPr>
        <w:t>2569</w:t>
      </w:r>
    </w:p>
    <w:p w14:paraId="02A3CC27" w14:textId="77777777" w:rsidR="008876FE" w:rsidRPr="008876FE" w:rsidRDefault="008876FE" w:rsidP="008D773E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eastAsia="x-none"/>
        </w:rPr>
      </w:pPr>
    </w:p>
    <w:p w14:paraId="662E3171" w14:textId="77777777" w:rsidR="008876FE" w:rsidRPr="00110D5C" w:rsidRDefault="008876FE" w:rsidP="008D773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sectPr w:rsidR="008876FE" w:rsidRPr="00110D5C" w:rsidSect="001E6237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63C99" w14:textId="77777777" w:rsidR="00E975A6" w:rsidRDefault="00E975A6" w:rsidP="00900EE2">
      <w:r>
        <w:separator/>
      </w:r>
    </w:p>
  </w:endnote>
  <w:endnote w:type="continuationSeparator" w:id="0">
    <w:p w14:paraId="69EBB282" w14:textId="77777777" w:rsidR="00E975A6" w:rsidRDefault="00E975A6" w:rsidP="00900EE2">
      <w:r>
        <w:continuationSeparator/>
      </w:r>
    </w:p>
  </w:endnote>
  <w:endnote w:type="continuationNotice" w:id="1">
    <w:p w14:paraId="4179CC15" w14:textId="77777777" w:rsidR="00E975A6" w:rsidRDefault="00E975A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95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1873ADE8" w14:textId="64C932BD" w:rsidR="007418D9" w:rsidRPr="0051525F" w:rsidRDefault="00D335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1525F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1525F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1525F">
          <w:rPr>
            <w:rFonts w:asciiTheme="majorBidi" w:hAnsiTheme="majorBidi" w:cstheme="majorBidi"/>
            <w:sz w:val="28"/>
            <w:szCs w:val="28"/>
          </w:rPr>
          <w:t>2</w: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FF167" w14:textId="77777777" w:rsidR="00E975A6" w:rsidRDefault="00E975A6" w:rsidP="00900EE2">
      <w:r>
        <w:separator/>
      </w:r>
    </w:p>
  </w:footnote>
  <w:footnote w:type="continuationSeparator" w:id="0">
    <w:p w14:paraId="5DBA79DB" w14:textId="77777777" w:rsidR="00E975A6" w:rsidRDefault="00E975A6" w:rsidP="00900EE2">
      <w:r>
        <w:continuationSeparator/>
      </w:r>
    </w:p>
  </w:footnote>
  <w:footnote w:type="continuationNotice" w:id="1">
    <w:p w14:paraId="4CA7F128" w14:textId="77777777" w:rsidR="00E975A6" w:rsidRDefault="00E975A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10AF" w14:textId="77777777" w:rsidR="0051525F" w:rsidRPr="00E669A5" w:rsidRDefault="0051525F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DF8ABAA" w14:textId="77777777" w:rsidR="0051525F" w:rsidRPr="00E669A5" w:rsidRDefault="0051525F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DE8B66" w14:textId="440CEBF0" w:rsidR="0051525F" w:rsidRPr="00DF07CF" w:rsidRDefault="0018445D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35F9B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="00537538">
      <w:rPr>
        <w:rFonts w:ascii="Angsana New" w:hAnsi="Angsana New"/>
        <w:bCs/>
        <w:sz w:val="32"/>
        <w:szCs w:val="32"/>
      </w:rPr>
      <w:t xml:space="preserve">31 </w:t>
    </w:r>
    <w:r w:rsidR="00537538">
      <w:rPr>
        <w:rFonts w:ascii="Angsana New" w:hAnsi="Angsana New" w:hint="cs"/>
        <w:bCs/>
        <w:sz w:val="32"/>
        <w:szCs w:val="32"/>
        <w:cs/>
        <w:lang w:bidi="th-TH"/>
      </w:rPr>
      <w:t xml:space="preserve">มีนาคม </w:t>
    </w:r>
    <w:r w:rsidR="00537538">
      <w:rPr>
        <w:rFonts w:ascii="Angsana New" w:hAnsi="Angsana New"/>
        <w:bCs/>
        <w:sz w:val="32"/>
        <w:szCs w:val="32"/>
        <w:lang w:val="en-US" w:bidi="th-TH"/>
      </w:rPr>
      <w:t>2569</w:t>
    </w:r>
    <w:r w:rsidR="0051525F" w:rsidRPr="00C7737C">
      <w:rPr>
        <w:rFonts w:ascii="Angsana New" w:hAnsi="Angsana New"/>
        <w:sz w:val="32"/>
        <w:szCs w:val="32"/>
        <w:lang w:val="en-US" w:bidi="th-TH"/>
      </w:rPr>
      <w:t xml:space="preserve"> </w:t>
    </w:r>
  </w:p>
  <w:p w14:paraId="3F969E99" w14:textId="77777777" w:rsidR="0051525F" w:rsidRPr="004B3C0B" w:rsidRDefault="0051525F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A16A49"/>
    <w:multiLevelType w:val="hybridMultilevel"/>
    <w:tmpl w:val="DD04657A"/>
    <w:lvl w:ilvl="0" w:tplc="40A2DCE6">
      <w:numFmt w:val="bullet"/>
      <w:lvlText w:val="-"/>
      <w:lvlJc w:val="left"/>
      <w:pPr>
        <w:ind w:left="1120" w:hanging="7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BC3410"/>
    <w:multiLevelType w:val="hybridMultilevel"/>
    <w:tmpl w:val="279611EC"/>
    <w:lvl w:ilvl="0" w:tplc="9E9443B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10522E"/>
    <w:multiLevelType w:val="hybridMultilevel"/>
    <w:tmpl w:val="87E4DB8E"/>
    <w:lvl w:ilvl="0" w:tplc="34CE3598">
      <w:numFmt w:val="bullet"/>
      <w:lvlText w:val="-"/>
      <w:lvlJc w:val="left"/>
      <w:pPr>
        <w:ind w:left="840" w:hanging="48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797F6A"/>
    <w:multiLevelType w:val="hybridMultilevel"/>
    <w:tmpl w:val="1262A264"/>
    <w:lvl w:ilvl="0" w:tplc="87D0C938">
      <w:numFmt w:val="bullet"/>
      <w:lvlText w:val="-"/>
      <w:lvlJc w:val="left"/>
      <w:pPr>
        <w:ind w:left="7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28682816">
    <w:abstractNumId w:val="6"/>
  </w:num>
  <w:num w:numId="2" w16cid:durableId="169685470">
    <w:abstractNumId w:val="5"/>
  </w:num>
  <w:num w:numId="3" w16cid:durableId="906458657">
    <w:abstractNumId w:val="9"/>
  </w:num>
  <w:num w:numId="4" w16cid:durableId="511843609">
    <w:abstractNumId w:val="7"/>
  </w:num>
  <w:num w:numId="5" w16cid:durableId="1395010549">
    <w:abstractNumId w:val="8"/>
  </w:num>
  <w:num w:numId="6" w16cid:durableId="1696151930">
    <w:abstractNumId w:val="3"/>
  </w:num>
  <w:num w:numId="7" w16cid:durableId="953974362">
    <w:abstractNumId w:val="2"/>
  </w:num>
  <w:num w:numId="8" w16cid:durableId="892156622">
    <w:abstractNumId w:val="0"/>
  </w:num>
  <w:num w:numId="9" w16cid:durableId="1460414315">
    <w:abstractNumId w:val="1"/>
  </w:num>
  <w:num w:numId="10" w16cid:durableId="1926725299">
    <w:abstractNumId w:val="4"/>
  </w:num>
  <w:num w:numId="11" w16cid:durableId="1155605427">
    <w:abstractNumId w:val="19"/>
  </w:num>
  <w:num w:numId="12" w16cid:durableId="1937862273">
    <w:abstractNumId w:val="15"/>
  </w:num>
  <w:num w:numId="13" w16cid:durableId="2120679542">
    <w:abstractNumId w:val="31"/>
  </w:num>
  <w:num w:numId="14" w16cid:durableId="1320813966">
    <w:abstractNumId w:val="17"/>
  </w:num>
  <w:num w:numId="15" w16cid:durableId="2115664561">
    <w:abstractNumId w:val="21"/>
  </w:num>
  <w:num w:numId="16" w16cid:durableId="892276542">
    <w:abstractNumId w:val="25"/>
  </w:num>
  <w:num w:numId="17" w16cid:durableId="167866371">
    <w:abstractNumId w:val="18"/>
  </w:num>
  <w:num w:numId="18" w16cid:durableId="1765147868">
    <w:abstractNumId w:val="33"/>
  </w:num>
  <w:num w:numId="19" w16cid:durableId="1914243765">
    <w:abstractNumId w:val="27"/>
  </w:num>
  <w:num w:numId="20" w16cid:durableId="1063217762">
    <w:abstractNumId w:val="23"/>
  </w:num>
  <w:num w:numId="21" w16cid:durableId="1289243721">
    <w:abstractNumId w:val="13"/>
  </w:num>
  <w:num w:numId="22" w16cid:durableId="1653874781">
    <w:abstractNumId w:val="30"/>
  </w:num>
  <w:num w:numId="23" w16cid:durableId="634914163">
    <w:abstractNumId w:val="32"/>
  </w:num>
  <w:num w:numId="24" w16cid:durableId="178202131">
    <w:abstractNumId w:val="24"/>
  </w:num>
  <w:num w:numId="25" w16cid:durableId="326440331">
    <w:abstractNumId w:val="22"/>
  </w:num>
  <w:num w:numId="26" w16cid:durableId="152451184">
    <w:abstractNumId w:val="20"/>
  </w:num>
  <w:num w:numId="27" w16cid:durableId="1012029441">
    <w:abstractNumId w:val="28"/>
  </w:num>
  <w:num w:numId="28" w16cid:durableId="1061366772">
    <w:abstractNumId w:val="14"/>
  </w:num>
  <w:num w:numId="29" w16cid:durableId="1713460389">
    <w:abstractNumId w:val="29"/>
  </w:num>
  <w:num w:numId="30" w16cid:durableId="513763236">
    <w:abstractNumId w:val="11"/>
  </w:num>
  <w:num w:numId="31" w16cid:durableId="598291557">
    <w:abstractNumId w:val="33"/>
  </w:num>
  <w:num w:numId="32" w16cid:durableId="1127234575">
    <w:abstractNumId w:val="12"/>
  </w:num>
  <w:num w:numId="33" w16cid:durableId="54361453">
    <w:abstractNumId w:val="10"/>
  </w:num>
  <w:num w:numId="34" w16cid:durableId="78453371">
    <w:abstractNumId w:val="16"/>
  </w:num>
  <w:num w:numId="35" w16cid:durableId="1358002712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0C"/>
    <w:rsid w:val="00000519"/>
    <w:rsid w:val="00000A03"/>
    <w:rsid w:val="00000CFB"/>
    <w:rsid w:val="00000DA9"/>
    <w:rsid w:val="00000EBF"/>
    <w:rsid w:val="0000113A"/>
    <w:rsid w:val="00001329"/>
    <w:rsid w:val="000013E3"/>
    <w:rsid w:val="0000155D"/>
    <w:rsid w:val="000016CE"/>
    <w:rsid w:val="00001A22"/>
    <w:rsid w:val="00001E69"/>
    <w:rsid w:val="00001F9D"/>
    <w:rsid w:val="000022B1"/>
    <w:rsid w:val="00002377"/>
    <w:rsid w:val="00002620"/>
    <w:rsid w:val="000027DB"/>
    <w:rsid w:val="0000291C"/>
    <w:rsid w:val="00002B1F"/>
    <w:rsid w:val="00002E24"/>
    <w:rsid w:val="00003547"/>
    <w:rsid w:val="00003627"/>
    <w:rsid w:val="0000366F"/>
    <w:rsid w:val="000036F9"/>
    <w:rsid w:val="00003A8F"/>
    <w:rsid w:val="00003BFC"/>
    <w:rsid w:val="00003D90"/>
    <w:rsid w:val="0000465C"/>
    <w:rsid w:val="00004681"/>
    <w:rsid w:val="000046D8"/>
    <w:rsid w:val="00004F5F"/>
    <w:rsid w:val="00005193"/>
    <w:rsid w:val="000052F9"/>
    <w:rsid w:val="000053AA"/>
    <w:rsid w:val="00005444"/>
    <w:rsid w:val="00005497"/>
    <w:rsid w:val="000055B8"/>
    <w:rsid w:val="00005EA5"/>
    <w:rsid w:val="000062EA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38A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9C"/>
    <w:rsid w:val="000125B8"/>
    <w:rsid w:val="0001260E"/>
    <w:rsid w:val="0001268F"/>
    <w:rsid w:val="00012E26"/>
    <w:rsid w:val="00012E78"/>
    <w:rsid w:val="00012F16"/>
    <w:rsid w:val="0001318C"/>
    <w:rsid w:val="00013278"/>
    <w:rsid w:val="000132ED"/>
    <w:rsid w:val="00013415"/>
    <w:rsid w:val="000134A8"/>
    <w:rsid w:val="000136D2"/>
    <w:rsid w:val="00013792"/>
    <w:rsid w:val="00013B9E"/>
    <w:rsid w:val="00013C9D"/>
    <w:rsid w:val="00013D2E"/>
    <w:rsid w:val="000143DE"/>
    <w:rsid w:val="0001445F"/>
    <w:rsid w:val="000146CB"/>
    <w:rsid w:val="00014733"/>
    <w:rsid w:val="0001481D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6D1"/>
    <w:rsid w:val="000179BE"/>
    <w:rsid w:val="00017AED"/>
    <w:rsid w:val="00017F57"/>
    <w:rsid w:val="0002025E"/>
    <w:rsid w:val="00020316"/>
    <w:rsid w:val="00020346"/>
    <w:rsid w:val="00020390"/>
    <w:rsid w:val="00020696"/>
    <w:rsid w:val="000206B2"/>
    <w:rsid w:val="000207DE"/>
    <w:rsid w:val="000210EB"/>
    <w:rsid w:val="00021364"/>
    <w:rsid w:val="000214E7"/>
    <w:rsid w:val="000216E8"/>
    <w:rsid w:val="000217C2"/>
    <w:rsid w:val="000219FD"/>
    <w:rsid w:val="00021B0B"/>
    <w:rsid w:val="00021EB8"/>
    <w:rsid w:val="000220E5"/>
    <w:rsid w:val="0002214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025"/>
    <w:rsid w:val="000233A3"/>
    <w:rsid w:val="000235ED"/>
    <w:rsid w:val="00023855"/>
    <w:rsid w:val="0002389C"/>
    <w:rsid w:val="000239AD"/>
    <w:rsid w:val="00023AA6"/>
    <w:rsid w:val="00023C68"/>
    <w:rsid w:val="0002407F"/>
    <w:rsid w:val="00024242"/>
    <w:rsid w:val="0002435A"/>
    <w:rsid w:val="000247AE"/>
    <w:rsid w:val="00024803"/>
    <w:rsid w:val="00024B77"/>
    <w:rsid w:val="00024EB2"/>
    <w:rsid w:val="00024F8B"/>
    <w:rsid w:val="00025034"/>
    <w:rsid w:val="0002507A"/>
    <w:rsid w:val="0002524D"/>
    <w:rsid w:val="000252D7"/>
    <w:rsid w:val="000256B1"/>
    <w:rsid w:val="0002578B"/>
    <w:rsid w:val="0002579F"/>
    <w:rsid w:val="000258F3"/>
    <w:rsid w:val="00025AFC"/>
    <w:rsid w:val="00025B5E"/>
    <w:rsid w:val="00025BD4"/>
    <w:rsid w:val="00025D6A"/>
    <w:rsid w:val="00025E9F"/>
    <w:rsid w:val="00025FBF"/>
    <w:rsid w:val="00026178"/>
    <w:rsid w:val="000261DA"/>
    <w:rsid w:val="00026206"/>
    <w:rsid w:val="0002629D"/>
    <w:rsid w:val="000262E0"/>
    <w:rsid w:val="000264D2"/>
    <w:rsid w:val="00026554"/>
    <w:rsid w:val="0002694E"/>
    <w:rsid w:val="000269B3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8D1"/>
    <w:rsid w:val="00030ABC"/>
    <w:rsid w:val="00030C47"/>
    <w:rsid w:val="00030D77"/>
    <w:rsid w:val="00030E00"/>
    <w:rsid w:val="00030F68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C5F"/>
    <w:rsid w:val="00033D66"/>
    <w:rsid w:val="00033FCF"/>
    <w:rsid w:val="00033FE7"/>
    <w:rsid w:val="00034195"/>
    <w:rsid w:val="00034776"/>
    <w:rsid w:val="00034C7C"/>
    <w:rsid w:val="00034DB1"/>
    <w:rsid w:val="00034F14"/>
    <w:rsid w:val="000351F3"/>
    <w:rsid w:val="0003541D"/>
    <w:rsid w:val="000354ED"/>
    <w:rsid w:val="00035CF3"/>
    <w:rsid w:val="00035EF3"/>
    <w:rsid w:val="00036023"/>
    <w:rsid w:val="0003631F"/>
    <w:rsid w:val="00036333"/>
    <w:rsid w:val="00036A39"/>
    <w:rsid w:val="00036B7D"/>
    <w:rsid w:val="00036CA8"/>
    <w:rsid w:val="00036CBF"/>
    <w:rsid w:val="000370DF"/>
    <w:rsid w:val="0003723C"/>
    <w:rsid w:val="0003724C"/>
    <w:rsid w:val="00037303"/>
    <w:rsid w:val="00037577"/>
    <w:rsid w:val="000375BE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7E1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8D7"/>
    <w:rsid w:val="00041939"/>
    <w:rsid w:val="000419E6"/>
    <w:rsid w:val="00041E6F"/>
    <w:rsid w:val="00042070"/>
    <w:rsid w:val="00042447"/>
    <w:rsid w:val="00042477"/>
    <w:rsid w:val="0004262B"/>
    <w:rsid w:val="0004266B"/>
    <w:rsid w:val="00042674"/>
    <w:rsid w:val="00042863"/>
    <w:rsid w:val="00042A22"/>
    <w:rsid w:val="00042A66"/>
    <w:rsid w:val="00042B68"/>
    <w:rsid w:val="00042B74"/>
    <w:rsid w:val="00042BE4"/>
    <w:rsid w:val="00042DA3"/>
    <w:rsid w:val="00042F51"/>
    <w:rsid w:val="00043034"/>
    <w:rsid w:val="00043058"/>
    <w:rsid w:val="00043096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3FD4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353"/>
    <w:rsid w:val="0004644E"/>
    <w:rsid w:val="000467C8"/>
    <w:rsid w:val="00046D70"/>
    <w:rsid w:val="00046D85"/>
    <w:rsid w:val="00046E6B"/>
    <w:rsid w:val="00046EE7"/>
    <w:rsid w:val="00046F93"/>
    <w:rsid w:val="0004733E"/>
    <w:rsid w:val="0004763C"/>
    <w:rsid w:val="0004765F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0D48"/>
    <w:rsid w:val="00051011"/>
    <w:rsid w:val="0005136E"/>
    <w:rsid w:val="000515BA"/>
    <w:rsid w:val="00051816"/>
    <w:rsid w:val="000518DA"/>
    <w:rsid w:val="00051920"/>
    <w:rsid w:val="0005196C"/>
    <w:rsid w:val="00051994"/>
    <w:rsid w:val="00051A41"/>
    <w:rsid w:val="00051BB1"/>
    <w:rsid w:val="00051BDE"/>
    <w:rsid w:val="000521A2"/>
    <w:rsid w:val="00052547"/>
    <w:rsid w:val="00052556"/>
    <w:rsid w:val="00052C9F"/>
    <w:rsid w:val="00052E75"/>
    <w:rsid w:val="00053079"/>
    <w:rsid w:val="00053244"/>
    <w:rsid w:val="000534BE"/>
    <w:rsid w:val="00053938"/>
    <w:rsid w:val="00053D9E"/>
    <w:rsid w:val="00053E94"/>
    <w:rsid w:val="00054051"/>
    <w:rsid w:val="000540FD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52"/>
    <w:rsid w:val="000560A2"/>
    <w:rsid w:val="000560BA"/>
    <w:rsid w:val="00056342"/>
    <w:rsid w:val="00056400"/>
    <w:rsid w:val="000564DF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CDF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157"/>
    <w:rsid w:val="0006335F"/>
    <w:rsid w:val="0006367C"/>
    <w:rsid w:val="000637A9"/>
    <w:rsid w:val="000638DB"/>
    <w:rsid w:val="00063928"/>
    <w:rsid w:val="00063BD8"/>
    <w:rsid w:val="00063F20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51E"/>
    <w:rsid w:val="00065841"/>
    <w:rsid w:val="00065CF3"/>
    <w:rsid w:val="00065F11"/>
    <w:rsid w:val="00065FAD"/>
    <w:rsid w:val="000665AB"/>
    <w:rsid w:val="000666A4"/>
    <w:rsid w:val="00066B50"/>
    <w:rsid w:val="00066C3D"/>
    <w:rsid w:val="00066FC3"/>
    <w:rsid w:val="000670F6"/>
    <w:rsid w:val="00067580"/>
    <w:rsid w:val="00067752"/>
    <w:rsid w:val="00067922"/>
    <w:rsid w:val="00067942"/>
    <w:rsid w:val="00067A6A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B8E"/>
    <w:rsid w:val="00072C16"/>
    <w:rsid w:val="00072C2B"/>
    <w:rsid w:val="00072C70"/>
    <w:rsid w:val="00072D9D"/>
    <w:rsid w:val="00072F98"/>
    <w:rsid w:val="00072FDB"/>
    <w:rsid w:val="00073165"/>
    <w:rsid w:val="00073353"/>
    <w:rsid w:val="000733C7"/>
    <w:rsid w:val="00073407"/>
    <w:rsid w:val="0007347D"/>
    <w:rsid w:val="0007353C"/>
    <w:rsid w:val="000736F4"/>
    <w:rsid w:val="0007376B"/>
    <w:rsid w:val="00073A0F"/>
    <w:rsid w:val="00073B44"/>
    <w:rsid w:val="00073BB5"/>
    <w:rsid w:val="00073D91"/>
    <w:rsid w:val="00073FE1"/>
    <w:rsid w:val="00074140"/>
    <w:rsid w:val="00074247"/>
    <w:rsid w:val="0007432E"/>
    <w:rsid w:val="000746A1"/>
    <w:rsid w:val="000746D0"/>
    <w:rsid w:val="0007477B"/>
    <w:rsid w:val="00074A0E"/>
    <w:rsid w:val="00074AE6"/>
    <w:rsid w:val="00074BDE"/>
    <w:rsid w:val="00074C0D"/>
    <w:rsid w:val="0007545E"/>
    <w:rsid w:val="000756B1"/>
    <w:rsid w:val="000756BA"/>
    <w:rsid w:val="0007593E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FD"/>
    <w:rsid w:val="00076F29"/>
    <w:rsid w:val="00076FD4"/>
    <w:rsid w:val="00077132"/>
    <w:rsid w:val="0007721C"/>
    <w:rsid w:val="000772D4"/>
    <w:rsid w:val="000779B4"/>
    <w:rsid w:val="00077B8E"/>
    <w:rsid w:val="00077FB5"/>
    <w:rsid w:val="000802E6"/>
    <w:rsid w:val="000803E5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036"/>
    <w:rsid w:val="00081212"/>
    <w:rsid w:val="000817C9"/>
    <w:rsid w:val="000817D7"/>
    <w:rsid w:val="00081898"/>
    <w:rsid w:val="000818E4"/>
    <w:rsid w:val="00081BBB"/>
    <w:rsid w:val="00081CC7"/>
    <w:rsid w:val="0008214C"/>
    <w:rsid w:val="00082307"/>
    <w:rsid w:val="0008241A"/>
    <w:rsid w:val="00082A47"/>
    <w:rsid w:val="00082C44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A4E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B7"/>
    <w:rsid w:val="000870D6"/>
    <w:rsid w:val="0008760C"/>
    <w:rsid w:val="00087B8A"/>
    <w:rsid w:val="00087C47"/>
    <w:rsid w:val="00087E21"/>
    <w:rsid w:val="00090180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9A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162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3AD5"/>
    <w:rsid w:val="00094095"/>
    <w:rsid w:val="00094502"/>
    <w:rsid w:val="00094591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52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57"/>
    <w:rsid w:val="00097CFD"/>
    <w:rsid w:val="00097DC0"/>
    <w:rsid w:val="00097E01"/>
    <w:rsid w:val="00097FEF"/>
    <w:rsid w:val="000A0411"/>
    <w:rsid w:val="000A0432"/>
    <w:rsid w:val="000A05AE"/>
    <w:rsid w:val="000A06B0"/>
    <w:rsid w:val="000A0AAD"/>
    <w:rsid w:val="000A0D40"/>
    <w:rsid w:val="000A0F4D"/>
    <w:rsid w:val="000A117F"/>
    <w:rsid w:val="000A1454"/>
    <w:rsid w:val="000A1486"/>
    <w:rsid w:val="000A163E"/>
    <w:rsid w:val="000A1760"/>
    <w:rsid w:val="000A18A1"/>
    <w:rsid w:val="000A19F3"/>
    <w:rsid w:val="000A1BA6"/>
    <w:rsid w:val="000A1E55"/>
    <w:rsid w:val="000A205F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17F"/>
    <w:rsid w:val="000A44BB"/>
    <w:rsid w:val="000A44D6"/>
    <w:rsid w:val="000A45EB"/>
    <w:rsid w:val="000A4668"/>
    <w:rsid w:val="000A47A5"/>
    <w:rsid w:val="000A48B3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44"/>
    <w:rsid w:val="000A5E98"/>
    <w:rsid w:val="000A611C"/>
    <w:rsid w:val="000A619C"/>
    <w:rsid w:val="000A6270"/>
    <w:rsid w:val="000A665A"/>
    <w:rsid w:val="000A6913"/>
    <w:rsid w:val="000A6E37"/>
    <w:rsid w:val="000A711B"/>
    <w:rsid w:val="000A727E"/>
    <w:rsid w:val="000A77B7"/>
    <w:rsid w:val="000A7961"/>
    <w:rsid w:val="000A79AD"/>
    <w:rsid w:val="000A7C7D"/>
    <w:rsid w:val="000A7D6E"/>
    <w:rsid w:val="000A7E5A"/>
    <w:rsid w:val="000A7ECE"/>
    <w:rsid w:val="000A7F7A"/>
    <w:rsid w:val="000A7F7F"/>
    <w:rsid w:val="000B0127"/>
    <w:rsid w:val="000B050E"/>
    <w:rsid w:val="000B0706"/>
    <w:rsid w:val="000B0AC3"/>
    <w:rsid w:val="000B0B6E"/>
    <w:rsid w:val="000B0F58"/>
    <w:rsid w:val="000B1013"/>
    <w:rsid w:val="000B10E5"/>
    <w:rsid w:val="000B1418"/>
    <w:rsid w:val="000B1463"/>
    <w:rsid w:val="000B171F"/>
    <w:rsid w:val="000B1750"/>
    <w:rsid w:val="000B177F"/>
    <w:rsid w:val="000B1802"/>
    <w:rsid w:val="000B19B1"/>
    <w:rsid w:val="000B1BC3"/>
    <w:rsid w:val="000B1C92"/>
    <w:rsid w:val="000B21CA"/>
    <w:rsid w:val="000B2444"/>
    <w:rsid w:val="000B293F"/>
    <w:rsid w:val="000B2A4C"/>
    <w:rsid w:val="000B2A77"/>
    <w:rsid w:val="000B2ACA"/>
    <w:rsid w:val="000B30AE"/>
    <w:rsid w:val="000B30DC"/>
    <w:rsid w:val="000B36CD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3D"/>
    <w:rsid w:val="000B62EA"/>
    <w:rsid w:val="000B62F8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B7DAD"/>
    <w:rsid w:val="000C005E"/>
    <w:rsid w:val="000C023C"/>
    <w:rsid w:val="000C024F"/>
    <w:rsid w:val="000C0279"/>
    <w:rsid w:val="000C0693"/>
    <w:rsid w:val="000C06BE"/>
    <w:rsid w:val="000C07A5"/>
    <w:rsid w:val="000C07D8"/>
    <w:rsid w:val="000C09B2"/>
    <w:rsid w:val="000C0B99"/>
    <w:rsid w:val="000C0EFF"/>
    <w:rsid w:val="000C12A9"/>
    <w:rsid w:val="000C1467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312B"/>
    <w:rsid w:val="000C318B"/>
    <w:rsid w:val="000C373F"/>
    <w:rsid w:val="000C3898"/>
    <w:rsid w:val="000C39B3"/>
    <w:rsid w:val="000C3AD4"/>
    <w:rsid w:val="000C3BA8"/>
    <w:rsid w:val="000C3C3C"/>
    <w:rsid w:val="000C412E"/>
    <w:rsid w:val="000C4271"/>
    <w:rsid w:val="000C43CD"/>
    <w:rsid w:val="000C4506"/>
    <w:rsid w:val="000C4AF7"/>
    <w:rsid w:val="000C4F52"/>
    <w:rsid w:val="000C55AB"/>
    <w:rsid w:val="000C55E2"/>
    <w:rsid w:val="000C56FB"/>
    <w:rsid w:val="000C58C0"/>
    <w:rsid w:val="000C5E75"/>
    <w:rsid w:val="000C5EF3"/>
    <w:rsid w:val="000C5F30"/>
    <w:rsid w:val="000C61BC"/>
    <w:rsid w:val="000C623A"/>
    <w:rsid w:val="000C64C2"/>
    <w:rsid w:val="000C64C9"/>
    <w:rsid w:val="000C6786"/>
    <w:rsid w:val="000C6DE9"/>
    <w:rsid w:val="000C6E5D"/>
    <w:rsid w:val="000C6E70"/>
    <w:rsid w:val="000C6F6E"/>
    <w:rsid w:val="000C6F9E"/>
    <w:rsid w:val="000C6FE9"/>
    <w:rsid w:val="000C706E"/>
    <w:rsid w:val="000C77EB"/>
    <w:rsid w:val="000C77EF"/>
    <w:rsid w:val="000C794F"/>
    <w:rsid w:val="000C798F"/>
    <w:rsid w:val="000C7998"/>
    <w:rsid w:val="000C7B47"/>
    <w:rsid w:val="000C7CFF"/>
    <w:rsid w:val="000C7D18"/>
    <w:rsid w:val="000D00B8"/>
    <w:rsid w:val="000D0245"/>
    <w:rsid w:val="000D0466"/>
    <w:rsid w:val="000D04C7"/>
    <w:rsid w:val="000D06C9"/>
    <w:rsid w:val="000D075B"/>
    <w:rsid w:val="000D0A4C"/>
    <w:rsid w:val="000D0A81"/>
    <w:rsid w:val="000D0B19"/>
    <w:rsid w:val="000D0DA2"/>
    <w:rsid w:val="000D107A"/>
    <w:rsid w:val="000D10EC"/>
    <w:rsid w:val="000D13F3"/>
    <w:rsid w:val="000D14B5"/>
    <w:rsid w:val="000D155D"/>
    <w:rsid w:val="000D171D"/>
    <w:rsid w:val="000D1971"/>
    <w:rsid w:val="000D198F"/>
    <w:rsid w:val="000D1C3D"/>
    <w:rsid w:val="000D1C4D"/>
    <w:rsid w:val="000D1CCF"/>
    <w:rsid w:val="000D2162"/>
    <w:rsid w:val="000D21F6"/>
    <w:rsid w:val="000D23A5"/>
    <w:rsid w:val="000D2418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8BF"/>
    <w:rsid w:val="000D3919"/>
    <w:rsid w:val="000D398F"/>
    <w:rsid w:val="000D3CE6"/>
    <w:rsid w:val="000D3D1C"/>
    <w:rsid w:val="000D3E45"/>
    <w:rsid w:val="000D4190"/>
    <w:rsid w:val="000D43C2"/>
    <w:rsid w:val="000D48A0"/>
    <w:rsid w:val="000D4B9C"/>
    <w:rsid w:val="000D4C41"/>
    <w:rsid w:val="000D5113"/>
    <w:rsid w:val="000D561E"/>
    <w:rsid w:val="000D5723"/>
    <w:rsid w:val="000D580D"/>
    <w:rsid w:val="000D58A2"/>
    <w:rsid w:val="000D5A09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E6E"/>
    <w:rsid w:val="000D6F7D"/>
    <w:rsid w:val="000D7378"/>
    <w:rsid w:val="000D769C"/>
    <w:rsid w:val="000D78A4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16D"/>
    <w:rsid w:val="000E236F"/>
    <w:rsid w:val="000E26EE"/>
    <w:rsid w:val="000E2A90"/>
    <w:rsid w:val="000E2AD3"/>
    <w:rsid w:val="000E2B23"/>
    <w:rsid w:val="000E2B2A"/>
    <w:rsid w:val="000E2BEF"/>
    <w:rsid w:val="000E2C38"/>
    <w:rsid w:val="000E2E17"/>
    <w:rsid w:val="000E32C2"/>
    <w:rsid w:val="000E3729"/>
    <w:rsid w:val="000E3770"/>
    <w:rsid w:val="000E37B3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588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352"/>
    <w:rsid w:val="000F17A7"/>
    <w:rsid w:val="000F1A4E"/>
    <w:rsid w:val="000F1AD8"/>
    <w:rsid w:val="000F1AF1"/>
    <w:rsid w:val="000F1C0A"/>
    <w:rsid w:val="000F1DA0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44B"/>
    <w:rsid w:val="000F5626"/>
    <w:rsid w:val="000F5759"/>
    <w:rsid w:val="000F5D32"/>
    <w:rsid w:val="000F5D4C"/>
    <w:rsid w:val="000F5E2D"/>
    <w:rsid w:val="000F63E2"/>
    <w:rsid w:val="000F644E"/>
    <w:rsid w:val="000F6616"/>
    <w:rsid w:val="000F6776"/>
    <w:rsid w:val="000F67A8"/>
    <w:rsid w:val="000F680B"/>
    <w:rsid w:val="000F6CC0"/>
    <w:rsid w:val="000F6FAE"/>
    <w:rsid w:val="000F7067"/>
    <w:rsid w:val="000F730C"/>
    <w:rsid w:val="000F75D4"/>
    <w:rsid w:val="000F776A"/>
    <w:rsid w:val="000F7F4A"/>
    <w:rsid w:val="00100100"/>
    <w:rsid w:val="001001C3"/>
    <w:rsid w:val="0010025C"/>
    <w:rsid w:val="001004BD"/>
    <w:rsid w:val="00100804"/>
    <w:rsid w:val="00100837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1DF7"/>
    <w:rsid w:val="0010204A"/>
    <w:rsid w:val="001021DB"/>
    <w:rsid w:val="001021F3"/>
    <w:rsid w:val="0010236E"/>
    <w:rsid w:val="00102602"/>
    <w:rsid w:val="00102608"/>
    <w:rsid w:val="0010263C"/>
    <w:rsid w:val="0010280E"/>
    <w:rsid w:val="001028B3"/>
    <w:rsid w:val="0010297F"/>
    <w:rsid w:val="00102B00"/>
    <w:rsid w:val="00102B60"/>
    <w:rsid w:val="00102CB7"/>
    <w:rsid w:val="00103172"/>
    <w:rsid w:val="00103346"/>
    <w:rsid w:val="00103466"/>
    <w:rsid w:val="00103510"/>
    <w:rsid w:val="0010351E"/>
    <w:rsid w:val="00103548"/>
    <w:rsid w:val="00103643"/>
    <w:rsid w:val="00103889"/>
    <w:rsid w:val="00103C3B"/>
    <w:rsid w:val="00103CF5"/>
    <w:rsid w:val="00103D0D"/>
    <w:rsid w:val="00103D70"/>
    <w:rsid w:val="00103DB7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10"/>
    <w:rsid w:val="00105653"/>
    <w:rsid w:val="001056B4"/>
    <w:rsid w:val="00105705"/>
    <w:rsid w:val="00105876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42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33"/>
    <w:rsid w:val="00110357"/>
    <w:rsid w:val="0011042C"/>
    <w:rsid w:val="0011071B"/>
    <w:rsid w:val="0011079A"/>
    <w:rsid w:val="00110868"/>
    <w:rsid w:val="0011098E"/>
    <w:rsid w:val="00110A08"/>
    <w:rsid w:val="00110ADE"/>
    <w:rsid w:val="00110C73"/>
    <w:rsid w:val="00110CE7"/>
    <w:rsid w:val="00110D42"/>
    <w:rsid w:val="00110D44"/>
    <w:rsid w:val="00110D5C"/>
    <w:rsid w:val="00111159"/>
    <w:rsid w:val="00111233"/>
    <w:rsid w:val="001114B4"/>
    <w:rsid w:val="00111532"/>
    <w:rsid w:val="0011156B"/>
    <w:rsid w:val="001115B9"/>
    <w:rsid w:val="0011179A"/>
    <w:rsid w:val="001117F0"/>
    <w:rsid w:val="00111887"/>
    <w:rsid w:val="001118F6"/>
    <w:rsid w:val="00111C4C"/>
    <w:rsid w:val="00111CA6"/>
    <w:rsid w:val="00111F3F"/>
    <w:rsid w:val="001122B3"/>
    <w:rsid w:val="001123C4"/>
    <w:rsid w:val="00112565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522"/>
    <w:rsid w:val="001136D5"/>
    <w:rsid w:val="00113980"/>
    <w:rsid w:val="00113EAD"/>
    <w:rsid w:val="00113F4B"/>
    <w:rsid w:val="00113F56"/>
    <w:rsid w:val="00113FF8"/>
    <w:rsid w:val="001142D8"/>
    <w:rsid w:val="0011445A"/>
    <w:rsid w:val="0011447D"/>
    <w:rsid w:val="001144A8"/>
    <w:rsid w:val="00114546"/>
    <w:rsid w:val="001146CF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5EB3"/>
    <w:rsid w:val="0011640E"/>
    <w:rsid w:val="00116475"/>
    <w:rsid w:val="00116583"/>
    <w:rsid w:val="00116838"/>
    <w:rsid w:val="001168FF"/>
    <w:rsid w:val="00116A17"/>
    <w:rsid w:val="00116BFD"/>
    <w:rsid w:val="00116CE1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7FA"/>
    <w:rsid w:val="00117847"/>
    <w:rsid w:val="0011787E"/>
    <w:rsid w:val="00117A16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B4"/>
    <w:rsid w:val="001217BA"/>
    <w:rsid w:val="00121986"/>
    <w:rsid w:val="00121E58"/>
    <w:rsid w:val="001221E7"/>
    <w:rsid w:val="0012296E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28B"/>
    <w:rsid w:val="0013031B"/>
    <w:rsid w:val="0013034C"/>
    <w:rsid w:val="00130975"/>
    <w:rsid w:val="001309B4"/>
    <w:rsid w:val="00130CDA"/>
    <w:rsid w:val="001310ED"/>
    <w:rsid w:val="00131142"/>
    <w:rsid w:val="001313C6"/>
    <w:rsid w:val="001313ED"/>
    <w:rsid w:val="0013168F"/>
    <w:rsid w:val="001316C2"/>
    <w:rsid w:val="0013175C"/>
    <w:rsid w:val="00131974"/>
    <w:rsid w:val="00131B11"/>
    <w:rsid w:val="00132040"/>
    <w:rsid w:val="001322EF"/>
    <w:rsid w:val="0013292F"/>
    <w:rsid w:val="0013293B"/>
    <w:rsid w:val="00132A52"/>
    <w:rsid w:val="00132CFA"/>
    <w:rsid w:val="00132E4A"/>
    <w:rsid w:val="00132E9B"/>
    <w:rsid w:val="0013311E"/>
    <w:rsid w:val="001331D2"/>
    <w:rsid w:val="0013353C"/>
    <w:rsid w:val="0013358D"/>
    <w:rsid w:val="00133721"/>
    <w:rsid w:val="00133764"/>
    <w:rsid w:val="00133850"/>
    <w:rsid w:val="001339FE"/>
    <w:rsid w:val="00133A97"/>
    <w:rsid w:val="00133A9C"/>
    <w:rsid w:val="00133C46"/>
    <w:rsid w:val="00133DA8"/>
    <w:rsid w:val="0013411E"/>
    <w:rsid w:val="001342CB"/>
    <w:rsid w:val="00134537"/>
    <w:rsid w:val="001345A6"/>
    <w:rsid w:val="0013464F"/>
    <w:rsid w:val="00134CC3"/>
    <w:rsid w:val="00134DD7"/>
    <w:rsid w:val="0013518D"/>
    <w:rsid w:val="001352AD"/>
    <w:rsid w:val="001352C2"/>
    <w:rsid w:val="00135F44"/>
    <w:rsid w:val="0013608B"/>
    <w:rsid w:val="00136112"/>
    <w:rsid w:val="00136554"/>
    <w:rsid w:val="00136AAB"/>
    <w:rsid w:val="00136D47"/>
    <w:rsid w:val="00136DC2"/>
    <w:rsid w:val="00136F73"/>
    <w:rsid w:val="00137017"/>
    <w:rsid w:val="00137605"/>
    <w:rsid w:val="001377D7"/>
    <w:rsid w:val="00137936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42B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577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989"/>
    <w:rsid w:val="00144D9D"/>
    <w:rsid w:val="00144E1F"/>
    <w:rsid w:val="00144E32"/>
    <w:rsid w:val="00144E77"/>
    <w:rsid w:val="00144F3C"/>
    <w:rsid w:val="00145062"/>
    <w:rsid w:val="0014564F"/>
    <w:rsid w:val="0014576D"/>
    <w:rsid w:val="00145B81"/>
    <w:rsid w:val="00145BB9"/>
    <w:rsid w:val="00145E40"/>
    <w:rsid w:val="0014630F"/>
    <w:rsid w:val="00146A02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87D"/>
    <w:rsid w:val="00152B5D"/>
    <w:rsid w:val="00152EED"/>
    <w:rsid w:val="00153013"/>
    <w:rsid w:val="001532C2"/>
    <w:rsid w:val="0015340B"/>
    <w:rsid w:val="00153553"/>
    <w:rsid w:val="0015358B"/>
    <w:rsid w:val="001535BE"/>
    <w:rsid w:val="00153830"/>
    <w:rsid w:val="00153973"/>
    <w:rsid w:val="00153A64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C9D"/>
    <w:rsid w:val="00155D0A"/>
    <w:rsid w:val="00155E23"/>
    <w:rsid w:val="00155F88"/>
    <w:rsid w:val="00155FC8"/>
    <w:rsid w:val="00156162"/>
    <w:rsid w:val="001563A2"/>
    <w:rsid w:val="0015657E"/>
    <w:rsid w:val="001565E1"/>
    <w:rsid w:val="00156746"/>
    <w:rsid w:val="00156B2D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15A"/>
    <w:rsid w:val="0016027D"/>
    <w:rsid w:val="001602CB"/>
    <w:rsid w:val="001602D2"/>
    <w:rsid w:val="001603F3"/>
    <w:rsid w:val="00160A62"/>
    <w:rsid w:val="00160A78"/>
    <w:rsid w:val="00160B06"/>
    <w:rsid w:val="00160B38"/>
    <w:rsid w:val="00160CBB"/>
    <w:rsid w:val="00160D36"/>
    <w:rsid w:val="00160F08"/>
    <w:rsid w:val="001612F6"/>
    <w:rsid w:val="00161304"/>
    <w:rsid w:val="0016137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0EE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6F9"/>
    <w:rsid w:val="001647FC"/>
    <w:rsid w:val="00164805"/>
    <w:rsid w:val="00164A66"/>
    <w:rsid w:val="00164D16"/>
    <w:rsid w:val="00164E37"/>
    <w:rsid w:val="00164E55"/>
    <w:rsid w:val="00164FE7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26E"/>
    <w:rsid w:val="001673D2"/>
    <w:rsid w:val="00167649"/>
    <w:rsid w:val="00167C2B"/>
    <w:rsid w:val="00167CF1"/>
    <w:rsid w:val="00167EEC"/>
    <w:rsid w:val="001702F3"/>
    <w:rsid w:val="00170772"/>
    <w:rsid w:val="00170A8E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38"/>
    <w:rsid w:val="00171D9E"/>
    <w:rsid w:val="00171EC4"/>
    <w:rsid w:val="00171F8C"/>
    <w:rsid w:val="00172030"/>
    <w:rsid w:val="00172067"/>
    <w:rsid w:val="001721C5"/>
    <w:rsid w:val="001723F1"/>
    <w:rsid w:val="00172489"/>
    <w:rsid w:val="0017253F"/>
    <w:rsid w:val="00172544"/>
    <w:rsid w:val="001727C0"/>
    <w:rsid w:val="001729EC"/>
    <w:rsid w:val="00172CC6"/>
    <w:rsid w:val="00172DDF"/>
    <w:rsid w:val="00172F6D"/>
    <w:rsid w:val="00173016"/>
    <w:rsid w:val="0017355D"/>
    <w:rsid w:val="001736DD"/>
    <w:rsid w:val="00173766"/>
    <w:rsid w:val="00173B5C"/>
    <w:rsid w:val="00173C8C"/>
    <w:rsid w:val="00173CAA"/>
    <w:rsid w:val="00173CE3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4ED4"/>
    <w:rsid w:val="00175464"/>
    <w:rsid w:val="00175509"/>
    <w:rsid w:val="001755F2"/>
    <w:rsid w:val="001757DC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6FC5"/>
    <w:rsid w:val="0017724C"/>
    <w:rsid w:val="00177636"/>
    <w:rsid w:val="001776CC"/>
    <w:rsid w:val="00177729"/>
    <w:rsid w:val="0017776C"/>
    <w:rsid w:val="0017788F"/>
    <w:rsid w:val="001779EF"/>
    <w:rsid w:val="00177A58"/>
    <w:rsid w:val="00177AD1"/>
    <w:rsid w:val="00177B35"/>
    <w:rsid w:val="00177C02"/>
    <w:rsid w:val="00177E1E"/>
    <w:rsid w:val="00177F76"/>
    <w:rsid w:val="00180024"/>
    <w:rsid w:val="001803BC"/>
    <w:rsid w:val="00180583"/>
    <w:rsid w:val="001809BE"/>
    <w:rsid w:val="00180A8B"/>
    <w:rsid w:val="00181107"/>
    <w:rsid w:val="001813DE"/>
    <w:rsid w:val="00181457"/>
    <w:rsid w:val="001815C6"/>
    <w:rsid w:val="00181B31"/>
    <w:rsid w:val="00181EAD"/>
    <w:rsid w:val="00182057"/>
    <w:rsid w:val="0018223A"/>
    <w:rsid w:val="0018238C"/>
    <w:rsid w:val="001823F9"/>
    <w:rsid w:val="00182473"/>
    <w:rsid w:val="001824A5"/>
    <w:rsid w:val="001825DB"/>
    <w:rsid w:val="00182697"/>
    <w:rsid w:val="00182710"/>
    <w:rsid w:val="00182766"/>
    <w:rsid w:val="00182A26"/>
    <w:rsid w:val="001830EB"/>
    <w:rsid w:val="0018312F"/>
    <w:rsid w:val="001831B4"/>
    <w:rsid w:val="00183AB4"/>
    <w:rsid w:val="00183DC0"/>
    <w:rsid w:val="00183FB5"/>
    <w:rsid w:val="00184086"/>
    <w:rsid w:val="00184115"/>
    <w:rsid w:val="001841EB"/>
    <w:rsid w:val="0018445D"/>
    <w:rsid w:val="001845DE"/>
    <w:rsid w:val="001849FB"/>
    <w:rsid w:val="00184A00"/>
    <w:rsid w:val="00184D2F"/>
    <w:rsid w:val="00184F8D"/>
    <w:rsid w:val="00185397"/>
    <w:rsid w:val="001854CE"/>
    <w:rsid w:val="00185871"/>
    <w:rsid w:val="00185C16"/>
    <w:rsid w:val="00185CA3"/>
    <w:rsid w:val="00185DFD"/>
    <w:rsid w:val="00185E70"/>
    <w:rsid w:val="00186649"/>
    <w:rsid w:val="001866F1"/>
    <w:rsid w:val="00186B8B"/>
    <w:rsid w:val="00186EC7"/>
    <w:rsid w:val="00187056"/>
    <w:rsid w:val="0018727B"/>
    <w:rsid w:val="00187307"/>
    <w:rsid w:val="00187387"/>
    <w:rsid w:val="001873A4"/>
    <w:rsid w:val="001873D4"/>
    <w:rsid w:val="001875A7"/>
    <w:rsid w:val="0018765C"/>
    <w:rsid w:val="00187E54"/>
    <w:rsid w:val="00190182"/>
    <w:rsid w:val="0019073A"/>
    <w:rsid w:val="00190783"/>
    <w:rsid w:val="001907F0"/>
    <w:rsid w:val="00190DAF"/>
    <w:rsid w:val="00190E97"/>
    <w:rsid w:val="00191097"/>
    <w:rsid w:val="00191184"/>
    <w:rsid w:val="001912B7"/>
    <w:rsid w:val="001912EC"/>
    <w:rsid w:val="00191321"/>
    <w:rsid w:val="0019132F"/>
    <w:rsid w:val="001913E8"/>
    <w:rsid w:val="001913F7"/>
    <w:rsid w:val="00191591"/>
    <w:rsid w:val="00191661"/>
    <w:rsid w:val="00191692"/>
    <w:rsid w:val="00191801"/>
    <w:rsid w:val="00191A96"/>
    <w:rsid w:val="00191B60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991"/>
    <w:rsid w:val="00193C7B"/>
    <w:rsid w:val="00193E9B"/>
    <w:rsid w:val="00193F97"/>
    <w:rsid w:val="00193FA8"/>
    <w:rsid w:val="001941D1"/>
    <w:rsid w:val="001945BC"/>
    <w:rsid w:val="001947FC"/>
    <w:rsid w:val="00194845"/>
    <w:rsid w:val="0019489D"/>
    <w:rsid w:val="00194E69"/>
    <w:rsid w:val="001950C0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6C"/>
    <w:rsid w:val="001973A5"/>
    <w:rsid w:val="0019787D"/>
    <w:rsid w:val="00197A5C"/>
    <w:rsid w:val="00197C91"/>
    <w:rsid w:val="00197DFA"/>
    <w:rsid w:val="00197F6B"/>
    <w:rsid w:val="001A0164"/>
    <w:rsid w:val="001A01C1"/>
    <w:rsid w:val="001A01E3"/>
    <w:rsid w:val="001A021D"/>
    <w:rsid w:val="001A02AC"/>
    <w:rsid w:val="001A037C"/>
    <w:rsid w:val="001A0532"/>
    <w:rsid w:val="001A054B"/>
    <w:rsid w:val="001A057B"/>
    <w:rsid w:val="001A0627"/>
    <w:rsid w:val="001A0754"/>
    <w:rsid w:val="001A0E1F"/>
    <w:rsid w:val="001A10C9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A9D"/>
    <w:rsid w:val="001A6D47"/>
    <w:rsid w:val="001A6E8F"/>
    <w:rsid w:val="001A6F56"/>
    <w:rsid w:val="001A6F6B"/>
    <w:rsid w:val="001A6F74"/>
    <w:rsid w:val="001A721F"/>
    <w:rsid w:val="001A7285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0E3E"/>
    <w:rsid w:val="001B150C"/>
    <w:rsid w:val="001B155D"/>
    <w:rsid w:val="001B1691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2F0D"/>
    <w:rsid w:val="001B308F"/>
    <w:rsid w:val="001B313F"/>
    <w:rsid w:val="001B3925"/>
    <w:rsid w:val="001B413D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BD9"/>
    <w:rsid w:val="001B5CAC"/>
    <w:rsid w:val="001B60DB"/>
    <w:rsid w:val="001B6170"/>
    <w:rsid w:val="001B6200"/>
    <w:rsid w:val="001B626E"/>
    <w:rsid w:val="001B6542"/>
    <w:rsid w:val="001B687C"/>
    <w:rsid w:val="001B6DF0"/>
    <w:rsid w:val="001B6FBC"/>
    <w:rsid w:val="001B70D2"/>
    <w:rsid w:val="001B7514"/>
    <w:rsid w:val="001B767F"/>
    <w:rsid w:val="001B7A8D"/>
    <w:rsid w:val="001B7B8B"/>
    <w:rsid w:val="001B7CF7"/>
    <w:rsid w:val="001B7E7E"/>
    <w:rsid w:val="001B7F00"/>
    <w:rsid w:val="001C0094"/>
    <w:rsid w:val="001C00C0"/>
    <w:rsid w:val="001C025D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831"/>
    <w:rsid w:val="001C1A27"/>
    <w:rsid w:val="001C1C1E"/>
    <w:rsid w:val="001C1F46"/>
    <w:rsid w:val="001C1F52"/>
    <w:rsid w:val="001C224B"/>
    <w:rsid w:val="001C2306"/>
    <w:rsid w:val="001C2323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5B8"/>
    <w:rsid w:val="001C37EF"/>
    <w:rsid w:val="001C3B54"/>
    <w:rsid w:val="001C3D07"/>
    <w:rsid w:val="001C3D50"/>
    <w:rsid w:val="001C3DE6"/>
    <w:rsid w:val="001C406B"/>
    <w:rsid w:val="001C40BD"/>
    <w:rsid w:val="001C43AB"/>
    <w:rsid w:val="001C4445"/>
    <w:rsid w:val="001C44BC"/>
    <w:rsid w:val="001C4647"/>
    <w:rsid w:val="001C48C6"/>
    <w:rsid w:val="001C4C2D"/>
    <w:rsid w:val="001C5137"/>
    <w:rsid w:val="001C555B"/>
    <w:rsid w:val="001C55AD"/>
    <w:rsid w:val="001C58A9"/>
    <w:rsid w:val="001C58B1"/>
    <w:rsid w:val="001C5EFB"/>
    <w:rsid w:val="001C6024"/>
    <w:rsid w:val="001C6451"/>
    <w:rsid w:val="001C675A"/>
    <w:rsid w:val="001C6A29"/>
    <w:rsid w:val="001C6AE4"/>
    <w:rsid w:val="001C6B04"/>
    <w:rsid w:val="001C6C55"/>
    <w:rsid w:val="001C6D65"/>
    <w:rsid w:val="001C6F1E"/>
    <w:rsid w:val="001C6FFD"/>
    <w:rsid w:val="001C71F2"/>
    <w:rsid w:val="001C73C1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AFD"/>
    <w:rsid w:val="001D0D4D"/>
    <w:rsid w:val="001D0E11"/>
    <w:rsid w:val="001D0E89"/>
    <w:rsid w:val="001D0EEB"/>
    <w:rsid w:val="001D10F3"/>
    <w:rsid w:val="001D1102"/>
    <w:rsid w:val="001D11A6"/>
    <w:rsid w:val="001D11D1"/>
    <w:rsid w:val="001D1609"/>
    <w:rsid w:val="001D188B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4C0"/>
    <w:rsid w:val="001D69B1"/>
    <w:rsid w:val="001D6A98"/>
    <w:rsid w:val="001D6B41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78B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05C"/>
    <w:rsid w:val="001E333D"/>
    <w:rsid w:val="001E33FE"/>
    <w:rsid w:val="001E34C8"/>
    <w:rsid w:val="001E367A"/>
    <w:rsid w:val="001E3842"/>
    <w:rsid w:val="001E3A29"/>
    <w:rsid w:val="001E3CCE"/>
    <w:rsid w:val="001E3DA3"/>
    <w:rsid w:val="001E3EE6"/>
    <w:rsid w:val="001E43A1"/>
    <w:rsid w:val="001E43F3"/>
    <w:rsid w:val="001E445C"/>
    <w:rsid w:val="001E46F4"/>
    <w:rsid w:val="001E4A12"/>
    <w:rsid w:val="001E4B4F"/>
    <w:rsid w:val="001E4B62"/>
    <w:rsid w:val="001E4E9E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237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563"/>
    <w:rsid w:val="001F06BF"/>
    <w:rsid w:val="001F07D0"/>
    <w:rsid w:val="001F0845"/>
    <w:rsid w:val="001F0A13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6A5"/>
    <w:rsid w:val="001F379F"/>
    <w:rsid w:val="001F38DB"/>
    <w:rsid w:val="001F3B79"/>
    <w:rsid w:val="001F3C72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5E1"/>
    <w:rsid w:val="001F677B"/>
    <w:rsid w:val="001F69CD"/>
    <w:rsid w:val="001F6BD6"/>
    <w:rsid w:val="001F6E0F"/>
    <w:rsid w:val="001F726A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161"/>
    <w:rsid w:val="002012A1"/>
    <w:rsid w:val="0020131D"/>
    <w:rsid w:val="002013A1"/>
    <w:rsid w:val="00201470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209"/>
    <w:rsid w:val="00202357"/>
    <w:rsid w:val="0020242E"/>
    <w:rsid w:val="00202602"/>
    <w:rsid w:val="0020266B"/>
    <w:rsid w:val="00202BB3"/>
    <w:rsid w:val="00202C68"/>
    <w:rsid w:val="002030C1"/>
    <w:rsid w:val="00203176"/>
    <w:rsid w:val="002031AA"/>
    <w:rsid w:val="0020331B"/>
    <w:rsid w:val="0020352C"/>
    <w:rsid w:val="0020360F"/>
    <w:rsid w:val="00203795"/>
    <w:rsid w:val="002039FE"/>
    <w:rsid w:val="00203C28"/>
    <w:rsid w:val="00203E73"/>
    <w:rsid w:val="00204093"/>
    <w:rsid w:val="002041EC"/>
    <w:rsid w:val="00204366"/>
    <w:rsid w:val="002044A4"/>
    <w:rsid w:val="00204501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54F"/>
    <w:rsid w:val="00205637"/>
    <w:rsid w:val="002058DE"/>
    <w:rsid w:val="00205B13"/>
    <w:rsid w:val="00205EFD"/>
    <w:rsid w:val="00206360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0FD6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B9"/>
    <w:rsid w:val="00211EED"/>
    <w:rsid w:val="00211F20"/>
    <w:rsid w:val="0021211B"/>
    <w:rsid w:val="00212590"/>
    <w:rsid w:val="002125C8"/>
    <w:rsid w:val="002129A2"/>
    <w:rsid w:val="00212A5E"/>
    <w:rsid w:val="0021301D"/>
    <w:rsid w:val="00213188"/>
    <w:rsid w:val="00213189"/>
    <w:rsid w:val="0021333C"/>
    <w:rsid w:val="002133CA"/>
    <w:rsid w:val="00213649"/>
    <w:rsid w:val="00213676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B74"/>
    <w:rsid w:val="00215DF7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6CE5"/>
    <w:rsid w:val="00217034"/>
    <w:rsid w:val="00217699"/>
    <w:rsid w:val="002176E2"/>
    <w:rsid w:val="00217C08"/>
    <w:rsid w:val="0022005F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9F6"/>
    <w:rsid w:val="00221DF0"/>
    <w:rsid w:val="00221F2D"/>
    <w:rsid w:val="002220FC"/>
    <w:rsid w:val="00222140"/>
    <w:rsid w:val="00222154"/>
    <w:rsid w:val="00222544"/>
    <w:rsid w:val="0022258D"/>
    <w:rsid w:val="002226B2"/>
    <w:rsid w:val="002227C6"/>
    <w:rsid w:val="00222976"/>
    <w:rsid w:val="00222AEC"/>
    <w:rsid w:val="00222CF0"/>
    <w:rsid w:val="00222D03"/>
    <w:rsid w:val="00222DDE"/>
    <w:rsid w:val="002232C0"/>
    <w:rsid w:val="002232C9"/>
    <w:rsid w:val="0022343D"/>
    <w:rsid w:val="00223513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055"/>
    <w:rsid w:val="002262DC"/>
    <w:rsid w:val="0022647F"/>
    <w:rsid w:val="0022656E"/>
    <w:rsid w:val="002267A8"/>
    <w:rsid w:val="002267F6"/>
    <w:rsid w:val="00226B70"/>
    <w:rsid w:val="00226BDA"/>
    <w:rsid w:val="00226C8A"/>
    <w:rsid w:val="00226CBF"/>
    <w:rsid w:val="00226F80"/>
    <w:rsid w:val="00226F98"/>
    <w:rsid w:val="00227201"/>
    <w:rsid w:val="00227622"/>
    <w:rsid w:val="002276BF"/>
    <w:rsid w:val="002278B1"/>
    <w:rsid w:val="00227D3B"/>
    <w:rsid w:val="00227F69"/>
    <w:rsid w:val="0023019F"/>
    <w:rsid w:val="002303A6"/>
    <w:rsid w:val="00230544"/>
    <w:rsid w:val="002305EC"/>
    <w:rsid w:val="0023086E"/>
    <w:rsid w:val="00230AA3"/>
    <w:rsid w:val="00230B92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434"/>
    <w:rsid w:val="002326F3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1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0B9"/>
    <w:rsid w:val="002415C2"/>
    <w:rsid w:val="00241625"/>
    <w:rsid w:val="0024162B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DD6"/>
    <w:rsid w:val="00243203"/>
    <w:rsid w:val="0024334A"/>
    <w:rsid w:val="0024390E"/>
    <w:rsid w:val="00243A2B"/>
    <w:rsid w:val="00243E02"/>
    <w:rsid w:val="00243E96"/>
    <w:rsid w:val="00244179"/>
    <w:rsid w:val="00244291"/>
    <w:rsid w:val="002445A8"/>
    <w:rsid w:val="00244674"/>
    <w:rsid w:val="0024491F"/>
    <w:rsid w:val="00244A4C"/>
    <w:rsid w:val="00244D1B"/>
    <w:rsid w:val="00244E7C"/>
    <w:rsid w:val="00244EF0"/>
    <w:rsid w:val="002452F0"/>
    <w:rsid w:val="00245394"/>
    <w:rsid w:val="002453AC"/>
    <w:rsid w:val="0024549C"/>
    <w:rsid w:val="00245743"/>
    <w:rsid w:val="00245C03"/>
    <w:rsid w:val="00245CF8"/>
    <w:rsid w:val="00245DC2"/>
    <w:rsid w:val="00245E31"/>
    <w:rsid w:val="002462CB"/>
    <w:rsid w:val="00246426"/>
    <w:rsid w:val="002469E5"/>
    <w:rsid w:val="0024714A"/>
    <w:rsid w:val="0024719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AB5"/>
    <w:rsid w:val="00251CA4"/>
    <w:rsid w:val="00251D50"/>
    <w:rsid w:val="00251F6C"/>
    <w:rsid w:val="00252102"/>
    <w:rsid w:val="002523C1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6F"/>
    <w:rsid w:val="00253BA5"/>
    <w:rsid w:val="00253EB9"/>
    <w:rsid w:val="002541EE"/>
    <w:rsid w:val="00254415"/>
    <w:rsid w:val="00254483"/>
    <w:rsid w:val="00254669"/>
    <w:rsid w:val="00254785"/>
    <w:rsid w:val="0025598F"/>
    <w:rsid w:val="00255B60"/>
    <w:rsid w:val="00255ED1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252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0DD5"/>
    <w:rsid w:val="0026109F"/>
    <w:rsid w:val="00261280"/>
    <w:rsid w:val="00261326"/>
    <w:rsid w:val="002615EC"/>
    <w:rsid w:val="0026186A"/>
    <w:rsid w:val="00261A0A"/>
    <w:rsid w:val="00261A1F"/>
    <w:rsid w:val="00261FB4"/>
    <w:rsid w:val="00262054"/>
    <w:rsid w:val="00262245"/>
    <w:rsid w:val="00262A58"/>
    <w:rsid w:val="00263103"/>
    <w:rsid w:val="0026347D"/>
    <w:rsid w:val="0026350B"/>
    <w:rsid w:val="00263560"/>
    <w:rsid w:val="00263699"/>
    <w:rsid w:val="002636E0"/>
    <w:rsid w:val="002636F0"/>
    <w:rsid w:val="0026388B"/>
    <w:rsid w:val="00263B86"/>
    <w:rsid w:val="00263C1E"/>
    <w:rsid w:val="00263E40"/>
    <w:rsid w:val="00263F95"/>
    <w:rsid w:val="00264012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3A0"/>
    <w:rsid w:val="00265435"/>
    <w:rsid w:val="002654D9"/>
    <w:rsid w:val="002656D5"/>
    <w:rsid w:val="002657A5"/>
    <w:rsid w:val="002657EF"/>
    <w:rsid w:val="00265C6C"/>
    <w:rsid w:val="00265CA5"/>
    <w:rsid w:val="00265DA9"/>
    <w:rsid w:val="00266066"/>
    <w:rsid w:val="00266299"/>
    <w:rsid w:val="0026630F"/>
    <w:rsid w:val="002663A0"/>
    <w:rsid w:val="002667DE"/>
    <w:rsid w:val="00266A78"/>
    <w:rsid w:val="00266A8D"/>
    <w:rsid w:val="00266C08"/>
    <w:rsid w:val="00266D72"/>
    <w:rsid w:val="00266D91"/>
    <w:rsid w:val="00266E7D"/>
    <w:rsid w:val="00267197"/>
    <w:rsid w:val="002671AC"/>
    <w:rsid w:val="002671B8"/>
    <w:rsid w:val="0026741A"/>
    <w:rsid w:val="002676E1"/>
    <w:rsid w:val="00267C55"/>
    <w:rsid w:val="00267D03"/>
    <w:rsid w:val="00267F95"/>
    <w:rsid w:val="0027021D"/>
    <w:rsid w:val="00270301"/>
    <w:rsid w:val="00270663"/>
    <w:rsid w:val="00270781"/>
    <w:rsid w:val="00270820"/>
    <w:rsid w:val="00270B5C"/>
    <w:rsid w:val="00270CA7"/>
    <w:rsid w:val="002710F7"/>
    <w:rsid w:val="00271399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0B9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195"/>
    <w:rsid w:val="002743E2"/>
    <w:rsid w:val="0027443A"/>
    <w:rsid w:val="0027479D"/>
    <w:rsid w:val="002747F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5FAE"/>
    <w:rsid w:val="00276613"/>
    <w:rsid w:val="00276623"/>
    <w:rsid w:val="00276712"/>
    <w:rsid w:val="002767E6"/>
    <w:rsid w:val="002767EB"/>
    <w:rsid w:val="002768B0"/>
    <w:rsid w:val="002768E1"/>
    <w:rsid w:val="00276A7C"/>
    <w:rsid w:val="00276AA7"/>
    <w:rsid w:val="00276AFC"/>
    <w:rsid w:val="00276CCD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B93"/>
    <w:rsid w:val="00280CA1"/>
    <w:rsid w:val="00280F69"/>
    <w:rsid w:val="002812AB"/>
    <w:rsid w:val="0028185C"/>
    <w:rsid w:val="002818A7"/>
    <w:rsid w:val="00281978"/>
    <w:rsid w:val="0028198E"/>
    <w:rsid w:val="00281AF4"/>
    <w:rsid w:val="00281DA6"/>
    <w:rsid w:val="002820EF"/>
    <w:rsid w:val="0028225E"/>
    <w:rsid w:val="0028243E"/>
    <w:rsid w:val="002824A7"/>
    <w:rsid w:val="002826CE"/>
    <w:rsid w:val="0028271C"/>
    <w:rsid w:val="002827AE"/>
    <w:rsid w:val="002827DB"/>
    <w:rsid w:val="0028298C"/>
    <w:rsid w:val="00282BF5"/>
    <w:rsid w:val="00282D74"/>
    <w:rsid w:val="00283145"/>
    <w:rsid w:val="002834CA"/>
    <w:rsid w:val="0028353A"/>
    <w:rsid w:val="00283688"/>
    <w:rsid w:val="00283BF2"/>
    <w:rsid w:val="00283D49"/>
    <w:rsid w:val="00284099"/>
    <w:rsid w:val="00284701"/>
    <w:rsid w:val="002847A9"/>
    <w:rsid w:val="00284C46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469"/>
    <w:rsid w:val="00286D93"/>
    <w:rsid w:val="00286E33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12E"/>
    <w:rsid w:val="002906E3"/>
    <w:rsid w:val="00290837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13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C72"/>
    <w:rsid w:val="00294DCA"/>
    <w:rsid w:val="00294EB0"/>
    <w:rsid w:val="00294FA2"/>
    <w:rsid w:val="00294FA9"/>
    <w:rsid w:val="0029549E"/>
    <w:rsid w:val="00295555"/>
    <w:rsid w:val="0029560F"/>
    <w:rsid w:val="002956EB"/>
    <w:rsid w:val="00295ACD"/>
    <w:rsid w:val="00295CF0"/>
    <w:rsid w:val="0029607F"/>
    <w:rsid w:val="00296082"/>
    <w:rsid w:val="0029654D"/>
    <w:rsid w:val="00296B2D"/>
    <w:rsid w:val="00296CAE"/>
    <w:rsid w:val="00296D2A"/>
    <w:rsid w:val="0029719B"/>
    <w:rsid w:val="00297356"/>
    <w:rsid w:val="0029749E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0C7B"/>
    <w:rsid w:val="002A1249"/>
    <w:rsid w:val="002A15FD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854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3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AE5"/>
    <w:rsid w:val="002A7D5B"/>
    <w:rsid w:val="002A7EEA"/>
    <w:rsid w:val="002B09E5"/>
    <w:rsid w:val="002B0C04"/>
    <w:rsid w:val="002B0C69"/>
    <w:rsid w:val="002B0E7A"/>
    <w:rsid w:val="002B1284"/>
    <w:rsid w:val="002B1300"/>
    <w:rsid w:val="002B155B"/>
    <w:rsid w:val="002B180C"/>
    <w:rsid w:val="002B1812"/>
    <w:rsid w:val="002B19D2"/>
    <w:rsid w:val="002B1B0A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78B"/>
    <w:rsid w:val="002B27E0"/>
    <w:rsid w:val="002B29A9"/>
    <w:rsid w:val="002B29E8"/>
    <w:rsid w:val="002B2B30"/>
    <w:rsid w:val="002B2E0E"/>
    <w:rsid w:val="002B2F7E"/>
    <w:rsid w:val="002B30B9"/>
    <w:rsid w:val="002B3138"/>
    <w:rsid w:val="002B321B"/>
    <w:rsid w:val="002B3720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7B8"/>
    <w:rsid w:val="002B5AF3"/>
    <w:rsid w:val="002B5E80"/>
    <w:rsid w:val="002B6450"/>
    <w:rsid w:val="002B64BF"/>
    <w:rsid w:val="002B650A"/>
    <w:rsid w:val="002B6794"/>
    <w:rsid w:val="002B6DF5"/>
    <w:rsid w:val="002B6FAD"/>
    <w:rsid w:val="002B705F"/>
    <w:rsid w:val="002B70FE"/>
    <w:rsid w:val="002B7752"/>
    <w:rsid w:val="002B780A"/>
    <w:rsid w:val="002B7E72"/>
    <w:rsid w:val="002B7FA5"/>
    <w:rsid w:val="002B7FE6"/>
    <w:rsid w:val="002C0243"/>
    <w:rsid w:val="002C035E"/>
    <w:rsid w:val="002C0520"/>
    <w:rsid w:val="002C0738"/>
    <w:rsid w:val="002C080B"/>
    <w:rsid w:val="002C0B87"/>
    <w:rsid w:val="002C0DF3"/>
    <w:rsid w:val="002C12C8"/>
    <w:rsid w:val="002C17D3"/>
    <w:rsid w:val="002C1A74"/>
    <w:rsid w:val="002C1CD9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3FCA"/>
    <w:rsid w:val="002C405F"/>
    <w:rsid w:val="002C4252"/>
    <w:rsid w:val="002C4421"/>
    <w:rsid w:val="002C4446"/>
    <w:rsid w:val="002C451A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27D"/>
    <w:rsid w:val="002C6424"/>
    <w:rsid w:val="002C648C"/>
    <w:rsid w:val="002C64C4"/>
    <w:rsid w:val="002C65BC"/>
    <w:rsid w:val="002C691D"/>
    <w:rsid w:val="002C6946"/>
    <w:rsid w:val="002C6A93"/>
    <w:rsid w:val="002C6B80"/>
    <w:rsid w:val="002C6BB1"/>
    <w:rsid w:val="002C6C3B"/>
    <w:rsid w:val="002C7069"/>
    <w:rsid w:val="002C707A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A72"/>
    <w:rsid w:val="002D1FEB"/>
    <w:rsid w:val="002D2218"/>
    <w:rsid w:val="002D2414"/>
    <w:rsid w:val="002D2975"/>
    <w:rsid w:val="002D2A92"/>
    <w:rsid w:val="002D2D93"/>
    <w:rsid w:val="002D2F2D"/>
    <w:rsid w:val="002D2F9D"/>
    <w:rsid w:val="002D332D"/>
    <w:rsid w:val="002D35B8"/>
    <w:rsid w:val="002D3633"/>
    <w:rsid w:val="002D3711"/>
    <w:rsid w:val="002D37FF"/>
    <w:rsid w:val="002D3A4D"/>
    <w:rsid w:val="002D3DFF"/>
    <w:rsid w:val="002D3F6F"/>
    <w:rsid w:val="002D4226"/>
    <w:rsid w:val="002D4307"/>
    <w:rsid w:val="002D437B"/>
    <w:rsid w:val="002D4422"/>
    <w:rsid w:val="002D4450"/>
    <w:rsid w:val="002D450D"/>
    <w:rsid w:val="002D4554"/>
    <w:rsid w:val="002D4570"/>
    <w:rsid w:val="002D4EBD"/>
    <w:rsid w:val="002D507E"/>
    <w:rsid w:val="002D50DC"/>
    <w:rsid w:val="002D5325"/>
    <w:rsid w:val="002D533D"/>
    <w:rsid w:val="002D552B"/>
    <w:rsid w:val="002D55E9"/>
    <w:rsid w:val="002D56E5"/>
    <w:rsid w:val="002D5A60"/>
    <w:rsid w:val="002D5C86"/>
    <w:rsid w:val="002D5D70"/>
    <w:rsid w:val="002D5F34"/>
    <w:rsid w:val="002D60AC"/>
    <w:rsid w:val="002D67BD"/>
    <w:rsid w:val="002D6847"/>
    <w:rsid w:val="002D6DAB"/>
    <w:rsid w:val="002D7031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0D49"/>
    <w:rsid w:val="002E1016"/>
    <w:rsid w:val="002E153B"/>
    <w:rsid w:val="002E1695"/>
    <w:rsid w:val="002E1767"/>
    <w:rsid w:val="002E1778"/>
    <w:rsid w:val="002E1CCB"/>
    <w:rsid w:val="002E1D22"/>
    <w:rsid w:val="002E1D37"/>
    <w:rsid w:val="002E1F36"/>
    <w:rsid w:val="002E23AD"/>
    <w:rsid w:val="002E24E3"/>
    <w:rsid w:val="002E2692"/>
    <w:rsid w:val="002E27C5"/>
    <w:rsid w:val="002E2840"/>
    <w:rsid w:val="002E288A"/>
    <w:rsid w:val="002E28F5"/>
    <w:rsid w:val="002E2A77"/>
    <w:rsid w:val="002E2CCB"/>
    <w:rsid w:val="002E2E13"/>
    <w:rsid w:val="002E30FA"/>
    <w:rsid w:val="002E34F1"/>
    <w:rsid w:val="002E3511"/>
    <w:rsid w:val="002E3696"/>
    <w:rsid w:val="002E377A"/>
    <w:rsid w:val="002E3AFC"/>
    <w:rsid w:val="002E3CE0"/>
    <w:rsid w:val="002E3CF0"/>
    <w:rsid w:val="002E3F8C"/>
    <w:rsid w:val="002E4167"/>
    <w:rsid w:val="002E4273"/>
    <w:rsid w:val="002E42E3"/>
    <w:rsid w:val="002E4355"/>
    <w:rsid w:val="002E46AC"/>
    <w:rsid w:val="002E49DC"/>
    <w:rsid w:val="002E4C05"/>
    <w:rsid w:val="002E4D6C"/>
    <w:rsid w:val="002E4EF2"/>
    <w:rsid w:val="002E51F0"/>
    <w:rsid w:val="002E5524"/>
    <w:rsid w:val="002E55CD"/>
    <w:rsid w:val="002E55CE"/>
    <w:rsid w:val="002E581E"/>
    <w:rsid w:val="002E5937"/>
    <w:rsid w:val="002E595D"/>
    <w:rsid w:val="002E5B75"/>
    <w:rsid w:val="002E5BA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A31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22"/>
    <w:rsid w:val="002F0BA9"/>
    <w:rsid w:val="002F0E7A"/>
    <w:rsid w:val="002F0F12"/>
    <w:rsid w:val="002F1083"/>
    <w:rsid w:val="002F11D8"/>
    <w:rsid w:val="002F1235"/>
    <w:rsid w:val="002F124B"/>
    <w:rsid w:val="002F1339"/>
    <w:rsid w:val="002F15D7"/>
    <w:rsid w:val="002F15E5"/>
    <w:rsid w:val="002F161D"/>
    <w:rsid w:val="002F18AA"/>
    <w:rsid w:val="002F1ACC"/>
    <w:rsid w:val="002F1C71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84"/>
    <w:rsid w:val="002F32A9"/>
    <w:rsid w:val="002F3317"/>
    <w:rsid w:val="002F35A3"/>
    <w:rsid w:val="002F3724"/>
    <w:rsid w:val="002F381C"/>
    <w:rsid w:val="002F391A"/>
    <w:rsid w:val="002F3A5A"/>
    <w:rsid w:val="002F3AC5"/>
    <w:rsid w:val="002F3CAD"/>
    <w:rsid w:val="002F3F24"/>
    <w:rsid w:val="002F3F2E"/>
    <w:rsid w:val="002F41D7"/>
    <w:rsid w:val="002F449C"/>
    <w:rsid w:val="002F4814"/>
    <w:rsid w:val="002F497A"/>
    <w:rsid w:val="002F4A0F"/>
    <w:rsid w:val="002F4D51"/>
    <w:rsid w:val="002F4DAB"/>
    <w:rsid w:val="002F52FC"/>
    <w:rsid w:val="002F5339"/>
    <w:rsid w:val="002F5654"/>
    <w:rsid w:val="002F59D0"/>
    <w:rsid w:val="002F5A15"/>
    <w:rsid w:val="002F5A81"/>
    <w:rsid w:val="002F5C6A"/>
    <w:rsid w:val="002F5EBE"/>
    <w:rsid w:val="002F60A5"/>
    <w:rsid w:val="002F624F"/>
    <w:rsid w:val="002F62A2"/>
    <w:rsid w:val="002F62DA"/>
    <w:rsid w:val="002F66E7"/>
    <w:rsid w:val="002F689D"/>
    <w:rsid w:val="002F6919"/>
    <w:rsid w:val="002F6B9A"/>
    <w:rsid w:val="002F6E41"/>
    <w:rsid w:val="002F6E82"/>
    <w:rsid w:val="002F6EBD"/>
    <w:rsid w:val="002F6FB0"/>
    <w:rsid w:val="002F72CB"/>
    <w:rsid w:val="002F77AC"/>
    <w:rsid w:val="002F7832"/>
    <w:rsid w:val="002F7B36"/>
    <w:rsid w:val="002F7C8C"/>
    <w:rsid w:val="002F7F18"/>
    <w:rsid w:val="00300183"/>
    <w:rsid w:val="00300362"/>
    <w:rsid w:val="003003AA"/>
    <w:rsid w:val="003005C3"/>
    <w:rsid w:val="00300630"/>
    <w:rsid w:val="00300938"/>
    <w:rsid w:val="003009FA"/>
    <w:rsid w:val="00300F20"/>
    <w:rsid w:val="00301011"/>
    <w:rsid w:val="003013F6"/>
    <w:rsid w:val="00301692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4EE"/>
    <w:rsid w:val="00305706"/>
    <w:rsid w:val="00305B8F"/>
    <w:rsid w:val="00305C5A"/>
    <w:rsid w:val="00305D5F"/>
    <w:rsid w:val="00306066"/>
    <w:rsid w:val="003060B4"/>
    <w:rsid w:val="00306272"/>
    <w:rsid w:val="003064AB"/>
    <w:rsid w:val="00306BC5"/>
    <w:rsid w:val="00306CE8"/>
    <w:rsid w:val="003070E8"/>
    <w:rsid w:val="003075DB"/>
    <w:rsid w:val="0030765C"/>
    <w:rsid w:val="00307965"/>
    <w:rsid w:val="00307B3F"/>
    <w:rsid w:val="00307C10"/>
    <w:rsid w:val="00307DA4"/>
    <w:rsid w:val="00307DC7"/>
    <w:rsid w:val="00307DD8"/>
    <w:rsid w:val="00307ED5"/>
    <w:rsid w:val="00310313"/>
    <w:rsid w:val="003105E5"/>
    <w:rsid w:val="0031083E"/>
    <w:rsid w:val="00310B7C"/>
    <w:rsid w:val="00310BED"/>
    <w:rsid w:val="00310DA0"/>
    <w:rsid w:val="00310DBE"/>
    <w:rsid w:val="00310ECD"/>
    <w:rsid w:val="00310EE4"/>
    <w:rsid w:val="003111CA"/>
    <w:rsid w:val="003113DF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5BD"/>
    <w:rsid w:val="003127A3"/>
    <w:rsid w:val="00312963"/>
    <w:rsid w:val="00312BC4"/>
    <w:rsid w:val="003133AD"/>
    <w:rsid w:val="00313734"/>
    <w:rsid w:val="00313742"/>
    <w:rsid w:val="003137D5"/>
    <w:rsid w:val="0031396A"/>
    <w:rsid w:val="00313A58"/>
    <w:rsid w:val="00313A98"/>
    <w:rsid w:val="00313B8B"/>
    <w:rsid w:val="00314192"/>
    <w:rsid w:val="003144E0"/>
    <w:rsid w:val="003144E2"/>
    <w:rsid w:val="00314542"/>
    <w:rsid w:val="0031469C"/>
    <w:rsid w:val="0031483C"/>
    <w:rsid w:val="003149C8"/>
    <w:rsid w:val="00314E0A"/>
    <w:rsid w:val="00315359"/>
    <w:rsid w:val="003154F8"/>
    <w:rsid w:val="0031551E"/>
    <w:rsid w:val="003155DC"/>
    <w:rsid w:val="00315607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84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20"/>
    <w:rsid w:val="00320189"/>
    <w:rsid w:val="0032025C"/>
    <w:rsid w:val="00320448"/>
    <w:rsid w:val="0032050F"/>
    <w:rsid w:val="00320743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292"/>
    <w:rsid w:val="003224E8"/>
    <w:rsid w:val="0032250E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C0"/>
    <w:rsid w:val="00324B10"/>
    <w:rsid w:val="00324BC0"/>
    <w:rsid w:val="00324FFE"/>
    <w:rsid w:val="003250E9"/>
    <w:rsid w:val="003252B1"/>
    <w:rsid w:val="0032541D"/>
    <w:rsid w:val="003255DF"/>
    <w:rsid w:val="00325725"/>
    <w:rsid w:val="00325A78"/>
    <w:rsid w:val="00325BB9"/>
    <w:rsid w:val="00325C26"/>
    <w:rsid w:val="00325C6E"/>
    <w:rsid w:val="00325ED1"/>
    <w:rsid w:val="003262F0"/>
    <w:rsid w:val="0032630E"/>
    <w:rsid w:val="003263B6"/>
    <w:rsid w:val="00326500"/>
    <w:rsid w:val="00326588"/>
    <w:rsid w:val="00326656"/>
    <w:rsid w:val="00326823"/>
    <w:rsid w:val="00326A29"/>
    <w:rsid w:val="00326B02"/>
    <w:rsid w:val="00326C6C"/>
    <w:rsid w:val="00327002"/>
    <w:rsid w:val="00327081"/>
    <w:rsid w:val="00327396"/>
    <w:rsid w:val="003277CA"/>
    <w:rsid w:val="00327985"/>
    <w:rsid w:val="00327A89"/>
    <w:rsid w:val="00327CA9"/>
    <w:rsid w:val="00327E51"/>
    <w:rsid w:val="00327FDE"/>
    <w:rsid w:val="0033039A"/>
    <w:rsid w:val="00330407"/>
    <w:rsid w:val="003304E7"/>
    <w:rsid w:val="003304F4"/>
    <w:rsid w:val="00330956"/>
    <w:rsid w:val="0033097F"/>
    <w:rsid w:val="00330CF2"/>
    <w:rsid w:val="00330E82"/>
    <w:rsid w:val="00331292"/>
    <w:rsid w:val="003312F3"/>
    <w:rsid w:val="003315D2"/>
    <w:rsid w:val="0033162B"/>
    <w:rsid w:val="00331E29"/>
    <w:rsid w:val="0033265B"/>
    <w:rsid w:val="00332A98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2B"/>
    <w:rsid w:val="003358B4"/>
    <w:rsid w:val="00335C54"/>
    <w:rsid w:val="00335CF7"/>
    <w:rsid w:val="00335D1A"/>
    <w:rsid w:val="00335F9B"/>
    <w:rsid w:val="003363AA"/>
    <w:rsid w:val="0033644F"/>
    <w:rsid w:val="00336762"/>
    <w:rsid w:val="00336A4A"/>
    <w:rsid w:val="00336C0C"/>
    <w:rsid w:val="00336CBC"/>
    <w:rsid w:val="00336F55"/>
    <w:rsid w:val="0033718F"/>
    <w:rsid w:val="003372D8"/>
    <w:rsid w:val="003375E6"/>
    <w:rsid w:val="003376A1"/>
    <w:rsid w:val="003376F1"/>
    <w:rsid w:val="00337D19"/>
    <w:rsid w:val="00337E23"/>
    <w:rsid w:val="00337F4C"/>
    <w:rsid w:val="003400F5"/>
    <w:rsid w:val="0034041A"/>
    <w:rsid w:val="003405BC"/>
    <w:rsid w:val="003407EA"/>
    <w:rsid w:val="003409A1"/>
    <w:rsid w:val="00340C07"/>
    <w:rsid w:val="00340C8D"/>
    <w:rsid w:val="00340E5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6EDE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7F"/>
    <w:rsid w:val="0035049C"/>
    <w:rsid w:val="003507EC"/>
    <w:rsid w:val="00350BEC"/>
    <w:rsid w:val="00350D5E"/>
    <w:rsid w:val="00350E27"/>
    <w:rsid w:val="00350EC4"/>
    <w:rsid w:val="00350F80"/>
    <w:rsid w:val="00350F83"/>
    <w:rsid w:val="00351002"/>
    <w:rsid w:val="00351094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EFF"/>
    <w:rsid w:val="00351FF3"/>
    <w:rsid w:val="00352506"/>
    <w:rsid w:val="003525ED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8A"/>
    <w:rsid w:val="003544F1"/>
    <w:rsid w:val="00354579"/>
    <w:rsid w:val="00354B61"/>
    <w:rsid w:val="00354C79"/>
    <w:rsid w:val="00354DC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4B8"/>
    <w:rsid w:val="003577A2"/>
    <w:rsid w:val="003577BF"/>
    <w:rsid w:val="00357833"/>
    <w:rsid w:val="0035784C"/>
    <w:rsid w:val="00357BFA"/>
    <w:rsid w:val="00357CE0"/>
    <w:rsid w:val="00357DB7"/>
    <w:rsid w:val="00360237"/>
    <w:rsid w:val="00360430"/>
    <w:rsid w:val="00360532"/>
    <w:rsid w:val="003606EC"/>
    <w:rsid w:val="0036075B"/>
    <w:rsid w:val="003608BA"/>
    <w:rsid w:val="00360B6F"/>
    <w:rsid w:val="00360BB2"/>
    <w:rsid w:val="00360BE3"/>
    <w:rsid w:val="0036105C"/>
    <w:rsid w:val="003618D9"/>
    <w:rsid w:val="00361976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40F"/>
    <w:rsid w:val="00363518"/>
    <w:rsid w:val="00363535"/>
    <w:rsid w:val="00363537"/>
    <w:rsid w:val="003638E7"/>
    <w:rsid w:val="00363C39"/>
    <w:rsid w:val="00363E4F"/>
    <w:rsid w:val="00363EF2"/>
    <w:rsid w:val="0036410B"/>
    <w:rsid w:val="00364215"/>
    <w:rsid w:val="00364621"/>
    <w:rsid w:val="003646BA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A9"/>
    <w:rsid w:val="003665FD"/>
    <w:rsid w:val="003666C2"/>
    <w:rsid w:val="003667F4"/>
    <w:rsid w:val="00366935"/>
    <w:rsid w:val="00366A2C"/>
    <w:rsid w:val="00366B3F"/>
    <w:rsid w:val="00366C19"/>
    <w:rsid w:val="00366D41"/>
    <w:rsid w:val="00366DA4"/>
    <w:rsid w:val="00366E8F"/>
    <w:rsid w:val="00366ECA"/>
    <w:rsid w:val="003671C5"/>
    <w:rsid w:val="00367636"/>
    <w:rsid w:val="00367647"/>
    <w:rsid w:val="00367979"/>
    <w:rsid w:val="00367AA5"/>
    <w:rsid w:val="00367ED2"/>
    <w:rsid w:val="00367EDF"/>
    <w:rsid w:val="00367F9E"/>
    <w:rsid w:val="00370147"/>
    <w:rsid w:val="00370561"/>
    <w:rsid w:val="00370857"/>
    <w:rsid w:val="00370A8E"/>
    <w:rsid w:val="00370B26"/>
    <w:rsid w:val="00370BB4"/>
    <w:rsid w:val="00370BF2"/>
    <w:rsid w:val="00370CED"/>
    <w:rsid w:val="00370E9A"/>
    <w:rsid w:val="00370F3D"/>
    <w:rsid w:val="00371208"/>
    <w:rsid w:val="00371212"/>
    <w:rsid w:val="00371271"/>
    <w:rsid w:val="00371357"/>
    <w:rsid w:val="003715D6"/>
    <w:rsid w:val="00371800"/>
    <w:rsid w:val="0037191D"/>
    <w:rsid w:val="00371CE2"/>
    <w:rsid w:val="00372002"/>
    <w:rsid w:val="00372292"/>
    <w:rsid w:val="003723D0"/>
    <w:rsid w:val="0037258B"/>
    <w:rsid w:val="00372684"/>
    <w:rsid w:val="003729F6"/>
    <w:rsid w:val="00372BF3"/>
    <w:rsid w:val="0037313F"/>
    <w:rsid w:val="0037317C"/>
    <w:rsid w:val="0037340C"/>
    <w:rsid w:val="0037344E"/>
    <w:rsid w:val="00373680"/>
    <w:rsid w:val="003736ED"/>
    <w:rsid w:val="003739E3"/>
    <w:rsid w:val="00374327"/>
    <w:rsid w:val="003743D1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BA8"/>
    <w:rsid w:val="00375FA8"/>
    <w:rsid w:val="00375FBA"/>
    <w:rsid w:val="00376257"/>
    <w:rsid w:val="00376281"/>
    <w:rsid w:val="003762DC"/>
    <w:rsid w:val="00376445"/>
    <w:rsid w:val="00376502"/>
    <w:rsid w:val="003765E7"/>
    <w:rsid w:val="0037664A"/>
    <w:rsid w:val="003767F1"/>
    <w:rsid w:val="003768F8"/>
    <w:rsid w:val="00376A9B"/>
    <w:rsid w:val="00376DA0"/>
    <w:rsid w:val="00376DDD"/>
    <w:rsid w:val="00377153"/>
    <w:rsid w:val="00377157"/>
    <w:rsid w:val="0037720C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A1"/>
    <w:rsid w:val="003826B4"/>
    <w:rsid w:val="00382AD8"/>
    <w:rsid w:val="00382D5C"/>
    <w:rsid w:val="00382DD9"/>
    <w:rsid w:val="00383104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AE0"/>
    <w:rsid w:val="00385B1B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FDA"/>
    <w:rsid w:val="00391301"/>
    <w:rsid w:val="00391334"/>
    <w:rsid w:val="003913B1"/>
    <w:rsid w:val="00391506"/>
    <w:rsid w:val="00391515"/>
    <w:rsid w:val="003918ED"/>
    <w:rsid w:val="00391EE1"/>
    <w:rsid w:val="00392370"/>
    <w:rsid w:val="00392524"/>
    <w:rsid w:val="00392631"/>
    <w:rsid w:val="00392771"/>
    <w:rsid w:val="003927A1"/>
    <w:rsid w:val="00392A52"/>
    <w:rsid w:val="00392A96"/>
    <w:rsid w:val="00392B37"/>
    <w:rsid w:val="00392D12"/>
    <w:rsid w:val="00392E9D"/>
    <w:rsid w:val="00392F5F"/>
    <w:rsid w:val="003930D6"/>
    <w:rsid w:val="0039343F"/>
    <w:rsid w:val="00393466"/>
    <w:rsid w:val="00393609"/>
    <w:rsid w:val="003938AD"/>
    <w:rsid w:val="00393DFD"/>
    <w:rsid w:val="00393E4F"/>
    <w:rsid w:val="0039478D"/>
    <w:rsid w:val="0039479D"/>
    <w:rsid w:val="00394B4B"/>
    <w:rsid w:val="00394CF6"/>
    <w:rsid w:val="00394E83"/>
    <w:rsid w:val="00394EE6"/>
    <w:rsid w:val="00394F14"/>
    <w:rsid w:val="0039510E"/>
    <w:rsid w:val="00395126"/>
    <w:rsid w:val="00395997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43"/>
    <w:rsid w:val="003A2388"/>
    <w:rsid w:val="003A245A"/>
    <w:rsid w:val="003A252C"/>
    <w:rsid w:val="003A2B2F"/>
    <w:rsid w:val="003A2BAA"/>
    <w:rsid w:val="003A2C9A"/>
    <w:rsid w:val="003A2DF7"/>
    <w:rsid w:val="003A2E9C"/>
    <w:rsid w:val="003A30BF"/>
    <w:rsid w:val="003A30D2"/>
    <w:rsid w:val="003A33D9"/>
    <w:rsid w:val="003A348E"/>
    <w:rsid w:val="003A3540"/>
    <w:rsid w:val="003A3556"/>
    <w:rsid w:val="003A3682"/>
    <w:rsid w:val="003A369D"/>
    <w:rsid w:val="003A379A"/>
    <w:rsid w:val="003A3964"/>
    <w:rsid w:val="003A3C37"/>
    <w:rsid w:val="003A3C60"/>
    <w:rsid w:val="003A3E22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55D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9F2"/>
    <w:rsid w:val="003A7D9F"/>
    <w:rsid w:val="003A7E0D"/>
    <w:rsid w:val="003A7F54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6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8A9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3E7"/>
    <w:rsid w:val="003B2790"/>
    <w:rsid w:val="003B28DB"/>
    <w:rsid w:val="003B2ADD"/>
    <w:rsid w:val="003B2E28"/>
    <w:rsid w:val="003B2EA1"/>
    <w:rsid w:val="003B31CF"/>
    <w:rsid w:val="003B332E"/>
    <w:rsid w:val="003B35C9"/>
    <w:rsid w:val="003B37F0"/>
    <w:rsid w:val="003B3808"/>
    <w:rsid w:val="003B3A45"/>
    <w:rsid w:val="003B3E25"/>
    <w:rsid w:val="003B3E44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78"/>
    <w:rsid w:val="003B54C7"/>
    <w:rsid w:val="003B5575"/>
    <w:rsid w:val="003B55D7"/>
    <w:rsid w:val="003B55DA"/>
    <w:rsid w:val="003B564F"/>
    <w:rsid w:val="003B569B"/>
    <w:rsid w:val="003B5884"/>
    <w:rsid w:val="003B59C8"/>
    <w:rsid w:val="003B5A88"/>
    <w:rsid w:val="003B5B10"/>
    <w:rsid w:val="003B5E10"/>
    <w:rsid w:val="003B5F22"/>
    <w:rsid w:val="003B600C"/>
    <w:rsid w:val="003B601E"/>
    <w:rsid w:val="003B6134"/>
    <w:rsid w:val="003B644E"/>
    <w:rsid w:val="003B6565"/>
    <w:rsid w:val="003B67F7"/>
    <w:rsid w:val="003B6966"/>
    <w:rsid w:val="003B6AE1"/>
    <w:rsid w:val="003B6B5A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3C5"/>
    <w:rsid w:val="003C0492"/>
    <w:rsid w:val="003C04CA"/>
    <w:rsid w:val="003C0794"/>
    <w:rsid w:val="003C089D"/>
    <w:rsid w:val="003C0F46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3F4"/>
    <w:rsid w:val="003C242A"/>
    <w:rsid w:val="003C242C"/>
    <w:rsid w:val="003C245F"/>
    <w:rsid w:val="003C26BD"/>
    <w:rsid w:val="003C26F0"/>
    <w:rsid w:val="003C27AA"/>
    <w:rsid w:val="003C2A89"/>
    <w:rsid w:val="003C2BE8"/>
    <w:rsid w:val="003C2D6F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29E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5CA"/>
    <w:rsid w:val="003C69E5"/>
    <w:rsid w:val="003C6B1B"/>
    <w:rsid w:val="003C6FA5"/>
    <w:rsid w:val="003C7270"/>
    <w:rsid w:val="003C74DA"/>
    <w:rsid w:val="003C76F6"/>
    <w:rsid w:val="003C79D5"/>
    <w:rsid w:val="003C7E08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2BD"/>
    <w:rsid w:val="003D1649"/>
    <w:rsid w:val="003D167C"/>
    <w:rsid w:val="003D17BA"/>
    <w:rsid w:val="003D18C7"/>
    <w:rsid w:val="003D18D4"/>
    <w:rsid w:val="003D19D7"/>
    <w:rsid w:val="003D1A25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42"/>
    <w:rsid w:val="003D4A69"/>
    <w:rsid w:val="003D4BAC"/>
    <w:rsid w:val="003D4D1E"/>
    <w:rsid w:val="003D4E1F"/>
    <w:rsid w:val="003D50E5"/>
    <w:rsid w:val="003D51E8"/>
    <w:rsid w:val="003D5271"/>
    <w:rsid w:val="003D53C9"/>
    <w:rsid w:val="003D54E2"/>
    <w:rsid w:val="003D55DA"/>
    <w:rsid w:val="003D57F0"/>
    <w:rsid w:val="003D5972"/>
    <w:rsid w:val="003D5A59"/>
    <w:rsid w:val="003D5A65"/>
    <w:rsid w:val="003D5C56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D7E8C"/>
    <w:rsid w:val="003E0113"/>
    <w:rsid w:val="003E0335"/>
    <w:rsid w:val="003E06DD"/>
    <w:rsid w:val="003E07AF"/>
    <w:rsid w:val="003E09A1"/>
    <w:rsid w:val="003E0CE5"/>
    <w:rsid w:val="003E0D5B"/>
    <w:rsid w:val="003E0DCB"/>
    <w:rsid w:val="003E0F61"/>
    <w:rsid w:val="003E1060"/>
    <w:rsid w:val="003E128F"/>
    <w:rsid w:val="003E14C2"/>
    <w:rsid w:val="003E1A0B"/>
    <w:rsid w:val="003E1BAB"/>
    <w:rsid w:val="003E1EF8"/>
    <w:rsid w:val="003E2153"/>
    <w:rsid w:val="003E217F"/>
    <w:rsid w:val="003E21DD"/>
    <w:rsid w:val="003E26DE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721"/>
    <w:rsid w:val="003E4891"/>
    <w:rsid w:val="003E4B32"/>
    <w:rsid w:val="003E4BF0"/>
    <w:rsid w:val="003E4F53"/>
    <w:rsid w:val="003E50B1"/>
    <w:rsid w:val="003E5268"/>
    <w:rsid w:val="003E535E"/>
    <w:rsid w:val="003E53E0"/>
    <w:rsid w:val="003E53FC"/>
    <w:rsid w:val="003E55AC"/>
    <w:rsid w:val="003E575F"/>
    <w:rsid w:val="003E589F"/>
    <w:rsid w:val="003E5A64"/>
    <w:rsid w:val="003E5B9C"/>
    <w:rsid w:val="003E5C0D"/>
    <w:rsid w:val="003E5CA8"/>
    <w:rsid w:val="003E5CF9"/>
    <w:rsid w:val="003E627D"/>
    <w:rsid w:val="003E6417"/>
    <w:rsid w:val="003E6460"/>
    <w:rsid w:val="003E6676"/>
    <w:rsid w:val="003E6764"/>
    <w:rsid w:val="003E6920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A78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787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3AD"/>
    <w:rsid w:val="003F550F"/>
    <w:rsid w:val="003F5531"/>
    <w:rsid w:val="003F5708"/>
    <w:rsid w:val="003F5724"/>
    <w:rsid w:val="003F5960"/>
    <w:rsid w:val="003F5C32"/>
    <w:rsid w:val="003F62EB"/>
    <w:rsid w:val="003F65E8"/>
    <w:rsid w:val="003F65F2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95"/>
    <w:rsid w:val="00402AEB"/>
    <w:rsid w:val="00402D07"/>
    <w:rsid w:val="004030CC"/>
    <w:rsid w:val="00403158"/>
    <w:rsid w:val="00403465"/>
    <w:rsid w:val="00403748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58E"/>
    <w:rsid w:val="0040486E"/>
    <w:rsid w:val="00404A83"/>
    <w:rsid w:val="00404C43"/>
    <w:rsid w:val="00404D72"/>
    <w:rsid w:val="00405101"/>
    <w:rsid w:val="00405174"/>
    <w:rsid w:val="004052A8"/>
    <w:rsid w:val="00405513"/>
    <w:rsid w:val="004057A6"/>
    <w:rsid w:val="00405928"/>
    <w:rsid w:val="004059B8"/>
    <w:rsid w:val="004059D4"/>
    <w:rsid w:val="00405A61"/>
    <w:rsid w:val="00405D7F"/>
    <w:rsid w:val="00405D95"/>
    <w:rsid w:val="004060F4"/>
    <w:rsid w:val="004061DA"/>
    <w:rsid w:val="004063A5"/>
    <w:rsid w:val="004063E6"/>
    <w:rsid w:val="00406484"/>
    <w:rsid w:val="0040651D"/>
    <w:rsid w:val="0040671A"/>
    <w:rsid w:val="00406806"/>
    <w:rsid w:val="00406BCA"/>
    <w:rsid w:val="00406CC6"/>
    <w:rsid w:val="00406E0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20"/>
    <w:rsid w:val="004100B4"/>
    <w:rsid w:val="004102F7"/>
    <w:rsid w:val="004106D2"/>
    <w:rsid w:val="00410B88"/>
    <w:rsid w:val="00410BED"/>
    <w:rsid w:val="00410D7E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A1C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35"/>
    <w:rsid w:val="00416076"/>
    <w:rsid w:val="004161CB"/>
    <w:rsid w:val="0041626A"/>
    <w:rsid w:val="00416890"/>
    <w:rsid w:val="00416EF7"/>
    <w:rsid w:val="00416F46"/>
    <w:rsid w:val="00417224"/>
    <w:rsid w:val="00417411"/>
    <w:rsid w:val="0041742F"/>
    <w:rsid w:val="00417869"/>
    <w:rsid w:val="00420012"/>
    <w:rsid w:val="00420065"/>
    <w:rsid w:val="0042042E"/>
    <w:rsid w:val="0042076B"/>
    <w:rsid w:val="00420E38"/>
    <w:rsid w:val="0042124F"/>
    <w:rsid w:val="004212E8"/>
    <w:rsid w:val="0042161D"/>
    <w:rsid w:val="00421720"/>
    <w:rsid w:val="0042198A"/>
    <w:rsid w:val="00421A17"/>
    <w:rsid w:val="00421C12"/>
    <w:rsid w:val="00421C1F"/>
    <w:rsid w:val="00421DEC"/>
    <w:rsid w:val="00421DF9"/>
    <w:rsid w:val="00421E2B"/>
    <w:rsid w:val="00421EC4"/>
    <w:rsid w:val="00421F22"/>
    <w:rsid w:val="004222D3"/>
    <w:rsid w:val="0042242D"/>
    <w:rsid w:val="00422450"/>
    <w:rsid w:val="00422511"/>
    <w:rsid w:val="004226D9"/>
    <w:rsid w:val="004227A6"/>
    <w:rsid w:val="004228B0"/>
    <w:rsid w:val="00422A12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3EB"/>
    <w:rsid w:val="0042449F"/>
    <w:rsid w:val="004244A2"/>
    <w:rsid w:val="00424878"/>
    <w:rsid w:val="00424C79"/>
    <w:rsid w:val="00424CDC"/>
    <w:rsid w:val="00424CE5"/>
    <w:rsid w:val="00424EE6"/>
    <w:rsid w:val="00424EF9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1C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365"/>
    <w:rsid w:val="0043055F"/>
    <w:rsid w:val="00430586"/>
    <w:rsid w:val="00430711"/>
    <w:rsid w:val="00430840"/>
    <w:rsid w:val="0043090C"/>
    <w:rsid w:val="0043090E"/>
    <w:rsid w:val="00430A3C"/>
    <w:rsid w:val="00430BD6"/>
    <w:rsid w:val="00430F5D"/>
    <w:rsid w:val="00430F6C"/>
    <w:rsid w:val="00430F7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54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C17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6"/>
    <w:rsid w:val="004375E9"/>
    <w:rsid w:val="004378A8"/>
    <w:rsid w:val="004379E9"/>
    <w:rsid w:val="00437A1E"/>
    <w:rsid w:val="00437D3E"/>
    <w:rsid w:val="00437F8C"/>
    <w:rsid w:val="0044045D"/>
    <w:rsid w:val="00440471"/>
    <w:rsid w:val="0044065B"/>
    <w:rsid w:val="00440676"/>
    <w:rsid w:val="00440864"/>
    <w:rsid w:val="004409CD"/>
    <w:rsid w:val="00440BBF"/>
    <w:rsid w:val="00440C52"/>
    <w:rsid w:val="00440EF2"/>
    <w:rsid w:val="00440F14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557"/>
    <w:rsid w:val="004425BD"/>
    <w:rsid w:val="00442AB6"/>
    <w:rsid w:val="00442AFB"/>
    <w:rsid w:val="00442C07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79"/>
    <w:rsid w:val="00444BDB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949"/>
    <w:rsid w:val="00446BE0"/>
    <w:rsid w:val="00446E19"/>
    <w:rsid w:val="00446E6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0633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E3D"/>
    <w:rsid w:val="00453F19"/>
    <w:rsid w:val="00453F89"/>
    <w:rsid w:val="00453FA5"/>
    <w:rsid w:val="004540D7"/>
    <w:rsid w:val="00454107"/>
    <w:rsid w:val="00454300"/>
    <w:rsid w:val="0045450B"/>
    <w:rsid w:val="004545A1"/>
    <w:rsid w:val="00454834"/>
    <w:rsid w:val="00454847"/>
    <w:rsid w:val="00454A60"/>
    <w:rsid w:val="00454A63"/>
    <w:rsid w:val="00454A74"/>
    <w:rsid w:val="00454BD3"/>
    <w:rsid w:val="00454CB5"/>
    <w:rsid w:val="00454DBB"/>
    <w:rsid w:val="00454E16"/>
    <w:rsid w:val="004550D3"/>
    <w:rsid w:val="004550D4"/>
    <w:rsid w:val="00455148"/>
    <w:rsid w:val="004551DF"/>
    <w:rsid w:val="0045528B"/>
    <w:rsid w:val="0045552E"/>
    <w:rsid w:val="004557EA"/>
    <w:rsid w:val="004558CA"/>
    <w:rsid w:val="0045598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0AB0"/>
    <w:rsid w:val="004610A8"/>
    <w:rsid w:val="00461743"/>
    <w:rsid w:val="0046186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17"/>
    <w:rsid w:val="00462F90"/>
    <w:rsid w:val="00463038"/>
    <w:rsid w:val="00463209"/>
    <w:rsid w:val="00463335"/>
    <w:rsid w:val="0046345A"/>
    <w:rsid w:val="00463546"/>
    <w:rsid w:val="00463894"/>
    <w:rsid w:val="004638E6"/>
    <w:rsid w:val="00463A33"/>
    <w:rsid w:val="00463B22"/>
    <w:rsid w:val="00463DC0"/>
    <w:rsid w:val="004640AF"/>
    <w:rsid w:val="0046454B"/>
    <w:rsid w:val="004645C4"/>
    <w:rsid w:val="00464BF6"/>
    <w:rsid w:val="00464C36"/>
    <w:rsid w:val="00464CB1"/>
    <w:rsid w:val="00464CBC"/>
    <w:rsid w:val="00464CE3"/>
    <w:rsid w:val="00464DAB"/>
    <w:rsid w:val="00464EB4"/>
    <w:rsid w:val="0046504A"/>
    <w:rsid w:val="00465440"/>
    <w:rsid w:val="0046553B"/>
    <w:rsid w:val="004655CA"/>
    <w:rsid w:val="004657A7"/>
    <w:rsid w:val="004659A0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9D0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E34"/>
    <w:rsid w:val="00471EC9"/>
    <w:rsid w:val="00471F6E"/>
    <w:rsid w:val="004722DC"/>
    <w:rsid w:val="0047260B"/>
    <w:rsid w:val="004727C6"/>
    <w:rsid w:val="00472808"/>
    <w:rsid w:val="00472946"/>
    <w:rsid w:val="00472A2B"/>
    <w:rsid w:val="00472F4C"/>
    <w:rsid w:val="00472FB0"/>
    <w:rsid w:val="0047309D"/>
    <w:rsid w:val="004730D4"/>
    <w:rsid w:val="0047322D"/>
    <w:rsid w:val="0047351E"/>
    <w:rsid w:val="00474069"/>
    <w:rsid w:val="004745C8"/>
    <w:rsid w:val="0047477B"/>
    <w:rsid w:val="0047478F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4AA"/>
    <w:rsid w:val="0047675A"/>
    <w:rsid w:val="00476A3E"/>
    <w:rsid w:val="00476A60"/>
    <w:rsid w:val="00476D31"/>
    <w:rsid w:val="00476E1C"/>
    <w:rsid w:val="00477398"/>
    <w:rsid w:val="004779C0"/>
    <w:rsid w:val="00477C6E"/>
    <w:rsid w:val="00480120"/>
    <w:rsid w:val="004803DD"/>
    <w:rsid w:val="004807AA"/>
    <w:rsid w:val="00480890"/>
    <w:rsid w:val="004808E2"/>
    <w:rsid w:val="00480AE1"/>
    <w:rsid w:val="00480BD8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D49"/>
    <w:rsid w:val="00482F86"/>
    <w:rsid w:val="004830F1"/>
    <w:rsid w:val="0048312E"/>
    <w:rsid w:val="00483240"/>
    <w:rsid w:val="0048353F"/>
    <w:rsid w:val="004836E1"/>
    <w:rsid w:val="0048372C"/>
    <w:rsid w:val="0048378C"/>
    <w:rsid w:val="00483917"/>
    <w:rsid w:val="00483B76"/>
    <w:rsid w:val="00483B81"/>
    <w:rsid w:val="00483CC9"/>
    <w:rsid w:val="00483CEA"/>
    <w:rsid w:val="00483F57"/>
    <w:rsid w:val="00484076"/>
    <w:rsid w:val="004840C6"/>
    <w:rsid w:val="0048423E"/>
    <w:rsid w:val="00484316"/>
    <w:rsid w:val="0048470D"/>
    <w:rsid w:val="004847CA"/>
    <w:rsid w:val="004849B2"/>
    <w:rsid w:val="00484A02"/>
    <w:rsid w:val="00484BA0"/>
    <w:rsid w:val="00484BBF"/>
    <w:rsid w:val="00484F15"/>
    <w:rsid w:val="004850DC"/>
    <w:rsid w:val="004855C9"/>
    <w:rsid w:val="0048568C"/>
    <w:rsid w:val="00485D51"/>
    <w:rsid w:val="0048610C"/>
    <w:rsid w:val="004861B4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08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9"/>
    <w:rsid w:val="0049598F"/>
    <w:rsid w:val="00495B19"/>
    <w:rsid w:val="00495CDD"/>
    <w:rsid w:val="00496034"/>
    <w:rsid w:val="00496068"/>
    <w:rsid w:val="0049629B"/>
    <w:rsid w:val="004963B9"/>
    <w:rsid w:val="00496433"/>
    <w:rsid w:val="004964EC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01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237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3B7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209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2038"/>
    <w:rsid w:val="004B20CA"/>
    <w:rsid w:val="004B22B7"/>
    <w:rsid w:val="004B2310"/>
    <w:rsid w:val="004B25C6"/>
    <w:rsid w:val="004B28A0"/>
    <w:rsid w:val="004B2AC0"/>
    <w:rsid w:val="004B2C8C"/>
    <w:rsid w:val="004B2F0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485"/>
    <w:rsid w:val="004B4551"/>
    <w:rsid w:val="004B4869"/>
    <w:rsid w:val="004B4892"/>
    <w:rsid w:val="004B492D"/>
    <w:rsid w:val="004B4A96"/>
    <w:rsid w:val="004B4D23"/>
    <w:rsid w:val="004B4F5E"/>
    <w:rsid w:val="004B508F"/>
    <w:rsid w:val="004B514A"/>
    <w:rsid w:val="004B5358"/>
    <w:rsid w:val="004B53FD"/>
    <w:rsid w:val="004B5573"/>
    <w:rsid w:val="004B57D2"/>
    <w:rsid w:val="004B58AE"/>
    <w:rsid w:val="004B59CB"/>
    <w:rsid w:val="004B5B0C"/>
    <w:rsid w:val="004B5B37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78"/>
    <w:rsid w:val="004B7CAD"/>
    <w:rsid w:val="004B7CD0"/>
    <w:rsid w:val="004B7DB2"/>
    <w:rsid w:val="004B7E9F"/>
    <w:rsid w:val="004C00F5"/>
    <w:rsid w:val="004C0251"/>
    <w:rsid w:val="004C04A8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70D"/>
    <w:rsid w:val="004C3958"/>
    <w:rsid w:val="004C3A24"/>
    <w:rsid w:val="004C3FC4"/>
    <w:rsid w:val="004C41E6"/>
    <w:rsid w:val="004C45A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BC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7A"/>
    <w:rsid w:val="004C7BD4"/>
    <w:rsid w:val="004C7C2C"/>
    <w:rsid w:val="004C7EF0"/>
    <w:rsid w:val="004D008D"/>
    <w:rsid w:val="004D00C3"/>
    <w:rsid w:val="004D02AC"/>
    <w:rsid w:val="004D04D1"/>
    <w:rsid w:val="004D04EF"/>
    <w:rsid w:val="004D04F7"/>
    <w:rsid w:val="004D052A"/>
    <w:rsid w:val="004D0A84"/>
    <w:rsid w:val="004D0BA0"/>
    <w:rsid w:val="004D0F18"/>
    <w:rsid w:val="004D1090"/>
    <w:rsid w:val="004D11B2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EE0"/>
    <w:rsid w:val="004D1F17"/>
    <w:rsid w:val="004D20AB"/>
    <w:rsid w:val="004D20C4"/>
    <w:rsid w:val="004D213F"/>
    <w:rsid w:val="004D22C8"/>
    <w:rsid w:val="004D2582"/>
    <w:rsid w:val="004D28C9"/>
    <w:rsid w:val="004D2A6C"/>
    <w:rsid w:val="004D2CBE"/>
    <w:rsid w:val="004D32A7"/>
    <w:rsid w:val="004D336C"/>
    <w:rsid w:val="004D33BB"/>
    <w:rsid w:val="004D3408"/>
    <w:rsid w:val="004D3566"/>
    <w:rsid w:val="004D3586"/>
    <w:rsid w:val="004D4308"/>
    <w:rsid w:val="004D441F"/>
    <w:rsid w:val="004D44AC"/>
    <w:rsid w:val="004D4505"/>
    <w:rsid w:val="004D45F7"/>
    <w:rsid w:val="004D469A"/>
    <w:rsid w:val="004D4A54"/>
    <w:rsid w:val="004D4D33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1D1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4A4"/>
    <w:rsid w:val="004E3580"/>
    <w:rsid w:val="004E362B"/>
    <w:rsid w:val="004E3983"/>
    <w:rsid w:val="004E3A91"/>
    <w:rsid w:val="004E3B3E"/>
    <w:rsid w:val="004E3C14"/>
    <w:rsid w:val="004E3F07"/>
    <w:rsid w:val="004E3F16"/>
    <w:rsid w:val="004E4257"/>
    <w:rsid w:val="004E42D4"/>
    <w:rsid w:val="004E43F6"/>
    <w:rsid w:val="004E468D"/>
    <w:rsid w:val="004E4726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0"/>
    <w:rsid w:val="004E6B4A"/>
    <w:rsid w:val="004E6D4F"/>
    <w:rsid w:val="004E6D5A"/>
    <w:rsid w:val="004E70B9"/>
    <w:rsid w:val="004E710F"/>
    <w:rsid w:val="004E722A"/>
    <w:rsid w:val="004E72D8"/>
    <w:rsid w:val="004E7505"/>
    <w:rsid w:val="004E7722"/>
    <w:rsid w:val="004E776D"/>
    <w:rsid w:val="004E7810"/>
    <w:rsid w:val="004E7A0F"/>
    <w:rsid w:val="004E7BF4"/>
    <w:rsid w:val="004E7D9E"/>
    <w:rsid w:val="004F001A"/>
    <w:rsid w:val="004F00CF"/>
    <w:rsid w:val="004F0151"/>
    <w:rsid w:val="004F024A"/>
    <w:rsid w:val="004F02A1"/>
    <w:rsid w:val="004F039F"/>
    <w:rsid w:val="004F04BB"/>
    <w:rsid w:val="004F06D8"/>
    <w:rsid w:val="004F074E"/>
    <w:rsid w:val="004F0AD2"/>
    <w:rsid w:val="004F0D2E"/>
    <w:rsid w:val="004F0DEA"/>
    <w:rsid w:val="004F0E22"/>
    <w:rsid w:val="004F0E69"/>
    <w:rsid w:val="004F1090"/>
    <w:rsid w:val="004F117D"/>
    <w:rsid w:val="004F12D6"/>
    <w:rsid w:val="004F14E8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E1A"/>
    <w:rsid w:val="004F2F43"/>
    <w:rsid w:val="004F39A9"/>
    <w:rsid w:val="004F39F8"/>
    <w:rsid w:val="004F3A04"/>
    <w:rsid w:val="004F3A2A"/>
    <w:rsid w:val="004F3A54"/>
    <w:rsid w:val="004F3A9C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7B8"/>
    <w:rsid w:val="004F5C4F"/>
    <w:rsid w:val="004F5C61"/>
    <w:rsid w:val="004F5CA4"/>
    <w:rsid w:val="004F5CEE"/>
    <w:rsid w:val="004F5D5F"/>
    <w:rsid w:val="004F6633"/>
    <w:rsid w:val="004F663D"/>
    <w:rsid w:val="004F6646"/>
    <w:rsid w:val="004F6A91"/>
    <w:rsid w:val="004F6BC3"/>
    <w:rsid w:val="004F6BFC"/>
    <w:rsid w:val="004F7170"/>
    <w:rsid w:val="004F718B"/>
    <w:rsid w:val="004F7325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C42"/>
    <w:rsid w:val="00500D27"/>
    <w:rsid w:val="00500D8B"/>
    <w:rsid w:val="00500EB1"/>
    <w:rsid w:val="005011E3"/>
    <w:rsid w:val="0050173B"/>
    <w:rsid w:val="005018F6"/>
    <w:rsid w:val="00501A7C"/>
    <w:rsid w:val="00501D3A"/>
    <w:rsid w:val="00501E23"/>
    <w:rsid w:val="00502330"/>
    <w:rsid w:val="00502659"/>
    <w:rsid w:val="0050289E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A38"/>
    <w:rsid w:val="00503B56"/>
    <w:rsid w:val="00503D30"/>
    <w:rsid w:val="00503F22"/>
    <w:rsid w:val="00504167"/>
    <w:rsid w:val="0050422F"/>
    <w:rsid w:val="005043D7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5A9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E40"/>
    <w:rsid w:val="00507FB6"/>
    <w:rsid w:val="005100EB"/>
    <w:rsid w:val="005104B3"/>
    <w:rsid w:val="005104C1"/>
    <w:rsid w:val="0051072B"/>
    <w:rsid w:val="00510B58"/>
    <w:rsid w:val="005114B8"/>
    <w:rsid w:val="00511561"/>
    <w:rsid w:val="005115AD"/>
    <w:rsid w:val="005116FF"/>
    <w:rsid w:val="00511846"/>
    <w:rsid w:val="0051196C"/>
    <w:rsid w:val="00511CDF"/>
    <w:rsid w:val="00511D07"/>
    <w:rsid w:val="00511D25"/>
    <w:rsid w:val="00511E33"/>
    <w:rsid w:val="00511E5C"/>
    <w:rsid w:val="005120B0"/>
    <w:rsid w:val="005120BB"/>
    <w:rsid w:val="005123C7"/>
    <w:rsid w:val="005123F1"/>
    <w:rsid w:val="00512825"/>
    <w:rsid w:val="00512904"/>
    <w:rsid w:val="00512A32"/>
    <w:rsid w:val="00512D8D"/>
    <w:rsid w:val="00513228"/>
    <w:rsid w:val="00513252"/>
    <w:rsid w:val="005135D9"/>
    <w:rsid w:val="00513603"/>
    <w:rsid w:val="00513967"/>
    <w:rsid w:val="00513A58"/>
    <w:rsid w:val="00513D8E"/>
    <w:rsid w:val="00513D9E"/>
    <w:rsid w:val="00514172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4D6A"/>
    <w:rsid w:val="005150DD"/>
    <w:rsid w:val="00515104"/>
    <w:rsid w:val="0051525F"/>
    <w:rsid w:val="005152FA"/>
    <w:rsid w:val="00515380"/>
    <w:rsid w:val="00515A68"/>
    <w:rsid w:val="00515AFE"/>
    <w:rsid w:val="00515CE3"/>
    <w:rsid w:val="00515D0A"/>
    <w:rsid w:val="00515E21"/>
    <w:rsid w:val="005161D4"/>
    <w:rsid w:val="005168AA"/>
    <w:rsid w:val="00516AC3"/>
    <w:rsid w:val="00516AED"/>
    <w:rsid w:val="00516B94"/>
    <w:rsid w:val="00516BE4"/>
    <w:rsid w:val="00516D4A"/>
    <w:rsid w:val="00516DD0"/>
    <w:rsid w:val="00516EB3"/>
    <w:rsid w:val="00516F1D"/>
    <w:rsid w:val="005171FC"/>
    <w:rsid w:val="0051723C"/>
    <w:rsid w:val="0051743B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2B0"/>
    <w:rsid w:val="005213E6"/>
    <w:rsid w:val="00521517"/>
    <w:rsid w:val="00521575"/>
    <w:rsid w:val="005216CD"/>
    <w:rsid w:val="00521781"/>
    <w:rsid w:val="00521BDA"/>
    <w:rsid w:val="00521CBF"/>
    <w:rsid w:val="00521FFE"/>
    <w:rsid w:val="005222E9"/>
    <w:rsid w:val="005223F7"/>
    <w:rsid w:val="005226F7"/>
    <w:rsid w:val="005226FB"/>
    <w:rsid w:val="00522C6C"/>
    <w:rsid w:val="00522D31"/>
    <w:rsid w:val="0052310C"/>
    <w:rsid w:val="00523136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4F43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57B"/>
    <w:rsid w:val="00526645"/>
    <w:rsid w:val="005267DE"/>
    <w:rsid w:val="00526F76"/>
    <w:rsid w:val="0052735B"/>
    <w:rsid w:val="0052740B"/>
    <w:rsid w:val="005277A2"/>
    <w:rsid w:val="00527824"/>
    <w:rsid w:val="00527A52"/>
    <w:rsid w:val="00527D55"/>
    <w:rsid w:val="00530266"/>
    <w:rsid w:val="00530690"/>
    <w:rsid w:val="00530717"/>
    <w:rsid w:val="00531478"/>
    <w:rsid w:val="00531671"/>
    <w:rsid w:val="00531770"/>
    <w:rsid w:val="005317CA"/>
    <w:rsid w:val="005319DA"/>
    <w:rsid w:val="00531E04"/>
    <w:rsid w:val="00531E4F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547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5FCB"/>
    <w:rsid w:val="0053612E"/>
    <w:rsid w:val="00536602"/>
    <w:rsid w:val="005367F4"/>
    <w:rsid w:val="0053680F"/>
    <w:rsid w:val="005369FF"/>
    <w:rsid w:val="00536A00"/>
    <w:rsid w:val="005370B2"/>
    <w:rsid w:val="005370EA"/>
    <w:rsid w:val="00537199"/>
    <w:rsid w:val="005373EF"/>
    <w:rsid w:val="00537538"/>
    <w:rsid w:val="005377B5"/>
    <w:rsid w:val="00537A54"/>
    <w:rsid w:val="00537A63"/>
    <w:rsid w:val="00537CDC"/>
    <w:rsid w:val="005403B8"/>
    <w:rsid w:val="00540491"/>
    <w:rsid w:val="00540620"/>
    <w:rsid w:val="00540769"/>
    <w:rsid w:val="0054084B"/>
    <w:rsid w:val="005408F0"/>
    <w:rsid w:val="005409E7"/>
    <w:rsid w:val="00540B63"/>
    <w:rsid w:val="00540B82"/>
    <w:rsid w:val="00540B8D"/>
    <w:rsid w:val="00540DA9"/>
    <w:rsid w:val="00540F23"/>
    <w:rsid w:val="0054134C"/>
    <w:rsid w:val="005413C7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2DB"/>
    <w:rsid w:val="00544326"/>
    <w:rsid w:val="00544C4E"/>
    <w:rsid w:val="00544C83"/>
    <w:rsid w:val="00544D7A"/>
    <w:rsid w:val="00544E72"/>
    <w:rsid w:val="00544FCA"/>
    <w:rsid w:val="0054517C"/>
    <w:rsid w:val="00545459"/>
    <w:rsid w:val="00545548"/>
    <w:rsid w:val="005457CE"/>
    <w:rsid w:val="005457D6"/>
    <w:rsid w:val="00545926"/>
    <w:rsid w:val="00545E8F"/>
    <w:rsid w:val="005460D7"/>
    <w:rsid w:val="005460D9"/>
    <w:rsid w:val="005461BE"/>
    <w:rsid w:val="0054688F"/>
    <w:rsid w:val="005469D2"/>
    <w:rsid w:val="00546A7A"/>
    <w:rsid w:val="00546B01"/>
    <w:rsid w:val="00546E10"/>
    <w:rsid w:val="00546EF2"/>
    <w:rsid w:val="00546FA6"/>
    <w:rsid w:val="005471E2"/>
    <w:rsid w:val="0054744A"/>
    <w:rsid w:val="0054749C"/>
    <w:rsid w:val="005474BE"/>
    <w:rsid w:val="00547764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7D4"/>
    <w:rsid w:val="00551DA8"/>
    <w:rsid w:val="00551F1E"/>
    <w:rsid w:val="00551F35"/>
    <w:rsid w:val="00552596"/>
    <w:rsid w:val="00552820"/>
    <w:rsid w:val="0055286B"/>
    <w:rsid w:val="0055291F"/>
    <w:rsid w:val="00552A72"/>
    <w:rsid w:val="00552C5E"/>
    <w:rsid w:val="00552FCE"/>
    <w:rsid w:val="0055300C"/>
    <w:rsid w:val="00553019"/>
    <w:rsid w:val="005530BD"/>
    <w:rsid w:val="00553245"/>
    <w:rsid w:val="0055338A"/>
    <w:rsid w:val="0055342E"/>
    <w:rsid w:val="005536AB"/>
    <w:rsid w:val="005536D5"/>
    <w:rsid w:val="00553A55"/>
    <w:rsid w:val="00553D84"/>
    <w:rsid w:val="005546A3"/>
    <w:rsid w:val="00554736"/>
    <w:rsid w:val="00554B23"/>
    <w:rsid w:val="00554EA8"/>
    <w:rsid w:val="00555237"/>
    <w:rsid w:val="005556AB"/>
    <w:rsid w:val="005559BB"/>
    <w:rsid w:val="00555ACA"/>
    <w:rsid w:val="00555B9A"/>
    <w:rsid w:val="00555D17"/>
    <w:rsid w:val="00555DCE"/>
    <w:rsid w:val="00556317"/>
    <w:rsid w:val="005563F6"/>
    <w:rsid w:val="005564E5"/>
    <w:rsid w:val="005564EB"/>
    <w:rsid w:val="00556517"/>
    <w:rsid w:val="0055665D"/>
    <w:rsid w:val="0055690E"/>
    <w:rsid w:val="005569D2"/>
    <w:rsid w:val="00556A1B"/>
    <w:rsid w:val="00556B9F"/>
    <w:rsid w:val="00556C2C"/>
    <w:rsid w:val="00556CBD"/>
    <w:rsid w:val="00556EF2"/>
    <w:rsid w:val="00556FDB"/>
    <w:rsid w:val="00557399"/>
    <w:rsid w:val="00557530"/>
    <w:rsid w:val="00557654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1C9"/>
    <w:rsid w:val="00561226"/>
    <w:rsid w:val="0056169C"/>
    <w:rsid w:val="005618C4"/>
    <w:rsid w:val="005618D9"/>
    <w:rsid w:val="00561928"/>
    <w:rsid w:val="00561929"/>
    <w:rsid w:val="00561B16"/>
    <w:rsid w:val="00561B99"/>
    <w:rsid w:val="00561C3A"/>
    <w:rsid w:val="005620E3"/>
    <w:rsid w:val="005624BF"/>
    <w:rsid w:val="005626E9"/>
    <w:rsid w:val="00562796"/>
    <w:rsid w:val="005628F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567"/>
    <w:rsid w:val="00564586"/>
    <w:rsid w:val="0056458D"/>
    <w:rsid w:val="00564C67"/>
    <w:rsid w:val="00564D20"/>
    <w:rsid w:val="00564D34"/>
    <w:rsid w:val="00564F21"/>
    <w:rsid w:val="0056509D"/>
    <w:rsid w:val="00565260"/>
    <w:rsid w:val="005652DD"/>
    <w:rsid w:val="00565851"/>
    <w:rsid w:val="00565A8B"/>
    <w:rsid w:val="00565E07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41E"/>
    <w:rsid w:val="00570797"/>
    <w:rsid w:val="005708F5"/>
    <w:rsid w:val="00570A72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1F8E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AAE"/>
    <w:rsid w:val="00573AEB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0A"/>
    <w:rsid w:val="0057591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A6"/>
    <w:rsid w:val="005777F5"/>
    <w:rsid w:val="00577866"/>
    <w:rsid w:val="005778C8"/>
    <w:rsid w:val="00577998"/>
    <w:rsid w:val="00577A05"/>
    <w:rsid w:val="00577FCD"/>
    <w:rsid w:val="00580814"/>
    <w:rsid w:val="00580958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1FEA"/>
    <w:rsid w:val="00582E29"/>
    <w:rsid w:val="00582E51"/>
    <w:rsid w:val="00582E53"/>
    <w:rsid w:val="00582ECC"/>
    <w:rsid w:val="0058301D"/>
    <w:rsid w:val="0058305C"/>
    <w:rsid w:val="00583181"/>
    <w:rsid w:val="00583663"/>
    <w:rsid w:val="005836A7"/>
    <w:rsid w:val="00583722"/>
    <w:rsid w:val="0058376E"/>
    <w:rsid w:val="005837AF"/>
    <w:rsid w:val="005837FE"/>
    <w:rsid w:val="00583826"/>
    <w:rsid w:val="0058382E"/>
    <w:rsid w:val="00583D11"/>
    <w:rsid w:val="00583DAF"/>
    <w:rsid w:val="00583E36"/>
    <w:rsid w:val="00583EE1"/>
    <w:rsid w:val="00583F19"/>
    <w:rsid w:val="00583FFE"/>
    <w:rsid w:val="00584058"/>
    <w:rsid w:val="0058412B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2BE"/>
    <w:rsid w:val="0058552D"/>
    <w:rsid w:val="0058554A"/>
    <w:rsid w:val="005857E0"/>
    <w:rsid w:val="0058580D"/>
    <w:rsid w:val="00585B52"/>
    <w:rsid w:val="00585FED"/>
    <w:rsid w:val="0058623D"/>
    <w:rsid w:val="0058624A"/>
    <w:rsid w:val="0058626D"/>
    <w:rsid w:val="005862BD"/>
    <w:rsid w:val="00586417"/>
    <w:rsid w:val="005865BB"/>
    <w:rsid w:val="00586632"/>
    <w:rsid w:val="005868A2"/>
    <w:rsid w:val="00586BBC"/>
    <w:rsid w:val="00587177"/>
    <w:rsid w:val="005872D2"/>
    <w:rsid w:val="0058753A"/>
    <w:rsid w:val="0059043F"/>
    <w:rsid w:val="0059049C"/>
    <w:rsid w:val="00590678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DC9"/>
    <w:rsid w:val="00591EAC"/>
    <w:rsid w:val="00591F09"/>
    <w:rsid w:val="005925EE"/>
    <w:rsid w:val="00592659"/>
    <w:rsid w:val="005929E4"/>
    <w:rsid w:val="00592AEA"/>
    <w:rsid w:val="00592B85"/>
    <w:rsid w:val="00592E0A"/>
    <w:rsid w:val="00592ED8"/>
    <w:rsid w:val="00592EEB"/>
    <w:rsid w:val="00593225"/>
    <w:rsid w:val="00593401"/>
    <w:rsid w:val="005939A3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3C"/>
    <w:rsid w:val="00595CF7"/>
    <w:rsid w:val="00595D3E"/>
    <w:rsid w:val="00595D64"/>
    <w:rsid w:val="00595E60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97FD6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38"/>
    <w:rsid w:val="005A10D5"/>
    <w:rsid w:val="005A14B0"/>
    <w:rsid w:val="005A16B9"/>
    <w:rsid w:val="005A1701"/>
    <w:rsid w:val="005A1848"/>
    <w:rsid w:val="005A1AF1"/>
    <w:rsid w:val="005A1F1D"/>
    <w:rsid w:val="005A1F3A"/>
    <w:rsid w:val="005A1F43"/>
    <w:rsid w:val="005A222C"/>
    <w:rsid w:val="005A26E9"/>
    <w:rsid w:val="005A2A3C"/>
    <w:rsid w:val="005A2C8F"/>
    <w:rsid w:val="005A2D4A"/>
    <w:rsid w:val="005A2D6E"/>
    <w:rsid w:val="005A2E44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978"/>
    <w:rsid w:val="005A5A69"/>
    <w:rsid w:val="005A5AAB"/>
    <w:rsid w:val="005A5BCE"/>
    <w:rsid w:val="005A5DBC"/>
    <w:rsid w:val="005A6203"/>
    <w:rsid w:val="005A6636"/>
    <w:rsid w:val="005A6F16"/>
    <w:rsid w:val="005A7386"/>
    <w:rsid w:val="005A7593"/>
    <w:rsid w:val="005A7680"/>
    <w:rsid w:val="005A7985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C8"/>
    <w:rsid w:val="005B2BAB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A30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934"/>
    <w:rsid w:val="005B5C77"/>
    <w:rsid w:val="005B5D1A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C5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A64"/>
    <w:rsid w:val="005C3BA4"/>
    <w:rsid w:val="005C3EB2"/>
    <w:rsid w:val="005C406E"/>
    <w:rsid w:val="005C43FE"/>
    <w:rsid w:val="005C44E2"/>
    <w:rsid w:val="005C4965"/>
    <w:rsid w:val="005C49EE"/>
    <w:rsid w:val="005C4CCC"/>
    <w:rsid w:val="005C4DC5"/>
    <w:rsid w:val="005C4FB1"/>
    <w:rsid w:val="005C529C"/>
    <w:rsid w:val="005C538C"/>
    <w:rsid w:val="005C5415"/>
    <w:rsid w:val="005C5526"/>
    <w:rsid w:val="005C5B94"/>
    <w:rsid w:val="005C5DF6"/>
    <w:rsid w:val="005C5F22"/>
    <w:rsid w:val="005C5F52"/>
    <w:rsid w:val="005C649C"/>
    <w:rsid w:val="005C659D"/>
    <w:rsid w:val="005C6650"/>
    <w:rsid w:val="005C66A3"/>
    <w:rsid w:val="005C673F"/>
    <w:rsid w:val="005C67EC"/>
    <w:rsid w:val="005C6837"/>
    <w:rsid w:val="005C6D2B"/>
    <w:rsid w:val="005C6E7C"/>
    <w:rsid w:val="005C6EE1"/>
    <w:rsid w:val="005C73E0"/>
    <w:rsid w:val="005C7531"/>
    <w:rsid w:val="005C789B"/>
    <w:rsid w:val="005C7F61"/>
    <w:rsid w:val="005C7F8A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BA0"/>
    <w:rsid w:val="005D0F53"/>
    <w:rsid w:val="005D0F89"/>
    <w:rsid w:val="005D0F9A"/>
    <w:rsid w:val="005D12B2"/>
    <w:rsid w:val="005D168F"/>
    <w:rsid w:val="005D1AB0"/>
    <w:rsid w:val="005D1BAC"/>
    <w:rsid w:val="005D1CDA"/>
    <w:rsid w:val="005D1EA0"/>
    <w:rsid w:val="005D1F89"/>
    <w:rsid w:val="005D218D"/>
    <w:rsid w:val="005D2625"/>
    <w:rsid w:val="005D26EF"/>
    <w:rsid w:val="005D26F9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A9A"/>
    <w:rsid w:val="005D5B93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50"/>
    <w:rsid w:val="005D73FE"/>
    <w:rsid w:val="005D772E"/>
    <w:rsid w:val="005D7912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5F"/>
    <w:rsid w:val="005E06E8"/>
    <w:rsid w:val="005E0773"/>
    <w:rsid w:val="005E09C8"/>
    <w:rsid w:val="005E0A63"/>
    <w:rsid w:val="005E0AFE"/>
    <w:rsid w:val="005E0CE2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9D6"/>
    <w:rsid w:val="005E2A26"/>
    <w:rsid w:val="005E2D89"/>
    <w:rsid w:val="005E3092"/>
    <w:rsid w:val="005E3309"/>
    <w:rsid w:val="005E3733"/>
    <w:rsid w:val="005E39B2"/>
    <w:rsid w:val="005E3CF3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8F"/>
    <w:rsid w:val="005E49C2"/>
    <w:rsid w:val="005E4A74"/>
    <w:rsid w:val="005E4B27"/>
    <w:rsid w:val="005E4BD8"/>
    <w:rsid w:val="005E4EB4"/>
    <w:rsid w:val="005E4EC6"/>
    <w:rsid w:val="005E51E8"/>
    <w:rsid w:val="005E5282"/>
    <w:rsid w:val="005E58E1"/>
    <w:rsid w:val="005E5925"/>
    <w:rsid w:val="005E5981"/>
    <w:rsid w:val="005E5A53"/>
    <w:rsid w:val="005E5E85"/>
    <w:rsid w:val="005E5EC9"/>
    <w:rsid w:val="005E6043"/>
    <w:rsid w:val="005E6066"/>
    <w:rsid w:val="005E62F9"/>
    <w:rsid w:val="005E6892"/>
    <w:rsid w:val="005E6A76"/>
    <w:rsid w:val="005E6B6C"/>
    <w:rsid w:val="005E6BC2"/>
    <w:rsid w:val="005E6C63"/>
    <w:rsid w:val="005E6EF6"/>
    <w:rsid w:val="005E6F28"/>
    <w:rsid w:val="005E7265"/>
    <w:rsid w:val="005E736A"/>
    <w:rsid w:val="005E743C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16C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BF8"/>
    <w:rsid w:val="005F2C2E"/>
    <w:rsid w:val="005F2EEF"/>
    <w:rsid w:val="005F30F9"/>
    <w:rsid w:val="005F3600"/>
    <w:rsid w:val="005F3850"/>
    <w:rsid w:val="005F3B54"/>
    <w:rsid w:val="005F3BA7"/>
    <w:rsid w:val="005F3BDC"/>
    <w:rsid w:val="005F4000"/>
    <w:rsid w:val="005F4110"/>
    <w:rsid w:val="005F44FD"/>
    <w:rsid w:val="005F460D"/>
    <w:rsid w:val="005F4736"/>
    <w:rsid w:val="005F497A"/>
    <w:rsid w:val="005F4D03"/>
    <w:rsid w:val="005F51FD"/>
    <w:rsid w:val="005F5227"/>
    <w:rsid w:val="005F52B8"/>
    <w:rsid w:val="005F5361"/>
    <w:rsid w:val="005F5419"/>
    <w:rsid w:val="005F56C1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405"/>
    <w:rsid w:val="005F75B4"/>
    <w:rsid w:val="005F77B0"/>
    <w:rsid w:val="005F77D1"/>
    <w:rsid w:val="005F79DA"/>
    <w:rsid w:val="005F7BB3"/>
    <w:rsid w:val="005F7EFF"/>
    <w:rsid w:val="00600279"/>
    <w:rsid w:val="0060040D"/>
    <w:rsid w:val="006005E3"/>
    <w:rsid w:val="00600766"/>
    <w:rsid w:val="006009F7"/>
    <w:rsid w:val="00600C7E"/>
    <w:rsid w:val="00600CB8"/>
    <w:rsid w:val="00600CEB"/>
    <w:rsid w:val="00600E2C"/>
    <w:rsid w:val="00600F3F"/>
    <w:rsid w:val="00601086"/>
    <w:rsid w:val="006010B9"/>
    <w:rsid w:val="006011FF"/>
    <w:rsid w:val="006013A4"/>
    <w:rsid w:val="0060154C"/>
    <w:rsid w:val="00601584"/>
    <w:rsid w:val="0060164B"/>
    <w:rsid w:val="0060171F"/>
    <w:rsid w:val="006018D4"/>
    <w:rsid w:val="0060194E"/>
    <w:rsid w:val="00601982"/>
    <w:rsid w:val="006019D1"/>
    <w:rsid w:val="00601A11"/>
    <w:rsid w:val="00601ABE"/>
    <w:rsid w:val="00601E2A"/>
    <w:rsid w:val="00601ED1"/>
    <w:rsid w:val="00601FD3"/>
    <w:rsid w:val="00602222"/>
    <w:rsid w:val="00602342"/>
    <w:rsid w:val="00602407"/>
    <w:rsid w:val="00602464"/>
    <w:rsid w:val="006024A1"/>
    <w:rsid w:val="00602641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33"/>
    <w:rsid w:val="006041A7"/>
    <w:rsid w:val="0060420B"/>
    <w:rsid w:val="00604281"/>
    <w:rsid w:val="006043AA"/>
    <w:rsid w:val="0060470C"/>
    <w:rsid w:val="00604837"/>
    <w:rsid w:val="00604C5D"/>
    <w:rsid w:val="00604F8B"/>
    <w:rsid w:val="006050E5"/>
    <w:rsid w:val="0060520C"/>
    <w:rsid w:val="006053A6"/>
    <w:rsid w:val="00605674"/>
    <w:rsid w:val="006058DD"/>
    <w:rsid w:val="00605BC9"/>
    <w:rsid w:val="00605E88"/>
    <w:rsid w:val="00605EF6"/>
    <w:rsid w:val="006060EC"/>
    <w:rsid w:val="00606182"/>
    <w:rsid w:val="0060662F"/>
    <w:rsid w:val="00606852"/>
    <w:rsid w:val="00606B6E"/>
    <w:rsid w:val="00607107"/>
    <w:rsid w:val="0060731B"/>
    <w:rsid w:val="00607535"/>
    <w:rsid w:val="00607699"/>
    <w:rsid w:val="006076B8"/>
    <w:rsid w:val="006076BA"/>
    <w:rsid w:val="00607BFE"/>
    <w:rsid w:val="00607D12"/>
    <w:rsid w:val="00607E3B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214"/>
    <w:rsid w:val="006115A7"/>
    <w:rsid w:val="006116A5"/>
    <w:rsid w:val="0061173F"/>
    <w:rsid w:val="006117D3"/>
    <w:rsid w:val="00611E17"/>
    <w:rsid w:val="00611F79"/>
    <w:rsid w:val="00612027"/>
    <w:rsid w:val="00612045"/>
    <w:rsid w:val="006121A3"/>
    <w:rsid w:val="0061264B"/>
    <w:rsid w:val="006126B3"/>
    <w:rsid w:val="00612B23"/>
    <w:rsid w:val="00612C56"/>
    <w:rsid w:val="00612D6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4EB6"/>
    <w:rsid w:val="0061500A"/>
    <w:rsid w:val="0061502A"/>
    <w:rsid w:val="006155A7"/>
    <w:rsid w:val="00615712"/>
    <w:rsid w:val="00615775"/>
    <w:rsid w:val="006157B4"/>
    <w:rsid w:val="00615B0D"/>
    <w:rsid w:val="00615E48"/>
    <w:rsid w:val="00615EFF"/>
    <w:rsid w:val="00615F42"/>
    <w:rsid w:val="00616070"/>
    <w:rsid w:val="00616303"/>
    <w:rsid w:val="00616331"/>
    <w:rsid w:val="00616436"/>
    <w:rsid w:val="006168C6"/>
    <w:rsid w:val="00616942"/>
    <w:rsid w:val="00616953"/>
    <w:rsid w:val="00617072"/>
    <w:rsid w:val="006176B8"/>
    <w:rsid w:val="006178A5"/>
    <w:rsid w:val="006179D4"/>
    <w:rsid w:val="00617A86"/>
    <w:rsid w:val="00620198"/>
    <w:rsid w:val="00620268"/>
    <w:rsid w:val="00620463"/>
    <w:rsid w:val="00620AC7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21"/>
    <w:rsid w:val="00622E76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14E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4F5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8B8"/>
    <w:rsid w:val="00627D64"/>
    <w:rsid w:val="00627E16"/>
    <w:rsid w:val="00627F18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2A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3A7F"/>
    <w:rsid w:val="006343B8"/>
    <w:rsid w:val="006343EF"/>
    <w:rsid w:val="00634943"/>
    <w:rsid w:val="00634A89"/>
    <w:rsid w:val="00634DB7"/>
    <w:rsid w:val="00634E34"/>
    <w:rsid w:val="00634E48"/>
    <w:rsid w:val="00634F52"/>
    <w:rsid w:val="00634FFE"/>
    <w:rsid w:val="00635046"/>
    <w:rsid w:val="0063504E"/>
    <w:rsid w:val="0063507A"/>
    <w:rsid w:val="0063509C"/>
    <w:rsid w:val="00635531"/>
    <w:rsid w:val="00635554"/>
    <w:rsid w:val="00635923"/>
    <w:rsid w:val="00635958"/>
    <w:rsid w:val="00635CFC"/>
    <w:rsid w:val="00636511"/>
    <w:rsid w:val="00636772"/>
    <w:rsid w:val="006368E2"/>
    <w:rsid w:val="0063698E"/>
    <w:rsid w:val="00636BC1"/>
    <w:rsid w:val="00636F16"/>
    <w:rsid w:val="00637007"/>
    <w:rsid w:val="0063718F"/>
    <w:rsid w:val="006374E8"/>
    <w:rsid w:val="006375E4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A14"/>
    <w:rsid w:val="00640B18"/>
    <w:rsid w:val="00640C2C"/>
    <w:rsid w:val="00640E90"/>
    <w:rsid w:val="00640EBD"/>
    <w:rsid w:val="00640F80"/>
    <w:rsid w:val="00640F9A"/>
    <w:rsid w:val="00641125"/>
    <w:rsid w:val="00641135"/>
    <w:rsid w:val="00641224"/>
    <w:rsid w:val="006413F2"/>
    <w:rsid w:val="00641556"/>
    <w:rsid w:val="00641637"/>
    <w:rsid w:val="00641705"/>
    <w:rsid w:val="006417DA"/>
    <w:rsid w:val="00641B04"/>
    <w:rsid w:val="00641ED2"/>
    <w:rsid w:val="00641F13"/>
    <w:rsid w:val="00641FCE"/>
    <w:rsid w:val="00642351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3B"/>
    <w:rsid w:val="00643F60"/>
    <w:rsid w:val="006442BE"/>
    <w:rsid w:val="006443A2"/>
    <w:rsid w:val="006445CC"/>
    <w:rsid w:val="006445FB"/>
    <w:rsid w:val="0064466E"/>
    <w:rsid w:val="0064475F"/>
    <w:rsid w:val="006447A4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3EC"/>
    <w:rsid w:val="0064540A"/>
    <w:rsid w:val="00645410"/>
    <w:rsid w:val="0064571B"/>
    <w:rsid w:val="0064575B"/>
    <w:rsid w:val="00645AA9"/>
    <w:rsid w:val="00645B28"/>
    <w:rsid w:val="00645C64"/>
    <w:rsid w:val="006460AA"/>
    <w:rsid w:val="00646CD0"/>
    <w:rsid w:val="00646EBA"/>
    <w:rsid w:val="00646FFF"/>
    <w:rsid w:val="00647133"/>
    <w:rsid w:val="0064721F"/>
    <w:rsid w:val="0064728B"/>
    <w:rsid w:val="0064762D"/>
    <w:rsid w:val="0064774F"/>
    <w:rsid w:val="006477DB"/>
    <w:rsid w:val="00647B83"/>
    <w:rsid w:val="00647D84"/>
    <w:rsid w:val="00647ECB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B89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94C"/>
    <w:rsid w:val="00653C94"/>
    <w:rsid w:val="00653E20"/>
    <w:rsid w:val="00653F5F"/>
    <w:rsid w:val="00654355"/>
    <w:rsid w:val="006543D8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71C9"/>
    <w:rsid w:val="00657336"/>
    <w:rsid w:val="006574AD"/>
    <w:rsid w:val="00657957"/>
    <w:rsid w:val="006579F7"/>
    <w:rsid w:val="00657CD2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5E"/>
    <w:rsid w:val="006610A4"/>
    <w:rsid w:val="006613CB"/>
    <w:rsid w:val="006613EC"/>
    <w:rsid w:val="006615D5"/>
    <w:rsid w:val="00661776"/>
    <w:rsid w:val="006618D6"/>
    <w:rsid w:val="006618EA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44"/>
    <w:rsid w:val="00662C4E"/>
    <w:rsid w:val="00662C7C"/>
    <w:rsid w:val="00662E5F"/>
    <w:rsid w:val="00662F7A"/>
    <w:rsid w:val="0066335A"/>
    <w:rsid w:val="006637CE"/>
    <w:rsid w:val="00664052"/>
    <w:rsid w:val="006640F9"/>
    <w:rsid w:val="006646DC"/>
    <w:rsid w:val="00664785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6EA9"/>
    <w:rsid w:val="00666F78"/>
    <w:rsid w:val="00667629"/>
    <w:rsid w:val="006676BA"/>
    <w:rsid w:val="00667882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029"/>
    <w:rsid w:val="006710E3"/>
    <w:rsid w:val="006711E2"/>
    <w:rsid w:val="006711EA"/>
    <w:rsid w:val="00671748"/>
    <w:rsid w:val="00671752"/>
    <w:rsid w:val="0067178C"/>
    <w:rsid w:val="006717E2"/>
    <w:rsid w:val="006718EE"/>
    <w:rsid w:val="00671A79"/>
    <w:rsid w:val="00671B42"/>
    <w:rsid w:val="00671B4F"/>
    <w:rsid w:val="00671CD2"/>
    <w:rsid w:val="00671FE9"/>
    <w:rsid w:val="006722CE"/>
    <w:rsid w:val="00672420"/>
    <w:rsid w:val="0067251A"/>
    <w:rsid w:val="006726E2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390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69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967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3D9"/>
    <w:rsid w:val="006814D9"/>
    <w:rsid w:val="0068162C"/>
    <w:rsid w:val="006817C0"/>
    <w:rsid w:val="00681B8F"/>
    <w:rsid w:val="00681D02"/>
    <w:rsid w:val="00681D98"/>
    <w:rsid w:val="00682178"/>
    <w:rsid w:val="006821C2"/>
    <w:rsid w:val="006821DA"/>
    <w:rsid w:val="00682A66"/>
    <w:rsid w:val="00683070"/>
    <w:rsid w:val="006834ED"/>
    <w:rsid w:val="00683570"/>
    <w:rsid w:val="00683607"/>
    <w:rsid w:val="0068473B"/>
    <w:rsid w:val="00684A96"/>
    <w:rsid w:val="00684B69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2A9"/>
    <w:rsid w:val="00686396"/>
    <w:rsid w:val="006863BD"/>
    <w:rsid w:val="0068644D"/>
    <w:rsid w:val="006864E6"/>
    <w:rsid w:val="0068671D"/>
    <w:rsid w:val="00686814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CD3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C19"/>
    <w:rsid w:val="00692D2A"/>
    <w:rsid w:val="00692DB2"/>
    <w:rsid w:val="00693775"/>
    <w:rsid w:val="006938CC"/>
    <w:rsid w:val="006939A6"/>
    <w:rsid w:val="00693C26"/>
    <w:rsid w:val="00693E10"/>
    <w:rsid w:val="00693EF4"/>
    <w:rsid w:val="006942C4"/>
    <w:rsid w:val="00694461"/>
    <w:rsid w:val="00694463"/>
    <w:rsid w:val="00694A09"/>
    <w:rsid w:val="00694A58"/>
    <w:rsid w:val="00694B1E"/>
    <w:rsid w:val="00694B47"/>
    <w:rsid w:val="00694D40"/>
    <w:rsid w:val="0069531D"/>
    <w:rsid w:val="00695418"/>
    <w:rsid w:val="00695EF3"/>
    <w:rsid w:val="0069627A"/>
    <w:rsid w:val="0069629C"/>
    <w:rsid w:val="006962AF"/>
    <w:rsid w:val="006963C4"/>
    <w:rsid w:val="00696662"/>
    <w:rsid w:val="006966F3"/>
    <w:rsid w:val="00696F16"/>
    <w:rsid w:val="006971E7"/>
    <w:rsid w:val="0069730C"/>
    <w:rsid w:val="00697417"/>
    <w:rsid w:val="00697573"/>
    <w:rsid w:val="00697628"/>
    <w:rsid w:val="006976D5"/>
    <w:rsid w:val="006976DB"/>
    <w:rsid w:val="006976E3"/>
    <w:rsid w:val="00697728"/>
    <w:rsid w:val="006977F4"/>
    <w:rsid w:val="00697DB4"/>
    <w:rsid w:val="00697DDC"/>
    <w:rsid w:val="00697FC1"/>
    <w:rsid w:val="006A00CC"/>
    <w:rsid w:val="006A014F"/>
    <w:rsid w:val="006A0368"/>
    <w:rsid w:val="006A0615"/>
    <w:rsid w:val="006A083B"/>
    <w:rsid w:val="006A0D37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36D"/>
    <w:rsid w:val="006A2559"/>
    <w:rsid w:val="006A27D7"/>
    <w:rsid w:val="006A2BC6"/>
    <w:rsid w:val="006A2CEE"/>
    <w:rsid w:val="006A2E76"/>
    <w:rsid w:val="006A30A4"/>
    <w:rsid w:val="006A31E6"/>
    <w:rsid w:val="006A33B9"/>
    <w:rsid w:val="006A35AF"/>
    <w:rsid w:val="006A3773"/>
    <w:rsid w:val="006A3DBF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91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184"/>
    <w:rsid w:val="006A62CE"/>
    <w:rsid w:val="006A67F9"/>
    <w:rsid w:val="006A6C4D"/>
    <w:rsid w:val="006A6E2B"/>
    <w:rsid w:val="006A732E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D8"/>
    <w:rsid w:val="006B16ED"/>
    <w:rsid w:val="006B1714"/>
    <w:rsid w:val="006B1835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AAE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63C"/>
    <w:rsid w:val="006C1E4E"/>
    <w:rsid w:val="006C1EBF"/>
    <w:rsid w:val="006C2365"/>
    <w:rsid w:val="006C254E"/>
    <w:rsid w:val="006C2566"/>
    <w:rsid w:val="006C2823"/>
    <w:rsid w:val="006C28D9"/>
    <w:rsid w:val="006C2923"/>
    <w:rsid w:val="006C2A4B"/>
    <w:rsid w:val="006C2B4F"/>
    <w:rsid w:val="006C2F62"/>
    <w:rsid w:val="006C2FC0"/>
    <w:rsid w:val="006C3199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556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917"/>
    <w:rsid w:val="006C5C96"/>
    <w:rsid w:val="006C5E7A"/>
    <w:rsid w:val="006C6129"/>
    <w:rsid w:val="006C62CC"/>
    <w:rsid w:val="006C632D"/>
    <w:rsid w:val="006C6386"/>
    <w:rsid w:val="006C641D"/>
    <w:rsid w:val="006C65ED"/>
    <w:rsid w:val="006C672F"/>
    <w:rsid w:val="006C6798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056"/>
    <w:rsid w:val="006D10C9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2E61"/>
    <w:rsid w:val="006D3399"/>
    <w:rsid w:val="006D33E6"/>
    <w:rsid w:val="006D3F26"/>
    <w:rsid w:val="006D3FCA"/>
    <w:rsid w:val="006D41FE"/>
    <w:rsid w:val="006D4305"/>
    <w:rsid w:val="006D448B"/>
    <w:rsid w:val="006D44F2"/>
    <w:rsid w:val="006D476B"/>
    <w:rsid w:val="006D499C"/>
    <w:rsid w:val="006D499D"/>
    <w:rsid w:val="006D4B53"/>
    <w:rsid w:val="006D4E4F"/>
    <w:rsid w:val="006D534E"/>
    <w:rsid w:val="006D5623"/>
    <w:rsid w:val="006D5656"/>
    <w:rsid w:val="006D5A70"/>
    <w:rsid w:val="006D5D4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159"/>
    <w:rsid w:val="006D7350"/>
    <w:rsid w:val="006D73B4"/>
    <w:rsid w:val="006D75B6"/>
    <w:rsid w:val="006D7733"/>
    <w:rsid w:val="006D78F2"/>
    <w:rsid w:val="006D7CA0"/>
    <w:rsid w:val="006E0188"/>
    <w:rsid w:val="006E042C"/>
    <w:rsid w:val="006E05AC"/>
    <w:rsid w:val="006E0868"/>
    <w:rsid w:val="006E0933"/>
    <w:rsid w:val="006E0C03"/>
    <w:rsid w:val="006E0DAA"/>
    <w:rsid w:val="006E0E5E"/>
    <w:rsid w:val="006E0FB9"/>
    <w:rsid w:val="006E1055"/>
    <w:rsid w:val="006E1140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4CE"/>
    <w:rsid w:val="006E24E6"/>
    <w:rsid w:val="006E272D"/>
    <w:rsid w:val="006E2BFC"/>
    <w:rsid w:val="006E2EF3"/>
    <w:rsid w:val="006E3178"/>
    <w:rsid w:val="006E31A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3"/>
    <w:rsid w:val="006E480D"/>
    <w:rsid w:val="006E4923"/>
    <w:rsid w:val="006E50FE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167"/>
    <w:rsid w:val="006F076D"/>
    <w:rsid w:val="006F08F7"/>
    <w:rsid w:val="006F0A88"/>
    <w:rsid w:val="006F0B89"/>
    <w:rsid w:val="006F0D97"/>
    <w:rsid w:val="006F0E58"/>
    <w:rsid w:val="006F0FEF"/>
    <w:rsid w:val="006F117D"/>
    <w:rsid w:val="006F1294"/>
    <w:rsid w:val="006F1597"/>
    <w:rsid w:val="006F15ED"/>
    <w:rsid w:val="006F1A29"/>
    <w:rsid w:val="006F1EA6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344"/>
    <w:rsid w:val="006F34BB"/>
    <w:rsid w:val="006F35CE"/>
    <w:rsid w:val="006F376B"/>
    <w:rsid w:val="006F3F23"/>
    <w:rsid w:val="006F4379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5C87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B8"/>
    <w:rsid w:val="006F7EEB"/>
    <w:rsid w:val="0070064F"/>
    <w:rsid w:val="00700694"/>
    <w:rsid w:val="00700994"/>
    <w:rsid w:val="007009F4"/>
    <w:rsid w:val="00700D8C"/>
    <w:rsid w:val="00700F6F"/>
    <w:rsid w:val="00701306"/>
    <w:rsid w:val="007013BF"/>
    <w:rsid w:val="00701499"/>
    <w:rsid w:val="007016C6"/>
    <w:rsid w:val="007019D8"/>
    <w:rsid w:val="00701D11"/>
    <w:rsid w:val="00701E66"/>
    <w:rsid w:val="00702080"/>
    <w:rsid w:val="00702307"/>
    <w:rsid w:val="0070256E"/>
    <w:rsid w:val="00702865"/>
    <w:rsid w:val="007029D5"/>
    <w:rsid w:val="00702EE1"/>
    <w:rsid w:val="00702F5E"/>
    <w:rsid w:val="0070355D"/>
    <w:rsid w:val="0070389E"/>
    <w:rsid w:val="00703998"/>
    <w:rsid w:val="00703BF8"/>
    <w:rsid w:val="00703D5C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A83"/>
    <w:rsid w:val="00705CA8"/>
    <w:rsid w:val="00705D33"/>
    <w:rsid w:val="00705FA3"/>
    <w:rsid w:val="00705FC4"/>
    <w:rsid w:val="007060BF"/>
    <w:rsid w:val="00706374"/>
    <w:rsid w:val="00706462"/>
    <w:rsid w:val="007065CE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3DC"/>
    <w:rsid w:val="007105EC"/>
    <w:rsid w:val="007106E0"/>
    <w:rsid w:val="0071076F"/>
    <w:rsid w:val="00710896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0FA"/>
    <w:rsid w:val="0071316E"/>
    <w:rsid w:val="0071331A"/>
    <w:rsid w:val="0071335A"/>
    <w:rsid w:val="0071349C"/>
    <w:rsid w:val="0071376E"/>
    <w:rsid w:val="0071380B"/>
    <w:rsid w:val="00713931"/>
    <w:rsid w:val="00713B4F"/>
    <w:rsid w:val="00713C6F"/>
    <w:rsid w:val="00713D48"/>
    <w:rsid w:val="00713E22"/>
    <w:rsid w:val="00713F2D"/>
    <w:rsid w:val="00713FB8"/>
    <w:rsid w:val="00714199"/>
    <w:rsid w:val="007144E2"/>
    <w:rsid w:val="007146C1"/>
    <w:rsid w:val="00714798"/>
    <w:rsid w:val="0071495F"/>
    <w:rsid w:val="00714A0E"/>
    <w:rsid w:val="00714B59"/>
    <w:rsid w:val="00714BD3"/>
    <w:rsid w:val="0071528A"/>
    <w:rsid w:val="007153D8"/>
    <w:rsid w:val="00715504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B8"/>
    <w:rsid w:val="00716E97"/>
    <w:rsid w:val="00717145"/>
    <w:rsid w:val="007173D7"/>
    <w:rsid w:val="00717451"/>
    <w:rsid w:val="0071780B"/>
    <w:rsid w:val="00717A10"/>
    <w:rsid w:val="00717C53"/>
    <w:rsid w:val="00717CE7"/>
    <w:rsid w:val="00717E5D"/>
    <w:rsid w:val="007201EF"/>
    <w:rsid w:val="00720301"/>
    <w:rsid w:val="007205E5"/>
    <w:rsid w:val="00720A77"/>
    <w:rsid w:val="00720CA3"/>
    <w:rsid w:val="007211CA"/>
    <w:rsid w:val="00721242"/>
    <w:rsid w:val="00721591"/>
    <w:rsid w:val="007217E4"/>
    <w:rsid w:val="00721804"/>
    <w:rsid w:val="0072186A"/>
    <w:rsid w:val="00721BDE"/>
    <w:rsid w:val="00721DAA"/>
    <w:rsid w:val="00721F19"/>
    <w:rsid w:val="00722011"/>
    <w:rsid w:val="00722091"/>
    <w:rsid w:val="007223A7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5DEE"/>
    <w:rsid w:val="0072617E"/>
    <w:rsid w:val="00726222"/>
    <w:rsid w:val="00726556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B83"/>
    <w:rsid w:val="00727D97"/>
    <w:rsid w:val="00727FAE"/>
    <w:rsid w:val="00727FC7"/>
    <w:rsid w:val="00730152"/>
    <w:rsid w:val="007301ED"/>
    <w:rsid w:val="00730649"/>
    <w:rsid w:val="007306A2"/>
    <w:rsid w:val="007308B9"/>
    <w:rsid w:val="00730A18"/>
    <w:rsid w:val="00730B4D"/>
    <w:rsid w:val="00730BEB"/>
    <w:rsid w:val="00730D15"/>
    <w:rsid w:val="00730E33"/>
    <w:rsid w:val="00730FEB"/>
    <w:rsid w:val="0073107C"/>
    <w:rsid w:val="00731109"/>
    <w:rsid w:val="0073111E"/>
    <w:rsid w:val="00731241"/>
    <w:rsid w:val="0073124F"/>
    <w:rsid w:val="0073127E"/>
    <w:rsid w:val="0073158E"/>
    <w:rsid w:val="00731662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93"/>
    <w:rsid w:val="007325F8"/>
    <w:rsid w:val="00732C75"/>
    <w:rsid w:val="00732EBE"/>
    <w:rsid w:val="00732FAA"/>
    <w:rsid w:val="00733170"/>
    <w:rsid w:val="007331FD"/>
    <w:rsid w:val="007334ED"/>
    <w:rsid w:val="00733535"/>
    <w:rsid w:val="00733582"/>
    <w:rsid w:val="0073369C"/>
    <w:rsid w:val="007337E9"/>
    <w:rsid w:val="00733A21"/>
    <w:rsid w:val="00733BBF"/>
    <w:rsid w:val="00733C0B"/>
    <w:rsid w:val="007341E3"/>
    <w:rsid w:val="00734221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C3E"/>
    <w:rsid w:val="00736EE4"/>
    <w:rsid w:val="00736EF4"/>
    <w:rsid w:val="0073749E"/>
    <w:rsid w:val="00737708"/>
    <w:rsid w:val="00737978"/>
    <w:rsid w:val="00737BA4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0BA1"/>
    <w:rsid w:val="00740BCE"/>
    <w:rsid w:val="00740D71"/>
    <w:rsid w:val="0074103D"/>
    <w:rsid w:val="007410B5"/>
    <w:rsid w:val="007411AD"/>
    <w:rsid w:val="00741404"/>
    <w:rsid w:val="0074149D"/>
    <w:rsid w:val="00741526"/>
    <w:rsid w:val="00741763"/>
    <w:rsid w:val="0074185B"/>
    <w:rsid w:val="007418D9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ED9"/>
    <w:rsid w:val="00742F0D"/>
    <w:rsid w:val="0074349D"/>
    <w:rsid w:val="007434B3"/>
    <w:rsid w:val="007435C5"/>
    <w:rsid w:val="00743775"/>
    <w:rsid w:val="0074384A"/>
    <w:rsid w:val="0074389E"/>
    <w:rsid w:val="0074399A"/>
    <w:rsid w:val="00743AE0"/>
    <w:rsid w:val="00743CCA"/>
    <w:rsid w:val="00743DE8"/>
    <w:rsid w:val="00743F43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85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E32"/>
    <w:rsid w:val="00750F2C"/>
    <w:rsid w:val="00751066"/>
    <w:rsid w:val="00751330"/>
    <w:rsid w:val="007513D9"/>
    <w:rsid w:val="00751447"/>
    <w:rsid w:val="007516D9"/>
    <w:rsid w:val="00751916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310"/>
    <w:rsid w:val="00754611"/>
    <w:rsid w:val="00754E04"/>
    <w:rsid w:val="00754EBA"/>
    <w:rsid w:val="00755271"/>
    <w:rsid w:val="007552D3"/>
    <w:rsid w:val="007552EF"/>
    <w:rsid w:val="00755577"/>
    <w:rsid w:val="00755626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D89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EEF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25"/>
    <w:rsid w:val="00765B52"/>
    <w:rsid w:val="00765DC4"/>
    <w:rsid w:val="00765E5D"/>
    <w:rsid w:val="007661A1"/>
    <w:rsid w:val="0076698D"/>
    <w:rsid w:val="00766A18"/>
    <w:rsid w:val="00766A37"/>
    <w:rsid w:val="00766ADB"/>
    <w:rsid w:val="00766EF4"/>
    <w:rsid w:val="007670B8"/>
    <w:rsid w:val="0076718C"/>
    <w:rsid w:val="00767479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5F"/>
    <w:rsid w:val="0077016B"/>
    <w:rsid w:val="00770371"/>
    <w:rsid w:val="007703DD"/>
    <w:rsid w:val="0077049D"/>
    <w:rsid w:val="0077060D"/>
    <w:rsid w:val="007707D2"/>
    <w:rsid w:val="007707F5"/>
    <w:rsid w:val="00770E05"/>
    <w:rsid w:val="00770FDC"/>
    <w:rsid w:val="007711E5"/>
    <w:rsid w:val="0077132D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9A"/>
    <w:rsid w:val="00772CBF"/>
    <w:rsid w:val="00772DFD"/>
    <w:rsid w:val="00772E7F"/>
    <w:rsid w:val="00772F08"/>
    <w:rsid w:val="00772F32"/>
    <w:rsid w:val="00773211"/>
    <w:rsid w:val="00773654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979"/>
    <w:rsid w:val="00774A84"/>
    <w:rsid w:val="00774E07"/>
    <w:rsid w:val="00775040"/>
    <w:rsid w:val="00775066"/>
    <w:rsid w:val="00775362"/>
    <w:rsid w:val="00775561"/>
    <w:rsid w:val="0077560E"/>
    <w:rsid w:val="00775893"/>
    <w:rsid w:val="00775940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2DE2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9F9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0FB"/>
    <w:rsid w:val="00787173"/>
    <w:rsid w:val="0078719C"/>
    <w:rsid w:val="0078729F"/>
    <w:rsid w:val="007873D9"/>
    <w:rsid w:val="00787580"/>
    <w:rsid w:val="007875A1"/>
    <w:rsid w:val="007876CC"/>
    <w:rsid w:val="0078772E"/>
    <w:rsid w:val="007877BC"/>
    <w:rsid w:val="007878BA"/>
    <w:rsid w:val="0078790A"/>
    <w:rsid w:val="00787AA5"/>
    <w:rsid w:val="00787F67"/>
    <w:rsid w:val="00790060"/>
    <w:rsid w:val="00790303"/>
    <w:rsid w:val="0079067B"/>
    <w:rsid w:val="007906CF"/>
    <w:rsid w:val="00790B5D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6E"/>
    <w:rsid w:val="00792B03"/>
    <w:rsid w:val="00792DCB"/>
    <w:rsid w:val="00792E8B"/>
    <w:rsid w:val="00792F41"/>
    <w:rsid w:val="00793048"/>
    <w:rsid w:val="007930DB"/>
    <w:rsid w:val="007932C2"/>
    <w:rsid w:val="0079365A"/>
    <w:rsid w:val="007937AF"/>
    <w:rsid w:val="00793951"/>
    <w:rsid w:val="00793A6E"/>
    <w:rsid w:val="00793AAA"/>
    <w:rsid w:val="00793AF6"/>
    <w:rsid w:val="00793B17"/>
    <w:rsid w:val="00793B39"/>
    <w:rsid w:val="00793B66"/>
    <w:rsid w:val="00793BF8"/>
    <w:rsid w:val="00793C16"/>
    <w:rsid w:val="00793FA5"/>
    <w:rsid w:val="0079417F"/>
    <w:rsid w:val="007941D0"/>
    <w:rsid w:val="007943AE"/>
    <w:rsid w:val="00794507"/>
    <w:rsid w:val="007947A4"/>
    <w:rsid w:val="007947C6"/>
    <w:rsid w:val="00795201"/>
    <w:rsid w:val="00795609"/>
    <w:rsid w:val="0079597A"/>
    <w:rsid w:val="00795987"/>
    <w:rsid w:val="00795BC4"/>
    <w:rsid w:val="00795D46"/>
    <w:rsid w:val="00795F80"/>
    <w:rsid w:val="0079601B"/>
    <w:rsid w:val="00796167"/>
    <w:rsid w:val="007961A1"/>
    <w:rsid w:val="007962AB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CB7"/>
    <w:rsid w:val="00797EA5"/>
    <w:rsid w:val="00797F4B"/>
    <w:rsid w:val="007A00DB"/>
    <w:rsid w:val="007A0144"/>
    <w:rsid w:val="007A0356"/>
    <w:rsid w:val="007A07A6"/>
    <w:rsid w:val="007A07BD"/>
    <w:rsid w:val="007A0884"/>
    <w:rsid w:val="007A0D7E"/>
    <w:rsid w:val="007A10D7"/>
    <w:rsid w:val="007A1126"/>
    <w:rsid w:val="007A1313"/>
    <w:rsid w:val="007A169D"/>
    <w:rsid w:val="007A1BF8"/>
    <w:rsid w:val="007A1C6B"/>
    <w:rsid w:val="007A1D35"/>
    <w:rsid w:val="007A220F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3FEF"/>
    <w:rsid w:val="007A41B7"/>
    <w:rsid w:val="007A41E5"/>
    <w:rsid w:val="007A4278"/>
    <w:rsid w:val="007A44FE"/>
    <w:rsid w:val="007A4537"/>
    <w:rsid w:val="007A45E7"/>
    <w:rsid w:val="007A46AD"/>
    <w:rsid w:val="007A471D"/>
    <w:rsid w:val="007A4918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EB"/>
    <w:rsid w:val="007A62FE"/>
    <w:rsid w:val="007A687B"/>
    <w:rsid w:val="007A69F8"/>
    <w:rsid w:val="007A6A07"/>
    <w:rsid w:val="007A6DD9"/>
    <w:rsid w:val="007A6E82"/>
    <w:rsid w:val="007A771F"/>
    <w:rsid w:val="007A789C"/>
    <w:rsid w:val="007A7955"/>
    <w:rsid w:val="007A79C8"/>
    <w:rsid w:val="007A7B50"/>
    <w:rsid w:val="007A7DB2"/>
    <w:rsid w:val="007A7F0E"/>
    <w:rsid w:val="007A7F1E"/>
    <w:rsid w:val="007A7FD9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4BC"/>
    <w:rsid w:val="007B174B"/>
    <w:rsid w:val="007B1789"/>
    <w:rsid w:val="007B18F0"/>
    <w:rsid w:val="007B1922"/>
    <w:rsid w:val="007B1E8A"/>
    <w:rsid w:val="007B1F17"/>
    <w:rsid w:val="007B205C"/>
    <w:rsid w:val="007B223B"/>
    <w:rsid w:val="007B274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029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54"/>
    <w:rsid w:val="007B5D90"/>
    <w:rsid w:val="007B5DE8"/>
    <w:rsid w:val="007B5F44"/>
    <w:rsid w:val="007B6334"/>
    <w:rsid w:val="007B6E5C"/>
    <w:rsid w:val="007B6EFC"/>
    <w:rsid w:val="007B70D5"/>
    <w:rsid w:val="007B7222"/>
    <w:rsid w:val="007B7560"/>
    <w:rsid w:val="007B772A"/>
    <w:rsid w:val="007B7B6B"/>
    <w:rsid w:val="007B7BCA"/>
    <w:rsid w:val="007B7C99"/>
    <w:rsid w:val="007B7EF8"/>
    <w:rsid w:val="007C0347"/>
    <w:rsid w:val="007C0876"/>
    <w:rsid w:val="007C091D"/>
    <w:rsid w:val="007C0952"/>
    <w:rsid w:val="007C0BB6"/>
    <w:rsid w:val="007C0BE9"/>
    <w:rsid w:val="007C0C7E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A76"/>
    <w:rsid w:val="007C2D59"/>
    <w:rsid w:val="007C30EF"/>
    <w:rsid w:val="007C3316"/>
    <w:rsid w:val="007C3689"/>
    <w:rsid w:val="007C3761"/>
    <w:rsid w:val="007C39DB"/>
    <w:rsid w:val="007C3A9F"/>
    <w:rsid w:val="007C3ADC"/>
    <w:rsid w:val="007C3BF2"/>
    <w:rsid w:val="007C3C71"/>
    <w:rsid w:val="007C3D50"/>
    <w:rsid w:val="007C3EA8"/>
    <w:rsid w:val="007C3EFB"/>
    <w:rsid w:val="007C3F60"/>
    <w:rsid w:val="007C3F67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914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10C"/>
    <w:rsid w:val="007D1236"/>
    <w:rsid w:val="007D144C"/>
    <w:rsid w:val="007D16D4"/>
    <w:rsid w:val="007D1881"/>
    <w:rsid w:val="007D1D4B"/>
    <w:rsid w:val="007D1DA3"/>
    <w:rsid w:val="007D1EC0"/>
    <w:rsid w:val="007D1F8C"/>
    <w:rsid w:val="007D1FEB"/>
    <w:rsid w:val="007D2003"/>
    <w:rsid w:val="007D205C"/>
    <w:rsid w:val="007D22E1"/>
    <w:rsid w:val="007D2467"/>
    <w:rsid w:val="007D2840"/>
    <w:rsid w:val="007D2AB8"/>
    <w:rsid w:val="007D2D82"/>
    <w:rsid w:val="007D3124"/>
    <w:rsid w:val="007D3313"/>
    <w:rsid w:val="007D3510"/>
    <w:rsid w:val="007D352C"/>
    <w:rsid w:val="007D356D"/>
    <w:rsid w:val="007D35A6"/>
    <w:rsid w:val="007D35F4"/>
    <w:rsid w:val="007D3ADB"/>
    <w:rsid w:val="007D3BA1"/>
    <w:rsid w:val="007D3FED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9B2"/>
    <w:rsid w:val="007D7B55"/>
    <w:rsid w:val="007D7D9A"/>
    <w:rsid w:val="007E0490"/>
    <w:rsid w:val="007E06DD"/>
    <w:rsid w:val="007E080D"/>
    <w:rsid w:val="007E0A3E"/>
    <w:rsid w:val="007E0B50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711"/>
    <w:rsid w:val="007E2B1F"/>
    <w:rsid w:val="007E2B71"/>
    <w:rsid w:val="007E2BDF"/>
    <w:rsid w:val="007E2CB6"/>
    <w:rsid w:val="007E2CFD"/>
    <w:rsid w:val="007E354E"/>
    <w:rsid w:val="007E3834"/>
    <w:rsid w:val="007E38F4"/>
    <w:rsid w:val="007E397D"/>
    <w:rsid w:val="007E3C2B"/>
    <w:rsid w:val="007E4333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C84"/>
    <w:rsid w:val="007E5EDA"/>
    <w:rsid w:val="007E5EE6"/>
    <w:rsid w:val="007E5F6A"/>
    <w:rsid w:val="007E609A"/>
    <w:rsid w:val="007E680C"/>
    <w:rsid w:val="007E6B8B"/>
    <w:rsid w:val="007E6D2B"/>
    <w:rsid w:val="007E6D43"/>
    <w:rsid w:val="007E6F4E"/>
    <w:rsid w:val="007E6F5F"/>
    <w:rsid w:val="007E710D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80"/>
    <w:rsid w:val="007E7FD9"/>
    <w:rsid w:val="007F010C"/>
    <w:rsid w:val="007F059B"/>
    <w:rsid w:val="007F084F"/>
    <w:rsid w:val="007F0873"/>
    <w:rsid w:val="007F0874"/>
    <w:rsid w:val="007F08D5"/>
    <w:rsid w:val="007F0B34"/>
    <w:rsid w:val="007F0DB6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76D"/>
    <w:rsid w:val="007F2B90"/>
    <w:rsid w:val="007F2CA3"/>
    <w:rsid w:val="007F2D7A"/>
    <w:rsid w:val="007F38A8"/>
    <w:rsid w:val="007F3BAA"/>
    <w:rsid w:val="007F3C0C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86"/>
    <w:rsid w:val="007F5A97"/>
    <w:rsid w:val="007F5CBA"/>
    <w:rsid w:val="007F5D25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E51"/>
    <w:rsid w:val="007F7FDA"/>
    <w:rsid w:val="0080014C"/>
    <w:rsid w:val="00800442"/>
    <w:rsid w:val="0080046F"/>
    <w:rsid w:val="00800482"/>
    <w:rsid w:val="008006B1"/>
    <w:rsid w:val="00800A7C"/>
    <w:rsid w:val="0080120A"/>
    <w:rsid w:val="0080143C"/>
    <w:rsid w:val="008014F3"/>
    <w:rsid w:val="00801808"/>
    <w:rsid w:val="008019FC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3ED7"/>
    <w:rsid w:val="00804148"/>
    <w:rsid w:val="0080416F"/>
    <w:rsid w:val="00804534"/>
    <w:rsid w:val="00804801"/>
    <w:rsid w:val="00804C0F"/>
    <w:rsid w:val="00804C58"/>
    <w:rsid w:val="00804D0A"/>
    <w:rsid w:val="00804E2B"/>
    <w:rsid w:val="00805611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32D"/>
    <w:rsid w:val="008065B0"/>
    <w:rsid w:val="008065BD"/>
    <w:rsid w:val="0080684C"/>
    <w:rsid w:val="008068D2"/>
    <w:rsid w:val="008068E7"/>
    <w:rsid w:val="008068F7"/>
    <w:rsid w:val="008069DF"/>
    <w:rsid w:val="00806B24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07DDA"/>
    <w:rsid w:val="00810223"/>
    <w:rsid w:val="00810317"/>
    <w:rsid w:val="00810840"/>
    <w:rsid w:val="00810A38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0B9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257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879"/>
    <w:rsid w:val="00815938"/>
    <w:rsid w:val="0081599B"/>
    <w:rsid w:val="008159F2"/>
    <w:rsid w:val="00815A03"/>
    <w:rsid w:val="00815C85"/>
    <w:rsid w:val="00815DF3"/>
    <w:rsid w:val="0081627A"/>
    <w:rsid w:val="008164EF"/>
    <w:rsid w:val="00816645"/>
    <w:rsid w:val="0081680F"/>
    <w:rsid w:val="00816900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1D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D8"/>
    <w:rsid w:val="00820F68"/>
    <w:rsid w:val="00821061"/>
    <w:rsid w:val="008213DC"/>
    <w:rsid w:val="008218B7"/>
    <w:rsid w:val="008218DE"/>
    <w:rsid w:val="0082193F"/>
    <w:rsid w:val="00821A7B"/>
    <w:rsid w:val="00821AB9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A3"/>
    <w:rsid w:val="008230F5"/>
    <w:rsid w:val="00823128"/>
    <w:rsid w:val="00823485"/>
    <w:rsid w:val="0082394C"/>
    <w:rsid w:val="008239B2"/>
    <w:rsid w:val="00823C84"/>
    <w:rsid w:val="00823CF2"/>
    <w:rsid w:val="00823CF6"/>
    <w:rsid w:val="00824184"/>
    <w:rsid w:val="00824312"/>
    <w:rsid w:val="00824390"/>
    <w:rsid w:val="008244FF"/>
    <w:rsid w:val="00824970"/>
    <w:rsid w:val="00824A4F"/>
    <w:rsid w:val="00824ECA"/>
    <w:rsid w:val="0082545B"/>
    <w:rsid w:val="00825894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D10"/>
    <w:rsid w:val="00826D29"/>
    <w:rsid w:val="00826E15"/>
    <w:rsid w:val="00826EEA"/>
    <w:rsid w:val="00827695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0F60"/>
    <w:rsid w:val="00831036"/>
    <w:rsid w:val="00831214"/>
    <w:rsid w:val="008314ED"/>
    <w:rsid w:val="00831607"/>
    <w:rsid w:val="00831D16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279"/>
    <w:rsid w:val="00833431"/>
    <w:rsid w:val="00833899"/>
    <w:rsid w:val="00833C2E"/>
    <w:rsid w:val="00833C64"/>
    <w:rsid w:val="00834176"/>
    <w:rsid w:val="008344D4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1A6"/>
    <w:rsid w:val="008369AA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BAA"/>
    <w:rsid w:val="00837D10"/>
    <w:rsid w:val="00837EA0"/>
    <w:rsid w:val="008402F7"/>
    <w:rsid w:val="008404DE"/>
    <w:rsid w:val="008406BE"/>
    <w:rsid w:val="0084091A"/>
    <w:rsid w:val="00840C28"/>
    <w:rsid w:val="00840DBE"/>
    <w:rsid w:val="00840E09"/>
    <w:rsid w:val="00840F63"/>
    <w:rsid w:val="0084125B"/>
    <w:rsid w:val="00841BA7"/>
    <w:rsid w:val="00841D5D"/>
    <w:rsid w:val="00841F2A"/>
    <w:rsid w:val="008421D1"/>
    <w:rsid w:val="0084233C"/>
    <w:rsid w:val="00842DBA"/>
    <w:rsid w:val="00842E78"/>
    <w:rsid w:val="0084322A"/>
    <w:rsid w:val="0084332E"/>
    <w:rsid w:val="0084381E"/>
    <w:rsid w:val="008439B8"/>
    <w:rsid w:val="008439C8"/>
    <w:rsid w:val="00843F3F"/>
    <w:rsid w:val="00844117"/>
    <w:rsid w:val="00844194"/>
    <w:rsid w:val="008441C9"/>
    <w:rsid w:val="0084440E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D2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38C"/>
    <w:rsid w:val="0084653F"/>
    <w:rsid w:val="0084694A"/>
    <w:rsid w:val="00846CAC"/>
    <w:rsid w:val="00846DA8"/>
    <w:rsid w:val="00847022"/>
    <w:rsid w:val="00847420"/>
    <w:rsid w:val="00847796"/>
    <w:rsid w:val="00847A03"/>
    <w:rsid w:val="00847AFF"/>
    <w:rsid w:val="00847B70"/>
    <w:rsid w:val="00847ECD"/>
    <w:rsid w:val="00847F16"/>
    <w:rsid w:val="00847F47"/>
    <w:rsid w:val="008500FE"/>
    <w:rsid w:val="008502B1"/>
    <w:rsid w:val="0085038C"/>
    <w:rsid w:val="008504AC"/>
    <w:rsid w:val="008506F3"/>
    <w:rsid w:val="008509FB"/>
    <w:rsid w:val="00850A99"/>
    <w:rsid w:val="00850B11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ED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4CA"/>
    <w:rsid w:val="00853615"/>
    <w:rsid w:val="0085380D"/>
    <w:rsid w:val="00853899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4FEA"/>
    <w:rsid w:val="00855202"/>
    <w:rsid w:val="0085538A"/>
    <w:rsid w:val="00855764"/>
    <w:rsid w:val="0085589D"/>
    <w:rsid w:val="008559AA"/>
    <w:rsid w:val="00855A20"/>
    <w:rsid w:val="00855B1C"/>
    <w:rsid w:val="00855C4E"/>
    <w:rsid w:val="00855C8E"/>
    <w:rsid w:val="00855D8D"/>
    <w:rsid w:val="0085608B"/>
    <w:rsid w:val="008562AB"/>
    <w:rsid w:val="0085642C"/>
    <w:rsid w:val="008565B9"/>
    <w:rsid w:val="00856A07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CD4"/>
    <w:rsid w:val="00857D95"/>
    <w:rsid w:val="00857D99"/>
    <w:rsid w:val="0086006C"/>
    <w:rsid w:val="008600CD"/>
    <w:rsid w:val="0086021F"/>
    <w:rsid w:val="00860323"/>
    <w:rsid w:val="00860366"/>
    <w:rsid w:val="00860813"/>
    <w:rsid w:val="008608F2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1E3F"/>
    <w:rsid w:val="008621E2"/>
    <w:rsid w:val="0086234C"/>
    <w:rsid w:val="0086248F"/>
    <w:rsid w:val="0086269B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0C7"/>
    <w:rsid w:val="008643AB"/>
    <w:rsid w:val="00864580"/>
    <w:rsid w:val="008646A7"/>
    <w:rsid w:val="0086477A"/>
    <w:rsid w:val="0086487D"/>
    <w:rsid w:val="0086489A"/>
    <w:rsid w:val="008648C6"/>
    <w:rsid w:val="0086490C"/>
    <w:rsid w:val="00864B85"/>
    <w:rsid w:val="00864C4C"/>
    <w:rsid w:val="00864FD2"/>
    <w:rsid w:val="0086508E"/>
    <w:rsid w:val="0086535C"/>
    <w:rsid w:val="0086537B"/>
    <w:rsid w:val="008653C3"/>
    <w:rsid w:val="0086557D"/>
    <w:rsid w:val="008655CB"/>
    <w:rsid w:val="00865DA3"/>
    <w:rsid w:val="008660A9"/>
    <w:rsid w:val="0086637A"/>
    <w:rsid w:val="00866819"/>
    <w:rsid w:val="00866C67"/>
    <w:rsid w:val="00866CC7"/>
    <w:rsid w:val="00866D1E"/>
    <w:rsid w:val="00866FC5"/>
    <w:rsid w:val="00867070"/>
    <w:rsid w:val="008672E3"/>
    <w:rsid w:val="00867643"/>
    <w:rsid w:val="008676E7"/>
    <w:rsid w:val="0086775D"/>
    <w:rsid w:val="00867B64"/>
    <w:rsid w:val="00867CA4"/>
    <w:rsid w:val="00867EF6"/>
    <w:rsid w:val="00870130"/>
    <w:rsid w:val="00870192"/>
    <w:rsid w:val="008701FA"/>
    <w:rsid w:val="00870497"/>
    <w:rsid w:val="008705DD"/>
    <w:rsid w:val="00870605"/>
    <w:rsid w:val="00870EC4"/>
    <w:rsid w:val="00870FDF"/>
    <w:rsid w:val="008716E7"/>
    <w:rsid w:val="008717C6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6BA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C99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6B4"/>
    <w:rsid w:val="0088293B"/>
    <w:rsid w:val="00882A2B"/>
    <w:rsid w:val="00882B85"/>
    <w:rsid w:val="00882E2B"/>
    <w:rsid w:val="00882FAF"/>
    <w:rsid w:val="00882FF0"/>
    <w:rsid w:val="00883093"/>
    <w:rsid w:val="00883190"/>
    <w:rsid w:val="008836E4"/>
    <w:rsid w:val="0088379D"/>
    <w:rsid w:val="00883AB3"/>
    <w:rsid w:val="00883BEC"/>
    <w:rsid w:val="00883ED9"/>
    <w:rsid w:val="00884102"/>
    <w:rsid w:val="00884601"/>
    <w:rsid w:val="00884763"/>
    <w:rsid w:val="0088482C"/>
    <w:rsid w:val="00884A0C"/>
    <w:rsid w:val="00884DC0"/>
    <w:rsid w:val="00885291"/>
    <w:rsid w:val="00885454"/>
    <w:rsid w:val="008855AB"/>
    <w:rsid w:val="00885908"/>
    <w:rsid w:val="00885AE0"/>
    <w:rsid w:val="00885AF5"/>
    <w:rsid w:val="00885CAB"/>
    <w:rsid w:val="00885CC8"/>
    <w:rsid w:val="00885CCC"/>
    <w:rsid w:val="00885DBF"/>
    <w:rsid w:val="00885DD3"/>
    <w:rsid w:val="00885F36"/>
    <w:rsid w:val="00886021"/>
    <w:rsid w:val="00886067"/>
    <w:rsid w:val="00886196"/>
    <w:rsid w:val="00886CE1"/>
    <w:rsid w:val="00886CFF"/>
    <w:rsid w:val="00886E19"/>
    <w:rsid w:val="00886F83"/>
    <w:rsid w:val="008875ED"/>
    <w:rsid w:val="00887661"/>
    <w:rsid w:val="008876EC"/>
    <w:rsid w:val="008876FE"/>
    <w:rsid w:val="00887867"/>
    <w:rsid w:val="00887989"/>
    <w:rsid w:val="00887C3F"/>
    <w:rsid w:val="00887F3B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A4D"/>
    <w:rsid w:val="00893BED"/>
    <w:rsid w:val="00893D09"/>
    <w:rsid w:val="00893E16"/>
    <w:rsid w:val="008940A0"/>
    <w:rsid w:val="008943EB"/>
    <w:rsid w:val="00894696"/>
    <w:rsid w:val="00894740"/>
    <w:rsid w:val="00894883"/>
    <w:rsid w:val="008951DD"/>
    <w:rsid w:val="0089525A"/>
    <w:rsid w:val="0089535E"/>
    <w:rsid w:val="0089540F"/>
    <w:rsid w:val="008955FC"/>
    <w:rsid w:val="0089589E"/>
    <w:rsid w:val="00895B07"/>
    <w:rsid w:val="00895B49"/>
    <w:rsid w:val="00895E5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86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574"/>
    <w:rsid w:val="008A1634"/>
    <w:rsid w:val="008A17F6"/>
    <w:rsid w:val="008A1871"/>
    <w:rsid w:val="008A188F"/>
    <w:rsid w:val="008A1F62"/>
    <w:rsid w:val="008A1F66"/>
    <w:rsid w:val="008A1FFC"/>
    <w:rsid w:val="008A2515"/>
    <w:rsid w:val="008A25E2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484"/>
    <w:rsid w:val="008A3BA7"/>
    <w:rsid w:val="008A3DC1"/>
    <w:rsid w:val="008A3F9F"/>
    <w:rsid w:val="008A40BF"/>
    <w:rsid w:val="008A4119"/>
    <w:rsid w:val="008A422D"/>
    <w:rsid w:val="008A43B6"/>
    <w:rsid w:val="008A45FB"/>
    <w:rsid w:val="008A465E"/>
    <w:rsid w:val="008A466B"/>
    <w:rsid w:val="008A4927"/>
    <w:rsid w:val="008A4B28"/>
    <w:rsid w:val="008A4D15"/>
    <w:rsid w:val="008A4D84"/>
    <w:rsid w:val="008A4E46"/>
    <w:rsid w:val="008A532E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021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910"/>
    <w:rsid w:val="008B0C50"/>
    <w:rsid w:val="008B0C9B"/>
    <w:rsid w:val="008B0CB7"/>
    <w:rsid w:val="008B0CE7"/>
    <w:rsid w:val="008B0D5B"/>
    <w:rsid w:val="008B13E6"/>
    <w:rsid w:val="008B1498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300"/>
    <w:rsid w:val="008B3454"/>
    <w:rsid w:val="008B34E7"/>
    <w:rsid w:val="008B352F"/>
    <w:rsid w:val="008B35BC"/>
    <w:rsid w:val="008B371F"/>
    <w:rsid w:val="008B3864"/>
    <w:rsid w:val="008B3960"/>
    <w:rsid w:val="008B3B5B"/>
    <w:rsid w:val="008B3E19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808"/>
    <w:rsid w:val="008C0C77"/>
    <w:rsid w:val="008C1484"/>
    <w:rsid w:val="008C16B0"/>
    <w:rsid w:val="008C1913"/>
    <w:rsid w:val="008C191D"/>
    <w:rsid w:val="008C1A02"/>
    <w:rsid w:val="008C1C52"/>
    <w:rsid w:val="008C1E1B"/>
    <w:rsid w:val="008C2135"/>
    <w:rsid w:val="008C2290"/>
    <w:rsid w:val="008C2454"/>
    <w:rsid w:val="008C24C1"/>
    <w:rsid w:val="008C27DA"/>
    <w:rsid w:val="008C29D2"/>
    <w:rsid w:val="008C30AB"/>
    <w:rsid w:val="008C3257"/>
    <w:rsid w:val="008C328D"/>
    <w:rsid w:val="008C32BA"/>
    <w:rsid w:val="008C343A"/>
    <w:rsid w:val="008C36D4"/>
    <w:rsid w:val="008C3A11"/>
    <w:rsid w:val="008C3AC7"/>
    <w:rsid w:val="008C3C1A"/>
    <w:rsid w:val="008C3CCA"/>
    <w:rsid w:val="008C3D69"/>
    <w:rsid w:val="008C4003"/>
    <w:rsid w:val="008C4151"/>
    <w:rsid w:val="008C4642"/>
    <w:rsid w:val="008C47AE"/>
    <w:rsid w:val="008C4B1C"/>
    <w:rsid w:val="008C4B53"/>
    <w:rsid w:val="008C4B5E"/>
    <w:rsid w:val="008C4D31"/>
    <w:rsid w:val="008C4F30"/>
    <w:rsid w:val="008C505A"/>
    <w:rsid w:val="008C5196"/>
    <w:rsid w:val="008C53C0"/>
    <w:rsid w:val="008C581F"/>
    <w:rsid w:val="008C5871"/>
    <w:rsid w:val="008C5A2B"/>
    <w:rsid w:val="008C5A67"/>
    <w:rsid w:val="008C5C45"/>
    <w:rsid w:val="008C5D42"/>
    <w:rsid w:val="008C5F10"/>
    <w:rsid w:val="008C6075"/>
    <w:rsid w:val="008C614C"/>
    <w:rsid w:val="008C677C"/>
    <w:rsid w:val="008C6B44"/>
    <w:rsid w:val="008C6C77"/>
    <w:rsid w:val="008C7022"/>
    <w:rsid w:val="008C73F8"/>
    <w:rsid w:val="008C7418"/>
    <w:rsid w:val="008C75C4"/>
    <w:rsid w:val="008C76D5"/>
    <w:rsid w:val="008C7B09"/>
    <w:rsid w:val="008C7B84"/>
    <w:rsid w:val="008C7BAD"/>
    <w:rsid w:val="008C7CF1"/>
    <w:rsid w:val="008C7F15"/>
    <w:rsid w:val="008D05D2"/>
    <w:rsid w:val="008D05E3"/>
    <w:rsid w:val="008D0609"/>
    <w:rsid w:val="008D068C"/>
    <w:rsid w:val="008D071D"/>
    <w:rsid w:val="008D0BC5"/>
    <w:rsid w:val="008D0D28"/>
    <w:rsid w:val="008D0F28"/>
    <w:rsid w:val="008D1001"/>
    <w:rsid w:val="008D1257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407"/>
    <w:rsid w:val="008D5684"/>
    <w:rsid w:val="008D57DD"/>
    <w:rsid w:val="008D5A88"/>
    <w:rsid w:val="008D5C3A"/>
    <w:rsid w:val="008D6176"/>
    <w:rsid w:val="008D624B"/>
    <w:rsid w:val="008D6335"/>
    <w:rsid w:val="008D677B"/>
    <w:rsid w:val="008D67AC"/>
    <w:rsid w:val="008D6923"/>
    <w:rsid w:val="008D69DB"/>
    <w:rsid w:val="008D69EE"/>
    <w:rsid w:val="008D6C22"/>
    <w:rsid w:val="008D6D28"/>
    <w:rsid w:val="008D6D83"/>
    <w:rsid w:val="008D712E"/>
    <w:rsid w:val="008D7191"/>
    <w:rsid w:val="008D773E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C22"/>
    <w:rsid w:val="008E0D1D"/>
    <w:rsid w:val="008E0E00"/>
    <w:rsid w:val="008E12CC"/>
    <w:rsid w:val="008E15D4"/>
    <w:rsid w:val="008E161B"/>
    <w:rsid w:val="008E1A14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3AD2"/>
    <w:rsid w:val="008E3C6A"/>
    <w:rsid w:val="008E40A6"/>
    <w:rsid w:val="008E41C6"/>
    <w:rsid w:val="008E4286"/>
    <w:rsid w:val="008E4487"/>
    <w:rsid w:val="008E4499"/>
    <w:rsid w:val="008E498D"/>
    <w:rsid w:val="008E49C1"/>
    <w:rsid w:val="008E49E0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6D5A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453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8EC"/>
    <w:rsid w:val="008F195A"/>
    <w:rsid w:val="008F1AAB"/>
    <w:rsid w:val="008F1B03"/>
    <w:rsid w:val="008F1B9F"/>
    <w:rsid w:val="008F1D75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2EA"/>
    <w:rsid w:val="008F36AB"/>
    <w:rsid w:val="008F376B"/>
    <w:rsid w:val="008F3900"/>
    <w:rsid w:val="008F3DD2"/>
    <w:rsid w:val="008F3EA7"/>
    <w:rsid w:val="008F3F97"/>
    <w:rsid w:val="008F4164"/>
    <w:rsid w:val="008F41AB"/>
    <w:rsid w:val="008F4215"/>
    <w:rsid w:val="008F445A"/>
    <w:rsid w:val="008F4516"/>
    <w:rsid w:val="008F454B"/>
    <w:rsid w:val="008F4A3C"/>
    <w:rsid w:val="008F4B52"/>
    <w:rsid w:val="008F4BD3"/>
    <w:rsid w:val="008F4D7D"/>
    <w:rsid w:val="008F51AC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7A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4C3"/>
    <w:rsid w:val="00900542"/>
    <w:rsid w:val="00900551"/>
    <w:rsid w:val="00900B49"/>
    <w:rsid w:val="00900C9F"/>
    <w:rsid w:val="00900D38"/>
    <w:rsid w:val="00900D70"/>
    <w:rsid w:val="00900ED0"/>
    <w:rsid w:val="00900EE2"/>
    <w:rsid w:val="00900FF7"/>
    <w:rsid w:val="009010BD"/>
    <w:rsid w:val="009010E6"/>
    <w:rsid w:val="00901347"/>
    <w:rsid w:val="0090146D"/>
    <w:rsid w:val="00901492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59"/>
    <w:rsid w:val="009039B3"/>
    <w:rsid w:val="00903A30"/>
    <w:rsid w:val="00903ABD"/>
    <w:rsid w:val="00903BFA"/>
    <w:rsid w:val="00903FEB"/>
    <w:rsid w:val="009042C4"/>
    <w:rsid w:val="00904374"/>
    <w:rsid w:val="009044F1"/>
    <w:rsid w:val="0090472E"/>
    <w:rsid w:val="0090490C"/>
    <w:rsid w:val="00904D2B"/>
    <w:rsid w:val="00904D3C"/>
    <w:rsid w:val="00904D40"/>
    <w:rsid w:val="00904EC5"/>
    <w:rsid w:val="00904ED7"/>
    <w:rsid w:val="00905178"/>
    <w:rsid w:val="00905454"/>
    <w:rsid w:val="009055ED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6A32"/>
    <w:rsid w:val="00906AE9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0EA0"/>
    <w:rsid w:val="00911102"/>
    <w:rsid w:val="009113AE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5A8"/>
    <w:rsid w:val="009126EF"/>
    <w:rsid w:val="00912A27"/>
    <w:rsid w:val="00912A2B"/>
    <w:rsid w:val="00912A69"/>
    <w:rsid w:val="00912B98"/>
    <w:rsid w:val="00912B99"/>
    <w:rsid w:val="00912BB1"/>
    <w:rsid w:val="00912EC9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13"/>
    <w:rsid w:val="0091448E"/>
    <w:rsid w:val="009144E0"/>
    <w:rsid w:val="0091478A"/>
    <w:rsid w:val="00914EF4"/>
    <w:rsid w:val="009150DB"/>
    <w:rsid w:val="00915310"/>
    <w:rsid w:val="0091537F"/>
    <w:rsid w:val="009153BF"/>
    <w:rsid w:val="00915412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690"/>
    <w:rsid w:val="00921777"/>
    <w:rsid w:val="00921816"/>
    <w:rsid w:val="009219C2"/>
    <w:rsid w:val="00921D04"/>
    <w:rsid w:val="00921DCD"/>
    <w:rsid w:val="009221A1"/>
    <w:rsid w:val="00922254"/>
    <w:rsid w:val="009223CB"/>
    <w:rsid w:val="00922833"/>
    <w:rsid w:val="0092287D"/>
    <w:rsid w:val="00922A02"/>
    <w:rsid w:val="00922A79"/>
    <w:rsid w:val="009235AC"/>
    <w:rsid w:val="0092369A"/>
    <w:rsid w:val="0092380C"/>
    <w:rsid w:val="00923AF5"/>
    <w:rsid w:val="00923F68"/>
    <w:rsid w:val="009240ED"/>
    <w:rsid w:val="00924383"/>
    <w:rsid w:val="009247F6"/>
    <w:rsid w:val="00924BC2"/>
    <w:rsid w:val="00924C22"/>
    <w:rsid w:val="00925086"/>
    <w:rsid w:val="009250F4"/>
    <w:rsid w:val="0092528A"/>
    <w:rsid w:val="009252B5"/>
    <w:rsid w:val="00925378"/>
    <w:rsid w:val="0092575F"/>
    <w:rsid w:val="00925BC0"/>
    <w:rsid w:val="00925BCC"/>
    <w:rsid w:val="00925EB0"/>
    <w:rsid w:val="009260AE"/>
    <w:rsid w:val="00926141"/>
    <w:rsid w:val="00926292"/>
    <w:rsid w:val="00926319"/>
    <w:rsid w:val="00926401"/>
    <w:rsid w:val="00926643"/>
    <w:rsid w:val="0092667A"/>
    <w:rsid w:val="00926973"/>
    <w:rsid w:val="00926A17"/>
    <w:rsid w:val="00926E15"/>
    <w:rsid w:val="00926F41"/>
    <w:rsid w:val="00927439"/>
    <w:rsid w:val="00927664"/>
    <w:rsid w:val="009277EE"/>
    <w:rsid w:val="009278E1"/>
    <w:rsid w:val="00927E22"/>
    <w:rsid w:val="00927F84"/>
    <w:rsid w:val="00927FF1"/>
    <w:rsid w:val="009304CC"/>
    <w:rsid w:val="009304F3"/>
    <w:rsid w:val="00930CEB"/>
    <w:rsid w:val="00930E09"/>
    <w:rsid w:val="00930E59"/>
    <w:rsid w:val="00930FD4"/>
    <w:rsid w:val="009310C6"/>
    <w:rsid w:val="0093114C"/>
    <w:rsid w:val="00931206"/>
    <w:rsid w:val="00931266"/>
    <w:rsid w:val="009315B7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3F49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55"/>
    <w:rsid w:val="00934F78"/>
    <w:rsid w:val="0093520D"/>
    <w:rsid w:val="00935795"/>
    <w:rsid w:val="009357FF"/>
    <w:rsid w:val="00935DE1"/>
    <w:rsid w:val="00935E56"/>
    <w:rsid w:val="009367D2"/>
    <w:rsid w:val="0093690E"/>
    <w:rsid w:val="00936ED4"/>
    <w:rsid w:val="00936FB0"/>
    <w:rsid w:val="00937095"/>
    <w:rsid w:val="0093712D"/>
    <w:rsid w:val="00937157"/>
    <w:rsid w:val="0093730F"/>
    <w:rsid w:val="009373DB"/>
    <w:rsid w:val="00937475"/>
    <w:rsid w:val="0093752D"/>
    <w:rsid w:val="009375A0"/>
    <w:rsid w:val="00937799"/>
    <w:rsid w:val="0093796D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2D9"/>
    <w:rsid w:val="009415A7"/>
    <w:rsid w:val="009415C8"/>
    <w:rsid w:val="00941A18"/>
    <w:rsid w:val="00941BF6"/>
    <w:rsid w:val="00941FAE"/>
    <w:rsid w:val="0094220B"/>
    <w:rsid w:val="0094221E"/>
    <w:rsid w:val="00942512"/>
    <w:rsid w:val="00942569"/>
    <w:rsid w:val="00942739"/>
    <w:rsid w:val="00942A28"/>
    <w:rsid w:val="00942AF8"/>
    <w:rsid w:val="00942DE1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829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7BD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701"/>
    <w:rsid w:val="00951764"/>
    <w:rsid w:val="00951A3A"/>
    <w:rsid w:val="00951E13"/>
    <w:rsid w:val="009521C1"/>
    <w:rsid w:val="00952292"/>
    <w:rsid w:val="00952674"/>
    <w:rsid w:val="00952777"/>
    <w:rsid w:val="0095278E"/>
    <w:rsid w:val="009527C9"/>
    <w:rsid w:val="009527E7"/>
    <w:rsid w:val="009527FB"/>
    <w:rsid w:val="00952BF5"/>
    <w:rsid w:val="00952D06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0DC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0DF"/>
    <w:rsid w:val="009561B5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15"/>
    <w:rsid w:val="00957A6E"/>
    <w:rsid w:val="00957CAB"/>
    <w:rsid w:val="00957E70"/>
    <w:rsid w:val="00960029"/>
    <w:rsid w:val="00960085"/>
    <w:rsid w:val="009600FD"/>
    <w:rsid w:val="00960237"/>
    <w:rsid w:val="0096031C"/>
    <w:rsid w:val="00960810"/>
    <w:rsid w:val="00960826"/>
    <w:rsid w:val="00960CFC"/>
    <w:rsid w:val="0096129D"/>
    <w:rsid w:val="0096167C"/>
    <w:rsid w:val="00961737"/>
    <w:rsid w:val="00961918"/>
    <w:rsid w:val="009619A5"/>
    <w:rsid w:val="00961D03"/>
    <w:rsid w:val="0096227A"/>
    <w:rsid w:val="009622E3"/>
    <w:rsid w:val="009622E5"/>
    <w:rsid w:val="00962314"/>
    <w:rsid w:val="00962351"/>
    <w:rsid w:val="009624D5"/>
    <w:rsid w:val="0096276C"/>
    <w:rsid w:val="00962D6E"/>
    <w:rsid w:val="00962F10"/>
    <w:rsid w:val="00963080"/>
    <w:rsid w:val="00963111"/>
    <w:rsid w:val="00963258"/>
    <w:rsid w:val="0096331A"/>
    <w:rsid w:val="0096372B"/>
    <w:rsid w:val="009637D6"/>
    <w:rsid w:val="00963975"/>
    <w:rsid w:val="009639C5"/>
    <w:rsid w:val="00963C1E"/>
    <w:rsid w:val="00963C7D"/>
    <w:rsid w:val="00963F31"/>
    <w:rsid w:val="00964201"/>
    <w:rsid w:val="00964487"/>
    <w:rsid w:val="00964697"/>
    <w:rsid w:val="0096478A"/>
    <w:rsid w:val="00964969"/>
    <w:rsid w:val="00964A70"/>
    <w:rsid w:val="00964C50"/>
    <w:rsid w:val="00964D72"/>
    <w:rsid w:val="009650F1"/>
    <w:rsid w:val="00965166"/>
    <w:rsid w:val="0096550E"/>
    <w:rsid w:val="00965733"/>
    <w:rsid w:val="0096577B"/>
    <w:rsid w:val="009659F9"/>
    <w:rsid w:val="00965B13"/>
    <w:rsid w:val="00965BC3"/>
    <w:rsid w:val="00965D7B"/>
    <w:rsid w:val="00965D88"/>
    <w:rsid w:val="00965ECE"/>
    <w:rsid w:val="0096632F"/>
    <w:rsid w:val="009667BF"/>
    <w:rsid w:val="00966B78"/>
    <w:rsid w:val="00966DEA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4E1"/>
    <w:rsid w:val="009675C2"/>
    <w:rsid w:val="00967691"/>
    <w:rsid w:val="0096799B"/>
    <w:rsid w:val="009679F2"/>
    <w:rsid w:val="00967C1D"/>
    <w:rsid w:val="00967C7C"/>
    <w:rsid w:val="00967E50"/>
    <w:rsid w:val="00970073"/>
    <w:rsid w:val="0097034B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677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80"/>
    <w:rsid w:val="00972F6C"/>
    <w:rsid w:val="00973023"/>
    <w:rsid w:val="0097303A"/>
    <w:rsid w:val="00973094"/>
    <w:rsid w:val="00973445"/>
    <w:rsid w:val="00973446"/>
    <w:rsid w:val="00973486"/>
    <w:rsid w:val="00973531"/>
    <w:rsid w:val="0097361B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57F"/>
    <w:rsid w:val="00974721"/>
    <w:rsid w:val="00974723"/>
    <w:rsid w:val="00974A17"/>
    <w:rsid w:val="00974AAC"/>
    <w:rsid w:val="00974B2A"/>
    <w:rsid w:val="00974C39"/>
    <w:rsid w:val="00974CE9"/>
    <w:rsid w:val="00974D21"/>
    <w:rsid w:val="009751AE"/>
    <w:rsid w:val="00975323"/>
    <w:rsid w:val="009755DE"/>
    <w:rsid w:val="00975660"/>
    <w:rsid w:val="009757D0"/>
    <w:rsid w:val="00975F0E"/>
    <w:rsid w:val="00975F5A"/>
    <w:rsid w:val="0097609B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94F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7F3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8DD"/>
    <w:rsid w:val="00982A8E"/>
    <w:rsid w:val="00982C5A"/>
    <w:rsid w:val="00982CEC"/>
    <w:rsid w:val="00982D44"/>
    <w:rsid w:val="00982FE0"/>
    <w:rsid w:val="00982FF8"/>
    <w:rsid w:val="0098362C"/>
    <w:rsid w:val="00983643"/>
    <w:rsid w:val="0098367F"/>
    <w:rsid w:val="009837B6"/>
    <w:rsid w:val="00984025"/>
    <w:rsid w:val="00984841"/>
    <w:rsid w:val="009849F5"/>
    <w:rsid w:val="00984A56"/>
    <w:rsid w:val="00984B6E"/>
    <w:rsid w:val="00984BED"/>
    <w:rsid w:val="00984E81"/>
    <w:rsid w:val="00984EAA"/>
    <w:rsid w:val="00985068"/>
    <w:rsid w:val="00985389"/>
    <w:rsid w:val="00985607"/>
    <w:rsid w:val="009857F7"/>
    <w:rsid w:val="00985999"/>
    <w:rsid w:val="00985AF3"/>
    <w:rsid w:val="009860FA"/>
    <w:rsid w:val="00986423"/>
    <w:rsid w:val="00986580"/>
    <w:rsid w:val="00986621"/>
    <w:rsid w:val="0098696E"/>
    <w:rsid w:val="009869B9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DE6"/>
    <w:rsid w:val="009912D3"/>
    <w:rsid w:val="00991326"/>
    <w:rsid w:val="009916B9"/>
    <w:rsid w:val="009918D7"/>
    <w:rsid w:val="00991932"/>
    <w:rsid w:val="00991CE0"/>
    <w:rsid w:val="00991EE9"/>
    <w:rsid w:val="009924D0"/>
    <w:rsid w:val="0099254F"/>
    <w:rsid w:val="0099271C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8FD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AE"/>
    <w:rsid w:val="00996BE2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0C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8BF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2E"/>
    <w:rsid w:val="009A394C"/>
    <w:rsid w:val="009A3998"/>
    <w:rsid w:val="009A3A50"/>
    <w:rsid w:val="009A3D7B"/>
    <w:rsid w:val="009A3E9A"/>
    <w:rsid w:val="009A401C"/>
    <w:rsid w:val="009A43F4"/>
    <w:rsid w:val="009A45B0"/>
    <w:rsid w:val="009A4B71"/>
    <w:rsid w:val="009A5080"/>
    <w:rsid w:val="009A5172"/>
    <w:rsid w:val="009A56CB"/>
    <w:rsid w:val="009A574E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89A"/>
    <w:rsid w:val="009A7A5A"/>
    <w:rsid w:val="009A7D65"/>
    <w:rsid w:val="009A7EE9"/>
    <w:rsid w:val="009A7F9F"/>
    <w:rsid w:val="009B0196"/>
    <w:rsid w:val="009B01C3"/>
    <w:rsid w:val="009B0540"/>
    <w:rsid w:val="009B08E2"/>
    <w:rsid w:val="009B0995"/>
    <w:rsid w:val="009B0BD3"/>
    <w:rsid w:val="009B0C75"/>
    <w:rsid w:val="009B0CE7"/>
    <w:rsid w:val="009B0D97"/>
    <w:rsid w:val="009B0DBC"/>
    <w:rsid w:val="009B10D1"/>
    <w:rsid w:val="009B10DE"/>
    <w:rsid w:val="009B111A"/>
    <w:rsid w:val="009B1177"/>
    <w:rsid w:val="009B15D4"/>
    <w:rsid w:val="009B163E"/>
    <w:rsid w:val="009B1899"/>
    <w:rsid w:val="009B1AA6"/>
    <w:rsid w:val="009B1C4C"/>
    <w:rsid w:val="009B1C5B"/>
    <w:rsid w:val="009B1E7B"/>
    <w:rsid w:val="009B209E"/>
    <w:rsid w:val="009B254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18B"/>
    <w:rsid w:val="009B44A2"/>
    <w:rsid w:val="009B4593"/>
    <w:rsid w:val="009B46DE"/>
    <w:rsid w:val="009B46DF"/>
    <w:rsid w:val="009B46F0"/>
    <w:rsid w:val="009B4D9C"/>
    <w:rsid w:val="009B4DC7"/>
    <w:rsid w:val="009B4EA6"/>
    <w:rsid w:val="009B5166"/>
    <w:rsid w:val="009B5412"/>
    <w:rsid w:val="009B5706"/>
    <w:rsid w:val="009B5ACE"/>
    <w:rsid w:val="009B5AE6"/>
    <w:rsid w:val="009B5CFD"/>
    <w:rsid w:val="009B5D4C"/>
    <w:rsid w:val="009B6159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6E5"/>
    <w:rsid w:val="009C075A"/>
    <w:rsid w:val="009C08F9"/>
    <w:rsid w:val="009C0A63"/>
    <w:rsid w:val="009C0DBA"/>
    <w:rsid w:val="009C0E24"/>
    <w:rsid w:val="009C0F19"/>
    <w:rsid w:val="009C121D"/>
    <w:rsid w:val="009C1350"/>
    <w:rsid w:val="009C154F"/>
    <w:rsid w:val="009C157D"/>
    <w:rsid w:val="009C173C"/>
    <w:rsid w:val="009C1862"/>
    <w:rsid w:val="009C1A5F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B1"/>
    <w:rsid w:val="009C2DDB"/>
    <w:rsid w:val="009C2F53"/>
    <w:rsid w:val="009C3071"/>
    <w:rsid w:val="009C30B6"/>
    <w:rsid w:val="009C313F"/>
    <w:rsid w:val="009C31EF"/>
    <w:rsid w:val="009C3592"/>
    <w:rsid w:val="009C35A3"/>
    <w:rsid w:val="009C3962"/>
    <w:rsid w:val="009C39AB"/>
    <w:rsid w:val="009C3B11"/>
    <w:rsid w:val="009C3B1D"/>
    <w:rsid w:val="009C3E32"/>
    <w:rsid w:val="009C3FED"/>
    <w:rsid w:val="009C419D"/>
    <w:rsid w:val="009C42C0"/>
    <w:rsid w:val="009C43B6"/>
    <w:rsid w:val="009C4435"/>
    <w:rsid w:val="009C4512"/>
    <w:rsid w:val="009C4655"/>
    <w:rsid w:val="009C4680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C1D"/>
    <w:rsid w:val="009C5E02"/>
    <w:rsid w:val="009C62EE"/>
    <w:rsid w:val="009C63E1"/>
    <w:rsid w:val="009C6473"/>
    <w:rsid w:val="009C671E"/>
    <w:rsid w:val="009C6845"/>
    <w:rsid w:val="009C68BE"/>
    <w:rsid w:val="009C6A1C"/>
    <w:rsid w:val="009C6BE7"/>
    <w:rsid w:val="009C6C74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98E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2EBB"/>
    <w:rsid w:val="009D3067"/>
    <w:rsid w:val="009D316A"/>
    <w:rsid w:val="009D3382"/>
    <w:rsid w:val="009D33A0"/>
    <w:rsid w:val="009D33E7"/>
    <w:rsid w:val="009D34EF"/>
    <w:rsid w:val="009D35F0"/>
    <w:rsid w:val="009D36C0"/>
    <w:rsid w:val="009D3854"/>
    <w:rsid w:val="009D3B60"/>
    <w:rsid w:val="009D3CC1"/>
    <w:rsid w:val="009D3D86"/>
    <w:rsid w:val="009D3EF9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304"/>
    <w:rsid w:val="009D5336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6CF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D7CDF"/>
    <w:rsid w:val="009D7FBF"/>
    <w:rsid w:val="009E01A0"/>
    <w:rsid w:val="009E01B7"/>
    <w:rsid w:val="009E03AE"/>
    <w:rsid w:val="009E03B6"/>
    <w:rsid w:val="009E0615"/>
    <w:rsid w:val="009E08CA"/>
    <w:rsid w:val="009E08E7"/>
    <w:rsid w:val="009E0A9B"/>
    <w:rsid w:val="009E0D42"/>
    <w:rsid w:val="009E0FB1"/>
    <w:rsid w:val="009E10FB"/>
    <w:rsid w:val="009E1850"/>
    <w:rsid w:val="009E18DA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8B0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777"/>
    <w:rsid w:val="009E5AD1"/>
    <w:rsid w:val="009E5BE9"/>
    <w:rsid w:val="009E5D41"/>
    <w:rsid w:val="009E5FCF"/>
    <w:rsid w:val="009E6386"/>
    <w:rsid w:val="009E6489"/>
    <w:rsid w:val="009E6674"/>
    <w:rsid w:val="009E6B41"/>
    <w:rsid w:val="009E6B61"/>
    <w:rsid w:val="009E6D70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54"/>
    <w:rsid w:val="009F077C"/>
    <w:rsid w:val="009F0A48"/>
    <w:rsid w:val="009F0F58"/>
    <w:rsid w:val="009F1138"/>
    <w:rsid w:val="009F1266"/>
    <w:rsid w:val="009F140D"/>
    <w:rsid w:val="009F15C6"/>
    <w:rsid w:val="009F16D2"/>
    <w:rsid w:val="009F1709"/>
    <w:rsid w:val="009F1812"/>
    <w:rsid w:val="009F1845"/>
    <w:rsid w:val="009F1B75"/>
    <w:rsid w:val="009F1C4B"/>
    <w:rsid w:val="009F1D69"/>
    <w:rsid w:val="009F1F46"/>
    <w:rsid w:val="009F1FB0"/>
    <w:rsid w:val="009F2026"/>
    <w:rsid w:val="009F207C"/>
    <w:rsid w:val="009F2129"/>
    <w:rsid w:val="009F2406"/>
    <w:rsid w:val="009F24C1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FC"/>
    <w:rsid w:val="009F6D57"/>
    <w:rsid w:val="009F6DEF"/>
    <w:rsid w:val="009F70E1"/>
    <w:rsid w:val="009F7543"/>
    <w:rsid w:val="009F76FD"/>
    <w:rsid w:val="009F7799"/>
    <w:rsid w:val="009F793F"/>
    <w:rsid w:val="009F7993"/>
    <w:rsid w:val="009F7A03"/>
    <w:rsid w:val="009F7A3A"/>
    <w:rsid w:val="009F7B3A"/>
    <w:rsid w:val="009F7D60"/>
    <w:rsid w:val="009F7DC4"/>
    <w:rsid w:val="009F7F34"/>
    <w:rsid w:val="00A00274"/>
    <w:rsid w:val="00A0052F"/>
    <w:rsid w:val="00A00551"/>
    <w:rsid w:val="00A00590"/>
    <w:rsid w:val="00A0066A"/>
    <w:rsid w:val="00A00686"/>
    <w:rsid w:val="00A00B17"/>
    <w:rsid w:val="00A00BA8"/>
    <w:rsid w:val="00A00C01"/>
    <w:rsid w:val="00A00CFB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508"/>
    <w:rsid w:val="00A0263C"/>
    <w:rsid w:val="00A02793"/>
    <w:rsid w:val="00A02940"/>
    <w:rsid w:val="00A02B4A"/>
    <w:rsid w:val="00A02B9E"/>
    <w:rsid w:val="00A02E65"/>
    <w:rsid w:val="00A0318E"/>
    <w:rsid w:val="00A03212"/>
    <w:rsid w:val="00A03377"/>
    <w:rsid w:val="00A03534"/>
    <w:rsid w:val="00A038AB"/>
    <w:rsid w:val="00A03ACC"/>
    <w:rsid w:val="00A03C53"/>
    <w:rsid w:val="00A03EF7"/>
    <w:rsid w:val="00A040C5"/>
    <w:rsid w:val="00A04384"/>
    <w:rsid w:val="00A0465D"/>
    <w:rsid w:val="00A046C9"/>
    <w:rsid w:val="00A049BB"/>
    <w:rsid w:val="00A04A6E"/>
    <w:rsid w:val="00A04C22"/>
    <w:rsid w:val="00A054AD"/>
    <w:rsid w:val="00A0564C"/>
    <w:rsid w:val="00A05721"/>
    <w:rsid w:val="00A057E9"/>
    <w:rsid w:val="00A05838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0E6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CAA"/>
    <w:rsid w:val="00A10EEF"/>
    <w:rsid w:val="00A1103B"/>
    <w:rsid w:val="00A112A6"/>
    <w:rsid w:val="00A1167F"/>
    <w:rsid w:val="00A11778"/>
    <w:rsid w:val="00A119EB"/>
    <w:rsid w:val="00A11A56"/>
    <w:rsid w:val="00A11C0D"/>
    <w:rsid w:val="00A11ED0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33F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628"/>
    <w:rsid w:val="00A17A1C"/>
    <w:rsid w:val="00A17B89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9D6"/>
    <w:rsid w:val="00A22A03"/>
    <w:rsid w:val="00A22A12"/>
    <w:rsid w:val="00A22AA4"/>
    <w:rsid w:val="00A22C05"/>
    <w:rsid w:val="00A22C67"/>
    <w:rsid w:val="00A22DB2"/>
    <w:rsid w:val="00A22E85"/>
    <w:rsid w:val="00A22F06"/>
    <w:rsid w:val="00A22F50"/>
    <w:rsid w:val="00A23164"/>
    <w:rsid w:val="00A231E3"/>
    <w:rsid w:val="00A2333F"/>
    <w:rsid w:val="00A23585"/>
    <w:rsid w:val="00A23AB9"/>
    <w:rsid w:val="00A23C66"/>
    <w:rsid w:val="00A23CA5"/>
    <w:rsid w:val="00A241B3"/>
    <w:rsid w:val="00A2470B"/>
    <w:rsid w:val="00A2497C"/>
    <w:rsid w:val="00A24A37"/>
    <w:rsid w:val="00A24CA0"/>
    <w:rsid w:val="00A250D4"/>
    <w:rsid w:val="00A25804"/>
    <w:rsid w:val="00A25B8B"/>
    <w:rsid w:val="00A25CC1"/>
    <w:rsid w:val="00A26177"/>
    <w:rsid w:val="00A26248"/>
    <w:rsid w:val="00A266E0"/>
    <w:rsid w:val="00A2676B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0D2"/>
    <w:rsid w:val="00A30411"/>
    <w:rsid w:val="00A30551"/>
    <w:rsid w:val="00A30556"/>
    <w:rsid w:val="00A3095D"/>
    <w:rsid w:val="00A30A57"/>
    <w:rsid w:val="00A30A89"/>
    <w:rsid w:val="00A30CE2"/>
    <w:rsid w:val="00A30F6D"/>
    <w:rsid w:val="00A313CA"/>
    <w:rsid w:val="00A3148C"/>
    <w:rsid w:val="00A3149C"/>
    <w:rsid w:val="00A314D2"/>
    <w:rsid w:val="00A315B2"/>
    <w:rsid w:val="00A31794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3FE4"/>
    <w:rsid w:val="00A341F3"/>
    <w:rsid w:val="00A344FC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5FA8"/>
    <w:rsid w:val="00A368DF"/>
    <w:rsid w:val="00A36B58"/>
    <w:rsid w:val="00A370EB"/>
    <w:rsid w:val="00A37110"/>
    <w:rsid w:val="00A37147"/>
    <w:rsid w:val="00A37448"/>
    <w:rsid w:val="00A37836"/>
    <w:rsid w:val="00A37859"/>
    <w:rsid w:val="00A3786E"/>
    <w:rsid w:val="00A378BE"/>
    <w:rsid w:val="00A378C9"/>
    <w:rsid w:val="00A37B4F"/>
    <w:rsid w:val="00A37C02"/>
    <w:rsid w:val="00A37C0F"/>
    <w:rsid w:val="00A37C22"/>
    <w:rsid w:val="00A37D84"/>
    <w:rsid w:val="00A40430"/>
    <w:rsid w:val="00A406DD"/>
    <w:rsid w:val="00A406EC"/>
    <w:rsid w:val="00A40A4E"/>
    <w:rsid w:val="00A40CEC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8BF"/>
    <w:rsid w:val="00A42A56"/>
    <w:rsid w:val="00A42B38"/>
    <w:rsid w:val="00A42F74"/>
    <w:rsid w:val="00A42F7F"/>
    <w:rsid w:val="00A42FF0"/>
    <w:rsid w:val="00A430A1"/>
    <w:rsid w:val="00A433C6"/>
    <w:rsid w:val="00A43A98"/>
    <w:rsid w:val="00A43B70"/>
    <w:rsid w:val="00A44005"/>
    <w:rsid w:val="00A44105"/>
    <w:rsid w:val="00A444AD"/>
    <w:rsid w:val="00A446C0"/>
    <w:rsid w:val="00A4502D"/>
    <w:rsid w:val="00A450DC"/>
    <w:rsid w:val="00A457A7"/>
    <w:rsid w:val="00A45AED"/>
    <w:rsid w:val="00A45B63"/>
    <w:rsid w:val="00A45BF8"/>
    <w:rsid w:val="00A45ECC"/>
    <w:rsid w:val="00A45EF6"/>
    <w:rsid w:val="00A45FF7"/>
    <w:rsid w:val="00A4610A"/>
    <w:rsid w:val="00A4628A"/>
    <w:rsid w:val="00A464D0"/>
    <w:rsid w:val="00A46549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D54"/>
    <w:rsid w:val="00A51ED1"/>
    <w:rsid w:val="00A5206C"/>
    <w:rsid w:val="00A520E8"/>
    <w:rsid w:val="00A5218A"/>
    <w:rsid w:val="00A5222B"/>
    <w:rsid w:val="00A524FB"/>
    <w:rsid w:val="00A52890"/>
    <w:rsid w:val="00A52C19"/>
    <w:rsid w:val="00A52D26"/>
    <w:rsid w:val="00A5306D"/>
    <w:rsid w:val="00A53158"/>
    <w:rsid w:val="00A53451"/>
    <w:rsid w:val="00A534D4"/>
    <w:rsid w:val="00A537D6"/>
    <w:rsid w:val="00A53C1C"/>
    <w:rsid w:val="00A53FE3"/>
    <w:rsid w:val="00A541A0"/>
    <w:rsid w:val="00A542AC"/>
    <w:rsid w:val="00A5432A"/>
    <w:rsid w:val="00A5441C"/>
    <w:rsid w:val="00A54768"/>
    <w:rsid w:val="00A549A9"/>
    <w:rsid w:val="00A54AA3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57F85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49"/>
    <w:rsid w:val="00A61F8B"/>
    <w:rsid w:val="00A62035"/>
    <w:rsid w:val="00A620B0"/>
    <w:rsid w:val="00A62307"/>
    <w:rsid w:val="00A623BC"/>
    <w:rsid w:val="00A628DC"/>
    <w:rsid w:val="00A6294B"/>
    <w:rsid w:val="00A62A0F"/>
    <w:rsid w:val="00A62BC2"/>
    <w:rsid w:val="00A62DFA"/>
    <w:rsid w:val="00A62E4B"/>
    <w:rsid w:val="00A6377F"/>
    <w:rsid w:val="00A6386A"/>
    <w:rsid w:val="00A63C01"/>
    <w:rsid w:val="00A63CF0"/>
    <w:rsid w:val="00A63E3F"/>
    <w:rsid w:val="00A64059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943"/>
    <w:rsid w:val="00A67B1C"/>
    <w:rsid w:val="00A67D0D"/>
    <w:rsid w:val="00A67E28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0"/>
    <w:rsid w:val="00A70DD1"/>
    <w:rsid w:val="00A70EA6"/>
    <w:rsid w:val="00A70EE9"/>
    <w:rsid w:val="00A70EF3"/>
    <w:rsid w:val="00A70FDE"/>
    <w:rsid w:val="00A70FEA"/>
    <w:rsid w:val="00A71063"/>
    <w:rsid w:val="00A7109B"/>
    <w:rsid w:val="00A711F2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9AB"/>
    <w:rsid w:val="00A75C6D"/>
    <w:rsid w:val="00A75CD9"/>
    <w:rsid w:val="00A761A9"/>
    <w:rsid w:val="00A76456"/>
    <w:rsid w:val="00A765FC"/>
    <w:rsid w:val="00A76694"/>
    <w:rsid w:val="00A767EB"/>
    <w:rsid w:val="00A76841"/>
    <w:rsid w:val="00A7689C"/>
    <w:rsid w:val="00A76AD6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638"/>
    <w:rsid w:val="00A807BC"/>
    <w:rsid w:val="00A808D2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4CA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391"/>
    <w:rsid w:val="00A84626"/>
    <w:rsid w:val="00A84700"/>
    <w:rsid w:val="00A8475A"/>
    <w:rsid w:val="00A84872"/>
    <w:rsid w:val="00A84888"/>
    <w:rsid w:val="00A84A03"/>
    <w:rsid w:val="00A84BB3"/>
    <w:rsid w:val="00A84C20"/>
    <w:rsid w:val="00A84D54"/>
    <w:rsid w:val="00A85248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87F12"/>
    <w:rsid w:val="00A90449"/>
    <w:rsid w:val="00A9065F"/>
    <w:rsid w:val="00A90672"/>
    <w:rsid w:val="00A90717"/>
    <w:rsid w:val="00A90AE7"/>
    <w:rsid w:val="00A90AFC"/>
    <w:rsid w:val="00A90BED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B99"/>
    <w:rsid w:val="00A92C8F"/>
    <w:rsid w:val="00A92D03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2E"/>
    <w:rsid w:val="00A9485C"/>
    <w:rsid w:val="00A94BD2"/>
    <w:rsid w:val="00A95113"/>
    <w:rsid w:val="00A951C5"/>
    <w:rsid w:val="00A95438"/>
    <w:rsid w:val="00A95992"/>
    <w:rsid w:val="00A95A3D"/>
    <w:rsid w:val="00A95BB1"/>
    <w:rsid w:val="00A95D34"/>
    <w:rsid w:val="00A95D7A"/>
    <w:rsid w:val="00A96009"/>
    <w:rsid w:val="00A96084"/>
    <w:rsid w:val="00A96228"/>
    <w:rsid w:val="00A96332"/>
    <w:rsid w:val="00A966C7"/>
    <w:rsid w:val="00A96746"/>
    <w:rsid w:val="00A9694E"/>
    <w:rsid w:val="00A96AD1"/>
    <w:rsid w:val="00A96C11"/>
    <w:rsid w:val="00A96D8D"/>
    <w:rsid w:val="00A973FA"/>
    <w:rsid w:val="00A97803"/>
    <w:rsid w:val="00A97902"/>
    <w:rsid w:val="00A97930"/>
    <w:rsid w:val="00A97B44"/>
    <w:rsid w:val="00A97B80"/>
    <w:rsid w:val="00A97CE7"/>
    <w:rsid w:val="00A97D1B"/>
    <w:rsid w:val="00A97DC3"/>
    <w:rsid w:val="00A97E13"/>
    <w:rsid w:val="00A97E1B"/>
    <w:rsid w:val="00AA000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1F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71"/>
    <w:rsid w:val="00AA1CA1"/>
    <w:rsid w:val="00AA1DD0"/>
    <w:rsid w:val="00AA21A7"/>
    <w:rsid w:val="00AA21E4"/>
    <w:rsid w:val="00AA22DB"/>
    <w:rsid w:val="00AA270B"/>
    <w:rsid w:val="00AA281C"/>
    <w:rsid w:val="00AA285F"/>
    <w:rsid w:val="00AA29E6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68B"/>
    <w:rsid w:val="00AA486C"/>
    <w:rsid w:val="00AA4DC0"/>
    <w:rsid w:val="00AA4E31"/>
    <w:rsid w:val="00AA4E43"/>
    <w:rsid w:val="00AA4F93"/>
    <w:rsid w:val="00AA51E0"/>
    <w:rsid w:val="00AA5278"/>
    <w:rsid w:val="00AA56D1"/>
    <w:rsid w:val="00AA58DE"/>
    <w:rsid w:val="00AA5923"/>
    <w:rsid w:val="00AA5D86"/>
    <w:rsid w:val="00AA5EB8"/>
    <w:rsid w:val="00AA5FC7"/>
    <w:rsid w:val="00AA608B"/>
    <w:rsid w:val="00AA6324"/>
    <w:rsid w:val="00AA6AF1"/>
    <w:rsid w:val="00AA6B6E"/>
    <w:rsid w:val="00AA6BAF"/>
    <w:rsid w:val="00AA6C06"/>
    <w:rsid w:val="00AA6EBD"/>
    <w:rsid w:val="00AA6F58"/>
    <w:rsid w:val="00AA6FD8"/>
    <w:rsid w:val="00AA70D4"/>
    <w:rsid w:val="00AA72A6"/>
    <w:rsid w:val="00AA735A"/>
    <w:rsid w:val="00AA76F8"/>
    <w:rsid w:val="00AA7954"/>
    <w:rsid w:val="00AA7CCB"/>
    <w:rsid w:val="00AB016B"/>
    <w:rsid w:val="00AB01BF"/>
    <w:rsid w:val="00AB0200"/>
    <w:rsid w:val="00AB0557"/>
    <w:rsid w:val="00AB0668"/>
    <w:rsid w:val="00AB06AE"/>
    <w:rsid w:val="00AB0B6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CCA"/>
    <w:rsid w:val="00AB1D3A"/>
    <w:rsid w:val="00AB1E14"/>
    <w:rsid w:val="00AB1F1E"/>
    <w:rsid w:val="00AB21B7"/>
    <w:rsid w:val="00AB24CE"/>
    <w:rsid w:val="00AB2844"/>
    <w:rsid w:val="00AB2A14"/>
    <w:rsid w:val="00AB2C38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6CC"/>
    <w:rsid w:val="00AB49A9"/>
    <w:rsid w:val="00AB4A28"/>
    <w:rsid w:val="00AB4F1A"/>
    <w:rsid w:val="00AB5104"/>
    <w:rsid w:val="00AB51BA"/>
    <w:rsid w:val="00AB51DE"/>
    <w:rsid w:val="00AB53EB"/>
    <w:rsid w:val="00AB5463"/>
    <w:rsid w:val="00AB54C3"/>
    <w:rsid w:val="00AB58B7"/>
    <w:rsid w:val="00AB5934"/>
    <w:rsid w:val="00AB5C57"/>
    <w:rsid w:val="00AB5D52"/>
    <w:rsid w:val="00AB60FF"/>
    <w:rsid w:val="00AB612C"/>
    <w:rsid w:val="00AB62F6"/>
    <w:rsid w:val="00AB64F6"/>
    <w:rsid w:val="00AB6562"/>
    <w:rsid w:val="00AB6D5D"/>
    <w:rsid w:val="00AB6E25"/>
    <w:rsid w:val="00AB6E5C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9F8"/>
    <w:rsid w:val="00AB7ABA"/>
    <w:rsid w:val="00AB7AC0"/>
    <w:rsid w:val="00AB7C15"/>
    <w:rsid w:val="00AB7DD9"/>
    <w:rsid w:val="00AB7EA0"/>
    <w:rsid w:val="00AC03CD"/>
    <w:rsid w:val="00AC04FE"/>
    <w:rsid w:val="00AC0535"/>
    <w:rsid w:val="00AC05F0"/>
    <w:rsid w:val="00AC066F"/>
    <w:rsid w:val="00AC06A0"/>
    <w:rsid w:val="00AC0887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321"/>
    <w:rsid w:val="00AC2532"/>
    <w:rsid w:val="00AC2933"/>
    <w:rsid w:val="00AC2995"/>
    <w:rsid w:val="00AC2B7A"/>
    <w:rsid w:val="00AC2CF4"/>
    <w:rsid w:val="00AC2D28"/>
    <w:rsid w:val="00AC300D"/>
    <w:rsid w:val="00AC31C1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3"/>
    <w:rsid w:val="00AC575E"/>
    <w:rsid w:val="00AC5BD7"/>
    <w:rsid w:val="00AC5CB7"/>
    <w:rsid w:val="00AC5D2E"/>
    <w:rsid w:val="00AC5D3F"/>
    <w:rsid w:val="00AC5EC0"/>
    <w:rsid w:val="00AC5FCA"/>
    <w:rsid w:val="00AC5FEE"/>
    <w:rsid w:val="00AC60F8"/>
    <w:rsid w:val="00AC614C"/>
    <w:rsid w:val="00AC6358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B0E"/>
    <w:rsid w:val="00AC7C2F"/>
    <w:rsid w:val="00AC7DA4"/>
    <w:rsid w:val="00AC7DD9"/>
    <w:rsid w:val="00AC7E47"/>
    <w:rsid w:val="00AC7EB7"/>
    <w:rsid w:val="00AD009F"/>
    <w:rsid w:val="00AD00D3"/>
    <w:rsid w:val="00AD0109"/>
    <w:rsid w:val="00AD01F0"/>
    <w:rsid w:val="00AD05D9"/>
    <w:rsid w:val="00AD07C2"/>
    <w:rsid w:val="00AD0A30"/>
    <w:rsid w:val="00AD0C02"/>
    <w:rsid w:val="00AD0C96"/>
    <w:rsid w:val="00AD0CF8"/>
    <w:rsid w:val="00AD0D22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D4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767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12D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699"/>
    <w:rsid w:val="00AE4788"/>
    <w:rsid w:val="00AE496B"/>
    <w:rsid w:val="00AE4B88"/>
    <w:rsid w:val="00AE4C2D"/>
    <w:rsid w:val="00AE4C85"/>
    <w:rsid w:val="00AE4E18"/>
    <w:rsid w:val="00AE4E84"/>
    <w:rsid w:val="00AE4EC8"/>
    <w:rsid w:val="00AE5071"/>
    <w:rsid w:val="00AE5583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636"/>
    <w:rsid w:val="00AF06B7"/>
    <w:rsid w:val="00AF06EB"/>
    <w:rsid w:val="00AF099C"/>
    <w:rsid w:val="00AF09BB"/>
    <w:rsid w:val="00AF1073"/>
    <w:rsid w:val="00AF1134"/>
    <w:rsid w:val="00AF11F0"/>
    <w:rsid w:val="00AF11F7"/>
    <w:rsid w:val="00AF13C8"/>
    <w:rsid w:val="00AF1709"/>
    <w:rsid w:val="00AF1A31"/>
    <w:rsid w:val="00AF1EF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743"/>
    <w:rsid w:val="00AF3867"/>
    <w:rsid w:val="00AF3AB0"/>
    <w:rsid w:val="00AF3AD4"/>
    <w:rsid w:val="00AF3B64"/>
    <w:rsid w:val="00AF3C24"/>
    <w:rsid w:val="00AF3CC4"/>
    <w:rsid w:val="00AF3F77"/>
    <w:rsid w:val="00AF4259"/>
    <w:rsid w:val="00AF45BE"/>
    <w:rsid w:val="00AF45DE"/>
    <w:rsid w:val="00AF49EF"/>
    <w:rsid w:val="00AF4A0F"/>
    <w:rsid w:val="00AF4A2D"/>
    <w:rsid w:val="00AF4E4D"/>
    <w:rsid w:val="00AF504E"/>
    <w:rsid w:val="00AF506D"/>
    <w:rsid w:val="00AF52EB"/>
    <w:rsid w:val="00AF5395"/>
    <w:rsid w:val="00AF55E7"/>
    <w:rsid w:val="00AF5659"/>
    <w:rsid w:val="00AF5877"/>
    <w:rsid w:val="00AF5C6D"/>
    <w:rsid w:val="00AF5C9E"/>
    <w:rsid w:val="00AF5DE8"/>
    <w:rsid w:val="00AF5FAB"/>
    <w:rsid w:val="00AF6463"/>
    <w:rsid w:val="00AF6547"/>
    <w:rsid w:val="00AF690B"/>
    <w:rsid w:val="00AF6AAC"/>
    <w:rsid w:val="00AF6EED"/>
    <w:rsid w:val="00AF71B0"/>
    <w:rsid w:val="00AF7455"/>
    <w:rsid w:val="00AF75DA"/>
    <w:rsid w:val="00AF785D"/>
    <w:rsid w:val="00AF7C11"/>
    <w:rsid w:val="00AF7C55"/>
    <w:rsid w:val="00AF7DAC"/>
    <w:rsid w:val="00AF7ED0"/>
    <w:rsid w:val="00B001A6"/>
    <w:rsid w:val="00B00265"/>
    <w:rsid w:val="00B00A14"/>
    <w:rsid w:val="00B00D93"/>
    <w:rsid w:val="00B00F22"/>
    <w:rsid w:val="00B0107C"/>
    <w:rsid w:val="00B01142"/>
    <w:rsid w:val="00B01389"/>
    <w:rsid w:val="00B014D1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6E6"/>
    <w:rsid w:val="00B0291F"/>
    <w:rsid w:val="00B02F72"/>
    <w:rsid w:val="00B02F90"/>
    <w:rsid w:val="00B02FDD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3F5D"/>
    <w:rsid w:val="00B040A7"/>
    <w:rsid w:val="00B0410A"/>
    <w:rsid w:val="00B044D8"/>
    <w:rsid w:val="00B04F16"/>
    <w:rsid w:val="00B0516C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1B6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3F7"/>
    <w:rsid w:val="00B104F0"/>
    <w:rsid w:val="00B1074C"/>
    <w:rsid w:val="00B10A7D"/>
    <w:rsid w:val="00B10C7C"/>
    <w:rsid w:val="00B10C8C"/>
    <w:rsid w:val="00B10CB6"/>
    <w:rsid w:val="00B10DCE"/>
    <w:rsid w:val="00B10EA8"/>
    <w:rsid w:val="00B110E3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807"/>
    <w:rsid w:val="00B12F89"/>
    <w:rsid w:val="00B131C0"/>
    <w:rsid w:val="00B132DB"/>
    <w:rsid w:val="00B133AD"/>
    <w:rsid w:val="00B13709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B39"/>
    <w:rsid w:val="00B1509A"/>
    <w:rsid w:val="00B15348"/>
    <w:rsid w:val="00B157F7"/>
    <w:rsid w:val="00B158E3"/>
    <w:rsid w:val="00B15B42"/>
    <w:rsid w:val="00B15D67"/>
    <w:rsid w:val="00B15E5F"/>
    <w:rsid w:val="00B163BE"/>
    <w:rsid w:val="00B163E2"/>
    <w:rsid w:val="00B16426"/>
    <w:rsid w:val="00B16453"/>
    <w:rsid w:val="00B16B1D"/>
    <w:rsid w:val="00B16E51"/>
    <w:rsid w:val="00B16EA8"/>
    <w:rsid w:val="00B16EB0"/>
    <w:rsid w:val="00B16FA7"/>
    <w:rsid w:val="00B173FC"/>
    <w:rsid w:val="00B17463"/>
    <w:rsid w:val="00B174B7"/>
    <w:rsid w:val="00B17767"/>
    <w:rsid w:val="00B177F0"/>
    <w:rsid w:val="00B178C9"/>
    <w:rsid w:val="00B17971"/>
    <w:rsid w:val="00B17B50"/>
    <w:rsid w:val="00B17C12"/>
    <w:rsid w:val="00B17C45"/>
    <w:rsid w:val="00B200C5"/>
    <w:rsid w:val="00B2010D"/>
    <w:rsid w:val="00B20190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0EC"/>
    <w:rsid w:val="00B211A3"/>
    <w:rsid w:val="00B211D9"/>
    <w:rsid w:val="00B2125D"/>
    <w:rsid w:val="00B214D6"/>
    <w:rsid w:val="00B217AD"/>
    <w:rsid w:val="00B217E7"/>
    <w:rsid w:val="00B21A46"/>
    <w:rsid w:val="00B21AA0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0F5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3BB"/>
    <w:rsid w:val="00B30471"/>
    <w:rsid w:val="00B305D7"/>
    <w:rsid w:val="00B306CC"/>
    <w:rsid w:val="00B309AA"/>
    <w:rsid w:val="00B30C9C"/>
    <w:rsid w:val="00B30F10"/>
    <w:rsid w:val="00B31398"/>
    <w:rsid w:val="00B313B6"/>
    <w:rsid w:val="00B3149C"/>
    <w:rsid w:val="00B31655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299"/>
    <w:rsid w:val="00B33373"/>
    <w:rsid w:val="00B33BFF"/>
    <w:rsid w:val="00B33C2B"/>
    <w:rsid w:val="00B33F0B"/>
    <w:rsid w:val="00B340CF"/>
    <w:rsid w:val="00B3417E"/>
    <w:rsid w:val="00B341D3"/>
    <w:rsid w:val="00B3423B"/>
    <w:rsid w:val="00B34325"/>
    <w:rsid w:val="00B344E4"/>
    <w:rsid w:val="00B3478A"/>
    <w:rsid w:val="00B3489B"/>
    <w:rsid w:val="00B348AC"/>
    <w:rsid w:val="00B348DE"/>
    <w:rsid w:val="00B34D38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4C1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2C0"/>
    <w:rsid w:val="00B4044D"/>
    <w:rsid w:val="00B40580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98C"/>
    <w:rsid w:val="00B41B83"/>
    <w:rsid w:val="00B41B9E"/>
    <w:rsid w:val="00B41F0F"/>
    <w:rsid w:val="00B41F92"/>
    <w:rsid w:val="00B42265"/>
    <w:rsid w:val="00B426C5"/>
    <w:rsid w:val="00B4285F"/>
    <w:rsid w:val="00B4288C"/>
    <w:rsid w:val="00B42A85"/>
    <w:rsid w:val="00B42C07"/>
    <w:rsid w:val="00B42C74"/>
    <w:rsid w:val="00B42DED"/>
    <w:rsid w:val="00B42FEB"/>
    <w:rsid w:val="00B430F6"/>
    <w:rsid w:val="00B4354E"/>
    <w:rsid w:val="00B43BFF"/>
    <w:rsid w:val="00B43CB5"/>
    <w:rsid w:val="00B43CDF"/>
    <w:rsid w:val="00B43F27"/>
    <w:rsid w:val="00B441C7"/>
    <w:rsid w:val="00B4440C"/>
    <w:rsid w:val="00B446DB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87"/>
    <w:rsid w:val="00B462CD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7D6"/>
    <w:rsid w:val="00B47847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74"/>
    <w:rsid w:val="00B51CE6"/>
    <w:rsid w:val="00B51EEE"/>
    <w:rsid w:val="00B52026"/>
    <w:rsid w:val="00B5249C"/>
    <w:rsid w:val="00B52517"/>
    <w:rsid w:val="00B525AA"/>
    <w:rsid w:val="00B525CF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1EE"/>
    <w:rsid w:val="00B53270"/>
    <w:rsid w:val="00B533A6"/>
    <w:rsid w:val="00B53405"/>
    <w:rsid w:val="00B53503"/>
    <w:rsid w:val="00B53584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782"/>
    <w:rsid w:val="00B54AE7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76"/>
    <w:rsid w:val="00B561ED"/>
    <w:rsid w:val="00B5664A"/>
    <w:rsid w:val="00B566FC"/>
    <w:rsid w:val="00B5719F"/>
    <w:rsid w:val="00B572A5"/>
    <w:rsid w:val="00B57390"/>
    <w:rsid w:val="00B574EC"/>
    <w:rsid w:val="00B5791F"/>
    <w:rsid w:val="00B57968"/>
    <w:rsid w:val="00B57B4C"/>
    <w:rsid w:val="00B57DF9"/>
    <w:rsid w:val="00B57EA4"/>
    <w:rsid w:val="00B57EBD"/>
    <w:rsid w:val="00B600E1"/>
    <w:rsid w:val="00B6028E"/>
    <w:rsid w:val="00B60574"/>
    <w:rsid w:val="00B6058E"/>
    <w:rsid w:val="00B6059E"/>
    <w:rsid w:val="00B605EA"/>
    <w:rsid w:val="00B60948"/>
    <w:rsid w:val="00B60A70"/>
    <w:rsid w:val="00B60A86"/>
    <w:rsid w:val="00B60A98"/>
    <w:rsid w:val="00B60AC9"/>
    <w:rsid w:val="00B60BBD"/>
    <w:rsid w:val="00B60DD2"/>
    <w:rsid w:val="00B610BF"/>
    <w:rsid w:val="00B6126C"/>
    <w:rsid w:val="00B612BC"/>
    <w:rsid w:val="00B61859"/>
    <w:rsid w:val="00B61941"/>
    <w:rsid w:val="00B61B29"/>
    <w:rsid w:val="00B61DF7"/>
    <w:rsid w:val="00B61EAE"/>
    <w:rsid w:val="00B61ED9"/>
    <w:rsid w:val="00B6208F"/>
    <w:rsid w:val="00B62372"/>
    <w:rsid w:val="00B624C2"/>
    <w:rsid w:val="00B624DC"/>
    <w:rsid w:val="00B6255D"/>
    <w:rsid w:val="00B62563"/>
    <w:rsid w:val="00B629F0"/>
    <w:rsid w:val="00B637E9"/>
    <w:rsid w:val="00B63837"/>
    <w:rsid w:val="00B639F7"/>
    <w:rsid w:val="00B63C5C"/>
    <w:rsid w:val="00B63EA7"/>
    <w:rsid w:val="00B63EC0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194"/>
    <w:rsid w:val="00B652BE"/>
    <w:rsid w:val="00B65467"/>
    <w:rsid w:val="00B65823"/>
    <w:rsid w:val="00B6584C"/>
    <w:rsid w:val="00B65997"/>
    <w:rsid w:val="00B65A1D"/>
    <w:rsid w:val="00B65C3B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581"/>
    <w:rsid w:val="00B67863"/>
    <w:rsid w:val="00B678AD"/>
    <w:rsid w:val="00B678BE"/>
    <w:rsid w:val="00B67988"/>
    <w:rsid w:val="00B679D9"/>
    <w:rsid w:val="00B67A05"/>
    <w:rsid w:val="00B67B78"/>
    <w:rsid w:val="00B67C82"/>
    <w:rsid w:val="00B67D58"/>
    <w:rsid w:val="00B67D86"/>
    <w:rsid w:val="00B67DA0"/>
    <w:rsid w:val="00B70114"/>
    <w:rsid w:val="00B7029E"/>
    <w:rsid w:val="00B702AF"/>
    <w:rsid w:val="00B7034D"/>
    <w:rsid w:val="00B70A7D"/>
    <w:rsid w:val="00B70C9C"/>
    <w:rsid w:val="00B7112C"/>
    <w:rsid w:val="00B711D2"/>
    <w:rsid w:val="00B713D0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DB6"/>
    <w:rsid w:val="00B71EFE"/>
    <w:rsid w:val="00B722A3"/>
    <w:rsid w:val="00B723AB"/>
    <w:rsid w:val="00B72615"/>
    <w:rsid w:val="00B726D2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B63"/>
    <w:rsid w:val="00B73D85"/>
    <w:rsid w:val="00B73F30"/>
    <w:rsid w:val="00B73F79"/>
    <w:rsid w:val="00B7409A"/>
    <w:rsid w:val="00B741A9"/>
    <w:rsid w:val="00B7474C"/>
    <w:rsid w:val="00B74A3A"/>
    <w:rsid w:val="00B74AEB"/>
    <w:rsid w:val="00B74B7A"/>
    <w:rsid w:val="00B74E20"/>
    <w:rsid w:val="00B74EB4"/>
    <w:rsid w:val="00B752F7"/>
    <w:rsid w:val="00B75C91"/>
    <w:rsid w:val="00B75FCA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5D"/>
    <w:rsid w:val="00B7716F"/>
    <w:rsid w:val="00B774CF"/>
    <w:rsid w:val="00B77825"/>
    <w:rsid w:val="00B77ABF"/>
    <w:rsid w:val="00B77D2A"/>
    <w:rsid w:val="00B8010D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306"/>
    <w:rsid w:val="00B834CC"/>
    <w:rsid w:val="00B8365D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9B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2D7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0FFC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305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0EB"/>
    <w:rsid w:val="00B94289"/>
    <w:rsid w:val="00B945C3"/>
    <w:rsid w:val="00B948E7"/>
    <w:rsid w:val="00B949F1"/>
    <w:rsid w:val="00B94B2A"/>
    <w:rsid w:val="00B94B48"/>
    <w:rsid w:val="00B94CCF"/>
    <w:rsid w:val="00B94CF9"/>
    <w:rsid w:val="00B94DCE"/>
    <w:rsid w:val="00B951DF"/>
    <w:rsid w:val="00B9554A"/>
    <w:rsid w:val="00B9557D"/>
    <w:rsid w:val="00B95714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0F4F"/>
    <w:rsid w:val="00BA1110"/>
    <w:rsid w:val="00BA12D8"/>
    <w:rsid w:val="00BA13E8"/>
    <w:rsid w:val="00BA1435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3831"/>
    <w:rsid w:val="00BA3996"/>
    <w:rsid w:val="00BA3E3E"/>
    <w:rsid w:val="00BA42FE"/>
    <w:rsid w:val="00BA432D"/>
    <w:rsid w:val="00BA48DF"/>
    <w:rsid w:val="00BA49D3"/>
    <w:rsid w:val="00BA4E44"/>
    <w:rsid w:val="00BA5242"/>
    <w:rsid w:val="00BA52AD"/>
    <w:rsid w:val="00BA5450"/>
    <w:rsid w:val="00BA5464"/>
    <w:rsid w:val="00BA5498"/>
    <w:rsid w:val="00BA54ED"/>
    <w:rsid w:val="00BA5504"/>
    <w:rsid w:val="00BA573E"/>
    <w:rsid w:val="00BA57ED"/>
    <w:rsid w:val="00BA586C"/>
    <w:rsid w:val="00BA591C"/>
    <w:rsid w:val="00BA5998"/>
    <w:rsid w:val="00BA59F1"/>
    <w:rsid w:val="00BA5A59"/>
    <w:rsid w:val="00BA5B05"/>
    <w:rsid w:val="00BA5CE5"/>
    <w:rsid w:val="00BA5D0A"/>
    <w:rsid w:val="00BA5E33"/>
    <w:rsid w:val="00BA6292"/>
    <w:rsid w:val="00BA6318"/>
    <w:rsid w:val="00BA63FA"/>
    <w:rsid w:val="00BA6474"/>
    <w:rsid w:val="00BA66DD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91A"/>
    <w:rsid w:val="00BB09E9"/>
    <w:rsid w:val="00BB0D28"/>
    <w:rsid w:val="00BB0E69"/>
    <w:rsid w:val="00BB1128"/>
    <w:rsid w:val="00BB11BB"/>
    <w:rsid w:val="00BB13EA"/>
    <w:rsid w:val="00BB148C"/>
    <w:rsid w:val="00BB14D6"/>
    <w:rsid w:val="00BB1542"/>
    <w:rsid w:val="00BB165E"/>
    <w:rsid w:val="00BB179B"/>
    <w:rsid w:val="00BB17C5"/>
    <w:rsid w:val="00BB1978"/>
    <w:rsid w:val="00BB1ADA"/>
    <w:rsid w:val="00BB1B41"/>
    <w:rsid w:val="00BB1B78"/>
    <w:rsid w:val="00BB1CA6"/>
    <w:rsid w:val="00BB1D20"/>
    <w:rsid w:val="00BB1DB1"/>
    <w:rsid w:val="00BB1EAF"/>
    <w:rsid w:val="00BB2793"/>
    <w:rsid w:val="00BB2A41"/>
    <w:rsid w:val="00BB2B7E"/>
    <w:rsid w:val="00BB2BE6"/>
    <w:rsid w:val="00BB2C84"/>
    <w:rsid w:val="00BB2D7D"/>
    <w:rsid w:val="00BB2E93"/>
    <w:rsid w:val="00BB2EA9"/>
    <w:rsid w:val="00BB315C"/>
    <w:rsid w:val="00BB3272"/>
    <w:rsid w:val="00BB3402"/>
    <w:rsid w:val="00BB3516"/>
    <w:rsid w:val="00BB354D"/>
    <w:rsid w:val="00BB35A3"/>
    <w:rsid w:val="00BB366D"/>
    <w:rsid w:val="00BB3A7F"/>
    <w:rsid w:val="00BB3CE0"/>
    <w:rsid w:val="00BB4080"/>
    <w:rsid w:val="00BB4539"/>
    <w:rsid w:val="00BB4966"/>
    <w:rsid w:val="00BB49B3"/>
    <w:rsid w:val="00BB49BF"/>
    <w:rsid w:val="00BB4B07"/>
    <w:rsid w:val="00BB4E11"/>
    <w:rsid w:val="00BB51E1"/>
    <w:rsid w:val="00BB56C5"/>
    <w:rsid w:val="00BB57F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5EA2"/>
    <w:rsid w:val="00BB6147"/>
    <w:rsid w:val="00BB63AE"/>
    <w:rsid w:val="00BB63CE"/>
    <w:rsid w:val="00BB6704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402"/>
    <w:rsid w:val="00BC0596"/>
    <w:rsid w:val="00BC05AE"/>
    <w:rsid w:val="00BC0835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BF1"/>
    <w:rsid w:val="00BC1E00"/>
    <w:rsid w:val="00BC2078"/>
    <w:rsid w:val="00BC2081"/>
    <w:rsid w:val="00BC239C"/>
    <w:rsid w:val="00BC27BA"/>
    <w:rsid w:val="00BC2C3A"/>
    <w:rsid w:val="00BC2CE7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08"/>
    <w:rsid w:val="00BC54C1"/>
    <w:rsid w:val="00BC55FC"/>
    <w:rsid w:val="00BC5BEA"/>
    <w:rsid w:val="00BC5CA7"/>
    <w:rsid w:val="00BC5DCB"/>
    <w:rsid w:val="00BC5DDB"/>
    <w:rsid w:val="00BC5DF0"/>
    <w:rsid w:val="00BC6051"/>
    <w:rsid w:val="00BC616D"/>
    <w:rsid w:val="00BC61B7"/>
    <w:rsid w:val="00BC61F8"/>
    <w:rsid w:val="00BC69A2"/>
    <w:rsid w:val="00BC69BA"/>
    <w:rsid w:val="00BC6A3A"/>
    <w:rsid w:val="00BC6AA0"/>
    <w:rsid w:val="00BC6D56"/>
    <w:rsid w:val="00BC7056"/>
    <w:rsid w:val="00BC709B"/>
    <w:rsid w:val="00BC7220"/>
    <w:rsid w:val="00BC7490"/>
    <w:rsid w:val="00BC75DA"/>
    <w:rsid w:val="00BC765B"/>
    <w:rsid w:val="00BC77AC"/>
    <w:rsid w:val="00BC77F2"/>
    <w:rsid w:val="00BC79CB"/>
    <w:rsid w:val="00BC7BCC"/>
    <w:rsid w:val="00BC7C48"/>
    <w:rsid w:val="00BC7CF8"/>
    <w:rsid w:val="00BD00F7"/>
    <w:rsid w:val="00BD042D"/>
    <w:rsid w:val="00BD075E"/>
    <w:rsid w:val="00BD0CFF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0D0"/>
    <w:rsid w:val="00BD24E0"/>
    <w:rsid w:val="00BD2B43"/>
    <w:rsid w:val="00BD2C42"/>
    <w:rsid w:val="00BD31D4"/>
    <w:rsid w:val="00BD336D"/>
    <w:rsid w:val="00BD3693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083"/>
    <w:rsid w:val="00BD72BB"/>
    <w:rsid w:val="00BD7346"/>
    <w:rsid w:val="00BD76C0"/>
    <w:rsid w:val="00BD7D87"/>
    <w:rsid w:val="00BD7F49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0CB3"/>
    <w:rsid w:val="00BE10AC"/>
    <w:rsid w:val="00BE10D4"/>
    <w:rsid w:val="00BE12E3"/>
    <w:rsid w:val="00BE13CF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1E5"/>
    <w:rsid w:val="00BE32AA"/>
    <w:rsid w:val="00BE33E8"/>
    <w:rsid w:val="00BE3621"/>
    <w:rsid w:val="00BE36DC"/>
    <w:rsid w:val="00BE370F"/>
    <w:rsid w:val="00BE38EE"/>
    <w:rsid w:val="00BE3A8C"/>
    <w:rsid w:val="00BE3BD4"/>
    <w:rsid w:val="00BE3CA3"/>
    <w:rsid w:val="00BE3DC8"/>
    <w:rsid w:val="00BE40A2"/>
    <w:rsid w:val="00BE416D"/>
    <w:rsid w:val="00BE42E4"/>
    <w:rsid w:val="00BE43E3"/>
    <w:rsid w:val="00BE4446"/>
    <w:rsid w:val="00BE4588"/>
    <w:rsid w:val="00BE46A3"/>
    <w:rsid w:val="00BE4A35"/>
    <w:rsid w:val="00BE4A7B"/>
    <w:rsid w:val="00BE4B4E"/>
    <w:rsid w:val="00BE4C77"/>
    <w:rsid w:val="00BE4CA2"/>
    <w:rsid w:val="00BE4CD7"/>
    <w:rsid w:val="00BE4D30"/>
    <w:rsid w:val="00BE4D72"/>
    <w:rsid w:val="00BE4DB1"/>
    <w:rsid w:val="00BE4F5D"/>
    <w:rsid w:val="00BE4F83"/>
    <w:rsid w:val="00BE4FC3"/>
    <w:rsid w:val="00BE504B"/>
    <w:rsid w:val="00BE5324"/>
    <w:rsid w:val="00BE5394"/>
    <w:rsid w:val="00BE54D9"/>
    <w:rsid w:val="00BE5776"/>
    <w:rsid w:val="00BE58C4"/>
    <w:rsid w:val="00BE5A95"/>
    <w:rsid w:val="00BE5B26"/>
    <w:rsid w:val="00BE5D4A"/>
    <w:rsid w:val="00BE5F3E"/>
    <w:rsid w:val="00BE61CD"/>
    <w:rsid w:val="00BE62F2"/>
    <w:rsid w:val="00BE640B"/>
    <w:rsid w:val="00BE6579"/>
    <w:rsid w:val="00BE6590"/>
    <w:rsid w:val="00BE65E4"/>
    <w:rsid w:val="00BE66FA"/>
    <w:rsid w:val="00BE6A2B"/>
    <w:rsid w:val="00BE6AB3"/>
    <w:rsid w:val="00BE6C5C"/>
    <w:rsid w:val="00BE72CC"/>
    <w:rsid w:val="00BE72FD"/>
    <w:rsid w:val="00BE753A"/>
    <w:rsid w:val="00BE76B2"/>
    <w:rsid w:val="00BE7763"/>
    <w:rsid w:val="00BE77B8"/>
    <w:rsid w:val="00BE780E"/>
    <w:rsid w:val="00BE78DB"/>
    <w:rsid w:val="00BE7A27"/>
    <w:rsid w:val="00BE7A42"/>
    <w:rsid w:val="00BE7A7E"/>
    <w:rsid w:val="00BE7ADD"/>
    <w:rsid w:val="00BE7F78"/>
    <w:rsid w:val="00BF0044"/>
    <w:rsid w:val="00BF057B"/>
    <w:rsid w:val="00BF09C2"/>
    <w:rsid w:val="00BF0ACA"/>
    <w:rsid w:val="00BF0F34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54"/>
    <w:rsid w:val="00BF22AE"/>
    <w:rsid w:val="00BF22B8"/>
    <w:rsid w:val="00BF2418"/>
    <w:rsid w:val="00BF27A7"/>
    <w:rsid w:val="00BF28ED"/>
    <w:rsid w:val="00BF350C"/>
    <w:rsid w:val="00BF3545"/>
    <w:rsid w:val="00BF3981"/>
    <w:rsid w:val="00BF3A16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675"/>
    <w:rsid w:val="00BF579C"/>
    <w:rsid w:val="00BF5850"/>
    <w:rsid w:val="00BF599C"/>
    <w:rsid w:val="00BF59C5"/>
    <w:rsid w:val="00BF59ED"/>
    <w:rsid w:val="00BF5ECB"/>
    <w:rsid w:val="00BF5F3E"/>
    <w:rsid w:val="00BF5FCD"/>
    <w:rsid w:val="00BF6002"/>
    <w:rsid w:val="00BF608F"/>
    <w:rsid w:val="00BF60AB"/>
    <w:rsid w:val="00BF60E2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0FB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4CF"/>
    <w:rsid w:val="00C02929"/>
    <w:rsid w:val="00C02BB7"/>
    <w:rsid w:val="00C02FAA"/>
    <w:rsid w:val="00C03085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D20"/>
    <w:rsid w:val="00C04F0D"/>
    <w:rsid w:val="00C04F22"/>
    <w:rsid w:val="00C04F5D"/>
    <w:rsid w:val="00C0514B"/>
    <w:rsid w:val="00C05320"/>
    <w:rsid w:val="00C05AF5"/>
    <w:rsid w:val="00C0618F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D1B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73"/>
    <w:rsid w:val="00C13994"/>
    <w:rsid w:val="00C13AD8"/>
    <w:rsid w:val="00C13D41"/>
    <w:rsid w:val="00C13DF8"/>
    <w:rsid w:val="00C1434E"/>
    <w:rsid w:val="00C1473B"/>
    <w:rsid w:val="00C14783"/>
    <w:rsid w:val="00C1488F"/>
    <w:rsid w:val="00C1495E"/>
    <w:rsid w:val="00C149B7"/>
    <w:rsid w:val="00C14FB7"/>
    <w:rsid w:val="00C152C8"/>
    <w:rsid w:val="00C15510"/>
    <w:rsid w:val="00C156D4"/>
    <w:rsid w:val="00C15AA9"/>
    <w:rsid w:val="00C15CFD"/>
    <w:rsid w:val="00C16066"/>
    <w:rsid w:val="00C160DD"/>
    <w:rsid w:val="00C165F3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727"/>
    <w:rsid w:val="00C17CDE"/>
    <w:rsid w:val="00C17DBC"/>
    <w:rsid w:val="00C17DF8"/>
    <w:rsid w:val="00C17F8E"/>
    <w:rsid w:val="00C200A4"/>
    <w:rsid w:val="00C203D4"/>
    <w:rsid w:val="00C205BA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249"/>
    <w:rsid w:val="00C2244E"/>
    <w:rsid w:val="00C22CC1"/>
    <w:rsid w:val="00C235B1"/>
    <w:rsid w:val="00C236D7"/>
    <w:rsid w:val="00C237FC"/>
    <w:rsid w:val="00C23970"/>
    <w:rsid w:val="00C239DE"/>
    <w:rsid w:val="00C23A2A"/>
    <w:rsid w:val="00C23A78"/>
    <w:rsid w:val="00C23D51"/>
    <w:rsid w:val="00C23DF6"/>
    <w:rsid w:val="00C23E51"/>
    <w:rsid w:val="00C240A8"/>
    <w:rsid w:val="00C246F2"/>
    <w:rsid w:val="00C24847"/>
    <w:rsid w:val="00C2498E"/>
    <w:rsid w:val="00C249FC"/>
    <w:rsid w:val="00C24A5F"/>
    <w:rsid w:val="00C24B02"/>
    <w:rsid w:val="00C24BDE"/>
    <w:rsid w:val="00C24C50"/>
    <w:rsid w:val="00C24E0B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9CC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058"/>
    <w:rsid w:val="00C272B6"/>
    <w:rsid w:val="00C2730E"/>
    <w:rsid w:val="00C27B9A"/>
    <w:rsid w:val="00C30508"/>
    <w:rsid w:val="00C3059D"/>
    <w:rsid w:val="00C307D2"/>
    <w:rsid w:val="00C3080D"/>
    <w:rsid w:val="00C30A0A"/>
    <w:rsid w:val="00C313AF"/>
    <w:rsid w:val="00C31789"/>
    <w:rsid w:val="00C319C4"/>
    <w:rsid w:val="00C31C1E"/>
    <w:rsid w:val="00C31F17"/>
    <w:rsid w:val="00C320CC"/>
    <w:rsid w:val="00C32290"/>
    <w:rsid w:val="00C322B8"/>
    <w:rsid w:val="00C32AA8"/>
    <w:rsid w:val="00C32F54"/>
    <w:rsid w:val="00C33168"/>
    <w:rsid w:val="00C33386"/>
    <w:rsid w:val="00C3338B"/>
    <w:rsid w:val="00C33490"/>
    <w:rsid w:val="00C334C0"/>
    <w:rsid w:val="00C3352F"/>
    <w:rsid w:val="00C335B2"/>
    <w:rsid w:val="00C336B8"/>
    <w:rsid w:val="00C33B9F"/>
    <w:rsid w:val="00C33DAE"/>
    <w:rsid w:val="00C33F92"/>
    <w:rsid w:val="00C34061"/>
    <w:rsid w:val="00C340A2"/>
    <w:rsid w:val="00C3418F"/>
    <w:rsid w:val="00C34654"/>
    <w:rsid w:val="00C34742"/>
    <w:rsid w:val="00C34C85"/>
    <w:rsid w:val="00C34CB6"/>
    <w:rsid w:val="00C34E6E"/>
    <w:rsid w:val="00C34F02"/>
    <w:rsid w:val="00C34F84"/>
    <w:rsid w:val="00C351A6"/>
    <w:rsid w:val="00C351B0"/>
    <w:rsid w:val="00C35202"/>
    <w:rsid w:val="00C3531C"/>
    <w:rsid w:val="00C35379"/>
    <w:rsid w:val="00C3557F"/>
    <w:rsid w:val="00C355D4"/>
    <w:rsid w:val="00C357A9"/>
    <w:rsid w:val="00C35C5E"/>
    <w:rsid w:val="00C35DB3"/>
    <w:rsid w:val="00C35F32"/>
    <w:rsid w:val="00C35F43"/>
    <w:rsid w:val="00C36022"/>
    <w:rsid w:val="00C360CD"/>
    <w:rsid w:val="00C361EF"/>
    <w:rsid w:val="00C363DD"/>
    <w:rsid w:val="00C36692"/>
    <w:rsid w:val="00C3677A"/>
    <w:rsid w:val="00C367CD"/>
    <w:rsid w:val="00C36B6C"/>
    <w:rsid w:val="00C36C93"/>
    <w:rsid w:val="00C36D72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0FE8"/>
    <w:rsid w:val="00C411B4"/>
    <w:rsid w:val="00C411DC"/>
    <w:rsid w:val="00C41397"/>
    <w:rsid w:val="00C413E4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7D3"/>
    <w:rsid w:val="00C42887"/>
    <w:rsid w:val="00C42A33"/>
    <w:rsid w:val="00C42B5F"/>
    <w:rsid w:val="00C42B78"/>
    <w:rsid w:val="00C42ED7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35"/>
    <w:rsid w:val="00C44EA1"/>
    <w:rsid w:val="00C4518A"/>
    <w:rsid w:val="00C4559B"/>
    <w:rsid w:val="00C45689"/>
    <w:rsid w:val="00C456B4"/>
    <w:rsid w:val="00C45AB2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6F9E"/>
    <w:rsid w:val="00C47058"/>
    <w:rsid w:val="00C47108"/>
    <w:rsid w:val="00C471F0"/>
    <w:rsid w:val="00C47280"/>
    <w:rsid w:val="00C47408"/>
    <w:rsid w:val="00C4747C"/>
    <w:rsid w:val="00C4779C"/>
    <w:rsid w:val="00C4790A"/>
    <w:rsid w:val="00C47C06"/>
    <w:rsid w:val="00C47DDF"/>
    <w:rsid w:val="00C47E47"/>
    <w:rsid w:val="00C47EC3"/>
    <w:rsid w:val="00C47EF2"/>
    <w:rsid w:val="00C50040"/>
    <w:rsid w:val="00C501A9"/>
    <w:rsid w:val="00C5048F"/>
    <w:rsid w:val="00C507D0"/>
    <w:rsid w:val="00C50875"/>
    <w:rsid w:val="00C50885"/>
    <w:rsid w:val="00C50AEA"/>
    <w:rsid w:val="00C50B5A"/>
    <w:rsid w:val="00C50B79"/>
    <w:rsid w:val="00C50E59"/>
    <w:rsid w:val="00C511AA"/>
    <w:rsid w:val="00C51243"/>
    <w:rsid w:val="00C51287"/>
    <w:rsid w:val="00C5174E"/>
    <w:rsid w:val="00C5175C"/>
    <w:rsid w:val="00C519E7"/>
    <w:rsid w:val="00C51A17"/>
    <w:rsid w:val="00C51B0D"/>
    <w:rsid w:val="00C51C99"/>
    <w:rsid w:val="00C52BD0"/>
    <w:rsid w:val="00C52DD8"/>
    <w:rsid w:val="00C530D1"/>
    <w:rsid w:val="00C53276"/>
    <w:rsid w:val="00C532E5"/>
    <w:rsid w:val="00C5378A"/>
    <w:rsid w:val="00C537A2"/>
    <w:rsid w:val="00C53A35"/>
    <w:rsid w:val="00C53E2D"/>
    <w:rsid w:val="00C53F25"/>
    <w:rsid w:val="00C5422F"/>
    <w:rsid w:val="00C5426D"/>
    <w:rsid w:val="00C5450A"/>
    <w:rsid w:val="00C54CCB"/>
    <w:rsid w:val="00C54F71"/>
    <w:rsid w:val="00C550BA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7F4"/>
    <w:rsid w:val="00C56B15"/>
    <w:rsid w:val="00C56F59"/>
    <w:rsid w:val="00C56FBD"/>
    <w:rsid w:val="00C572AE"/>
    <w:rsid w:val="00C57347"/>
    <w:rsid w:val="00C5734E"/>
    <w:rsid w:val="00C57377"/>
    <w:rsid w:val="00C57AC9"/>
    <w:rsid w:val="00C57BD0"/>
    <w:rsid w:val="00C57C01"/>
    <w:rsid w:val="00C57C9B"/>
    <w:rsid w:val="00C57C9F"/>
    <w:rsid w:val="00C57D89"/>
    <w:rsid w:val="00C57E00"/>
    <w:rsid w:val="00C60164"/>
    <w:rsid w:val="00C60183"/>
    <w:rsid w:val="00C602C3"/>
    <w:rsid w:val="00C6036F"/>
    <w:rsid w:val="00C607A3"/>
    <w:rsid w:val="00C60A91"/>
    <w:rsid w:val="00C60B86"/>
    <w:rsid w:val="00C60C4B"/>
    <w:rsid w:val="00C60DFC"/>
    <w:rsid w:val="00C60F68"/>
    <w:rsid w:val="00C60FBF"/>
    <w:rsid w:val="00C611C1"/>
    <w:rsid w:val="00C6154B"/>
    <w:rsid w:val="00C61729"/>
    <w:rsid w:val="00C618AD"/>
    <w:rsid w:val="00C618DD"/>
    <w:rsid w:val="00C61AD7"/>
    <w:rsid w:val="00C61D4D"/>
    <w:rsid w:val="00C61F77"/>
    <w:rsid w:val="00C62229"/>
    <w:rsid w:val="00C62292"/>
    <w:rsid w:val="00C623DD"/>
    <w:rsid w:val="00C62477"/>
    <w:rsid w:val="00C625AD"/>
    <w:rsid w:val="00C625B2"/>
    <w:rsid w:val="00C626CA"/>
    <w:rsid w:val="00C62739"/>
    <w:rsid w:val="00C6276B"/>
    <w:rsid w:val="00C62A3F"/>
    <w:rsid w:val="00C62ADC"/>
    <w:rsid w:val="00C62B47"/>
    <w:rsid w:val="00C62B88"/>
    <w:rsid w:val="00C62D62"/>
    <w:rsid w:val="00C630C7"/>
    <w:rsid w:val="00C633F6"/>
    <w:rsid w:val="00C634D2"/>
    <w:rsid w:val="00C63513"/>
    <w:rsid w:val="00C637E7"/>
    <w:rsid w:val="00C63A24"/>
    <w:rsid w:val="00C63B06"/>
    <w:rsid w:val="00C63BC3"/>
    <w:rsid w:val="00C63C9B"/>
    <w:rsid w:val="00C640B8"/>
    <w:rsid w:val="00C64102"/>
    <w:rsid w:val="00C64160"/>
    <w:rsid w:val="00C641BD"/>
    <w:rsid w:val="00C641D3"/>
    <w:rsid w:val="00C641EA"/>
    <w:rsid w:val="00C6446F"/>
    <w:rsid w:val="00C6477E"/>
    <w:rsid w:val="00C64A6F"/>
    <w:rsid w:val="00C64A9F"/>
    <w:rsid w:val="00C65017"/>
    <w:rsid w:val="00C6525B"/>
    <w:rsid w:val="00C659DD"/>
    <w:rsid w:val="00C65A48"/>
    <w:rsid w:val="00C65A74"/>
    <w:rsid w:val="00C65B04"/>
    <w:rsid w:val="00C65DA9"/>
    <w:rsid w:val="00C65DD7"/>
    <w:rsid w:val="00C65F6C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00"/>
    <w:rsid w:val="00C71650"/>
    <w:rsid w:val="00C71699"/>
    <w:rsid w:val="00C718BB"/>
    <w:rsid w:val="00C71C5A"/>
    <w:rsid w:val="00C71C62"/>
    <w:rsid w:val="00C71C86"/>
    <w:rsid w:val="00C72100"/>
    <w:rsid w:val="00C7249F"/>
    <w:rsid w:val="00C72886"/>
    <w:rsid w:val="00C72976"/>
    <w:rsid w:val="00C72A70"/>
    <w:rsid w:val="00C72B35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032"/>
    <w:rsid w:val="00C741BC"/>
    <w:rsid w:val="00C7428D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9F"/>
    <w:rsid w:val="00C76FE3"/>
    <w:rsid w:val="00C7700D"/>
    <w:rsid w:val="00C77054"/>
    <w:rsid w:val="00C77072"/>
    <w:rsid w:val="00C7731B"/>
    <w:rsid w:val="00C7737C"/>
    <w:rsid w:val="00C77BDA"/>
    <w:rsid w:val="00C77DEF"/>
    <w:rsid w:val="00C77F43"/>
    <w:rsid w:val="00C803BF"/>
    <w:rsid w:val="00C80574"/>
    <w:rsid w:val="00C80692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1DCD"/>
    <w:rsid w:val="00C822B8"/>
    <w:rsid w:val="00C82427"/>
    <w:rsid w:val="00C824B1"/>
    <w:rsid w:val="00C827DA"/>
    <w:rsid w:val="00C829A3"/>
    <w:rsid w:val="00C82B70"/>
    <w:rsid w:val="00C82C96"/>
    <w:rsid w:val="00C82D4A"/>
    <w:rsid w:val="00C82D76"/>
    <w:rsid w:val="00C831A4"/>
    <w:rsid w:val="00C834BD"/>
    <w:rsid w:val="00C8369E"/>
    <w:rsid w:val="00C836D3"/>
    <w:rsid w:val="00C839A8"/>
    <w:rsid w:val="00C83A98"/>
    <w:rsid w:val="00C83FB7"/>
    <w:rsid w:val="00C84135"/>
    <w:rsid w:val="00C84150"/>
    <w:rsid w:val="00C844FB"/>
    <w:rsid w:val="00C845A4"/>
    <w:rsid w:val="00C845CF"/>
    <w:rsid w:val="00C848E4"/>
    <w:rsid w:val="00C8498D"/>
    <w:rsid w:val="00C849FF"/>
    <w:rsid w:val="00C84A04"/>
    <w:rsid w:val="00C84AED"/>
    <w:rsid w:val="00C84B27"/>
    <w:rsid w:val="00C84DE0"/>
    <w:rsid w:val="00C85260"/>
    <w:rsid w:val="00C85591"/>
    <w:rsid w:val="00C85719"/>
    <w:rsid w:val="00C85E0C"/>
    <w:rsid w:val="00C86123"/>
    <w:rsid w:val="00C86336"/>
    <w:rsid w:val="00C865E2"/>
    <w:rsid w:val="00C86A6B"/>
    <w:rsid w:val="00C86C3A"/>
    <w:rsid w:val="00C86D1D"/>
    <w:rsid w:val="00C86DCE"/>
    <w:rsid w:val="00C87449"/>
    <w:rsid w:val="00C87481"/>
    <w:rsid w:val="00C874D8"/>
    <w:rsid w:val="00C87569"/>
    <w:rsid w:val="00C87635"/>
    <w:rsid w:val="00C8790C"/>
    <w:rsid w:val="00C879DB"/>
    <w:rsid w:val="00C87AA7"/>
    <w:rsid w:val="00C87D36"/>
    <w:rsid w:val="00C9024A"/>
    <w:rsid w:val="00C90333"/>
    <w:rsid w:val="00C90590"/>
    <w:rsid w:val="00C906C5"/>
    <w:rsid w:val="00C906E1"/>
    <w:rsid w:val="00C90A2D"/>
    <w:rsid w:val="00C90C1E"/>
    <w:rsid w:val="00C90FF3"/>
    <w:rsid w:val="00C91189"/>
    <w:rsid w:val="00C914D1"/>
    <w:rsid w:val="00C9154A"/>
    <w:rsid w:val="00C919A5"/>
    <w:rsid w:val="00C91B02"/>
    <w:rsid w:val="00C91CDC"/>
    <w:rsid w:val="00C91E02"/>
    <w:rsid w:val="00C920E8"/>
    <w:rsid w:val="00C9220D"/>
    <w:rsid w:val="00C9221E"/>
    <w:rsid w:val="00C922DF"/>
    <w:rsid w:val="00C9262C"/>
    <w:rsid w:val="00C92765"/>
    <w:rsid w:val="00C929C7"/>
    <w:rsid w:val="00C92A69"/>
    <w:rsid w:val="00C92B83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51"/>
    <w:rsid w:val="00C94793"/>
    <w:rsid w:val="00C94A8A"/>
    <w:rsid w:val="00C94DA8"/>
    <w:rsid w:val="00C951BA"/>
    <w:rsid w:val="00C951FB"/>
    <w:rsid w:val="00C953BB"/>
    <w:rsid w:val="00C9570E"/>
    <w:rsid w:val="00C9575D"/>
    <w:rsid w:val="00C95925"/>
    <w:rsid w:val="00C95AE1"/>
    <w:rsid w:val="00C95C21"/>
    <w:rsid w:val="00C95EF1"/>
    <w:rsid w:val="00C962BB"/>
    <w:rsid w:val="00C96302"/>
    <w:rsid w:val="00C96565"/>
    <w:rsid w:val="00C96716"/>
    <w:rsid w:val="00C967E5"/>
    <w:rsid w:val="00C96C65"/>
    <w:rsid w:val="00C96FCA"/>
    <w:rsid w:val="00C971A5"/>
    <w:rsid w:val="00C97267"/>
    <w:rsid w:val="00C97494"/>
    <w:rsid w:val="00C9770A"/>
    <w:rsid w:val="00C977BE"/>
    <w:rsid w:val="00C97822"/>
    <w:rsid w:val="00C97BF8"/>
    <w:rsid w:val="00C97C70"/>
    <w:rsid w:val="00C97CA8"/>
    <w:rsid w:val="00C97DC2"/>
    <w:rsid w:val="00CA0009"/>
    <w:rsid w:val="00CA00D6"/>
    <w:rsid w:val="00CA0332"/>
    <w:rsid w:val="00CA0388"/>
    <w:rsid w:val="00CA03A6"/>
    <w:rsid w:val="00CA0758"/>
    <w:rsid w:val="00CA087A"/>
    <w:rsid w:val="00CA0A48"/>
    <w:rsid w:val="00CA107E"/>
    <w:rsid w:val="00CA1202"/>
    <w:rsid w:val="00CA14D6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1BF"/>
    <w:rsid w:val="00CA322D"/>
    <w:rsid w:val="00CA3411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90"/>
    <w:rsid w:val="00CA4ABA"/>
    <w:rsid w:val="00CA4B12"/>
    <w:rsid w:val="00CA4BB8"/>
    <w:rsid w:val="00CA4C51"/>
    <w:rsid w:val="00CA4DEF"/>
    <w:rsid w:val="00CA522D"/>
    <w:rsid w:val="00CA5532"/>
    <w:rsid w:val="00CA55C4"/>
    <w:rsid w:val="00CA5874"/>
    <w:rsid w:val="00CA59F7"/>
    <w:rsid w:val="00CA5E32"/>
    <w:rsid w:val="00CA5E71"/>
    <w:rsid w:val="00CA5EA6"/>
    <w:rsid w:val="00CA5F77"/>
    <w:rsid w:val="00CA62A1"/>
    <w:rsid w:val="00CA63F0"/>
    <w:rsid w:val="00CA642D"/>
    <w:rsid w:val="00CA65EE"/>
    <w:rsid w:val="00CA6642"/>
    <w:rsid w:val="00CA6BC8"/>
    <w:rsid w:val="00CA70C3"/>
    <w:rsid w:val="00CA70C5"/>
    <w:rsid w:val="00CA714A"/>
    <w:rsid w:val="00CA7256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08F"/>
    <w:rsid w:val="00CB0192"/>
    <w:rsid w:val="00CB051F"/>
    <w:rsid w:val="00CB07C9"/>
    <w:rsid w:val="00CB0937"/>
    <w:rsid w:val="00CB099B"/>
    <w:rsid w:val="00CB09BD"/>
    <w:rsid w:val="00CB0B02"/>
    <w:rsid w:val="00CB0B0B"/>
    <w:rsid w:val="00CB0DD0"/>
    <w:rsid w:val="00CB0EA0"/>
    <w:rsid w:val="00CB11E9"/>
    <w:rsid w:val="00CB12CE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717"/>
    <w:rsid w:val="00CB4724"/>
    <w:rsid w:val="00CB4EE4"/>
    <w:rsid w:val="00CB4F15"/>
    <w:rsid w:val="00CB4F79"/>
    <w:rsid w:val="00CB5265"/>
    <w:rsid w:val="00CB53C8"/>
    <w:rsid w:val="00CB57D8"/>
    <w:rsid w:val="00CB5977"/>
    <w:rsid w:val="00CB5DAD"/>
    <w:rsid w:val="00CB608C"/>
    <w:rsid w:val="00CB62BA"/>
    <w:rsid w:val="00CB6334"/>
    <w:rsid w:val="00CB64A1"/>
    <w:rsid w:val="00CB654B"/>
    <w:rsid w:val="00CB66A5"/>
    <w:rsid w:val="00CB6A5A"/>
    <w:rsid w:val="00CB6AA3"/>
    <w:rsid w:val="00CB6ABA"/>
    <w:rsid w:val="00CB6BF5"/>
    <w:rsid w:val="00CB6FEC"/>
    <w:rsid w:val="00CB75E4"/>
    <w:rsid w:val="00CB75F5"/>
    <w:rsid w:val="00CB7754"/>
    <w:rsid w:val="00CB7826"/>
    <w:rsid w:val="00CB78A4"/>
    <w:rsid w:val="00CB7910"/>
    <w:rsid w:val="00CB7A52"/>
    <w:rsid w:val="00CB7A65"/>
    <w:rsid w:val="00CB7ABA"/>
    <w:rsid w:val="00CB7B02"/>
    <w:rsid w:val="00CB7BCF"/>
    <w:rsid w:val="00CB7C80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9E"/>
    <w:rsid w:val="00CC0BC7"/>
    <w:rsid w:val="00CC0C6A"/>
    <w:rsid w:val="00CC0DEA"/>
    <w:rsid w:val="00CC0EA7"/>
    <w:rsid w:val="00CC0EF2"/>
    <w:rsid w:val="00CC10D9"/>
    <w:rsid w:val="00CC14EA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438"/>
    <w:rsid w:val="00CC37EC"/>
    <w:rsid w:val="00CC3A54"/>
    <w:rsid w:val="00CC3A8E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333"/>
    <w:rsid w:val="00CC5587"/>
    <w:rsid w:val="00CC57DF"/>
    <w:rsid w:val="00CC59DE"/>
    <w:rsid w:val="00CC5A9C"/>
    <w:rsid w:val="00CC5D17"/>
    <w:rsid w:val="00CC61DC"/>
    <w:rsid w:val="00CC643D"/>
    <w:rsid w:val="00CC655A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B7F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14"/>
    <w:rsid w:val="00CD2854"/>
    <w:rsid w:val="00CD296E"/>
    <w:rsid w:val="00CD29F8"/>
    <w:rsid w:val="00CD2B51"/>
    <w:rsid w:val="00CD2BC1"/>
    <w:rsid w:val="00CD2BE9"/>
    <w:rsid w:val="00CD306A"/>
    <w:rsid w:val="00CD323A"/>
    <w:rsid w:val="00CD377A"/>
    <w:rsid w:val="00CD39A7"/>
    <w:rsid w:val="00CD3A0A"/>
    <w:rsid w:val="00CD3C24"/>
    <w:rsid w:val="00CD3D1C"/>
    <w:rsid w:val="00CD4214"/>
    <w:rsid w:val="00CD42E7"/>
    <w:rsid w:val="00CD4305"/>
    <w:rsid w:val="00CD454F"/>
    <w:rsid w:val="00CD460B"/>
    <w:rsid w:val="00CD470C"/>
    <w:rsid w:val="00CD4755"/>
    <w:rsid w:val="00CD48AC"/>
    <w:rsid w:val="00CD4ADF"/>
    <w:rsid w:val="00CD4F07"/>
    <w:rsid w:val="00CD5212"/>
    <w:rsid w:val="00CD521A"/>
    <w:rsid w:val="00CD541D"/>
    <w:rsid w:val="00CD5421"/>
    <w:rsid w:val="00CD551C"/>
    <w:rsid w:val="00CD5A63"/>
    <w:rsid w:val="00CD60D8"/>
    <w:rsid w:val="00CD6460"/>
    <w:rsid w:val="00CD69AF"/>
    <w:rsid w:val="00CD6D3E"/>
    <w:rsid w:val="00CD6F03"/>
    <w:rsid w:val="00CD710A"/>
    <w:rsid w:val="00CD747A"/>
    <w:rsid w:val="00CD74AA"/>
    <w:rsid w:val="00CD7918"/>
    <w:rsid w:val="00CE0213"/>
    <w:rsid w:val="00CE029C"/>
    <w:rsid w:val="00CE0314"/>
    <w:rsid w:val="00CE0718"/>
    <w:rsid w:val="00CE0842"/>
    <w:rsid w:val="00CE09B0"/>
    <w:rsid w:val="00CE0CFA"/>
    <w:rsid w:val="00CE10CC"/>
    <w:rsid w:val="00CE1192"/>
    <w:rsid w:val="00CE155C"/>
    <w:rsid w:val="00CE1626"/>
    <w:rsid w:val="00CE16E3"/>
    <w:rsid w:val="00CE1BFA"/>
    <w:rsid w:val="00CE1D0F"/>
    <w:rsid w:val="00CE2071"/>
    <w:rsid w:val="00CE2706"/>
    <w:rsid w:val="00CE2722"/>
    <w:rsid w:val="00CE2835"/>
    <w:rsid w:val="00CE2C34"/>
    <w:rsid w:val="00CE2D00"/>
    <w:rsid w:val="00CE3007"/>
    <w:rsid w:val="00CE3227"/>
    <w:rsid w:val="00CE3332"/>
    <w:rsid w:val="00CE365D"/>
    <w:rsid w:val="00CE36C8"/>
    <w:rsid w:val="00CE382B"/>
    <w:rsid w:val="00CE3BAE"/>
    <w:rsid w:val="00CE3C66"/>
    <w:rsid w:val="00CE43FD"/>
    <w:rsid w:val="00CE45B0"/>
    <w:rsid w:val="00CE4D06"/>
    <w:rsid w:val="00CE4F45"/>
    <w:rsid w:val="00CE4FD3"/>
    <w:rsid w:val="00CE51BB"/>
    <w:rsid w:val="00CE5304"/>
    <w:rsid w:val="00CE5486"/>
    <w:rsid w:val="00CE58AD"/>
    <w:rsid w:val="00CE598C"/>
    <w:rsid w:val="00CE5A42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3B6"/>
    <w:rsid w:val="00CF08DC"/>
    <w:rsid w:val="00CF0980"/>
    <w:rsid w:val="00CF0C6E"/>
    <w:rsid w:val="00CF0D69"/>
    <w:rsid w:val="00CF0D6C"/>
    <w:rsid w:val="00CF0DF5"/>
    <w:rsid w:val="00CF1099"/>
    <w:rsid w:val="00CF151D"/>
    <w:rsid w:val="00CF19DC"/>
    <w:rsid w:val="00CF1BCB"/>
    <w:rsid w:val="00CF1DE5"/>
    <w:rsid w:val="00CF1E99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404"/>
    <w:rsid w:val="00CF385B"/>
    <w:rsid w:val="00CF3FE8"/>
    <w:rsid w:val="00CF40BE"/>
    <w:rsid w:val="00CF4111"/>
    <w:rsid w:val="00CF42ED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64BA"/>
    <w:rsid w:val="00CF685A"/>
    <w:rsid w:val="00CF68F6"/>
    <w:rsid w:val="00CF6953"/>
    <w:rsid w:val="00CF6970"/>
    <w:rsid w:val="00CF6CAD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1CE3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05"/>
    <w:rsid w:val="00D03044"/>
    <w:rsid w:val="00D03188"/>
    <w:rsid w:val="00D0324C"/>
    <w:rsid w:val="00D03270"/>
    <w:rsid w:val="00D03625"/>
    <w:rsid w:val="00D03629"/>
    <w:rsid w:val="00D03998"/>
    <w:rsid w:val="00D03A16"/>
    <w:rsid w:val="00D03A27"/>
    <w:rsid w:val="00D03B41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EF"/>
    <w:rsid w:val="00D06AF7"/>
    <w:rsid w:val="00D06C3E"/>
    <w:rsid w:val="00D06E13"/>
    <w:rsid w:val="00D06E1D"/>
    <w:rsid w:val="00D06FA2"/>
    <w:rsid w:val="00D07369"/>
    <w:rsid w:val="00D07629"/>
    <w:rsid w:val="00D078CC"/>
    <w:rsid w:val="00D07BC2"/>
    <w:rsid w:val="00D07D94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879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3FB4"/>
    <w:rsid w:val="00D14036"/>
    <w:rsid w:val="00D1406E"/>
    <w:rsid w:val="00D1435F"/>
    <w:rsid w:val="00D14378"/>
    <w:rsid w:val="00D143B7"/>
    <w:rsid w:val="00D14530"/>
    <w:rsid w:val="00D146D5"/>
    <w:rsid w:val="00D147C7"/>
    <w:rsid w:val="00D14AFC"/>
    <w:rsid w:val="00D14CCD"/>
    <w:rsid w:val="00D1515C"/>
    <w:rsid w:val="00D15177"/>
    <w:rsid w:val="00D1524D"/>
    <w:rsid w:val="00D1531D"/>
    <w:rsid w:val="00D15370"/>
    <w:rsid w:val="00D15531"/>
    <w:rsid w:val="00D15564"/>
    <w:rsid w:val="00D157C8"/>
    <w:rsid w:val="00D1581C"/>
    <w:rsid w:val="00D15B45"/>
    <w:rsid w:val="00D15BB3"/>
    <w:rsid w:val="00D15FCC"/>
    <w:rsid w:val="00D16326"/>
    <w:rsid w:val="00D16779"/>
    <w:rsid w:val="00D16AE8"/>
    <w:rsid w:val="00D16C4A"/>
    <w:rsid w:val="00D16CE0"/>
    <w:rsid w:val="00D16FD4"/>
    <w:rsid w:val="00D17953"/>
    <w:rsid w:val="00D17BCB"/>
    <w:rsid w:val="00D17C49"/>
    <w:rsid w:val="00D17E48"/>
    <w:rsid w:val="00D17F45"/>
    <w:rsid w:val="00D20214"/>
    <w:rsid w:val="00D203EC"/>
    <w:rsid w:val="00D20AA1"/>
    <w:rsid w:val="00D20F22"/>
    <w:rsid w:val="00D2100E"/>
    <w:rsid w:val="00D2138B"/>
    <w:rsid w:val="00D213EE"/>
    <w:rsid w:val="00D21524"/>
    <w:rsid w:val="00D217AC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37"/>
    <w:rsid w:val="00D228BD"/>
    <w:rsid w:val="00D22B3D"/>
    <w:rsid w:val="00D22B87"/>
    <w:rsid w:val="00D22BD2"/>
    <w:rsid w:val="00D22BFB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6A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6DD2"/>
    <w:rsid w:val="00D271BB"/>
    <w:rsid w:val="00D27243"/>
    <w:rsid w:val="00D272FA"/>
    <w:rsid w:val="00D277B3"/>
    <w:rsid w:val="00D278C6"/>
    <w:rsid w:val="00D27E07"/>
    <w:rsid w:val="00D27EE6"/>
    <w:rsid w:val="00D305BA"/>
    <w:rsid w:val="00D306FF"/>
    <w:rsid w:val="00D30758"/>
    <w:rsid w:val="00D307D2"/>
    <w:rsid w:val="00D3083A"/>
    <w:rsid w:val="00D308DB"/>
    <w:rsid w:val="00D3092C"/>
    <w:rsid w:val="00D30ECF"/>
    <w:rsid w:val="00D31426"/>
    <w:rsid w:val="00D316B5"/>
    <w:rsid w:val="00D31767"/>
    <w:rsid w:val="00D3187E"/>
    <w:rsid w:val="00D31A0D"/>
    <w:rsid w:val="00D31C75"/>
    <w:rsid w:val="00D31CE2"/>
    <w:rsid w:val="00D31D39"/>
    <w:rsid w:val="00D31F15"/>
    <w:rsid w:val="00D31F1F"/>
    <w:rsid w:val="00D3220B"/>
    <w:rsid w:val="00D324DE"/>
    <w:rsid w:val="00D32779"/>
    <w:rsid w:val="00D32A66"/>
    <w:rsid w:val="00D32B11"/>
    <w:rsid w:val="00D32C64"/>
    <w:rsid w:val="00D32DF6"/>
    <w:rsid w:val="00D32F2C"/>
    <w:rsid w:val="00D33055"/>
    <w:rsid w:val="00D33595"/>
    <w:rsid w:val="00D3360C"/>
    <w:rsid w:val="00D33734"/>
    <w:rsid w:val="00D3386D"/>
    <w:rsid w:val="00D3396F"/>
    <w:rsid w:val="00D33D0A"/>
    <w:rsid w:val="00D33F04"/>
    <w:rsid w:val="00D33F94"/>
    <w:rsid w:val="00D34175"/>
    <w:rsid w:val="00D341EE"/>
    <w:rsid w:val="00D343D9"/>
    <w:rsid w:val="00D344D3"/>
    <w:rsid w:val="00D345E7"/>
    <w:rsid w:val="00D34A1F"/>
    <w:rsid w:val="00D34C22"/>
    <w:rsid w:val="00D34ECB"/>
    <w:rsid w:val="00D350C4"/>
    <w:rsid w:val="00D35178"/>
    <w:rsid w:val="00D3524B"/>
    <w:rsid w:val="00D35287"/>
    <w:rsid w:val="00D354B8"/>
    <w:rsid w:val="00D35598"/>
    <w:rsid w:val="00D358B2"/>
    <w:rsid w:val="00D35C79"/>
    <w:rsid w:val="00D35CE7"/>
    <w:rsid w:val="00D360A6"/>
    <w:rsid w:val="00D360F3"/>
    <w:rsid w:val="00D3632D"/>
    <w:rsid w:val="00D36744"/>
    <w:rsid w:val="00D36751"/>
    <w:rsid w:val="00D369A4"/>
    <w:rsid w:val="00D36C49"/>
    <w:rsid w:val="00D36CD9"/>
    <w:rsid w:val="00D37616"/>
    <w:rsid w:val="00D376DE"/>
    <w:rsid w:val="00D3779C"/>
    <w:rsid w:val="00D379B1"/>
    <w:rsid w:val="00D37B78"/>
    <w:rsid w:val="00D37CE3"/>
    <w:rsid w:val="00D4001E"/>
    <w:rsid w:val="00D4004C"/>
    <w:rsid w:val="00D4025B"/>
    <w:rsid w:val="00D40539"/>
    <w:rsid w:val="00D406E2"/>
    <w:rsid w:val="00D40C00"/>
    <w:rsid w:val="00D40C0F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0"/>
    <w:rsid w:val="00D41CF1"/>
    <w:rsid w:val="00D41E87"/>
    <w:rsid w:val="00D41ED1"/>
    <w:rsid w:val="00D41F86"/>
    <w:rsid w:val="00D42114"/>
    <w:rsid w:val="00D42155"/>
    <w:rsid w:val="00D4258B"/>
    <w:rsid w:val="00D4260F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2B4"/>
    <w:rsid w:val="00D44805"/>
    <w:rsid w:val="00D44DE0"/>
    <w:rsid w:val="00D44F1A"/>
    <w:rsid w:val="00D4533C"/>
    <w:rsid w:val="00D454C3"/>
    <w:rsid w:val="00D45A0D"/>
    <w:rsid w:val="00D45D7A"/>
    <w:rsid w:val="00D45FDC"/>
    <w:rsid w:val="00D46057"/>
    <w:rsid w:val="00D4644B"/>
    <w:rsid w:val="00D46527"/>
    <w:rsid w:val="00D465EF"/>
    <w:rsid w:val="00D46B14"/>
    <w:rsid w:val="00D46EB6"/>
    <w:rsid w:val="00D47283"/>
    <w:rsid w:val="00D47482"/>
    <w:rsid w:val="00D4752A"/>
    <w:rsid w:val="00D4764F"/>
    <w:rsid w:val="00D476F2"/>
    <w:rsid w:val="00D4783A"/>
    <w:rsid w:val="00D47C92"/>
    <w:rsid w:val="00D47DDB"/>
    <w:rsid w:val="00D501A6"/>
    <w:rsid w:val="00D501C0"/>
    <w:rsid w:val="00D50302"/>
    <w:rsid w:val="00D503B4"/>
    <w:rsid w:val="00D506DA"/>
    <w:rsid w:val="00D50855"/>
    <w:rsid w:val="00D50B97"/>
    <w:rsid w:val="00D50DC8"/>
    <w:rsid w:val="00D50E30"/>
    <w:rsid w:val="00D513D2"/>
    <w:rsid w:val="00D51516"/>
    <w:rsid w:val="00D515F1"/>
    <w:rsid w:val="00D519E3"/>
    <w:rsid w:val="00D51C9E"/>
    <w:rsid w:val="00D51DDE"/>
    <w:rsid w:val="00D51ECF"/>
    <w:rsid w:val="00D51FA4"/>
    <w:rsid w:val="00D52580"/>
    <w:rsid w:val="00D52C01"/>
    <w:rsid w:val="00D52C43"/>
    <w:rsid w:val="00D52D81"/>
    <w:rsid w:val="00D52F9C"/>
    <w:rsid w:val="00D53071"/>
    <w:rsid w:val="00D53096"/>
    <w:rsid w:val="00D53191"/>
    <w:rsid w:val="00D5324A"/>
    <w:rsid w:val="00D532D5"/>
    <w:rsid w:val="00D53429"/>
    <w:rsid w:val="00D53487"/>
    <w:rsid w:val="00D536BA"/>
    <w:rsid w:val="00D539E9"/>
    <w:rsid w:val="00D53EBA"/>
    <w:rsid w:val="00D5417A"/>
    <w:rsid w:val="00D54231"/>
    <w:rsid w:val="00D544DD"/>
    <w:rsid w:val="00D54614"/>
    <w:rsid w:val="00D54728"/>
    <w:rsid w:val="00D547C3"/>
    <w:rsid w:val="00D54A03"/>
    <w:rsid w:val="00D54AD6"/>
    <w:rsid w:val="00D54BC6"/>
    <w:rsid w:val="00D54F5A"/>
    <w:rsid w:val="00D551B6"/>
    <w:rsid w:val="00D55271"/>
    <w:rsid w:val="00D554B1"/>
    <w:rsid w:val="00D556F7"/>
    <w:rsid w:val="00D5581B"/>
    <w:rsid w:val="00D55A1D"/>
    <w:rsid w:val="00D55C66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17"/>
    <w:rsid w:val="00D566AD"/>
    <w:rsid w:val="00D566B6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88A"/>
    <w:rsid w:val="00D60A14"/>
    <w:rsid w:val="00D60C35"/>
    <w:rsid w:val="00D60CC6"/>
    <w:rsid w:val="00D60FAD"/>
    <w:rsid w:val="00D61065"/>
    <w:rsid w:val="00D612B8"/>
    <w:rsid w:val="00D6145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A99"/>
    <w:rsid w:val="00D64B2D"/>
    <w:rsid w:val="00D64B31"/>
    <w:rsid w:val="00D6517C"/>
    <w:rsid w:val="00D65251"/>
    <w:rsid w:val="00D6530E"/>
    <w:rsid w:val="00D65347"/>
    <w:rsid w:val="00D65656"/>
    <w:rsid w:val="00D65CAF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6DA6"/>
    <w:rsid w:val="00D672E4"/>
    <w:rsid w:val="00D67529"/>
    <w:rsid w:val="00D67573"/>
    <w:rsid w:val="00D67950"/>
    <w:rsid w:val="00D67A2D"/>
    <w:rsid w:val="00D67C6A"/>
    <w:rsid w:val="00D67CEA"/>
    <w:rsid w:val="00D67DC0"/>
    <w:rsid w:val="00D67DE8"/>
    <w:rsid w:val="00D67E19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1FDD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D8"/>
    <w:rsid w:val="00D739E9"/>
    <w:rsid w:val="00D739F4"/>
    <w:rsid w:val="00D73AD4"/>
    <w:rsid w:val="00D74101"/>
    <w:rsid w:val="00D742AC"/>
    <w:rsid w:val="00D7431F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6DB4"/>
    <w:rsid w:val="00D772FF"/>
    <w:rsid w:val="00D7750F"/>
    <w:rsid w:val="00D7754D"/>
    <w:rsid w:val="00D7787E"/>
    <w:rsid w:val="00D778CB"/>
    <w:rsid w:val="00D77934"/>
    <w:rsid w:val="00D77A57"/>
    <w:rsid w:val="00D77BB4"/>
    <w:rsid w:val="00D77DCD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D4C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65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15D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382"/>
    <w:rsid w:val="00D91585"/>
    <w:rsid w:val="00D915C1"/>
    <w:rsid w:val="00D91636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703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21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0D2"/>
    <w:rsid w:val="00D95473"/>
    <w:rsid w:val="00D959F2"/>
    <w:rsid w:val="00D95A38"/>
    <w:rsid w:val="00D95A7F"/>
    <w:rsid w:val="00D95F00"/>
    <w:rsid w:val="00D95F82"/>
    <w:rsid w:val="00D96016"/>
    <w:rsid w:val="00D963DF"/>
    <w:rsid w:val="00D96709"/>
    <w:rsid w:val="00D967AF"/>
    <w:rsid w:val="00D9687D"/>
    <w:rsid w:val="00D9689E"/>
    <w:rsid w:val="00D96ECE"/>
    <w:rsid w:val="00D972B6"/>
    <w:rsid w:val="00D97519"/>
    <w:rsid w:val="00D97700"/>
    <w:rsid w:val="00D9773A"/>
    <w:rsid w:val="00D97915"/>
    <w:rsid w:val="00D9792B"/>
    <w:rsid w:val="00D979B6"/>
    <w:rsid w:val="00D97AE5"/>
    <w:rsid w:val="00D97BA1"/>
    <w:rsid w:val="00D97CA7"/>
    <w:rsid w:val="00DA00E8"/>
    <w:rsid w:val="00DA0166"/>
    <w:rsid w:val="00DA0233"/>
    <w:rsid w:val="00DA0A66"/>
    <w:rsid w:val="00DA0AAF"/>
    <w:rsid w:val="00DA0B38"/>
    <w:rsid w:val="00DA0CBD"/>
    <w:rsid w:val="00DA0CD1"/>
    <w:rsid w:val="00DA0E9A"/>
    <w:rsid w:val="00DA0EB2"/>
    <w:rsid w:val="00DA1148"/>
    <w:rsid w:val="00DA1379"/>
    <w:rsid w:val="00DA14A4"/>
    <w:rsid w:val="00DA1697"/>
    <w:rsid w:val="00DA18E9"/>
    <w:rsid w:val="00DA19B5"/>
    <w:rsid w:val="00DA1B72"/>
    <w:rsid w:val="00DA1BC1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E5B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8C"/>
    <w:rsid w:val="00DA44BA"/>
    <w:rsid w:val="00DA4610"/>
    <w:rsid w:val="00DA46DB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515"/>
    <w:rsid w:val="00DA7777"/>
    <w:rsid w:val="00DA7C8F"/>
    <w:rsid w:val="00DA7D7D"/>
    <w:rsid w:val="00DA7F38"/>
    <w:rsid w:val="00DA7F94"/>
    <w:rsid w:val="00DB050B"/>
    <w:rsid w:val="00DB06D1"/>
    <w:rsid w:val="00DB0711"/>
    <w:rsid w:val="00DB0754"/>
    <w:rsid w:val="00DB07AB"/>
    <w:rsid w:val="00DB086D"/>
    <w:rsid w:val="00DB0878"/>
    <w:rsid w:val="00DB0981"/>
    <w:rsid w:val="00DB0A1C"/>
    <w:rsid w:val="00DB0B4D"/>
    <w:rsid w:val="00DB0B8F"/>
    <w:rsid w:val="00DB0C79"/>
    <w:rsid w:val="00DB0D8D"/>
    <w:rsid w:val="00DB0DD8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BD1"/>
    <w:rsid w:val="00DB1CA7"/>
    <w:rsid w:val="00DB1DDA"/>
    <w:rsid w:val="00DB1F1B"/>
    <w:rsid w:val="00DB1FDD"/>
    <w:rsid w:val="00DB225F"/>
    <w:rsid w:val="00DB276C"/>
    <w:rsid w:val="00DB2AD7"/>
    <w:rsid w:val="00DB3297"/>
    <w:rsid w:val="00DB3353"/>
    <w:rsid w:val="00DB3AA4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42E"/>
    <w:rsid w:val="00DB6532"/>
    <w:rsid w:val="00DB6594"/>
    <w:rsid w:val="00DB6705"/>
    <w:rsid w:val="00DB697C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AB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312"/>
    <w:rsid w:val="00DC2327"/>
    <w:rsid w:val="00DC26FF"/>
    <w:rsid w:val="00DC29B9"/>
    <w:rsid w:val="00DC2CD2"/>
    <w:rsid w:val="00DC3289"/>
    <w:rsid w:val="00DC340A"/>
    <w:rsid w:val="00DC355F"/>
    <w:rsid w:val="00DC39AB"/>
    <w:rsid w:val="00DC39FB"/>
    <w:rsid w:val="00DC3B6D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C57"/>
    <w:rsid w:val="00DC5D75"/>
    <w:rsid w:val="00DC6004"/>
    <w:rsid w:val="00DC6049"/>
    <w:rsid w:val="00DC6316"/>
    <w:rsid w:val="00DC65C9"/>
    <w:rsid w:val="00DC668D"/>
    <w:rsid w:val="00DC6767"/>
    <w:rsid w:val="00DC67D7"/>
    <w:rsid w:val="00DC6A4E"/>
    <w:rsid w:val="00DC6DDC"/>
    <w:rsid w:val="00DC6F5A"/>
    <w:rsid w:val="00DC7675"/>
    <w:rsid w:val="00DD0053"/>
    <w:rsid w:val="00DD0088"/>
    <w:rsid w:val="00DD028C"/>
    <w:rsid w:val="00DD02CF"/>
    <w:rsid w:val="00DD03F8"/>
    <w:rsid w:val="00DD03FE"/>
    <w:rsid w:val="00DD061E"/>
    <w:rsid w:val="00DD06A5"/>
    <w:rsid w:val="00DD06F9"/>
    <w:rsid w:val="00DD072E"/>
    <w:rsid w:val="00DD07E1"/>
    <w:rsid w:val="00DD098F"/>
    <w:rsid w:val="00DD0A96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5A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B36"/>
    <w:rsid w:val="00DD2CC2"/>
    <w:rsid w:val="00DD2CDD"/>
    <w:rsid w:val="00DD2DA0"/>
    <w:rsid w:val="00DD2DD5"/>
    <w:rsid w:val="00DD2E3A"/>
    <w:rsid w:val="00DD3027"/>
    <w:rsid w:val="00DD3056"/>
    <w:rsid w:val="00DD306C"/>
    <w:rsid w:val="00DD32ED"/>
    <w:rsid w:val="00DD332F"/>
    <w:rsid w:val="00DD33FB"/>
    <w:rsid w:val="00DD37BE"/>
    <w:rsid w:val="00DD3CC8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63"/>
    <w:rsid w:val="00DD648B"/>
    <w:rsid w:val="00DD64FD"/>
    <w:rsid w:val="00DD650F"/>
    <w:rsid w:val="00DD6961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ED3"/>
    <w:rsid w:val="00DE0F82"/>
    <w:rsid w:val="00DE1498"/>
    <w:rsid w:val="00DE1AB2"/>
    <w:rsid w:val="00DE1B90"/>
    <w:rsid w:val="00DE1DB1"/>
    <w:rsid w:val="00DE1E56"/>
    <w:rsid w:val="00DE1F81"/>
    <w:rsid w:val="00DE1FDE"/>
    <w:rsid w:val="00DE24AD"/>
    <w:rsid w:val="00DE24F1"/>
    <w:rsid w:val="00DE2686"/>
    <w:rsid w:val="00DE28AA"/>
    <w:rsid w:val="00DE2901"/>
    <w:rsid w:val="00DE2C8E"/>
    <w:rsid w:val="00DE2CC1"/>
    <w:rsid w:val="00DE30D9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8D2"/>
    <w:rsid w:val="00DE3CE7"/>
    <w:rsid w:val="00DE3FCF"/>
    <w:rsid w:val="00DE4062"/>
    <w:rsid w:val="00DE411A"/>
    <w:rsid w:val="00DE4166"/>
    <w:rsid w:val="00DE422B"/>
    <w:rsid w:val="00DE4660"/>
    <w:rsid w:val="00DE49B5"/>
    <w:rsid w:val="00DE4A29"/>
    <w:rsid w:val="00DE4FA5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0B"/>
    <w:rsid w:val="00DE6CAF"/>
    <w:rsid w:val="00DE6CF8"/>
    <w:rsid w:val="00DE6D9C"/>
    <w:rsid w:val="00DE6E32"/>
    <w:rsid w:val="00DE6F47"/>
    <w:rsid w:val="00DE6FD1"/>
    <w:rsid w:val="00DE7001"/>
    <w:rsid w:val="00DE7203"/>
    <w:rsid w:val="00DE732E"/>
    <w:rsid w:val="00DE73C2"/>
    <w:rsid w:val="00DE73F0"/>
    <w:rsid w:val="00DE779C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5F2"/>
    <w:rsid w:val="00DF19FE"/>
    <w:rsid w:val="00DF1FDD"/>
    <w:rsid w:val="00DF2241"/>
    <w:rsid w:val="00DF24CD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1B"/>
    <w:rsid w:val="00DF3DBE"/>
    <w:rsid w:val="00DF3DD0"/>
    <w:rsid w:val="00DF4248"/>
    <w:rsid w:val="00DF42A7"/>
    <w:rsid w:val="00DF4497"/>
    <w:rsid w:val="00DF45C6"/>
    <w:rsid w:val="00DF45DD"/>
    <w:rsid w:val="00DF4A1C"/>
    <w:rsid w:val="00DF4AE4"/>
    <w:rsid w:val="00DF4B08"/>
    <w:rsid w:val="00DF524E"/>
    <w:rsid w:val="00DF527D"/>
    <w:rsid w:val="00DF5A6D"/>
    <w:rsid w:val="00DF5B6B"/>
    <w:rsid w:val="00DF63DF"/>
    <w:rsid w:val="00DF64A3"/>
    <w:rsid w:val="00DF686F"/>
    <w:rsid w:val="00DF6B6E"/>
    <w:rsid w:val="00DF6CB0"/>
    <w:rsid w:val="00DF6CF3"/>
    <w:rsid w:val="00DF6D99"/>
    <w:rsid w:val="00DF7037"/>
    <w:rsid w:val="00DF7249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5F4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40A"/>
    <w:rsid w:val="00E03968"/>
    <w:rsid w:val="00E03A14"/>
    <w:rsid w:val="00E03B9D"/>
    <w:rsid w:val="00E03BF8"/>
    <w:rsid w:val="00E03EB4"/>
    <w:rsid w:val="00E0418A"/>
    <w:rsid w:val="00E04432"/>
    <w:rsid w:val="00E044EF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59E"/>
    <w:rsid w:val="00E0589A"/>
    <w:rsid w:val="00E059D6"/>
    <w:rsid w:val="00E05B93"/>
    <w:rsid w:val="00E05BB4"/>
    <w:rsid w:val="00E05CD3"/>
    <w:rsid w:val="00E05DB7"/>
    <w:rsid w:val="00E06648"/>
    <w:rsid w:val="00E066AC"/>
    <w:rsid w:val="00E066D3"/>
    <w:rsid w:val="00E06C18"/>
    <w:rsid w:val="00E06CEA"/>
    <w:rsid w:val="00E06DBF"/>
    <w:rsid w:val="00E06F3C"/>
    <w:rsid w:val="00E073A2"/>
    <w:rsid w:val="00E07539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9FC"/>
    <w:rsid w:val="00E12BDD"/>
    <w:rsid w:val="00E12C32"/>
    <w:rsid w:val="00E12D35"/>
    <w:rsid w:val="00E12F5A"/>
    <w:rsid w:val="00E1315C"/>
    <w:rsid w:val="00E133E0"/>
    <w:rsid w:val="00E13458"/>
    <w:rsid w:val="00E135EF"/>
    <w:rsid w:val="00E13798"/>
    <w:rsid w:val="00E138E5"/>
    <w:rsid w:val="00E13911"/>
    <w:rsid w:val="00E13915"/>
    <w:rsid w:val="00E13949"/>
    <w:rsid w:val="00E13C05"/>
    <w:rsid w:val="00E1406E"/>
    <w:rsid w:val="00E14572"/>
    <w:rsid w:val="00E14B4B"/>
    <w:rsid w:val="00E14C3F"/>
    <w:rsid w:val="00E14CB9"/>
    <w:rsid w:val="00E15088"/>
    <w:rsid w:val="00E151E4"/>
    <w:rsid w:val="00E15285"/>
    <w:rsid w:val="00E154A5"/>
    <w:rsid w:val="00E15588"/>
    <w:rsid w:val="00E15598"/>
    <w:rsid w:val="00E1599A"/>
    <w:rsid w:val="00E15B51"/>
    <w:rsid w:val="00E15CFF"/>
    <w:rsid w:val="00E16143"/>
    <w:rsid w:val="00E161F8"/>
    <w:rsid w:val="00E162ED"/>
    <w:rsid w:val="00E169CF"/>
    <w:rsid w:val="00E16B61"/>
    <w:rsid w:val="00E16C6A"/>
    <w:rsid w:val="00E16CAD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37"/>
    <w:rsid w:val="00E2085C"/>
    <w:rsid w:val="00E20892"/>
    <w:rsid w:val="00E20CA4"/>
    <w:rsid w:val="00E20CAD"/>
    <w:rsid w:val="00E210D8"/>
    <w:rsid w:val="00E2125F"/>
    <w:rsid w:val="00E21452"/>
    <w:rsid w:val="00E216A8"/>
    <w:rsid w:val="00E218E0"/>
    <w:rsid w:val="00E218FA"/>
    <w:rsid w:val="00E21AE6"/>
    <w:rsid w:val="00E21AED"/>
    <w:rsid w:val="00E21C30"/>
    <w:rsid w:val="00E21E0F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690"/>
    <w:rsid w:val="00E236E1"/>
    <w:rsid w:val="00E23903"/>
    <w:rsid w:val="00E23B72"/>
    <w:rsid w:val="00E23C1C"/>
    <w:rsid w:val="00E23D28"/>
    <w:rsid w:val="00E23E8D"/>
    <w:rsid w:val="00E2400B"/>
    <w:rsid w:val="00E243FB"/>
    <w:rsid w:val="00E24501"/>
    <w:rsid w:val="00E246EF"/>
    <w:rsid w:val="00E24949"/>
    <w:rsid w:val="00E24981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6ACF"/>
    <w:rsid w:val="00E26C9C"/>
    <w:rsid w:val="00E275B3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C5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2D98"/>
    <w:rsid w:val="00E32E16"/>
    <w:rsid w:val="00E32EEE"/>
    <w:rsid w:val="00E330CA"/>
    <w:rsid w:val="00E33147"/>
    <w:rsid w:val="00E33151"/>
    <w:rsid w:val="00E333A7"/>
    <w:rsid w:val="00E3362D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5DB9"/>
    <w:rsid w:val="00E3681B"/>
    <w:rsid w:val="00E36ADB"/>
    <w:rsid w:val="00E36B77"/>
    <w:rsid w:val="00E36CC9"/>
    <w:rsid w:val="00E36FEC"/>
    <w:rsid w:val="00E37102"/>
    <w:rsid w:val="00E37168"/>
    <w:rsid w:val="00E374D7"/>
    <w:rsid w:val="00E37708"/>
    <w:rsid w:val="00E3777F"/>
    <w:rsid w:val="00E3778E"/>
    <w:rsid w:val="00E377B3"/>
    <w:rsid w:val="00E37A2A"/>
    <w:rsid w:val="00E37A9B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C82"/>
    <w:rsid w:val="00E41E77"/>
    <w:rsid w:val="00E41F66"/>
    <w:rsid w:val="00E42196"/>
    <w:rsid w:val="00E42972"/>
    <w:rsid w:val="00E42C8F"/>
    <w:rsid w:val="00E42C9A"/>
    <w:rsid w:val="00E42EC3"/>
    <w:rsid w:val="00E43006"/>
    <w:rsid w:val="00E43136"/>
    <w:rsid w:val="00E43150"/>
    <w:rsid w:val="00E43195"/>
    <w:rsid w:val="00E432D1"/>
    <w:rsid w:val="00E4330E"/>
    <w:rsid w:val="00E4357D"/>
    <w:rsid w:val="00E438AB"/>
    <w:rsid w:val="00E43C5E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470"/>
    <w:rsid w:val="00E46579"/>
    <w:rsid w:val="00E467BF"/>
    <w:rsid w:val="00E46996"/>
    <w:rsid w:val="00E46A4C"/>
    <w:rsid w:val="00E46E1A"/>
    <w:rsid w:val="00E46E8E"/>
    <w:rsid w:val="00E470DE"/>
    <w:rsid w:val="00E473F8"/>
    <w:rsid w:val="00E47542"/>
    <w:rsid w:val="00E47598"/>
    <w:rsid w:val="00E4776C"/>
    <w:rsid w:val="00E4785F"/>
    <w:rsid w:val="00E478A0"/>
    <w:rsid w:val="00E478AE"/>
    <w:rsid w:val="00E47A35"/>
    <w:rsid w:val="00E47A36"/>
    <w:rsid w:val="00E47AF4"/>
    <w:rsid w:val="00E47CD1"/>
    <w:rsid w:val="00E5070B"/>
    <w:rsid w:val="00E50929"/>
    <w:rsid w:val="00E50B90"/>
    <w:rsid w:val="00E50BA8"/>
    <w:rsid w:val="00E50BBC"/>
    <w:rsid w:val="00E51138"/>
    <w:rsid w:val="00E5118C"/>
    <w:rsid w:val="00E512D3"/>
    <w:rsid w:val="00E5135D"/>
    <w:rsid w:val="00E51984"/>
    <w:rsid w:val="00E51BBC"/>
    <w:rsid w:val="00E51C16"/>
    <w:rsid w:val="00E51F28"/>
    <w:rsid w:val="00E5201F"/>
    <w:rsid w:val="00E521DE"/>
    <w:rsid w:val="00E522A6"/>
    <w:rsid w:val="00E524CD"/>
    <w:rsid w:val="00E52875"/>
    <w:rsid w:val="00E5288B"/>
    <w:rsid w:val="00E52911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0E7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55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36A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A8A"/>
    <w:rsid w:val="00E66BFD"/>
    <w:rsid w:val="00E66EC4"/>
    <w:rsid w:val="00E66EEF"/>
    <w:rsid w:val="00E67014"/>
    <w:rsid w:val="00E6704F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B87"/>
    <w:rsid w:val="00E70EF7"/>
    <w:rsid w:val="00E70F58"/>
    <w:rsid w:val="00E7107D"/>
    <w:rsid w:val="00E71293"/>
    <w:rsid w:val="00E71441"/>
    <w:rsid w:val="00E7153D"/>
    <w:rsid w:val="00E7188C"/>
    <w:rsid w:val="00E71892"/>
    <w:rsid w:val="00E71977"/>
    <w:rsid w:val="00E71A2D"/>
    <w:rsid w:val="00E71CE9"/>
    <w:rsid w:val="00E71D69"/>
    <w:rsid w:val="00E71DC8"/>
    <w:rsid w:val="00E71DEE"/>
    <w:rsid w:val="00E71E22"/>
    <w:rsid w:val="00E721CE"/>
    <w:rsid w:val="00E724AD"/>
    <w:rsid w:val="00E727F5"/>
    <w:rsid w:val="00E728EB"/>
    <w:rsid w:val="00E72A86"/>
    <w:rsid w:val="00E72BEE"/>
    <w:rsid w:val="00E72FE2"/>
    <w:rsid w:val="00E7345D"/>
    <w:rsid w:val="00E73595"/>
    <w:rsid w:val="00E7359C"/>
    <w:rsid w:val="00E735F7"/>
    <w:rsid w:val="00E73691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701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0E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90E"/>
    <w:rsid w:val="00E77A30"/>
    <w:rsid w:val="00E77AE9"/>
    <w:rsid w:val="00E77D4A"/>
    <w:rsid w:val="00E77ED7"/>
    <w:rsid w:val="00E77F77"/>
    <w:rsid w:val="00E8011C"/>
    <w:rsid w:val="00E8026A"/>
    <w:rsid w:val="00E8062D"/>
    <w:rsid w:val="00E80732"/>
    <w:rsid w:val="00E80939"/>
    <w:rsid w:val="00E80A78"/>
    <w:rsid w:val="00E80E0F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0B"/>
    <w:rsid w:val="00E84E1E"/>
    <w:rsid w:val="00E85095"/>
    <w:rsid w:val="00E8557B"/>
    <w:rsid w:val="00E856EB"/>
    <w:rsid w:val="00E859F2"/>
    <w:rsid w:val="00E85B2D"/>
    <w:rsid w:val="00E85B73"/>
    <w:rsid w:val="00E85D3A"/>
    <w:rsid w:val="00E85EE6"/>
    <w:rsid w:val="00E8612B"/>
    <w:rsid w:val="00E8621B"/>
    <w:rsid w:val="00E8628D"/>
    <w:rsid w:val="00E86530"/>
    <w:rsid w:val="00E868CD"/>
    <w:rsid w:val="00E869F3"/>
    <w:rsid w:val="00E86A88"/>
    <w:rsid w:val="00E8707E"/>
    <w:rsid w:val="00E8752A"/>
    <w:rsid w:val="00E87595"/>
    <w:rsid w:val="00E877E0"/>
    <w:rsid w:val="00E87AE9"/>
    <w:rsid w:val="00E87CB7"/>
    <w:rsid w:val="00E87F94"/>
    <w:rsid w:val="00E87FC0"/>
    <w:rsid w:val="00E9004C"/>
    <w:rsid w:val="00E900E4"/>
    <w:rsid w:val="00E901CB"/>
    <w:rsid w:val="00E904AD"/>
    <w:rsid w:val="00E90650"/>
    <w:rsid w:val="00E90998"/>
    <w:rsid w:val="00E90A02"/>
    <w:rsid w:val="00E90ED9"/>
    <w:rsid w:val="00E91465"/>
    <w:rsid w:val="00E916B9"/>
    <w:rsid w:val="00E9173A"/>
    <w:rsid w:val="00E91C5F"/>
    <w:rsid w:val="00E91D94"/>
    <w:rsid w:val="00E9208C"/>
    <w:rsid w:val="00E92477"/>
    <w:rsid w:val="00E924B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624"/>
    <w:rsid w:val="00E93732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05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58"/>
    <w:rsid w:val="00E95793"/>
    <w:rsid w:val="00E95928"/>
    <w:rsid w:val="00E9594E"/>
    <w:rsid w:val="00E9598E"/>
    <w:rsid w:val="00E95A9A"/>
    <w:rsid w:val="00E95C45"/>
    <w:rsid w:val="00E9656A"/>
    <w:rsid w:val="00E967C4"/>
    <w:rsid w:val="00E96831"/>
    <w:rsid w:val="00E96A0E"/>
    <w:rsid w:val="00E96AEB"/>
    <w:rsid w:val="00E96E21"/>
    <w:rsid w:val="00E970E5"/>
    <w:rsid w:val="00E9712B"/>
    <w:rsid w:val="00E97362"/>
    <w:rsid w:val="00E975A6"/>
    <w:rsid w:val="00E979CB"/>
    <w:rsid w:val="00E97AC6"/>
    <w:rsid w:val="00E97AF6"/>
    <w:rsid w:val="00E97C1E"/>
    <w:rsid w:val="00E97C62"/>
    <w:rsid w:val="00E97C87"/>
    <w:rsid w:val="00E97F78"/>
    <w:rsid w:val="00EA01A4"/>
    <w:rsid w:val="00EA05E6"/>
    <w:rsid w:val="00EA0784"/>
    <w:rsid w:val="00EA0931"/>
    <w:rsid w:val="00EA0A78"/>
    <w:rsid w:val="00EA0B1A"/>
    <w:rsid w:val="00EA0CC2"/>
    <w:rsid w:val="00EA0D9E"/>
    <w:rsid w:val="00EA0E04"/>
    <w:rsid w:val="00EA0F7B"/>
    <w:rsid w:val="00EA1055"/>
    <w:rsid w:val="00EA12BC"/>
    <w:rsid w:val="00EA13C4"/>
    <w:rsid w:val="00EA13EF"/>
    <w:rsid w:val="00EA1507"/>
    <w:rsid w:val="00EA179E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DEB"/>
    <w:rsid w:val="00EA2E61"/>
    <w:rsid w:val="00EA3400"/>
    <w:rsid w:val="00EA347D"/>
    <w:rsid w:val="00EA3634"/>
    <w:rsid w:val="00EA3851"/>
    <w:rsid w:val="00EA38A3"/>
    <w:rsid w:val="00EA3BB4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09C"/>
    <w:rsid w:val="00EA6304"/>
    <w:rsid w:val="00EA63D7"/>
    <w:rsid w:val="00EA6540"/>
    <w:rsid w:val="00EA6B7C"/>
    <w:rsid w:val="00EA6C88"/>
    <w:rsid w:val="00EA6DFE"/>
    <w:rsid w:val="00EA6EB4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A96"/>
    <w:rsid w:val="00EB0C40"/>
    <w:rsid w:val="00EB0E6B"/>
    <w:rsid w:val="00EB1014"/>
    <w:rsid w:val="00EB11AF"/>
    <w:rsid w:val="00EB1313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E19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771"/>
    <w:rsid w:val="00EB7B57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26A1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B5C"/>
    <w:rsid w:val="00EC4CF4"/>
    <w:rsid w:val="00EC4E23"/>
    <w:rsid w:val="00EC4F93"/>
    <w:rsid w:val="00EC4FAE"/>
    <w:rsid w:val="00EC5314"/>
    <w:rsid w:val="00EC548E"/>
    <w:rsid w:val="00EC5796"/>
    <w:rsid w:val="00EC5953"/>
    <w:rsid w:val="00EC5970"/>
    <w:rsid w:val="00EC5CFF"/>
    <w:rsid w:val="00EC5E80"/>
    <w:rsid w:val="00EC5F97"/>
    <w:rsid w:val="00EC64CB"/>
    <w:rsid w:val="00EC6792"/>
    <w:rsid w:val="00EC685B"/>
    <w:rsid w:val="00EC69A5"/>
    <w:rsid w:val="00EC7188"/>
    <w:rsid w:val="00EC719B"/>
    <w:rsid w:val="00EC7217"/>
    <w:rsid w:val="00EC747A"/>
    <w:rsid w:val="00EC76B9"/>
    <w:rsid w:val="00EC7752"/>
    <w:rsid w:val="00EC775C"/>
    <w:rsid w:val="00EC78C7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18C"/>
    <w:rsid w:val="00ED1A44"/>
    <w:rsid w:val="00ED1BAA"/>
    <w:rsid w:val="00ED1C42"/>
    <w:rsid w:val="00ED2330"/>
    <w:rsid w:val="00ED249F"/>
    <w:rsid w:val="00ED27B9"/>
    <w:rsid w:val="00ED2DA7"/>
    <w:rsid w:val="00ED3117"/>
    <w:rsid w:val="00ED317A"/>
    <w:rsid w:val="00ED32E3"/>
    <w:rsid w:val="00ED3427"/>
    <w:rsid w:val="00ED35E6"/>
    <w:rsid w:val="00ED3B42"/>
    <w:rsid w:val="00ED4146"/>
    <w:rsid w:val="00ED41AE"/>
    <w:rsid w:val="00ED4636"/>
    <w:rsid w:val="00ED47D0"/>
    <w:rsid w:val="00ED48FE"/>
    <w:rsid w:val="00ED4C9A"/>
    <w:rsid w:val="00ED4DE9"/>
    <w:rsid w:val="00ED562C"/>
    <w:rsid w:val="00ED56B2"/>
    <w:rsid w:val="00ED56CA"/>
    <w:rsid w:val="00ED56E2"/>
    <w:rsid w:val="00ED5734"/>
    <w:rsid w:val="00ED57DB"/>
    <w:rsid w:val="00ED59C6"/>
    <w:rsid w:val="00ED5A41"/>
    <w:rsid w:val="00ED5EA2"/>
    <w:rsid w:val="00ED5F6E"/>
    <w:rsid w:val="00ED629F"/>
    <w:rsid w:val="00ED635D"/>
    <w:rsid w:val="00ED6B08"/>
    <w:rsid w:val="00ED7235"/>
    <w:rsid w:val="00ED7667"/>
    <w:rsid w:val="00ED77E4"/>
    <w:rsid w:val="00ED7BE4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B6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1"/>
    <w:rsid w:val="00EE68AA"/>
    <w:rsid w:val="00EE7114"/>
    <w:rsid w:val="00EE71C8"/>
    <w:rsid w:val="00EE7231"/>
    <w:rsid w:val="00EE734C"/>
    <w:rsid w:val="00EE73F9"/>
    <w:rsid w:val="00EE76E3"/>
    <w:rsid w:val="00EE776A"/>
    <w:rsid w:val="00EE783B"/>
    <w:rsid w:val="00EE7C38"/>
    <w:rsid w:val="00EE7D39"/>
    <w:rsid w:val="00EF002A"/>
    <w:rsid w:val="00EF0050"/>
    <w:rsid w:val="00EF0304"/>
    <w:rsid w:val="00EF0576"/>
    <w:rsid w:val="00EF05D6"/>
    <w:rsid w:val="00EF0780"/>
    <w:rsid w:val="00EF0791"/>
    <w:rsid w:val="00EF08B1"/>
    <w:rsid w:val="00EF094E"/>
    <w:rsid w:val="00EF0B8F"/>
    <w:rsid w:val="00EF0B93"/>
    <w:rsid w:val="00EF10B5"/>
    <w:rsid w:val="00EF14AA"/>
    <w:rsid w:val="00EF1751"/>
    <w:rsid w:val="00EF1979"/>
    <w:rsid w:val="00EF1AF2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20"/>
    <w:rsid w:val="00EF37A0"/>
    <w:rsid w:val="00EF3866"/>
    <w:rsid w:val="00EF39BA"/>
    <w:rsid w:val="00EF3D52"/>
    <w:rsid w:val="00EF3E14"/>
    <w:rsid w:val="00EF3E22"/>
    <w:rsid w:val="00EF407E"/>
    <w:rsid w:val="00EF425C"/>
    <w:rsid w:val="00EF427D"/>
    <w:rsid w:val="00EF44D7"/>
    <w:rsid w:val="00EF4650"/>
    <w:rsid w:val="00EF47E8"/>
    <w:rsid w:val="00EF490F"/>
    <w:rsid w:val="00EF4945"/>
    <w:rsid w:val="00EF4B3A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5F5B"/>
    <w:rsid w:val="00EF6200"/>
    <w:rsid w:val="00EF6574"/>
    <w:rsid w:val="00EF6881"/>
    <w:rsid w:val="00EF699A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E39"/>
    <w:rsid w:val="00EF7FDB"/>
    <w:rsid w:val="00F00072"/>
    <w:rsid w:val="00F0009B"/>
    <w:rsid w:val="00F000AB"/>
    <w:rsid w:val="00F000D7"/>
    <w:rsid w:val="00F00199"/>
    <w:rsid w:val="00F003C4"/>
    <w:rsid w:val="00F008BB"/>
    <w:rsid w:val="00F00E2A"/>
    <w:rsid w:val="00F00E89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210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6FB6"/>
    <w:rsid w:val="00F07086"/>
    <w:rsid w:val="00F070FD"/>
    <w:rsid w:val="00F074A4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16D"/>
    <w:rsid w:val="00F10372"/>
    <w:rsid w:val="00F10632"/>
    <w:rsid w:val="00F10CD1"/>
    <w:rsid w:val="00F10D21"/>
    <w:rsid w:val="00F112C7"/>
    <w:rsid w:val="00F11368"/>
    <w:rsid w:val="00F11527"/>
    <w:rsid w:val="00F1154F"/>
    <w:rsid w:val="00F117AF"/>
    <w:rsid w:val="00F11852"/>
    <w:rsid w:val="00F119F2"/>
    <w:rsid w:val="00F11AE1"/>
    <w:rsid w:val="00F11EEA"/>
    <w:rsid w:val="00F12089"/>
    <w:rsid w:val="00F12273"/>
    <w:rsid w:val="00F1229C"/>
    <w:rsid w:val="00F1240E"/>
    <w:rsid w:val="00F124B2"/>
    <w:rsid w:val="00F125E9"/>
    <w:rsid w:val="00F12641"/>
    <w:rsid w:val="00F127BC"/>
    <w:rsid w:val="00F1286E"/>
    <w:rsid w:val="00F12D58"/>
    <w:rsid w:val="00F12DA0"/>
    <w:rsid w:val="00F12E9C"/>
    <w:rsid w:val="00F1303A"/>
    <w:rsid w:val="00F13068"/>
    <w:rsid w:val="00F130C4"/>
    <w:rsid w:val="00F13246"/>
    <w:rsid w:val="00F1325F"/>
    <w:rsid w:val="00F1355B"/>
    <w:rsid w:val="00F1372B"/>
    <w:rsid w:val="00F13741"/>
    <w:rsid w:val="00F139F8"/>
    <w:rsid w:val="00F13B15"/>
    <w:rsid w:val="00F13C72"/>
    <w:rsid w:val="00F13D24"/>
    <w:rsid w:val="00F13D2E"/>
    <w:rsid w:val="00F13E68"/>
    <w:rsid w:val="00F13F6D"/>
    <w:rsid w:val="00F13FBE"/>
    <w:rsid w:val="00F1405F"/>
    <w:rsid w:val="00F142FB"/>
    <w:rsid w:val="00F1434D"/>
    <w:rsid w:val="00F143A3"/>
    <w:rsid w:val="00F146DB"/>
    <w:rsid w:val="00F147E3"/>
    <w:rsid w:val="00F1489C"/>
    <w:rsid w:val="00F14ABD"/>
    <w:rsid w:val="00F14CC6"/>
    <w:rsid w:val="00F14D7D"/>
    <w:rsid w:val="00F14FB2"/>
    <w:rsid w:val="00F15023"/>
    <w:rsid w:val="00F1503B"/>
    <w:rsid w:val="00F151D2"/>
    <w:rsid w:val="00F152F9"/>
    <w:rsid w:val="00F1567B"/>
    <w:rsid w:val="00F1572E"/>
    <w:rsid w:val="00F158D9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4E1"/>
    <w:rsid w:val="00F206F4"/>
    <w:rsid w:val="00F20C95"/>
    <w:rsid w:val="00F20E43"/>
    <w:rsid w:val="00F20E44"/>
    <w:rsid w:val="00F210AD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28E"/>
    <w:rsid w:val="00F25652"/>
    <w:rsid w:val="00F25664"/>
    <w:rsid w:val="00F25668"/>
    <w:rsid w:val="00F259B8"/>
    <w:rsid w:val="00F25BC3"/>
    <w:rsid w:val="00F25BFB"/>
    <w:rsid w:val="00F25C7B"/>
    <w:rsid w:val="00F26195"/>
    <w:rsid w:val="00F262DD"/>
    <w:rsid w:val="00F26496"/>
    <w:rsid w:val="00F268B8"/>
    <w:rsid w:val="00F26AA8"/>
    <w:rsid w:val="00F2704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0AAE"/>
    <w:rsid w:val="00F310E5"/>
    <w:rsid w:val="00F316EB"/>
    <w:rsid w:val="00F3198E"/>
    <w:rsid w:val="00F31CB8"/>
    <w:rsid w:val="00F31CCF"/>
    <w:rsid w:val="00F31D82"/>
    <w:rsid w:val="00F31EE4"/>
    <w:rsid w:val="00F32025"/>
    <w:rsid w:val="00F3205A"/>
    <w:rsid w:val="00F320C2"/>
    <w:rsid w:val="00F32610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87B"/>
    <w:rsid w:val="00F33A43"/>
    <w:rsid w:val="00F33AC7"/>
    <w:rsid w:val="00F33B23"/>
    <w:rsid w:val="00F33C27"/>
    <w:rsid w:val="00F3422A"/>
    <w:rsid w:val="00F3450E"/>
    <w:rsid w:val="00F34530"/>
    <w:rsid w:val="00F347BA"/>
    <w:rsid w:val="00F34835"/>
    <w:rsid w:val="00F3485C"/>
    <w:rsid w:val="00F348C7"/>
    <w:rsid w:val="00F349AF"/>
    <w:rsid w:val="00F34F27"/>
    <w:rsid w:val="00F34FE2"/>
    <w:rsid w:val="00F35213"/>
    <w:rsid w:val="00F3533D"/>
    <w:rsid w:val="00F3561A"/>
    <w:rsid w:val="00F356A6"/>
    <w:rsid w:val="00F3586D"/>
    <w:rsid w:val="00F35892"/>
    <w:rsid w:val="00F35DE1"/>
    <w:rsid w:val="00F35DF2"/>
    <w:rsid w:val="00F35E81"/>
    <w:rsid w:val="00F35FC3"/>
    <w:rsid w:val="00F36043"/>
    <w:rsid w:val="00F360AC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11B"/>
    <w:rsid w:val="00F403EF"/>
    <w:rsid w:val="00F40B01"/>
    <w:rsid w:val="00F40B51"/>
    <w:rsid w:val="00F40BCE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CD2"/>
    <w:rsid w:val="00F41DCB"/>
    <w:rsid w:val="00F41F18"/>
    <w:rsid w:val="00F42626"/>
    <w:rsid w:val="00F4263D"/>
    <w:rsid w:val="00F4269B"/>
    <w:rsid w:val="00F428CE"/>
    <w:rsid w:val="00F428FA"/>
    <w:rsid w:val="00F42B01"/>
    <w:rsid w:val="00F42DF0"/>
    <w:rsid w:val="00F42F23"/>
    <w:rsid w:val="00F42F5C"/>
    <w:rsid w:val="00F42FDD"/>
    <w:rsid w:val="00F4300C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A8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B6B"/>
    <w:rsid w:val="00F47C06"/>
    <w:rsid w:val="00F47E24"/>
    <w:rsid w:val="00F47EC3"/>
    <w:rsid w:val="00F50310"/>
    <w:rsid w:val="00F506E8"/>
    <w:rsid w:val="00F5072D"/>
    <w:rsid w:val="00F507F9"/>
    <w:rsid w:val="00F5092D"/>
    <w:rsid w:val="00F50A37"/>
    <w:rsid w:val="00F50EC6"/>
    <w:rsid w:val="00F50EEB"/>
    <w:rsid w:val="00F50F8B"/>
    <w:rsid w:val="00F5154A"/>
    <w:rsid w:val="00F5178A"/>
    <w:rsid w:val="00F51842"/>
    <w:rsid w:val="00F51DD0"/>
    <w:rsid w:val="00F51E17"/>
    <w:rsid w:val="00F51E33"/>
    <w:rsid w:val="00F51EF5"/>
    <w:rsid w:val="00F52475"/>
    <w:rsid w:val="00F524D2"/>
    <w:rsid w:val="00F524DA"/>
    <w:rsid w:val="00F52911"/>
    <w:rsid w:val="00F52BEF"/>
    <w:rsid w:val="00F52CE5"/>
    <w:rsid w:val="00F52D37"/>
    <w:rsid w:val="00F52E66"/>
    <w:rsid w:val="00F52EA3"/>
    <w:rsid w:val="00F533BF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73A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A49"/>
    <w:rsid w:val="00F56A8B"/>
    <w:rsid w:val="00F56C78"/>
    <w:rsid w:val="00F56D80"/>
    <w:rsid w:val="00F56F94"/>
    <w:rsid w:val="00F56FC6"/>
    <w:rsid w:val="00F5707C"/>
    <w:rsid w:val="00F5708F"/>
    <w:rsid w:val="00F5750C"/>
    <w:rsid w:val="00F5760D"/>
    <w:rsid w:val="00F576D9"/>
    <w:rsid w:val="00F57704"/>
    <w:rsid w:val="00F57D1A"/>
    <w:rsid w:val="00F57F68"/>
    <w:rsid w:val="00F60394"/>
    <w:rsid w:val="00F603C9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BE4"/>
    <w:rsid w:val="00F61D1C"/>
    <w:rsid w:val="00F62622"/>
    <w:rsid w:val="00F629B9"/>
    <w:rsid w:val="00F62A90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5040"/>
    <w:rsid w:val="00F650B0"/>
    <w:rsid w:val="00F650BF"/>
    <w:rsid w:val="00F6518A"/>
    <w:rsid w:val="00F658B3"/>
    <w:rsid w:val="00F65CF0"/>
    <w:rsid w:val="00F65FEC"/>
    <w:rsid w:val="00F660D5"/>
    <w:rsid w:val="00F663AF"/>
    <w:rsid w:val="00F663B3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093"/>
    <w:rsid w:val="00F7031F"/>
    <w:rsid w:val="00F704FC"/>
    <w:rsid w:val="00F70539"/>
    <w:rsid w:val="00F7081F"/>
    <w:rsid w:val="00F70861"/>
    <w:rsid w:val="00F70BB3"/>
    <w:rsid w:val="00F70D00"/>
    <w:rsid w:val="00F713A9"/>
    <w:rsid w:val="00F71617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3B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05"/>
    <w:rsid w:val="00F742B2"/>
    <w:rsid w:val="00F74477"/>
    <w:rsid w:val="00F744DC"/>
    <w:rsid w:val="00F74DDA"/>
    <w:rsid w:val="00F74FDB"/>
    <w:rsid w:val="00F753B9"/>
    <w:rsid w:val="00F753CA"/>
    <w:rsid w:val="00F75A7A"/>
    <w:rsid w:val="00F75B5C"/>
    <w:rsid w:val="00F75D7A"/>
    <w:rsid w:val="00F762D3"/>
    <w:rsid w:val="00F76356"/>
    <w:rsid w:val="00F76413"/>
    <w:rsid w:val="00F76488"/>
    <w:rsid w:val="00F764F4"/>
    <w:rsid w:val="00F765A1"/>
    <w:rsid w:val="00F76825"/>
    <w:rsid w:val="00F769B2"/>
    <w:rsid w:val="00F76C4E"/>
    <w:rsid w:val="00F76D53"/>
    <w:rsid w:val="00F76D89"/>
    <w:rsid w:val="00F76DF4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CA2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14"/>
    <w:rsid w:val="00F841F3"/>
    <w:rsid w:val="00F84A18"/>
    <w:rsid w:val="00F84DBB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6C"/>
    <w:rsid w:val="00F85BC5"/>
    <w:rsid w:val="00F85C89"/>
    <w:rsid w:val="00F85D96"/>
    <w:rsid w:val="00F85E01"/>
    <w:rsid w:val="00F85E0B"/>
    <w:rsid w:val="00F860BE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C79"/>
    <w:rsid w:val="00F86E23"/>
    <w:rsid w:val="00F86FD7"/>
    <w:rsid w:val="00F8722C"/>
    <w:rsid w:val="00F87352"/>
    <w:rsid w:val="00F8760D"/>
    <w:rsid w:val="00F877D1"/>
    <w:rsid w:val="00F87B08"/>
    <w:rsid w:val="00F87F38"/>
    <w:rsid w:val="00F87F3B"/>
    <w:rsid w:val="00F901B2"/>
    <w:rsid w:val="00F901CC"/>
    <w:rsid w:val="00F903C5"/>
    <w:rsid w:val="00F9061F"/>
    <w:rsid w:val="00F90696"/>
    <w:rsid w:val="00F909C2"/>
    <w:rsid w:val="00F90A03"/>
    <w:rsid w:val="00F9108D"/>
    <w:rsid w:val="00F911BD"/>
    <w:rsid w:val="00F9134A"/>
    <w:rsid w:val="00F915EA"/>
    <w:rsid w:val="00F9165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D7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691"/>
    <w:rsid w:val="00F94DC3"/>
    <w:rsid w:val="00F9530F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AED"/>
    <w:rsid w:val="00F97BDD"/>
    <w:rsid w:val="00F97E30"/>
    <w:rsid w:val="00F97E57"/>
    <w:rsid w:val="00FA0033"/>
    <w:rsid w:val="00FA0132"/>
    <w:rsid w:val="00FA0463"/>
    <w:rsid w:val="00FA0481"/>
    <w:rsid w:val="00FA05E2"/>
    <w:rsid w:val="00FA0689"/>
    <w:rsid w:val="00FA078C"/>
    <w:rsid w:val="00FA082A"/>
    <w:rsid w:val="00FA08CB"/>
    <w:rsid w:val="00FA0999"/>
    <w:rsid w:val="00FA0AE4"/>
    <w:rsid w:val="00FA0C8E"/>
    <w:rsid w:val="00FA0DCE"/>
    <w:rsid w:val="00FA0F17"/>
    <w:rsid w:val="00FA0F8C"/>
    <w:rsid w:val="00FA0FB9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C8F"/>
    <w:rsid w:val="00FA2E01"/>
    <w:rsid w:val="00FA2E09"/>
    <w:rsid w:val="00FA3077"/>
    <w:rsid w:val="00FA30B8"/>
    <w:rsid w:val="00FA32A1"/>
    <w:rsid w:val="00FA32EC"/>
    <w:rsid w:val="00FA3E32"/>
    <w:rsid w:val="00FA3FA8"/>
    <w:rsid w:val="00FA404A"/>
    <w:rsid w:val="00FA4300"/>
    <w:rsid w:val="00FA43BF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69F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A9"/>
    <w:rsid w:val="00FA77BF"/>
    <w:rsid w:val="00FA7AB2"/>
    <w:rsid w:val="00FA7F57"/>
    <w:rsid w:val="00FA7F72"/>
    <w:rsid w:val="00FB0009"/>
    <w:rsid w:val="00FB00E9"/>
    <w:rsid w:val="00FB0303"/>
    <w:rsid w:val="00FB0312"/>
    <w:rsid w:val="00FB0564"/>
    <w:rsid w:val="00FB0756"/>
    <w:rsid w:val="00FB07C6"/>
    <w:rsid w:val="00FB0856"/>
    <w:rsid w:val="00FB0C65"/>
    <w:rsid w:val="00FB0D21"/>
    <w:rsid w:val="00FB0D6F"/>
    <w:rsid w:val="00FB104A"/>
    <w:rsid w:val="00FB10F3"/>
    <w:rsid w:val="00FB123A"/>
    <w:rsid w:val="00FB12AE"/>
    <w:rsid w:val="00FB132E"/>
    <w:rsid w:val="00FB162F"/>
    <w:rsid w:val="00FB1757"/>
    <w:rsid w:val="00FB1A8F"/>
    <w:rsid w:val="00FB1AA3"/>
    <w:rsid w:val="00FB1E62"/>
    <w:rsid w:val="00FB2060"/>
    <w:rsid w:val="00FB232E"/>
    <w:rsid w:val="00FB23A7"/>
    <w:rsid w:val="00FB272B"/>
    <w:rsid w:val="00FB2A4E"/>
    <w:rsid w:val="00FB2B5E"/>
    <w:rsid w:val="00FB2C91"/>
    <w:rsid w:val="00FB2D75"/>
    <w:rsid w:val="00FB2FB8"/>
    <w:rsid w:val="00FB31BA"/>
    <w:rsid w:val="00FB335F"/>
    <w:rsid w:val="00FB3420"/>
    <w:rsid w:val="00FB3448"/>
    <w:rsid w:val="00FB3692"/>
    <w:rsid w:val="00FB36FD"/>
    <w:rsid w:val="00FB3742"/>
    <w:rsid w:val="00FB3BE8"/>
    <w:rsid w:val="00FB4546"/>
    <w:rsid w:val="00FB459E"/>
    <w:rsid w:val="00FB45A7"/>
    <w:rsid w:val="00FB46BF"/>
    <w:rsid w:val="00FB49B1"/>
    <w:rsid w:val="00FB4CA9"/>
    <w:rsid w:val="00FB4D45"/>
    <w:rsid w:val="00FB4FB8"/>
    <w:rsid w:val="00FB5002"/>
    <w:rsid w:val="00FB50B3"/>
    <w:rsid w:val="00FB51CF"/>
    <w:rsid w:val="00FB5726"/>
    <w:rsid w:val="00FB59B8"/>
    <w:rsid w:val="00FB5B06"/>
    <w:rsid w:val="00FB5C74"/>
    <w:rsid w:val="00FB5DF7"/>
    <w:rsid w:val="00FB5DFB"/>
    <w:rsid w:val="00FB6AAD"/>
    <w:rsid w:val="00FB6BFC"/>
    <w:rsid w:val="00FB7329"/>
    <w:rsid w:val="00FB7537"/>
    <w:rsid w:val="00FB78FF"/>
    <w:rsid w:val="00FB7964"/>
    <w:rsid w:val="00FB7A4C"/>
    <w:rsid w:val="00FB7BD6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31"/>
    <w:rsid w:val="00FC23B1"/>
    <w:rsid w:val="00FC27CC"/>
    <w:rsid w:val="00FC28B1"/>
    <w:rsid w:val="00FC2A5F"/>
    <w:rsid w:val="00FC2B78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04"/>
    <w:rsid w:val="00FC3B38"/>
    <w:rsid w:val="00FC3D47"/>
    <w:rsid w:val="00FC3E2D"/>
    <w:rsid w:val="00FC40C3"/>
    <w:rsid w:val="00FC42A3"/>
    <w:rsid w:val="00FC42EF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AE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98"/>
    <w:rsid w:val="00FC6FD6"/>
    <w:rsid w:val="00FC702E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4BF"/>
    <w:rsid w:val="00FD069C"/>
    <w:rsid w:val="00FD0834"/>
    <w:rsid w:val="00FD0C33"/>
    <w:rsid w:val="00FD1078"/>
    <w:rsid w:val="00FD10F7"/>
    <w:rsid w:val="00FD127B"/>
    <w:rsid w:val="00FD12CB"/>
    <w:rsid w:val="00FD1371"/>
    <w:rsid w:val="00FD162A"/>
    <w:rsid w:val="00FD16C5"/>
    <w:rsid w:val="00FD173F"/>
    <w:rsid w:val="00FD17F6"/>
    <w:rsid w:val="00FD187A"/>
    <w:rsid w:val="00FD1A36"/>
    <w:rsid w:val="00FD1A53"/>
    <w:rsid w:val="00FD1A75"/>
    <w:rsid w:val="00FD1BD7"/>
    <w:rsid w:val="00FD1BF5"/>
    <w:rsid w:val="00FD1E8D"/>
    <w:rsid w:val="00FD1FB2"/>
    <w:rsid w:val="00FD1FEA"/>
    <w:rsid w:val="00FD211A"/>
    <w:rsid w:val="00FD2181"/>
    <w:rsid w:val="00FD2245"/>
    <w:rsid w:val="00FD22F0"/>
    <w:rsid w:val="00FD27DD"/>
    <w:rsid w:val="00FD2807"/>
    <w:rsid w:val="00FD2854"/>
    <w:rsid w:val="00FD2A30"/>
    <w:rsid w:val="00FD2B5B"/>
    <w:rsid w:val="00FD2BEB"/>
    <w:rsid w:val="00FD301D"/>
    <w:rsid w:val="00FD32A6"/>
    <w:rsid w:val="00FD3552"/>
    <w:rsid w:val="00FD36C7"/>
    <w:rsid w:val="00FD38FC"/>
    <w:rsid w:val="00FD45B4"/>
    <w:rsid w:val="00FD463A"/>
    <w:rsid w:val="00FD4910"/>
    <w:rsid w:val="00FD4C76"/>
    <w:rsid w:val="00FD4CF3"/>
    <w:rsid w:val="00FD4EDB"/>
    <w:rsid w:val="00FD4F29"/>
    <w:rsid w:val="00FD5099"/>
    <w:rsid w:val="00FD50C0"/>
    <w:rsid w:val="00FD528E"/>
    <w:rsid w:val="00FD530D"/>
    <w:rsid w:val="00FD5414"/>
    <w:rsid w:val="00FD54C8"/>
    <w:rsid w:val="00FD5684"/>
    <w:rsid w:val="00FD5787"/>
    <w:rsid w:val="00FD57A0"/>
    <w:rsid w:val="00FD5999"/>
    <w:rsid w:val="00FD5A6A"/>
    <w:rsid w:val="00FD5DA6"/>
    <w:rsid w:val="00FD5DCD"/>
    <w:rsid w:val="00FD5E06"/>
    <w:rsid w:val="00FD5F46"/>
    <w:rsid w:val="00FD638E"/>
    <w:rsid w:val="00FD6501"/>
    <w:rsid w:val="00FD6617"/>
    <w:rsid w:val="00FD6641"/>
    <w:rsid w:val="00FD6858"/>
    <w:rsid w:val="00FD6896"/>
    <w:rsid w:val="00FD68D9"/>
    <w:rsid w:val="00FD69AA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D01"/>
    <w:rsid w:val="00FE1EC4"/>
    <w:rsid w:val="00FE1F27"/>
    <w:rsid w:val="00FE233F"/>
    <w:rsid w:val="00FE2755"/>
    <w:rsid w:val="00FE2958"/>
    <w:rsid w:val="00FE2A07"/>
    <w:rsid w:val="00FE2BA7"/>
    <w:rsid w:val="00FE2E62"/>
    <w:rsid w:val="00FE3316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8AE"/>
    <w:rsid w:val="00FE59AF"/>
    <w:rsid w:val="00FE5A02"/>
    <w:rsid w:val="00FE5A6A"/>
    <w:rsid w:val="00FE5F2B"/>
    <w:rsid w:val="00FE6222"/>
    <w:rsid w:val="00FE6345"/>
    <w:rsid w:val="00FE6A6D"/>
    <w:rsid w:val="00FE6D5C"/>
    <w:rsid w:val="00FE6F49"/>
    <w:rsid w:val="00FE6F65"/>
    <w:rsid w:val="00FE70B8"/>
    <w:rsid w:val="00FE70F5"/>
    <w:rsid w:val="00FE71B1"/>
    <w:rsid w:val="00FE7293"/>
    <w:rsid w:val="00FE73EB"/>
    <w:rsid w:val="00FE74DC"/>
    <w:rsid w:val="00FE7503"/>
    <w:rsid w:val="00FE760E"/>
    <w:rsid w:val="00FE767F"/>
    <w:rsid w:val="00FE7777"/>
    <w:rsid w:val="00FE7971"/>
    <w:rsid w:val="00FE79AC"/>
    <w:rsid w:val="00FE7B7D"/>
    <w:rsid w:val="00FE7C5C"/>
    <w:rsid w:val="00FE7D19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04F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2C8B"/>
    <w:rsid w:val="00FF3317"/>
    <w:rsid w:val="00FF3401"/>
    <w:rsid w:val="00FF3427"/>
    <w:rsid w:val="00FF34E3"/>
    <w:rsid w:val="00FF377B"/>
    <w:rsid w:val="00FF3862"/>
    <w:rsid w:val="00FF39F1"/>
    <w:rsid w:val="00FF3CF4"/>
    <w:rsid w:val="00FF3D2D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EE0"/>
    <w:rsid w:val="00FF7F26"/>
    <w:rsid w:val="016034B4"/>
    <w:rsid w:val="01D22DFB"/>
    <w:rsid w:val="01EB059E"/>
    <w:rsid w:val="022989D3"/>
    <w:rsid w:val="0270A4EE"/>
    <w:rsid w:val="035A5082"/>
    <w:rsid w:val="0367E8ED"/>
    <w:rsid w:val="03B7C64A"/>
    <w:rsid w:val="03EFC926"/>
    <w:rsid w:val="041DFFCC"/>
    <w:rsid w:val="043A2CB0"/>
    <w:rsid w:val="0476ED79"/>
    <w:rsid w:val="04F547B5"/>
    <w:rsid w:val="054F7C07"/>
    <w:rsid w:val="0583D8C9"/>
    <w:rsid w:val="059C1A3D"/>
    <w:rsid w:val="065010DE"/>
    <w:rsid w:val="0742C860"/>
    <w:rsid w:val="07B59571"/>
    <w:rsid w:val="0AD78E6B"/>
    <w:rsid w:val="0ADF871B"/>
    <w:rsid w:val="0AF4BA49"/>
    <w:rsid w:val="0B943E0E"/>
    <w:rsid w:val="0B9C6A57"/>
    <w:rsid w:val="0BA4B90B"/>
    <w:rsid w:val="0BC96460"/>
    <w:rsid w:val="0BE7B6C1"/>
    <w:rsid w:val="0BF1DAF4"/>
    <w:rsid w:val="0D2C6701"/>
    <w:rsid w:val="0D4AE1DB"/>
    <w:rsid w:val="0DFDCDC0"/>
    <w:rsid w:val="0F50B915"/>
    <w:rsid w:val="10BC89A5"/>
    <w:rsid w:val="10E81EB1"/>
    <w:rsid w:val="1137339C"/>
    <w:rsid w:val="122AFDCD"/>
    <w:rsid w:val="131A91A0"/>
    <w:rsid w:val="135F8D5E"/>
    <w:rsid w:val="139BD5CF"/>
    <w:rsid w:val="1443CE8B"/>
    <w:rsid w:val="14A91C8E"/>
    <w:rsid w:val="14D600AD"/>
    <w:rsid w:val="14EF5168"/>
    <w:rsid w:val="15DB4AAB"/>
    <w:rsid w:val="16F9C8F0"/>
    <w:rsid w:val="170FB394"/>
    <w:rsid w:val="17F03A74"/>
    <w:rsid w:val="19300108"/>
    <w:rsid w:val="19968F52"/>
    <w:rsid w:val="19BA90C0"/>
    <w:rsid w:val="1A50EA8D"/>
    <w:rsid w:val="1A92D4EB"/>
    <w:rsid w:val="1AAD8CDE"/>
    <w:rsid w:val="1B04404D"/>
    <w:rsid w:val="1B95D0D8"/>
    <w:rsid w:val="1BF48C3F"/>
    <w:rsid w:val="1CB7886F"/>
    <w:rsid w:val="1D5156C6"/>
    <w:rsid w:val="1EAA9150"/>
    <w:rsid w:val="1EFA7519"/>
    <w:rsid w:val="1F3C212C"/>
    <w:rsid w:val="2072F409"/>
    <w:rsid w:val="21AAE2B4"/>
    <w:rsid w:val="23CB78CB"/>
    <w:rsid w:val="2417FA40"/>
    <w:rsid w:val="2582F70E"/>
    <w:rsid w:val="25EE2996"/>
    <w:rsid w:val="26246044"/>
    <w:rsid w:val="2776C4DF"/>
    <w:rsid w:val="277F1082"/>
    <w:rsid w:val="27C38A8E"/>
    <w:rsid w:val="283998A2"/>
    <w:rsid w:val="2873D6D0"/>
    <w:rsid w:val="2A4D590C"/>
    <w:rsid w:val="2A590AD5"/>
    <w:rsid w:val="2B4C0AEF"/>
    <w:rsid w:val="2B55E835"/>
    <w:rsid w:val="2BBE92F2"/>
    <w:rsid w:val="2BE7338E"/>
    <w:rsid w:val="2C3339AA"/>
    <w:rsid w:val="2D3BE207"/>
    <w:rsid w:val="2D96F9FA"/>
    <w:rsid w:val="2ECE641C"/>
    <w:rsid w:val="2F972299"/>
    <w:rsid w:val="2FAE50FC"/>
    <w:rsid w:val="31991448"/>
    <w:rsid w:val="321D66D3"/>
    <w:rsid w:val="3283A728"/>
    <w:rsid w:val="32AE2509"/>
    <w:rsid w:val="336D40F4"/>
    <w:rsid w:val="33B0E507"/>
    <w:rsid w:val="343B05B6"/>
    <w:rsid w:val="36383F9C"/>
    <w:rsid w:val="364B5A28"/>
    <w:rsid w:val="36609BBC"/>
    <w:rsid w:val="375935BE"/>
    <w:rsid w:val="3939E5A7"/>
    <w:rsid w:val="393FDBE8"/>
    <w:rsid w:val="39B7F6D8"/>
    <w:rsid w:val="39D34311"/>
    <w:rsid w:val="39F9B4CE"/>
    <w:rsid w:val="3A972B9D"/>
    <w:rsid w:val="3AB008B6"/>
    <w:rsid w:val="3AB33CEE"/>
    <w:rsid w:val="3AE308BB"/>
    <w:rsid w:val="3B0AE034"/>
    <w:rsid w:val="3B2BF57F"/>
    <w:rsid w:val="3B49065C"/>
    <w:rsid w:val="3B5FE370"/>
    <w:rsid w:val="3B76D56B"/>
    <w:rsid w:val="3B927E5E"/>
    <w:rsid w:val="3B9ABE29"/>
    <w:rsid w:val="3C03E31D"/>
    <w:rsid w:val="3C2F62B9"/>
    <w:rsid w:val="3CCD5681"/>
    <w:rsid w:val="3CEC5B37"/>
    <w:rsid w:val="3DD3D26D"/>
    <w:rsid w:val="3EFF66E2"/>
    <w:rsid w:val="3FA60C89"/>
    <w:rsid w:val="4031B71C"/>
    <w:rsid w:val="407065F9"/>
    <w:rsid w:val="410DD2DF"/>
    <w:rsid w:val="4126AE39"/>
    <w:rsid w:val="41756631"/>
    <w:rsid w:val="418EFFDB"/>
    <w:rsid w:val="41F3F083"/>
    <w:rsid w:val="4219A671"/>
    <w:rsid w:val="42EF1D17"/>
    <w:rsid w:val="435586DA"/>
    <w:rsid w:val="44037BBD"/>
    <w:rsid w:val="444C462C"/>
    <w:rsid w:val="45762145"/>
    <w:rsid w:val="45F9F835"/>
    <w:rsid w:val="47F79C05"/>
    <w:rsid w:val="4854A7DE"/>
    <w:rsid w:val="4927E790"/>
    <w:rsid w:val="4956CC09"/>
    <w:rsid w:val="4ACE8DA8"/>
    <w:rsid w:val="4B8EE754"/>
    <w:rsid w:val="4CBCAAA2"/>
    <w:rsid w:val="4CD212D8"/>
    <w:rsid w:val="4D940263"/>
    <w:rsid w:val="4DED9D63"/>
    <w:rsid w:val="4E0791A4"/>
    <w:rsid w:val="4E7F3803"/>
    <w:rsid w:val="4F9C57E8"/>
    <w:rsid w:val="50C73A49"/>
    <w:rsid w:val="5147A8D1"/>
    <w:rsid w:val="524B187A"/>
    <w:rsid w:val="52999050"/>
    <w:rsid w:val="5303F112"/>
    <w:rsid w:val="53413F1E"/>
    <w:rsid w:val="53622978"/>
    <w:rsid w:val="545DF388"/>
    <w:rsid w:val="554144C9"/>
    <w:rsid w:val="55A76BB9"/>
    <w:rsid w:val="55ED2EBD"/>
    <w:rsid w:val="55FFB486"/>
    <w:rsid w:val="57DBAC07"/>
    <w:rsid w:val="58C64D96"/>
    <w:rsid w:val="590BA0E1"/>
    <w:rsid w:val="59B95D86"/>
    <w:rsid w:val="59EBDFCA"/>
    <w:rsid w:val="5A082D20"/>
    <w:rsid w:val="5B280031"/>
    <w:rsid w:val="5CF7C41E"/>
    <w:rsid w:val="5D14A976"/>
    <w:rsid w:val="5DC1AB3C"/>
    <w:rsid w:val="5DC72605"/>
    <w:rsid w:val="5ED2327A"/>
    <w:rsid w:val="604673E0"/>
    <w:rsid w:val="60872FF6"/>
    <w:rsid w:val="612B3D05"/>
    <w:rsid w:val="62093D7E"/>
    <w:rsid w:val="6310999A"/>
    <w:rsid w:val="63A4EA49"/>
    <w:rsid w:val="6420B326"/>
    <w:rsid w:val="642336B2"/>
    <w:rsid w:val="64A87658"/>
    <w:rsid w:val="64E483A2"/>
    <w:rsid w:val="6642A8E5"/>
    <w:rsid w:val="66B10A35"/>
    <w:rsid w:val="66FDD25E"/>
    <w:rsid w:val="67B9728C"/>
    <w:rsid w:val="68C616E5"/>
    <w:rsid w:val="69D679F7"/>
    <w:rsid w:val="6A05A3C7"/>
    <w:rsid w:val="6BF91050"/>
    <w:rsid w:val="6C7B29D3"/>
    <w:rsid w:val="6D226DAF"/>
    <w:rsid w:val="6E27B7F1"/>
    <w:rsid w:val="700B662B"/>
    <w:rsid w:val="711520F6"/>
    <w:rsid w:val="723E04BA"/>
    <w:rsid w:val="72C24084"/>
    <w:rsid w:val="730DB6D3"/>
    <w:rsid w:val="73409785"/>
    <w:rsid w:val="73609753"/>
    <w:rsid w:val="740107B6"/>
    <w:rsid w:val="74EDE191"/>
    <w:rsid w:val="75325B78"/>
    <w:rsid w:val="755940BC"/>
    <w:rsid w:val="757E9B5C"/>
    <w:rsid w:val="75D1FA6D"/>
    <w:rsid w:val="75DA23EA"/>
    <w:rsid w:val="7640AAAE"/>
    <w:rsid w:val="769D0392"/>
    <w:rsid w:val="783DCD42"/>
    <w:rsid w:val="78C5EF64"/>
    <w:rsid w:val="79BE8BFD"/>
    <w:rsid w:val="7A57B0C1"/>
    <w:rsid w:val="7AAF2CAA"/>
    <w:rsid w:val="7B7C0E59"/>
    <w:rsid w:val="7CE17368"/>
    <w:rsid w:val="7D3F97B5"/>
    <w:rsid w:val="7D506F44"/>
    <w:rsid w:val="7D52380E"/>
    <w:rsid w:val="7FA9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5:docId w15:val="{937088FA-EB43-40C3-A530-12EB79B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C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5FFFF5-D581-45B7-ABC4-274F4A204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35DEBE-3542-472F-994E-2DA0FE115D3F}">
  <ds:schemaRefs>
    <ds:schemaRef ds:uri="http://purl.org/dc/dcmitype/"/>
    <ds:schemaRef ds:uri="http://schemas.openxmlformats.org/package/2006/metadata/core-properties"/>
    <ds:schemaRef ds:uri="http://purl.org/dc/terms/"/>
    <ds:schemaRef ds:uri="f6ba49b0-bcda-4796-8236-5b5cc1493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4243d5be-521d-4052-81ca-f0f31ea6f2da"/>
    <ds:schemaRef ds:uri="05716746-add9-412a-97a9-1b5167d151a3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FD201F1-7566-40ED-A557-A0CCF1F14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703</TotalTime>
  <Pages>14</Pages>
  <Words>2061</Words>
  <Characters>11752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Nitchakarn, Punthorn</cp:lastModifiedBy>
  <cp:revision>279</cp:revision>
  <cp:lastPrinted>2026-05-07T10:14:00Z</cp:lastPrinted>
  <dcterms:created xsi:type="dcterms:W3CDTF">2026-05-04T21:12:00Z</dcterms:created>
  <dcterms:modified xsi:type="dcterms:W3CDTF">2026-05-07T10:14:00Z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