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FFE9A" w14:textId="0C9DE777" w:rsidR="00322538" w:rsidRPr="00AE4D5B" w:rsidRDefault="008D1E36" w:rsidP="008D6F50">
      <w:pPr>
        <w:tabs>
          <w:tab w:val="left" w:pos="4500"/>
        </w:tabs>
        <w:spacing w:line="240" w:lineRule="atLeast"/>
        <w:ind w:right="-43"/>
        <w:jc w:val="center"/>
        <w:rPr>
          <w:b/>
          <w:bCs/>
          <w:sz w:val="52"/>
          <w:szCs w:val="52"/>
          <w:cs/>
        </w:rPr>
      </w:pPr>
      <w:r>
        <w:rPr>
          <w:rFonts w:hint="cs"/>
          <w:b/>
          <w:bCs/>
          <w:sz w:val="52"/>
          <w:szCs w:val="52"/>
          <w:cs/>
        </w:rPr>
        <w:t xml:space="preserve"> </w:t>
      </w:r>
      <w:r w:rsidR="007804D3" w:rsidRPr="00AE4D5B">
        <w:rPr>
          <w:b/>
          <w:bCs/>
          <w:sz w:val="52"/>
          <w:szCs w:val="52"/>
          <w:cs/>
        </w:rPr>
        <w:t>บริษัท โอสถสภา จำกัด</w:t>
      </w:r>
      <w:r w:rsidR="007804D3" w:rsidRPr="00AE4D5B">
        <w:rPr>
          <w:b/>
          <w:bCs/>
          <w:sz w:val="52"/>
          <w:szCs w:val="52"/>
        </w:rPr>
        <w:t xml:space="preserve"> </w:t>
      </w:r>
      <w:r w:rsidR="00EC2EC4" w:rsidRPr="00AE4D5B">
        <w:rPr>
          <w:b/>
          <w:bCs/>
          <w:sz w:val="52"/>
          <w:szCs w:val="52"/>
        </w:rPr>
        <w:t>(</w:t>
      </w:r>
      <w:r w:rsidR="00EC2EC4" w:rsidRPr="00AE4D5B">
        <w:rPr>
          <w:rFonts w:hint="cs"/>
          <w:b/>
          <w:bCs/>
          <w:sz w:val="52"/>
          <w:szCs w:val="52"/>
          <w:cs/>
        </w:rPr>
        <w:t xml:space="preserve">มหาชน) </w:t>
      </w:r>
      <w:r w:rsidR="007804D3" w:rsidRPr="00AE4D5B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782DB50C" w14:textId="77777777" w:rsidR="002B2E9D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B2E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B90F7C7" w14:textId="0776D115" w:rsidR="007804D3" w:rsidRPr="00AE4D5B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2B2E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176C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B2E9D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B176C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B2E9D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37E4603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  <w:cs/>
        </w:rPr>
      </w:pPr>
      <w:r w:rsidRPr="00AE4D5B">
        <w:rPr>
          <w:sz w:val="32"/>
          <w:szCs w:val="32"/>
          <w:cs/>
        </w:rPr>
        <w:t>และ</w:t>
      </w:r>
    </w:p>
    <w:p w14:paraId="2E50CE30" w14:textId="32FDE55E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รายงาน</w:t>
      </w:r>
      <w:r w:rsidR="00887294">
        <w:rPr>
          <w:rFonts w:hint="cs"/>
          <w:sz w:val="32"/>
          <w:szCs w:val="32"/>
          <w:cs/>
        </w:rPr>
        <w:t>การสอบทาน</w:t>
      </w:r>
      <w:r w:rsidRPr="00AE4D5B">
        <w:rPr>
          <w:sz w:val="32"/>
          <w:szCs w:val="32"/>
          <w:cs/>
        </w:rPr>
        <w:t>ของผู้สอบบัญชีรับอนุญาต</w:t>
      </w:r>
    </w:p>
    <w:p w14:paraId="6D02CCE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AE4D5B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AE4D5B" w:rsidSect="004666E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</w:p>
    <w:p w14:paraId="38D7BC0F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b/>
          <w:bCs/>
          <w:sz w:val="32"/>
          <w:szCs w:val="32"/>
        </w:rPr>
      </w:pPr>
      <w:r w:rsidRPr="00B657B8">
        <w:rPr>
          <w:b/>
          <w:bCs/>
          <w:sz w:val="32"/>
          <w:szCs w:val="32"/>
          <w:cs/>
        </w:rPr>
        <w:lastRenderedPageBreak/>
        <w:t>รายงาน</w:t>
      </w:r>
      <w:r w:rsidRPr="00B657B8">
        <w:rPr>
          <w:rFonts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657B8">
        <w:rPr>
          <w:b/>
          <w:bCs/>
          <w:sz w:val="32"/>
          <w:szCs w:val="32"/>
          <w:cs/>
        </w:rPr>
        <w:t>ผู้สอบบัญชีรับอนุญาต</w:t>
      </w:r>
      <w:r w:rsidRPr="00B657B8">
        <w:rPr>
          <w:b/>
          <w:bCs/>
          <w:sz w:val="32"/>
          <w:szCs w:val="32"/>
        </w:rPr>
        <w:t xml:space="preserve"> </w:t>
      </w:r>
    </w:p>
    <w:p w14:paraId="47566523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b/>
          <w:bCs/>
          <w:sz w:val="30"/>
          <w:szCs w:val="30"/>
        </w:rPr>
      </w:pPr>
    </w:p>
    <w:p w14:paraId="5872D9D0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b/>
          <w:bCs/>
          <w:sz w:val="30"/>
          <w:szCs w:val="30"/>
          <w:cs/>
        </w:rPr>
      </w:pPr>
      <w:r w:rsidRPr="00B657B8">
        <w:rPr>
          <w:b/>
          <w:bCs/>
          <w:sz w:val="30"/>
          <w:szCs w:val="30"/>
          <w:cs/>
        </w:rPr>
        <w:t xml:space="preserve">เสนอ </w:t>
      </w:r>
      <w:r w:rsidRPr="00B657B8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B657B8">
        <w:rPr>
          <w:b/>
          <w:bCs/>
          <w:sz w:val="30"/>
          <w:szCs w:val="30"/>
        </w:rPr>
        <w:t xml:space="preserve"> </w:t>
      </w:r>
      <w:r w:rsidRPr="00B657B8">
        <w:rPr>
          <w:rFonts w:hint="cs"/>
          <w:b/>
          <w:bCs/>
          <w:sz w:val="30"/>
          <w:szCs w:val="30"/>
          <w:cs/>
        </w:rPr>
        <w:t>โอสถสภา จำกัด (มหาชน)</w:t>
      </w:r>
    </w:p>
    <w:p w14:paraId="491AE232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</w:p>
    <w:p w14:paraId="276465A4" w14:textId="26483FFD" w:rsidR="002B2E9D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AE6818">
        <w:rPr>
          <w:sz w:val="30"/>
          <w:szCs w:val="30"/>
          <w:cs/>
        </w:rPr>
        <w:t>ข้าพเจ้าได้สอบทานงบ</w:t>
      </w:r>
      <w:r w:rsidRPr="00AE6818">
        <w:rPr>
          <w:rFonts w:hint="cs"/>
          <w:sz w:val="30"/>
          <w:szCs w:val="30"/>
          <w:cs/>
        </w:rPr>
        <w:t>ฐานะการเงินรวมและง</w:t>
      </w:r>
      <w:r>
        <w:rPr>
          <w:rFonts w:hint="cs"/>
          <w:sz w:val="30"/>
          <w:szCs w:val="30"/>
          <w:cs/>
        </w:rPr>
        <w:t>บ</w:t>
      </w:r>
      <w:r w:rsidRPr="00AE6818">
        <w:rPr>
          <w:rFonts w:hint="cs"/>
          <w:sz w:val="30"/>
          <w:szCs w:val="30"/>
          <w:cs/>
        </w:rPr>
        <w:t>ฐานะการเงินเฉพาะกิจการ</w:t>
      </w:r>
      <w:r w:rsidRPr="00AE6818">
        <w:rPr>
          <w:sz w:val="30"/>
          <w:szCs w:val="30"/>
          <w:cs/>
        </w:rPr>
        <w:t xml:space="preserve"> ณ วันที่ </w:t>
      </w:r>
      <w:r w:rsidRPr="00FD6C5D">
        <w:rPr>
          <w:sz w:val="30"/>
          <w:szCs w:val="30"/>
        </w:rPr>
        <w:t>31</w:t>
      </w:r>
      <w:r w:rsidRPr="00AE6818">
        <w:rPr>
          <w:rFonts w:hint="cs"/>
          <w:sz w:val="30"/>
          <w:szCs w:val="30"/>
          <w:cs/>
        </w:rPr>
        <w:t xml:space="preserve"> มีนาคม </w:t>
      </w:r>
      <w:r w:rsidRPr="00FD6C5D">
        <w:rPr>
          <w:sz w:val="30"/>
          <w:szCs w:val="30"/>
        </w:rPr>
        <w:t>256</w:t>
      </w:r>
      <w:r w:rsidR="00887294">
        <w:rPr>
          <w:sz w:val="30"/>
          <w:szCs w:val="30"/>
        </w:rPr>
        <w:t>9</w:t>
      </w:r>
      <w:r w:rsidRPr="00AE6818">
        <w:rPr>
          <w:sz w:val="30"/>
          <w:szCs w:val="30"/>
        </w:rPr>
        <w:t xml:space="preserve"> </w:t>
      </w:r>
      <w:r w:rsidRPr="00AE6818">
        <w:rPr>
          <w:sz w:val="30"/>
          <w:szCs w:val="30"/>
          <w:cs/>
        </w:rPr>
        <w:t>งบกำไร</w:t>
      </w:r>
      <w:r w:rsidR="0089156C">
        <w:rPr>
          <w:sz w:val="30"/>
          <w:szCs w:val="30"/>
          <w:cs/>
        </w:rPr>
        <w:br/>
      </w:r>
      <w:r w:rsidRPr="00AE6818">
        <w:rPr>
          <w:sz w:val="30"/>
          <w:szCs w:val="30"/>
          <w:cs/>
        </w:rPr>
        <w:t>ขาดทุน</w:t>
      </w:r>
      <w:r w:rsidRPr="00AE6818">
        <w:rPr>
          <w:rFonts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sz w:val="30"/>
          <w:szCs w:val="30"/>
        </w:rPr>
        <w:t xml:space="preserve"> </w:t>
      </w:r>
      <w:r w:rsidRPr="00AE6818">
        <w:rPr>
          <w:sz w:val="30"/>
          <w:szCs w:val="30"/>
          <w:cs/>
        </w:rPr>
        <w:t>งบกำไรขาดทุน</w:t>
      </w:r>
      <w:r w:rsidRPr="00AE6818">
        <w:rPr>
          <w:rFonts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FB7BE7">
        <w:rPr>
          <w:sz w:val="30"/>
          <w:szCs w:val="30"/>
        </w:rPr>
        <w:t xml:space="preserve"> </w:t>
      </w:r>
      <w:r w:rsidR="0089156C">
        <w:rPr>
          <w:sz w:val="30"/>
          <w:szCs w:val="30"/>
          <w:cs/>
        </w:rPr>
        <w:br/>
      </w:r>
      <w:r w:rsidRPr="00AE6818">
        <w:rPr>
          <w:sz w:val="30"/>
          <w:szCs w:val="30"/>
          <w:cs/>
        </w:rPr>
        <w:t>ง</w:t>
      </w:r>
      <w:r>
        <w:rPr>
          <w:rFonts w:hint="cs"/>
          <w:sz w:val="30"/>
          <w:szCs w:val="30"/>
          <w:cs/>
        </w:rPr>
        <w:t>บ</w:t>
      </w:r>
      <w:r w:rsidRPr="00AE6818">
        <w:rPr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hint="cs"/>
          <w:sz w:val="30"/>
          <w:szCs w:val="30"/>
          <w:cs/>
        </w:rPr>
        <w:t>รวม</w:t>
      </w:r>
      <w:r w:rsidRPr="00E55AE3">
        <w:rPr>
          <w:sz w:val="30"/>
          <w:szCs w:val="30"/>
          <w:cs/>
        </w:rPr>
        <w:t>แล</w:t>
      </w:r>
      <w:r w:rsidRPr="00E55AE3">
        <w:rPr>
          <w:rFonts w:hint="cs"/>
          <w:sz w:val="30"/>
          <w:szCs w:val="30"/>
          <w:cs/>
        </w:rPr>
        <w:t>ะ</w:t>
      </w:r>
      <w:r w:rsidRPr="00AE6818">
        <w:rPr>
          <w:sz w:val="30"/>
          <w:szCs w:val="30"/>
          <w:cs/>
        </w:rPr>
        <w:t>ง</w:t>
      </w:r>
      <w:r w:rsidRPr="00AE6818">
        <w:rPr>
          <w:rFonts w:hint="cs"/>
          <w:sz w:val="30"/>
          <w:szCs w:val="30"/>
          <w:cs/>
        </w:rPr>
        <w:t>บ</w:t>
      </w:r>
      <w:r w:rsidRPr="00AE6818">
        <w:rPr>
          <w:sz w:val="30"/>
          <w:szCs w:val="30"/>
          <w:cs/>
        </w:rPr>
        <w:t>การเปลี่ยนแปลงส่วนของผู้ถือหุ้น</w:t>
      </w:r>
      <w:r w:rsidRPr="00AE6818">
        <w:rPr>
          <w:rFonts w:hint="cs"/>
          <w:sz w:val="30"/>
          <w:szCs w:val="30"/>
          <w:cs/>
        </w:rPr>
        <w:t>เฉพาะกิจการ</w:t>
      </w:r>
      <w:r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>แล</w:t>
      </w:r>
      <w:r>
        <w:rPr>
          <w:rFonts w:hint="cs"/>
          <w:sz w:val="30"/>
          <w:szCs w:val="30"/>
          <w:cs/>
        </w:rPr>
        <w:t>ะ</w:t>
      </w:r>
      <w:r w:rsidR="0089156C">
        <w:rPr>
          <w:sz w:val="30"/>
          <w:szCs w:val="30"/>
          <w:cs/>
        </w:rPr>
        <w:br/>
      </w:r>
      <w:r w:rsidRPr="00E55AE3">
        <w:rPr>
          <w:sz w:val="30"/>
          <w:szCs w:val="30"/>
          <w:cs/>
        </w:rPr>
        <w:t>งบกระแสเงินสด</w:t>
      </w:r>
      <w:r w:rsidRPr="00E55AE3">
        <w:rPr>
          <w:rFonts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สำหรับงวดสามเดือนสิ้นสุด</w:t>
      </w:r>
      <w:r w:rsidRPr="00AE6818">
        <w:rPr>
          <w:rFonts w:hint="cs"/>
          <w:sz w:val="30"/>
          <w:szCs w:val="30"/>
          <w:cs/>
        </w:rPr>
        <w:t>วันที่</w:t>
      </w:r>
      <w:r w:rsidRPr="00AE6818">
        <w:rPr>
          <w:sz w:val="30"/>
          <w:szCs w:val="30"/>
        </w:rPr>
        <w:t xml:space="preserve"> </w:t>
      </w:r>
      <w:r w:rsidRPr="001535EC">
        <w:rPr>
          <w:sz w:val="30"/>
          <w:szCs w:val="30"/>
        </w:rPr>
        <w:t>31</w:t>
      </w:r>
      <w:r w:rsidRPr="00AE6818">
        <w:rPr>
          <w:rFonts w:hint="cs"/>
          <w:sz w:val="30"/>
          <w:szCs w:val="30"/>
          <w:cs/>
        </w:rPr>
        <w:t xml:space="preserve"> มีนาคม </w:t>
      </w:r>
      <w:r w:rsidRPr="001535EC">
        <w:rPr>
          <w:sz w:val="30"/>
          <w:szCs w:val="30"/>
        </w:rPr>
        <w:t>256</w:t>
      </w:r>
      <w:r w:rsidR="00887294">
        <w:rPr>
          <w:sz w:val="30"/>
          <w:szCs w:val="30"/>
        </w:rPr>
        <w:t>9</w:t>
      </w:r>
      <w:r w:rsidRPr="00AE6818"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>และ</w:t>
      </w:r>
      <w:r w:rsidR="0089156C">
        <w:rPr>
          <w:sz w:val="30"/>
          <w:szCs w:val="30"/>
          <w:cs/>
        </w:rPr>
        <w:br/>
      </w:r>
      <w:r w:rsidRPr="00AE6818">
        <w:rPr>
          <w:rFonts w:hint="cs"/>
          <w:sz w:val="30"/>
          <w:szCs w:val="30"/>
          <w:cs/>
        </w:rPr>
        <w:t xml:space="preserve">หมายเหตุประกอบงบการเงินแบบย่อ (ข้อมูลทางการเงินระหว่างกาล) </w:t>
      </w:r>
      <w:r w:rsidRPr="00E55AE3">
        <w:rPr>
          <w:sz w:val="30"/>
          <w:szCs w:val="30"/>
          <w:cs/>
        </w:rPr>
        <w:t>ของบริษัท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โอสถสภา จำกัด (</w:t>
      </w:r>
      <w:r w:rsidRPr="001535EC">
        <w:rPr>
          <w:rFonts w:hint="cs"/>
          <w:sz w:val="30"/>
          <w:szCs w:val="30"/>
          <w:cs/>
        </w:rPr>
        <w:t>มหาชน</w:t>
      </w:r>
      <w:r w:rsidRPr="00E55AE3">
        <w:rPr>
          <w:rFonts w:hint="cs"/>
          <w:sz w:val="30"/>
          <w:szCs w:val="30"/>
          <w:cs/>
        </w:rPr>
        <w:t>)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และ</w:t>
      </w:r>
      <w:r w:rsidR="0089156C">
        <w:rPr>
          <w:sz w:val="30"/>
          <w:szCs w:val="30"/>
          <w:cs/>
        </w:rPr>
        <w:br/>
      </w:r>
      <w:r w:rsidRPr="00E55AE3">
        <w:rPr>
          <w:rFonts w:hint="cs"/>
          <w:sz w:val="30"/>
          <w:szCs w:val="30"/>
          <w:cs/>
        </w:rPr>
        <w:t>บริษัทย่อย และของเฉพาะ</w:t>
      </w:r>
      <w:r w:rsidRPr="00E55AE3">
        <w:rPr>
          <w:sz w:val="30"/>
          <w:szCs w:val="30"/>
          <w:cs/>
        </w:rPr>
        <w:t>บริษัท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โอสถสภา จำกัด</w:t>
      </w:r>
      <w:r w:rsidRPr="00E55AE3">
        <w:rPr>
          <w:sz w:val="30"/>
          <w:szCs w:val="30"/>
        </w:rPr>
        <w:t xml:space="preserve"> </w:t>
      </w:r>
      <w:r w:rsidRPr="00E55AE3">
        <w:rPr>
          <w:rFonts w:hint="cs"/>
          <w:sz w:val="30"/>
          <w:szCs w:val="30"/>
          <w:cs/>
        </w:rPr>
        <w:t>(มหาชน)</w:t>
      </w:r>
      <w:r w:rsidRPr="00E55AE3"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>ตามลำดับ ซึ่งผู้บริหารของกิจการเป็นผู้รับผิดชอบใน</w:t>
      </w:r>
      <w:r w:rsidR="0089156C">
        <w:rPr>
          <w:sz w:val="30"/>
          <w:szCs w:val="30"/>
          <w:cs/>
        </w:rPr>
        <w:br/>
      </w:r>
      <w:r w:rsidRPr="00AE6818">
        <w:rPr>
          <w:rFonts w:hint="cs"/>
          <w:sz w:val="30"/>
          <w:szCs w:val="30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sz w:val="30"/>
          <w:szCs w:val="30"/>
        </w:rPr>
        <w:t>34</w:t>
      </w:r>
      <w:r w:rsidRPr="00AE6818">
        <w:rPr>
          <w:sz w:val="30"/>
          <w:szCs w:val="30"/>
        </w:rPr>
        <w:t xml:space="preserve"> </w:t>
      </w:r>
      <w:r w:rsidRPr="00AE6818">
        <w:rPr>
          <w:rFonts w:hint="cs"/>
          <w:sz w:val="30"/>
          <w:szCs w:val="30"/>
          <w:cs/>
        </w:rPr>
        <w:t xml:space="preserve">เรื่อง </w:t>
      </w:r>
      <w:r w:rsidRPr="00AE6818">
        <w:rPr>
          <w:sz w:val="30"/>
          <w:szCs w:val="30"/>
          <w:cs/>
        </w:rPr>
        <w:t>การรายงานทาง</w:t>
      </w:r>
      <w:r w:rsidRPr="00AE6818">
        <w:rPr>
          <w:rFonts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F302B7">
        <w:rPr>
          <w:sz w:val="30"/>
          <w:szCs w:val="30"/>
          <w:cs/>
        </w:rPr>
        <w:br/>
      </w:r>
      <w:r w:rsidRPr="00AE6818">
        <w:rPr>
          <w:rFonts w:hint="cs"/>
          <w:sz w:val="30"/>
          <w:szCs w:val="30"/>
          <w:cs/>
        </w:rPr>
        <w:t>สอบทานของข้าพเจ้า</w:t>
      </w:r>
    </w:p>
    <w:p w14:paraId="519C1760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</w:p>
    <w:p w14:paraId="6C398CB2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</w:rPr>
      </w:pPr>
      <w:r w:rsidRPr="00B657B8">
        <w:rPr>
          <w:i/>
          <w:iCs/>
          <w:sz w:val="30"/>
          <w:szCs w:val="30"/>
          <w:cs/>
        </w:rPr>
        <w:t>ขอบเขตการสอบทาน</w:t>
      </w:r>
    </w:p>
    <w:p w14:paraId="76D78C29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</w:rPr>
      </w:pPr>
    </w:p>
    <w:p w14:paraId="4628F8B4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B657B8">
        <w:rPr>
          <w:sz w:val="30"/>
          <w:szCs w:val="30"/>
        </w:rPr>
        <w:t xml:space="preserve"> 2410 “</w:t>
      </w:r>
      <w:r w:rsidRPr="00B657B8"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657B8">
        <w:rPr>
          <w:sz w:val="30"/>
          <w:szCs w:val="30"/>
        </w:rPr>
        <w:t>”</w:t>
      </w:r>
      <w:r w:rsidRPr="00B657B8">
        <w:rPr>
          <w:rFonts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F477451" w14:textId="77777777" w:rsidR="002B2E9D" w:rsidRDefault="002B2E9D" w:rsidP="00A73FCB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b/>
          <w:bCs/>
          <w:sz w:val="32"/>
          <w:szCs w:val="32"/>
        </w:rPr>
      </w:pPr>
    </w:p>
    <w:p w14:paraId="56348B7A" w14:textId="77777777" w:rsidR="002B2E9D" w:rsidRDefault="002B2E9D" w:rsidP="00A73FCB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b/>
          <w:bCs/>
          <w:sz w:val="32"/>
          <w:szCs w:val="32"/>
        </w:rPr>
      </w:pPr>
    </w:p>
    <w:p w14:paraId="73AAEC5F" w14:textId="77777777" w:rsidR="00B11D70" w:rsidRDefault="00B11D70" w:rsidP="00B11D70">
      <w:pPr>
        <w:tabs>
          <w:tab w:val="left" w:pos="1055"/>
        </w:tabs>
        <w:rPr>
          <w:rFonts w:eastAsia="Calibri"/>
          <w:sz w:val="30"/>
          <w:szCs w:val="30"/>
        </w:rPr>
      </w:pPr>
    </w:p>
    <w:p w14:paraId="3591C655" w14:textId="08BAF038" w:rsidR="00A73FCB" w:rsidRPr="00B11D70" w:rsidRDefault="00A73FCB" w:rsidP="00B11D70">
      <w:pPr>
        <w:tabs>
          <w:tab w:val="left" w:pos="1055"/>
        </w:tabs>
        <w:rPr>
          <w:rFonts w:eastAsia="Calibri"/>
          <w:sz w:val="30"/>
          <w:szCs w:val="30"/>
          <w:cs/>
        </w:rPr>
        <w:sectPr w:rsidR="00A73FCB" w:rsidRPr="00B11D70" w:rsidSect="004666E9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26"/>
        </w:sectPr>
      </w:pPr>
    </w:p>
    <w:p w14:paraId="7437A9A4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  <w:cs/>
        </w:rPr>
      </w:pPr>
      <w:r w:rsidRPr="00B657B8">
        <w:rPr>
          <w:i/>
          <w:iCs/>
          <w:sz w:val="30"/>
          <w:szCs w:val="30"/>
          <w:cs/>
        </w:rPr>
        <w:lastRenderedPageBreak/>
        <w:t>ข้อสรุป</w:t>
      </w:r>
    </w:p>
    <w:p w14:paraId="1673F94F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rPr>
          <w:i/>
          <w:iCs/>
          <w:sz w:val="30"/>
          <w:szCs w:val="30"/>
          <w:cs/>
        </w:rPr>
      </w:pPr>
    </w:p>
    <w:p w14:paraId="7A300192" w14:textId="77777777" w:rsidR="002B2E9D" w:rsidRPr="00B657B8" w:rsidRDefault="002B2E9D" w:rsidP="002B2E9D">
      <w:pPr>
        <w:autoSpaceDE w:val="0"/>
        <w:autoSpaceDN w:val="0"/>
        <w:adjustRightInd w:val="0"/>
        <w:spacing w:line="240" w:lineRule="auto"/>
        <w:jc w:val="thaiDistribute"/>
        <w:rPr>
          <w:sz w:val="30"/>
          <w:szCs w:val="30"/>
          <w:cs/>
        </w:rPr>
      </w:pPr>
      <w:r w:rsidRPr="00B657B8">
        <w:rPr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657B8">
        <w:rPr>
          <w:spacing w:val="-2"/>
          <w:sz w:val="30"/>
          <w:szCs w:val="30"/>
        </w:rPr>
        <w:t xml:space="preserve"> </w:t>
      </w:r>
      <w:r w:rsidRPr="00B657B8">
        <w:rPr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B657B8">
        <w:rPr>
          <w:spacing w:val="-2"/>
          <w:sz w:val="30"/>
          <w:szCs w:val="30"/>
        </w:rPr>
        <w:t>34</w:t>
      </w:r>
      <w:r w:rsidRPr="00B657B8">
        <w:rPr>
          <w:sz w:val="30"/>
          <w:szCs w:val="30"/>
        </w:rPr>
        <w:t xml:space="preserve"> </w:t>
      </w:r>
      <w:r w:rsidRPr="00B657B8">
        <w:rPr>
          <w:rFonts w:hint="cs"/>
          <w:sz w:val="30"/>
          <w:szCs w:val="30"/>
          <w:cs/>
        </w:rPr>
        <w:t xml:space="preserve">เรื่อง </w:t>
      </w:r>
      <w:r w:rsidRPr="00B657B8">
        <w:rPr>
          <w:sz w:val="30"/>
          <w:szCs w:val="30"/>
          <w:cs/>
        </w:rPr>
        <w:t>การรายงานทาง</w:t>
      </w:r>
      <w:r w:rsidRPr="00B657B8">
        <w:rPr>
          <w:rFonts w:hint="cs"/>
          <w:sz w:val="30"/>
          <w:szCs w:val="30"/>
          <w:cs/>
        </w:rPr>
        <w:t>การเงินระหว่างกาล</w:t>
      </w:r>
      <w:r w:rsidRPr="00B657B8">
        <w:rPr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EB92EE2" w14:textId="77777777" w:rsidR="002B2E9D" w:rsidRPr="00B657B8" w:rsidRDefault="002B2E9D" w:rsidP="002B2E9D">
      <w:pPr>
        <w:jc w:val="thaiDistribute"/>
        <w:rPr>
          <w:sz w:val="30"/>
          <w:szCs w:val="30"/>
          <w:cs/>
        </w:rPr>
      </w:pPr>
    </w:p>
    <w:p w14:paraId="41485CDB" w14:textId="77777777" w:rsidR="002B2E9D" w:rsidRPr="00B657B8" w:rsidRDefault="002B2E9D" w:rsidP="002B2E9D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sz w:val="30"/>
          <w:szCs w:val="30"/>
        </w:rPr>
      </w:pPr>
      <w:r w:rsidRPr="00B657B8">
        <w:rPr>
          <w:sz w:val="30"/>
          <w:szCs w:val="30"/>
        </w:rPr>
        <w:t xml:space="preserve"> </w:t>
      </w:r>
    </w:p>
    <w:p w14:paraId="101F25B6" w14:textId="77777777" w:rsidR="002B2E9D" w:rsidRPr="00B657B8" w:rsidRDefault="002B2E9D" w:rsidP="002B2E9D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sz w:val="26"/>
          <w:szCs w:val="26"/>
        </w:rPr>
      </w:pPr>
    </w:p>
    <w:p w14:paraId="15F67D07" w14:textId="77777777" w:rsidR="002B2E9D" w:rsidRPr="00092AFB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</w:pPr>
    </w:p>
    <w:p w14:paraId="2C273B14" w14:textId="77777777" w:rsidR="002B2E9D" w:rsidRPr="00B657B8" w:rsidRDefault="002B2E9D" w:rsidP="002B2E9D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</w:pPr>
    </w:p>
    <w:p w14:paraId="78123751" w14:textId="77777777" w:rsidR="002B2E9D" w:rsidRPr="00B657B8" w:rsidRDefault="002B2E9D" w:rsidP="002B2E9D">
      <w:pPr>
        <w:spacing w:line="240" w:lineRule="auto"/>
        <w:ind w:right="9"/>
        <w:jc w:val="thaiDistribute"/>
        <w:rPr>
          <w:sz w:val="30"/>
          <w:szCs w:val="30"/>
        </w:rPr>
      </w:pPr>
      <w:r w:rsidRPr="00B657B8">
        <w:rPr>
          <w:sz w:val="30"/>
          <w:szCs w:val="30"/>
        </w:rPr>
        <w:t>(</w:t>
      </w:r>
      <w:r w:rsidRPr="00B657B8">
        <w:rPr>
          <w:sz w:val="30"/>
          <w:szCs w:val="30"/>
          <w:cs/>
          <w:lang w:val="th-TH"/>
        </w:rPr>
        <w:t>สิรินุช สุรไพฑูรย์กร</w:t>
      </w:r>
      <w:r w:rsidRPr="00B657B8">
        <w:rPr>
          <w:sz w:val="30"/>
          <w:szCs w:val="30"/>
        </w:rPr>
        <w:t>)</w:t>
      </w:r>
    </w:p>
    <w:p w14:paraId="6DE12272" w14:textId="77777777" w:rsidR="002B2E9D" w:rsidRPr="00B657B8" w:rsidRDefault="002B2E9D" w:rsidP="002B2E9D">
      <w:pPr>
        <w:spacing w:line="240" w:lineRule="auto"/>
        <w:ind w:right="9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ผู้สอบบัญชีรับอนุญาต</w:t>
      </w:r>
    </w:p>
    <w:p w14:paraId="70F371B6" w14:textId="77777777" w:rsidR="002B2E9D" w:rsidRPr="00B657B8" w:rsidRDefault="002B2E9D" w:rsidP="002B2E9D">
      <w:pPr>
        <w:spacing w:line="240" w:lineRule="auto"/>
        <w:ind w:right="9"/>
        <w:jc w:val="thaiDistribute"/>
        <w:rPr>
          <w:sz w:val="30"/>
          <w:szCs w:val="30"/>
        </w:rPr>
      </w:pPr>
      <w:r w:rsidRPr="00B657B8">
        <w:rPr>
          <w:sz w:val="30"/>
          <w:szCs w:val="30"/>
          <w:cs/>
        </w:rPr>
        <w:t>เลขทะเบียน</w:t>
      </w:r>
      <w:r w:rsidRPr="00B657B8">
        <w:rPr>
          <w:sz w:val="30"/>
          <w:szCs w:val="30"/>
        </w:rPr>
        <w:t xml:space="preserve"> 8413</w:t>
      </w:r>
    </w:p>
    <w:p w14:paraId="465E4E86" w14:textId="77777777" w:rsidR="002B2E9D" w:rsidRPr="00B657B8" w:rsidRDefault="002B2E9D" w:rsidP="002B2E9D">
      <w:pPr>
        <w:spacing w:line="240" w:lineRule="auto"/>
        <w:ind w:right="-45"/>
        <w:jc w:val="thaiDistribute"/>
        <w:rPr>
          <w:sz w:val="30"/>
          <w:szCs w:val="30"/>
        </w:rPr>
      </w:pPr>
    </w:p>
    <w:p w14:paraId="2AF74AD0" w14:textId="77777777" w:rsidR="002B2E9D" w:rsidRPr="00B657B8" w:rsidRDefault="002B2E9D" w:rsidP="002B2E9D">
      <w:pPr>
        <w:spacing w:line="240" w:lineRule="auto"/>
        <w:ind w:right="-45"/>
        <w:jc w:val="thaiDistribute"/>
        <w:rPr>
          <w:sz w:val="30"/>
          <w:szCs w:val="30"/>
          <w:cs/>
        </w:rPr>
      </w:pPr>
      <w:r w:rsidRPr="00B657B8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6BFDE91F" w14:textId="77777777" w:rsidR="002B2E9D" w:rsidRDefault="002B2E9D" w:rsidP="002B2E9D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6E5491E" w14:textId="4BD20B20" w:rsidR="002B2E9D" w:rsidRPr="00985015" w:rsidRDefault="00966BEA" w:rsidP="002B2E9D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2569</w:t>
      </w:r>
    </w:p>
    <w:p w14:paraId="5BE1E4EF" w14:textId="77777777" w:rsidR="002B2E9D" w:rsidRDefault="002B2E9D" w:rsidP="00DA2488">
      <w:pPr>
        <w:jc w:val="thaiDistribute"/>
        <w:rPr>
          <w:sz w:val="30"/>
          <w:szCs w:val="30"/>
        </w:rPr>
      </w:pPr>
    </w:p>
    <w:p w14:paraId="2CF6490F" w14:textId="77777777" w:rsidR="003D5033" w:rsidRPr="00035DEC" w:rsidRDefault="003D5033" w:rsidP="00035DEC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sectPr w:rsidR="003D5033" w:rsidRPr="00035DEC" w:rsidSect="004666E9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42AC" w14:textId="77777777" w:rsidR="006625BD" w:rsidRDefault="006625BD">
      <w:r>
        <w:separator/>
      </w:r>
    </w:p>
  </w:endnote>
  <w:endnote w:type="continuationSeparator" w:id="0">
    <w:p w14:paraId="03916DF0" w14:textId="77777777" w:rsidR="006625BD" w:rsidRDefault="006625BD">
      <w:r>
        <w:continuationSeparator/>
      </w:r>
    </w:p>
  </w:endnote>
  <w:endnote w:type="continuationNotice" w:id="1">
    <w:p w14:paraId="2FEBE2A2" w14:textId="77777777" w:rsidR="006625BD" w:rsidRDefault="006625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A4D3F" w14:textId="4BDAC53E" w:rsidR="00242F0D" w:rsidRDefault="00926D76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2CDB06B" wp14:editId="7525029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437361886" name="Text Box 89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DCC109" w14:textId="2AE64446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CDB06B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28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sGaXCR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37DCC109" w14:textId="2AE64446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>
      <w:rPr>
        <w:rStyle w:val="PageNumber"/>
      </w:rPr>
      <w:fldChar w:fldCharType="begin"/>
    </w:r>
    <w:r w:rsidR="00242F0D">
      <w:rPr>
        <w:rStyle w:val="PageNumber"/>
      </w:rPr>
      <w:instrText xml:space="preserve">PAGE  </w:instrText>
    </w:r>
    <w:r w:rsidR="00242F0D">
      <w:rPr>
        <w:rStyle w:val="PageNumber"/>
      </w:rPr>
      <w:fldChar w:fldCharType="separate"/>
    </w:r>
    <w:r w:rsidR="00242F0D">
      <w:rPr>
        <w:rStyle w:val="PageNumber"/>
        <w:noProof/>
      </w:rPr>
      <w:t>3</w:t>
    </w:r>
    <w:r w:rsidR="00B176C5">
      <w:rPr>
        <w:rStyle w:val="PageNumber"/>
        <w:noProof/>
      </w:rPr>
      <w:t>0</w:t>
    </w:r>
    <w:r w:rsidR="00242F0D">
      <w:rPr>
        <w:rStyle w:val="PageNumber"/>
      </w:rPr>
      <w:fldChar w:fldCharType="end"/>
    </w:r>
  </w:p>
  <w:p w14:paraId="1F22315F" w14:textId="77777777" w:rsidR="00242F0D" w:rsidRDefault="00242F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B4B4" w14:textId="70E0F220" w:rsidR="00242F0D" w:rsidRPr="00173BD7" w:rsidRDefault="00926D76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0B59EFA" wp14:editId="17F7312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099175" cy="520700"/>
              <wp:effectExtent l="0" t="0" r="15875" b="0"/>
              <wp:wrapNone/>
              <wp:docPr id="1464432506" name="Text Box 90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917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24BA25" w14:textId="7805E1FF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59EFA" id="_x0000_t202" coordsize="21600,21600" o:spt="202" path="m,l,21600r21600,l21600,xe">
              <v:stroke joinstyle="miter"/>
              <v:path gradientshapeok="t" o:connecttype="rect"/>
            </v:shapetype>
            <v:shape id="Text Box 90" o:spid="_x0000_s1029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0.25pt;height:41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" filled="f" stroked="f">
              <v:textbox style="mso-fit-shape-to-text:t" inset="0,0,0,15pt">
                <w:txbxContent>
                  <w:p w14:paraId="0C24BA25" w14:textId="7805E1FF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2F0D" w:rsidRPr="00173BD7">
      <w:rPr>
        <w:rStyle w:val="PageNumber"/>
        <w:rFonts w:cs="Angsana New"/>
        <w:sz w:val="30"/>
        <w:szCs w:val="30"/>
      </w:rPr>
      <w:fldChar w:fldCharType="begin"/>
    </w:r>
    <w:r w:rsidR="00242F0D" w:rsidRPr="00173BD7">
      <w:rPr>
        <w:rStyle w:val="PageNumber"/>
        <w:rFonts w:cs="Angsana New"/>
        <w:sz w:val="30"/>
        <w:szCs w:val="30"/>
      </w:rPr>
      <w:instrText xml:space="preserve">PAGE  </w:instrText>
    </w:r>
    <w:r w:rsidR="00242F0D" w:rsidRPr="00173BD7">
      <w:rPr>
        <w:rStyle w:val="PageNumber"/>
        <w:rFonts w:cs="Angsana New"/>
        <w:sz w:val="30"/>
        <w:szCs w:val="30"/>
      </w:rPr>
      <w:fldChar w:fldCharType="separate"/>
    </w:r>
    <w:r w:rsidR="00B176C5">
      <w:rPr>
        <w:rStyle w:val="PageNumber"/>
        <w:rFonts w:cs="Angsana New"/>
        <w:noProof/>
        <w:sz w:val="30"/>
        <w:szCs w:val="30"/>
      </w:rPr>
      <w:t>2</w:t>
    </w:r>
    <w:r w:rsidR="00242F0D"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14E4BA62" w:rsidR="00242F0D" w:rsidRPr="00175C2C" w:rsidRDefault="00242F0D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5662A3">
      <w:rPr>
        <w:i/>
        <w:iCs/>
        <w:noProof/>
        <w:sz w:val="30"/>
        <w:szCs w:val="30"/>
      </w:rPr>
      <w:t>OSPt1-Q1'26-set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175F" w14:textId="77777777" w:rsidR="005662A3" w:rsidRDefault="005662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16E31" w14:textId="115838E6" w:rsidR="0048439B" w:rsidRPr="007A32D8" w:rsidRDefault="0048439B" w:rsidP="0048439B">
    <w:pPr>
      <w:pStyle w:val="Footer"/>
      <w:tabs>
        <w:tab w:val="left" w:pos="3502"/>
        <w:tab w:val="left" w:pos="3840"/>
      </w:tabs>
      <w:ind w:firstLine="189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0AA3" w14:textId="77777777" w:rsidR="00BB29BA" w:rsidRPr="00173BD7" w:rsidRDefault="00BB29B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>
      <w:rPr>
        <w:rFonts w:cs="Angsana New"/>
        <w:noProof/>
        <w:sz w:val="30"/>
        <w:szCs w:val="3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96EC9B2" wp14:editId="5A3C8FD9">
              <wp:simplePos x="3689498" y="10026502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115050" cy="520700"/>
              <wp:effectExtent l="0" t="0" r="0" b="0"/>
              <wp:wrapNone/>
              <wp:docPr id="996323403" name="Text Box 101" descr="This document is confidential and for internal employees and OSP partners only. Unauthorized sharing, copying, or distribution is prohibited. If received in error, notify the sender and delete it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5050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F44CD7" w14:textId="77777777" w:rsidR="00BB29BA" w:rsidRPr="00926D76" w:rsidRDefault="00BB29BA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6"/>
                              <w:szCs w:val="16"/>
                            </w:rPr>
                            <w:t>This document is confidential and for internal employees and OSP partners only. Unauthorized sharing, copying, or distribution is prohibited. If received in error, notify the sender and delete it.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EC9B2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30" type="#_x0000_t202" alt="This document is confidential and for internal employees and OSP partners only. Unauthorized sharing, copying, or distribution is prohibited. If received in error, notify the sender and delete it." style="position:absolute;margin-left:0;margin-top:0;width:481.5pt;height:41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" filled="f" stroked="f">
              <v:textbox style="mso-fit-shape-to-text:t" inset="0,0,0,15pt">
                <w:txbxContent>
                  <w:p w14:paraId="4CF44CD7" w14:textId="77777777" w:rsidR="00BB29BA" w:rsidRPr="00926D76" w:rsidRDefault="00BB29BA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16"/>
                        <w:szCs w:val="16"/>
                      </w:rPr>
                      <w:t>This document is confidential and for internal employees and OSP partners only. Unauthorized sharing, copying, or distribution is prohibited. If received in error, notify the sender and delete it.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50A1C77C" w14:textId="77777777" w:rsidR="00BB29BA" w:rsidRPr="00175C2C" w:rsidRDefault="00BB29BA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94065" w14:textId="77777777" w:rsidR="006625BD" w:rsidRDefault="006625BD">
      <w:r>
        <w:separator/>
      </w:r>
    </w:p>
  </w:footnote>
  <w:footnote w:type="continuationSeparator" w:id="0">
    <w:p w14:paraId="76DCB297" w14:textId="77777777" w:rsidR="006625BD" w:rsidRDefault="006625BD">
      <w:r>
        <w:continuationSeparator/>
      </w:r>
    </w:p>
  </w:footnote>
  <w:footnote w:type="continuationNotice" w:id="1">
    <w:p w14:paraId="4F288C56" w14:textId="77777777" w:rsidR="006625BD" w:rsidRDefault="006625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324C" w14:textId="17FC3D47" w:rsidR="00926D76" w:rsidRDefault="00926D7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2C77D59" wp14:editId="4949B68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2092884025" name="Text Box 77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76D30" w14:textId="0A74BA62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C77D59"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26" type="#_x0000_t202" alt="Confidential (Internal and OSP Partner Use)" style="position:absolute;left:0;text-align:left;margin-left:155.4pt;margin-top:0;width:206.6pt;height:28pt;z-index:25165824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" filled="f" stroked="f">
              <v:textbox style="mso-fit-shape-to-text:t" inset="0,15pt,20pt,0">
                <w:txbxContent>
                  <w:p w14:paraId="74876D30" w14:textId="0A74BA62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78066" w14:textId="4ADD2548" w:rsidR="00242F0D" w:rsidRDefault="00926D76" w:rsidP="00297920">
    <w:pPr>
      <w:spacing w:line="240" w:lineRule="atLeast"/>
      <w:ind w:right="360"/>
      <w:rPr>
        <w:b/>
        <w:bCs/>
        <w:sz w:val="32"/>
        <w:szCs w:val="32"/>
      </w:rPr>
    </w:pPr>
    <w:r>
      <w:rPr>
        <w:b/>
        <w:bCs/>
        <w:noProof/>
        <w:sz w:val="32"/>
        <w:szCs w:val="32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EC1F30" wp14:editId="517B803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623820" cy="355600"/>
              <wp:effectExtent l="0" t="0" r="0" b="6350"/>
              <wp:wrapNone/>
              <wp:docPr id="1322058427" name="Text Box 78" descr="Confidential (Internal and OSP Partner Use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382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E87828" w14:textId="0A567612" w:rsidR="00926D76" w:rsidRPr="00926D76" w:rsidRDefault="00926D76" w:rsidP="00926D76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26D7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(Internal and OSP Partner Use)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EC1F30" id="_x0000_t202" coordsize="21600,21600" o:spt="202" path="m,l,21600r21600,l21600,xe">
              <v:stroke joinstyle="miter"/>
              <v:path gradientshapeok="t" o:connecttype="rect"/>
            </v:shapetype>
            <v:shape id="Text Box 78" o:spid="_x0000_s1027" type="#_x0000_t202" alt="Confidential (Internal and OSP Partner Use)" style="position:absolute;margin-left:155.4pt;margin-top:0;width:206.6pt;height:28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" filled="f" stroked="f">
              <v:textbox style="mso-fit-shape-to-text:t" inset="0,15pt,20pt,0">
                <w:txbxContent>
                  <w:p w14:paraId="6DE87828" w14:textId="0A567612" w:rsidR="00926D76" w:rsidRPr="00926D76" w:rsidRDefault="00926D76" w:rsidP="00926D76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26D7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 (Internal and OSP Partner Use)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E59541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242F0D" w:rsidRPr="000E5F74" w:rsidRDefault="00242F0D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381F" w14:textId="3FD0E6D2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9F8DF92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4BA5A381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C7E5FE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07332606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5046719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0954" w14:textId="77777777" w:rsidR="002B2E9D" w:rsidRPr="007A32D8" w:rsidRDefault="002B2E9D" w:rsidP="002B2E9D">
    <w:pPr>
      <w:spacing w:line="240" w:lineRule="auto"/>
      <w:ind w:right="360"/>
      <w:rPr>
        <w:b/>
        <w:bCs/>
        <w:sz w:val="32"/>
        <w:szCs w:val="32"/>
      </w:rPr>
    </w:pPr>
  </w:p>
  <w:p w14:paraId="27651255" w14:textId="77777777" w:rsidR="002B2E9D" w:rsidRDefault="002B2E9D" w:rsidP="002B2E9D">
    <w:pPr>
      <w:spacing w:line="240" w:lineRule="auto"/>
      <w:ind w:right="360"/>
      <w:rPr>
        <w:b/>
        <w:bCs/>
        <w:sz w:val="32"/>
        <w:szCs w:val="32"/>
      </w:rPr>
    </w:pPr>
  </w:p>
  <w:p w14:paraId="50A337C5" w14:textId="77777777" w:rsidR="007A32D8" w:rsidRDefault="007A32D8" w:rsidP="002B2E9D">
    <w:pPr>
      <w:spacing w:line="240" w:lineRule="auto"/>
      <w:ind w:right="360"/>
      <w:rPr>
        <w:b/>
        <w:bCs/>
        <w:sz w:val="32"/>
        <w:szCs w:val="32"/>
      </w:rPr>
    </w:pPr>
  </w:p>
  <w:p w14:paraId="1C61D932" w14:textId="77777777" w:rsidR="007A32D8" w:rsidRDefault="007A32D8" w:rsidP="002B2E9D">
    <w:pPr>
      <w:spacing w:line="240" w:lineRule="auto"/>
      <w:ind w:right="360"/>
      <w:rPr>
        <w:b/>
        <w:bCs/>
        <w:sz w:val="32"/>
        <w:szCs w:val="32"/>
      </w:rPr>
    </w:pPr>
  </w:p>
  <w:p w14:paraId="623BE009" w14:textId="77777777" w:rsidR="007A32D8" w:rsidRDefault="007A32D8" w:rsidP="002B2E9D">
    <w:pPr>
      <w:spacing w:line="240" w:lineRule="auto"/>
      <w:ind w:right="360"/>
      <w:rPr>
        <w:b/>
        <w:bCs/>
        <w:sz w:val="32"/>
        <w:szCs w:val="32"/>
      </w:rPr>
    </w:pPr>
  </w:p>
  <w:p w14:paraId="02C94CD8" w14:textId="77777777" w:rsidR="007A32D8" w:rsidRDefault="007A32D8" w:rsidP="002B2E9D">
    <w:pPr>
      <w:spacing w:line="240" w:lineRule="auto"/>
      <w:ind w:right="360"/>
      <w:rPr>
        <w:b/>
        <w:bCs/>
        <w:sz w:val="32"/>
        <w:szCs w:val="32"/>
      </w:rPr>
    </w:pPr>
  </w:p>
  <w:p w14:paraId="2CA0AA31" w14:textId="77777777" w:rsidR="007A32D8" w:rsidRDefault="007A32D8" w:rsidP="002B2E9D">
    <w:pPr>
      <w:spacing w:line="240" w:lineRule="auto"/>
      <w:ind w:right="360"/>
      <w:rPr>
        <w:b/>
        <w:bCs/>
        <w:sz w:val="32"/>
        <w:szCs w:val="32"/>
      </w:rPr>
    </w:pPr>
  </w:p>
  <w:p w14:paraId="6E0CB063" w14:textId="77777777" w:rsidR="007A32D8" w:rsidRPr="007A32D8" w:rsidRDefault="007A32D8" w:rsidP="002B2E9D">
    <w:pPr>
      <w:spacing w:line="240" w:lineRule="auto"/>
      <w:ind w:right="360"/>
      <w:rPr>
        <w:rFonts w:hint="cs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722CD" w14:textId="793CE2F2" w:rsidR="00BB29BA" w:rsidRDefault="00BB29BA" w:rsidP="006D3FBB">
    <w:pPr>
      <w:spacing w:line="240" w:lineRule="atLeast"/>
      <w:ind w:right="360"/>
      <w:rPr>
        <w:b/>
        <w:bCs/>
        <w:sz w:val="32"/>
        <w:szCs w:val="32"/>
      </w:rPr>
    </w:pPr>
  </w:p>
  <w:p w14:paraId="386BBB8C" w14:textId="77777777" w:rsidR="007A32D8" w:rsidRDefault="007A32D8" w:rsidP="006D3FBB">
    <w:pPr>
      <w:spacing w:line="240" w:lineRule="atLeast"/>
      <w:ind w:right="360"/>
      <w:rPr>
        <w:b/>
        <w:bCs/>
        <w:sz w:val="32"/>
        <w:szCs w:val="32"/>
      </w:rPr>
    </w:pPr>
  </w:p>
  <w:p w14:paraId="55244BFE" w14:textId="77777777" w:rsidR="007A32D8" w:rsidRDefault="007A32D8" w:rsidP="006D3FBB">
    <w:pPr>
      <w:spacing w:line="240" w:lineRule="atLeast"/>
      <w:ind w:right="360"/>
      <w:rPr>
        <w:b/>
        <w:bCs/>
        <w:sz w:val="32"/>
        <w:szCs w:val="32"/>
      </w:rPr>
    </w:pPr>
  </w:p>
  <w:p w14:paraId="282C6C8D" w14:textId="77777777" w:rsidR="007A32D8" w:rsidRPr="008445C4" w:rsidRDefault="007A32D8" w:rsidP="006D3FBB">
    <w:pPr>
      <w:spacing w:line="240" w:lineRule="atLeast"/>
      <w:ind w:right="360"/>
      <w:rPr>
        <w:rFonts w:hint="cs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E4229D"/>
    <w:multiLevelType w:val="hybridMultilevel"/>
    <w:tmpl w:val="1CDECB2A"/>
    <w:lvl w:ilvl="0" w:tplc="C1881B8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18296A"/>
    <w:multiLevelType w:val="hybridMultilevel"/>
    <w:tmpl w:val="B25A9748"/>
    <w:lvl w:ilvl="0" w:tplc="E5FEC9DE">
      <w:start w:val="9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C7438"/>
    <w:multiLevelType w:val="hybridMultilevel"/>
    <w:tmpl w:val="B85E6AE2"/>
    <w:lvl w:ilvl="0" w:tplc="A15CD3D8">
      <w:start w:val="10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FF344B5"/>
    <w:multiLevelType w:val="hybridMultilevel"/>
    <w:tmpl w:val="46882C36"/>
    <w:lvl w:ilvl="0" w:tplc="800CCA2C">
      <w:start w:val="1"/>
      <w:numFmt w:val="decimal"/>
      <w:lvlText w:val="%1"/>
      <w:lvlJc w:val="left"/>
      <w:pPr>
        <w:ind w:left="5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B733E"/>
    <w:multiLevelType w:val="hybridMultilevel"/>
    <w:tmpl w:val="8D462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63F68"/>
    <w:multiLevelType w:val="hybridMultilevel"/>
    <w:tmpl w:val="6A08203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7BA289D"/>
    <w:multiLevelType w:val="hybridMultilevel"/>
    <w:tmpl w:val="F412E42A"/>
    <w:lvl w:ilvl="0" w:tplc="CA140D40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  <w:i w:val="0"/>
        <w:iCs w:val="0"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8"/>
  </w:num>
  <w:num w:numId="5" w16cid:durableId="418214858">
    <w:abstractNumId w:val="42"/>
  </w:num>
  <w:num w:numId="6" w16cid:durableId="974212727">
    <w:abstractNumId w:val="20"/>
  </w:num>
  <w:num w:numId="7" w16cid:durableId="1610508759">
    <w:abstractNumId w:val="8"/>
  </w:num>
  <w:num w:numId="8" w16cid:durableId="789201955">
    <w:abstractNumId w:val="13"/>
  </w:num>
  <w:num w:numId="9" w16cid:durableId="287590800">
    <w:abstractNumId w:val="36"/>
  </w:num>
  <w:num w:numId="10" w16cid:durableId="1561087682">
    <w:abstractNumId w:val="26"/>
  </w:num>
  <w:num w:numId="11" w16cid:durableId="1531261333">
    <w:abstractNumId w:val="35"/>
  </w:num>
  <w:num w:numId="12" w16cid:durableId="1675451390">
    <w:abstractNumId w:val="19"/>
  </w:num>
  <w:num w:numId="13" w16cid:durableId="262029787">
    <w:abstractNumId w:val="23"/>
  </w:num>
  <w:num w:numId="14" w16cid:durableId="1223711151">
    <w:abstractNumId w:val="38"/>
  </w:num>
  <w:num w:numId="15" w16cid:durableId="207036768">
    <w:abstractNumId w:val="40"/>
  </w:num>
  <w:num w:numId="16" w16cid:durableId="2113280820">
    <w:abstractNumId w:val="3"/>
  </w:num>
  <w:num w:numId="17" w16cid:durableId="798914485">
    <w:abstractNumId w:val="27"/>
  </w:num>
  <w:num w:numId="18" w16cid:durableId="1429737263">
    <w:abstractNumId w:val="29"/>
  </w:num>
  <w:num w:numId="19" w16cid:durableId="1472671809">
    <w:abstractNumId w:val="43"/>
  </w:num>
  <w:num w:numId="20" w16cid:durableId="999118365">
    <w:abstractNumId w:val="5"/>
  </w:num>
  <w:num w:numId="21" w16cid:durableId="466358914">
    <w:abstractNumId w:val="39"/>
  </w:num>
  <w:num w:numId="22" w16cid:durableId="20920007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25"/>
  </w:num>
  <w:num w:numId="25" w16cid:durableId="2008440110">
    <w:abstractNumId w:val="37"/>
  </w:num>
  <w:num w:numId="26" w16cid:durableId="1039739570">
    <w:abstractNumId w:val="14"/>
  </w:num>
  <w:num w:numId="27" w16cid:durableId="695469416">
    <w:abstractNumId w:val="45"/>
  </w:num>
  <w:num w:numId="28" w16cid:durableId="1289974157">
    <w:abstractNumId w:val="7"/>
  </w:num>
  <w:num w:numId="29" w16cid:durableId="10510308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43"/>
  </w:num>
  <w:num w:numId="32" w16cid:durableId="16619276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5"/>
  </w:num>
  <w:num w:numId="34" w16cid:durableId="1327632069">
    <w:abstractNumId w:val="30"/>
  </w:num>
  <w:num w:numId="35" w16cid:durableId="446852416">
    <w:abstractNumId w:val="11"/>
  </w:num>
  <w:num w:numId="36" w16cid:durableId="315183619">
    <w:abstractNumId w:val="24"/>
  </w:num>
  <w:num w:numId="37" w16cid:durableId="563371542">
    <w:abstractNumId w:val="41"/>
  </w:num>
  <w:num w:numId="38" w16cid:durableId="1905068561">
    <w:abstractNumId w:val="21"/>
  </w:num>
  <w:num w:numId="39" w16cid:durableId="68112346">
    <w:abstractNumId w:val="4"/>
  </w:num>
  <w:num w:numId="40" w16cid:durableId="1242981459">
    <w:abstractNumId w:val="18"/>
  </w:num>
  <w:num w:numId="41" w16cid:durableId="183725916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7434732">
    <w:abstractNumId w:val="9"/>
  </w:num>
  <w:num w:numId="43" w16cid:durableId="1675497425">
    <w:abstractNumId w:val="16"/>
  </w:num>
  <w:num w:numId="44" w16cid:durableId="52777480">
    <w:abstractNumId w:val="12"/>
  </w:num>
  <w:num w:numId="45" w16cid:durableId="1664964809">
    <w:abstractNumId w:val="10"/>
  </w:num>
  <w:num w:numId="46" w16cid:durableId="1401101702">
    <w:abstractNumId w:val="31"/>
  </w:num>
  <w:num w:numId="47" w16cid:durableId="986670412">
    <w:abstractNumId w:val="17"/>
  </w:num>
  <w:num w:numId="48" w16cid:durableId="174929838">
    <w:abstractNumId w:val="32"/>
  </w:num>
  <w:num w:numId="49" w16cid:durableId="1415737959">
    <w:abstractNumId w:val="22"/>
  </w:num>
  <w:num w:numId="50" w16cid:durableId="571156985">
    <w:abstractNumId w:val="4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6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346"/>
    <w:rsid w:val="00000423"/>
    <w:rsid w:val="00000485"/>
    <w:rsid w:val="000004BF"/>
    <w:rsid w:val="000006FC"/>
    <w:rsid w:val="00000861"/>
    <w:rsid w:val="00000E9F"/>
    <w:rsid w:val="0000112E"/>
    <w:rsid w:val="00001282"/>
    <w:rsid w:val="00001535"/>
    <w:rsid w:val="00001972"/>
    <w:rsid w:val="00001AB3"/>
    <w:rsid w:val="00001C00"/>
    <w:rsid w:val="00001DD2"/>
    <w:rsid w:val="000020DA"/>
    <w:rsid w:val="0000241A"/>
    <w:rsid w:val="000028B3"/>
    <w:rsid w:val="000028E8"/>
    <w:rsid w:val="00002989"/>
    <w:rsid w:val="00002B6A"/>
    <w:rsid w:val="00002C48"/>
    <w:rsid w:val="00002E73"/>
    <w:rsid w:val="0000306A"/>
    <w:rsid w:val="0000320B"/>
    <w:rsid w:val="00003219"/>
    <w:rsid w:val="00003248"/>
    <w:rsid w:val="0000366A"/>
    <w:rsid w:val="0000377A"/>
    <w:rsid w:val="000037FF"/>
    <w:rsid w:val="00003B8A"/>
    <w:rsid w:val="00003BC8"/>
    <w:rsid w:val="00003D10"/>
    <w:rsid w:val="00004288"/>
    <w:rsid w:val="00004421"/>
    <w:rsid w:val="00004B38"/>
    <w:rsid w:val="00005266"/>
    <w:rsid w:val="00005496"/>
    <w:rsid w:val="000054AD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663"/>
    <w:rsid w:val="00006A83"/>
    <w:rsid w:val="00006AB6"/>
    <w:rsid w:val="00006B50"/>
    <w:rsid w:val="00007171"/>
    <w:rsid w:val="00007353"/>
    <w:rsid w:val="000073DF"/>
    <w:rsid w:val="00007471"/>
    <w:rsid w:val="000079CB"/>
    <w:rsid w:val="000079CF"/>
    <w:rsid w:val="00007A88"/>
    <w:rsid w:val="00007AA1"/>
    <w:rsid w:val="00007B72"/>
    <w:rsid w:val="00007CEE"/>
    <w:rsid w:val="00007E05"/>
    <w:rsid w:val="00007EA1"/>
    <w:rsid w:val="00007EC2"/>
    <w:rsid w:val="00007F67"/>
    <w:rsid w:val="00010028"/>
    <w:rsid w:val="00010328"/>
    <w:rsid w:val="000103AC"/>
    <w:rsid w:val="0001044B"/>
    <w:rsid w:val="0001084E"/>
    <w:rsid w:val="0001087D"/>
    <w:rsid w:val="0001096C"/>
    <w:rsid w:val="00010CB6"/>
    <w:rsid w:val="00010FF6"/>
    <w:rsid w:val="00011087"/>
    <w:rsid w:val="0001118E"/>
    <w:rsid w:val="000115FC"/>
    <w:rsid w:val="00011769"/>
    <w:rsid w:val="00011788"/>
    <w:rsid w:val="00011859"/>
    <w:rsid w:val="00011CA8"/>
    <w:rsid w:val="00012299"/>
    <w:rsid w:val="0001285A"/>
    <w:rsid w:val="000128E6"/>
    <w:rsid w:val="00012928"/>
    <w:rsid w:val="000129FF"/>
    <w:rsid w:val="00012A20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4A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E38"/>
    <w:rsid w:val="00015F55"/>
    <w:rsid w:val="0001620F"/>
    <w:rsid w:val="00016395"/>
    <w:rsid w:val="000163C5"/>
    <w:rsid w:val="00016A5F"/>
    <w:rsid w:val="00016AF4"/>
    <w:rsid w:val="00016BF4"/>
    <w:rsid w:val="00016C51"/>
    <w:rsid w:val="00016FEB"/>
    <w:rsid w:val="000171EC"/>
    <w:rsid w:val="0001736A"/>
    <w:rsid w:val="00017470"/>
    <w:rsid w:val="00017888"/>
    <w:rsid w:val="000178B8"/>
    <w:rsid w:val="00017979"/>
    <w:rsid w:val="00017B8E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992"/>
    <w:rsid w:val="00020B89"/>
    <w:rsid w:val="00020C5E"/>
    <w:rsid w:val="00020DF4"/>
    <w:rsid w:val="00020ECB"/>
    <w:rsid w:val="00020EE0"/>
    <w:rsid w:val="00020FEE"/>
    <w:rsid w:val="00021072"/>
    <w:rsid w:val="000213D6"/>
    <w:rsid w:val="000213F8"/>
    <w:rsid w:val="0002156C"/>
    <w:rsid w:val="000216B4"/>
    <w:rsid w:val="000216E7"/>
    <w:rsid w:val="00021798"/>
    <w:rsid w:val="000218A5"/>
    <w:rsid w:val="00021A78"/>
    <w:rsid w:val="00021C38"/>
    <w:rsid w:val="00021D32"/>
    <w:rsid w:val="00022119"/>
    <w:rsid w:val="000223FF"/>
    <w:rsid w:val="000224E7"/>
    <w:rsid w:val="000225AF"/>
    <w:rsid w:val="00022679"/>
    <w:rsid w:val="0002304E"/>
    <w:rsid w:val="000232DC"/>
    <w:rsid w:val="0002343B"/>
    <w:rsid w:val="00023528"/>
    <w:rsid w:val="0002363A"/>
    <w:rsid w:val="00023A36"/>
    <w:rsid w:val="00023E16"/>
    <w:rsid w:val="00023ED2"/>
    <w:rsid w:val="00024148"/>
    <w:rsid w:val="000241E8"/>
    <w:rsid w:val="000245E1"/>
    <w:rsid w:val="000246F2"/>
    <w:rsid w:val="00024834"/>
    <w:rsid w:val="00024924"/>
    <w:rsid w:val="000249E5"/>
    <w:rsid w:val="00024CEF"/>
    <w:rsid w:val="00024DB0"/>
    <w:rsid w:val="00024E87"/>
    <w:rsid w:val="00024F20"/>
    <w:rsid w:val="000250F6"/>
    <w:rsid w:val="00025322"/>
    <w:rsid w:val="000253F7"/>
    <w:rsid w:val="000258DC"/>
    <w:rsid w:val="000259E2"/>
    <w:rsid w:val="00025B90"/>
    <w:rsid w:val="00026202"/>
    <w:rsid w:val="00026272"/>
    <w:rsid w:val="000263E7"/>
    <w:rsid w:val="000265A2"/>
    <w:rsid w:val="000269A4"/>
    <w:rsid w:val="00026A33"/>
    <w:rsid w:val="00026CAE"/>
    <w:rsid w:val="00026DC7"/>
    <w:rsid w:val="00026F0B"/>
    <w:rsid w:val="00026F2F"/>
    <w:rsid w:val="00027120"/>
    <w:rsid w:val="00027187"/>
    <w:rsid w:val="0002743B"/>
    <w:rsid w:val="0002747C"/>
    <w:rsid w:val="0002751B"/>
    <w:rsid w:val="00027629"/>
    <w:rsid w:val="00027666"/>
    <w:rsid w:val="000277D8"/>
    <w:rsid w:val="00027B3F"/>
    <w:rsid w:val="0003011C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1769"/>
    <w:rsid w:val="000318EF"/>
    <w:rsid w:val="00031C03"/>
    <w:rsid w:val="00031EC6"/>
    <w:rsid w:val="0003207B"/>
    <w:rsid w:val="000322E7"/>
    <w:rsid w:val="00032850"/>
    <w:rsid w:val="00032A11"/>
    <w:rsid w:val="00032D4C"/>
    <w:rsid w:val="00033089"/>
    <w:rsid w:val="000330A9"/>
    <w:rsid w:val="000331F7"/>
    <w:rsid w:val="000334CC"/>
    <w:rsid w:val="000334EE"/>
    <w:rsid w:val="00033546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2D"/>
    <w:rsid w:val="00034535"/>
    <w:rsid w:val="00034593"/>
    <w:rsid w:val="000346F7"/>
    <w:rsid w:val="000347C6"/>
    <w:rsid w:val="000347EA"/>
    <w:rsid w:val="000348D3"/>
    <w:rsid w:val="00034912"/>
    <w:rsid w:val="00034C88"/>
    <w:rsid w:val="00034D45"/>
    <w:rsid w:val="00034E4F"/>
    <w:rsid w:val="00034F18"/>
    <w:rsid w:val="000351A3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DEC"/>
    <w:rsid w:val="00035DED"/>
    <w:rsid w:val="00035E09"/>
    <w:rsid w:val="00035EC2"/>
    <w:rsid w:val="00036059"/>
    <w:rsid w:val="00036B0B"/>
    <w:rsid w:val="00036C37"/>
    <w:rsid w:val="00036F90"/>
    <w:rsid w:val="000371AE"/>
    <w:rsid w:val="0003742E"/>
    <w:rsid w:val="00037649"/>
    <w:rsid w:val="000376B2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CF4"/>
    <w:rsid w:val="00040DBB"/>
    <w:rsid w:val="00040EB5"/>
    <w:rsid w:val="00041476"/>
    <w:rsid w:val="000414B1"/>
    <w:rsid w:val="000414C1"/>
    <w:rsid w:val="000414F5"/>
    <w:rsid w:val="0004152A"/>
    <w:rsid w:val="0004157D"/>
    <w:rsid w:val="000416AA"/>
    <w:rsid w:val="000416F8"/>
    <w:rsid w:val="0004173C"/>
    <w:rsid w:val="00041824"/>
    <w:rsid w:val="00041976"/>
    <w:rsid w:val="00041A0D"/>
    <w:rsid w:val="00041A6C"/>
    <w:rsid w:val="00042152"/>
    <w:rsid w:val="0004220D"/>
    <w:rsid w:val="00042261"/>
    <w:rsid w:val="000423F0"/>
    <w:rsid w:val="0004244F"/>
    <w:rsid w:val="00042507"/>
    <w:rsid w:val="00042A7B"/>
    <w:rsid w:val="00042B47"/>
    <w:rsid w:val="00042C1F"/>
    <w:rsid w:val="00042C24"/>
    <w:rsid w:val="00042C9C"/>
    <w:rsid w:val="00042F24"/>
    <w:rsid w:val="00042F65"/>
    <w:rsid w:val="00043011"/>
    <w:rsid w:val="00043119"/>
    <w:rsid w:val="00043179"/>
    <w:rsid w:val="00043295"/>
    <w:rsid w:val="00043547"/>
    <w:rsid w:val="00043AE6"/>
    <w:rsid w:val="00043B58"/>
    <w:rsid w:val="00043C9F"/>
    <w:rsid w:val="00043CB6"/>
    <w:rsid w:val="00043D45"/>
    <w:rsid w:val="00043EA8"/>
    <w:rsid w:val="000440F0"/>
    <w:rsid w:val="000441AC"/>
    <w:rsid w:val="000445D3"/>
    <w:rsid w:val="00044809"/>
    <w:rsid w:val="0004497E"/>
    <w:rsid w:val="000449E0"/>
    <w:rsid w:val="00044A6D"/>
    <w:rsid w:val="00044E16"/>
    <w:rsid w:val="0004506B"/>
    <w:rsid w:val="00045302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E9D"/>
    <w:rsid w:val="00046F75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ADF"/>
    <w:rsid w:val="00047B49"/>
    <w:rsid w:val="00047C30"/>
    <w:rsid w:val="00047DAF"/>
    <w:rsid w:val="000500AB"/>
    <w:rsid w:val="00050351"/>
    <w:rsid w:val="0005036D"/>
    <w:rsid w:val="000504F2"/>
    <w:rsid w:val="0005055D"/>
    <w:rsid w:val="000507FE"/>
    <w:rsid w:val="00050971"/>
    <w:rsid w:val="00050995"/>
    <w:rsid w:val="00050C32"/>
    <w:rsid w:val="00050CEF"/>
    <w:rsid w:val="00050EB1"/>
    <w:rsid w:val="00050F61"/>
    <w:rsid w:val="0005107F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903"/>
    <w:rsid w:val="00051B33"/>
    <w:rsid w:val="00051DA9"/>
    <w:rsid w:val="00051E7F"/>
    <w:rsid w:val="00051FC1"/>
    <w:rsid w:val="00051FC8"/>
    <w:rsid w:val="000521BB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3EB"/>
    <w:rsid w:val="0005352E"/>
    <w:rsid w:val="0005362F"/>
    <w:rsid w:val="00053780"/>
    <w:rsid w:val="000539E6"/>
    <w:rsid w:val="00053F56"/>
    <w:rsid w:val="0005454F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77"/>
    <w:rsid w:val="000564DB"/>
    <w:rsid w:val="0005690A"/>
    <w:rsid w:val="00056A52"/>
    <w:rsid w:val="00056C1A"/>
    <w:rsid w:val="00056DB5"/>
    <w:rsid w:val="00056E97"/>
    <w:rsid w:val="00057084"/>
    <w:rsid w:val="000570EC"/>
    <w:rsid w:val="00057102"/>
    <w:rsid w:val="000572FD"/>
    <w:rsid w:val="00057848"/>
    <w:rsid w:val="00057DAA"/>
    <w:rsid w:val="00060038"/>
    <w:rsid w:val="000603FD"/>
    <w:rsid w:val="00060431"/>
    <w:rsid w:val="000604F6"/>
    <w:rsid w:val="000607AC"/>
    <w:rsid w:val="00060B09"/>
    <w:rsid w:val="00060CB6"/>
    <w:rsid w:val="00060EAF"/>
    <w:rsid w:val="00061067"/>
    <w:rsid w:val="0006144D"/>
    <w:rsid w:val="0006162C"/>
    <w:rsid w:val="000618AB"/>
    <w:rsid w:val="000618DF"/>
    <w:rsid w:val="0006193A"/>
    <w:rsid w:val="00061A08"/>
    <w:rsid w:val="00061BDA"/>
    <w:rsid w:val="00061D18"/>
    <w:rsid w:val="00062010"/>
    <w:rsid w:val="00062214"/>
    <w:rsid w:val="0006236F"/>
    <w:rsid w:val="00062517"/>
    <w:rsid w:val="00062AD2"/>
    <w:rsid w:val="00062E20"/>
    <w:rsid w:val="0006322A"/>
    <w:rsid w:val="00063625"/>
    <w:rsid w:val="00063857"/>
    <w:rsid w:val="0006385D"/>
    <w:rsid w:val="00063951"/>
    <w:rsid w:val="00063F31"/>
    <w:rsid w:val="00064138"/>
    <w:rsid w:val="00064564"/>
    <w:rsid w:val="00064A10"/>
    <w:rsid w:val="00064DEA"/>
    <w:rsid w:val="00065020"/>
    <w:rsid w:val="00065290"/>
    <w:rsid w:val="00065359"/>
    <w:rsid w:val="0006562E"/>
    <w:rsid w:val="000656B1"/>
    <w:rsid w:val="00065E44"/>
    <w:rsid w:val="0006601B"/>
    <w:rsid w:val="000662E7"/>
    <w:rsid w:val="000664BF"/>
    <w:rsid w:val="00066560"/>
    <w:rsid w:val="0006659C"/>
    <w:rsid w:val="00066A48"/>
    <w:rsid w:val="00066B2A"/>
    <w:rsid w:val="00066C1F"/>
    <w:rsid w:val="0006705C"/>
    <w:rsid w:val="00067076"/>
    <w:rsid w:val="00067234"/>
    <w:rsid w:val="00067371"/>
    <w:rsid w:val="000674F0"/>
    <w:rsid w:val="000675AF"/>
    <w:rsid w:val="0006784C"/>
    <w:rsid w:val="00067BD3"/>
    <w:rsid w:val="00067EBE"/>
    <w:rsid w:val="0007016F"/>
    <w:rsid w:val="000706F9"/>
    <w:rsid w:val="0007099B"/>
    <w:rsid w:val="00070CB7"/>
    <w:rsid w:val="00070CE8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DCA"/>
    <w:rsid w:val="00071FD4"/>
    <w:rsid w:val="00072022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B8E"/>
    <w:rsid w:val="00073D8C"/>
    <w:rsid w:val="00073F88"/>
    <w:rsid w:val="0007406C"/>
    <w:rsid w:val="000741F8"/>
    <w:rsid w:val="00074323"/>
    <w:rsid w:val="000743F4"/>
    <w:rsid w:val="0007440B"/>
    <w:rsid w:val="0007443B"/>
    <w:rsid w:val="000745A7"/>
    <w:rsid w:val="00074981"/>
    <w:rsid w:val="00074A4B"/>
    <w:rsid w:val="0007511E"/>
    <w:rsid w:val="000751AB"/>
    <w:rsid w:val="000751F3"/>
    <w:rsid w:val="000753D4"/>
    <w:rsid w:val="00075500"/>
    <w:rsid w:val="00075869"/>
    <w:rsid w:val="00075A3E"/>
    <w:rsid w:val="00075D62"/>
    <w:rsid w:val="00075ECB"/>
    <w:rsid w:val="00076141"/>
    <w:rsid w:val="000761E6"/>
    <w:rsid w:val="000761EC"/>
    <w:rsid w:val="0007626F"/>
    <w:rsid w:val="0007627E"/>
    <w:rsid w:val="000762A0"/>
    <w:rsid w:val="00076449"/>
    <w:rsid w:val="000764AC"/>
    <w:rsid w:val="000764B8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8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9AF"/>
    <w:rsid w:val="00081A26"/>
    <w:rsid w:val="00081A5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2FFB"/>
    <w:rsid w:val="00083266"/>
    <w:rsid w:val="000833D7"/>
    <w:rsid w:val="000834D2"/>
    <w:rsid w:val="000834DD"/>
    <w:rsid w:val="0008386D"/>
    <w:rsid w:val="00083875"/>
    <w:rsid w:val="00083DFB"/>
    <w:rsid w:val="00083DFC"/>
    <w:rsid w:val="00083FAD"/>
    <w:rsid w:val="00083FDC"/>
    <w:rsid w:val="0008425E"/>
    <w:rsid w:val="00084300"/>
    <w:rsid w:val="00084631"/>
    <w:rsid w:val="0008472A"/>
    <w:rsid w:val="0008489A"/>
    <w:rsid w:val="00084F42"/>
    <w:rsid w:val="00084FB4"/>
    <w:rsid w:val="000851CA"/>
    <w:rsid w:val="0008521D"/>
    <w:rsid w:val="000852AB"/>
    <w:rsid w:val="0008531D"/>
    <w:rsid w:val="0008533F"/>
    <w:rsid w:val="000853FC"/>
    <w:rsid w:val="0008560A"/>
    <w:rsid w:val="00085A49"/>
    <w:rsid w:val="00085A86"/>
    <w:rsid w:val="00085B9E"/>
    <w:rsid w:val="00085BE3"/>
    <w:rsid w:val="00085E1F"/>
    <w:rsid w:val="00086373"/>
    <w:rsid w:val="0008663A"/>
    <w:rsid w:val="0008664E"/>
    <w:rsid w:val="000867A1"/>
    <w:rsid w:val="00086899"/>
    <w:rsid w:val="000868FF"/>
    <w:rsid w:val="00086921"/>
    <w:rsid w:val="00086A3F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7ED"/>
    <w:rsid w:val="00090A6D"/>
    <w:rsid w:val="00090C14"/>
    <w:rsid w:val="00090DA9"/>
    <w:rsid w:val="00090E47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B7B"/>
    <w:rsid w:val="00091DA3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C30"/>
    <w:rsid w:val="00092EDD"/>
    <w:rsid w:val="00092FF3"/>
    <w:rsid w:val="0009306A"/>
    <w:rsid w:val="00093130"/>
    <w:rsid w:val="00093269"/>
    <w:rsid w:val="00093883"/>
    <w:rsid w:val="000938CB"/>
    <w:rsid w:val="00093948"/>
    <w:rsid w:val="00093ABB"/>
    <w:rsid w:val="00093B9E"/>
    <w:rsid w:val="00093E2D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4F56"/>
    <w:rsid w:val="000951B5"/>
    <w:rsid w:val="000954B8"/>
    <w:rsid w:val="00095753"/>
    <w:rsid w:val="000959B0"/>
    <w:rsid w:val="00095AFE"/>
    <w:rsid w:val="00095BF4"/>
    <w:rsid w:val="00095CBB"/>
    <w:rsid w:val="00095DC5"/>
    <w:rsid w:val="000963BA"/>
    <w:rsid w:val="0009641D"/>
    <w:rsid w:val="00096796"/>
    <w:rsid w:val="00096B0F"/>
    <w:rsid w:val="00096E5E"/>
    <w:rsid w:val="00096FB6"/>
    <w:rsid w:val="00097044"/>
    <w:rsid w:val="0009707A"/>
    <w:rsid w:val="00097183"/>
    <w:rsid w:val="000974D9"/>
    <w:rsid w:val="000976A3"/>
    <w:rsid w:val="00097920"/>
    <w:rsid w:val="00097977"/>
    <w:rsid w:val="00097A04"/>
    <w:rsid w:val="00097A97"/>
    <w:rsid w:val="00097B71"/>
    <w:rsid w:val="00097BE7"/>
    <w:rsid w:val="00097C4B"/>
    <w:rsid w:val="000A006A"/>
    <w:rsid w:val="000A04D4"/>
    <w:rsid w:val="000A0878"/>
    <w:rsid w:val="000A0896"/>
    <w:rsid w:val="000A0CD0"/>
    <w:rsid w:val="000A0D0F"/>
    <w:rsid w:val="000A0E37"/>
    <w:rsid w:val="000A10BE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1F01"/>
    <w:rsid w:val="000A20D1"/>
    <w:rsid w:val="000A23AD"/>
    <w:rsid w:val="000A25D2"/>
    <w:rsid w:val="000A2871"/>
    <w:rsid w:val="000A28E0"/>
    <w:rsid w:val="000A2A02"/>
    <w:rsid w:val="000A2A6F"/>
    <w:rsid w:val="000A2B30"/>
    <w:rsid w:val="000A2C3A"/>
    <w:rsid w:val="000A2CC0"/>
    <w:rsid w:val="000A2DD3"/>
    <w:rsid w:val="000A2DEC"/>
    <w:rsid w:val="000A2E2F"/>
    <w:rsid w:val="000A2EDA"/>
    <w:rsid w:val="000A3090"/>
    <w:rsid w:val="000A3136"/>
    <w:rsid w:val="000A3163"/>
    <w:rsid w:val="000A3191"/>
    <w:rsid w:val="000A31B1"/>
    <w:rsid w:val="000A34C0"/>
    <w:rsid w:val="000A3897"/>
    <w:rsid w:val="000A390C"/>
    <w:rsid w:val="000A3B69"/>
    <w:rsid w:val="000A3C25"/>
    <w:rsid w:val="000A4083"/>
    <w:rsid w:val="000A4222"/>
    <w:rsid w:val="000A4494"/>
    <w:rsid w:val="000A44EF"/>
    <w:rsid w:val="000A4B75"/>
    <w:rsid w:val="000A4C01"/>
    <w:rsid w:val="000A4F74"/>
    <w:rsid w:val="000A5066"/>
    <w:rsid w:val="000A50BC"/>
    <w:rsid w:val="000A517B"/>
    <w:rsid w:val="000A5587"/>
    <w:rsid w:val="000A5812"/>
    <w:rsid w:val="000A58EE"/>
    <w:rsid w:val="000A5A30"/>
    <w:rsid w:val="000A5D3B"/>
    <w:rsid w:val="000A5E3A"/>
    <w:rsid w:val="000A5EC6"/>
    <w:rsid w:val="000A6036"/>
    <w:rsid w:val="000A61AC"/>
    <w:rsid w:val="000A6333"/>
    <w:rsid w:val="000A676A"/>
    <w:rsid w:val="000A6BCB"/>
    <w:rsid w:val="000A6EF1"/>
    <w:rsid w:val="000A71F1"/>
    <w:rsid w:val="000A72A6"/>
    <w:rsid w:val="000A730B"/>
    <w:rsid w:val="000A760A"/>
    <w:rsid w:val="000A761C"/>
    <w:rsid w:val="000A7669"/>
    <w:rsid w:val="000A770A"/>
    <w:rsid w:val="000A7A4E"/>
    <w:rsid w:val="000A7BE8"/>
    <w:rsid w:val="000A7C96"/>
    <w:rsid w:val="000A7D08"/>
    <w:rsid w:val="000B0262"/>
    <w:rsid w:val="000B0502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90C"/>
    <w:rsid w:val="000B1C3D"/>
    <w:rsid w:val="000B1CAB"/>
    <w:rsid w:val="000B2071"/>
    <w:rsid w:val="000B20E5"/>
    <w:rsid w:val="000B2254"/>
    <w:rsid w:val="000B238C"/>
    <w:rsid w:val="000B27D3"/>
    <w:rsid w:val="000B2878"/>
    <w:rsid w:val="000B295E"/>
    <w:rsid w:val="000B2A8E"/>
    <w:rsid w:val="000B2E84"/>
    <w:rsid w:val="000B3121"/>
    <w:rsid w:val="000B325F"/>
    <w:rsid w:val="000B33EA"/>
    <w:rsid w:val="000B37E4"/>
    <w:rsid w:val="000B3887"/>
    <w:rsid w:val="000B3BE3"/>
    <w:rsid w:val="000B3D8B"/>
    <w:rsid w:val="000B3EA9"/>
    <w:rsid w:val="000B3FD3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68F"/>
    <w:rsid w:val="000B5715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1DE"/>
    <w:rsid w:val="000B62CD"/>
    <w:rsid w:val="000B639A"/>
    <w:rsid w:val="000B665A"/>
    <w:rsid w:val="000B6747"/>
    <w:rsid w:val="000B6A8D"/>
    <w:rsid w:val="000B6AF6"/>
    <w:rsid w:val="000B6E3F"/>
    <w:rsid w:val="000B6E87"/>
    <w:rsid w:val="000B6FA8"/>
    <w:rsid w:val="000B7105"/>
    <w:rsid w:val="000B7291"/>
    <w:rsid w:val="000B7506"/>
    <w:rsid w:val="000B78C3"/>
    <w:rsid w:val="000B79E8"/>
    <w:rsid w:val="000B7B12"/>
    <w:rsid w:val="000B7E3D"/>
    <w:rsid w:val="000B7F05"/>
    <w:rsid w:val="000B7F40"/>
    <w:rsid w:val="000C011C"/>
    <w:rsid w:val="000C029A"/>
    <w:rsid w:val="000C0372"/>
    <w:rsid w:val="000C0575"/>
    <w:rsid w:val="000C057E"/>
    <w:rsid w:val="000C05A3"/>
    <w:rsid w:val="000C07AF"/>
    <w:rsid w:val="000C07F2"/>
    <w:rsid w:val="000C0A98"/>
    <w:rsid w:val="000C0AE8"/>
    <w:rsid w:val="000C0CAE"/>
    <w:rsid w:val="000C0DB6"/>
    <w:rsid w:val="000C0E24"/>
    <w:rsid w:val="000C0EF1"/>
    <w:rsid w:val="000C12D1"/>
    <w:rsid w:val="000C170D"/>
    <w:rsid w:val="000C175F"/>
    <w:rsid w:val="000C1987"/>
    <w:rsid w:val="000C198A"/>
    <w:rsid w:val="000C1B57"/>
    <w:rsid w:val="000C28A5"/>
    <w:rsid w:val="000C2A0E"/>
    <w:rsid w:val="000C2D20"/>
    <w:rsid w:val="000C2DDC"/>
    <w:rsid w:val="000C2DF2"/>
    <w:rsid w:val="000C2F5C"/>
    <w:rsid w:val="000C30F4"/>
    <w:rsid w:val="000C3111"/>
    <w:rsid w:val="000C319A"/>
    <w:rsid w:val="000C32E0"/>
    <w:rsid w:val="000C337F"/>
    <w:rsid w:val="000C33FE"/>
    <w:rsid w:val="000C37C1"/>
    <w:rsid w:val="000C3959"/>
    <w:rsid w:val="000C39F9"/>
    <w:rsid w:val="000C3C78"/>
    <w:rsid w:val="000C3D7F"/>
    <w:rsid w:val="000C3F95"/>
    <w:rsid w:val="000C3FCC"/>
    <w:rsid w:val="000C42C6"/>
    <w:rsid w:val="000C4541"/>
    <w:rsid w:val="000C463E"/>
    <w:rsid w:val="000C4934"/>
    <w:rsid w:val="000C4C99"/>
    <w:rsid w:val="000C4FD7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9ED"/>
    <w:rsid w:val="000C6A7C"/>
    <w:rsid w:val="000C6F5E"/>
    <w:rsid w:val="000C72C5"/>
    <w:rsid w:val="000C7453"/>
    <w:rsid w:val="000C75A7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0DA"/>
    <w:rsid w:val="000D022F"/>
    <w:rsid w:val="000D03D5"/>
    <w:rsid w:val="000D045F"/>
    <w:rsid w:val="000D0550"/>
    <w:rsid w:val="000D061B"/>
    <w:rsid w:val="000D06FF"/>
    <w:rsid w:val="000D0A86"/>
    <w:rsid w:val="000D0B59"/>
    <w:rsid w:val="000D0B68"/>
    <w:rsid w:val="000D0C15"/>
    <w:rsid w:val="000D0C69"/>
    <w:rsid w:val="000D0D2C"/>
    <w:rsid w:val="000D10B7"/>
    <w:rsid w:val="000D1347"/>
    <w:rsid w:val="000D1492"/>
    <w:rsid w:val="000D17AF"/>
    <w:rsid w:val="000D1961"/>
    <w:rsid w:val="000D19B7"/>
    <w:rsid w:val="000D19BB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1C1"/>
    <w:rsid w:val="000D365E"/>
    <w:rsid w:val="000D37BB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42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49E"/>
    <w:rsid w:val="000D763B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9DD"/>
    <w:rsid w:val="000E0A77"/>
    <w:rsid w:val="000E0A89"/>
    <w:rsid w:val="000E0B36"/>
    <w:rsid w:val="000E0BD6"/>
    <w:rsid w:val="000E0D11"/>
    <w:rsid w:val="000E0D37"/>
    <w:rsid w:val="000E0D6F"/>
    <w:rsid w:val="000E0E63"/>
    <w:rsid w:val="000E1205"/>
    <w:rsid w:val="000E12BA"/>
    <w:rsid w:val="000E1440"/>
    <w:rsid w:val="000E17C1"/>
    <w:rsid w:val="000E1BA4"/>
    <w:rsid w:val="000E1CF8"/>
    <w:rsid w:val="000E1E42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3B2"/>
    <w:rsid w:val="000E3B46"/>
    <w:rsid w:val="000E3B9F"/>
    <w:rsid w:val="000E40ED"/>
    <w:rsid w:val="000E40F1"/>
    <w:rsid w:val="000E40FD"/>
    <w:rsid w:val="000E43F8"/>
    <w:rsid w:val="000E498F"/>
    <w:rsid w:val="000E4B92"/>
    <w:rsid w:val="000E4CBF"/>
    <w:rsid w:val="000E4E42"/>
    <w:rsid w:val="000E4EBE"/>
    <w:rsid w:val="000E502B"/>
    <w:rsid w:val="000E5231"/>
    <w:rsid w:val="000E5314"/>
    <w:rsid w:val="000E5325"/>
    <w:rsid w:val="000E5468"/>
    <w:rsid w:val="000E55D8"/>
    <w:rsid w:val="000E57BE"/>
    <w:rsid w:val="000E5F74"/>
    <w:rsid w:val="000E6046"/>
    <w:rsid w:val="000E607E"/>
    <w:rsid w:val="000E616A"/>
    <w:rsid w:val="000E62E7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B5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3E"/>
    <w:rsid w:val="000F186D"/>
    <w:rsid w:val="000F1932"/>
    <w:rsid w:val="000F19D8"/>
    <w:rsid w:val="000F1A36"/>
    <w:rsid w:val="000F1D86"/>
    <w:rsid w:val="000F1FAD"/>
    <w:rsid w:val="000F22F6"/>
    <w:rsid w:val="000F23BF"/>
    <w:rsid w:val="000F245F"/>
    <w:rsid w:val="000F27A8"/>
    <w:rsid w:val="000F287F"/>
    <w:rsid w:val="000F2A32"/>
    <w:rsid w:val="000F2BDB"/>
    <w:rsid w:val="000F2D07"/>
    <w:rsid w:val="000F2E58"/>
    <w:rsid w:val="000F3232"/>
    <w:rsid w:val="000F3318"/>
    <w:rsid w:val="000F3466"/>
    <w:rsid w:val="000F368F"/>
    <w:rsid w:val="000F380E"/>
    <w:rsid w:val="000F3890"/>
    <w:rsid w:val="000F39B4"/>
    <w:rsid w:val="000F3ADB"/>
    <w:rsid w:val="000F3F2B"/>
    <w:rsid w:val="000F3F34"/>
    <w:rsid w:val="000F4012"/>
    <w:rsid w:val="000F42A5"/>
    <w:rsid w:val="000F4366"/>
    <w:rsid w:val="000F453F"/>
    <w:rsid w:val="000F45A6"/>
    <w:rsid w:val="000F464B"/>
    <w:rsid w:val="000F47E4"/>
    <w:rsid w:val="000F488C"/>
    <w:rsid w:val="000F49BE"/>
    <w:rsid w:val="000F49C0"/>
    <w:rsid w:val="000F4D4A"/>
    <w:rsid w:val="000F4D6C"/>
    <w:rsid w:val="000F53CA"/>
    <w:rsid w:val="000F5EC0"/>
    <w:rsid w:val="000F613D"/>
    <w:rsid w:val="000F658F"/>
    <w:rsid w:val="000F676E"/>
    <w:rsid w:val="000F677C"/>
    <w:rsid w:val="000F6788"/>
    <w:rsid w:val="000F6881"/>
    <w:rsid w:val="000F69B5"/>
    <w:rsid w:val="000F69BB"/>
    <w:rsid w:val="000F69BC"/>
    <w:rsid w:val="000F6B2A"/>
    <w:rsid w:val="000F6BF2"/>
    <w:rsid w:val="000F7050"/>
    <w:rsid w:val="000F712F"/>
    <w:rsid w:val="000F71E8"/>
    <w:rsid w:val="000F7612"/>
    <w:rsid w:val="000F77BF"/>
    <w:rsid w:val="000F7B70"/>
    <w:rsid w:val="000F7DDA"/>
    <w:rsid w:val="00100030"/>
    <w:rsid w:val="0010024B"/>
    <w:rsid w:val="001003B1"/>
    <w:rsid w:val="00100423"/>
    <w:rsid w:val="001006E7"/>
    <w:rsid w:val="00100A0E"/>
    <w:rsid w:val="00100ADB"/>
    <w:rsid w:val="00100BB5"/>
    <w:rsid w:val="00100C3C"/>
    <w:rsid w:val="00100D04"/>
    <w:rsid w:val="00100D99"/>
    <w:rsid w:val="00100F35"/>
    <w:rsid w:val="0010133B"/>
    <w:rsid w:val="00101474"/>
    <w:rsid w:val="0010199E"/>
    <w:rsid w:val="00101A01"/>
    <w:rsid w:val="00101A3E"/>
    <w:rsid w:val="00101C18"/>
    <w:rsid w:val="00101C56"/>
    <w:rsid w:val="00101D19"/>
    <w:rsid w:val="00101DA5"/>
    <w:rsid w:val="00101F01"/>
    <w:rsid w:val="001020E4"/>
    <w:rsid w:val="001020E5"/>
    <w:rsid w:val="0010280D"/>
    <w:rsid w:val="0010298D"/>
    <w:rsid w:val="00103043"/>
    <w:rsid w:val="001030D2"/>
    <w:rsid w:val="00103169"/>
    <w:rsid w:val="00103625"/>
    <w:rsid w:val="00103626"/>
    <w:rsid w:val="00103719"/>
    <w:rsid w:val="00103ADB"/>
    <w:rsid w:val="00103C9B"/>
    <w:rsid w:val="00103E82"/>
    <w:rsid w:val="00103F88"/>
    <w:rsid w:val="0010434C"/>
    <w:rsid w:val="0010442F"/>
    <w:rsid w:val="0010451A"/>
    <w:rsid w:val="0010461E"/>
    <w:rsid w:val="001046DD"/>
    <w:rsid w:val="0010484B"/>
    <w:rsid w:val="00104ACF"/>
    <w:rsid w:val="00104C7E"/>
    <w:rsid w:val="00105023"/>
    <w:rsid w:val="001050AE"/>
    <w:rsid w:val="00105264"/>
    <w:rsid w:val="00105641"/>
    <w:rsid w:val="001056DC"/>
    <w:rsid w:val="001057D1"/>
    <w:rsid w:val="001058EC"/>
    <w:rsid w:val="00105949"/>
    <w:rsid w:val="00105CCC"/>
    <w:rsid w:val="0010619D"/>
    <w:rsid w:val="00106233"/>
    <w:rsid w:val="001063B9"/>
    <w:rsid w:val="001067F9"/>
    <w:rsid w:val="001069CB"/>
    <w:rsid w:val="00106D1A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224"/>
    <w:rsid w:val="00110337"/>
    <w:rsid w:val="001103DF"/>
    <w:rsid w:val="00110454"/>
    <w:rsid w:val="00110470"/>
    <w:rsid w:val="00110A19"/>
    <w:rsid w:val="00110DD5"/>
    <w:rsid w:val="00110E96"/>
    <w:rsid w:val="00111181"/>
    <w:rsid w:val="0011132E"/>
    <w:rsid w:val="0011138D"/>
    <w:rsid w:val="001116DC"/>
    <w:rsid w:val="001117F2"/>
    <w:rsid w:val="00111AB5"/>
    <w:rsid w:val="00111BAD"/>
    <w:rsid w:val="00111CBE"/>
    <w:rsid w:val="00111F08"/>
    <w:rsid w:val="00111F4D"/>
    <w:rsid w:val="001123F7"/>
    <w:rsid w:val="0011246A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3FB1"/>
    <w:rsid w:val="0011420D"/>
    <w:rsid w:val="0011425F"/>
    <w:rsid w:val="00114394"/>
    <w:rsid w:val="001147DB"/>
    <w:rsid w:val="00114AF6"/>
    <w:rsid w:val="00114CC5"/>
    <w:rsid w:val="00114D3F"/>
    <w:rsid w:val="00114D6B"/>
    <w:rsid w:val="00114D8E"/>
    <w:rsid w:val="00114DD8"/>
    <w:rsid w:val="00115228"/>
    <w:rsid w:val="0011541B"/>
    <w:rsid w:val="0011597A"/>
    <w:rsid w:val="00115C20"/>
    <w:rsid w:val="00116472"/>
    <w:rsid w:val="00116498"/>
    <w:rsid w:val="001167C1"/>
    <w:rsid w:val="00116B27"/>
    <w:rsid w:val="00116C05"/>
    <w:rsid w:val="00116C11"/>
    <w:rsid w:val="00116C16"/>
    <w:rsid w:val="00116DD8"/>
    <w:rsid w:val="00116E40"/>
    <w:rsid w:val="0011703F"/>
    <w:rsid w:val="001170F3"/>
    <w:rsid w:val="00117285"/>
    <w:rsid w:val="001172B6"/>
    <w:rsid w:val="0011755B"/>
    <w:rsid w:val="00117627"/>
    <w:rsid w:val="001176FE"/>
    <w:rsid w:val="00117B17"/>
    <w:rsid w:val="00117BAE"/>
    <w:rsid w:val="00117EC8"/>
    <w:rsid w:val="0012002F"/>
    <w:rsid w:val="00120194"/>
    <w:rsid w:val="00120245"/>
    <w:rsid w:val="001204BC"/>
    <w:rsid w:val="001207AD"/>
    <w:rsid w:val="001208AA"/>
    <w:rsid w:val="001208CA"/>
    <w:rsid w:val="00120957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033"/>
    <w:rsid w:val="0012232C"/>
    <w:rsid w:val="00122478"/>
    <w:rsid w:val="00122A66"/>
    <w:rsid w:val="00122A8B"/>
    <w:rsid w:val="00122DDF"/>
    <w:rsid w:val="00122F78"/>
    <w:rsid w:val="00122F8B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0B9"/>
    <w:rsid w:val="00124712"/>
    <w:rsid w:val="00124890"/>
    <w:rsid w:val="00124B6A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2E5"/>
    <w:rsid w:val="00126735"/>
    <w:rsid w:val="001268D0"/>
    <w:rsid w:val="00126B11"/>
    <w:rsid w:val="00126C4C"/>
    <w:rsid w:val="00126CAC"/>
    <w:rsid w:val="00126D9C"/>
    <w:rsid w:val="00126F04"/>
    <w:rsid w:val="00126F08"/>
    <w:rsid w:val="00126F0A"/>
    <w:rsid w:val="00127119"/>
    <w:rsid w:val="001271BA"/>
    <w:rsid w:val="00127680"/>
    <w:rsid w:val="00127807"/>
    <w:rsid w:val="00127817"/>
    <w:rsid w:val="00127D5F"/>
    <w:rsid w:val="00127DBD"/>
    <w:rsid w:val="001300D8"/>
    <w:rsid w:val="00130213"/>
    <w:rsid w:val="0013025C"/>
    <w:rsid w:val="0013037B"/>
    <w:rsid w:val="00130427"/>
    <w:rsid w:val="00130653"/>
    <w:rsid w:val="00130698"/>
    <w:rsid w:val="00130844"/>
    <w:rsid w:val="001308ED"/>
    <w:rsid w:val="00130A56"/>
    <w:rsid w:val="00130BFF"/>
    <w:rsid w:val="00130C2A"/>
    <w:rsid w:val="00131807"/>
    <w:rsid w:val="0013195C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C"/>
    <w:rsid w:val="001338CF"/>
    <w:rsid w:val="00133A26"/>
    <w:rsid w:val="00133DD6"/>
    <w:rsid w:val="00133EE7"/>
    <w:rsid w:val="00133FA4"/>
    <w:rsid w:val="0013428D"/>
    <w:rsid w:val="00134518"/>
    <w:rsid w:val="001345D9"/>
    <w:rsid w:val="001347C8"/>
    <w:rsid w:val="00134ABA"/>
    <w:rsid w:val="00134CE8"/>
    <w:rsid w:val="00134D1C"/>
    <w:rsid w:val="00135097"/>
    <w:rsid w:val="00135114"/>
    <w:rsid w:val="00135217"/>
    <w:rsid w:val="00135295"/>
    <w:rsid w:val="001355F5"/>
    <w:rsid w:val="00135836"/>
    <w:rsid w:val="00135A68"/>
    <w:rsid w:val="00135B4C"/>
    <w:rsid w:val="00135EE0"/>
    <w:rsid w:val="00135FDB"/>
    <w:rsid w:val="00135FDC"/>
    <w:rsid w:val="0013604D"/>
    <w:rsid w:val="0013608A"/>
    <w:rsid w:val="001360DD"/>
    <w:rsid w:val="00136284"/>
    <w:rsid w:val="001364F0"/>
    <w:rsid w:val="00136628"/>
    <w:rsid w:val="00136B7C"/>
    <w:rsid w:val="00136CF3"/>
    <w:rsid w:val="00136D09"/>
    <w:rsid w:val="00136F4F"/>
    <w:rsid w:val="00137032"/>
    <w:rsid w:val="0013719F"/>
    <w:rsid w:val="001371DC"/>
    <w:rsid w:val="0013726C"/>
    <w:rsid w:val="001372EF"/>
    <w:rsid w:val="0013732D"/>
    <w:rsid w:val="00137456"/>
    <w:rsid w:val="001374A5"/>
    <w:rsid w:val="001376CE"/>
    <w:rsid w:val="001377B4"/>
    <w:rsid w:val="00137B29"/>
    <w:rsid w:val="00137BD2"/>
    <w:rsid w:val="00137E8F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EAF"/>
    <w:rsid w:val="00140F0D"/>
    <w:rsid w:val="001411D7"/>
    <w:rsid w:val="001412BC"/>
    <w:rsid w:val="0014139B"/>
    <w:rsid w:val="001416D1"/>
    <w:rsid w:val="00141850"/>
    <w:rsid w:val="00141A64"/>
    <w:rsid w:val="00141C77"/>
    <w:rsid w:val="00141DDA"/>
    <w:rsid w:val="00141F2E"/>
    <w:rsid w:val="00141FC0"/>
    <w:rsid w:val="0014202B"/>
    <w:rsid w:val="001421F3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546"/>
    <w:rsid w:val="00143682"/>
    <w:rsid w:val="00143805"/>
    <w:rsid w:val="0014410A"/>
    <w:rsid w:val="001441B4"/>
    <w:rsid w:val="0014423A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4B"/>
    <w:rsid w:val="001457F2"/>
    <w:rsid w:val="00145855"/>
    <w:rsid w:val="00145CE2"/>
    <w:rsid w:val="00145D83"/>
    <w:rsid w:val="00145DF9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E18"/>
    <w:rsid w:val="00146E32"/>
    <w:rsid w:val="00146FFB"/>
    <w:rsid w:val="001471EE"/>
    <w:rsid w:val="001473FB"/>
    <w:rsid w:val="00147551"/>
    <w:rsid w:val="001477B3"/>
    <w:rsid w:val="0014790A"/>
    <w:rsid w:val="00147A24"/>
    <w:rsid w:val="00147A7A"/>
    <w:rsid w:val="00147E9F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5FF"/>
    <w:rsid w:val="0015160B"/>
    <w:rsid w:val="001517F7"/>
    <w:rsid w:val="001519FA"/>
    <w:rsid w:val="00151D4A"/>
    <w:rsid w:val="00151EB2"/>
    <w:rsid w:val="00151F07"/>
    <w:rsid w:val="001522DF"/>
    <w:rsid w:val="001524B5"/>
    <w:rsid w:val="001524BB"/>
    <w:rsid w:val="00152699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39BE"/>
    <w:rsid w:val="00154136"/>
    <w:rsid w:val="0015441C"/>
    <w:rsid w:val="00154781"/>
    <w:rsid w:val="00154818"/>
    <w:rsid w:val="0015491C"/>
    <w:rsid w:val="00154B06"/>
    <w:rsid w:val="00154B84"/>
    <w:rsid w:val="00154DEC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4D2"/>
    <w:rsid w:val="001566D2"/>
    <w:rsid w:val="00156D47"/>
    <w:rsid w:val="001570A7"/>
    <w:rsid w:val="001571B9"/>
    <w:rsid w:val="001573B6"/>
    <w:rsid w:val="001573C2"/>
    <w:rsid w:val="00157892"/>
    <w:rsid w:val="0015790E"/>
    <w:rsid w:val="00157D53"/>
    <w:rsid w:val="00157E4A"/>
    <w:rsid w:val="00157EF6"/>
    <w:rsid w:val="00157F00"/>
    <w:rsid w:val="00157F05"/>
    <w:rsid w:val="0016023A"/>
    <w:rsid w:val="001602DA"/>
    <w:rsid w:val="0016059F"/>
    <w:rsid w:val="00160613"/>
    <w:rsid w:val="001606CB"/>
    <w:rsid w:val="00160731"/>
    <w:rsid w:val="00160D50"/>
    <w:rsid w:val="00161019"/>
    <w:rsid w:val="00161166"/>
    <w:rsid w:val="00161449"/>
    <w:rsid w:val="00161572"/>
    <w:rsid w:val="00161578"/>
    <w:rsid w:val="0016165F"/>
    <w:rsid w:val="00161DAF"/>
    <w:rsid w:val="00161F40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297"/>
    <w:rsid w:val="00163335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767"/>
    <w:rsid w:val="001649CC"/>
    <w:rsid w:val="00164A4F"/>
    <w:rsid w:val="00164CE7"/>
    <w:rsid w:val="00165127"/>
    <w:rsid w:val="00165198"/>
    <w:rsid w:val="00165222"/>
    <w:rsid w:val="00165249"/>
    <w:rsid w:val="001653A6"/>
    <w:rsid w:val="001659B1"/>
    <w:rsid w:val="00165B65"/>
    <w:rsid w:val="00165BE4"/>
    <w:rsid w:val="00165ED8"/>
    <w:rsid w:val="00166067"/>
    <w:rsid w:val="00166147"/>
    <w:rsid w:val="0016629B"/>
    <w:rsid w:val="00166774"/>
    <w:rsid w:val="00166C66"/>
    <w:rsid w:val="00166F5F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0B8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9D3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8F"/>
    <w:rsid w:val="00172EAC"/>
    <w:rsid w:val="00172EBB"/>
    <w:rsid w:val="00172F90"/>
    <w:rsid w:val="00173142"/>
    <w:rsid w:val="00173350"/>
    <w:rsid w:val="0017343F"/>
    <w:rsid w:val="001736B5"/>
    <w:rsid w:val="00173B14"/>
    <w:rsid w:val="00173BD7"/>
    <w:rsid w:val="00173C75"/>
    <w:rsid w:val="00173D6B"/>
    <w:rsid w:val="00174028"/>
    <w:rsid w:val="0017417A"/>
    <w:rsid w:val="00174469"/>
    <w:rsid w:val="00174545"/>
    <w:rsid w:val="00174B5F"/>
    <w:rsid w:val="00174B96"/>
    <w:rsid w:val="00174BA4"/>
    <w:rsid w:val="00175139"/>
    <w:rsid w:val="00175229"/>
    <w:rsid w:val="0017531E"/>
    <w:rsid w:val="00175372"/>
    <w:rsid w:val="001753BB"/>
    <w:rsid w:val="0017560E"/>
    <w:rsid w:val="00175A00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07D2"/>
    <w:rsid w:val="001808F0"/>
    <w:rsid w:val="0018101E"/>
    <w:rsid w:val="001810AA"/>
    <w:rsid w:val="00181205"/>
    <w:rsid w:val="001813E2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0C7"/>
    <w:rsid w:val="00183169"/>
    <w:rsid w:val="001832BE"/>
    <w:rsid w:val="001834CF"/>
    <w:rsid w:val="0018354A"/>
    <w:rsid w:val="0018356C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8D1"/>
    <w:rsid w:val="00184905"/>
    <w:rsid w:val="00184A59"/>
    <w:rsid w:val="00184A9B"/>
    <w:rsid w:val="00184B4B"/>
    <w:rsid w:val="00184BF1"/>
    <w:rsid w:val="00184D91"/>
    <w:rsid w:val="00184D97"/>
    <w:rsid w:val="00184DBD"/>
    <w:rsid w:val="00184E36"/>
    <w:rsid w:val="00184EB4"/>
    <w:rsid w:val="001850C0"/>
    <w:rsid w:val="00185283"/>
    <w:rsid w:val="001853B8"/>
    <w:rsid w:val="001858E1"/>
    <w:rsid w:val="001860E7"/>
    <w:rsid w:val="00186153"/>
    <w:rsid w:val="0018649F"/>
    <w:rsid w:val="00186845"/>
    <w:rsid w:val="00186887"/>
    <w:rsid w:val="0018689B"/>
    <w:rsid w:val="00186BAD"/>
    <w:rsid w:val="00186D93"/>
    <w:rsid w:val="00186E17"/>
    <w:rsid w:val="00186E92"/>
    <w:rsid w:val="00186F94"/>
    <w:rsid w:val="0018707F"/>
    <w:rsid w:val="00187113"/>
    <w:rsid w:val="001876E4"/>
    <w:rsid w:val="001876F6"/>
    <w:rsid w:val="00187809"/>
    <w:rsid w:val="00187884"/>
    <w:rsid w:val="001878D3"/>
    <w:rsid w:val="00187E62"/>
    <w:rsid w:val="00187ED7"/>
    <w:rsid w:val="001900B7"/>
    <w:rsid w:val="001900B8"/>
    <w:rsid w:val="001900FA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A2C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8D8"/>
    <w:rsid w:val="00193B0E"/>
    <w:rsid w:val="00193B3F"/>
    <w:rsid w:val="00193C9A"/>
    <w:rsid w:val="00193F89"/>
    <w:rsid w:val="001941E1"/>
    <w:rsid w:val="0019423A"/>
    <w:rsid w:val="00194358"/>
    <w:rsid w:val="00194420"/>
    <w:rsid w:val="0019442B"/>
    <w:rsid w:val="00194686"/>
    <w:rsid w:val="00194DEE"/>
    <w:rsid w:val="00194EAF"/>
    <w:rsid w:val="00194ED2"/>
    <w:rsid w:val="00194FFC"/>
    <w:rsid w:val="00195195"/>
    <w:rsid w:val="00195443"/>
    <w:rsid w:val="00195737"/>
    <w:rsid w:val="001958DD"/>
    <w:rsid w:val="00195C61"/>
    <w:rsid w:val="00195CC0"/>
    <w:rsid w:val="00195DE3"/>
    <w:rsid w:val="00195E4D"/>
    <w:rsid w:val="00196433"/>
    <w:rsid w:val="00196958"/>
    <w:rsid w:val="001969B1"/>
    <w:rsid w:val="00196AB8"/>
    <w:rsid w:val="00196BEB"/>
    <w:rsid w:val="00197098"/>
    <w:rsid w:val="0019737A"/>
    <w:rsid w:val="001974E1"/>
    <w:rsid w:val="00197504"/>
    <w:rsid w:val="001977BC"/>
    <w:rsid w:val="0019796D"/>
    <w:rsid w:val="00197C50"/>
    <w:rsid w:val="00197E9F"/>
    <w:rsid w:val="00197F2B"/>
    <w:rsid w:val="001A02EB"/>
    <w:rsid w:val="001A0541"/>
    <w:rsid w:val="001A05F3"/>
    <w:rsid w:val="001A083E"/>
    <w:rsid w:val="001A08AA"/>
    <w:rsid w:val="001A0A55"/>
    <w:rsid w:val="001A0C4D"/>
    <w:rsid w:val="001A0C70"/>
    <w:rsid w:val="001A0C99"/>
    <w:rsid w:val="001A0D78"/>
    <w:rsid w:val="001A0D9F"/>
    <w:rsid w:val="001A0EA8"/>
    <w:rsid w:val="001A0FDC"/>
    <w:rsid w:val="001A106C"/>
    <w:rsid w:val="001A11B1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02A"/>
    <w:rsid w:val="001A3174"/>
    <w:rsid w:val="001A31F5"/>
    <w:rsid w:val="001A389F"/>
    <w:rsid w:val="001A38D2"/>
    <w:rsid w:val="001A3D20"/>
    <w:rsid w:val="001A3DA5"/>
    <w:rsid w:val="001A3DCA"/>
    <w:rsid w:val="001A3E02"/>
    <w:rsid w:val="001A3E69"/>
    <w:rsid w:val="001A4012"/>
    <w:rsid w:val="001A43D2"/>
    <w:rsid w:val="001A43DF"/>
    <w:rsid w:val="001A45ED"/>
    <w:rsid w:val="001A499B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283"/>
    <w:rsid w:val="001A7381"/>
    <w:rsid w:val="001A7601"/>
    <w:rsid w:val="001A769A"/>
    <w:rsid w:val="001A76E1"/>
    <w:rsid w:val="001A77FC"/>
    <w:rsid w:val="001A794B"/>
    <w:rsid w:val="001A7DCF"/>
    <w:rsid w:val="001B0005"/>
    <w:rsid w:val="001B00C9"/>
    <w:rsid w:val="001B00CC"/>
    <w:rsid w:val="001B05B2"/>
    <w:rsid w:val="001B065A"/>
    <w:rsid w:val="001B072E"/>
    <w:rsid w:val="001B0783"/>
    <w:rsid w:val="001B07C1"/>
    <w:rsid w:val="001B0ADD"/>
    <w:rsid w:val="001B0BF2"/>
    <w:rsid w:val="001B0F66"/>
    <w:rsid w:val="001B0FA7"/>
    <w:rsid w:val="001B101F"/>
    <w:rsid w:val="001B11B2"/>
    <w:rsid w:val="001B125C"/>
    <w:rsid w:val="001B12C0"/>
    <w:rsid w:val="001B137A"/>
    <w:rsid w:val="001B17D9"/>
    <w:rsid w:val="001B1A7A"/>
    <w:rsid w:val="001B1D3B"/>
    <w:rsid w:val="001B1DA4"/>
    <w:rsid w:val="001B1DD2"/>
    <w:rsid w:val="001B205B"/>
    <w:rsid w:val="001B2100"/>
    <w:rsid w:val="001B246F"/>
    <w:rsid w:val="001B25BB"/>
    <w:rsid w:val="001B2611"/>
    <w:rsid w:val="001B27EC"/>
    <w:rsid w:val="001B2974"/>
    <w:rsid w:val="001B2BA6"/>
    <w:rsid w:val="001B2E9D"/>
    <w:rsid w:val="001B3269"/>
    <w:rsid w:val="001B32B4"/>
    <w:rsid w:val="001B330C"/>
    <w:rsid w:val="001B330F"/>
    <w:rsid w:val="001B34FF"/>
    <w:rsid w:val="001B3A47"/>
    <w:rsid w:val="001B3A78"/>
    <w:rsid w:val="001B3D60"/>
    <w:rsid w:val="001B3F8F"/>
    <w:rsid w:val="001B3FF7"/>
    <w:rsid w:val="001B4122"/>
    <w:rsid w:val="001B41A6"/>
    <w:rsid w:val="001B43D1"/>
    <w:rsid w:val="001B4502"/>
    <w:rsid w:val="001B4AC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6B"/>
    <w:rsid w:val="001B69CE"/>
    <w:rsid w:val="001B6BFC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0F9D"/>
    <w:rsid w:val="001C117A"/>
    <w:rsid w:val="001C1201"/>
    <w:rsid w:val="001C15C4"/>
    <w:rsid w:val="001C16E1"/>
    <w:rsid w:val="001C172D"/>
    <w:rsid w:val="001C18EA"/>
    <w:rsid w:val="001C192C"/>
    <w:rsid w:val="001C1CE2"/>
    <w:rsid w:val="001C1F38"/>
    <w:rsid w:val="001C22EB"/>
    <w:rsid w:val="001C2344"/>
    <w:rsid w:val="001C2529"/>
    <w:rsid w:val="001C26F2"/>
    <w:rsid w:val="001C2919"/>
    <w:rsid w:val="001C29B3"/>
    <w:rsid w:val="001C2A52"/>
    <w:rsid w:val="001C2A86"/>
    <w:rsid w:val="001C2AFC"/>
    <w:rsid w:val="001C2E34"/>
    <w:rsid w:val="001C2FC9"/>
    <w:rsid w:val="001C302D"/>
    <w:rsid w:val="001C30D0"/>
    <w:rsid w:val="001C3127"/>
    <w:rsid w:val="001C32AC"/>
    <w:rsid w:val="001C333F"/>
    <w:rsid w:val="001C3637"/>
    <w:rsid w:val="001C3902"/>
    <w:rsid w:val="001C3E25"/>
    <w:rsid w:val="001C3E92"/>
    <w:rsid w:val="001C43D5"/>
    <w:rsid w:val="001C46A3"/>
    <w:rsid w:val="001C4A28"/>
    <w:rsid w:val="001C5199"/>
    <w:rsid w:val="001C51B5"/>
    <w:rsid w:val="001C537A"/>
    <w:rsid w:val="001C56E4"/>
    <w:rsid w:val="001C5766"/>
    <w:rsid w:val="001C59BB"/>
    <w:rsid w:val="001C5A07"/>
    <w:rsid w:val="001C5CEB"/>
    <w:rsid w:val="001C5D85"/>
    <w:rsid w:val="001C5F6C"/>
    <w:rsid w:val="001C5FD4"/>
    <w:rsid w:val="001C66E6"/>
    <w:rsid w:val="001C683D"/>
    <w:rsid w:val="001C6840"/>
    <w:rsid w:val="001C6932"/>
    <w:rsid w:val="001C697F"/>
    <w:rsid w:val="001C6A4C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58E"/>
    <w:rsid w:val="001D0753"/>
    <w:rsid w:val="001D0780"/>
    <w:rsid w:val="001D0826"/>
    <w:rsid w:val="001D0AEA"/>
    <w:rsid w:val="001D0B55"/>
    <w:rsid w:val="001D0BE8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713"/>
    <w:rsid w:val="001D2D6B"/>
    <w:rsid w:val="001D2EBF"/>
    <w:rsid w:val="001D3035"/>
    <w:rsid w:val="001D3272"/>
    <w:rsid w:val="001D33C8"/>
    <w:rsid w:val="001D3488"/>
    <w:rsid w:val="001D3773"/>
    <w:rsid w:val="001D3B68"/>
    <w:rsid w:val="001D3D68"/>
    <w:rsid w:val="001D3EED"/>
    <w:rsid w:val="001D3F37"/>
    <w:rsid w:val="001D3F6C"/>
    <w:rsid w:val="001D4303"/>
    <w:rsid w:val="001D448C"/>
    <w:rsid w:val="001D455A"/>
    <w:rsid w:val="001D4815"/>
    <w:rsid w:val="001D48CA"/>
    <w:rsid w:val="001D4998"/>
    <w:rsid w:val="001D49B5"/>
    <w:rsid w:val="001D4BC5"/>
    <w:rsid w:val="001D53FC"/>
    <w:rsid w:val="001D5769"/>
    <w:rsid w:val="001D5920"/>
    <w:rsid w:val="001D5AEE"/>
    <w:rsid w:val="001D5BE5"/>
    <w:rsid w:val="001D5D01"/>
    <w:rsid w:val="001D5DE2"/>
    <w:rsid w:val="001D613E"/>
    <w:rsid w:val="001D6256"/>
    <w:rsid w:val="001D6305"/>
    <w:rsid w:val="001D6599"/>
    <w:rsid w:val="001D68C1"/>
    <w:rsid w:val="001D68C5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498"/>
    <w:rsid w:val="001E3719"/>
    <w:rsid w:val="001E3B9D"/>
    <w:rsid w:val="001E3D9D"/>
    <w:rsid w:val="001E4008"/>
    <w:rsid w:val="001E40F2"/>
    <w:rsid w:val="001E411D"/>
    <w:rsid w:val="001E453B"/>
    <w:rsid w:val="001E4550"/>
    <w:rsid w:val="001E4833"/>
    <w:rsid w:val="001E4968"/>
    <w:rsid w:val="001E4C1F"/>
    <w:rsid w:val="001E4CE3"/>
    <w:rsid w:val="001E5674"/>
    <w:rsid w:val="001E592A"/>
    <w:rsid w:val="001E5A36"/>
    <w:rsid w:val="001E5BCF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6A30"/>
    <w:rsid w:val="001E6D68"/>
    <w:rsid w:val="001E71E1"/>
    <w:rsid w:val="001E776E"/>
    <w:rsid w:val="001E78A0"/>
    <w:rsid w:val="001E7910"/>
    <w:rsid w:val="001E791B"/>
    <w:rsid w:val="001E7ACD"/>
    <w:rsid w:val="001E7B33"/>
    <w:rsid w:val="001E7C20"/>
    <w:rsid w:val="001E7C4D"/>
    <w:rsid w:val="001E7C6B"/>
    <w:rsid w:val="001E7E9A"/>
    <w:rsid w:val="001F02B1"/>
    <w:rsid w:val="001F02FD"/>
    <w:rsid w:val="001F036F"/>
    <w:rsid w:val="001F0741"/>
    <w:rsid w:val="001F0B24"/>
    <w:rsid w:val="001F0BF5"/>
    <w:rsid w:val="001F0CFC"/>
    <w:rsid w:val="001F0D0F"/>
    <w:rsid w:val="001F0EF7"/>
    <w:rsid w:val="001F11B4"/>
    <w:rsid w:val="001F1452"/>
    <w:rsid w:val="001F1489"/>
    <w:rsid w:val="001F15D6"/>
    <w:rsid w:val="001F1722"/>
    <w:rsid w:val="001F1783"/>
    <w:rsid w:val="001F1901"/>
    <w:rsid w:val="001F19A5"/>
    <w:rsid w:val="001F1D28"/>
    <w:rsid w:val="001F1D2A"/>
    <w:rsid w:val="001F1F55"/>
    <w:rsid w:val="001F2279"/>
    <w:rsid w:val="001F2A2A"/>
    <w:rsid w:val="001F2B59"/>
    <w:rsid w:val="001F2E4B"/>
    <w:rsid w:val="001F3887"/>
    <w:rsid w:val="001F406B"/>
    <w:rsid w:val="001F4128"/>
    <w:rsid w:val="001F4305"/>
    <w:rsid w:val="001F4307"/>
    <w:rsid w:val="001F437D"/>
    <w:rsid w:val="001F43B5"/>
    <w:rsid w:val="001F4645"/>
    <w:rsid w:val="001F4680"/>
    <w:rsid w:val="001F4761"/>
    <w:rsid w:val="001F4804"/>
    <w:rsid w:val="001F481F"/>
    <w:rsid w:val="001F49E0"/>
    <w:rsid w:val="001F4D8E"/>
    <w:rsid w:val="001F4F43"/>
    <w:rsid w:val="001F5069"/>
    <w:rsid w:val="001F5097"/>
    <w:rsid w:val="001F50AF"/>
    <w:rsid w:val="001F528F"/>
    <w:rsid w:val="001F58A6"/>
    <w:rsid w:val="001F5B9D"/>
    <w:rsid w:val="001F5C13"/>
    <w:rsid w:val="001F5D97"/>
    <w:rsid w:val="001F5DA0"/>
    <w:rsid w:val="001F5F56"/>
    <w:rsid w:val="001F6093"/>
    <w:rsid w:val="001F631E"/>
    <w:rsid w:val="001F63B9"/>
    <w:rsid w:val="001F651D"/>
    <w:rsid w:val="001F6608"/>
    <w:rsid w:val="001F692B"/>
    <w:rsid w:val="001F6A67"/>
    <w:rsid w:val="001F6CA4"/>
    <w:rsid w:val="001F6D31"/>
    <w:rsid w:val="001F6F26"/>
    <w:rsid w:val="001F6F8B"/>
    <w:rsid w:val="001F703E"/>
    <w:rsid w:val="001F7112"/>
    <w:rsid w:val="001F717B"/>
    <w:rsid w:val="001F76C5"/>
    <w:rsid w:val="001F786C"/>
    <w:rsid w:val="001F79AE"/>
    <w:rsid w:val="001F7ECF"/>
    <w:rsid w:val="002000F0"/>
    <w:rsid w:val="0020016F"/>
    <w:rsid w:val="00200608"/>
    <w:rsid w:val="002006E7"/>
    <w:rsid w:val="002007F0"/>
    <w:rsid w:val="00200965"/>
    <w:rsid w:val="00200C54"/>
    <w:rsid w:val="0020114C"/>
    <w:rsid w:val="0020142C"/>
    <w:rsid w:val="00201445"/>
    <w:rsid w:val="0020149B"/>
    <w:rsid w:val="0020167A"/>
    <w:rsid w:val="0020189B"/>
    <w:rsid w:val="00201C69"/>
    <w:rsid w:val="00201E7A"/>
    <w:rsid w:val="00201EBD"/>
    <w:rsid w:val="002021C3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C"/>
    <w:rsid w:val="00204957"/>
    <w:rsid w:val="002049F0"/>
    <w:rsid w:val="00204A2D"/>
    <w:rsid w:val="00204B4C"/>
    <w:rsid w:val="00205038"/>
    <w:rsid w:val="00205270"/>
    <w:rsid w:val="0020547E"/>
    <w:rsid w:val="00205582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753"/>
    <w:rsid w:val="00207784"/>
    <w:rsid w:val="00207A3C"/>
    <w:rsid w:val="00207C4D"/>
    <w:rsid w:val="00210020"/>
    <w:rsid w:val="00210032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1E59"/>
    <w:rsid w:val="00211EB1"/>
    <w:rsid w:val="00211EE3"/>
    <w:rsid w:val="00211FF5"/>
    <w:rsid w:val="002127D8"/>
    <w:rsid w:val="002127E7"/>
    <w:rsid w:val="00212863"/>
    <w:rsid w:val="002129B0"/>
    <w:rsid w:val="002129E7"/>
    <w:rsid w:val="002129E9"/>
    <w:rsid w:val="00212CA3"/>
    <w:rsid w:val="00212CAE"/>
    <w:rsid w:val="00212D82"/>
    <w:rsid w:val="00212E0C"/>
    <w:rsid w:val="00212E89"/>
    <w:rsid w:val="002130FC"/>
    <w:rsid w:val="0021310F"/>
    <w:rsid w:val="00213315"/>
    <w:rsid w:val="002133CD"/>
    <w:rsid w:val="00213563"/>
    <w:rsid w:val="002135F7"/>
    <w:rsid w:val="00213824"/>
    <w:rsid w:val="002138B5"/>
    <w:rsid w:val="00213D7D"/>
    <w:rsid w:val="00213DFE"/>
    <w:rsid w:val="00214076"/>
    <w:rsid w:val="002146E2"/>
    <w:rsid w:val="002149A5"/>
    <w:rsid w:val="002149BE"/>
    <w:rsid w:val="00214A66"/>
    <w:rsid w:val="00214A85"/>
    <w:rsid w:val="00214ABA"/>
    <w:rsid w:val="00214B0D"/>
    <w:rsid w:val="00214D95"/>
    <w:rsid w:val="00214F45"/>
    <w:rsid w:val="00215124"/>
    <w:rsid w:val="0021539F"/>
    <w:rsid w:val="002154AE"/>
    <w:rsid w:val="002156F9"/>
    <w:rsid w:val="0021583C"/>
    <w:rsid w:val="002158A2"/>
    <w:rsid w:val="00215BED"/>
    <w:rsid w:val="002161DF"/>
    <w:rsid w:val="0021622C"/>
    <w:rsid w:val="002162B1"/>
    <w:rsid w:val="0021634C"/>
    <w:rsid w:val="002166E4"/>
    <w:rsid w:val="0021677C"/>
    <w:rsid w:val="00216BCA"/>
    <w:rsid w:val="00216C24"/>
    <w:rsid w:val="00216CE3"/>
    <w:rsid w:val="00216DC5"/>
    <w:rsid w:val="00217063"/>
    <w:rsid w:val="00217209"/>
    <w:rsid w:val="002173E4"/>
    <w:rsid w:val="00217501"/>
    <w:rsid w:val="002177DE"/>
    <w:rsid w:val="00217936"/>
    <w:rsid w:val="00217B54"/>
    <w:rsid w:val="00217C70"/>
    <w:rsid w:val="00217CC2"/>
    <w:rsid w:val="00217F3B"/>
    <w:rsid w:val="002200CB"/>
    <w:rsid w:val="0022022F"/>
    <w:rsid w:val="00220532"/>
    <w:rsid w:val="002205AD"/>
    <w:rsid w:val="00220787"/>
    <w:rsid w:val="00220AC8"/>
    <w:rsid w:val="00220C49"/>
    <w:rsid w:val="00220F57"/>
    <w:rsid w:val="00220FA2"/>
    <w:rsid w:val="0022106B"/>
    <w:rsid w:val="002212D3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472"/>
    <w:rsid w:val="00222620"/>
    <w:rsid w:val="00222670"/>
    <w:rsid w:val="00222755"/>
    <w:rsid w:val="002227DF"/>
    <w:rsid w:val="00222AE2"/>
    <w:rsid w:val="00222DE5"/>
    <w:rsid w:val="002231ED"/>
    <w:rsid w:val="002233A4"/>
    <w:rsid w:val="002233D7"/>
    <w:rsid w:val="002236BC"/>
    <w:rsid w:val="002236FB"/>
    <w:rsid w:val="00223782"/>
    <w:rsid w:val="002237FF"/>
    <w:rsid w:val="00223804"/>
    <w:rsid w:val="0022381E"/>
    <w:rsid w:val="00223B17"/>
    <w:rsid w:val="00223B88"/>
    <w:rsid w:val="00223BC8"/>
    <w:rsid w:val="00224334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125"/>
    <w:rsid w:val="00225330"/>
    <w:rsid w:val="0022533E"/>
    <w:rsid w:val="002254D6"/>
    <w:rsid w:val="002256E1"/>
    <w:rsid w:val="002257A1"/>
    <w:rsid w:val="00225874"/>
    <w:rsid w:val="00225ABB"/>
    <w:rsid w:val="00225C66"/>
    <w:rsid w:val="00225CA8"/>
    <w:rsid w:val="00225ED4"/>
    <w:rsid w:val="0022605C"/>
    <w:rsid w:val="00226074"/>
    <w:rsid w:val="00226129"/>
    <w:rsid w:val="00226571"/>
    <w:rsid w:val="00226754"/>
    <w:rsid w:val="002267BD"/>
    <w:rsid w:val="00226846"/>
    <w:rsid w:val="002268F6"/>
    <w:rsid w:val="00226B73"/>
    <w:rsid w:val="00226EF4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3E9"/>
    <w:rsid w:val="002304A0"/>
    <w:rsid w:val="002304C8"/>
    <w:rsid w:val="002305B9"/>
    <w:rsid w:val="00230953"/>
    <w:rsid w:val="002309B0"/>
    <w:rsid w:val="00230A50"/>
    <w:rsid w:val="00230E8F"/>
    <w:rsid w:val="00230EA2"/>
    <w:rsid w:val="0023147A"/>
    <w:rsid w:val="002314BB"/>
    <w:rsid w:val="00231778"/>
    <w:rsid w:val="002319A6"/>
    <w:rsid w:val="002319F2"/>
    <w:rsid w:val="00231D91"/>
    <w:rsid w:val="00231F4B"/>
    <w:rsid w:val="002322A3"/>
    <w:rsid w:val="00232D4F"/>
    <w:rsid w:val="00232ED4"/>
    <w:rsid w:val="00232F6E"/>
    <w:rsid w:val="00232F99"/>
    <w:rsid w:val="00233256"/>
    <w:rsid w:val="002336F9"/>
    <w:rsid w:val="002339B4"/>
    <w:rsid w:val="00233A93"/>
    <w:rsid w:val="00233ACD"/>
    <w:rsid w:val="00233C88"/>
    <w:rsid w:val="00233F0E"/>
    <w:rsid w:val="0023413C"/>
    <w:rsid w:val="00234359"/>
    <w:rsid w:val="0023435E"/>
    <w:rsid w:val="002343CC"/>
    <w:rsid w:val="00234AF2"/>
    <w:rsid w:val="00234B3E"/>
    <w:rsid w:val="00234C56"/>
    <w:rsid w:val="00234EC5"/>
    <w:rsid w:val="002353C5"/>
    <w:rsid w:val="0023549F"/>
    <w:rsid w:val="002357B2"/>
    <w:rsid w:val="00235B90"/>
    <w:rsid w:val="00235D84"/>
    <w:rsid w:val="00235FFF"/>
    <w:rsid w:val="002360C9"/>
    <w:rsid w:val="002360D2"/>
    <w:rsid w:val="0023656D"/>
    <w:rsid w:val="00236676"/>
    <w:rsid w:val="00236848"/>
    <w:rsid w:val="002368C2"/>
    <w:rsid w:val="00236A90"/>
    <w:rsid w:val="00236B70"/>
    <w:rsid w:val="00236B72"/>
    <w:rsid w:val="00236BD5"/>
    <w:rsid w:val="00236D2D"/>
    <w:rsid w:val="00236D82"/>
    <w:rsid w:val="00236DBE"/>
    <w:rsid w:val="00236FC7"/>
    <w:rsid w:val="00237209"/>
    <w:rsid w:val="0023735A"/>
    <w:rsid w:val="00237421"/>
    <w:rsid w:val="0023764F"/>
    <w:rsid w:val="00237937"/>
    <w:rsid w:val="00237BFC"/>
    <w:rsid w:val="00237C51"/>
    <w:rsid w:val="00237F16"/>
    <w:rsid w:val="00237F26"/>
    <w:rsid w:val="00237F33"/>
    <w:rsid w:val="00240002"/>
    <w:rsid w:val="00240135"/>
    <w:rsid w:val="00240335"/>
    <w:rsid w:val="0024035C"/>
    <w:rsid w:val="0024081F"/>
    <w:rsid w:val="0024093E"/>
    <w:rsid w:val="00240AE7"/>
    <w:rsid w:val="0024112A"/>
    <w:rsid w:val="00241134"/>
    <w:rsid w:val="00241256"/>
    <w:rsid w:val="00241459"/>
    <w:rsid w:val="00241A7D"/>
    <w:rsid w:val="00241CFA"/>
    <w:rsid w:val="0024209F"/>
    <w:rsid w:val="002420E1"/>
    <w:rsid w:val="0024228E"/>
    <w:rsid w:val="0024238B"/>
    <w:rsid w:val="002423CC"/>
    <w:rsid w:val="002423EA"/>
    <w:rsid w:val="0024279F"/>
    <w:rsid w:val="002428DF"/>
    <w:rsid w:val="002429B1"/>
    <w:rsid w:val="002429D6"/>
    <w:rsid w:val="00242BAD"/>
    <w:rsid w:val="00242BB1"/>
    <w:rsid w:val="00242BEF"/>
    <w:rsid w:val="00242CFD"/>
    <w:rsid w:val="00242F0D"/>
    <w:rsid w:val="00242F7E"/>
    <w:rsid w:val="00242FA6"/>
    <w:rsid w:val="00243075"/>
    <w:rsid w:val="00243246"/>
    <w:rsid w:val="002434AB"/>
    <w:rsid w:val="0024352F"/>
    <w:rsid w:val="00243678"/>
    <w:rsid w:val="0024380A"/>
    <w:rsid w:val="00243BF7"/>
    <w:rsid w:val="00243E12"/>
    <w:rsid w:val="00243FEA"/>
    <w:rsid w:val="002442E5"/>
    <w:rsid w:val="00244415"/>
    <w:rsid w:val="00244795"/>
    <w:rsid w:val="00244AAC"/>
    <w:rsid w:val="00244AF4"/>
    <w:rsid w:val="00244B3A"/>
    <w:rsid w:val="00244B52"/>
    <w:rsid w:val="00244CC5"/>
    <w:rsid w:val="00244EC7"/>
    <w:rsid w:val="002453E4"/>
    <w:rsid w:val="002457B2"/>
    <w:rsid w:val="00245CF8"/>
    <w:rsid w:val="00245FC8"/>
    <w:rsid w:val="00246554"/>
    <w:rsid w:val="002465FB"/>
    <w:rsid w:val="002466B0"/>
    <w:rsid w:val="00246853"/>
    <w:rsid w:val="002468F1"/>
    <w:rsid w:val="002469D5"/>
    <w:rsid w:val="00246DAD"/>
    <w:rsid w:val="00246DF4"/>
    <w:rsid w:val="00246E61"/>
    <w:rsid w:val="00246FCB"/>
    <w:rsid w:val="00247028"/>
    <w:rsid w:val="002470E4"/>
    <w:rsid w:val="002472A4"/>
    <w:rsid w:val="00247436"/>
    <w:rsid w:val="00247866"/>
    <w:rsid w:val="002479B5"/>
    <w:rsid w:val="00247AAA"/>
    <w:rsid w:val="00247AF4"/>
    <w:rsid w:val="00247AFA"/>
    <w:rsid w:val="00247BB1"/>
    <w:rsid w:val="00247C80"/>
    <w:rsid w:val="00247D05"/>
    <w:rsid w:val="00247EE8"/>
    <w:rsid w:val="0025005F"/>
    <w:rsid w:val="0025008B"/>
    <w:rsid w:val="00250097"/>
    <w:rsid w:val="00250287"/>
    <w:rsid w:val="0025032F"/>
    <w:rsid w:val="00250340"/>
    <w:rsid w:val="002503CA"/>
    <w:rsid w:val="00250514"/>
    <w:rsid w:val="00250635"/>
    <w:rsid w:val="00250740"/>
    <w:rsid w:val="00250A45"/>
    <w:rsid w:val="00250C1C"/>
    <w:rsid w:val="00250C3E"/>
    <w:rsid w:val="00250E42"/>
    <w:rsid w:val="00250FAC"/>
    <w:rsid w:val="00251055"/>
    <w:rsid w:val="0025105F"/>
    <w:rsid w:val="0025159B"/>
    <w:rsid w:val="00251765"/>
    <w:rsid w:val="00251830"/>
    <w:rsid w:val="002518D7"/>
    <w:rsid w:val="00251EC4"/>
    <w:rsid w:val="00251F6C"/>
    <w:rsid w:val="00251FF1"/>
    <w:rsid w:val="0025208D"/>
    <w:rsid w:val="00252239"/>
    <w:rsid w:val="002522E0"/>
    <w:rsid w:val="00252575"/>
    <w:rsid w:val="002526F9"/>
    <w:rsid w:val="00252B1A"/>
    <w:rsid w:val="00252BFB"/>
    <w:rsid w:val="00252EB3"/>
    <w:rsid w:val="0025309C"/>
    <w:rsid w:val="002530E8"/>
    <w:rsid w:val="002531F5"/>
    <w:rsid w:val="0025346A"/>
    <w:rsid w:val="0025354B"/>
    <w:rsid w:val="002537E1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01E"/>
    <w:rsid w:val="002553BE"/>
    <w:rsid w:val="00255501"/>
    <w:rsid w:val="00255853"/>
    <w:rsid w:val="00255AB5"/>
    <w:rsid w:val="00255CDC"/>
    <w:rsid w:val="00255DD8"/>
    <w:rsid w:val="00255EEA"/>
    <w:rsid w:val="002560D5"/>
    <w:rsid w:val="0025648F"/>
    <w:rsid w:val="002565B5"/>
    <w:rsid w:val="0025675C"/>
    <w:rsid w:val="0025676E"/>
    <w:rsid w:val="002569FC"/>
    <w:rsid w:val="00256FE4"/>
    <w:rsid w:val="002571FD"/>
    <w:rsid w:val="00257267"/>
    <w:rsid w:val="0025739F"/>
    <w:rsid w:val="002579E4"/>
    <w:rsid w:val="00257A5B"/>
    <w:rsid w:val="00257BFF"/>
    <w:rsid w:val="00257DFF"/>
    <w:rsid w:val="00257F06"/>
    <w:rsid w:val="00257FE7"/>
    <w:rsid w:val="00260058"/>
    <w:rsid w:val="002600EF"/>
    <w:rsid w:val="00260325"/>
    <w:rsid w:val="002607B4"/>
    <w:rsid w:val="00260884"/>
    <w:rsid w:val="00260ACC"/>
    <w:rsid w:val="00260D96"/>
    <w:rsid w:val="00260DBA"/>
    <w:rsid w:val="00260E20"/>
    <w:rsid w:val="00260F74"/>
    <w:rsid w:val="002612A1"/>
    <w:rsid w:val="002612E6"/>
    <w:rsid w:val="0026137C"/>
    <w:rsid w:val="00261478"/>
    <w:rsid w:val="002614DF"/>
    <w:rsid w:val="00261679"/>
    <w:rsid w:val="00261969"/>
    <w:rsid w:val="00261983"/>
    <w:rsid w:val="00261AA4"/>
    <w:rsid w:val="00261D20"/>
    <w:rsid w:val="002620BF"/>
    <w:rsid w:val="00262249"/>
    <w:rsid w:val="002624DA"/>
    <w:rsid w:val="002627DC"/>
    <w:rsid w:val="0026288E"/>
    <w:rsid w:val="00262AE4"/>
    <w:rsid w:val="00262D36"/>
    <w:rsid w:val="00262F80"/>
    <w:rsid w:val="002633B0"/>
    <w:rsid w:val="00263751"/>
    <w:rsid w:val="00263A14"/>
    <w:rsid w:val="00263F56"/>
    <w:rsid w:val="00263FFD"/>
    <w:rsid w:val="002640B8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E1C"/>
    <w:rsid w:val="00265F30"/>
    <w:rsid w:val="00265FAF"/>
    <w:rsid w:val="0026628C"/>
    <w:rsid w:val="002668D7"/>
    <w:rsid w:val="002668DA"/>
    <w:rsid w:val="00266985"/>
    <w:rsid w:val="00266EA3"/>
    <w:rsid w:val="00266EF7"/>
    <w:rsid w:val="00266F19"/>
    <w:rsid w:val="0026715E"/>
    <w:rsid w:val="0026725F"/>
    <w:rsid w:val="00267401"/>
    <w:rsid w:val="00267538"/>
    <w:rsid w:val="00267B03"/>
    <w:rsid w:val="00267C91"/>
    <w:rsid w:val="00267D8C"/>
    <w:rsid w:val="00270052"/>
    <w:rsid w:val="002701C9"/>
    <w:rsid w:val="00270258"/>
    <w:rsid w:val="00270763"/>
    <w:rsid w:val="00271063"/>
    <w:rsid w:val="002710FF"/>
    <w:rsid w:val="00271157"/>
    <w:rsid w:val="002711F0"/>
    <w:rsid w:val="002712DD"/>
    <w:rsid w:val="00271319"/>
    <w:rsid w:val="0027138A"/>
    <w:rsid w:val="00271626"/>
    <w:rsid w:val="00271634"/>
    <w:rsid w:val="00271B92"/>
    <w:rsid w:val="00272123"/>
    <w:rsid w:val="002721A4"/>
    <w:rsid w:val="0027244A"/>
    <w:rsid w:val="00272585"/>
    <w:rsid w:val="00272656"/>
    <w:rsid w:val="002726EC"/>
    <w:rsid w:val="00272740"/>
    <w:rsid w:val="00272DDE"/>
    <w:rsid w:val="00272F1A"/>
    <w:rsid w:val="002734BD"/>
    <w:rsid w:val="00273540"/>
    <w:rsid w:val="0027367F"/>
    <w:rsid w:val="002736B2"/>
    <w:rsid w:val="0027382F"/>
    <w:rsid w:val="00273B52"/>
    <w:rsid w:val="00273BDF"/>
    <w:rsid w:val="00273C36"/>
    <w:rsid w:val="00273E7C"/>
    <w:rsid w:val="00273F64"/>
    <w:rsid w:val="002741D7"/>
    <w:rsid w:val="00274311"/>
    <w:rsid w:val="0027431E"/>
    <w:rsid w:val="00274464"/>
    <w:rsid w:val="0027466A"/>
    <w:rsid w:val="002747C1"/>
    <w:rsid w:val="00274926"/>
    <w:rsid w:val="002751DD"/>
    <w:rsid w:val="0027529A"/>
    <w:rsid w:val="002753ED"/>
    <w:rsid w:val="00275649"/>
    <w:rsid w:val="00275693"/>
    <w:rsid w:val="0027571A"/>
    <w:rsid w:val="00275BE0"/>
    <w:rsid w:val="00275C9B"/>
    <w:rsid w:val="00275CBC"/>
    <w:rsid w:val="00275E7C"/>
    <w:rsid w:val="00275EFE"/>
    <w:rsid w:val="00275FA4"/>
    <w:rsid w:val="00276095"/>
    <w:rsid w:val="00276388"/>
    <w:rsid w:val="00276453"/>
    <w:rsid w:val="002764D7"/>
    <w:rsid w:val="0027663D"/>
    <w:rsid w:val="00276681"/>
    <w:rsid w:val="00276777"/>
    <w:rsid w:val="002767C4"/>
    <w:rsid w:val="00276A70"/>
    <w:rsid w:val="00276A79"/>
    <w:rsid w:val="00276B0D"/>
    <w:rsid w:val="00276F83"/>
    <w:rsid w:val="0027760F"/>
    <w:rsid w:val="002779A8"/>
    <w:rsid w:val="00277F84"/>
    <w:rsid w:val="0028001C"/>
    <w:rsid w:val="0028003F"/>
    <w:rsid w:val="0028033A"/>
    <w:rsid w:val="00280423"/>
    <w:rsid w:val="0028066B"/>
    <w:rsid w:val="00280677"/>
    <w:rsid w:val="002807BA"/>
    <w:rsid w:val="00280837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67"/>
    <w:rsid w:val="002834C9"/>
    <w:rsid w:val="002835B6"/>
    <w:rsid w:val="0028364A"/>
    <w:rsid w:val="0028389E"/>
    <w:rsid w:val="00283CF0"/>
    <w:rsid w:val="00284374"/>
    <w:rsid w:val="0028451C"/>
    <w:rsid w:val="0028457B"/>
    <w:rsid w:val="00284A21"/>
    <w:rsid w:val="00284A9E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182"/>
    <w:rsid w:val="00286611"/>
    <w:rsid w:val="00286CA3"/>
    <w:rsid w:val="00286F2E"/>
    <w:rsid w:val="00286FA8"/>
    <w:rsid w:val="0028718D"/>
    <w:rsid w:val="0028739F"/>
    <w:rsid w:val="0028758E"/>
    <w:rsid w:val="0028783F"/>
    <w:rsid w:val="00287924"/>
    <w:rsid w:val="002879B6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6B"/>
    <w:rsid w:val="002911B9"/>
    <w:rsid w:val="002911D3"/>
    <w:rsid w:val="002913A9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2DE0"/>
    <w:rsid w:val="002930DE"/>
    <w:rsid w:val="0029315D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4EA3"/>
    <w:rsid w:val="002953B7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DF"/>
    <w:rsid w:val="002A00FD"/>
    <w:rsid w:val="002A025D"/>
    <w:rsid w:val="002A027E"/>
    <w:rsid w:val="002A0579"/>
    <w:rsid w:val="002A0604"/>
    <w:rsid w:val="002A0FD7"/>
    <w:rsid w:val="002A13C7"/>
    <w:rsid w:val="002A1C1E"/>
    <w:rsid w:val="002A2144"/>
    <w:rsid w:val="002A2172"/>
    <w:rsid w:val="002A24A1"/>
    <w:rsid w:val="002A2708"/>
    <w:rsid w:val="002A29E5"/>
    <w:rsid w:val="002A2A96"/>
    <w:rsid w:val="002A2B03"/>
    <w:rsid w:val="002A2B4C"/>
    <w:rsid w:val="002A2E35"/>
    <w:rsid w:val="002A2E78"/>
    <w:rsid w:val="002A2EA7"/>
    <w:rsid w:val="002A2EDD"/>
    <w:rsid w:val="002A2F1E"/>
    <w:rsid w:val="002A2F92"/>
    <w:rsid w:val="002A2FEC"/>
    <w:rsid w:val="002A30B3"/>
    <w:rsid w:val="002A343D"/>
    <w:rsid w:val="002A3529"/>
    <w:rsid w:val="002A3ED2"/>
    <w:rsid w:val="002A3F13"/>
    <w:rsid w:val="002A4095"/>
    <w:rsid w:val="002A40F5"/>
    <w:rsid w:val="002A410E"/>
    <w:rsid w:val="002A43A1"/>
    <w:rsid w:val="002A43AC"/>
    <w:rsid w:val="002A43BA"/>
    <w:rsid w:val="002A451D"/>
    <w:rsid w:val="002A455A"/>
    <w:rsid w:val="002A46A8"/>
    <w:rsid w:val="002A4710"/>
    <w:rsid w:val="002A47ED"/>
    <w:rsid w:val="002A48AA"/>
    <w:rsid w:val="002A491D"/>
    <w:rsid w:val="002A4DF8"/>
    <w:rsid w:val="002A4F8B"/>
    <w:rsid w:val="002A4FAB"/>
    <w:rsid w:val="002A511D"/>
    <w:rsid w:val="002A553C"/>
    <w:rsid w:val="002A567D"/>
    <w:rsid w:val="002A5689"/>
    <w:rsid w:val="002A59C2"/>
    <w:rsid w:val="002A5D2F"/>
    <w:rsid w:val="002A5D3B"/>
    <w:rsid w:val="002A5D59"/>
    <w:rsid w:val="002A5E8E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0BD8"/>
    <w:rsid w:val="002B0CAB"/>
    <w:rsid w:val="002B0FBD"/>
    <w:rsid w:val="002B1336"/>
    <w:rsid w:val="002B146D"/>
    <w:rsid w:val="002B1777"/>
    <w:rsid w:val="002B17D6"/>
    <w:rsid w:val="002B1D8A"/>
    <w:rsid w:val="002B2422"/>
    <w:rsid w:val="002B2475"/>
    <w:rsid w:val="002B25D3"/>
    <w:rsid w:val="002B2675"/>
    <w:rsid w:val="002B2788"/>
    <w:rsid w:val="002B2AAE"/>
    <w:rsid w:val="002B2C2B"/>
    <w:rsid w:val="002B2CEF"/>
    <w:rsid w:val="002B2E0B"/>
    <w:rsid w:val="002B2E9D"/>
    <w:rsid w:val="002B2F3D"/>
    <w:rsid w:val="002B335D"/>
    <w:rsid w:val="002B337D"/>
    <w:rsid w:val="002B3534"/>
    <w:rsid w:val="002B36C4"/>
    <w:rsid w:val="002B36F1"/>
    <w:rsid w:val="002B39EA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981"/>
    <w:rsid w:val="002B5C76"/>
    <w:rsid w:val="002B5FB0"/>
    <w:rsid w:val="002B60D3"/>
    <w:rsid w:val="002B620D"/>
    <w:rsid w:val="002B6324"/>
    <w:rsid w:val="002B6741"/>
    <w:rsid w:val="002B6767"/>
    <w:rsid w:val="002B69B0"/>
    <w:rsid w:val="002B6A00"/>
    <w:rsid w:val="002B6B63"/>
    <w:rsid w:val="002B6C0B"/>
    <w:rsid w:val="002B6D54"/>
    <w:rsid w:val="002B6D9A"/>
    <w:rsid w:val="002B6E9A"/>
    <w:rsid w:val="002B714F"/>
    <w:rsid w:val="002B734D"/>
    <w:rsid w:val="002B734E"/>
    <w:rsid w:val="002B7475"/>
    <w:rsid w:val="002B753A"/>
    <w:rsid w:val="002B77D7"/>
    <w:rsid w:val="002B78EE"/>
    <w:rsid w:val="002B7B94"/>
    <w:rsid w:val="002B7BD1"/>
    <w:rsid w:val="002B7E48"/>
    <w:rsid w:val="002B7EFB"/>
    <w:rsid w:val="002B7F5F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ED3"/>
    <w:rsid w:val="002C0F04"/>
    <w:rsid w:val="002C10D3"/>
    <w:rsid w:val="002C124E"/>
    <w:rsid w:val="002C156F"/>
    <w:rsid w:val="002C192D"/>
    <w:rsid w:val="002C1BB3"/>
    <w:rsid w:val="002C1CA2"/>
    <w:rsid w:val="002C1FB5"/>
    <w:rsid w:val="002C22F4"/>
    <w:rsid w:val="002C2722"/>
    <w:rsid w:val="002C29EF"/>
    <w:rsid w:val="002C2C80"/>
    <w:rsid w:val="002C2D97"/>
    <w:rsid w:val="002C3061"/>
    <w:rsid w:val="002C3466"/>
    <w:rsid w:val="002C371B"/>
    <w:rsid w:val="002C37D6"/>
    <w:rsid w:val="002C394D"/>
    <w:rsid w:val="002C3AF2"/>
    <w:rsid w:val="002C3D6A"/>
    <w:rsid w:val="002C435C"/>
    <w:rsid w:val="002C439C"/>
    <w:rsid w:val="002C44FC"/>
    <w:rsid w:val="002C461F"/>
    <w:rsid w:val="002C48BB"/>
    <w:rsid w:val="002C4909"/>
    <w:rsid w:val="002C491F"/>
    <w:rsid w:val="002C498F"/>
    <w:rsid w:val="002C4B0A"/>
    <w:rsid w:val="002C4E38"/>
    <w:rsid w:val="002C4E6A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81"/>
    <w:rsid w:val="002C6BB4"/>
    <w:rsid w:val="002C7047"/>
    <w:rsid w:val="002C711C"/>
    <w:rsid w:val="002C7164"/>
    <w:rsid w:val="002C73C7"/>
    <w:rsid w:val="002C73CC"/>
    <w:rsid w:val="002C75D4"/>
    <w:rsid w:val="002C768E"/>
    <w:rsid w:val="002C77EE"/>
    <w:rsid w:val="002D0281"/>
    <w:rsid w:val="002D0344"/>
    <w:rsid w:val="002D04FE"/>
    <w:rsid w:val="002D097B"/>
    <w:rsid w:val="002D0D99"/>
    <w:rsid w:val="002D0E23"/>
    <w:rsid w:val="002D0E26"/>
    <w:rsid w:val="002D0FCB"/>
    <w:rsid w:val="002D1086"/>
    <w:rsid w:val="002D11BF"/>
    <w:rsid w:val="002D149A"/>
    <w:rsid w:val="002D16CC"/>
    <w:rsid w:val="002D1916"/>
    <w:rsid w:val="002D1A52"/>
    <w:rsid w:val="002D1AE6"/>
    <w:rsid w:val="002D1C53"/>
    <w:rsid w:val="002D1E2F"/>
    <w:rsid w:val="002D203C"/>
    <w:rsid w:val="002D20AA"/>
    <w:rsid w:val="002D20C4"/>
    <w:rsid w:val="002D23C7"/>
    <w:rsid w:val="002D27BD"/>
    <w:rsid w:val="002D289A"/>
    <w:rsid w:val="002D2BEE"/>
    <w:rsid w:val="002D2EBF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94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32"/>
    <w:rsid w:val="002D64BC"/>
    <w:rsid w:val="002D674D"/>
    <w:rsid w:val="002D6800"/>
    <w:rsid w:val="002D6A3F"/>
    <w:rsid w:val="002D6A76"/>
    <w:rsid w:val="002D6AD3"/>
    <w:rsid w:val="002D6F44"/>
    <w:rsid w:val="002D6F7B"/>
    <w:rsid w:val="002D7026"/>
    <w:rsid w:val="002D748E"/>
    <w:rsid w:val="002D7853"/>
    <w:rsid w:val="002D7894"/>
    <w:rsid w:val="002D7A33"/>
    <w:rsid w:val="002D7AE6"/>
    <w:rsid w:val="002D7F37"/>
    <w:rsid w:val="002D7F57"/>
    <w:rsid w:val="002D7FD8"/>
    <w:rsid w:val="002E02FE"/>
    <w:rsid w:val="002E0421"/>
    <w:rsid w:val="002E04C9"/>
    <w:rsid w:val="002E069A"/>
    <w:rsid w:val="002E0924"/>
    <w:rsid w:val="002E0A44"/>
    <w:rsid w:val="002E0A8C"/>
    <w:rsid w:val="002E0AE3"/>
    <w:rsid w:val="002E0B19"/>
    <w:rsid w:val="002E0C6F"/>
    <w:rsid w:val="002E0E6B"/>
    <w:rsid w:val="002E10AF"/>
    <w:rsid w:val="002E1598"/>
    <w:rsid w:val="002E1730"/>
    <w:rsid w:val="002E178E"/>
    <w:rsid w:val="002E1964"/>
    <w:rsid w:val="002E1AD7"/>
    <w:rsid w:val="002E1B18"/>
    <w:rsid w:val="002E20DA"/>
    <w:rsid w:val="002E2106"/>
    <w:rsid w:val="002E2401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3A78"/>
    <w:rsid w:val="002E4441"/>
    <w:rsid w:val="002E470F"/>
    <w:rsid w:val="002E47F2"/>
    <w:rsid w:val="002E4A8A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DE7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E75"/>
    <w:rsid w:val="002E6FB8"/>
    <w:rsid w:val="002E6FC9"/>
    <w:rsid w:val="002E70CA"/>
    <w:rsid w:val="002E710E"/>
    <w:rsid w:val="002E7177"/>
    <w:rsid w:val="002E71B7"/>
    <w:rsid w:val="002E725A"/>
    <w:rsid w:val="002E73E8"/>
    <w:rsid w:val="002E7569"/>
    <w:rsid w:val="002E762A"/>
    <w:rsid w:val="002E7888"/>
    <w:rsid w:val="002E7987"/>
    <w:rsid w:val="002E7A26"/>
    <w:rsid w:val="002E7AE7"/>
    <w:rsid w:val="002E7B5D"/>
    <w:rsid w:val="002E7BC0"/>
    <w:rsid w:val="002E7BEB"/>
    <w:rsid w:val="002E7C42"/>
    <w:rsid w:val="002E7F23"/>
    <w:rsid w:val="002F00E8"/>
    <w:rsid w:val="002F02AF"/>
    <w:rsid w:val="002F02F2"/>
    <w:rsid w:val="002F039B"/>
    <w:rsid w:val="002F0710"/>
    <w:rsid w:val="002F08B9"/>
    <w:rsid w:val="002F0972"/>
    <w:rsid w:val="002F0A0F"/>
    <w:rsid w:val="002F0B91"/>
    <w:rsid w:val="002F0CB9"/>
    <w:rsid w:val="002F0E95"/>
    <w:rsid w:val="002F0F6D"/>
    <w:rsid w:val="002F1138"/>
    <w:rsid w:val="002F11F8"/>
    <w:rsid w:val="002F12EA"/>
    <w:rsid w:val="002F15A8"/>
    <w:rsid w:val="002F16A2"/>
    <w:rsid w:val="002F195C"/>
    <w:rsid w:val="002F1966"/>
    <w:rsid w:val="002F1A29"/>
    <w:rsid w:val="002F1BAC"/>
    <w:rsid w:val="002F2271"/>
    <w:rsid w:val="002F24D3"/>
    <w:rsid w:val="002F24EA"/>
    <w:rsid w:val="002F2592"/>
    <w:rsid w:val="002F2779"/>
    <w:rsid w:val="002F278E"/>
    <w:rsid w:val="002F2843"/>
    <w:rsid w:val="002F2A23"/>
    <w:rsid w:val="002F2B73"/>
    <w:rsid w:val="002F2BDF"/>
    <w:rsid w:val="002F33F7"/>
    <w:rsid w:val="002F33FF"/>
    <w:rsid w:val="002F3664"/>
    <w:rsid w:val="002F367B"/>
    <w:rsid w:val="002F372D"/>
    <w:rsid w:val="002F3796"/>
    <w:rsid w:val="002F3817"/>
    <w:rsid w:val="002F38C3"/>
    <w:rsid w:val="002F3996"/>
    <w:rsid w:val="002F4044"/>
    <w:rsid w:val="002F4257"/>
    <w:rsid w:val="002F42BC"/>
    <w:rsid w:val="002F4514"/>
    <w:rsid w:val="002F4676"/>
    <w:rsid w:val="002F49C5"/>
    <w:rsid w:val="002F49D5"/>
    <w:rsid w:val="002F4D4D"/>
    <w:rsid w:val="002F4E5B"/>
    <w:rsid w:val="002F4F61"/>
    <w:rsid w:val="002F4FCF"/>
    <w:rsid w:val="002F513B"/>
    <w:rsid w:val="002F5320"/>
    <w:rsid w:val="002F540D"/>
    <w:rsid w:val="002F54AA"/>
    <w:rsid w:val="002F55C4"/>
    <w:rsid w:val="002F5615"/>
    <w:rsid w:val="002F5758"/>
    <w:rsid w:val="002F5803"/>
    <w:rsid w:val="002F5A9F"/>
    <w:rsid w:val="002F5BD4"/>
    <w:rsid w:val="002F5C31"/>
    <w:rsid w:val="002F5C92"/>
    <w:rsid w:val="002F5D0A"/>
    <w:rsid w:val="002F621D"/>
    <w:rsid w:val="002F62D9"/>
    <w:rsid w:val="002F6692"/>
    <w:rsid w:val="002F68CD"/>
    <w:rsid w:val="002F6B2F"/>
    <w:rsid w:val="002F6B6B"/>
    <w:rsid w:val="002F6ECA"/>
    <w:rsid w:val="002F6EE6"/>
    <w:rsid w:val="002F6FFC"/>
    <w:rsid w:val="002F745A"/>
    <w:rsid w:val="002F7630"/>
    <w:rsid w:val="002F7C17"/>
    <w:rsid w:val="002F7DDC"/>
    <w:rsid w:val="002F7DEA"/>
    <w:rsid w:val="002F7E5A"/>
    <w:rsid w:val="002F7F26"/>
    <w:rsid w:val="00300138"/>
    <w:rsid w:val="00300166"/>
    <w:rsid w:val="00300340"/>
    <w:rsid w:val="003003FA"/>
    <w:rsid w:val="0030042B"/>
    <w:rsid w:val="003004BE"/>
    <w:rsid w:val="0030069A"/>
    <w:rsid w:val="00300815"/>
    <w:rsid w:val="00300A34"/>
    <w:rsid w:val="00300B98"/>
    <w:rsid w:val="00300BF6"/>
    <w:rsid w:val="00300CD8"/>
    <w:rsid w:val="00300F5D"/>
    <w:rsid w:val="00300FC9"/>
    <w:rsid w:val="00301003"/>
    <w:rsid w:val="003011BC"/>
    <w:rsid w:val="003012CB"/>
    <w:rsid w:val="00301300"/>
    <w:rsid w:val="00301579"/>
    <w:rsid w:val="00301634"/>
    <w:rsid w:val="00301B4C"/>
    <w:rsid w:val="00301BB0"/>
    <w:rsid w:val="00301DA2"/>
    <w:rsid w:val="003021D6"/>
    <w:rsid w:val="003026AA"/>
    <w:rsid w:val="00302739"/>
    <w:rsid w:val="003029B2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6EEE"/>
    <w:rsid w:val="00307115"/>
    <w:rsid w:val="00307253"/>
    <w:rsid w:val="0030738D"/>
    <w:rsid w:val="003074CC"/>
    <w:rsid w:val="003074D0"/>
    <w:rsid w:val="00307849"/>
    <w:rsid w:val="00307932"/>
    <w:rsid w:val="00307A52"/>
    <w:rsid w:val="00307D69"/>
    <w:rsid w:val="00307DBB"/>
    <w:rsid w:val="00307E3D"/>
    <w:rsid w:val="003100C1"/>
    <w:rsid w:val="0031023B"/>
    <w:rsid w:val="0031024A"/>
    <w:rsid w:val="0031036A"/>
    <w:rsid w:val="003103C5"/>
    <w:rsid w:val="0031073D"/>
    <w:rsid w:val="00310B4D"/>
    <w:rsid w:val="003113F3"/>
    <w:rsid w:val="00311A44"/>
    <w:rsid w:val="00311A76"/>
    <w:rsid w:val="00311B6E"/>
    <w:rsid w:val="00311B9E"/>
    <w:rsid w:val="00311F14"/>
    <w:rsid w:val="00312076"/>
    <w:rsid w:val="003120C7"/>
    <w:rsid w:val="003121F3"/>
    <w:rsid w:val="00312513"/>
    <w:rsid w:val="00312958"/>
    <w:rsid w:val="00312A70"/>
    <w:rsid w:val="00312B1E"/>
    <w:rsid w:val="00312C0B"/>
    <w:rsid w:val="00312EBF"/>
    <w:rsid w:val="00312F15"/>
    <w:rsid w:val="00312F4F"/>
    <w:rsid w:val="00313255"/>
    <w:rsid w:val="003133A3"/>
    <w:rsid w:val="00313560"/>
    <w:rsid w:val="00313566"/>
    <w:rsid w:val="00313596"/>
    <w:rsid w:val="003139B8"/>
    <w:rsid w:val="00313BB5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769"/>
    <w:rsid w:val="003158BF"/>
    <w:rsid w:val="003158D3"/>
    <w:rsid w:val="00315C4D"/>
    <w:rsid w:val="00315EA1"/>
    <w:rsid w:val="00315F4A"/>
    <w:rsid w:val="00315FD7"/>
    <w:rsid w:val="003160B7"/>
    <w:rsid w:val="003164ED"/>
    <w:rsid w:val="00316600"/>
    <w:rsid w:val="0031684A"/>
    <w:rsid w:val="0031688C"/>
    <w:rsid w:val="003168D5"/>
    <w:rsid w:val="00316998"/>
    <w:rsid w:val="00316A28"/>
    <w:rsid w:val="00316BAC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7D3"/>
    <w:rsid w:val="00317A54"/>
    <w:rsid w:val="00317CE9"/>
    <w:rsid w:val="00317E8D"/>
    <w:rsid w:val="00317FAD"/>
    <w:rsid w:val="00320144"/>
    <w:rsid w:val="003202F3"/>
    <w:rsid w:val="0032069A"/>
    <w:rsid w:val="00320970"/>
    <w:rsid w:val="003209DF"/>
    <w:rsid w:val="00320A81"/>
    <w:rsid w:val="00320D81"/>
    <w:rsid w:val="00320E94"/>
    <w:rsid w:val="0032110B"/>
    <w:rsid w:val="003212D5"/>
    <w:rsid w:val="00321467"/>
    <w:rsid w:val="00321643"/>
    <w:rsid w:val="00321824"/>
    <w:rsid w:val="00321981"/>
    <w:rsid w:val="003219C5"/>
    <w:rsid w:val="00321A4F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3E3B"/>
    <w:rsid w:val="00323F05"/>
    <w:rsid w:val="0032401A"/>
    <w:rsid w:val="00324081"/>
    <w:rsid w:val="00324491"/>
    <w:rsid w:val="0032466E"/>
    <w:rsid w:val="00324904"/>
    <w:rsid w:val="00324962"/>
    <w:rsid w:val="00324A49"/>
    <w:rsid w:val="00324B85"/>
    <w:rsid w:val="00324EFD"/>
    <w:rsid w:val="00324FB7"/>
    <w:rsid w:val="00325203"/>
    <w:rsid w:val="0032527A"/>
    <w:rsid w:val="00325719"/>
    <w:rsid w:val="00325BF4"/>
    <w:rsid w:val="003260A2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CAF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60"/>
    <w:rsid w:val="00331170"/>
    <w:rsid w:val="00331241"/>
    <w:rsid w:val="00331504"/>
    <w:rsid w:val="003315A0"/>
    <w:rsid w:val="00331A84"/>
    <w:rsid w:val="00331B60"/>
    <w:rsid w:val="0033231E"/>
    <w:rsid w:val="00332412"/>
    <w:rsid w:val="00332483"/>
    <w:rsid w:val="0033273D"/>
    <w:rsid w:val="003328A6"/>
    <w:rsid w:val="003334E3"/>
    <w:rsid w:val="003337C0"/>
    <w:rsid w:val="00333B3F"/>
    <w:rsid w:val="00333BD6"/>
    <w:rsid w:val="00333D9A"/>
    <w:rsid w:val="00333E4A"/>
    <w:rsid w:val="00333F0A"/>
    <w:rsid w:val="0033435B"/>
    <w:rsid w:val="003343D7"/>
    <w:rsid w:val="0033460E"/>
    <w:rsid w:val="00334888"/>
    <w:rsid w:val="003348A9"/>
    <w:rsid w:val="003348F1"/>
    <w:rsid w:val="00334F0C"/>
    <w:rsid w:val="00334F41"/>
    <w:rsid w:val="003352B3"/>
    <w:rsid w:val="003352BD"/>
    <w:rsid w:val="00335791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75"/>
    <w:rsid w:val="003367BC"/>
    <w:rsid w:val="00336876"/>
    <w:rsid w:val="00336BB0"/>
    <w:rsid w:val="00336BD9"/>
    <w:rsid w:val="00336E4E"/>
    <w:rsid w:val="00336ECF"/>
    <w:rsid w:val="0033715C"/>
    <w:rsid w:val="0033718C"/>
    <w:rsid w:val="00337493"/>
    <w:rsid w:val="0033785B"/>
    <w:rsid w:val="00337EC6"/>
    <w:rsid w:val="00337F85"/>
    <w:rsid w:val="00340123"/>
    <w:rsid w:val="00340350"/>
    <w:rsid w:val="003404E8"/>
    <w:rsid w:val="0034068D"/>
    <w:rsid w:val="003408D6"/>
    <w:rsid w:val="0034094A"/>
    <w:rsid w:val="00340BA9"/>
    <w:rsid w:val="00340F0F"/>
    <w:rsid w:val="0034114E"/>
    <w:rsid w:val="00341456"/>
    <w:rsid w:val="00341470"/>
    <w:rsid w:val="00341649"/>
    <w:rsid w:val="003417E2"/>
    <w:rsid w:val="00341952"/>
    <w:rsid w:val="00341B20"/>
    <w:rsid w:val="00341EAF"/>
    <w:rsid w:val="003423BE"/>
    <w:rsid w:val="00342500"/>
    <w:rsid w:val="0034254A"/>
    <w:rsid w:val="003425C0"/>
    <w:rsid w:val="003425D2"/>
    <w:rsid w:val="0034262B"/>
    <w:rsid w:val="0034266A"/>
    <w:rsid w:val="00342924"/>
    <w:rsid w:val="00342C4C"/>
    <w:rsid w:val="00342DA0"/>
    <w:rsid w:val="00342FD9"/>
    <w:rsid w:val="0034303B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2CB"/>
    <w:rsid w:val="0034454B"/>
    <w:rsid w:val="003445DF"/>
    <w:rsid w:val="0034466C"/>
    <w:rsid w:val="00344726"/>
    <w:rsid w:val="00344B4A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30F"/>
    <w:rsid w:val="0034640A"/>
    <w:rsid w:val="0034645A"/>
    <w:rsid w:val="003464D5"/>
    <w:rsid w:val="00346C66"/>
    <w:rsid w:val="00346DB4"/>
    <w:rsid w:val="00346E0D"/>
    <w:rsid w:val="0034702D"/>
    <w:rsid w:val="00347090"/>
    <w:rsid w:val="00347131"/>
    <w:rsid w:val="00347448"/>
    <w:rsid w:val="0034798F"/>
    <w:rsid w:val="00347B57"/>
    <w:rsid w:val="00347BBC"/>
    <w:rsid w:val="00347BEA"/>
    <w:rsid w:val="00350001"/>
    <w:rsid w:val="003502D9"/>
    <w:rsid w:val="0035036C"/>
    <w:rsid w:val="00350722"/>
    <w:rsid w:val="003507ED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17E"/>
    <w:rsid w:val="00353220"/>
    <w:rsid w:val="0035325F"/>
    <w:rsid w:val="00353451"/>
    <w:rsid w:val="00353700"/>
    <w:rsid w:val="003539D8"/>
    <w:rsid w:val="00353B23"/>
    <w:rsid w:val="00353D7E"/>
    <w:rsid w:val="0035429B"/>
    <w:rsid w:val="00354362"/>
    <w:rsid w:val="00354422"/>
    <w:rsid w:val="00354AE1"/>
    <w:rsid w:val="003551D6"/>
    <w:rsid w:val="003553FA"/>
    <w:rsid w:val="003555DA"/>
    <w:rsid w:val="003556E2"/>
    <w:rsid w:val="00355BC0"/>
    <w:rsid w:val="00355ED5"/>
    <w:rsid w:val="003560F1"/>
    <w:rsid w:val="003561FD"/>
    <w:rsid w:val="003563A7"/>
    <w:rsid w:val="00356863"/>
    <w:rsid w:val="00356910"/>
    <w:rsid w:val="00356966"/>
    <w:rsid w:val="00356B19"/>
    <w:rsid w:val="00356E9C"/>
    <w:rsid w:val="003571FD"/>
    <w:rsid w:val="00357241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C6F"/>
    <w:rsid w:val="00360C8B"/>
    <w:rsid w:val="00360CAD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E60"/>
    <w:rsid w:val="0036332A"/>
    <w:rsid w:val="00363335"/>
    <w:rsid w:val="00363483"/>
    <w:rsid w:val="00363A14"/>
    <w:rsid w:val="00363C75"/>
    <w:rsid w:val="00363D68"/>
    <w:rsid w:val="0036412E"/>
    <w:rsid w:val="0036421B"/>
    <w:rsid w:val="003642BC"/>
    <w:rsid w:val="003645DB"/>
    <w:rsid w:val="00364D33"/>
    <w:rsid w:val="00364FC7"/>
    <w:rsid w:val="00365073"/>
    <w:rsid w:val="00365083"/>
    <w:rsid w:val="0036528C"/>
    <w:rsid w:val="003653A4"/>
    <w:rsid w:val="00365466"/>
    <w:rsid w:val="00365645"/>
    <w:rsid w:val="0036566A"/>
    <w:rsid w:val="00365D4B"/>
    <w:rsid w:val="00365EA1"/>
    <w:rsid w:val="00366162"/>
    <w:rsid w:val="003661E1"/>
    <w:rsid w:val="00366577"/>
    <w:rsid w:val="0036658D"/>
    <w:rsid w:val="00366836"/>
    <w:rsid w:val="0036693F"/>
    <w:rsid w:val="00366CE2"/>
    <w:rsid w:val="00366D8E"/>
    <w:rsid w:val="00367005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5C9"/>
    <w:rsid w:val="0037065F"/>
    <w:rsid w:val="00370742"/>
    <w:rsid w:val="00370BDF"/>
    <w:rsid w:val="00370C99"/>
    <w:rsid w:val="00370D58"/>
    <w:rsid w:val="0037114F"/>
    <w:rsid w:val="00371489"/>
    <w:rsid w:val="00371518"/>
    <w:rsid w:val="00371550"/>
    <w:rsid w:val="0037169F"/>
    <w:rsid w:val="0037188C"/>
    <w:rsid w:val="00371909"/>
    <w:rsid w:val="00371A81"/>
    <w:rsid w:val="00371BC3"/>
    <w:rsid w:val="00371E9D"/>
    <w:rsid w:val="00371F0D"/>
    <w:rsid w:val="00371F89"/>
    <w:rsid w:val="00372095"/>
    <w:rsid w:val="00372114"/>
    <w:rsid w:val="003721A8"/>
    <w:rsid w:val="003723C7"/>
    <w:rsid w:val="00372470"/>
    <w:rsid w:val="003724EC"/>
    <w:rsid w:val="00372877"/>
    <w:rsid w:val="00372A72"/>
    <w:rsid w:val="00372BF5"/>
    <w:rsid w:val="00372DBD"/>
    <w:rsid w:val="003732F3"/>
    <w:rsid w:val="003739A3"/>
    <w:rsid w:val="00373A4C"/>
    <w:rsid w:val="00373C50"/>
    <w:rsid w:val="00373D24"/>
    <w:rsid w:val="00373D8F"/>
    <w:rsid w:val="00374538"/>
    <w:rsid w:val="003745FE"/>
    <w:rsid w:val="0037465B"/>
    <w:rsid w:val="003747AB"/>
    <w:rsid w:val="003749E6"/>
    <w:rsid w:val="003749F5"/>
    <w:rsid w:val="00374A62"/>
    <w:rsid w:val="00374C3A"/>
    <w:rsid w:val="00374FF0"/>
    <w:rsid w:val="0037514C"/>
    <w:rsid w:val="0037530D"/>
    <w:rsid w:val="00375437"/>
    <w:rsid w:val="00375C3D"/>
    <w:rsid w:val="00375E2A"/>
    <w:rsid w:val="00375E59"/>
    <w:rsid w:val="00375ECA"/>
    <w:rsid w:val="00376274"/>
    <w:rsid w:val="00376318"/>
    <w:rsid w:val="00376525"/>
    <w:rsid w:val="003765A7"/>
    <w:rsid w:val="00376769"/>
    <w:rsid w:val="00376772"/>
    <w:rsid w:val="00376829"/>
    <w:rsid w:val="003769BF"/>
    <w:rsid w:val="00376BAD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189"/>
    <w:rsid w:val="00381267"/>
    <w:rsid w:val="003815E8"/>
    <w:rsid w:val="00381697"/>
    <w:rsid w:val="0038169E"/>
    <w:rsid w:val="003818CD"/>
    <w:rsid w:val="00381955"/>
    <w:rsid w:val="00381A36"/>
    <w:rsid w:val="00381AB9"/>
    <w:rsid w:val="00381D72"/>
    <w:rsid w:val="00382160"/>
    <w:rsid w:val="003825F7"/>
    <w:rsid w:val="003826B9"/>
    <w:rsid w:val="00382899"/>
    <w:rsid w:val="0038290F"/>
    <w:rsid w:val="00382B7D"/>
    <w:rsid w:val="00382F8F"/>
    <w:rsid w:val="00382FD2"/>
    <w:rsid w:val="0038319F"/>
    <w:rsid w:val="0038337D"/>
    <w:rsid w:val="00383417"/>
    <w:rsid w:val="00383543"/>
    <w:rsid w:val="003837AC"/>
    <w:rsid w:val="00383911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35F"/>
    <w:rsid w:val="00385366"/>
    <w:rsid w:val="0038550B"/>
    <w:rsid w:val="003855A9"/>
    <w:rsid w:val="003856C4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6E0"/>
    <w:rsid w:val="003868BD"/>
    <w:rsid w:val="003869F8"/>
    <w:rsid w:val="00386E59"/>
    <w:rsid w:val="00386FA1"/>
    <w:rsid w:val="00386FED"/>
    <w:rsid w:val="00387604"/>
    <w:rsid w:val="003877D4"/>
    <w:rsid w:val="00387910"/>
    <w:rsid w:val="00387B12"/>
    <w:rsid w:val="003902AA"/>
    <w:rsid w:val="00390367"/>
    <w:rsid w:val="003903D2"/>
    <w:rsid w:val="0039058A"/>
    <w:rsid w:val="00390803"/>
    <w:rsid w:val="00390A04"/>
    <w:rsid w:val="00390D55"/>
    <w:rsid w:val="00390E95"/>
    <w:rsid w:val="00390E9E"/>
    <w:rsid w:val="00390EE1"/>
    <w:rsid w:val="003911CD"/>
    <w:rsid w:val="003912F8"/>
    <w:rsid w:val="003913E9"/>
    <w:rsid w:val="003913FC"/>
    <w:rsid w:val="00391540"/>
    <w:rsid w:val="003915CE"/>
    <w:rsid w:val="003916D8"/>
    <w:rsid w:val="00391999"/>
    <w:rsid w:val="00391A00"/>
    <w:rsid w:val="00391A5E"/>
    <w:rsid w:val="00391CC7"/>
    <w:rsid w:val="00391E02"/>
    <w:rsid w:val="00392448"/>
    <w:rsid w:val="003925A4"/>
    <w:rsid w:val="003926FD"/>
    <w:rsid w:val="0039276D"/>
    <w:rsid w:val="003928A1"/>
    <w:rsid w:val="00392927"/>
    <w:rsid w:val="00392931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2A"/>
    <w:rsid w:val="0039366A"/>
    <w:rsid w:val="00393D11"/>
    <w:rsid w:val="00393FAC"/>
    <w:rsid w:val="003941EB"/>
    <w:rsid w:val="0039433F"/>
    <w:rsid w:val="003943CF"/>
    <w:rsid w:val="003944F0"/>
    <w:rsid w:val="003948BB"/>
    <w:rsid w:val="00394920"/>
    <w:rsid w:val="00394A16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31C"/>
    <w:rsid w:val="00395A44"/>
    <w:rsid w:val="00395BB0"/>
    <w:rsid w:val="00395C8D"/>
    <w:rsid w:val="00395E58"/>
    <w:rsid w:val="00396176"/>
    <w:rsid w:val="003962AC"/>
    <w:rsid w:val="0039647E"/>
    <w:rsid w:val="00396876"/>
    <w:rsid w:val="00396A7F"/>
    <w:rsid w:val="00396CF7"/>
    <w:rsid w:val="00396DC7"/>
    <w:rsid w:val="00396E24"/>
    <w:rsid w:val="00396E96"/>
    <w:rsid w:val="0039708A"/>
    <w:rsid w:val="00397856"/>
    <w:rsid w:val="00397C1C"/>
    <w:rsid w:val="00397DF4"/>
    <w:rsid w:val="003A00E6"/>
    <w:rsid w:val="003A0161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B5C"/>
    <w:rsid w:val="003A1CCA"/>
    <w:rsid w:val="003A1D69"/>
    <w:rsid w:val="003A1E40"/>
    <w:rsid w:val="003A1E59"/>
    <w:rsid w:val="003A1EE6"/>
    <w:rsid w:val="003A230C"/>
    <w:rsid w:val="003A2314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414"/>
    <w:rsid w:val="003A3542"/>
    <w:rsid w:val="003A3604"/>
    <w:rsid w:val="003A379B"/>
    <w:rsid w:val="003A3918"/>
    <w:rsid w:val="003A39BA"/>
    <w:rsid w:val="003A3B4E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717"/>
    <w:rsid w:val="003A6871"/>
    <w:rsid w:val="003A6A0B"/>
    <w:rsid w:val="003A6C18"/>
    <w:rsid w:val="003A6C42"/>
    <w:rsid w:val="003A6D12"/>
    <w:rsid w:val="003A6E39"/>
    <w:rsid w:val="003A6E52"/>
    <w:rsid w:val="003A6F20"/>
    <w:rsid w:val="003A6F78"/>
    <w:rsid w:val="003A7142"/>
    <w:rsid w:val="003A75AE"/>
    <w:rsid w:val="003A7895"/>
    <w:rsid w:val="003A7A8C"/>
    <w:rsid w:val="003A7BA4"/>
    <w:rsid w:val="003A7CC1"/>
    <w:rsid w:val="003A7F92"/>
    <w:rsid w:val="003A7FD8"/>
    <w:rsid w:val="003B02CC"/>
    <w:rsid w:val="003B03B6"/>
    <w:rsid w:val="003B0406"/>
    <w:rsid w:val="003B0489"/>
    <w:rsid w:val="003B0E9B"/>
    <w:rsid w:val="003B1069"/>
    <w:rsid w:val="003B11FA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2E0F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23"/>
    <w:rsid w:val="003B4870"/>
    <w:rsid w:val="003B48D4"/>
    <w:rsid w:val="003B490C"/>
    <w:rsid w:val="003B4B1D"/>
    <w:rsid w:val="003B4B2D"/>
    <w:rsid w:val="003B4D15"/>
    <w:rsid w:val="003B56D7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563"/>
    <w:rsid w:val="003B6635"/>
    <w:rsid w:val="003B67F7"/>
    <w:rsid w:val="003B682B"/>
    <w:rsid w:val="003B6CE9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69"/>
    <w:rsid w:val="003C05AF"/>
    <w:rsid w:val="003C05BB"/>
    <w:rsid w:val="003C1027"/>
    <w:rsid w:val="003C11DE"/>
    <w:rsid w:val="003C1444"/>
    <w:rsid w:val="003C1607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39E"/>
    <w:rsid w:val="003C3438"/>
    <w:rsid w:val="003C3453"/>
    <w:rsid w:val="003C36E1"/>
    <w:rsid w:val="003C3965"/>
    <w:rsid w:val="003C3F56"/>
    <w:rsid w:val="003C40B7"/>
    <w:rsid w:val="003C41B6"/>
    <w:rsid w:val="003C441F"/>
    <w:rsid w:val="003C4420"/>
    <w:rsid w:val="003C4577"/>
    <w:rsid w:val="003C459B"/>
    <w:rsid w:val="003C45C6"/>
    <w:rsid w:val="003C461C"/>
    <w:rsid w:val="003C4685"/>
    <w:rsid w:val="003C4947"/>
    <w:rsid w:val="003C4B40"/>
    <w:rsid w:val="003C4CAD"/>
    <w:rsid w:val="003C4FBA"/>
    <w:rsid w:val="003C5139"/>
    <w:rsid w:val="003C53AE"/>
    <w:rsid w:val="003C53C2"/>
    <w:rsid w:val="003C548E"/>
    <w:rsid w:val="003C57E8"/>
    <w:rsid w:val="003C5B25"/>
    <w:rsid w:val="003C5BE5"/>
    <w:rsid w:val="003C5C7E"/>
    <w:rsid w:val="003C5E99"/>
    <w:rsid w:val="003C6355"/>
    <w:rsid w:val="003C65BF"/>
    <w:rsid w:val="003C6987"/>
    <w:rsid w:val="003C6A85"/>
    <w:rsid w:val="003C6E1B"/>
    <w:rsid w:val="003C6E20"/>
    <w:rsid w:val="003C6E6B"/>
    <w:rsid w:val="003C6E9F"/>
    <w:rsid w:val="003C6FF8"/>
    <w:rsid w:val="003C707F"/>
    <w:rsid w:val="003C70BA"/>
    <w:rsid w:val="003C7225"/>
    <w:rsid w:val="003C78A1"/>
    <w:rsid w:val="003C7A59"/>
    <w:rsid w:val="003C7AAC"/>
    <w:rsid w:val="003C7BC1"/>
    <w:rsid w:val="003C7C82"/>
    <w:rsid w:val="003C7E05"/>
    <w:rsid w:val="003C7E0B"/>
    <w:rsid w:val="003D00AA"/>
    <w:rsid w:val="003D02C5"/>
    <w:rsid w:val="003D0558"/>
    <w:rsid w:val="003D0729"/>
    <w:rsid w:val="003D0929"/>
    <w:rsid w:val="003D0A08"/>
    <w:rsid w:val="003D0A91"/>
    <w:rsid w:val="003D0A9D"/>
    <w:rsid w:val="003D0BB1"/>
    <w:rsid w:val="003D0D26"/>
    <w:rsid w:val="003D0EC1"/>
    <w:rsid w:val="003D0F26"/>
    <w:rsid w:val="003D1322"/>
    <w:rsid w:val="003D14A3"/>
    <w:rsid w:val="003D1557"/>
    <w:rsid w:val="003D156C"/>
    <w:rsid w:val="003D15B4"/>
    <w:rsid w:val="003D17F8"/>
    <w:rsid w:val="003D198C"/>
    <w:rsid w:val="003D1B23"/>
    <w:rsid w:val="003D1D5F"/>
    <w:rsid w:val="003D1E1E"/>
    <w:rsid w:val="003D1F48"/>
    <w:rsid w:val="003D1F60"/>
    <w:rsid w:val="003D22FA"/>
    <w:rsid w:val="003D26A4"/>
    <w:rsid w:val="003D2897"/>
    <w:rsid w:val="003D291E"/>
    <w:rsid w:val="003D29CE"/>
    <w:rsid w:val="003D2CB0"/>
    <w:rsid w:val="003D2F17"/>
    <w:rsid w:val="003D2FA6"/>
    <w:rsid w:val="003D33B7"/>
    <w:rsid w:val="003D37CB"/>
    <w:rsid w:val="003D3822"/>
    <w:rsid w:val="003D3B76"/>
    <w:rsid w:val="003D3C21"/>
    <w:rsid w:val="003D3C6C"/>
    <w:rsid w:val="003D3F9E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033"/>
    <w:rsid w:val="003D518C"/>
    <w:rsid w:val="003D546B"/>
    <w:rsid w:val="003D568A"/>
    <w:rsid w:val="003D576B"/>
    <w:rsid w:val="003D5845"/>
    <w:rsid w:val="003D5C8F"/>
    <w:rsid w:val="003D5E2A"/>
    <w:rsid w:val="003D5FC3"/>
    <w:rsid w:val="003D6014"/>
    <w:rsid w:val="003D6384"/>
    <w:rsid w:val="003D63E2"/>
    <w:rsid w:val="003D6680"/>
    <w:rsid w:val="003D67C3"/>
    <w:rsid w:val="003D682F"/>
    <w:rsid w:val="003D6911"/>
    <w:rsid w:val="003D6BD8"/>
    <w:rsid w:val="003D7139"/>
    <w:rsid w:val="003D7636"/>
    <w:rsid w:val="003D76CE"/>
    <w:rsid w:val="003D7827"/>
    <w:rsid w:val="003D798E"/>
    <w:rsid w:val="003D7C8A"/>
    <w:rsid w:val="003D7DD3"/>
    <w:rsid w:val="003D7E72"/>
    <w:rsid w:val="003D7FCD"/>
    <w:rsid w:val="003D7FCF"/>
    <w:rsid w:val="003E001E"/>
    <w:rsid w:val="003E0125"/>
    <w:rsid w:val="003E0131"/>
    <w:rsid w:val="003E0152"/>
    <w:rsid w:val="003E019C"/>
    <w:rsid w:val="003E057F"/>
    <w:rsid w:val="003E0888"/>
    <w:rsid w:val="003E093E"/>
    <w:rsid w:val="003E0C6A"/>
    <w:rsid w:val="003E0E32"/>
    <w:rsid w:val="003E11A7"/>
    <w:rsid w:val="003E1542"/>
    <w:rsid w:val="003E17D3"/>
    <w:rsid w:val="003E1946"/>
    <w:rsid w:val="003E19E9"/>
    <w:rsid w:val="003E1AB3"/>
    <w:rsid w:val="003E1AE2"/>
    <w:rsid w:val="003E1DAA"/>
    <w:rsid w:val="003E1DC1"/>
    <w:rsid w:val="003E2344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8FA"/>
    <w:rsid w:val="003E3A59"/>
    <w:rsid w:val="003E3A67"/>
    <w:rsid w:val="003E3AA4"/>
    <w:rsid w:val="003E3C59"/>
    <w:rsid w:val="003E3CE1"/>
    <w:rsid w:val="003E3EFC"/>
    <w:rsid w:val="003E3F95"/>
    <w:rsid w:val="003E3FCA"/>
    <w:rsid w:val="003E40E1"/>
    <w:rsid w:val="003E4942"/>
    <w:rsid w:val="003E4D61"/>
    <w:rsid w:val="003E4F17"/>
    <w:rsid w:val="003E5015"/>
    <w:rsid w:val="003E511B"/>
    <w:rsid w:val="003E519A"/>
    <w:rsid w:val="003E530D"/>
    <w:rsid w:val="003E533B"/>
    <w:rsid w:val="003E53D6"/>
    <w:rsid w:val="003E5438"/>
    <w:rsid w:val="003E5858"/>
    <w:rsid w:val="003E5A06"/>
    <w:rsid w:val="003E5ADF"/>
    <w:rsid w:val="003E5B79"/>
    <w:rsid w:val="003E5BE7"/>
    <w:rsid w:val="003E5C4D"/>
    <w:rsid w:val="003E6005"/>
    <w:rsid w:val="003E612A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059"/>
    <w:rsid w:val="003E712B"/>
    <w:rsid w:val="003E723C"/>
    <w:rsid w:val="003E7309"/>
    <w:rsid w:val="003E737E"/>
    <w:rsid w:val="003E780F"/>
    <w:rsid w:val="003E793A"/>
    <w:rsid w:val="003E7AE9"/>
    <w:rsid w:val="003E7AEB"/>
    <w:rsid w:val="003E7C17"/>
    <w:rsid w:val="003E7FE6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356"/>
    <w:rsid w:val="003F1613"/>
    <w:rsid w:val="003F1671"/>
    <w:rsid w:val="003F176F"/>
    <w:rsid w:val="003F178C"/>
    <w:rsid w:val="003F1815"/>
    <w:rsid w:val="003F1C1E"/>
    <w:rsid w:val="003F1E69"/>
    <w:rsid w:val="003F2158"/>
    <w:rsid w:val="003F220A"/>
    <w:rsid w:val="003F2324"/>
    <w:rsid w:val="003F23A3"/>
    <w:rsid w:val="003F256A"/>
    <w:rsid w:val="003F2601"/>
    <w:rsid w:val="003F297E"/>
    <w:rsid w:val="003F2C25"/>
    <w:rsid w:val="003F31EC"/>
    <w:rsid w:val="003F368B"/>
    <w:rsid w:val="003F395A"/>
    <w:rsid w:val="003F396F"/>
    <w:rsid w:val="003F3CFC"/>
    <w:rsid w:val="003F3D9F"/>
    <w:rsid w:val="003F3F30"/>
    <w:rsid w:val="003F45BD"/>
    <w:rsid w:val="003F45CA"/>
    <w:rsid w:val="003F45E0"/>
    <w:rsid w:val="003F4630"/>
    <w:rsid w:val="003F4688"/>
    <w:rsid w:val="003F46EA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2C"/>
    <w:rsid w:val="003F6B63"/>
    <w:rsid w:val="003F6C29"/>
    <w:rsid w:val="003F6DC9"/>
    <w:rsid w:val="003F7150"/>
    <w:rsid w:val="003F71E1"/>
    <w:rsid w:val="003F7468"/>
    <w:rsid w:val="003F7472"/>
    <w:rsid w:val="003F7605"/>
    <w:rsid w:val="003F7622"/>
    <w:rsid w:val="003F77BD"/>
    <w:rsid w:val="003F7987"/>
    <w:rsid w:val="003F79D4"/>
    <w:rsid w:val="003F79F3"/>
    <w:rsid w:val="003F7D54"/>
    <w:rsid w:val="003F7EC9"/>
    <w:rsid w:val="003F7EF5"/>
    <w:rsid w:val="00400182"/>
    <w:rsid w:val="004001A1"/>
    <w:rsid w:val="004001C3"/>
    <w:rsid w:val="0040039B"/>
    <w:rsid w:val="004003E5"/>
    <w:rsid w:val="00400791"/>
    <w:rsid w:val="00400C07"/>
    <w:rsid w:val="00400C8A"/>
    <w:rsid w:val="00400D0B"/>
    <w:rsid w:val="00401047"/>
    <w:rsid w:val="00401242"/>
    <w:rsid w:val="00401486"/>
    <w:rsid w:val="004014FC"/>
    <w:rsid w:val="00401544"/>
    <w:rsid w:val="004015EB"/>
    <w:rsid w:val="00401600"/>
    <w:rsid w:val="00401BEF"/>
    <w:rsid w:val="00401BF2"/>
    <w:rsid w:val="00401D05"/>
    <w:rsid w:val="00401FDB"/>
    <w:rsid w:val="004021A7"/>
    <w:rsid w:val="0040237D"/>
    <w:rsid w:val="004025B4"/>
    <w:rsid w:val="004027C3"/>
    <w:rsid w:val="00402A89"/>
    <w:rsid w:val="00402C5C"/>
    <w:rsid w:val="00402EBC"/>
    <w:rsid w:val="00402FD1"/>
    <w:rsid w:val="0040343D"/>
    <w:rsid w:val="004035FA"/>
    <w:rsid w:val="00403FB6"/>
    <w:rsid w:val="00404093"/>
    <w:rsid w:val="00404188"/>
    <w:rsid w:val="00404285"/>
    <w:rsid w:val="004042D7"/>
    <w:rsid w:val="004046DD"/>
    <w:rsid w:val="0040497B"/>
    <w:rsid w:val="004049C2"/>
    <w:rsid w:val="00405121"/>
    <w:rsid w:val="004055F8"/>
    <w:rsid w:val="00405A6B"/>
    <w:rsid w:val="00405B16"/>
    <w:rsid w:val="0040607F"/>
    <w:rsid w:val="004063B9"/>
    <w:rsid w:val="004064F0"/>
    <w:rsid w:val="00406605"/>
    <w:rsid w:val="00406631"/>
    <w:rsid w:val="004066F1"/>
    <w:rsid w:val="0040683F"/>
    <w:rsid w:val="00406879"/>
    <w:rsid w:val="004068C7"/>
    <w:rsid w:val="00406C8B"/>
    <w:rsid w:val="00406D8E"/>
    <w:rsid w:val="00406EB7"/>
    <w:rsid w:val="00406EE5"/>
    <w:rsid w:val="00406EF2"/>
    <w:rsid w:val="00406F78"/>
    <w:rsid w:val="00406FB9"/>
    <w:rsid w:val="00407138"/>
    <w:rsid w:val="00407142"/>
    <w:rsid w:val="0040729B"/>
    <w:rsid w:val="0040738C"/>
    <w:rsid w:val="004073DC"/>
    <w:rsid w:val="00407405"/>
    <w:rsid w:val="0040743D"/>
    <w:rsid w:val="004076EE"/>
    <w:rsid w:val="0040777C"/>
    <w:rsid w:val="00407B3A"/>
    <w:rsid w:val="00407C2A"/>
    <w:rsid w:val="00407F1A"/>
    <w:rsid w:val="00407FD4"/>
    <w:rsid w:val="004100C7"/>
    <w:rsid w:val="0041011E"/>
    <w:rsid w:val="004101EB"/>
    <w:rsid w:val="004104BF"/>
    <w:rsid w:val="00410A95"/>
    <w:rsid w:val="00410B92"/>
    <w:rsid w:val="00410BA3"/>
    <w:rsid w:val="00410BF0"/>
    <w:rsid w:val="00410C52"/>
    <w:rsid w:val="00410CB5"/>
    <w:rsid w:val="00410D15"/>
    <w:rsid w:val="00410EC6"/>
    <w:rsid w:val="00410F6B"/>
    <w:rsid w:val="004110EF"/>
    <w:rsid w:val="00411113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C08"/>
    <w:rsid w:val="00412C26"/>
    <w:rsid w:val="0041316F"/>
    <w:rsid w:val="004132A4"/>
    <w:rsid w:val="0041359D"/>
    <w:rsid w:val="00413833"/>
    <w:rsid w:val="004138C4"/>
    <w:rsid w:val="00413A75"/>
    <w:rsid w:val="00413AC3"/>
    <w:rsid w:val="00413B53"/>
    <w:rsid w:val="00413F16"/>
    <w:rsid w:val="0041406D"/>
    <w:rsid w:val="0041445D"/>
    <w:rsid w:val="004144C8"/>
    <w:rsid w:val="0041454D"/>
    <w:rsid w:val="0041477F"/>
    <w:rsid w:val="00414BFB"/>
    <w:rsid w:val="00414C09"/>
    <w:rsid w:val="00414CF7"/>
    <w:rsid w:val="00414D2E"/>
    <w:rsid w:val="00414E2D"/>
    <w:rsid w:val="00414EA8"/>
    <w:rsid w:val="00415041"/>
    <w:rsid w:val="00415193"/>
    <w:rsid w:val="0041526D"/>
    <w:rsid w:val="00415491"/>
    <w:rsid w:val="004156B7"/>
    <w:rsid w:val="00415869"/>
    <w:rsid w:val="00415AE1"/>
    <w:rsid w:val="00415C1C"/>
    <w:rsid w:val="00415D9F"/>
    <w:rsid w:val="00415E27"/>
    <w:rsid w:val="00415E73"/>
    <w:rsid w:val="004160C4"/>
    <w:rsid w:val="0041618A"/>
    <w:rsid w:val="0041624E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8E2"/>
    <w:rsid w:val="00417A99"/>
    <w:rsid w:val="00417F3E"/>
    <w:rsid w:val="0042010E"/>
    <w:rsid w:val="004201EE"/>
    <w:rsid w:val="0042051A"/>
    <w:rsid w:val="004205F7"/>
    <w:rsid w:val="0042098E"/>
    <w:rsid w:val="00420C0A"/>
    <w:rsid w:val="00420F3E"/>
    <w:rsid w:val="0042112E"/>
    <w:rsid w:val="004217B6"/>
    <w:rsid w:val="0042187B"/>
    <w:rsid w:val="004219B8"/>
    <w:rsid w:val="00421A1C"/>
    <w:rsid w:val="00421B39"/>
    <w:rsid w:val="00421C07"/>
    <w:rsid w:val="00421F99"/>
    <w:rsid w:val="00421FA4"/>
    <w:rsid w:val="00422143"/>
    <w:rsid w:val="00422403"/>
    <w:rsid w:val="004227B0"/>
    <w:rsid w:val="00422911"/>
    <w:rsid w:val="00422A45"/>
    <w:rsid w:val="00422C4A"/>
    <w:rsid w:val="00422D85"/>
    <w:rsid w:val="00422E91"/>
    <w:rsid w:val="0042324B"/>
    <w:rsid w:val="004232C8"/>
    <w:rsid w:val="00423400"/>
    <w:rsid w:val="004234FE"/>
    <w:rsid w:val="004237BF"/>
    <w:rsid w:val="00423918"/>
    <w:rsid w:val="00423991"/>
    <w:rsid w:val="00423A98"/>
    <w:rsid w:val="004240CA"/>
    <w:rsid w:val="0042414A"/>
    <w:rsid w:val="00424486"/>
    <w:rsid w:val="00424546"/>
    <w:rsid w:val="004245FE"/>
    <w:rsid w:val="004246A8"/>
    <w:rsid w:val="00424925"/>
    <w:rsid w:val="00424926"/>
    <w:rsid w:val="00424A7B"/>
    <w:rsid w:val="00424B45"/>
    <w:rsid w:val="00424B56"/>
    <w:rsid w:val="00424FEB"/>
    <w:rsid w:val="00425381"/>
    <w:rsid w:val="00425468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753"/>
    <w:rsid w:val="00426B3E"/>
    <w:rsid w:val="00426D77"/>
    <w:rsid w:val="00427345"/>
    <w:rsid w:val="00427488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61C"/>
    <w:rsid w:val="00430736"/>
    <w:rsid w:val="00430A6C"/>
    <w:rsid w:val="00430AAD"/>
    <w:rsid w:val="00430CEC"/>
    <w:rsid w:val="00431191"/>
    <w:rsid w:val="004313F0"/>
    <w:rsid w:val="0043140B"/>
    <w:rsid w:val="00431A6C"/>
    <w:rsid w:val="00431AF1"/>
    <w:rsid w:val="00431B41"/>
    <w:rsid w:val="00431D52"/>
    <w:rsid w:val="00431D68"/>
    <w:rsid w:val="00431D9D"/>
    <w:rsid w:val="00431E68"/>
    <w:rsid w:val="00432237"/>
    <w:rsid w:val="0043262D"/>
    <w:rsid w:val="0043278A"/>
    <w:rsid w:val="004327AA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D8A"/>
    <w:rsid w:val="00433E9C"/>
    <w:rsid w:val="00433FD8"/>
    <w:rsid w:val="0043411E"/>
    <w:rsid w:val="004341C9"/>
    <w:rsid w:val="004341D3"/>
    <w:rsid w:val="0043435A"/>
    <w:rsid w:val="004343CF"/>
    <w:rsid w:val="00434867"/>
    <w:rsid w:val="00434982"/>
    <w:rsid w:val="00434F5C"/>
    <w:rsid w:val="00435082"/>
    <w:rsid w:val="0043520D"/>
    <w:rsid w:val="00435211"/>
    <w:rsid w:val="004353D5"/>
    <w:rsid w:val="0043556D"/>
    <w:rsid w:val="00435676"/>
    <w:rsid w:val="00435942"/>
    <w:rsid w:val="00435C5B"/>
    <w:rsid w:val="00435C8D"/>
    <w:rsid w:val="00435CD3"/>
    <w:rsid w:val="00435FED"/>
    <w:rsid w:val="00436044"/>
    <w:rsid w:val="004360CD"/>
    <w:rsid w:val="0043649E"/>
    <w:rsid w:val="0043655B"/>
    <w:rsid w:val="00436645"/>
    <w:rsid w:val="00436673"/>
    <w:rsid w:val="00436831"/>
    <w:rsid w:val="0043696A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0F4C"/>
    <w:rsid w:val="0044116A"/>
    <w:rsid w:val="00441509"/>
    <w:rsid w:val="004415B3"/>
    <w:rsid w:val="004415B6"/>
    <w:rsid w:val="004415FF"/>
    <w:rsid w:val="004416DD"/>
    <w:rsid w:val="004417B3"/>
    <w:rsid w:val="00441979"/>
    <w:rsid w:val="00441A9F"/>
    <w:rsid w:val="00441AEF"/>
    <w:rsid w:val="00441C4D"/>
    <w:rsid w:val="00441E6A"/>
    <w:rsid w:val="00441F08"/>
    <w:rsid w:val="004422AC"/>
    <w:rsid w:val="004422F2"/>
    <w:rsid w:val="00442344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644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661"/>
    <w:rsid w:val="00444880"/>
    <w:rsid w:val="004448F0"/>
    <w:rsid w:val="004449AB"/>
    <w:rsid w:val="00444D65"/>
    <w:rsid w:val="00444DCF"/>
    <w:rsid w:val="00444FAA"/>
    <w:rsid w:val="004452A5"/>
    <w:rsid w:val="00445395"/>
    <w:rsid w:val="004456E1"/>
    <w:rsid w:val="00445CB7"/>
    <w:rsid w:val="00446569"/>
    <w:rsid w:val="00446925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4CB"/>
    <w:rsid w:val="00447593"/>
    <w:rsid w:val="004476BC"/>
    <w:rsid w:val="00447A3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0CB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208"/>
    <w:rsid w:val="00453730"/>
    <w:rsid w:val="00453813"/>
    <w:rsid w:val="004539BD"/>
    <w:rsid w:val="004547CC"/>
    <w:rsid w:val="00454898"/>
    <w:rsid w:val="00454BA1"/>
    <w:rsid w:val="00454C4A"/>
    <w:rsid w:val="00454E1D"/>
    <w:rsid w:val="00455080"/>
    <w:rsid w:val="004550E4"/>
    <w:rsid w:val="00455339"/>
    <w:rsid w:val="00455364"/>
    <w:rsid w:val="004559F5"/>
    <w:rsid w:val="00455C48"/>
    <w:rsid w:val="00455D8C"/>
    <w:rsid w:val="00455DA5"/>
    <w:rsid w:val="00455FC4"/>
    <w:rsid w:val="00455FE4"/>
    <w:rsid w:val="004563CD"/>
    <w:rsid w:val="0045643D"/>
    <w:rsid w:val="004565AC"/>
    <w:rsid w:val="00456669"/>
    <w:rsid w:val="00456A02"/>
    <w:rsid w:val="00456B95"/>
    <w:rsid w:val="004571D3"/>
    <w:rsid w:val="00457276"/>
    <w:rsid w:val="004572A1"/>
    <w:rsid w:val="004574F2"/>
    <w:rsid w:val="004576F0"/>
    <w:rsid w:val="004579A3"/>
    <w:rsid w:val="00457B7D"/>
    <w:rsid w:val="00457B87"/>
    <w:rsid w:val="00457E7C"/>
    <w:rsid w:val="0046014D"/>
    <w:rsid w:val="004603FD"/>
    <w:rsid w:val="004604BA"/>
    <w:rsid w:val="00460645"/>
    <w:rsid w:val="004606FD"/>
    <w:rsid w:val="00460956"/>
    <w:rsid w:val="00460AE6"/>
    <w:rsid w:val="00460CAA"/>
    <w:rsid w:val="00460D0B"/>
    <w:rsid w:val="00460E7C"/>
    <w:rsid w:val="00460FE2"/>
    <w:rsid w:val="004612C6"/>
    <w:rsid w:val="00461497"/>
    <w:rsid w:val="00461E84"/>
    <w:rsid w:val="00461EE6"/>
    <w:rsid w:val="00461F6E"/>
    <w:rsid w:val="004621C4"/>
    <w:rsid w:val="00462206"/>
    <w:rsid w:val="0046236A"/>
    <w:rsid w:val="00462451"/>
    <w:rsid w:val="004624FD"/>
    <w:rsid w:val="004625FC"/>
    <w:rsid w:val="00462799"/>
    <w:rsid w:val="004627E5"/>
    <w:rsid w:val="0046285E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0F5"/>
    <w:rsid w:val="004655E4"/>
    <w:rsid w:val="004657EC"/>
    <w:rsid w:val="00465988"/>
    <w:rsid w:val="00465BC6"/>
    <w:rsid w:val="00465C6C"/>
    <w:rsid w:val="00465F1D"/>
    <w:rsid w:val="004660E1"/>
    <w:rsid w:val="004661B9"/>
    <w:rsid w:val="004661F7"/>
    <w:rsid w:val="004664E7"/>
    <w:rsid w:val="004666E9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68C"/>
    <w:rsid w:val="00470871"/>
    <w:rsid w:val="00470A1A"/>
    <w:rsid w:val="00470C7D"/>
    <w:rsid w:val="00470D5F"/>
    <w:rsid w:val="00470DF1"/>
    <w:rsid w:val="00470F5E"/>
    <w:rsid w:val="00471089"/>
    <w:rsid w:val="0047126B"/>
    <w:rsid w:val="004713A0"/>
    <w:rsid w:val="004713EA"/>
    <w:rsid w:val="004714CF"/>
    <w:rsid w:val="00471619"/>
    <w:rsid w:val="0047173C"/>
    <w:rsid w:val="004717E0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0F9"/>
    <w:rsid w:val="004731F0"/>
    <w:rsid w:val="00473589"/>
    <w:rsid w:val="00473623"/>
    <w:rsid w:val="0047395D"/>
    <w:rsid w:val="00473A51"/>
    <w:rsid w:val="00473A6A"/>
    <w:rsid w:val="00473A93"/>
    <w:rsid w:val="00473C79"/>
    <w:rsid w:val="00473D6A"/>
    <w:rsid w:val="00473ED1"/>
    <w:rsid w:val="004744E7"/>
    <w:rsid w:val="00474D45"/>
    <w:rsid w:val="00474E91"/>
    <w:rsid w:val="00474EA5"/>
    <w:rsid w:val="0047502F"/>
    <w:rsid w:val="00475212"/>
    <w:rsid w:val="004757C4"/>
    <w:rsid w:val="004757ED"/>
    <w:rsid w:val="0047586F"/>
    <w:rsid w:val="004758EC"/>
    <w:rsid w:val="00475A83"/>
    <w:rsid w:val="00475B6A"/>
    <w:rsid w:val="00475CA9"/>
    <w:rsid w:val="00475F91"/>
    <w:rsid w:val="00476246"/>
    <w:rsid w:val="004763B2"/>
    <w:rsid w:val="0047656E"/>
    <w:rsid w:val="004765B2"/>
    <w:rsid w:val="004765B3"/>
    <w:rsid w:val="004765E0"/>
    <w:rsid w:val="00476613"/>
    <w:rsid w:val="004766E9"/>
    <w:rsid w:val="00476872"/>
    <w:rsid w:val="004769AD"/>
    <w:rsid w:val="004769F5"/>
    <w:rsid w:val="00476C57"/>
    <w:rsid w:val="00476F17"/>
    <w:rsid w:val="00476F60"/>
    <w:rsid w:val="0047703D"/>
    <w:rsid w:val="0047717A"/>
    <w:rsid w:val="004771C0"/>
    <w:rsid w:val="00477482"/>
    <w:rsid w:val="004776EA"/>
    <w:rsid w:val="00477793"/>
    <w:rsid w:val="00477984"/>
    <w:rsid w:val="00477B6D"/>
    <w:rsid w:val="00477BBC"/>
    <w:rsid w:val="00477E6E"/>
    <w:rsid w:val="00480461"/>
    <w:rsid w:val="004804F6"/>
    <w:rsid w:val="00480546"/>
    <w:rsid w:val="00480584"/>
    <w:rsid w:val="004806F8"/>
    <w:rsid w:val="004807C2"/>
    <w:rsid w:val="004807F2"/>
    <w:rsid w:val="0048083E"/>
    <w:rsid w:val="004809A4"/>
    <w:rsid w:val="00480DC9"/>
    <w:rsid w:val="00480DD9"/>
    <w:rsid w:val="00480E2C"/>
    <w:rsid w:val="00480E92"/>
    <w:rsid w:val="00481548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63D"/>
    <w:rsid w:val="004837CE"/>
    <w:rsid w:val="004837CF"/>
    <w:rsid w:val="00483CB3"/>
    <w:rsid w:val="00483E00"/>
    <w:rsid w:val="00483E72"/>
    <w:rsid w:val="00483F96"/>
    <w:rsid w:val="00484100"/>
    <w:rsid w:val="0048431C"/>
    <w:rsid w:val="0048439B"/>
    <w:rsid w:val="00484840"/>
    <w:rsid w:val="00484924"/>
    <w:rsid w:val="00485035"/>
    <w:rsid w:val="004852B1"/>
    <w:rsid w:val="0048536F"/>
    <w:rsid w:val="004857D2"/>
    <w:rsid w:val="00485DA5"/>
    <w:rsid w:val="00486264"/>
    <w:rsid w:val="00486343"/>
    <w:rsid w:val="004863A2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824"/>
    <w:rsid w:val="00487BE6"/>
    <w:rsid w:val="00487C6A"/>
    <w:rsid w:val="00487F44"/>
    <w:rsid w:val="00490066"/>
    <w:rsid w:val="00490081"/>
    <w:rsid w:val="00490119"/>
    <w:rsid w:val="004901E7"/>
    <w:rsid w:val="004902A7"/>
    <w:rsid w:val="00490521"/>
    <w:rsid w:val="00490726"/>
    <w:rsid w:val="004908B2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A8"/>
    <w:rsid w:val="004922FB"/>
    <w:rsid w:val="00492539"/>
    <w:rsid w:val="00492566"/>
    <w:rsid w:val="0049274E"/>
    <w:rsid w:val="0049279B"/>
    <w:rsid w:val="004927F6"/>
    <w:rsid w:val="004928B3"/>
    <w:rsid w:val="004928BB"/>
    <w:rsid w:val="004928C1"/>
    <w:rsid w:val="00492D9F"/>
    <w:rsid w:val="00492E94"/>
    <w:rsid w:val="00492FED"/>
    <w:rsid w:val="00493228"/>
    <w:rsid w:val="00493283"/>
    <w:rsid w:val="004933E3"/>
    <w:rsid w:val="004934AB"/>
    <w:rsid w:val="004935A1"/>
    <w:rsid w:val="00493742"/>
    <w:rsid w:val="00493807"/>
    <w:rsid w:val="00493967"/>
    <w:rsid w:val="00493AC3"/>
    <w:rsid w:val="00493E11"/>
    <w:rsid w:val="00494148"/>
    <w:rsid w:val="004941FE"/>
    <w:rsid w:val="004943BC"/>
    <w:rsid w:val="00494442"/>
    <w:rsid w:val="0049475A"/>
    <w:rsid w:val="004947E6"/>
    <w:rsid w:val="0049482A"/>
    <w:rsid w:val="00494A1B"/>
    <w:rsid w:val="00494B86"/>
    <w:rsid w:val="00494D2E"/>
    <w:rsid w:val="00494D40"/>
    <w:rsid w:val="00494EF9"/>
    <w:rsid w:val="00494EFE"/>
    <w:rsid w:val="00495459"/>
    <w:rsid w:val="00495523"/>
    <w:rsid w:val="004955FB"/>
    <w:rsid w:val="0049562F"/>
    <w:rsid w:val="00495BB0"/>
    <w:rsid w:val="00495BC0"/>
    <w:rsid w:val="00495BCB"/>
    <w:rsid w:val="00495BE1"/>
    <w:rsid w:val="00495C5F"/>
    <w:rsid w:val="00495DDA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AC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25F"/>
    <w:rsid w:val="00497260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448"/>
    <w:rsid w:val="004A05B1"/>
    <w:rsid w:val="004A05F6"/>
    <w:rsid w:val="004A0624"/>
    <w:rsid w:val="004A0742"/>
    <w:rsid w:val="004A08E7"/>
    <w:rsid w:val="004A0A26"/>
    <w:rsid w:val="004A0C2C"/>
    <w:rsid w:val="004A0CCF"/>
    <w:rsid w:val="004A0D61"/>
    <w:rsid w:val="004A0FC9"/>
    <w:rsid w:val="004A1326"/>
    <w:rsid w:val="004A139F"/>
    <w:rsid w:val="004A13B6"/>
    <w:rsid w:val="004A1472"/>
    <w:rsid w:val="004A157A"/>
    <w:rsid w:val="004A1A29"/>
    <w:rsid w:val="004A1F03"/>
    <w:rsid w:val="004A25A1"/>
    <w:rsid w:val="004A2656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725"/>
    <w:rsid w:val="004A3C77"/>
    <w:rsid w:val="004A3CB3"/>
    <w:rsid w:val="004A3FA0"/>
    <w:rsid w:val="004A4296"/>
    <w:rsid w:val="004A43D2"/>
    <w:rsid w:val="004A45D1"/>
    <w:rsid w:val="004A45FA"/>
    <w:rsid w:val="004A46D6"/>
    <w:rsid w:val="004A4B3D"/>
    <w:rsid w:val="004A4E4C"/>
    <w:rsid w:val="004A4F44"/>
    <w:rsid w:val="004A5098"/>
    <w:rsid w:val="004A5173"/>
    <w:rsid w:val="004A5204"/>
    <w:rsid w:val="004A52A3"/>
    <w:rsid w:val="004A52CB"/>
    <w:rsid w:val="004A5322"/>
    <w:rsid w:val="004A5500"/>
    <w:rsid w:val="004A5772"/>
    <w:rsid w:val="004A57A4"/>
    <w:rsid w:val="004A598F"/>
    <w:rsid w:val="004A5E7A"/>
    <w:rsid w:val="004A6117"/>
    <w:rsid w:val="004A625A"/>
    <w:rsid w:val="004A63FC"/>
    <w:rsid w:val="004A6554"/>
    <w:rsid w:val="004A68BC"/>
    <w:rsid w:val="004A6A07"/>
    <w:rsid w:val="004A6AF0"/>
    <w:rsid w:val="004A6E0E"/>
    <w:rsid w:val="004A6ECF"/>
    <w:rsid w:val="004A6F4A"/>
    <w:rsid w:val="004A722E"/>
    <w:rsid w:val="004A7649"/>
    <w:rsid w:val="004A7692"/>
    <w:rsid w:val="004A787C"/>
    <w:rsid w:val="004A7919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0F00"/>
    <w:rsid w:val="004B165D"/>
    <w:rsid w:val="004B16F0"/>
    <w:rsid w:val="004B16F4"/>
    <w:rsid w:val="004B1B3E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11D"/>
    <w:rsid w:val="004B421B"/>
    <w:rsid w:val="004B427C"/>
    <w:rsid w:val="004B42CE"/>
    <w:rsid w:val="004B4308"/>
    <w:rsid w:val="004B4564"/>
    <w:rsid w:val="004B4768"/>
    <w:rsid w:val="004B47B4"/>
    <w:rsid w:val="004B47C2"/>
    <w:rsid w:val="004B4B16"/>
    <w:rsid w:val="004B4B4F"/>
    <w:rsid w:val="004B4B9A"/>
    <w:rsid w:val="004B4ED6"/>
    <w:rsid w:val="004B508B"/>
    <w:rsid w:val="004B50A2"/>
    <w:rsid w:val="004B52D3"/>
    <w:rsid w:val="004B53F8"/>
    <w:rsid w:val="004B544F"/>
    <w:rsid w:val="004B5A6B"/>
    <w:rsid w:val="004B5AB8"/>
    <w:rsid w:val="004B5E8B"/>
    <w:rsid w:val="004B5F7D"/>
    <w:rsid w:val="004B6012"/>
    <w:rsid w:val="004B6067"/>
    <w:rsid w:val="004B60E5"/>
    <w:rsid w:val="004B6118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CA9"/>
    <w:rsid w:val="004B7D29"/>
    <w:rsid w:val="004B7F77"/>
    <w:rsid w:val="004C008C"/>
    <w:rsid w:val="004C010A"/>
    <w:rsid w:val="004C01B1"/>
    <w:rsid w:val="004C01F2"/>
    <w:rsid w:val="004C024E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1D5C"/>
    <w:rsid w:val="004C2225"/>
    <w:rsid w:val="004C22D9"/>
    <w:rsid w:val="004C231D"/>
    <w:rsid w:val="004C2342"/>
    <w:rsid w:val="004C24EB"/>
    <w:rsid w:val="004C25A2"/>
    <w:rsid w:val="004C2652"/>
    <w:rsid w:val="004C2906"/>
    <w:rsid w:val="004C29FE"/>
    <w:rsid w:val="004C2BBF"/>
    <w:rsid w:val="004C2C67"/>
    <w:rsid w:val="004C2CE5"/>
    <w:rsid w:val="004C2E01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221"/>
    <w:rsid w:val="004C455E"/>
    <w:rsid w:val="004C4564"/>
    <w:rsid w:val="004C47CA"/>
    <w:rsid w:val="004C47E5"/>
    <w:rsid w:val="004C481D"/>
    <w:rsid w:val="004C4ACB"/>
    <w:rsid w:val="004C500B"/>
    <w:rsid w:val="004C533F"/>
    <w:rsid w:val="004C53C3"/>
    <w:rsid w:val="004C5826"/>
    <w:rsid w:val="004C5965"/>
    <w:rsid w:val="004C5E04"/>
    <w:rsid w:val="004C5FDB"/>
    <w:rsid w:val="004C6011"/>
    <w:rsid w:val="004C607B"/>
    <w:rsid w:val="004C6233"/>
    <w:rsid w:val="004C63E8"/>
    <w:rsid w:val="004C67BC"/>
    <w:rsid w:val="004C68C5"/>
    <w:rsid w:val="004C6B6A"/>
    <w:rsid w:val="004C6C13"/>
    <w:rsid w:val="004C6C18"/>
    <w:rsid w:val="004C6CA8"/>
    <w:rsid w:val="004C6CC4"/>
    <w:rsid w:val="004C6CCA"/>
    <w:rsid w:val="004C6E64"/>
    <w:rsid w:val="004C71C9"/>
    <w:rsid w:val="004C7439"/>
    <w:rsid w:val="004C7620"/>
    <w:rsid w:val="004C770E"/>
    <w:rsid w:val="004C784A"/>
    <w:rsid w:val="004C7C75"/>
    <w:rsid w:val="004C7CC9"/>
    <w:rsid w:val="004D0113"/>
    <w:rsid w:val="004D02E7"/>
    <w:rsid w:val="004D0606"/>
    <w:rsid w:val="004D0851"/>
    <w:rsid w:val="004D0928"/>
    <w:rsid w:val="004D09F2"/>
    <w:rsid w:val="004D0CE9"/>
    <w:rsid w:val="004D0EF2"/>
    <w:rsid w:val="004D10A2"/>
    <w:rsid w:val="004D118E"/>
    <w:rsid w:val="004D1368"/>
    <w:rsid w:val="004D1387"/>
    <w:rsid w:val="004D13C1"/>
    <w:rsid w:val="004D14FF"/>
    <w:rsid w:val="004D1507"/>
    <w:rsid w:val="004D15B5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772"/>
    <w:rsid w:val="004D2825"/>
    <w:rsid w:val="004D2837"/>
    <w:rsid w:val="004D2846"/>
    <w:rsid w:val="004D2886"/>
    <w:rsid w:val="004D29C1"/>
    <w:rsid w:val="004D2B03"/>
    <w:rsid w:val="004D2B4B"/>
    <w:rsid w:val="004D2B99"/>
    <w:rsid w:val="004D2D0D"/>
    <w:rsid w:val="004D2FB7"/>
    <w:rsid w:val="004D31E5"/>
    <w:rsid w:val="004D34FC"/>
    <w:rsid w:val="004D368D"/>
    <w:rsid w:val="004D3BCA"/>
    <w:rsid w:val="004D3D46"/>
    <w:rsid w:val="004D3F2D"/>
    <w:rsid w:val="004D40A5"/>
    <w:rsid w:val="004D410E"/>
    <w:rsid w:val="004D4383"/>
    <w:rsid w:val="004D43F5"/>
    <w:rsid w:val="004D467D"/>
    <w:rsid w:val="004D47BC"/>
    <w:rsid w:val="004D4846"/>
    <w:rsid w:val="004D49B3"/>
    <w:rsid w:val="004D4E60"/>
    <w:rsid w:val="004D5281"/>
    <w:rsid w:val="004D531F"/>
    <w:rsid w:val="004D5506"/>
    <w:rsid w:val="004D56EA"/>
    <w:rsid w:val="004D57CB"/>
    <w:rsid w:val="004D5910"/>
    <w:rsid w:val="004D5BBC"/>
    <w:rsid w:val="004D5D8C"/>
    <w:rsid w:val="004D60B2"/>
    <w:rsid w:val="004D64DC"/>
    <w:rsid w:val="004D651C"/>
    <w:rsid w:val="004D6835"/>
    <w:rsid w:val="004D690E"/>
    <w:rsid w:val="004D6C98"/>
    <w:rsid w:val="004D6D77"/>
    <w:rsid w:val="004D6DE4"/>
    <w:rsid w:val="004D7037"/>
    <w:rsid w:val="004D73B9"/>
    <w:rsid w:val="004D73F8"/>
    <w:rsid w:val="004D74A6"/>
    <w:rsid w:val="004D77C5"/>
    <w:rsid w:val="004D7820"/>
    <w:rsid w:val="004D7BAE"/>
    <w:rsid w:val="004D7C54"/>
    <w:rsid w:val="004D7D54"/>
    <w:rsid w:val="004D7E91"/>
    <w:rsid w:val="004E00DE"/>
    <w:rsid w:val="004E017F"/>
    <w:rsid w:val="004E0213"/>
    <w:rsid w:val="004E022B"/>
    <w:rsid w:val="004E0652"/>
    <w:rsid w:val="004E08A2"/>
    <w:rsid w:val="004E0CEE"/>
    <w:rsid w:val="004E0FF2"/>
    <w:rsid w:val="004E100D"/>
    <w:rsid w:val="004E11BA"/>
    <w:rsid w:val="004E12A4"/>
    <w:rsid w:val="004E12C6"/>
    <w:rsid w:val="004E15C6"/>
    <w:rsid w:val="004E1701"/>
    <w:rsid w:val="004E18AC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2F53"/>
    <w:rsid w:val="004E300D"/>
    <w:rsid w:val="004E3055"/>
    <w:rsid w:val="004E31B6"/>
    <w:rsid w:val="004E3211"/>
    <w:rsid w:val="004E3340"/>
    <w:rsid w:val="004E339A"/>
    <w:rsid w:val="004E3598"/>
    <w:rsid w:val="004E35AA"/>
    <w:rsid w:val="004E3660"/>
    <w:rsid w:val="004E372F"/>
    <w:rsid w:val="004E38AB"/>
    <w:rsid w:val="004E3A17"/>
    <w:rsid w:val="004E3C1E"/>
    <w:rsid w:val="004E3EDF"/>
    <w:rsid w:val="004E3EF4"/>
    <w:rsid w:val="004E3F71"/>
    <w:rsid w:val="004E424B"/>
    <w:rsid w:val="004E4381"/>
    <w:rsid w:val="004E4447"/>
    <w:rsid w:val="004E448F"/>
    <w:rsid w:val="004E49FA"/>
    <w:rsid w:val="004E4B4B"/>
    <w:rsid w:val="004E4BFF"/>
    <w:rsid w:val="004E4DB5"/>
    <w:rsid w:val="004E4DC3"/>
    <w:rsid w:val="004E4DEF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6BE"/>
    <w:rsid w:val="004E5936"/>
    <w:rsid w:val="004E5978"/>
    <w:rsid w:val="004E59F9"/>
    <w:rsid w:val="004E5A47"/>
    <w:rsid w:val="004E5AE1"/>
    <w:rsid w:val="004E5E1F"/>
    <w:rsid w:val="004E5E9A"/>
    <w:rsid w:val="004E5F3B"/>
    <w:rsid w:val="004E5F7E"/>
    <w:rsid w:val="004E6629"/>
    <w:rsid w:val="004E663D"/>
    <w:rsid w:val="004E66E3"/>
    <w:rsid w:val="004E6772"/>
    <w:rsid w:val="004E6A81"/>
    <w:rsid w:val="004E6BDE"/>
    <w:rsid w:val="004E6F89"/>
    <w:rsid w:val="004E6FE1"/>
    <w:rsid w:val="004E70B3"/>
    <w:rsid w:val="004E71FD"/>
    <w:rsid w:val="004E75B1"/>
    <w:rsid w:val="004E7E8D"/>
    <w:rsid w:val="004E7F02"/>
    <w:rsid w:val="004F0098"/>
    <w:rsid w:val="004F02C5"/>
    <w:rsid w:val="004F052F"/>
    <w:rsid w:val="004F06E0"/>
    <w:rsid w:val="004F07A2"/>
    <w:rsid w:val="004F0882"/>
    <w:rsid w:val="004F0BD3"/>
    <w:rsid w:val="004F0C35"/>
    <w:rsid w:val="004F0DAC"/>
    <w:rsid w:val="004F0EC9"/>
    <w:rsid w:val="004F0EF3"/>
    <w:rsid w:val="004F1207"/>
    <w:rsid w:val="004F13CB"/>
    <w:rsid w:val="004F14D2"/>
    <w:rsid w:val="004F180D"/>
    <w:rsid w:val="004F1E8D"/>
    <w:rsid w:val="004F1F54"/>
    <w:rsid w:val="004F2025"/>
    <w:rsid w:val="004F216B"/>
    <w:rsid w:val="004F21D3"/>
    <w:rsid w:val="004F22B2"/>
    <w:rsid w:val="004F288A"/>
    <w:rsid w:val="004F2A04"/>
    <w:rsid w:val="004F2A34"/>
    <w:rsid w:val="004F2AB6"/>
    <w:rsid w:val="004F2C60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0D0"/>
    <w:rsid w:val="004F5687"/>
    <w:rsid w:val="004F5A82"/>
    <w:rsid w:val="004F5B09"/>
    <w:rsid w:val="004F5BF2"/>
    <w:rsid w:val="004F5C60"/>
    <w:rsid w:val="004F5C9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7CF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55"/>
    <w:rsid w:val="00500C68"/>
    <w:rsid w:val="00500DF2"/>
    <w:rsid w:val="00500E6A"/>
    <w:rsid w:val="00501005"/>
    <w:rsid w:val="00501306"/>
    <w:rsid w:val="005013E6"/>
    <w:rsid w:val="005018DE"/>
    <w:rsid w:val="00501A62"/>
    <w:rsid w:val="00501ED6"/>
    <w:rsid w:val="00501FC9"/>
    <w:rsid w:val="0050200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EB4"/>
    <w:rsid w:val="00502F2A"/>
    <w:rsid w:val="00502F31"/>
    <w:rsid w:val="00502F7B"/>
    <w:rsid w:val="0050356B"/>
    <w:rsid w:val="00503854"/>
    <w:rsid w:val="00503860"/>
    <w:rsid w:val="0050398D"/>
    <w:rsid w:val="00503D96"/>
    <w:rsid w:val="00503E40"/>
    <w:rsid w:val="005041F3"/>
    <w:rsid w:val="005042AB"/>
    <w:rsid w:val="00504327"/>
    <w:rsid w:val="0050446A"/>
    <w:rsid w:val="00504DDF"/>
    <w:rsid w:val="005051DF"/>
    <w:rsid w:val="00505314"/>
    <w:rsid w:val="00505434"/>
    <w:rsid w:val="0050552A"/>
    <w:rsid w:val="0050560E"/>
    <w:rsid w:val="0050591A"/>
    <w:rsid w:val="00506336"/>
    <w:rsid w:val="0050638C"/>
    <w:rsid w:val="0050664E"/>
    <w:rsid w:val="00506667"/>
    <w:rsid w:val="005066D5"/>
    <w:rsid w:val="00506774"/>
    <w:rsid w:val="005068A4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4A0"/>
    <w:rsid w:val="00510577"/>
    <w:rsid w:val="00510993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3"/>
    <w:rsid w:val="00511A1C"/>
    <w:rsid w:val="00511F12"/>
    <w:rsid w:val="00511FFE"/>
    <w:rsid w:val="0051262B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3DD8"/>
    <w:rsid w:val="00514270"/>
    <w:rsid w:val="005142EE"/>
    <w:rsid w:val="0051439C"/>
    <w:rsid w:val="00514975"/>
    <w:rsid w:val="0051497E"/>
    <w:rsid w:val="00514A75"/>
    <w:rsid w:val="005151BE"/>
    <w:rsid w:val="0051521A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1F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1AC"/>
    <w:rsid w:val="005223CB"/>
    <w:rsid w:val="0052244C"/>
    <w:rsid w:val="005227D9"/>
    <w:rsid w:val="00522A79"/>
    <w:rsid w:val="00522B3C"/>
    <w:rsid w:val="00522BA7"/>
    <w:rsid w:val="0052330F"/>
    <w:rsid w:val="00523324"/>
    <w:rsid w:val="005233CE"/>
    <w:rsid w:val="005234C7"/>
    <w:rsid w:val="005234F2"/>
    <w:rsid w:val="00523632"/>
    <w:rsid w:val="00523849"/>
    <w:rsid w:val="00523E78"/>
    <w:rsid w:val="00523F05"/>
    <w:rsid w:val="00523F40"/>
    <w:rsid w:val="005240D6"/>
    <w:rsid w:val="0052413F"/>
    <w:rsid w:val="00524337"/>
    <w:rsid w:val="005244D0"/>
    <w:rsid w:val="0052454E"/>
    <w:rsid w:val="00524731"/>
    <w:rsid w:val="00524813"/>
    <w:rsid w:val="005248BC"/>
    <w:rsid w:val="005249C0"/>
    <w:rsid w:val="00524A8D"/>
    <w:rsid w:val="0052509B"/>
    <w:rsid w:val="0052513B"/>
    <w:rsid w:val="005253E6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40A"/>
    <w:rsid w:val="0052689F"/>
    <w:rsid w:val="00526A5D"/>
    <w:rsid w:val="00526AB5"/>
    <w:rsid w:val="00526AD0"/>
    <w:rsid w:val="00526BEA"/>
    <w:rsid w:val="00526BFE"/>
    <w:rsid w:val="005272FC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88"/>
    <w:rsid w:val="005308CE"/>
    <w:rsid w:val="005309A1"/>
    <w:rsid w:val="00530BD9"/>
    <w:rsid w:val="00530D10"/>
    <w:rsid w:val="00530DD2"/>
    <w:rsid w:val="005312AC"/>
    <w:rsid w:val="005313B8"/>
    <w:rsid w:val="005314AD"/>
    <w:rsid w:val="005314F2"/>
    <w:rsid w:val="00531527"/>
    <w:rsid w:val="005315F3"/>
    <w:rsid w:val="00531632"/>
    <w:rsid w:val="00531914"/>
    <w:rsid w:val="0053196C"/>
    <w:rsid w:val="005319E5"/>
    <w:rsid w:val="00531A29"/>
    <w:rsid w:val="00531AAA"/>
    <w:rsid w:val="00531ADA"/>
    <w:rsid w:val="00531CD6"/>
    <w:rsid w:val="00531D34"/>
    <w:rsid w:val="00532007"/>
    <w:rsid w:val="00532318"/>
    <w:rsid w:val="00532414"/>
    <w:rsid w:val="00532540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EEE"/>
    <w:rsid w:val="00534F69"/>
    <w:rsid w:val="005350A5"/>
    <w:rsid w:val="005352A3"/>
    <w:rsid w:val="0053547F"/>
    <w:rsid w:val="005354EF"/>
    <w:rsid w:val="00535573"/>
    <w:rsid w:val="00535928"/>
    <w:rsid w:val="00535C6B"/>
    <w:rsid w:val="00535F35"/>
    <w:rsid w:val="0053615A"/>
    <w:rsid w:val="005361A5"/>
    <w:rsid w:val="00536220"/>
    <w:rsid w:val="00536319"/>
    <w:rsid w:val="005366E8"/>
    <w:rsid w:val="00536C3D"/>
    <w:rsid w:val="00536D57"/>
    <w:rsid w:val="00536D84"/>
    <w:rsid w:val="00536E1B"/>
    <w:rsid w:val="0053733F"/>
    <w:rsid w:val="00537344"/>
    <w:rsid w:val="00537346"/>
    <w:rsid w:val="005375A7"/>
    <w:rsid w:val="00537619"/>
    <w:rsid w:val="005376EC"/>
    <w:rsid w:val="0053773A"/>
    <w:rsid w:val="00537F29"/>
    <w:rsid w:val="0054005A"/>
    <w:rsid w:val="005400CE"/>
    <w:rsid w:val="005401F2"/>
    <w:rsid w:val="0054023A"/>
    <w:rsid w:val="00540292"/>
    <w:rsid w:val="00540333"/>
    <w:rsid w:val="00540422"/>
    <w:rsid w:val="005404A0"/>
    <w:rsid w:val="00540BEB"/>
    <w:rsid w:val="00540E7F"/>
    <w:rsid w:val="00541221"/>
    <w:rsid w:val="005413ED"/>
    <w:rsid w:val="00541464"/>
    <w:rsid w:val="00541609"/>
    <w:rsid w:val="005416BC"/>
    <w:rsid w:val="00541D00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39C"/>
    <w:rsid w:val="005444FB"/>
    <w:rsid w:val="00544599"/>
    <w:rsid w:val="005445EF"/>
    <w:rsid w:val="0054485C"/>
    <w:rsid w:val="0054492B"/>
    <w:rsid w:val="005449DE"/>
    <w:rsid w:val="00544A0F"/>
    <w:rsid w:val="00544AC3"/>
    <w:rsid w:val="00544BFF"/>
    <w:rsid w:val="00544D89"/>
    <w:rsid w:val="00544E8C"/>
    <w:rsid w:val="005451C1"/>
    <w:rsid w:val="00545649"/>
    <w:rsid w:val="00545731"/>
    <w:rsid w:val="00545AEE"/>
    <w:rsid w:val="00545B1E"/>
    <w:rsid w:val="00545B7B"/>
    <w:rsid w:val="00545E09"/>
    <w:rsid w:val="0054623A"/>
    <w:rsid w:val="005462BE"/>
    <w:rsid w:val="005462C4"/>
    <w:rsid w:val="00546409"/>
    <w:rsid w:val="00546628"/>
    <w:rsid w:val="00546836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47FBA"/>
    <w:rsid w:val="00550197"/>
    <w:rsid w:val="005501A5"/>
    <w:rsid w:val="00550364"/>
    <w:rsid w:val="005505DE"/>
    <w:rsid w:val="00550673"/>
    <w:rsid w:val="005507E0"/>
    <w:rsid w:val="00550A98"/>
    <w:rsid w:val="00550B7E"/>
    <w:rsid w:val="00550BC8"/>
    <w:rsid w:val="00550C3C"/>
    <w:rsid w:val="00550D34"/>
    <w:rsid w:val="00550D6D"/>
    <w:rsid w:val="00550D82"/>
    <w:rsid w:val="00550E05"/>
    <w:rsid w:val="00550F95"/>
    <w:rsid w:val="00550FA3"/>
    <w:rsid w:val="00551008"/>
    <w:rsid w:val="00551062"/>
    <w:rsid w:val="005514C9"/>
    <w:rsid w:val="005516B9"/>
    <w:rsid w:val="00551725"/>
    <w:rsid w:val="00551755"/>
    <w:rsid w:val="00551FF3"/>
    <w:rsid w:val="005522F8"/>
    <w:rsid w:val="00552394"/>
    <w:rsid w:val="00552458"/>
    <w:rsid w:val="00552633"/>
    <w:rsid w:val="005526A2"/>
    <w:rsid w:val="005526CF"/>
    <w:rsid w:val="0055275E"/>
    <w:rsid w:val="00552807"/>
    <w:rsid w:val="0055286F"/>
    <w:rsid w:val="005528F3"/>
    <w:rsid w:val="00552B21"/>
    <w:rsid w:val="00552D3E"/>
    <w:rsid w:val="00553244"/>
    <w:rsid w:val="0055388A"/>
    <w:rsid w:val="005538CD"/>
    <w:rsid w:val="00553AB0"/>
    <w:rsid w:val="00553B25"/>
    <w:rsid w:val="00553C60"/>
    <w:rsid w:val="00553E24"/>
    <w:rsid w:val="00553E37"/>
    <w:rsid w:val="00553FAB"/>
    <w:rsid w:val="0055404F"/>
    <w:rsid w:val="0055420D"/>
    <w:rsid w:val="00554221"/>
    <w:rsid w:val="005545EB"/>
    <w:rsid w:val="005546DF"/>
    <w:rsid w:val="00554717"/>
    <w:rsid w:val="00554CA5"/>
    <w:rsid w:val="00554E60"/>
    <w:rsid w:val="00555332"/>
    <w:rsid w:val="005559AB"/>
    <w:rsid w:val="005559F9"/>
    <w:rsid w:val="00555A7C"/>
    <w:rsid w:val="00555B5D"/>
    <w:rsid w:val="00555D27"/>
    <w:rsid w:val="00555EC9"/>
    <w:rsid w:val="00555FED"/>
    <w:rsid w:val="005567B7"/>
    <w:rsid w:val="0055691F"/>
    <w:rsid w:val="00556ADF"/>
    <w:rsid w:val="00556CC0"/>
    <w:rsid w:val="00556E21"/>
    <w:rsid w:val="00556F0A"/>
    <w:rsid w:val="00556F9C"/>
    <w:rsid w:val="00557318"/>
    <w:rsid w:val="0055733C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55"/>
    <w:rsid w:val="005605CE"/>
    <w:rsid w:val="005608DE"/>
    <w:rsid w:val="00560B73"/>
    <w:rsid w:val="00560B76"/>
    <w:rsid w:val="00560EE3"/>
    <w:rsid w:val="00560EF5"/>
    <w:rsid w:val="00560F24"/>
    <w:rsid w:val="00561345"/>
    <w:rsid w:val="0056191F"/>
    <w:rsid w:val="005619B2"/>
    <w:rsid w:val="00561D5A"/>
    <w:rsid w:val="00561E64"/>
    <w:rsid w:val="005620C0"/>
    <w:rsid w:val="0056242B"/>
    <w:rsid w:val="00562522"/>
    <w:rsid w:val="005627B9"/>
    <w:rsid w:val="005627E0"/>
    <w:rsid w:val="00562A7B"/>
    <w:rsid w:val="00562BAF"/>
    <w:rsid w:val="00562CBE"/>
    <w:rsid w:val="00562D90"/>
    <w:rsid w:val="005630DE"/>
    <w:rsid w:val="00563350"/>
    <w:rsid w:val="0056349F"/>
    <w:rsid w:val="00563502"/>
    <w:rsid w:val="00563597"/>
    <w:rsid w:val="00563696"/>
    <w:rsid w:val="005637E9"/>
    <w:rsid w:val="00563859"/>
    <w:rsid w:val="00563B7A"/>
    <w:rsid w:val="00563CCA"/>
    <w:rsid w:val="00563E4D"/>
    <w:rsid w:val="00563ED5"/>
    <w:rsid w:val="00564844"/>
    <w:rsid w:val="005648D7"/>
    <w:rsid w:val="00564942"/>
    <w:rsid w:val="00564FBB"/>
    <w:rsid w:val="0056538A"/>
    <w:rsid w:val="0056550D"/>
    <w:rsid w:val="005655DC"/>
    <w:rsid w:val="005656B1"/>
    <w:rsid w:val="00565707"/>
    <w:rsid w:val="00565A04"/>
    <w:rsid w:val="00565B8A"/>
    <w:rsid w:val="00565B9E"/>
    <w:rsid w:val="00565E2D"/>
    <w:rsid w:val="00565F6B"/>
    <w:rsid w:val="00565FA8"/>
    <w:rsid w:val="00565FB1"/>
    <w:rsid w:val="0056624B"/>
    <w:rsid w:val="005662A3"/>
    <w:rsid w:val="005662A6"/>
    <w:rsid w:val="005665DA"/>
    <w:rsid w:val="00566770"/>
    <w:rsid w:val="0056691E"/>
    <w:rsid w:val="00566CA1"/>
    <w:rsid w:val="00567493"/>
    <w:rsid w:val="005675EB"/>
    <w:rsid w:val="00567947"/>
    <w:rsid w:val="005679CC"/>
    <w:rsid w:val="005679E2"/>
    <w:rsid w:val="00567B28"/>
    <w:rsid w:val="00567BAF"/>
    <w:rsid w:val="00567E80"/>
    <w:rsid w:val="00570270"/>
    <w:rsid w:val="0057044D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5E4"/>
    <w:rsid w:val="0057166E"/>
    <w:rsid w:val="0057182F"/>
    <w:rsid w:val="00571B3B"/>
    <w:rsid w:val="00571DDA"/>
    <w:rsid w:val="00571EF6"/>
    <w:rsid w:val="0057235C"/>
    <w:rsid w:val="00572623"/>
    <w:rsid w:val="005728B4"/>
    <w:rsid w:val="00572AE2"/>
    <w:rsid w:val="00572AEE"/>
    <w:rsid w:val="00572BB0"/>
    <w:rsid w:val="00572D4E"/>
    <w:rsid w:val="00572D9A"/>
    <w:rsid w:val="00572E49"/>
    <w:rsid w:val="0057327B"/>
    <w:rsid w:val="005733BF"/>
    <w:rsid w:val="00573470"/>
    <w:rsid w:val="00573524"/>
    <w:rsid w:val="0057365F"/>
    <w:rsid w:val="005737A3"/>
    <w:rsid w:val="0057384D"/>
    <w:rsid w:val="005738F5"/>
    <w:rsid w:val="00573FEC"/>
    <w:rsid w:val="00574521"/>
    <w:rsid w:val="00574794"/>
    <w:rsid w:val="0057499D"/>
    <w:rsid w:val="00574A40"/>
    <w:rsid w:val="00574B4D"/>
    <w:rsid w:val="00574C3A"/>
    <w:rsid w:val="00574E04"/>
    <w:rsid w:val="00575226"/>
    <w:rsid w:val="0057523D"/>
    <w:rsid w:val="00575243"/>
    <w:rsid w:val="00575424"/>
    <w:rsid w:val="00575775"/>
    <w:rsid w:val="005757B3"/>
    <w:rsid w:val="005757BC"/>
    <w:rsid w:val="0057582F"/>
    <w:rsid w:val="005764DE"/>
    <w:rsid w:val="0057652D"/>
    <w:rsid w:val="00576714"/>
    <w:rsid w:val="00576844"/>
    <w:rsid w:val="00576ABD"/>
    <w:rsid w:val="00576BC3"/>
    <w:rsid w:val="0057715B"/>
    <w:rsid w:val="00577247"/>
    <w:rsid w:val="0057724D"/>
    <w:rsid w:val="005772E9"/>
    <w:rsid w:val="0057731F"/>
    <w:rsid w:val="0057739D"/>
    <w:rsid w:val="0057743E"/>
    <w:rsid w:val="00577648"/>
    <w:rsid w:val="00577676"/>
    <w:rsid w:val="00577678"/>
    <w:rsid w:val="00577933"/>
    <w:rsid w:val="00577A60"/>
    <w:rsid w:val="00577CFB"/>
    <w:rsid w:val="00577FCC"/>
    <w:rsid w:val="0058041F"/>
    <w:rsid w:val="005806E8"/>
    <w:rsid w:val="0058076B"/>
    <w:rsid w:val="00580939"/>
    <w:rsid w:val="00580BC2"/>
    <w:rsid w:val="00580C83"/>
    <w:rsid w:val="00580FD4"/>
    <w:rsid w:val="00581069"/>
    <w:rsid w:val="00581600"/>
    <w:rsid w:val="00581652"/>
    <w:rsid w:val="005816EF"/>
    <w:rsid w:val="005816F0"/>
    <w:rsid w:val="0058174E"/>
    <w:rsid w:val="0058190B"/>
    <w:rsid w:val="00581A78"/>
    <w:rsid w:val="00581A8E"/>
    <w:rsid w:val="00581CC6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28E"/>
    <w:rsid w:val="005843C0"/>
    <w:rsid w:val="005846B0"/>
    <w:rsid w:val="00584BCA"/>
    <w:rsid w:val="00584D70"/>
    <w:rsid w:val="00584DD8"/>
    <w:rsid w:val="00585022"/>
    <w:rsid w:val="00585221"/>
    <w:rsid w:val="0058531A"/>
    <w:rsid w:val="00585390"/>
    <w:rsid w:val="00585612"/>
    <w:rsid w:val="00585699"/>
    <w:rsid w:val="0058572C"/>
    <w:rsid w:val="00585862"/>
    <w:rsid w:val="00585BE8"/>
    <w:rsid w:val="00585CF6"/>
    <w:rsid w:val="00585F8C"/>
    <w:rsid w:val="00586081"/>
    <w:rsid w:val="005860D9"/>
    <w:rsid w:val="00586364"/>
    <w:rsid w:val="00586636"/>
    <w:rsid w:val="0058689F"/>
    <w:rsid w:val="0058694F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376"/>
    <w:rsid w:val="0059050F"/>
    <w:rsid w:val="00590521"/>
    <w:rsid w:val="00590524"/>
    <w:rsid w:val="00590784"/>
    <w:rsid w:val="0059088E"/>
    <w:rsid w:val="00590CEE"/>
    <w:rsid w:val="005910F0"/>
    <w:rsid w:val="0059121B"/>
    <w:rsid w:val="00591389"/>
    <w:rsid w:val="00591520"/>
    <w:rsid w:val="00591568"/>
    <w:rsid w:val="005915F8"/>
    <w:rsid w:val="0059183F"/>
    <w:rsid w:val="00591846"/>
    <w:rsid w:val="005918A5"/>
    <w:rsid w:val="00591A90"/>
    <w:rsid w:val="00591C12"/>
    <w:rsid w:val="00591D9F"/>
    <w:rsid w:val="00591E4B"/>
    <w:rsid w:val="00591E63"/>
    <w:rsid w:val="00591E6B"/>
    <w:rsid w:val="00592219"/>
    <w:rsid w:val="005922E0"/>
    <w:rsid w:val="005923AB"/>
    <w:rsid w:val="0059288A"/>
    <w:rsid w:val="00592B1B"/>
    <w:rsid w:val="00592B3F"/>
    <w:rsid w:val="00593092"/>
    <w:rsid w:val="005932B1"/>
    <w:rsid w:val="00593681"/>
    <w:rsid w:val="00593740"/>
    <w:rsid w:val="005937C5"/>
    <w:rsid w:val="0059393E"/>
    <w:rsid w:val="00593AE4"/>
    <w:rsid w:val="00593BE9"/>
    <w:rsid w:val="00593C1B"/>
    <w:rsid w:val="00593C51"/>
    <w:rsid w:val="00593C88"/>
    <w:rsid w:val="00593CE9"/>
    <w:rsid w:val="00593D6B"/>
    <w:rsid w:val="00593DF6"/>
    <w:rsid w:val="00593F0B"/>
    <w:rsid w:val="005942CF"/>
    <w:rsid w:val="005943F5"/>
    <w:rsid w:val="0059454B"/>
    <w:rsid w:val="005946C5"/>
    <w:rsid w:val="00594811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5"/>
    <w:rsid w:val="00595E26"/>
    <w:rsid w:val="0059601A"/>
    <w:rsid w:val="005961A6"/>
    <w:rsid w:val="005964D7"/>
    <w:rsid w:val="00596599"/>
    <w:rsid w:val="005965A1"/>
    <w:rsid w:val="005966C3"/>
    <w:rsid w:val="00596783"/>
    <w:rsid w:val="005968BB"/>
    <w:rsid w:val="00596D73"/>
    <w:rsid w:val="00596DD1"/>
    <w:rsid w:val="00596F63"/>
    <w:rsid w:val="005970DD"/>
    <w:rsid w:val="005972D4"/>
    <w:rsid w:val="00597406"/>
    <w:rsid w:val="00597612"/>
    <w:rsid w:val="00597983"/>
    <w:rsid w:val="00597CF2"/>
    <w:rsid w:val="00597D03"/>
    <w:rsid w:val="005A0070"/>
    <w:rsid w:val="005A00DE"/>
    <w:rsid w:val="005A0132"/>
    <w:rsid w:val="005A01B2"/>
    <w:rsid w:val="005A03B6"/>
    <w:rsid w:val="005A043C"/>
    <w:rsid w:val="005A04A1"/>
    <w:rsid w:val="005A077F"/>
    <w:rsid w:val="005A07A9"/>
    <w:rsid w:val="005A092D"/>
    <w:rsid w:val="005A0A3B"/>
    <w:rsid w:val="005A1160"/>
    <w:rsid w:val="005A1267"/>
    <w:rsid w:val="005A15D8"/>
    <w:rsid w:val="005A17F5"/>
    <w:rsid w:val="005A1B5C"/>
    <w:rsid w:val="005A1BA0"/>
    <w:rsid w:val="005A1BEB"/>
    <w:rsid w:val="005A1DC8"/>
    <w:rsid w:val="005A20A3"/>
    <w:rsid w:val="005A247E"/>
    <w:rsid w:val="005A26CE"/>
    <w:rsid w:val="005A2701"/>
    <w:rsid w:val="005A27AE"/>
    <w:rsid w:val="005A27F0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2E"/>
    <w:rsid w:val="005A69FE"/>
    <w:rsid w:val="005A6ED3"/>
    <w:rsid w:val="005A71DD"/>
    <w:rsid w:val="005A7572"/>
    <w:rsid w:val="005A7699"/>
    <w:rsid w:val="005A76FF"/>
    <w:rsid w:val="005A77E2"/>
    <w:rsid w:val="005A79C8"/>
    <w:rsid w:val="005A7BBB"/>
    <w:rsid w:val="005A7C71"/>
    <w:rsid w:val="005A7D19"/>
    <w:rsid w:val="005A7DCD"/>
    <w:rsid w:val="005B018C"/>
    <w:rsid w:val="005B01B0"/>
    <w:rsid w:val="005B0312"/>
    <w:rsid w:val="005B03F3"/>
    <w:rsid w:val="005B07C8"/>
    <w:rsid w:val="005B083D"/>
    <w:rsid w:val="005B0964"/>
    <w:rsid w:val="005B0A46"/>
    <w:rsid w:val="005B0E25"/>
    <w:rsid w:val="005B0EA3"/>
    <w:rsid w:val="005B1098"/>
    <w:rsid w:val="005B1131"/>
    <w:rsid w:val="005B1470"/>
    <w:rsid w:val="005B154D"/>
    <w:rsid w:val="005B1613"/>
    <w:rsid w:val="005B16CB"/>
    <w:rsid w:val="005B1863"/>
    <w:rsid w:val="005B1878"/>
    <w:rsid w:val="005B18A1"/>
    <w:rsid w:val="005B1A13"/>
    <w:rsid w:val="005B1AF6"/>
    <w:rsid w:val="005B1F2D"/>
    <w:rsid w:val="005B20DC"/>
    <w:rsid w:val="005B24A6"/>
    <w:rsid w:val="005B25D1"/>
    <w:rsid w:val="005B2644"/>
    <w:rsid w:val="005B26B8"/>
    <w:rsid w:val="005B276F"/>
    <w:rsid w:val="005B29D2"/>
    <w:rsid w:val="005B2B87"/>
    <w:rsid w:val="005B303C"/>
    <w:rsid w:val="005B30C8"/>
    <w:rsid w:val="005B327E"/>
    <w:rsid w:val="005B348C"/>
    <w:rsid w:val="005B3610"/>
    <w:rsid w:val="005B3641"/>
    <w:rsid w:val="005B36BB"/>
    <w:rsid w:val="005B373C"/>
    <w:rsid w:val="005B37B8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9D6"/>
    <w:rsid w:val="005B6F1B"/>
    <w:rsid w:val="005B6F21"/>
    <w:rsid w:val="005B7182"/>
    <w:rsid w:val="005B7195"/>
    <w:rsid w:val="005B7568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0FC5"/>
    <w:rsid w:val="005C130A"/>
    <w:rsid w:val="005C1692"/>
    <w:rsid w:val="005C18BE"/>
    <w:rsid w:val="005C18C2"/>
    <w:rsid w:val="005C197E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999"/>
    <w:rsid w:val="005C2A8E"/>
    <w:rsid w:val="005C2BB6"/>
    <w:rsid w:val="005C2D3F"/>
    <w:rsid w:val="005C2E7B"/>
    <w:rsid w:val="005C2EAD"/>
    <w:rsid w:val="005C2EE2"/>
    <w:rsid w:val="005C3102"/>
    <w:rsid w:val="005C3260"/>
    <w:rsid w:val="005C32BF"/>
    <w:rsid w:val="005C3341"/>
    <w:rsid w:val="005C3697"/>
    <w:rsid w:val="005C398C"/>
    <w:rsid w:val="005C3AA9"/>
    <w:rsid w:val="005C3D37"/>
    <w:rsid w:val="005C4164"/>
    <w:rsid w:val="005C43D0"/>
    <w:rsid w:val="005C4453"/>
    <w:rsid w:val="005C4705"/>
    <w:rsid w:val="005C475B"/>
    <w:rsid w:val="005C47DA"/>
    <w:rsid w:val="005C4C27"/>
    <w:rsid w:val="005C4C7D"/>
    <w:rsid w:val="005C4D69"/>
    <w:rsid w:val="005C4F64"/>
    <w:rsid w:val="005C4FE2"/>
    <w:rsid w:val="005C5196"/>
    <w:rsid w:val="005C551D"/>
    <w:rsid w:val="005C571B"/>
    <w:rsid w:val="005C5844"/>
    <w:rsid w:val="005C585C"/>
    <w:rsid w:val="005C5936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5E"/>
    <w:rsid w:val="005C67DA"/>
    <w:rsid w:val="005C6C3C"/>
    <w:rsid w:val="005C71A2"/>
    <w:rsid w:val="005C7476"/>
    <w:rsid w:val="005C7814"/>
    <w:rsid w:val="005C79BC"/>
    <w:rsid w:val="005C7B82"/>
    <w:rsid w:val="005C7C84"/>
    <w:rsid w:val="005C7CD3"/>
    <w:rsid w:val="005C7E81"/>
    <w:rsid w:val="005C7F18"/>
    <w:rsid w:val="005C7F9C"/>
    <w:rsid w:val="005D0069"/>
    <w:rsid w:val="005D0159"/>
    <w:rsid w:val="005D0190"/>
    <w:rsid w:val="005D0245"/>
    <w:rsid w:val="005D02F6"/>
    <w:rsid w:val="005D03BA"/>
    <w:rsid w:val="005D0461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585"/>
    <w:rsid w:val="005D1727"/>
    <w:rsid w:val="005D1A06"/>
    <w:rsid w:val="005D1B08"/>
    <w:rsid w:val="005D1B78"/>
    <w:rsid w:val="005D1D16"/>
    <w:rsid w:val="005D1DC9"/>
    <w:rsid w:val="005D1E62"/>
    <w:rsid w:val="005D1E98"/>
    <w:rsid w:val="005D1FA7"/>
    <w:rsid w:val="005D21C4"/>
    <w:rsid w:val="005D21F4"/>
    <w:rsid w:val="005D24B5"/>
    <w:rsid w:val="005D24F4"/>
    <w:rsid w:val="005D2806"/>
    <w:rsid w:val="005D2C2D"/>
    <w:rsid w:val="005D2C91"/>
    <w:rsid w:val="005D2F7D"/>
    <w:rsid w:val="005D2F91"/>
    <w:rsid w:val="005D31A4"/>
    <w:rsid w:val="005D31D5"/>
    <w:rsid w:val="005D341B"/>
    <w:rsid w:val="005D3510"/>
    <w:rsid w:val="005D359C"/>
    <w:rsid w:val="005D35CB"/>
    <w:rsid w:val="005D36CC"/>
    <w:rsid w:val="005D36DE"/>
    <w:rsid w:val="005D37A3"/>
    <w:rsid w:val="005D394A"/>
    <w:rsid w:val="005D3A6D"/>
    <w:rsid w:val="005D3AC3"/>
    <w:rsid w:val="005D45F8"/>
    <w:rsid w:val="005D4797"/>
    <w:rsid w:val="005D4836"/>
    <w:rsid w:val="005D4846"/>
    <w:rsid w:val="005D4852"/>
    <w:rsid w:val="005D4917"/>
    <w:rsid w:val="005D494B"/>
    <w:rsid w:val="005D5054"/>
    <w:rsid w:val="005D525F"/>
    <w:rsid w:val="005D553B"/>
    <w:rsid w:val="005D5737"/>
    <w:rsid w:val="005D58B2"/>
    <w:rsid w:val="005D59BD"/>
    <w:rsid w:val="005D5BDD"/>
    <w:rsid w:val="005D5DBA"/>
    <w:rsid w:val="005D6019"/>
    <w:rsid w:val="005D6416"/>
    <w:rsid w:val="005D6633"/>
    <w:rsid w:val="005D66C0"/>
    <w:rsid w:val="005D67DE"/>
    <w:rsid w:val="005D6E52"/>
    <w:rsid w:val="005D7117"/>
    <w:rsid w:val="005D717E"/>
    <w:rsid w:val="005D7246"/>
    <w:rsid w:val="005D7446"/>
    <w:rsid w:val="005D759E"/>
    <w:rsid w:val="005D75A0"/>
    <w:rsid w:val="005D766B"/>
    <w:rsid w:val="005D76AB"/>
    <w:rsid w:val="005D76AD"/>
    <w:rsid w:val="005D76B5"/>
    <w:rsid w:val="005D7721"/>
    <w:rsid w:val="005D78A7"/>
    <w:rsid w:val="005D79FD"/>
    <w:rsid w:val="005D7A92"/>
    <w:rsid w:val="005D7A99"/>
    <w:rsid w:val="005D7D47"/>
    <w:rsid w:val="005D7FE7"/>
    <w:rsid w:val="005E01E6"/>
    <w:rsid w:val="005E0218"/>
    <w:rsid w:val="005E0314"/>
    <w:rsid w:val="005E03EA"/>
    <w:rsid w:val="005E044C"/>
    <w:rsid w:val="005E04B9"/>
    <w:rsid w:val="005E04BB"/>
    <w:rsid w:val="005E0518"/>
    <w:rsid w:val="005E0799"/>
    <w:rsid w:val="005E07C2"/>
    <w:rsid w:val="005E084B"/>
    <w:rsid w:val="005E0905"/>
    <w:rsid w:val="005E09AC"/>
    <w:rsid w:val="005E0B47"/>
    <w:rsid w:val="005E109F"/>
    <w:rsid w:val="005E11D3"/>
    <w:rsid w:val="005E1226"/>
    <w:rsid w:val="005E163F"/>
    <w:rsid w:val="005E17D1"/>
    <w:rsid w:val="005E1914"/>
    <w:rsid w:val="005E1980"/>
    <w:rsid w:val="005E19EC"/>
    <w:rsid w:val="005E1D2F"/>
    <w:rsid w:val="005E1D7C"/>
    <w:rsid w:val="005E1F57"/>
    <w:rsid w:val="005E1F84"/>
    <w:rsid w:val="005E2188"/>
    <w:rsid w:val="005E24EA"/>
    <w:rsid w:val="005E2775"/>
    <w:rsid w:val="005E2866"/>
    <w:rsid w:val="005E288F"/>
    <w:rsid w:val="005E309D"/>
    <w:rsid w:val="005E30F5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3F9E"/>
    <w:rsid w:val="005E415A"/>
    <w:rsid w:val="005E4253"/>
    <w:rsid w:val="005E427E"/>
    <w:rsid w:val="005E42BB"/>
    <w:rsid w:val="005E43A5"/>
    <w:rsid w:val="005E4599"/>
    <w:rsid w:val="005E4655"/>
    <w:rsid w:val="005E4753"/>
    <w:rsid w:val="005E490C"/>
    <w:rsid w:val="005E49C7"/>
    <w:rsid w:val="005E4A9E"/>
    <w:rsid w:val="005E4B16"/>
    <w:rsid w:val="005E4E1F"/>
    <w:rsid w:val="005E4EF8"/>
    <w:rsid w:val="005E509F"/>
    <w:rsid w:val="005E53FD"/>
    <w:rsid w:val="005E5461"/>
    <w:rsid w:val="005E556D"/>
    <w:rsid w:val="005E5661"/>
    <w:rsid w:val="005E576F"/>
    <w:rsid w:val="005E5802"/>
    <w:rsid w:val="005E59E7"/>
    <w:rsid w:val="005E5AC9"/>
    <w:rsid w:val="005E5C03"/>
    <w:rsid w:val="005E5CFF"/>
    <w:rsid w:val="005E5E14"/>
    <w:rsid w:val="005E5E8B"/>
    <w:rsid w:val="005E5F6F"/>
    <w:rsid w:val="005E6039"/>
    <w:rsid w:val="005E628C"/>
    <w:rsid w:val="005E62F5"/>
    <w:rsid w:val="005E659F"/>
    <w:rsid w:val="005E6CE5"/>
    <w:rsid w:val="005E6DA0"/>
    <w:rsid w:val="005E6DF5"/>
    <w:rsid w:val="005E6E02"/>
    <w:rsid w:val="005E6E4E"/>
    <w:rsid w:val="005E6E7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25C"/>
    <w:rsid w:val="005F07D9"/>
    <w:rsid w:val="005F0871"/>
    <w:rsid w:val="005F0A30"/>
    <w:rsid w:val="005F0B2C"/>
    <w:rsid w:val="005F0D93"/>
    <w:rsid w:val="005F0E60"/>
    <w:rsid w:val="005F0E92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3CB"/>
    <w:rsid w:val="005F2545"/>
    <w:rsid w:val="005F2604"/>
    <w:rsid w:val="005F265C"/>
    <w:rsid w:val="005F27EB"/>
    <w:rsid w:val="005F2939"/>
    <w:rsid w:val="005F2985"/>
    <w:rsid w:val="005F2AF5"/>
    <w:rsid w:val="005F2B42"/>
    <w:rsid w:val="005F30B0"/>
    <w:rsid w:val="005F37EC"/>
    <w:rsid w:val="005F37F9"/>
    <w:rsid w:val="005F3ADB"/>
    <w:rsid w:val="005F3B0D"/>
    <w:rsid w:val="005F3B40"/>
    <w:rsid w:val="005F3D5F"/>
    <w:rsid w:val="005F4009"/>
    <w:rsid w:val="005F401C"/>
    <w:rsid w:val="005F4177"/>
    <w:rsid w:val="005F4279"/>
    <w:rsid w:val="005F4473"/>
    <w:rsid w:val="005F47A0"/>
    <w:rsid w:val="005F492A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5FF9"/>
    <w:rsid w:val="005F6417"/>
    <w:rsid w:val="005F686A"/>
    <w:rsid w:val="005F6A18"/>
    <w:rsid w:val="005F6AC8"/>
    <w:rsid w:val="005F6B0C"/>
    <w:rsid w:val="005F6B96"/>
    <w:rsid w:val="005F6F09"/>
    <w:rsid w:val="005F6F91"/>
    <w:rsid w:val="005F70F7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17"/>
    <w:rsid w:val="00600A44"/>
    <w:rsid w:val="00600BB8"/>
    <w:rsid w:val="00600D5F"/>
    <w:rsid w:val="00600D6B"/>
    <w:rsid w:val="00600DAA"/>
    <w:rsid w:val="00600FBE"/>
    <w:rsid w:val="00600FF8"/>
    <w:rsid w:val="00601212"/>
    <w:rsid w:val="0060137A"/>
    <w:rsid w:val="0060143A"/>
    <w:rsid w:val="006014D1"/>
    <w:rsid w:val="0060158E"/>
    <w:rsid w:val="006017B5"/>
    <w:rsid w:val="00601AB0"/>
    <w:rsid w:val="00601CC4"/>
    <w:rsid w:val="00601D0E"/>
    <w:rsid w:val="00601D7D"/>
    <w:rsid w:val="00601F92"/>
    <w:rsid w:val="0060268A"/>
    <w:rsid w:val="006026A0"/>
    <w:rsid w:val="0060273B"/>
    <w:rsid w:val="0060292C"/>
    <w:rsid w:val="00602A82"/>
    <w:rsid w:val="00602BDD"/>
    <w:rsid w:val="00603068"/>
    <w:rsid w:val="0060335D"/>
    <w:rsid w:val="00603A2B"/>
    <w:rsid w:val="00603B7C"/>
    <w:rsid w:val="00603C7E"/>
    <w:rsid w:val="00603CD6"/>
    <w:rsid w:val="00603DFE"/>
    <w:rsid w:val="00603E70"/>
    <w:rsid w:val="00604189"/>
    <w:rsid w:val="00604292"/>
    <w:rsid w:val="006042F0"/>
    <w:rsid w:val="006043F5"/>
    <w:rsid w:val="0060442C"/>
    <w:rsid w:val="00604449"/>
    <w:rsid w:val="006044D6"/>
    <w:rsid w:val="006045BB"/>
    <w:rsid w:val="0060491B"/>
    <w:rsid w:val="00604FE8"/>
    <w:rsid w:val="006050D3"/>
    <w:rsid w:val="00605319"/>
    <w:rsid w:val="006054F0"/>
    <w:rsid w:val="0060570E"/>
    <w:rsid w:val="006057C0"/>
    <w:rsid w:val="00605867"/>
    <w:rsid w:val="006059D8"/>
    <w:rsid w:val="00606073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4C5"/>
    <w:rsid w:val="00607ED5"/>
    <w:rsid w:val="0061079D"/>
    <w:rsid w:val="00610872"/>
    <w:rsid w:val="00610AA6"/>
    <w:rsid w:val="00610E0F"/>
    <w:rsid w:val="0061108D"/>
    <w:rsid w:val="006115B2"/>
    <w:rsid w:val="00611809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C5D"/>
    <w:rsid w:val="00612D9D"/>
    <w:rsid w:val="006130AC"/>
    <w:rsid w:val="0061336C"/>
    <w:rsid w:val="0061363D"/>
    <w:rsid w:val="00613832"/>
    <w:rsid w:val="00613AF6"/>
    <w:rsid w:val="00613BBB"/>
    <w:rsid w:val="00613E20"/>
    <w:rsid w:val="00613EA8"/>
    <w:rsid w:val="00613EBD"/>
    <w:rsid w:val="006142B6"/>
    <w:rsid w:val="00614426"/>
    <w:rsid w:val="006146F7"/>
    <w:rsid w:val="00614991"/>
    <w:rsid w:val="00614BDF"/>
    <w:rsid w:val="00614E0C"/>
    <w:rsid w:val="006150FC"/>
    <w:rsid w:val="0061538C"/>
    <w:rsid w:val="006153E7"/>
    <w:rsid w:val="006157EC"/>
    <w:rsid w:val="0061581D"/>
    <w:rsid w:val="00615939"/>
    <w:rsid w:val="00615AFF"/>
    <w:rsid w:val="00615D56"/>
    <w:rsid w:val="00615EF4"/>
    <w:rsid w:val="0061629F"/>
    <w:rsid w:val="006164BA"/>
    <w:rsid w:val="006167E2"/>
    <w:rsid w:val="00616A4C"/>
    <w:rsid w:val="00616ABC"/>
    <w:rsid w:val="00616EC6"/>
    <w:rsid w:val="0061722C"/>
    <w:rsid w:val="00617711"/>
    <w:rsid w:val="00617A8A"/>
    <w:rsid w:val="00617AEB"/>
    <w:rsid w:val="00617C51"/>
    <w:rsid w:val="00620116"/>
    <w:rsid w:val="00620205"/>
    <w:rsid w:val="0062029F"/>
    <w:rsid w:val="00620359"/>
    <w:rsid w:val="00620856"/>
    <w:rsid w:val="006208BB"/>
    <w:rsid w:val="00620AA6"/>
    <w:rsid w:val="00620B77"/>
    <w:rsid w:val="00620E36"/>
    <w:rsid w:val="00620F43"/>
    <w:rsid w:val="00620FD2"/>
    <w:rsid w:val="0062120D"/>
    <w:rsid w:val="006212B6"/>
    <w:rsid w:val="006212DD"/>
    <w:rsid w:val="006214D5"/>
    <w:rsid w:val="00621515"/>
    <w:rsid w:val="006215B2"/>
    <w:rsid w:val="006216B0"/>
    <w:rsid w:val="006216C1"/>
    <w:rsid w:val="006217CC"/>
    <w:rsid w:val="00621949"/>
    <w:rsid w:val="00621C31"/>
    <w:rsid w:val="00621D5C"/>
    <w:rsid w:val="00621E1B"/>
    <w:rsid w:val="00621EC3"/>
    <w:rsid w:val="0062201F"/>
    <w:rsid w:val="00622150"/>
    <w:rsid w:val="00622386"/>
    <w:rsid w:val="006223A3"/>
    <w:rsid w:val="0062241D"/>
    <w:rsid w:val="006227F1"/>
    <w:rsid w:val="00622D20"/>
    <w:rsid w:val="00622D56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A2B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3F9"/>
    <w:rsid w:val="00626617"/>
    <w:rsid w:val="006267CB"/>
    <w:rsid w:val="00626BEC"/>
    <w:rsid w:val="00626C65"/>
    <w:rsid w:val="00626D89"/>
    <w:rsid w:val="00626D9D"/>
    <w:rsid w:val="00626E01"/>
    <w:rsid w:val="00626E40"/>
    <w:rsid w:val="006270AA"/>
    <w:rsid w:val="006271B8"/>
    <w:rsid w:val="00627239"/>
    <w:rsid w:val="00627395"/>
    <w:rsid w:val="00627CEE"/>
    <w:rsid w:val="00627D10"/>
    <w:rsid w:val="00627E52"/>
    <w:rsid w:val="0063017F"/>
    <w:rsid w:val="0063034D"/>
    <w:rsid w:val="006303D2"/>
    <w:rsid w:val="0063068E"/>
    <w:rsid w:val="006307CE"/>
    <w:rsid w:val="00630C33"/>
    <w:rsid w:val="00630C55"/>
    <w:rsid w:val="00630D1E"/>
    <w:rsid w:val="00630E38"/>
    <w:rsid w:val="00630EE1"/>
    <w:rsid w:val="00630F0E"/>
    <w:rsid w:val="006310E9"/>
    <w:rsid w:val="006310F5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216"/>
    <w:rsid w:val="00633538"/>
    <w:rsid w:val="0063353B"/>
    <w:rsid w:val="00633604"/>
    <w:rsid w:val="006336C2"/>
    <w:rsid w:val="006336F6"/>
    <w:rsid w:val="00633836"/>
    <w:rsid w:val="00633A49"/>
    <w:rsid w:val="00633AD0"/>
    <w:rsid w:val="00633B6D"/>
    <w:rsid w:val="00633BAB"/>
    <w:rsid w:val="00633BE9"/>
    <w:rsid w:val="00633BEA"/>
    <w:rsid w:val="00633DE1"/>
    <w:rsid w:val="00633E8E"/>
    <w:rsid w:val="00633F05"/>
    <w:rsid w:val="0063404D"/>
    <w:rsid w:val="0063440A"/>
    <w:rsid w:val="006349D7"/>
    <w:rsid w:val="00634A1C"/>
    <w:rsid w:val="00634B06"/>
    <w:rsid w:val="00634C39"/>
    <w:rsid w:val="00634C3F"/>
    <w:rsid w:val="00634CD6"/>
    <w:rsid w:val="00634F57"/>
    <w:rsid w:val="00635158"/>
    <w:rsid w:val="00635166"/>
    <w:rsid w:val="00635210"/>
    <w:rsid w:val="006352B8"/>
    <w:rsid w:val="00635912"/>
    <w:rsid w:val="00635B2D"/>
    <w:rsid w:val="00635E86"/>
    <w:rsid w:val="00636083"/>
    <w:rsid w:val="006361E6"/>
    <w:rsid w:val="006368C0"/>
    <w:rsid w:val="006368D8"/>
    <w:rsid w:val="0063692B"/>
    <w:rsid w:val="0063693C"/>
    <w:rsid w:val="006369B4"/>
    <w:rsid w:val="00636A0A"/>
    <w:rsid w:val="00636B70"/>
    <w:rsid w:val="00636EE0"/>
    <w:rsid w:val="00636FF0"/>
    <w:rsid w:val="00637085"/>
    <w:rsid w:val="00637167"/>
    <w:rsid w:val="00637402"/>
    <w:rsid w:val="00637A76"/>
    <w:rsid w:val="00637BA4"/>
    <w:rsid w:val="00637D62"/>
    <w:rsid w:val="00637E16"/>
    <w:rsid w:val="00640019"/>
    <w:rsid w:val="006400BF"/>
    <w:rsid w:val="006402E6"/>
    <w:rsid w:val="00640317"/>
    <w:rsid w:val="00640394"/>
    <w:rsid w:val="00640943"/>
    <w:rsid w:val="00640BBF"/>
    <w:rsid w:val="00640BDA"/>
    <w:rsid w:val="00640C2B"/>
    <w:rsid w:val="00640CD2"/>
    <w:rsid w:val="00640D7F"/>
    <w:rsid w:val="00640FDC"/>
    <w:rsid w:val="006410E1"/>
    <w:rsid w:val="0064111F"/>
    <w:rsid w:val="00641143"/>
    <w:rsid w:val="006412D0"/>
    <w:rsid w:val="006412D5"/>
    <w:rsid w:val="006415B5"/>
    <w:rsid w:val="0064180C"/>
    <w:rsid w:val="0064187C"/>
    <w:rsid w:val="006418E7"/>
    <w:rsid w:val="00641AAE"/>
    <w:rsid w:val="00641BA1"/>
    <w:rsid w:val="00641CE7"/>
    <w:rsid w:val="0064201A"/>
    <w:rsid w:val="006420CF"/>
    <w:rsid w:val="006421E6"/>
    <w:rsid w:val="00642235"/>
    <w:rsid w:val="00642569"/>
    <w:rsid w:val="00642575"/>
    <w:rsid w:val="00642600"/>
    <w:rsid w:val="0064263F"/>
    <w:rsid w:val="00642805"/>
    <w:rsid w:val="00642824"/>
    <w:rsid w:val="006428E8"/>
    <w:rsid w:val="006428F5"/>
    <w:rsid w:val="0064292B"/>
    <w:rsid w:val="0064296D"/>
    <w:rsid w:val="00642978"/>
    <w:rsid w:val="006429DE"/>
    <w:rsid w:val="00642D5C"/>
    <w:rsid w:val="00642F04"/>
    <w:rsid w:val="00642F3B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3EED"/>
    <w:rsid w:val="006440E2"/>
    <w:rsid w:val="00644193"/>
    <w:rsid w:val="00644704"/>
    <w:rsid w:val="00644959"/>
    <w:rsid w:val="0064495B"/>
    <w:rsid w:val="00644AA4"/>
    <w:rsid w:val="00644AFD"/>
    <w:rsid w:val="00644E48"/>
    <w:rsid w:val="006457E6"/>
    <w:rsid w:val="00645CE4"/>
    <w:rsid w:val="00645F53"/>
    <w:rsid w:val="0064607E"/>
    <w:rsid w:val="006460E6"/>
    <w:rsid w:val="0064612D"/>
    <w:rsid w:val="006463D3"/>
    <w:rsid w:val="006465B0"/>
    <w:rsid w:val="006466EB"/>
    <w:rsid w:val="00646B99"/>
    <w:rsid w:val="00646C0B"/>
    <w:rsid w:val="00646DC6"/>
    <w:rsid w:val="00647133"/>
    <w:rsid w:val="00647137"/>
    <w:rsid w:val="0064796E"/>
    <w:rsid w:val="00647DC2"/>
    <w:rsid w:val="00647E3D"/>
    <w:rsid w:val="006501E4"/>
    <w:rsid w:val="006505E2"/>
    <w:rsid w:val="00650861"/>
    <w:rsid w:val="00650BC9"/>
    <w:rsid w:val="00650DAD"/>
    <w:rsid w:val="00650F61"/>
    <w:rsid w:val="00651110"/>
    <w:rsid w:val="0065113B"/>
    <w:rsid w:val="00651167"/>
    <w:rsid w:val="006513BE"/>
    <w:rsid w:val="0065150C"/>
    <w:rsid w:val="0065151F"/>
    <w:rsid w:val="0065179F"/>
    <w:rsid w:val="00651A65"/>
    <w:rsid w:val="00651C8E"/>
    <w:rsid w:val="00651E2B"/>
    <w:rsid w:val="00652017"/>
    <w:rsid w:val="00652053"/>
    <w:rsid w:val="00652422"/>
    <w:rsid w:val="006524A9"/>
    <w:rsid w:val="00652696"/>
    <w:rsid w:val="006527D6"/>
    <w:rsid w:val="0065285A"/>
    <w:rsid w:val="00652D71"/>
    <w:rsid w:val="00652D80"/>
    <w:rsid w:val="00652DCE"/>
    <w:rsid w:val="00652F0F"/>
    <w:rsid w:val="0065313A"/>
    <w:rsid w:val="00653146"/>
    <w:rsid w:val="006531AC"/>
    <w:rsid w:val="00653379"/>
    <w:rsid w:val="006533AB"/>
    <w:rsid w:val="006536F8"/>
    <w:rsid w:val="00653B2F"/>
    <w:rsid w:val="00653C42"/>
    <w:rsid w:val="00653D41"/>
    <w:rsid w:val="00653FD1"/>
    <w:rsid w:val="00654112"/>
    <w:rsid w:val="006542FA"/>
    <w:rsid w:val="0065436D"/>
    <w:rsid w:val="0065449F"/>
    <w:rsid w:val="00654531"/>
    <w:rsid w:val="006547DB"/>
    <w:rsid w:val="006549AE"/>
    <w:rsid w:val="006549CC"/>
    <w:rsid w:val="00654AA7"/>
    <w:rsid w:val="00654C31"/>
    <w:rsid w:val="00654DF1"/>
    <w:rsid w:val="00654DF4"/>
    <w:rsid w:val="00655016"/>
    <w:rsid w:val="00655067"/>
    <w:rsid w:val="006558FE"/>
    <w:rsid w:val="00655B2B"/>
    <w:rsid w:val="00655B71"/>
    <w:rsid w:val="00655B9B"/>
    <w:rsid w:val="00655D9B"/>
    <w:rsid w:val="00655DA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6E02"/>
    <w:rsid w:val="00656FC4"/>
    <w:rsid w:val="00657036"/>
    <w:rsid w:val="006570D8"/>
    <w:rsid w:val="0065715C"/>
    <w:rsid w:val="0065726B"/>
    <w:rsid w:val="00657458"/>
    <w:rsid w:val="006574B5"/>
    <w:rsid w:val="00657742"/>
    <w:rsid w:val="00657952"/>
    <w:rsid w:val="00657B5A"/>
    <w:rsid w:val="00657C46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79F"/>
    <w:rsid w:val="0066184A"/>
    <w:rsid w:val="00661BE1"/>
    <w:rsid w:val="00661CDD"/>
    <w:rsid w:val="00661E73"/>
    <w:rsid w:val="00661E79"/>
    <w:rsid w:val="00661FB9"/>
    <w:rsid w:val="0066227F"/>
    <w:rsid w:val="00662395"/>
    <w:rsid w:val="0066246E"/>
    <w:rsid w:val="006624AE"/>
    <w:rsid w:val="006625BD"/>
    <w:rsid w:val="006625E3"/>
    <w:rsid w:val="00662603"/>
    <w:rsid w:val="006628EF"/>
    <w:rsid w:val="0066290F"/>
    <w:rsid w:val="0066296F"/>
    <w:rsid w:val="00662AE9"/>
    <w:rsid w:val="00662CC4"/>
    <w:rsid w:val="00662D0D"/>
    <w:rsid w:val="00662EBC"/>
    <w:rsid w:val="00662F48"/>
    <w:rsid w:val="006635A1"/>
    <w:rsid w:val="00663607"/>
    <w:rsid w:val="00663631"/>
    <w:rsid w:val="006636F9"/>
    <w:rsid w:val="006638CA"/>
    <w:rsid w:val="006638F9"/>
    <w:rsid w:val="00663AF7"/>
    <w:rsid w:val="00663CD4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3FF"/>
    <w:rsid w:val="0066553F"/>
    <w:rsid w:val="00665AD3"/>
    <w:rsid w:val="00665B53"/>
    <w:rsid w:val="00665C0C"/>
    <w:rsid w:val="00665F15"/>
    <w:rsid w:val="00665FD1"/>
    <w:rsid w:val="0066601E"/>
    <w:rsid w:val="00666187"/>
    <w:rsid w:val="00666343"/>
    <w:rsid w:val="00666410"/>
    <w:rsid w:val="00666DF2"/>
    <w:rsid w:val="00666FAB"/>
    <w:rsid w:val="00667007"/>
    <w:rsid w:val="0066700C"/>
    <w:rsid w:val="006672C1"/>
    <w:rsid w:val="006672D9"/>
    <w:rsid w:val="00667552"/>
    <w:rsid w:val="006675CD"/>
    <w:rsid w:val="0066788A"/>
    <w:rsid w:val="00667A41"/>
    <w:rsid w:val="00667AF3"/>
    <w:rsid w:val="00667D2A"/>
    <w:rsid w:val="0067043E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78"/>
    <w:rsid w:val="0067142A"/>
    <w:rsid w:val="006714D8"/>
    <w:rsid w:val="00671B24"/>
    <w:rsid w:val="00671CB3"/>
    <w:rsid w:val="00671E6E"/>
    <w:rsid w:val="00672033"/>
    <w:rsid w:val="006726A2"/>
    <w:rsid w:val="006726AD"/>
    <w:rsid w:val="00672946"/>
    <w:rsid w:val="00672C43"/>
    <w:rsid w:val="00672DA6"/>
    <w:rsid w:val="00672DBD"/>
    <w:rsid w:val="00673406"/>
    <w:rsid w:val="0067382B"/>
    <w:rsid w:val="0067398D"/>
    <w:rsid w:val="00673F03"/>
    <w:rsid w:val="00673FEC"/>
    <w:rsid w:val="006746E2"/>
    <w:rsid w:val="00674801"/>
    <w:rsid w:val="00674DC8"/>
    <w:rsid w:val="00674FD6"/>
    <w:rsid w:val="0067500D"/>
    <w:rsid w:val="0067514B"/>
    <w:rsid w:val="00675174"/>
    <w:rsid w:val="006752A3"/>
    <w:rsid w:val="0067563B"/>
    <w:rsid w:val="00675944"/>
    <w:rsid w:val="00675A89"/>
    <w:rsid w:val="00675CD5"/>
    <w:rsid w:val="00675DA0"/>
    <w:rsid w:val="00675E54"/>
    <w:rsid w:val="00675EC9"/>
    <w:rsid w:val="006764F8"/>
    <w:rsid w:val="006765B0"/>
    <w:rsid w:val="006768F9"/>
    <w:rsid w:val="006769B0"/>
    <w:rsid w:val="00676B4A"/>
    <w:rsid w:val="00676B55"/>
    <w:rsid w:val="00676B8F"/>
    <w:rsid w:val="00676E1D"/>
    <w:rsid w:val="00677172"/>
    <w:rsid w:val="006772A5"/>
    <w:rsid w:val="006772D3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0"/>
    <w:rsid w:val="00680691"/>
    <w:rsid w:val="00680706"/>
    <w:rsid w:val="0068088F"/>
    <w:rsid w:val="00680970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6A3"/>
    <w:rsid w:val="0068192B"/>
    <w:rsid w:val="00681DFE"/>
    <w:rsid w:val="00682024"/>
    <w:rsid w:val="0068214C"/>
    <w:rsid w:val="00682159"/>
    <w:rsid w:val="00682265"/>
    <w:rsid w:val="00682274"/>
    <w:rsid w:val="00682972"/>
    <w:rsid w:val="006829FB"/>
    <w:rsid w:val="00682A59"/>
    <w:rsid w:val="00682AD4"/>
    <w:rsid w:val="00682BBC"/>
    <w:rsid w:val="00682D39"/>
    <w:rsid w:val="00682DFA"/>
    <w:rsid w:val="006830D7"/>
    <w:rsid w:val="00683173"/>
    <w:rsid w:val="006831F0"/>
    <w:rsid w:val="006832C1"/>
    <w:rsid w:val="006833F5"/>
    <w:rsid w:val="00683570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78D"/>
    <w:rsid w:val="00684913"/>
    <w:rsid w:val="006849B6"/>
    <w:rsid w:val="00684D77"/>
    <w:rsid w:val="006851EA"/>
    <w:rsid w:val="006851F2"/>
    <w:rsid w:val="00685592"/>
    <w:rsid w:val="0068591E"/>
    <w:rsid w:val="00685AF6"/>
    <w:rsid w:val="00685C13"/>
    <w:rsid w:val="00685C1E"/>
    <w:rsid w:val="00685F4E"/>
    <w:rsid w:val="00685FF0"/>
    <w:rsid w:val="00686010"/>
    <w:rsid w:val="00686066"/>
    <w:rsid w:val="0068613F"/>
    <w:rsid w:val="006862AF"/>
    <w:rsid w:val="0068636D"/>
    <w:rsid w:val="006863EB"/>
    <w:rsid w:val="00686406"/>
    <w:rsid w:val="0068645D"/>
    <w:rsid w:val="0068655F"/>
    <w:rsid w:val="006869EC"/>
    <w:rsid w:val="00686F7D"/>
    <w:rsid w:val="00687003"/>
    <w:rsid w:val="00687143"/>
    <w:rsid w:val="0068723A"/>
    <w:rsid w:val="00687663"/>
    <w:rsid w:val="00687681"/>
    <w:rsid w:val="006876D8"/>
    <w:rsid w:val="006877E6"/>
    <w:rsid w:val="0068782C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124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47F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51D"/>
    <w:rsid w:val="0069462B"/>
    <w:rsid w:val="0069486B"/>
    <w:rsid w:val="00694A0F"/>
    <w:rsid w:val="00695159"/>
    <w:rsid w:val="0069515B"/>
    <w:rsid w:val="0069519D"/>
    <w:rsid w:val="00695383"/>
    <w:rsid w:val="006953C2"/>
    <w:rsid w:val="00695488"/>
    <w:rsid w:val="006956B9"/>
    <w:rsid w:val="006957A6"/>
    <w:rsid w:val="00695808"/>
    <w:rsid w:val="00695A40"/>
    <w:rsid w:val="00695BD9"/>
    <w:rsid w:val="00695D3A"/>
    <w:rsid w:val="00696036"/>
    <w:rsid w:val="006965F9"/>
    <w:rsid w:val="006967BC"/>
    <w:rsid w:val="0069686F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261"/>
    <w:rsid w:val="006A0440"/>
    <w:rsid w:val="006A05A4"/>
    <w:rsid w:val="006A05B6"/>
    <w:rsid w:val="006A079F"/>
    <w:rsid w:val="006A0D59"/>
    <w:rsid w:val="006A0F27"/>
    <w:rsid w:val="006A0FF8"/>
    <w:rsid w:val="006A10DB"/>
    <w:rsid w:val="006A16FB"/>
    <w:rsid w:val="006A1A84"/>
    <w:rsid w:val="006A1E55"/>
    <w:rsid w:val="006A2049"/>
    <w:rsid w:val="006A2069"/>
    <w:rsid w:val="006A2402"/>
    <w:rsid w:val="006A2541"/>
    <w:rsid w:val="006A29E6"/>
    <w:rsid w:val="006A29F5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9"/>
    <w:rsid w:val="006A597F"/>
    <w:rsid w:val="006A59D5"/>
    <w:rsid w:val="006A5AA6"/>
    <w:rsid w:val="006A5B46"/>
    <w:rsid w:val="006A5CAB"/>
    <w:rsid w:val="006A5EDF"/>
    <w:rsid w:val="006A6521"/>
    <w:rsid w:val="006A699E"/>
    <w:rsid w:val="006A6B7F"/>
    <w:rsid w:val="006A6C77"/>
    <w:rsid w:val="006A6C86"/>
    <w:rsid w:val="006A6F87"/>
    <w:rsid w:val="006A6F89"/>
    <w:rsid w:val="006A7172"/>
    <w:rsid w:val="006A7306"/>
    <w:rsid w:val="006A7478"/>
    <w:rsid w:val="006A77F8"/>
    <w:rsid w:val="006A79D5"/>
    <w:rsid w:val="006A7A6C"/>
    <w:rsid w:val="006A7AD6"/>
    <w:rsid w:val="006A7CB8"/>
    <w:rsid w:val="006A7FA6"/>
    <w:rsid w:val="006B0026"/>
    <w:rsid w:val="006B00D5"/>
    <w:rsid w:val="006B02A3"/>
    <w:rsid w:val="006B0303"/>
    <w:rsid w:val="006B0485"/>
    <w:rsid w:val="006B04E8"/>
    <w:rsid w:val="006B065B"/>
    <w:rsid w:val="006B070A"/>
    <w:rsid w:val="006B07AB"/>
    <w:rsid w:val="006B084D"/>
    <w:rsid w:val="006B09A0"/>
    <w:rsid w:val="006B0A0A"/>
    <w:rsid w:val="006B0B86"/>
    <w:rsid w:val="006B0DA5"/>
    <w:rsid w:val="006B0E24"/>
    <w:rsid w:val="006B0E70"/>
    <w:rsid w:val="006B0EB0"/>
    <w:rsid w:val="006B105B"/>
    <w:rsid w:val="006B1279"/>
    <w:rsid w:val="006B181C"/>
    <w:rsid w:val="006B18AE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DC"/>
    <w:rsid w:val="006B2C04"/>
    <w:rsid w:val="006B2D29"/>
    <w:rsid w:val="006B2D79"/>
    <w:rsid w:val="006B2EAA"/>
    <w:rsid w:val="006B306B"/>
    <w:rsid w:val="006B3143"/>
    <w:rsid w:val="006B31BC"/>
    <w:rsid w:val="006B3626"/>
    <w:rsid w:val="006B3CDC"/>
    <w:rsid w:val="006B3DBC"/>
    <w:rsid w:val="006B3E5A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33"/>
    <w:rsid w:val="006B5C94"/>
    <w:rsid w:val="006B5CFA"/>
    <w:rsid w:val="006B5DFA"/>
    <w:rsid w:val="006B5F77"/>
    <w:rsid w:val="006B600E"/>
    <w:rsid w:val="006B60AE"/>
    <w:rsid w:val="006B64C9"/>
    <w:rsid w:val="006B64D1"/>
    <w:rsid w:val="006B666D"/>
    <w:rsid w:val="006B6A6A"/>
    <w:rsid w:val="006B6D6D"/>
    <w:rsid w:val="006B7027"/>
    <w:rsid w:val="006B702D"/>
    <w:rsid w:val="006B705C"/>
    <w:rsid w:val="006B7241"/>
    <w:rsid w:val="006B7332"/>
    <w:rsid w:val="006B733A"/>
    <w:rsid w:val="006B73CB"/>
    <w:rsid w:val="006B77AA"/>
    <w:rsid w:val="006B7963"/>
    <w:rsid w:val="006B79F1"/>
    <w:rsid w:val="006B7D5D"/>
    <w:rsid w:val="006B7E94"/>
    <w:rsid w:val="006C01F8"/>
    <w:rsid w:val="006C0243"/>
    <w:rsid w:val="006C04D5"/>
    <w:rsid w:val="006C05BB"/>
    <w:rsid w:val="006C0834"/>
    <w:rsid w:val="006C099A"/>
    <w:rsid w:val="006C0B65"/>
    <w:rsid w:val="006C0C11"/>
    <w:rsid w:val="006C1108"/>
    <w:rsid w:val="006C1192"/>
    <w:rsid w:val="006C14DF"/>
    <w:rsid w:val="006C15FE"/>
    <w:rsid w:val="006C1625"/>
    <w:rsid w:val="006C18FB"/>
    <w:rsid w:val="006C1B41"/>
    <w:rsid w:val="006C1BC0"/>
    <w:rsid w:val="006C1C40"/>
    <w:rsid w:val="006C1CEB"/>
    <w:rsid w:val="006C1DE5"/>
    <w:rsid w:val="006C1F38"/>
    <w:rsid w:val="006C1FFB"/>
    <w:rsid w:val="006C20D9"/>
    <w:rsid w:val="006C24A3"/>
    <w:rsid w:val="006C24FB"/>
    <w:rsid w:val="006C25C4"/>
    <w:rsid w:val="006C25E4"/>
    <w:rsid w:val="006C27C1"/>
    <w:rsid w:val="006C3134"/>
    <w:rsid w:val="006C33F1"/>
    <w:rsid w:val="006C3540"/>
    <w:rsid w:val="006C3949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4CBA"/>
    <w:rsid w:val="006C54B3"/>
    <w:rsid w:val="006C58B3"/>
    <w:rsid w:val="006C5B9E"/>
    <w:rsid w:val="006C5C06"/>
    <w:rsid w:val="006C5DCE"/>
    <w:rsid w:val="006C5F66"/>
    <w:rsid w:val="006C5F9B"/>
    <w:rsid w:val="006C6553"/>
    <w:rsid w:val="006C6835"/>
    <w:rsid w:val="006C6A94"/>
    <w:rsid w:val="006C6B28"/>
    <w:rsid w:val="006C6DB3"/>
    <w:rsid w:val="006C6ED1"/>
    <w:rsid w:val="006C720E"/>
    <w:rsid w:val="006C74FC"/>
    <w:rsid w:val="006C7598"/>
    <w:rsid w:val="006C75BD"/>
    <w:rsid w:val="006C78F3"/>
    <w:rsid w:val="006C7A69"/>
    <w:rsid w:val="006C7AA4"/>
    <w:rsid w:val="006D03D8"/>
    <w:rsid w:val="006D04D1"/>
    <w:rsid w:val="006D0643"/>
    <w:rsid w:val="006D06C2"/>
    <w:rsid w:val="006D09EF"/>
    <w:rsid w:val="006D0A47"/>
    <w:rsid w:val="006D0C15"/>
    <w:rsid w:val="006D0E73"/>
    <w:rsid w:val="006D0FFB"/>
    <w:rsid w:val="006D10C7"/>
    <w:rsid w:val="006D128C"/>
    <w:rsid w:val="006D132B"/>
    <w:rsid w:val="006D1491"/>
    <w:rsid w:val="006D153E"/>
    <w:rsid w:val="006D16BB"/>
    <w:rsid w:val="006D18CF"/>
    <w:rsid w:val="006D1920"/>
    <w:rsid w:val="006D1AD9"/>
    <w:rsid w:val="006D1F75"/>
    <w:rsid w:val="006D2134"/>
    <w:rsid w:val="006D21B2"/>
    <w:rsid w:val="006D22B5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81F"/>
    <w:rsid w:val="006D3834"/>
    <w:rsid w:val="006D393A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92"/>
    <w:rsid w:val="006D43FC"/>
    <w:rsid w:val="006D457A"/>
    <w:rsid w:val="006D4735"/>
    <w:rsid w:val="006D479F"/>
    <w:rsid w:val="006D47DA"/>
    <w:rsid w:val="006D490F"/>
    <w:rsid w:val="006D4981"/>
    <w:rsid w:val="006D4D80"/>
    <w:rsid w:val="006D527F"/>
    <w:rsid w:val="006D5370"/>
    <w:rsid w:val="006D5410"/>
    <w:rsid w:val="006D5642"/>
    <w:rsid w:val="006D5B0F"/>
    <w:rsid w:val="006D5B15"/>
    <w:rsid w:val="006D5B42"/>
    <w:rsid w:val="006D5BCC"/>
    <w:rsid w:val="006D5C88"/>
    <w:rsid w:val="006D5CC5"/>
    <w:rsid w:val="006D649B"/>
    <w:rsid w:val="006D66C4"/>
    <w:rsid w:val="006D67B6"/>
    <w:rsid w:val="006D6ABF"/>
    <w:rsid w:val="006D6BDC"/>
    <w:rsid w:val="006D6D30"/>
    <w:rsid w:val="006D71F6"/>
    <w:rsid w:val="006D732A"/>
    <w:rsid w:val="006D7356"/>
    <w:rsid w:val="006D7543"/>
    <w:rsid w:val="006D7738"/>
    <w:rsid w:val="006D7CD5"/>
    <w:rsid w:val="006D7DF4"/>
    <w:rsid w:val="006E0056"/>
    <w:rsid w:val="006E00CB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1F10"/>
    <w:rsid w:val="006E1F6D"/>
    <w:rsid w:val="006E2016"/>
    <w:rsid w:val="006E20C3"/>
    <w:rsid w:val="006E20D6"/>
    <w:rsid w:val="006E2138"/>
    <w:rsid w:val="006E21EE"/>
    <w:rsid w:val="006E2A7B"/>
    <w:rsid w:val="006E2E0A"/>
    <w:rsid w:val="006E327E"/>
    <w:rsid w:val="006E329A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3C"/>
    <w:rsid w:val="006E4657"/>
    <w:rsid w:val="006E4770"/>
    <w:rsid w:val="006E4B78"/>
    <w:rsid w:val="006E4F24"/>
    <w:rsid w:val="006E50E1"/>
    <w:rsid w:val="006E50F6"/>
    <w:rsid w:val="006E53FB"/>
    <w:rsid w:val="006E5786"/>
    <w:rsid w:val="006E59F8"/>
    <w:rsid w:val="006E5D1D"/>
    <w:rsid w:val="006E62D1"/>
    <w:rsid w:val="006E6552"/>
    <w:rsid w:val="006E6574"/>
    <w:rsid w:val="006E6629"/>
    <w:rsid w:val="006E664C"/>
    <w:rsid w:val="006E679D"/>
    <w:rsid w:val="006E6A2B"/>
    <w:rsid w:val="006E6D3A"/>
    <w:rsid w:val="006E6D4A"/>
    <w:rsid w:val="006E6D84"/>
    <w:rsid w:val="006E6FA3"/>
    <w:rsid w:val="006E7162"/>
    <w:rsid w:val="006E71EE"/>
    <w:rsid w:val="006E7300"/>
    <w:rsid w:val="006E7447"/>
    <w:rsid w:val="006E7D25"/>
    <w:rsid w:val="006E7EA8"/>
    <w:rsid w:val="006F0096"/>
    <w:rsid w:val="006F0143"/>
    <w:rsid w:val="006F0214"/>
    <w:rsid w:val="006F02CB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676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6B"/>
    <w:rsid w:val="006F35C9"/>
    <w:rsid w:val="006F360E"/>
    <w:rsid w:val="006F362B"/>
    <w:rsid w:val="006F362D"/>
    <w:rsid w:val="006F36D8"/>
    <w:rsid w:val="006F38A1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30F"/>
    <w:rsid w:val="006F5644"/>
    <w:rsid w:val="006F56C2"/>
    <w:rsid w:val="006F59B6"/>
    <w:rsid w:val="006F5CF0"/>
    <w:rsid w:val="006F5D26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4D"/>
    <w:rsid w:val="006F6D51"/>
    <w:rsid w:val="006F6E25"/>
    <w:rsid w:val="006F73D6"/>
    <w:rsid w:val="006F76D5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CA"/>
    <w:rsid w:val="00700ADA"/>
    <w:rsid w:val="00700BB5"/>
    <w:rsid w:val="00700CCD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4D1"/>
    <w:rsid w:val="00702632"/>
    <w:rsid w:val="0070286C"/>
    <w:rsid w:val="007029A9"/>
    <w:rsid w:val="00702E69"/>
    <w:rsid w:val="00702E86"/>
    <w:rsid w:val="00702E9D"/>
    <w:rsid w:val="00702EA1"/>
    <w:rsid w:val="00702EA3"/>
    <w:rsid w:val="0070309E"/>
    <w:rsid w:val="00703B65"/>
    <w:rsid w:val="00703EB2"/>
    <w:rsid w:val="00703FE7"/>
    <w:rsid w:val="00704222"/>
    <w:rsid w:val="00704462"/>
    <w:rsid w:val="00704677"/>
    <w:rsid w:val="00704E83"/>
    <w:rsid w:val="00704FA7"/>
    <w:rsid w:val="00705022"/>
    <w:rsid w:val="007051E8"/>
    <w:rsid w:val="0070528E"/>
    <w:rsid w:val="0070531E"/>
    <w:rsid w:val="00705323"/>
    <w:rsid w:val="007056F9"/>
    <w:rsid w:val="00705719"/>
    <w:rsid w:val="0070576A"/>
    <w:rsid w:val="00705A14"/>
    <w:rsid w:val="00705B62"/>
    <w:rsid w:val="00705F2F"/>
    <w:rsid w:val="00706457"/>
    <w:rsid w:val="007065CB"/>
    <w:rsid w:val="00706931"/>
    <w:rsid w:val="00706E2D"/>
    <w:rsid w:val="00707541"/>
    <w:rsid w:val="007075E8"/>
    <w:rsid w:val="007076AC"/>
    <w:rsid w:val="00707892"/>
    <w:rsid w:val="00707AEE"/>
    <w:rsid w:val="00707B7F"/>
    <w:rsid w:val="0071018D"/>
    <w:rsid w:val="00710262"/>
    <w:rsid w:val="00710305"/>
    <w:rsid w:val="0071045E"/>
    <w:rsid w:val="0071060C"/>
    <w:rsid w:val="007107AE"/>
    <w:rsid w:val="0071088F"/>
    <w:rsid w:val="00710910"/>
    <w:rsid w:val="00710B95"/>
    <w:rsid w:val="00710CEE"/>
    <w:rsid w:val="00710EFF"/>
    <w:rsid w:val="00710F96"/>
    <w:rsid w:val="00711319"/>
    <w:rsid w:val="00711821"/>
    <w:rsid w:val="007119BE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474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7AC"/>
    <w:rsid w:val="007158FD"/>
    <w:rsid w:val="00715993"/>
    <w:rsid w:val="007159F3"/>
    <w:rsid w:val="00715DDF"/>
    <w:rsid w:val="00715F4E"/>
    <w:rsid w:val="007163A2"/>
    <w:rsid w:val="007165BD"/>
    <w:rsid w:val="007165FF"/>
    <w:rsid w:val="007166E1"/>
    <w:rsid w:val="0071685B"/>
    <w:rsid w:val="00716921"/>
    <w:rsid w:val="00716A96"/>
    <w:rsid w:val="00716DF1"/>
    <w:rsid w:val="00716E2D"/>
    <w:rsid w:val="00716E7D"/>
    <w:rsid w:val="00716F26"/>
    <w:rsid w:val="00716F83"/>
    <w:rsid w:val="00717361"/>
    <w:rsid w:val="00717549"/>
    <w:rsid w:val="00717663"/>
    <w:rsid w:val="007178F5"/>
    <w:rsid w:val="00717B13"/>
    <w:rsid w:val="00717BAD"/>
    <w:rsid w:val="00717C5C"/>
    <w:rsid w:val="00717ECC"/>
    <w:rsid w:val="00720268"/>
    <w:rsid w:val="007202C3"/>
    <w:rsid w:val="00720453"/>
    <w:rsid w:val="007204D3"/>
    <w:rsid w:val="007205AF"/>
    <w:rsid w:val="007205DF"/>
    <w:rsid w:val="00720614"/>
    <w:rsid w:val="00720679"/>
    <w:rsid w:val="00720A61"/>
    <w:rsid w:val="00720B47"/>
    <w:rsid w:val="00720B80"/>
    <w:rsid w:val="00720CD2"/>
    <w:rsid w:val="00720EA9"/>
    <w:rsid w:val="00720F8E"/>
    <w:rsid w:val="0072127D"/>
    <w:rsid w:val="0072145F"/>
    <w:rsid w:val="00721640"/>
    <w:rsid w:val="007217CA"/>
    <w:rsid w:val="00721C5B"/>
    <w:rsid w:val="00721FBD"/>
    <w:rsid w:val="007222C5"/>
    <w:rsid w:val="00722341"/>
    <w:rsid w:val="00722579"/>
    <w:rsid w:val="0072297E"/>
    <w:rsid w:val="00722AB2"/>
    <w:rsid w:val="00722AB7"/>
    <w:rsid w:val="00722C67"/>
    <w:rsid w:val="00722CBB"/>
    <w:rsid w:val="00722DD7"/>
    <w:rsid w:val="00722F27"/>
    <w:rsid w:val="00722FBE"/>
    <w:rsid w:val="00722FE8"/>
    <w:rsid w:val="007230DE"/>
    <w:rsid w:val="0072325E"/>
    <w:rsid w:val="00723406"/>
    <w:rsid w:val="0072347E"/>
    <w:rsid w:val="007235DD"/>
    <w:rsid w:val="00723651"/>
    <w:rsid w:val="00723822"/>
    <w:rsid w:val="00723A30"/>
    <w:rsid w:val="00723A33"/>
    <w:rsid w:val="00723A92"/>
    <w:rsid w:val="00723AAF"/>
    <w:rsid w:val="00723D52"/>
    <w:rsid w:val="00723E39"/>
    <w:rsid w:val="00724368"/>
    <w:rsid w:val="0072450F"/>
    <w:rsid w:val="00724557"/>
    <w:rsid w:val="00724739"/>
    <w:rsid w:val="00724B3E"/>
    <w:rsid w:val="00724C48"/>
    <w:rsid w:val="00724FA0"/>
    <w:rsid w:val="007251B3"/>
    <w:rsid w:val="007252D7"/>
    <w:rsid w:val="0072556F"/>
    <w:rsid w:val="0072557D"/>
    <w:rsid w:val="00725580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052"/>
    <w:rsid w:val="0072614D"/>
    <w:rsid w:val="0072646B"/>
    <w:rsid w:val="007264A6"/>
    <w:rsid w:val="00726ABA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3E1"/>
    <w:rsid w:val="0073043C"/>
    <w:rsid w:val="00730484"/>
    <w:rsid w:val="007304AF"/>
    <w:rsid w:val="007304DD"/>
    <w:rsid w:val="0073056B"/>
    <w:rsid w:val="0073072D"/>
    <w:rsid w:val="00730880"/>
    <w:rsid w:val="00730A4B"/>
    <w:rsid w:val="00730D89"/>
    <w:rsid w:val="00730E59"/>
    <w:rsid w:val="00731021"/>
    <w:rsid w:val="00731087"/>
    <w:rsid w:val="0073114B"/>
    <w:rsid w:val="0073134C"/>
    <w:rsid w:val="007313FC"/>
    <w:rsid w:val="00731423"/>
    <w:rsid w:val="0073144A"/>
    <w:rsid w:val="007315DE"/>
    <w:rsid w:val="00731902"/>
    <w:rsid w:val="00731905"/>
    <w:rsid w:val="00731C65"/>
    <w:rsid w:val="00732137"/>
    <w:rsid w:val="00732326"/>
    <w:rsid w:val="0073265D"/>
    <w:rsid w:val="00732919"/>
    <w:rsid w:val="0073299D"/>
    <w:rsid w:val="00732A76"/>
    <w:rsid w:val="00732BD2"/>
    <w:rsid w:val="00732E7A"/>
    <w:rsid w:val="00733292"/>
    <w:rsid w:val="007332AF"/>
    <w:rsid w:val="007332CC"/>
    <w:rsid w:val="00733321"/>
    <w:rsid w:val="00733329"/>
    <w:rsid w:val="00733376"/>
    <w:rsid w:val="00733523"/>
    <w:rsid w:val="0073364A"/>
    <w:rsid w:val="00733655"/>
    <w:rsid w:val="00733819"/>
    <w:rsid w:val="00733BDC"/>
    <w:rsid w:val="00733C3E"/>
    <w:rsid w:val="00733F2D"/>
    <w:rsid w:val="007344BB"/>
    <w:rsid w:val="007346EF"/>
    <w:rsid w:val="00734862"/>
    <w:rsid w:val="007348D5"/>
    <w:rsid w:val="0073490A"/>
    <w:rsid w:val="0073493F"/>
    <w:rsid w:val="00734ADC"/>
    <w:rsid w:val="00734AF3"/>
    <w:rsid w:val="00734D28"/>
    <w:rsid w:val="00734E4D"/>
    <w:rsid w:val="00734F23"/>
    <w:rsid w:val="0073506F"/>
    <w:rsid w:val="0073514B"/>
    <w:rsid w:val="00735EE5"/>
    <w:rsid w:val="0073603A"/>
    <w:rsid w:val="00736227"/>
    <w:rsid w:val="00736666"/>
    <w:rsid w:val="00736857"/>
    <w:rsid w:val="00736ACD"/>
    <w:rsid w:val="00736C2B"/>
    <w:rsid w:val="00736D48"/>
    <w:rsid w:val="00736DD3"/>
    <w:rsid w:val="00736FA0"/>
    <w:rsid w:val="00736FD2"/>
    <w:rsid w:val="007371C1"/>
    <w:rsid w:val="0073723F"/>
    <w:rsid w:val="0073743E"/>
    <w:rsid w:val="00737589"/>
    <w:rsid w:val="007376D4"/>
    <w:rsid w:val="00737714"/>
    <w:rsid w:val="00737729"/>
    <w:rsid w:val="007377CC"/>
    <w:rsid w:val="0073791A"/>
    <w:rsid w:val="007379DE"/>
    <w:rsid w:val="00737CCB"/>
    <w:rsid w:val="00737D62"/>
    <w:rsid w:val="00737E3D"/>
    <w:rsid w:val="0074025A"/>
    <w:rsid w:val="00740296"/>
    <w:rsid w:val="007402AB"/>
    <w:rsid w:val="00740548"/>
    <w:rsid w:val="0074078F"/>
    <w:rsid w:val="00740884"/>
    <w:rsid w:val="00740A76"/>
    <w:rsid w:val="00740CF7"/>
    <w:rsid w:val="00741555"/>
    <w:rsid w:val="007415A4"/>
    <w:rsid w:val="00741603"/>
    <w:rsid w:val="007416E8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71D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A8C"/>
    <w:rsid w:val="00744DDC"/>
    <w:rsid w:val="00744DE9"/>
    <w:rsid w:val="00744E63"/>
    <w:rsid w:val="00744F25"/>
    <w:rsid w:val="00745280"/>
    <w:rsid w:val="00745479"/>
    <w:rsid w:val="00745747"/>
    <w:rsid w:val="007457B0"/>
    <w:rsid w:val="00745D3E"/>
    <w:rsid w:val="00745F04"/>
    <w:rsid w:val="00745F4F"/>
    <w:rsid w:val="0074603A"/>
    <w:rsid w:val="007460D1"/>
    <w:rsid w:val="00746262"/>
    <w:rsid w:val="0074630C"/>
    <w:rsid w:val="007466FC"/>
    <w:rsid w:val="007467D0"/>
    <w:rsid w:val="00746BE9"/>
    <w:rsid w:val="00747028"/>
    <w:rsid w:val="00747194"/>
    <w:rsid w:val="00747220"/>
    <w:rsid w:val="00747343"/>
    <w:rsid w:val="007474A5"/>
    <w:rsid w:val="00747553"/>
    <w:rsid w:val="00747658"/>
    <w:rsid w:val="00747B9B"/>
    <w:rsid w:val="00747C90"/>
    <w:rsid w:val="00750061"/>
    <w:rsid w:val="007500EB"/>
    <w:rsid w:val="007500F2"/>
    <w:rsid w:val="0075034F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00"/>
    <w:rsid w:val="00751789"/>
    <w:rsid w:val="007517B0"/>
    <w:rsid w:val="007517B5"/>
    <w:rsid w:val="00751B0F"/>
    <w:rsid w:val="00751B74"/>
    <w:rsid w:val="00751CE5"/>
    <w:rsid w:val="00751DED"/>
    <w:rsid w:val="00751F29"/>
    <w:rsid w:val="00751FBF"/>
    <w:rsid w:val="00752286"/>
    <w:rsid w:val="0075229F"/>
    <w:rsid w:val="007522C4"/>
    <w:rsid w:val="00752312"/>
    <w:rsid w:val="00752495"/>
    <w:rsid w:val="00752516"/>
    <w:rsid w:val="007525E1"/>
    <w:rsid w:val="0075266A"/>
    <w:rsid w:val="007528A6"/>
    <w:rsid w:val="007529C8"/>
    <w:rsid w:val="00753015"/>
    <w:rsid w:val="007530AC"/>
    <w:rsid w:val="0075323F"/>
    <w:rsid w:val="00753507"/>
    <w:rsid w:val="00753533"/>
    <w:rsid w:val="00753609"/>
    <w:rsid w:val="00753618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734"/>
    <w:rsid w:val="0075493B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05"/>
    <w:rsid w:val="00755FB0"/>
    <w:rsid w:val="007560D9"/>
    <w:rsid w:val="0075622F"/>
    <w:rsid w:val="00756498"/>
    <w:rsid w:val="00756514"/>
    <w:rsid w:val="007566DD"/>
    <w:rsid w:val="00756C7A"/>
    <w:rsid w:val="00756FEA"/>
    <w:rsid w:val="007570EA"/>
    <w:rsid w:val="007570F2"/>
    <w:rsid w:val="0075723E"/>
    <w:rsid w:val="0075735B"/>
    <w:rsid w:val="00757498"/>
    <w:rsid w:val="007575B1"/>
    <w:rsid w:val="007576C7"/>
    <w:rsid w:val="007576D8"/>
    <w:rsid w:val="00757847"/>
    <w:rsid w:val="007578AC"/>
    <w:rsid w:val="007578B3"/>
    <w:rsid w:val="00757A84"/>
    <w:rsid w:val="00757B04"/>
    <w:rsid w:val="00757B12"/>
    <w:rsid w:val="00757BF4"/>
    <w:rsid w:val="00757C90"/>
    <w:rsid w:val="00757D70"/>
    <w:rsid w:val="00760230"/>
    <w:rsid w:val="007602E0"/>
    <w:rsid w:val="00760A50"/>
    <w:rsid w:val="00760AA1"/>
    <w:rsid w:val="00760B3D"/>
    <w:rsid w:val="00760D10"/>
    <w:rsid w:val="00760DB4"/>
    <w:rsid w:val="00761050"/>
    <w:rsid w:val="00761203"/>
    <w:rsid w:val="0076139F"/>
    <w:rsid w:val="007617A2"/>
    <w:rsid w:val="007618C4"/>
    <w:rsid w:val="00761976"/>
    <w:rsid w:val="00761BC6"/>
    <w:rsid w:val="00761D73"/>
    <w:rsid w:val="00761E9A"/>
    <w:rsid w:val="00761ED2"/>
    <w:rsid w:val="0076201A"/>
    <w:rsid w:val="0076221B"/>
    <w:rsid w:val="007624B9"/>
    <w:rsid w:val="007628A9"/>
    <w:rsid w:val="007629AD"/>
    <w:rsid w:val="007629E1"/>
    <w:rsid w:val="00762ADB"/>
    <w:rsid w:val="00762B09"/>
    <w:rsid w:val="00762D12"/>
    <w:rsid w:val="00762D49"/>
    <w:rsid w:val="00762DF0"/>
    <w:rsid w:val="00762F39"/>
    <w:rsid w:val="0076309A"/>
    <w:rsid w:val="007633D9"/>
    <w:rsid w:val="00763622"/>
    <w:rsid w:val="00763629"/>
    <w:rsid w:val="00763721"/>
    <w:rsid w:val="0076388E"/>
    <w:rsid w:val="00763976"/>
    <w:rsid w:val="00763C76"/>
    <w:rsid w:val="00763E13"/>
    <w:rsid w:val="00764232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859"/>
    <w:rsid w:val="007659F5"/>
    <w:rsid w:val="00765A39"/>
    <w:rsid w:val="00765A97"/>
    <w:rsid w:val="00765ABB"/>
    <w:rsid w:val="00766490"/>
    <w:rsid w:val="00766601"/>
    <w:rsid w:val="00766796"/>
    <w:rsid w:val="00766CC0"/>
    <w:rsid w:val="00767353"/>
    <w:rsid w:val="007678E6"/>
    <w:rsid w:val="00767974"/>
    <w:rsid w:val="00767AB7"/>
    <w:rsid w:val="00767AD7"/>
    <w:rsid w:val="00767D3E"/>
    <w:rsid w:val="00770124"/>
    <w:rsid w:val="0077019D"/>
    <w:rsid w:val="0077027F"/>
    <w:rsid w:val="007709D7"/>
    <w:rsid w:val="007709EE"/>
    <w:rsid w:val="00770A32"/>
    <w:rsid w:val="00770A54"/>
    <w:rsid w:val="00770B6F"/>
    <w:rsid w:val="00770BD6"/>
    <w:rsid w:val="0077105D"/>
    <w:rsid w:val="007715C1"/>
    <w:rsid w:val="0077181E"/>
    <w:rsid w:val="0077187D"/>
    <w:rsid w:val="0077195C"/>
    <w:rsid w:val="00771B5A"/>
    <w:rsid w:val="00771D21"/>
    <w:rsid w:val="00771F54"/>
    <w:rsid w:val="00771FEA"/>
    <w:rsid w:val="007720F6"/>
    <w:rsid w:val="00772290"/>
    <w:rsid w:val="0077229D"/>
    <w:rsid w:val="0077279F"/>
    <w:rsid w:val="00772868"/>
    <w:rsid w:val="007728E3"/>
    <w:rsid w:val="0077294E"/>
    <w:rsid w:val="00772B22"/>
    <w:rsid w:val="00772BE3"/>
    <w:rsid w:val="00772D6C"/>
    <w:rsid w:val="00772DD5"/>
    <w:rsid w:val="00773086"/>
    <w:rsid w:val="0077336A"/>
    <w:rsid w:val="00773486"/>
    <w:rsid w:val="00773554"/>
    <w:rsid w:val="007735AA"/>
    <w:rsid w:val="007735C4"/>
    <w:rsid w:val="007735C6"/>
    <w:rsid w:val="00773622"/>
    <w:rsid w:val="00773839"/>
    <w:rsid w:val="007739FF"/>
    <w:rsid w:val="00773B56"/>
    <w:rsid w:val="00773C40"/>
    <w:rsid w:val="0077408D"/>
    <w:rsid w:val="00774180"/>
    <w:rsid w:val="00774202"/>
    <w:rsid w:val="007743FB"/>
    <w:rsid w:val="0077467A"/>
    <w:rsid w:val="00774797"/>
    <w:rsid w:val="007747C9"/>
    <w:rsid w:val="00774919"/>
    <w:rsid w:val="007749A4"/>
    <w:rsid w:val="007749D9"/>
    <w:rsid w:val="00774A01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124"/>
    <w:rsid w:val="007763F0"/>
    <w:rsid w:val="0077673D"/>
    <w:rsid w:val="00776B66"/>
    <w:rsid w:val="00776B7F"/>
    <w:rsid w:val="0077701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9CB"/>
    <w:rsid w:val="00780ABC"/>
    <w:rsid w:val="00780AD7"/>
    <w:rsid w:val="00780B61"/>
    <w:rsid w:val="0078100C"/>
    <w:rsid w:val="0078127D"/>
    <w:rsid w:val="00781565"/>
    <w:rsid w:val="00781583"/>
    <w:rsid w:val="007815F0"/>
    <w:rsid w:val="00781620"/>
    <w:rsid w:val="0078166B"/>
    <w:rsid w:val="007816D3"/>
    <w:rsid w:val="00781719"/>
    <w:rsid w:val="007817BC"/>
    <w:rsid w:val="00781C6F"/>
    <w:rsid w:val="00781CCA"/>
    <w:rsid w:val="0078208F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45"/>
    <w:rsid w:val="00782CAB"/>
    <w:rsid w:val="00782EB5"/>
    <w:rsid w:val="00782F5B"/>
    <w:rsid w:val="007830BF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C70"/>
    <w:rsid w:val="00784D45"/>
    <w:rsid w:val="00784DE2"/>
    <w:rsid w:val="00784DF4"/>
    <w:rsid w:val="00784E37"/>
    <w:rsid w:val="007856DB"/>
    <w:rsid w:val="00785730"/>
    <w:rsid w:val="00785739"/>
    <w:rsid w:val="0078585A"/>
    <w:rsid w:val="00785958"/>
    <w:rsid w:val="00785C71"/>
    <w:rsid w:val="00785E46"/>
    <w:rsid w:val="00785F35"/>
    <w:rsid w:val="007861C8"/>
    <w:rsid w:val="00786A69"/>
    <w:rsid w:val="00786BED"/>
    <w:rsid w:val="00786E35"/>
    <w:rsid w:val="00786F37"/>
    <w:rsid w:val="00786FD8"/>
    <w:rsid w:val="00787310"/>
    <w:rsid w:val="0078733E"/>
    <w:rsid w:val="00787C4A"/>
    <w:rsid w:val="00787C93"/>
    <w:rsid w:val="00787D91"/>
    <w:rsid w:val="00787E85"/>
    <w:rsid w:val="00787E8A"/>
    <w:rsid w:val="00790061"/>
    <w:rsid w:val="007901C7"/>
    <w:rsid w:val="007903C4"/>
    <w:rsid w:val="007903DB"/>
    <w:rsid w:val="007903F1"/>
    <w:rsid w:val="0079051A"/>
    <w:rsid w:val="00790549"/>
    <w:rsid w:val="00790861"/>
    <w:rsid w:val="007909D7"/>
    <w:rsid w:val="00790A3A"/>
    <w:rsid w:val="00790E3E"/>
    <w:rsid w:val="00790E48"/>
    <w:rsid w:val="00790E60"/>
    <w:rsid w:val="00790F51"/>
    <w:rsid w:val="00791095"/>
    <w:rsid w:val="0079111E"/>
    <w:rsid w:val="007916B4"/>
    <w:rsid w:val="007916D6"/>
    <w:rsid w:val="0079170E"/>
    <w:rsid w:val="00791718"/>
    <w:rsid w:val="0079172E"/>
    <w:rsid w:val="00791743"/>
    <w:rsid w:val="007918B3"/>
    <w:rsid w:val="00791986"/>
    <w:rsid w:val="007919CC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683"/>
    <w:rsid w:val="007936EC"/>
    <w:rsid w:val="00793786"/>
    <w:rsid w:val="007937BF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31F"/>
    <w:rsid w:val="007944B8"/>
    <w:rsid w:val="00794668"/>
    <w:rsid w:val="00794913"/>
    <w:rsid w:val="00794BD0"/>
    <w:rsid w:val="00794CBB"/>
    <w:rsid w:val="00794D23"/>
    <w:rsid w:val="0079525E"/>
    <w:rsid w:val="0079546F"/>
    <w:rsid w:val="0079564F"/>
    <w:rsid w:val="007957BB"/>
    <w:rsid w:val="00795911"/>
    <w:rsid w:val="00795938"/>
    <w:rsid w:val="00795B06"/>
    <w:rsid w:val="00795BB3"/>
    <w:rsid w:val="00795CF5"/>
    <w:rsid w:val="00795E84"/>
    <w:rsid w:val="007961AF"/>
    <w:rsid w:val="00796A24"/>
    <w:rsid w:val="00796ADB"/>
    <w:rsid w:val="00796B1B"/>
    <w:rsid w:val="00796B86"/>
    <w:rsid w:val="00796CF3"/>
    <w:rsid w:val="00796D7A"/>
    <w:rsid w:val="00796E93"/>
    <w:rsid w:val="00796F3C"/>
    <w:rsid w:val="007970BF"/>
    <w:rsid w:val="00797927"/>
    <w:rsid w:val="00797A0D"/>
    <w:rsid w:val="00797C66"/>
    <w:rsid w:val="007A0114"/>
    <w:rsid w:val="007A019B"/>
    <w:rsid w:val="007A0293"/>
    <w:rsid w:val="007A059E"/>
    <w:rsid w:val="007A0B20"/>
    <w:rsid w:val="007A0BB4"/>
    <w:rsid w:val="007A0D87"/>
    <w:rsid w:val="007A0EDF"/>
    <w:rsid w:val="007A10C8"/>
    <w:rsid w:val="007A115A"/>
    <w:rsid w:val="007A119D"/>
    <w:rsid w:val="007A11B1"/>
    <w:rsid w:val="007A17FF"/>
    <w:rsid w:val="007A18C4"/>
    <w:rsid w:val="007A19F9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954"/>
    <w:rsid w:val="007A2D16"/>
    <w:rsid w:val="007A2F8F"/>
    <w:rsid w:val="007A315C"/>
    <w:rsid w:val="007A3243"/>
    <w:rsid w:val="007A3285"/>
    <w:rsid w:val="007A32D8"/>
    <w:rsid w:val="007A3539"/>
    <w:rsid w:val="007A358F"/>
    <w:rsid w:val="007A363B"/>
    <w:rsid w:val="007A387F"/>
    <w:rsid w:val="007A39A0"/>
    <w:rsid w:val="007A39A6"/>
    <w:rsid w:val="007A3A8A"/>
    <w:rsid w:val="007A3B99"/>
    <w:rsid w:val="007A3C18"/>
    <w:rsid w:val="007A4244"/>
    <w:rsid w:val="007A4358"/>
    <w:rsid w:val="007A4540"/>
    <w:rsid w:val="007A4683"/>
    <w:rsid w:val="007A4989"/>
    <w:rsid w:val="007A4B34"/>
    <w:rsid w:val="007A4BD2"/>
    <w:rsid w:val="007A4C8C"/>
    <w:rsid w:val="007A4DEC"/>
    <w:rsid w:val="007A4F4A"/>
    <w:rsid w:val="007A5163"/>
    <w:rsid w:val="007A5250"/>
    <w:rsid w:val="007A52FB"/>
    <w:rsid w:val="007A5304"/>
    <w:rsid w:val="007A5455"/>
    <w:rsid w:val="007A560F"/>
    <w:rsid w:val="007A56E8"/>
    <w:rsid w:val="007A5A21"/>
    <w:rsid w:val="007A5A4B"/>
    <w:rsid w:val="007A5AE6"/>
    <w:rsid w:val="007A5B18"/>
    <w:rsid w:val="007A5C46"/>
    <w:rsid w:val="007A5DBF"/>
    <w:rsid w:val="007A5E8C"/>
    <w:rsid w:val="007A5F2D"/>
    <w:rsid w:val="007A6178"/>
    <w:rsid w:val="007A65B0"/>
    <w:rsid w:val="007A65D5"/>
    <w:rsid w:val="007A6AEA"/>
    <w:rsid w:val="007A6C45"/>
    <w:rsid w:val="007A6CBA"/>
    <w:rsid w:val="007A6DA6"/>
    <w:rsid w:val="007A6E2F"/>
    <w:rsid w:val="007A701E"/>
    <w:rsid w:val="007A7322"/>
    <w:rsid w:val="007A7341"/>
    <w:rsid w:val="007A78F9"/>
    <w:rsid w:val="007A7980"/>
    <w:rsid w:val="007A7A7D"/>
    <w:rsid w:val="007A7D96"/>
    <w:rsid w:val="007A7F38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B48"/>
    <w:rsid w:val="007B1C68"/>
    <w:rsid w:val="007B20B9"/>
    <w:rsid w:val="007B225A"/>
    <w:rsid w:val="007B23B7"/>
    <w:rsid w:val="007B240E"/>
    <w:rsid w:val="007B24F8"/>
    <w:rsid w:val="007B2969"/>
    <w:rsid w:val="007B298B"/>
    <w:rsid w:val="007B2E21"/>
    <w:rsid w:val="007B3505"/>
    <w:rsid w:val="007B35F5"/>
    <w:rsid w:val="007B3626"/>
    <w:rsid w:val="007B3713"/>
    <w:rsid w:val="007B380D"/>
    <w:rsid w:val="007B39B3"/>
    <w:rsid w:val="007B39D0"/>
    <w:rsid w:val="007B3B9E"/>
    <w:rsid w:val="007B3DC7"/>
    <w:rsid w:val="007B3DFD"/>
    <w:rsid w:val="007B3FDF"/>
    <w:rsid w:val="007B4052"/>
    <w:rsid w:val="007B412C"/>
    <w:rsid w:val="007B42A0"/>
    <w:rsid w:val="007B46EB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6FA"/>
    <w:rsid w:val="007B59EB"/>
    <w:rsid w:val="007B5B8B"/>
    <w:rsid w:val="007B5BB4"/>
    <w:rsid w:val="007B5EAC"/>
    <w:rsid w:val="007B5FF4"/>
    <w:rsid w:val="007B65A2"/>
    <w:rsid w:val="007B65FD"/>
    <w:rsid w:val="007B660D"/>
    <w:rsid w:val="007B6835"/>
    <w:rsid w:val="007B6AC6"/>
    <w:rsid w:val="007B6B59"/>
    <w:rsid w:val="007B6BA6"/>
    <w:rsid w:val="007B6EA9"/>
    <w:rsid w:val="007B725B"/>
    <w:rsid w:val="007B7283"/>
    <w:rsid w:val="007B7544"/>
    <w:rsid w:val="007B797B"/>
    <w:rsid w:val="007B797C"/>
    <w:rsid w:val="007B7B3C"/>
    <w:rsid w:val="007B7D9F"/>
    <w:rsid w:val="007C000B"/>
    <w:rsid w:val="007C01B9"/>
    <w:rsid w:val="007C0357"/>
    <w:rsid w:val="007C04BB"/>
    <w:rsid w:val="007C08EC"/>
    <w:rsid w:val="007C10F4"/>
    <w:rsid w:val="007C1249"/>
    <w:rsid w:val="007C13A7"/>
    <w:rsid w:val="007C149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78"/>
    <w:rsid w:val="007C2490"/>
    <w:rsid w:val="007C24F6"/>
    <w:rsid w:val="007C2B06"/>
    <w:rsid w:val="007C2BA4"/>
    <w:rsid w:val="007C2C9C"/>
    <w:rsid w:val="007C3157"/>
    <w:rsid w:val="007C316D"/>
    <w:rsid w:val="007C3299"/>
    <w:rsid w:val="007C3344"/>
    <w:rsid w:val="007C3528"/>
    <w:rsid w:val="007C36C6"/>
    <w:rsid w:val="007C3792"/>
    <w:rsid w:val="007C3A0B"/>
    <w:rsid w:val="007C3B45"/>
    <w:rsid w:val="007C3B92"/>
    <w:rsid w:val="007C3C1B"/>
    <w:rsid w:val="007C3EAD"/>
    <w:rsid w:val="007C423A"/>
    <w:rsid w:val="007C4353"/>
    <w:rsid w:val="007C455D"/>
    <w:rsid w:val="007C4743"/>
    <w:rsid w:val="007C4945"/>
    <w:rsid w:val="007C4D6A"/>
    <w:rsid w:val="007C5163"/>
    <w:rsid w:val="007C517A"/>
    <w:rsid w:val="007C5354"/>
    <w:rsid w:val="007C53AF"/>
    <w:rsid w:val="007C5433"/>
    <w:rsid w:val="007C5565"/>
    <w:rsid w:val="007C5B1A"/>
    <w:rsid w:val="007C5D45"/>
    <w:rsid w:val="007C5E89"/>
    <w:rsid w:val="007C5ECB"/>
    <w:rsid w:val="007C62E5"/>
    <w:rsid w:val="007C6499"/>
    <w:rsid w:val="007C6584"/>
    <w:rsid w:val="007C66F4"/>
    <w:rsid w:val="007C68DA"/>
    <w:rsid w:val="007C6B65"/>
    <w:rsid w:val="007C6CF7"/>
    <w:rsid w:val="007C71ED"/>
    <w:rsid w:val="007C727C"/>
    <w:rsid w:val="007C7463"/>
    <w:rsid w:val="007C75C5"/>
    <w:rsid w:val="007C7693"/>
    <w:rsid w:val="007C77E8"/>
    <w:rsid w:val="007C7837"/>
    <w:rsid w:val="007C78EF"/>
    <w:rsid w:val="007C794D"/>
    <w:rsid w:val="007C7F3D"/>
    <w:rsid w:val="007D0115"/>
    <w:rsid w:val="007D075F"/>
    <w:rsid w:val="007D07D8"/>
    <w:rsid w:val="007D097C"/>
    <w:rsid w:val="007D0A01"/>
    <w:rsid w:val="007D0B38"/>
    <w:rsid w:val="007D0EC0"/>
    <w:rsid w:val="007D106E"/>
    <w:rsid w:val="007D1086"/>
    <w:rsid w:val="007D1A24"/>
    <w:rsid w:val="007D1A69"/>
    <w:rsid w:val="007D1BAC"/>
    <w:rsid w:val="007D1DED"/>
    <w:rsid w:val="007D2037"/>
    <w:rsid w:val="007D21C1"/>
    <w:rsid w:val="007D25BF"/>
    <w:rsid w:val="007D2CB9"/>
    <w:rsid w:val="007D2E80"/>
    <w:rsid w:val="007D2E8A"/>
    <w:rsid w:val="007D3526"/>
    <w:rsid w:val="007D362A"/>
    <w:rsid w:val="007D39EC"/>
    <w:rsid w:val="007D3B6E"/>
    <w:rsid w:val="007D3C0C"/>
    <w:rsid w:val="007D3CFF"/>
    <w:rsid w:val="007D3DB3"/>
    <w:rsid w:val="007D4171"/>
    <w:rsid w:val="007D435A"/>
    <w:rsid w:val="007D4425"/>
    <w:rsid w:val="007D45B9"/>
    <w:rsid w:val="007D48A6"/>
    <w:rsid w:val="007D49E3"/>
    <w:rsid w:val="007D4ADB"/>
    <w:rsid w:val="007D4EB5"/>
    <w:rsid w:val="007D5354"/>
    <w:rsid w:val="007D54C5"/>
    <w:rsid w:val="007D551B"/>
    <w:rsid w:val="007D5572"/>
    <w:rsid w:val="007D56DF"/>
    <w:rsid w:val="007D573E"/>
    <w:rsid w:val="007D5834"/>
    <w:rsid w:val="007D58F9"/>
    <w:rsid w:val="007D5CC5"/>
    <w:rsid w:val="007D5E61"/>
    <w:rsid w:val="007D5FA3"/>
    <w:rsid w:val="007D65E4"/>
    <w:rsid w:val="007D6688"/>
    <w:rsid w:val="007D675A"/>
    <w:rsid w:val="007D693D"/>
    <w:rsid w:val="007D6C10"/>
    <w:rsid w:val="007D6C1F"/>
    <w:rsid w:val="007D6E7F"/>
    <w:rsid w:val="007D70C6"/>
    <w:rsid w:val="007D70FF"/>
    <w:rsid w:val="007D7214"/>
    <w:rsid w:val="007D7406"/>
    <w:rsid w:val="007D74E7"/>
    <w:rsid w:val="007D76BA"/>
    <w:rsid w:val="007D7AF0"/>
    <w:rsid w:val="007D7C55"/>
    <w:rsid w:val="007D7D34"/>
    <w:rsid w:val="007D7DA5"/>
    <w:rsid w:val="007D7E58"/>
    <w:rsid w:val="007D7E89"/>
    <w:rsid w:val="007D7FBA"/>
    <w:rsid w:val="007E003D"/>
    <w:rsid w:val="007E0988"/>
    <w:rsid w:val="007E098C"/>
    <w:rsid w:val="007E0BE9"/>
    <w:rsid w:val="007E0CF6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1E4F"/>
    <w:rsid w:val="007E20F3"/>
    <w:rsid w:val="007E2120"/>
    <w:rsid w:val="007E2144"/>
    <w:rsid w:val="007E22AE"/>
    <w:rsid w:val="007E23B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792"/>
    <w:rsid w:val="007E3A29"/>
    <w:rsid w:val="007E3D3E"/>
    <w:rsid w:val="007E3E69"/>
    <w:rsid w:val="007E3FDB"/>
    <w:rsid w:val="007E4329"/>
    <w:rsid w:val="007E434B"/>
    <w:rsid w:val="007E452A"/>
    <w:rsid w:val="007E46D1"/>
    <w:rsid w:val="007E488D"/>
    <w:rsid w:val="007E48A1"/>
    <w:rsid w:val="007E4B4B"/>
    <w:rsid w:val="007E4CDC"/>
    <w:rsid w:val="007E4D79"/>
    <w:rsid w:val="007E4F24"/>
    <w:rsid w:val="007E521E"/>
    <w:rsid w:val="007E5233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D3"/>
    <w:rsid w:val="007E732D"/>
    <w:rsid w:val="007E740D"/>
    <w:rsid w:val="007E754E"/>
    <w:rsid w:val="007E75BA"/>
    <w:rsid w:val="007E7A6E"/>
    <w:rsid w:val="007E7BC3"/>
    <w:rsid w:val="007E7D3D"/>
    <w:rsid w:val="007F0147"/>
    <w:rsid w:val="007F0418"/>
    <w:rsid w:val="007F04C2"/>
    <w:rsid w:val="007F0608"/>
    <w:rsid w:val="007F065C"/>
    <w:rsid w:val="007F0876"/>
    <w:rsid w:val="007F088F"/>
    <w:rsid w:val="007F0915"/>
    <w:rsid w:val="007F0FF6"/>
    <w:rsid w:val="007F10FB"/>
    <w:rsid w:val="007F1365"/>
    <w:rsid w:val="007F137E"/>
    <w:rsid w:val="007F1393"/>
    <w:rsid w:val="007F139A"/>
    <w:rsid w:val="007F1403"/>
    <w:rsid w:val="007F151D"/>
    <w:rsid w:val="007F1697"/>
    <w:rsid w:val="007F17EB"/>
    <w:rsid w:val="007F21E0"/>
    <w:rsid w:val="007F22EF"/>
    <w:rsid w:val="007F238A"/>
    <w:rsid w:val="007F23C8"/>
    <w:rsid w:val="007F25DE"/>
    <w:rsid w:val="007F25FF"/>
    <w:rsid w:val="007F272E"/>
    <w:rsid w:val="007F278D"/>
    <w:rsid w:val="007F2799"/>
    <w:rsid w:val="007F27D2"/>
    <w:rsid w:val="007F28E4"/>
    <w:rsid w:val="007F29D9"/>
    <w:rsid w:val="007F2A74"/>
    <w:rsid w:val="007F2ABF"/>
    <w:rsid w:val="007F2AEC"/>
    <w:rsid w:val="007F2BCF"/>
    <w:rsid w:val="007F2E65"/>
    <w:rsid w:val="007F3008"/>
    <w:rsid w:val="007F3059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124"/>
    <w:rsid w:val="007F66B1"/>
    <w:rsid w:val="007F66F0"/>
    <w:rsid w:val="007F6732"/>
    <w:rsid w:val="007F6A9E"/>
    <w:rsid w:val="007F6C81"/>
    <w:rsid w:val="007F6CD9"/>
    <w:rsid w:val="007F6E08"/>
    <w:rsid w:val="007F6FCC"/>
    <w:rsid w:val="007F7035"/>
    <w:rsid w:val="007F741C"/>
    <w:rsid w:val="007F7452"/>
    <w:rsid w:val="007F7626"/>
    <w:rsid w:val="007F774C"/>
    <w:rsid w:val="007F77B0"/>
    <w:rsid w:val="007F790B"/>
    <w:rsid w:val="007F7C49"/>
    <w:rsid w:val="007F7D4B"/>
    <w:rsid w:val="007F7DE3"/>
    <w:rsid w:val="007F7FDE"/>
    <w:rsid w:val="007F7FF4"/>
    <w:rsid w:val="00800060"/>
    <w:rsid w:val="008001EE"/>
    <w:rsid w:val="00800229"/>
    <w:rsid w:val="00800464"/>
    <w:rsid w:val="00800838"/>
    <w:rsid w:val="00800A20"/>
    <w:rsid w:val="00801108"/>
    <w:rsid w:val="0080124F"/>
    <w:rsid w:val="008014A7"/>
    <w:rsid w:val="0080152E"/>
    <w:rsid w:val="00801B17"/>
    <w:rsid w:val="00801CFA"/>
    <w:rsid w:val="00801D32"/>
    <w:rsid w:val="00801D73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B2A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4DE"/>
    <w:rsid w:val="00805704"/>
    <w:rsid w:val="00805778"/>
    <w:rsid w:val="008058B1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AC5"/>
    <w:rsid w:val="00806D06"/>
    <w:rsid w:val="00806FB8"/>
    <w:rsid w:val="00807413"/>
    <w:rsid w:val="0080747E"/>
    <w:rsid w:val="008075C3"/>
    <w:rsid w:val="008076FC"/>
    <w:rsid w:val="008079BD"/>
    <w:rsid w:val="0081022A"/>
    <w:rsid w:val="0081024B"/>
    <w:rsid w:val="00810546"/>
    <w:rsid w:val="00810709"/>
    <w:rsid w:val="00810824"/>
    <w:rsid w:val="00810856"/>
    <w:rsid w:val="008108B2"/>
    <w:rsid w:val="00810B4E"/>
    <w:rsid w:val="00810BBE"/>
    <w:rsid w:val="00810E8E"/>
    <w:rsid w:val="00810F25"/>
    <w:rsid w:val="0081147F"/>
    <w:rsid w:val="00811584"/>
    <w:rsid w:val="008115AF"/>
    <w:rsid w:val="008116CA"/>
    <w:rsid w:val="008116F5"/>
    <w:rsid w:val="00811B5F"/>
    <w:rsid w:val="00811D30"/>
    <w:rsid w:val="00811FC9"/>
    <w:rsid w:val="008120FC"/>
    <w:rsid w:val="0081210C"/>
    <w:rsid w:val="00812509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106"/>
    <w:rsid w:val="00813321"/>
    <w:rsid w:val="0081335D"/>
    <w:rsid w:val="008133F0"/>
    <w:rsid w:val="00813410"/>
    <w:rsid w:val="0081347F"/>
    <w:rsid w:val="008134CD"/>
    <w:rsid w:val="008136D0"/>
    <w:rsid w:val="00813796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7A1"/>
    <w:rsid w:val="008157D9"/>
    <w:rsid w:val="00815866"/>
    <w:rsid w:val="00815A2B"/>
    <w:rsid w:val="00815A97"/>
    <w:rsid w:val="00815BD1"/>
    <w:rsid w:val="00815C2E"/>
    <w:rsid w:val="00815E44"/>
    <w:rsid w:val="00816066"/>
    <w:rsid w:val="008160DE"/>
    <w:rsid w:val="008163BE"/>
    <w:rsid w:val="00816425"/>
    <w:rsid w:val="00816439"/>
    <w:rsid w:val="00816840"/>
    <w:rsid w:val="00816920"/>
    <w:rsid w:val="0081699F"/>
    <w:rsid w:val="00816A1B"/>
    <w:rsid w:val="00816AE0"/>
    <w:rsid w:val="00816EA7"/>
    <w:rsid w:val="00816F30"/>
    <w:rsid w:val="00816F73"/>
    <w:rsid w:val="00817047"/>
    <w:rsid w:val="008170D2"/>
    <w:rsid w:val="00817155"/>
    <w:rsid w:val="008175AC"/>
    <w:rsid w:val="00817999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6C3"/>
    <w:rsid w:val="0082188D"/>
    <w:rsid w:val="008219C6"/>
    <w:rsid w:val="008219CE"/>
    <w:rsid w:val="00821D92"/>
    <w:rsid w:val="00821E1F"/>
    <w:rsid w:val="0082206A"/>
    <w:rsid w:val="00822099"/>
    <w:rsid w:val="00822282"/>
    <w:rsid w:val="0082242E"/>
    <w:rsid w:val="00822633"/>
    <w:rsid w:val="00822675"/>
    <w:rsid w:val="008226B0"/>
    <w:rsid w:val="00822894"/>
    <w:rsid w:val="008228D4"/>
    <w:rsid w:val="008228EA"/>
    <w:rsid w:val="00822B46"/>
    <w:rsid w:val="00822FE1"/>
    <w:rsid w:val="00823B3F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35C"/>
    <w:rsid w:val="0082538D"/>
    <w:rsid w:val="00825420"/>
    <w:rsid w:val="00825B89"/>
    <w:rsid w:val="00825BF2"/>
    <w:rsid w:val="00825CBE"/>
    <w:rsid w:val="00825DE2"/>
    <w:rsid w:val="00825F40"/>
    <w:rsid w:val="008266EC"/>
    <w:rsid w:val="0082681D"/>
    <w:rsid w:val="008268BB"/>
    <w:rsid w:val="00826930"/>
    <w:rsid w:val="00826B8A"/>
    <w:rsid w:val="00826C84"/>
    <w:rsid w:val="00826E80"/>
    <w:rsid w:val="00826EDB"/>
    <w:rsid w:val="008271F6"/>
    <w:rsid w:val="0082730A"/>
    <w:rsid w:val="0082780A"/>
    <w:rsid w:val="008278EE"/>
    <w:rsid w:val="00827987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2D7"/>
    <w:rsid w:val="00831337"/>
    <w:rsid w:val="00831655"/>
    <w:rsid w:val="00831688"/>
    <w:rsid w:val="00831714"/>
    <w:rsid w:val="00831741"/>
    <w:rsid w:val="008318CE"/>
    <w:rsid w:val="00831AC2"/>
    <w:rsid w:val="00831B8F"/>
    <w:rsid w:val="00831CB3"/>
    <w:rsid w:val="00831F25"/>
    <w:rsid w:val="00831F26"/>
    <w:rsid w:val="00831FDB"/>
    <w:rsid w:val="0083229E"/>
    <w:rsid w:val="00832394"/>
    <w:rsid w:val="0083239B"/>
    <w:rsid w:val="008324D4"/>
    <w:rsid w:val="00832857"/>
    <w:rsid w:val="00832AC7"/>
    <w:rsid w:val="00832DB9"/>
    <w:rsid w:val="00832DE3"/>
    <w:rsid w:val="0083335A"/>
    <w:rsid w:val="0083346C"/>
    <w:rsid w:val="008338BF"/>
    <w:rsid w:val="00833930"/>
    <w:rsid w:val="00833934"/>
    <w:rsid w:val="008340C6"/>
    <w:rsid w:val="008341C0"/>
    <w:rsid w:val="008341E9"/>
    <w:rsid w:val="00834368"/>
    <w:rsid w:val="00834460"/>
    <w:rsid w:val="0083476D"/>
    <w:rsid w:val="00834A37"/>
    <w:rsid w:val="00834B38"/>
    <w:rsid w:val="00834BBE"/>
    <w:rsid w:val="00834C3A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65"/>
    <w:rsid w:val="008370E9"/>
    <w:rsid w:val="00837154"/>
    <w:rsid w:val="008374B9"/>
    <w:rsid w:val="00837523"/>
    <w:rsid w:val="00837533"/>
    <w:rsid w:val="00837644"/>
    <w:rsid w:val="00837919"/>
    <w:rsid w:val="00837B1C"/>
    <w:rsid w:val="00837BE2"/>
    <w:rsid w:val="00837CFE"/>
    <w:rsid w:val="00837D8E"/>
    <w:rsid w:val="00837E84"/>
    <w:rsid w:val="00837F9A"/>
    <w:rsid w:val="008402DC"/>
    <w:rsid w:val="00840431"/>
    <w:rsid w:val="008404FC"/>
    <w:rsid w:val="0084065B"/>
    <w:rsid w:val="00840924"/>
    <w:rsid w:val="008409D6"/>
    <w:rsid w:val="00840A83"/>
    <w:rsid w:val="00840A8C"/>
    <w:rsid w:val="00840C7A"/>
    <w:rsid w:val="00840D5A"/>
    <w:rsid w:val="00841051"/>
    <w:rsid w:val="008411C3"/>
    <w:rsid w:val="00841238"/>
    <w:rsid w:val="00841700"/>
    <w:rsid w:val="00841943"/>
    <w:rsid w:val="00841953"/>
    <w:rsid w:val="00841B69"/>
    <w:rsid w:val="00841B72"/>
    <w:rsid w:val="00841EE1"/>
    <w:rsid w:val="00842138"/>
    <w:rsid w:val="008421A9"/>
    <w:rsid w:val="00842459"/>
    <w:rsid w:val="008428BD"/>
    <w:rsid w:val="008429A1"/>
    <w:rsid w:val="00842C43"/>
    <w:rsid w:val="008430EB"/>
    <w:rsid w:val="00843305"/>
    <w:rsid w:val="00843652"/>
    <w:rsid w:val="008436BE"/>
    <w:rsid w:val="00843F95"/>
    <w:rsid w:val="008441B2"/>
    <w:rsid w:val="0084426A"/>
    <w:rsid w:val="008442D4"/>
    <w:rsid w:val="00844320"/>
    <w:rsid w:val="00844371"/>
    <w:rsid w:val="00844414"/>
    <w:rsid w:val="008445C4"/>
    <w:rsid w:val="00844620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449"/>
    <w:rsid w:val="00847626"/>
    <w:rsid w:val="00847A4E"/>
    <w:rsid w:val="00847A55"/>
    <w:rsid w:val="00847C87"/>
    <w:rsid w:val="00847D52"/>
    <w:rsid w:val="00847E83"/>
    <w:rsid w:val="0085045D"/>
    <w:rsid w:val="008508B3"/>
    <w:rsid w:val="00850F95"/>
    <w:rsid w:val="008514E7"/>
    <w:rsid w:val="00851751"/>
    <w:rsid w:val="00851850"/>
    <w:rsid w:val="00852450"/>
    <w:rsid w:val="008524B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1AC"/>
    <w:rsid w:val="008532E7"/>
    <w:rsid w:val="0085333A"/>
    <w:rsid w:val="0085347C"/>
    <w:rsid w:val="0085351C"/>
    <w:rsid w:val="0085353A"/>
    <w:rsid w:val="008535D6"/>
    <w:rsid w:val="00853672"/>
    <w:rsid w:val="0085393B"/>
    <w:rsid w:val="0085395E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5F5D"/>
    <w:rsid w:val="008561CA"/>
    <w:rsid w:val="00856255"/>
    <w:rsid w:val="00856452"/>
    <w:rsid w:val="008564E0"/>
    <w:rsid w:val="00856604"/>
    <w:rsid w:val="00856640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AE1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1F94"/>
    <w:rsid w:val="008622D2"/>
    <w:rsid w:val="0086233D"/>
    <w:rsid w:val="00862398"/>
    <w:rsid w:val="0086240C"/>
    <w:rsid w:val="00862485"/>
    <w:rsid w:val="00862676"/>
    <w:rsid w:val="0086268E"/>
    <w:rsid w:val="00862899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EDB"/>
    <w:rsid w:val="00863F2E"/>
    <w:rsid w:val="008646E9"/>
    <w:rsid w:val="0086475E"/>
    <w:rsid w:val="0086491A"/>
    <w:rsid w:val="00864A5A"/>
    <w:rsid w:val="00864DC1"/>
    <w:rsid w:val="00864EBA"/>
    <w:rsid w:val="00865281"/>
    <w:rsid w:val="00865286"/>
    <w:rsid w:val="008653A7"/>
    <w:rsid w:val="008654CA"/>
    <w:rsid w:val="0086570E"/>
    <w:rsid w:val="00865AEC"/>
    <w:rsid w:val="00865AF6"/>
    <w:rsid w:val="00865B80"/>
    <w:rsid w:val="00865B83"/>
    <w:rsid w:val="00865BCC"/>
    <w:rsid w:val="00865D41"/>
    <w:rsid w:val="00865E9B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450"/>
    <w:rsid w:val="008706BB"/>
    <w:rsid w:val="00870752"/>
    <w:rsid w:val="00870816"/>
    <w:rsid w:val="0087082B"/>
    <w:rsid w:val="008708F1"/>
    <w:rsid w:val="00870AC4"/>
    <w:rsid w:val="00870B7D"/>
    <w:rsid w:val="00870D9E"/>
    <w:rsid w:val="00870F2D"/>
    <w:rsid w:val="00871231"/>
    <w:rsid w:val="0087123E"/>
    <w:rsid w:val="008714D8"/>
    <w:rsid w:val="0087153D"/>
    <w:rsid w:val="008718DC"/>
    <w:rsid w:val="00871964"/>
    <w:rsid w:val="00871A0F"/>
    <w:rsid w:val="00871EA2"/>
    <w:rsid w:val="00872012"/>
    <w:rsid w:val="008722FE"/>
    <w:rsid w:val="0087237F"/>
    <w:rsid w:val="008726E5"/>
    <w:rsid w:val="008728E5"/>
    <w:rsid w:val="00872D79"/>
    <w:rsid w:val="00872E5C"/>
    <w:rsid w:val="00872EF6"/>
    <w:rsid w:val="008733AF"/>
    <w:rsid w:val="008733C6"/>
    <w:rsid w:val="008741E4"/>
    <w:rsid w:val="0087485B"/>
    <w:rsid w:val="008748C2"/>
    <w:rsid w:val="00874909"/>
    <w:rsid w:val="00874BFD"/>
    <w:rsid w:val="00874DB4"/>
    <w:rsid w:val="0087512A"/>
    <w:rsid w:val="0087512C"/>
    <w:rsid w:val="00875180"/>
    <w:rsid w:val="00875204"/>
    <w:rsid w:val="00875220"/>
    <w:rsid w:val="008752F5"/>
    <w:rsid w:val="0087532D"/>
    <w:rsid w:val="008757CF"/>
    <w:rsid w:val="00875AF0"/>
    <w:rsid w:val="00876077"/>
    <w:rsid w:val="008760DA"/>
    <w:rsid w:val="008765CD"/>
    <w:rsid w:val="00876663"/>
    <w:rsid w:val="008766A1"/>
    <w:rsid w:val="008766F9"/>
    <w:rsid w:val="008768D7"/>
    <w:rsid w:val="00876A91"/>
    <w:rsid w:val="00876BFD"/>
    <w:rsid w:val="00877168"/>
    <w:rsid w:val="00877193"/>
    <w:rsid w:val="0087729B"/>
    <w:rsid w:val="0087750C"/>
    <w:rsid w:val="00877662"/>
    <w:rsid w:val="008777FE"/>
    <w:rsid w:val="00877AF0"/>
    <w:rsid w:val="00877D92"/>
    <w:rsid w:val="00877EA1"/>
    <w:rsid w:val="00877ECE"/>
    <w:rsid w:val="00880097"/>
    <w:rsid w:val="0088080A"/>
    <w:rsid w:val="00880933"/>
    <w:rsid w:val="00880975"/>
    <w:rsid w:val="00880B33"/>
    <w:rsid w:val="00880BB5"/>
    <w:rsid w:val="00880C51"/>
    <w:rsid w:val="00880DDD"/>
    <w:rsid w:val="00880DE8"/>
    <w:rsid w:val="00880F99"/>
    <w:rsid w:val="0088122A"/>
    <w:rsid w:val="008812C3"/>
    <w:rsid w:val="00881544"/>
    <w:rsid w:val="00881938"/>
    <w:rsid w:val="00881DEE"/>
    <w:rsid w:val="00881F96"/>
    <w:rsid w:val="0088205D"/>
    <w:rsid w:val="008822BD"/>
    <w:rsid w:val="00882364"/>
    <w:rsid w:val="008824FB"/>
    <w:rsid w:val="0088268B"/>
    <w:rsid w:val="0088278F"/>
    <w:rsid w:val="00882867"/>
    <w:rsid w:val="00882882"/>
    <w:rsid w:val="00882CA7"/>
    <w:rsid w:val="00882E22"/>
    <w:rsid w:val="00882ED5"/>
    <w:rsid w:val="00882FEF"/>
    <w:rsid w:val="00883020"/>
    <w:rsid w:val="0088303E"/>
    <w:rsid w:val="008835F6"/>
    <w:rsid w:val="0088370A"/>
    <w:rsid w:val="0088384E"/>
    <w:rsid w:val="0088393C"/>
    <w:rsid w:val="00883B41"/>
    <w:rsid w:val="00883E0B"/>
    <w:rsid w:val="0088424C"/>
    <w:rsid w:val="00884415"/>
    <w:rsid w:val="00884611"/>
    <w:rsid w:val="00884817"/>
    <w:rsid w:val="00884B60"/>
    <w:rsid w:val="00884D1C"/>
    <w:rsid w:val="00884E3B"/>
    <w:rsid w:val="00884F36"/>
    <w:rsid w:val="008852F4"/>
    <w:rsid w:val="008852F7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683"/>
    <w:rsid w:val="00886EDA"/>
    <w:rsid w:val="00887021"/>
    <w:rsid w:val="00887294"/>
    <w:rsid w:val="008874D8"/>
    <w:rsid w:val="008875A5"/>
    <w:rsid w:val="008875D5"/>
    <w:rsid w:val="008876A8"/>
    <w:rsid w:val="00887894"/>
    <w:rsid w:val="00887C7B"/>
    <w:rsid w:val="0089005E"/>
    <w:rsid w:val="008901B8"/>
    <w:rsid w:val="008903CD"/>
    <w:rsid w:val="0089059C"/>
    <w:rsid w:val="00890A29"/>
    <w:rsid w:val="00890A4C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56C"/>
    <w:rsid w:val="008915B0"/>
    <w:rsid w:val="00891740"/>
    <w:rsid w:val="00891854"/>
    <w:rsid w:val="00891872"/>
    <w:rsid w:val="00891B5D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BEA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23C"/>
    <w:rsid w:val="00894365"/>
    <w:rsid w:val="00894553"/>
    <w:rsid w:val="0089492B"/>
    <w:rsid w:val="00894A9F"/>
    <w:rsid w:val="00894C31"/>
    <w:rsid w:val="00895018"/>
    <w:rsid w:val="0089506B"/>
    <w:rsid w:val="008950E1"/>
    <w:rsid w:val="00895344"/>
    <w:rsid w:val="00895463"/>
    <w:rsid w:val="00895550"/>
    <w:rsid w:val="0089566F"/>
    <w:rsid w:val="008956CE"/>
    <w:rsid w:val="008959C7"/>
    <w:rsid w:val="00895B91"/>
    <w:rsid w:val="00895E89"/>
    <w:rsid w:val="0089612F"/>
    <w:rsid w:val="008963F5"/>
    <w:rsid w:val="00896885"/>
    <w:rsid w:val="00896BAD"/>
    <w:rsid w:val="00896F00"/>
    <w:rsid w:val="008974A0"/>
    <w:rsid w:val="008974E8"/>
    <w:rsid w:val="008975CF"/>
    <w:rsid w:val="008975F4"/>
    <w:rsid w:val="00897601"/>
    <w:rsid w:val="00897837"/>
    <w:rsid w:val="00897ADF"/>
    <w:rsid w:val="00897C13"/>
    <w:rsid w:val="00897C1E"/>
    <w:rsid w:val="00897D93"/>
    <w:rsid w:val="00897DC9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047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981"/>
    <w:rsid w:val="008A4AAD"/>
    <w:rsid w:val="008A4CB6"/>
    <w:rsid w:val="008A4D1C"/>
    <w:rsid w:val="008A4EF3"/>
    <w:rsid w:val="008A4F73"/>
    <w:rsid w:val="008A5104"/>
    <w:rsid w:val="008A5600"/>
    <w:rsid w:val="008A5B7B"/>
    <w:rsid w:val="008A5C72"/>
    <w:rsid w:val="008A5CAF"/>
    <w:rsid w:val="008A5EE5"/>
    <w:rsid w:val="008A5F1E"/>
    <w:rsid w:val="008A622A"/>
    <w:rsid w:val="008A6366"/>
    <w:rsid w:val="008A63EB"/>
    <w:rsid w:val="008A63FE"/>
    <w:rsid w:val="008A6573"/>
    <w:rsid w:val="008A67B3"/>
    <w:rsid w:val="008A6BD3"/>
    <w:rsid w:val="008A6E2F"/>
    <w:rsid w:val="008A7016"/>
    <w:rsid w:val="008A7514"/>
    <w:rsid w:val="008A7522"/>
    <w:rsid w:val="008A7831"/>
    <w:rsid w:val="008A78FA"/>
    <w:rsid w:val="008A7FAA"/>
    <w:rsid w:val="008B034E"/>
    <w:rsid w:val="008B059A"/>
    <w:rsid w:val="008B05B9"/>
    <w:rsid w:val="008B0658"/>
    <w:rsid w:val="008B071A"/>
    <w:rsid w:val="008B072D"/>
    <w:rsid w:val="008B09AA"/>
    <w:rsid w:val="008B0CD3"/>
    <w:rsid w:val="008B0CF9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326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45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99C"/>
    <w:rsid w:val="008B4D46"/>
    <w:rsid w:val="008B4E09"/>
    <w:rsid w:val="008B5114"/>
    <w:rsid w:val="008B5258"/>
    <w:rsid w:val="008B52F2"/>
    <w:rsid w:val="008B5B7E"/>
    <w:rsid w:val="008B5B9C"/>
    <w:rsid w:val="008B5BE5"/>
    <w:rsid w:val="008B5CF8"/>
    <w:rsid w:val="008B5DE2"/>
    <w:rsid w:val="008B5DFF"/>
    <w:rsid w:val="008B5FF7"/>
    <w:rsid w:val="008B609D"/>
    <w:rsid w:val="008B61D6"/>
    <w:rsid w:val="008B625B"/>
    <w:rsid w:val="008B6470"/>
    <w:rsid w:val="008B65D5"/>
    <w:rsid w:val="008B6929"/>
    <w:rsid w:val="008B6E87"/>
    <w:rsid w:val="008B6EFF"/>
    <w:rsid w:val="008B7050"/>
    <w:rsid w:val="008B70B5"/>
    <w:rsid w:val="008B70F7"/>
    <w:rsid w:val="008B71AB"/>
    <w:rsid w:val="008B73D6"/>
    <w:rsid w:val="008B7492"/>
    <w:rsid w:val="008B753F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58"/>
    <w:rsid w:val="008C0FDA"/>
    <w:rsid w:val="008C1081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8"/>
    <w:rsid w:val="008C2B3C"/>
    <w:rsid w:val="008C2C76"/>
    <w:rsid w:val="008C2E61"/>
    <w:rsid w:val="008C3041"/>
    <w:rsid w:val="008C3080"/>
    <w:rsid w:val="008C31AA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2EE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4F9"/>
    <w:rsid w:val="008C6723"/>
    <w:rsid w:val="008C6A7B"/>
    <w:rsid w:val="008C7294"/>
    <w:rsid w:val="008C75D7"/>
    <w:rsid w:val="008C77E7"/>
    <w:rsid w:val="008C77F2"/>
    <w:rsid w:val="008C7891"/>
    <w:rsid w:val="008C789D"/>
    <w:rsid w:val="008C7B63"/>
    <w:rsid w:val="008C7C6A"/>
    <w:rsid w:val="008C7FE5"/>
    <w:rsid w:val="008D0567"/>
    <w:rsid w:val="008D07A7"/>
    <w:rsid w:val="008D088D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36"/>
    <w:rsid w:val="008D1EC3"/>
    <w:rsid w:val="008D1F66"/>
    <w:rsid w:val="008D22D7"/>
    <w:rsid w:val="008D2413"/>
    <w:rsid w:val="008D2447"/>
    <w:rsid w:val="008D255B"/>
    <w:rsid w:val="008D255D"/>
    <w:rsid w:val="008D2572"/>
    <w:rsid w:val="008D2679"/>
    <w:rsid w:val="008D2790"/>
    <w:rsid w:val="008D2B84"/>
    <w:rsid w:val="008D2C75"/>
    <w:rsid w:val="008D2C9F"/>
    <w:rsid w:val="008D2E3F"/>
    <w:rsid w:val="008D2F4D"/>
    <w:rsid w:val="008D3050"/>
    <w:rsid w:val="008D34E1"/>
    <w:rsid w:val="008D361E"/>
    <w:rsid w:val="008D3A68"/>
    <w:rsid w:val="008D3B63"/>
    <w:rsid w:val="008D3C0A"/>
    <w:rsid w:val="008D3EE7"/>
    <w:rsid w:val="008D3F53"/>
    <w:rsid w:val="008D4355"/>
    <w:rsid w:val="008D45D2"/>
    <w:rsid w:val="008D460A"/>
    <w:rsid w:val="008D4B21"/>
    <w:rsid w:val="008D4C16"/>
    <w:rsid w:val="008D4D15"/>
    <w:rsid w:val="008D5058"/>
    <w:rsid w:val="008D5120"/>
    <w:rsid w:val="008D5182"/>
    <w:rsid w:val="008D53A1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339"/>
    <w:rsid w:val="008D75F3"/>
    <w:rsid w:val="008D768A"/>
    <w:rsid w:val="008D77EF"/>
    <w:rsid w:val="008D7963"/>
    <w:rsid w:val="008D796B"/>
    <w:rsid w:val="008D799A"/>
    <w:rsid w:val="008D7A61"/>
    <w:rsid w:val="008D7E17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8D1"/>
    <w:rsid w:val="008E1971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C33"/>
    <w:rsid w:val="008E2E93"/>
    <w:rsid w:val="008E2F9B"/>
    <w:rsid w:val="008E30D2"/>
    <w:rsid w:val="008E314B"/>
    <w:rsid w:val="008E320C"/>
    <w:rsid w:val="008E349A"/>
    <w:rsid w:val="008E34F6"/>
    <w:rsid w:val="008E36B3"/>
    <w:rsid w:val="008E36B8"/>
    <w:rsid w:val="008E3820"/>
    <w:rsid w:val="008E3A12"/>
    <w:rsid w:val="008E3E10"/>
    <w:rsid w:val="008E3F63"/>
    <w:rsid w:val="008E40D6"/>
    <w:rsid w:val="008E416A"/>
    <w:rsid w:val="008E4223"/>
    <w:rsid w:val="008E42FE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ED0"/>
    <w:rsid w:val="008E4ED5"/>
    <w:rsid w:val="008E4FCE"/>
    <w:rsid w:val="008E51A9"/>
    <w:rsid w:val="008E528B"/>
    <w:rsid w:val="008E5321"/>
    <w:rsid w:val="008E5425"/>
    <w:rsid w:val="008E549A"/>
    <w:rsid w:val="008E55D3"/>
    <w:rsid w:val="008E55E3"/>
    <w:rsid w:val="008E5751"/>
    <w:rsid w:val="008E5B14"/>
    <w:rsid w:val="008E5B8A"/>
    <w:rsid w:val="008E5CD9"/>
    <w:rsid w:val="008E5F3D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39A"/>
    <w:rsid w:val="008E74B0"/>
    <w:rsid w:val="008E7674"/>
    <w:rsid w:val="008E773A"/>
    <w:rsid w:val="008F0099"/>
    <w:rsid w:val="008F02B1"/>
    <w:rsid w:val="008F07A2"/>
    <w:rsid w:val="008F07D0"/>
    <w:rsid w:val="008F0962"/>
    <w:rsid w:val="008F0A11"/>
    <w:rsid w:val="008F0CDC"/>
    <w:rsid w:val="008F0DA2"/>
    <w:rsid w:val="008F0F3F"/>
    <w:rsid w:val="008F11F7"/>
    <w:rsid w:val="008F120E"/>
    <w:rsid w:val="008F131F"/>
    <w:rsid w:val="008F1671"/>
    <w:rsid w:val="008F17B3"/>
    <w:rsid w:val="008F18ED"/>
    <w:rsid w:val="008F1AF8"/>
    <w:rsid w:val="008F1C0E"/>
    <w:rsid w:val="008F2114"/>
    <w:rsid w:val="008F2240"/>
    <w:rsid w:val="008F2391"/>
    <w:rsid w:val="008F2493"/>
    <w:rsid w:val="008F24AA"/>
    <w:rsid w:val="008F269A"/>
    <w:rsid w:val="008F283C"/>
    <w:rsid w:val="008F286C"/>
    <w:rsid w:val="008F28E2"/>
    <w:rsid w:val="008F2A92"/>
    <w:rsid w:val="008F2ABB"/>
    <w:rsid w:val="008F2AF5"/>
    <w:rsid w:val="008F2B95"/>
    <w:rsid w:val="008F2CE7"/>
    <w:rsid w:val="008F308B"/>
    <w:rsid w:val="008F3141"/>
    <w:rsid w:val="008F33D1"/>
    <w:rsid w:val="008F340C"/>
    <w:rsid w:val="008F355E"/>
    <w:rsid w:val="008F36E7"/>
    <w:rsid w:val="008F3783"/>
    <w:rsid w:val="008F3792"/>
    <w:rsid w:val="008F39C8"/>
    <w:rsid w:val="008F3A41"/>
    <w:rsid w:val="008F3D0D"/>
    <w:rsid w:val="008F40A3"/>
    <w:rsid w:val="008F435E"/>
    <w:rsid w:val="008F4362"/>
    <w:rsid w:val="008F47B8"/>
    <w:rsid w:val="008F4A84"/>
    <w:rsid w:val="008F4C65"/>
    <w:rsid w:val="008F4F59"/>
    <w:rsid w:val="008F50D4"/>
    <w:rsid w:val="008F5810"/>
    <w:rsid w:val="008F58EE"/>
    <w:rsid w:val="008F5BFD"/>
    <w:rsid w:val="008F5D46"/>
    <w:rsid w:val="008F6302"/>
    <w:rsid w:val="008F670D"/>
    <w:rsid w:val="008F6742"/>
    <w:rsid w:val="008F6802"/>
    <w:rsid w:val="008F68C9"/>
    <w:rsid w:val="008F6A6E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17"/>
    <w:rsid w:val="00900B48"/>
    <w:rsid w:val="00900BB9"/>
    <w:rsid w:val="00900C5D"/>
    <w:rsid w:val="00900C7F"/>
    <w:rsid w:val="00900E2B"/>
    <w:rsid w:val="0090101E"/>
    <w:rsid w:val="00901259"/>
    <w:rsid w:val="00901260"/>
    <w:rsid w:val="00901318"/>
    <w:rsid w:val="009013BD"/>
    <w:rsid w:val="009014DB"/>
    <w:rsid w:val="00901543"/>
    <w:rsid w:val="00901604"/>
    <w:rsid w:val="0090173F"/>
    <w:rsid w:val="00901781"/>
    <w:rsid w:val="009018A1"/>
    <w:rsid w:val="009018C7"/>
    <w:rsid w:val="00901A1D"/>
    <w:rsid w:val="00901B7F"/>
    <w:rsid w:val="00901EF9"/>
    <w:rsid w:val="0090227B"/>
    <w:rsid w:val="009027A9"/>
    <w:rsid w:val="0090283F"/>
    <w:rsid w:val="00902A20"/>
    <w:rsid w:val="00902BA3"/>
    <w:rsid w:val="00902BEA"/>
    <w:rsid w:val="00902C92"/>
    <w:rsid w:val="00902D4D"/>
    <w:rsid w:val="00902E5D"/>
    <w:rsid w:val="00902E5F"/>
    <w:rsid w:val="00902EB9"/>
    <w:rsid w:val="00902FD1"/>
    <w:rsid w:val="00902FF1"/>
    <w:rsid w:val="00903060"/>
    <w:rsid w:val="00903126"/>
    <w:rsid w:val="00903629"/>
    <w:rsid w:val="009036D0"/>
    <w:rsid w:val="0090378C"/>
    <w:rsid w:val="009037D2"/>
    <w:rsid w:val="00903844"/>
    <w:rsid w:val="00903949"/>
    <w:rsid w:val="009039ED"/>
    <w:rsid w:val="00903B00"/>
    <w:rsid w:val="00903C7A"/>
    <w:rsid w:val="00903E52"/>
    <w:rsid w:val="00903EF7"/>
    <w:rsid w:val="00903F92"/>
    <w:rsid w:val="009040AA"/>
    <w:rsid w:val="00904308"/>
    <w:rsid w:val="009047D8"/>
    <w:rsid w:val="009047F5"/>
    <w:rsid w:val="009048DC"/>
    <w:rsid w:val="009049D8"/>
    <w:rsid w:val="00904BFE"/>
    <w:rsid w:val="00904EDA"/>
    <w:rsid w:val="00905251"/>
    <w:rsid w:val="00905896"/>
    <w:rsid w:val="00905A15"/>
    <w:rsid w:val="00905B42"/>
    <w:rsid w:val="00905B72"/>
    <w:rsid w:val="00905C01"/>
    <w:rsid w:val="00905ED6"/>
    <w:rsid w:val="00905EED"/>
    <w:rsid w:val="00905F50"/>
    <w:rsid w:val="00905F94"/>
    <w:rsid w:val="00905FB7"/>
    <w:rsid w:val="0090605A"/>
    <w:rsid w:val="009060DE"/>
    <w:rsid w:val="009061F5"/>
    <w:rsid w:val="0090650F"/>
    <w:rsid w:val="0090677B"/>
    <w:rsid w:val="00906805"/>
    <w:rsid w:val="00906826"/>
    <w:rsid w:val="00906BCA"/>
    <w:rsid w:val="00906F95"/>
    <w:rsid w:val="00906F96"/>
    <w:rsid w:val="009071E7"/>
    <w:rsid w:val="00907270"/>
    <w:rsid w:val="0090730D"/>
    <w:rsid w:val="0090757A"/>
    <w:rsid w:val="009076C8"/>
    <w:rsid w:val="00910372"/>
    <w:rsid w:val="0091059F"/>
    <w:rsid w:val="0091067A"/>
    <w:rsid w:val="009107BF"/>
    <w:rsid w:val="00910AEB"/>
    <w:rsid w:val="00910CD6"/>
    <w:rsid w:val="00910D9D"/>
    <w:rsid w:val="00910EBA"/>
    <w:rsid w:val="009110E9"/>
    <w:rsid w:val="009111D9"/>
    <w:rsid w:val="00911707"/>
    <w:rsid w:val="009117F9"/>
    <w:rsid w:val="0091196C"/>
    <w:rsid w:val="00911A99"/>
    <w:rsid w:val="00911B56"/>
    <w:rsid w:val="00911CA7"/>
    <w:rsid w:val="00912014"/>
    <w:rsid w:val="00912087"/>
    <w:rsid w:val="009121D7"/>
    <w:rsid w:val="00912213"/>
    <w:rsid w:val="0091238B"/>
    <w:rsid w:val="009123A6"/>
    <w:rsid w:val="00912699"/>
    <w:rsid w:val="00912771"/>
    <w:rsid w:val="00912A0A"/>
    <w:rsid w:val="00912A22"/>
    <w:rsid w:val="00912A2C"/>
    <w:rsid w:val="00912CA9"/>
    <w:rsid w:val="00912E4A"/>
    <w:rsid w:val="00912E5B"/>
    <w:rsid w:val="0091305F"/>
    <w:rsid w:val="00913063"/>
    <w:rsid w:val="009131BE"/>
    <w:rsid w:val="009131C5"/>
    <w:rsid w:val="0091334A"/>
    <w:rsid w:val="0091366A"/>
    <w:rsid w:val="009137D6"/>
    <w:rsid w:val="009138A7"/>
    <w:rsid w:val="009138F6"/>
    <w:rsid w:val="009139DF"/>
    <w:rsid w:val="009139E4"/>
    <w:rsid w:val="00913AFD"/>
    <w:rsid w:val="00913BDD"/>
    <w:rsid w:val="00913CD2"/>
    <w:rsid w:val="00913FC5"/>
    <w:rsid w:val="00914169"/>
    <w:rsid w:val="009141F6"/>
    <w:rsid w:val="009142B3"/>
    <w:rsid w:val="009142BD"/>
    <w:rsid w:val="00914D5E"/>
    <w:rsid w:val="00915113"/>
    <w:rsid w:val="00915774"/>
    <w:rsid w:val="00915924"/>
    <w:rsid w:val="009159C8"/>
    <w:rsid w:val="00915A0F"/>
    <w:rsid w:val="00915A76"/>
    <w:rsid w:val="00915C81"/>
    <w:rsid w:val="00915D67"/>
    <w:rsid w:val="00915DC6"/>
    <w:rsid w:val="0091621A"/>
    <w:rsid w:val="00916450"/>
    <w:rsid w:val="009164A5"/>
    <w:rsid w:val="0091650B"/>
    <w:rsid w:val="009166DD"/>
    <w:rsid w:val="009169B5"/>
    <w:rsid w:val="00916EFD"/>
    <w:rsid w:val="00917046"/>
    <w:rsid w:val="0091732A"/>
    <w:rsid w:val="00917400"/>
    <w:rsid w:val="00917423"/>
    <w:rsid w:val="00917444"/>
    <w:rsid w:val="00917466"/>
    <w:rsid w:val="009174A8"/>
    <w:rsid w:val="00917863"/>
    <w:rsid w:val="009178EE"/>
    <w:rsid w:val="00917997"/>
    <w:rsid w:val="00917C75"/>
    <w:rsid w:val="00917CD0"/>
    <w:rsid w:val="00917D3F"/>
    <w:rsid w:val="009200BC"/>
    <w:rsid w:val="00920601"/>
    <w:rsid w:val="009206E8"/>
    <w:rsid w:val="009206F3"/>
    <w:rsid w:val="0092094C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994"/>
    <w:rsid w:val="00921FA6"/>
    <w:rsid w:val="00922342"/>
    <w:rsid w:val="00922480"/>
    <w:rsid w:val="00922762"/>
    <w:rsid w:val="0092297D"/>
    <w:rsid w:val="00922C55"/>
    <w:rsid w:val="00922CA4"/>
    <w:rsid w:val="00922CC3"/>
    <w:rsid w:val="00922DA5"/>
    <w:rsid w:val="00922DDD"/>
    <w:rsid w:val="00922F6A"/>
    <w:rsid w:val="00922F7F"/>
    <w:rsid w:val="00923386"/>
    <w:rsid w:val="00923396"/>
    <w:rsid w:val="00923431"/>
    <w:rsid w:val="009234E7"/>
    <w:rsid w:val="0092357C"/>
    <w:rsid w:val="009235B8"/>
    <w:rsid w:val="009235F2"/>
    <w:rsid w:val="00923610"/>
    <w:rsid w:val="00923933"/>
    <w:rsid w:val="00923A42"/>
    <w:rsid w:val="00923C9C"/>
    <w:rsid w:val="00923D3B"/>
    <w:rsid w:val="00923D7E"/>
    <w:rsid w:val="00923EB2"/>
    <w:rsid w:val="009241EE"/>
    <w:rsid w:val="00924706"/>
    <w:rsid w:val="00924A90"/>
    <w:rsid w:val="00924B3B"/>
    <w:rsid w:val="00924B65"/>
    <w:rsid w:val="00924D06"/>
    <w:rsid w:val="00924D2B"/>
    <w:rsid w:val="00924F08"/>
    <w:rsid w:val="00924FC8"/>
    <w:rsid w:val="0092504A"/>
    <w:rsid w:val="0092523C"/>
    <w:rsid w:val="00925261"/>
    <w:rsid w:val="009252E2"/>
    <w:rsid w:val="00925452"/>
    <w:rsid w:val="00925509"/>
    <w:rsid w:val="009255AF"/>
    <w:rsid w:val="009258FC"/>
    <w:rsid w:val="00925AA0"/>
    <w:rsid w:val="00925B7F"/>
    <w:rsid w:val="00925C6A"/>
    <w:rsid w:val="00925E5D"/>
    <w:rsid w:val="009261FB"/>
    <w:rsid w:val="009265A7"/>
    <w:rsid w:val="009266AE"/>
    <w:rsid w:val="00926A6B"/>
    <w:rsid w:val="00926B10"/>
    <w:rsid w:val="00926C36"/>
    <w:rsid w:val="00926C70"/>
    <w:rsid w:val="00926C74"/>
    <w:rsid w:val="00926C9D"/>
    <w:rsid w:val="00926CB3"/>
    <w:rsid w:val="00926CDE"/>
    <w:rsid w:val="00926D76"/>
    <w:rsid w:val="00926E03"/>
    <w:rsid w:val="00926E7C"/>
    <w:rsid w:val="00927023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5E"/>
    <w:rsid w:val="009307B6"/>
    <w:rsid w:val="00930B39"/>
    <w:rsid w:val="00930B3D"/>
    <w:rsid w:val="00930D03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07"/>
    <w:rsid w:val="00932978"/>
    <w:rsid w:val="00932984"/>
    <w:rsid w:val="00932B54"/>
    <w:rsid w:val="00932BBC"/>
    <w:rsid w:val="00932C14"/>
    <w:rsid w:val="00932C1D"/>
    <w:rsid w:val="00932CB1"/>
    <w:rsid w:val="00932CED"/>
    <w:rsid w:val="00932FED"/>
    <w:rsid w:val="00933117"/>
    <w:rsid w:val="009331AE"/>
    <w:rsid w:val="00933200"/>
    <w:rsid w:val="00933325"/>
    <w:rsid w:val="009333AF"/>
    <w:rsid w:val="00933416"/>
    <w:rsid w:val="00933504"/>
    <w:rsid w:val="00933C9F"/>
    <w:rsid w:val="00933D99"/>
    <w:rsid w:val="00933F3D"/>
    <w:rsid w:val="00934290"/>
    <w:rsid w:val="0093446C"/>
    <w:rsid w:val="00934498"/>
    <w:rsid w:val="00934641"/>
    <w:rsid w:val="0093468A"/>
    <w:rsid w:val="009346EB"/>
    <w:rsid w:val="00934E1E"/>
    <w:rsid w:val="00935038"/>
    <w:rsid w:val="009353AF"/>
    <w:rsid w:val="00935510"/>
    <w:rsid w:val="0093551C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5AE"/>
    <w:rsid w:val="0093669E"/>
    <w:rsid w:val="0093698D"/>
    <w:rsid w:val="00936A18"/>
    <w:rsid w:val="009370FA"/>
    <w:rsid w:val="0093748F"/>
    <w:rsid w:val="009375EF"/>
    <w:rsid w:val="0093764B"/>
    <w:rsid w:val="009376CF"/>
    <w:rsid w:val="009377AE"/>
    <w:rsid w:val="00937851"/>
    <w:rsid w:val="009379A8"/>
    <w:rsid w:val="00937DC2"/>
    <w:rsid w:val="00937EC7"/>
    <w:rsid w:val="00937EFA"/>
    <w:rsid w:val="009400B4"/>
    <w:rsid w:val="009402DC"/>
    <w:rsid w:val="009402F7"/>
    <w:rsid w:val="00940389"/>
    <w:rsid w:val="009403B9"/>
    <w:rsid w:val="009404F5"/>
    <w:rsid w:val="0094081A"/>
    <w:rsid w:val="009408E0"/>
    <w:rsid w:val="00940928"/>
    <w:rsid w:val="00940A10"/>
    <w:rsid w:val="00940C1D"/>
    <w:rsid w:val="00940D2C"/>
    <w:rsid w:val="009410B6"/>
    <w:rsid w:val="0094139F"/>
    <w:rsid w:val="009413F4"/>
    <w:rsid w:val="0094157B"/>
    <w:rsid w:val="00941607"/>
    <w:rsid w:val="00941844"/>
    <w:rsid w:val="00941895"/>
    <w:rsid w:val="009418A2"/>
    <w:rsid w:val="00941D5C"/>
    <w:rsid w:val="00941DA2"/>
    <w:rsid w:val="00941E94"/>
    <w:rsid w:val="009421C0"/>
    <w:rsid w:val="009424C4"/>
    <w:rsid w:val="0094255A"/>
    <w:rsid w:val="00942791"/>
    <w:rsid w:val="009428E4"/>
    <w:rsid w:val="00942A4F"/>
    <w:rsid w:val="00942A92"/>
    <w:rsid w:val="00942DBC"/>
    <w:rsid w:val="00942E4C"/>
    <w:rsid w:val="00942E56"/>
    <w:rsid w:val="009430A1"/>
    <w:rsid w:val="009430BB"/>
    <w:rsid w:val="009430F9"/>
    <w:rsid w:val="0094328E"/>
    <w:rsid w:val="009433CF"/>
    <w:rsid w:val="00943486"/>
    <w:rsid w:val="00943567"/>
    <w:rsid w:val="00943785"/>
    <w:rsid w:val="00943796"/>
    <w:rsid w:val="00943E0A"/>
    <w:rsid w:val="00943E42"/>
    <w:rsid w:val="00943EFE"/>
    <w:rsid w:val="009441BA"/>
    <w:rsid w:val="0094464E"/>
    <w:rsid w:val="009446EC"/>
    <w:rsid w:val="00944864"/>
    <w:rsid w:val="00944998"/>
    <w:rsid w:val="00944BA6"/>
    <w:rsid w:val="00944C6A"/>
    <w:rsid w:val="00944CB6"/>
    <w:rsid w:val="00944EA8"/>
    <w:rsid w:val="00945087"/>
    <w:rsid w:val="009452FC"/>
    <w:rsid w:val="009453FB"/>
    <w:rsid w:val="0094548F"/>
    <w:rsid w:val="009454FE"/>
    <w:rsid w:val="0094560A"/>
    <w:rsid w:val="00945848"/>
    <w:rsid w:val="00945F8F"/>
    <w:rsid w:val="00946154"/>
    <w:rsid w:val="009461B2"/>
    <w:rsid w:val="009462D5"/>
    <w:rsid w:val="009463F7"/>
    <w:rsid w:val="0094648A"/>
    <w:rsid w:val="00946699"/>
    <w:rsid w:val="009466BB"/>
    <w:rsid w:val="0094686F"/>
    <w:rsid w:val="00946AAC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72E"/>
    <w:rsid w:val="00950938"/>
    <w:rsid w:val="009509D8"/>
    <w:rsid w:val="00950C1C"/>
    <w:rsid w:val="00950D63"/>
    <w:rsid w:val="00951061"/>
    <w:rsid w:val="00951097"/>
    <w:rsid w:val="009510CA"/>
    <w:rsid w:val="0095129E"/>
    <w:rsid w:val="009515EE"/>
    <w:rsid w:val="0095166B"/>
    <w:rsid w:val="00951708"/>
    <w:rsid w:val="00951867"/>
    <w:rsid w:val="00951B79"/>
    <w:rsid w:val="00951BC0"/>
    <w:rsid w:val="00951E88"/>
    <w:rsid w:val="009520AA"/>
    <w:rsid w:val="009520AD"/>
    <w:rsid w:val="009521AB"/>
    <w:rsid w:val="009522A1"/>
    <w:rsid w:val="009523BA"/>
    <w:rsid w:val="00952AF3"/>
    <w:rsid w:val="00952C4A"/>
    <w:rsid w:val="0095300E"/>
    <w:rsid w:val="009532D6"/>
    <w:rsid w:val="00953367"/>
    <w:rsid w:val="00953530"/>
    <w:rsid w:val="00953A87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1F"/>
    <w:rsid w:val="00955640"/>
    <w:rsid w:val="00955759"/>
    <w:rsid w:val="00955A51"/>
    <w:rsid w:val="00955DBF"/>
    <w:rsid w:val="009561BE"/>
    <w:rsid w:val="009561E4"/>
    <w:rsid w:val="00956278"/>
    <w:rsid w:val="009562E3"/>
    <w:rsid w:val="0095635B"/>
    <w:rsid w:val="00956385"/>
    <w:rsid w:val="00956434"/>
    <w:rsid w:val="0095664A"/>
    <w:rsid w:val="00956A24"/>
    <w:rsid w:val="00956ABF"/>
    <w:rsid w:val="00956AEA"/>
    <w:rsid w:val="00956B05"/>
    <w:rsid w:val="00956B1C"/>
    <w:rsid w:val="00956CCB"/>
    <w:rsid w:val="00957069"/>
    <w:rsid w:val="009570AE"/>
    <w:rsid w:val="009570E4"/>
    <w:rsid w:val="0095758F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57"/>
    <w:rsid w:val="00960A87"/>
    <w:rsid w:val="00960C89"/>
    <w:rsid w:val="009610F0"/>
    <w:rsid w:val="009611AA"/>
    <w:rsid w:val="009612F3"/>
    <w:rsid w:val="0096151E"/>
    <w:rsid w:val="009618CD"/>
    <w:rsid w:val="00961B12"/>
    <w:rsid w:val="00961E99"/>
    <w:rsid w:val="00961FA5"/>
    <w:rsid w:val="00962196"/>
    <w:rsid w:val="009621F4"/>
    <w:rsid w:val="00962555"/>
    <w:rsid w:val="009626D3"/>
    <w:rsid w:val="0096283E"/>
    <w:rsid w:val="00962ADF"/>
    <w:rsid w:val="00962B9E"/>
    <w:rsid w:val="00962BA5"/>
    <w:rsid w:val="00962C34"/>
    <w:rsid w:val="00962D40"/>
    <w:rsid w:val="00962DCF"/>
    <w:rsid w:val="00962DE0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A9D"/>
    <w:rsid w:val="00963C31"/>
    <w:rsid w:val="00963CF0"/>
    <w:rsid w:val="00963D7A"/>
    <w:rsid w:val="00963DC0"/>
    <w:rsid w:val="00963FA0"/>
    <w:rsid w:val="009642B6"/>
    <w:rsid w:val="00964342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B22"/>
    <w:rsid w:val="00965C28"/>
    <w:rsid w:val="00965CBB"/>
    <w:rsid w:val="00965CD0"/>
    <w:rsid w:val="0096606A"/>
    <w:rsid w:val="00966277"/>
    <w:rsid w:val="0096630E"/>
    <w:rsid w:val="00966490"/>
    <w:rsid w:val="009667D0"/>
    <w:rsid w:val="009668CC"/>
    <w:rsid w:val="00966BEA"/>
    <w:rsid w:val="00966FC6"/>
    <w:rsid w:val="00967095"/>
    <w:rsid w:val="00967184"/>
    <w:rsid w:val="009671EA"/>
    <w:rsid w:val="009676F7"/>
    <w:rsid w:val="00967786"/>
    <w:rsid w:val="00967C11"/>
    <w:rsid w:val="00967E11"/>
    <w:rsid w:val="00970065"/>
    <w:rsid w:val="009700F7"/>
    <w:rsid w:val="00970148"/>
    <w:rsid w:val="0097064C"/>
    <w:rsid w:val="00970846"/>
    <w:rsid w:val="00970B25"/>
    <w:rsid w:val="00970D57"/>
    <w:rsid w:val="00971244"/>
    <w:rsid w:val="009716FB"/>
    <w:rsid w:val="0097170D"/>
    <w:rsid w:val="00972459"/>
    <w:rsid w:val="00972660"/>
    <w:rsid w:val="009727B6"/>
    <w:rsid w:val="0097280A"/>
    <w:rsid w:val="00972970"/>
    <w:rsid w:val="00972B01"/>
    <w:rsid w:val="00972D2C"/>
    <w:rsid w:val="00972E75"/>
    <w:rsid w:val="00972F4F"/>
    <w:rsid w:val="00972FB2"/>
    <w:rsid w:val="00973373"/>
    <w:rsid w:val="009734A4"/>
    <w:rsid w:val="009734CD"/>
    <w:rsid w:val="009736B5"/>
    <w:rsid w:val="009739BA"/>
    <w:rsid w:val="00973BD2"/>
    <w:rsid w:val="0097423D"/>
    <w:rsid w:val="0097435F"/>
    <w:rsid w:val="009743A4"/>
    <w:rsid w:val="009745FA"/>
    <w:rsid w:val="00974697"/>
    <w:rsid w:val="00974EBE"/>
    <w:rsid w:val="00974EC4"/>
    <w:rsid w:val="00974F20"/>
    <w:rsid w:val="009754A8"/>
    <w:rsid w:val="0097568F"/>
    <w:rsid w:val="0097590F"/>
    <w:rsid w:val="00975BA6"/>
    <w:rsid w:val="00975BC5"/>
    <w:rsid w:val="00975D07"/>
    <w:rsid w:val="00975DB8"/>
    <w:rsid w:val="00975E02"/>
    <w:rsid w:val="00975EBD"/>
    <w:rsid w:val="00975F62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19"/>
    <w:rsid w:val="00976F51"/>
    <w:rsid w:val="009770CD"/>
    <w:rsid w:val="0097723E"/>
    <w:rsid w:val="0097737C"/>
    <w:rsid w:val="009773D1"/>
    <w:rsid w:val="0097744C"/>
    <w:rsid w:val="0097756B"/>
    <w:rsid w:val="0097759C"/>
    <w:rsid w:val="00977675"/>
    <w:rsid w:val="00977A4A"/>
    <w:rsid w:val="00977BCF"/>
    <w:rsid w:val="00977C3F"/>
    <w:rsid w:val="00977D40"/>
    <w:rsid w:val="00977E48"/>
    <w:rsid w:val="00980026"/>
    <w:rsid w:val="009801F4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02"/>
    <w:rsid w:val="00981140"/>
    <w:rsid w:val="00981399"/>
    <w:rsid w:val="009813A7"/>
    <w:rsid w:val="009813E8"/>
    <w:rsid w:val="009814EC"/>
    <w:rsid w:val="0098150B"/>
    <w:rsid w:val="00981583"/>
    <w:rsid w:val="0098159A"/>
    <w:rsid w:val="0098191E"/>
    <w:rsid w:val="0098195C"/>
    <w:rsid w:val="00981C4B"/>
    <w:rsid w:val="00981DFA"/>
    <w:rsid w:val="00981E2D"/>
    <w:rsid w:val="009821D4"/>
    <w:rsid w:val="00982799"/>
    <w:rsid w:val="00982828"/>
    <w:rsid w:val="0098282C"/>
    <w:rsid w:val="009828BE"/>
    <w:rsid w:val="0098297E"/>
    <w:rsid w:val="009829BB"/>
    <w:rsid w:val="009829CF"/>
    <w:rsid w:val="00982AB0"/>
    <w:rsid w:val="00982C0A"/>
    <w:rsid w:val="00982E45"/>
    <w:rsid w:val="00982F99"/>
    <w:rsid w:val="00983070"/>
    <w:rsid w:val="009832BD"/>
    <w:rsid w:val="009837B4"/>
    <w:rsid w:val="009837F1"/>
    <w:rsid w:val="009839B6"/>
    <w:rsid w:val="00983ACB"/>
    <w:rsid w:val="00983AD0"/>
    <w:rsid w:val="00983B19"/>
    <w:rsid w:val="00983FAC"/>
    <w:rsid w:val="0098409C"/>
    <w:rsid w:val="00984248"/>
    <w:rsid w:val="0098445C"/>
    <w:rsid w:val="009845AB"/>
    <w:rsid w:val="00984872"/>
    <w:rsid w:val="00984B5B"/>
    <w:rsid w:val="00984BBF"/>
    <w:rsid w:val="00984CA0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BF8"/>
    <w:rsid w:val="00985F6E"/>
    <w:rsid w:val="00985FA8"/>
    <w:rsid w:val="00985FD5"/>
    <w:rsid w:val="00986210"/>
    <w:rsid w:val="0098654D"/>
    <w:rsid w:val="00986762"/>
    <w:rsid w:val="009868C1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AE7"/>
    <w:rsid w:val="00990C28"/>
    <w:rsid w:val="00990C35"/>
    <w:rsid w:val="00990D1E"/>
    <w:rsid w:val="00990E93"/>
    <w:rsid w:val="00990FA1"/>
    <w:rsid w:val="009910CB"/>
    <w:rsid w:val="009911D5"/>
    <w:rsid w:val="00991297"/>
    <w:rsid w:val="00991432"/>
    <w:rsid w:val="00991462"/>
    <w:rsid w:val="0099146D"/>
    <w:rsid w:val="009914CF"/>
    <w:rsid w:val="0099156F"/>
    <w:rsid w:val="009916B5"/>
    <w:rsid w:val="0099199B"/>
    <w:rsid w:val="00991A40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DDD"/>
    <w:rsid w:val="00994F15"/>
    <w:rsid w:val="00994F61"/>
    <w:rsid w:val="00995020"/>
    <w:rsid w:val="00995A6D"/>
    <w:rsid w:val="00995DE1"/>
    <w:rsid w:val="0099602F"/>
    <w:rsid w:val="009966CC"/>
    <w:rsid w:val="009969F1"/>
    <w:rsid w:val="00996C6C"/>
    <w:rsid w:val="00996D2A"/>
    <w:rsid w:val="00996E40"/>
    <w:rsid w:val="0099726C"/>
    <w:rsid w:val="00997286"/>
    <w:rsid w:val="0099733B"/>
    <w:rsid w:val="0099742A"/>
    <w:rsid w:val="009974D4"/>
    <w:rsid w:val="009976F7"/>
    <w:rsid w:val="0099773B"/>
    <w:rsid w:val="009977DF"/>
    <w:rsid w:val="00997AC7"/>
    <w:rsid w:val="00997B39"/>
    <w:rsid w:val="00997BAB"/>
    <w:rsid w:val="00997BF1"/>
    <w:rsid w:val="00997CED"/>
    <w:rsid w:val="00997DBA"/>
    <w:rsid w:val="00997DD3"/>
    <w:rsid w:val="00997DDA"/>
    <w:rsid w:val="00997E92"/>
    <w:rsid w:val="00997EB4"/>
    <w:rsid w:val="00997FCD"/>
    <w:rsid w:val="009A01F0"/>
    <w:rsid w:val="009A01F5"/>
    <w:rsid w:val="009A02FF"/>
    <w:rsid w:val="009A0493"/>
    <w:rsid w:val="009A04EF"/>
    <w:rsid w:val="009A0502"/>
    <w:rsid w:val="009A0534"/>
    <w:rsid w:val="009A0858"/>
    <w:rsid w:val="009A0A2C"/>
    <w:rsid w:val="009A0CAC"/>
    <w:rsid w:val="009A0D75"/>
    <w:rsid w:val="009A0F65"/>
    <w:rsid w:val="009A1159"/>
    <w:rsid w:val="009A1387"/>
    <w:rsid w:val="009A1493"/>
    <w:rsid w:val="009A1ADA"/>
    <w:rsid w:val="009A1C42"/>
    <w:rsid w:val="009A1C76"/>
    <w:rsid w:val="009A1D33"/>
    <w:rsid w:val="009A1DB3"/>
    <w:rsid w:val="009A1DC3"/>
    <w:rsid w:val="009A1E70"/>
    <w:rsid w:val="009A1ECC"/>
    <w:rsid w:val="009A1F5C"/>
    <w:rsid w:val="009A2063"/>
    <w:rsid w:val="009A2298"/>
    <w:rsid w:val="009A2443"/>
    <w:rsid w:val="009A26E1"/>
    <w:rsid w:val="009A2880"/>
    <w:rsid w:val="009A28E3"/>
    <w:rsid w:val="009A295B"/>
    <w:rsid w:val="009A2C6B"/>
    <w:rsid w:val="009A2C97"/>
    <w:rsid w:val="009A2FA8"/>
    <w:rsid w:val="009A304F"/>
    <w:rsid w:val="009A3237"/>
    <w:rsid w:val="009A33B3"/>
    <w:rsid w:val="009A3434"/>
    <w:rsid w:val="009A3732"/>
    <w:rsid w:val="009A3C05"/>
    <w:rsid w:val="009A3C90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70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12"/>
    <w:rsid w:val="009B168C"/>
    <w:rsid w:val="009B16FE"/>
    <w:rsid w:val="009B187A"/>
    <w:rsid w:val="009B1AE3"/>
    <w:rsid w:val="009B1FC8"/>
    <w:rsid w:val="009B1FE2"/>
    <w:rsid w:val="009B218B"/>
    <w:rsid w:val="009B2392"/>
    <w:rsid w:val="009B24E5"/>
    <w:rsid w:val="009B26EF"/>
    <w:rsid w:val="009B27B8"/>
    <w:rsid w:val="009B2A22"/>
    <w:rsid w:val="009B2A5B"/>
    <w:rsid w:val="009B2AB7"/>
    <w:rsid w:val="009B2C12"/>
    <w:rsid w:val="009B2FDE"/>
    <w:rsid w:val="009B3346"/>
    <w:rsid w:val="009B3509"/>
    <w:rsid w:val="009B3534"/>
    <w:rsid w:val="009B36DB"/>
    <w:rsid w:val="009B37AE"/>
    <w:rsid w:val="009B37D8"/>
    <w:rsid w:val="009B38DC"/>
    <w:rsid w:val="009B3931"/>
    <w:rsid w:val="009B39DD"/>
    <w:rsid w:val="009B3C33"/>
    <w:rsid w:val="009B3CC8"/>
    <w:rsid w:val="009B3D9F"/>
    <w:rsid w:val="009B3FED"/>
    <w:rsid w:val="009B4154"/>
    <w:rsid w:val="009B41A6"/>
    <w:rsid w:val="009B43FF"/>
    <w:rsid w:val="009B44A1"/>
    <w:rsid w:val="009B450E"/>
    <w:rsid w:val="009B4660"/>
    <w:rsid w:val="009B46DF"/>
    <w:rsid w:val="009B4A5F"/>
    <w:rsid w:val="009B4CBA"/>
    <w:rsid w:val="009B4DCE"/>
    <w:rsid w:val="009B4F95"/>
    <w:rsid w:val="009B500B"/>
    <w:rsid w:val="009B526E"/>
    <w:rsid w:val="009B57E4"/>
    <w:rsid w:val="009B58AB"/>
    <w:rsid w:val="009B6125"/>
    <w:rsid w:val="009B62B8"/>
    <w:rsid w:val="009B67A0"/>
    <w:rsid w:val="009B69B6"/>
    <w:rsid w:val="009B6A2F"/>
    <w:rsid w:val="009B6CCC"/>
    <w:rsid w:val="009B6ECF"/>
    <w:rsid w:val="009B6FD8"/>
    <w:rsid w:val="009B7156"/>
    <w:rsid w:val="009B7303"/>
    <w:rsid w:val="009B747B"/>
    <w:rsid w:val="009B74A8"/>
    <w:rsid w:val="009B76AC"/>
    <w:rsid w:val="009B76E3"/>
    <w:rsid w:val="009B7753"/>
    <w:rsid w:val="009B78DC"/>
    <w:rsid w:val="009B7BF9"/>
    <w:rsid w:val="009B7C17"/>
    <w:rsid w:val="009B7D54"/>
    <w:rsid w:val="009B7DAD"/>
    <w:rsid w:val="009B7E00"/>
    <w:rsid w:val="009B7E42"/>
    <w:rsid w:val="009B7E7C"/>
    <w:rsid w:val="009B7E8F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041"/>
    <w:rsid w:val="009C1374"/>
    <w:rsid w:val="009C138F"/>
    <w:rsid w:val="009C160A"/>
    <w:rsid w:val="009C166A"/>
    <w:rsid w:val="009C1767"/>
    <w:rsid w:val="009C1BC3"/>
    <w:rsid w:val="009C1D0C"/>
    <w:rsid w:val="009C21F3"/>
    <w:rsid w:val="009C22F8"/>
    <w:rsid w:val="009C2307"/>
    <w:rsid w:val="009C2454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B40"/>
    <w:rsid w:val="009C4D5D"/>
    <w:rsid w:val="009C4DB7"/>
    <w:rsid w:val="009C4DDD"/>
    <w:rsid w:val="009C5272"/>
    <w:rsid w:val="009C52BC"/>
    <w:rsid w:val="009C5842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9FE"/>
    <w:rsid w:val="009C7A1C"/>
    <w:rsid w:val="009C7C83"/>
    <w:rsid w:val="009C7CF4"/>
    <w:rsid w:val="009C7DFA"/>
    <w:rsid w:val="009C7E0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0EF7"/>
    <w:rsid w:val="009D1053"/>
    <w:rsid w:val="009D1151"/>
    <w:rsid w:val="009D11D6"/>
    <w:rsid w:val="009D12EA"/>
    <w:rsid w:val="009D1826"/>
    <w:rsid w:val="009D1B43"/>
    <w:rsid w:val="009D1C08"/>
    <w:rsid w:val="009D2193"/>
    <w:rsid w:val="009D2433"/>
    <w:rsid w:val="009D2739"/>
    <w:rsid w:val="009D2C3E"/>
    <w:rsid w:val="009D2C77"/>
    <w:rsid w:val="009D3165"/>
    <w:rsid w:val="009D334E"/>
    <w:rsid w:val="009D33BD"/>
    <w:rsid w:val="009D346B"/>
    <w:rsid w:val="009D354D"/>
    <w:rsid w:val="009D38D2"/>
    <w:rsid w:val="009D3A03"/>
    <w:rsid w:val="009D3B8E"/>
    <w:rsid w:val="009D3D40"/>
    <w:rsid w:val="009D3F85"/>
    <w:rsid w:val="009D3FBD"/>
    <w:rsid w:val="009D41F0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482"/>
    <w:rsid w:val="009D6610"/>
    <w:rsid w:val="009D6A90"/>
    <w:rsid w:val="009D6EBE"/>
    <w:rsid w:val="009D707E"/>
    <w:rsid w:val="009D7254"/>
    <w:rsid w:val="009D730E"/>
    <w:rsid w:val="009D7570"/>
    <w:rsid w:val="009D79F5"/>
    <w:rsid w:val="009D7B10"/>
    <w:rsid w:val="009D7B15"/>
    <w:rsid w:val="009D7B2E"/>
    <w:rsid w:val="009D7E2A"/>
    <w:rsid w:val="009D7EF4"/>
    <w:rsid w:val="009D7FF8"/>
    <w:rsid w:val="009E0165"/>
    <w:rsid w:val="009E033E"/>
    <w:rsid w:val="009E08BC"/>
    <w:rsid w:val="009E0EF2"/>
    <w:rsid w:val="009E0F93"/>
    <w:rsid w:val="009E1184"/>
    <w:rsid w:val="009E1347"/>
    <w:rsid w:val="009E1401"/>
    <w:rsid w:val="009E161A"/>
    <w:rsid w:val="009E17FC"/>
    <w:rsid w:val="009E191F"/>
    <w:rsid w:val="009E1A45"/>
    <w:rsid w:val="009E1C4A"/>
    <w:rsid w:val="009E1D33"/>
    <w:rsid w:val="009E1D3D"/>
    <w:rsid w:val="009E2262"/>
    <w:rsid w:val="009E22B3"/>
    <w:rsid w:val="009E23EB"/>
    <w:rsid w:val="009E244D"/>
    <w:rsid w:val="009E2708"/>
    <w:rsid w:val="009E2716"/>
    <w:rsid w:val="009E2756"/>
    <w:rsid w:val="009E29F7"/>
    <w:rsid w:val="009E2C01"/>
    <w:rsid w:val="009E2FC7"/>
    <w:rsid w:val="009E3245"/>
    <w:rsid w:val="009E3282"/>
    <w:rsid w:val="009E3320"/>
    <w:rsid w:val="009E350B"/>
    <w:rsid w:val="009E353B"/>
    <w:rsid w:val="009E35C3"/>
    <w:rsid w:val="009E389F"/>
    <w:rsid w:val="009E38C9"/>
    <w:rsid w:val="009E3A79"/>
    <w:rsid w:val="009E3A7B"/>
    <w:rsid w:val="009E3BB1"/>
    <w:rsid w:val="009E3E50"/>
    <w:rsid w:val="009E4057"/>
    <w:rsid w:val="009E4063"/>
    <w:rsid w:val="009E43C2"/>
    <w:rsid w:val="009E4483"/>
    <w:rsid w:val="009E4577"/>
    <w:rsid w:val="009E46C4"/>
    <w:rsid w:val="009E4871"/>
    <w:rsid w:val="009E49D9"/>
    <w:rsid w:val="009E4BB8"/>
    <w:rsid w:val="009E4D16"/>
    <w:rsid w:val="009E5005"/>
    <w:rsid w:val="009E509F"/>
    <w:rsid w:val="009E51CB"/>
    <w:rsid w:val="009E5380"/>
    <w:rsid w:val="009E58CE"/>
    <w:rsid w:val="009E591A"/>
    <w:rsid w:val="009E5D7F"/>
    <w:rsid w:val="009E5E5A"/>
    <w:rsid w:val="009E5F4E"/>
    <w:rsid w:val="009E5FA5"/>
    <w:rsid w:val="009E60FD"/>
    <w:rsid w:val="009E6107"/>
    <w:rsid w:val="009E61B5"/>
    <w:rsid w:val="009E6360"/>
    <w:rsid w:val="009E63CC"/>
    <w:rsid w:val="009E63D7"/>
    <w:rsid w:val="009E63E0"/>
    <w:rsid w:val="009E661F"/>
    <w:rsid w:val="009E67A8"/>
    <w:rsid w:val="009E69FB"/>
    <w:rsid w:val="009E6BD0"/>
    <w:rsid w:val="009E6F34"/>
    <w:rsid w:val="009E7046"/>
    <w:rsid w:val="009E71FD"/>
    <w:rsid w:val="009E7389"/>
    <w:rsid w:val="009E7821"/>
    <w:rsid w:val="009E7830"/>
    <w:rsid w:val="009E7A0C"/>
    <w:rsid w:val="009E7A4D"/>
    <w:rsid w:val="009E7A6A"/>
    <w:rsid w:val="009E7D54"/>
    <w:rsid w:val="009E7F8E"/>
    <w:rsid w:val="009F0017"/>
    <w:rsid w:val="009F003B"/>
    <w:rsid w:val="009F00DE"/>
    <w:rsid w:val="009F0159"/>
    <w:rsid w:val="009F0258"/>
    <w:rsid w:val="009F03D8"/>
    <w:rsid w:val="009F03F5"/>
    <w:rsid w:val="009F0C49"/>
    <w:rsid w:val="009F0CC8"/>
    <w:rsid w:val="009F14ED"/>
    <w:rsid w:val="009F1533"/>
    <w:rsid w:val="009F1538"/>
    <w:rsid w:val="009F17BF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999"/>
    <w:rsid w:val="009F2B10"/>
    <w:rsid w:val="009F3238"/>
    <w:rsid w:val="009F3A6C"/>
    <w:rsid w:val="009F3AB8"/>
    <w:rsid w:val="009F3ABD"/>
    <w:rsid w:val="009F3BB3"/>
    <w:rsid w:val="009F3C5C"/>
    <w:rsid w:val="009F3CEC"/>
    <w:rsid w:val="009F4368"/>
    <w:rsid w:val="009F4495"/>
    <w:rsid w:val="009F45C2"/>
    <w:rsid w:val="009F465A"/>
    <w:rsid w:val="009F473A"/>
    <w:rsid w:val="009F484E"/>
    <w:rsid w:val="009F4AE5"/>
    <w:rsid w:val="009F4D58"/>
    <w:rsid w:val="009F51B1"/>
    <w:rsid w:val="009F56C2"/>
    <w:rsid w:val="009F56DF"/>
    <w:rsid w:val="009F56FD"/>
    <w:rsid w:val="009F5A1E"/>
    <w:rsid w:val="009F5B36"/>
    <w:rsid w:val="009F5FD3"/>
    <w:rsid w:val="009F60C3"/>
    <w:rsid w:val="009F60E0"/>
    <w:rsid w:val="009F6230"/>
    <w:rsid w:val="009F680F"/>
    <w:rsid w:val="009F6B3B"/>
    <w:rsid w:val="009F6B51"/>
    <w:rsid w:val="009F741C"/>
    <w:rsid w:val="009F7465"/>
    <w:rsid w:val="009F74A0"/>
    <w:rsid w:val="009F75A6"/>
    <w:rsid w:val="009F79B0"/>
    <w:rsid w:val="009F79BA"/>
    <w:rsid w:val="009F7A25"/>
    <w:rsid w:val="009F7C2C"/>
    <w:rsid w:val="009F7D7A"/>
    <w:rsid w:val="009F7E66"/>
    <w:rsid w:val="009F7EA9"/>
    <w:rsid w:val="009F7FF0"/>
    <w:rsid w:val="00A0053B"/>
    <w:rsid w:val="00A00643"/>
    <w:rsid w:val="00A00710"/>
    <w:rsid w:val="00A0090D"/>
    <w:rsid w:val="00A009EB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F0"/>
    <w:rsid w:val="00A026ED"/>
    <w:rsid w:val="00A02793"/>
    <w:rsid w:val="00A02CE6"/>
    <w:rsid w:val="00A02F25"/>
    <w:rsid w:val="00A02FB2"/>
    <w:rsid w:val="00A03005"/>
    <w:rsid w:val="00A03080"/>
    <w:rsid w:val="00A0328A"/>
    <w:rsid w:val="00A03652"/>
    <w:rsid w:val="00A0374B"/>
    <w:rsid w:val="00A039CD"/>
    <w:rsid w:val="00A03B8A"/>
    <w:rsid w:val="00A03C97"/>
    <w:rsid w:val="00A03D03"/>
    <w:rsid w:val="00A041CA"/>
    <w:rsid w:val="00A041F7"/>
    <w:rsid w:val="00A04345"/>
    <w:rsid w:val="00A044BE"/>
    <w:rsid w:val="00A046DC"/>
    <w:rsid w:val="00A0475B"/>
    <w:rsid w:val="00A04983"/>
    <w:rsid w:val="00A04A27"/>
    <w:rsid w:val="00A04A5C"/>
    <w:rsid w:val="00A04C51"/>
    <w:rsid w:val="00A04DD0"/>
    <w:rsid w:val="00A04E46"/>
    <w:rsid w:val="00A05024"/>
    <w:rsid w:val="00A0509E"/>
    <w:rsid w:val="00A050B3"/>
    <w:rsid w:val="00A050F1"/>
    <w:rsid w:val="00A052FE"/>
    <w:rsid w:val="00A05347"/>
    <w:rsid w:val="00A057AD"/>
    <w:rsid w:val="00A05A85"/>
    <w:rsid w:val="00A05BDD"/>
    <w:rsid w:val="00A05C3A"/>
    <w:rsid w:val="00A05CD0"/>
    <w:rsid w:val="00A05D64"/>
    <w:rsid w:val="00A05E4E"/>
    <w:rsid w:val="00A06068"/>
    <w:rsid w:val="00A06340"/>
    <w:rsid w:val="00A0664F"/>
    <w:rsid w:val="00A066A2"/>
    <w:rsid w:val="00A0699A"/>
    <w:rsid w:val="00A069D0"/>
    <w:rsid w:val="00A06A67"/>
    <w:rsid w:val="00A06AE2"/>
    <w:rsid w:val="00A06C7F"/>
    <w:rsid w:val="00A06CC3"/>
    <w:rsid w:val="00A06D97"/>
    <w:rsid w:val="00A06E89"/>
    <w:rsid w:val="00A06F19"/>
    <w:rsid w:val="00A077A7"/>
    <w:rsid w:val="00A078E2"/>
    <w:rsid w:val="00A07A6D"/>
    <w:rsid w:val="00A10180"/>
    <w:rsid w:val="00A101B2"/>
    <w:rsid w:val="00A101FB"/>
    <w:rsid w:val="00A10460"/>
    <w:rsid w:val="00A10506"/>
    <w:rsid w:val="00A1057F"/>
    <w:rsid w:val="00A1065A"/>
    <w:rsid w:val="00A107DA"/>
    <w:rsid w:val="00A109B4"/>
    <w:rsid w:val="00A10AC4"/>
    <w:rsid w:val="00A10FD9"/>
    <w:rsid w:val="00A1102A"/>
    <w:rsid w:val="00A110EE"/>
    <w:rsid w:val="00A11119"/>
    <w:rsid w:val="00A11215"/>
    <w:rsid w:val="00A11238"/>
    <w:rsid w:val="00A11277"/>
    <w:rsid w:val="00A1163C"/>
    <w:rsid w:val="00A1165A"/>
    <w:rsid w:val="00A11705"/>
    <w:rsid w:val="00A117EF"/>
    <w:rsid w:val="00A11987"/>
    <w:rsid w:val="00A11C12"/>
    <w:rsid w:val="00A11CE9"/>
    <w:rsid w:val="00A12126"/>
    <w:rsid w:val="00A12377"/>
    <w:rsid w:val="00A123C2"/>
    <w:rsid w:val="00A1247B"/>
    <w:rsid w:val="00A128C5"/>
    <w:rsid w:val="00A128E8"/>
    <w:rsid w:val="00A129A2"/>
    <w:rsid w:val="00A129FF"/>
    <w:rsid w:val="00A130EF"/>
    <w:rsid w:val="00A13122"/>
    <w:rsid w:val="00A13347"/>
    <w:rsid w:val="00A13519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ED3"/>
    <w:rsid w:val="00A14F11"/>
    <w:rsid w:val="00A14F36"/>
    <w:rsid w:val="00A14FB7"/>
    <w:rsid w:val="00A15354"/>
    <w:rsid w:val="00A15840"/>
    <w:rsid w:val="00A15897"/>
    <w:rsid w:val="00A15B48"/>
    <w:rsid w:val="00A15D2C"/>
    <w:rsid w:val="00A15E72"/>
    <w:rsid w:val="00A15E97"/>
    <w:rsid w:val="00A15ECA"/>
    <w:rsid w:val="00A15F25"/>
    <w:rsid w:val="00A15FAE"/>
    <w:rsid w:val="00A15FF4"/>
    <w:rsid w:val="00A161BB"/>
    <w:rsid w:val="00A161CB"/>
    <w:rsid w:val="00A1634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A8A"/>
    <w:rsid w:val="00A17C29"/>
    <w:rsid w:val="00A2024E"/>
    <w:rsid w:val="00A20326"/>
    <w:rsid w:val="00A203DE"/>
    <w:rsid w:val="00A205AB"/>
    <w:rsid w:val="00A207FC"/>
    <w:rsid w:val="00A2084D"/>
    <w:rsid w:val="00A20987"/>
    <w:rsid w:val="00A20C81"/>
    <w:rsid w:val="00A20CB7"/>
    <w:rsid w:val="00A20E1E"/>
    <w:rsid w:val="00A20EE2"/>
    <w:rsid w:val="00A21033"/>
    <w:rsid w:val="00A2172B"/>
    <w:rsid w:val="00A217A0"/>
    <w:rsid w:val="00A21820"/>
    <w:rsid w:val="00A219FD"/>
    <w:rsid w:val="00A21ED6"/>
    <w:rsid w:val="00A21EDD"/>
    <w:rsid w:val="00A22163"/>
    <w:rsid w:val="00A22364"/>
    <w:rsid w:val="00A223C0"/>
    <w:rsid w:val="00A225F4"/>
    <w:rsid w:val="00A22910"/>
    <w:rsid w:val="00A22AE4"/>
    <w:rsid w:val="00A22AF7"/>
    <w:rsid w:val="00A22CB7"/>
    <w:rsid w:val="00A22E60"/>
    <w:rsid w:val="00A22EED"/>
    <w:rsid w:val="00A22F5E"/>
    <w:rsid w:val="00A22F97"/>
    <w:rsid w:val="00A232E4"/>
    <w:rsid w:val="00A23406"/>
    <w:rsid w:val="00A23463"/>
    <w:rsid w:val="00A2370E"/>
    <w:rsid w:val="00A237F0"/>
    <w:rsid w:val="00A238D6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A9F"/>
    <w:rsid w:val="00A24B98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5EB0"/>
    <w:rsid w:val="00A260BF"/>
    <w:rsid w:val="00A262DE"/>
    <w:rsid w:val="00A26556"/>
    <w:rsid w:val="00A26758"/>
    <w:rsid w:val="00A268B9"/>
    <w:rsid w:val="00A26A9A"/>
    <w:rsid w:val="00A26DAC"/>
    <w:rsid w:val="00A26E29"/>
    <w:rsid w:val="00A2704F"/>
    <w:rsid w:val="00A272A3"/>
    <w:rsid w:val="00A2743A"/>
    <w:rsid w:val="00A27440"/>
    <w:rsid w:val="00A27B5B"/>
    <w:rsid w:val="00A27CA0"/>
    <w:rsid w:val="00A27EF0"/>
    <w:rsid w:val="00A27FC0"/>
    <w:rsid w:val="00A3022F"/>
    <w:rsid w:val="00A3028C"/>
    <w:rsid w:val="00A304CA"/>
    <w:rsid w:val="00A30680"/>
    <w:rsid w:val="00A307AE"/>
    <w:rsid w:val="00A309AB"/>
    <w:rsid w:val="00A30AB0"/>
    <w:rsid w:val="00A31072"/>
    <w:rsid w:val="00A312DB"/>
    <w:rsid w:val="00A312FC"/>
    <w:rsid w:val="00A31314"/>
    <w:rsid w:val="00A3137E"/>
    <w:rsid w:val="00A316FA"/>
    <w:rsid w:val="00A318C8"/>
    <w:rsid w:val="00A31D99"/>
    <w:rsid w:val="00A31DBB"/>
    <w:rsid w:val="00A32320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2D8"/>
    <w:rsid w:val="00A33464"/>
    <w:rsid w:val="00A33623"/>
    <w:rsid w:val="00A33723"/>
    <w:rsid w:val="00A33E9F"/>
    <w:rsid w:val="00A33EDC"/>
    <w:rsid w:val="00A34197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8D"/>
    <w:rsid w:val="00A36AE0"/>
    <w:rsid w:val="00A36C75"/>
    <w:rsid w:val="00A36DCE"/>
    <w:rsid w:val="00A36DD2"/>
    <w:rsid w:val="00A36E1A"/>
    <w:rsid w:val="00A36EF7"/>
    <w:rsid w:val="00A37012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997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56"/>
    <w:rsid w:val="00A40D6E"/>
    <w:rsid w:val="00A40EF6"/>
    <w:rsid w:val="00A4115F"/>
    <w:rsid w:val="00A413E2"/>
    <w:rsid w:val="00A413F3"/>
    <w:rsid w:val="00A4147F"/>
    <w:rsid w:val="00A414A8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2E53"/>
    <w:rsid w:val="00A4311C"/>
    <w:rsid w:val="00A432BB"/>
    <w:rsid w:val="00A43388"/>
    <w:rsid w:val="00A43431"/>
    <w:rsid w:val="00A434EC"/>
    <w:rsid w:val="00A43B53"/>
    <w:rsid w:val="00A43C72"/>
    <w:rsid w:val="00A43DFA"/>
    <w:rsid w:val="00A44036"/>
    <w:rsid w:val="00A44138"/>
    <w:rsid w:val="00A441D9"/>
    <w:rsid w:val="00A44326"/>
    <w:rsid w:val="00A44373"/>
    <w:rsid w:val="00A44ACA"/>
    <w:rsid w:val="00A44BF8"/>
    <w:rsid w:val="00A44C04"/>
    <w:rsid w:val="00A44C72"/>
    <w:rsid w:val="00A44F04"/>
    <w:rsid w:val="00A44F11"/>
    <w:rsid w:val="00A45034"/>
    <w:rsid w:val="00A45171"/>
    <w:rsid w:val="00A45256"/>
    <w:rsid w:val="00A453E3"/>
    <w:rsid w:val="00A45708"/>
    <w:rsid w:val="00A4576B"/>
    <w:rsid w:val="00A4582F"/>
    <w:rsid w:val="00A45837"/>
    <w:rsid w:val="00A458F5"/>
    <w:rsid w:val="00A4592A"/>
    <w:rsid w:val="00A45B29"/>
    <w:rsid w:val="00A45B55"/>
    <w:rsid w:val="00A45ED9"/>
    <w:rsid w:val="00A460C1"/>
    <w:rsid w:val="00A4620B"/>
    <w:rsid w:val="00A46304"/>
    <w:rsid w:val="00A46490"/>
    <w:rsid w:val="00A466CA"/>
    <w:rsid w:val="00A4670E"/>
    <w:rsid w:val="00A46AA7"/>
    <w:rsid w:val="00A46DB3"/>
    <w:rsid w:val="00A46DB5"/>
    <w:rsid w:val="00A46DC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663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AAF"/>
    <w:rsid w:val="00A51B45"/>
    <w:rsid w:val="00A51CF8"/>
    <w:rsid w:val="00A52057"/>
    <w:rsid w:val="00A521C1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4DBE"/>
    <w:rsid w:val="00A54EBC"/>
    <w:rsid w:val="00A54EF5"/>
    <w:rsid w:val="00A5508C"/>
    <w:rsid w:val="00A55266"/>
    <w:rsid w:val="00A552C5"/>
    <w:rsid w:val="00A552D8"/>
    <w:rsid w:val="00A554ED"/>
    <w:rsid w:val="00A554F5"/>
    <w:rsid w:val="00A5574D"/>
    <w:rsid w:val="00A55754"/>
    <w:rsid w:val="00A558DF"/>
    <w:rsid w:val="00A558E9"/>
    <w:rsid w:val="00A55A7F"/>
    <w:rsid w:val="00A55AAD"/>
    <w:rsid w:val="00A55C20"/>
    <w:rsid w:val="00A55CC3"/>
    <w:rsid w:val="00A55D56"/>
    <w:rsid w:val="00A55D7A"/>
    <w:rsid w:val="00A56492"/>
    <w:rsid w:val="00A56723"/>
    <w:rsid w:val="00A567AD"/>
    <w:rsid w:val="00A5698A"/>
    <w:rsid w:val="00A569A3"/>
    <w:rsid w:val="00A569F9"/>
    <w:rsid w:val="00A56DA5"/>
    <w:rsid w:val="00A56E79"/>
    <w:rsid w:val="00A571CA"/>
    <w:rsid w:val="00A57297"/>
    <w:rsid w:val="00A5738E"/>
    <w:rsid w:val="00A57634"/>
    <w:rsid w:val="00A577C0"/>
    <w:rsid w:val="00A577D1"/>
    <w:rsid w:val="00A579C5"/>
    <w:rsid w:val="00A57A9C"/>
    <w:rsid w:val="00A57D0F"/>
    <w:rsid w:val="00A57E51"/>
    <w:rsid w:val="00A57F35"/>
    <w:rsid w:val="00A60000"/>
    <w:rsid w:val="00A60203"/>
    <w:rsid w:val="00A603E0"/>
    <w:rsid w:val="00A604C5"/>
    <w:rsid w:val="00A604D0"/>
    <w:rsid w:val="00A60BC0"/>
    <w:rsid w:val="00A60BD4"/>
    <w:rsid w:val="00A60CE8"/>
    <w:rsid w:val="00A6118C"/>
    <w:rsid w:val="00A6143E"/>
    <w:rsid w:val="00A616FC"/>
    <w:rsid w:val="00A618A6"/>
    <w:rsid w:val="00A61901"/>
    <w:rsid w:val="00A619A0"/>
    <w:rsid w:val="00A619BD"/>
    <w:rsid w:val="00A619E4"/>
    <w:rsid w:val="00A61A58"/>
    <w:rsid w:val="00A61C9F"/>
    <w:rsid w:val="00A620E2"/>
    <w:rsid w:val="00A623B8"/>
    <w:rsid w:val="00A627F6"/>
    <w:rsid w:val="00A62A87"/>
    <w:rsid w:val="00A62D4E"/>
    <w:rsid w:val="00A62D8C"/>
    <w:rsid w:val="00A63086"/>
    <w:rsid w:val="00A63444"/>
    <w:rsid w:val="00A6346C"/>
    <w:rsid w:val="00A636A8"/>
    <w:rsid w:val="00A638BB"/>
    <w:rsid w:val="00A63B5B"/>
    <w:rsid w:val="00A63F51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36"/>
    <w:rsid w:val="00A64DCA"/>
    <w:rsid w:val="00A64E1A"/>
    <w:rsid w:val="00A64E64"/>
    <w:rsid w:val="00A64E8B"/>
    <w:rsid w:val="00A64EB5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CD6"/>
    <w:rsid w:val="00A66DBE"/>
    <w:rsid w:val="00A67193"/>
    <w:rsid w:val="00A67536"/>
    <w:rsid w:val="00A677C5"/>
    <w:rsid w:val="00A6784C"/>
    <w:rsid w:val="00A67940"/>
    <w:rsid w:val="00A679A0"/>
    <w:rsid w:val="00A67D09"/>
    <w:rsid w:val="00A67E12"/>
    <w:rsid w:val="00A70066"/>
    <w:rsid w:val="00A7015D"/>
    <w:rsid w:val="00A702A0"/>
    <w:rsid w:val="00A703F0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F59"/>
    <w:rsid w:val="00A71F65"/>
    <w:rsid w:val="00A72140"/>
    <w:rsid w:val="00A72248"/>
    <w:rsid w:val="00A72395"/>
    <w:rsid w:val="00A7246F"/>
    <w:rsid w:val="00A72619"/>
    <w:rsid w:val="00A72B6A"/>
    <w:rsid w:val="00A72F7A"/>
    <w:rsid w:val="00A73053"/>
    <w:rsid w:val="00A7311C"/>
    <w:rsid w:val="00A7314E"/>
    <w:rsid w:val="00A7335D"/>
    <w:rsid w:val="00A733FB"/>
    <w:rsid w:val="00A73538"/>
    <w:rsid w:val="00A735BD"/>
    <w:rsid w:val="00A738B4"/>
    <w:rsid w:val="00A738D4"/>
    <w:rsid w:val="00A738FC"/>
    <w:rsid w:val="00A73BCA"/>
    <w:rsid w:val="00A73C1B"/>
    <w:rsid w:val="00A73CC0"/>
    <w:rsid w:val="00A73EC2"/>
    <w:rsid w:val="00A73FCB"/>
    <w:rsid w:val="00A74208"/>
    <w:rsid w:val="00A74607"/>
    <w:rsid w:val="00A747DB"/>
    <w:rsid w:val="00A7489A"/>
    <w:rsid w:val="00A74A94"/>
    <w:rsid w:val="00A74AFF"/>
    <w:rsid w:val="00A74B89"/>
    <w:rsid w:val="00A74D9A"/>
    <w:rsid w:val="00A74EFF"/>
    <w:rsid w:val="00A7529A"/>
    <w:rsid w:val="00A75587"/>
    <w:rsid w:val="00A75615"/>
    <w:rsid w:val="00A75698"/>
    <w:rsid w:val="00A75859"/>
    <w:rsid w:val="00A75883"/>
    <w:rsid w:val="00A75F3B"/>
    <w:rsid w:val="00A762DC"/>
    <w:rsid w:val="00A766D1"/>
    <w:rsid w:val="00A76831"/>
    <w:rsid w:val="00A769A9"/>
    <w:rsid w:val="00A76A5B"/>
    <w:rsid w:val="00A76AD1"/>
    <w:rsid w:val="00A76B18"/>
    <w:rsid w:val="00A76B85"/>
    <w:rsid w:val="00A76C1E"/>
    <w:rsid w:val="00A76D66"/>
    <w:rsid w:val="00A76F18"/>
    <w:rsid w:val="00A76F27"/>
    <w:rsid w:val="00A76FFE"/>
    <w:rsid w:val="00A77573"/>
    <w:rsid w:val="00A776FA"/>
    <w:rsid w:val="00A77884"/>
    <w:rsid w:val="00A77D10"/>
    <w:rsid w:val="00A8002B"/>
    <w:rsid w:val="00A80483"/>
    <w:rsid w:val="00A804F1"/>
    <w:rsid w:val="00A8070E"/>
    <w:rsid w:val="00A80F9C"/>
    <w:rsid w:val="00A8114F"/>
    <w:rsid w:val="00A81210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2D2"/>
    <w:rsid w:val="00A8237F"/>
    <w:rsid w:val="00A8268F"/>
    <w:rsid w:val="00A8269B"/>
    <w:rsid w:val="00A8275C"/>
    <w:rsid w:val="00A828B7"/>
    <w:rsid w:val="00A82959"/>
    <w:rsid w:val="00A829A2"/>
    <w:rsid w:val="00A82A41"/>
    <w:rsid w:val="00A82FA5"/>
    <w:rsid w:val="00A832FC"/>
    <w:rsid w:val="00A833D1"/>
    <w:rsid w:val="00A833E4"/>
    <w:rsid w:val="00A8344B"/>
    <w:rsid w:val="00A83550"/>
    <w:rsid w:val="00A836B5"/>
    <w:rsid w:val="00A837FB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506"/>
    <w:rsid w:val="00A8667E"/>
    <w:rsid w:val="00A86819"/>
    <w:rsid w:val="00A868C8"/>
    <w:rsid w:val="00A86A27"/>
    <w:rsid w:val="00A86B63"/>
    <w:rsid w:val="00A86C81"/>
    <w:rsid w:val="00A86CB6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1AD"/>
    <w:rsid w:val="00A901E6"/>
    <w:rsid w:val="00A904DB"/>
    <w:rsid w:val="00A90790"/>
    <w:rsid w:val="00A908FB"/>
    <w:rsid w:val="00A90B3D"/>
    <w:rsid w:val="00A90BD3"/>
    <w:rsid w:val="00A90C5B"/>
    <w:rsid w:val="00A90DDF"/>
    <w:rsid w:val="00A910A5"/>
    <w:rsid w:val="00A9138B"/>
    <w:rsid w:val="00A916B7"/>
    <w:rsid w:val="00A9178F"/>
    <w:rsid w:val="00A91956"/>
    <w:rsid w:val="00A91979"/>
    <w:rsid w:val="00A92076"/>
    <w:rsid w:val="00A92154"/>
    <w:rsid w:val="00A92211"/>
    <w:rsid w:val="00A92498"/>
    <w:rsid w:val="00A92694"/>
    <w:rsid w:val="00A927AB"/>
    <w:rsid w:val="00A9292C"/>
    <w:rsid w:val="00A92BBA"/>
    <w:rsid w:val="00A92CBA"/>
    <w:rsid w:val="00A92F05"/>
    <w:rsid w:val="00A93084"/>
    <w:rsid w:val="00A9321A"/>
    <w:rsid w:val="00A93263"/>
    <w:rsid w:val="00A9327C"/>
    <w:rsid w:val="00A932C3"/>
    <w:rsid w:val="00A935BE"/>
    <w:rsid w:val="00A936B2"/>
    <w:rsid w:val="00A9370B"/>
    <w:rsid w:val="00A93AC1"/>
    <w:rsid w:val="00A93BBF"/>
    <w:rsid w:val="00A93E5E"/>
    <w:rsid w:val="00A93FD8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A9A"/>
    <w:rsid w:val="00A95C4A"/>
    <w:rsid w:val="00A95E10"/>
    <w:rsid w:val="00A95F62"/>
    <w:rsid w:val="00A9612D"/>
    <w:rsid w:val="00A96141"/>
    <w:rsid w:val="00A962E0"/>
    <w:rsid w:val="00A9634B"/>
    <w:rsid w:val="00A9634D"/>
    <w:rsid w:val="00A96532"/>
    <w:rsid w:val="00A96701"/>
    <w:rsid w:val="00A967B3"/>
    <w:rsid w:val="00A96998"/>
    <w:rsid w:val="00A96A01"/>
    <w:rsid w:val="00A96CAF"/>
    <w:rsid w:val="00A96D3A"/>
    <w:rsid w:val="00A96F67"/>
    <w:rsid w:val="00A97212"/>
    <w:rsid w:val="00A97390"/>
    <w:rsid w:val="00A97415"/>
    <w:rsid w:val="00A9741F"/>
    <w:rsid w:val="00A974AA"/>
    <w:rsid w:val="00A975A8"/>
    <w:rsid w:val="00A97627"/>
    <w:rsid w:val="00A977EE"/>
    <w:rsid w:val="00A97BCF"/>
    <w:rsid w:val="00A97C88"/>
    <w:rsid w:val="00A97F14"/>
    <w:rsid w:val="00AA01B6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26C"/>
    <w:rsid w:val="00AA141C"/>
    <w:rsid w:val="00AA15E8"/>
    <w:rsid w:val="00AA15EB"/>
    <w:rsid w:val="00AA15FC"/>
    <w:rsid w:val="00AA1EA6"/>
    <w:rsid w:val="00AA21C4"/>
    <w:rsid w:val="00AA256F"/>
    <w:rsid w:val="00AA2598"/>
    <w:rsid w:val="00AA26AC"/>
    <w:rsid w:val="00AA2A39"/>
    <w:rsid w:val="00AA2BE6"/>
    <w:rsid w:val="00AA2BFF"/>
    <w:rsid w:val="00AA2CCB"/>
    <w:rsid w:val="00AA2E89"/>
    <w:rsid w:val="00AA3032"/>
    <w:rsid w:val="00AA30C5"/>
    <w:rsid w:val="00AA32B5"/>
    <w:rsid w:val="00AA33F0"/>
    <w:rsid w:val="00AA3546"/>
    <w:rsid w:val="00AA3896"/>
    <w:rsid w:val="00AA3A93"/>
    <w:rsid w:val="00AA3B4F"/>
    <w:rsid w:val="00AA42ED"/>
    <w:rsid w:val="00AA459D"/>
    <w:rsid w:val="00AA496C"/>
    <w:rsid w:val="00AA4CB3"/>
    <w:rsid w:val="00AA5145"/>
    <w:rsid w:val="00AA51F3"/>
    <w:rsid w:val="00AA5749"/>
    <w:rsid w:val="00AA594A"/>
    <w:rsid w:val="00AA5D68"/>
    <w:rsid w:val="00AA5EC6"/>
    <w:rsid w:val="00AA60B4"/>
    <w:rsid w:val="00AA6152"/>
    <w:rsid w:val="00AA630B"/>
    <w:rsid w:val="00AA6329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9BE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09A"/>
    <w:rsid w:val="00AB240A"/>
    <w:rsid w:val="00AB258D"/>
    <w:rsid w:val="00AB26C0"/>
    <w:rsid w:val="00AB26F1"/>
    <w:rsid w:val="00AB27E8"/>
    <w:rsid w:val="00AB2A77"/>
    <w:rsid w:val="00AB2C12"/>
    <w:rsid w:val="00AB2C3A"/>
    <w:rsid w:val="00AB2C70"/>
    <w:rsid w:val="00AB2CBF"/>
    <w:rsid w:val="00AB2D4E"/>
    <w:rsid w:val="00AB2F45"/>
    <w:rsid w:val="00AB2F9B"/>
    <w:rsid w:val="00AB2FB2"/>
    <w:rsid w:val="00AB2FB9"/>
    <w:rsid w:val="00AB3084"/>
    <w:rsid w:val="00AB31CE"/>
    <w:rsid w:val="00AB3208"/>
    <w:rsid w:val="00AB3260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332"/>
    <w:rsid w:val="00AB43D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51"/>
    <w:rsid w:val="00AB5BB8"/>
    <w:rsid w:val="00AB5DB4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644"/>
    <w:rsid w:val="00AB6702"/>
    <w:rsid w:val="00AB6820"/>
    <w:rsid w:val="00AB6890"/>
    <w:rsid w:val="00AB6898"/>
    <w:rsid w:val="00AB6D96"/>
    <w:rsid w:val="00AB700F"/>
    <w:rsid w:val="00AB729C"/>
    <w:rsid w:val="00AB761B"/>
    <w:rsid w:val="00AB771E"/>
    <w:rsid w:val="00AB7724"/>
    <w:rsid w:val="00AB79CF"/>
    <w:rsid w:val="00AB7A6F"/>
    <w:rsid w:val="00AB7CB3"/>
    <w:rsid w:val="00AB7F55"/>
    <w:rsid w:val="00AC0027"/>
    <w:rsid w:val="00AC00A2"/>
    <w:rsid w:val="00AC00CA"/>
    <w:rsid w:val="00AC07A8"/>
    <w:rsid w:val="00AC08F2"/>
    <w:rsid w:val="00AC0AFA"/>
    <w:rsid w:val="00AC0C2C"/>
    <w:rsid w:val="00AC0D64"/>
    <w:rsid w:val="00AC1251"/>
    <w:rsid w:val="00AC12ED"/>
    <w:rsid w:val="00AC1740"/>
    <w:rsid w:val="00AC177B"/>
    <w:rsid w:val="00AC1B9E"/>
    <w:rsid w:val="00AC1C56"/>
    <w:rsid w:val="00AC1D6E"/>
    <w:rsid w:val="00AC1DAD"/>
    <w:rsid w:val="00AC1DAE"/>
    <w:rsid w:val="00AC1E09"/>
    <w:rsid w:val="00AC1E1F"/>
    <w:rsid w:val="00AC20C6"/>
    <w:rsid w:val="00AC27A2"/>
    <w:rsid w:val="00AC27FA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4F2D"/>
    <w:rsid w:val="00AC5239"/>
    <w:rsid w:val="00AC5773"/>
    <w:rsid w:val="00AC5B57"/>
    <w:rsid w:val="00AC5C69"/>
    <w:rsid w:val="00AC5DDD"/>
    <w:rsid w:val="00AC5FB2"/>
    <w:rsid w:val="00AC6046"/>
    <w:rsid w:val="00AC62C0"/>
    <w:rsid w:val="00AC62D4"/>
    <w:rsid w:val="00AC640C"/>
    <w:rsid w:val="00AC64DA"/>
    <w:rsid w:val="00AC6666"/>
    <w:rsid w:val="00AC67CB"/>
    <w:rsid w:val="00AC67DF"/>
    <w:rsid w:val="00AC6878"/>
    <w:rsid w:val="00AC6988"/>
    <w:rsid w:val="00AC6A25"/>
    <w:rsid w:val="00AC6EFB"/>
    <w:rsid w:val="00AC7342"/>
    <w:rsid w:val="00AC7514"/>
    <w:rsid w:val="00AC7826"/>
    <w:rsid w:val="00AC7993"/>
    <w:rsid w:val="00AC79F7"/>
    <w:rsid w:val="00AC7DC8"/>
    <w:rsid w:val="00AC7F21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92B"/>
    <w:rsid w:val="00AD0B63"/>
    <w:rsid w:val="00AD0BCF"/>
    <w:rsid w:val="00AD0CA7"/>
    <w:rsid w:val="00AD1028"/>
    <w:rsid w:val="00AD13B6"/>
    <w:rsid w:val="00AD15BD"/>
    <w:rsid w:val="00AD163D"/>
    <w:rsid w:val="00AD1853"/>
    <w:rsid w:val="00AD196F"/>
    <w:rsid w:val="00AD1C9C"/>
    <w:rsid w:val="00AD1D1C"/>
    <w:rsid w:val="00AD1DA7"/>
    <w:rsid w:val="00AD1DB5"/>
    <w:rsid w:val="00AD21EB"/>
    <w:rsid w:val="00AD2204"/>
    <w:rsid w:val="00AD22A5"/>
    <w:rsid w:val="00AD238D"/>
    <w:rsid w:val="00AD23B1"/>
    <w:rsid w:val="00AD242D"/>
    <w:rsid w:val="00AD2456"/>
    <w:rsid w:val="00AD2577"/>
    <w:rsid w:val="00AD2768"/>
    <w:rsid w:val="00AD2A39"/>
    <w:rsid w:val="00AD2AB9"/>
    <w:rsid w:val="00AD2B73"/>
    <w:rsid w:val="00AD2C3E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32"/>
    <w:rsid w:val="00AD557B"/>
    <w:rsid w:val="00AD5678"/>
    <w:rsid w:val="00AD5792"/>
    <w:rsid w:val="00AD590E"/>
    <w:rsid w:val="00AD59BB"/>
    <w:rsid w:val="00AD5B15"/>
    <w:rsid w:val="00AD5DC7"/>
    <w:rsid w:val="00AD5E5F"/>
    <w:rsid w:val="00AD5F97"/>
    <w:rsid w:val="00AD6070"/>
    <w:rsid w:val="00AD6086"/>
    <w:rsid w:val="00AD6380"/>
    <w:rsid w:val="00AD65CC"/>
    <w:rsid w:val="00AD6844"/>
    <w:rsid w:val="00AD696C"/>
    <w:rsid w:val="00AD69CC"/>
    <w:rsid w:val="00AD6ADD"/>
    <w:rsid w:val="00AD6CFE"/>
    <w:rsid w:val="00AD6E74"/>
    <w:rsid w:val="00AD6E8F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E79"/>
    <w:rsid w:val="00AD7F17"/>
    <w:rsid w:val="00AE0063"/>
    <w:rsid w:val="00AE00E5"/>
    <w:rsid w:val="00AE0315"/>
    <w:rsid w:val="00AE043F"/>
    <w:rsid w:val="00AE0622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17C"/>
    <w:rsid w:val="00AE2339"/>
    <w:rsid w:val="00AE240F"/>
    <w:rsid w:val="00AE2556"/>
    <w:rsid w:val="00AE26A5"/>
    <w:rsid w:val="00AE27EE"/>
    <w:rsid w:val="00AE2A6C"/>
    <w:rsid w:val="00AE2C5A"/>
    <w:rsid w:val="00AE2D6D"/>
    <w:rsid w:val="00AE3046"/>
    <w:rsid w:val="00AE30F6"/>
    <w:rsid w:val="00AE31F0"/>
    <w:rsid w:val="00AE32AF"/>
    <w:rsid w:val="00AE32E7"/>
    <w:rsid w:val="00AE33F7"/>
    <w:rsid w:val="00AE346E"/>
    <w:rsid w:val="00AE34CF"/>
    <w:rsid w:val="00AE3500"/>
    <w:rsid w:val="00AE361B"/>
    <w:rsid w:val="00AE3C45"/>
    <w:rsid w:val="00AE3CCF"/>
    <w:rsid w:val="00AE3E13"/>
    <w:rsid w:val="00AE3E4E"/>
    <w:rsid w:val="00AE3FA5"/>
    <w:rsid w:val="00AE40D9"/>
    <w:rsid w:val="00AE4210"/>
    <w:rsid w:val="00AE428F"/>
    <w:rsid w:val="00AE4357"/>
    <w:rsid w:val="00AE44A6"/>
    <w:rsid w:val="00AE4520"/>
    <w:rsid w:val="00AE4669"/>
    <w:rsid w:val="00AE47D1"/>
    <w:rsid w:val="00AE4967"/>
    <w:rsid w:val="00AE49F0"/>
    <w:rsid w:val="00AE4A53"/>
    <w:rsid w:val="00AE4B41"/>
    <w:rsid w:val="00AE4D5B"/>
    <w:rsid w:val="00AE4E22"/>
    <w:rsid w:val="00AE51DF"/>
    <w:rsid w:val="00AE52EC"/>
    <w:rsid w:val="00AE544E"/>
    <w:rsid w:val="00AE5681"/>
    <w:rsid w:val="00AE5714"/>
    <w:rsid w:val="00AE5834"/>
    <w:rsid w:val="00AE5C45"/>
    <w:rsid w:val="00AE5D05"/>
    <w:rsid w:val="00AE5E9A"/>
    <w:rsid w:val="00AE5FD3"/>
    <w:rsid w:val="00AE5FE4"/>
    <w:rsid w:val="00AE61DA"/>
    <w:rsid w:val="00AE62C6"/>
    <w:rsid w:val="00AE66A6"/>
    <w:rsid w:val="00AE6701"/>
    <w:rsid w:val="00AE67EF"/>
    <w:rsid w:val="00AE69E3"/>
    <w:rsid w:val="00AE6A33"/>
    <w:rsid w:val="00AE6B04"/>
    <w:rsid w:val="00AE6B12"/>
    <w:rsid w:val="00AE6C0A"/>
    <w:rsid w:val="00AE6DC8"/>
    <w:rsid w:val="00AE6DCA"/>
    <w:rsid w:val="00AE6FD9"/>
    <w:rsid w:val="00AE7047"/>
    <w:rsid w:val="00AE7372"/>
    <w:rsid w:val="00AE744C"/>
    <w:rsid w:val="00AE77A8"/>
    <w:rsid w:val="00AE7965"/>
    <w:rsid w:val="00AE7B48"/>
    <w:rsid w:val="00AE7C3E"/>
    <w:rsid w:val="00AE7DD4"/>
    <w:rsid w:val="00AF00BA"/>
    <w:rsid w:val="00AF02D2"/>
    <w:rsid w:val="00AF0CAD"/>
    <w:rsid w:val="00AF0D0F"/>
    <w:rsid w:val="00AF0F22"/>
    <w:rsid w:val="00AF1C35"/>
    <w:rsid w:val="00AF1DE6"/>
    <w:rsid w:val="00AF1E10"/>
    <w:rsid w:val="00AF1FEC"/>
    <w:rsid w:val="00AF2059"/>
    <w:rsid w:val="00AF20FA"/>
    <w:rsid w:val="00AF234A"/>
    <w:rsid w:val="00AF26FA"/>
    <w:rsid w:val="00AF2783"/>
    <w:rsid w:val="00AF2981"/>
    <w:rsid w:val="00AF2BFF"/>
    <w:rsid w:val="00AF3010"/>
    <w:rsid w:val="00AF3090"/>
    <w:rsid w:val="00AF31D7"/>
    <w:rsid w:val="00AF33C8"/>
    <w:rsid w:val="00AF3985"/>
    <w:rsid w:val="00AF3ACC"/>
    <w:rsid w:val="00AF3B36"/>
    <w:rsid w:val="00AF3B6A"/>
    <w:rsid w:val="00AF3DB4"/>
    <w:rsid w:val="00AF3E31"/>
    <w:rsid w:val="00AF4040"/>
    <w:rsid w:val="00AF40C1"/>
    <w:rsid w:val="00AF412A"/>
    <w:rsid w:val="00AF41FF"/>
    <w:rsid w:val="00AF436F"/>
    <w:rsid w:val="00AF465A"/>
    <w:rsid w:val="00AF4833"/>
    <w:rsid w:val="00AF48FB"/>
    <w:rsid w:val="00AF4AFD"/>
    <w:rsid w:val="00AF4BBC"/>
    <w:rsid w:val="00AF4E17"/>
    <w:rsid w:val="00AF4FDE"/>
    <w:rsid w:val="00AF50B4"/>
    <w:rsid w:val="00AF516F"/>
    <w:rsid w:val="00AF51F8"/>
    <w:rsid w:val="00AF5564"/>
    <w:rsid w:val="00AF5A24"/>
    <w:rsid w:val="00AF5B52"/>
    <w:rsid w:val="00AF5EC8"/>
    <w:rsid w:val="00AF60B2"/>
    <w:rsid w:val="00AF6159"/>
    <w:rsid w:val="00AF6208"/>
    <w:rsid w:val="00AF6437"/>
    <w:rsid w:val="00AF668E"/>
    <w:rsid w:val="00AF684D"/>
    <w:rsid w:val="00AF6B37"/>
    <w:rsid w:val="00AF6DD9"/>
    <w:rsid w:val="00AF6ED9"/>
    <w:rsid w:val="00AF7673"/>
    <w:rsid w:val="00AF79EA"/>
    <w:rsid w:val="00AF79FF"/>
    <w:rsid w:val="00AF7C50"/>
    <w:rsid w:val="00AF7C5D"/>
    <w:rsid w:val="00AF7C95"/>
    <w:rsid w:val="00AF7CFE"/>
    <w:rsid w:val="00AF7D1E"/>
    <w:rsid w:val="00B00118"/>
    <w:rsid w:val="00B0015C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6C4"/>
    <w:rsid w:val="00B01733"/>
    <w:rsid w:val="00B019A9"/>
    <w:rsid w:val="00B01A0C"/>
    <w:rsid w:val="00B0206D"/>
    <w:rsid w:val="00B020DB"/>
    <w:rsid w:val="00B020F9"/>
    <w:rsid w:val="00B0232B"/>
    <w:rsid w:val="00B026C5"/>
    <w:rsid w:val="00B02714"/>
    <w:rsid w:val="00B027A4"/>
    <w:rsid w:val="00B028AA"/>
    <w:rsid w:val="00B02A84"/>
    <w:rsid w:val="00B02B67"/>
    <w:rsid w:val="00B02CAD"/>
    <w:rsid w:val="00B02F3C"/>
    <w:rsid w:val="00B03105"/>
    <w:rsid w:val="00B031A5"/>
    <w:rsid w:val="00B031AE"/>
    <w:rsid w:val="00B031C2"/>
    <w:rsid w:val="00B03274"/>
    <w:rsid w:val="00B0340E"/>
    <w:rsid w:val="00B039F0"/>
    <w:rsid w:val="00B03C70"/>
    <w:rsid w:val="00B03FA2"/>
    <w:rsid w:val="00B04184"/>
    <w:rsid w:val="00B0421B"/>
    <w:rsid w:val="00B04374"/>
    <w:rsid w:val="00B04383"/>
    <w:rsid w:val="00B04432"/>
    <w:rsid w:val="00B04461"/>
    <w:rsid w:val="00B04797"/>
    <w:rsid w:val="00B047A1"/>
    <w:rsid w:val="00B048A0"/>
    <w:rsid w:val="00B04987"/>
    <w:rsid w:val="00B04A08"/>
    <w:rsid w:val="00B05007"/>
    <w:rsid w:val="00B0510F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14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A29"/>
    <w:rsid w:val="00B10B35"/>
    <w:rsid w:val="00B10ED4"/>
    <w:rsid w:val="00B10EE4"/>
    <w:rsid w:val="00B11164"/>
    <w:rsid w:val="00B1126A"/>
    <w:rsid w:val="00B11312"/>
    <w:rsid w:val="00B11322"/>
    <w:rsid w:val="00B11568"/>
    <w:rsid w:val="00B11725"/>
    <w:rsid w:val="00B11D11"/>
    <w:rsid w:val="00B11D70"/>
    <w:rsid w:val="00B11F8E"/>
    <w:rsid w:val="00B12018"/>
    <w:rsid w:val="00B1246D"/>
    <w:rsid w:val="00B1250B"/>
    <w:rsid w:val="00B125F8"/>
    <w:rsid w:val="00B12AAF"/>
    <w:rsid w:val="00B12AFB"/>
    <w:rsid w:val="00B12B26"/>
    <w:rsid w:val="00B12E7A"/>
    <w:rsid w:val="00B12F89"/>
    <w:rsid w:val="00B13185"/>
    <w:rsid w:val="00B1333A"/>
    <w:rsid w:val="00B134AC"/>
    <w:rsid w:val="00B135A9"/>
    <w:rsid w:val="00B140E3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944"/>
    <w:rsid w:val="00B15A00"/>
    <w:rsid w:val="00B15AF1"/>
    <w:rsid w:val="00B15B22"/>
    <w:rsid w:val="00B15CBA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0"/>
    <w:rsid w:val="00B16744"/>
    <w:rsid w:val="00B1678B"/>
    <w:rsid w:val="00B16827"/>
    <w:rsid w:val="00B16937"/>
    <w:rsid w:val="00B16DFE"/>
    <w:rsid w:val="00B16EF0"/>
    <w:rsid w:val="00B16F5A"/>
    <w:rsid w:val="00B1717F"/>
    <w:rsid w:val="00B17529"/>
    <w:rsid w:val="00B175A8"/>
    <w:rsid w:val="00B176C5"/>
    <w:rsid w:val="00B1773F"/>
    <w:rsid w:val="00B17791"/>
    <w:rsid w:val="00B177B4"/>
    <w:rsid w:val="00B17815"/>
    <w:rsid w:val="00B17A2B"/>
    <w:rsid w:val="00B17AB2"/>
    <w:rsid w:val="00B17C2B"/>
    <w:rsid w:val="00B17CDA"/>
    <w:rsid w:val="00B17E18"/>
    <w:rsid w:val="00B20184"/>
    <w:rsid w:val="00B20199"/>
    <w:rsid w:val="00B20438"/>
    <w:rsid w:val="00B2048E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08A"/>
    <w:rsid w:val="00B22426"/>
    <w:rsid w:val="00B224FB"/>
    <w:rsid w:val="00B22981"/>
    <w:rsid w:val="00B229A4"/>
    <w:rsid w:val="00B22AEF"/>
    <w:rsid w:val="00B22D28"/>
    <w:rsid w:val="00B22EAB"/>
    <w:rsid w:val="00B22EC1"/>
    <w:rsid w:val="00B23137"/>
    <w:rsid w:val="00B231E3"/>
    <w:rsid w:val="00B23243"/>
    <w:rsid w:val="00B232D9"/>
    <w:rsid w:val="00B23342"/>
    <w:rsid w:val="00B234A8"/>
    <w:rsid w:val="00B23531"/>
    <w:rsid w:val="00B2361B"/>
    <w:rsid w:val="00B237EB"/>
    <w:rsid w:val="00B2387D"/>
    <w:rsid w:val="00B23F40"/>
    <w:rsid w:val="00B23FE6"/>
    <w:rsid w:val="00B2457D"/>
    <w:rsid w:val="00B24802"/>
    <w:rsid w:val="00B2499A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D6"/>
    <w:rsid w:val="00B26105"/>
    <w:rsid w:val="00B2615D"/>
    <w:rsid w:val="00B264A9"/>
    <w:rsid w:val="00B264EC"/>
    <w:rsid w:val="00B2674F"/>
    <w:rsid w:val="00B2692E"/>
    <w:rsid w:val="00B269E8"/>
    <w:rsid w:val="00B26A46"/>
    <w:rsid w:val="00B26B99"/>
    <w:rsid w:val="00B26D3E"/>
    <w:rsid w:val="00B26E51"/>
    <w:rsid w:val="00B26EE0"/>
    <w:rsid w:val="00B27026"/>
    <w:rsid w:val="00B27080"/>
    <w:rsid w:val="00B27128"/>
    <w:rsid w:val="00B2741E"/>
    <w:rsid w:val="00B2746E"/>
    <w:rsid w:val="00B2751A"/>
    <w:rsid w:val="00B27690"/>
    <w:rsid w:val="00B27A37"/>
    <w:rsid w:val="00B27AF5"/>
    <w:rsid w:val="00B27CA7"/>
    <w:rsid w:val="00B27D78"/>
    <w:rsid w:val="00B3027A"/>
    <w:rsid w:val="00B30284"/>
    <w:rsid w:val="00B302B5"/>
    <w:rsid w:val="00B302D1"/>
    <w:rsid w:val="00B304A3"/>
    <w:rsid w:val="00B3075D"/>
    <w:rsid w:val="00B309D5"/>
    <w:rsid w:val="00B30B3C"/>
    <w:rsid w:val="00B30D73"/>
    <w:rsid w:val="00B30DE5"/>
    <w:rsid w:val="00B30EC6"/>
    <w:rsid w:val="00B314D4"/>
    <w:rsid w:val="00B3152E"/>
    <w:rsid w:val="00B3163D"/>
    <w:rsid w:val="00B3180E"/>
    <w:rsid w:val="00B31C54"/>
    <w:rsid w:val="00B31C98"/>
    <w:rsid w:val="00B31E86"/>
    <w:rsid w:val="00B31F1E"/>
    <w:rsid w:val="00B31F66"/>
    <w:rsid w:val="00B321B0"/>
    <w:rsid w:val="00B323F6"/>
    <w:rsid w:val="00B32436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311"/>
    <w:rsid w:val="00B343B0"/>
    <w:rsid w:val="00B34450"/>
    <w:rsid w:val="00B34516"/>
    <w:rsid w:val="00B346A7"/>
    <w:rsid w:val="00B347FF"/>
    <w:rsid w:val="00B34913"/>
    <w:rsid w:val="00B34C64"/>
    <w:rsid w:val="00B34C6A"/>
    <w:rsid w:val="00B34E54"/>
    <w:rsid w:val="00B35125"/>
    <w:rsid w:val="00B353B1"/>
    <w:rsid w:val="00B35850"/>
    <w:rsid w:val="00B3588A"/>
    <w:rsid w:val="00B35D9E"/>
    <w:rsid w:val="00B35F9E"/>
    <w:rsid w:val="00B35FA9"/>
    <w:rsid w:val="00B35FD1"/>
    <w:rsid w:val="00B361A2"/>
    <w:rsid w:val="00B361C2"/>
    <w:rsid w:val="00B361DC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1F"/>
    <w:rsid w:val="00B37437"/>
    <w:rsid w:val="00B37E93"/>
    <w:rsid w:val="00B37F91"/>
    <w:rsid w:val="00B4012C"/>
    <w:rsid w:val="00B4040E"/>
    <w:rsid w:val="00B407DE"/>
    <w:rsid w:val="00B40E12"/>
    <w:rsid w:val="00B40E38"/>
    <w:rsid w:val="00B40E6F"/>
    <w:rsid w:val="00B40FA5"/>
    <w:rsid w:val="00B41231"/>
    <w:rsid w:val="00B412BD"/>
    <w:rsid w:val="00B412D7"/>
    <w:rsid w:val="00B415C0"/>
    <w:rsid w:val="00B4173A"/>
    <w:rsid w:val="00B41832"/>
    <w:rsid w:val="00B419B6"/>
    <w:rsid w:val="00B419FF"/>
    <w:rsid w:val="00B41AA7"/>
    <w:rsid w:val="00B41AB7"/>
    <w:rsid w:val="00B41B3A"/>
    <w:rsid w:val="00B41C07"/>
    <w:rsid w:val="00B42008"/>
    <w:rsid w:val="00B420D5"/>
    <w:rsid w:val="00B421A2"/>
    <w:rsid w:val="00B42251"/>
    <w:rsid w:val="00B423CD"/>
    <w:rsid w:val="00B42526"/>
    <w:rsid w:val="00B4254B"/>
    <w:rsid w:val="00B4264D"/>
    <w:rsid w:val="00B42694"/>
    <w:rsid w:val="00B42A9F"/>
    <w:rsid w:val="00B42B6F"/>
    <w:rsid w:val="00B42DF6"/>
    <w:rsid w:val="00B42E58"/>
    <w:rsid w:val="00B43018"/>
    <w:rsid w:val="00B43158"/>
    <w:rsid w:val="00B435F6"/>
    <w:rsid w:val="00B4369E"/>
    <w:rsid w:val="00B436CC"/>
    <w:rsid w:val="00B4374C"/>
    <w:rsid w:val="00B4388A"/>
    <w:rsid w:val="00B43C90"/>
    <w:rsid w:val="00B43F19"/>
    <w:rsid w:val="00B43FC7"/>
    <w:rsid w:val="00B4402B"/>
    <w:rsid w:val="00B441FD"/>
    <w:rsid w:val="00B44679"/>
    <w:rsid w:val="00B44695"/>
    <w:rsid w:val="00B44796"/>
    <w:rsid w:val="00B44A82"/>
    <w:rsid w:val="00B44E7F"/>
    <w:rsid w:val="00B44F20"/>
    <w:rsid w:val="00B45517"/>
    <w:rsid w:val="00B45AEA"/>
    <w:rsid w:val="00B45AF3"/>
    <w:rsid w:val="00B45BD7"/>
    <w:rsid w:val="00B45BDA"/>
    <w:rsid w:val="00B45C58"/>
    <w:rsid w:val="00B45E93"/>
    <w:rsid w:val="00B45EA2"/>
    <w:rsid w:val="00B45F96"/>
    <w:rsid w:val="00B45FA6"/>
    <w:rsid w:val="00B46085"/>
    <w:rsid w:val="00B461E6"/>
    <w:rsid w:val="00B464BC"/>
    <w:rsid w:val="00B4652B"/>
    <w:rsid w:val="00B46699"/>
    <w:rsid w:val="00B46705"/>
    <w:rsid w:val="00B4672A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477E4"/>
    <w:rsid w:val="00B4785E"/>
    <w:rsid w:val="00B47882"/>
    <w:rsid w:val="00B47969"/>
    <w:rsid w:val="00B479D5"/>
    <w:rsid w:val="00B47EAB"/>
    <w:rsid w:val="00B47FE3"/>
    <w:rsid w:val="00B50250"/>
    <w:rsid w:val="00B5041C"/>
    <w:rsid w:val="00B5056D"/>
    <w:rsid w:val="00B5072A"/>
    <w:rsid w:val="00B5078A"/>
    <w:rsid w:val="00B508DC"/>
    <w:rsid w:val="00B50A2C"/>
    <w:rsid w:val="00B50A40"/>
    <w:rsid w:val="00B50A74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AED"/>
    <w:rsid w:val="00B51B35"/>
    <w:rsid w:val="00B51D73"/>
    <w:rsid w:val="00B52030"/>
    <w:rsid w:val="00B52322"/>
    <w:rsid w:val="00B52756"/>
    <w:rsid w:val="00B52A85"/>
    <w:rsid w:val="00B52B75"/>
    <w:rsid w:val="00B52DD2"/>
    <w:rsid w:val="00B53008"/>
    <w:rsid w:val="00B53156"/>
    <w:rsid w:val="00B5342C"/>
    <w:rsid w:val="00B53628"/>
    <w:rsid w:val="00B5381E"/>
    <w:rsid w:val="00B53822"/>
    <w:rsid w:val="00B53851"/>
    <w:rsid w:val="00B539DC"/>
    <w:rsid w:val="00B53E58"/>
    <w:rsid w:val="00B53EB4"/>
    <w:rsid w:val="00B54783"/>
    <w:rsid w:val="00B54AB0"/>
    <w:rsid w:val="00B54B62"/>
    <w:rsid w:val="00B54C2F"/>
    <w:rsid w:val="00B54C3E"/>
    <w:rsid w:val="00B54DD9"/>
    <w:rsid w:val="00B54F75"/>
    <w:rsid w:val="00B552D9"/>
    <w:rsid w:val="00B554F6"/>
    <w:rsid w:val="00B5551F"/>
    <w:rsid w:val="00B56135"/>
    <w:rsid w:val="00B56153"/>
    <w:rsid w:val="00B561D0"/>
    <w:rsid w:val="00B56357"/>
    <w:rsid w:val="00B5650C"/>
    <w:rsid w:val="00B5677C"/>
    <w:rsid w:val="00B5679B"/>
    <w:rsid w:val="00B56936"/>
    <w:rsid w:val="00B56C35"/>
    <w:rsid w:val="00B56DC7"/>
    <w:rsid w:val="00B570FE"/>
    <w:rsid w:val="00B572AA"/>
    <w:rsid w:val="00B57357"/>
    <w:rsid w:val="00B575BC"/>
    <w:rsid w:val="00B575D6"/>
    <w:rsid w:val="00B57861"/>
    <w:rsid w:val="00B578AA"/>
    <w:rsid w:val="00B5794A"/>
    <w:rsid w:val="00B5796D"/>
    <w:rsid w:val="00B579D3"/>
    <w:rsid w:val="00B57A82"/>
    <w:rsid w:val="00B57A91"/>
    <w:rsid w:val="00B57BBD"/>
    <w:rsid w:val="00B57DDF"/>
    <w:rsid w:val="00B57E2A"/>
    <w:rsid w:val="00B57E38"/>
    <w:rsid w:val="00B600A5"/>
    <w:rsid w:val="00B60602"/>
    <w:rsid w:val="00B6063B"/>
    <w:rsid w:val="00B6085C"/>
    <w:rsid w:val="00B6099B"/>
    <w:rsid w:val="00B60A17"/>
    <w:rsid w:val="00B60E2D"/>
    <w:rsid w:val="00B613F9"/>
    <w:rsid w:val="00B616E9"/>
    <w:rsid w:val="00B61F5C"/>
    <w:rsid w:val="00B62007"/>
    <w:rsid w:val="00B6215A"/>
    <w:rsid w:val="00B6227D"/>
    <w:rsid w:val="00B62371"/>
    <w:rsid w:val="00B62597"/>
    <w:rsid w:val="00B625B9"/>
    <w:rsid w:val="00B62631"/>
    <w:rsid w:val="00B62742"/>
    <w:rsid w:val="00B6296F"/>
    <w:rsid w:val="00B62C76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25"/>
    <w:rsid w:val="00B640AA"/>
    <w:rsid w:val="00B640D4"/>
    <w:rsid w:val="00B64190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1E"/>
    <w:rsid w:val="00B65278"/>
    <w:rsid w:val="00B655B7"/>
    <w:rsid w:val="00B655BB"/>
    <w:rsid w:val="00B65865"/>
    <w:rsid w:val="00B65911"/>
    <w:rsid w:val="00B659E9"/>
    <w:rsid w:val="00B65BFD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6BDF"/>
    <w:rsid w:val="00B66D85"/>
    <w:rsid w:val="00B66E5B"/>
    <w:rsid w:val="00B67103"/>
    <w:rsid w:val="00B67874"/>
    <w:rsid w:val="00B679C6"/>
    <w:rsid w:val="00B67B53"/>
    <w:rsid w:val="00B67D6E"/>
    <w:rsid w:val="00B67D8D"/>
    <w:rsid w:val="00B67D96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96"/>
    <w:rsid w:val="00B70AE2"/>
    <w:rsid w:val="00B70B42"/>
    <w:rsid w:val="00B70C0E"/>
    <w:rsid w:val="00B70CD8"/>
    <w:rsid w:val="00B70D73"/>
    <w:rsid w:val="00B71285"/>
    <w:rsid w:val="00B7131C"/>
    <w:rsid w:val="00B71323"/>
    <w:rsid w:val="00B71439"/>
    <w:rsid w:val="00B71593"/>
    <w:rsid w:val="00B715CA"/>
    <w:rsid w:val="00B71750"/>
    <w:rsid w:val="00B71768"/>
    <w:rsid w:val="00B71ADA"/>
    <w:rsid w:val="00B7202C"/>
    <w:rsid w:val="00B720B8"/>
    <w:rsid w:val="00B720FA"/>
    <w:rsid w:val="00B723A1"/>
    <w:rsid w:val="00B723CA"/>
    <w:rsid w:val="00B724F0"/>
    <w:rsid w:val="00B728D1"/>
    <w:rsid w:val="00B72A31"/>
    <w:rsid w:val="00B72D07"/>
    <w:rsid w:val="00B72D77"/>
    <w:rsid w:val="00B72E16"/>
    <w:rsid w:val="00B72E3D"/>
    <w:rsid w:val="00B73031"/>
    <w:rsid w:val="00B73073"/>
    <w:rsid w:val="00B7308C"/>
    <w:rsid w:val="00B73219"/>
    <w:rsid w:val="00B73A1C"/>
    <w:rsid w:val="00B73F2B"/>
    <w:rsid w:val="00B7401D"/>
    <w:rsid w:val="00B742A6"/>
    <w:rsid w:val="00B74335"/>
    <w:rsid w:val="00B74406"/>
    <w:rsid w:val="00B746BC"/>
    <w:rsid w:val="00B74841"/>
    <w:rsid w:val="00B748B2"/>
    <w:rsid w:val="00B74A14"/>
    <w:rsid w:val="00B753B1"/>
    <w:rsid w:val="00B7540A"/>
    <w:rsid w:val="00B75948"/>
    <w:rsid w:val="00B759C9"/>
    <w:rsid w:val="00B759D4"/>
    <w:rsid w:val="00B75BB6"/>
    <w:rsid w:val="00B760DA"/>
    <w:rsid w:val="00B76136"/>
    <w:rsid w:val="00B7640E"/>
    <w:rsid w:val="00B766D0"/>
    <w:rsid w:val="00B76A28"/>
    <w:rsid w:val="00B76C71"/>
    <w:rsid w:val="00B76DE0"/>
    <w:rsid w:val="00B76E2D"/>
    <w:rsid w:val="00B770CC"/>
    <w:rsid w:val="00B771D8"/>
    <w:rsid w:val="00B77252"/>
    <w:rsid w:val="00B772AF"/>
    <w:rsid w:val="00B773E2"/>
    <w:rsid w:val="00B773F8"/>
    <w:rsid w:val="00B77475"/>
    <w:rsid w:val="00B775A5"/>
    <w:rsid w:val="00B77A53"/>
    <w:rsid w:val="00B77A5C"/>
    <w:rsid w:val="00B77A81"/>
    <w:rsid w:val="00B77DA6"/>
    <w:rsid w:val="00B77EA1"/>
    <w:rsid w:val="00B77ED6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5AE"/>
    <w:rsid w:val="00B81830"/>
    <w:rsid w:val="00B81A22"/>
    <w:rsid w:val="00B81B83"/>
    <w:rsid w:val="00B81C25"/>
    <w:rsid w:val="00B81D06"/>
    <w:rsid w:val="00B81D61"/>
    <w:rsid w:val="00B81D78"/>
    <w:rsid w:val="00B82296"/>
    <w:rsid w:val="00B82392"/>
    <w:rsid w:val="00B82466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3AE"/>
    <w:rsid w:val="00B83EF5"/>
    <w:rsid w:val="00B83FDE"/>
    <w:rsid w:val="00B8402D"/>
    <w:rsid w:val="00B8411C"/>
    <w:rsid w:val="00B84227"/>
    <w:rsid w:val="00B843F9"/>
    <w:rsid w:val="00B84553"/>
    <w:rsid w:val="00B84684"/>
    <w:rsid w:val="00B848CC"/>
    <w:rsid w:val="00B8493E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5D3C"/>
    <w:rsid w:val="00B8610D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D66"/>
    <w:rsid w:val="00B87E39"/>
    <w:rsid w:val="00B90296"/>
    <w:rsid w:val="00B903FB"/>
    <w:rsid w:val="00B908CA"/>
    <w:rsid w:val="00B909B3"/>
    <w:rsid w:val="00B90A2F"/>
    <w:rsid w:val="00B90ACB"/>
    <w:rsid w:val="00B90CA2"/>
    <w:rsid w:val="00B90ED3"/>
    <w:rsid w:val="00B91312"/>
    <w:rsid w:val="00B914D5"/>
    <w:rsid w:val="00B91A01"/>
    <w:rsid w:val="00B91A08"/>
    <w:rsid w:val="00B91BBF"/>
    <w:rsid w:val="00B91C06"/>
    <w:rsid w:val="00B91FB5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25E"/>
    <w:rsid w:val="00B947D1"/>
    <w:rsid w:val="00B94802"/>
    <w:rsid w:val="00B94B08"/>
    <w:rsid w:val="00B94CF3"/>
    <w:rsid w:val="00B94E94"/>
    <w:rsid w:val="00B9524D"/>
    <w:rsid w:val="00B9526F"/>
    <w:rsid w:val="00B95384"/>
    <w:rsid w:val="00B95455"/>
    <w:rsid w:val="00B955D4"/>
    <w:rsid w:val="00B9570B"/>
    <w:rsid w:val="00B95977"/>
    <w:rsid w:val="00B95C09"/>
    <w:rsid w:val="00B95C57"/>
    <w:rsid w:val="00B9611F"/>
    <w:rsid w:val="00B961D1"/>
    <w:rsid w:val="00B96303"/>
    <w:rsid w:val="00B96339"/>
    <w:rsid w:val="00B9689D"/>
    <w:rsid w:val="00B96A4B"/>
    <w:rsid w:val="00B96B70"/>
    <w:rsid w:val="00B97042"/>
    <w:rsid w:val="00B97413"/>
    <w:rsid w:val="00B975FC"/>
    <w:rsid w:val="00B97A04"/>
    <w:rsid w:val="00B97A53"/>
    <w:rsid w:val="00B97CAC"/>
    <w:rsid w:val="00BA00CD"/>
    <w:rsid w:val="00BA01B6"/>
    <w:rsid w:val="00BA0280"/>
    <w:rsid w:val="00BA0466"/>
    <w:rsid w:val="00BA07D2"/>
    <w:rsid w:val="00BA0884"/>
    <w:rsid w:val="00BA09C5"/>
    <w:rsid w:val="00BA0C02"/>
    <w:rsid w:val="00BA0E08"/>
    <w:rsid w:val="00BA1269"/>
    <w:rsid w:val="00BA147C"/>
    <w:rsid w:val="00BA15F2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A93"/>
    <w:rsid w:val="00BA2D5D"/>
    <w:rsid w:val="00BA2F6E"/>
    <w:rsid w:val="00BA31A5"/>
    <w:rsid w:val="00BA328E"/>
    <w:rsid w:val="00BA32B1"/>
    <w:rsid w:val="00BA35DD"/>
    <w:rsid w:val="00BA399B"/>
    <w:rsid w:val="00BA3AA6"/>
    <w:rsid w:val="00BA3C2C"/>
    <w:rsid w:val="00BA3E04"/>
    <w:rsid w:val="00BA416B"/>
    <w:rsid w:val="00BA4187"/>
    <w:rsid w:val="00BA41C3"/>
    <w:rsid w:val="00BA4441"/>
    <w:rsid w:val="00BA4727"/>
    <w:rsid w:val="00BA472D"/>
    <w:rsid w:val="00BA47F7"/>
    <w:rsid w:val="00BA4BA3"/>
    <w:rsid w:val="00BA4BF5"/>
    <w:rsid w:val="00BA4C4A"/>
    <w:rsid w:val="00BA4CC5"/>
    <w:rsid w:val="00BA4CFC"/>
    <w:rsid w:val="00BA5004"/>
    <w:rsid w:val="00BA507E"/>
    <w:rsid w:val="00BA5141"/>
    <w:rsid w:val="00BA52EC"/>
    <w:rsid w:val="00BA5455"/>
    <w:rsid w:val="00BA55C6"/>
    <w:rsid w:val="00BA565F"/>
    <w:rsid w:val="00BA5AF5"/>
    <w:rsid w:val="00BA5BE7"/>
    <w:rsid w:val="00BA5D0D"/>
    <w:rsid w:val="00BA5D3E"/>
    <w:rsid w:val="00BA6001"/>
    <w:rsid w:val="00BA6104"/>
    <w:rsid w:val="00BA640E"/>
    <w:rsid w:val="00BA6607"/>
    <w:rsid w:val="00BA67BC"/>
    <w:rsid w:val="00BA68F9"/>
    <w:rsid w:val="00BA69B0"/>
    <w:rsid w:val="00BA6A6F"/>
    <w:rsid w:val="00BA6B4E"/>
    <w:rsid w:val="00BA6C7B"/>
    <w:rsid w:val="00BA6EEB"/>
    <w:rsid w:val="00BA6F43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B008D"/>
    <w:rsid w:val="00BB00A0"/>
    <w:rsid w:val="00BB0227"/>
    <w:rsid w:val="00BB02DA"/>
    <w:rsid w:val="00BB037C"/>
    <w:rsid w:val="00BB0441"/>
    <w:rsid w:val="00BB053E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4EF"/>
    <w:rsid w:val="00BB171F"/>
    <w:rsid w:val="00BB1A05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9BA"/>
    <w:rsid w:val="00BB2DD2"/>
    <w:rsid w:val="00BB2DFB"/>
    <w:rsid w:val="00BB31C9"/>
    <w:rsid w:val="00BB3212"/>
    <w:rsid w:val="00BB33F2"/>
    <w:rsid w:val="00BB3543"/>
    <w:rsid w:val="00BB35AA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1B"/>
    <w:rsid w:val="00BB5AF1"/>
    <w:rsid w:val="00BB5C06"/>
    <w:rsid w:val="00BB5F3C"/>
    <w:rsid w:val="00BB608E"/>
    <w:rsid w:val="00BB665C"/>
    <w:rsid w:val="00BB668B"/>
    <w:rsid w:val="00BB6A63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A0"/>
    <w:rsid w:val="00BB7EB5"/>
    <w:rsid w:val="00BB7FE7"/>
    <w:rsid w:val="00BC01AA"/>
    <w:rsid w:val="00BC0379"/>
    <w:rsid w:val="00BC043D"/>
    <w:rsid w:val="00BC0527"/>
    <w:rsid w:val="00BC07A3"/>
    <w:rsid w:val="00BC0DF6"/>
    <w:rsid w:val="00BC0E2A"/>
    <w:rsid w:val="00BC1010"/>
    <w:rsid w:val="00BC12A6"/>
    <w:rsid w:val="00BC1306"/>
    <w:rsid w:val="00BC13B3"/>
    <w:rsid w:val="00BC17B7"/>
    <w:rsid w:val="00BC17DA"/>
    <w:rsid w:val="00BC17F2"/>
    <w:rsid w:val="00BC1A1A"/>
    <w:rsid w:val="00BC1AAA"/>
    <w:rsid w:val="00BC20FB"/>
    <w:rsid w:val="00BC222A"/>
    <w:rsid w:val="00BC24A2"/>
    <w:rsid w:val="00BC24DD"/>
    <w:rsid w:val="00BC2660"/>
    <w:rsid w:val="00BC26F8"/>
    <w:rsid w:val="00BC27AD"/>
    <w:rsid w:val="00BC297B"/>
    <w:rsid w:val="00BC2B55"/>
    <w:rsid w:val="00BC2C80"/>
    <w:rsid w:val="00BC33AE"/>
    <w:rsid w:val="00BC33E8"/>
    <w:rsid w:val="00BC3460"/>
    <w:rsid w:val="00BC366B"/>
    <w:rsid w:val="00BC387A"/>
    <w:rsid w:val="00BC3935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92D"/>
    <w:rsid w:val="00BC4B87"/>
    <w:rsid w:val="00BC4E8D"/>
    <w:rsid w:val="00BC5253"/>
    <w:rsid w:val="00BC53E1"/>
    <w:rsid w:val="00BC54F5"/>
    <w:rsid w:val="00BC56BB"/>
    <w:rsid w:val="00BC5AA2"/>
    <w:rsid w:val="00BC5C4E"/>
    <w:rsid w:val="00BC6264"/>
    <w:rsid w:val="00BC64EA"/>
    <w:rsid w:val="00BC67CA"/>
    <w:rsid w:val="00BC6806"/>
    <w:rsid w:val="00BC6807"/>
    <w:rsid w:val="00BC6AB1"/>
    <w:rsid w:val="00BC6FA6"/>
    <w:rsid w:val="00BC700D"/>
    <w:rsid w:val="00BC72D4"/>
    <w:rsid w:val="00BC745F"/>
    <w:rsid w:val="00BC74D8"/>
    <w:rsid w:val="00BC756D"/>
    <w:rsid w:val="00BC757A"/>
    <w:rsid w:val="00BC777F"/>
    <w:rsid w:val="00BC78F6"/>
    <w:rsid w:val="00BC7A15"/>
    <w:rsid w:val="00BC7AB5"/>
    <w:rsid w:val="00BC7E8C"/>
    <w:rsid w:val="00BC7FC9"/>
    <w:rsid w:val="00BD018B"/>
    <w:rsid w:val="00BD0241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D0D"/>
    <w:rsid w:val="00BD0F35"/>
    <w:rsid w:val="00BD0F4B"/>
    <w:rsid w:val="00BD10DE"/>
    <w:rsid w:val="00BD11EE"/>
    <w:rsid w:val="00BD157C"/>
    <w:rsid w:val="00BD170D"/>
    <w:rsid w:val="00BD17C0"/>
    <w:rsid w:val="00BD19BE"/>
    <w:rsid w:val="00BD1B44"/>
    <w:rsid w:val="00BD1B6E"/>
    <w:rsid w:val="00BD1BD5"/>
    <w:rsid w:val="00BD1C49"/>
    <w:rsid w:val="00BD1CB0"/>
    <w:rsid w:val="00BD2822"/>
    <w:rsid w:val="00BD2C53"/>
    <w:rsid w:val="00BD3012"/>
    <w:rsid w:val="00BD3101"/>
    <w:rsid w:val="00BD32D2"/>
    <w:rsid w:val="00BD34DE"/>
    <w:rsid w:val="00BD3866"/>
    <w:rsid w:val="00BD38AF"/>
    <w:rsid w:val="00BD3F70"/>
    <w:rsid w:val="00BD402A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5772"/>
    <w:rsid w:val="00BD600F"/>
    <w:rsid w:val="00BD6032"/>
    <w:rsid w:val="00BD6098"/>
    <w:rsid w:val="00BD61BF"/>
    <w:rsid w:val="00BD6595"/>
    <w:rsid w:val="00BD6915"/>
    <w:rsid w:val="00BD69EC"/>
    <w:rsid w:val="00BD6AC0"/>
    <w:rsid w:val="00BD6D63"/>
    <w:rsid w:val="00BD6EA1"/>
    <w:rsid w:val="00BD6EB6"/>
    <w:rsid w:val="00BD6F4C"/>
    <w:rsid w:val="00BD6F9A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861"/>
    <w:rsid w:val="00BE0C56"/>
    <w:rsid w:val="00BE142F"/>
    <w:rsid w:val="00BE14C5"/>
    <w:rsid w:val="00BE1513"/>
    <w:rsid w:val="00BE1558"/>
    <w:rsid w:val="00BE1842"/>
    <w:rsid w:val="00BE1A2C"/>
    <w:rsid w:val="00BE1B75"/>
    <w:rsid w:val="00BE1E4A"/>
    <w:rsid w:val="00BE2183"/>
    <w:rsid w:val="00BE21DB"/>
    <w:rsid w:val="00BE221C"/>
    <w:rsid w:val="00BE2292"/>
    <w:rsid w:val="00BE2303"/>
    <w:rsid w:val="00BE2888"/>
    <w:rsid w:val="00BE2BC9"/>
    <w:rsid w:val="00BE2C5A"/>
    <w:rsid w:val="00BE2D45"/>
    <w:rsid w:val="00BE31FC"/>
    <w:rsid w:val="00BE33CF"/>
    <w:rsid w:val="00BE35CE"/>
    <w:rsid w:val="00BE3614"/>
    <w:rsid w:val="00BE3797"/>
    <w:rsid w:val="00BE3800"/>
    <w:rsid w:val="00BE39B7"/>
    <w:rsid w:val="00BE3BCE"/>
    <w:rsid w:val="00BE3DDA"/>
    <w:rsid w:val="00BE3F84"/>
    <w:rsid w:val="00BE4100"/>
    <w:rsid w:val="00BE421E"/>
    <w:rsid w:val="00BE43B1"/>
    <w:rsid w:val="00BE440A"/>
    <w:rsid w:val="00BE4481"/>
    <w:rsid w:val="00BE4620"/>
    <w:rsid w:val="00BE48C5"/>
    <w:rsid w:val="00BE49AC"/>
    <w:rsid w:val="00BE49FA"/>
    <w:rsid w:val="00BE4C36"/>
    <w:rsid w:val="00BE4D93"/>
    <w:rsid w:val="00BE4E10"/>
    <w:rsid w:val="00BE4E8D"/>
    <w:rsid w:val="00BE502C"/>
    <w:rsid w:val="00BE51C9"/>
    <w:rsid w:val="00BE51E8"/>
    <w:rsid w:val="00BE53B1"/>
    <w:rsid w:val="00BE5482"/>
    <w:rsid w:val="00BE5628"/>
    <w:rsid w:val="00BE5952"/>
    <w:rsid w:val="00BE59C3"/>
    <w:rsid w:val="00BE5A82"/>
    <w:rsid w:val="00BE5D0F"/>
    <w:rsid w:val="00BE5FC9"/>
    <w:rsid w:val="00BE6263"/>
    <w:rsid w:val="00BE68FE"/>
    <w:rsid w:val="00BE6958"/>
    <w:rsid w:val="00BE6D5B"/>
    <w:rsid w:val="00BE75D4"/>
    <w:rsid w:val="00BE769C"/>
    <w:rsid w:val="00BE76B9"/>
    <w:rsid w:val="00BE7725"/>
    <w:rsid w:val="00BE7CEB"/>
    <w:rsid w:val="00BE7E97"/>
    <w:rsid w:val="00BE7EC7"/>
    <w:rsid w:val="00BE7F2B"/>
    <w:rsid w:val="00BE7F64"/>
    <w:rsid w:val="00BE7FF2"/>
    <w:rsid w:val="00BF0026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93E"/>
    <w:rsid w:val="00BF1A71"/>
    <w:rsid w:val="00BF1A88"/>
    <w:rsid w:val="00BF1FB0"/>
    <w:rsid w:val="00BF204A"/>
    <w:rsid w:val="00BF23FF"/>
    <w:rsid w:val="00BF244D"/>
    <w:rsid w:val="00BF2498"/>
    <w:rsid w:val="00BF24CC"/>
    <w:rsid w:val="00BF24E3"/>
    <w:rsid w:val="00BF267E"/>
    <w:rsid w:val="00BF26EE"/>
    <w:rsid w:val="00BF2794"/>
    <w:rsid w:val="00BF2906"/>
    <w:rsid w:val="00BF2FDC"/>
    <w:rsid w:val="00BF30AB"/>
    <w:rsid w:val="00BF3259"/>
    <w:rsid w:val="00BF32DF"/>
    <w:rsid w:val="00BF3309"/>
    <w:rsid w:val="00BF33F8"/>
    <w:rsid w:val="00BF3898"/>
    <w:rsid w:val="00BF39EE"/>
    <w:rsid w:val="00BF3AE3"/>
    <w:rsid w:val="00BF3B0D"/>
    <w:rsid w:val="00BF3BB0"/>
    <w:rsid w:val="00BF3D89"/>
    <w:rsid w:val="00BF3E41"/>
    <w:rsid w:val="00BF405A"/>
    <w:rsid w:val="00BF42FA"/>
    <w:rsid w:val="00BF45F4"/>
    <w:rsid w:val="00BF4733"/>
    <w:rsid w:val="00BF47A4"/>
    <w:rsid w:val="00BF484B"/>
    <w:rsid w:val="00BF4995"/>
    <w:rsid w:val="00BF4C95"/>
    <w:rsid w:val="00BF4CBE"/>
    <w:rsid w:val="00BF4E60"/>
    <w:rsid w:val="00BF4FA0"/>
    <w:rsid w:val="00BF5327"/>
    <w:rsid w:val="00BF54C5"/>
    <w:rsid w:val="00BF554A"/>
    <w:rsid w:val="00BF5884"/>
    <w:rsid w:val="00BF5A15"/>
    <w:rsid w:val="00BF5BD5"/>
    <w:rsid w:val="00BF5D3F"/>
    <w:rsid w:val="00BF5FF8"/>
    <w:rsid w:val="00BF6100"/>
    <w:rsid w:val="00BF610C"/>
    <w:rsid w:val="00BF61D8"/>
    <w:rsid w:val="00BF62A8"/>
    <w:rsid w:val="00BF6408"/>
    <w:rsid w:val="00BF6414"/>
    <w:rsid w:val="00BF6582"/>
    <w:rsid w:val="00BF6666"/>
    <w:rsid w:val="00BF6BF7"/>
    <w:rsid w:val="00BF6EE3"/>
    <w:rsid w:val="00BF7014"/>
    <w:rsid w:val="00BF714A"/>
    <w:rsid w:val="00BF7365"/>
    <w:rsid w:val="00BF7453"/>
    <w:rsid w:val="00BF7709"/>
    <w:rsid w:val="00BF7811"/>
    <w:rsid w:val="00BF7917"/>
    <w:rsid w:val="00BF7A4F"/>
    <w:rsid w:val="00BF7BD3"/>
    <w:rsid w:val="00BF7C5B"/>
    <w:rsid w:val="00BF7DA2"/>
    <w:rsid w:val="00BF7EB1"/>
    <w:rsid w:val="00C0006D"/>
    <w:rsid w:val="00C0012B"/>
    <w:rsid w:val="00C00135"/>
    <w:rsid w:val="00C00155"/>
    <w:rsid w:val="00C0031F"/>
    <w:rsid w:val="00C0033D"/>
    <w:rsid w:val="00C004AB"/>
    <w:rsid w:val="00C005F2"/>
    <w:rsid w:val="00C00702"/>
    <w:rsid w:val="00C0074D"/>
    <w:rsid w:val="00C00763"/>
    <w:rsid w:val="00C009BC"/>
    <w:rsid w:val="00C00AF5"/>
    <w:rsid w:val="00C00C1A"/>
    <w:rsid w:val="00C00D74"/>
    <w:rsid w:val="00C00E12"/>
    <w:rsid w:val="00C00FDE"/>
    <w:rsid w:val="00C012A8"/>
    <w:rsid w:val="00C017A2"/>
    <w:rsid w:val="00C01992"/>
    <w:rsid w:val="00C01B13"/>
    <w:rsid w:val="00C0243B"/>
    <w:rsid w:val="00C02533"/>
    <w:rsid w:val="00C026D2"/>
    <w:rsid w:val="00C02785"/>
    <w:rsid w:val="00C02A73"/>
    <w:rsid w:val="00C02B11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C2A"/>
    <w:rsid w:val="00C03EA5"/>
    <w:rsid w:val="00C03FEB"/>
    <w:rsid w:val="00C04012"/>
    <w:rsid w:val="00C041C7"/>
    <w:rsid w:val="00C048D7"/>
    <w:rsid w:val="00C04A89"/>
    <w:rsid w:val="00C04C1F"/>
    <w:rsid w:val="00C04ED5"/>
    <w:rsid w:val="00C04EF4"/>
    <w:rsid w:val="00C04F9F"/>
    <w:rsid w:val="00C04FBF"/>
    <w:rsid w:val="00C050DD"/>
    <w:rsid w:val="00C0529D"/>
    <w:rsid w:val="00C05338"/>
    <w:rsid w:val="00C05553"/>
    <w:rsid w:val="00C0579C"/>
    <w:rsid w:val="00C05AD1"/>
    <w:rsid w:val="00C05B68"/>
    <w:rsid w:val="00C05FD6"/>
    <w:rsid w:val="00C0601F"/>
    <w:rsid w:val="00C0605E"/>
    <w:rsid w:val="00C06189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EE3"/>
    <w:rsid w:val="00C10FF8"/>
    <w:rsid w:val="00C110F6"/>
    <w:rsid w:val="00C11108"/>
    <w:rsid w:val="00C11214"/>
    <w:rsid w:val="00C11458"/>
    <w:rsid w:val="00C114FE"/>
    <w:rsid w:val="00C11B4B"/>
    <w:rsid w:val="00C11BE9"/>
    <w:rsid w:val="00C11DA4"/>
    <w:rsid w:val="00C11DFE"/>
    <w:rsid w:val="00C12182"/>
    <w:rsid w:val="00C1225B"/>
    <w:rsid w:val="00C12288"/>
    <w:rsid w:val="00C124FF"/>
    <w:rsid w:val="00C12519"/>
    <w:rsid w:val="00C12688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3F66"/>
    <w:rsid w:val="00C1404B"/>
    <w:rsid w:val="00C1421F"/>
    <w:rsid w:val="00C1436B"/>
    <w:rsid w:val="00C144AB"/>
    <w:rsid w:val="00C14812"/>
    <w:rsid w:val="00C148C5"/>
    <w:rsid w:val="00C149CB"/>
    <w:rsid w:val="00C14AE1"/>
    <w:rsid w:val="00C14C04"/>
    <w:rsid w:val="00C14EBB"/>
    <w:rsid w:val="00C150FB"/>
    <w:rsid w:val="00C15292"/>
    <w:rsid w:val="00C155C1"/>
    <w:rsid w:val="00C1577F"/>
    <w:rsid w:val="00C15788"/>
    <w:rsid w:val="00C158F8"/>
    <w:rsid w:val="00C15961"/>
    <w:rsid w:val="00C159A6"/>
    <w:rsid w:val="00C15A25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C7C"/>
    <w:rsid w:val="00C16D8D"/>
    <w:rsid w:val="00C16E2E"/>
    <w:rsid w:val="00C17027"/>
    <w:rsid w:val="00C1708B"/>
    <w:rsid w:val="00C170A5"/>
    <w:rsid w:val="00C17191"/>
    <w:rsid w:val="00C17239"/>
    <w:rsid w:val="00C1768D"/>
    <w:rsid w:val="00C17801"/>
    <w:rsid w:val="00C178E2"/>
    <w:rsid w:val="00C179F7"/>
    <w:rsid w:val="00C17B88"/>
    <w:rsid w:val="00C17BF1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AA"/>
    <w:rsid w:val="00C20DC0"/>
    <w:rsid w:val="00C20DC9"/>
    <w:rsid w:val="00C20ECD"/>
    <w:rsid w:val="00C21164"/>
    <w:rsid w:val="00C21345"/>
    <w:rsid w:val="00C21441"/>
    <w:rsid w:val="00C216C9"/>
    <w:rsid w:val="00C216E0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7D"/>
    <w:rsid w:val="00C22FD7"/>
    <w:rsid w:val="00C234CB"/>
    <w:rsid w:val="00C2367D"/>
    <w:rsid w:val="00C23700"/>
    <w:rsid w:val="00C237D4"/>
    <w:rsid w:val="00C2384E"/>
    <w:rsid w:val="00C2391D"/>
    <w:rsid w:val="00C23950"/>
    <w:rsid w:val="00C2397B"/>
    <w:rsid w:val="00C23AFC"/>
    <w:rsid w:val="00C23D11"/>
    <w:rsid w:val="00C24423"/>
    <w:rsid w:val="00C24806"/>
    <w:rsid w:val="00C249BC"/>
    <w:rsid w:val="00C249CE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137"/>
    <w:rsid w:val="00C27143"/>
    <w:rsid w:val="00C27366"/>
    <w:rsid w:val="00C2762E"/>
    <w:rsid w:val="00C27710"/>
    <w:rsid w:val="00C279BE"/>
    <w:rsid w:val="00C279D4"/>
    <w:rsid w:val="00C27B8D"/>
    <w:rsid w:val="00C27C63"/>
    <w:rsid w:val="00C27E58"/>
    <w:rsid w:val="00C30181"/>
    <w:rsid w:val="00C301E1"/>
    <w:rsid w:val="00C3021B"/>
    <w:rsid w:val="00C3021D"/>
    <w:rsid w:val="00C30321"/>
    <w:rsid w:val="00C3056E"/>
    <w:rsid w:val="00C305D4"/>
    <w:rsid w:val="00C308CC"/>
    <w:rsid w:val="00C30C64"/>
    <w:rsid w:val="00C30C76"/>
    <w:rsid w:val="00C310CA"/>
    <w:rsid w:val="00C310F4"/>
    <w:rsid w:val="00C31406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949"/>
    <w:rsid w:val="00C33B13"/>
    <w:rsid w:val="00C33BD5"/>
    <w:rsid w:val="00C33E4B"/>
    <w:rsid w:val="00C341CE"/>
    <w:rsid w:val="00C3420A"/>
    <w:rsid w:val="00C344BA"/>
    <w:rsid w:val="00C344D7"/>
    <w:rsid w:val="00C34532"/>
    <w:rsid w:val="00C3459F"/>
    <w:rsid w:val="00C346CE"/>
    <w:rsid w:val="00C3476F"/>
    <w:rsid w:val="00C348AF"/>
    <w:rsid w:val="00C34F65"/>
    <w:rsid w:val="00C35287"/>
    <w:rsid w:val="00C352D6"/>
    <w:rsid w:val="00C35510"/>
    <w:rsid w:val="00C3574E"/>
    <w:rsid w:val="00C35955"/>
    <w:rsid w:val="00C35965"/>
    <w:rsid w:val="00C359E6"/>
    <w:rsid w:val="00C35B1A"/>
    <w:rsid w:val="00C35CBC"/>
    <w:rsid w:val="00C35F6C"/>
    <w:rsid w:val="00C35FC4"/>
    <w:rsid w:val="00C36371"/>
    <w:rsid w:val="00C365B7"/>
    <w:rsid w:val="00C365E8"/>
    <w:rsid w:val="00C3678F"/>
    <w:rsid w:val="00C3692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6E3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2B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6EF"/>
    <w:rsid w:val="00C41ED9"/>
    <w:rsid w:val="00C41EDA"/>
    <w:rsid w:val="00C41EFD"/>
    <w:rsid w:val="00C421EA"/>
    <w:rsid w:val="00C428FF"/>
    <w:rsid w:val="00C429B2"/>
    <w:rsid w:val="00C42A5E"/>
    <w:rsid w:val="00C42EB4"/>
    <w:rsid w:val="00C4300C"/>
    <w:rsid w:val="00C431D6"/>
    <w:rsid w:val="00C43674"/>
    <w:rsid w:val="00C43756"/>
    <w:rsid w:val="00C43B9E"/>
    <w:rsid w:val="00C43BB0"/>
    <w:rsid w:val="00C43F68"/>
    <w:rsid w:val="00C4492F"/>
    <w:rsid w:val="00C449A3"/>
    <w:rsid w:val="00C449EB"/>
    <w:rsid w:val="00C44ADA"/>
    <w:rsid w:val="00C44BA2"/>
    <w:rsid w:val="00C44ECE"/>
    <w:rsid w:val="00C45068"/>
    <w:rsid w:val="00C4515F"/>
    <w:rsid w:val="00C45627"/>
    <w:rsid w:val="00C45839"/>
    <w:rsid w:val="00C45931"/>
    <w:rsid w:val="00C45B66"/>
    <w:rsid w:val="00C45BAB"/>
    <w:rsid w:val="00C4640A"/>
    <w:rsid w:val="00C46534"/>
    <w:rsid w:val="00C4662E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743"/>
    <w:rsid w:val="00C50BD6"/>
    <w:rsid w:val="00C50E02"/>
    <w:rsid w:val="00C50F3A"/>
    <w:rsid w:val="00C510A4"/>
    <w:rsid w:val="00C511D5"/>
    <w:rsid w:val="00C51352"/>
    <w:rsid w:val="00C5147F"/>
    <w:rsid w:val="00C5150E"/>
    <w:rsid w:val="00C517CB"/>
    <w:rsid w:val="00C51DB9"/>
    <w:rsid w:val="00C51FC4"/>
    <w:rsid w:val="00C52103"/>
    <w:rsid w:val="00C52256"/>
    <w:rsid w:val="00C52305"/>
    <w:rsid w:val="00C5286F"/>
    <w:rsid w:val="00C52905"/>
    <w:rsid w:val="00C52AA8"/>
    <w:rsid w:val="00C52E90"/>
    <w:rsid w:val="00C531BC"/>
    <w:rsid w:val="00C53517"/>
    <w:rsid w:val="00C53793"/>
    <w:rsid w:val="00C5387C"/>
    <w:rsid w:val="00C5398B"/>
    <w:rsid w:val="00C53A23"/>
    <w:rsid w:val="00C53BC0"/>
    <w:rsid w:val="00C53E21"/>
    <w:rsid w:val="00C53E67"/>
    <w:rsid w:val="00C53FD3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5F1"/>
    <w:rsid w:val="00C55689"/>
    <w:rsid w:val="00C5582E"/>
    <w:rsid w:val="00C55837"/>
    <w:rsid w:val="00C5584A"/>
    <w:rsid w:val="00C558D9"/>
    <w:rsid w:val="00C55B2F"/>
    <w:rsid w:val="00C55BB4"/>
    <w:rsid w:val="00C55C57"/>
    <w:rsid w:val="00C55C5B"/>
    <w:rsid w:val="00C55E01"/>
    <w:rsid w:val="00C55E21"/>
    <w:rsid w:val="00C55FA6"/>
    <w:rsid w:val="00C565ED"/>
    <w:rsid w:val="00C56792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A30"/>
    <w:rsid w:val="00C57B42"/>
    <w:rsid w:val="00C57C35"/>
    <w:rsid w:val="00C6013E"/>
    <w:rsid w:val="00C60218"/>
    <w:rsid w:val="00C6029B"/>
    <w:rsid w:val="00C604FC"/>
    <w:rsid w:val="00C60615"/>
    <w:rsid w:val="00C609A4"/>
    <w:rsid w:val="00C60C34"/>
    <w:rsid w:val="00C60EC7"/>
    <w:rsid w:val="00C60FF9"/>
    <w:rsid w:val="00C612B6"/>
    <w:rsid w:val="00C61569"/>
    <w:rsid w:val="00C6163D"/>
    <w:rsid w:val="00C618ED"/>
    <w:rsid w:val="00C61AAF"/>
    <w:rsid w:val="00C61C8F"/>
    <w:rsid w:val="00C61E1C"/>
    <w:rsid w:val="00C61ED0"/>
    <w:rsid w:val="00C6203D"/>
    <w:rsid w:val="00C620D6"/>
    <w:rsid w:val="00C623CF"/>
    <w:rsid w:val="00C623E4"/>
    <w:rsid w:val="00C6297A"/>
    <w:rsid w:val="00C629C6"/>
    <w:rsid w:val="00C62A5D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86F"/>
    <w:rsid w:val="00C63C65"/>
    <w:rsid w:val="00C63D4E"/>
    <w:rsid w:val="00C63E2F"/>
    <w:rsid w:val="00C63EA9"/>
    <w:rsid w:val="00C63EE7"/>
    <w:rsid w:val="00C640C8"/>
    <w:rsid w:val="00C640D2"/>
    <w:rsid w:val="00C6426B"/>
    <w:rsid w:val="00C64596"/>
    <w:rsid w:val="00C646EF"/>
    <w:rsid w:val="00C64723"/>
    <w:rsid w:val="00C6474C"/>
    <w:rsid w:val="00C648F7"/>
    <w:rsid w:val="00C64956"/>
    <w:rsid w:val="00C6495C"/>
    <w:rsid w:val="00C64A65"/>
    <w:rsid w:val="00C64ADD"/>
    <w:rsid w:val="00C64BA1"/>
    <w:rsid w:val="00C64BD5"/>
    <w:rsid w:val="00C650B5"/>
    <w:rsid w:val="00C650F2"/>
    <w:rsid w:val="00C653C0"/>
    <w:rsid w:val="00C6543C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9E8"/>
    <w:rsid w:val="00C66AE8"/>
    <w:rsid w:val="00C66BA7"/>
    <w:rsid w:val="00C66D39"/>
    <w:rsid w:val="00C66D5B"/>
    <w:rsid w:val="00C66E02"/>
    <w:rsid w:val="00C66E19"/>
    <w:rsid w:val="00C66F7C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524"/>
    <w:rsid w:val="00C707A9"/>
    <w:rsid w:val="00C707F5"/>
    <w:rsid w:val="00C70833"/>
    <w:rsid w:val="00C70BB0"/>
    <w:rsid w:val="00C70BF5"/>
    <w:rsid w:val="00C70EB5"/>
    <w:rsid w:val="00C70ED4"/>
    <w:rsid w:val="00C70F29"/>
    <w:rsid w:val="00C711E4"/>
    <w:rsid w:val="00C712F9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3BD"/>
    <w:rsid w:val="00C72462"/>
    <w:rsid w:val="00C7257A"/>
    <w:rsid w:val="00C725BA"/>
    <w:rsid w:val="00C726B0"/>
    <w:rsid w:val="00C72769"/>
    <w:rsid w:val="00C729E0"/>
    <w:rsid w:val="00C72CD7"/>
    <w:rsid w:val="00C72DD5"/>
    <w:rsid w:val="00C72E9B"/>
    <w:rsid w:val="00C72EAB"/>
    <w:rsid w:val="00C732CF"/>
    <w:rsid w:val="00C735D8"/>
    <w:rsid w:val="00C7371B"/>
    <w:rsid w:val="00C7382D"/>
    <w:rsid w:val="00C73831"/>
    <w:rsid w:val="00C739BB"/>
    <w:rsid w:val="00C73C1F"/>
    <w:rsid w:val="00C74630"/>
    <w:rsid w:val="00C74721"/>
    <w:rsid w:val="00C747EA"/>
    <w:rsid w:val="00C7496B"/>
    <w:rsid w:val="00C74F89"/>
    <w:rsid w:val="00C7537B"/>
    <w:rsid w:val="00C753C9"/>
    <w:rsid w:val="00C75620"/>
    <w:rsid w:val="00C75625"/>
    <w:rsid w:val="00C7578D"/>
    <w:rsid w:val="00C758AF"/>
    <w:rsid w:val="00C75A02"/>
    <w:rsid w:val="00C75A60"/>
    <w:rsid w:val="00C75A8E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9CB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4DD"/>
    <w:rsid w:val="00C80606"/>
    <w:rsid w:val="00C80AF7"/>
    <w:rsid w:val="00C80C1F"/>
    <w:rsid w:val="00C80F49"/>
    <w:rsid w:val="00C8110D"/>
    <w:rsid w:val="00C816CA"/>
    <w:rsid w:val="00C8173E"/>
    <w:rsid w:val="00C81A1E"/>
    <w:rsid w:val="00C81B8C"/>
    <w:rsid w:val="00C8208E"/>
    <w:rsid w:val="00C820BC"/>
    <w:rsid w:val="00C8211F"/>
    <w:rsid w:val="00C82490"/>
    <w:rsid w:val="00C825FF"/>
    <w:rsid w:val="00C8276F"/>
    <w:rsid w:val="00C8292F"/>
    <w:rsid w:val="00C82A13"/>
    <w:rsid w:val="00C82AF3"/>
    <w:rsid w:val="00C82B04"/>
    <w:rsid w:val="00C82B10"/>
    <w:rsid w:val="00C82DC2"/>
    <w:rsid w:val="00C82F20"/>
    <w:rsid w:val="00C82F5E"/>
    <w:rsid w:val="00C82F91"/>
    <w:rsid w:val="00C83B8D"/>
    <w:rsid w:val="00C8429B"/>
    <w:rsid w:val="00C849E0"/>
    <w:rsid w:val="00C84AA8"/>
    <w:rsid w:val="00C84C2F"/>
    <w:rsid w:val="00C84D20"/>
    <w:rsid w:val="00C84D2F"/>
    <w:rsid w:val="00C84D42"/>
    <w:rsid w:val="00C84F64"/>
    <w:rsid w:val="00C84F8C"/>
    <w:rsid w:val="00C84FED"/>
    <w:rsid w:val="00C8506D"/>
    <w:rsid w:val="00C85094"/>
    <w:rsid w:val="00C852A1"/>
    <w:rsid w:val="00C85309"/>
    <w:rsid w:val="00C8531F"/>
    <w:rsid w:val="00C85353"/>
    <w:rsid w:val="00C85530"/>
    <w:rsid w:val="00C856EE"/>
    <w:rsid w:val="00C85D5A"/>
    <w:rsid w:val="00C85D9C"/>
    <w:rsid w:val="00C85E5D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196"/>
    <w:rsid w:val="00C87329"/>
    <w:rsid w:val="00C87412"/>
    <w:rsid w:val="00C8742B"/>
    <w:rsid w:val="00C874D4"/>
    <w:rsid w:val="00C8768B"/>
    <w:rsid w:val="00C8794F"/>
    <w:rsid w:val="00C87C4E"/>
    <w:rsid w:val="00C87D51"/>
    <w:rsid w:val="00C87D80"/>
    <w:rsid w:val="00C87EA4"/>
    <w:rsid w:val="00C87F16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0FD"/>
    <w:rsid w:val="00C9114B"/>
    <w:rsid w:val="00C911A7"/>
    <w:rsid w:val="00C912D9"/>
    <w:rsid w:val="00C91458"/>
    <w:rsid w:val="00C914D2"/>
    <w:rsid w:val="00C914FF"/>
    <w:rsid w:val="00C915D7"/>
    <w:rsid w:val="00C918E1"/>
    <w:rsid w:val="00C91976"/>
    <w:rsid w:val="00C919A2"/>
    <w:rsid w:val="00C91CB0"/>
    <w:rsid w:val="00C91E82"/>
    <w:rsid w:val="00C91FFE"/>
    <w:rsid w:val="00C92019"/>
    <w:rsid w:val="00C921E9"/>
    <w:rsid w:val="00C92247"/>
    <w:rsid w:val="00C9225D"/>
    <w:rsid w:val="00C92331"/>
    <w:rsid w:val="00C923C3"/>
    <w:rsid w:val="00C92743"/>
    <w:rsid w:val="00C927E9"/>
    <w:rsid w:val="00C92870"/>
    <w:rsid w:val="00C92ADC"/>
    <w:rsid w:val="00C92C34"/>
    <w:rsid w:val="00C92D75"/>
    <w:rsid w:val="00C92F2B"/>
    <w:rsid w:val="00C92FAC"/>
    <w:rsid w:val="00C932F9"/>
    <w:rsid w:val="00C93432"/>
    <w:rsid w:val="00C93621"/>
    <w:rsid w:val="00C93636"/>
    <w:rsid w:val="00C93834"/>
    <w:rsid w:val="00C93E2D"/>
    <w:rsid w:val="00C94100"/>
    <w:rsid w:val="00C9487E"/>
    <w:rsid w:val="00C9492B"/>
    <w:rsid w:val="00C949CE"/>
    <w:rsid w:val="00C94A13"/>
    <w:rsid w:val="00C94ECD"/>
    <w:rsid w:val="00C9531E"/>
    <w:rsid w:val="00C95381"/>
    <w:rsid w:val="00C95433"/>
    <w:rsid w:val="00C954AB"/>
    <w:rsid w:val="00C95689"/>
    <w:rsid w:val="00C9587A"/>
    <w:rsid w:val="00C959BA"/>
    <w:rsid w:val="00C95AB6"/>
    <w:rsid w:val="00C95B93"/>
    <w:rsid w:val="00C95BB1"/>
    <w:rsid w:val="00C95CE6"/>
    <w:rsid w:val="00C95E0D"/>
    <w:rsid w:val="00C96092"/>
    <w:rsid w:val="00C9617E"/>
    <w:rsid w:val="00C963D5"/>
    <w:rsid w:val="00C963D7"/>
    <w:rsid w:val="00C965C4"/>
    <w:rsid w:val="00C965F4"/>
    <w:rsid w:val="00C96713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6FA"/>
    <w:rsid w:val="00CA19D0"/>
    <w:rsid w:val="00CA1B02"/>
    <w:rsid w:val="00CA1D7F"/>
    <w:rsid w:val="00CA1D88"/>
    <w:rsid w:val="00CA1FE6"/>
    <w:rsid w:val="00CA1FED"/>
    <w:rsid w:val="00CA2201"/>
    <w:rsid w:val="00CA2212"/>
    <w:rsid w:val="00CA2314"/>
    <w:rsid w:val="00CA2448"/>
    <w:rsid w:val="00CA24F5"/>
    <w:rsid w:val="00CA2593"/>
    <w:rsid w:val="00CA2667"/>
    <w:rsid w:val="00CA26BA"/>
    <w:rsid w:val="00CA28F1"/>
    <w:rsid w:val="00CA3041"/>
    <w:rsid w:val="00CA3136"/>
    <w:rsid w:val="00CA31AC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390"/>
    <w:rsid w:val="00CA448B"/>
    <w:rsid w:val="00CA456E"/>
    <w:rsid w:val="00CA4783"/>
    <w:rsid w:val="00CA48A9"/>
    <w:rsid w:val="00CA4925"/>
    <w:rsid w:val="00CA4D1A"/>
    <w:rsid w:val="00CA4E94"/>
    <w:rsid w:val="00CA4FF9"/>
    <w:rsid w:val="00CA532A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3C9"/>
    <w:rsid w:val="00CA6730"/>
    <w:rsid w:val="00CA6778"/>
    <w:rsid w:val="00CA6AC2"/>
    <w:rsid w:val="00CA6B24"/>
    <w:rsid w:val="00CA6CCD"/>
    <w:rsid w:val="00CA6E2D"/>
    <w:rsid w:val="00CA6ED6"/>
    <w:rsid w:val="00CA6F33"/>
    <w:rsid w:val="00CA70D6"/>
    <w:rsid w:val="00CA7219"/>
    <w:rsid w:val="00CA72D0"/>
    <w:rsid w:val="00CA74A3"/>
    <w:rsid w:val="00CA74C3"/>
    <w:rsid w:val="00CA7711"/>
    <w:rsid w:val="00CA7A59"/>
    <w:rsid w:val="00CA7ACE"/>
    <w:rsid w:val="00CA7C2E"/>
    <w:rsid w:val="00CA7C5E"/>
    <w:rsid w:val="00CA7CAC"/>
    <w:rsid w:val="00CA7E27"/>
    <w:rsid w:val="00CA7E5E"/>
    <w:rsid w:val="00CB03BD"/>
    <w:rsid w:val="00CB0868"/>
    <w:rsid w:val="00CB0CAE"/>
    <w:rsid w:val="00CB0CB3"/>
    <w:rsid w:val="00CB0EBC"/>
    <w:rsid w:val="00CB0FC7"/>
    <w:rsid w:val="00CB1025"/>
    <w:rsid w:val="00CB132D"/>
    <w:rsid w:val="00CB144D"/>
    <w:rsid w:val="00CB1450"/>
    <w:rsid w:val="00CB17C5"/>
    <w:rsid w:val="00CB1870"/>
    <w:rsid w:val="00CB1901"/>
    <w:rsid w:val="00CB1D6E"/>
    <w:rsid w:val="00CB1DC4"/>
    <w:rsid w:val="00CB1FC2"/>
    <w:rsid w:val="00CB2073"/>
    <w:rsid w:val="00CB2608"/>
    <w:rsid w:val="00CB2617"/>
    <w:rsid w:val="00CB29E4"/>
    <w:rsid w:val="00CB2B45"/>
    <w:rsid w:val="00CB2C62"/>
    <w:rsid w:val="00CB2F0B"/>
    <w:rsid w:val="00CB31A3"/>
    <w:rsid w:val="00CB320A"/>
    <w:rsid w:val="00CB335E"/>
    <w:rsid w:val="00CB3454"/>
    <w:rsid w:val="00CB35B4"/>
    <w:rsid w:val="00CB3699"/>
    <w:rsid w:val="00CB3A5E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FEC"/>
    <w:rsid w:val="00CB6638"/>
    <w:rsid w:val="00CB6736"/>
    <w:rsid w:val="00CB6848"/>
    <w:rsid w:val="00CB68CB"/>
    <w:rsid w:val="00CB6A8C"/>
    <w:rsid w:val="00CB6C86"/>
    <w:rsid w:val="00CB6CDB"/>
    <w:rsid w:val="00CB6EED"/>
    <w:rsid w:val="00CB7020"/>
    <w:rsid w:val="00CB7077"/>
    <w:rsid w:val="00CB70A7"/>
    <w:rsid w:val="00CB755D"/>
    <w:rsid w:val="00CB7C03"/>
    <w:rsid w:val="00CB7C23"/>
    <w:rsid w:val="00CB7C5C"/>
    <w:rsid w:val="00CB7F09"/>
    <w:rsid w:val="00CC0069"/>
    <w:rsid w:val="00CC01BD"/>
    <w:rsid w:val="00CC0338"/>
    <w:rsid w:val="00CC0450"/>
    <w:rsid w:val="00CC0589"/>
    <w:rsid w:val="00CC0846"/>
    <w:rsid w:val="00CC0876"/>
    <w:rsid w:val="00CC093E"/>
    <w:rsid w:val="00CC0B6D"/>
    <w:rsid w:val="00CC0D38"/>
    <w:rsid w:val="00CC13A2"/>
    <w:rsid w:val="00CC1408"/>
    <w:rsid w:val="00CC193A"/>
    <w:rsid w:val="00CC1CA8"/>
    <w:rsid w:val="00CC205E"/>
    <w:rsid w:val="00CC21F8"/>
    <w:rsid w:val="00CC22AC"/>
    <w:rsid w:val="00CC24DE"/>
    <w:rsid w:val="00CC271C"/>
    <w:rsid w:val="00CC2BC1"/>
    <w:rsid w:val="00CC2E4D"/>
    <w:rsid w:val="00CC307D"/>
    <w:rsid w:val="00CC32B4"/>
    <w:rsid w:val="00CC3479"/>
    <w:rsid w:val="00CC3697"/>
    <w:rsid w:val="00CC36AB"/>
    <w:rsid w:val="00CC3740"/>
    <w:rsid w:val="00CC397D"/>
    <w:rsid w:val="00CC398E"/>
    <w:rsid w:val="00CC3A31"/>
    <w:rsid w:val="00CC3AFB"/>
    <w:rsid w:val="00CC3C06"/>
    <w:rsid w:val="00CC3C13"/>
    <w:rsid w:val="00CC4035"/>
    <w:rsid w:val="00CC4040"/>
    <w:rsid w:val="00CC4119"/>
    <w:rsid w:val="00CC419A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DBD"/>
    <w:rsid w:val="00CC5FBB"/>
    <w:rsid w:val="00CC606C"/>
    <w:rsid w:val="00CC6155"/>
    <w:rsid w:val="00CC6197"/>
    <w:rsid w:val="00CC6228"/>
    <w:rsid w:val="00CC62C6"/>
    <w:rsid w:val="00CC637D"/>
    <w:rsid w:val="00CC64A8"/>
    <w:rsid w:val="00CC6700"/>
    <w:rsid w:val="00CC67FB"/>
    <w:rsid w:val="00CC691A"/>
    <w:rsid w:val="00CC6D82"/>
    <w:rsid w:val="00CC6F34"/>
    <w:rsid w:val="00CC711E"/>
    <w:rsid w:val="00CC716F"/>
    <w:rsid w:val="00CC7293"/>
    <w:rsid w:val="00CC73AF"/>
    <w:rsid w:val="00CC73BC"/>
    <w:rsid w:val="00CC766D"/>
    <w:rsid w:val="00CC7CC1"/>
    <w:rsid w:val="00CC7CF1"/>
    <w:rsid w:val="00CC7D3A"/>
    <w:rsid w:val="00CC7D83"/>
    <w:rsid w:val="00CC7D9D"/>
    <w:rsid w:val="00CC7FF3"/>
    <w:rsid w:val="00CC7FF8"/>
    <w:rsid w:val="00CD003F"/>
    <w:rsid w:val="00CD0183"/>
    <w:rsid w:val="00CD0195"/>
    <w:rsid w:val="00CD0231"/>
    <w:rsid w:val="00CD0603"/>
    <w:rsid w:val="00CD0826"/>
    <w:rsid w:val="00CD0E98"/>
    <w:rsid w:val="00CD10CE"/>
    <w:rsid w:val="00CD114F"/>
    <w:rsid w:val="00CD11DA"/>
    <w:rsid w:val="00CD161B"/>
    <w:rsid w:val="00CD1864"/>
    <w:rsid w:val="00CD1977"/>
    <w:rsid w:val="00CD205F"/>
    <w:rsid w:val="00CD2061"/>
    <w:rsid w:val="00CD2224"/>
    <w:rsid w:val="00CD24E6"/>
    <w:rsid w:val="00CD29C9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794"/>
    <w:rsid w:val="00CD3A76"/>
    <w:rsid w:val="00CD3B03"/>
    <w:rsid w:val="00CD3D07"/>
    <w:rsid w:val="00CD41AD"/>
    <w:rsid w:val="00CD44EE"/>
    <w:rsid w:val="00CD45CC"/>
    <w:rsid w:val="00CD475C"/>
    <w:rsid w:val="00CD499F"/>
    <w:rsid w:val="00CD4CB0"/>
    <w:rsid w:val="00CD5065"/>
    <w:rsid w:val="00CD5070"/>
    <w:rsid w:val="00CD50A6"/>
    <w:rsid w:val="00CD5132"/>
    <w:rsid w:val="00CD5827"/>
    <w:rsid w:val="00CD5BF0"/>
    <w:rsid w:val="00CD5E2D"/>
    <w:rsid w:val="00CD60F6"/>
    <w:rsid w:val="00CD651A"/>
    <w:rsid w:val="00CD6597"/>
    <w:rsid w:val="00CD686D"/>
    <w:rsid w:val="00CD6F5A"/>
    <w:rsid w:val="00CD71CC"/>
    <w:rsid w:val="00CD7290"/>
    <w:rsid w:val="00CD746D"/>
    <w:rsid w:val="00CD7492"/>
    <w:rsid w:val="00CD75E1"/>
    <w:rsid w:val="00CD7784"/>
    <w:rsid w:val="00CD77DB"/>
    <w:rsid w:val="00CD781F"/>
    <w:rsid w:val="00CD7831"/>
    <w:rsid w:val="00CD789A"/>
    <w:rsid w:val="00CD79C3"/>
    <w:rsid w:val="00CE0355"/>
    <w:rsid w:val="00CE051C"/>
    <w:rsid w:val="00CE05B2"/>
    <w:rsid w:val="00CE07F2"/>
    <w:rsid w:val="00CE0A65"/>
    <w:rsid w:val="00CE0C04"/>
    <w:rsid w:val="00CE0C05"/>
    <w:rsid w:val="00CE1098"/>
    <w:rsid w:val="00CE11AE"/>
    <w:rsid w:val="00CE11C8"/>
    <w:rsid w:val="00CE139B"/>
    <w:rsid w:val="00CE1537"/>
    <w:rsid w:val="00CE1601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BB9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238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82B"/>
    <w:rsid w:val="00CE5A7F"/>
    <w:rsid w:val="00CE5CC7"/>
    <w:rsid w:val="00CE5D4A"/>
    <w:rsid w:val="00CE5FBF"/>
    <w:rsid w:val="00CE5FEF"/>
    <w:rsid w:val="00CE6190"/>
    <w:rsid w:val="00CE65BD"/>
    <w:rsid w:val="00CE65F3"/>
    <w:rsid w:val="00CE6640"/>
    <w:rsid w:val="00CE677A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E7C51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0E85"/>
    <w:rsid w:val="00CF1164"/>
    <w:rsid w:val="00CF14A0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86"/>
    <w:rsid w:val="00CF23B7"/>
    <w:rsid w:val="00CF2436"/>
    <w:rsid w:val="00CF27DA"/>
    <w:rsid w:val="00CF2B6B"/>
    <w:rsid w:val="00CF2B9E"/>
    <w:rsid w:val="00CF3072"/>
    <w:rsid w:val="00CF31E9"/>
    <w:rsid w:val="00CF3342"/>
    <w:rsid w:val="00CF33D6"/>
    <w:rsid w:val="00CF343E"/>
    <w:rsid w:val="00CF364F"/>
    <w:rsid w:val="00CF382C"/>
    <w:rsid w:val="00CF3A5D"/>
    <w:rsid w:val="00CF3C5C"/>
    <w:rsid w:val="00CF450C"/>
    <w:rsid w:val="00CF452D"/>
    <w:rsid w:val="00CF45D1"/>
    <w:rsid w:val="00CF4616"/>
    <w:rsid w:val="00CF4773"/>
    <w:rsid w:val="00CF4A94"/>
    <w:rsid w:val="00CF4ADB"/>
    <w:rsid w:val="00CF4B4A"/>
    <w:rsid w:val="00CF50C0"/>
    <w:rsid w:val="00CF51FE"/>
    <w:rsid w:val="00CF5287"/>
    <w:rsid w:val="00CF54C1"/>
    <w:rsid w:val="00CF552B"/>
    <w:rsid w:val="00CF5778"/>
    <w:rsid w:val="00CF5820"/>
    <w:rsid w:val="00CF5A3B"/>
    <w:rsid w:val="00CF5B5F"/>
    <w:rsid w:val="00CF5BDF"/>
    <w:rsid w:val="00CF5BEA"/>
    <w:rsid w:val="00CF5C1D"/>
    <w:rsid w:val="00CF5CF8"/>
    <w:rsid w:val="00CF5F4E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6FA5"/>
    <w:rsid w:val="00CF70A5"/>
    <w:rsid w:val="00CF70E9"/>
    <w:rsid w:val="00CF737B"/>
    <w:rsid w:val="00CF7424"/>
    <w:rsid w:val="00CF7697"/>
    <w:rsid w:val="00CF78AF"/>
    <w:rsid w:val="00CF78F4"/>
    <w:rsid w:val="00D0006B"/>
    <w:rsid w:val="00D0011B"/>
    <w:rsid w:val="00D00481"/>
    <w:rsid w:val="00D00537"/>
    <w:rsid w:val="00D0058D"/>
    <w:rsid w:val="00D0067E"/>
    <w:rsid w:val="00D00805"/>
    <w:rsid w:val="00D00EA1"/>
    <w:rsid w:val="00D0106B"/>
    <w:rsid w:val="00D010A0"/>
    <w:rsid w:val="00D010AB"/>
    <w:rsid w:val="00D010D7"/>
    <w:rsid w:val="00D010F8"/>
    <w:rsid w:val="00D011A4"/>
    <w:rsid w:val="00D011EE"/>
    <w:rsid w:val="00D01388"/>
    <w:rsid w:val="00D01420"/>
    <w:rsid w:val="00D0148F"/>
    <w:rsid w:val="00D01497"/>
    <w:rsid w:val="00D01B31"/>
    <w:rsid w:val="00D01B40"/>
    <w:rsid w:val="00D01DF6"/>
    <w:rsid w:val="00D01E1A"/>
    <w:rsid w:val="00D02022"/>
    <w:rsid w:val="00D02084"/>
    <w:rsid w:val="00D0209C"/>
    <w:rsid w:val="00D021B6"/>
    <w:rsid w:val="00D023E0"/>
    <w:rsid w:val="00D0249E"/>
    <w:rsid w:val="00D024C3"/>
    <w:rsid w:val="00D02ABD"/>
    <w:rsid w:val="00D02B64"/>
    <w:rsid w:val="00D02D7B"/>
    <w:rsid w:val="00D03006"/>
    <w:rsid w:val="00D03237"/>
    <w:rsid w:val="00D032BF"/>
    <w:rsid w:val="00D032FC"/>
    <w:rsid w:val="00D033F9"/>
    <w:rsid w:val="00D03558"/>
    <w:rsid w:val="00D039FA"/>
    <w:rsid w:val="00D04010"/>
    <w:rsid w:val="00D040E6"/>
    <w:rsid w:val="00D0427B"/>
    <w:rsid w:val="00D04511"/>
    <w:rsid w:val="00D04D3F"/>
    <w:rsid w:val="00D04EE0"/>
    <w:rsid w:val="00D0536E"/>
    <w:rsid w:val="00D055CF"/>
    <w:rsid w:val="00D057B1"/>
    <w:rsid w:val="00D057BE"/>
    <w:rsid w:val="00D05DC2"/>
    <w:rsid w:val="00D0603B"/>
    <w:rsid w:val="00D06046"/>
    <w:rsid w:val="00D061AA"/>
    <w:rsid w:val="00D06449"/>
    <w:rsid w:val="00D06468"/>
    <w:rsid w:val="00D064BA"/>
    <w:rsid w:val="00D06542"/>
    <w:rsid w:val="00D06766"/>
    <w:rsid w:val="00D068D6"/>
    <w:rsid w:val="00D06DC0"/>
    <w:rsid w:val="00D06E48"/>
    <w:rsid w:val="00D0701A"/>
    <w:rsid w:val="00D070EE"/>
    <w:rsid w:val="00D07167"/>
    <w:rsid w:val="00D0729C"/>
    <w:rsid w:val="00D072A3"/>
    <w:rsid w:val="00D07409"/>
    <w:rsid w:val="00D074D6"/>
    <w:rsid w:val="00D07C04"/>
    <w:rsid w:val="00D07CCD"/>
    <w:rsid w:val="00D100B8"/>
    <w:rsid w:val="00D100CF"/>
    <w:rsid w:val="00D101BA"/>
    <w:rsid w:val="00D1037B"/>
    <w:rsid w:val="00D10407"/>
    <w:rsid w:val="00D10543"/>
    <w:rsid w:val="00D105D3"/>
    <w:rsid w:val="00D1061A"/>
    <w:rsid w:val="00D10899"/>
    <w:rsid w:val="00D10935"/>
    <w:rsid w:val="00D10A84"/>
    <w:rsid w:val="00D10E4A"/>
    <w:rsid w:val="00D116B5"/>
    <w:rsid w:val="00D11748"/>
    <w:rsid w:val="00D11858"/>
    <w:rsid w:val="00D118D0"/>
    <w:rsid w:val="00D118F8"/>
    <w:rsid w:val="00D11B7E"/>
    <w:rsid w:val="00D11CB7"/>
    <w:rsid w:val="00D11D7E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07A"/>
    <w:rsid w:val="00D13099"/>
    <w:rsid w:val="00D130CC"/>
    <w:rsid w:val="00D13180"/>
    <w:rsid w:val="00D1341F"/>
    <w:rsid w:val="00D13719"/>
    <w:rsid w:val="00D1374F"/>
    <w:rsid w:val="00D13948"/>
    <w:rsid w:val="00D13978"/>
    <w:rsid w:val="00D13A37"/>
    <w:rsid w:val="00D13A7B"/>
    <w:rsid w:val="00D13BC0"/>
    <w:rsid w:val="00D13BC1"/>
    <w:rsid w:val="00D13E7A"/>
    <w:rsid w:val="00D13E8E"/>
    <w:rsid w:val="00D1405C"/>
    <w:rsid w:val="00D140F4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F8"/>
    <w:rsid w:val="00D15A69"/>
    <w:rsid w:val="00D15C7F"/>
    <w:rsid w:val="00D15DFF"/>
    <w:rsid w:val="00D15EA2"/>
    <w:rsid w:val="00D1643A"/>
    <w:rsid w:val="00D1661A"/>
    <w:rsid w:val="00D16651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6D3"/>
    <w:rsid w:val="00D17886"/>
    <w:rsid w:val="00D17B7C"/>
    <w:rsid w:val="00D17B96"/>
    <w:rsid w:val="00D17EFA"/>
    <w:rsid w:val="00D2001F"/>
    <w:rsid w:val="00D20451"/>
    <w:rsid w:val="00D2094E"/>
    <w:rsid w:val="00D20C91"/>
    <w:rsid w:val="00D20CC1"/>
    <w:rsid w:val="00D20DD0"/>
    <w:rsid w:val="00D210BD"/>
    <w:rsid w:val="00D2113B"/>
    <w:rsid w:val="00D211C4"/>
    <w:rsid w:val="00D21339"/>
    <w:rsid w:val="00D2134A"/>
    <w:rsid w:val="00D213DB"/>
    <w:rsid w:val="00D214E8"/>
    <w:rsid w:val="00D2164D"/>
    <w:rsid w:val="00D217A9"/>
    <w:rsid w:val="00D21957"/>
    <w:rsid w:val="00D220A5"/>
    <w:rsid w:val="00D222E9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37"/>
    <w:rsid w:val="00D23441"/>
    <w:rsid w:val="00D235F3"/>
    <w:rsid w:val="00D238E0"/>
    <w:rsid w:val="00D2414D"/>
    <w:rsid w:val="00D244CB"/>
    <w:rsid w:val="00D2458D"/>
    <w:rsid w:val="00D24A11"/>
    <w:rsid w:val="00D24D9D"/>
    <w:rsid w:val="00D24FCD"/>
    <w:rsid w:val="00D24FDF"/>
    <w:rsid w:val="00D2529A"/>
    <w:rsid w:val="00D25393"/>
    <w:rsid w:val="00D253E3"/>
    <w:rsid w:val="00D254E9"/>
    <w:rsid w:val="00D25811"/>
    <w:rsid w:val="00D259AA"/>
    <w:rsid w:val="00D25A6F"/>
    <w:rsid w:val="00D25DA2"/>
    <w:rsid w:val="00D2618D"/>
    <w:rsid w:val="00D2619B"/>
    <w:rsid w:val="00D262BD"/>
    <w:rsid w:val="00D263C1"/>
    <w:rsid w:val="00D2642B"/>
    <w:rsid w:val="00D264B5"/>
    <w:rsid w:val="00D265B3"/>
    <w:rsid w:val="00D2691D"/>
    <w:rsid w:val="00D26B96"/>
    <w:rsid w:val="00D26CF6"/>
    <w:rsid w:val="00D26EC1"/>
    <w:rsid w:val="00D270F7"/>
    <w:rsid w:val="00D27334"/>
    <w:rsid w:val="00D27957"/>
    <w:rsid w:val="00D279A6"/>
    <w:rsid w:val="00D27AD2"/>
    <w:rsid w:val="00D27AE0"/>
    <w:rsid w:val="00D27F11"/>
    <w:rsid w:val="00D27FAA"/>
    <w:rsid w:val="00D3011B"/>
    <w:rsid w:val="00D303FE"/>
    <w:rsid w:val="00D304C8"/>
    <w:rsid w:val="00D3070C"/>
    <w:rsid w:val="00D30952"/>
    <w:rsid w:val="00D3098D"/>
    <w:rsid w:val="00D30B8F"/>
    <w:rsid w:val="00D30BA8"/>
    <w:rsid w:val="00D30FEB"/>
    <w:rsid w:val="00D310ED"/>
    <w:rsid w:val="00D31F04"/>
    <w:rsid w:val="00D32019"/>
    <w:rsid w:val="00D32101"/>
    <w:rsid w:val="00D321F5"/>
    <w:rsid w:val="00D3236E"/>
    <w:rsid w:val="00D3247C"/>
    <w:rsid w:val="00D32702"/>
    <w:rsid w:val="00D3277D"/>
    <w:rsid w:val="00D329B6"/>
    <w:rsid w:val="00D32A4E"/>
    <w:rsid w:val="00D32AB2"/>
    <w:rsid w:val="00D32C2A"/>
    <w:rsid w:val="00D32EE0"/>
    <w:rsid w:val="00D32EFC"/>
    <w:rsid w:val="00D32F3E"/>
    <w:rsid w:val="00D33050"/>
    <w:rsid w:val="00D3315C"/>
    <w:rsid w:val="00D33524"/>
    <w:rsid w:val="00D33736"/>
    <w:rsid w:val="00D33AA2"/>
    <w:rsid w:val="00D33AAE"/>
    <w:rsid w:val="00D33BA7"/>
    <w:rsid w:val="00D33C80"/>
    <w:rsid w:val="00D33EF0"/>
    <w:rsid w:val="00D33F47"/>
    <w:rsid w:val="00D34257"/>
    <w:rsid w:val="00D3430C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56E"/>
    <w:rsid w:val="00D355A4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C5"/>
    <w:rsid w:val="00D372AB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4D4"/>
    <w:rsid w:val="00D4056C"/>
    <w:rsid w:val="00D40668"/>
    <w:rsid w:val="00D4077D"/>
    <w:rsid w:val="00D40938"/>
    <w:rsid w:val="00D40E37"/>
    <w:rsid w:val="00D40E84"/>
    <w:rsid w:val="00D410C3"/>
    <w:rsid w:val="00D4113C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184"/>
    <w:rsid w:val="00D423C4"/>
    <w:rsid w:val="00D42419"/>
    <w:rsid w:val="00D425D2"/>
    <w:rsid w:val="00D4262F"/>
    <w:rsid w:val="00D42816"/>
    <w:rsid w:val="00D4296B"/>
    <w:rsid w:val="00D429D3"/>
    <w:rsid w:val="00D42E01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981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255"/>
    <w:rsid w:val="00D45258"/>
    <w:rsid w:val="00D45469"/>
    <w:rsid w:val="00D45521"/>
    <w:rsid w:val="00D456F6"/>
    <w:rsid w:val="00D456F8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6D3C"/>
    <w:rsid w:val="00D46F3C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9FD"/>
    <w:rsid w:val="00D50A28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2D00"/>
    <w:rsid w:val="00D53001"/>
    <w:rsid w:val="00D5308F"/>
    <w:rsid w:val="00D530B5"/>
    <w:rsid w:val="00D53368"/>
    <w:rsid w:val="00D53C74"/>
    <w:rsid w:val="00D53DAC"/>
    <w:rsid w:val="00D53E70"/>
    <w:rsid w:val="00D540E2"/>
    <w:rsid w:val="00D545A5"/>
    <w:rsid w:val="00D54724"/>
    <w:rsid w:val="00D54A10"/>
    <w:rsid w:val="00D54A71"/>
    <w:rsid w:val="00D54C53"/>
    <w:rsid w:val="00D551DF"/>
    <w:rsid w:val="00D55351"/>
    <w:rsid w:val="00D55400"/>
    <w:rsid w:val="00D554D9"/>
    <w:rsid w:val="00D5584B"/>
    <w:rsid w:val="00D55A37"/>
    <w:rsid w:val="00D55C65"/>
    <w:rsid w:val="00D55F47"/>
    <w:rsid w:val="00D561A0"/>
    <w:rsid w:val="00D561B6"/>
    <w:rsid w:val="00D565D9"/>
    <w:rsid w:val="00D5666D"/>
    <w:rsid w:val="00D56707"/>
    <w:rsid w:val="00D56740"/>
    <w:rsid w:val="00D56A2A"/>
    <w:rsid w:val="00D56BD0"/>
    <w:rsid w:val="00D56C72"/>
    <w:rsid w:val="00D56D53"/>
    <w:rsid w:val="00D56F31"/>
    <w:rsid w:val="00D56F49"/>
    <w:rsid w:val="00D573FF"/>
    <w:rsid w:val="00D57518"/>
    <w:rsid w:val="00D577AF"/>
    <w:rsid w:val="00D57B7D"/>
    <w:rsid w:val="00D57C79"/>
    <w:rsid w:val="00D57F4A"/>
    <w:rsid w:val="00D57F6D"/>
    <w:rsid w:val="00D57F7E"/>
    <w:rsid w:val="00D6008A"/>
    <w:rsid w:val="00D60185"/>
    <w:rsid w:val="00D602D8"/>
    <w:rsid w:val="00D603FA"/>
    <w:rsid w:val="00D604EF"/>
    <w:rsid w:val="00D60617"/>
    <w:rsid w:val="00D608EB"/>
    <w:rsid w:val="00D60EA8"/>
    <w:rsid w:val="00D610DB"/>
    <w:rsid w:val="00D61117"/>
    <w:rsid w:val="00D61366"/>
    <w:rsid w:val="00D6147A"/>
    <w:rsid w:val="00D616C0"/>
    <w:rsid w:val="00D618A9"/>
    <w:rsid w:val="00D61E8E"/>
    <w:rsid w:val="00D620A8"/>
    <w:rsid w:val="00D62142"/>
    <w:rsid w:val="00D622FD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D1F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C18"/>
    <w:rsid w:val="00D65CAA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AE0"/>
    <w:rsid w:val="00D66E3E"/>
    <w:rsid w:val="00D66ED7"/>
    <w:rsid w:val="00D6705B"/>
    <w:rsid w:val="00D67073"/>
    <w:rsid w:val="00D6716E"/>
    <w:rsid w:val="00D671DD"/>
    <w:rsid w:val="00D67286"/>
    <w:rsid w:val="00D672B4"/>
    <w:rsid w:val="00D673A1"/>
    <w:rsid w:val="00D6746B"/>
    <w:rsid w:val="00D675A4"/>
    <w:rsid w:val="00D67811"/>
    <w:rsid w:val="00D6791B"/>
    <w:rsid w:val="00D67A90"/>
    <w:rsid w:val="00D67D46"/>
    <w:rsid w:val="00D67E41"/>
    <w:rsid w:val="00D67ED1"/>
    <w:rsid w:val="00D70063"/>
    <w:rsid w:val="00D700EC"/>
    <w:rsid w:val="00D7012C"/>
    <w:rsid w:val="00D702B7"/>
    <w:rsid w:val="00D702C9"/>
    <w:rsid w:val="00D702D2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063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582"/>
    <w:rsid w:val="00D74B42"/>
    <w:rsid w:val="00D74D6D"/>
    <w:rsid w:val="00D74DE8"/>
    <w:rsid w:val="00D74E4E"/>
    <w:rsid w:val="00D74EDB"/>
    <w:rsid w:val="00D7506F"/>
    <w:rsid w:val="00D750EF"/>
    <w:rsid w:val="00D751E4"/>
    <w:rsid w:val="00D7552B"/>
    <w:rsid w:val="00D757A2"/>
    <w:rsid w:val="00D7581A"/>
    <w:rsid w:val="00D75AFB"/>
    <w:rsid w:val="00D75B84"/>
    <w:rsid w:val="00D75CD7"/>
    <w:rsid w:val="00D75D7C"/>
    <w:rsid w:val="00D75E85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56"/>
    <w:rsid w:val="00D76B64"/>
    <w:rsid w:val="00D76CB7"/>
    <w:rsid w:val="00D76D18"/>
    <w:rsid w:val="00D76E64"/>
    <w:rsid w:val="00D76E94"/>
    <w:rsid w:val="00D77024"/>
    <w:rsid w:val="00D771F1"/>
    <w:rsid w:val="00D772FD"/>
    <w:rsid w:val="00D77437"/>
    <w:rsid w:val="00D7752E"/>
    <w:rsid w:val="00D7764F"/>
    <w:rsid w:val="00D77719"/>
    <w:rsid w:val="00D7771B"/>
    <w:rsid w:val="00D77758"/>
    <w:rsid w:val="00D777AB"/>
    <w:rsid w:val="00D7780A"/>
    <w:rsid w:val="00D779CE"/>
    <w:rsid w:val="00D77A13"/>
    <w:rsid w:val="00D77B12"/>
    <w:rsid w:val="00D77C30"/>
    <w:rsid w:val="00D77D14"/>
    <w:rsid w:val="00D77E29"/>
    <w:rsid w:val="00D77ED6"/>
    <w:rsid w:val="00D77F26"/>
    <w:rsid w:val="00D77F71"/>
    <w:rsid w:val="00D802BA"/>
    <w:rsid w:val="00D805FF"/>
    <w:rsid w:val="00D80987"/>
    <w:rsid w:val="00D80C23"/>
    <w:rsid w:val="00D80D7A"/>
    <w:rsid w:val="00D80D8D"/>
    <w:rsid w:val="00D811F3"/>
    <w:rsid w:val="00D817E0"/>
    <w:rsid w:val="00D8196A"/>
    <w:rsid w:val="00D81B85"/>
    <w:rsid w:val="00D81E4C"/>
    <w:rsid w:val="00D81FE3"/>
    <w:rsid w:val="00D8204D"/>
    <w:rsid w:val="00D82133"/>
    <w:rsid w:val="00D8218F"/>
    <w:rsid w:val="00D821D4"/>
    <w:rsid w:val="00D821F6"/>
    <w:rsid w:val="00D82243"/>
    <w:rsid w:val="00D82397"/>
    <w:rsid w:val="00D82435"/>
    <w:rsid w:val="00D826CB"/>
    <w:rsid w:val="00D8272E"/>
    <w:rsid w:val="00D82DBA"/>
    <w:rsid w:val="00D82F88"/>
    <w:rsid w:val="00D8320D"/>
    <w:rsid w:val="00D8335D"/>
    <w:rsid w:val="00D834B0"/>
    <w:rsid w:val="00D83666"/>
    <w:rsid w:val="00D83785"/>
    <w:rsid w:val="00D8399B"/>
    <w:rsid w:val="00D839A3"/>
    <w:rsid w:val="00D83C73"/>
    <w:rsid w:val="00D83D03"/>
    <w:rsid w:val="00D83E14"/>
    <w:rsid w:val="00D83EE3"/>
    <w:rsid w:val="00D83F57"/>
    <w:rsid w:val="00D842F2"/>
    <w:rsid w:val="00D84754"/>
    <w:rsid w:val="00D84927"/>
    <w:rsid w:val="00D84950"/>
    <w:rsid w:val="00D84BF9"/>
    <w:rsid w:val="00D84C7B"/>
    <w:rsid w:val="00D84E29"/>
    <w:rsid w:val="00D84E72"/>
    <w:rsid w:val="00D852AF"/>
    <w:rsid w:val="00D852E3"/>
    <w:rsid w:val="00D853DB"/>
    <w:rsid w:val="00D8560B"/>
    <w:rsid w:val="00D859AF"/>
    <w:rsid w:val="00D85A16"/>
    <w:rsid w:val="00D85A80"/>
    <w:rsid w:val="00D85A8B"/>
    <w:rsid w:val="00D85DED"/>
    <w:rsid w:val="00D85E24"/>
    <w:rsid w:val="00D8614D"/>
    <w:rsid w:val="00D86235"/>
    <w:rsid w:val="00D8650C"/>
    <w:rsid w:val="00D86662"/>
    <w:rsid w:val="00D8688C"/>
    <w:rsid w:val="00D868EF"/>
    <w:rsid w:val="00D8694D"/>
    <w:rsid w:val="00D86D34"/>
    <w:rsid w:val="00D86D72"/>
    <w:rsid w:val="00D86DCC"/>
    <w:rsid w:val="00D871EE"/>
    <w:rsid w:val="00D872E9"/>
    <w:rsid w:val="00D87469"/>
    <w:rsid w:val="00D8769D"/>
    <w:rsid w:val="00D87AE0"/>
    <w:rsid w:val="00D87C82"/>
    <w:rsid w:val="00D87D97"/>
    <w:rsid w:val="00D87F20"/>
    <w:rsid w:val="00D90001"/>
    <w:rsid w:val="00D90106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0DE3"/>
    <w:rsid w:val="00D910D0"/>
    <w:rsid w:val="00D911EA"/>
    <w:rsid w:val="00D91231"/>
    <w:rsid w:val="00D91418"/>
    <w:rsid w:val="00D9155E"/>
    <w:rsid w:val="00D91651"/>
    <w:rsid w:val="00D91747"/>
    <w:rsid w:val="00D917A5"/>
    <w:rsid w:val="00D917FA"/>
    <w:rsid w:val="00D918B2"/>
    <w:rsid w:val="00D929F3"/>
    <w:rsid w:val="00D92AFE"/>
    <w:rsid w:val="00D92B38"/>
    <w:rsid w:val="00D92FA0"/>
    <w:rsid w:val="00D92FE7"/>
    <w:rsid w:val="00D93072"/>
    <w:rsid w:val="00D93145"/>
    <w:rsid w:val="00D931A7"/>
    <w:rsid w:val="00D93254"/>
    <w:rsid w:val="00D932DB"/>
    <w:rsid w:val="00D9358E"/>
    <w:rsid w:val="00D935E8"/>
    <w:rsid w:val="00D9368E"/>
    <w:rsid w:val="00D936B8"/>
    <w:rsid w:val="00D939F3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D62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940"/>
    <w:rsid w:val="00D95A89"/>
    <w:rsid w:val="00D95B24"/>
    <w:rsid w:val="00D95CCC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7079"/>
    <w:rsid w:val="00D9728B"/>
    <w:rsid w:val="00D972FA"/>
    <w:rsid w:val="00D976A6"/>
    <w:rsid w:val="00D976DF"/>
    <w:rsid w:val="00D979A6"/>
    <w:rsid w:val="00D97A2B"/>
    <w:rsid w:val="00D97CA4"/>
    <w:rsid w:val="00D97CD4"/>
    <w:rsid w:val="00D97CDB"/>
    <w:rsid w:val="00D97D81"/>
    <w:rsid w:val="00D97DD3"/>
    <w:rsid w:val="00D97FB1"/>
    <w:rsid w:val="00DA00F9"/>
    <w:rsid w:val="00DA0162"/>
    <w:rsid w:val="00DA02DF"/>
    <w:rsid w:val="00DA0436"/>
    <w:rsid w:val="00DA0B6E"/>
    <w:rsid w:val="00DA107B"/>
    <w:rsid w:val="00DA10AF"/>
    <w:rsid w:val="00DA10CE"/>
    <w:rsid w:val="00DA10DF"/>
    <w:rsid w:val="00DA1279"/>
    <w:rsid w:val="00DA137C"/>
    <w:rsid w:val="00DA13CB"/>
    <w:rsid w:val="00DA15D0"/>
    <w:rsid w:val="00DA19AA"/>
    <w:rsid w:val="00DA1A80"/>
    <w:rsid w:val="00DA1C7A"/>
    <w:rsid w:val="00DA1C86"/>
    <w:rsid w:val="00DA1DA5"/>
    <w:rsid w:val="00DA20D3"/>
    <w:rsid w:val="00DA2488"/>
    <w:rsid w:val="00DA249D"/>
    <w:rsid w:val="00DA2883"/>
    <w:rsid w:val="00DA2924"/>
    <w:rsid w:val="00DA2946"/>
    <w:rsid w:val="00DA2B98"/>
    <w:rsid w:val="00DA2C38"/>
    <w:rsid w:val="00DA3042"/>
    <w:rsid w:val="00DA33A1"/>
    <w:rsid w:val="00DA34B7"/>
    <w:rsid w:val="00DA36F4"/>
    <w:rsid w:val="00DA3742"/>
    <w:rsid w:val="00DA3949"/>
    <w:rsid w:val="00DA3975"/>
    <w:rsid w:val="00DA3C27"/>
    <w:rsid w:val="00DA3CF0"/>
    <w:rsid w:val="00DA3DEE"/>
    <w:rsid w:val="00DA3F5F"/>
    <w:rsid w:val="00DA3F66"/>
    <w:rsid w:val="00DA4465"/>
    <w:rsid w:val="00DA44EE"/>
    <w:rsid w:val="00DA46D4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4A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A2D"/>
    <w:rsid w:val="00DA7BB7"/>
    <w:rsid w:val="00DA7D3B"/>
    <w:rsid w:val="00DA7E20"/>
    <w:rsid w:val="00DA7E92"/>
    <w:rsid w:val="00DA7EB3"/>
    <w:rsid w:val="00DA7ECC"/>
    <w:rsid w:val="00DB0112"/>
    <w:rsid w:val="00DB0166"/>
    <w:rsid w:val="00DB0333"/>
    <w:rsid w:val="00DB058E"/>
    <w:rsid w:val="00DB0595"/>
    <w:rsid w:val="00DB0601"/>
    <w:rsid w:val="00DB06CF"/>
    <w:rsid w:val="00DB06D2"/>
    <w:rsid w:val="00DB0803"/>
    <w:rsid w:val="00DB0894"/>
    <w:rsid w:val="00DB08B7"/>
    <w:rsid w:val="00DB0D91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1FCA"/>
    <w:rsid w:val="00DB2207"/>
    <w:rsid w:val="00DB252B"/>
    <w:rsid w:val="00DB253D"/>
    <w:rsid w:val="00DB2644"/>
    <w:rsid w:val="00DB2863"/>
    <w:rsid w:val="00DB2A5E"/>
    <w:rsid w:val="00DB2BC7"/>
    <w:rsid w:val="00DB2E05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4F9C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06D"/>
    <w:rsid w:val="00DB629C"/>
    <w:rsid w:val="00DB632C"/>
    <w:rsid w:val="00DB6331"/>
    <w:rsid w:val="00DB64E9"/>
    <w:rsid w:val="00DB6603"/>
    <w:rsid w:val="00DB695B"/>
    <w:rsid w:val="00DB6AFE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1B5"/>
    <w:rsid w:val="00DC0298"/>
    <w:rsid w:val="00DC04CE"/>
    <w:rsid w:val="00DC06F1"/>
    <w:rsid w:val="00DC08D6"/>
    <w:rsid w:val="00DC0BA8"/>
    <w:rsid w:val="00DC0BF4"/>
    <w:rsid w:val="00DC0DC5"/>
    <w:rsid w:val="00DC0DFD"/>
    <w:rsid w:val="00DC1096"/>
    <w:rsid w:val="00DC1099"/>
    <w:rsid w:val="00DC113D"/>
    <w:rsid w:val="00DC1182"/>
    <w:rsid w:val="00DC13F2"/>
    <w:rsid w:val="00DC166D"/>
    <w:rsid w:val="00DC1A45"/>
    <w:rsid w:val="00DC1B8D"/>
    <w:rsid w:val="00DC1BEF"/>
    <w:rsid w:val="00DC1C16"/>
    <w:rsid w:val="00DC1E78"/>
    <w:rsid w:val="00DC1F6C"/>
    <w:rsid w:val="00DC205A"/>
    <w:rsid w:val="00DC23CC"/>
    <w:rsid w:val="00DC25CE"/>
    <w:rsid w:val="00DC26D5"/>
    <w:rsid w:val="00DC278B"/>
    <w:rsid w:val="00DC28C9"/>
    <w:rsid w:val="00DC294C"/>
    <w:rsid w:val="00DC29B8"/>
    <w:rsid w:val="00DC2CCA"/>
    <w:rsid w:val="00DC31FF"/>
    <w:rsid w:val="00DC328D"/>
    <w:rsid w:val="00DC3474"/>
    <w:rsid w:val="00DC35C6"/>
    <w:rsid w:val="00DC3817"/>
    <w:rsid w:val="00DC3DAC"/>
    <w:rsid w:val="00DC3FFD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2C"/>
    <w:rsid w:val="00DC51C8"/>
    <w:rsid w:val="00DC53ED"/>
    <w:rsid w:val="00DC5580"/>
    <w:rsid w:val="00DC59A0"/>
    <w:rsid w:val="00DC5CAF"/>
    <w:rsid w:val="00DC5D34"/>
    <w:rsid w:val="00DC5EF6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E9"/>
    <w:rsid w:val="00DC78FF"/>
    <w:rsid w:val="00DC790F"/>
    <w:rsid w:val="00DC791B"/>
    <w:rsid w:val="00DC7B50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BF8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2FF6"/>
    <w:rsid w:val="00DD36A0"/>
    <w:rsid w:val="00DD386E"/>
    <w:rsid w:val="00DD392E"/>
    <w:rsid w:val="00DD3A5A"/>
    <w:rsid w:val="00DD3EAA"/>
    <w:rsid w:val="00DD4006"/>
    <w:rsid w:val="00DD4163"/>
    <w:rsid w:val="00DD41D6"/>
    <w:rsid w:val="00DD42DF"/>
    <w:rsid w:val="00DD44A5"/>
    <w:rsid w:val="00DD44FD"/>
    <w:rsid w:val="00DD4E1D"/>
    <w:rsid w:val="00DD505D"/>
    <w:rsid w:val="00DD51C5"/>
    <w:rsid w:val="00DD54A4"/>
    <w:rsid w:val="00DD555D"/>
    <w:rsid w:val="00DD566B"/>
    <w:rsid w:val="00DD5694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02E"/>
    <w:rsid w:val="00DD7420"/>
    <w:rsid w:val="00DD76BA"/>
    <w:rsid w:val="00DD7CDA"/>
    <w:rsid w:val="00DD7DE0"/>
    <w:rsid w:val="00DD7DE5"/>
    <w:rsid w:val="00DD7F8B"/>
    <w:rsid w:val="00DE008A"/>
    <w:rsid w:val="00DE00EC"/>
    <w:rsid w:val="00DE01DB"/>
    <w:rsid w:val="00DE0230"/>
    <w:rsid w:val="00DE061A"/>
    <w:rsid w:val="00DE06A0"/>
    <w:rsid w:val="00DE0969"/>
    <w:rsid w:val="00DE0BD7"/>
    <w:rsid w:val="00DE0C3F"/>
    <w:rsid w:val="00DE0CCE"/>
    <w:rsid w:val="00DE0EE3"/>
    <w:rsid w:val="00DE0FFA"/>
    <w:rsid w:val="00DE1216"/>
    <w:rsid w:val="00DE12A2"/>
    <w:rsid w:val="00DE13C9"/>
    <w:rsid w:val="00DE14E7"/>
    <w:rsid w:val="00DE1511"/>
    <w:rsid w:val="00DE1703"/>
    <w:rsid w:val="00DE1AF9"/>
    <w:rsid w:val="00DE1DB0"/>
    <w:rsid w:val="00DE1E2C"/>
    <w:rsid w:val="00DE1E6D"/>
    <w:rsid w:val="00DE1F34"/>
    <w:rsid w:val="00DE1FB9"/>
    <w:rsid w:val="00DE22D7"/>
    <w:rsid w:val="00DE2325"/>
    <w:rsid w:val="00DE2363"/>
    <w:rsid w:val="00DE23BE"/>
    <w:rsid w:val="00DE240E"/>
    <w:rsid w:val="00DE259B"/>
    <w:rsid w:val="00DE2792"/>
    <w:rsid w:val="00DE2863"/>
    <w:rsid w:val="00DE28E2"/>
    <w:rsid w:val="00DE2922"/>
    <w:rsid w:val="00DE297C"/>
    <w:rsid w:val="00DE2F3F"/>
    <w:rsid w:val="00DE30CE"/>
    <w:rsid w:val="00DE3605"/>
    <w:rsid w:val="00DE364F"/>
    <w:rsid w:val="00DE3FED"/>
    <w:rsid w:val="00DE4505"/>
    <w:rsid w:val="00DE4666"/>
    <w:rsid w:val="00DE47C3"/>
    <w:rsid w:val="00DE4B1E"/>
    <w:rsid w:val="00DE4BB7"/>
    <w:rsid w:val="00DE4BDA"/>
    <w:rsid w:val="00DE4BF9"/>
    <w:rsid w:val="00DE4CB1"/>
    <w:rsid w:val="00DE4FCB"/>
    <w:rsid w:val="00DE5003"/>
    <w:rsid w:val="00DE50AC"/>
    <w:rsid w:val="00DE5298"/>
    <w:rsid w:val="00DE537D"/>
    <w:rsid w:val="00DE5511"/>
    <w:rsid w:val="00DE575B"/>
    <w:rsid w:val="00DE57CC"/>
    <w:rsid w:val="00DE5985"/>
    <w:rsid w:val="00DE5A64"/>
    <w:rsid w:val="00DE5AB6"/>
    <w:rsid w:val="00DE5C65"/>
    <w:rsid w:val="00DE5CCA"/>
    <w:rsid w:val="00DE5FAC"/>
    <w:rsid w:val="00DE603C"/>
    <w:rsid w:val="00DE647E"/>
    <w:rsid w:val="00DE64D7"/>
    <w:rsid w:val="00DE6513"/>
    <w:rsid w:val="00DE653A"/>
    <w:rsid w:val="00DE6688"/>
    <w:rsid w:val="00DE67EC"/>
    <w:rsid w:val="00DE693E"/>
    <w:rsid w:val="00DE6A05"/>
    <w:rsid w:val="00DE6A2D"/>
    <w:rsid w:val="00DE6CA6"/>
    <w:rsid w:val="00DE70F1"/>
    <w:rsid w:val="00DE75F2"/>
    <w:rsid w:val="00DE7A3C"/>
    <w:rsid w:val="00DE7B5A"/>
    <w:rsid w:val="00DE7B93"/>
    <w:rsid w:val="00DE7D16"/>
    <w:rsid w:val="00DE7EFA"/>
    <w:rsid w:val="00DE7F42"/>
    <w:rsid w:val="00DE7FFE"/>
    <w:rsid w:val="00DF0300"/>
    <w:rsid w:val="00DF06B8"/>
    <w:rsid w:val="00DF0959"/>
    <w:rsid w:val="00DF0962"/>
    <w:rsid w:val="00DF0D3E"/>
    <w:rsid w:val="00DF0DB6"/>
    <w:rsid w:val="00DF10A4"/>
    <w:rsid w:val="00DF10DE"/>
    <w:rsid w:val="00DF12E4"/>
    <w:rsid w:val="00DF16AF"/>
    <w:rsid w:val="00DF1845"/>
    <w:rsid w:val="00DF197E"/>
    <w:rsid w:val="00DF1A3F"/>
    <w:rsid w:val="00DF1A64"/>
    <w:rsid w:val="00DF1D15"/>
    <w:rsid w:val="00DF1F30"/>
    <w:rsid w:val="00DF1F56"/>
    <w:rsid w:val="00DF1FEF"/>
    <w:rsid w:val="00DF2324"/>
    <w:rsid w:val="00DF235A"/>
    <w:rsid w:val="00DF2505"/>
    <w:rsid w:val="00DF2A2D"/>
    <w:rsid w:val="00DF2A77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1A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DBC"/>
    <w:rsid w:val="00DF5F4A"/>
    <w:rsid w:val="00DF605B"/>
    <w:rsid w:val="00DF616B"/>
    <w:rsid w:val="00DF631C"/>
    <w:rsid w:val="00DF659F"/>
    <w:rsid w:val="00DF6B95"/>
    <w:rsid w:val="00DF6BAB"/>
    <w:rsid w:val="00DF6CDA"/>
    <w:rsid w:val="00DF6D6A"/>
    <w:rsid w:val="00DF6DA8"/>
    <w:rsid w:val="00DF6FE0"/>
    <w:rsid w:val="00DF704A"/>
    <w:rsid w:val="00DF70E4"/>
    <w:rsid w:val="00DF7146"/>
    <w:rsid w:val="00DF7421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4D0"/>
    <w:rsid w:val="00E007A6"/>
    <w:rsid w:val="00E00B41"/>
    <w:rsid w:val="00E0107E"/>
    <w:rsid w:val="00E011C5"/>
    <w:rsid w:val="00E01221"/>
    <w:rsid w:val="00E01261"/>
    <w:rsid w:val="00E013BF"/>
    <w:rsid w:val="00E01427"/>
    <w:rsid w:val="00E014FC"/>
    <w:rsid w:val="00E01698"/>
    <w:rsid w:val="00E016AA"/>
    <w:rsid w:val="00E0185F"/>
    <w:rsid w:val="00E01FE2"/>
    <w:rsid w:val="00E0205C"/>
    <w:rsid w:val="00E021B3"/>
    <w:rsid w:val="00E02262"/>
    <w:rsid w:val="00E02371"/>
    <w:rsid w:val="00E026C9"/>
    <w:rsid w:val="00E02750"/>
    <w:rsid w:val="00E0295E"/>
    <w:rsid w:val="00E029B8"/>
    <w:rsid w:val="00E029D3"/>
    <w:rsid w:val="00E02BFE"/>
    <w:rsid w:val="00E02D43"/>
    <w:rsid w:val="00E031E7"/>
    <w:rsid w:val="00E033DE"/>
    <w:rsid w:val="00E03903"/>
    <w:rsid w:val="00E03981"/>
    <w:rsid w:val="00E03C6A"/>
    <w:rsid w:val="00E03D63"/>
    <w:rsid w:val="00E03DAA"/>
    <w:rsid w:val="00E03EB9"/>
    <w:rsid w:val="00E0409E"/>
    <w:rsid w:val="00E04162"/>
    <w:rsid w:val="00E0427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37"/>
    <w:rsid w:val="00E056C4"/>
    <w:rsid w:val="00E05AF0"/>
    <w:rsid w:val="00E05B89"/>
    <w:rsid w:val="00E05EE9"/>
    <w:rsid w:val="00E06048"/>
    <w:rsid w:val="00E060EB"/>
    <w:rsid w:val="00E06207"/>
    <w:rsid w:val="00E06535"/>
    <w:rsid w:val="00E065DC"/>
    <w:rsid w:val="00E06638"/>
    <w:rsid w:val="00E0669B"/>
    <w:rsid w:val="00E06720"/>
    <w:rsid w:val="00E0688F"/>
    <w:rsid w:val="00E06AA8"/>
    <w:rsid w:val="00E06F4D"/>
    <w:rsid w:val="00E06F5E"/>
    <w:rsid w:val="00E06F63"/>
    <w:rsid w:val="00E07188"/>
    <w:rsid w:val="00E07643"/>
    <w:rsid w:val="00E0778F"/>
    <w:rsid w:val="00E077DC"/>
    <w:rsid w:val="00E078D9"/>
    <w:rsid w:val="00E07C7A"/>
    <w:rsid w:val="00E07D83"/>
    <w:rsid w:val="00E07E3C"/>
    <w:rsid w:val="00E07FDB"/>
    <w:rsid w:val="00E10120"/>
    <w:rsid w:val="00E1027A"/>
    <w:rsid w:val="00E103F8"/>
    <w:rsid w:val="00E108A6"/>
    <w:rsid w:val="00E1099D"/>
    <w:rsid w:val="00E10AFB"/>
    <w:rsid w:val="00E10BFE"/>
    <w:rsid w:val="00E10DBB"/>
    <w:rsid w:val="00E1149A"/>
    <w:rsid w:val="00E114EF"/>
    <w:rsid w:val="00E11624"/>
    <w:rsid w:val="00E11676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2EA4"/>
    <w:rsid w:val="00E130A7"/>
    <w:rsid w:val="00E130CA"/>
    <w:rsid w:val="00E131C8"/>
    <w:rsid w:val="00E133A3"/>
    <w:rsid w:val="00E1352D"/>
    <w:rsid w:val="00E1396B"/>
    <w:rsid w:val="00E13A01"/>
    <w:rsid w:val="00E13DC4"/>
    <w:rsid w:val="00E14010"/>
    <w:rsid w:val="00E1470C"/>
    <w:rsid w:val="00E14766"/>
    <w:rsid w:val="00E147CC"/>
    <w:rsid w:val="00E14A3C"/>
    <w:rsid w:val="00E14ACE"/>
    <w:rsid w:val="00E14B6D"/>
    <w:rsid w:val="00E14BC4"/>
    <w:rsid w:val="00E14BEA"/>
    <w:rsid w:val="00E14F32"/>
    <w:rsid w:val="00E15092"/>
    <w:rsid w:val="00E151E8"/>
    <w:rsid w:val="00E155A9"/>
    <w:rsid w:val="00E1563C"/>
    <w:rsid w:val="00E1575D"/>
    <w:rsid w:val="00E15B0A"/>
    <w:rsid w:val="00E15D13"/>
    <w:rsid w:val="00E15DFA"/>
    <w:rsid w:val="00E15E61"/>
    <w:rsid w:val="00E162FF"/>
    <w:rsid w:val="00E16815"/>
    <w:rsid w:val="00E169E4"/>
    <w:rsid w:val="00E16A0A"/>
    <w:rsid w:val="00E16CB1"/>
    <w:rsid w:val="00E16D76"/>
    <w:rsid w:val="00E16DA9"/>
    <w:rsid w:val="00E16DE7"/>
    <w:rsid w:val="00E17139"/>
    <w:rsid w:val="00E1723B"/>
    <w:rsid w:val="00E1762F"/>
    <w:rsid w:val="00E178D4"/>
    <w:rsid w:val="00E17A5C"/>
    <w:rsid w:val="00E2008E"/>
    <w:rsid w:val="00E2042A"/>
    <w:rsid w:val="00E2058B"/>
    <w:rsid w:val="00E2067F"/>
    <w:rsid w:val="00E206AD"/>
    <w:rsid w:val="00E2074A"/>
    <w:rsid w:val="00E20785"/>
    <w:rsid w:val="00E20C3C"/>
    <w:rsid w:val="00E20CDB"/>
    <w:rsid w:val="00E20CF7"/>
    <w:rsid w:val="00E20EB1"/>
    <w:rsid w:val="00E20F90"/>
    <w:rsid w:val="00E21086"/>
    <w:rsid w:val="00E212C0"/>
    <w:rsid w:val="00E21CD8"/>
    <w:rsid w:val="00E21DCA"/>
    <w:rsid w:val="00E21DD1"/>
    <w:rsid w:val="00E21DFF"/>
    <w:rsid w:val="00E21EBC"/>
    <w:rsid w:val="00E21FD6"/>
    <w:rsid w:val="00E21FEC"/>
    <w:rsid w:val="00E221FD"/>
    <w:rsid w:val="00E222ED"/>
    <w:rsid w:val="00E223EF"/>
    <w:rsid w:val="00E2253C"/>
    <w:rsid w:val="00E225BD"/>
    <w:rsid w:val="00E227A3"/>
    <w:rsid w:val="00E2288C"/>
    <w:rsid w:val="00E22923"/>
    <w:rsid w:val="00E22B91"/>
    <w:rsid w:val="00E22C0C"/>
    <w:rsid w:val="00E22C32"/>
    <w:rsid w:val="00E22CAE"/>
    <w:rsid w:val="00E22E96"/>
    <w:rsid w:val="00E2310A"/>
    <w:rsid w:val="00E23199"/>
    <w:rsid w:val="00E232F7"/>
    <w:rsid w:val="00E234A7"/>
    <w:rsid w:val="00E234C9"/>
    <w:rsid w:val="00E23A65"/>
    <w:rsid w:val="00E23BA6"/>
    <w:rsid w:val="00E23CEE"/>
    <w:rsid w:val="00E23D43"/>
    <w:rsid w:val="00E23DD0"/>
    <w:rsid w:val="00E24051"/>
    <w:rsid w:val="00E24206"/>
    <w:rsid w:val="00E24365"/>
    <w:rsid w:val="00E2442D"/>
    <w:rsid w:val="00E24524"/>
    <w:rsid w:val="00E245AD"/>
    <w:rsid w:val="00E245BF"/>
    <w:rsid w:val="00E2462B"/>
    <w:rsid w:val="00E2462F"/>
    <w:rsid w:val="00E24699"/>
    <w:rsid w:val="00E247E7"/>
    <w:rsid w:val="00E24B69"/>
    <w:rsid w:val="00E24E7C"/>
    <w:rsid w:val="00E24FFB"/>
    <w:rsid w:val="00E25268"/>
    <w:rsid w:val="00E25855"/>
    <w:rsid w:val="00E258B0"/>
    <w:rsid w:val="00E2592E"/>
    <w:rsid w:val="00E259EA"/>
    <w:rsid w:val="00E25B08"/>
    <w:rsid w:val="00E25D41"/>
    <w:rsid w:val="00E25D79"/>
    <w:rsid w:val="00E25F5C"/>
    <w:rsid w:val="00E26250"/>
    <w:rsid w:val="00E26577"/>
    <w:rsid w:val="00E268DB"/>
    <w:rsid w:val="00E26CCA"/>
    <w:rsid w:val="00E2756D"/>
    <w:rsid w:val="00E2770D"/>
    <w:rsid w:val="00E277C7"/>
    <w:rsid w:val="00E277DF"/>
    <w:rsid w:val="00E2786C"/>
    <w:rsid w:val="00E27B27"/>
    <w:rsid w:val="00E27C32"/>
    <w:rsid w:val="00E27D12"/>
    <w:rsid w:val="00E27E04"/>
    <w:rsid w:val="00E27EDE"/>
    <w:rsid w:val="00E3031B"/>
    <w:rsid w:val="00E3070E"/>
    <w:rsid w:val="00E307F1"/>
    <w:rsid w:val="00E308AE"/>
    <w:rsid w:val="00E3094B"/>
    <w:rsid w:val="00E30A7E"/>
    <w:rsid w:val="00E30AD3"/>
    <w:rsid w:val="00E30C1F"/>
    <w:rsid w:val="00E30F72"/>
    <w:rsid w:val="00E310DF"/>
    <w:rsid w:val="00E3127E"/>
    <w:rsid w:val="00E31283"/>
    <w:rsid w:val="00E314D4"/>
    <w:rsid w:val="00E3166A"/>
    <w:rsid w:val="00E31865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6B"/>
    <w:rsid w:val="00E3269C"/>
    <w:rsid w:val="00E326E6"/>
    <w:rsid w:val="00E32D69"/>
    <w:rsid w:val="00E32F2A"/>
    <w:rsid w:val="00E32F41"/>
    <w:rsid w:val="00E330A2"/>
    <w:rsid w:val="00E33198"/>
    <w:rsid w:val="00E331D8"/>
    <w:rsid w:val="00E33414"/>
    <w:rsid w:val="00E33428"/>
    <w:rsid w:val="00E334CA"/>
    <w:rsid w:val="00E336C8"/>
    <w:rsid w:val="00E3387A"/>
    <w:rsid w:val="00E3398D"/>
    <w:rsid w:val="00E339E6"/>
    <w:rsid w:val="00E33A99"/>
    <w:rsid w:val="00E33D38"/>
    <w:rsid w:val="00E33EBC"/>
    <w:rsid w:val="00E3406D"/>
    <w:rsid w:val="00E340AA"/>
    <w:rsid w:val="00E34260"/>
    <w:rsid w:val="00E34440"/>
    <w:rsid w:val="00E3473F"/>
    <w:rsid w:val="00E348B4"/>
    <w:rsid w:val="00E34922"/>
    <w:rsid w:val="00E34BF1"/>
    <w:rsid w:val="00E34D00"/>
    <w:rsid w:val="00E34E88"/>
    <w:rsid w:val="00E3512A"/>
    <w:rsid w:val="00E354B9"/>
    <w:rsid w:val="00E354FA"/>
    <w:rsid w:val="00E3561B"/>
    <w:rsid w:val="00E356B5"/>
    <w:rsid w:val="00E35852"/>
    <w:rsid w:val="00E35AF0"/>
    <w:rsid w:val="00E35F67"/>
    <w:rsid w:val="00E361B9"/>
    <w:rsid w:val="00E3680B"/>
    <w:rsid w:val="00E368E2"/>
    <w:rsid w:val="00E36AAC"/>
    <w:rsid w:val="00E36F41"/>
    <w:rsid w:val="00E36F5E"/>
    <w:rsid w:val="00E372FF"/>
    <w:rsid w:val="00E37CB5"/>
    <w:rsid w:val="00E40632"/>
    <w:rsid w:val="00E406CA"/>
    <w:rsid w:val="00E408A2"/>
    <w:rsid w:val="00E408AE"/>
    <w:rsid w:val="00E40909"/>
    <w:rsid w:val="00E409B4"/>
    <w:rsid w:val="00E40A0B"/>
    <w:rsid w:val="00E40B9B"/>
    <w:rsid w:val="00E40D92"/>
    <w:rsid w:val="00E40DD0"/>
    <w:rsid w:val="00E40EDC"/>
    <w:rsid w:val="00E4130B"/>
    <w:rsid w:val="00E41342"/>
    <w:rsid w:val="00E41594"/>
    <w:rsid w:val="00E41599"/>
    <w:rsid w:val="00E417FC"/>
    <w:rsid w:val="00E41831"/>
    <w:rsid w:val="00E4187E"/>
    <w:rsid w:val="00E41B06"/>
    <w:rsid w:val="00E41BF8"/>
    <w:rsid w:val="00E41C35"/>
    <w:rsid w:val="00E41E09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3D15"/>
    <w:rsid w:val="00E44204"/>
    <w:rsid w:val="00E442AE"/>
    <w:rsid w:val="00E4430A"/>
    <w:rsid w:val="00E447BF"/>
    <w:rsid w:val="00E44BE5"/>
    <w:rsid w:val="00E44DDD"/>
    <w:rsid w:val="00E4536E"/>
    <w:rsid w:val="00E4539E"/>
    <w:rsid w:val="00E4543D"/>
    <w:rsid w:val="00E456C0"/>
    <w:rsid w:val="00E4572A"/>
    <w:rsid w:val="00E45935"/>
    <w:rsid w:val="00E45B43"/>
    <w:rsid w:val="00E45D80"/>
    <w:rsid w:val="00E46162"/>
    <w:rsid w:val="00E46346"/>
    <w:rsid w:val="00E46390"/>
    <w:rsid w:val="00E467F3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AEE"/>
    <w:rsid w:val="00E47C08"/>
    <w:rsid w:val="00E47CB8"/>
    <w:rsid w:val="00E47CCA"/>
    <w:rsid w:val="00E47D43"/>
    <w:rsid w:val="00E5014D"/>
    <w:rsid w:val="00E507AC"/>
    <w:rsid w:val="00E50D25"/>
    <w:rsid w:val="00E50D37"/>
    <w:rsid w:val="00E51134"/>
    <w:rsid w:val="00E512E0"/>
    <w:rsid w:val="00E51829"/>
    <w:rsid w:val="00E51965"/>
    <w:rsid w:val="00E51AA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B8C"/>
    <w:rsid w:val="00E52C25"/>
    <w:rsid w:val="00E52C2A"/>
    <w:rsid w:val="00E52D9B"/>
    <w:rsid w:val="00E52DDC"/>
    <w:rsid w:val="00E537A8"/>
    <w:rsid w:val="00E53874"/>
    <w:rsid w:val="00E538D1"/>
    <w:rsid w:val="00E538F7"/>
    <w:rsid w:val="00E5390F"/>
    <w:rsid w:val="00E539D8"/>
    <w:rsid w:val="00E53F00"/>
    <w:rsid w:val="00E53F8E"/>
    <w:rsid w:val="00E54027"/>
    <w:rsid w:val="00E5411E"/>
    <w:rsid w:val="00E541D5"/>
    <w:rsid w:val="00E54236"/>
    <w:rsid w:val="00E54497"/>
    <w:rsid w:val="00E5478A"/>
    <w:rsid w:val="00E5480E"/>
    <w:rsid w:val="00E54AAF"/>
    <w:rsid w:val="00E54B1D"/>
    <w:rsid w:val="00E54FAC"/>
    <w:rsid w:val="00E55118"/>
    <w:rsid w:val="00E552A0"/>
    <w:rsid w:val="00E5536D"/>
    <w:rsid w:val="00E55540"/>
    <w:rsid w:val="00E557D6"/>
    <w:rsid w:val="00E558FB"/>
    <w:rsid w:val="00E55907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6E85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58"/>
    <w:rsid w:val="00E616F1"/>
    <w:rsid w:val="00E619AC"/>
    <w:rsid w:val="00E61A0A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628"/>
    <w:rsid w:val="00E63899"/>
    <w:rsid w:val="00E63A0E"/>
    <w:rsid w:val="00E63A8E"/>
    <w:rsid w:val="00E63EE8"/>
    <w:rsid w:val="00E640D9"/>
    <w:rsid w:val="00E6412F"/>
    <w:rsid w:val="00E64132"/>
    <w:rsid w:val="00E64251"/>
    <w:rsid w:val="00E643E5"/>
    <w:rsid w:val="00E644F0"/>
    <w:rsid w:val="00E648CB"/>
    <w:rsid w:val="00E64CF6"/>
    <w:rsid w:val="00E6543C"/>
    <w:rsid w:val="00E6578A"/>
    <w:rsid w:val="00E659DE"/>
    <w:rsid w:val="00E65FAE"/>
    <w:rsid w:val="00E66234"/>
    <w:rsid w:val="00E66236"/>
    <w:rsid w:val="00E66244"/>
    <w:rsid w:val="00E662F4"/>
    <w:rsid w:val="00E6667F"/>
    <w:rsid w:val="00E66A24"/>
    <w:rsid w:val="00E66CDE"/>
    <w:rsid w:val="00E66D38"/>
    <w:rsid w:val="00E66D8E"/>
    <w:rsid w:val="00E6705C"/>
    <w:rsid w:val="00E6730B"/>
    <w:rsid w:val="00E6757D"/>
    <w:rsid w:val="00E6795D"/>
    <w:rsid w:val="00E67BF3"/>
    <w:rsid w:val="00E70027"/>
    <w:rsid w:val="00E70113"/>
    <w:rsid w:val="00E7011E"/>
    <w:rsid w:val="00E70272"/>
    <w:rsid w:val="00E7027B"/>
    <w:rsid w:val="00E7097B"/>
    <w:rsid w:val="00E70DBF"/>
    <w:rsid w:val="00E70E1A"/>
    <w:rsid w:val="00E70FD6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C4B"/>
    <w:rsid w:val="00E72E7B"/>
    <w:rsid w:val="00E73117"/>
    <w:rsid w:val="00E731B0"/>
    <w:rsid w:val="00E732A2"/>
    <w:rsid w:val="00E73646"/>
    <w:rsid w:val="00E739B2"/>
    <w:rsid w:val="00E739BA"/>
    <w:rsid w:val="00E739DC"/>
    <w:rsid w:val="00E73A21"/>
    <w:rsid w:val="00E73C30"/>
    <w:rsid w:val="00E73E1C"/>
    <w:rsid w:val="00E73E76"/>
    <w:rsid w:val="00E73EAE"/>
    <w:rsid w:val="00E73F5A"/>
    <w:rsid w:val="00E74076"/>
    <w:rsid w:val="00E741AB"/>
    <w:rsid w:val="00E7441C"/>
    <w:rsid w:val="00E745BD"/>
    <w:rsid w:val="00E74758"/>
    <w:rsid w:val="00E74848"/>
    <w:rsid w:val="00E748F0"/>
    <w:rsid w:val="00E74B2C"/>
    <w:rsid w:val="00E74B32"/>
    <w:rsid w:val="00E74C34"/>
    <w:rsid w:val="00E74FB4"/>
    <w:rsid w:val="00E750CB"/>
    <w:rsid w:val="00E7511B"/>
    <w:rsid w:val="00E7523B"/>
    <w:rsid w:val="00E75350"/>
    <w:rsid w:val="00E7544C"/>
    <w:rsid w:val="00E754B9"/>
    <w:rsid w:val="00E7565B"/>
    <w:rsid w:val="00E75672"/>
    <w:rsid w:val="00E75807"/>
    <w:rsid w:val="00E75877"/>
    <w:rsid w:val="00E758BA"/>
    <w:rsid w:val="00E75950"/>
    <w:rsid w:val="00E75A53"/>
    <w:rsid w:val="00E75AEF"/>
    <w:rsid w:val="00E75C30"/>
    <w:rsid w:val="00E75D47"/>
    <w:rsid w:val="00E75EA2"/>
    <w:rsid w:val="00E75EB3"/>
    <w:rsid w:val="00E75F7F"/>
    <w:rsid w:val="00E75F87"/>
    <w:rsid w:val="00E760D2"/>
    <w:rsid w:val="00E761EC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B56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0E0A"/>
    <w:rsid w:val="00E81044"/>
    <w:rsid w:val="00E81161"/>
    <w:rsid w:val="00E811F1"/>
    <w:rsid w:val="00E812F3"/>
    <w:rsid w:val="00E81316"/>
    <w:rsid w:val="00E81460"/>
    <w:rsid w:val="00E814DD"/>
    <w:rsid w:val="00E81958"/>
    <w:rsid w:val="00E82075"/>
    <w:rsid w:val="00E82203"/>
    <w:rsid w:val="00E82268"/>
    <w:rsid w:val="00E82802"/>
    <w:rsid w:val="00E82997"/>
    <w:rsid w:val="00E82A6B"/>
    <w:rsid w:val="00E82B4A"/>
    <w:rsid w:val="00E82CF5"/>
    <w:rsid w:val="00E82FFB"/>
    <w:rsid w:val="00E8310F"/>
    <w:rsid w:val="00E834CA"/>
    <w:rsid w:val="00E83591"/>
    <w:rsid w:val="00E835AE"/>
    <w:rsid w:val="00E8362F"/>
    <w:rsid w:val="00E83769"/>
    <w:rsid w:val="00E837FD"/>
    <w:rsid w:val="00E83B57"/>
    <w:rsid w:val="00E83C2A"/>
    <w:rsid w:val="00E83C4A"/>
    <w:rsid w:val="00E83C79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EAE"/>
    <w:rsid w:val="00E84F33"/>
    <w:rsid w:val="00E84F38"/>
    <w:rsid w:val="00E85141"/>
    <w:rsid w:val="00E8517B"/>
    <w:rsid w:val="00E8526C"/>
    <w:rsid w:val="00E85383"/>
    <w:rsid w:val="00E8546F"/>
    <w:rsid w:val="00E854F6"/>
    <w:rsid w:val="00E858AC"/>
    <w:rsid w:val="00E85A75"/>
    <w:rsid w:val="00E85A97"/>
    <w:rsid w:val="00E85B3A"/>
    <w:rsid w:val="00E85F0E"/>
    <w:rsid w:val="00E85F4E"/>
    <w:rsid w:val="00E861A1"/>
    <w:rsid w:val="00E861BF"/>
    <w:rsid w:val="00E863A0"/>
    <w:rsid w:val="00E86612"/>
    <w:rsid w:val="00E86734"/>
    <w:rsid w:val="00E86878"/>
    <w:rsid w:val="00E86951"/>
    <w:rsid w:val="00E8698C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0DC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131"/>
    <w:rsid w:val="00E9233F"/>
    <w:rsid w:val="00E92615"/>
    <w:rsid w:val="00E9298F"/>
    <w:rsid w:val="00E92B8A"/>
    <w:rsid w:val="00E92C9F"/>
    <w:rsid w:val="00E92D79"/>
    <w:rsid w:val="00E92DDB"/>
    <w:rsid w:val="00E93324"/>
    <w:rsid w:val="00E935A2"/>
    <w:rsid w:val="00E935E0"/>
    <w:rsid w:val="00E93651"/>
    <w:rsid w:val="00E936D1"/>
    <w:rsid w:val="00E93711"/>
    <w:rsid w:val="00E93750"/>
    <w:rsid w:val="00E937F7"/>
    <w:rsid w:val="00E93BF3"/>
    <w:rsid w:val="00E93C44"/>
    <w:rsid w:val="00E93C5A"/>
    <w:rsid w:val="00E93C7F"/>
    <w:rsid w:val="00E93DF8"/>
    <w:rsid w:val="00E93F24"/>
    <w:rsid w:val="00E94192"/>
    <w:rsid w:val="00E94198"/>
    <w:rsid w:val="00E944E6"/>
    <w:rsid w:val="00E946C3"/>
    <w:rsid w:val="00E947D3"/>
    <w:rsid w:val="00E94A27"/>
    <w:rsid w:val="00E94DAC"/>
    <w:rsid w:val="00E94F68"/>
    <w:rsid w:val="00E9501B"/>
    <w:rsid w:val="00E95150"/>
    <w:rsid w:val="00E9527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6EE"/>
    <w:rsid w:val="00E967C4"/>
    <w:rsid w:val="00E96BC6"/>
    <w:rsid w:val="00E96E5B"/>
    <w:rsid w:val="00E97562"/>
    <w:rsid w:val="00E97664"/>
    <w:rsid w:val="00E9772C"/>
    <w:rsid w:val="00E97BC7"/>
    <w:rsid w:val="00E97C90"/>
    <w:rsid w:val="00E97DE2"/>
    <w:rsid w:val="00E97DFB"/>
    <w:rsid w:val="00E97E2D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DB6"/>
    <w:rsid w:val="00EA0E97"/>
    <w:rsid w:val="00EA0F35"/>
    <w:rsid w:val="00EA12DA"/>
    <w:rsid w:val="00EA1344"/>
    <w:rsid w:val="00EA1667"/>
    <w:rsid w:val="00EA17B3"/>
    <w:rsid w:val="00EA1BA7"/>
    <w:rsid w:val="00EA1E40"/>
    <w:rsid w:val="00EA1F88"/>
    <w:rsid w:val="00EA2178"/>
    <w:rsid w:val="00EA22CC"/>
    <w:rsid w:val="00EA2374"/>
    <w:rsid w:val="00EA2393"/>
    <w:rsid w:val="00EA268B"/>
    <w:rsid w:val="00EA29ED"/>
    <w:rsid w:val="00EA2A73"/>
    <w:rsid w:val="00EA3183"/>
    <w:rsid w:val="00EA31C3"/>
    <w:rsid w:val="00EA3545"/>
    <w:rsid w:val="00EA35EF"/>
    <w:rsid w:val="00EA37B8"/>
    <w:rsid w:val="00EA3915"/>
    <w:rsid w:val="00EA39AC"/>
    <w:rsid w:val="00EA39E5"/>
    <w:rsid w:val="00EA3D21"/>
    <w:rsid w:val="00EA3D9A"/>
    <w:rsid w:val="00EA3DC6"/>
    <w:rsid w:val="00EA3DEA"/>
    <w:rsid w:val="00EA3F12"/>
    <w:rsid w:val="00EA404B"/>
    <w:rsid w:val="00EA437C"/>
    <w:rsid w:val="00EA4541"/>
    <w:rsid w:val="00EA4847"/>
    <w:rsid w:val="00EA4A15"/>
    <w:rsid w:val="00EA4BCA"/>
    <w:rsid w:val="00EA4DD1"/>
    <w:rsid w:val="00EA50FC"/>
    <w:rsid w:val="00EA53D1"/>
    <w:rsid w:val="00EA5490"/>
    <w:rsid w:val="00EA57D3"/>
    <w:rsid w:val="00EA57FA"/>
    <w:rsid w:val="00EA58BE"/>
    <w:rsid w:val="00EA5E27"/>
    <w:rsid w:val="00EA60F1"/>
    <w:rsid w:val="00EA6145"/>
    <w:rsid w:val="00EA64CA"/>
    <w:rsid w:val="00EA671B"/>
    <w:rsid w:val="00EA67D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C8F"/>
    <w:rsid w:val="00EA7EAA"/>
    <w:rsid w:val="00EA7F9F"/>
    <w:rsid w:val="00EA7FCD"/>
    <w:rsid w:val="00EB0090"/>
    <w:rsid w:val="00EB00F5"/>
    <w:rsid w:val="00EB0191"/>
    <w:rsid w:val="00EB040B"/>
    <w:rsid w:val="00EB0508"/>
    <w:rsid w:val="00EB0568"/>
    <w:rsid w:val="00EB0814"/>
    <w:rsid w:val="00EB08A0"/>
    <w:rsid w:val="00EB10D4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2D50"/>
    <w:rsid w:val="00EB338E"/>
    <w:rsid w:val="00EB35B1"/>
    <w:rsid w:val="00EB386B"/>
    <w:rsid w:val="00EB3905"/>
    <w:rsid w:val="00EB3E2F"/>
    <w:rsid w:val="00EB432D"/>
    <w:rsid w:val="00EB4393"/>
    <w:rsid w:val="00EB46AF"/>
    <w:rsid w:val="00EB46BF"/>
    <w:rsid w:val="00EB46FF"/>
    <w:rsid w:val="00EB4CD9"/>
    <w:rsid w:val="00EB4DE8"/>
    <w:rsid w:val="00EB4EC3"/>
    <w:rsid w:val="00EB529D"/>
    <w:rsid w:val="00EB5513"/>
    <w:rsid w:val="00EB5632"/>
    <w:rsid w:val="00EB5658"/>
    <w:rsid w:val="00EB5680"/>
    <w:rsid w:val="00EB572A"/>
    <w:rsid w:val="00EB59B8"/>
    <w:rsid w:val="00EB5BA2"/>
    <w:rsid w:val="00EB5D4D"/>
    <w:rsid w:val="00EB6143"/>
    <w:rsid w:val="00EB624B"/>
    <w:rsid w:val="00EB65AB"/>
    <w:rsid w:val="00EB66E6"/>
    <w:rsid w:val="00EB682B"/>
    <w:rsid w:val="00EB682D"/>
    <w:rsid w:val="00EB6C84"/>
    <w:rsid w:val="00EB73E0"/>
    <w:rsid w:val="00EB73E2"/>
    <w:rsid w:val="00EB7CE7"/>
    <w:rsid w:val="00EC0195"/>
    <w:rsid w:val="00EC02E2"/>
    <w:rsid w:val="00EC057F"/>
    <w:rsid w:val="00EC0882"/>
    <w:rsid w:val="00EC0A88"/>
    <w:rsid w:val="00EC0BE6"/>
    <w:rsid w:val="00EC0E53"/>
    <w:rsid w:val="00EC0FFA"/>
    <w:rsid w:val="00EC102F"/>
    <w:rsid w:val="00EC12FA"/>
    <w:rsid w:val="00EC131F"/>
    <w:rsid w:val="00EC170C"/>
    <w:rsid w:val="00EC1A90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9BF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E0A"/>
    <w:rsid w:val="00EC4E17"/>
    <w:rsid w:val="00EC4E4D"/>
    <w:rsid w:val="00EC4E82"/>
    <w:rsid w:val="00EC5000"/>
    <w:rsid w:val="00EC5027"/>
    <w:rsid w:val="00EC5171"/>
    <w:rsid w:val="00EC52F9"/>
    <w:rsid w:val="00EC5554"/>
    <w:rsid w:val="00EC5620"/>
    <w:rsid w:val="00EC56FC"/>
    <w:rsid w:val="00EC576A"/>
    <w:rsid w:val="00EC5809"/>
    <w:rsid w:val="00EC584F"/>
    <w:rsid w:val="00EC593F"/>
    <w:rsid w:val="00EC59A1"/>
    <w:rsid w:val="00EC65D0"/>
    <w:rsid w:val="00EC67D1"/>
    <w:rsid w:val="00EC67ED"/>
    <w:rsid w:val="00EC68B5"/>
    <w:rsid w:val="00EC68FC"/>
    <w:rsid w:val="00EC6947"/>
    <w:rsid w:val="00EC6978"/>
    <w:rsid w:val="00EC69A7"/>
    <w:rsid w:val="00EC6ADC"/>
    <w:rsid w:val="00EC6C14"/>
    <w:rsid w:val="00EC6DF1"/>
    <w:rsid w:val="00EC73E4"/>
    <w:rsid w:val="00EC7576"/>
    <w:rsid w:val="00EC7820"/>
    <w:rsid w:val="00EC783D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00B"/>
    <w:rsid w:val="00ED1404"/>
    <w:rsid w:val="00ED1482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A15"/>
    <w:rsid w:val="00ED2D83"/>
    <w:rsid w:val="00ED2DFB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9C2"/>
    <w:rsid w:val="00ED3AEB"/>
    <w:rsid w:val="00ED3BDE"/>
    <w:rsid w:val="00ED3C44"/>
    <w:rsid w:val="00ED4321"/>
    <w:rsid w:val="00ED45A6"/>
    <w:rsid w:val="00ED46CA"/>
    <w:rsid w:val="00ED4713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6CE"/>
    <w:rsid w:val="00ED57BB"/>
    <w:rsid w:val="00ED5825"/>
    <w:rsid w:val="00ED5890"/>
    <w:rsid w:val="00ED5891"/>
    <w:rsid w:val="00ED5962"/>
    <w:rsid w:val="00ED5B79"/>
    <w:rsid w:val="00ED5B90"/>
    <w:rsid w:val="00ED5B93"/>
    <w:rsid w:val="00ED5DC4"/>
    <w:rsid w:val="00ED6334"/>
    <w:rsid w:val="00ED639E"/>
    <w:rsid w:val="00ED63A8"/>
    <w:rsid w:val="00ED63EC"/>
    <w:rsid w:val="00ED6551"/>
    <w:rsid w:val="00ED6681"/>
    <w:rsid w:val="00ED6790"/>
    <w:rsid w:val="00ED6866"/>
    <w:rsid w:val="00ED6D02"/>
    <w:rsid w:val="00ED6E71"/>
    <w:rsid w:val="00ED7147"/>
    <w:rsid w:val="00ED71A1"/>
    <w:rsid w:val="00ED7383"/>
    <w:rsid w:val="00ED748B"/>
    <w:rsid w:val="00ED795B"/>
    <w:rsid w:val="00ED7A53"/>
    <w:rsid w:val="00ED7AB3"/>
    <w:rsid w:val="00ED7B15"/>
    <w:rsid w:val="00ED7D19"/>
    <w:rsid w:val="00EE0156"/>
    <w:rsid w:val="00EE01E2"/>
    <w:rsid w:val="00EE0260"/>
    <w:rsid w:val="00EE0399"/>
    <w:rsid w:val="00EE03EE"/>
    <w:rsid w:val="00EE04A4"/>
    <w:rsid w:val="00EE0553"/>
    <w:rsid w:val="00EE06AE"/>
    <w:rsid w:val="00EE090E"/>
    <w:rsid w:val="00EE097F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477"/>
    <w:rsid w:val="00EE35BD"/>
    <w:rsid w:val="00EE35FF"/>
    <w:rsid w:val="00EE365B"/>
    <w:rsid w:val="00EE3807"/>
    <w:rsid w:val="00EE383C"/>
    <w:rsid w:val="00EE3C34"/>
    <w:rsid w:val="00EE3E03"/>
    <w:rsid w:val="00EE3F8E"/>
    <w:rsid w:val="00EE4093"/>
    <w:rsid w:val="00EE448B"/>
    <w:rsid w:val="00EE490D"/>
    <w:rsid w:val="00EE499A"/>
    <w:rsid w:val="00EE4B6F"/>
    <w:rsid w:val="00EE4C71"/>
    <w:rsid w:val="00EE520D"/>
    <w:rsid w:val="00EE5219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44F"/>
    <w:rsid w:val="00EE6528"/>
    <w:rsid w:val="00EE6544"/>
    <w:rsid w:val="00EE6BE9"/>
    <w:rsid w:val="00EE6EF2"/>
    <w:rsid w:val="00EE6FF3"/>
    <w:rsid w:val="00EE704C"/>
    <w:rsid w:val="00EE71E8"/>
    <w:rsid w:val="00EE73E5"/>
    <w:rsid w:val="00EE7589"/>
    <w:rsid w:val="00EE7829"/>
    <w:rsid w:val="00EE794D"/>
    <w:rsid w:val="00EE7F80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85A"/>
    <w:rsid w:val="00EF2B36"/>
    <w:rsid w:val="00EF2C83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194"/>
    <w:rsid w:val="00EF4519"/>
    <w:rsid w:val="00EF46E6"/>
    <w:rsid w:val="00EF47CD"/>
    <w:rsid w:val="00EF47D7"/>
    <w:rsid w:val="00EF4ABB"/>
    <w:rsid w:val="00EF4AC1"/>
    <w:rsid w:val="00EF4DB9"/>
    <w:rsid w:val="00EF5120"/>
    <w:rsid w:val="00EF5149"/>
    <w:rsid w:val="00EF5389"/>
    <w:rsid w:val="00EF558F"/>
    <w:rsid w:val="00EF5794"/>
    <w:rsid w:val="00EF583B"/>
    <w:rsid w:val="00EF5916"/>
    <w:rsid w:val="00EF5B1D"/>
    <w:rsid w:val="00EF5B8A"/>
    <w:rsid w:val="00EF5EC1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249"/>
    <w:rsid w:val="00F0050C"/>
    <w:rsid w:val="00F00591"/>
    <w:rsid w:val="00F005CF"/>
    <w:rsid w:val="00F0072F"/>
    <w:rsid w:val="00F00AD7"/>
    <w:rsid w:val="00F00C9E"/>
    <w:rsid w:val="00F00D1C"/>
    <w:rsid w:val="00F00D39"/>
    <w:rsid w:val="00F00DF6"/>
    <w:rsid w:val="00F00E84"/>
    <w:rsid w:val="00F01110"/>
    <w:rsid w:val="00F0111E"/>
    <w:rsid w:val="00F01195"/>
    <w:rsid w:val="00F011EE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9CA"/>
    <w:rsid w:val="00F02AB3"/>
    <w:rsid w:val="00F02B28"/>
    <w:rsid w:val="00F02B5D"/>
    <w:rsid w:val="00F02C2B"/>
    <w:rsid w:val="00F02D2C"/>
    <w:rsid w:val="00F02EFB"/>
    <w:rsid w:val="00F0303F"/>
    <w:rsid w:val="00F0313F"/>
    <w:rsid w:val="00F0315D"/>
    <w:rsid w:val="00F032C2"/>
    <w:rsid w:val="00F03421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5A6"/>
    <w:rsid w:val="00F0465F"/>
    <w:rsid w:val="00F04A9A"/>
    <w:rsid w:val="00F04BE1"/>
    <w:rsid w:val="00F04DAB"/>
    <w:rsid w:val="00F04EFD"/>
    <w:rsid w:val="00F04F8D"/>
    <w:rsid w:val="00F05013"/>
    <w:rsid w:val="00F05052"/>
    <w:rsid w:val="00F05174"/>
    <w:rsid w:val="00F056FF"/>
    <w:rsid w:val="00F05A65"/>
    <w:rsid w:val="00F05A9A"/>
    <w:rsid w:val="00F05BAF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71F4"/>
    <w:rsid w:val="00F07354"/>
    <w:rsid w:val="00F0740F"/>
    <w:rsid w:val="00F07615"/>
    <w:rsid w:val="00F076AE"/>
    <w:rsid w:val="00F07854"/>
    <w:rsid w:val="00F079E1"/>
    <w:rsid w:val="00F07B25"/>
    <w:rsid w:val="00F07B47"/>
    <w:rsid w:val="00F07DE9"/>
    <w:rsid w:val="00F07FF4"/>
    <w:rsid w:val="00F100AE"/>
    <w:rsid w:val="00F101D8"/>
    <w:rsid w:val="00F10403"/>
    <w:rsid w:val="00F105C7"/>
    <w:rsid w:val="00F105F4"/>
    <w:rsid w:val="00F106F9"/>
    <w:rsid w:val="00F10A22"/>
    <w:rsid w:val="00F10A44"/>
    <w:rsid w:val="00F10A83"/>
    <w:rsid w:val="00F10B80"/>
    <w:rsid w:val="00F11140"/>
    <w:rsid w:val="00F115ED"/>
    <w:rsid w:val="00F1178E"/>
    <w:rsid w:val="00F1182B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37F"/>
    <w:rsid w:val="00F13679"/>
    <w:rsid w:val="00F1392B"/>
    <w:rsid w:val="00F13E8F"/>
    <w:rsid w:val="00F14139"/>
    <w:rsid w:val="00F142F9"/>
    <w:rsid w:val="00F143C5"/>
    <w:rsid w:val="00F14538"/>
    <w:rsid w:val="00F1464A"/>
    <w:rsid w:val="00F146D7"/>
    <w:rsid w:val="00F147F5"/>
    <w:rsid w:val="00F14BE7"/>
    <w:rsid w:val="00F14D18"/>
    <w:rsid w:val="00F14F2A"/>
    <w:rsid w:val="00F14F6E"/>
    <w:rsid w:val="00F15094"/>
    <w:rsid w:val="00F15271"/>
    <w:rsid w:val="00F15532"/>
    <w:rsid w:val="00F15751"/>
    <w:rsid w:val="00F15757"/>
    <w:rsid w:val="00F15C90"/>
    <w:rsid w:val="00F15F0C"/>
    <w:rsid w:val="00F161CA"/>
    <w:rsid w:val="00F162E0"/>
    <w:rsid w:val="00F1634D"/>
    <w:rsid w:val="00F168CC"/>
    <w:rsid w:val="00F16C1F"/>
    <w:rsid w:val="00F16EF2"/>
    <w:rsid w:val="00F17099"/>
    <w:rsid w:val="00F1746A"/>
    <w:rsid w:val="00F17533"/>
    <w:rsid w:val="00F175B4"/>
    <w:rsid w:val="00F17640"/>
    <w:rsid w:val="00F176C2"/>
    <w:rsid w:val="00F1771B"/>
    <w:rsid w:val="00F177D6"/>
    <w:rsid w:val="00F20037"/>
    <w:rsid w:val="00F200D4"/>
    <w:rsid w:val="00F2023A"/>
    <w:rsid w:val="00F202C0"/>
    <w:rsid w:val="00F202DB"/>
    <w:rsid w:val="00F204FF"/>
    <w:rsid w:val="00F20604"/>
    <w:rsid w:val="00F2074C"/>
    <w:rsid w:val="00F20BB6"/>
    <w:rsid w:val="00F20C4B"/>
    <w:rsid w:val="00F20DBD"/>
    <w:rsid w:val="00F20F5B"/>
    <w:rsid w:val="00F210D0"/>
    <w:rsid w:val="00F2115D"/>
    <w:rsid w:val="00F211E4"/>
    <w:rsid w:val="00F212DA"/>
    <w:rsid w:val="00F21313"/>
    <w:rsid w:val="00F216E4"/>
    <w:rsid w:val="00F217E3"/>
    <w:rsid w:val="00F21919"/>
    <w:rsid w:val="00F21B77"/>
    <w:rsid w:val="00F21DC1"/>
    <w:rsid w:val="00F2210A"/>
    <w:rsid w:val="00F22493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A9F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84"/>
    <w:rsid w:val="00F24CD2"/>
    <w:rsid w:val="00F24FEC"/>
    <w:rsid w:val="00F25356"/>
    <w:rsid w:val="00F255DD"/>
    <w:rsid w:val="00F2581B"/>
    <w:rsid w:val="00F25949"/>
    <w:rsid w:val="00F259AB"/>
    <w:rsid w:val="00F25BDC"/>
    <w:rsid w:val="00F25C26"/>
    <w:rsid w:val="00F25CA9"/>
    <w:rsid w:val="00F25DE5"/>
    <w:rsid w:val="00F260AA"/>
    <w:rsid w:val="00F263D6"/>
    <w:rsid w:val="00F2640C"/>
    <w:rsid w:val="00F264FF"/>
    <w:rsid w:val="00F266B3"/>
    <w:rsid w:val="00F2693E"/>
    <w:rsid w:val="00F26C39"/>
    <w:rsid w:val="00F26CE2"/>
    <w:rsid w:val="00F26FDC"/>
    <w:rsid w:val="00F27024"/>
    <w:rsid w:val="00F27179"/>
    <w:rsid w:val="00F2731C"/>
    <w:rsid w:val="00F27582"/>
    <w:rsid w:val="00F276A9"/>
    <w:rsid w:val="00F2770B"/>
    <w:rsid w:val="00F277FD"/>
    <w:rsid w:val="00F27AEA"/>
    <w:rsid w:val="00F27E80"/>
    <w:rsid w:val="00F27E89"/>
    <w:rsid w:val="00F27ED0"/>
    <w:rsid w:val="00F27F19"/>
    <w:rsid w:val="00F30144"/>
    <w:rsid w:val="00F3016B"/>
    <w:rsid w:val="00F30225"/>
    <w:rsid w:val="00F302B7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0E8A"/>
    <w:rsid w:val="00F31041"/>
    <w:rsid w:val="00F310F0"/>
    <w:rsid w:val="00F3127D"/>
    <w:rsid w:val="00F31479"/>
    <w:rsid w:val="00F315A7"/>
    <w:rsid w:val="00F31AED"/>
    <w:rsid w:val="00F31E2E"/>
    <w:rsid w:val="00F31ECF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DF0"/>
    <w:rsid w:val="00F33FBD"/>
    <w:rsid w:val="00F34133"/>
    <w:rsid w:val="00F34298"/>
    <w:rsid w:val="00F3438C"/>
    <w:rsid w:val="00F3442C"/>
    <w:rsid w:val="00F34457"/>
    <w:rsid w:val="00F344ED"/>
    <w:rsid w:val="00F34502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12C"/>
    <w:rsid w:val="00F352BB"/>
    <w:rsid w:val="00F35414"/>
    <w:rsid w:val="00F3550B"/>
    <w:rsid w:val="00F356CC"/>
    <w:rsid w:val="00F358A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E4E"/>
    <w:rsid w:val="00F36F0C"/>
    <w:rsid w:val="00F37169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19"/>
    <w:rsid w:val="00F4109C"/>
    <w:rsid w:val="00F41264"/>
    <w:rsid w:val="00F414D6"/>
    <w:rsid w:val="00F414E7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390"/>
    <w:rsid w:val="00F436C5"/>
    <w:rsid w:val="00F4377F"/>
    <w:rsid w:val="00F43866"/>
    <w:rsid w:val="00F4386B"/>
    <w:rsid w:val="00F43AA4"/>
    <w:rsid w:val="00F43AFB"/>
    <w:rsid w:val="00F43CA7"/>
    <w:rsid w:val="00F44029"/>
    <w:rsid w:val="00F440FE"/>
    <w:rsid w:val="00F441C2"/>
    <w:rsid w:val="00F441E7"/>
    <w:rsid w:val="00F444D2"/>
    <w:rsid w:val="00F4456F"/>
    <w:rsid w:val="00F44571"/>
    <w:rsid w:val="00F449C5"/>
    <w:rsid w:val="00F449F2"/>
    <w:rsid w:val="00F44A81"/>
    <w:rsid w:val="00F44BF9"/>
    <w:rsid w:val="00F44D9E"/>
    <w:rsid w:val="00F44E80"/>
    <w:rsid w:val="00F4554C"/>
    <w:rsid w:val="00F45755"/>
    <w:rsid w:val="00F45FC0"/>
    <w:rsid w:val="00F46223"/>
    <w:rsid w:val="00F46482"/>
    <w:rsid w:val="00F465B6"/>
    <w:rsid w:val="00F4677C"/>
    <w:rsid w:val="00F46859"/>
    <w:rsid w:val="00F469B1"/>
    <w:rsid w:val="00F46A2D"/>
    <w:rsid w:val="00F46BAE"/>
    <w:rsid w:val="00F46D1C"/>
    <w:rsid w:val="00F46F4B"/>
    <w:rsid w:val="00F47479"/>
    <w:rsid w:val="00F475E3"/>
    <w:rsid w:val="00F4760D"/>
    <w:rsid w:val="00F4776A"/>
    <w:rsid w:val="00F47950"/>
    <w:rsid w:val="00F47AAB"/>
    <w:rsid w:val="00F47C88"/>
    <w:rsid w:val="00F47F8A"/>
    <w:rsid w:val="00F5002C"/>
    <w:rsid w:val="00F501EF"/>
    <w:rsid w:val="00F502B3"/>
    <w:rsid w:val="00F50713"/>
    <w:rsid w:val="00F5097E"/>
    <w:rsid w:val="00F50B05"/>
    <w:rsid w:val="00F50B13"/>
    <w:rsid w:val="00F50E56"/>
    <w:rsid w:val="00F50EB0"/>
    <w:rsid w:val="00F5103E"/>
    <w:rsid w:val="00F511DD"/>
    <w:rsid w:val="00F512C9"/>
    <w:rsid w:val="00F513B7"/>
    <w:rsid w:val="00F5155A"/>
    <w:rsid w:val="00F515ED"/>
    <w:rsid w:val="00F51707"/>
    <w:rsid w:val="00F5171A"/>
    <w:rsid w:val="00F517FE"/>
    <w:rsid w:val="00F519F8"/>
    <w:rsid w:val="00F51BA2"/>
    <w:rsid w:val="00F51C42"/>
    <w:rsid w:val="00F51C52"/>
    <w:rsid w:val="00F51C90"/>
    <w:rsid w:val="00F51DF3"/>
    <w:rsid w:val="00F51E35"/>
    <w:rsid w:val="00F51E39"/>
    <w:rsid w:val="00F51E7F"/>
    <w:rsid w:val="00F51EBA"/>
    <w:rsid w:val="00F52072"/>
    <w:rsid w:val="00F52687"/>
    <w:rsid w:val="00F52703"/>
    <w:rsid w:val="00F52710"/>
    <w:rsid w:val="00F52784"/>
    <w:rsid w:val="00F52912"/>
    <w:rsid w:val="00F529CA"/>
    <w:rsid w:val="00F52C28"/>
    <w:rsid w:val="00F52DAD"/>
    <w:rsid w:val="00F52F1B"/>
    <w:rsid w:val="00F53199"/>
    <w:rsid w:val="00F53456"/>
    <w:rsid w:val="00F53539"/>
    <w:rsid w:val="00F5357C"/>
    <w:rsid w:val="00F537CC"/>
    <w:rsid w:val="00F5396F"/>
    <w:rsid w:val="00F53C29"/>
    <w:rsid w:val="00F53CB8"/>
    <w:rsid w:val="00F53E5D"/>
    <w:rsid w:val="00F54018"/>
    <w:rsid w:val="00F541EB"/>
    <w:rsid w:val="00F543CD"/>
    <w:rsid w:val="00F549A1"/>
    <w:rsid w:val="00F54C90"/>
    <w:rsid w:val="00F54E17"/>
    <w:rsid w:val="00F54F79"/>
    <w:rsid w:val="00F54F8D"/>
    <w:rsid w:val="00F5507E"/>
    <w:rsid w:val="00F550CA"/>
    <w:rsid w:val="00F55222"/>
    <w:rsid w:val="00F5549C"/>
    <w:rsid w:val="00F55624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864"/>
    <w:rsid w:val="00F568EC"/>
    <w:rsid w:val="00F56D13"/>
    <w:rsid w:val="00F56D73"/>
    <w:rsid w:val="00F56D81"/>
    <w:rsid w:val="00F570D6"/>
    <w:rsid w:val="00F571EA"/>
    <w:rsid w:val="00F573F4"/>
    <w:rsid w:val="00F57405"/>
    <w:rsid w:val="00F575F4"/>
    <w:rsid w:val="00F57F2D"/>
    <w:rsid w:val="00F60125"/>
    <w:rsid w:val="00F60243"/>
    <w:rsid w:val="00F6035D"/>
    <w:rsid w:val="00F60426"/>
    <w:rsid w:val="00F604E2"/>
    <w:rsid w:val="00F604F0"/>
    <w:rsid w:val="00F604F8"/>
    <w:rsid w:val="00F608D5"/>
    <w:rsid w:val="00F60A9C"/>
    <w:rsid w:val="00F60B62"/>
    <w:rsid w:val="00F60C09"/>
    <w:rsid w:val="00F60CB5"/>
    <w:rsid w:val="00F60CCD"/>
    <w:rsid w:val="00F60DAE"/>
    <w:rsid w:val="00F611BF"/>
    <w:rsid w:val="00F6145E"/>
    <w:rsid w:val="00F61479"/>
    <w:rsid w:val="00F61562"/>
    <w:rsid w:val="00F6166D"/>
    <w:rsid w:val="00F616D7"/>
    <w:rsid w:val="00F61703"/>
    <w:rsid w:val="00F619F1"/>
    <w:rsid w:val="00F61FCF"/>
    <w:rsid w:val="00F62193"/>
    <w:rsid w:val="00F6290A"/>
    <w:rsid w:val="00F62CF5"/>
    <w:rsid w:val="00F62D52"/>
    <w:rsid w:val="00F62E32"/>
    <w:rsid w:val="00F62EFD"/>
    <w:rsid w:val="00F63088"/>
    <w:rsid w:val="00F631F0"/>
    <w:rsid w:val="00F63324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B32"/>
    <w:rsid w:val="00F64C98"/>
    <w:rsid w:val="00F65204"/>
    <w:rsid w:val="00F65501"/>
    <w:rsid w:val="00F655DB"/>
    <w:rsid w:val="00F657D2"/>
    <w:rsid w:val="00F6581F"/>
    <w:rsid w:val="00F65869"/>
    <w:rsid w:val="00F65881"/>
    <w:rsid w:val="00F65899"/>
    <w:rsid w:val="00F658F1"/>
    <w:rsid w:val="00F65910"/>
    <w:rsid w:val="00F65997"/>
    <w:rsid w:val="00F66077"/>
    <w:rsid w:val="00F66324"/>
    <w:rsid w:val="00F6651A"/>
    <w:rsid w:val="00F665A1"/>
    <w:rsid w:val="00F668DF"/>
    <w:rsid w:val="00F66A50"/>
    <w:rsid w:val="00F66ABC"/>
    <w:rsid w:val="00F66AE8"/>
    <w:rsid w:val="00F66B4A"/>
    <w:rsid w:val="00F66CDF"/>
    <w:rsid w:val="00F66D2B"/>
    <w:rsid w:val="00F670B6"/>
    <w:rsid w:val="00F6781E"/>
    <w:rsid w:val="00F67825"/>
    <w:rsid w:val="00F67ADC"/>
    <w:rsid w:val="00F67B1B"/>
    <w:rsid w:val="00F67BD7"/>
    <w:rsid w:val="00F7032F"/>
    <w:rsid w:val="00F7053B"/>
    <w:rsid w:val="00F7065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3D1"/>
    <w:rsid w:val="00F7140C"/>
    <w:rsid w:val="00F71431"/>
    <w:rsid w:val="00F7164A"/>
    <w:rsid w:val="00F717CF"/>
    <w:rsid w:val="00F71913"/>
    <w:rsid w:val="00F71A87"/>
    <w:rsid w:val="00F71BC1"/>
    <w:rsid w:val="00F71C6A"/>
    <w:rsid w:val="00F71DDF"/>
    <w:rsid w:val="00F72022"/>
    <w:rsid w:val="00F72083"/>
    <w:rsid w:val="00F72266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89"/>
    <w:rsid w:val="00F74812"/>
    <w:rsid w:val="00F74884"/>
    <w:rsid w:val="00F749EA"/>
    <w:rsid w:val="00F74C7F"/>
    <w:rsid w:val="00F74DF2"/>
    <w:rsid w:val="00F74F68"/>
    <w:rsid w:val="00F750C2"/>
    <w:rsid w:val="00F75240"/>
    <w:rsid w:val="00F75248"/>
    <w:rsid w:val="00F753BA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A1F"/>
    <w:rsid w:val="00F76D2B"/>
    <w:rsid w:val="00F76E19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DD4"/>
    <w:rsid w:val="00F77E22"/>
    <w:rsid w:val="00F8004E"/>
    <w:rsid w:val="00F802C2"/>
    <w:rsid w:val="00F80436"/>
    <w:rsid w:val="00F80639"/>
    <w:rsid w:val="00F8064A"/>
    <w:rsid w:val="00F806F6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18D"/>
    <w:rsid w:val="00F827E8"/>
    <w:rsid w:val="00F8286C"/>
    <w:rsid w:val="00F82871"/>
    <w:rsid w:val="00F82DB4"/>
    <w:rsid w:val="00F82F9C"/>
    <w:rsid w:val="00F838AC"/>
    <w:rsid w:val="00F83A1D"/>
    <w:rsid w:val="00F83A9D"/>
    <w:rsid w:val="00F83C64"/>
    <w:rsid w:val="00F842B7"/>
    <w:rsid w:val="00F849F3"/>
    <w:rsid w:val="00F84C7B"/>
    <w:rsid w:val="00F84D98"/>
    <w:rsid w:val="00F84F01"/>
    <w:rsid w:val="00F85180"/>
    <w:rsid w:val="00F852D8"/>
    <w:rsid w:val="00F853EE"/>
    <w:rsid w:val="00F85419"/>
    <w:rsid w:val="00F8544E"/>
    <w:rsid w:val="00F8557F"/>
    <w:rsid w:val="00F85654"/>
    <w:rsid w:val="00F85697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09"/>
    <w:rsid w:val="00F86E21"/>
    <w:rsid w:val="00F86FA6"/>
    <w:rsid w:val="00F871DB"/>
    <w:rsid w:val="00F87A14"/>
    <w:rsid w:val="00F87A9C"/>
    <w:rsid w:val="00F87AF2"/>
    <w:rsid w:val="00F87B3F"/>
    <w:rsid w:val="00F87DC2"/>
    <w:rsid w:val="00F900CC"/>
    <w:rsid w:val="00F90142"/>
    <w:rsid w:val="00F902D7"/>
    <w:rsid w:val="00F90863"/>
    <w:rsid w:val="00F90912"/>
    <w:rsid w:val="00F90D60"/>
    <w:rsid w:val="00F90E6E"/>
    <w:rsid w:val="00F90EDE"/>
    <w:rsid w:val="00F91191"/>
    <w:rsid w:val="00F91361"/>
    <w:rsid w:val="00F9147D"/>
    <w:rsid w:val="00F91481"/>
    <w:rsid w:val="00F91675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7EC"/>
    <w:rsid w:val="00F9381F"/>
    <w:rsid w:val="00F93A54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B69"/>
    <w:rsid w:val="00F94DDB"/>
    <w:rsid w:val="00F94DFB"/>
    <w:rsid w:val="00F94FB2"/>
    <w:rsid w:val="00F95120"/>
    <w:rsid w:val="00F9518A"/>
    <w:rsid w:val="00F9572A"/>
    <w:rsid w:val="00F957C5"/>
    <w:rsid w:val="00F95B72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97F46"/>
    <w:rsid w:val="00FA0048"/>
    <w:rsid w:val="00FA00FA"/>
    <w:rsid w:val="00FA00FC"/>
    <w:rsid w:val="00FA0173"/>
    <w:rsid w:val="00FA02C8"/>
    <w:rsid w:val="00FA0352"/>
    <w:rsid w:val="00FA0582"/>
    <w:rsid w:val="00FA0672"/>
    <w:rsid w:val="00FA06C3"/>
    <w:rsid w:val="00FA0C87"/>
    <w:rsid w:val="00FA0D53"/>
    <w:rsid w:val="00FA0DFB"/>
    <w:rsid w:val="00FA0FE9"/>
    <w:rsid w:val="00FA1132"/>
    <w:rsid w:val="00FA1262"/>
    <w:rsid w:val="00FA1272"/>
    <w:rsid w:val="00FA13DE"/>
    <w:rsid w:val="00FA1443"/>
    <w:rsid w:val="00FA14AD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2C0B"/>
    <w:rsid w:val="00FA310B"/>
    <w:rsid w:val="00FA3532"/>
    <w:rsid w:val="00FA384A"/>
    <w:rsid w:val="00FA3887"/>
    <w:rsid w:val="00FA3924"/>
    <w:rsid w:val="00FA3A01"/>
    <w:rsid w:val="00FA3A59"/>
    <w:rsid w:val="00FA3AD7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066"/>
    <w:rsid w:val="00FA5433"/>
    <w:rsid w:val="00FA549C"/>
    <w:rsid w:val="00FA5580"/>
    <w:rsid w:val="00FA5600"/>
    <w:rsid w:val="00FA5731"/>
    <w:rsid w:val="00FA57E4"/>
    <w:rsid w:val="00FA5ACF"/>
    <w:rsid w:val="00FA5C70"/>
    <w:rsid w:val="00FA5DA5"/>
    <w:rsid w:val="00FA5F90"/>
    <w:rsid w:val="00FA6026"/>
    <w:rsid w:val="00FA617B"/>
    <w:rsid w:val="00FA6188"/>
    <w:rsid w:val="00FA62F4"/>
    <w:rsid w:val="00FA6321"/>
    <w:rsid w:val="00FA6478"/>
    <w:rsid w:val="00FA6560"/>
    <w:rsid w:val="00FA6612"/>
    <w:rsid w:val="00FA66E9"/>
    <w:rsid w:val="00FA67E6"/>
    <w:rsid w:val="00FA68ED"/>
    <w:rsid w:val="00FA6949"/>
    <w:rsid w:val="00FA698C"/>
    <w:rsid w:val="00FA6A18"/>
    <w:rsid w:val="00FA6A3C"/>
    <w:rsid w:val="00FA6CC2"/>
    <w:rsid w:val="00FA6D01"/>
    <w:rsid w:val="00FA6D31"/>
    <w:rsid w:val="00FA6D5E"/>
    <w:rsid w:val="00FA6D9A"/>
    <w:rsid w:val="00FA6FEA"/>
    <w:rsid w:val="00FA71FB"/>
    <w:rsid w:val="00FA7305"/>
    <w:rsid w:val="00FA7579"/>
    <w:rsid w:val="00FA75CF"/>
    <w:rsid w:val="00FA7623"/>
    <w:rsid w:val="00FA780C"/>
    <w:rsid w:val="00FA79D8"/>
    <w:rsid w:val="00FA7B56"/>
    <w:rsid w:val="00FA7CD0"/>
    <w:rsid w:val="00FA7D71"/>
    <w:rsid w:val="00FA7D9F"/>
    <w:rsid w:val="00FA7DB1"/>
    <w:rsid w:val="00FB01B8"/>
    <w:rsid w:val="00FB0232"/>
    <w:rsid w:val="00FB037A"/>
    <w:rsid w:val="00FB0381"/>
    <w:rsid w:val="00FB03BB"/>
    <w:rsid w:val="00FB0571"/>
    <w:rsid w:val="00FB069D"/>
    <w:rsid w:val="00FB06C8"/>
    <w:rsid w:val="00FB06DB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5D9"/>
    <w:rsid w:val="00FB17A5"/>
    <w:rsid w:val="00FB1EBE"/>
    <w:rsid w:val="00FB1F35"/>
    <w:rsid w:val="00FB2026"/>
    <w:rsid w:val="00FB20F5"/>
    <w:rsid w:val="00FB2238"/>
    <w:rsid w:val="00FB24DD"/>
    <w:rsid w:val="00FB266E"/>
    <w:rsid w:val="00FB2715"/>
    <w:rsid w:val="00FB2814"/>
    <w:rsid w:val="00FB284F"/>
    <w:rsid w:val="00FB29AB"/>
    <w:rsid w:val="00FB29C3"/>
    <w:rsid w:val="00FB2DA9"/>
    <w:rsid w:val="00FB2EEE"/>
    <w:rsid w:val="00FB2FE9"/>
    <w:rsid w:val="00FB3375"/>
    <w:rsid w:val="00FB33D9"/>
    <w:rsid w:val="00FB3449"/>
    <w:rsid w:val="00FB34A4"/>
    <w:rsid w:val="00FB359A"/>
    <w:rsid w:val="00FB3602"/>
    <w:rsid w:val="00FB381C"/>
    <w:rsid w:val="00FB388D"/>
    <w:rsid w:val="00FB3BA8"/>
    <w:rsid w:val="00FB3FB7"/>
    <w:rsid w:val="00FB3FC1"/>
    <w:rsid w:val="00FB4066"/>
    <w:rsid w:val="00FB434F"/>
    <w:rsid w:val="00FB43C9"/>
    <w:rsid w:val="00FB4559"/>
    <w:rsid w:val="00FB47D3"/>
    <w:rsid w:val="00FB49F6"/>
    <w:rsid w:val="00FB4AE3"/>
    <w:rsid w:val="00FB4C64"/>
    <w:rsid w:val="00FB4CE6"/>
    <w:rsid w:val="00FB5348"/>
    <w:rsid w:val="00FB55CA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0A2"/>
    <w:rsid w:val="00FB6430"/>
    <w:rsid w:val="00FB66A1"/>
    <w:rsid w:val="00FB68CB"/>
    <w:rsid w:val="00FB6B1E"/>
    <w:rsid w:val="00FB6D3F"/>
    <w:rsid w:val="00FB6EFC"/>
    <w:rsid w:val="00FB7085"/>
    <w:rsid w:val="00FB760A"/>
    <w:rsid w:val="00FB76C7"/>
    <w:rsid w:val="00FB7704"/>
    <w:rsid w:val="00FB7B0C"/>
    <w:rsid w:val="00FB7BE7"/>
    <w:rsid w:val="00FB7CDC"/>
    <w:rsid w:val="00FB7D05"/>
    <w:rsid w:val="00FB7D8A"/>
    <w:rsid w:val="00FB7DEE"/>
    <w:rsid w:val="00FC0203"/>
    <w:rsid w:val="00FC0371"/>
    <w:rsid w:val="00FC061D"/>
    <w:rsid w:val="00FC0968"/>
    <w:rsid w:val="00FC09A8"/>
    <w:rsid w:val="00FC0FED"/>
    <w:rsid w:val="00FC10C1"/>
    <w:rsid w:val="00FC118E"/>
    <w:rsid w:val="00FC142F"/>
    <w:rsid w:val="00FC14BF"/>
    <w:rsid w:val="00FC14F5"/>
    <w:rsid w:val="00FC15D0"/>
    <w:rsid w:val="00FC1B6F"/>
    <w:rsid w:val="00FC1EC6"/>
    <w:rsid w:val="00FC2162"/>
    <w:rsid w:val="00FC242E"/>
    <w:rsid w:val="00FC26A1"/>
    <w:rsid w:val="00FC2ABB"/>
    <w:rsid w:val="00FC2AF8"/>
    <w:rsid w:val="00FC2B88"/>
    <w:rsid w:val="00FC2CCE"/>
    <w:rsid w:val="00FC2EAA"/>
    <w:rsid w:val="00FC2ED8"/>
    <w:rsid w:val="00FC3102"/>
    <w:rsid w:val="00FC334C"/>
    <w:rsid w:val="00FC3436"/>
    <w:rsid w:val="00FC344E"/>
    <w:rsid w:val="00FC3501"/>
    <w:rsid w:val="00FC3649"/>
    <w:rsid w:val="00FC3C0E"/>
    <w:rsid w:val="00FC3C99"/>
    <w:rsid w:val="00FC3E67"/>
    <w:rsid w:val="00FC3F99"/>
    <w:rsid w:val="00FC40DF"/>
    <w:rsid w:val="00FC4410"/>
    <w:rsid w:val="00FC4443"/>
    <w:rsid w:val="00FC445F"/>
    <w:rsid w:val="00FC4575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3B"/>
    <w:rsid w:val="00FC5B80"/>
    <w:rsid w:val="00FC5C51"/>
    <w:rsid w:val="00FC5FAC"/>
    <w:rsid w:val="00FC5FED"/>
    <w:rsid w:val="00FC615F"/>
    <w:rsid w:val="00FC61C0"/>
    <w:rsid w:val="00FC62F5"/>
    <w:rsid w:val="00FC6318"/>
    <w:rsid w:val="00FC64F8"/>
    <w:rsid w:val="00FC654F"/>
    <w:rsid w:val="00FC65E3"/>
    <w:rsid w:val="00FC673A"/>
    <w:rsid w:val="00FC6AC3"/>
    <w:rsid w:val="00FC73E2"/>
    <w:rsid w:val="00FC76FB"/>
    <w:rsid w:val="00FC7E36"/>
    <w:rsid w:val="00FC7F03"/>
    <w:rsid w:val="00FC7F96"/>
    <w:rsid w:val="00FD0082"/>
    <w:rsid w:val="00FD00EF"/>
    <w:rsid w:val="00FD0159"/>
    <w:rsid w:val="00FD01DE"/>
    <w:rsid w:val="00FD0242"/>
    <w:rsid w:val="00FD0296"/>
    <w:rsid w:val="00FD04D3"/>
    <w:rsid w:val="00FD04F4"/>
    <w:rsid w:val="00FD05E2"/>
    <w:rsid w:val="00FD05F9"/>
    <w:rsid w:val="00FD084E"/>
    <w:rsid w:val="00FD08AD"/>
    <w:rsid w:val="00FD0937"/>
    <w:rsid w:val="00FD0C96"/>
    <w:rsid w:val="00FD0C9C"/>
    <w:rsid w:val="00FD0D8C"/>
    <w:rsid w:val="00FD0E2F"/>
    <w:rsid w:val="00FD0EC9"/>
    <w:rsid w:val="00FD0F99"/>
    <w:rsid w:val="00FD1054"/>
    <w:rsid w:val="00FD1062"/>
    <w:rsid w:val="00FD11AB"/>
    <w:rsid w:val="00FD145D"/>
    <w:rsid w:val="00FD16D2"/>
    <w:rsid w:val="00FD16F1"/>
    <w:rsid w:val="00FD1797"/>
    <w:rsid w:val="00FD18B4"/>
    <w:rsid w:val="00FD190B"/>
    <w:rsid w:val="00FD19F7"/>
    <w:rsid w:val="00FD1E6C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2BCF"/>
    <w:rsid w:val="00FD30BE"/>
    <w:rsid w:val="00FD30CC"/>
    <w:rsid w:val="00FD313D"/>
    <w:rsid w:val="00FD3241"/>
    <w:rsid w:val="00FD345B"/>
    <w:rsid w:val="00FD34E1"/>
    <w:rsid w:val="00FD364F"/>
    <w:rsid w:val="00FD3776"/>
    <w:rsid w:val="00FD39DD"/>
    <w:rsid w:val="00FD3BD7"/>
    <w:rsid w:val="00FD3DBD"/>
    <w:rsid w:val="00FD3F12"/>
    <w:rsid w:val="00FD3F17"/>
    <w:rsid w:val="00FD40CD"/>
    <w:rsid w:val="00FD44E6"/>
    <w:rsid w:val="00FD471C"/>
    <w:rsid w:val="00FD47EA"/>
    <w:rsid w:val="00FD4891"/>
    <w:rsid w:val="00FD49DA"/>
    <w:rsid w:val="00FD4B3F"/>
    <w:rsid w:val="00FD4C91"/>
    <w:rsid w:val="00FD4EB7"/>
    <w:rsid w:val="00FD5274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3FE"/>
    <w:rsid w:val="00FD65B2"/>
    <w:rsid w:val="00FD66CB"/>
    <w:rsid w:val="00FD6815"/>
    <w:rsid w:val="00FD6988"/>
    <w:rsid w:val="00FD69F5"/>
    <w:rsid w:val="00FD6A8B"/>
    <w:rsid w:val="00FD6AA7"/>
    <w:rsid w:val="00FD6AC2"/>
    <w:rsid w:val="00FD6B67"/>
    <w:rsid w:val="00FD6C59"/>
    <w:rsid w:val="00FD6CF0"/>
    <w:rsid w:val="00FD71EB"/>
    <w:rsid w:val="00FD71FC"/>
    <w:rsid w:val="00FD77D8"/>
    <w:rsid w:val="00FD78E3"/>
    <w:rsid w:val="00FE02A7"/>
    <w:rsid w:val="00FE0557"/>
    <w:rsid w:val="00FE05FE"/>
    <w:rsid w:val="00FE06A1"/>
    <w:rsid w:val="00FE06E8"/>
    <w:rsid w:val="00FE06E9"/>
    <w:rsid w:val="00FE0B37"/>
    <w:rsid w:val="00FE0B78"/>
    <w:rsid w:val="00FE0BB0"/>
    <w:rsid w:val="00FE0BEC"/>
    <w:rsid w:val="00FE0C74"/>
    <w:rsid w:val="00FE0D9D"/>
    <w:rsid w:val="00FE0F47"/>
    <w:rsid w:val="00FE12D6"/>
    <w:rsid w:val="00FE13F4"/>
    <w:rsid w:val="00FE1622"/>
    <w:rsid w:val="00FE168A"/>
    <w:rsid w:val="00FE176E"/>
    <w:rsid w:val="00FE17C5"/>
    <w:rsid w:val="00FE18FF"/>
    <w:rsid w:val="00FE1BAE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84D"/>
    <w:rsid w:val="00FE2BA3"/>
    <w:rsid w:val="00FE2BAD"/>
    <w:rsid w:val="00FE2C06"/>
    <w:rsid w:val="00FE2CFA"/>
    <w:rsid w:val="00FE310D"/>
    <w:rsid w:val="00FE3249"/>
    <w:rsid w:val="00FE3C3E"/>
    <w:rsid w:val="00FE3F7B"/>
    <w:rsid w:val="00FE3F95"/>
    <w:rsid w:val="00FE416A"/>
    <w:rsid w:val="00FE46D9"/>
    <w:rsid w:val="00FE4702"/>
    <w:rsid w:val="00FE4ADF"/>
    <w:rsid w:val="00FE4BD5"/>
    <w:rsid w:val="00FE4C2A"/>
    <w:rsid w:val="00FE5076"/>
    <w:rsid w:val="00FE54AB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06"/>
    <w:rsid w:val="00FE729C"/>
    <w:rsid w:val="00FE739D"/>
    <w:rsid w:val="00FE73E1"/>
    <w:rsid w:val="00FE7722"/>
    <w:rsid w:val="00FE7802"/>
    <w:rsid w:val="00FE7812"/>
    <w:rsid w:val="00FE7A2E"/>
    <w:rsid w:val="00FE7B99"/>
    <w:rsid w:val="00FE7C40"/>
    <w:rsid w:val="00FE7FEA"/>
    <w:rsid w:val="00FF022A"/>
    <w:rsid w:val="00FF036C"/>
    <w:rsid w:val="00FF052E"/>
    <w:rsid w:val="00FF05E5"/>
    <w:rsid w:val="00FF0A91"/>
    <w:rsid w:val="00FF0AB0"/>
    <w:rsid w:val="00FF0ABF"/>
    <w:rsid w:val="00FF0BE3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AFE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349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BE2"/>
    <w:rsid w:val="00FF4C34"/>
    <w:rsid w:val="00FF4C77"/>
    <w:rsid w:val="00FF4DB4"/>
    <w:rsid w:val="00FF5281"/>
    <w:rsid w:val="00FF55E1"/>
    <w:rsid w:val="00FF5890"/>
    <w:rsid w:val="00FF5CE2"/>
    <w:rsid w:val="00FF5EED"/>
    <w:rsid w:val="00FF601D"/>
    <w:rsid w:val="00FF6080"/>
    <w:rsid w:val="00FF61FA"/>
    <w:rsid w:val="00FF6333"/>
    <w:rsid w:val="00FF6336"/>
    <w:rsid w:val="00FF63A9"/>
    <w:rsid w:val="00FF650D"/>
    <w:rsid w:val="00FF6555"/>
    <w:rsid w:val="00FF6720"/>
    <w:rsid w:val="00FF6C2F"/>
    <w:rsid w:val="00FF6E45"/>
    <w:rsid w:val="00FF6FA5"/>
    <w:rsid w:val="00FF71E1"/>
    <w:rsid w:val="00FF730F"/>
    <w:rsid w:val="00FF7602"/>
    <w:rsid w:val="00FF765B"/>
    <w:rsid w:val="00FF7897"/>
    <w:rsid w:val="00FF7CC3"/>
    <w:rsid w:val="00FF7CEE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EB07ADB5-FC5F-4A33-B3B8-CA51AF35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D5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  <w:style w:type="paragraph" w:customStyle="1" w:styleId="zKISOffAddress">
    <w:name w:val="zKISOffAddress"/>
    <w:basedOn w:val="Normal"/>
    <w:rsid w:val="00AE40D9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90ff507aed82f1bdf5b5a4c526ce8993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7f398c9496a07e360ffb6e3483e81eaf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TaxCatchAll xmlns="2de97f53-ebdd-482c-838d-8688d11d83d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E1FE90-D9D9-429D-9074-BB95D067307A}"/>
</file>

<file path=customXml/itemProps3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4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9c31d32-11b4-406c-affc-f4428d7ab1ac}" enabled="1" method="Privileged" siteId="{cb3ed3b0-202c-4365-b20f-86f8ed08f88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991</TotalTime>
  <Pages>3</Pages>
  <Words>400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129</cp:revision>
  <cp:lastPrinted>2026-05-07T09:09:00Z</cp:lastPrinted>
  <dcterms:created xsi:type="dcterms:W3CDTF">2026-04-23T14:43:00Z</dcterms:created>
  <dcterms:modified xsi:type="dcterms:W3CDTF">2026-05-11T02:44:00Z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9267e8e,7cbee039,4ecd02bb,725dbe88,13c0e5c1,5011504c,6a97459b,32f5c6ab,ec1c3de,7957688c,2c9efe99,63871c50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Confidential (Internal and OSP Partner Use)</vt:lpwstr>
  </property>
  <property fmtid="{D5CDD505-2E9C-101B-9397-08002B2CF9AE}" pid="14" name="ClassificationContentMarkingFooterShapeIds">
    <vt:lpwstr>2fa86ad0,1a119cde,5749777a,1d496416,588413de,2a19e28,60e68299,3e0cb42f,76eaca11,4b4d3ee3,3b880fff,1129c94b,6b2f129a,77989520</vt:lpwstr>
  </property>
  <property fmtid="{D5CDD505-2E9C-101B-9397-08002B2CF9AE}" pid="15" name="ClassificationContentMarkingFooterFontProps">
    <vt:lpwstr>#000000,8,Aptos</vt:lpwstr>
  </property>
  <property fmtid="{D5CDD505-2E9C-101B-9397-08002B2CF9AE}" pid="16" name="ClassificationContentMarkingFooterText">
    <vt:lpwstr>This document is confidential and for internal employees and OSP partners only. Unauthorized sharing, copying, or distribution is prohibited. If received in error, notify the sender and delete it.</vt:lpwstr>
  </property>
</Properties>
</file>