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drawings/drawing1.xml" ContentType="application/vnd.openxmlformats-officedocument.drawingml.chartshapes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drawings/drawing2.xml" ContentType="application/vnd.openxmlformats-officedocument.drawingml.chartshapes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7804D3" w:rsidRPr="00AE4D5B" w14:paraId="204A9A50" w14:textId="77777777" w:rsidTr="007804D3">
        <w:trPr>
          <w:tblHeader/>
        </w:trPr>
        <w:tc>
          <w:tcPr>
            <w:tcW w:w="1278" w:type="dxa"/>
          </w:tcPr>
          <w:p w14:paraId="053A7FEA" w14:textId="77777777" w:rsidR="007804D3" w:rsidRPr="00871A0F" w:rsidRDefault="007804D3" w:rsidP="007804D3">
            <w:pPr>
              <w:pStyle w:val="BodyTextIndent2"/>
              <w:spacing w:after="0" w:line="240" w:lineRule="atLeast"/>
              <w:ind w:left="0" w:right="-43"/>
              <w:rPr>
                <w:b/>
                <w:bCs/>
                <w:sz w:val="30"/>
                <w:szCs w:val="30"/>
              </w:rPr>
            </w:pPr>
            <w:r w:rsidRPr="00871A0F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5" w:type="dxa"/>
          </w:tcPr>
          <w:p w14:paraId="3049F50C" w14:textId="77777777" w:rsidR="007804D3" w:rsidRPr="00871A0F" w:rsidRDefault="007804D3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b/>
                <w:bCs/>
                <w:sz w:val="30"/>
                <w:szCs w:val="30"/>
                <w:cs/>
              </w:rPr>
            </w:pPr>
            <w:r w:rsidRPr="00871A0F">
              <w:rPr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7804D3" w:rsidRPr="00AE4D5B" w14:paraId="460574B8" w14:textId="77777777" w:rsidTr="007804D3">
        <w:trPr>
          <w:tblHeader/>
        </w:trPr>
        <w:tc>
          <w:tcPr>
            <w:tcW w:w="1278" w:type="dxa"/>
          </w:tcPr>
          <w:p w14:paraId="690EB771" w14:textId="77777777" w:rsidR="007804D3" w:rsidRPr="00685C1E" w:rsidRDefault="007804D3" w:rsidP="007804D3">
            <w:pPr>
              <w:pStyle w:val="BodyTextIndent2"/>
              <w:spacing w:after="0" w:line="240" w:lineRule="atLeast"/>
              <w:ind w:left="0"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74A055B8" w14:textId="77777777" w:rsidR="007804D3" w:rsidRPr="00685C1E" w:rsidRDefault="007804D3" w:rsidP="007804D3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b/>
                <w:bCs/>
                <w:sz w:val="28"/>
                <w:szCs w:val="28"/>
              </w:rPr>
            </w:pPr>
          </w:p>
        </w:tc>
      </w:tr>
      <w:tr w:rsidR="007804D3" w:rsidRPr="00AE4D5B" w14:paraId="4A84B1A9" w14:textId="77777777" w:rsidTr="007804D3">
        <w:tc>
          <w:tcPr>
            <w:tcW w:w="1278" w:type="dxa"/>
            <w:vAlign w:val="center"/>
          </w:tcPr>
          <w:p w14:paraId="5A5BA0DE" w14:textId="77777777" w:rsidR="007804D3" w:rsidRPr="00AE4D5B" w:rsidRDefault="007804D3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08373F51" w14:textId="77777777" w:rsidR="007804D3" w:rsidRPr="00871A0F" w:rsidRDefault="007804D3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871A0F">
              <w:rPr>
                <w:sz w:val="30"/>
                <w:szCs w:val="30"/>
                <w:cs/>
              </w:rPr>
              <w:t>ข้อมูลทั่วไป</w:t>
            </w:r>
          </w:p>
        </w:tc>
      </w:tr>
      <w:tr w:rsidR="007804D3" w:rsidRPr="00AE4D5B" w14:paraId="1E9BDECF" w14:textId="77777777" w:rsidTr="007804D3">
        <w:tc>
          <w:tcPr>
            <w:tcW w:w="1278" w:type="dxa"/>
            <w:vAlign w:val="center"/>
          </w:tcPr>
          <w:p w14:paraId="5FA072D0" w14:textId="77777777" w:rsidR="007804D3" w:rsidRPr="0049482A" w:rsidRDefault="007804D3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29618E46" w14:textId="5338CCB9" w:rsidR="007804D3" w:rsidRPr="00871A0F" w:rsidRDefault="007804D3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871A0F">
              <w:rPr>
                <w:sz w:val="30"/>
                <w:szCs w:val="30"/>
                <w:cs/>
              </w:rPr>
              <w:t>เกณฑ์การจัดทำงบการเงิน</w:t>
            </w:r>
            <w:r w:rsidR="00A45034" w:rsidRPr="00871A0F">
              <w:rPr>
                <w:sz w:val="30"/>
                <w:szCs w:val="30"/>
                <w:cs/>
              </w:rPr>
              <w:t>ระหว่างกาล</w:t>
            </w:r>
          </w:p>
        </w:tc>
      </w:tr>
      <w:tr w:rsidR="00A45034" w:rsidRPr="00AE4D5B" w14:paraId="79C60A8E" w14:textId="77777777" w:rsidTr="007804D3">
        <w:tc>
          <w:tcPr>
            <w:tcW w:w="1278" w:type="dxa"/>
            <w:vAlign w:val="center"/>
          </w:tcPr>
          <w:p w14:paraId="6339AEED" w14:textId="77777777" w:rsidR="00A45034" w:rsidRPr="0049482A" w:rsidRDefault="00A45034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6F89702" w14:textId="12820A2A" w:rsidR="00A45034" w:rsidRPr="00871A0F" w:rsidRDefault="00A45034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871A0F">
              <w:rPr>
                <w:sz w:val="30"/>
                <w:szCs w:val="30"/>
                <w:cs/>
              </w:rPr>
              <w:t>การเปลี่ยนแปลงนโยบายการบัญชีที่มีสาระสำคัญ</w:t>
            </w:r>
          </w:p>
        </w:tc>
      </w:tr>
      <w:tr w:rsidR="001E7ACD" w:rsidRPr="00AE4D5B" w14:paraId="2F23FF9D" w14:textId="77777777" w:rsidTr="007804D3">
        <w:tc>
          <w:tcPr>
            <w:tcW w:w="1278" w:type="dxa"/>
            <w:vAlign w:val="center"/>
          </w:tcPr>
          <w:p w14:paraId="13A190E9" w14:textId="77777777" w:rsidR="001E7ACD" w:rsidRPr="0049482A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840F5D7" w14:textId="77777777" w:rsidR="001E7ACD" w:rsidRPr="00871A0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871A0F">
              <w:rPr>
                <w:rFonts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E7ACD" w:rsidRPr="00AE4D5B" w14:paraId="1E1FD14C" w14:textId="77777777" w:rsidTr="007804D3">
        <w:tc>
          <w:tcPr>
            <w:tcW w:w="1278" w:type="dxa"/>
            <w:vAlign w:val="center"/>
          </w:tcPr>
          <w:p w14:paraId="35673CC3" w14:textId="77777777" w:rsidR="001E7ACD" w:rsidRPr="0049482A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5492C86D" w14:textId="3A7B5336" w:rsidR="001E7ACD" w:rsidRPr="00871A0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871A0F">
              <w:rPr>
                <w:rFonts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1E7ACD" w:rsidRPr="00AE4D5B" w14:paraId="0FFA402A" w14:textId="77777777" w:rsidTr="007804D3">
        <w:tc>
          <w:tcPr>
            <w:tcW w:w="1278" w:type="dxa"/>
            <w:vAlign w:val="center"/>
          </w:tcPr>
          <w:p w14:paraId="45ACFFF7" w14:textId="77777777" w:rsidR="001E7ACD" w:rsidRPr="0049482A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18E478C8" w14:textId="77777777" w:rsidR="001E7ACD" w:rsidRPr="00871A0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871A0F">
              <w:rPr>
                <w:rFonts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E7ACD" w:rsidRPr="00AE4D5B" w14:paraId="14FD8762" w14:textId="77777777" w:rsidTr="007804D3">
        <w:tc>
          <w:tcPr>
            <w:tcW w:w="1278" w:type="dxa"/>
            <w:vAlign w:val="center"/>
          </w:tcPr>
          <w:p w14:paraId="430305E6" w14:textId="77777777" w:rsidR="001E7ACD" w:rsidRPr="0049482A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66062670" w14:textId="77777777" w:rsidR="001E7ACD" w:rsidRPr="00871A0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871A0F">
              <w:rPr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1E7ACD" w:rsidRPr="00AE4D5B" w14:paraId="7B14685E" w14:textId="77777777" w:rsidTr="007804D3">
        <w:tc>
          <w:tcPr>
            <w:tcW w:w="1278" w:type="dxa"/>
            <w:vAlign w:val="center"/>
          </w:tcPr>
          <w:p w14:paraId="03D1451F" w14:textId="2C3672D9" w:rsidR="001E7ACD" w:rsidRPr="0049482A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0E5557C2" w14:textId="7E13354C" w:rsidR="001E7ACD" w:rsidRPr="00871A0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871A0F">
              <w:rPr>
                <w:rFonts w:hint="cs"/>
                <w:sz w:val="30"/>
                <w:szCs w:val="30"/>
                <w:cs/>
              </w:rPr>
              <w:t>ส่วนงานดำเนินงาน</w:t>
            </w:r>
            <w:r w:rsidR="00591389" w:rsidRPr="00871A0F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1E7ACD" w:rsidRPr="00AE4D5B" w14:paraId="0B7680E4" w14:textId="77777777" w:rsidTr="007804D3">
        <w:tc>
          <w:tcPr>
            <w:tcW w:w="1278" w:type="dxa"/>
            <w:vAlign w:val="center"/>
          </w:tcPr>
          <w:p w14:paraId="6F86D829" w14:textId="77777777" w:rsidR="001E7ACD" w:rsidRPr="0049482A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231F8678" w14:textId="77777777" w:rsidR="001E7ACD" w:rsidRPr="00871A0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871A0F">
              <w:rPr>
                <w:rFonts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E7ACD" w:rsidRPr="00AE4D5B" w14:paraId="3E86DDE0" w14:textId="77777777" w:rsidTr="007804D3">
        <w:tc>
          <w:tcPr>
            <w:tcW w:w="1278" w:type="dxa"/>
            <w:vAlign w:val="center"/>
          </w:tcPr>
          <w:p w14:paraId="5C3B4F64" w14:textId="77777777" w:rsidR="001E7ACD" w:rsidRPr="0049482A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6A61A1BE" w14:textId="7CC23075" w:rsidR="001E7ACD" w:rsidRPr="00871A0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871A0F">
              <w:rPr>
                <w:sz w:val="30"/>
                <w:szCs w:val="30"/>
                <w:cs/>
              </w:rPr>
              <w:t>ภาระผูกพัน</w:t>
            </w:r>
            <w:r w:rsidR="00BD1B44" w:rsidRPr="00871A0F">
              <w:rPr>
                <w:rFonts w:hint="cs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1E7ACD" w:rsidRPr="00AE4D5B" w14:paraId="791988D5" w14:textId="77777777" w:rsidTr="007804D3">
        <w:tc>
          <w:tcPr>
            <w:tcW w:w="1278" w:type="dxa"/>
            <w:vAlign w:val="center"/>
          </w:tcPr>
          <w:p w14:paraId="56FAAAC6" w14:textId="77777777" w:rsidR="001E7ACD" w:rsidRPr="0049482A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697643F2" w14:textId="77777777" w:rsidR="001E7ACD" w:rsidRPr="00871A0F" w:rsidRDefault="00AD1DA7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871A0F">
              <w:rPr>
                <w:rFonts w:hint="cs"/>
                <w:sz w:val="30"/>
                <w:szCs w:val="30"/>
                <w:cs/>
              </w:rPr>
              <w:t>หนี้สิ</w:t>
            </w:r>
            <w:r w:rsidR="001E7ACD" w:rsidRPr="00871A0F">
              <w:rPr>
                <w:rFonts w:hint="cs"/>
                <w:sz w:val="30"/>
                <w:szCs w:val="30"/>
                <w:cs/>
              </w:rPr>
              <w:t>นที่อาจเกิดขึ้น</w:t>
            </w:r>
          </w:p>
        </w:tc>
      </w:tr>
      <w:tr w:rsidR="00871A0F" w:rsidRPr="00AE4D5B" w14:paraId="3EB4D738" w14:textId="77777777" w:rsidTr="007804D3">
        <w:tc>
          <w:tcPr>
            <w:tcW w:w="1278" w:type="dxa"/>
            <w:vAlign w:val="center"/>
          </w:tcPr>
          <w:p w14:paraId="2DDF7EF0" w14:textId="77777777" w:rsidR="00871A0F" w:rsidRPr="0049482A" w:rsidRDefault="00871A0F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721585A4" w14:textId="225765A3" w:rsidR="00871A0F" w:rsidRPr="00871A0F" w:rsidRDefault="00871A0F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871A0F">
              <w:rPr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871A0F" w:rsidRPr="00AE4D5B" w14:paraId="11361CF5" w14:textId="77777777" w:rsidTr="007804D3">
        <w:tc>
          <w:tcPr>
            <w:tcW w:w="1278" w:type="dxa"/>
            <w:vAlign w:val="center"/>
          </w:tcPr>
          <w:p w14:paraId="77BF615A" w14:textId="77777777" w:rsidR="00871A0F" w:rsidRPr="0049482A" w:rsidRDefault="00871A0F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0406BABA" w14:textId="568DA2E6" w:rsidR="00871A0F" w:rsidRPr="00871A0F" w:rsidRDefault="00871A0F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871A0F">
              <w:rPr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63A33F20" w14:textId="276A9189" w:rsidR="00B36D3F" w:rsidRPr="002130FC" w:rsidRDefault="00B36D3F" w:rsidP="00DF3C09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</w:rPr>
      </w:pPr>
      <w:r w:rsidRPr="00AE4D5B">
        <w:rPr>
          <w:b/>
          <w:bCs/>
          <w:sz w:val="30"/>
          <w:szCs w:val="30"/>
        </w:rPr>
        <w:br w:type="page"/>
      </w:r>
      <w:r w:rsidR="007A11B1" w:rsidRPr="002130FC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887294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="007A11B1" w:rsidRPr="002130FC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08B99043" w14:textId="77777777" w:rsidR="00142C8F" w:rsidRPr="002130FC" w:rsidRDefault="00142C8F" w:rsidP="00142C8F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</w:rPr>
      </w:pPr>
    </w:p>
    <w:p w14:paraId="51E00174" w14:textId="25248CF1" w:rsidR="00142C8F" w:rsidRPr="002130FC" w:rsidRDefault="007A11B1" w:rsidP="00142C8F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2130FC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887294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2130FC">
        <w:rPr>
          <w:rFonts w:asciiTheme="majorBidi" w:hAnsiTheme="majorBidi" w:cstheme="majorBidi"/>
          <w:sz w:val="30"/>
          <w:szCs w:val="30"/>
          <w:cs/>
        </w:rPr>
        <w:t>นี้</w:t>
      </w:r>
      <w:r w:rsidR="00142C8F" w:rsidRPr="002130FC">
        <w:rPr>
          <w:sz w:val="30"/>
          <w:szCs w:val="30"/>
          <w:cs/>
        </w:rPr>
        <w:t>ได้รับอนุมัติให้ออกงบการเงินจาก</w:t>
      </w:r>
      <w:r w:rsidR="00B0340E" w:rsidRPr="002130FC">
        <w:rPr>
          <w:rFonts w:hint="cs"/>
          <w:sz w:val="30"/>
          <w:szCs w:val="30"/>
          <w:cs/>
        </w:rPr>
        <w:t>คณะ</w:t>
      </w:r>
      <w:r w:rsidR="00142C8F" w:rsidRPr="002130FC">
        <w:rPr>
          <w:sz w:val="30"/>
          <w:szCs w:val="30"/>
          <w:cs/>
        </w:rPr>
        <w:t>กรรมการ</w:t>
      </w:r>
      <w:r w:rsidR="00B0340E" w:rsidRPr="002130FC">
        <w:rPr>
          <w:rFonts w:hint="cs"/>
          <w:sz w:val="30"/>
          <w:szCs w:val="30"/>
          <w:cs/>
        </w:rPr>
        <w:t>บริษัท</w:t>
      </w:r>
      <w:r w:rsidR="00142C8F" w:rsidRPr="002130FC">
        <w:rPr>
          <w:sz w:val="30"/>
          <w:szCs w:val="30"/>
          <w:cs/>
        </w:rPr>
        <w:t>เมื่อวันที่</w:t>
      </w:r>
      <w:r w:rsidR="00966BEA">
        <w:rPr>
          <w:sz w:val="30"/>
          <w:szCs w:val="30"/>
        </w:rPr>
        <w:t xml:space="preserve"> 13 </w:t>
      </w:r>
      <w:r w:rsidR="00966BEA">
        <w:rPr>
          <w:rFonts w:hint="cs"/>
          <w:sz w:val="30"/>
          <w:szCs w:val="30"/>
          <w:cs/>
        </w:rPr>
        <w:t xml:space="preserve">พฤษภาคม </w:t>
      </w:r>
      <w:r w:rsidR="00966BEA">
        <w:rPr>
          <w:sz w:val="30"/>
          <w:szCs w:val="30"/>
        </w:rPr>
        <w:t>2569</w:t>
      </w:r>
    </w:p>
    <w:p w14:paraId="19A491F0" w14:textId="77777777" w:rsidR="00B36D3F" w:rsidRPr="002130FC" w:rsidRDefault="00B36D3F" w:rsidP="00142C8F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  <w:sz w:val="30"/>
          <w:szCs w:val="30"/>
        </w:rPr>
      </w:pPr>
    </w:p>
    <w:p w14:paraId="597F7303" w14:textId="77777777" w:rsidR="00B36D3F" w:rsidRPr="002130FC" w:rsidRDefault="00B36D3F" w:rsidP="00DF3C09">
      <w:pPr>
        <w:numPr>
          <w:ilvl w:val="0"/>
          <w:numId w:val="9"/>
        </w:numPr>
        <w:tabs>
          <w:tab w:val="left" w:pos="540"/>
        </w:tabs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130F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096C173B" w14:textId="77777777" w:rsidR="00B36D3F" w:rsidRPr="002130FC" w:rsidRDefault="00B36D3F" w:rsidP="00142C8F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</w:p>
    <w:p w14:paraId="126D8A8B" w14:textId="642A8231" w:rsidR="00540BEB" w:rsidRPr="002130FC" w:rsidRDefault="00540BEB" w:rsidP="00540BEB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130F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บริษัท </w:t>
      </w:r>
      <w:r w:rsidRPr="002130FC">
        <w:rPr>
          <w:rFonts w:asciiTheme="majorBidi" w:hAnsiTheme="majorBidi" w:cstheme="majorBidi" w:hint="cs"/>
          <w:sz w:val="30"/>
          <w:szCs w:val="30"/>
          <w:cs/>
        </w:rPr>
        <w:t xml:space="preserve">โอสถสภา จำกัด </w:t>
      </w:r>
      <w:r w:rsidRPr="002130FC">
        <w:rPr>
          <w:rFonts w:asciiTheme="majorBidi" w:hAnsiTheme="majorBidi"/>
          <w:sz w:val="30"/>
          <w:szCs w:val="30"/>
          <w:cs/>
        </w:rPr>
        <w:t>(มหาชน)</w:t>
      </w:r>
      <w:r w:rsidRPr="002130FC">
        <w:rPr>
          <w:rFonts w:asciiTheme="majorBidi" w:hAnsiTheme="majorBidi" w:cstheme="majorBidi"/>
          <w:sz w:val="30"/>
          <w:szCs w:val="30"/>
        </w:rPr>
        <w:t xml:space="preserve"> “</w:t>
      </w:r>
      <w:r w:rsidRPr="002130F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130FC">
        <w:rPr>
          <w:rFonts w:asciiTheme="majorBidi" w:hAnsiTheme="majorBidi" w:cstheme="majorBidi"/>
          <w:sz w:val="30"/>
          <w:szCs w:val="30"/>
        </w:rPr>
        <w:t>”</w:t>
      </w:r>
      <w:r w:rsidRPr="002130FC">
        <w:rPr>
          <w:rFonts w:asciiTheme="majorBidi" w:hAnsiTheme="majorBidi" w:cstheme="majorBidi" w:hint="cs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591389" w:rsidRPr="002130FC">
        <w:rPr>
          <w:rFonts w:asciiTheme="majorBidi" w:hAnsiTheme="majorBidi" w:cstheme="majorBidi"/>
          <w:sz w:val="30"/>
          <w:szCs w:val="30"/>
          <w:cs/>
        </w:rPr>
        <w:t>และจดทะเบียนกับ</w:t>
      </w:r>
      <w:r w:rsidR="000B60E2" w:rsidRPr="002130FC">
        <w:rPr>
          <w:rFonts w:asciiTheme="majorBidi" w:hAnsiTheme="majorBidi" w:cstheme="majorBidi"/>
          <w:sz w:val="30"/>
          <w:szCs w:val="30"/>
        </w:rPr>
        <w:br/>
      </w:r>
      <w:r w:rsidR="00591389" w:rsidRPr="002130FC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</w:t>
      </w:r>
      <w:r w:rsidR="00723822" w:rsidRPr="002130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E0213" w:rsidRPr="002130FC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591389" w:rsidRPr="002130FC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2130FC">
        <w:rPr>
          <w:rFonts w:asciiTheme="majorBidi" w:hAnsiTheme="majorBidi" w:cstheme="majorBidi" w:hint="cs"/>
          <w:sz w:val="30"/>
          <w:szCs w:val="30"/>
          <w:cs/>
        </w:rPr>
        <w:t>ที่อยู่จดทะเบียน</w:t>
      </w:r>
      <w:r w:rsidR="00591389" w:rsidRPr="002130FC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2130FC">
        <w:rPr>
          <w:rFonts w:asciiTheme="majorBidi" w:hAnsiTheme="majorBidi" w:cstheme="majorBidi" w:hint="cs"/>
          <w:sz w:val="30"/>
          <w:szCs w:val="30"/>
          <w:cs/>
        </w:rPr>
        <w:t xml:space="preserve">ตั้งอยู่เลขที่ </w:t>
      </w:r>
      <w:r w:rsidR="00B176C5" w:rsidRPr="002130FC">
        <w:rPr>
          <w:rFonts w:asciiTheme="majorBidi" w:hAnsiTheme="majorBidi" w:cstheme="majorBidi"/>
          <w:sz w:val="30"/>
          <w:szCs w:val="30"/>
        </w:rPr>
        <w:t>348</w:t>
      </w:r>
      <w:r w:rsidRPr="002130FC">
        <w:rPr>
          <w:rFonts w:asciiTheme="majorBidi" w:hAnsiTheme="majorBidi" w:cstheme="majorBidi" w:hint="cs"/>
          <w:sz w:val="30"/>
          <w:szCs w:val="30"/>
          <w:cs/>
        </w:rPr>
        <w:t xml:space="preserve"> ถนนรามคำแหง แขวงหัวหมาก</w:t>
      </w:r>
      <w:r w:rsidR="000B60E2" w:rsidRPr="002130FC">
        <w:rPr>
          <w:rFonts w:asciiTheme="majorBidi" w:hAnsiTheme="majorBidi" w:cstheme="majorBidi"/>
          <w:sz w:val="30"/>
          <w:szCs w:val="30"/>
        </w:rPr>
        <w:br/>
      </w:r>
      <w:r w:rsidRPr="002130FC">
        <w:rPr>
          <w:rFonts w:asciiTheme="majorBidi" w:hAnsiTheme="majorBidi" w:cstheme="majorBidi" w:hint="cs"/>
          <w:sz w:val="30"/>
          <w:szCs w:val="30"/>
          <w:cs/>
        </w:rPr>
        <w:t xml:space="preserve">เขตบางกะปิ กรุงเทพมหานคร </w:t>
      </w:r>
      <w:r w:rsidR="00B176C5" w:rsidRPr="002130FC">
        <w:rPr>
          <w:rFonts w:asciiTheme="majorBidi" w:hAnsiTheme="majorBidi" w:cstheme="majorBidi"/>
          <w:sz w:val="30"/>
          <w:szCs w:val="30"/>
        </w:rPr>
        <w:t>10240</w:t>
      </w:r>
    </w:p>
    <w:p w14:paraId="35BAF394" w14:textId="77777777" w:rsidR="005D0190" w:rsidRPr="002130FC" w:rsidRDefault="005D0190" w:rsidP="00BA5D3E">
      <w:pPr>
        <w:tabs>
          <w:tab w:val="left" w:pos="540"/>
        </w:tabs>
        <w:spacing w:line="240" w:lineRule="auto"/>
        <w:ind w:right="-43"/>
        <w:jc w:val="thaiDistribute"/>
        <w:rPr>
          <w:sz w:val="30"/>
          <w:szCs w:val="30"/>
        </w:rPr>
      </w:pPr>
    </w:p>
    <w:p w14:paraId="522B196B" w14:textId="31E2FE81" w:rsidR="00D7337C" w:rsidRPr="002130FC" w:rsidRDefault="00225ED4" w:rsidP="00D7337C">
      <w:pPr>
        <w:tabs>
          <w:tab w:val="left" w:pos="540"/>
        </w:tabs>
        <w:spacing w:line="240" w:lineRule="auto"/>
        <w:ind w:left="540" w:right="-43"/>
        <w:jc w:val="thaiDistribute"/>
        <w:rPr>
          <w:sz w:val="30"/>
          <w:szCs w:val="30"/>
        </w:rPr>
      </w:pPr>
      <w:r w:rsidRPr="002130FC">
        <w:rPr>
          <w:rFonts w:hint="cs"/>
          <w:sz w:val="30"/>
          <w:szCs w:val="30"/>
          <w:cs/>
        </w:rPr>
        <w:t xml:space="preserve">บริษัทและบริษัทย่อย </w:t>
      </w:r>
      <w:r w:rsidRPr="002130FC">
        <w:rPr>
          <w:sz w:val="30"/>
          <w:szCs w:val="30"/>
        </w:rPr>
        <w:t>“</w:t>
      </w:r>
      <w:r w:rsidRPr="002130FC">
        <w:rPr>
          <w:rFonts w:hint="cs"/>
          <w:sz w:val="30"/>
          <w:szCs w:val="30"/>
          <w:cs/>
        </w:rPr>
        <w:t>กลุ่มบริษัท</w:t>
      </w:r>
      <w:r w:rsidRPr="002130FC">
        <w:rPr>
          <w:sz w:val="30"/>
          <w:szCs w:val="30"/>
        </w:rPr>
        <w:t xml:space="preserve">” </w:t>
      </w:r>
      <w:r w:rsidRPr="002130FC">
        <w:rPr>
          <w:rFonts w:hint="cs"/>
          <w:sz w:val="30"/>
          <w:szCs w:val="30"/>
          <w:cs/>
        </w:rPr>
        <w:t>ดำเนินธุรกิจหลักคือผลิตและจำหน่ายสินค้าอุปโภคบริโภค ได้แก่</w:t>
      </w:r>
      <w:r w:rsidR="00D8204D" w:rsidRPr="002130FC">
        <w:rPr>
          <w:rFonts w:hint="cs"/>
          <w:sz w:val="30"/>
          <w:szCs w:val="30"/>
          <w:cs/>
        </w:rPr>
        <w:t xml:space="preserve"> </w:t>
      </w:r>
      <w:r w:rsidRPr="002130FC">
        <w:rPr>
          <w:rFonts w:hint="cs"/>
          <w:sz w:val="30"/>
          <w:szCs w:val="30"/>
          <w:cs/>
        </w:rPr>
        <w:t>เครื่องดื่มให้พลังงานและผลิตภัณฑ์</w:t>
      </w:r>
      <w:r w:rsidR="00D8204D" w:rsidRPr="002130FC">
        <w:rPr>
          <w:rFonts w:hint="cs"/>
          <w:sz w:val="30"/>
          <w:szCs w:val="30"/>
          <w:cs/>
        </w:rPr>
        <w:t>ของใช้</w:t>
      </w:r>
      <w:r w:rsidRPr="002130FC">
        <w:rPr>
          <w:rFonts w:hint="cs"/>
          <w:sz w:val="30"/>
          <w:szCs w:val="30"/>
          <w:cs/>
        </w:rPr>
        <w:t>ส่วนบุคคล นอกจากนี้ กลุ่มบริษัทประกอบธุรกิจให้บริการรับจ้างผลิตสินค้า</w:t>
      </w:r>
      <w:r w:rsidR="00D8204D" w:rsidRPr="002130FC">
        <w:rPr>
          <w:rFonts w:hint="cs"/>
          <w:sz w:val="30"/>
          <w:szCs w:val="30"/>
          <w:cs/>
        </w:rPr>
        <w:t>และ</w:t>
      </w:r>
      <w:r w:rsidR="007825D7" w:rsidRPr="002130FC">
        <w:rPr>
          <w:sz w:val="30"/>
          <w:szCs w:val="30"/>
        </w:rPr>
        <w:t xml:space="preserve">       </w:t>
      </w:r>
      <w:r w:rsidRPr="002130FC">
        <w:rPr>
          <w:rFonts w:hint="cs"/>
          <w:sz w:val="30"/>
          <w:szCs w:val="30"/>
          <w:cs/>
        </w:rPr>
        <w:t>จัดจำหน่าย</w:t>
      </w:r>
      <w:r w:rsidR="00D8204D" w:rsidRPr="002130FC">
        <w:rPr>
          <w:rFonts w:hint="cs"/>
          <w:sz w:val="30"/>
          <w:szCs w:val="30"/>
          <w:cs/>
        </w:rPr>
        <w:t>สินค้า</w:t>
      </w:r>
      <w:r w:rsidR="007825D7" w:rsidRPr="002130FC">
        <w:rPr>
          <w:sz w:val="30"/>
          <w:szCs w:val="30"/>
        </w:rPr>
        <w:t xml:space="preserve"> </w:t>
      </w:r>
      <w:r w:rsidR="007825D7" w:rsidRPr="002130FC">
        <w:rPr>
          <w:sz w:val="30"/>
          <w:szCs w:val="30"/>
          <w:cs/>
        </w:rPr>
        <w:t>รวมถึงให้บริการทางด้านการตลาด</w:t>
      </w:r>
      <w:r w:rsidR="00155AB5" w:rsidRPr="002130FC">
        <w:rPr>
          <w:rFonts w:hint="cs"/>
          <w:sz w:val="30"/>
          <w:szCs w:val="30"/>
          <w:cs/>
        </w:rPr>
        <w:t xml:space="preserve"> </w:t>
      </w:r>
    </w:p>
    <w:p w14:paraId="11C96149" w14:textId="1D9E04CE" w:rsidR="0076474E" w:rsidRPr="002130FC" w:rsidRDefault="00764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sz w:val="30"/>
          <w:szCs w:val="30"/>
        </w:rPr>
      </w:pPr>
    </w:p>
    <w:p w14:paraId="75A5FA8B" w14:textId="3D5A4FFD" w:rsidR="00B36D3F" w:rsidRPr="002130FC" w:rsidRDefault="00B36D3F" w:rsidP="00DF3C09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130F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A45034" w:rsidRPr="00A45034">
        <w:rPr>
          <w:rFonts w:asciiTheme="majorBidi" w:hAnsiTheme="majorBidi"/>
          <w:b/>
          <w:bCs/>
          <w:sz w:val="30"/>
          <w:szCs w:val="30"/>
          <w:cs/>
          <w:lang w:val="th-TH"/>
        </w:rPr>
        <w:t>ระหว่างกาล</w:t>
      </w:r>
    </w:p>
    <w:p w14:paraId="12AFBC4D" w14:textId="77777777" w:rsidR="000F6881" w:rsidRPr="002130FC" w:rsidRDefault="000F6881" w:rsidP="00E55907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59A53ABC" w14:textId="35E80287" w:rsidR="00FB7BE7" w:rsidRPr="00FE478F" w:rsidRDefault="00FB7BE7" w:rsidP="00FB7BE7">
      <w:pPr>
        <w:tabs>
          <w:tab w:val="left" w:pos="540"/>
        </w:tabs>
        <w:spacing w:line="240" w:lineRule="auto"/>
        <w:ind w:left="540" w:right="-43"/>
        <w:jc w:val="thaiDistribute"/>
        <w:rPr>
          <w:sz w:val="30"/>
          <w:szCs w:val="30"/>
        </w:rPr>
      </w:pPr>
      <w:r w:rsidRPr="00FE478F">
        <w:rPr>
          <w:sz w:val="30"/>
          <w:szCs w:val="30"/>
          <w:cs/>
        </w:rPr>
        <w:t>งบการเงินระหว่างกาล</w:t>
      </w:r>
      <w:r w:rsidRPr="00FE478F">
        <w:rPr>
          <w:rFonts w:hint="cs"/>
          <w:sz w:val="30"/>
          <w:szCs w:val="30"/>
          <w:cs/>
        </w:rPr>
        <w:t>แบบย่อ</w:t>
      </w:r>
      <w:r w:rsidRPr="00FE478F">
        <w:rPr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Pr="00FE478F">
        <w:rPr>
          <w:sz w:val="30"/>
          <w:szCs w:val="30"/>
          <w:cs/>
        </w:rPr>
        <w:br/>
        <w:t>หมายเหตุประกอบงบการเงินระหว่างกาลในรูปแบบย่อ</w:t>
      </w:r>
      <w:r w:rsidRPr="00FE478F">
        <w:rPr>
          <w:rFonts w:hint="cs"/>
          <w:sz w:val="30"/>
          <w:szCs w:val="30"/>
          <w:cs/>
        </w:rPr>
        <w:t xml:space="preserve"> (</w:t>
      </w:r>
      <w:r w:rsidRPr="00FE478F">
        <w:rPr>
          <w:sz w:val="30"/>
          <w:szCs w:val="30"/>
        </w:rPr>
        <w:t>“</w:t>
      </w:r>
      <w:r w:rsidRPr="00FE478F">
        <w:rPr>
          <w:rFonts w:hint="cs"/>
          <w:sz w:val="30"/>
          <w:szCs w:val="30"/>
          <w:cs/>
        </w:rPr>
        <w:t>งบการเงินระหว่างกาล</w:t>
      </w:r>
      <w:r w:rsidRPr="00FE478F">
        <w:rPr>
          <w:sz w:val="30"/>
          <w:szCs w:val="30"/>
        </w:rPr>
        <w:t xml:space="preserve">”) </w:t>
      </w:r>
      <w:r w:rsidRPr="00FE478F">
        <w:rPr>
          <w:sz w:val="30"/>
          <w:szCs w:val="30"/>
          <w:cs/>
        </w:rPr>
        <w:t xml:space="preserve">ตามมาตรฐานการบัญชี </w:t>
      </w:r>
      <w:r w:rsidRPr="00FE478F">
        <w:rPr>
          <w:sz w:val="30"/>
          <w:szCs w:val="30"/>
          <w:cs/>
        </w:rPr>
        <w:br/>
      </w:r>
      <w:r w:rsidRPr="00FE478F">
        <w:rPr>
          <w:spacing w:val="-4"/>
          <w:sz w:val="30"/>
          <w:szCs w:val="30"/>
          <w:cs/>
        </w:rPr>
        <w:t xml:space="preserve">ฉบับที่ </w:t>
      </w:r>
      <w:r w:rsidRPr="00FE478F">
        <w:rPr>
          <w:spacing w:val="-4"/>
          <w:sz w:val="30"/>
          <w:szCs w:val="30"/>
        </w:rPr>
        <w:t xml:space="preserve">34 </w:t>
      </w:r>
      <w:r w:rsidRPr="00FE478F">
        <w:rPr>
          <w:spacing w:val="-4"/>
          <w:sz w:val="30"/>
          <w:szCs w:val="30"/>
          <w:cs/>
        </w:rPr>
        <w:t xml:space="preserve">เรื่อง </w:t>
      </w:r>
      <w:r w:rsidRPr="00FE478F">
        <w:rPr>
          <w:rFonts w:hint="cs"/>
          <w:i/>
          <w:iCs/>
          <w:spacing w:val="-4"/>
          <w:sz w:val="30"/>
          <w:szCs w:val="30"/>
          <w:cs/>
        </w:rPr>
        <w:t>การรายงานทาง</w:t>
      </w:r>
      <w:r w:rsidRPr="00FE478F">
        <w:rPr>
          <w:i/>
          <w:iCs/>
          <w:spacing w:val="-4"/>
          <w:sz w:val="30"/>
          <w:szCs w:val="30"/>
          <w:cs/>
        </w:rPr>
        <w:t>การเงินระหว่างกาล</w:t>
      </w:r>
      <w:r w:rsidRPr="00FE478F">
        <w:rPr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FE478F">
        <w:rPr>
          <w:sz w:val="30"/>
          <w:szCs w:val="30"/>
          <w:cs/>
        </w:rPr>
        <w:t xml:space="preserve"> </w:t>
      </w:r>
      <w:r w:rsidRPr="00FE478F">
        <w:rPr>
          <w:rFonts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FE478F">
        <w:rPr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FE478F">
        <w:rPr>
          <w:sz w:val="30"/>
          <w:szCs w:val="30"/>
        </w:rPr>
        <w:t xml:space="preserve"> 31 </w:t>
      </w:r>
      <w:r w:rsidRPr="00FE478F">
        <w:rPr>
          <w:sz w:val="30"/>
          <w:szCs w:val="30"/>
          <w:cs/>
        </w:rPr>
        <w:t>ธันวาค</w:t>
      </w:r>
      <w:r w:rsidRPr="00FE478F">
        <w:rPr>
          <w:rFonts w:hint="cs"/>
          <w:sz w:val="30"/>
          <w:szCs w:val="30"/>
          <w:cs/>
        </w:rPr>
        <w:t xml:space="preserve">ม </w:t>
      </w:r>
      <w:r w:rsidRPr="00FE478F">
        <w:rPr>
          <w:sz w:val="30"/>
          <w:szCs w:val="30"/>
        </w:rPr>
        <w:t>256</w:t>
      </w:r>
      <w:r w:rsidR="00AE4A53">
        <w:rPr>
          <w:sz w:val="30"/>
          <w:szCs w:val="30"/>
        </w:rPr>
        <w:t>8</w:t>
      </w:r>
    </w:p>
    <w:p w14:paraId="32CB1EF5" w14:textId="77777777" w:rsidR="00FB7BE7" w:rsidRPr="00FE478F" w:rsidRDefault="00FB7BE7" w:rsidP="00FB7BE7">
      <w:pPr>
        <w:tabs>
          <w:tab w:val="left" w:pos="540"/>
        </w:tabs>
        <w:spacing w:line="240" w:lineRule="auto"/>
        <w:ind w:left="540" w:right="-43"/>
        <w:jc w:val="thaiDistribute"/>
        <w:rPr>
          <w:sz w:val="30"/>
          <w:szCs w:val="30"/>
        </w:rPr>
      </w:pPr>
    </w:p>
    <w:p w14:paraId="356F5C9E" w14:textId="514041A5" w:rsidR="00FB7BE7" w:rsidRPr="00FE478F" w:rsidRDefault="00FB7BE7" w:rsidP="00FB7BE7">
      <w:pPr>
        <w:tabs>
          <w:tab w:val="left" w:pos="540"/>
        </w:tabs>
        <w:spacing w:line="240" w:lineRule="auto"/>
        <w:ind w:left="540" w:right="-43"/>
        <w:jc w:val="thaiDistribute"/>
        <w:rPr>
          <w:sz w:val="30"/>
          <w:szCs w:val="30"/>
        </w:rPr>
      </w:pPr>
      <w:r w:rsidRPr="00FE478F">
        <w:rPr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</w:t>
      </w:r>
      <w:r w:rsidRPr="00FE478F">
        <w:rPr>
          <w:sz w:val="30"/>
          <w:szCs w:val="30"/>
        </w:rPr>
        <w:br/>
      </w:r>
      <w:r w:rsidRPr="00FE478F">
        <w:rPr>
          <w:sz w:val="30"/>
          <w:szCs w:val="30"/>
          <w:cs/>
        </w:rPr>
        <w:t xml:space="preserve"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E478F">
        <w:rPr>
          <w:sz w:val="30"/>
          <w:szCs w:val="30"/>
        </w:rPr>
        <w:t xml:space="preserve">31 </w:t>
      </w:r>
      <w:r w:rsidRPr="008441B2">
        <w:rPr>
          <w:sz w:val="30"/>
          <w:szCs w:val="30"/>
          <w:cs/>
        </w:rPr>
        <w:t xml:space="preserve">ธันวาคม </w:t>
      </w:r>
      <w:r w:rsidRPr="008441B2">
        <w:rPr>
          <w:sz w:val="30"/>
          <w:szCs w:val="30"/>
        </w:rPr>
        <w:t>256</w:t>
      </w:r>
      <w:r w:rsidR="00AE4A53" w:rsidRPr="008441B2">
        <w:rPr>
          <w:sz w:val="30"/>
          <w:szCs w:val="30"/>
        </w:rPr>
        <w:t>8</w:t>
      </w:r>
      <w:r w:rsidR="00D13099" w:rsidRPr="008441B2">
        <w:rPr>
          <w:rFonts w:hint="cs"/>
          <w:sz w:val="30"/>
          <w:szCs w:val="30"/>
          <w:cs/>
        </w:rPr>
        <w:t xml:space="preserve"> </w:t>
      </w:r>
      <w:r w:rsidR="00D13099" w:rsidRPr="008441B2">
        <w:rPr>
          <w:sz w:val="30"/>
          <w:szCs w:val="30"/>
          <w:cs/>
        </w:rPr>
        <w:t xml:space="preserve">เว้นแต่ที่ได้อธิบายไว้ในหมายเหตุข้อ </w:t>
      </w:r>
      <w:r w:rsidR="00622D56" w:rsidRPr="008441B2">
        <w:rPr>
          <w:sz w:val="30"/>
          <w:szCs w:val="30"/>
        </w:rPr>
        <w:t>3</w:t>
      </w:r>
    </w:p>
    <w:p w14:paraId="7EEED57E" w14:textId="5A6A94BD" w:rsidR="00585BE8" w:rsidRPr="005249C0" w:rsidRDefault="00243246" w:rsidP="005249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41ACAB36" w14:textId="5532674C" w:rsidR="00A45034" w:rsidRPr="00E27E04" w:rsidRDefault="00A45034" w:rsidP="0079564F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lang w:val="th-TH"/>
        </w:rPr>
      </w:pPr>
      <w:r w:rsidRPr="00E27E04">
        <w:rPr>
          <w:rFonts w:asciiTheme="majorBidi" w:hAnsiTheme="majorBidi"/>
          <w:b/>
          <w:bCs/>
          <w:sz w:val="30"/>
          <w:szCs w:val="30"/>
          <w:cs/>
          <w:lang w:val="th-TH"/>
        </w:rPr>
        <w:t>การเปลี่ยนแปลงนโยบายการบัญชีที่มีสาระสำคัญ</w:t>
      </w:r>
    </w:p>
    <w:p w14:paraId="368F614F" w14:textId="77777777" w:rsidR="00622D56" w:rsidRPr="00E27E04" w:rsidRDefault="00622D56" w:rsidP="00622D56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C166811" w14:textId="3725F754" w:rsidR="00622D56" w:rsidRPr="00E27E04" w:rsidRDefault="008441B2" w:rsidP="008441B2">
      <w:pPr>
        <w:ind w:left="540"/>
        <w:rPr>
          <w:rFonts w:asciiTheme="majorBidi" w:hAnsiTheme="majorBidi"/>
          <w:bCs/>
          <w:i/>
          <w:iCs/>
          <w:sz w:val="30"/>
          <w:szCs w:val="30"/>
        </w:rPr>
      </w:pPr>
      <w:r w:rsidRPr="00E27E04">
        <w:rPr>
          <w:rFonts w:asciiTheme="majorBidi" w:hAnsiTheme="majorBidi"/>
          <w:bCs/>
          <w:i/>
          <w:iCs/>
          <w:sz w:val="30"/>
          <w:szCs w:val="30"/>
          <w:cs/>
        </w:rPr>
        <w:t>การขาดความสามารถในการแลกเปลี่ยน - การปรับปรุงมาตรฐานการบัญชี ฉบับที่ 21 เรื่องผลกระทบจากการเปลี่ยนแปลงของอัตราแลกเปลี่ยนเงินตราต่างประเทศ</w:t>
      </w:r>
    </w:p>
    <w:p w14:paraId="582D67B4" w14:textId="77777777" w:rsidR="008441B2" w:rsidRPr="00E27E04" w:rsidRDefault="008441B2" w:rsidP="00622D56">
      <w:pPr>
        <w:rPr>
          <w:sz w:val="30"/>
          <w:szCs w:val="30"/>
        </w:rPr>
      </w:pPr>
    </w:p>
    <w:p w14:paraId="72A32120" w14:textId="67A2008E" w:rsidR="00622D56" w:rsidRPr="00E27E04" w:rsidRDefault="00622D56" w:rsidP="00622D56">
      <w:pPr>
        <w:spacing w:line="240" w:lineRule="auto"/>
        <w:ind w:left="56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27E04">
        <w:rPr>
          <w:rFonts w:asciiTheme="majorBidi" w:hAnsiTheme="majorBidi" w:cstheme="majorBidi"/>
          <w:b/>
          <w:sz w:val="30"/>
          <w:szCs w:val="30"/>
          <w:cs/>
        </w:rPr>
        <w:t xml:space="preserve">ตั้งแต่วันที่ </w:t>
      </w:r>
      <w:r w:rsidRPr="00E27E04">
        <w:rPr>
          <w:sz w:val="30"/>
          <w:szCs w:val="30"/>
        </w:rPr>
        <w:t>1</w:t>
      </w:r>
      <w:r w:rsidRPr="00E27E0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27E04">
        <w:rPr>
          <w:rFonts w:asciiTheme="majorBidi" w:hAnsiTheme="majorBidi" w:cstheme="majorBidi"/>
          <w:b/>
          <w:sz w:val="30"/>
          <w:szCs w:val="30"/>
          <w:cs/>
        </w:rPr>
        <w:t xml:space="preserve">มกราคม </w:t>
      </w:r>
      <w:r w:rsidRPr="00E27E04">
        <w:rPr>
          <w:sz w:val="30"/>
          <w:szCs w:val="30"/>
        </w:rPr>
        <w:t>2569</w:t>
      </w:r>
      <w:r w:rsidRPr="00E27E0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E27E0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27E04">
        <w:rPr>
          <w:rFonts w:asciiTheme="majorBidi" w:hAnsiTheme="majorBidi" w:cstheme="majorBidi"/>
          <w:b/>
          <w:sz w:val="30"/>
          <w:szCs w:val="30"/>
          <w:cs/>
        </w:rPr>
        <w:t>นำ</w:t>
      </w:r>
      <w:r w:rsidRPr="00E27E04">
        <w:rPr>
          <w:rFonts w:asciiTheme="majorBidi" w:hAnsiTheme="majorBidi" w:cstheme="majorBidi" w:hint="cs"/>
          <w:b/>
          <w:sz w:val="30"/>
          <w:szCs w:val="30"/>
          <w:cs/>
        </w:rPr>
        <w:t>มาตรฐานการบัญชีฉบับที่</w:t>
      </w:r>
      <w:r w:rsidRPr="00E27E0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E27E04">
        <w:rPr>
          <w:sz w:val="30"/>
          <w:szCs w:val="30"/>
        </w:rPr>
        <w:t>21</w:t>
      </w:r>
      <w:r w:rsidRPr="00E27E04">
        <w:rPr>
          <w:sz w:val="30"/>
          <w:szCs w:val="30"/>
          <w:cs/>
        </w:rPr>
        <w:t xml:space="preserve"> </w:t>
      </w:r>
      <w:r w:rsidRPr="00E27E04">
        <w:rPr>
          <w:rFonts w:asciiTheme="majorBidi" w:hAnsiTheme="majorBidi" w:cstheme="majorBidi" w:hint="cs"/>
          <w:b/>
          <w:sz w:val="30"/>
          <w:szCs w:val="30"/>
          <w:cs/>
        </w:rPr>
        <w:t>เรื่อง</w:t>
      </w:r>
      <w:r w:rsidRPr="00E27E0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E27E04">
        <w:rPr>
          <w:rFonts w:asciiTheme="majorBidi" w:hAnsiTheme="majorBidi" w:cstheme="majorBidi" w:hint="cs"/>
          <w:b/>
          <w:sz w:val="30"/>
          <w:szCs w:val="30"/>
          <w:cs/>
        </w:rPr>
        <w:t>ผลกระทบจากการเปลี่ยนแปลงของ</w:t>
      </w:r>
      <w:r w:rsidRPr="00E27E04">
        <w:rPr>
          <w:rFonts w:asciiTheme="majorBidi" w:hAnsiTheme="majorBidi" w:cstheme="majorBidi"/>
          <w:b/>
          <w:sz w:val="30"/>
          <w:szCs w:val="30"/>
          <w:cs/>
        </w:rPr>
        <w:br/>
      </w:r>
      <w:r w:rsidRPr="00E27E04">
        <w:rPr>
          <w:rFonts w:asciiTheme="majorBidi" w:hAnsiTheme="majorBidi" w:cstheme="majorBidi" w:hint="cs"/>
          <w:b/>
          <w:sz w:val="30"/>
          <w:szCs w:val="30"/>
          <w:cs/>
        </w:rPr>
        <w:t>อัตราแลกเปลี่ยนเงินตราต่างประเทศ</w:t>
      </w:r>
      <w:r w:rsidRPr="00E27E04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E27E04">
        <w:rPr>
          <w:rFonts w:asciiTheme="majorBidi" w:hAnsiTheme="majorBidi" w:cstheme="majorBidi"/>
          <w:sz w:val="30"/>
          <w:szCs w:val="30"/>
          <w:cs/>
        </w:rPr>
        <w:t>ซึ่งมีการปรับปรุง</w:t>
      </w:r>
      <w:r w:rsidRPr="00E27E04">
        <w:rPr>
          <w:rFonts w:asciiTheme="majorBidi" w:hAnsiTheme="majorBidi" w:cstheme="majorBidi"/>
          <w:b/>
          <w:sz w:val="30"/>
          <w:szCs w:val="30"/>
          <w:cs/>
        </w:rPr>
        <w:t>เรื่อง</w:t>
      </w:r>
      <w:r w:rsidRPr="00E27E04">
        <w:rPr>
          <w:rFonts w:asciiTheme="majorBidi" w:hAnsiTheme="majorBidi" w:cstheme="majorBidi" w:hint="cs"/>
          <w:sz w:val="30"/>
          <w:szCs w:val="30"/>
          <w:cs/>
        </w:rPr>
        <w:t>คำอธิบายว่า</w:t>
      </w:r>
      <w:r w:rsidRPr="00E27E04">
        <w:rPr>
          <w:rFonts w:asciiTheme="majorBidi" w:hAnsiTheme="majorBidi"/>
          <w:sz w:val="30"/>
          <w:szCs w:val="30"/>
          <w:cs/>
        </w:rPr>
        <w:t>เมื่อใดที่สกุลเงินหนึ่งสามารถแลกเปลี่ยนเป็นอีกสกุลหนึ่งได้ และเมื่อใดที่ไม่สามารถแลกเปลี่ยนได้ รวมถึงวิธีการที่กิจการจะกำหนดอัตราแลกเปลี่ยนทันทีเมื่อสกุลเงินนั้นไม่สามารถแลกเปลี่ยนได้</w:t>
      </w:r>
    </w:p>
    <w:p w14:paraId="773AB75E" w14:textId="77777777" w:rsidR="00622D56" w:rsidRPr="00E27E04" w:rsidRDefault="00622D56" w:rsidP="00622D56">
      <w:pPr>
        <w:spacing w:line="240" w:lineRule="auto"/>
        <w:ind w:left="562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22997CF9" w14:textId="41A5010D" w:rsidR="00622D56" w:rsidRPr="00E27E04" w:rsidRDefault="003D6384" w:rsidP="00CD29C9">
      <w:pPr>
        <w:spacing w:line="240" w:lineRule="auto"/>
        <w:ind w:left="900" w:hanging="360"/>
        <w:jc w:val="thaiDistribute"/>
        <w:rPr>
          <w:rFonts w:asciiTheme="majorBidi" w:hAnsiTheme="majorBidi"/>
          <w:b/>
          <w:i/>
          <w:iCs/>
          <w:sz w:val="30"/>
          <w:szCs w:val="30"/>
        </w:rPr>
      </w:pPr>
      <w:r w:rsidRPr="00CD29C9">
        <w:rPr>
          <w:rFonts w:asciiTheme="majorBidi" w:hAnsiTheme="majorBidi" w:cstheme="majorBidi"/>
          <w:bCs/>
          <w:i/>
          <w:iCs/>
          <w:sz w:val="30"/>
          <w:szCs w:val="30"/>
        </w:rPr>
        <w:t>(</w:t>
      </w:r>
      <w:r w:rsidR="00622D56" w:rsidRPr="00CD29C9">
        <w:rPr>
          <w:rFonts w:asciiTheme="majorBidi" w:hAnsiTheme="majorBidi" w:cstheme="majorBidi"/>
          <w:bCs/>
          <w:i/>
          <w:iCs/>
          <w:sz w:val="30"/>
          <w:szCs w:val="30"/>
        </w:rPr>
        <w:t>1)</w:t>
      </w:r>
      <w:r w:rsidR="00622D56" w:rsidRPr="00E27E04">
        <w:rPr>
          <w:rFonts w:asciiTheme="majorBidi" w:hAnsiTheme="majorBidi" w:cstheme="majorBidi"/>
          <w:b/>
          <w:i/>
          <w:iCs/>
          <w:sz w:val="30"/>
          <w:szCs w:val="30"/>
        </w:rPr>
        <w:t xml:space="preserve"> </w:t>
      </w:r>
      <w:r w:rsidR="00622D56" w:rsidRPr="00E27E04">
        <w:rPr>
          <w:rFonts w:asciiTheme="majorBidi" w:hAnsiTheme="majorBidi" w:hint="cs"/>
          <w:b/>
          <w:i/>
          <w:iCs/>
          <w:sz w:val="30"/>
          <w:szCs w:val="30"/>
          <w:cs/>
        </w:rPr>
        <w:t>เหตุผลที่สกุลเงินนั้นไม่สามารถแลกเปลี่ยนได้อีกต่อไป</w:t>
      </w:r>
    </w:p>
    <w:p w14:paraId="755C1E9E" w14:textId="77777777" w:rsidR="00622D56" w:rsidRPr="00E27E04" w:rsidRDefault="00622D56" w:rsidP="00622D56">
      <w:pPr>
        <w:spacing w:line="240" w:lineRule="auto"/>
        <w:ind w:left="562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6A0F7C25" w14:textId="579CDADE" w:rsidR="00622D56" w:rsidRPr="00E27E04" w:rsidRDefault="00622D56" w:rsidP="00CD29C9">
      <w:pPr>
        <w:spacing w:line="240" w:lineRule="auto"/>
        <w:ind w:left="810"/>
        <w:jc w:val="thaiDistribute"/>
        <w:rPr>
          <w:rFonts w:asciiTheme="majorBidi" w:hAnsiTheme="majorBidi"/>
          <w:b/>
          <w:sz w:val="30"/>
          <w:szCs w:val="30"/>
        </w:rPr>
      </w:pPr>
      <w:r w:rsidRPr="00E27E04">
        <w:rPr>
          <w:rFonts w:asciiTheme="majorBidi" w:hAnsiTheme="majorBidi" w:hint="cs"/>
          <w:b/>
          <w:sz w:val="30"/>
          <w:szCs w:val="30"/>
          <w:cs/>
        </w:rPr>
        <w:t>บริษัทย่อย</w:t>
      </w:r>
      <w:r w:rsidR="00E644F0">
        <w:rPr>
          <w:rFonts w:asciiTheme="majorBidi" w:hAnsiTheme="majorBidi" w:hint="cs"/>
          <w:b/>
          <w:sz w:val="30"/>
          <w:szCs w:val="30"/>
          <w:cs/>
        </w:rPr>
        <w:t>บางแห่ง</w:t>
      </w:r>
      <w:r w:rsidRPr="00E27E04">
        <w:rPr>
          <w:rFonts w:asciiTheme="majorBidi" w:hAnsiTheme="majorBidi" w:hint="cs"/>
          <w:b/>
          <w:sz w:val="30"/>
          <w:szCs w:val="30"/>
          <w:cs/>
        </w:rPr>
        <w:t>ดำเนินธุรกิจในสาธารณรัฐแห่งสหภาพเมียนมาร์ซึ่งใช้สกุลเงินเมียนมาร์จัตเป็นสกุลเงินที่ใช้ในการดำเนินงาน</w:t>
      </w:r>
      <w:r w:rsidRPr="00E27E04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390367" w:rsidRPr="00E27E04">
        <w:rPr>
          <w:rFonts w:asciiTheme="majorBidi" w:hAnsiTheme="majorBidi" w:hint="cs"/>
          <w:b/>
          <w:sz w:val="30"/>
          <w:szCs w:val="30"/>
          <w:cs/>
        </w:rPr>
        <w:t>ซึ่ง</w:t>
      </w:r>
      <w:r w:rsidR="00390367" w:rsidRPr="00E27E04">
        <w:rPr>
          <w:rFonts w:asciiTheme="majorBidi" w:hAnsiTheme="majorBidi"/>
          <w:b/>
          <w:sz w:val="30"/>
          <w:szCs w:val="30"/>
          <w:cs/>
        </w:rPr>
        <w:t>สกุลเงินเมียนมาร์จัต</w:t>
      </w:r>
      <w:r w:rsidRPr="00E27E04">
        <w:rPr>
          <w:rFonts w:asciiTheme="majorBidi" w:hAnsiTheme="majorBidi" w:hint="cs"/>
          <w:b/>
          <w:sz w:val="30"/>
          <w:szCs w:val="30"/>
          <w:cs/>
        </w:rPr>
        <w:t>ถูกแปลงค่าเป็นสกุลเงินบาทเพื่อการจัดทำงบการเงินรวม</w:t>
      </w:r>
      <w:r w:rsidR="00CE582B" w:rsidRPr="00E27E04">
        <w:rPr>
          <w:rFonts w:asciiTheme="majorBidi" w:hAnsiTheme="majorBidi" w:hint="cs"/>
          <w:b/>
          <w:sz w:val="30"/>
          <w:szCs w:val="30"/>
          <w:cs/>
        </w:rPr>
        <w:t xml:space="preserve"> นอกจากนี้บริษัทย่อย</w:t>
      </w:r>
      <w:r w:rsidR="004F5C60" w:rsidRPr="00E27E04">
        <w:rPr>
          <w:rFonts w:asciiTheme="majorBidi" w:hAnsiTheme="majorBidi" w:hint="cs"/>
          <w:b/>
          <w:sz w:val="30"/>
          <w:szCs w:val="30"/>
          <w:cs/>
        </w:rPr>
        <w:t>ในประเทศไทยแห่งหนึ่งมีเงินสดและรายการเทียบเท่าเงินสดเป็น</w:t>
      </w:r>
      <w:r w:rsidR="004F5C60" w:rsidRPr="00E27E04">
        <w:rPr>
          <w:rFonts w:asciiTheme="majorBidi" w:hAnsiTheme="majorBidi"/>
          <w:b/>
          <w:sz w:val="30"/>
          <w:szCs w:val="30"/>
          <w:cs/>
        </w:rPr>
        <w:t>สกุลเงินเมียนมาร์จัต</w:t>
      </w:r>
      <w:r w:rsidR="00390367" w:rsidRPr="00E27E04">
        <w:rPr>
          <w:rFonts w:asciiTheme="majorBidi" w:hAnsiTheme="majorBidi" w:hint="cs"/>
          <w:b/>
          <w:sz w:val="30"/>
          <w:szCs w:val="30"/>
          <w:cs/>
        </w:rPr>
        <w:t>แ</w:t>
      </w:r>
      <w:r w:rsidR="004F5C60" w:rsidRPr="00E27E04">
        <w:rPr>
          <w:rFonts w:asciiTheme="majorBidi" w:hAnsiTheme="majorBidi" w:hint="cs"/>
          <w:b/>
          <w:sz w:val="30"/>
          <w:szCs w:val="30"/>
          <w:cs/>
        </w:rPr>
        <w:t>ละถูกแปลงค่า</w:t>
      </w:r>
      <w:r w:rsidR="00390367" w:rsidRPr="00E27E04">
        <w:rPr>
          <w:rFonts w:asciiTheme="majorBidi" w:hAnsiTheme="majorBidi" w:hint="cs"/>
          <w:b/>
          <w:sz w:val="30"/>
          <w:szCs w:val="30"/>
          <w:cs/>
        </w:rPr>
        <w:t>เป็นสกุลเงินบาท</w:t>
      </w:r>
      <w:r w:rsidRPr="00E27E04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E27E04">
        <w:rPr>
          <w:rFonts w:asciiTheme="majorBidi" w:hAnsiTheme="majorBidi" w:hint="cs"/>
          <w:b/>
          <w:sz w:val="30"/>
          <w:szCs w:val="30"/>
          <w:cs/>
        </w:rPr>
        <w:t>ทั้งนี้</w:t>
      </w:r>
      <w:r w:rsidRPr="00E27E04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E27E04">
        <w:rPr>
          <w:rFonts w:asciiTheme="majorBidi" w:hAnsiTheme="majorBidi" w:hint="cs"/>
          <w:b/>
          <w:sz w:val="30"/>
          <w:szCs w:val="30"/>
          <w:cs/>
        </w:rPr>
        <w:t>ตั้งแต่เดือนเมษายน</w:t>
      </w:r>
      <w:r w:rsidRPr="00E27E04">
        <w:rPr>
          <w:rFonts w:asciiTheme="majorBidi" w:hAnsiTheme="majorBidi"/>
          <w:b/>
          <w:sz w:val="30"/>
          <w:szCs w:val="30"/>
        </w:rPr>
        <w:t xml:space="preserve"> </w:t>
      </w:r>
      <w:r w:rsidRPr="00E27E04">
        <w:rPr>
          <w:rFonts w:asciiTheme="majorBidi" w:hAnsiTheme="majorBidi"/>
          <w:bCs/>
          <w:sz w:val="30"/>
          <w:szCs w:val="30"/>
        </w:rPr>
        <w:t>2565</w:t>
      </w:r>
      <w:r w:rsidRPr="00E27E04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E27E04">
        <w:rPr>
          <w:rFonts w:asciiTheme="majorBidi" w:hAnsiTheme="majorBidi" w:hint="cs"/>
          <w:b/>
          <w:sz w:val="30"/>
          <w:szCs w:val="30"/>
          <w:cs/>
        </w:rPr>
        <w:t>ธนาคารกลางเมียนมาร์ได้ออกมาตรการควบคุมการแลกเปลี่ยนเงินตราต่างประเทศอย่างเข้มงวด</w:t>
      </w:r>
      <w:r w:rsidRPr="00E27E04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E27E04">
        <w:rPr>
          <w:rFonts w:asciiTheme="majorBidi" w:hAnsiTheme="majorBidi" w:hint="cs"/>
          <w:b/>
          <w:sz w:val="30"/>
          <w:szCs w:val="30"/>
          <w:cs/>
        </w:rPr>
        <w:t>และกำหนดให้อัตราแลกเปลี่ยนเงินตราใช้อัตราคงที่ที่กำหนดโดยรัฐ</w:t>
      </w:r>
      <w:r w:rsidRPr="00E27E04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CD29C9">
        <w:rPr>
          <w:rFonts w:asciiTheme="majorBidi" w:hAnsiTheme="majorBidi"/>
          <w:b/>
          <w:sz w:val="30"/>
          <w:szCs w:val="30"/>
          <w:cs/>
        </w:rPr>
        <w:br/>
      </w:r>
      <w:r w:rsidRPr="00E27E04">
        <w:rPr>
          <w:rFonts w:asciiTheme="majorBidi" w:hAnsiTheme="majorBidi" w:hint="cs"/>
          <w:b/>
          <w:sz w:val="30"/>
          <w:szCs w:val="30"/>
          <w:cs/>
        </w:rPr>
        <w:t>ซึ่งแตกต่างจากอัตราในตลาดอย่างมีนัยสำคัญ</w:t>
      </w:r>
    </w:p>
    <w:p w14:paraId="6F1A953E" w14:textId="77777777" w:rsidR="00622D56" w:rsidRPr="00E27E04" w:rsidRDefault="00622D56" w:rsidP="00622D56">
      <w:pPr>
        <w:spacing w:line="240" w:lineRule="auto"/>
        <w:ind w:left="562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9DC6AC0" w14:textId="2FB67CD6" w:rsidR="00622D56" w:rsidRPr="00E27E04" w:rsidRDefault="003D6384" w:rsidP="00CD29C9">
      <w:pPr>
        <w:spacing w:line="240" w:lineRule="auto"/>
        <w:ind w:left="900" w:hanging="360"/>
        <w:jc w:val="thaiDistribute"/>
        <w:rPr>
          <w:rFonts w:asciiTheme="majorBidi" w:hAnsiTheme="majorBidi"/>
          <w:bCs/>
          <w:i/>
          <w:iCs/>
          <w:sz w:val="30"/>
          <w:szCs w:val="30"/>
          <w:cs/>
        </w:rPr>
      </w:pPr>
      <w:r w:rsidRPr="00E27E04">
        <w:rPr>
          <w:rFonts w:asciiTheme="majorBidi" w:hAnsiTheme="majorBidi"/>
          <w:bCs/>
          <w:i/>
          <w:iCs/>
          <w:sz w:val="30"/>
          <w:szCs w:val="30"/>
        </w:rPr>
        <w:t>(</w:t>
      </w:r>
      <w:r w:rsidR="00622D56" w:rsidRPr="00E27E04">
        <w:rPr>
          <w:rFonts w:asciiTheme="majorBidi" w:hAnsiTheme="majorBidi"/>
          <w:bCs/>
          <w:i/>
          <w:iCs/>
          <w:sz w:val="30"/>
          <w:szCs w:val="30"/>
        </w:rPr>
        <w:t xml:space="preserve">2) </w:t>
      </w:r>
      <w:r w:rsidR="003C6E6B" w:rsidRPr="003C6E6B">
        <w:rPr>
          <w:rFonts w:asciiTheme="majorBidi" w:hAnsiTheme="majorBidi"/>
          <w:b/>
          <w:i/>
          <w:iCs/>
          <w:sz w:val="30"/>
          <w:szCs w:val="30"/>
          <w:cs/>
        </w:rPr>
        <w:t>มูลค่าตามบัญชีของสินทรัพย์และหนี้สินหลังปรับปรุงผลกระทบจากการเปลี่ยนแปลงนโยบายการบัญชี</w:t>
      </w:r>
    </w:p>
    <w:p w14:paraId="47F83213" w14:textId="77777777" w:rsidR="00622D56" w:rsidRPr="00E27E04" w:rsidRDefault="00622D56" w:rsidP="00622D56">
      <w:pPr>
        <w:spacing w:line="240" w:lineRule="auto"/>
        <w:ind w:left="562"/>
        <w:jc w:val="thaiDistribute"/>
        <w:rPr>
          <w:rFonts w:asciiTheme="majorBidi" w:hAnsiTheme="majorBidi"/>
          <w:bCs/>
          <w:sz w:val="30"/>
          <w:szCs w:val="30"/>
        </w:rPr>
      </w:pPr>
    </w:p>
    <w:tbl>
      <w:tblPr>
        <w:tblStyle w:val="TableGrid"/>
        <w:tblW w:w="8875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744"/>
        <w:gridCol w:w="1710"/>
        <w:gridCol w:w="236"/>
        <w:gridCol w:w="1685"/>
      </w:tblGrid>
      <w:tr w:rsidR="00622D56" w:rsidRPr="00D84C7B" w14:paraId="5BA121F9" w14:textId="77777777" w:rsidTr="00CD29C9">
        <w:trPr>
          <w:tblHeader/>
        </w:trPr>
        <w:tc>
          <w:tcPr>
            <w:tcW w:w="4500" w:type="dxa"/>
            <w:vAlign w:val="bottom"/>
          </w:tcPr>
          <w:p w14:paraId="17A5D314" w14:textId="77777777" w:rsidR="00622D56" w:rsidRPr="00D84C7B" w:rsidRDefault="00622D56" w:rsidP="006402E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44" w:type="dxa"/>
            <w:vAlign w:val="bottom"/>
          </w:tcPr>
          <w:p w14:paraId="4F9F6761" w14:textId="77777777" w:rsidR="00622D56" w:rsidRPr="00D84C7B" w:rsidRDefault="00622D56" w:rsidP="006402E6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14DC829" w14:textId="77777777" w:rsidR="00622D56" w:rsidRPr="00D84C7B" w:rsidRDefault="00622D56" w:rsidP="006402E6">
            <w:pPr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4C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D84C7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D84C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36" w:type="dxa"/>
            <w:vAlign w:val="bottom"/>
          </w:tcPr>
          <w:p w14:paraId="10049128" w14:textId="77777777" w:rsidR="00622D56" w:rsidRPr="00D84C7B" w:rsidRDefault="00622D56" w:rsidP="006402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85" w:type="dxa"/>
            <w:vAlign w:val="bottom"/>
          </w:tcPr>
          <w:p w14:paraId="1A417138" w14:textId="77777777" w:rsidR="00622D56" w:rsidRPr="00D84C7B" w:rsidRDefault="00622D56" w:rsidP="006402E6">
            <w:pPr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4C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D84C7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D84C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2569</w:t>
            </w:r>
          </w:p>
        </w:tc>
      </w:tr>
      <w:tr w:rsidR="00622D56" w:rsidRPr="00D84C7B" w14:paraId="7C13E445" w14:textId="77777777" w:rsidTr="00CD29C9">
        <w:trPr>
          <w:tblHeader/>
        </w:trPr>
        <w:tc>
          <w:tcPr>
            <w:tcW w:w="4500" w:type="dxa"/>
          </w:tcPr>
          <w:p w14:paraId="4FA122E0" w14:textId="77777777" w:rsidR="00622D56" w:rsidRPr="00D84C7B" w:rsidRDefault="00622D56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44" w:type="dxa"/>
            <w:vAlign w:val="bottom"/>
          </w:tcPr>
          <w:p w14:paraId="73C3C7E9" w14:textId="77777777" w:rsidR="00622D56" w:rsidRPr="00D84C7B" w:rsidRDefault="00622D56" w:rsidP="006402E6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31" w:type="dxa"/>
            <w:gridSpan w:val="3"/>
            <w:vAlign w:val="bottom"/>
          </w:tcPr>
          <w:p w14:paraId="38D91BFF" w14:textId="13402C48" w:rsidR="00622D56" w:rsidRPr="00D84C7B" w:rsidRDefault="00622D56" w:rsidP="006402E6">
            <w:pPr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D84C7B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D84C7B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="00A66CD6" w:rsidRPr="00D84C7B">
              <w:rPr>
                <w:rFonts w:asciiTheme="majorBidi" w:hAnsiTheme="majorBidi" w:hint="cs"/>
                <w:i/>
                <w:iCs/>
                <w:color w:val="000000"/>
                <w:sz w:val="30"/>
                <w:szCs w:val="30"/>
                <w:cs/>
              </w:rPr>
              <w:t>บาท</w:t>
            </w:r>
            <w:r w:rsidRPr="00D84C7B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622D56" w:rsidRPr="00D84C7B" w14:paraId="142AB3C9" w14:textId="77777777" w:rsidTr="00CD29C9">
        <w:tc>
          <w:tcPr>
            <w:tcW w:w="4500" w:type="dxa"/>
          </w:tcPr>
          <w:p w14:paraId="222914B8" w14:textId="77777777" w:rsidR="00622D56" w:rsidRPr="00D84C7B" w:rsidRDefault="00622D56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84C7B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744" w:type="dxa"/>
            <w:vAlign w:val="bottom"/>
          </w:tcPr>
          <w:p w14:paraId="1D0C8ED1" w14:textId="77777777" w:rsidR="00622D56" w:rsidRPr="00D84C7B" w:rsidRDefault="00622D56" w:rsidP="006402E6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5CFB5B5" w14:textId="62F4EA45" w:rsidR="00622D56" w:rsidRPr="00E27E04" w:rsidRDefault="00E27E04" w:rsidP="0055733C">
            <w:pPr>
              <w:tabs>
                <w:tab w:val="decimal" w:pos="122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E27E04">
              <w:rPr>
                <w:rFonts w:asciiTheme="majorBidi" w:hAnsiTheme="majorBidi" w:cstheme="majorBidi"/>
                <w:sz w:val="30"/>
                <w:szCs w:val="30"/>
              </w:rPr>
              <w:t>845,181</w:t>
            </w:r>
          </w:p>
        </w:tc>
        <w:tc>
          <w:tcPr>
            <w:tcW w:w="236" w:type="dxa"/>
          </w:tcPr>
          <w:p w14:paraId="0C7A82B3" w14:textId="77777777" w:rsidR="00622D56" w:rsidRPr="00E27E04" w:rsidRDefault="00622D56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5" w:type="dxa"/>
          </w:tcPr>
          <w:p w14:paraId="52F4CB5E" w14:textId="3151458F" w:rsidR="00622D56" w:rsidRPr="00E27E04" w:rsidRDefault="00E27E04" w:rsidP="006402E6">
            <w:pPr>
              <w:tabs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7E04">
              <w:rPr>
                <w:rFonts w:asciiTheme="majorBidi" w:hAnsiTheme="majorBidi" w:cstheme="majorBidi"/>
                <w:sz w:val="30"/>
                <w:szCs w:val="30"/>
              </w:rPr>
              <w:t>680,237</w:t>
            </w:r>
          </w:p>
        </w:tc>
      </w:tr>
      <w:tr w:rsidR="00622D56" w:rsidRPr="00D84C7B" w14:paraId="1CCF98B7" w14:textId="77777777" w:rsidTr="00CD29C9">
        <w:tc>
          <w:tcPr>
            <w:tcW w:w="4500" w:type="dxa"/>
          </w:tcPr>
          <w:p w14:paraId="453FE94E" w14:textId="7D079AEE" w:rsidR="00622D56" w:rsidRPr="00D84C7B" w:rsidRDefault="00622D56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84C7B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ลูกหนี้การค้า</w:t>
            </w:r>
            <w:r w:rsidR="00066A48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และ</w:t>
            </w:r>
            <w:r w:rsidR="00066A48" w:rsidRPr="00D84C7B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744" w:type="dxa"/>
            <w:vAlign w:val="bottom"/>
          </w:tcPr>
          <w:p w14:paraId="3FE63385" w14:textId="77777777" w:rsidR="00622D56" w:rsidRPr="00D84C7B" w:rsidRDefault="00622D56" w:rsidP="006402E6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D535B84" w14:textId="2863ED33" w:rsidR="00622D56" w:rsidRPr="00E27E04" w:rsidRDefault="00066A48" w:rsidP="0055733C">
            <w:pPr>
              <w:tabs>
                <w:tab w:val="decimal" w:pos="122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485,620</w:t>
            </w:r>
          </w:p>
        </w:tc>
        <w:tc>
          <w:tcPr>
            <w:tcW w:w="236" w:type="dxa"/>
            <w:vAlign w:val="bottom"/>
          </w:tcPr>
          <w:p w14:paraId="01EACDDE" w14:textId="77777777" w:rsidR="00622D56" w:rsidRPr="00E27E04" w:rsidRDefault="00622D56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5" w:type="dxa"/>
          </w:tcPr>
          <w:p w14:paraId="27E87B51" w14:textId="0FF480B1" w:rsidR="00622D56" w:rsidRPr="00E27E04" w:rsidRDefault="00066A48" w:rsidP="006402E6">
            <w:pPr>
              <w:tabs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862,221</w:t>
            </w:r>
          </w:p>
        </w:tc>
      </w:tr>
      <w:tr w:rsidR="00622D56" w:rsidRPr="00D84C7B" w14:paraId="03510A25" w14:textId="77777777" w:rsidTr="00CD29C9">
        <w:tc>
          <w:tcPr>
            <w:tcW w:w="4500" w:type="dxa"/>
          </w:tcPr>
          <w:p w14:paraId="66096D78" w14:textId="77777777" w:rsidR="00622D56" w:rsidRPr="00D84C7B" w:rsidRDefault="00622D56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84C7B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744" w:type="dxa"/>
            <w:vAlign w:val="bottom"/>
          </w:tcPr>
          <w:p w14:paraId="12B9915A" w14:textId="77777777" w:rsidR="00622D56" w:rsidRPr="00D84C7B" w:rsidRDefault="00622D56" w:rsidP="006402E6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409EDBA" w14:textId="648EB2D3" w:rsidR="00622D56" w:rsidRPr="00E27E04" w:rsidRDefault="00E27E04" w:rsidP="0055733C">
            <w:pPr>
              <w:tabs>
                <w:tab w:val="decimal" w:pos="122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E27E04">
              <w:rPr>
                <w:rFonts w:asciiTheme="majorBidi" w:hAnsiTheme="majorBidi" w:cstheme="majorBidi"/>
                <w:sz w:val="30"/>
                <w:szCs w:val="30"/>
              </w:rPr>
              <w:t>324,877</w:t>
            </w:r>
          </w:p>
        </w:tc>
        <w:tc>
          <w:tcPr>
            <w:tcW w:w="236" w:type="dxa"/>
            <w:vAlign w:val="bottom"/>
          </w:tcPr>
          <w:p w14:paraId="3BF1F613" w14:textId="77777777" w:rsidR="00622D56" w:rsidRPr="00E27E04" w:rsidRDefault="00622D56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5" w:type="dxa"/>
          </w:tcPr>
          <w:p w14:paraId="4C7A1A55" w14:textId="7701C9B9" w:rsidR="00622D56" w:rsidRPr="00E27E04" w:rsidRDefault="00E27E04" w:rsidP="006402E6">
            <w:pPr>
              <w:tabs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7E04">
              <w:rPr>
                <w:rFonts w:asciiTheme="majorBidi" w:hAnsiTheme="majorBidi" w:cstheme="majorBidi"/>
                <w:sz w:val="30"/>
                <w:szCs w:val="30"/>
              </w:rPr>
              <w:t>326,269</w:t>
            </w:r>
          </w:p>
        </w:tc>
      </w:tr>
      <w:tr w:rsidR="0067043E" w:rsidRPr="00D84C7B" w14:paraId="33740EB4" w14:textId="77777777" w:rsidTr="00CD29C9">
        <w:tc>
          <w:tcPr>
            <w:tcW w:w="4500" w:type="dxa"/>
          </w:tcPr>
          <w:p w14:paraId="4E1CF540" w14:textId="1760B65F" w:rsidR="0067043E" w:rsidRPr="00D84C7B" w:rsidRDefault="00733C3E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D84C7B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744" w:type="dxa"/>
            <w:vAlign w:val="bottom"/>
          </w:tcPr>
          <w:p w14:paraId="47F981F9" w14:textId="77777777" w:rsidR="0067043E" w:rsidRPr="00D84C7B" w:rsidRDefault="0067043E" w:rsidP="006402E6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FC129C" w14:textId="3B774C69" w:rsidR="0067043E" w:rsidRPr="00E27E04" w:rsidRDefault="00E27E04" w:rsidP="0055733C">
            <w:pPr>
              <w:tabs>
                <w:tab w:val="decimal" w:pos="122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E27E04">
              <w:rPr>
                <w:rFonts w:asciiTheme="majorBidi" w:hAnsiTheme="majorBidi" w:cstheme="majorBidi"/>
                <w:sz w:val="30"/>
                <w:szCs w:val="30"/>
              </w:rPr>
              <w:t>469,765</w:t>
            </w:r>
          </w:p>
        </w:tc>
        <w:tc>
          <w:tcPr>
            <w:tcW w:w="236" w:type="dxa"/>
          </w:tcPr>
          <w:p w14:paraId="6662CCC0" w14:textId="77777777" w:rsidR="0067043E" w:rsidRPr="00E27E04" w:rsidRDefault="0067043E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5" w:type="dxa"/>
          </w:tcPr>
          <w:p w14:paraId="7755D908" w14:textId="29878AC1" w:rsidR="0067043E" w:rsidRPr="00E27E04" w:rsidRDefault="00E27E04" w:rsidP="006402E6">
            <w:pPr>
              <w:tabs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7E04">
              <w:rPr>
                <w:rFonts w:asciiTheme="majorBidi" w:hAnsiTheme="majorBidi" w:cstheme="majorBidi"/>
                <w:sz w:val="30"/>
                <w:szCs w:val="30"/>
              </w:rPr>
              <w:t>478,891</w:t>
            </w:r>
          </w:p>
        </w:tc>
      </w:tr>
      <w:tr w:rsidR="00622D56" w:rsidRPr="00D84C7B" w14:paraId="1478D367" w14:textId="77777777" w:rsidTr="00CD29C9">
        <w:tc>
          <w:tcPr>
            <w:tcW w:w="4500" w:type="dxa"/>
          </w:tcPr>
          <w:p w14:paraId="56FEEA0F" w14:textId="35C7ADFF" w:rsidR="00622D56" w:rsidRPr="00D84C7B" w:rsidRDefault="00622D56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84C7B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744" w:type="dxa"/>
            <w:vAlign w:val="bottom"/>
          </w:tcPr>
          <w:p w14:paraId="0C661945" w14:textId="77777777" w:rsidR="00622D56" w:rsidRPr="00D84C7B" w:rsidRDefault="00622D56" w:rsidP="006402E6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3E4320D" w14:textId="0D5AFC59" w:rsidR="00622D56" w:rsidRPr="00E27E04" w:rsidRDefault="00066A48" w:rsidP="0055733C">
            <w:pPr>
              <w:tabs>
                <w:tab w:val="decimal" w:pos="122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703,582</w:t>
            </w:r>
          </w:p>
        </w:tc>
        <w:tc>
          <w:tcPr>
            <w:tcW w:w="236" w:type="dxa"/>
          </w:tcPr>
          <w:p w14:paraId="2460E93A" w14:textId="77777777" w:rsidR="00622D56" w:rsidRPr="00E27E04" w:rsidRDefault="00622D56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5" w:type="dxa"/>
          </w:tcPr>
          <w:p w14:paraId="34E01B01" w14:textId="7A8F9D7F" w:rsidR="00622D56" w:rsidRPr="00E27E04" w:rsidRDefault="00066A48" w:rsidP="006402E6">
            <w:pPr>
              <w:tabs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948,640</w:t>
            </w:r>
          </w:p>
        </w:tc>
      </w:tr>
      <w:tr w:rsidR="00F76A1F" w:rsidRPr="00D84C7B" w14:paraId="7F592199" w14:textId="77777777" w:rsidTr="00CD29C9">
        <w:tc>
          <w:tcPr>
            <w:tcW w:w="4500" w:type="dxa"/>
          </w:tcPr>
          <w:p w14:paraId="4E2E528E" w14:textId="667F0766" w:rsidR="00F76A1F" w:rsidRPr="00D84C7B" w:rsidRDefault="000B568F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84C7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เจ้าหนี้การค้า</w:t>
            </w:r>
            <w:r w:rsidR="00066A4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และ</w:t>
            </w:r>
            <w:r w:rsidR="00066A48" w:rsidRPr="00D84C7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744" w:type="dxa"/>
            <w:vAlign w:val="bottom"/>
          </w:tcPr>
          <w:p w14:paraId="6221FC0F" w14:textId="77777777" w:rsidR="00F76A1F" w:rsidRPr="00D84C7B" w:rsidRDefault="00F76A1F" w:rsidP="006402E6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CCFA98F" w14:textId="05159C42" w:rsidR="00F76A1F" w:rsidRPr="00E27E04" w:rsidRDefault="00066A48" w:rsidP="0055733C">
            <w:pPr>
              <w:tabs>
                <w:tab w:val="decimal" w:pos="122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455,155</w:t>
            </w:r>
          </w:p>
        </w:tc>
        <w:tc>
          <w:tcPr>
            <w:tcW w:w="236" w:type="dxa"/>
            <w:vAlign w:val="bottom"/>
          </w:tcPr>
          <w:p w14:paraId="55A8B22F" w14:textId="77777777" w:rsidR="00F76A1F" w:rsidRPr="00E27E04" w:rsidRDefault="00F76A1F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5" w:type="dxa"/>
          </w:tcPr>
          <w:p w14:paraId="43C889BE" w14:textId="2870A5AF" w:rsidR="00F76A1F" w:rsidRPr="00E27E04" w:rsidRDefault="00066A48" w:rsidP="006402E6">
            <w:pPr>
              <w:tabs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791,383</w:t>
            </w:r>
          </w:p>
        </w:tc>
      </w:tr>
      <w:tr w:rsidR="00F76A1F" w:rsidRPr="00D84C7B" w14:paraId="62068251" w14:textId="77777777" w:rsidTr="00CD29C9">
        <w:tc>
          <w:tcPr>
            <w:tcW w:w="4500" w:type="dxa"/>
          </w:tcPr>
          <w:p w14:paraId="4B8E62A0" w14:textId="414F9166" w:rsidR="00F76A1F" w:rsidRPr="00D84C7B" w:rsidRDefault="001C192C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4C7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744" w:type="dxa"/>
            <w:vAlign w:val="bottom"/>
          </w:tcPr>
          <w:p w14:paraId="306A69B2" w14:textId="77777777" w:rsidR="00F76A1F" w:rsidRPr="00D84C7B" w:rsidRDefault="00F76A1F" w:rsidP="006402E6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D6595C5" w14:textId="47CAA2DA" w:rsidR="00F76A1F" w:rsidRPr="00E27E04" w:rsidRDefault="00E27E04" w:rsidP="0055733C">
            <w:pPr>
              <w:tabs>
                <w:tab w:val="decimal" w:pos="122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E27E04">
              <w:rPr>
                <w:rFonts w:asciiTheme="majorBidi" w:hAnsiTheme="majorBidi" w:cstheme="majorBidi"/>
                <w:sz w:val="30"/>
                <w:szCs w:val="30"/>
              </w:rPr>
              <w:t>191,490</w:t>
            </w:r>
          </w:p>
        </w:tc>
        <w:tc>
          <w:tcPr>
            <w:tcW w:w="236" w:type="dxa"/>
            <w:vAlign w:val="bottom"/>
          </w:tcPr>
          <w:p w14:paraId="3D2FAB0A" w14:textId="77777777" w:rsidR="00F76A1F" w:rsidRPr="00E27E04" w:rsidRDefault="00F76A1F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5" w:type="dxa"/>
          </w:tcPr>
          <w:p w14:paraId="68C17DDD" w14:textId="0B0663F1" w:rsidR="00F76A1F" w:rsidRPr="00E27E04" w:rsidRDefault="00E27E04" w:rsidP="006402E6">
            <w:pPr>
              <w:tabs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7E04">
              <w:rPr>
                <w:rFonts w:asciiTheme="majorBidi" w:hAnsiTheme="majorBidi" w:cstheme="majorBidi"/>
                <w:sz w:val="30"/>
                <w:szCs w:val="30"/>
              </w:rPr>
              <w:t>179,029</w:t>
            </w:r>
          </w:p>
        </w:tc>
      </w:tr>
      <w:tr w:rsidR="00F76A1F" w:rsidRPr="00D84C7B" w14:paraId="236BCF7B" w14:textId="77777777" w:rsidTr="00CD29C9">
        <w:tc>
          <w:tcPr>
            <w:tcW w:w="4500" w:type="dxa"/>
          </w:tcPr>
          <w:p w14:paraId="7EE7D0FC" w14:textId="67965530" w:rsidR="00F76A1F" w:rsidRPr="00D84C7B" w:rsidRDefault="00DE603C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4C7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744" w:type="dxa"/>
            <w:vAlign w:val="bottom"/>
          </w:tcPr>
          <w:p w14:paraId="1E493DCC" w14:textId="77777777" w:rsidR="00F76A1F" w:rsidRPr="00D84C7B" w:rsidRDefault="00F76A1F" w:rsidP="006402E6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AD48476" w14:textId="09C3D505" w:rsidR="00F76A1F" w:rsidRPr="00E27E04" w:rsidRDefault="00066A48" w:rsidP="0055733C">
            <w:pPr>
              <w:tabs>
                <w:tab w:val="decimal" w:pos="122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50,475</w:t>
            </w:r>
          </w:p>
        </w:tc>
        <w:tc>
          <w:tcPr>
            <w:tcW w:w="236" w:type="dxa"/>
            <w:vAlign w:val="bottom"/>
          </w:tcPr>
          <w:p w14:paraId="45EA9C67" w14:textId="77777777" w:rsidR="00F76A1F" w:rsidRPr="00E27E04" w:rsidRDefault="00F76A1F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5" w:type="dxa"/>
          </w:tcPr>
          <w:p w14:paraId="547EE6DF" w14:textId="2A73B48B" w:rsidR="00F76A1F" w:rsidRPr="00E27E04" w:rsidRDefault="00066A48" w:rsidP="006402E6">
            <w:pPr>
              <w:tabs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51,010</w:t>
            </w:r>
          </w:p>
        </w:tc>
      </w:tr>
    </w:tbl>
    <w:p w14:paraId="05455957" w14:textId="77777777" w:rsidR="00E27E04" w:rsidRPr="004650F5" w:rsidRDefault="00E27E04" w:rsidP="00622D56">
      <w:pPr>
        <w:spacing w:line="240" w:lineRule="auto"/>
        <w:ind w:left="900"/>
        <w:jc w:val="thaiDistribute"/>
        <w:rPr>
          <w:rFonts w:asciiTheme="majorBidi" w:hAnsiTheme="majorBidi" w:cstheme="majorBidi"/>
          <w:bCs/>
          <w:i/>
          <w:iCs/>
          <w:sz w:val="20"/>
          <w:szCs w:val="20"/>
        </w:rPr>
      </w:pPr>
    </w:p>
    <w:p w14:paraId="4AB89143" w14:textId="6071B54E" w:rsidR="00622D56" w:rsidRPr="00D84C7B" w:rsidRDefault="003D6384" w:rsidP="00CD29C9">
      <w:pPr>
        <w:spacing w:line="240" w:lineRule="auto"/>
        <w:ind w:left="900" w:hanging="36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D84C7B">
        <w:rPr>
          <w:rFonts w:asciiTheme="majorBidi" w:hAnsiTheme="majorBidi" w:cstheme="majorBidi"/>
          <w:bCs/>
          <w:i/>
          <w:iCs/>
          <w:sz w:val="30"/>
          <w:szCs w:val="30"/>
        </w:rPr>
        <w:t>(</w:t>
      </w:r>
      <w:r w:rsidR="00622D56" w:rsidRPr="00D84C7B">
        <w:rPr>
          <w:rFonts w:asciiTheme="majorBidi" w:hAnsiTheme="majorBidi" w:cstheme="majorBidi"/>
          <w:bCs/>
          <w:i/>
          <w:iCs/>
          <w:sz w:val="30"/>
          <w:szCs w:val="30"/>
        </w:rPr>
        <w:t xml:space="preserve">3) </w:t>
      </w:r>
      <w:r w:rsidR="00622D56" w:rsidRPr="00D84C7B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อัตราแลกเปลี่ยนทันทีที่ใช้</w:t>
      </w:r>
    </w:p>
    <w:p w14:paraId="25A998D8" w14:textId="77777777" w:rsidR="00622D56" w:rsidRPr="004650F5" w:rsidRDefault="00622D56" w:rsidP="00622D56">
      <w:pPr>
        <w:spacing w:line="240" w:lineRule="auto"/>
        <w:ind w:left="562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76594E23" w14:textId="06BC90B8" w:rsidR="00622D56" w:rsidRPr="00C36371" w:rsidRDefault="00622D56" w:rsidP="00CD29C9">
      <w:pPr>
        <w:spacing w:line="240" w:lineRule="auto"/>
        <w:ind w:left="810"/>
        <w:jc w:val="thaiDistribute"/>
        <w:rPr>
          <w:rFonts w:asciiTheme="majorBidi" w:hAnsiTheme="majorBidi"/>
          <w:b/>
          <w:sz w:val="30"/>
          <w:szCs w:val="30"/>
        </w:rPr>
      </w:pPr>
      <w:r w:rsidRPr="00D84C7B">
        <w:rPr>
          <w:rFonts w:asciiTheme="majorBidi" w:hAnsiTheme="majorBidi" w:cstheme="majorBidi" w:hint="cs"/>
          <w:b/>
          <w:sz w:val="30"/>
          <w:szCs w:val="30"/>
          <w:cs/>
        </w:rPr>
        <w:t>โดยก่อนหน้านี้กลุ่มบริษัท</w:t>
      </w:r>
      <w:r w:rsidRPr="00D84C7B">
        <w:rPr>
          <w:rFonts w:asciiTheme="majorBidi" w:hAnsiTheme="majorBidi" w:hint="cs"/>
          <w:b/>
          <w:sz w:val="30"/>
          <w:szCs w:val="30"/>
          <w:cs/>
        </w:rPr>
        <w:t>แปลงค่า</w:t>
      </w:r>
      <w:r w:rsidR="00A43B53">
        <w:rPr>
          <w:rFonts w:asciiTheme="majorBidi" w:hAnsiTheme="majorBidi" w:hint="cs"/>
          <w:b/>
          <w:sz w:val="30"/>
          <w:szCs w:val="30"/>
          <w:cs/>
        </w:rPr>
        <w:t>งบการเงินของหน่วยงานต่างประเทศ</w:t>
      </w:r>
      <w:r w:rsidR="00B94B08">
        <w:rPr>
          <w:rFonts w:asciiTheme="majorBidi" w:hAnsiTheme="majorBidi" w:hint="cs"/>
          <w:b/>
          <w:sz w:val="30"/>
          <w:szCs w:val="30"/>
          <w:cs/>
        </w:rPr>
        <w:t>และรายการที่เป็นสกุลเงินตราต่างประเทศ</w:t>
      </w:r>
      <w:r w:rsidRPr="00D84C7B">
        <w:rPr>
          <w:rFonts w:asciiTheme="majorBidi" w:hAnsiTheme="majorBidi" w:hint="cs"/>
          <w:b/>
          <w:sz w:val="30"/>
          <w:szCs w:val="30"/>
          <w:cs/>
        </w:rPr>
        <w:t xml:space="preserve">ตามอัตราแลกเปลี่ยนที่ประกาศโดยธนาคารแห่งประเทศไทยซึ่งอ้างอิงมาจากอัตราแลกเปลี่ยนเงินตราต่างประเทศตามที่ธนาคารกลางเมียนมาร์กำหนดอย่างเป็นทางการ </w:t>
      </w:r>
      <w:r w:rsidRPr="00D33EF0">
        <w:rPr>
          <w:rFonts w:asciiTheme="majorBidi" w:hAnsiTheme="majorBidi"/>
          <w:bCs/>
          <w:sz w:val="30"/>
          <w:szCs w:val="30"/>
        </w:rPr>
        <w:t>(Reference rate)</w:t>
      </w:r>
      <w:r w:rsidRPr="00D84C7B">
        <w:rPr>
          <w:rFonts w:asciiTheme="majorBidi" w:hAnsiTheme="majorBidi" w:hint="cs"/>
          <w:b/>
          <w:sz w:val="30"/>
          <w:szCs w:val="30"/>
          <w:cs/>
        </w:rPr>
        <w:t xml:space="preserve"> </w:t>
      </w:r>
      <w:r w:rsidRPr="00633BEA">
        <w:rPr>
          <w:rFonts w:asciiTheme="majorBidi" w:hAnsiTheme="majorBidi" w:hint="cs"/>
          <w:b/>
          <w:sz w:val="30"/>
          <w:szCs w:val="30"/>
          <w:cs/>
        </w:rPr>
        <w:t>ปัจจุบันกลุ่มบริษัทใช้วิธีการแปลงค่าสกุลเงินตราต่างประเทศตามอัตราแลกเปลี่ยนตลาดที่เสนอโดยธนาคารกลางเมียนมาร์</w:t>
      </w:r>
      <w:r w:rsidRPr="00633BEA">
        <w:rPr>
          <w:rFonts w:asciiTheme="majorBidi" w:hAnsiTheme="majorBidi"/>
          <w:b/>
          <w:sz w:val="30"/>
          <w:szCs w:val="30"/>
        </w:rPr>
        <w:t xml:space="preserve"> </w:t>
      </w:r>
      <w:r w:rsidRPr="00633BEA">
        <w:rPr>
          <w:rFonts w:asciiTheme="majorBidi" w:hAnsiTheme="majorBidi"/>
          <w:bCs/>
          <w:sz w:val="30"/>
          <w:szCs w:val="30"/>
        </w:rPr>
        <w:t>(Market Trading Rate)</w:t>
      </w:r>
      <w:r w:rsidR="00C36371">
        <w:rPr>
          <w:rFonts w:asciiTheme="majorBidi" w:hAnsiTheme="majorBidi"/>
          <w:bCs/>
          <w:sz w:val="30"/>
          <w:szCs w:val="30"/>
        </w:rPr>
        <w:t xml:space="preserve"> </w:t>
      </w:r>
      <w:r w:rsidR="004650F5">
        <w:rPr>
          <w:rFonts w:asciiTheme="majorBidi" w:hAnsiTheme="majorBidi" w:hint="cs"/>
          <w:b/>
          <w:sz w:val="30"/>
          <w:szCs w:val="30"/>
          <w:cs/>
        </w:rPr>
        <w:t>ซึ่งเป็นอัตราแลกเปลี่ยนที่สังเกตได้โดยไม่ต้องปรับปรุง</w:t>
      </w:r>
    </w:p>
    <w:p w14:paraId="5B179358" w14:textId="77777777" w:rsidR="00622D56" w:rsidRPr="004650F5" w:rsidRDefault="00622D56" w:rsidP="00622D56">
      <w:pPr>
        <w:spacing w:line="240" w:lineRule="auto"/>
        <w:ind w:left="562"/>
        <w:jc w:val="thaiDistribute"/>
        <w:rPr>
          <w:rFonts w:asciiTheme="majorBidi" w:hAnsiTheme="majorBidi"/>
          <w:bCs/>
          <w:sz w:val="20"/>
          <w:szCs w:val="20"/>
        </w:rPr>
      </w:pPr>
    </w:p>
    <w:p w14:paraId="327C6FE9" w14:textId="0B36C91F" w:rsidR="00622D56" w:rsidRPr="00D84C7B" w:rsidRDefault="00622D56" w:rsidP="00CD29C9">
      <w:pPr>
        <w:spacing w:line="240" w:lineRule="auto"/>
        <w:ind w:left="810"/>
        <w:jc w:val="thaiDistribute"/>
        <w:rPr>
          <w:rFonts w:asciiTheme="majorBidi" w:hAnsiTheme="majorBidi"/>
          <w:b/>
          <w:sz w:val="30"/>
          <w:szCs w:val="30"/>
        </w:rPr>
      </w:pPr>
      <w:r w:rsidRPr="00CD29C9">
        <w:rPr>
          <w:rFonts w:asciiTheme="majorBidi" w:hAnsiTheme="majorBidi" w:cstheme="majorBidi" w:hint="cs"/>
          <w:b/>
          <w:sz w:val="30"/>
          <w:szCs w:val="30"/>
          <w:cs/>
        </w:rPr>
        <w:t>อัตรา</w:t>
      </w:r>
      <w:r w:rsidRPr="00D84C7B">
        <w:rPr>
          <w:rFonts w:asciiTheme="majorBidi" w:hAnsiTheme="majorBidi" w:hint="cs"/>
          <w:b/>
          <w:sz w:val="30"/>
          <w:szCs w:val="30"/>
          <w:cs/>
        </w:rPr>
        <w:t xml:space="preserve">แลกเปลี่ยนที่ใช้ ณ วันที่ </w:t>
      </w:r>
      <w:r w:rsidRPr="00D84C7B">
        <w:rPr>
          <w:rFonts w:asciiTheme="majorBidi" w:hAnsiTheme="majorBidi"/>
          <w:bCs/>
          <w:sz w:val="30"/>
          <w:szCs w:val="30"/>
        </w:rPr>
        <w:t>1</w:t>
      </w:r>
      <w:r w:rsidRPr="00D84C7B">
        <w:rPr>
          <w:rFonts w:asciiTheme="majorBidi" w:hAnsiTheme="majorBidi"/>
          <w:b/>
          <w:sz w:val="30"/>
          <w:szCs w:val="30"/>
        </w:rPr>
        <w:t xml:space="preserve"> </w:t>
      </w:r>
      <w:r w:rsidRPr="00D84C7B">
        <w:rPr>
          <w:rFonts w:asciiTheme="majorBidi" w:hAnsiTheme="majorBidi" w:hint="cs"/>
          <w:b/>
          <w:sz w:val="30"/>
          <w:szCs w:val="30"/>
          <w:cs/>
        </w:rPr>
        <w:t xml:space="preserve">มกราคม </w:t>
      </w:r>
      <w:r w:rsidRPr="00D84C7B">
        <w:rPr>
          <w:rFonts w:asciiTheme="majorBidi" w:hAnsiTheme="majorBidi"/>
          <w:bCs/>
          <w:sz w:val="30"/>
          <w:szCs w:val="30"/>
        </w:rPr>
        <w:t>2569</w:t>
      </w:r>
      <w:r w:rsidRPr="00D84C7B">
        <w:rPr>
          <w:rFonts w:asciiTheme="majorBidi" w:hAnsiTheme="majorBidi"/>
          <w:b/>
          <w:sz w:val="30"/>
          <w:szCs w:val="30"/>
        </w:rPr>
        <w:t xml:space="preserve"> </w:t>
      </w:r>
      <w:r w:rsidRPr="00D84C7B">
        <w:rPr>
          <w:rFonts w:asciiTheme="majorBidi" w:hAnsiTheme="majorBidi" w:hint="cs"/>
          <w:b/>
          <w:sz w:val="30"/>
          <w:szCs w:val="30"/>
          <w:cs/>
        </w:rPr>
        <w:t>คื</w:t>
      </w:r>
      <w:r w:rsidRPr="00633BEA">
        <w:rPr>
          <w:rFonts w:asciiTheme="majorBidi" w:hAnsiTheme="majorBidi" w:hint="cs"/>
          <w:b/>
          <w:sz w:val="30"/>
          <w:szCs w:val="30"/>
          <w:cs/>
        </w:rPr>
        <w:t xml:space="preserve">อ </w:t>
      </w:r>
      <w:r w:rsidRPr="00633BEA">
        <w:rPr>
          <w:rFonts w:asciiTheme="majorBidi" w:hAnsiTheme="majorBidi"/>
          <w:bCs/>
          <w:sz w:val="30"/>
          <w:szCs w:val="30"/>
        </w:rPr>
        <w:t>3,6</w:t>
      </w:r>
      <w:r w:rsidR="00633BEA" w:rsidRPr="00633BEA">
        <w:rPr>
          <w:rFonts w:asciiTheme="majorBidi" w:hAnsiTheme="majorBidi"/>
          <w:bCs/>
          <w:sz w:val="30"/>
          <w:szCs w:val="30"/>
        </w:rPr>
        <w:t>49</w:t>
      </w:r>
      <w:r w:rsidRPr="00D84C7B">
        <w:rPr>
          <w:rFonts w:asciiTheme="majorBidi" w:hAnsiTheme="majorBidi"/>
          <w:bCs/>
          <w:sz w:val="30"/>
          <w:szCs w:val="30"/>
        </w:rPr>
        <w:t xml:space="preserve"> MMK/USD</w:t>
      </w:r>
    </w:p>
    <w:p w14:paraId="6ADE086C" w14:textId="77777777" w:rsidR="00622D56" w:rsidRPr="004650F5" w:rsidRDefault="00622D56" w:rsidP="00622D56">
      <w:pPr>
        <w:spacing w:line="240" w:lineRule="auto"/>
        <w:ind w:left="562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</w:p>
    <w:p w14:paraId="62F5FBB6" w14:textId="4F7E73D9" w:rsidR="00622D56" w:rsidRPr="00D84C7B" w:rsidRDefault="003D6384" w:rsidP="00CD29C9">
      <w:pPr>
        <w:spacing w:line="240" w:lineRule="auto"/>
        <w:ind w:left="900" w:hanging="36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D84C7B">
        <w:rPr>
          <w:rFonts w:asciiTheme="majorBidi" w:hAnsiTheme="majorBidi" w:cstheme="majorBidi"/>
          <w:bCs/>
          <w:i/>
          <w:iCs/>
          <w:sz w:val="30"/>
          <w:szCs w:val="30"/>
        </w:rPr>
        <w:t>(</w:t>
      </w:r>
      <w:r w:rsidR="00622D56" w:rsidRPr="00D84C7B">
        <w:rPr>
          <w:rFonts w:asciiTheme="majorBidi" w:hAnsiTheme="majorBidi" w:cstheme="majorBidi"/>
          <w:bCs/>
          <w:i/>
          <w:iCs/>
          <w:sz w:val="30"/>
          <w:szCs w:val="30"/>
        </w:rPr>
        <w:t xml:space="preserve">4) </w:t>
      </w:r>
      <w:r w:rsidR="00622D56" w:rsidRPr="00D84C7B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การเปลี่ยนผ่าน</w:t>
      </w:r>
    </w:p>
    <w:p w14:paraId="11C6654A" w14:textId="77777777" w:rsidR="00622D56" w:rsidRPr="004650F5" w:rsidRDefault="00622D56" w:rsidP="00622D56">
      <w:pPr>
        <w:spacing w:line="240" w:lineRule="auto"/>
        <w:ind w:left="562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061B0B38" w14:textId="077EBCDF" w:rsidR="00677172" w:rsidRPr="00D84C7B" w:rsidRDefault="00677172" w:rsidP="00CD29C9">
      <w:pPr>
        <w:spacing w:line="240" w:lineRule="auto"/>
        <w:ind w:left="81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D84C7B">
        <w:rPr>
          <w:rFonts w:asciiTheme="majorBidi" w:hAnsiTheme="majorBidi" w:cstheme="majorBidi" w:hint="cs"/>
          <w:b/>
          <w:sz w:val="30"/>
          <w:szCs w:val="30"/>
          <w:cs/>
        </w:rPr>
        <w:t>การขาดความสามารถในการแลกเปลี่ยน</w:t>
      </w:r>
      <w:r w:rsidRPr="00D84C7B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D84C7B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กลุ่มบริษัทต้องไม่ปรับปรุงข้อมูลเปรียบเทียบใหม่</w:t>
      </w:r>
      <w:r w:rsidRPr="00D84C7B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D84C7B">
        <w:rPr>
          <w:rFonts w:asciiTheme="majorBidi" w:hAnsiTheme="majorBidi" w:cstheme="majorBidi" w:hint="cs"/>
          <w:b/>
          <w:sz w:val="30"/>
          <w:szCs w:val="30"/>
          <w:cs/>
        </w:rPr>
        <w:t>และให้ป</w:t>
      </w:r>
      <w:r w:rsidR="003749F5">
        <w:rPr>
          <w:rFonts w:asciiTheme="majorBidi" w:hAnsiTheme="majorBidi" w:cstheme="majorBidi" w:hint="cs"/>
          <w:b/>
          <w:sz w:val="30"/>
          <w:szCs w:val="30"/>
          <w:cs/>
        </w:rPr>
        <w:t>ฏิ</w:t>
      </w:r>
      <w:r w:rsidRPr="00D84C7B">
        <w:rPr>
          <w:rFonts w:asciiTheme="majorBidi" w:hAnsiTheme="majorBidi" w:cstheme="majorBidi" w:hint="cs"/>
          <w:b/>
          <w:sz w:val="30"/>
          <w:szCs w:val="30"/>
          <w:cs/>
        </w:rPr>
        <w:t>บัติดังนี้</w:t>
      </w:r>
    </w:p>
    <w:p w14:paraId="568A237B" w14:textId="77777777" w:rsidR="00677172" w:rsidRPr="004650F5" w:rsidRDefault="00677172" w:rsidP="00677172">
      <w:pPr>
        <w:spacing w:line="240" w:lineRule="auto"/>
        <w:ind w:left="562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0C80121C" w14:textId="7B36C642" w:rsidR="00677172" w:rsidRPr="00D84C7B" w:rsidRDefault="00677172" w:rsidP="00CD29C9">
      <w:pPr>
        <w:spacing w:line="240" w:lineRule="auto"/>
        <w:ind w:left="81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D84C7B">
        <w:rPr>
          <w:rFonts w:asciiTheme="majorBidi" w:hAnsiTheme="majorBidi" w:cstheme="majorBidi"/>
          <w:bCs/>
          <w:i/>
          <w:iCs/>
          <w:sz w:val="30"/>
          <w:szCs w:val="30"/>
        </w:rPr>
        <w:t xml:space="preserve">4.1) </w:t>
      </w:r>
      <w:r w:rsidRPr="00D84C7B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กรณีสกุลเงินตราต่างประเทศไม่สามารถแลกเปลี่ยนเป็น</w:t>
      </w:r>
      <w:r w:rsidR="00387B12" w:rsidRPr="00D84C7B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สกุลเงินที่</w:t>
      </w:r>
      <w:r w:rsidR="00D871EE" w:rsidRPr="00D84C7B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ใช้</w:t>
      </w:r>
      <w:r w:rsidR="00387B12" w:rsidRPr="00D84C7B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ในการดำเนินงาน</w:t>
      </w:r>
    </w:p>
    <w:p w14:paraId="28436948" w14:textId="77777777" w:rsidR="00677172" w:rsidRPr="004650F5" w:rsidRDefault="00677172" w:rsidP="00677172">
      <w:pPr>
        <w:spacing w:line="240" w:lineRule="auto"/>
        <w:ind w:left="562"/>
        <w:jc w:val="thaiDistribute"/>
        <w:rPr>
          <w:rFonts w:asciiTheme="majorBidi" w:hAnsiTheme="majorBidi" w:cstheme="majorBidi"/>
          <w:b/>
          <w:i/>
          <w:iCs/>
          <w:sz w:val="20"/>
          <w:szCs w:val="20"/>
        </w:rPr>
      </w:pPr>
    </w:p>
    <w:p w14:paraId="3D2AAFF8" w14:textId="1F7FE3B8" w:rsidR="00677172" w:rsidRPr="00D84C7B" w:rsidRDefault="00677172" w:rsidP="00CD29C9">
      <w:pPr>
        <w:spacing w:line="240" w:lineRule="auto"/>
        <w:ind w:left="117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84C7B">
        <w:rPr>
          <w:rFonts w:asciiTheme="majorBidi" w:hAnsiTheme="majorBidi" w:cstheme="majorBidi" w:hint="cs"/>
          <w:b/>
          <w:sz w:val="30"/>
          <w:szCs w:val="30"/>
          <w:cs/>
        </w:rPr>
        <w:t>ณ วันเริ่มต้นใช้มาตรฐาน กลุ่มบริษัทต้องแปลงค่ารายการที่เป็นตัวเงินที่เป็นเงินตราต่างประเทศกับรายการที่ไม่เป็นตัวเงินที่เป็นเงินตราต่างประเทศซึ่งวัดมูลค่าด้วยมูลค่ายุติธรรม โดยใช้อัตราแลกเปลี่ยนทันทีที่ประมาณการขึ้น ณ วันนั้น และปรับปรุงผลกระทบกับกำไรสะสมยกมา</w:t>
      </w:r>
    </w:p>
    <w:p w14:paraId="01195BAB" w14:textId="77777777" w:rsidR="00677172" w:rsidRPr="004650F5" w:rsidRDefault="00677172" w:rsidP="00677172">
      <w:pPr>
        <w:spacing w:line="240" w:lineRule="auto"/>
        <w:ind w:left="1710" w:hanging="450"/>
        <w:jc w:val="thaiDistribute"/>
        <w:rPr>
          <w:rFonts w:asciiTheme="majorBidi" w:hAnsiTheme="majorBidi" w:cstheme="majorBidi"/>
          <w:b/>
          <w:i/>
          <w:iCs/>
          <w:sz w:val="20"/>
          <w:szCs w:val="20"/>
        </w:rPr>
      </w:pPr>
    </w:p>
    <w:p w14:paraId="03BD53A6" w14:textId="79735739" w:rsidR="00677172" w:rsidRPr="00D84C7B" w:rsidRDefault="00677172" w:rsidP="00CD29C9">
      <w:pPr>
        <w:spacing w:line="240" w:lineRule="auto"/>
        <w:ind w:left="1170" w:hanging="36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D84C7B">
        <w:rPr>
          <w:rFonts w:asciiTheme="majorBidi" w:hAnsiTheme="majorBidi" w:cstheme="majorBidi"/>
          <w:bCs/>
          <w:i/>
          <w:iCs/>
          <w:sz w:val="30"/>
          <w:szCs w:val="30"/>
        </w:rPr>
        <w:t xml:space="preserve">4.2) </w:t>
      </w:r>
      <w:r w:rsidRPr="00D84C7B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กรณีสกุลเงินที่ใช้ในการดำเนินงานของหน่วยงานต่างประเทศไม่สามารถแลกเปลี่ยนเป็นสกุลเงินที่</w:t>
      </w:r>
      <w:r w:rsidR="00D871EE" w:rsidRPr="00D84C7B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ใ</w:t>
      </w:r>
      <w:r w:rsidRPr="00D84C7B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ช้นำเสนองบการเงิน</w:t>
      </w:r>
    </w:p>
    <w:p w14:paraId="113EB23E" w14:textId="77777777" w:rsidR="00677172" w:rsidRPr="004650F5" w:rsidRDefault="00677172" w:rsidP="00677172">
      <w:pPr>
        <w:spacing w:line="240" w:lineRule="auto"/>
        <w:ind w:left="562"/>
        <w:jc w:val="thaiDistribute"/>
        <w:rPr>
          <w:rFonts w:asciiTheme="majorBidi" w:hAnsiTheme="majorBidi" w:cstheme="majorBidi"/>
          <w:b/>
          <w:i/>
          <w:iCs/>
          <w:sz w:val="20"/>
          <w:szCs w:val="20"/>
        </w:rPr>
      </w:pPr>
    </w:p>
    <w:p w14:paraId="5296E621" w14:textId="477AAB1A" w:rsidR="00752312" w:rsidRDefault="00677172" w:rsidP="00CD29C9">
      <w:pPr>
        <w:spacing w:line="240" w:lineRule="auto"/>
        <w:ind w:left="1170"/>
        <w:jc w:val="thaiDistribute"/>
        <w:rPr>
          <w:rFonts w:asciiTheme="majorBidi" w:hAnsiTheme="majorBidi"/>
          <w:b/>
          <w:sz w:val="30"/>
          <w:szCs w:val="30"/>
        </w:rPr>
      </w:pPr>
      <w:r w:rsidRPr="00D84C7B">
        <w:rPr>
          <w:rFonts w:asciiTheme="majorBidi" w:hAnsiTheme="majorBidi" w:cstheme="majorBidi" w:hint="cs"/>
          <w:b/>
          <w:sz w:val="30"/>
          <w:szCs w:val="30"/>
          <w:cs/>
        </w:rPr>
        <w:t>ณ วันเริ่มต้นใช้มาตรฐาน กลุ่มบริษัทต้องแปลงค่ารายการสินทรัพย์และหนี้สินด้วยอัตราแลกเปลี่ยนทันทีที่ประมาณการขึ้น ณ วันนั้น และปรับปรุงผลกระทบ</w:t>
      </w:r>
      <w:r w:rsidR="00D871EE" w:rsidRPr="00D84C7B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="00D871EE" w:rsidRPr="00D84C7B">
        <w:rPr>
          <w:rFonts w:asciiTheme="majorBidi" w:hAnsiTheme="majorBidi"/>
          <w:b/>
          <w:sz w:val="30"/>
          <w:szCs w:val="30"/>
          <w:cs/>
        </w:rPr>
        <w:t>ผลต่างของอัตราแลกเปลี่ยนการแปลงค่าหน่วยงา</w:t>
      </w:r>
      <w:r w:rsidR="00D871EE" w:rsidRPr="00D84C7B">
        <w:rPr>
          <w:rFonts w:asciiTheme="majorBidi" w:hAnsiTheme="majorBidi" w:hint="cs"/>
          <w:b/>
          <w:sz w:val="30"/>
          <w:szCs w:val="30"/>
          <w:cs/>
        </w:rPr>
        <w:t>น</w:t>
      </w:r>
      <w:r w:rsidR="00D871EE" w:rsidRPr="00D84C7B">
        <w:rPr>
          <w:rFonts w:asciiTheme="majorBidi" w:hAnsiTheme="majorBidi"/>
          <w:b/>
          <w:sz w:val="30"/>
          <w:szCs w:val="30"/>
          <w:cs/>
        </w:rPr>
        <w:t>ต่างประเทศ</w:t>
      </w:r>
      <w:r w:rsidRPr="00D84C7B">
        <w:rPr>
          <w:rFonts w:asciiTheme="majorBidi" w:hAnsiTheme="majorBidi" w:cstheme="majorBidi" w:hint="cs"/>
          <w:b/>
          <w:sz w:val="30"/>
          <w:szCs w:val="30"/>
          <w:cs/>
        </w:rPr>
        <w:t>ใน</w:t>
      </w:r>
      <w:r w:rsidR="00D871EE" w:rsidRPr="00D84C7B">
        <w:rPr>
          <w:rFonts w:asciiTheme="majorBidi" w:hAnsiTheme="majorBidi"/>
          <w:b/>
          <w:sz w:val="30"/>
          <w:szCs w:val="30"/>
          <w:cs/>
        </w:rPr>
        <w:t>องค์ประกอบอื่นของส่วนของผู้ถือหุ้น</w:t>
      </w:r>
    </w:p>
    <w:p w14:paraId="791F7909" w14:textId="77777777" w:rsidR="00900C7F" w:rsidRPr="00D84C7B" w:rsidRDefault="00900C7F" w:rsidP="0055733C">
      <w:pPr>
        <w:spacing w:line="240" w:lineRule="auto"/>
        <w:ind w:left="1620"/>
        <w:jc w:val="thaiDistribute"/>
        <w:rPr>
          <w:rFonts w:asciiTheme="majorBidi" w:hAnsiTheme="majorBidi"/>
          <w:b/>
          <w:sz w:val="30"/>
          <w:szCs w:val="30"/>
        </w:rPr>
      </w:pPr>
    </w:p>
    <w:p w14:paraId="41F63380" w14:textId="11E35F9F" w:rsidR="00752312" w:rsidRDefault="00752312" w:rsidP="00CD29C9">
      <w:pPr>
        <w:spacing w:line="240" w:lineRule="auto"/>
        <w:ind w:left="810"/>
        <w:jc w:val="thaiDistribute"/>
        <w:rPr>
          <w:rFonts w:asciiTheme="majorBidi" w:hAnsiTheme="majorBidi"/>
          <w:b/>
          <w:sz w:val="30"/>
          <w:szCs w:val="30"/>
        </w:rPr>
      </w:pPr>
      <w:r w:rsidRPr="00D84C7B">
        <w:rPr>
          <w:rFonts w:asciiTheme="majorBidi" w:hAnsiTheme="majorBidi" w:cstheme="majorBidi" w:hint="cs"/>
          <w:b/>
          <w:sz w:val="30"/>
          <w:szCs w:val="30"/>
          <w:cs/>
        </w:rPr>
        <w:t xml:space="preserve">ณ วันที่ </w:t>
      </w:r>
      <w:r w:rsidRPr="00D84C7B">
        <w:rPr>
          <w:rFonts w:asciiTheme="majorBidi" w:hAnsiTheme="majorBidi" w:cstheme="majorBidi"/>
          <w:bCs/>
          <w:sz w:val="30"/>
          <w:szCs w:val="30"/>
        </w:rPr>
        <w:t xml:space="preserve">1 </w:t>
      </w:r>
      <w:r w:rsidRPr="00D84C7B">
        <w:rPr>
          <w:rFonts w:asciiTheme="majorBidi" w:hAnsiTheme="majorBidi" w:cstheme="majorBidi" w:hint="cs"/>
          <w:b/>
          <w:sz w:val="30"/>
          <w:szCs w:val="30"/>
          <w:cs/>
        </w:rPr>
        <w:t xml:space="preserve">มกราคม </w:t>
      </w:r>
      <w:r w:rsidRPr="00D84C7B">
        <w:rPr>
          <w:rFonts w:asciiTheme="majorBidi" w:hAnsiTheme="majorBidi" w:cstheme="majorBidi"/>
          <w:bCs/>
          <w:sz w:val="30"/>
          <w:szCs w:val="30"/>
        </w:rPr>
        <w:t>2569</w:t>
      </w:r>
      <w:r w:rsidR="009E7A6A" w:rsidRPr="00D84C7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9E7A6A" w:rsidRPr="00D84C7B">
        <w:rPr>
          <w:rFonts w:asciiTheme="majorBidi" w:hAnsiTheme="majorBidi" w:cstheme="majorBidi" w:hint="cs"/>
          <w:b/>
          <w:sz w:val="30"/>
          <w:szCs w:val="30"/>
          <w:cs/>
        </w:rPr>
        <w:t xml:space="preserve">กำไรสะสมของงบการเงินรวมลดลง </w:t>
      </w:r>
      <w:r w:rsidR="009E7A6A" w:rsidRPr="00D84C7B">
        <w:rPr>
          <w:rFonts w:asciiTheme="majorBidi" w:hAnsiTheme="majorBidi" w:cstheme="majorBidi"/>
          <w:bCs/>
          <w:sz w:val="30"/>
          <w:szCs w:val="30"/>
        </w:rPr>
        <w:t>26</w:t>
      </w:r>
      <w:r w:rsidR="00421A1C" w:rsidRPr="00D84C7B">
        <w:rPr>
          <w:rFonts w:asciiTheme="majorBidi" w:hAnsiTheme="majorBidi" w:cstheme="majorBidi"/>
          <w:bCs/>
          <w:sz w:val="30"/>
          <w:szCs w:val="30"/>
        </w:rPr>
        <w:t>5.5</w:t>
      </w:r>
      <w:r w:rsidR="009E7A6A" w:rsidRPr="00D84C7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9E7A6A" w:rsidRPr="00D84C7B">
        <w:rPr>
          <w:rFonts w:asciiTheme="majorBidi" w:hAnsiTheme="majorBidi" w:cstheme="majorBidi" w:hint="cs"/>
          <w:b/>
          <w:sz w:val="30"/>
          <w:szCs w:val="30"/>
          <w:cs/>
        </w:rPr>
        <w:t xml:space="preserve">ล้านบาท </w:t>
      </w:r>
      <w:r w:rsidR="009E7A6A" w:rsidRPr="00D84C7B">
        <w:rPr>
          <w:rFonts w:asciiTheme="majorBidi" w:hAnsiTheme="majorBidi"/>
          <w:b/>
          <w:sz w:val="30"/>
          <w:szCs w:val="30"/>
          <w:cs/>
        </w:rPr>
        <w:t>องค์ประกอบอื่นของส่วนของผู้ถือหุ้น</w:t>
      </w:r>
      <w:r w:rsidR="009E7A6A" w:rsidRPr="00D84C7B">
        <w:rPr>
          <w:rFonts w:asciiTheme="majorBidi" w:hAnsiTheme="majorBidi" w:hint="cs"/>
          <w:b/>
          <w:sz w:val="30"/>
          <w:szCs w:val="30"/>
          <w:cs/>
        </w:rPr>
        <w:t>ของงบการเงินรวม</w:t>
      </w:r>
      <w:r w:rsidR="009E7A6A" w:rsidRPr="00D84C7B">
        <w:rPr>
          <w:rFonts w:asciiTheme="majorBidi" w:hAnsiTheme="majorBidi"/>
          <w:b/>
          <w:sz w:val="30"/>
          <w:szCs w:val="30"/>
          <w:cs/>
        </w:rPr>
        <w:t>ลดลง</w:t>
      </w:r>
      <w:r w:rsidR="009E7A6A" w:rsidRPr="00D84C7B">
        <w:rPr>
          <w:rFonts w:asciiTheme="majorBidi" w:hAnsiTheme="majorBidi"/>
          <w:b/>
          <w:sz w:val="30"/>
          <w:szCs w:val="30"/>
        </w:rPr>
        <w:t xml:space="preserve"> </w:t>
      </w:r>
      <w:r w:rsidR="009E7A6A" w:rsidRPr="00D84C7B">
        <w:rPr>
          <w:rFonts w:asciiTheme="majorBidi" w:hAnsiTheme="majorBidi"/>
          <w:bCs/>
          <w:sz w:val="30"/>
          <w:szCs w:val="30"/>
        </w:rPr>
        <w:t>1,16</w:t>
      </w:r>
      <w:r w:rsidR="00421A1C" w:rsidRPr="00D84C7B">
        <w:rPr>
          <w:rFonts w:asciiTheme="majorBidi" w:hAnsiTheme="majorBidi"/>
          <w:bCs/>
          <w:sz w:val="30"/>
          <w:szCs w:val="30"/>
        </w:rPr>
        <w:t>8.7</w:t>
      </w:r>
      <w:r w:rsidR="009E7A6A" w:rsidRPr="00D84C7B">
        <w:rPr>
          <w:rFonts w:asciiTheme="majorBidi" w:hAnsiTheme="majorBidi"/>
          <w:b/>
          <w:sz w:val="30"/>
          <w:szCs w:val="30"/>
        </w:rPr>
        <w:t xml:space="preserve"> </w:t>
      </w:r>
      <w:r w:rsidR="009E7A6A" w:rsidRPr="00D84C7B">
        <w:rPr>
          <w:rFonts w:asciiTheme="majorBidi" w:hAnsiTheme="majorBidi"/>
          <w:b/>
          <w:sz w:val="30"/>
          <w:szCs w:val="30"/>
          <w:cs/>
        </w:rPr>
        <w:t>ล้านบาท</w:t>
      </w:r>
      <w:r w:rsidR="009E7A6A" w:rsidRPr="00D84C7B">
        <w:rPr>
          <w:rFonts w:asciiTheme="majorBidi" w:hAnsiTheme="majorBidi" w:hint="cs"/>
          <w:b/>
          <w:sz w:val="30"/>
          <w:szCs w:val="30"/>
          <w:cs/>
        </w:rPr>
        <w:t xml:space="preserve"> และงบกระแสเงินสดรวมลดลง </w:t>
      </w:r>
      <w:r w:rsidR="00725580" w:rsidRPr="00D84C7B">
        <w:rPr>
          <w:rFonts w:asciiTheme="majorBidi" w:hAnsiTheme="majorBidi" w:cstheme="majorBidi"/>
          <w:bCs/>
          <w:sz w:val="30"/>
          <w:szCs w:val="30"/>
        </w:rPr>
        <w:t>625.6</w:t>
      </w:r>
      <w:r w:rsidR="00184B4B" w:rsidRPr="00D84C7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9E7A6A" w:rsidRPr="00D84C7B">
        <w:rPr>
          <w:rFonts w:asciiTheme="majorBidi" w:hAnsiTheme="majorBidi" w:hint="cs"/>
          <w:b/>
          <w:sz w:val="30"/>
          <w:szCs w:val="30"/>
          <w:cs/>
        </w:rPr>
        <w:t>ล้านบาท ซึ่งแสดงเป็นรายการ</w:t>
      </w:r>
      <w:r w:rsidR="009E7A6A" w:rsidRPr="00D84C7B">
        <w:rPr>
          <w:rFonts w:asciiTheme="majorBidi" w:hAnsiTheme="majorBidi"/>
          <w:b/>
          <w:sz w:val="30"/>
          <w:szCs w:val="30"/>
          <w:cs/>
        </w:rPr>
        <w:t>ผลกระทบจากการเปลี่ยนแปลงนโยบายการบัญชี</w:t>
      </w:r>
    </w:p>
    <w:p w14:paraId="0FF1F7E0" w14:textId="77777777" w:rsidR="00066A48" w:rsidRDefault="00066A48" w:rsidP="00C769CB">
      <w:pPr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AACF527" w14:textId="77777777" w:rsidR="00C769CB" w:rsidRDefault="00C769CB" w:rsidP="00C769CB">
      <w:pPr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4308E10" w14:textId="77777777" w:rsidR="00C769CB" w:rsidRDefault="00C769CB" w:rsidP="00C769CB">
      <w:pPr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9104D0D" w14:textId="77777777" w:rsidR="00C769CB" w:rsidRDefault="00C769CB" w:rsidP="00C769CB">
      <w:pPr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FF0A320" w14:textId="77777777" w:rsidR="00C769CB" w:rsidRPr="00D84C7B" w:rsidRDefault="00C769CB" w:rsidP="00C769CB">
      <w:pPr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B3CCD4F" w14:textId="2DC0348C" w:rsidR="00C954AB" w:rsidRPr="007C2478" w:rsidRDefault="00C954AB" w:rsidP="0079564F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7C247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69CFF95" w14:textId="77777777" w:rsidR="00C954AB" w:rsidRPr="007C2478" w:rsidRDefault="00C954AB" w:rsidP="00BA5455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759A3D04" w14:textId="22BCA1CA" w:rsidR="00FB7BE7" w:rsidRPr="00FE478F" w:rsidRDefault="00FB7BE7" w:rsidP="00FB7BE7">
      <w:pPr>
        <w:pStyle w:val="ListParagraph"/>
        <w:tabs>
          <w:tab w:val="clear" w:pos="540"/>
          <w:tab w:val="left" w:pos="900"/>
        </w:tabs>
        <w:ind w:left="547" w:firstLine="0"/>
        <w:rPr>
          <w:b w:val="0"/>
          <w:bCs w:val="0"/>
          <w:i w:val="0"/>
          <w:iCs w:val="0"/>
          <w:lang w:val="en-GB"/>
        </w:rPr>
      </w:pPr>
      <w:r w:rsidRPr="00FE478F">
        <w:rPr>
          <w:b w:val="0"/>
          <w:bCs w:val="0"/>
          <w:i w:val="0"/>
          <w:iCs w:val="0"/>
          <w:cs/>
          <w:lang w:val="en-GB"/>
        </w:rPr>
        <w:t>ความสัมพันธ์ที่มีกับ</w:t>
      </w:r>
      <w:r w:rsidRPr="00FE478F">
        <w:rPr>
          <w:rFonts w:hint="cs"/>
          <w:b w:val="0"/>
          <w:bCs w:val="0"/>
          <w:i w:val="0"/>
          <w:iCs w:val="0"/>
          <w:cs/>
          <w:lang w:val="en-GB"/>
        </w:rPr>
        <w:t>บริษัทย่อยและการร่วมค้าที่มีการเปลี่ยนแปลงอย่างมีสาระสำคัญได้เปิดเผยในหมายเหตุ</w:t>
      </w:r>
      <w:r w:rsidR="002D6F44">
        <w:rPr>
          <w:b w:val="0"/>
          <w:bCs w:val="0"/>
          <w:i w:val="0"/>
          <w:iCs w:val="0"/>
          <w:cs/>
          <w:lang w:val="en-GB"/>
        </w:rPr>
        <w:br/>
      </w:r>
      <w:r w:rsidRPr="00FE478F">
        <w:rPr>
          <w:rFonts w:hint="cs"/>
          <w:b w:val="0"/>
          <w:bCs w:val="0"/>
          <w:i w:val="0"/>
          <w:iCs w:val="0"/>
          <w:cs/>
          <w:lang w:val="en-GB"/>
        </w:rPr>
        <w:t xml:space="preserve">ข้อ </w:t>
      </w:r>
      <w:r w:rsidRPr="00FE478F">
        <w:rPr>
          <w:b w:val="0"/>
          <w:bCs w:val="0"/>
          <w:i w:val="0"/>
          <w:iCs w:val="0"/>
          <w:lang w:val="en-US"/>
        </w:rPr>
        <w:t>5</w:t>
      </w:r>
      <w:r w:rsidRPr="00FE478F">
        <w:rPr>
          <w:rFonts w:hint="cs"/>
          <w:b w:val="0"/>
          <w:bCs w:val="0"/>
          <w:i w:val="0"/>
          <w:iCs w:val="0"/>
          <w:cs/>
          <w:lang w:val="en-GB"/>
        </w:rPr>
        <w:t xml:space="preserve"> และ </w:t>
      </w:r>
      <w:r w:rsidRPr="00FE478F">
        <w:rPr>
          <w:b w:val="0"/>
          <w:bCs w:val="0"/>
          <w:i w:val="0"/>
          <w:iCs w:val="0"/>
          <w:lang w:val="en-US"/>
        </w:rPr>
        <w:t>6</w:t>
      </w:r>
      <w:r w:rsidRPr="00FE478F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Pr="00FE478F">
        <w:rPr>
          <w:rFonts w:hint="cs"/>
          <w:b w:val="0"/>
          <w:bCs w:val="0"/>
          <w:i w:val="0"/>
          <w:iCs w:val="0"/>
          <w:cs/>
          <w:lang w:val="en-US"/>
        </w:rPr>
        <w:t>สำหรับความสัมพันธ์กับกรรมการและผู้บริหารสำคัญ และบุคคลหรือกิจการที่เกี่ยวข้องกันอื่นไม่ได้มีการเปลี่ยนแปลงอย่างมีสาระสำคัญ</w:t>
      </w:r>
    </w:p>
    <w:p w14:paraId="3923B518" w14:textId="77777777" w:rsidR="00E3680B" w:rsidRDefault="00E3680B" w:rsidP="00FB7BE7">
      <w:pPr>
        <w:pStyle w:val="BodyText2"/>
        <w:spacing w:line="240" w:lineRule="auto"/>
        <w:ind w:left="547" w:right="18"/>
      </w:pPr>
    </w:p>
    <w:p w14:paraId="29E73043" w14:textId="7D4EC0D6" w:rsidR="00FB7BE7" w:rsidRPr="00FE478F" w:rsidRDefault="00FB7BE7" w:rsidP="00FB7BE7">
      <w:pPr>
        <w:pStyle w:val="BodyText2"/>
        <w:spacing w:line="240" w:lineRule="auto"/>
        <w:ind w:left="547" w:right="18"/>
      </w:pPr>
      <w:r w:rsidRPr="00FE478F">
        <w:rPr>
          <w:cs/>
        </w:rPr>
        <w:t>รายการที่สำคัญกับบุคคลหรือกิจการที่เกี่ยวข้องกันสำหรับงวด</w:t>
      </w:r>
      <w:r w:rsidR="00016395">
        <w:rPr>
          <w:rFonts w:hint="cs"/>
          <w:cs/>
        </w:rPr>
        <w:t>สาม</w:t>
      </w:r>
      <w:r w:rsidRPr="00FE478F">
        <w:rPr>
          <w:cs/>
        </w:rPr>
        <w:t>เดือนสิ้นสุดวันที่</w:t>
      </w:r>
      <w:r>
        <w:rPr>
          <w:rFonts w:hint="cs"/>
          <w:cs/>
        </w:rPr>
        <w:t xml:space="preserve"> </w:t>
      </w:r>
      <w:r>
        <w:t xml:space="preserve">31 </w:t>
      </w:r>
      <w:r>
        <w:rPr>
          <w:rFonts w:hint="cs"/>
          <w:cs/>
        </w:rPr>
        <w:t>มีนาคม</w:t>
      </w:r>
      <w:r w:rsidRPr="00FE478F">
        <w:rPr>
          <w:rFonts w:hint="cs"/>
          <w:cs/>
        </w:rPr>
        <w:t xml:space="preserve"> </w:t>
      </w:r>
      <w:r w:rsidRPr="00FE478F">
        <w:rPr>
          <w:cs/>
        </w:rPr>
        <w:t>สรุปได้ดังนี้</w:t>
      </w:r>
    </w:p>
    <w:p w14:paraId="6BE24B90" w14:textId="77777777" w:rsidR="003623FD" w:rsidRPr="00FB7BE7" w:rsidRDefault="003623FD" w:rsidP="002620BF">
      <w:pPr>
        <w:pStyle w:val="BodyText2"/>
        <w:ind w:right="18"/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8"/>
        <w:gridCol w:w="1172"/>
        <w:gridCol w:w="269"/>
        <w:gridCol w:w="1173"/>
        <w:gridCol w:w="269"/>
        <w:gridCol w:w="1170"/>
        <w:gridCol w:w="273"/>
        <w:gridCol w:w="1075"/>
      </w:tblGrid>
      <w:tr w:rsidR="00815BD1" w:rsidRPr="00B657B8" w14:paraId="68E62667" w14:textId="77777777" w:rsidTr="00FB7BE7">
        <w:trPr>
          <w:tblHeader/>
        </w:trPr>
        <w:tc>
          <w:tcPr>
            <w:tcW w:w="2087" w:type="pct"/>
          </w:tcPr>
          <w:p w14:paraId="5D548F83" w14:textId="77777777" w:rsidR="00815BD1" w:rsidRPr="00B657B8" w:rsidRDefault="00815BD1" w:rsidP="006402E6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0" w:type="pct"/>
            <w:gridSpan w:val="3"/>
          </w:tcPr>
          <w:p w14:paraId="10127553" w14:textId="77777777" w:rsidR="00815BD1" w:rsidRPr="00B657B8" w:rsidRDefault="00815BD1" w:rsidP="006402E6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B657B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F2BB7BC" w14:textId="77777777" w:rsidR="00815BD1" w:rsidRPr="00B657B8" w:rsidRDefault="00815BD1" w:rsidP="006402E6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8" w:type="pct"/>
            <w:gridSpan w:val="3"/>
          </w:tcPr>
          <w:p w14:paraId="3B34852F" w14:textId="77777777" w:rsidR="00815BD1" w:rsidRPr="00B657B8" w:rsidRDefault="00815BD1" w:rsidP="006402E6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B657B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5BD1" w:rsidRPr="00B657B8" w14:paraId="72602164" w14:textId="77777777" w:rsidTr="00F440FE">
        <w:trPr>
          <w:tblHeader/>
        </w:trPr>
        <w:tc>
          <w:tcPr>
            <w:tcW w:w="2087" w:type="pct"/>
          </w:tcPr>
          <w:p w14:paraId="605C1E73" w14:textId="77777777" w:rsidR="00815BD1" w:rsidRPr="00B657B8" w:rsidRDefault="00815BD1" w:rsidP="006402E6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149E7">
              <w:rPr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32" w:type="pct"/>
          </w:tcPr>
          <w:p w14:paraId="4909043C" w14:textId="77777777" w:rsidR="00815BD1" w:rsidRPr="00B657B8" w:rsidRDefault="00815BD1" w:rsidP="006402E6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79F43F32" w14:textId="77777777" w:rsidR="00815BD1" w:rsidRPr="00B657B8" w:rsidRDefault="00815BD1" w:rsidP="006402E6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2A29535B" w14:textId="77777777" w:rsidR="00815BD1" w:rsidRPr="00B657B8" w:rsidRDefault="00815BD1" w:rsidP="006402E6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B657B8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0E6F9D02" w14:textId="77777777" w:rsidR="00815BD1" w:rsidRPr="00B657B8" w:rsidRDefault="00815BD1" w:rsidP="006402E6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AE70C1F" w14:textId="77777777" w:rsidR="00815BD1" w:rsidRPr="00B657B8" w:rsidRDefault="00815BD1" w:rsidP="006402E6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3CC8FC85" w14:textId="77777777" w:rsidR="00815BD1" w:rsidRPr="00B657B8" w:rsidRDefault="00815BD1" w:rsidP="006402E6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058C4C84" w14:textId="77777777" w:rsidR="00815BD1" w:rsidRPr="00B657B8" w:rsidRDefault="00815BD1" w:rsidP="006402E6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B657B8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</w:tr>
      <w:tr w:rsidR="00815BD1" w:rsidRPr="00B657B8" w14:paraId="52AE2BA9" w14:textId="77777777" w:rsidTr="00FB7BE7">
        <w:trPr>
          <w:tblHeader/>
        </w:trPr>
        <w:tc>
          <w:tcPr>
            <w:tcW w:w="2087" w:type="pct"/>
          </w:tcPr>
          <w:p w14:paraId="6CEDF76E" w14:textId="77777777" w:rsidR="00815BD1" w:rsidRPr="00B657B8" w:rsidRDefault="00815BD1" w:rsidP="006402E6">
            <w:pPr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3" w:type="pct"/>
            <w:gridSpan w:val="7"/>
          </w:tcPr>
          <w:p w14:paraId="003A2BC7" w14:textId="77777777" w:rsidR="00815BD1" w:rsidRPr="00B657B8" w:rsidRDefault="00815BD1" w:rsidP="006402E6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B657B8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5BD1" w:rsidRPr="00B657B8" w14:paraId="22062DFF" w14:textId="77777777" w:rsidTr="00F440FE">
        <w:tc>
          <w:tcPr>
            <w:tcW w:w="2087" w:type="pct"/>
          </w:tcPr>
          <w:p w14:paraId="7ECDDF57" w14:textId="77777777" w:rsidR="00815BD1" w:rsidRPr="00B657B8" w:rsidRDefault="00815BD1" w:rsidP="006402E6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B657B8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3AFDF8E1" w14:textId="77777777" w:rsidR="00815BD1" w:rsidRPr="00B657B8" w:rsidRDefault="00815BD1" w:rsidP="006402E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C419559" w14:textId="77777777" w:rsidR="00815BD1" w:rsidRPr="00B657B8" w:rsidRDefault="00815BD1" w:rsidP="006402E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3B0B475B" w14:textId="77777777" w:rsidR="00815BD1" w:rsidRPr="00B657B8" w:rsidRDefault="00815BD1" w:rsidP="006402E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ABD4799" w14:textId="77777777" w:rsidR="00815BD1" w:rsidRPr="00B657B8" w:rsidRDefault="00815BD1" w:rsidP="006402E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A7094BF" w14:textId="77777777" w:rsidR="00815BD1" w:rsidRPr="00B657B8" w:rsidRDefault="00815BD1" w:rsidP="006402E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C0726E6" w14:textId="77777777" w:rsidR="00815BD1" w:rsidRPr="00B657B8" w:rsidRDefault="00815BD1" w:rsidP="006402E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596C1248" w14:textId="77777777" w:rsidR="00815BD1" w:rsidRPr="00B657B8" w:rsidRDefault="00815BD1" w:rsidP="006402E6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</w:tr>
      <w:tr w:rsidR="00F440FE" w:rsidRPr="00B657B8" w14:paraId="36A73230" w14:textId="77777777" w:rsidTr="00F440FE">
        <w:tc>
          <w:tcPr>
            <w:tcW w:w="2087" w:type="pct"/>
          </w:tcPr>
          <w:p w14:paraId="621F614F" w14:textId="77777777" w:rsidR="00F440FE" w:rsidRPr="00B657B8" w:rsidRDefault="00F440FE" w:rsidP="00F440FE">
            <w:pPr>
              <w:jc w:val="thaiDistribute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68E4ED16" w14:textId="5628A0AC" w:rsidR="00F440FE" w:rsidRPr="007F4E7F" w:rsidRDefault="00F440FE" w:rsidP="00F440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  <w:cs/>
              </w:rPr>
            </w:pPr>
            <w:r w:rsidRPr="00AE681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1685995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0B4174E3" w14:textId="77777777" w:rsidR="00F440FE" w:rsidRPr="00B657B8" w:rsidRDefault="00F440FE" w:rsidP="00F440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AE681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92DCE14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D47B626" w14:textId="07AA6F11" w:rsidR="00F440FE" w:rsidRPr="00B657B8" w:rsidRDefault="00436831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2,223,887</w:t>
            </w:r>
          </w:p>
        </w:tc>
        <w:tc>
          <w:tcPr>
            <w:tcW w:w="147" w:type="pct"/>
          </w:tcPr>
          <w:p w14:paraId="6323A452" w14:textId="77777777" w:rsidR="00F440FE" w:rsidRPr="00B657B8" w:rsidRDefault="00F440FE" w:rsidP="00F440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6963D9CB" w14:textId="77777777" w:rsidR="00F440FE" w:rsidRPr="00B657B8" w:rsidRDefault="00F440FE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1,984,470</w:t>
            </w:r>
          </w:p>
        </w:tc>
      </w:tr>
      <w:tr w:rsidR="00F440FE" w:rsidRPr="00B657B8" w14:paraId="19B47C58" w14:textId="77777777" w:rsidTr="00F440FE">
        <w:tc>
          <w:tcPr>
            <w:tcW w:w="2087" w:type="pct"/>
          </w:tcPr>
          <w:p w14:paraId="473D356D" w14:textId="77777777" w:rsidR="00F440FE" w:rsidRPr="00B657B8" w:rsidRDefault="00F440FE" w:rsidP="00F440FE">
            <w:pPr>
              <w:jc w:val="thaiDistribute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12377636" w14:textId="6FA8CB1C" w:rsidR="00F440FE" w:rsidRPr="00B657B8" w:rsidRDefault="00F440FE" w:rsidP="00F440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AE681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4BEA066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501C5E64" w14:textId="77777777" w:rsidR="00F440FE" w:rsidRPr="00B657B8" w:rsidRDefault="00F440FE" w:rsidP="00F440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AE681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B5E0D8C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23AB14B" w14:textId="5D0CFEC1" w:rsidR="00F440FE" w:rsidRPr="00B657B8" w:rsidRDefault="00685592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1,073,153</w:t>
            </w:r>
          </w:p>
        </w:tc>
        <w:tc>
          <w:tcPr>
            <w:tcW w:w="147" w:type="pct"/>
          </w:tcPr>
          <w:p w14:paraId="70B0406B" w14:textId="77777777" w:rsidR="00F440FE" w:rsidRPr="00B657B8" w:rsidRDefault="00F440FE" w:rsidP="00F440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34A42F39" w14:textId="77777777" w:rsidR="00F440FE" w:rsidRPr="00B657B8" w:rsidRDefault="00F440FE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1,127,119</w:t>
            </w:r>
          </w:p>
        </w:tc>
      </w:tr>
      <w:tr w:rsidR="00F440FE" w:rsidRPr="00B657B8" w14:paraId="512EF276" w14:textId="77777777" w:rsidTr="00F440FE">
        <w:tc>
          <w:tcPr>
            <w:tcW w:w="2087" w:type="pct"/>
          </w:tcPr>
          <w:p w14:paraId="3C12FF41" w14:textId="77777777" w:rsidR="00F440FE" w:rsidRPr="00B657B8" w:rsidRDefault="00F440FE" w:rsidP="00F440FE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B657B8">
              <w:rPr>
                <w:rFonts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32" w:type="pct"/>
          </w:tcPr>
          <w:p w14:paraId="3FD73ECC" w14:textId="3984EF34" w:rsidR="00F440FE" w:rsidRPr="00B657B8" w:rsidRDefault="00F440FE" w:rsidP="00F440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4A1772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F90FE50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3879139C" w14:textId="77777777" w:rsidR="00F440FE" w:rsidRPr="00B657B8" w:rsidRDefault="00F440FE" w:rsidP="00F440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4A1772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7F22BA1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0807ECE" w14:textId="2E52F7FD" w:rsidR="00F440FE" w:rsidRPr="00B657B8" w:rsidRDefault="00685592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60,439</w:t>
            </w:r>
          </w:p>
        </w:tc>
        <w:tc>
          <w:tcPr>
            <w:tcW w:w="147" w:type="pct"/>
          </w:tcPr>
          <w:p w14:paraId="1C8D6AF9" w14:textId="77777777" w:rsidR="00F440FE" w:rsidRPr="00B657B8" w:rsidRDefault="00F440FE" w:rsidP="00F440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784D8687" w14:textId="77777777" w:rsidR="00F440FE" w:rsidRPr="00B657B8" w:rsidRDefault="00F440FE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58,484</w:t>
            </w:r>
          </w:p>
        </w:tc>
      </w:tr>
      <w:tr w:rsidR="00F440FE" w:rsidRPr="00B657B8" w14:paraId="5C33ED6A" w14:textId="77777777" w:rsidTr="00F440FE">
        <w:tc>
          <w:tcPr>
            <w:tcW w:w="2087" w:type="pct"/>
          </w:tcPr>
          <w:p w14:paraId="111877CE" w14:textId="77777777" w:rsidR="00F440FE" w:rsidRPr="00B657B8" w:rsidRDefault="00F440FE" w:rsidP="00F440FE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B657B8">
              <w:rPr>
                <w:rFonts w:hint="cs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632" w:type="pct"/>
          </w:tcPr>
          <w:p w14:paraId="72B8D2A1" w14:textId="3BD96573" w:rsidR="00F440FE" w:rsidRPr="00B657B8" w:rsidRDefault="00F440FE" w:rsidP="00F440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4A1772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7755E8E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2CB92F00" w14:textId="77777777" w:rsidR="00F440FE" w:rsidRPr="00B657B8" w:rsidRDefault="00F440FE" w:rsidP="00F440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4A1772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74CDC6E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AB1421A" w14:textId="6466D0A6" w:rsidR="00F440FE" w:rsidRPr="00B657B8" w:rsidRDefault="00685592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14,544</w:t>
            </w:r>
          </w:p>
        </w:tc>
        <w:tc>
          <w:tcPr>
            <w:tcW w:w="147" w:type="pct"/>
          </w:tcPr>
          <w:p w14:paraId="3D41A6A1" w14:textId="77777777" w:rsidR="00F440FE" w:rsidRPr="00B657B8" w:rsidRDefault="00F440FE" w:rsidP="00F440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1AA23765" w14:textId="77777777" w:rsidR="00F440FE" w:rsidRPr="00B657B8" w:rsidRDefault="00F440FE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13,347</w:t>
            </w:r>
          </w:p>
        </w:tc>
      </w:tr>
      <w:tr w:rsidR="00F440FE" w:rsidRPr="00B657B8" w14:paraId="12F5D18F" w14:textId="77777777" w:rsidTr="00F440FE">
        <w:tc>
          <w:tcPr>
            <w:tcW w:w="2087" w:type="pct"/>
          </w:tcPr>
          <w:p w14:paraId="4F27DF89" w14:textId="77777777" w:rsidR="00F440FE" w:rsidRPr="00B657B8" w:rsidRDefault="00F440FE" w:rsidP="00F440FE">
            <w:pPr>
              <w:ind w:right="160"/>
              <w:jc w:val="thaiDistribute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2" w:type="pct"/>
          </w:tcPr>
          <w:p w14:paraId="47B7776A" w14:textId="1E15B22A" w:rsidR="00F440FE" w:rsidRPr="00B657B8" w:rsidRDefault="00F440FE" w:rsidP="00F440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4A1772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46D05E2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458789EA" w14:textId="77777777" w:rsidR="00F440FE" w:rsidRPr="00B657B8" w:rsidRDefault="00F440FE" w:rsidP="00F440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4A1772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BC2B58A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7BB5FAC" w14:textId="7956EF4C" w:rsidR="00F440FE" w:rsidRPr="00B657B8" w:rsidRDefault="00685592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4,303</w:t>
            </w:r>
          </w:p>
        </w:tc>
        <w:tc>
          <w:tcPr>
            <w:tcW w:w="147" w:type="pct"/>
          </w:tcPr>
          <w:p w14:paraId="6A524317" w14:textId="77777777" w:rsidR="00F440FE" w:rsidRPr="00B657B8" w:rsidRDefault="00F440FE" w:rsidP="00F440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70E4C210" w14:textId="77777777" w:rsidR="00F440FE" w:rsidRPr="00B657B8" w:rsidRDefault="00F440FE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4,270</w:t>
            </w:r>
          </w:p>
        </w:tc>
      </w:tr>
      <w:tr w:rsidR="00F440FE" w:rsidRPr="00B657B8" w14:paraId="231739B9" w14:textId="77777777" w:rsidTr="00F440FE">
        <w:tc>
          <w:tcPr>
            <w:tcW w:w="2087" w:type="pct"/>
          </w:tcPr>
          <w:p w14:paraId="7B75043B" w14:textId="77777777" w:rsidR="00F440FE" w:rsidRPr="00B657B8" w:rsidRDefault="00F440FE" w:rsidP="00F440FE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B657B8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53304EDB" w14:textId="4160B060" w:rsidR="00F440FE" w:rsidRPr="00B657B8" w:rsidRDefault="00F440FE" w:rsidP="00F440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4A1772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F4E1879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720DCFE4" w14:textId="77777777" w:rsidR="00F440FE" w:rsidRPr="00B657B8" w:rsidRDefault="00F440FE" w:rsidP="00F440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4A1772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6ED5A70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AB330DD" w14:textId="02EB2F48" w:rsidR="00F440FE" w:rsidRPr="00B657B8" w:rsidRDefault="009A1ADA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25,686</w:t>
            </w:r>
          </w:p>
        </w:tc>
        <w:tc>
          <w:tcPr>
            <w:tcW w:w="147" w:type="pct"/>
          </w:tcPr>
          <w:p w14:paraId="37664E46" w14:textId="77777777" w:rsidR="00F440FE" w:rsidRPr="00B657B8" w:rsidRDefault="00F440FE" w:rsidP="00F440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6AD5B1E9" w14:textId="77777777" w:rsidR="00F440FE" w:rsidRPr="00B657B8" w:rsidRDefault="00F440FE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11,368</w:t>
            </w:r>
          </w:p>
        </w:tc>
      </w:tr>
      <w:tr w:rsidR="00F440FE" w:rsidRPr="00B657B8" w14:paraId="64D44481" w14:textId="77777777" w:rsidTr="00F440FE">
        <w:tc>
          <w:tcPr>
            <w:tcW w:w="2087" w:type="pct"/>
          </w:tcPr>
          <w:p w14:paraId="4D0E2E45" w14:textId="77777777" w:rsidR="00F440FE" w:rsidRPr="00B657B8" w:rsidRDefault="00F440FE" w:rsidP="00F440FE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B657B8">
              <w:rPr>
                <w:rFonts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32" w:type="pct"/>
          </w:tcPr>
          <w:p w14:paraId="3411F285" w14:textId="355B38C7" w:rsidR="00F440FE" w:rsidRPr="00B657B8" w:rsidRDefault="00F440FE" w:rsidP="00F440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4A1772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F91AFE9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03163E16" w14:textId="77777777" w:rsidR="00F440FE" w:rsidRPr="00B657B8" w:rsidRDefault="00F440FE" w:rsidP="00F440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4A1772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7588D90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B3B904C" w14:textId="3F5B166D" w:rsidR="00F440FE" w:rsidRPr="00B657B8" w:rsidRDefault="009A1ADA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42,985</w:t>
            </w:r>
          </w:p>
        </w:tc>
        <w:tc>
          <w:tcPr>
            <w:tcW w:w="147" w:type="pct"/>
          </w:tcPr>
          <w:p w14:paraId="671BB347" w14:textId="77777777" w:rsidR="00F440FE" w:rsidRPr="00B657B8" w:rsidRDefault="00F440FE" w:rsidP="00F440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2CB98947" w14:textId="77777777" w:rsidR="00F440FE" w:rsidRPr="00B657B8" w:rsidRDefault="00F440FE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68,532</w:t>
            </w:r>
          </w:p>
        </w:tc>
      </w:tr>
      <w:tr w:rsidR="00F440FE" w:rsidRPr="00B657B8" w14:paraId="5A4005A9" w14:textId="77777777" w:rsidTr="00F440FE">
        <w:tc>
          <w:tcPr>
            <w:tcW w:w="2087" w:type="pct"/>
          </w:tcPr>
          <w:p w14:paraId="3E54EF4A" w14:textId="77777777" w:rsidR="00F440FE" w:rsidRPr="00B657B8" w:rsidRDefault="00F440FE" w:rsidP="00F440FE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B657B8">
              <w:rPr>
                <w:rFonts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32" w:type="pct"/>
          </w:tcPr>
          <w:p w14:paraId="5B6CCF56" w14:textId="079E0556" w:rsidR="00F440FE" w:rsidRPr="00B657B8" w:rsidRDefault="00F440FE" w:rsidP="00F440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4A1772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85AEDD5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5362EB2E" w14:textId="77777777" w:rsidR="00F440FE" w:rsidRPr="00B657B8" w:rsidRDefault="00F440FE" w:rsidP="00F440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4A1772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4E525A5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5E1EDEE" w14:textId="63ADB12C" w:rsidR="00F440FE" w:rsidRPr="00B657B8" w:rsidRDefault="009A1ADA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26,010</w:t>
            </w:r>
          </w:p>
        </w:tc>
        <w:tc>
          <w:tcPr>
            <w:tcW w:w="147" w:type="pct"/>
          </w:tcPr>
          <w:p w14:paraId="377185C6" w14:textId="77777777" w:rsidR="00F440FE" w:rsidRPr="00B657B8" w:rsidRDefault="00F440FE" w:rsidP="00F440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1925CD41" w14:textId="77777777" w:rsidR="00F440FE" w:rsidRPr="00B657B8" w:rsidRDefault="00F440FE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34,549</w:t>
            </w:r>
          </w:p>
        </w:tc>
      </w:tr>
      <w:tr w:rsidR="00F440FE" w:rsidRPr="00B657B8" w14:paraId="3215ECC0" w14:textId="77777777" w:rsidTr="00F440FE">
        <w:tc>
          <w:tcPr>
            <w:tcW w:w="2087" w:type="pct"/>
          </w:tcPr>
          <w:p w14:paraId="6526166F" w14:textId="77777777" w:rsidR="00F440FE" w:rsidRPr="00B657B8" w:rsidRDefault="00F440FE" w:rsidP="00F440FE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B657B8">
              <w:rPr>
                <w:rFonts w:hint="cs"/>
                <w:sz w:val="30"/>
                <w:szCs w:val="30"/>
                <w:cs/>
              </w:rPr>
              <w:t>ค่าสิทธิจ่าย</w:t>
            </w:r>
          </w:p>
        </w:tc>
        <w:tc>
          <w:tcPr>
            <w:tcW w:w="632" w:type="pct"/>
          </w:tcPr>
          <w:p w14:paraId="01378BB3" w14:textId="543F5BF4" w:rsidR="00F440FE" w:rsidRPr="00B657B8" w:rsidRDefault="00F440FE" w:rsidP="00F440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4A1772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AF710AB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03474445" w14:textId="77777777" w:rsidR="00F440FE" w:rsidRPr="00B657B8" w:rsidRDefault="00F440FE" w:rsidP="00F440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4A1772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012C955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BC2998C" w14:textId="3AC51C0C" w:rsidR="00F440FE" w:rsidRPr="00B657B8" w:rsidRDefault="009A1ADA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10,164</w:t>
            </w:r>
          </w:p>
        </w:tc>
        <w:tc>
          <w:tcPr>
            <w:tcW w:w="147" w:type="pct"/>
          </w:tcPr>
          <w:p w14:paraId="03896E46" w14:textId="77777777" w:rsidR="00F440FE" w:rsidRPr="00B657B8" w:rsidRDefault="00F440FE" w:rsidP="00F440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4A5821CF" w14:textId="77777777" w:rsidR="00F440FE" w:rsidRPr="00B657B8" w:rsidRDefault="00F440FE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9,299</w:t>
            </w:r>
          </w:p>
        </w:tc>
      </w:tr>
      <w:tr w:rsidR="00F440FE" w:rsidRPr="00B657B8" w14:paraId="0FD5D394" w14:textId="77777777" w:rsidTr="00F440FE">
        <w:tc>
          <w:tcPr>
            <w:tcW w:w="2087" w:type="pct"/>
          </w:tcPr>
          <w:p w14:paraId="0E284078" w14:textId="77777777" w:rsidR="00F440FE" w:rsidRPr="00B657B8" w:rsidRDefault="00F440FE" w:rsidP="00F440FE">
            <w:pPr>
              <w:jc w:val="thaiDistribute"/>
              <w:rPr>
                <w:sz w:val="30"/>
                <w:szCs w:val="30"/>
              </w:rPr>
            </w:pPr>
            <w:r w:rsidRPr="00B657B8"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</w:tcPr>
          <w:p w14:paraId="393DF058" w14:textId="1DB783D2" w:rsidR="00F440FE" w:rsidRPr="00B657B8" w:rsidRDefault="00F440FE" w:rsidP="00F440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4A1772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83A3504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0C109427" w14:textId="77777777" w:rsidR="00F440FE" w:rsidRPr="00B657B8" w:rsidRDefault="00F440FE" w:rsidP="00F440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4A1772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3104A65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30307AA" w14:textId="14986BBF" w:rsidR="00F440FE" w:rsidRPr="00B657B8" w:rsidRDefault="009A1ADA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2,996</w:t>
            </w:r>
          </w:p>
        </w:tc>
        <w:tc>
          <w:tcPr>
            <w:tcW w:w="147" w:type="pct"/>
          </w:tcPr>
          <w:p w14:paraId="3649F214" w14:textId="77777777" w:rsidR="00F440FE" w:rsidRPr="00B657B8" w:rsidRDefault="00F440FE" w:rsidP="00F440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4DD8C3A1" w14:textId="77777777" w:rsidR="00F440FE" w:rsidRPr="00B657B8" w:rsidRDefault="00F440FE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11,111</w:t>
            </w:r>
          </w:p>
        </w:tc>
      </w:tr>
      <w:tr w:rsidR="00F440FE" w:rsidRPr="00B657B8" w14:paraId="432D60F4" w14:textId="77777777" w:rsidTr="00F440FE">
        <w:tc>
          <w:tcPr>
            <w:tcW w:w="2087" w:type="pct"/>
          </w:tcPr>
          <w:p w14:paraId="1922914F" w14:textId="77777777" w:rsidR="00F440FE" w:rsidRPr="00B657B8" w:rsidRDefault="00F440FE" w:rsidP="00F440FE">
            <w:pPr>
              <w:jc w:val="thaiDistribute"/>
              <w:rPr>
                <w:sz w:val="30"/>
                <w:szCs w:val="30"/>
                <w:cs/>
              </w:rPr>
            </w:pPr>
            <w:r w:rsidRPr="00B657B8">
              <w:rPr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2" w:type="pct"/>
          </w:tcPr>
          <w:p w14:paraId="5E2D548C" w14:textId="2448E383" w:rsidR="00F440FE" w:rsidRPr="00B657B8" w:rsidRDefault="00F440FE" w:rsidP="00F440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4A1772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C115854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10763D59" w14:textId="77777777" w:rsidR="00F440FE" w:rsidRPr="00B657B8" w:rsidRDefault="00F440FE" w:rsidP="00F440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4A1772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31C46F7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EDB3E16" w14:textId="661295C3" w:rsidR="00F440FE" w:rsidRPr="00B657B8" w:rsidRDefault="000241E8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2,308</w:t>
            </w:r>
          </w:p>
        </w:tc>
        <w:tc>
          <w:tcPr>
            <w:tcW w:w="147" w:type="pct"/>
          </w:tcPr>
          <w:p w14:paraId="0BE988FE" w14:textId="77777777" w:rsidR="00F440FE" w:rsidRPr="00B657B8" w:rsidRDefault="00F440FE" w:rsidP="00F440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19393831" w14:textId="77777777" w:rsidR="00F440FE" w:rsidRPr="00B657B8" w:rsidRDefault="00F440FE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2,632</w:t>
            </w:r>
          </w:p>
        </w:tc>
      </w:tr>
      <w:tr w:rsidR="00F440FE" w:rsidRPr="00B657B8" w14:paraId="1EE9339C" w14:textId="77777777" w:rsidTr="00F440FE">
        <w:tc>
          <w:tcPr>
            <w:tcW w:w="2087" w:type="pct"/>
          </w:tcPr>
          <w:p w14:paraId="3EED5079" w14:textId="77777777" w:rsidR="00F440FE" w:rsidRPr="00B657B8" w:rsidRDefault="00F440FE" w:rsidP="00F440FE">
            <w:pPr>
              <w:jc w:val="thaiDistribute"/>
              <w:rPr>
                <w:sz w:val="30"/>
                <w:szCs w:val="30"/>
              </w:rPr>
            </w:pPr>
            <w:r w:rsidRPr="00B657B8"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31351803" w14:textId="1B4CD25D" w:rsidR="00F440FE" w:rsidRPr="00B657B8" w:rsidRDefault="00F440FE" w:rsidP="00F440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4A1772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CE6EDB3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2239D83A" w14:textId="77777777" w:rsidR="00F440FE" w:rsidRPr="00B657B8" w:rsidRDefault="00F440FE" w:rsidP="00F440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4A1772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028E7A3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C4B2564" w14:textId="0490BFDF" w:rsidR="00F440FE" w:rsidRPr="00B657B8" w:rsidRDefault="000241E8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5,578</w:t>
            </w:r>
          </w:p>
        </w:tc>
        <w:tc>
          <w:tcPr>
            <w:tcW w:w="147" w:type="pct"/>
          </w:tcPr>
          <w:p w14:paraId="49E64A9D" w14:textId="77777777" w:rsidR="00F440FE" w:rsidRPr="00B657B8" w:rsidRDefault="00F440FE" w:rsidP="00F440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22C94859" w14:textId="77777777" w:rsidR="00F440FE" w:rsidRPr="00B657B8" w:rsidRDefault="00F440FE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4,506</w:t>
            </w:r>
          </w:p>
        </w:tc>
      </w:tr>
      <w:tr w:rsidR="000241E8" w:rsidRPr="00B657B8" w14:paraId="650B5A96" w14:textId="77777777" w:rsidTr="00F440FE">
        <w:tc>
          <w:tcPr>
            <w:tcW w:w="2087" w:type="pct"/>
          </w:tcPr>
          <w:p w14:paraId="741A620D" w14:textId="3D70761D" w:rsidR="000241E8" w:rsidRPr="00B657B8" w:rsidRDefault="00A26A9A" w:rsidP="00F440FE">
            <w:pPr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32" w:type="pct"/>
          </w:tcPr>
          <w:p w14:paraId="33308B81" w14:textId="7F9F06A1" w:rsidR="000241E8" w:rsidRPr="00B657B8" w:rsidRDefault="000241E8" w:rsidP="00F440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8649439" w14:textId="77777777" w:rsidR="000241E8" w:rsidRPr="00B657B8" w:rsidRDefault="000241E8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75975008" w14:textId="0CE1EE54" w:rsidR="000241E8" w:rsidRPr="00B657B8" w:rsidRDefault="000241E8" w:rsidP="00F440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8E63060" w14:textId="77777777" w:rsidR="000241E8" w:rsidRPr="00B657B8" w:rsidRDefault="000241E8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1DABB40" w14:textId="6AE24E74" w:rsidR="000241E8" w:rsidRPr="00B657B8" w:rsidRDefault="00DD392E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151</w:t>
            </w:r>
          </w:p>
        </w:tc>
        <w:tc>
          <w:tcPr>
            <w:tcW w:w="147" w:type="pct"/>
          </w:tcPr>
          <w:p w14:paraId="7F4E610F" w14:textId="77777777" w:rsidR="000241E8" w:rsidRPr="00B657B8" w:rsidRDefault="000241E8" w:rsidP="00F440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7CEE8258" w14:textId="30E4DE5A" w:rsidR="000241E8" w:rsidRPr="00B657B8" w:rsidRDefault="000241E8" w:rsidP="00F440FE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0241E8" w:rsidRPr="00B657B8" w14:paraId="66C3AA2F" w14:textId="77777777" w:rsidTr="00F440FE">
        <w:tc>
          <w:tcPr>
            <w:tcW w:w="2087" w:type="pct"/>
          </w:tcPr>
          <w:p w14:paraId="28F4E677" w14:textId="79E4B3D7" w:rsidR="000241E8" w:rsidRPr="00B657B8" w:rsidRDefault="00A26A9A" w:rsidP="00F440FE">
            <w:pPr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563A3114" w14:textId="12CE3C09" w:rsidR="000241E8" w:rsidRPr="00B657B8" w:rsidRDefault="000241E8" w:rsidP="00F440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179C1E8" w14:textId="77777777" w:rsidR="000241E8" w:rsidRPr="00B657B8" w:rsidRDefault="000241E8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07109B81" w14:textId="5280C3D0" w:rsidR="000241E8" w:rsidRPr="00B657B8" w:rsidRDefault="000241E8" w:rsidP="00F440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32A5C83" w14:textId="77777777" w:rsidR="000241E8" w:rsidRPr="00B657B8" w:rsidRDefault="000241E8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B2BCD5B" w14:textId="7C0E8A9C" w:rsidR="000241E8" w:rsidRPr="00B657B8" w:rsidRDefault="00DD392E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787</w:t>
            </w:r>
          </w:p>
        </w:tc>
        <w:tc>
          <w:tcPr>
            <w:tcW w:w="147" w:type="pct"/>
          </w:tcPr>
          <w:p w14:paraId="4A71E5A3" w14:textId="77777777" w:rsidR="000241E8" w:rsidRPr="00B657B8" w:rsidRDefault="000241E8" w:rsidP="00F440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0E83864B" w14:textId="5732E9BA" w:rsidR="000241E8" w:rsidRPr="00B657B8" w:rsidRDefault="000241E8" w:rsidP="00F440FE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F440FE" w:rsidRPr="00B657B8" w14:paraId="29637A51" w14:textId="77777777" w:rsidTr="00F440FE">
        <w:tc>
          <w:tcPr>
            <w:tcW w:w="2087" w:type="pct"/>
          </w:tcPr>
          <w:p w14:paraId="736DA0C4" w14:textId="77777777" w:rsidR="00F440FE" w:rsidRPr="00B657B8" w:rsidRDefault="00F440FE" w:rsidP="00F440FE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FBD68C7" w14:textId="77777777" w:rsidR="00F440FE" w:rsidRPr="00B657B8" w:rsidRDefault="00F440FE" w:rsidP="00F440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30697196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5837526B" w14:textId="77777777" w:rsidR="00F440FE" w:rsidRPr="00B657B8" w:rsidRDefault="00F440FE" w:rsidP="00F440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5D61C549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ADA6960" w14:textId="77777777" w:rsidR="00F440FE" w:rsidRPr="00B657B8" w:rsidRDefault="00F440FE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</w:p>
        </w:tc>
        <w:tc>
          <w:tcPr>
            <w:tcW w:w="147" w:type="pct"/>
          </w:tcPr>
          <w:p w14:paraId="780931E8" w14:textId="77777777" w:rsidR="00F440FE" w:rsidRPr="00B657B8" w:rsidRDefault="00F440FE" w:rsidP="00F440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13CC8DAA" w14:textId="77777777" w:rsidR="00F440FE" w:rsidRPr="00B657B8" w:rsidRDefault="00F440FE" w:rsidP="00F440FE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sz w:val="30"/>
                <w:szCs w:val="30"/>
              </w:rPr>
            </w:pPr>
          </w:p>
        </w:tc>
      </w:tr>
      <w:tr w:rsidR="00F440FE" w:rsidRPr="00B657B8" w14:paraId="6008EF62" w14:textId="77777777" w:rsidTr="00F440FE">
        <w:tc>
          <w:tcPr>
            <w:tcW w:w="2087" w:type="pct"/>
          </w:tcPr>
          <w:p w14:paraId="68583ACF" w14:textId="77777777" w:rsidR="00F440FE" w:rsidRPr="00B657B8" w:rsidRDefault="00F440FE" w:rsidP="00F440FE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B657B8">
              <w:rPr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</w:tcPr>
          <w:p w14:paraId="1BD4F8AF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455111D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5E7E6092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14BB57B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07DED80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A0D1BB8" w14:textId="77777777" w:rsidR="00F440FE" w:rsidRPr="00B657B8" w:rsidRDefault="00F440FE" w:rsidP="00F440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23ED41FB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</w:tr>
      <w:tr w:rsidR="00F440FE" w:rsidRPr="00B657B8" w14:paraId="2E5922A2" w14:textId="77777777" w:rsidTr="00F440FE">
        <w:tc>
          <w:tcPr>
            <w:tcW w:w="2087" w:type="pct"/>
          </w:tcPr>
          <w:p w14:paraId="51D45B17" w14:textId="77777777" w:rsidR="00F440FE" w:rsidRPr="00B657B8" w:rsidRDefault="00F440FE" w:rsidP="00F440FE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B657B8">
              <w:rPr>
                <w:rFonts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5AB76F0D" w14:textId="368050CD" w:rsidR="00F440FE" w:rsidRPr="001E10B2" w:rsidRDefault="00F162E0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148,380</w:t>
            </w:r>
          </w:p>
        </w:tc>
        <w:tc>
          <w:tcPr>
            <w:tcW w:w="145" w:type="pct"/>
          </w:tcPr>
          <w:p w14:paraId="4A2C1C90" w14:textId="77777777" w:rsidR="00F440FE" w:rsidRPr="00B657B8" w:rsidRDefault="00F440FE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</w:p>
        </w:tc>
        <w:tc>
          <w:tcPr>
            <w:tcW w:w="633" w:type="pct"/>
          </w:tcPr>
          <w:p w14:paraId="1950AE29" w14:textId="77777777" w:rsidR="00F440FE" w:rsidRPr="00B657B8" w:rsidRDefault="00F440FE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87,236</w:t>
            </w:r>
          </w:p>
        </w:tc>
        <w:tc>
          <w:tcPr>
            <w:tcW w:w="145" w:type="pct"/>
          </w:tcPr>
          <w:p w14:paraId="4736194F" w14:textId="77777777" w:rsidR="00F440FE" w:rsidRPr="00B657B8" w:rsidRDefault="00F440FE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0175D14E" w14:textId="1FEF3865" w:rsidR="00F440FE" w:rsidRPr="00B657B8" w:rsidRDefault="00CA16FA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893,904</w:t>
            </w:r>
          </w:p>
        </w:tc>
        <w:tc>
          <w:tcPr>
            <w:tcW w:w="147" w:type="pct"/>
          </w:tcPr>
          <w:p w14:paraId="1FEB5C81" w14:textId="77777777" w:rsidR="00F440FE" w:rsidRPr="00B657B8" w:rsidRDefault="00F440FE" w:rsidP="00F440FE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23487910" w14:textId="77777777" w:rsidR="00F440FE" w:rsidRPr="00B657B8" w:rsidRDefault="00F440FE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901,217</w:t>
            </w:r>
          </w:p>
        </w:tc>
      </w:tr>
      <w:tr w:rsidR="00F440FE" w:rsidRPr="00B657B8" w14:paraId="37F94F54" w14:textId="77777777" w:rsidTr="00F440FE">
        <w:tc>
          <w:tcPr>
            <w:tcW w:w="2087" w:type="pct"/>
          </w:tcPr>
          <w:p w14:paraId="2C926B72" w14:textId="77777777" w:rsidR="00F440FE" w:rsidRPr="00B657B8" w:rsidRDefault="00F440FE" w:rsidP="00F440FE">
            <w:pPr>
              <w:jc w:val="thaiDistribute"/>
              <w:rPr>
                <w:sz w:val="30"/>
                <w:szCs w:val="30"/>
                <w:cs/>
              </w:rPr>
            </w:pPr>
            <w:r w:rsidRPr="00B657B8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0830B44B" w14:textId="3A0D83E5" w:rsidR="00F440FE" w:rsidRPr="00B657B8" w:rsidRDefault="00F162E0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426,969</w:t>
            </w:r>
          </w:p>
        </w:tc>
        <w:tc>
          <w:tcPr>
            <w:tcW w:w="145" w:type="pct"/>
          </w:tcPr>
          <w:p w14:paraId="4F816219" w14:textId="77777777" w:rsidR="00F440FE" w:rsidRPr="00B657B8" w:rsidRDefault="00F440FE" w:rsidP="00F440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319D27CC" w14:textId="77777777" w:rsidR="00F440FE" w:rsidRPr="00B657B8" w:rsidRDefault="00F440FE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328,262</w:t>
            </w:r>
          </w:p>
        </w:tc>
        <w:tc>
          <w:tcPr>
            <w:tcW w:w="145" w:type="pct"/>
          </w:tcPr>
          <w:p w14:paraId="750C7CA5" w14:textId="77777777" w:rsidR="00F440FE" w:rsidRPr="00B657B8" w:rsidRDefault="00F440FE" w:rsidP="00F440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7B16C757" w14:textId="39AB3B32" w:rsidR="00F440FE" w:rsidRPr="00B657B8" w:rsidRDefault="00655016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149,947</w:t>
            </w:r>
          </w:p>
        </w:tc>
        <w:tc>
          <w:tcPr>
            <w:tcW w:w="147" w:type="pct"/>
          </w:tcPr>
          <w:p w14:paraId="33EA491F" w14:textId="77777777" w:rsidR="00F440FE" w:rsidRPr="00B657B8" w:rsidRDefault="00F440FE" w:rsidP="00F440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3E03EF1F" w14:textId="77777777" w:rsidR="00F440FE" w:rsidRPr="00B657B8" w:rsidRDefault="00F440FE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84,800</w:t>
            </w:r>
          </w:p>
        </w:tc>
      </w:tr>
      <w:tr w:rsidR="00F440FE" w:rsidRPr="00B657B8" w14:paraId="44C09DFC" w14:textId="77777777" w:rsidTr="00F440FE">
        <w:tc>
          <w:tcPr>
            <w:tcW w:w="2087" w:type="pct"/>
          </w:tcPr>
          <w:p w14:paraId="726525E6" w14:textId="77777777" w:rsidR="00F440FE" w:rsidRPr="00B657B8" w:rsidRDefault="00F440FE" w:rsidP="00F440FE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B657B8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2D6BE756" w14:textId="4697F913" w:rsidR="00F440FE" w:rsidRPr="00B657B8" w:rsidRDefault="00F162E0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</w:p>
        </w:tc>
        <w:tc>
          <w:tcPr>
            <w:tcW w:w="145" w:type="pct"/>
          </w:tcPr>
          <w:p w14:paraId="1F968E9C" w14:textId="77777777" w:rsidR="00F440FE" w:rsidRPr="00B657B8" w:rsidRDefault="00F440FE" w:rsidP="00F440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3" w:type="pct"/>
          </w:tcPr>
          <w:p w14:paraId="6DE9AB45" w14:textId="77777777" w:rsidR="00F440FE" w:rsidRPr="00B657B8" w:rsidRDefault="00F440FE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884</w:t>
            </w:r>
          </w:p>
        </w:tc>
        <w:tc>
          <w:tcPr>
            <w:tcW w:w="145" w:type="pct"/>
          </w:tcPr>
          <w:p w14:paraId="385C638A" w14:textId="77777777" w:rsidR="00F440FE" w:rsidRPr="00B657B8" w:rsidRDefault="00F440FE" w:rsidP="00F440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4B636725" w14:textId="790AB325" w:rsidR="00F440FE" w:rsidRPr="00B657B8" w:rsidRDefault="00655016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3F78D141" w14:textId="77777777" w:rsidR="00F440FE" w:rsidRPr="00B657B8" w:rsidRDefault="00F440FE" w:rsidP="00F440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19008A26" w14:textId="77777777" w:rsidR="00F440FE" w:rsidRPr="00B657B8" w:rsidRDefault="00F440FE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251</w:t>
            </w:r>
          </w:p>
        </w:tc>
      </w:tr>
      <w:tr w:rsidR="00F440FE" w:rsidRPr="00B657B8" w14:paraId="60CC6E1A" w14:textId="77777777" w:rsidTr="00F440FE">
        <w:tc>
          <w:tcPr>
            <w:tcW w:w="2087" w:type="pct"/>
            <w:shd w:val="clear" w:color="auto" w:fill="FFFFFF"/>
          </w:tcPr>
          <w:p w14:paraId="4448A354" w14:textId="77777777" w:rsidR="00F440FE" w:rsidRPr="00B657B8" w:rsidRDefault="00F440FE" w:rsidP="00F440FE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1AEADF3" w14:textId="77777777" w:rsidR="00F440FE" w:rsidRPr="00B657B8" w:rsidRDefault="00F440FE" w:rsidP="00F440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1554145A" w14:textId="77777777" w:rsidR="00F440FE" w:rsidRPr="00B657B8" w:rsidRDefault="00F440FE" w:rsidP="00F440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3" w:type="pct"/>
          </w:tcPr>
          <w:p w14:paraId="559D88B3" w14:textId="77777777" w:rsidR="00F440FE" w:rsidRPr="00B657B8" w:rsidRDefault="00F440FE" w:rsidP="00F440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17922A39" w14:textId="77777777" w:rsidR="00F440FE" w:rsidRPr="00B657B8" w:rsidRDefault="00F440FE" w:rsidP="00F440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5D6A9576" w14:textId="77777777" w:rsidR="00F440FE" w:rsidRPr="00B657B8" w:rsidRDefault="00F440FE" w:rsidP="00F440F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sz w:val="30"/>
                <w:szCs w:val="30"/>
              </w:rPr>
            </w:pPr>
          </w:p>
        </w:tc>
        <w:tc>
          <w:tcPr>
            <w:tcW w:w="147" w:type="pct"/>
          </w:tcPr>
          <w:p w14:paraId="5CF4B804" w14:textId="77777777" w:rsidR="00F440FE" w:rsidRPr="00B657B8" w:rsidRDefault="00F440FE" w:rsidP="00F440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33445DBA" w14:textId="77777777" w:rsidR="00F440FE" w:rsidRPr="00B657B8" w:rsidRDefault="00F440FE" w:rsidP="00F440F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sz w:val="30"/>
                <w:szCs w:val="30"/>
              </w:rPr>
            </w:pPr>
          </w:p>
        </w:tc>
      </w:tr>
      <w:tr w:rsidR="00F440FE" w:rsidRPr="00B657B8" w14:paraId="0304FF63" w14:textId="77777777" w:rsidTr="00F440FE">
        <w:tc>
          <w:tcPr>
            <w:tcW w:w="2087" w:type="pct"/>
            <w:shd w:val="clear" w:color="auto" w:fill="FFFFFF"/>
          </w:tcPr>
          <w:p w14:paraId="1DA8CADE" w14:textId="77777777" w:rsidR="00F440FE" w:rsidRPr="00B657B8" w:rsidRDefault="00F440FE" w:rsidP="00F440FE">
            <w:pPr>
              <w:jc w:val="thaiDistribute"/>
              <w:rPr>
                <w:sz w:val="30"/>
                <w:szCs w:val="30"/>
                <w:cs/>
              </w:rPr>
            </w:pPr>
            <w:r w:rsidRPr="00B657B8">
              <w:rPr>
                <w:rFonts w:hint="cs"/>
                <w:b/>
                <w:bCs/>
                <w:sz w:val="30"/>
                <w:szCs w:val="30"/>
                <w:cs/>
              </w:rPr>
              <w:t>กรรมการและผู้บริหารสำคัญ</w:t>
            </w:r>
          </w:p>
        </w:tc>
        <w:tc>
          <w:tcPr>
            <w:tcW w:w="632" w:type="pct"/>
          </w:tcPr>
          <w:p w14:paraId="6F7B5DF1" w14:textId="77777777" w:rsidR="00F440FE" w:rsidRPr="00B657B8" w:rsidRDefault="00F440FE" w:rsidP="00F440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6ACFE8B3" w14:textId="77777777" w:rsidR="00F440FE" w:rsidRPr="00B657B8" w:rsidRDefault="00F440FE" w:rsidP="00F440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3" w:type="pct"/>
          </w:tcPr>
          <w:p w14:paraId="451F087F" w14:textId="77777777" w:rsidR="00F440FE" w:rsidRPr="00B657B8" w:rsidRDefault="00F440FE" w:rsidP="00F440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5295D883" w14:textId="77777777" w:rsidR="00F440FE" w:rsidRPr="00B657B8" w:rsidRDefault="00F440FE" w:rsidP="00F440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599FF467" w14:textId="77777777" w:rsidR="00F440FE" w:rsidRPr="00B657B8" w:rsidRDefault="00F440FE" w:rsidP="00F440F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sz w:val="30"/>
                <w:szCs w:val="30"/>
              </w:rPr>
            </w:pPr>
          </w:p>
        </w:tc>
        <w:tc>
          <w:tcPr>
            <w:tcW w:w="147" w:type="pct"/>
          </w:tcPr>
          <w:p w14:paraId="686FF2F3" w14:textId="77777777" w:rsidR="00F440FE" w:rsidRPr="00B657B8" w:rsidRDefault="00F440FE" w:rsidP="00F440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29C844D2" w14:textId="77777777" w:rsidR="00F440FE" w:rsidRPr="00B657B8" w:rsidRDefault="00F440FE" w:rsidP="00F440F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sz w:val="30"/>
                <w:szCs w:val="30"/>
              </w:rPr>
            </w:pPr>
          </w:p>
        </w:tc>
      </w:tr>
      <w:tr w:rsidR="00F440FE" w:rsidRPr="00B657B8" w14:paraId="56FD776B" w14:textId="77777777" w:rsidTr="00F440FE">
        <w:tc>
          <w:tcPr>
            <w:tcW w:w="2087" w:type="pct"/>
            <w:shd w:val="clear" w:color="auto" w:fill="FFFFFF"/>
          </w:tcPr>
          <w:p w14:paraId="71C63D4C" w14:textId="77777777" w:rsidR="00F440FE" w:rsidRPr="00B657B8" w:rsidRDefault="00F440FE" w:rsidP="00F440FE">
            <w:pPr>
              <w:jc w:val="thaiDistribute"/>
              <w:rPr>
                <w:sz w:val="30"/>
                <w:szCs w:val="30"/>
              </w:rPr>
            </w:pPr>
            <w:r w:rsidRPr="00B657B8">
              <w:rPr>
                <w:rFonts w:hint="cs"/>
                <w:sz w:val="30"/>
                <w:szCs w:val="30"/>
                <w:cs/>
              </w:rPr>
              <w:t>ค่าตอบแทนกรรมการและผู้บริหารสำคัญ</w:t>
            </w:r>
            <w:r w:rsidRPr="00B657B8">
              <w:rPr>
                <w:sz w:val="30"/>
                <w:szCs w:val="30"/>
              </w:rPr>
              <w:t xml:space="preserve"> </w:t>
            </w:r>
          </w:p>
        </w:tc>
        <w:tc>
          <w:tcPr>
            <w:tcW w:w="632" w:type="pct"/>
          </w:tcPr>
          <w:p w14:paraId="5D2A7FA0" w14:textId="77777777" w:rsidR="00F440FE" w:rsidRPr="00B657B8" w:rsidRDefault="00F440FE" w:rsidP="00F440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426F0700" w14:textId="77777777" w:rsidR="00F440FE" w:rsidRPr="00B657B8" w:rsidRDefault="00F440FE" w:rsidP="00F440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3" w:type="pct"/>
          </w:tcPr>
          <w:p w14:paraId="386C57BA" w14:textId="77777777" w:rsidR="00F440FE" w:rsidRPr="00B657B8" w:rsidRDefault="00F440FE" w:rsidP="00F440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2F6E5469" w14:textId="77777777" w:rsidR="00F440FE" w:rsidRPr="00B657B8" w:rsidRDefault="00F440FE" w:rsidP="00F440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36A911D1" w14:textId="77777777" w:rsidR="00F440FE" w:rsidRPr="00B657B8" w:rsidRDefault="00F440FE" w:rsidP="00F440FE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sz w:val="30"/>
                <w:szCs w:val="30"/>
              </w:rPr>
            </w:pPr>
          </w:p>
        </w:tc>
        <w:tc>
          <w:tcPr>
            <w:tcW w:w="147" w:type="pct"/>
          </w:tcPr>
          <w:p w14:paraId="0F1D5852" w14:textId="77777777" w:rsidR="00F440FE" w:rsidRPr="00B657B8" w:rsidRDefault="00F440FE" w:rsidP="00F440F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73D1E9A6" w14:textId="77777777" w:rsidR="00F440FE" w:rsidRPr="00B657B8" w:rsidRDefault="00F440FE" w:rsidP="00F440FE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sz w:val="30"/>
                <w:szCs w:val="30"/>
              </w:rPr>
            </w:pPr>
          </w:p>
        </w:tc>
      </w:tr>
      <w:tr w:rsidR="00F440FE" w:rsidRPr="00B657B8" w14:paraId="1551766B" w14:textId="77777777" w:rsidTr="00F440FE">
        <w:tc>
          <w:tcPr>
            <w:tcW w:w="2087" w:type="pct"/>
            <w:shd w:val="clear" w:color="auto" w:fill="FFFFFF"/>
          </w:tcPr>
          <w:p w14:paraId="54DB3649" w14:textId="77777777" w:rsidR="00F440FE" w:rsidRPr="00B657B8" w:rsidRDefault="00F440FE" w:rsidP="00F440FE">
            <w:pPr>
              <w:ind w:left="252"/>
              <w:jc w:val="thaiDistribute"/>
              <w:rPr>
                <w:sz w:val="30"/>
                <w:szCs w:val="30"/>
              </w:rPr>
            </w:pPr>
            <w:r w:rsidRPr="00B657B8">
              <w:rPr>
                <w:rFonts w:hint="cs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B657B8">
              <w:rPr>
                <w:sz w:val="30"/>
                <w:szCs w:val="30"/>
              </w:rPr>
              <w:t xml:space="preserve"> </w:t>
            </w:r>
          </w:p>
          <w:p w14:paraId="78BE765E" w14:textId="77777777" w:rsidR="00F440FE" w:rsidRPr="00B657B8" w:rsidRDefault="00F440FE" w:rsidP="00F440FE">
            <w:pPr>
              <w:ind w:left="252" w:firstLine="174"/>
              <w:jc w:val="thaiDistribute"/>
              <w:rPr>
                <w:i/>
                <w:iCs/>
                <w:color w:val="0000FF"/>
                <w:sz w:val="30"/>
                <w:szCs w:val="30"/>
                <w:cs/>
              </w:rPr>
            </w:pPr>
            <w:r w:rsidRPr="00B657B8">
              <w:rPr>
                <w:i/>
                <w:iCs/>
                <w:sz w:val="30"/>
                <w:szCs w:val="30"/>
              </w:rPr>
              <w:t>(</w:t>
            </w:r>
            <w:r w:rsidRPr="00B657B8">
              <w:rPr>
                <w:rFonts w:hint="cs"/>
                <w:i/>
                <w:iCs/>
                <w:sz w:val="30"/>
                <w:szCs w:val="30"/>
                <w:cs/>
              </w:rPr>
              <w:t>รวมค่าตอบแทนกรรมการ)</w:t>
            </w:r>
          </w:p>
        </w:tc>
        <w:tc>
          <w:tcPr>
            <w:tcW w:w="632" w:type="pct"/>
            <w:vAlign w:val="bottom"/>
          </w:tcPr>
          <w:p w14:paraId="3DCFEAE9" w14:textId="17CE58BF" w:rsidR="00F440FE" w:rsidRPr="004D2B4B" w:rsidRDefault="0064111F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64,774</w:t>
            </w:r>
          </w:p>
        </w:tc>
        <w:tc>
          <w:tcPr>
            <w:tcW w:w="145" w:type="pct"/>
          </w:tcPr>
          <w:p w14:paraId="6C73C2BC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sz w:val="30"/>
                <w:szCs w:val="30"/>
                <w:cs/>
              </w:rPr>
            </w:pPr>
          </w:p>
        </w:tc>
        <w:tc>
          <w:tcPr>
            <w:tcW w:w="633" w:type="pct"/>
            <w:vAlign w:val="bottom"/>
          </w:tcPr>
          <w:p w14:paraId="30029B30" w14:textId="77777777" w:rsidR="00F440FE" w:rsidRPr="00B657B8" w:rsidRDefault="00F440FE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65,707</w:t>
            </w:r>
          </w:p>
        </w:tc>
        <w:tc>
          <w:tcPr>
            <w:tcW w:w="145" w:type="pct"/>
          </w:tcPr>
          <w:p w14:paraId="6F0841B3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2ACD51E3" w14:textId="24F57C3F" w:rsidR="00F440FE" w:rsidRPr="004D2B4B" w:rsidRDefault="0064111F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59,772</w:t>
            </w:r>
          </w:p>
        </w:tc>
        <w:tc>
          <w:tcPr>
            <w:tcW w:w="147" w:type="pct"/>
          </w:tcPr>
          <w:p w14:paraId="21CB2DA2" w14:textId="77777777" w:rsidR="00F440FE" w:rsidRPr="00B657B8" w:rsidRDefault="00F440FE" w:rsidP="00F440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0AA27439" w14:textId="77777777" w:rsidR="00F440FE" w:rsidRPr="00B657B8" w:rsidRDefault="00F440FE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59,070</w:t>
            </w:r>
          </w:p>
        </w:tc>
      </w:tr>
      <w:tr w:rsidR="00F440FE" w:rsidRPr="00B657B8" w14:paraId="159444E2" w14:textId="77777777" w:rsidTr="00F440FE">
        <w:tc>
          <w:tcPr>
            <w:tcW w:w="2087" w:type="pct"/>
            <w:shd w:val="clear" w:color="auto" w:fill="FFFFFF"/>
          </w:tcPr>
          <w:p w14:paraId="713893D3" w14:textId="77777777" w:rsidR="00F440FE" w:rsidRPr="00B657B8" w:rsidRDefault="00F440FE" w:rsidP="00F440FE">
            <w:pPr>
              <w:ind w:left="252"/>
              <w:jc w:val="thaiDistribute"/>
              <w:rPr>
                <w:sz w:val="30"/>
                <w:szCs w:val="30"/>
                <w:cs/>
              </w:rPr>
            </w:pPr>
            <w:r w:rsidRPr="00B657B8">
              <w:rPr>
                <w:rFonts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2" w:type="pct"/>
          </w:tcPr>
          <w:p w14:paraId="228C0542" w14:textId="787133EC" w:rsidR="00F440FE" w:rsidRPr="004D2B4B" w:rsidRDefault="004D2B4B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  <w:cs/>
              </w:rPr>
            </w:pPr>
            <w:r w:rsidRPr="004D2B4B">
              <w:rPr>
                <w:sz w:val="30"/>
                <w:szCs w:val="30"/>
              </w:rPr>
              <w:t>3,55</w:t>
            </w:r>
            <w:r w:rsidR="0064111F">
              <w:rPr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70B27556" w14:textId="77777777" w:rsidR="00F440FE" w:rsidRPr="00B657B8" w:rsidRDefault="00F440FE" w:rsidP="00F440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3" w:type="pct"/>
          </w:tcPr>
          <w:p w14:paraId="094C6592" w14:textId="77777777" w:rsidR="00F440FE" w:rsidRPr="00B657B8" w:rsidRDefault="00F440FE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2,219</w:t>
            </w:r>
          </w:p>
        </w:tc>
        <w:tc>
          <w:tcPr>
            <w:tcW w:w="145" w:type="pct"/>
          </w:tcPr>
          <w:p w14:paraId="52E1594C" w14:textId="77777777" w:rsidR="00F440FE" w:rsidRPr="00B657B8" w:rsidRDefault="00F440FE" w:rsidP="00F440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2A2B887C" w14:textId="50026ACA" w:rsidR="00F440FE" w:rsidRPr="004D2B4B" w:rsidRDefault="00EC5171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4D2B4B">
              <w:rPr>
                <w:sz w:val="30"/>
                <w:szCs w:val="30"/>
              </w:rPr>
              <w:t>3,265</w:t>
            </w:r>
          </w:p>
        </w:tc>
        <w:tc>
          <w:tcPr>
            <w:tcW w:w="147" w:type="pct"/>
          </w:tcPr>
          <w:p w14:paraId="631FC8A6" w14:textId="77777777" w:rsidR="00F440FE" w:rsidRPr="00B657B8" w:rsidRDefault="00F440FE" w:rsidP="00F440F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55616CB5" w14:textId="77777777" w:rsidR="00F440FE" w:rsidRPr="00B657B8" w:rsidRDefault="00F440FE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1,929</w:t>
            </w:r>
          </w:p>
        </w:tc>
      </w:tr>
      <w:tr w:rsidR="00F440FE" w:rsidRPr="00B657B8" w14:paraId="1D127109" w14:textId="77777777" w:rsidTr="00F440FE">
        <w:tc>
          <w:tcPr>
            <w:tcW w:w="2087" w:type="pct"/>
            <w:shd w:val="clear" w:color="auto" w:fill="FFFFFF"/>
          </w:tcPr>
          <w:p w14:paraId="74233F81" w14:textId="77777777" w:rsidR="00F440FE" w:rsidRPr="00B657B8" w:rsidRDefault="00F440FE" w:rsidP="00F440FE">
            <w:pPr>
              <w:rPr>
                <w:b/>
                <w:bCs/>
                <w:sz w:val="30"/>
                <w:szCs w:val="30"/>
                <w:cs/>
              </w:rPr>
            </w:pPr>
            <w:r w:rsidRPr="00B657B8">
              <w:rPr>
                <w:rFonts w:hint="cs"/>
                <w:b/>
                <w:bCs/>
                <w:sz w:val="30"/>
                <w:szCs w:val="30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7483AEB" w14:textId="40CE692D" w:rsidR="00F440FE" w:rsidRPr="00B657B8" w:rsidRDefault="0064111F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68,332</w:t>
            </w:r>
          </w:p>
        </w:tc>
        <w:tc>
          <w:tcPr>
            <w:tcW w:w="145" w:type="pct"/>
          </w:tcPr>
          <w:p w14:paraId="7908F101" w14:textId="77777777" w:rsidR="00F440FE" w:rsidRPr="00B657B8" w:rsidRDefault="00F440FE" w:rsidP="00F440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6712B6EF" w14:textId="77777777" w:rsidR="00F440FE" w:rsidRPr="00B657B8" w:rsidRDefault="00F440FE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67,926</w:t>
            </w:r>
          </w:p>
        </w:tc>
        <w:tc>
          <w:tcPr>
            <w:tcW w:w="145" w:type="pct"/>
          </w:tcPr>
          <w:p w14:paraId="5400ED87" w14:textId="77777777" w:rsidR="00F440FE" w:rsidRPr="00B657B8" w:rsidRDefault="00F440FE" w:rsidP="00F440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42A533CD" w14:textId="5E5A8C53" w:rsidR="00F440FE" w:rsidRPr="000A01D2" w:rsidRDefault="0064111F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63,037</w:t>
            </w:r>
          </w:p>
        </w:tc>
        <w:tc>
          <w:tcPr>
            <w:tcW w:w="147" w:type="pct"/>
          </w:tcPr>
          <w:p w14:paraId="56C11E8E" w14:textId="77777777" w:rsidR="00F440FE" w:rsidRPr="00B657B8" w:rsidRDefault="00F440FE" w:rsidP="00F440F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9BE1AAE" w14:textId="77777777" w:rsidR="00F440FE" w:rsidRPr="00B657B8" w:rsidRDefault="00F440FE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60,999</w:t>
            </w:r>
          </w:p>
        </w:tc>
      </w:tr>
      <w:tr w:rsidR="00F440FE" w:rsidRPr="00B657B8" w14:paraId="4F7F91CE" w14:textId="77777777" w:rsidTr="00F440FE">
        <w:tc>
          <w:tcPr>
            <w:tcW w:w="2087" w:type="pct"/>
          </w:tcPr>
          <w:p w14:paraId="3BB6CCFB" w14:textId="77777777" w:rsidR="00F440FE" w:rsidRPr="00F515ED" w:rsidRDefault="00F440FE" w:rsidP="00F440FE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EE2920C" w14:textId="77777777" w:rsidR="00F440FE" w:rsidRPr="00F515ED" w:rsidRDefault="00F440FE" w:rsidP="00F440F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0509C089" w14:textId="77777777" w:rsidR="00F440FE" w:rsidRPr="00F515ED" w:rsidRDefault="00F440FE" w:rsidP="00F440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3" w:type="pct"/>
          </w:tcPr>
          <w:p w14:paraId="622C0A14" w14:textId="77777777" w:rsidR="00F440FE" w:rsidRPr="00F515ED" w:rsidRDefault="00F440FE" w:rsidP="00F440F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4E8B97F4" w14:textId="77777777" w:rsidR="00F440FE" w:rsidRPr="00F515ED" w:rsidRDefault="00F440FE" w:rsidP="00F440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5C513AB0" w14:textId="77777777" w:rsidR="00F440FE" w:rsidRPr="00F515ED" w:rsidRDefault="00F440FE" w:rsidP="00F440F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sz w:val="30"/>
                <w:szCs w:val="30"/>
              </w:rPr>
            </w:pPr>
          </w:p>
        </w:tc>
        <w:tc>
          <w:tcPr>
            <w:tcW w:w="147" w:type="pct"/>
          </w:tcPr>
          <w:p w14:paraId="334563FB" w14:textId="77777777" w:rsidR="00F440FE" w:rsidRPr="00F515ED" w:rsidRDefault="00F440FE" w:rsidP="00F440F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08195932" w14:textId="77777777" w:rsidR="00F440FE" w:rsidRPr="00F515ED" w:rsidRDefault="00F440FE" w:rsidP="00F440F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sz w:val="30"/>
                <w:szCs w:val="30"/>
              </w:rPr>
            </w:pPr>
          </w:p>
        </w:tc>
      </w:tr>
      <w:tr w:rsidR="00F440FE" w:rsidRPr="00B657B8" w14:paraId="205680BB" w14:textId="77777777" w:rsidTr="00F440FE">
        <w:tc>
          <w:tcPr>
            <w:tcW w:w="2087" w:type="pct"/>
          </w:tcPr>
          <w:p w14:paraId="34410FA5" w14:textId="77777777" w:rsidR="00F440FE" w:rsidRPr="00B657B8" w:rsidRDefault="00F440FE" w:rsidP="00F440FE">
            <w:pPr>
              <w:jc w:val="thaiDistribute"/>
              <w:rPr>
                <w:sz w:val="30"/>
                <w:szCs w:val="30"/>
                <w:cs/>
              </w:rPr>
            </w:pPr>
            <w:r w:rsidRPr="00B657B8">
              <w:rPr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3F01F360" w14:textId="77777777" w:rsidR="00F440FE" w:rsidRPr="00B657B8" w:rsidRDefault="00F440FE" w:rsidP="00F440F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48E279D3" w14:textId="77777777" w:rsidR="00F440FE" w:rsidRPr="00B657B8" w:rsidRDefault="00F440FE" w:rsidP="00F440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3" w:type="pct"/>
          </w:tcPr>
          <w:p w14:paraId="33686639" w14:textId="77777777" w:rsidR="00F440FE" w:rsidRPr="00B657B8" w:rsidRDefault="00F440FE" w:rsidP="00F440F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472678FD" w14:textId="77777777" w:rsidR="00F440FE" w:rsidRPr="00B657B8" w:rsidRDefault="00F440FE" w:rsidP="00F440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29FC6B69" w14:textId="77777777" w:rsidR="00F440FE" w:rsidRPr="00B657B8" w:rsidRDefault="00F440FE" w:rsidP="00F440F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sz w:val="30"/>
                <w:szCs w:val="30"/>
              </w:rPr>
            </w:pPr>
          </w:p>
        </w:tc>
        <w:tc>
          <w:tcPr>
            <w:tcW w:w="147" w:type="pct"/>
          </w:tcPr>
          <w:p w14:paraId="53B16B64" w14:textId="77777777" w:rsidR="00F440FE" w:rsidRPr="00B657B8" w:rsidRDefault="00F440FE" w:rsidP="00F440F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5871C9C5" w14:textId="77777777" w:rsidR="00F440FE" w:rsidRPr="00B657B8" w:rsidRDefault="00F440FE" w:rsidP="00F440F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sz w:val="30"/>
                <w:szCs w:val="30"/>
              </w:rPr>
            </w:pPr>
          </w:p>
        </w:tc>
      </w:tr>
      <w:tr w:rsidR="00F440FE" w:rsidRPr="00B657B8" w14:paraId="038FDE89" w14:textId="77777777" w:rsidTr="00F440FE">
        <w:tc>
          <w:tcPr>
            <w:tcW w:w="2087" w:type="pct"/>
          </w:tcPr>
          <w:p w14:paraId="31954A92" w14:textId="77777777" w:rsidR="00F440FE" w:rsidRPr="00B657B8" w:rsidRDefault="00F440FE" w:rsidP="00F440FE">
            <w:pPr>
              <w:jc w:val="thaiDistribute"/>
              <w:rPr>
                <w:sz w:val="30"/>
                <w:szCs w:val="30"/>
              </w:rPr>
            </w:pPr>
            <w:r w:rsidRPr="00B657B8"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475A8533" w14:textId="6B4072F0" w:rsidR="00F440FE" w:rsidRPr="00B657B8" w:rsidRDefault="0041316F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297</w:t>
            </w:r>
          </w:p>
        </w:tc>
        <w:tc>
          <w:tcPr>
            <w:tcW w:w="145" w:type="pct"/>
          </w:tcPr>
          <w:p w14:paraId="76B4DE46" w14:textId="77777777" w:rsidR="00F440FE" w:rsidRPr="00B657B8" w:rsidRDefault="00F440FE" w:rsidP="00F440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3" w:type="pct"/>
          </w:tcPr>
          <w:p w14:paraId="13C02116" w14:textId="77777777" w:rsidR="00F440FE" w:rsidRPr="00B657B8" w:rsidRDefault="00F440FE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375</w:t>
            </w:r>
          </w:p>
        </w:tc>
        <w:tc>
          <w:tcPr>
            <w:tcW w:w="145" w:type="pct"/>
          </w:tcPr>
          <w:p w14:paraId="4CC213FF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C85F0A8" w14:textId="543BF91F" w:rsidR="00F440FE" w:rsidRPr="00B657B8" w:rsidRDefault="0041316F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297</w:t>
            </w:r>
          </w:p>
        </w:tc>
        <w:tc>
          <w:tcPr>
            <w:tcW w:w="147" w:type="pct"/>
          </w:tcPr>
          <w:p w14:paraId="496E40C3" w14:textId="77777777" w:rsidR="00F440FE" w:rsidRPr="00B657B8" w:rsidRDefault="00F440FE" w:rsidP="00F440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25B7499D" w14:textId="77777777" w:rsidR="00F440FE" w:rsidRPr="00B657B8" w:rsidRDefault="00F440FE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375</w:t>
            </w:r>
          </w:p>
        </w:tc>
      </w:tr>
    </w:tbl>
    <w:p w14:paraId="4BA89378" w14:textId="77777777" w:rsidR="00B02B67" w:rsidRPr="00F515ED" w:rsidRDefault="00B02B67">
      <w:pPr>
        <w:rPr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29"/>
        <w:gridCol w:w="1089"/>
        <w:gridCol w:w="266"/>
        <w:gridCol w:w="1090"/>
        <w:gridCol w:w="266"/>
        <w:gridCol w:w="1170"/>
        <w:gridCol w:w="268"/>
        <w:gridCol w:w="1082"/>
      </w:tblGrid>
      <w:tr w:rsidR="00D94849" w:rsidRPr="00AE4D5B" w14:paraId="6F007920" w14:textId="77777777" w:rsidTr="001A7DCF">
        <w:trPr>
          <w:tblHeader/>
        </w:trPr>
        <w:tc>
          <w:tcPr>
            <w:tcW w:w="2206" w:type="pct"/>
          </w:tcPr>
          <w:p w14:paraId="455A40DE" w14:textId="5470A0E2" w:rsidR="00C60218" w:rsidRPr="00AE4D5B" w:rsidRDefault="009376CF" w:rsidP="009F7E66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>
              <w:rPr>
                <w:cs/>
              </w:rPr>
              <w:br w:type="column"/>
            </w:r>
            <w:r w:rsidR="006E6A2B">
              <w:rPr>
                <w:cs/>
              </w:rPr>
              <w:br w:type="column"/>
            </w:r>
            <w:r w:rsidR="00784C70" w:rsidRPr="00784C70">
              <w:rPr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06" w:type="pct"/>
            <w:gridSpan w:val="3"/>
          </w:tcPr>
          <w:p w14:paraId="32775413" w14:textId="2FB6A558" w:rsidR="00C60218" w:rsidRPr="00AE4D5B" w:rsidRDefault="00C60218" w:rsidP="009F7E66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6E13086" w14:textId="77777777" w:rsidR="00C60218" w:rsidRPr="00AE4D5B" w:rsidRDefault="00C60218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280F536E" w14:textId="77777777" w:rsidR="00C60218" w:rsidRPr="00AE4D5B" w:rsidRDefault="00C60218" w:rsidP="009F7E66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5302" w:rsidRPr="00AE4D5B" w14:paraId="73AFBA83" w14:textId="77777777" w:rsidTr="001A7DCF">
        <w:trPr>
          <w:tblHeader/>
        </w:trPr>
        <w:tc>
          <w:tcPr>
            <w:tcW w:w="2206" w:type="pct"/>
          </w:tcPr>
          <w:p w14:paraId="5C869721" w14:textId="77777777" w:rsidR="00815BD1" w:rsidRPr="00AE4D5B" w:rsidRDefault="00815BD1" w:rsidP="00815BD1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3260A601" w14:textId="6A56DABA" w:rsidR="00815BD1" w:rsidRDefault="00815BD1" w:rsidP="00815BD1">
            <w:pPr>
              <w:spacing w:line="240" w:lineRule="auto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14:paraId="40CD461C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1E078088" w14:textId="11CB7DAC" w:rsidR="00815BD1" w:rsidRDefault="00815BD1" w:rsidP="001A7DCF">
            <w:pPr>
              <w:spacing w:line="240" w:lineRule="auto"/>
              <w:ind w:left="-198" w:right="-198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20DAAB83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7FF28CB7" w14:textId="46F8F4AB" w:rsidR="00815BD1" w:rsidRDefault="00815BD1" w:rsidP="00815BD1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170D374D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710F5152" w14:textId="57CF1711" w:rsidR="00815BD1" w:rsidRDefault="00815BD1" w:rsidP="001A7DCF">
            <w:pPr>
              <w:spacing w:line="240" w:lineRule="auto"/>
              <w:ind w:left="-111" w:right="-105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ธันวาคม</w:t>
            </w:r>
          </w:p>
        </w:tc>
      </w:tr>
      <w:tr w:rsidR="00045302" w:rsidRPr="00AE4D5B" w14:paraId="01B3B471" w14:textId="77777777" w:rsidTr="001A7DCF">
        <w:trPr>
          <w:tblHeader/>
        </w:trPr>
        <w:tc>
          <w:tcPr>
            <w:tcW w:w="2206" w:type="pct"/>
          </w:tcPr>
          <w:p w14:paraId="0033BC7C" w14:textId="1297F7C3" w:rsidR="00815BD1" w:rsidRPr="00391999" w:rsidRDefault="005E19EC" w:rsidP="00815BD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E19EC">
              <w:rPr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2" w:type="pct"/>
          </w:tcPr>
          <w:p w14:paraId="5BD29E43" w14:textId="208F7AB5" w:rsidR="00815BD1" w:rsidRPr="00AE4D5B" w:rsidRDefault="00815BD1" w:rsidP="00815B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2569</w:t>
            </w:r>
          </w:p>
        </w:tc>
        <w:tc>
          <w:tcPr>
            <w:tcW w:w="142" w:type="pct"/>
          </w:tcPr>
          <w:p w14:paraId="3A0E598B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538DEC42" w14:textId="66DCEB7D" w:rsidR="00815BD1" w:rsidRPr="00AE4D5B" w:rsidRDefault="00815BD1" w:rsidP="00815B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2568</w:t>
            </w:r>
          </w:p>
        </w:tc>
        <w:tc>
          <w:tcPr>
            <w:tcW w:w="142" w:type="pct"/>
          </w:tcPr>
          <w:p w14:paraId="06AD73C0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473E4313" w14:textId="3B401B61" w:rsidR="00815BD1" w:rsidRPr="00AE4D5B" w:rsidRDefault="00815BD1" w:rsidP="00815B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2569</w:t>
            </w:r>
          </w:p>
        </w:tc>
        <w:tc>
          <w:tcPr>
            <w:tcW w:w="143" w:type="pct"/>
          </w:tcPr>
          <w:p w14:paraId="3A9FFDD4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26D98443" w14:textId="01F086D7" w:rsidR="00815BD1" w:rsidRPr="00AE4D5B" w:rsidRDefault="00815BD1" w:rsidP="00815B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2568</w:t>
            </w:r>
          </w:p>
        </w:tc>
      </w:tr>
      <w:tr w:rsidR="00815BD1" w:rsidRPr="00AE4D5B" w14:paraId="104D0AC9" w14:textId="77777777" w:rsidTr="001A7DCF">
        <w:trPr>
          <w:tblHeader/>
        </w:trPr>
        <w:tc>
          <w:tcPr>
            <w:tcW w:w="2206" w:type="pct"/>
          </w:tcPr>
          <w:p w14:paraId="661E0C12" w14:textId="77777777" w:rsidR="00815BD1" w:rsidRPr="00AE4D5B" w:rsidRDefault="00815BD1" w:rsidP="00815BD1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4" w:type="pct"/>
            <w:gridSpan w:val="7"/>
          </w:tcPr>
          <w:p w14:paraId="29C1F126" w14:textId="0EBD9BEC" w:rsidR="00815BD1" w:rsidRPr="00AE4D5B" w:rsidRDefault="00815BD1" w:rsidP="00815BD1">
            <w:pPr>
              <w:pStyle w:val="BodyText"/>
              <w:tabs>
                <w:tab w:val="decimal" w:pos="986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5302" w:rsidRPr="00AE4D5B" w14:paraId="10CBD447" w14:textId="77777777" w:rsidTr="001A7DCF">
        <w:tc>
          <w:tcPr>
            <w:tcW w:w="2206" w:type="pct"/>
          </w:tcPr>
          <w:p w14:paraId="76A37B89" w14:textId="77777777" w:rsidR="00815BD1" w:rsidRPr="00AE4D5B" w:rsidRDefault="00815BD1" w:rsidP="00815BD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ลูกหนี้การค้</w:t>
            </w: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</w:p>
        </w:tc>
        <w:tc>
          <w:tcPr>
            <w:tcW w:w="582" w:type="pct"/>
          </w:tcPr>
          <w:p w14:paraId="78C731A6" w14:textId="3D0336B3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CC8A951" w14:textId="6967286B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09142D38" w14:textId="7F9E78A9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661777F0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2D610DAD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F56775E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332E42F7" w14:textId="77777777" w:rsidR="00815BD1" w:rsidRPr="00AE4D5B" w:rsidRDefault="00815BD1" w:rsidP="00815BD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045302" w:rsidRPr="00AE4D5B" w14:paraId="2DB8E234" w14:textId="77777777" w:rsidTr="001A7DCF">
        <w:tc>
          <w:tcPr>
            <w:tcW w:w="2206" w:type="pct"/>
          </w:tcPr>
          <w:p w14:paraId="769B5366" w14:textId="77777777" w:rsidR="00815BD1" w:rsidRPr="00AE4D5B" w:rsidRDefault="00815BD1" w:rsidP="00815BD1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3FDB6551" w14:textId="1C5082F3" w:rsidR="00815BD1" w:rsidRPr="00AE4D5B" w:rsidRDefault="00341952" w:rsidP="00815BD1">
            <w:pPr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ECAB89A" w14:textId="10EDD845" w:rsidR="00815BD1" w:rsidRPr="00AE4D5B" w:rsidRDefault="00815BD1" w:rsidP="00815BD1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14:paraId="2218E688" w14:textId="66AD0020" w:rsidR="00815BD1" w:rsidRPr="00AE4D5B" w:rsidRDefault="00815BD1" w:rsidP="00815BD1">
            <w:pPr>
              <w:spacing w:line="240" w:lineRule="auto"/>
              <w:ind w:right="-246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050A92D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2176FEEA" w14:textId="6FEF3742" w:rsidR="00815BD1" w:rsidRPr="00AE4D5B" w:rsidRDefault="00307253" w:rsidP="00815BD1">
            <w:pPr>
              <w:pStyle w:val="BodyText"/>
              <w:tabs>
                <w:tab w:val="decimal" w:pos="950"/>
              </w:tabs>
              <w:spacing w:after="0"/>
              <w:ind w:left="-108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1,097,021</w:t>
            </w:r>
          </w:p>
        </w:tc>
        <w:tc>
          <w:tcPr>
            <w:tcW w:w="143" w:type="pct"/>
          </w:tcPr>
          <w:p w14:paraId="6D1E0922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34514B0C" w14:textId="43751BA3" w:rsidR="00815BD1" w:rsidRPr="00AE4D5B" w:rsidRDefault="00815BD1" w:rsidP="00815BD1">
            <w:pPr>
              <w:tabs>
                <w:tab w:val="decimal" w:pos="864"/>
              </w:tabs>
              <w:ind w:right="-108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1,091,363</w:t>
            </w:r>
          </w:p>
        </w:tc>
      </w:tr>
      <w:tr w:rsidR="00045302" w:rsidRPr="00AE4D5B" w14:paraId="3C77D9FE" w14:textId="77777777" w:rsidTr="001A7DCF">
        <w:tc>
          <w:tcPr>
            <w:tcW w:w="2206" w:type="pct"/>
          </w:tcPr>
          <w:p w14:paraId="28CAAC60" w14:textId="77777777" w:rsidR="00815BD1" w:rsidRPr="00AE4D5B" w:rsidRDefault="00815BD1" w:rsidP="00815BD1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2439D4B" w14:textId="2AEDB8DB" w:rsidR="00815BD1" w:rsidRPr="00AE4D5B" w:rsidRDefault="003A7A8C" w:rsidP="00815BD1">
            <w:pPr>
              <w:pStyle w:val="BodyText"/>
              <w:tabs>
                <w:tab w:val="decimal" w:pos="865"/>
              </w:tabs>
              <w:spacing w:after="0"/>
              <w:ind w:left="-108" w:right="-11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1,024,638</w:t>
            </w:r>
          </w:p>
        </w:tc>
        <w:tc>
          <w:tcPr>
            <w:tcW w:w="142" w:type="pct"/>
          </w:tcPr>
          <w:p w14:paraId="76F6057C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73D4B93" w14:textId="6B46F970" w:rsidR="00815BD1" w:rsidRPr="00AE4D5B" w:rsidRDefault="00815BD1" w:rsidP="00815BD1">
            <w:pPr>
              <w:pStyle w:val="BodyText"/>
              <w:tabs>
                <w:tab w:val="decimal" w:pos="882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928,484</w:t>
            </w:r>
          </w:p>
        </w:tc>
        <w:tc>
          <w:tcPr>
            <w:tcW w:w="142" w:type="pct"/>
          </w:tcPr>
          <w:p w14:paraId="65893BF6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5CCE4C58" w14:textId="208FEA07" w:rsidR="00815BD1" w:rsidRPr="00AE4D5B" w:rsidRDefault="00307253" w:rsidP="00815BD1">
            <w:pPr>
              <w:pStyle w:val="BodyText"/>
              <w:tabs>
                <w:tab w:val="decimal" w:pos="950"/>
              </w:tabs>
              <w:spacing w:after="0"/>
              <w:ind w:left="-108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924,236</w:t>
            </w:r>
          </w:p>
        </w:tc>
        <w:tc>
          <w:tcPr>
            <w:tcW w:w="143" w:type="pct"/>
          </w:tcPr>
          <w:p w14:paraId="7153AF19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27137D6" w14:textId="12F63263" w:rsidR="00815BD1" w:rsidRPr="00AE4D5B" w:rsidRDefault="00815BD1" w:rsidP="00815BD1">
            <w:pPr>
              <w:tabs>
                <w:tab w:val="decimal" w:pos="864"/>
              </w:tabs>
              <w:ind w:right="-108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835,219</w:t>
            </w:r>
          </w:p>
        </w:tc>
      </w:tr>
      <w:tr w:rsidR="00045302" w:rsidRPr="00AE4D5B" w14:paraId="0512B4DB" w14:textId="77777777" w:rsidTr="001A7DCF">
        <w:tc>
          <w:tcPr>
            <w:tcW w:w="2206" w:type="pct"/>
          </w:tcPr>
          <w:p w14:paraId="2872B2F8" w14:textId="77777777" w:rsidR="00815BD1" w:rsidRPr="00AE4D5B" w:rsidRDefault="00815BD1" w:rsidP="00815BD1">
            <w:pPr>
              <w:spacing w:line="340" w:lineRule="exact"/>
              <w:jc w:val="thaiDistribute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53489B93" w14:textId="414D8A58" w:rsidR="00815BD1" w:rsidRPr="00AE4D5B" w:rsidRDefault="003A7A8C" w:rsidP="00815BD1">
            <w:pPr>
              <w:pStyle w:val="BodyText"/>
              <w:tabs>
                <w:tab w:val="decimal" w:pos="865"/>
              </w:tabs>
              <w:spacing w:after="0"/>
              <w:ind w:left="-108" w:right="-111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1,024,638</w:t>
            </w:r>
          </w:p>
        </w:tc>
        <w:tc>
          <w:tcPr>
            <w:tcW w:w="142" w:type="pct"/>
          </w:tcPr>
          <w:p w14:paraId="23853B2F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93C3950" w14:textId="4317C0DC" w:rsidR="00815BD1" w:rsidRPr="00AE4D5B" w:rsidRDefault="00815BD1" w:rsidP="00815BD1">
            <w:pPr>
              <w:pStyle w:val="BodyText"/>
              <w:tabs>
                <w:tab w:val="decimal" w:pos="882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928,484</w:t>
            </w:r>
          </w:p>
        </w:tc>
        <w:tc>
          <w:tcPr>
            <w:tcW w:w="142" w:type="pct"/>
          </w:tcPr>
          <w:p w14:paraId="266F9798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22175A6B" w14:textId="2209067B" w:rsidR="00815BD1" w:rsidRDefault="001808F0" w:rsidP="00815BD1">
            <w:pPr>
              <w:pStyle w:val="BodyText"/>
              <w:tabs>
                <w:tab w:val="decimal" w:pos="950"/>
              </w:tabs>
              <w:spacing w:after="0"/>
              <w:ind w:left="-108" w:right="-106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2,021,257</w:t>
            </w:r>
          </w:p>
        </w:tc>
        <w:tc>
          <w:tcPr>
            <w:tcW w:w="143" w:type="pct"/>
          </w:tcPr>
          <w:p w14:paraId="74F4772F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618D4EBE" w14:textId="0101ACD4" w:rsidR="00815BD1" w:rsidRPr="00AE4D5B" w:rsidRDefault="00815BD1" w:rsidP="00815BD1">
            <w:pPr>
              <w:tabs>
                <w:tab w:val="decimal" w:pos="864"/>
              </w:tabs>
              <w:ind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1,926,582</w:t>
            </w:r>
          </w:p>
        </w:tc>
      </w:tr>
      <w:tr w:rsidR="00045302" w:rsidRPr="00AE4D5B" w14:paraId="59478B0A" w14:textId="77777777" w:rsidTr="001A7DCF">
        <w:tc>
          <w:tcPr>
            <w:tcW w:w="2206" w:type="pct"/>
          </w:tcPr>
          <w:p w14:paraId="23FD848F" w14:textId="4F31FCF4" w:rsidR="00815BD1" w:rsidRPr="00AE4D5B" w:rsidRDefault="00815BD1" w:rsidP="00815BD1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AE4D5B">
              <w:rPr>
                <w:rFonts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FD31DAB" w14:textId="56C12B22" w:rsidR="00815BD1" w:rsidRPr="00236B70" w:rsidRDefault="003A7A8C" w:rsidP="00815BD1">
            <w:pPr>
              <w:spacing w:line="240" w:lineRule="auto"/>
              <w:ind w:right="-246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125FA0A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8F6586D" w14:textId="3FECC3FC" w:rsidR="00815BD1" w:rsidRPr="00236B70" w:rsidRDefault="00815BD1" w:rsidP="00815BD1">
            <w:pPr>
              <w:tabs>
                <w:tab w:val="left" w:pos="590"/>
              </w:tabs>
              <w:spacing w:line="240" w:lineRule="auto"/>
              <w:ind w:right="-246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DAB451B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2E871226" w14:textId="2D1EAB48" w:rsidR="00815BD1" w:rsidRPr="00805704" w:rsidRDefault="001808F0" w:rsidP="00815BD1">
            <w:pPr>
              <w:pStyle w:val="BodyText"/>
              <w:tabs>
                <w:tab w:val="decimal" w:pos="950"/>
              </w:tabs>
              <w:spacing w:after="0"/>
              <w:ind w:left="-108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(42,159)</w:t>
            </w:r>
          </w:p>
        </w:tc>
        <w:tc>
          <w:tcPr>
            <w:tcW w:w="143" w:type="pct"/>
          </w:tcPr>
          <w:p w14:paraId="0ED000AB" w14:textId="77777777" w:rsidR="00815BD1" w:rsidRPr="00805704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5CB650D3" w14:textId="6C582EFB" w:rsidR="00815BD1" w:rsidRPr="00805704" w:rsidRDefault="00815BD1" w:rsidP="00815BD1">
            <w:pPr>
              <w:tabs>
                <w:tab w:val="decimal" w:pos="864"/>
              </w:tabs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(40,341)</w:t>
            </w:r>
          </w:p>
        </w:tc>
      </w:tr>
      <w:tr w:rsidR="00045302" w:rsidRPr="00AE4D5B" w14:paraId="575A3DDB" w14:textId="77777777" w:rsidTr="001A7DCF">
        <w:tc>
          <w:tcPr>
            <w:tcW w:w="2206" w:type="pct"/>
          </w:tcPr>
          <w:p w14:paraId="5CF2C987" w14:textId="5A3494D0" w:rsidR="00815BD1" w:rsidRPr="00AE4D5B" w:rsidRDefault="00815BD1" w:rsidP="00815BD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92A1B3A" w14:textId="1644B362" w:rsidR="00815BD1" w:rsidRPr="00AE4D5B" w:rsidRDefault="003A7A8C" w:rsidP="00815BD1">
            <w:pPr>
              <w:pStyle w:val="BodyText"/>
              <w:tabs>
                <w:tab w:val="decimal" w:pos="865"/>
              </w:tabs>
              <w:spacing w:after="0"/>
              <w:ind w:left="-108" w:right="-111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1,024,638</w:t>
            </w:r>
          </w:p>
        </w:tc>
        <w:tc>
          <w:tcPr>
            <w:tcW w:w="142" w:type="pct"/>
          </w:tcPr>
          <w:p w14:paraId="0F638273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7902B59" w14:textId="7852C67D" w:rsidR="00815BD1" w:rsidRPr="00AE4D5B" w:rsidRDefault="00815BD1" w:rsidP="00815BD1">
            <w:pPr>
              <w:pStyle w:val="BodyText"/>
              <w:tabs>
                <w:tab w:val="decimal" w:pos="882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928,484</w:t>
            </w:r>
          </w:p>
        </w:tc>
        <w:tc>
          <w:tcPr>
            <w:tcW w:w="142" w:type="pct"/>
          </w:tcPr>
          <w:p w14:paraId="70DBF0A9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40AC82FF" w14:textId="178034F6" w:rsidR="00815BD1" w:rsidRPr="00AE4D5B" w:rsidRDefault="001808F0" w:rsidP="00815BD1">
            <w:pPr>
              <w:pStyle w:val="BodyText"/>
              <w:tabs>
                <w:tab w:val="decimal" w:pos="950"/>
              </w:tabs>
              <w:spacing w:after="0"/>
              <w:ind w:left="-108" w:right="-106"/>
              <w:jc w:val="both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1,979,098</w:t>
            </w:r>
          </w:p>
        </w:tc>
        <w:tc>
          <w:tcPr>
            <w:tcW w:w="143" w:type="pct"/>
          </w:tcPr>
          <w:p w14:paraId="352A575D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346665C0" w14:textId="7C10395E" w:rsidR="00815BD1" w:rsidRPr="00AE4D5B" w:rsidRDefault="00815BD1" w:rsidP="00815BD1">
            <w:pPr>
              <w:tabs>
                <w:tab w:val="decimal" w:pos="864"/>
              </w:tabs>
              <w:ind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1,886,241</w:t>
            </w:r>
          </w:p>
        </w:tc>
      </w:tr>
      <w:tr w:rsidR="001A7DCF" w:rsidRPr="00AE4D5B" w14:paraId="6D54D375" w14:textId="77777777" w:rsidTr="001A7DCF">
        <w:tc>
          <w:tcPr>
            <w:tcW w:w="2206" w:type="pct"/>
          </w:tcPr>
          <w:p w14:paraId="4D89E836" w14:textId="77777777" w:rsidR="001A7DCF" w:rsidRPr="00066A48" w:rsidRDefault="001A7DCF" w:rsidP="00815BD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3E9E3257" w14:textId="77777777" w:rsidR="001A7DCF" w:rsidRPr="00066A48" w:rsidRDefault="001A7DCF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55FDFB76" w14:textId="77777777" w:rsidR="001A7DCF" w:rsidRPr="00066A48" w:rsidRDefault="001A7DCF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0BA4BF21" w14:textId="77777777" w:rsidR="001A7DCF" w:rsidRPr="00066A48" w:rsidRDefault="001A7DCF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A44FF9F" w14:textId="77777777" w:rsidR="001A7DCF" w:rsidRPr="00066A48" w:rsidRDefault="001A7DCF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540F5E29" w14:textId="77777777" w:rsidR="001A7DCF" w:rsidRPr="00066A48" w:rsidRDefault="001A7DCF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C9C3E35" w14:textId="77777777" w:rsidR="001A7DCF" w:rsidRPr="00066A48" w:rsidRDefault="001A7DCF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410B6600" w14:textId="77777777" w:rsidR="001A7DCF" w:rsidRPr="00066A48" w:rsidRDefault="001A7DCF" w:rsidP="00815BD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045302" w:rsidRPr="00AE4D5B" w14:paraId="0AC88840" w14:textId="77777777" w:rsidTr="001A7DCF">
        <w:tc>
          <w:tcPr>
            <w:tcW w:w="2206" w:type="pct"/>
          </w:tcPr>
          <w:p w14:paraId="556CFCA3" w14:textId="77777777" w:rsidR="00815BD1" w:rsidRPr="00AE4D5B" w:rsidRDefault="00815BD1" w:rsidP="00815BD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2" w:type="pct"/>
          </w:tcPr>
          <w:p w14:paraId="5124D65A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D400C12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6D1BCC0E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5E7013CB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0CB4435E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A8920D9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79BE0B68" w14:textId="77777777" w:rsidR="00815BD1" w:rsidRPr="00AE4D5B" w:rsidRDefault="00815BD1" w:rsidP="00815BD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045302" w:rsidRPr="00AE4D5B" w14:paraId="160C20E8" w14:textId="77777777" w:rsidTr="001A7DCF">
        <w:tc>
          <w:tcPr>
            <w:tcW w:w="2206" w:type="pct"/>
          </w:tcPr>
          <w:p w14:paraId="4A1FAF47" w14:textId="77777777" w:rsidR="00815BD1" w:rsidRPr="00AE4D5B" w:rsidRDefault="00815BD1" w:rsidP="00815BD1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3C942131" w14:textId="4BABC6E5" w:rsidR="00815BD1" w:rsidRPr="00AE4D5B" w:rsidRDefault="003A7A8C" w:rsidP="00815BD1">
            <w:pPr>
              <w:tabs>
                <w:tab w:val="left" w:pos="700"/>
              </w:tabs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9CA2BF2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7C049FE7" w14:textId="7814DABF" w:rsidR="00815BD1" w:rsidRPr="00AE4D5B" w:rsidRDefault="00815BD1" w:rsidP="00815BD1">
            <w:pPr>
              <w:tabs>
                <w:tab w:val="left" w:pos="700"/>
              </w:tabs>
              <w:spacing w:line="240" w:lineRule="auto"/>
              <w:ind w:right="-250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8775B93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7600FD93" w14:textId="0167E21A" w:rsidR="00815BD1" w:rsidRPr="00AE4D5B" w:rsidRDefault="002F4E5B" w:rsidP="00815BD1">
            <w:pPr>
              <w:pStyle w:val="BodyText"/>
              <w:tabs>
                <w:tab w:val="decimal" w:pos="950"/>
              </w:tabs>
              <w:spacing w:after="0"/>
              <w:ind w:left="-108" w:right="-106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94,611</w:t>
            </w:r>
          </w:p>
        </w:tc>
        <w:tc>
          <w:tcPr>
            <w:tcW w:w="143" w:type="pct"/>
          </w:tcPr>
          <w:p w14:paraId="1F0CF52D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4F269417" w14:textId="627A33DA" w:rsidR="00815BD1" w:rsidRPr="00AE4D5B" w:rsidRDefault="00815BD1" w:rsidP="00815BD1">
            <w:pPr>
              <w:tabs>
                <w:tab w:val="decimal" w:pos="864"/>
              </w:tabs>
              <w:ind w:right="-108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74,844</w:t>
            </w:r>
          </w:p>
        </w:tc>
      </w:tr>
      <w:tr w:rsidR="00045302" w:rsidRPr="00AE4D5B" w14:paraId="51BD0B1B" w14:textId="77777777" w:rsidTr="001A7DCF">
        <w:tc>
          <w:tcPr>
            <w:tcW w:w="2206" w:type="pct"/>
          </w:tcPr>
          <w:p w14:paraId="6A5722FE" w14:textId="77777777" w:rsidR="00815BD1" w:rsidRPr="00AE4D5B" w:rsidRDefault="00815BD1" w:rsidP="00815BD1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BE66BC0" w14:textId="79123C9A" w:rsidR="00815BD1" w:rsidRPr="00AE4D5B" w:rsidRDefault="003A7A8C" w:rsidP="00815BD1">
            <w:pPr>
              <w:pStyle w:val="BodyText"/>
              <w:tabs>
                <w:tab w:val="decimal" w:pos="865"/>
              </w:tabs>
              <w:spacing w:after="0"/>
              <w:ind w:left="-108" w:right="-11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187,806</w:t>
            </w:r>
          </w:p>
        </w:tc>
        <w:tc>
          <w:tcPr>
            <w:tcW w:w="142" w:type="pct"/>
          </w:tcPr>
          <w:p w14:paraId="41C079CB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00D40CF" w14:textId="7B837049" w:rsidR="00815BD1" w:rsidRPr="00AE4D5B" w:rsidRDefault="00815BD1" w:rsidP="00815BD1">
            <w:pPr>
              <w:pStyle w:val="BodyText"/>
              <w:tabs>
                <w:tab w:val="decimal" w:pos="882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179,919</w:t>
            </w:r>
          </w:p>
        </w:tc>
        <w:tc>
          <w:tcPr>
            <w:tcW w:w="142" w:type="pct"/>
          </w:tcPr>
          <w:p w14:paraId="677BF36E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19369F93" w14:textId="0959AAFB" w:rsidR="00815BD1" w:rsidRPr="00AE4D5B" w:rsidRDefault="002F4E5B" w:rsidP="00815BD1">
            <w:pPr>
              <w:pStyle w:val="BodyText"/>
              <w:tabs>
                <w:tab w:val="decimal" w:pos="950"/>
              </w:tabs>
              <w:spacing w:after="0"/>
              <w:ind w:left="-108" w:right="-106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5F94915C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19950C9" w14:textId="5677FE34" w:rsidR="00815BD1" w:rsidRPr="00AE4D5B" w:rsidRDefault="00815BD1" w:rsidP="00815BD1">
            <w:pPr>
              <w:tabs>
                <w:tab w:val="decimal" w:pos="864"/>
              </w:tabs>
              <w:ind w:right="-108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</w:tr>
      <w:tr w:rsidR="00045302" w:rsidRPr="00AE4D5B" w14:paraId="0AE43E5D" w14:textId="77777777" w:rsidTr="001A7DCF">
        <w:tc>
          <w:tcPr>
            <w:tcW w:w="2206" w:type="pct"/>
          </w:tcPr>
          <w:p w14:paraId="5C5FEDB6" w14:textId="77777777" w:rsidR="00815BD1" w:rsidRPr="00AE4D5B" w:rsidRDefault="00815BD1" w:rsidP="00815BD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672F5653" w14:textId="6C0877F2" w:rsidR="00815BD1" w:rsidRPr="00AE4D5B" w:rsidRDefault="003A7A8C" w:rsidP="00815BD1">
            <w:pPr>
              <w:pStyle w:val="BodyText"/>
              <w:tabs>
                <w:tab w:val="decimal" w:pos="865"/>
              </w:tabs>
              <w:spacing w:after="0"/>
              <w:ind w:left="-108" w:right="-111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187,806</w:t>
            </w:r>
          </w:p>
        </w:tc>
        <w:tc>
          <w:tcPr>
            <w:tcW w:w="142" w:type="pct"/>
          </w:tcPr>
          <w:p w14:paraId="1E0FADFB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5A924B60" w14:textId="11E2679D" w:rsidR="00815BD1" w:rsidRPr="00AE4D5B" w:rsidRDefault="00815BD1" w:rsidP="00815BD1">
            <w:pPr>
              <w:pStyle w:val="BodyText"/>
              <w:tabs>
                <w:tab w:val="decimal" w:pos="882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179,919</w:t>
            </w:r>
          </w:p>
        </w:tc>
        <w:tc>
          <w:tcPr>
            <w:tcW w:w="142" w:type="pct"/>
          </w:tcPr>
          <w:p w14:paraId="39628FDF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15362A5E" w14:textId="21249D71" w:rsidR="00815BD1" w:rsidRPr="00AE4D5B" w:rsidRDefault="002F4E5B" w:rsidP="00815BD1">
            <w:pPr>
              <w:pStyle w:val="BodyText"/>
              <w:tabs>
                <w:tab w:val="decimal" w:pos="950"/>
              </w:tabs>
              <w:spacing w:after="0"/>
              <w:ind w:left="-108" w:right="-106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94,613</w:t>
            </w:r>
          </w:p>
        </w:tc>
        <w:tc>
          <w:tcPr>
            <w:tcW w:w="143" w:type="pct"/>
          </w:tcPr>
          <w:p w14:paraId="5A040F25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68C5E4B7" w14:textId="7F9A2FA5" w:rsidR="00815BD1" w:rsidRPr="00AE4D5B" w:rsidRDefault="00815BD1" w:rsidP="00815BD1">
            <w:pPr>
              <w:tabs>
                <w:tab w:val="decimal" w:pos="864"/>
              </w:tabs>
              <w:ind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74,846</w:t>
            </w:r>
          </w:p>
        </w:tc>
      </w:tr>
      <w:tr w:rsidR="00045302" w:rsidRPr="00AE4D5B" w14:paraId="738C3E6E" w14:textId="77777777" w:rsidTr="001A7DCF">
        <w:tc>
          <w:tcPr>
            <w:tcW w:w="2206" w:type="pct"/>
          </w:tcPr>
          <w:p w14:paraId="71392F41" w14:textId="77777777" w:rsidR="00815BD1" w:rsidRPr="00AE4D5B" w:rsidRDefault="00815BD1" w:rsidP="00815BD1">
            <w:pPr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AE4D5B">
              <w:rPr>
                <w:rFonts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9D6B6AB" w14:textId="6377F516" w:rsidR="00815BD1" w:rsidRPr="00AE4D5B" w:rsidRDefault="00950D63" w:rsidP="00815BD1">
            <w:pPr>
              <w:pStyle w:val="BodyText"/>
              <w:tabs>
                <w:tab w:val="decimal" w:pos="865"/>
              </w:tabs>
              <w:spacing w:after="0"/>
              <w:ind w:left="-108" w:right="-11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(21,323)</w:t>
            </w:r>
          </w:p>
        </w:tc>
        <w:tc>
          <w:tcPr>
            <w:tcW w:w="142" w:type="pct"/>
          </w:tcPr>
          <w:p w14:paraId="7D2A80E1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29F31DF" w14:textId="623D5E0D" w:rsidR="00815BD1" w:rsidRPr="00AE4D5B" w:rsidRDefault="00815BD1" w:rsidP="00815BD1">
            <w:pPr>
              <w:pStyle w:val="BodyText"/>
              <w:tabs>
                <w:tab w:val="decimal" w:pos="882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(20,403)</w:t>
            </w:r>
          </w:p>
        </w:tc>
        <w:tc>
          <w:tcPr>
            <w:tcW w:w="142" w:type="pct"/>
          </w:tcPr>
          <w:p w14:paraId="104914DA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5EB1A4B1" w14:textId="1C47EABC" w:rsidR="00815BD1" w:rsidRPr="00AE4D5B" w:rsidRDefault="008F2240" w:rsidP="00815BD1">
            <w:pPr>
              <w:pStyle w:val="BodyText"/>
              <w:tabs>
                <w:tab w:val="decimal" w:pos="950"/>
              </w:tabs>
              <w:spacing w:after="0"/>
              <w:ind w:left="-108" w:right="-106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(14,414)</w:t>
            </w:r>
          </w:p>
        </w:tc>
        <w:tc>
          <w:tcPr>
            <w:tcW w:w="143" w:type="pct"/>
          </w:tcPr>
          <w:p w14:paraId="60080EAA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0276CF8" w14:textId="25840904" w:rsidR="00815BD1" w:rsidRPr="00AE4D5B" w:rsidRDefault="00815BD1" w:rsidP="00815BD1">
            <w:pPr>
              <w:tabs>
                <w:tab w:val="decimal" w:pos="864"/>
              </w:tabs>
              <w:ind w:right="-108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(14,091)</w:t>
            </w:r>
          </w:p>
        </w:tc>
      </w:tr>
      <w:tr w:rsidR="00045302" w:rsidRPr="00AE4D5B" w14:paraId="1207EBB8" w14:textId="77777777" w:rsidTr="001A7DCF">
        <w:tc>
          <w:tcPr>
            <w:tcW w:w="2206" w:type="pct"/>
          </w:tcPr>
          <w:p w14:paraId="66440815" w14:textId="77777777" w:rsidR="00815BD1" w:rsidRPr="00AE4D5B" w:rsidRDefault="00815BD1" w:rsidP="00815BD1">
            <w:pPr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AF6ECDD" w14:textId="7C84775B" w:rsidR="00815BD1" w:rsidRPr="00AE4D5B" w:rsidRDefault="00950D63" w:rsidP="00815BD1">
            <w:pPr>
              <w:pStyle w:val="BodyText"/>
              <w:tabs>
                <w:tab w:val="decimal" w:pos="865"/>
              </w:tabs>
              <w:spacing w:after="0"/>
              <w:ind w:left="-108" w:right="-111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166,483</w:t>
            </w:r>
          </w:p>
        </w:tc>
        <w:tc>
          <w:tcPr>
            <w:tcW w:w="142" w:type="pct"/>
          </w:tcPr>
          <w:p w14:paraId="4DE9AEF4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8E9AA39" w14:textId="3927D8E4" w:rsidR="00815BD1" w:rsidRPr="00AE4D5B" w:rsidRDefault="00815BD1" w:rsidP="00815BD1">
            <w:pPr>
              <w:pStyle w:val="BodyText"/>
              <w:tabs>
                <w:tab w:val="decimal" w:pos="882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159,516</w:t>
            </w:r>
          </w:p>
        </w:tc>
        <w:tc>
          <w:tcPr>
            <w:tcW w:w="142" w:type="pct"/>
          </w:tcPr>
          <w:p w14:paraId="57340F8B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345223D" w14:textId="36A4D858" w:rsidR="00815BD1" w:rsidRPr="00AE4D5B" w:rsidRDefault="008F2240" w:rsidP="00815BD1">
            <w:pPr>
              <w:pStyle w:val="BodyText"/>
              <w:tabs>
                <w:tab w:val="decimal" w:pos="950"/>
              </w:tabs>
              <w:spacing w:after="0"/>
              <w:ind w:left="-108" w:right="-106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80,199</w:t>
            </w:r>
          </w:p>
        </w:tc>
        <w:tc>
          <w:tcPr>
            <w:tcW w:w="143" w:type="pct"/>
          </w:tcPr>
          <w:p w14:paraId="0E3F305E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92F2E17" w14:textId="13F28BB5" w:rsidR="00815BD1" w:rsidRPr="00AE4D5B" w:rsidRDefault="00815BD1" w:rsidP="00815BD1">
            <w:pPr>
              <w:tabs>
                <w:tab w:val="decimal" w:pos="864"/>
              </w:tabs>
              <w:ind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60,755</w:t>
            </w:r>
          </w:p>
        </w:tc>
      </w:tr>
      <w:tr w:rsidR="003661E1" w:rsidRPr="003661E1" w14:paraId="5D2D2EAC" w14:textId="77777777" w:rsidTr="003661E1">
        <w:tc>
          <w:tcPr>
            <w:tcW w:w="2206" w:type="pct"/>
          </w:tcPr>
          <w:p w14:paraId="09654267" w14:textId="77777777" w:rsidR="003661E1" w:rsidRPr="003661E1" w:rsidRDefault="003661E1" w:rsidP="00815BD1">
            <w:pPr>
              <w:jc w:val="thaiDistribute"/>
              <w:rPr>
                <w:b/>
                <w:bCs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0CB1266A" w14:textId="77777777" w:rsidR="003661E1" w:rsidRPr="003661E1" w:rsidRDefault="003661E1" w:rsidP="00815BD1">
            <w:pPr>
              <w:pStyle w:val="BodyText"/>
              <w:tabs>
                <w:tab w:val="decimal" w:pos="865"/>
              </w:tabs>
              <w:spacing w:after="0"/>
              <w:ind w:left="-108" w:right="-111"/>
              <w:rPr>
                <w:b/>
                <w:bCs/>
              </w:rPr>
            </w:pPr>
          </w:p>
        </w:tc>
        <w:tc>
          <w:tcPr>
            <w:tcW w:w="142" w:type="pct"/>
          </w:tcPr>
          <w:p w14:paraId="031B5E71" w14:textId="77777777" w:rsidR="003661E1" w:rsidRPr="003661E1" w:rsidRDefault="003661E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C02D5CA" w14:textId="77777777" w:rsidR="003661E1" w:rsidRPr="003661E1" w:rsidRDefault="003661E1" w:rsidP="00815BD1">
            <w:pPr>
              <w:pStyle w:val="BodyText"/>
              <w:tabs>
                <w:tab w:val="decimal" w:pos="882"/>
              </w:tabs>
              <w:spacing w:after="0"/>
              <w:ind w:left="-108" w:right="-108"/>
              <w:rPr>
                <w:b/>
                <w:bCs/>
              </w:rPr>
            </w:pPr>
          </w:p>
        </w:tc>
        <w:tc>
          <w:tcPr>
            <w:tcW w:w="142" w:type="pct"/>
          </w:tcPr>
          <w:p w14:paraId="23D07DD4" w14:textId="77777777" w:rsidR="003661E1" w:rsidRPr="003661E1" w:rsidRDefault="003661E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1077F786" w14:textId="77777777" w:rsidR="003661E1" w:rsidRPr="003661E1" w:rsidRDefault="003661E1" w:rsidP="00815BD1">
            <w:pPr>
              <w:pStyle w:val="BodyText"/>
              <w:tabs>
                <w:tab w:val="decimal" w:pos="950"/>
              </w:tabs>
              <w:spacing w:after="0"/>
              <w:ind w:left="-108" w:right="-106"/>
              <w:rPr>
                <w:b/>
                <w:bCs/>
              </w:rPr>
            </w:pPr>
          </w:p>
        </w:tc>
        <w:tc>
          <w:tcPr>
            <w:tcW w:w="143" w:type="pct"/>
          </w:tcPr>
          <w:p w14:paraId="655F8A6C" w14:textId="77777777" w:rsidR="003661E1" w:rsidRPr="003661E1" w:rsidRDefault="003661E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1D4E3AA9" w14:textId="77777777" w:rsidR="003661E1" w:rsidRPr="003661E1" w:rsidRDefault="003661E1" w:rsidP="00815BD1">
            <w:pPr>
              <w:tabs>
                <w:tab w:val="decimal" w:pos="864"/>
              </w:tabs>
              <w:ind w:right="-108"/>
              <w:rPr>
                <w:b/>
                <w:bCs/>
              </w:rPr>
            </w:pPr>
          </w:p>
        </w:tc>
      </w:tr>
      <w:tr w:rsidR="00045302" w:rsidRPr="00AE4D5B" w14:paraId="15B3FB9F" w14:textId="77777777" w:rsidTr="001A7DCF">
        <w:tc>
          <w:tcPr>
            <w:tcW w:w="2206" w:type="pct"/>
          </w:tcPr>
          <w:p w14:paraId="6C36604A" w14:textId="67F031BE" w:rsidR="00815BD1" w:rsidRPr="00AE4D5B" w:rsidRDefault="00815BD1" w:rsidP="00815BD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582" w:type="pct"/>
          </w:tcPr>
          <w:p w14:paraId="7D18E327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3ECF3B24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14:paraId="2F1CA42E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78D332DA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5952D399" w14:textId="77777777" w:rsidR="00815BD1" w:rsidRPr="00AE4D5B" w:rsidRDefault="00815BD1" w:rsidP="00815BD1">
            <w:pPr>
              <w:pStyle w:val="BodyText"/>
              <w:tabs>
                <w:tab w:val="decimal" w:pos="950"/>
                <w:tab w:val="decimal" w:pos="1329"/>
              </w:tabs>
              <w:spacing w:after="0"/>
              <w:ind w:left="-108" w:right="-106"/>
              <w:rPr>
                <w:sz w:val="30"/>
                <w:szCs w:val="30"/>
              </w:rPr>
            </w:pPr>
          </w:p>
        </w:tc>
        <w:tc>
          <w:tcPr>
            <w:tcW w:w="143" w:type="pct"/>
          </w:tcPr>
          <w:p w14:paraId="598C7EE7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8" w:type="pct"/>
          </w:tcPr>
          <w:p w14:paraId="7DED5A73" w14:textId="77777777" w:rsidR="00815BD1" w:rsidRPr="00AE4D5B" w:rsidRDefault="00815BD1" w:rsidP="00815BD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302" w:rsidRPr="00C00D74" w14:paraId="2B86AE47" w14:textId="77777777" w:rsidTr="001A7DCF">
        <w:tc>
          <w:tcPr>
            <w:tcW w:w="2206" w:type="pct"/>
          </w:tcPr>
          <w:p w14:paraId="5F2E49F4" w14:textId="08819B72" w:rsidR="00815BD1" w:rsidRPr="00B419B6" w:rsidRDefault="00815BD1" w:rsidP="00815BD1">
            <w:pPr>
              <w:spacing w:line="340" w:lineRule="exact"/>
              <w:jc w:val="thaiDistribute"/>
              <w:rPr>
                <w:i/>
                <w:iCs/>
                <w:sz w:val="30"/>
                <w:szCs w:val="30"/>
                <w:cs/>
              </w:rPr>
            </w:pPr>
            <w:r w:rsidRPr="00B419B6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0DD80AFB" w14:textId="107B7ACD" w:rsidR="00815BD1" w:rsidRPr="004F2D4E" w:rsidRDefault="008F2240" w:rsidP="00815BD1">
            <w:pPr>
              <w:tabs>
                <w:tab w:val="left" w:pos="700"/>
              </w:tabs>
              <w:spacing w:line="240" w:lineRule="auto"/>
              <w:ind w:right="-250"/>
              <w:jc w:val="center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42A03E5" w14:textId="77777777" w:rsidR="00815BD1" w:rsidRPr="004F2D4E" w:rsidRDefault="00815BD1" w:rsidP="00815BD1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4AE43152" w14:textId="69E0EECA" w:rsidR="00815BD1" w:rsidRPr="004F2D4E" w:rsidRDefault="00815BD1" w:rsidP="00815BD1">
            <w:pPr>
              <w:tabs>
                <w:tab w:val="left" w:pos="700"/>
              </w:tabs>
              <w:spacing w:line="240" w:lineRule="auto"/>
              <w:ind w:right="-250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F44FB6B" w14:textId="77777777" w:rsidR="00815BD1" w:rsidRPr="004F2D4E" w:rsidRDefault="00815BD1" w:rsidP="00815BD1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vAlign w:val="bottom"/>
          </w:tcPr>
          <w:p w14:paraId="046E0F8B" w14:textId="6D0C6B40" w:rsidR="00815BD1" w:rsidRPr="004F2D4E" w:rsidRDefault="008F2240" w:rsidP="008F2240">
            <w:pPr>
              <w:tabs>
                <w:tab w:val="left" w:pos="700"/>
              </w:tabs>
              <w:spacing w:line="240" w:lineRule="auto"/>
              <w:ind w:right="-25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0D56E88B" w14:textId="77777777" w:rsidR="00815BD1" w:rsidRPr="004F2D4E" w:rsidRDefault="00815BD1" w:rsidP="00815BD1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vAlign w:val="bottom"/>
          </w:tcPr>
          <w:p w14:paraId="5A23D3F1" w14:textId="50B6D590" w:rsidR="00815BD1" w:rsidRPr="004F2D4E" w:rsidRDefault="00815BD1" w:rsidP="00815BD1">
            <w:pPr>
              <w:tabs>
                <w:tab w:val="decimal" w:pos="864"/>
              </w:tabs>
              <w:ind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789,848</w:t>
            </w:r>
          </w:p>
        </w:tc>
      </w:tr>
      <w:tr w:rsidR="00045302" w:rsidRPr="003661E1" w14:paraId="4AFABA40" w14:textId="77777777" w:rsidTr="001A7DCF">
        <w:tc>
          <w:tcPr>
            <w:tcW w:w="2206" w:type="pct"/>
          </w:tcPr>
          <w:p w14:paraId="7A350FE7" w14:textId="77777777" w:rsidR="00815BD1" w:rsidRPr="003661E1" w:rsidRDefault="00815BD1" w:rsidP="00815BD1">
            <w:pPr>
              <w:spacing w:line="340" w:lineRule="exact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82" w:type="pct"/>
          </w:tcPr>
          <w:p w14:paraId="60B00235" w14:textId="77777777" w:rsidR="00815BD1" w:rsidRPr="003661E1" w:rsidRDefault="00815BD1" w:rsidP="00815BD1">
            <w:pPr>
              <w:tabs>
                <w:tab w:val="decimal" w:pos="626"/>
              </w:tabs>
              <w:rPr>
                <w:b/>
                <w:bCs/>
              </w:rPr>
            </w:pPr>
          </w:p>
        </w:tc>
        <w:tc>
          <w:tcPr>
            <w:tcW w:w="142" w:type="pct"/>
          </w:tcPr>
          <w:p w14:paraId="5B519DAB" w14:textId="77777777" w:rsidR="00815BD1" w:rsidRPr="003661E1" w:rsidRDefault="00815BD1" w:rsidP="00815BD1">
            <w:pPr>
              <w:tabs>
                <w:tab w:val="decimal" w:pos="626"/>
              </w:tabs>
              <w:rPr>
                <w:b/>
                <w:bCs/>
              </w:rPr>
            </w:pPr>
          </w:p>
        </w:tc>
        <w:tc>
          <w:tcPr>
            <w:tcW w:w="582" w:type="pct"/>
          </w:tcPr>
          <w:p w14:paraId="651A90F8" w14:textId="77777777" w:rsidR="00815BD1" w:rsidRPr="003661E1" w:rsidRDefault="00815BD1" w:rsidP="00815BD1">
            <w:pPr>
              <w:tabs>
                <w:tab w:val="decimal" w:pos="626"/>
              </w:tabs>
              <w:rPr>
                <w:b/>
                <w:bCs/>
              </w:rPr>
            </w:pPr>
          </w:p>
        </w:tc>
        <w:tc>
          <w:tcPr>
            <w:tcW w:w="142" w:type="pct"/>
          </w:tcPr>
          <w:p w14:paraId="473870DB" w14:textId="77777777" w:rsidR="00815BD1" w:rsidRPr="003661E1" w:rsidRDefault="00815BD1" w:rsidP="00815BD1">
            <w:pPr>
              <w:tabs>
                <w:tab w:val="decimal" w:pos="626"/>
              </w:tabs>
              <w:rPr>
                <w:b/>
                <w:bCs/>
              </w:rPr>
            </w:pPr>
          </w:p>
        </w:tc>
        <w:tc>
          <w:tcPr>
            <w:tcW w:w="625" w:type="pct"/>
            <w:vAlign w:val="bottom"/>
          </w:tcPr>
          <w:p w14:paraId="5B4E5793" w14:textId="77777777" w:rsidR="00815BD1" w:rsidRPr="003661E1" w:rsidRDefault="00815BD1" w:rsidP="00815BD1">
            <w:pPr>
              <w:tabs>
                <w:tab w:val="decimal" w:pos="626"/>
                <w:tab w:val="decimal" w:pos="950"/>
              </w:tabs>
              <w:ind w:right="-106"/>
              <w:rPr>
                <w:b/>
                <w:bCs/>
              </w:rPr>
            </w:pPr>
          </w:p>
        </w:tc>
        <w:tc>
          <w:tcPr>
            <w:tcW w:w="143" w:type="pct"/>
          </w:tcPr>
          <w:p w14:paraId="67829052" w14:textId="77777777" w:rsidR="00815BD1" w:rsidRPr="003661E1" w:rsidRDefault="00815BD1" w:rsidP="00815BD1">
            <w:pPr>
              <w:tabs>
                <w:tab w:val="decimal" w:pos="626"/>
              </w:tabs>
              <w:rPr>
                <w:b/>
                <w:bCs/>
              </w:rPr>
            </w:pPr>
          </w:p>
        </w:tc>
        <w:tc>
          <w:tcPr>
            <w:tcW w:w="578" w:type="pct"/>
            <w:vAlign w:val="bottom"/>
          </w:tcPr>
          <w:p w14:paraId="16E7858A" w14:textId="77777777" w:rsidR="00815BD1" w:rsidRPr="003661E1" w:rsidRDefault="00815BD1" w:rsidP="00815BD1">
            <w:pPr>
              <w:tabs>
                <w:tab w:val="decimal" w:pos="626"/>
              </w:tabs>
              <w:rPr>
                <w:b/>
                <w:bCs/>
              </w:rPr>
            </w:pPr>
          </w:p>
        </w:tc>
      </w:tr>
      <w:tr w:rsidR="00045302" w:rsidRPr="00AE4D5B" w14:paraId="175F693B" w14:textId="77777777" w:rsidTr="001A7DCF">
        <w:tc>
          <w:tcPr>
            <w:tcW w:w="2206" w:type="pct"/>
          </w:tcPr>
          <w:p w14:paraId="139EA825" w14:textId="427C4772" w:rsidR="00815BD1" w:rsidRPr="00AE4D5B" w:rsidRDefault="00815BD1" w:rsidP="00815BD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2" w:type="pct"/>
          </w:tcPr>
          <w:p w14:paraId="48A559E0" w14:textId="34D021A8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0A75B654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14:paraId="60E060B9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1AEB797E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56A099E8" w14:textId="77777777" w:rsidR="00815BD1" w:rsidRPr="00AE4D5B" w:rsidRDefault="00815BD1" w:rsidP="00815BD1">
            <w:pPr>
              <w:pStyle w:val="BodyText"/>
              <w:tabs>
                <w:tab w:val="decimal" w:pos="950"/>
                <w:tab w:val="decimal" w:pos="1329"/>
              </w:tabs>
              <w:spacing w:after="0"/>
              <w:ind w:left="-108" w:right="-106"/>
              <w:rPr>
                <w:sz w:val="30"/>
                <w:szCs w:val="30"/>
              </w:rPr>
            </w:pPr>
          </w:p>
        </w:tc>
        <w:tc>
          <w:tcPr>
            <w:tcW w:w="143" w:type="pct"/>
          </w:tcPr>
          <w:p w14:paraId="6A3D4FE4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8" w:type="pct"/>
          </w:tcPr>
          <w:p w14:paraId="4D2ECC46" w14:textId="77777777" w:rsidR="00815BD1" w:rsidRPr="00AE4D5B" w:rsidRDefault="00815BD1" w:rsidP="00815BD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302" w:rsidRPr="00AE4D5B" w14:paraId="56E1F128" w14:textId="77777777" w:rsidTr="001A7DCF">
        <w:tc>
          <w:tcPr>
            <w:tcW w:w="2206" w:type="pct"/>
          </w:tcPr>
          <w:p w14:paraId="4B076E5C" w14:textId="5DA00927" w:rsidR="00815BD1" w:rsidRPr="00AE4D5B" w:rsidRDefault="00815BD1" w:rsidP="00815BD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77218BB2" w14:textId="00E3D80C" w:rsidR="00815BD1" w:rsidRPr="00AE4D5B" w:rsidRDefault="00950D63" w:rsidP="00815BD1">
            <w:pPr>
              <w:tabs>
                <w:tab w:val="left" w:pos="700"/>
              </w:tabs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CF933E2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14:paraId="5F4847A1" w14:textId="26B29A76" w:rsidR="00815BD1" w:rsidRPr="00AE4D5B" w:rsidRDefault="00815BD1" w:rsidP="00815BD1">
            <w:pPr>
              <w:tabs>
                <w:tab w:val="left" w:pos="700"/>
              </w:tabs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2F0E638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1EBCE06A" w14:textId="02C8515E" w:rsidR="00815BD1" w:rsidRPr="00AE4D5B" w:rsidRDefault="00B15944" w:rsidP="00815BD1">
            <w:pPr>
              <w:pStyle w:val="BodyText"/>
              <w:tabs>
                <w:tab w:val="decimal" w:pos="950"/>
              </w:tabs>
              <w:spacing w:after="0"/>
              <w:ind w:left="-108" w:right="-106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593,088</w:t>
            </w:r>
          </w:p>
        </w:tc>
        <w:tc>
          <w:tcPr>
            <w:tcW w:w="143" w:type="pct"/>
          </w:tcPr>
          <w:p w14:paraId="4EFA15E7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8" w:type="pct"/>
          </w:tcPr>
          <w:p w14:paraId="6B271F20" w14:textId="58E1FAE6" w:rsidR="00815BD1" w:rsidRPr="00AE4D5B" w:rsidRDefault="00815BD1" w:rsidP="00815BD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549,657</w:t>
            </w:r>
          </w:p>
        </w:tc>
      </w:tr>
      <w:tr w:rsidR="00045302" w:rsidRPr="00AE4D5B" w14:paraId="406F7ED5" w14:textId="77777777" w:rsidTr="001A7DCF">
        <w:tc>
          <w:tcPr>
            <w:tcW w:w="2206" w:type="pct"/>
          </w:tcPr>
          <w:p w14:paraId="2D3A2C81" w14:textId="056EBE7E" w:rsidR="00815BD1" w:rsidRPr="00AE4D5B" w:rsidRDefault="00815BD1" w:rsidP="00815BD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BCA1E1E" w14:textId="3BB8C875" w:rsidR="00815BD1" w:rsidRPr="00AE4D5B" w:rsidRDefault="00BF4CBE" w:rsidP="00815BD1">
            <w:pPr>
              <w:pStyle w:val="BodyText"/>
              <w:tabs>
                <w:tab w:val="decimal" w:pos="865"/>
              </w:tabs>
              <w:spacing w:after="0"/>
              <w:ind w:left="-108" w:right="-11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61,571</w:t>
            </w:r>
          </w:p>
        </w:tc>
        <w:tc>
          <w:tcPr>
            <w:tcW w:w="142" w:type="pct"/>
          </w:tcPr>
          <w:p w14:paraId="03F222CB" w14:textId="4224343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B2D7A91" w14:textId="21454476" w:rsidR="00815BD1" w:rsidRPr="00AE4D5B" w:rsidRDefault="00815BD1" w:rsidP="00815BD1">
            <w:pPr>
              <w:pStyle w:val="BodyText"/>
              <w:tabs>
                <w:tab w:val="decimal" w:pos="882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58,915</w:t>
            </w:r>
          </w:p>
        </w:tc>
        <w:tc>
          <w:tcPr>
            <w:tcW w:w="142" w:type="pct"/>
          </w:tcPr>
          <w:p w14:paraId="1AC40F0E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6E8241A8" w14:textId="59E638A5" w:rsidR="00815BD1" w:rsidRPr="00222620" w:rsidRDefault="00B15944" w:rsidP="00815BD1">
            <w:pPr>
              <w:tabs>
                <w:tab w:val="decimal" w:pos="6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61DC55E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0F295A07" w14:textId="287C7268" w:rsidR="00815BD1" w:rsidRPr="003E3106" w:rsidRDefault="00815BD1" w:rsidP="00815BD1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222620">
              <w:rPr>
                <w:sz w:val="30"/>
                <w:szCs w:val="30"/>
              </w:rPr>
              <w:t>-</w:t>
            </w:r>
          </w:p>
        </w:tc>
      </w:tr>
      <w:tr w:rsidR="00045302" w:rsidRPr="00AE4D5B" w14:paraId="4D5C50B9" w14:textId="77777777" w:rsidTr="001A7DCF">
        <w:tc>
          <w:tcPr>
            <w:tcW w:w="2206" w:type="pct"/>
          </w:tcPr>
          <w:p w14:paraId="5A95A5FF" w14:textId="77777777" w:rsidR="00815BD1" w:rsidRPr="00AE4D5B" w:rsidRDefault="00815BD1" w:rsidP="00815BD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3A0E0FF0" w14:textId="013E659B" w:rsidR="00815BD1" w:rsidRPr="00192F55" w:rsidRDefault="00BF4CBE" w:rsidP="00815BD1">
            <w:pPr>
              <w:pStyle w:val="BodyText"/>
              <w:tabs>
                <w:tab w:val="decimal" w:pos="865"/>
              </w:tabs>
              <w:spacing w:after="0"/>
              <w:ind w:left="-108" w:right="-111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61,571</w:t>
            </w:r>
          </w:p>
        </w:tc>
        <w:tc>
          <w:tcPr>
            <w:tcW w:w="142" w:type="pct"/>
          </w:tcPr>
          <w:p w14:paraId="48863E08" w14:textId="2DE8747B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61069C8F" w14:textId="7B258783" w:rsidR="00815BD1" w:rsidRPr="00AE4D5B" w:rsidRDefault="00815BD1" w:rsidP="00815BD1">
            <w:pPr>
              <w:pStyle w:val="BodyText"/>
              <w:tabs>
                <w:tab w:val="decimal" w:pos="882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58,915</w:t>
            </w:r>
          </w:p>
        </w:tc>
        <w:tc>
          <w:tcPr>
            <w:tcW w:w="142" w:type="pct"/>
          </w:tcPr>
          <w:p w14:paraId="55B10A1E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03DDF785" w14:textId="78985919" w:rsidR="00815BD1" w:rsidRPr="00BE5A82" w:rsidRDefault="00B15944" w:rsidP="00815BD1">
            <w:pPr>
              <w:pStyle w:val="BodyText"/>
              <w:tabs>
                <w:tab w:val="decimal" w:pos="950"/>
              </w:tabs>
              <w:spacing w:after="0"/>
              <w:ind w:left="-108" w:right="-106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593,088</w:t>
            </w:r>
          </w:p>
        </w:tc>
        <w:tc>
          <w:tcPr>
            <w:tcW w:w="143" w:type="pct"/>
          </w:tcPr>
          <w:p w14:paraId="756D5BE4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7F6B2AF7" w14:textId="608E2B93" w:rsidR="00815BD1" w:rsidRPr="00AE4D5B" w:rsidRDefault="00815BD1" w:rsidP="00815BD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549,657</w:t>
            </w:r>
          </w:p>
        </w:tc>
      </w:tr>
      <w:tr w:rsidR="00045302" w:rsidRPr="00AE4D5B" w14:paraId="776AB255" w14:textId="77777777" w:rsidTr="001A7DCF">
        <w:tc>
          <w:tcPr>
            <w:tcW w:w="2206" w:type="pct"/>
          </w:tcPr>
          <w:p w14:paraId="7D329F2B" w14:textId="5BA46367" w:rsidR="00815BD1" w:rsidRPr="00AE4D5B" w:rsidRDefault="00815BD1" w:rsidP="00815BD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A114011" w14:textId="7D41F47F" w:rsidR="00815BD1" w:rsidRPr="00AE4D5B" w:rsidRDefault="00BF4CBE" w:rsidP="00815BD1">
            <w:pPr>
              <w:pStyle w:val="BodyText"/>
              <w:tabs>
                <w:tab w:val="decimal" w:pos="865"/>
              </w:tabs>
              <w:spacing w:after="0"/>
              <w:ind w:left="-108" w:right="-11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(61,571)</w:t>
            </w:r>
          </w:p>
        </w:tc>
        <w:tc>
          <w:tcPr>
            <w:tcW w:w="142" w:type="pct"/>
            <w:vAlign w:val="bottom"/>
          </w:tcPr>
          <w:p w14:paraId="22D38101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708B904" w14:textId="686A6364" w:rsidR="00815BD1" w:rsidRPr="00AE4D5B" w:rsidRDefault="00815BD1" w:rsidP="00815BD1">
            <w:pPr>
              <w:pStyle w:val="BodyText"/>
              <w:tabs>
                <w:tab w:val="decimal" w:pos="882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(58,915)</w:t>
            </w:r>
          </w:p>
        </w:tc>
        <w:tc>
          <w:tcPr>
            <w:tcW w:w="142" w:type="pct"/>
            <w:vAlign w:val="bottom"/>
          </w:tcPr>
          <w:p w14:paraId="14AE8408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60BD584" w14:textId="079F0DEB" w:rsidR="00815BD1" w:rsidRPr="00AE4D5B" w:rsidRDefault="00B15944" w:rsidP="00815BD1">
            <w:pPr>
              <w:tabs>
                <w:tab w:val="decimal" w:pos="6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0F0ADBAF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E9A7AED" w14:textId="032CA6A9" w:rsidR="00815BD1" w:rsidRPr="003E3106" w:rsidRDefault="00815BD1" w:rsidP="00815BD1">
            <w:pPr>
              <w:tabs>
                <w:tab w:val="decimal" w:pos="6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045302" w:rsidRPr="00AE4D5B" w14:paraId="5270E228" w14:textId="77777777" w:rsidTr="001A7DCF">
        <w:tc>
          <w:tcPr>
            <w:tcW w:w="2206" w:type="pct"/>
          </w:tcPr>
          <w:p w14:paraId="4561094D" w14:textId="4AB372FD" w:rsidR="00815BD1" w:rsidRPr="00AE4D5B" w:rsidRDefault="00815BD1" w:rsidP="00815BD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36AEA058" w14:textId="664D970F" w:rsidR="00815BD1" w:rsidRPr="005526A2" w:rsidRDefault="00BF4CBE" w:rsidP="00815BD1">
            <w:pPr>
              <w:tabs>
                <w:tab w:val="left" w:pos="700"/>
              </w:tabs>
              <w:spacing w:line="240" w:lineRule="auto"/>
              <w:ind w:right="-25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44A33D9" w14:textId="24D5600A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DB3EA8B" w14:textId="7F2D1BC1" w:rsidR="00815BD1" w:rsidRPr="00AE4D5B" w:rsidRDefault="00815BD1" w:rsidP="00815BD1">
            <w:pPr>
              <w:tabs>
                <w:tab w:val="left" w:pos="700"/>
              </w:tabs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5526A2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A39A0C0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FD8BFD1" w14:textId="7DF622F9" w:rsidR="00815BD1" w:rsidRPr="00BE5A82" w:rsidRDefault="00B15944" w:rsidP="00815BD1">
            <w:pPr>
              <w:pStyle w:val="BodyText"/>
              <w:tabs>
                <w:tab w:val="decimal" w:pos="950"/>
              </w:tabs>
              <w:spacing w:after="0"/>
              <w:ind w:left="-108" w:right="-106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593,088</w:t>
            </w:r>
          </w:p>
        </w:tc>
        <w:tc>
          <w:tcPr>
            <w:tcW w:w="143" w:type="pct"/>
          </w:tcPr>
          <w:p w14:paraId="59437523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BF1B31C" w14:textId="68B5E0C2" w:rsidR="00815BD1" w:rsidRPr="00AE4D5B" w:rsidRDefault="00815BD1" w:rsidP="00815BD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549,657</w:t>
            </w:r>
          </w:p>
        </w:tc>
      </w:tr>
      <w:tr w:rsidR="00045302" w:rsidRPr="003661E1" w14:paraId="42DE0D56" w14:textId="77777777" w:rsidTr="001A7DCF">
        <w:tc>
          <w:tcPr>
            <w:tcW w:w="2206" w:type="pct"/>
          </w:tcPr>
          <w:p w14:paraId="412C3622" w14:textId="77777777" w:rsidR="00045302" w:rsidRPr="003661E1" w:rsidRDefault="00045302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82" w:type="pct"/>
          </w:tcPr>
          <w:p w14:paraId="58258207" w14:textId="77777777" w:rsidR="00045302" w:rsidRPr="003661E1" w:rsidRDefault="00045302" w:rsidP="00972B01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</w:pPr>
          </w:p>
        </w:tc>
        <w:tc>
          <w:tcPr>
            <w:tcW w:w="142" w:type="pct"/>
          </w:tcPr>
          <w:p w14:paraId="31FA3D61" w14:textId="77777777" w:rsidR="00045302" w:rsidRPr="003661E1" w:rsidRDefault="00045302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</w:pPr>
          </w:p>
        </w:tc>
        <w:tc>
          <w:tcPr>
            <w:tcW w:w="582" w:type="pct"/>
          </w:tcPr>
          <w:p w14:paraId="68118F39" w14:textId="77777777" w:rsidR="00045302" w:rsidRPr="003661E1" w:rsidRDefault="00045302" w:rsidP="00045302">
            <w:pPr>
              <w:pStyle w:val="BodyText"/>
              <w:tabs>
                <w:tab w:val="decimal" w:pos="610"/>
              </w:tabs>
              <w:spacing w:after="0"/>
              <w:ind w:left="-108"/>
              <w:jc w:val="right"/>
              <w:rPr>
                <w:cs/>
              </w:rPr>
            </w:pPr>
          </w:p>
        </w:tc>
        <w:tc>
          <w:tcPr>
            <w:tcW w:w="142" w:type="pct"/>
          </w:tcPr>
          <w:p w14:paraId="04B06782" w14:textId="77777777" w:rsidR="00045302" w:rsidRPr="003661E1" w:rsidRDefault="00045302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625" w:type="pct"/>
          </w:tcPr>
          <w:p w14:paraId="7E7FABFB" w14:textId="77777777" w:rsidR="00045302" w:rsidRPr="003661E1" w:rsidRDefault="00045302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43" w:type="pct"/>
          </w:tcPr>
          <w:p w14:paraId="02F5C083" w14:textId="77777777" w:rsidR="00045302" w:rsidRPr="003661E1" w:rsidRDefault="00045302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</w:pPr>
          </w:p>
        </w:tc>
        <w:tc>
          <w:tcPr>
            <w:tcW w:w="578" w:type="pct"/>
          </w:tcPr>
          <w:p w14:paraId="28E70CAD" w14:textId="77777777" w:rsidR="00045302" w:rsidRPr="003661E1" w:rsidRDefault="00045302" w:rsidP="00972B0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</w:tr>
      <w:tr w:rsidR="00045302" w:rsidRPr="00AE4D5B" w14:paraId="08E83D74" w14:textId="77777777" w:rsidTr="001A7DCF">
        <w:tc>
          <w:tcPr>
            <w:tcW w:w="2206" w:type="pct"/>
          </w:tcPr>
          <w:p w14:paraId="62CEFAB2" w14:textId="02742D41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2" w:type="pct"/>
          </w:tcPr>
          <w:p w14:paraId="397473A1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4384AFB8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14:paraId="54560394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02D42786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1FFD0298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3" w:type="pct"/>
          </w:tcPr>
          <w:p w14:paraId="48593C90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8" w:type="pct"/>
          </w:tcPr>
          <w:p w14:paraId="22754BC3" w14:textId="77777777" w:rsidR="00972B01" w:rsidRPr="00AE4D5B" w:rsidRDefault="00972B01" w:rsidP="00972B0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302" w:rsidRPr="00AE4D5B" w14:paraId="5987E33E" w14:textId="77777777" w:rsidTr="001A7DCF">
        <w:tc>
          <w:tcPr>
            <w:tcW w:w="2206" w:type="pct"/>
          </w:tcPr>
          <w:p w14:paraId="393952DC" w14:textId="2310BF59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672C9132" w14:textId="49A8FC15" w:rsidR="00972B01" w:rsidRPr="00AE4D5B" w:rsidRDefault="00BF4CBE" w:rsidP="00972B01">
            <w:pPr>
              <w:tabs>
                <w:tab w:val="left" w:pos="520"/>
              </w:tabs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3CB0BBF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14:paraId="0F8E7D66" w14:textId="69E0405C" w:rsidR="00972B01" w:rsidRPr="00AE4D5B" w:rsidRDefault="00972B01" w:rsidP="00972B01">
            <w:pPr>
              <w:tabs>
                <w:tab w:val="decimal" w:pos="612"/>
              </w:tabs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86D71D1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49B44EDE" w14:textId="74C0AA98" w:rsidR="00972B01" w:rsidRPr="00AE4D5B" w:rsidRDefault="00722AB2" w:rsidP="00972B01">
            <w:pPr>
              <w:pStyle w:val="BodyText"/>
              <w:tabs>
                <w:tab w:val="decimal" w:pos="951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822,040</w:t>
            </w:r>
          </w:p>
        </w:tc>
        <w:tc>
          <w:tcPr>
            <w:tcW w:w="143" w:type="pct"/>
          </w:tcPr>
          <w:p w14:paraId="254282BA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8" w:type="pct"/>
          </w:tcPr>
          <w:p w14:paraId="039DD884" w14:textId="2B4B8EC4" w:rsidR="00972B01" w:rsidRPr="004A05F6" w:rsidRDefault="00972B01" w:rsidP="00972B01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866,738</w:t>
            </w:r>
          </w:p>
        </w:tc>
      </w:tr>
      <w:tr w:rsidR="00045302" w:rsidRPr="00AE4D5B" w14:paraId="62E6BBE9" w14:textId="77777777" w:rsidTr="001A7DCF">
        <w:tc>
          <w:tcPr>
            <w:tcW w:w="2206" w:type="pct"/>
          </w:tcPr>
          <w:p w14:paraId="27CCF755" w14:textId="54898CCD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D39420E" w14:textId="33B75E68" w:rsidR="00972B01" w:rsidRPr="00AE4D5B" w:rsidRDefault="00BF4CBE" w:rsidP="00972B01">
            <w:pPr>
              <w:pStyle w:val="BodyText"/>
              <w:tabs>
                <w:tab w:val="decimal" w:pos="886"/>
              </w:tabs>
              <w:spacing w:after="0"/>
              <w:ind w:left="-108" w:right="-11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1,360,753</w:t>
            </w:r>
          </w:p>
        </w:tc>
        <w:tc>
          <w:tcPr>
            <w:tcW w:w="142" w:type="pct"/>
          </w:tcPr>
          <w:p w14:paraId="18A80C8C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1F61B46" w14:textId="5D9DB595" w:rsidR="00972B01" w:rsidRPr="00AE4D5B" w:rsidRDefault="00972B01" w:rsidP="00972B01">
            <w:pPr>
              <w:pStyle w:val="BodyText"/>
              <w:tabs>
                <w:tab w:val="decimal" w:pos="882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1,307,450</w:t>
            </w:r>
          </w:p>
        </w:tc>
        <w:tc>
          <w:tcPr>
            <w:tcW w:w="142" w:type="pct"/>
          </w:tcPr>
          <w:p w14:paraId="5980F9AF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3F7A3B1" w14:textId="73D3CBAC" w:rsidR="00972B01" w:rsidRPr="00AE4D5B" w:rsidRDefault="00722AB2" w:rsidP="00972B01">
            <w:pPr>
              <w:pStyle w:val="BodyText"/>
              <w:tabs>
                <w:tab w:val="decimal" w:pos="951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106,936</w:t>
            </w:r>
          </w:p>
        </w:tc>
        <w:tc>
          <w:tcPr>
            <w:tcW w:w="143" w:type="pct"/>
          </w:tcPr>
          <w:p w14:paraId="0E4F841D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B8BF29A" w14:textId="740401AF" w:rsidR="00972B01" w:rsidRPr="004A05F6" w:rsidRDefault="00972B01" w:rsidP="00972B01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92,809</w:t>
            </w:r>
          </w:p>
        </w:tc>
      </w:tr>
      <w:tr w:rsidR="00045302" w:rsidRPr="00AE4D5B" w14:paraId="07B32FB4" w14:textId="77777777" w:rsidTr="001A7DCF">
        <w:tc>
          <w:tcPr>
            <w:tcW w:w="2206" w:type="pct"/>
          </w:tcPr>
          <w:p w14:paraId="36085F55" w14:textId="5A8027E9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A3E0DBA" w14:textId="09BD4CF8" w:rsidR="00972B01" w:rsidRPr="00EA4DD1" w:rsidRDefault="00BF4CBE" w:rsidP="00972B01">
            <w:pPr>
              <w:pStyle w:val="BodyText"/>
              <w:tabs>
                <w:tab w:val="decimal" w:pos="886"/>
              </w:tabs>
              <w:spacing w:after="0"/>
              <w:ind w:left="-108" w:right="-111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1,360,753</w:t>
            </w:r>
          </w:p>
        </w:tc>
        <w:tc>
          <w:tcPr>
            <w:tcW w:w="142" w:type="pct"/>
          </w:tcPr>
          <w:p w14:paraId="39A18E35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5D967FD" w14:textId="29E4D439" w:rsidR="00972B01" w:rsidRPr="00AE4D5B" w:rsidRDefault="00972B01" w:rsidP="00972B01">
            <w:pPr>
              <w:pStyle w:val="BodyText"/>
              <w:tabs>
                <w:tab w:val="decimal" w:pos="882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1,307,450</w:t>
            </w:r>
          </w:p>
        </w:tc>
        <w:tc>
          <w:tcPr>
            <w:tcW w:w="142" w:type="pct"/>
          </w:tcPr>
          <w:p w14:paraId="00771B7F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74668EA8" w14:textId="4967DF71" w:rsidR="00972B01" w:rsidRPr="00DE1216" w:rsidRDefault="00722AB2" w:rsidP="00972B01">
            <w:pPr>
              <w:pStyle w:val="BodyText"/>
              <w:tabs>
                <w:tab w:val="decimal" w:pos="951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928,976</w:t>
            </w:r>
          </w:p>
        </w:tc>
        <w:tc>
          <w:tcPr>
            <w:tcW w:w="143" w:type="pct"/>
          </w:tcPr>
          <w:p w14:paraId="1D7BB3BA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DAAACC8" w14:textId="16631ACD" w:rsidR="00972B01" w:rsidRPr="00AE4D5B" w:rsidRDefault="00972B01" w:rsidP="00972B01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959,547</w:t>
            </w:r>
          </w:p>
        </w:tc>
      </w:tr>
      <w:tr w:rsidR="00045302" w:rsidRPr="003661E1" w14:paraId="51675E4E" w14:textId="77777777" w:rsidTr="001A7DCF">
        <w:tc>
          <w:tcPr>
            <w:tcW w:w="2206" w:type="pct"/>
          </w:tcPr>
          <w:p w14:paraId="56A9AC74" w14:textId="77777777" w:rsidR="00972B01" w:rsidRPr="003661E1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4649BA9A" w14:textId="77777777" w:rsidR="00972B01" w:rsidRPr="003661E1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</w:pPr>
          </w:p>
        </w:tc>
        <w:tc>
          <w:tcPr>
            <w:tcW w:w="142" w:type="pct"/>
          </w:tcPr>
          <w:p w14:paraId="15888555" w14:textId="77777777" w:rsidR="00972B01" w:rsidRPr="003661E1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316FCA1F" w14:textId="77777777" w:rsidR="00972B01" w:rsidRPr="003661E1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42" w:type="pct"/>
          </w:tcPr>
          <w:p w14:paraId="28A9E29A" w14:textId="77777777" w:rsidR="00972B01" w:rsidRPr="003661E1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1866F189" w14:textId="77777777" w:rsidR="00972B01" w:rsidRPr="003661E1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43" w:type="pct"/>
          </w:tcPr>
          <w:p w14:paraId="404CC21A" w14:textId="77777777" w:rsidR="00972B01" w:rsidRPr="003661E1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5BBF3529" w14:textId="77777777" w:rsidR="00972B01" w:rsidRPr="003661E1" w:rsidRDefault="00972B01" w:rsidP="00972B0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</w:tr>
      <w:tr w:rsidR="00045302" w:rsidRPr="00AE4D5B" w14:paraId="6594A3A8" w14:textId="77777777" w:rsidTr="001A7DCF">
        <w:tc>
          <w:tcPr>
            <w:tcW w:w="2206" w:type="pct"/>
          </w:tcPr>
          <w:p w14:paraId="0C30A579" w14:textId="7F95C398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82" w:type="pct"/>
          </w:tcPr>
          <w:p w14:paraId="4148B7AC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1DBB1B7A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14:paraId="2E19D091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2F631BD3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082F3CA1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3" w:type="pct"/>
          </w:tcPr>
          <w:p w14:paraId="1735B133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8" w:type="pct"/>
          </w:tcPr>
          <w:p w14:paraId="01DBBAA9" w14:textId="77777777" w:rsidR="00972B01" w:rsidRPr="00AE4D5B" w:rsidRDefault="00972B01" w:rsidP="00972B0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302" w:rsidRPr="00AE4D5B" w14:paraId="11B5C56B" w14:textId="77777777" w:rsidTr="001A7DCF">
        <w:tc>
          <w:tcPr>
            <w:tcW w:w="2206" w:type="pct"/>
          </w:tcPr>
          <w:p w14:paraId="12576211" w14:textId="2F7DA3AB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vAlign w:val="bottom"/>
          </w:tcPr>
          <w:p w14:paraId="3D59DE39" w14:textId="3E3E8F26" w:rsidR="00972B01" w:rsidRPr="00AE4D5B" w:rsidRDefault="00BF4CBE" w:rsidP="00972B01">
            <w:pPr>
              <w:tabs>
                <w:tab w:val="left" w:pos="520"/>
              </w:tabs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BAF0574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4470F753" w14:textId="2018B298" w:rsidR="00972B01" w:rsidRPr="00AE4D5B" w:rsidRDefault="00972B01" w:rsidP="00972B01">
            <w:pPr>
              <w:tabs>
                <w:tab w:val="decimal" w:pos="612"/>
              </w:tabs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CCD103B" w14:textId="77777777" w:rsidR="00972B01" w:rsidRPr="00AE4D5B" w:rsidRDefault="00972B01" w:rsidP="00045302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21F4828C" w14:textId="6AF626E1" w:rsidR="00972B01" w:rsidRPr="00AE4D5B" w:rsidRDefault="00AD65CC" w:rsidP="00972B01">
            <w:pPr>
              <w:pStyle w:val="BodyText"/>
              <w:tabs>
                <w:tab w:val="decimal" w:pos="951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1,299,510</w:t>
            </w:r>
          </w:p>
        </w:tc>
        <w:tc>
          <w:tcPr>
            <w:tcW w:w="143" w:type="pct"/>
          </w:tcPr>
          <w:p w14:paraId="3C4109E7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8" w:type="pct"/>
          </w:tcPr>
          <w:p w14:paraId="2625C2FA" w14:textId="10BD9ABC" w:rsidR="00972B01" w:rsidRPr="00AE4D5B" w:rsidRDefault="00972B01" w:rsidP="00972B01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1,360,179</w:t>
            </w:r>
          </w:p>
        </w:tc>
      </w:tr>
      <w:tr w:rsidR="00045302" w:rsidRPr="00AE4D5B" w14:paraId="637D561D" w14:textId="77777777" w:rsidTr="001A7DCF">
        <w:tc>
          <w:tcPr>
            <w:tcW w:w="2206" w:type="pct"/>
          </w:tcPr>
          <w:p w14:paraId="19796F1D" w14:textId="6C6F0AF1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กรรมการและผู้บริหารสำคัญ</w:t>
            </w:r>
          </w:p>
        </w:tc>
        <w:tc>
          <w:tcPr>
            <w:tcW w:w="582" w:type="pct"/>
          </w:tcPr>
          <w:p w14:paraId="62A86647" w14:textId="05F8506C" w:rsidR="00972B01" w:rsidRPr="00AE4D5B" w:rsidRDefault="00C95381" w:rsidP="00972B01">
            <w:pPr>
              <w:pStyle w:val="BodyText"/>
              <w:tabs>
                <w:tab w:val="decimal" w:pos="886"/>
              </w:tabs>
              <w:spacing w:after="0"/>
              <w:ind w:left="-108" w:right="-11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528</w:t>
            </w:r>
          </w:p>
        </w:tc>
        <w:tc>
          <w:tcPr>
            <w:tcW w:w="142" w:type="pct"/>
          </w:tcPr>
          <w:p w14:paraId="71689B37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14:paraId="55177C9F" w14:textId="6EC25A27" w:rsidR="00972B01" w:rsidRPr="00AE4D5B" w:rsidRDefault="00972B01" w:rsidP="00972B01">
            <w:pPr>
              <w:pStyle w:val="BodyText"/>
              <w:tabs>
                <w:tab w:val="decimal" w:pos="882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515</w:t>
            </w:r>
          </w:p>
        </w:tc>
        <w:tc>
          <w:tcPr>
            <w:tcW w:w="142" w:type="pct"/>
          </w:tcPr>
          <w:p w14:paraId="0114D27B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16DB6FAF" w14:textId="586734F3" w:rsidR="00972B01" w:rsidRPr="00AE4D5B" w:rsidRDefault="00AD65CC" w:rsidP="00972B01">
            <w:pPr>
              <w:pStyle w:val="BodyText"/>
              <w:tabs>
                <w:tab w:val="decimal" w:pos="951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528</w:t>
            </w:r>
          </w:p>
        </w:tc>
        <w:tc>
          <w:tcPr>
            <w:tcW w:w="143" w:type="pct"/>
          </w:tcPr>
          <w:p w14:paraId="7B584C7C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8" w:type="pct"/>
          </w:tcPr>
          <w:p w14:paraId="057B3A6F" w14:textId="0BA7D8C9" w:rsidR="00972B01" w:rsidRPr="004A05F6" w:rsidRDefault="00972B01" w:rsidP="00972B01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515</w:t>
            </w:r>
          </w:p>
        </w:tc>
      </w:tr>
      <w:tr w:rsidR="00045302" w:rsidRPr="00AE4D5B" w14:paraId="4505E93B" w14:textId="77777777" w:rsidTr="001A7DCF">
        <w:tc>
          <w:tcPr>
            <w:tcW w:w="2206" w:type="pct"/>
          </w:tcPr>
          <w:p w14:paraId="4D15FAFD" w14:textId="59479A94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F4A91C7" w14:textId="2231EC6B" w:rsidR="00972B01" w:rsidRPr="00AE4D5B" w:rsidRDefault="00C95381" w:rsidP="00972B01">
            <w:pPr>
              <w:pStyle w:val="BodyText"/>
              <w:tabs>
                <w:tab w:val="decimal" w:pos="886"/>
              </w:tabs>
              <w:spacing w:after="0"/>
              <w:ind w:left="-108" w:right="-11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4AC75F47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D9EF46B" w14:textId="55FFD0FB" w:rsidR="00972B01" w:rsidRPr="00AE4D5B" w:rsidRDefault="00972B01" w:rsidP="00972B01">
            <w:pPr>
              <w:pStyle w:val="BodyText"/>
              <w:tabs>
                <w:tab w:val="decimal" w:pos="882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1,001</w:t>
            </w:r>
          </w:p>
        </w:tc>
        <w:tc>
          <w:tcPr>
            <w:tcW w:w="142" w:type="pct"/>
          </w:tcPr>
          <w:p w14:paraId="36138D9B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272C39E5" w14:textId="0A673EC0" w:rsidR="00972B01" w:rsidRPr="00AE4D5B" w:rsidRDefault="00AD65CC" w:rsidP="00972B01">
            <w:pPr>
              <w:pStyle w:val="BodyText"/>
              <w:tabs>
                <w:tab w:val="decimal" w:pos="951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66B5BDB6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53BDFCF" w14:textId="0DCFFF2D" w:rsidR="00972B01" w:rsidRPr="004A05F6" w:rsidRDefault="00972B01" w:rsidP="00972B01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1,001</w:t>
            </w:r>
          </w:p>
        </w:tc>
      </w:tr>
      <w:tr w:rsidR="00045302" w:rsidRPr="00AE4D5B" w14:paraId="4A8E5133" w14:textId="77777777" w:rsidTr="001A7DCF">
        <w:tc>
          <w:tcPr>
            <w:tcW w:w="2206" w:type="pct"/>
          </w:tcPr>
          <w:p w14:paraId="0ED15EE5" w14:textId="723EAD31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1321E3B" w14:textId="0E43C540" w:rsidR="00972B01" w:rsidRPr="0069486B" w:rsidRDefault="00C95381" w:rsidP="00972B01">
            <w:pPr>
              <w:pStyle w:val="BodyText"/>
              <w:tabs>
                <w:tab w:val="decimal" w:pos="886"/>
              </w:tabs>
              <w:spacing w:after="0"/>
              <w:ind w:left="-108" w:right="-111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532</w:t>
            </w:r>
          </w:p>
        </w:tc>
        <w:tc>
          <w:tcPr>
            <w:tcW w:w="142" w:type="pct"/>
          </w:tcPr>
          <w:p w14:paraId="4ABE8943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AA4A24A" w14:textId="0BD36A3A" w:rsidR="00972B01" w:rsidRPr="00AE4D5B" w:rsidRDefault="00972B01" w:rsidP="00972B01">
            <w:pPr>
              <w:pStyle w:val="BodyText"/>
              <w:tabs>
                <w:tab w:val="decimal" w:pos="882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1,516</w:t>
            </w:r>
          </w:p>
        </w:tc>
        <w:tc>
          <w:tcPr>
            <w:tcW w:w="142" w:type="pct"/>
          </w:tcPr>
          <w:p w14:paraId="68F2A747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40084A0D" w14:textId="1A7A77DD" w:rsidR="00972B01" w:rsidRPr="0067398D" w:rsidRDefault="00AD65CC" w:rsidP="00972B01">
            <w:pPr>
              <w:pStyle w:val="BodyText"/>
              <w:tabs>
                <w:tab w:val="decimal" w:pos="951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1,300,042</w:t>
            </w:r>
          </w:p>
        </w:tc>
        <w:tc>
          <w:tcPr>
            <w:tcW w:w="143" w:type="pct"/>
          </w:tcPr>
          <w:p w14:paraId="190DA6D9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3BC6894E" w14:textId="7B52C2CE" w:rsidR="00972B01" w:rsidRPr="00AE4D5B" w:rsidRDefault="00972B01" w:rsidP="00972B01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1,361,695</w:t>
            </w:r>
          </w:p>
        </w:tc>
      </w:tr>
      <w:tr w:rsidR="00045302" w:rsidRPr="00AE4D5B" w14:paraId="552F7A5F" w14:textId="77777777" w:rsidTr="001A7DCF">
        <w:tc>
          <w:tcPr>
            <w:tcW w:w="2206" w:type="pct"/>
          </w:tcPr>
          <w:p w14:paraId="229337C4" w14:textId="77777777" w:rsidR="004B7CA9" w:rsidRPr="00045302" w:rsidRDefault="004B7CA9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2" w:type="pct"/>
          </w:tcPr>
          <w:p w14:paraId="04CF0EF5" w14:textId="77777777" w:rsidR="00972B01" w:rsidRPr="00045302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28"/>
                <w:szCs w:val="28"/>
              </w:rPr>
            </w:pPr>
          </w:p>
        </w:tc>
        <w:tc>
          <w:tcPr>
            <w:tcW w:w="142" w:type="pct"/>
          </w:tcPr>
          <w:p w14:paraId="167D7BB0" w14:textId="77777777" w:rsidR="00972B01" w:rsidRPr="00045302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28"/>
                <w:szCs w:val="28"/>
              </w:rPr>
            </w:pPr>
          </w:p>
        </w:tc>
        <w:tc>
          <w:tcPr>
            <w:tcW w:w="582" w:type="pct"/>
          </w:tcPr>
          <w:p w14:paraId="66FEC8A1" w14:textId="77777777" w:rsidR="00972B01" w:rsidRPr="00045302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pct"/>
          </w:tcPr>
          <w:p w14:paraId="5763C372" w14:textId="77777777" w:rsidR="00972B01" w:rsidRPr="00045302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294DC907" w14:textId="77777777" w:rsidR="00972B01" w:rsidRPr="00045302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143" w:type="pct"/>
          </w:tcPr>
          <w:p w14:paraId="2825D880" w14:textId="77777777" w:rsidR="00972B01" w:rsidRPr="00045302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578" w:type="pct"/>
            <w:vAlign w:val="bottom"/>
          </w:tcPr>
          <w:p w14:paraId="4EEF80DD" w14:textId="77777777" w:rsidR="00972B01" w:rsidRPr="00045302" w:rsidRDefault="00972B01" w:rsidP="00972B0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5302" w:rsidRPr="00AE4D5B" w14:paraId="0379BFC4" w14:textId="77777777" w:rsidTr="001A7DCF">
        <w:tc>
          <w:tcPr>
            <w:tcW w:w="2206" w:type="pct"/>
          </w:tcPr>
          <w:p w14:paraId="26E06C58" w14:textId="4E7FBF85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82" w:type="pct"/>
          </w:tcPr>
          <w:p w14:paraId="0AA92930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169DD947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14:paraId="40A52D2B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1BC2A330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14FB36BE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3" w:type="pct"/>
          </w:tcPr>
          <w:p w14:paraId="046FC363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EA74E75" w14:textId="77777777" w:rsidR="00972B01" w:rsidRPr="00AE4D5B" w:rsidRDefault="00972B01" w:rsidP="00972B0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302" w:rsidRPr="00AE4D5B" w14:paraId="77840F78" w14:textId="77777777" w:rsidTr="001A7DCF">
        <w:tc>
          <w:tcPr>
            <w:tcW w:w="2206" w:type="pct"/>
          </w:tcPr>
          <w:p w14:paraId="28A155DC" w14:textId="15E32EC1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B419B6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5067A220" w14:textId="58F2DF3F" w:rsidR="00972B01" w:rsidRPr="00C95381" w:rsidRDefault="00C95381" w:rsidP="00972B01">
            <w:pPr>
              <w:tabs>
                <w:tab w:val="left" w:pos="520"/>
              </w:tabs>
              <w:spacing w:line="240" w:lineRule="auto"/>
              <w:ind w:right="-250"/>
              <w:jc w:val="center"/>
              <w:rPr>
                <w:b/>
                <w:bCs/>
                <w:sz w:val="30"/>
                <w:szCs w:val="30"/>
              </w:rPr>
            </w:pPr>
            <w:r w:rsidRPr="00C95381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2C39139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13A70B41" w14:textId="13A3332A" w:rsidR="00972B01" w:rsidRPr="004A05F6" w:rsidRDefault="00972B01" w:rsidP="00972B01">
            <w:pPr>
              <w:tabs>
                <w:tab w:val="decimal" w:pos="612"/>
              </w:tabs>
              <w:ind w:right="-108"/>
              <w:rPr>
                <w:b/>
                <w:bCs/>
                <w:sz w:val="30"/>
                <w:szCs w:val="30"/>
              </w:rPr>
            </w:pPr>
            <w:r w:rsidRPr="00CD33E9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A678466" w14:textId="77777777" w:rsidR="00972B01" w:rsidRPr="00045302" w:rsidRDefault="00972B01" w:rsidP="00045302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vAlign w:val="bottom"/>
          </w:tcPr>
          <w:p w14:paraId="404EF0FB" w14:textId="0C00E563" w:rsidR="00972B01" w:rsidRPr="00C91458" w:rsidRDefault="00110224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3,077,537</w:t>
            </w:r>
          </w:p>
        </w:tc>
        <w:tc>
          <w:tcPr>
            <w:tcW w:w="143" w:type="pct"/>
          </w:tcPr>
          <w:p w14:paraId="2F7FA24E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vAlign w:val="bottom"/>
          </w:tcPr>
          <w:p w14:paraId="4E824B00" w14:textId="286F24D4" w:rsidR="00972B01" w:rsidRPr="00AE4D5B" w:rsidRDefault="00972B01" w:rsidP="00972B01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3,067,734</w:t>
            </w:r>
          </w:p>
        </w:tc>
      </w:tr>
      <w:tr w:rsidR="00045302" w:rsidRPr="00AE4D5B" w14:paraId="5297F327" w14:textId="77777777" w:rsidTr="001A7DCF">
        <w:tc>
          <w:tcPr>
            <w:tcW w:w="2206" w:type="pct"/>
          </w:tcPr>
          <w:p w14:paraId="205271F2" w14:textId="77777777" w:rsidR="00972B01" w:rsidRPr="00045302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15EA146D" w14:textId="77777777" w:rsidR="00972B01" w:rsidRPr="00045302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28"/>
                <w:szCs w:val="28"/>
              </w:rPr>
            </w:pPr>
          </w:p>
        </w:tc>
        <w:tc>
          <w:tcPr>
            <w:tcW w:w="142" w:type="pct"/>
          </w:tcPr>
          <w:p w14:paraId="501E6653" w14:textId="77777777" w:rsidR="00972B01" w:rsidRPr="00045302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394857FE" w14:textId="77777777" w:rsidR="00972B01" w:rsidRPr="00045302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pct"/>
          </w:tcPr>
          <w:p w14:paraId="27647CF2" w14:textId="77777777" w:rsidR="00972B01" w:rsidRPr="00045302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vAlign w:val="bottom"/>
          </w:tcPr>
          <w:p w14:paraId="551A294D" w14:textId="77777777" w:rsidR="00972B01" w:rsidRPr="00045302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143" w:type="pct"/>
          </w:tcPr>
          <w:p w14:paraId="67AF638F" w14:textId="77777777" w:rsidR="00972B01" w:rsidRPr="00045302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vAlign w:val="bottom"/>
          </w:tcPr>
          <w:p w14:paraId="4E8B5710" w14:textId="77777777" w:rsidR="00972B01" w:rsidRPr="00045302" w:rsidRDefault="00972B01" w:rsidP="00972B0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5302" w:rsidRPr="00AE4D5B" w14:paraId="3147D6B4" w14:textId="77777777" w:rsidTr="001A7DCF">
        <w:tc>
          <w:tcPr>
            <w:tcW w:w="2206" w:type="pct"/>
          </w:tcPr>
          <w:p w14:paraId="10191C69" w14:textId="4D9B5D1D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2" w:type="pct"/>
          </w:tcPr>
          <w:p w14:paraId="2E63A224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3F50092F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14:paraId="7C7D1C33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66AFBF58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7F4C85AE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3" w:type="pct"/>
          </w:tcPr>
          <w:p w14:paraId="35B167F0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1ED2240" w14:textId="77777777" w:rsidR="00972B01" w:rsidRPr="00AE4D5B" w:rsidRDefault="00972B01" w:rsidP="00972B0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302" w:rsidRPr="00AE4D5B" w14:paraId="4C5A93F9" w14:textId="77777777" w:rsidTr="001A7DCF">
        <w:tc>
          <w:tcPr>
            <w:tcW w:w="2206" w:type="pct"/>
          </w:tcPr>
          <w:p w14:paraId="2C048F22" w14:textId="5C500411" w:rsidR="00972B01" w:rsidRPr="00667552" w:rsidRDefault="00972B01" w:rsidP="00972B01">
            <w:pPr>
              <w:spacing w:line="340" w:lineRule="exact"/>
              <w:jc w:val="thaiDistribute"/>
              <w:rPr>
                <w:i/>
                <w:iCs/>
                <w:sz w:val="30"/>
                <w:szCs w:val="30"/>
                <w:cs/>
              </w:rPr>
            </w:pPr>
            <w:r w:rsidRPr="00667552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45F3D9BA" w14:textId="16FCAF39" w:rsidR="00972B01" w:rsidRPr="00CD33E9" w:rsidRDefault="007D1A69" w:rsidP="00972B01">
            <w:pPr>
              <w:tabs>
                <w:tab w:val="left" w:pos="520"/>
              </w:tabs>
              <w:spacing w:line="240" w:lineRule="auto"/>
              <w:ind w:right="-25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6F48E43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5F026413" w14:textId="36C6F7E5" w:rsidR="00972B01" w:rsidRPr="00667552" w:rsidRDefault="00972B01" w:rsidP="00972B01">
            <w:pPr>
              <w:tabs>
                <w:tab w:val="decimal" w:pos="612"/>
              </w:tabs>
              <w:ind w:right="-108"/>
              <w:rPr>
                <w:b/>
                <w:bCs/>
                <w:sz w:val="30"/>
                <w:szCs w:val="30"/>
              </w:rPr>
            </w:pPr>
            <w:r w:rsidRPr="00CD33E9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9C60E88" w14:textId="77777777" w:rsidR="00972B01" w:rsidRPr="00667552" w:rsidRDefault="00972B01" w:rsidP="00972B01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3E286B3F" w14:textId="32B9A506" w:rsidR="00972B01" w:rsidRPr="00C91458" w:rsidRDefault="007D1A69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39,093</w:t>
            </w:r>
          </w:p>
        </w:tc>
        <w:tc>
          <w:tcPr>
            <w:tcW w:w="143" w:type="pct"/>
          </w:tcPr>
          <w:p w14:paraId="2FA722D5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39F02224" w14:textId="41FEF51F" w:rsidR="00972B01" w:rsidRPr="00AE4D5B" w:rsidRDefault="00972B01" w:rsidP="00972B01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46,148</w:t>
            </w:r>
          </w:p>
        </w:tc>
      </w:tr>
      <w:tr w:rsidR="00045302" w:rsidRPr="00AE4D5B" w14:paraId="2ECD15B2" w14:textId="77777777" w:rsidTr="001A7DCF">
        <w:tc>
          <w:tcPr>
            <w:tcW w:w="2206" w:type="pct"/>
          </w:tcPr>
          <w:p w14:paraId="145E43CB" w14:textId="77777777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7F5B6D3A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717A49E5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7B71D1E5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588E3A32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vAlign w:val="bottom"/>
          </w:tcPr>
          <w:p w14:paraId="635B81AE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3" w:type="pct"/>
          </w:tcPr>
          <w:p w14:paraId="488AD12B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vAlign w:val="bottom"/>
          </w:tcPr>
          <w:p w14:paraId="10873A1D" w14:textId="77777777" w:rsidR="00972B01" w:rsidRPr="00AE4D5B" w:rsidRDefault="00972B01" w:rsidP="00972B0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6A48" w:rsidRPr="00AE4D5B" w14:paraId="0C3F64D0" w14:textId="77777777" w:rsidTr="001A7DCF">
        <w:tc>
          <w:tcPr>
            <w:tcW w:w="2206" w:type="pct"/>
          </w:tcPr>
          <w:p w14:paraId="22C78169" w14:textId="77777777" w:rsidR="00066A48" w:rsidRPr="006F3476" w:rsidRDefault="00066A48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5ABC5E9A" w14:textId="77777777" w:rsidR="00066A48" w:rsidRPr="00AE4D5B" w:rsidRDefault="00066A48" w:rsidP="00972B01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07862266" w14:textId="77777777" w:rsidR="00066A48" w:rsidRPr="00AE4D5B" w:rsidRDefault="00066A48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14:paraId="3FE25E79" w14:textId="77777777" w:rsidR="00066A48" w:rsidRPr="00AE4D5B" w:rsidRDefault="00066A48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6A4F235E" w14:textId="77777777" w:rsidR="00066A48" w:rsidRPr="00AE4D5B" w:rsidRDefault="00066A48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790CBE10" w14:textId="77777777" w:rsidR="00066A48" w:rsidRPr="00AE4D5B" w:rsidRDefault="00066A48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3" w:type="pct"/>
          </w:tcPr>
          <w:p w14:paraId="78E461BF" w14:textId="77777777" w:rsidR="00066A48" w:rsidRPr="00AE4D5B" w:rsidRDefault="00066A48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C86D8FD" w14:textId="77777777" w:rsidR="00066A48" w:rsidRPr="00AE4D5B" w:rsidRDefault="00066A48" w:rsidP="00972B0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302" w:rsidRPr="00AE4D5B" w14:paraId="6A9DD7D6" w14:textId="77777777" w:rsidTr="001A7DCF">
        <w:tc>
          <w:tcPr>
            <w:tcW w:w="2206" w:type="pct"/>
          </w:tcPr>
          <w:p w14:paraId="6EBEF06D" w14:textId="4D9C54C2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F3476">
              <w:rPr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6F3476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582" w:type="pct"/>
          </w:tcPr>
          <w:p w14:paraId="2E1A7F22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498C06CE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14:paraId="1BEDE34E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1035F258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009EC6A1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3" w:type="pct"/>
          </w:tcPr>
          <w:p w14:paraId="6636CBDA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5F376155" w14:textId="77777777" w:rsidR="00972B01" w:rsidRPr="00AE4D5B" w:rsidRDefault="00972B01" w:rsidP="00972B0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302" w:rsidRPr="00D06E48" w14:paraId="01B42139" w14:textId="77777777" w:rsidTr="001A7DCF">
        <w:tc>
          <w:tcPr>
            <w:tcW w:w="2206" w:type="pct"/>
          </w:tcPr>
          <w:p w14:paraId="51C9D851" w14:textId="4243BAA2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67552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477C80BB" w14:textId="786B5A29" w:rsidR="00972B01" w:rsidRPr="00C95381" w:rsidRDefault="00C95381" w:rsidP="00972B01">
            <w:pPr>
              <w:tabs>
                <w:tab w:val="left" w:pos="520"/>
              </w:tabs>
              <w:spacing w:line="240" w:lineRule="auto"/>
              <w:ind w:right="-250"/>
              <w:jc w:val="center"/>
              <w:rPr>
                <w:b/>
                <w:bCs/>
                <w:sz w:val="30"/>
                <w:szCs w:val="30"/>
              </w:rPr>
            </w:pPr>
            <w:r w:rsidRPr="00C95381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E634F97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12F11C8A" w14:textId="48D21747" w:rsidR="00972B01" w:rsidRPr="00C2762E" w:rsidRDefault="00FD16F1" w:rsidP="00972B01">
            <w:pPr>
              <w:tabs>
                <w:tab w:val="decimal" w:pos="612"/>
              </w:tabs>
              <w:ind w:right="-108"/>
              <w:rPr>
                <w:b/>
                <w:bCs/>
                <w:sz w:val="30"/>
                <w:szCs w:val="30"/>
              </w:rPr>
            </w:pPr>
            <w:r w:rsidRPr="007D1A69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6E094F4" w14:textId="77777777" w:rsidR="00972B01" w:rsidRPr="00C2762E" w:rsidRDefault="00972B01" w:rsidP="00972B01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30BF1EAC" w14:textId="196CBDE4" w:rsidR="00972B01" w:rsidRPr="00197C50" w:rsidRDefault="00110224" w:rsidP="00110224">
            <w:pPr>
              <w:tabs>
                <w:tab w:val="decimal" w:pos="612"/>
              </w:tabs>
              <w:ind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F0871A5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71FC9384" w14:textId="244E6F39" w:rsidR="00972B01" w:rsidRPr="00D06E48" w:rsidRDefault="00972B01" w:rsidP="00972B01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3,225</w:t>
            </w:r>
          </w:p>
        </w:tc>
      </w:tr>
      <w:tr w:rsidR="00045302" w:rsidRPr="00AE4D5B" w14:paraId="6B5BB163" w14:textId="77777777" w:rsidTr="001A7DCF">
        <w:tc>
          <w:tcPr>
            <w:tcW w:w="2206" w:type="pct"/>
          </w:tcPr>
          <w:p w14:paraId="4BF3D837" w14:textId="77777777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64BA8421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626BD122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5D42FBD0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6DC33B11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vAlign w:val="bottom"/>
          </w:tcPr>
          <w:p w14:paraId="75BDF994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3" w:type="pct"/>
          </w:tcPr>
          <w:p w14:paraId="141C8D18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vAlign w:val="bottom"/>
          </w:tcPr>
          <w:p w14:paraId="265D7B9B" w14:textId="77777777" w:rsidR="00972B01" w:rsidRPr="00AE4D5B" w:rsidRDefault="00972B01" w:rsidP="00972B0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302" w:rsidRPr="00AE4D5B" w14:paraId="28E3847F" w14:textId="77777777" w:rsidTr="001A7DCF">
        <w:tc>
          <w:tcPr>
            <w:tcW w:w="2206" w:type="pct"/>
          </w:tcPr>
          <w:p w14:paraId="305A41B8" w14:textId="77777777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582" w:type="pct"/>
          </w:tcPr>
          <w:p w14:paraId="1197FAA0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0E768A3E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14:paraId="74A23640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0E082B44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6A708679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3" w:type="pct"/>
          </w:tcPr>
          <w:p w14:paraId="79E3C7B0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270B52E" w14:textId="77777777" w:rsidR="00972B01" w:rsidRPr="00AE4D5B" w:rsidRDefault="00972B01" w:rsidP="00972B0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302" w:rsidRPr="00AE4D5B" w14:paraId="0809E346" w14:textId="77777777" w:rsidTr="001A7DCF">
        <w:tc>
          <w:tcPr>
            <w:tcW w:w="2206" w:type="pct"/>
          </w:tcPr>
          <w:p w14:paraId="3B5ECD5C" w14:textId="77777777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3EF9185D" w14:textId="70C911E4" w:rsidR="00972B01" w:rsidRPr="00AE4D5B" w:rsidRDefault="00C95381" w:rsidP="00972B01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5288EBC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14:paraId="2FF8B22B" w14:textId="3C5DBAD8" w:rsidR="00972B01" w:rsidRPr="00AE4D5B" w:rsidRDefault="00972B01" w:rsidP="00972B01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2D7D670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5D4A7714" w14:textId="5D2A3D14" w:rsidR="00972B01" w:rsidRPr="00AE4D5B" w:rsidRDefault="00110224" w:rsidP="00972B01">
            <w:pPr>
              <w:pStyle w:val="BodyText"/>
              <w:tabs>
                <w:tab w:val="decimal" w:pos="951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4,835</w:t>
            </w:r>
          </w:p>
        </w:tc>
        <w:tc>
          <w:tcPr>
            <w:tcW w:w="143" w:type="pct"/>
          </w:tcPr>
          <w:p w14:paraId="0CC725CB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8" w:type="pct"/>
          </w:tcPr>
          <w:p w14:paraId="4F0182F5" w14:textId="54174347" w:rsidR="00972B01" w:rsidRPr="00AE4D5B" w:rsidRDefault="00972B01" w:rsidP="00972B01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5,110</w:t>
            </w:r>
          </w:p>
        </w:tc>
      </w:tr>
      <w:tr w:rsidR="00045302" w:rsidRPr="00AE4D5B" w14:paraId="0199C349" w14:textId="77777777" w:rsidTr="001A7DCF">
        <w:tc>
          <w:tcPr>
            <w:tcW w:w="2206" w:type="pct"/>
          </w:tcPr>
          <w:p w14:paraId="7E60A7FA" w14:textId="77777777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D1920D3" w14:textId="496ED4C6" w:rsidR="00972B01" w:rsidRPr="00AE4D5B" w:rsidRDefault="00C95381" w:rsidP="00972B01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280D13FF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8C4F335" w14:textId="0C88C3DA" w:rsidR="00972B01" w:rsidRPr="00AE4D5B" w:rsidRDefault="00972B01" w:rsidP="00972B01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56B2FC5D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2B8859E6" w14:textId="38762060" w:rsidR="00972B01" w:rsidRPr="00AE4D5B" w:rsidRDefault="00110224" w:rsidP="00972B01">
            <w:pPr>
              <w:pStyle w:val="BodyText"/>
              <w:tabs>
                <w:tab w:val="decimal" w:pos="951"/>
              </w:tabs>
              <w:spacing w:after="0"/>
              <w:ind w:left="-108" w:right="-10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28ED856D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B247B44" w14:textId="228273A9" w:rsidR="00972B01" w:rsidRPr="00AE4D5B" w:rsidRDefault="00972B01" w:rsidP="00972B01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</w:tr>
      <w:tr w:rsidR="00045302" w:rsidRPr="00AE4D5B" w14:paraId="24B1683D" w14:textId="77777777" w:rsidTr="001A7DCF">
        <w:tc>
          <w:tcPr>
            <w:tcW w:w="2206" w:type="pct"/>
          </w:tcPr>
          <w:p w14:paraId="02E58A5C" w14:textId="77777777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99FCC" w14:textId="3BE58FC3" w:rsidR="00972B01" w:rsidRPr="000E7B53" w:rsidRDefault="00C95381" w:rsidP="00972B01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1574392D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C23955" w14:textId="03CE0F13" w:rsidR="00972B01" w:rsidRPr="00AE4D5B" w:rsidRDefault="00972B01" w:rsidP="00972B01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 w:rsidRPr="000E7B53">
              <w:rPr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041E3E62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74BFA8A" w14:textId="56E35234" w:rsidR="00972B01" w:rsidRPr="00AE4D5B" w:rsidRDefault="00110224" w:rsidP="00972B01">
            <w:pPr>
              <w:pStyle w:val="BodyText"/>
              <w:tabs>
                <w:tab w:val="decimal" w:pos="951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4,837</w:t>
            </w:r>
          </w:p>
        </w:tc>
        <w:tc>
          <w:tcPr>
            <w:tcW w:w="143" w:type="pct"/>
          </w:tcPr>
          <w:p w14:paraId="58D737CE" w14:textId="77777777" w:rsidR="00972B01" w:rsidRPr="00AE4D5B" w:rsidRDefault="00972B01" w:rsidP="00972B01">
            <w:pPr>
              <w:pStyle w:val="BodyText"/>
              <w:tabs>
                <w:tab w:val="decimal" w:pos="892"/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5384B21A" w14:textId="5174F2D6" w:rsidR="00972B01" w:rsidRPr="00AE4D5B" w:rsidRDefault="00972B01" w:rsidP="00972B01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5,112</w:t>
            </w:r>
          </w:p>
        </w:tc>
      </w:tr>
    </w:tbl>
    <w:p w14:paraId="616C1A86" w14:textId="2A2ACBE8" w:rsidR="00C85094" w:rsidRDefault="0075034F">
      <w:pPr>
        <w:spacing w:line="240" w:lineRule="auto"/>
        <w:rPr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sz w:val="30"/>
          <w:szCs w:val="30"/>
        </w:rPr>
        <w:tab/>
      </w:r>
    </w:p>
    <w:p w14:paraId="52205E35" w14:textId="24D6D9BE" w:rsidR="003837AC" w:rsidRPr="00E858AC" w:rsidRDefault="003837AC" w:rsidP="003837AC">
      <w:pPr>
        <w:spacing w:line="240" w:lineRule="auto"/>
        <w:ind w:left="540" w:hanging="18"/>
        <w:rPr>
          <w:b/>
          <w:bCs/>
          <w:i/>
          <w:iCs/>
          <w:sz w:val="30"/>
          <w:szCs w:val="30"/>
        </w:rPr>
      </w:pPr>
      <w:r w:rsidRPr="00E858AC">
        <w:rPr>
          <w:rFonts w:hint="cs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38530942" w14:textId="77777777" w:rsidR="003837AC" w:rsidRPr="00E858AC" w:rsidRDefault="003837AC" w:rsidP="003837AC">
      <w:pPr>
        <w:spacing w:line="240" w:lineRule="auto"/>
        <w:ind w:left="540" w:hanging="18"/>
        <w:rPr>
          <w:b/>
          <w:bCs/>
          <w:sz w:val="30"/>
          <w:szCs w:val="30"/>
        </w:rPr>
      </w:pPr>
    </w:p>
    <w:p w14:paraId="7EBBB809" w14:textId="77777777" w:rsidR="005876F3" w:rsidRPr="00E858AC" w:rsidRDefault="005876F3" w:rsidP="005876F3">
      <w:pPr>
        <w:spacing w:line="240" w:lineRule="auto"/>
        <w:ind w:left="540" w:hanging="18"/>
        <w:rPr>
          <w:b/>
          <w:bCs/>
          <w:sz w:val="30"/>
          <w:szCs w:val="30"/>
        </w:rPr>
      </w:pPr>
      <w:bookmarkStart w:id="0" w:name="_Hlk190177147"/>
      <w:r w:rsidRPr="00E858AC">
        <w:rPr>
          <w:rFonts w:hint="cs"/>
          <w:b/>
          <w:bCs/>
          <w:sz w:val="30"/>
          <w:szCs w:val="30"/>
          <w:cs/>
        </w:rPr>
        <w:t>สัญญาบริหารจัดการ</w:t>
      </w:r>
    </w:p>
    <w:p w14:paraId="0290208B" w14:textId="77777777" w:rsidR="005876F3" w:rsidRPr="000E7B53" w:rsidRDefault="005876F3" w:rsidP="005876F3">
      <w:pPr>
        <w:spacing w:line="240" w:lineRule="auto"/>
        <w:ind w:left="540" w:hanging="18"/>
        <w:rPr>
          <w:b/>
          <w:bCs/>
          <w:sz w:val="30"/>
          <w:szCs w:val="30"/>
        </w:rPr>
      </w:pPr>
    </w:p>
    <w:p w14:paraId="12BB9F92" w14:textId="61223F51" w:rsidR="00035DEC" w:rsidRDefault="005876F3" w:rsidP="00E93DF8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E858AC">
        <w:rPr>
          <w:rFonts w:asciiTheme="majorBidi" w:hAnsiTheme="majorBidi"/>
          <w:spacing w:val="-4"/>
          <w:sz w:val="30"/>
          <w:szCs w:val="30"/>
          <w:cs/>
        </w:rPr>
        <w:t>บริษัทได้ทำสัญญาการบริหาร</w:t>
      </w:r>
      <w:r w:rsidRPr="00E858AC">
        <w:rPr>
          <w:rFonts w:asciiTheme="majorBidi" w:hAnsiTheme="majorBidi" w:hint="cs"/>
          <w:spacing w:val="-4"/>
          <w:sz w:val="30"/>
          <w:szCs w:val="30"/>
          <w:cs/>
        </w:rPr>
        <w:t>จัดการ</w:t>
      </w:r>
      <w:r w:rsidRPr="00E858AC">
        <w:rPr>
          <w:rFonts w:asciiTheme="majorBidi" w:hAnsiTheme="majorBidi"/>
          <w:spacing w:val="-4"/>
          <w:sz w:val="30"/>
          <w:szCs w:val="30"/>
          <w:cs/>
        </w:rPr>
        <w:t xml:space="preserve">ระหว่างกันกับบริษัทย่อยหลายแห่ง </w:t>
      </w:r>
      <w:r w:rsidRPr="00E858AC">
        <w:rPr>
          <w:rFonts w:asciiTheme="majorBidi" w:hAnsiTheme="majorBidi"/>
          <w:sz w:val="30"/>
          <w:szCs w:val="30"/>
          <w:cs/>
        </w:rPr>
        <w:t>ภายใต้เงื่อนไขของสัญญา บริษัทตกลงให้บริการ</w:t>
      </w:r>
      <w:r w:rsidR="0041618A" w:rsidRPr="00E858AC">
        <w:rPr>
          <w:rFonts w:asciiTheme="majorBidi" w:hAnsiTheme="majorBidi" w:hint="cs"/>
          <w:sz w:val="30"/>
          <w:szCs w:val="30"/>
          <w:cs/>
        </w:rPr>
        <w:t>แก่</w:t>
      </w:r>
      <w:r w:rsidRPr="00E858AC">
        <w:rPr>
          <w:rFonts w:asciiTheme="majorBidi" w:hAnsiTheme="majorBidi"/>
          <w:sz w:val="30"/>
          <w:szCs w:val="30"/>
          <w:cs/>
        </w:rPr>
        <w:t xml:space="preserve">บริษัทย่อยในการบริหารจัดการ ในการนี้ บริษัทย่อยตกลงจะจ่ายค่าบริการให้กับบริษัทตามจำนวนเงินที่ระบุไว้ในสัญญา สัญญานี้มีระยะเวลา </w:t>
      </w:r>
      <w:r w:rsidRPr="00E858AC">
        <w:rPr>
          <w:rFonts w:asciiTheme="majorBidi" w:hAnsiTheme="majorBidi"/>
          <w:sz w:val="30"/>
          <w:szCs w:val="30"/>
        </w:rPr>
        <w:t>1</w:t>
      </w:r>
      <w:r w:rsidRPr="00E858AC">
        <w:rPr>
          <w:rFonts w:asciiTheme="majorBidi" w:hAnsiTheme="majorBidi"/>
          <w:sz w:val="30"/>
          <w:szCs w:val="30"/>
          <w:cs/>
        </w:rPr>
        <w:t xml:space="preserve"> ปี และจะต่ออายุออกไปอีกคราวละ </w:t>
      </w:r>
      <w:r w:rsidRPr="00E858AC">
        <w:rPr>
          <w:rFonts w:asciiTheme="majorBidi" w:hAnsiTheme="majorBidi"/>
          <w:sz w:val="30"/>
          <w:szCs w:val="30"/>
        </w:rPr>
        <w:t>1</w:t>
      </w:r>
      <w:r w:rsidRPr="00E858AC">
        <w:rPr>
          <w:rFonts w:asciiTheme="majorBidi" w:hAnsiTheme="majorBidi"/>
          <w:sz w:val="30"/>
          <w:szCs w:val="30"/>
          <w:cs/>
        </w:rPr>
        <w:t xml:space="preserve"> ปี ทั้งนี้หากคู่สัญญาฝ่ายใดฝ่ายหนึ่งไม่มีความประสงค์ที่จะต่ออายุสัญญา คู่สัญญาฝ่ายนั้นจะต้องทำหนังสือแจ้งให้คู่สัญญาอีกฝ่ายทราบล่วงหน้าเป็นเวลาไม่น้อยกว่า</w:t>
      </w:r>
      <w:r w:rsidRPr="00E858AC">
        <w:rPr>
          <w:rFonts w:asciiTheme="majorBidi" w:hAnsiTheme="majorBidi" w:hint="cs"/>
          <w:sz w:val="30"/>
          <w:szCs w:val="30"/>
          <w:cs/>
        </w:rPr>
        <w:t xml:space="preserve"> </w:t>
      </w:r>
      <w:r w:rsidRPr="00E858AC">
        <w:rPr>
          <w:rFonts w:asciiTheme="majorBidi" w:hAnsiTheme="majorBidi"/>
          <w:sz w:val="30"/>
          <w:szCs w:val="30"/>
        </w:rPr>
        <w:t xml:space="preserve">3 </w:t>
      </w:r>
      <w:r w:rsidRPr="00E858AC">
        <w:rPr>
          <w:rFonts w:asciiTheme="majorBidi" w:hAnsiTheme="majorBidi" w:hint="cs"/>
          <w:sz w:val="30"/>
          <w:szCs w:val="30"/>
          <w:cs/>
        </w:rPr>
        <w:t>เดือน</w:t>
      </w:r>
      <w:r w:rsidRPr="00E858AC">
        <w:rPr>
          <w:rFonts w:asciiTheme="majorBidi" w:hAnsiTheme="majorBidi"/>
          <w:sz w:val="30"/>
          <w:szCs w:val="30"/>
          <w:cs/>
        </w:rPr>
        <w:t xml:space="preserve"> ก่อนวันสิ้นสุดสัญญา</w:t>
      </w:r>
      <w:bookmarkEnd w:id="0"/>
    </w:p>
    <w:p w14:paraId="35337D3C" w14:textId="77777777" w:rsidR="0055733C" w:rsidRPr="00E93DF8" w:rsidRDefault="0055733C" w:rsidP="00066A48">
      <w:pPr>
        <w:tabs>
          <w:tab w:val="left" w:pos="360"/>
        </w:tabs>
        <w:spacing w:line="240" w:lineRule="auto"/>
        <w:ind w:right="-43"/>
        <w:jc w:val="thaiDistribute"/>
        <w:rPr>
          <w:rFonts w:asciiTheme="majorBidi" w:hAnsiTheme="majorBidi"/>
          <w:sz w:val="30"/>
          <w:szCs w:val="30"/>
        </w:rPr>
      </w:pPr>
    </w:p>
    <w:p w14:paraId="7E2206DC" w14:textId="74008506" w:rsidR="00207C4D" w:rsidRPr="00E858AC" w:rsidRDefault="00207C4D" w:rsidP="00207C4D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</w:pPr>
      <w:r w:rsidRPr="00E858AC">
        <w:rPr>
          <w:rFonts w:asciiTheme="majorBidi" w:hAnsiTheme="majorBidi"/>
          <w:b/>
          <w:bCs/>
          <w:spacing w:val="-4"/>
          <w:sz w:val="30"/>
          <w:szCs w:val="30"/>
          <w:cs/>
        </w:rPr>
        <w:t>สัญญาการบริหารการเงินระหว่างกัน</w:t>
      </w:r>
    </w:p>
    <w:p w14:paraId="7A6E3196" w14:textId="3412EFB0" w:rsidR="00207C4D" w:rsidRPr="000E7B53" w:rsidRDefault="00207C4D" w:rsidP="00207C4D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8056246" w14:textId="64DB212D" w:rsidR="006E0731" w:rsidRPr="00AE4D5B" w:rsidRDefault="00983FAC" w:rsidP="00700838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E858AC">
        <w:rPr>
          <w:rFonts w:asciiTheme="majorBidi" w:hAnsiTheme="majorBidi"/>
          <w:spacing w:val="-4"/>
          <w:sz w:val="30"/>
          <w:szCs w:val="30"/>
          <w:cs/>
        </w:rPr>
        <w:t>บริษัทได้ทำสัญญาการบริหารการเงินระหว่างกันกับบริษัทย่อยหลายแห่ง ดอกเบี้ยรับและดอกเบี้ยจ่ายที่เกิดจากการบริหารคำนวณจากอัตราดอกเบี้ยเงินกู้ของบริษัทจากสถาบันการเงิน</w:t>
      </w:r>
      <w:r w:rsidRPr="005A77E2">
        <w:rPr>
          <w:rFonts w:asciiTheme="majorBidi" w:hAnsiTheme="majorBidi"/>
          <w:spacing w:val="-4"/>
          <w:sz w:val="30"/>
          <w:szCs w:val="30"/>
          <w:cs/>
        </w:rPr>
        <w:t>เฉลี่ย</w:t>
      </w:r>
      <w:r w:rsidRPr="00956B05">
        <w:rPr>
          <w:rFonts w:asciiTheme="majorBidi" w:hAnsiTheme="majorBidi"/>
          <w:spacing w:val="-4"/>
          <w:sz w:val="30"/>
          <w:szCs w:val="30"/>
          <w:cs/>
        </w:rPr>
        <w:t xml:space="preserve">บวกร้อยละ </w:t>
      </w:r>
      <w:r w:rsidR="00B176C5" w:rsidRPr="00956B05">
        <w:rPr>
          <w:rFonts w:asciiTheme="majorBidi" w:hAnsiTheme="majorBidi"/>
          <w:spacing w:val="-4"/>
          <w:sz w:val="30"/>
          <w:szCs w:val="30"/>
        </w:rPr>
        <w:t>0</w:t>
      </w:r>
      <w:r w:rsidR="0019328D" w:rsidRPr="00956B05">
        <w:rPr>
          <w:rFonts w:asciiTheme="majorBidi" w:hAnsiTheme="majorBidi"/>
          <w:spacing w:val="-4"/>
          <w:sz w:val="30"/>
          <w:szCs w:val="30"/>
        </w:rPr>
        <w:t>.</w:t>
      </w:r>
      <w:r w:rsidR="003E7059" w:rsidRPr="00956B05">
        <w:rPr>
          <w:rFonts w:asciiTheme="majorBidi" w:hAnsiTheme="majorBidi"/>
          <w:spacing w:val="-4"/>
          <w:sz w:val="30"/>
          <w:szCs w:val="30"/>
        </w:rPr>
        <w:t>5</w:t>
      </w:r>
      <w:r w:rsidR="00B176C5" w:rsidRPr="00956B05">
        <w:rPr>
          <w:rFonts w:asciiTheme="majorBidi" w:hAnsiTheme="majorBidi"/>
          <w:spacing w:val="-4"/>
          <w:sz w:val="30"/>
          <w:szCs w:val="30"/>
        </w:rPr>
        <w:t>0</w:t>
      </w:r>
      <w:r w:rsidRPr="00FE1BAE">
        <w:rPr>
          <w:rFonts w:asciiTheme="majorBidi" w:hAnsiTheme="majorBidi"/>
          <w:spacing w:val="-4"/>
          <w:sz w:val="30"/>
          <w:szCs w:val="30"/>
          <w:cs/>
        </w:rPr>
        <w:t xml:space="preserve"> และ</w:t>
      </w:r>
      <w:r w:rsidRPr="00E858AC">
        <w:rPr>
          <w:rFonts w:asciiTheme="majorBidi" w:hAnsiTheme="majorBidi"/>
          <w:spacing w:val="-4"/>
          <w:sz w:val="30"/>
          <w:szCs w:val="30"/>
          <w:cs/>
        </w:rPr>
        <w:t xml:space="preserve">อัตราดอกเบี้ยเงินฝากประจำ </w:t>
      </w:r>
      <w:r w:rsidR="00A7335D">
        <w:rPr>
          <w:rFonts w:asciiTheme="majorBidi" w:hAnsiTheme="majorBidi"/>
          <w:spacing w:val="-4"/>
          <w:sz w:val="30"/>
          <w:szCs w:val="30"/>
        </w:rPr>
        <w:t>1</w:t>
      </w:r>
      <w:r w:rsidRPr="00E858AC">
        <w:rPr>
          <w:rFonts w:asciiTheme="majorBidi" w:hAnsiTheme="majorBidi"/>
          <w:spacing w:val="-4"/>
          <w:sz w:val="30"/>
          <w:szCs w:val="30"/>
          <w:cs/>
        </w:rPr>
        <w:t xml:space="preserve"> เดือนธนาคารพาณิชย์แห่งหนึ่ง หรือ </w:t>
      </w:r>
      <w:r w:rsidR="00A7335D">
        <w:rPr>
          <w:rFonts w:asciiTheme="majorBidi" w:hAnsiTheme="majorBidi"/>
          <w:spacing w:val="-4"/>
          <w:sz w:val="30"/>
          <w:szCs w:val="30"/>
        </w:rPr>
        <w:t>1</w:t>
      </w:r>
      <w:r w:rsidRPr="00E858AC">
        <w:rPr>
          <w:rFonts w:asciiTheme="majorBidi" w:hAnsiTheme="majorBidi"/>
          <w:spacing w:val="-4"/>
          <w:sz w:val="30"/>
          <w:szCs w:val="30"/>
          <w:cs/>
        </w:rPr>
        <w:t xml:space="preserve"> ปีจากธนาคารพาณิชย์เฉลี่ย ตามลำดับ ยอดเงินต้นคงเหลือ ณ วันที่รายงานที่เกิดจากระบบการบริหารดังกล่าวแสดงเป็น “เงินให้กู้ยืมระยะสั้นแก่กิจการที่เกี่ยวข้องกัน” และ “เงินกู้ยืมระยะสั้นจากกิจการที่เกี่ยวข้องกัน” ตามลำดับในงบฐานะการเงิน</w:t>
      </w:r>
    </w:p>
    <w:p w14:paraId="2BA67001" w14:textId="77777777" w:rsidR="00E93DF8" w:rsidRDefault="00E93DF8" w:rsidP="005E556D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</w:rPr>
      </w:pPr>
    </w:p>
    <w:p w14:paraId="0594C295" w14:textId="77777777" w:rsidR="00066A48" w:rsidRDefault="00066A48" w:rsidP="005E556D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</w:rPr>
      </w:pPr>
    </w:p>
    <w:p w14:paraId="1C9D6C9B" w14:textId="77777777" w:rsidR="00066A48" w:rsidRPr="00B02B67" w:rsidRDefault="00066A48" w:rsidP="005E556D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</w:rPr>
      </w:pPr>
    </w:p>
    <w:p w14:paraId="559FD517" w14:textId="5DD078DF" w:rsidR="00140BFC" w:rsidRPr="005F37F9" w:rsidRDefault="00634A1C" w:rsidP="000E7B53">
      <w:pPr>
        <w:numPr>
          <w:ilvl w:val="0"/>
          <w:numId w:val="9"/>
        </w:numPr>
        <w:spacing w:line="240" w:lineRule="auto"/>
        <w:ind w:left="547" w:right="-43" w:hanging="547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F37F9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เ</w:t>
      </w:r>
      <w:r w:rsidR="00140BFC" w:rsidRPr="005F37F9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งินลงทุนในการร่วมค้า</w:t>
      </w:r>
    </w:p>
    <w:p w14:paraId="0D4B8CDF" w14:textId="5FCDE4BE" w:rsidR="00092727" w:rsidRDefault="00092727" w:rsidP="009B3346">
      <w:pPr>
        <w:tabs>
          <w:tab w:val="left" w:pos="360"/>
        </w:tabs>
        <w:spacing w:line="240" w:lineRule="auto"/>
        <w:ind w:right="-43"/>
        <w:jc w:val="thaiDistribute"/>
        <w:rPr>
          <w:sz w:val="30"/>
          <w:szCs w:val="30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8"/>
        <w:gridCol w:w="1006"/>
        <w:gridCol w:w="241"/>
        <w:gridCol w:w="1002"/>
        <w:gridCol w:w="241"/>
        <w:gridCol w:w="1010"/>
        <w:gridCol w:w="241"/>
        <w:gridCol w:w="1024"/>
      </w:tblGrid>
      <w:tr w:rsidR="00DC3817" w:rsidRPr="008A2C70" w14:paraId="1BEFF681" w14:textId="77777777" w:rsidTr="00D13A7B">
        <w:trPr>
          <w:tblHeader/>
        </w:trPr>
        <w:tc>
          <w:tcPr>
            <w:tcW w:w="2428" w:type="pct"/>
          </w:tcPr>
          <w:p w14:paraId="568FDB9D" w14:textId="77777777" w:rsidR="00DC3817" w:rsidRPr="008A2C70" w:rsidRDefault="00DC3817" w:rsidP="00DC381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14" w:type="pct"/>
            <w:gridSpan w:val="3"/>
          </w:tcPr>
          <w:p w14:paraId="67E8ED10" w14:textId="77777777" w:rsidR="00DC3817" w:rsidRPr="008A2C70" w:rsidRDefault="00DC3817" w:rsidP="00DC381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6DDB6ADB" w14:textId="77777777" w:rsidR="00DC3817" w:rsidRPr="008A2C70" w:rsidRDefault="00DC3817" w:rsidP="00DC381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8" w:type="pct"/>
            <w:gridSpan w:val="3"/>
          </w:tcPr>
          <w:p w14:paraId="159F50EB" w14:textId="77777777" w:rsidR="00DC3817" w:rsidRPr="008A2C70" w:rsidRDefault="00DC3817" w:rsidP="00DC381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3817" w:rsidRPr="008A2C70" w14:paraId="6A83550F" w14:textId="77777777" w:rsidTr="00D13A7B">
        <w:trPr>
          <w:tblHeader/>
        </w:trPr>
        <w:tc>
          <w:tcPr>
            <w:tcW w:w="2428" w:type="pct"/>
          </w:tcPr>
          <w:p w14:paraId="5FD07001" w14:textId="77777777" w:rsidR="00DC3817" w:rsidRPr="008A2C70" w:rsidRDefault="00DC3817" w:rsidP="00DC381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A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43" w:type="pct"/>
            <w:vAlign w:val="bottom"/>
          </w:tcPr>
          <w:p w14:paraId="5A65B898" w14:textId="77777777" w:rsidR="00DC3817" w:rsidRPr="008A2C70" w:rsidRDefault="00DC3817" w:rsidP="00DC381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30" w:type="pct"/>
            <w:vAlign w:val="bottom"/>
          </w:tcPr>
          <w:p w14:paraId="0B677E15" w14:textId="77777777" w:rsidR="00DC3817" w:rsidRPr="008A2C70" w:rsidRDefault="00DC3817" w:rsidP="00DC381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1C5C9D75" w14:textId="77777777" w:rsidR="00DC3817" w:rsidRPr="008A2C70" w:rsidRDefault="00DC3817" w:rsidP="00DC381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" w:type="pct"/>
            <w:vAlign w:val="bottom"/>
          </w:tcPr>
          <w:p w14:paraId="28116354" w14:textId="77777777" w:rsidR="00DC3817" w:rsidRPr="008A2C70" w:rsidRDefault="00DC3817" w:rsidP="00DC381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vAlign w:val="bottom"/>
          </w:tcPr>
          <w:p w14:paraId="3E1C4E7B" w14:textId="77777777" w:rsidR="00DC3817" w:rsidRPr="008A2C70" w:rsidRDefault="00DC3817" w:rsidP="00DC381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0" w:type="pct"/>
            <w:vAlign w:val="bottom"/>
          </w:tcPr>
          <w:p w14:paraId="5EFB8AAA" w14:textId="77777777" w:rsidR="00DC3817" w:rsidRPr="008A2C70" w:rsidRDefault="00DC3817" w:rsidP="00DC381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73038E9F" w14:textId="77777777" w:rsidR="00DC3817" w:rsidRPr="008A2C70" w:rsidRDefault="00DC3817" w:rsidP="00DC3817">
            <w:pPr>
              <w:pStyle w:val="BodyText"/>
              <w:tabs>
                <w:tab w:val="left" w:pos="9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C3817" w:rsidRPr="008A2C70" w14:paraId="67F0DCDA" w14:textId="77777777" w:rsidTr="008524B0">
        <w:trPr>
          <w:tblHeader/>
        </w:trPr>
        <w:tc>
          <w:tcPr>
            <w:tcW w:w="2428" w:type="pct"/>
          </w:tcPr>
          <w:p w14:paraId="4B62FE7C" w14:textId="77777777" w:rsidR="00DC3817" w:rsidRPr="008A2C70" w:rsidRDefault="00DC3817" w:rsidP="00DC381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2" w:type="pct"/>
            <w:gridSpan w:val="7"/>
          </w:tcPr>
          <w:p w14:paraId="2FC9B350" w14:textId="77777777" w:rsidR="00DC3817" w:rsidRPr="008A2C70" w:rsidRDefault="00DC3817" w:rsidP="00DC381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3817" w:rsidRPr="008A2C70" w14:paraId="42A69D46" w14:textId="77777777" w:rsidTr="00D13A7B">
        <w:tc>
          <w:tcPr>
            <w:tcW w:w="2428" w:type="pct"/>
          </w:tcPr>
          <w:p w14:paraId="48428566" w14:textId="77777777" w:rsidR="00DC3817" w:rsidRPr="008A2C70" w:rsidRDefault="00DC3817" w:rsidP="00DC381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43" w:type="pct"/>
          </w:tcPr>
          <w:p w14:paraId="3B048175" w14:textId="77777777" w:rsidR="00DC3817" w:rsidRPr="008A2C70" w:rsidRDefault="00DC3817" w:rsidP="00DC3817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6E73275" w14:textId="77777777" w:rsidR="00DC3817" w:rsidRPr="008A2C70" w:rsidRDefault="00DC3817" w:rsidP="00DC3817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5E877AE2" w14:textId="77777777" w:rsidR="00DC3817" w:rsidRPr="008A2C70" w:rsidRDefault="00DC3817" w:rsidP="00DC3817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E821BC7" w14:textId="77777777" w:rsidR="00DC3817" w:rsidRPr="008A2C70" w:rsidRDefault="00DC3817" w:rsidP="00DC3817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0705572" w14:textId="77777777" w:rsidR="00DC3817" w:rsidRPr="008A2C70" w:rsidRDefault="00DC3817" w:rsidP="00DC3817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08ABA13" w14:textId="77777777" w:rsidR="00DC3817" w:rsidRPr="008A2C70" w:rsidRDefault="00DC3817" w:rsidP="00DC3817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45114591" w14:textId="77777777" w:rsidR="00DC3817" w:rsidRPr="008A2C70" w:rsidRDefault="00DC3817" w:rsidP="00DC3817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3A7B" w:rsidRPr="008A2C70" w14:paraId="66FDA9D5" w14:textId="77777777" w:rsidTr="00D13A7B">
        <w:tc>
          <w:tcPr>
            <w:tcW w:w="2428" w:type="pct"/>
          </w:tcPr>
          <w:p w14:paraId="0CEC58DB" w14:textId="77777777" w:rsidR="00D13A7B" w:rsidRPr="008A2C70" w:rsidRDefault="00D13A7B" w:rsidP="00D13A7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A2C7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A2C7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43" w:type="pct"/>
            <w:vAlign w:val="center"/>
          </w:tcPr>
          <w:p w14:paraId="6219758A" w14:textId="4715A36D" w:rsidR="00D13A7B" w:rsidRPr="008A2C70" w:rsidRDefault="00D13A7B" w:rsidP="00D13A7B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640,215</w:t>
            </w:r>
          </w:p>
        </w:tc>
        <w:tc>
          <w:tcPr>
            <w:tcW w:w="130" w:type="pct"/>
          </w:tcPr>
          <w:p w14:paraId="05BF20E1" w14:textId="77777777" w:rsidR="00D13A7B" w:rsidRPr="008A2C70" w:rsidRDefault="00D13A7B" w:rsidP="00D13A7B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center"/>
          </w:tcPr>
          <w:p w14:paraId="105D00E1" w14:textId="77777777" w:rsidR="00D13A7B" w:rsidRPr="008A2C70" w:rsidRDefault="00D13A7B" w:rsidP="00D13A7B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</w:rPr>
              <w:t>694,772</w:t>
            </w:r>
          </w:p>
        </w:tc>
        <w:tc>
          <w:tcPr>
            <w:tcW w:w="130" w:type="pct"/>
          </w:tcPr>
          <w:p w14:paraId="5AF7607F" w14:textId="77777777" w:rsidR="00D13A7B" w:rsidRPr="008A2C70" w:rsidRDefault="00D13A7B" w:rsidP="00D13A7B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F3DE125" w14:textId="030263E1" w:rsidR="00D13A7B" w:rsidRPr="008A2C70" w:rsidRDefault="00D13A7B" w:rsidP="00D13A7B">
            <w:pPr>
              <w:pStyle w:val="BodyText"/>
              <w:tabs>
                <w:tab w:val="decimal" w:pos="778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</w:rPr>
              <w:t>110,700</w:t>
            </w:r>
          </w:p>
        </w:tc>
        <w:tc>
          <w:tcPr>
            <w:tcW w:w="130" w:type="pct"/>
          </w:tcPr>
          <w:p w14:paraId="63F32FB1" w14:textId="77777777" w:rsidR="00D13A7B" w:rsidRPr="008A2C70" w:rsidRDefault="00D13A7B" w:rsidP="00D13A7B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03797EAF" w14:textId="77777777" w:rsidR="00D13A7B" w:rsidRPr="008A2C70" w:rsidRDefault="00D13A7B" w:rsidP="00D13A7B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</w:rPr>
              <w:t>110,700</w:t>
            </w:r>
          </w:p>
        </w:tc>
      </w:tr>
      <w:tr w:rsidR="00D13A7B" w:rsidRPr="008A2C70" w14:paraId="40023B8C" w14:textId="77777777" w:rsidTr="001649CC">
        <w:tc>
          <w:tcPr>
            <w:tcW w:w="2428" w:type="pct"/>
          </w:tcPr>
          <w:p w14:paraId="2C693B4E" w14:textId="77777777" w:rsidR="00D13A7B" w:rsidRPr="008A2C70" w:rsidRDefault="00D13A7B" w:rsidP="00D13A7B">
            <w:pPr>
              <w:pStyle w:val="BodyText"/>
              <w:tabs>
                <w:tab w:val="decimal" w:pos="162"/>
              </w:tabs>
              <w:spacing w:after="0" w:line="240" w:lineRule="auto"/>
              <w:ind w:left="162" w:right="21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ส่วนแบ่งกำไรสุทธิจากเงินลงทุนในการร่วมค้า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vAlign w:val="center"/>
          </w:tcPr>
          <w:p w14:paraId="5C14DA87" w14:textId="31477D85" w:rsidR="00D13A7B" w:rsidRPr="008A2C70" w:rsidRDefault="003C05BB" w:rsidP="00D13A7B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45,04</w:t>
            </w:r>
            <w:r w:rsidR="00D4525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271059EA" w14:textId="77777777" w:rsidR="00D13A7B" w:rsidRPr="008A2C70" w:rsidRDefault="00D13A7B" w:rsidP="00D13A7B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center"/>
          </w:tcPr>
          <w:p w14:paraId="39563CED" w14:textId="77777777" w:rsidR="00D13A7B" w:rsidRPr="008A2C70" w:rsidRDefault="00D13A7B" w:rsidP="00D13A7B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</w:rPr>
              <w:t>37,232</w:t>
            </w:r>
          </w:p>
        </w:tc>
        <w:tc>
          <w:tcPr>
            <w:tcW w:w="130" w:type="pct"/>
          </w:tcPr>
          <w:p w14:paraId="3C6C1E8C" w14:textId="77777777" w:rsidR="00D13A7B" w:rsidRPr="008A2C70" w:rsidRDefault="00D13A7B" w:rsidP="00D13A7B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1ADCC185" w14:textId="0DBE59FA" w:rsidR="00D13A7B" w:rsidRPr="008A2C70" w:rsidRDefault="00D13A7B" w:rsidP="00D13A7B">
            <w:pPr>
              <w:pStyle w:val="BodyText"/>
              <w:tabs>
                <w:tab w:val="decimal" w:pos="490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1F8CAEF" w14:textId="77777777" w:rsidR="00D13A7B" w:rsidRPr="008A2C70" w:rsidRDefault="00D13A7B" w:rsidP="00D13A7B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608DEE77" w14:textId="77777777" w:rsidR="00D13A7B" w:rsidRPr="008A2C70" w:rsidRDefault="00D13A7B" w:rsidP="00D13A7B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3A7B" w:rsidRPr="008A2C70" w14:paraId="217291D6" w14:textId="77777777" w:rsidTr="001649CC">
        <w:tc>
          <w:tcPr>
            <w:tcW w:w="2428" w:type="pct"/>
          </w:tcPr>
          <w:p w14:paraId="2B9C2E5A" w14:textId="77777777" w:rsidR="00D13A7B" w:rsidRPr="008A2C70" w:rsidRDefault="00D13A7B" w:rsidP="00D13A7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AAF8C1" w14:textId="0CBFB81B" w:rsidR="00D13A7B" w:rsidRPr="008A2C70" w:rsidRDefault="00D13A7B" w:rsidP="00D13A7B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3C0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C0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D452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14:paraId="3715D796" w14:textId="77777777" w:rsidR="00D13A7B" w:rsidRPr="008A2C70" w:rsidRDefault="00D13A7B" w:rsidP="00D13A7B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FC564E" w14:textId="77777777" w:rsidR="00D13A7B" w:rsidRPr="008A2C70" w:rsidRDefault="00D13A7B" w:rsidP="00D13A7B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732,004</w:t>
            </w:r>
          </w:p>
        </w:tc>
        <w:tc>
          <w:tcPr>
            <w:tcW w:w="130" w:type="pct"/>
          </w:tcPr>
          <w:p w14:paraId="7A87CCBE" w14:textId="77777777" w:rsidR="00D13A7B" w:rsidRPr="008A2C70" w:rsidRDefault="00D13A7B" w:rsidP="00D13A7B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46C69021" w14:textId="779D20AA" w:rsidR="00D13A7B" w:rsidRPr="008A2C70" w:rsidRDefault="00D13A7B" w:rsidP="00D13A7B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110,700</w:t>
            </w:r>
          </w:p>
        </w:tc>
        <w:tc>
          <w:tcPr>
            <w:tcW w:w="130" w:type="pct"/>
          </w:tcPr>
          <w:p w14:paraId="4A942C9C" w14:textId="77777777" w:rsidR="00D13A7B" w:rsidRPr="008A2C70" w:rsidRDefault="00D13A7B" w:rsidP="00D13A7B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318048B8" w14:textId="77777777" w:rsidR="00D13A7B" w:rsidRPr="008A2C70" w:rsidRDefault="00D13A7B" w:rsidP="00D13A7B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110,700</w:t>
            </w:r>
          </w:p>
        </w:tc>
      </w:tr>
    </w:tbl>
    <w:p w14:paraId="23B3E027" w14:textId="77777777" w:rsidR="001649CC" w:rsidRDefault="001649CC" w:rsidP="009B3346">
      <w:pPr>
        <w:tabs>
          <w:tab w:val="left" w:pos="360"/>
        </w:tabs>
        <w:spacing w:line="240" w:lineRule="auto"/>
        <w:ind w:right="-43"/>
        <w:jc w:val="thaiDistribute"/>
        <w:rPr>
          <w:sz w:val="30"/>
          <w:szCs w:val="30"/>
        </w:rPr>
      </w:pPr>
    </w:p>
    <w:p w14:paraId="3AB00519" w14:textId="77777777" w:rsidR="005315F3" w:rsidRPr="005315F3" w:rsidRDefault="00312513" w:rsidP="005315F3">
      <w:pPr>
        <w:numPr>
          <w:ilvl w:val="0"/>
          <w:numId w:val="9"/>
        </w:numPr>
        <w:spacing w:line="240" w:lineRule="auto"/>
        <w:ind w:left="547" w:right="-43" w:hanging="547"/>
        <w:rPr>
          <w:rFonts w:asciiTheme="majorBidi" w:hAnsiTheme="majorBidi"/>
          <w:b/>
          <w:bCs/>
          <w:sz w:val="30"/>
          <w:szCs w:val="30"/>
          <w:lang w:val="th-TH"/>
        </w:rPr>
      </w:pPr>
      <w:r w:rsidRPr="001B0005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6A2C225A" w14:textId="77777777" w:rsidR="005315F3" w:rsidRDefault="005315F3" w:rsidP="005315F3">
      <w:pPr>
        <w:spacing w:line="240" w:lineRule="auto"/>
        <w:rPr>
          <w:rFonts w:asciiTheme="majorBidi" w:hAnsiTheme="majorBidi"/>
          <w:sz w:val="30"/>
          <w:szCs w:val="30"/>
        </w:rPr>
      </w:pPr>
    </w:p>
    <w:p w14:paraId="3E95E0B7" w14:textId="345CE0E3" w:rsidR="00312513" w:rsidRPr="005315F3" w:rsidRDefault="00312513" w:rsidP="005315F3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b/>
          <w:bCs/>
          <w:sz w:val="30"/>
          <w:szCs w:val="30"/>
          <w:lang w:val="th-TH"/>
        </w:rPr>
      </w:pPr>
      <w:r w:rsidRPr="005315F3">
        <w:rPr>
          <w:rFonts w:asciiTheme="majorBidi" w:hAnsiTheme="majorBidi" w:hint="cs"/>
          <w:spacing w:val="-4"/>
          <w:sz w:val="30"/>
          <w:szCs w:val="30"/>
          <w:cs/>
        </w:rPr>
        <w:t>รายละเอียด</w:t>
      </w:r>
      <w:r w:rsidRPr="005315F3">
        <w:rPr>
          <w:rFonts w:asciiTheme="majorBidi" w:hAnsiTheme="majorBidi" w:hint="cs"/>
          <w:sz w:val="30"/>
          <w:szCs w:val="30"/>
          <w:cs/>
        </w:rPr>
        <w:t xml:space="preserve">ของบริษัทย่อยและบริษัทย่อยทางอ้อม </w:t>
      </w:r>
      <w:r w:rsidRPr="005315F3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B176C5" w:rsidRPr="005315F3">
        <w:rPr>
          <w:rFonts w:asciiTheme="majorBidi" w:hAnsiTheme="majorBidi"/>
          <w:sz w:val="30"/>
          <w:szCs w:val="30"/>
        </w:rPr>
        <w:t>31</w:t>
      </w:r>
      <w:r w:rsidR="0023764F" w:rsidRPr="005315F3">
        <w:rPr>
          <w:rFonts w:asciiTheme="majorBidi" w:hAnsiTheme="majorBidi"/>
          <w:sz w:val="30"/>
          <w:szCs w:val="30"/>
        </w:rPr>
        <w:t xml:space="preserve"> </w:t>
      </w:r>
      <w:r w:rsidR="00CF343E" w:rsidRPr="005315F3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CF343E" w:rsidRPr="005315F3">
        <w:rPr>
          <w:rFonts w:asciiTheme="majorBidi" w:hAnsiTheme="majorBidi"/>
          <w:sz w:val="30"/>
          <w:szCs w:val="30"/>
        </w:rPr>
        <w:t>256</w:t>
      </w:r>
      <w:r w:rsidR="00BD0D0D" w:rsidRPr="005315F3">
        <w:rPr>
          <w:rFonts w:asciiTheme="majorBidi" w:hAnsiTheme="majorBidi"/>
          <w:sz w:val="30"/>
          <w:szCs w:val="30"/>
        </w:rPr>
        <w:t>9</w:t>
      </w:r>
      <w:r w:rsidR="00CF343E" w:rsidRPr="005315F3">
        <w:rPr>
          <w:rFonts w:asciiTheme="majorBidi" w:hAnsiTheme="majorBidi"/>
          <w:sz w:val="30"/>
          <w:szCs w:val="30"/>
        </w:rPr>
        <w:t xml:space="preserve"> </w:t>
      </w:r>
      <w:r w:rsidR="00CF343E" w:rsidRPr="005315F3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CF343E" w:rsidRPr="005315F3">
        <w:rPr>
          <w:rFonts w:asciiTheme="majorBidi" w:hAnsiTheme="majorBidi"/>
          <w:sz w:val="30"/>
          <w:szCs w:val="30"/>
        </w:rPr>
        <w:t xml:space="preserve">31 </w:t>
      </w:r>
      <w:r w:rsidR="0023764F" w:rsidRPr="005315F3">
        <w:rPr>
          <w:rFonts w:asciiTheme="majorBidi" w:hAnsiTheme="majorBidi" w:hint="cs"/>
          <w:sz w:val="30"/>
          <w:szCs w:val="30"/>
          <w:cs/>
        </w:rPr>
        <w:t>ธันวาคม</w:t>
      </w:r>
      <w:r w:rsidRPr="005315F3">
        <w:rPr>
          <w:rFonts w:asciiTheme="majorBidi" w:hAnsiTheme="majorBidi" w:hint="cs"/>
          <w:sz w:val="30"/>
          <w:szCs w:val="30"/>
          <w:cs/>
        </w:rPr>
        <w:t xml:space="preserve"> </w:t>
      </w:r>
      <w:r w:rsidR="00B176C5" w:rsidRPr="005315F3">
        <w:rPr>
          <w:rFonts w:asciiTheme="majorBidi" w:hAnsiTheme="majorBidi"/>
          <w:sz w:val="30"/>
          <w:szCs w:val="30"/>
        </w:rPr>
        <w:t>256</w:t>
      </w:r>
      <w:r w:rsidR="00CB6EED" w:rsidRPr="005315F3">
        <w:rPr>
          <w:rFonts w:asciiTheme="majorBidi" w:hAnsiTheme="majorBidi"/>
          <w:sz w:val="30"/>
          <w:szCs w:val="30"/>
        </w:rPr>
        <w:t>8</w:t>
      </w:r>
      <w:r w:rsidRPr="005315F3">
        <w:rPr>
          <w:rFonts w:asciiTheme="majorBidi" w:hAnsiTheme="majorBidi"/>
          <w:sz w:val="30"/>
          <w:szCs w:val="30"/>
          <w:cs/>
        </w:rPr>
        <w:t xml:space="preserve"> </w:t>
      </w:r>
      <w:r w:rsidRPr="005315F3">
        <w:rPr>
          <w:rFonts w:asciiTheme="majorBidi" w:hAnsiTheme="majorBidi" w:hint="cs"/>
          <w:sz w:val="30"/>
          <w:szCs w:val="30"/>
          <w:cs/>
        </w:rPr>
        <w:t>แสดงได้ดังนี้</w:t>
      </w:r>
    </w:p>
    <w:p w14:paraId="4984916F" w14:textId="77777777" w:rsidR="00BD0D0D" w:rsidRDefault="00BD0D0D" w:rsidP="00BD0D0D">
      <w:pPr>
        <w:pStyle w:val="block"/>
        <w:tabs>
          <w:tab w:val="left" w:pos="540"/>
        </w:tabs>
        <w:spacing w:after="0" w:line="240" w:lineRule="atLeast"/>
        <w:ind w:left="0" w:right="-25"/>
        <w:jc w:val="thaiDistribute"/>
        <w:rPr>
          <w:rFonts w:cs="Angsana New"/>
          <w:sz w:val="30"/>
          <w:szCs w:val="30"/>
          <w:lang w:bidi="th-TH"/>
        </w:rPr>
      </w:pPr>
    </w:p>
    <w:tbl>
      <w:tblPr>
        <w:tblW w:w="9559" w:type="dxa"/>
        <w:tblInd w:w="426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97"/>
        <w:gridCol w:w="1655"/>
        <w:gridCol w:w="2698"/>
        <w:gridCol w:w="931"/>
        <w:gridCol w:w="978"/>
      </w:tblGrid>
      <w:tr w:rsidR="00BD0D0D" w:rsidRPr="008A2C70" w14:paraId="7FDF4F74" w14:textId="77777777" w:rsidTr="006402E6">
        <w:trPr>
          <w:trHeight w:val="272"/>
          <w:tblHeader/>
        </w:trPr>
        <w:tc>
          <w:tcPr>
            <w:tcW w:w="3297" w:type="dxa"/>
          </w:tcPr>
          <w:p w14:paraId="222CD932" w14:textId="77777777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1655" w:type="dxa"/>
          </w:tcPr>
          <w:p w14:paraId="2D950D89" w14:textId="77777777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A2C70">
              <w:rPr>
                <w:rFonts w:asciiTheme="majorBidi" w:hAnsiTheme="majorBidi" w:cstheme="majorBidi" w:hint="cs"/>
                <w:b/>
                <w:bCs/>
                <w:cs/>
              </w:rPr>
              <w:t>ประเทศที่ดำเนินธุรกิจ</w:t>
            </w:r>
          </w:p>
        </w:tc>
        <w:tc>
          <w:tcPr>
            <w:tcW w:w="2698" w:type="dxa"/>
          </w:tcPr>
          <w:p w14:paraId="4A35075A" w14:textId="77777777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1909" w:type="dxa"/>
            <w:gridSpan w:val="2"/>
          </w:tcPr>
          <w:p w14:paraId="6F67E594" w14:textId="77777777" w:rsidR="00BD0D0D" w:rsidRPr="008A2C70" w:rsidRDefault="00BD0D0D" w:rsidP="006402E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สัดส่วนความเป็นเจ้าของ</w:t>
            </w:r>
          </w:p>
        </w:tc>
      </w:tr>
      <w:tr w:rsidR="00BD0D0D" w:rsidRPr="008A2C70" w14:paraId="1D7E45DD" w14:textId="77777777" w:rsidTr="006402E6">
        <w:trPr>
          <w:trHeight w:val="163"/>
          <w:tblHeader/>
        </w:trPr>
        <w:tc>
          <w:tcPr>
            <w:tcW w:w="3297" w:type="dxa"/>
          </w:tcPr>
          <w:p w14:paraId="34F81C89" w14:textId="77777777" w:rsidR="00BD0D0D" w:rsidRPr="008A2C70" w:rsidRDefault="00BD0D0D" w:rsidP="006402E6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55" w:type="dxa"/>
          </w:tcPr>
          <w:p w14:paraId="2D6B964D" w14:textId="77777777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8" w:type="dxa"/>
          </w:tcPr>
          <w:p w14:paraId="1371DC58" w14:textId="77777777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vAlign w:val="bottom"/>
          </w:tcPr>
          <w:p w14:paraId="121EE3AE" w14:textId="77777777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A2C70">
              <w:rPr>
                <w:rFonts w:asciiTheme="majorBidi" w:hAnsiTheme="majorBidi" w:cstheme="majorBidi"/>
              </w:rPr>
              <w:t xml:space="preserve">31 </w:t>
            </w:r>
            <w:r w:rsidRPr="008A2C70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978" w:type="dxa"/>
            <w:vAlign w:val="bottom"/>
          </w:tcPr>
          <w:p w14:paraId="4611372B" w14:textId="77777777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A2C70">
              <w:rPr>
                <w:rFonts w:asciiTheme="majorBidi" w:hAnsiTheme="majorBidi" w:cstheme="majorBidi"/>
              </w:rPr>
              <w:t xml:space="preserve">31 </w:t>
            </w:r>
            <w:r w:rsidRPr="008A2C70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BD0D0D" w:rsidRPr="008A2C70" w14:paraId="710FC888" w14:textId="77777777" w:rsidTr="006402E6">
        <w:trPr>
          <w:trHeight w:val="163"/>
          <w:tblHeader/>
        </w:trPr>
        <w:tc>
          <w:tcPr>
            <w:tcW w:w="3297" w:type="dxa"/>
          </w:tcPr>
          <w:p w14:paraId="104AEF94" w14:textId="77777777" w:rsidR="00BD0D0D" w:rsidRPr="008A2C70" w:rsidRDefault="00BD0D0D" w:rsidP="006402E6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55" w:type="dxa"/>
          </w:tcPr>
          <w:p w14:paraId="25D5AE66" w14:textId="77777777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8" w:type="dxa"/>
          </w:tcPr>
          <w:p w14:paraId="11904A49" w14:textId="77777777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vAlign w:val="bottom"/>
          </w:tcPr>
          <w:p w14:paraId="677E9414" w14:textId="19D7FFE0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</w:rPr>
            </w:pPr>
            <w:r w:rsidRPr="008A2C7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78" w:type="dxa"/>
            <w:vAlign w:val="bottom"/>
          </w:tcPr>
          <w:p w14:paraId="7E03C0FE" w14:textId="1437F4FB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</w:rPr>
            </w:pPr>
            <w:r w:rsidRPr="008A2C70">
              <w:rPr>
                <w:rFonts w:asciiTheme="majorBidi" w:hAnsiTheme="majorBidi" w:cstheme="majorBidi" w:hint="cs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BD0D0D" w:rsidRPr="008A2C70" w14:paraId="629B0170" w14:textId="77777777" w:rsidTr="006402E6">
        <w:trPr>
          <w:trHeight w:val="163"/>
          <w:tblHeader/>
        </w:trPr>
        <w:tc>
          <w:tcPr>
            <w:tcW w:w="3297" w:type="dxa"/>
          </w:tcPr>
          <w:p w14:paraId="058CF7C8" w14:textId="77777777" w:rsidR="00BD0D0D" w:rsidRPr="008A2C70" w:rsidRDefault="00BD0D0D" w:rsidP="006402E6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55" w:type="dxa"/>
          </w:tcPr>
          <w:p w14:paraId="0C0A5634" w14:textId="77777777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8" w:type="dxa"/>
          </w:tcPr>
          <w:p w14:paraId="0399B241" w14:textId="77777777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09" w:type="dxa"/>
            <w:gridSpan w:val="2"/>
            <w:vAlign w:val="bottom"/>
          </w:tcPr>
          <w:p w14:paraId="3A582548" w14:textId="77777777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</w:rPr>
            </w:pPr>
            <w:r w:rsidRPr="008A2C70">
              <w:rPr>
                <w:rFonts w:asciiTheme="majorBidi" w:hAnsiTheme="majorBidi" w:cstheme="majorBidi"/>
                <w:i/>
                <w:iCs/>
              </w:rPr>
              <w:t>(</w:t>
            </w:r>
            <w:r w:rsidRPr="008A2C70">
              <w:rPr>
                <w:rFonts w:asciiTheme="majorBidi" w:hAnsiTheme="majorBidi" w:cstheme="majorBidi"/>
                <w:i/>
                <w:iCs/>
                <w:cs/>
              </w:rPr>
              <w:t>ร้อยละ)</w:t>
            </w:r>
          </w:p>
        </w:tc>
      </w:tr>
      <w:tr w:rsidR="00BD0D0D" w:rsidRPr="008A2C70" w14:paraId="5CA0C6B9" w14:textId="77777777" w:rsidTr="006402E6">
        <w:trPr>
          <w:trHeight w:val="163"/>
        </w:trPr>
        <w:tc>
          <w:tcPr>
            <w:tcW w:w="3297" w:type="dxa"/>
          </w:tcPr>
          <w:p w14:paraId="6F930E0F" w14:textId="77777777" w:rsidR="00BD0D0D" w:rsidRPr="008A2C70" w:rsidRDefault="00BD0D0D" w:rsidP="006402E6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655" w:type="dxa"/>
          </w:tcPr>
          <w:p w14:paraId="778F569F" w14:textId="77777777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8" w:type="dxa"/>
          </w:tcPr>
          <w:p w14:paraId="50FB17A8" w14:textId="77777777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vAlign w:val="bottom"/>
          </w:tcPr>
          <w:p w14:paraId="4BC778A6" w14:textId="77777777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8" w:type="dxa"/>
            <w:vAlign w:val="bottom"/>
          </w:tcPr>
          <w:p w14:paraId="3E6C525E" w14:textId="77777777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762D12" w:rsidRPr="008A2C70" w14:paraId="46DB5C36" w14:textId="77777777" w:rsidTr="006402E6">
        <w:trPr>
          <w:trHeight w:val="315"/>
        </w:trPr>
        <w:tc>
          <w:tcPr>
            <w:tcW w:w="3297" w:type="dxa"/>
          </w:tcPr>
          <w:p w14:paraId="1EF49A99" w14:textId="77777777" w:rsidR="00762D12" w:rsidRPr="008A2C70" w:rsidRDefault="00762D12" w:rsidP="00762D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โอสถสภา เบฟเวอเรจ 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655" w:type="dxa"/>
          </w:tcPr>
          <w:p w14:paraId="28DBAEEF" w14:textId="77777777" w:rsidR="00762D12" w:rsidRPr="008A2C70" w:rsidRDefault="00762D12" w:rsidP="00762D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0ED2C804" w14:textId="77777777" w:rsidR="00762D12" w:rsidRPr="008A2C70" w:rsidRDefault="00762D12" w:rsidP="00762D1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474FF5FA" w14:textId="1D5458AF" w:rsidR="00762D12" w:rsidRPr="008A2C70" w:rsidRDefault="00762D12" w:rsidP="00762D1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619C5E52" w14:textId="77777777" w:rsidR="00762D12" w:rsidRPr="008A2C70" w:rsidRDefault="00762D12" w:rsidP="00762D12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762D12" w:rsidRPr="008A2C70" w14:paraId="0BD20F26" w14:textId="77777777" w:rsidTr="006402E6">
        <w:trPr>
          <w:trHeight w:val="315"/>
        </w:trPr>
        <w:tc>
          <w:tcPr>
            <w:tcW w:w="3297" w:type="dxa"/>
          </w:tcPr>
          <w:p w14:paraId="686D5716" w14:textId="77777777" w:rsidR="00762D12" w:rsidRPr="008A2C70" w:rsidRDefault="00762D12" w:rsidP="00762D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กรีนสวิลล์ จำกัด</w:t>
            </w:r>
          </w:p>
        </w:tc>
        <w:tc>
          <w:tcPr>
            <w:tcW w:w="1655" w:type="dxa"/>
          </w:tcPr>
          <w:p w14:paraId="45B2CE2B" w14:textId="77777777" w:rsidR="00762D12" w:rsidRPr="008A2C70" w:rsidRDefault="00762D12" w:rsidP="00762D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779C2607" w14:textId="77777777" w:rsidR="00762D12" w:rsidRPr="008A2C70" w:rsidRDefault="00762D12" w:rsidP="00762D12">
            <w:pPr>
              <w:pStyle w:val="NoSpacing"/>
              <w:ind w:left="212" w:hanging="2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ผลิตและจำหน่ายผลิตภัณฑ์</w:t>
            </w: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ของใช้</w:t>
            </w: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ส่วนบุคคล</w:t>
            </w:r>
          </w:p>
        </w:tc>
        <w:tc>
          <w:tcPr>
            <w:tcW w:w="931" w:type="dxa"/>
          </w:tcPr>
          <w:p w14:paraId="3C6BD5A7" w14:textId="47DAF9E1" w:rsidR="00762D12" w:rsidRPr="008A2C70" w:rsidRDefault="00762D12" w:rsidP="00762D1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0FF02BEE" w14:textId="77777777" w:rsidR="00762D12" w:rsidRPr="008A2C70" w:rsidRDefault="00762D12" w:rsidP="00762D12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762D12" w:rsidRPr="008A2C70" w14:paraId="6E3FE0F4" w14:textId="77777777" w:rsidTr="006402E6">
        <w:trPr>
          <w:trHeight w:val="325"/>
        </w:trPr>
        <w:tc>
          <w:tcPr>
            <w:tcW w:w="3297" w:type="dxa"/>
          </w:tcPr>
          <w:p w14:paraId="149BD570" w14:textId="77777777" w:rsidR="00762D12" w:rsidRPr="008A2C70" w:rsidRDefault="00762D12" w:rsidP="00762D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อินดัสทรี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655" w:type="dxa"/>
          </w:tcPr>
          <w:p w14:paraId="3957D8BE" w14:textId="77777777" w:rsidR="00762D12" w:rsidRPr="008A2C70" w:rsidRDefault="00762D12" w:rsidP="00762D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7A22CD8F" w14:textId="77777777" w:rsidR="00762D12" w:rsidRPr="008A2C70" w:rsidRDefault="00762D12" w:rsidP="00762D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31" w:type="dxa"/>
          </w:tcPr>
          <w:p w14:paraId="2434CD4E" w14:textId="36B11171" w:rsidR="00762D12" w:rsidRPr="008A2C70" w:rsidRDefault="00762D12" w:rsidP="00762D1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18B4E19C" w14:textId="77777777" w:rsidR="00762D12" w:rsidRPr="008A2C70" w:rsidRDefault="00762D12" w:rsidP="00762D12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762D12" w:rsidRPr="008A2C70" w14:paraId="33768D11" w14:textId="77777777" w:rsidTr="006402E6">
        <w:trPr>
          <w:trHeight w:val="315"/>
        </w:trPr>
        <w:tc>
          <w:tcPr>
            <w:tcW w:w="3297" w:type="dxa"/>
          </w:tcPr>
          <w:p w14:paraId="23A5F531" w14:textId="77777777" w:rsidR="00762D12" w:rsidRPr="008A2C70" w:rsidRDefault="00762D12" w:rsidP="00762D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สยามกลาสอยุธยา จำกัด</w:t>
            </w:r>
          </w:p>
        </w:tc>
        <w:tc>
          <w:tcPr>
            <w:tcW w:w="1655" w:type="dxa"/>
          </w:tcPr>
          <w:p w14:paraId="30BC18B7" w14:textId="77777777" w:rsidR="00762D12" w:rsidRPr="008A2C70" w:rsidRDefault="00762D12" w:rsidP="00762D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3B0CFBFF" w14:textId="77777777" w:rsidR="00762D12" w:rsidRPr="008A2C70" w:rsidRDefault="00762D12" w:rsidP="00762D1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31" w:type="dxa"/>
          </w:tcPr>
          <w:p w14:paraId="7C2C4577" w14:textId="41F6FAAF" w:rsidR="00762D12" w:rsidRPr="008A2C70" w:rsidRDefault="00762D12" w:rsidP="00762D1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4971F2A5" w14:textId="77777777" w:rsidR="00762D12" w:rsidRPr="008A2C70" w:rsidRDefault="00762D12" w:rsidP="00762D12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762D12" w:rsidRPr="008A2C70" w14:paraId="4608F070" w14:textId="77777777" w:rsidTr="006402E6">
        <w:trPr>
          <w:trHeight w:val="315"/>
        </w:trPr>
        <w:tc>
          <w:tcPr>
            <w:tcW w:w="3297" w:type="dxa"/>
          </w:tcPr>
          <w:p w14:paraId="660E98F2" w14:textId="77777777" w:rsidR="00762D12" w:rsidRPr="008A2C70" w:rsidRDefault="00762D12" w:rsidP="00762D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สยามคัลเล็ต จำกัด</w:t>
            </w:r>
          </w:p>
        </w:tc>
        <w:tc>
          <w:tcPr>
            <w:tcW w:w="1655" w:type="dxa"/>
          </w:tcPr>
          <w:p w14:paraId="590E5899" w14:textId="77777777" w:rsidR="00762D12" w:rsidRPr="008A2C70" w:rsidRDefault="00762D12" w:rsidP="00762D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1669D9E0" w14:textId="77777777" w:rsidR="00762D12" w:rsidRPr="008A2C70" w:rsidRDefault="00762D12" w:rsidP="00762D1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จำหน่ายเศษแก้ว</w:t>
            </w:r>
          </w:p>
        </w:tc>
        <w:tc>
          <w:tcPr>
            <w:tcW w:w="931" w:type="dxa"/>
          </w:tcPr>
          <w:p w14:paraId="75D81640" w14:textId="3AFBF539" w:rsidR="00762D12" w:rsidRPr="008A2C70" w:rsidRDefault="00762D12" w:rsidP="00762D12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978" w:type="dxa"/>
          </w:tcPr>
          <w:p w14:paraId="7DDA9812" w14:textId="77777777" w:rsidR="00762D12" w:rsidRPr="008A2C70" w:rsidRDefault="00762D12" w:rsidP="00762D12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762D12" w:rsidRPr="008A2C70" w14:paraId="5EFAED35" w14:textId="77777777" w:rsidTr="006402E6">
        <w:trPr>
          <w:trHeight w:val="330"/>
        </w:trPr>
        <w:tc>
          <w:tcPr>
            <w:tcW w:w="3297" w:type="dxa"/>
          </w:tcPr>
          <w:p w14:paraId="5FFCC2F1" w14:textId="77777777" w:rsidR="00762D12" w:rsidRPr="008A2C70" w:rsidRDefault="00762D12" w:rsidP="00762D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1655" w:type="dxa"/>
          </w:tcPr>
          <w:p w14:paraId="7ECF719C" w14:textId="77777777" w:rsidR="00762D12" w:rsidRPr="008A2C70" w:rsidRDefault="00762D12" w:rsidP="00762D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77467A9C" w14:textId="77777777" w:rsidR="00762D12" w:rsidRPr="008A2C70" w:rsidRDefault="00762D12" w:rsidP="00762D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31" w:type="dxa"/>
          </w:tcPr>
          <w:p w14:paraId="65DAA622" w14:textId="6EFB69E4" w:rsidR="00762D12" w:rsidRPr="008A2C70" w:rsidRDefault="00762D12" w:rsidP="00762D1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1024631C" w14:textId="77777777" w:rsidR="00762D12" w:rsidRPr="008A2C70" w:rsidRDefault="00762D12" w:rsidP="00762D12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762D12" w:rsidRPr="008A2C70" w14:paraId="70C15697" w14:textId="77777777" w:rsidTr="006402E6">
        <w:trPr>
          <w:trHeight w:val="315"/>
        </w:trPr>
        <w:tc>
          <w:tcPr>
            <w:tcW w:w="3297" w:type="dxa"/>
          </w:tcPr>
          <w:p w14:paraId="5B6AE165" w14:textId="77777777" w:rsidR="00762D12" w:rsidRPr="008A2C70" w:rsidRDefault="00762D12" w:rsidP="00762D1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อินโนเวชั่น เซ็นเตอร์ จำกัด</w:t>
            </w:r>
          </w:p>
        </w:tc>
        <w:tc>
          <w:tcPr>
            <w:tcW w:w="1655" w:type="dxa"/>
          </w:tcPr>
          <w:p w14:paraId="2E55C30C" w14:textId="77777777" w:rsidR="00762D12" w:rsidRPr="008A2C70" w:rsidRDefault="00762D12" w:rsidP="00762D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2B2877A8" w14:textId="77777777" w:rsidR="00762D12" w:rsidRPr="008A2C70" w:rsidRDefault="00762D12" w:rsidP="00762D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วิจัยและพัฒนา</w:t>
            </w:r>
          </w:p>
        </w:tc>
        <w:tc>
          <w:tcPr>
            <w:tcW w:w="931" w:type="dxa"/>
          </w:tcPr>
          <w:p w14:paraId="4A8328C5" w14:textId="3E1A3608" w:rsidR="00762D12" w:rsidRPr="008A2C70" w:rsidRDefault="00762D12" w:rsidP="00762D1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24BFE502" w14:textId="77777777" w:rsidR="00762D12" w:rsidRPr="008A2C70" w:rsidRDefault="00762D12" w:rsidP="00762D12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762D12" w:rsidRPr="008A2C70" w14:paraId="16C27AC5" w14:textId="77777777" w:rsidTr="006402E6">
        <w:trPr>
          <w:trHeight w:val="315"/>
        </w:trPr>
        <w:tc>
          <w:tcPr>
            <w:tcW w:w="3297" w:type="dxa"/>
          </w:tcPr>
          <w:p w14:paraId="4423C907" w14:textId="77777777" w:rsidR="00762D12" w:rsidRPr="008A2C70" w:rsidRDefault="00762D12" w:rsidP="00762D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1655" w:type="dxa"/>
          </w:tcPr>
          <w:p w14:paraId="2BE3FA38" w14:textId="77777777" w:rsidR="00762D12" w:rsidRPr="008A2C70" w:rsidRDefault="00762D12" w:rsidP="00762D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640306AA" w14:textId="77777777" w:rsidR="00762D12" w:rsidRPr="008A2C70" w:rsidRDefault="00762D12" w:rsidP="00762D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1" w:type="dxa"/>
          </w:tcPr>
          <w:p w14:paraId="63239D2B" w14:textId="0E97A175" w:rsidR="00762D12" w:rsidRPr="008A2C70" w:rsidRDefault="00762D12" w:rsidP="00762D1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68516CA9" w14:textId="77777777" w:rsidR="00762D12" w:rsidRPr="008A2C70" w:rsidRDefault="00762D12" w:rsidP="00762D12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762D12" w:rsidRPr="008A2C70" w14:paraId="5773B33F" w14:textId="77777777" w:rsidTr="006402E6">
        <w:trPr>
          <w:trHeight w:val="315"/>
        </w:trPr>
        <w:tc>
          <w:tcPr>
            <w:tcW w:w="3297" w:type="dxa"/>
          </w:tcPr>
          <w:p w14:paraId="3DEC9635" w14:textId="77777777" w:rsidR="00762D12" w:rsidRPr="008A2C70" w:rsidRDefault="00762D12" w:rsidP="00762D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</w:rPr>
              <w:t>OSOTSPA USA, INC.</w:t>
            </w:r>
          </w:p>
        </w:tc>
        <w:tc>
          <w:tcPr>
            <w:tcW w:w="1655" w:type="dxa"/>
          </w:tcPr>
          <w:p w14:paraId="384B4366" w14:textId="77777777" w:rsidR="00762D12" w:rsidRPr="008A2C70" w:rsidRDefault="00762D12" w:rsidP="00762D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698" w:type="dxa"/>
          </w:tcPr>
          <w:p w14:paraId="3A657938" w14:textId="77777777" w:rsidR="00762D12" w:rsidRPr="008A2C70" w:rsidRDefault="00762D12" w:rsidP="00762D1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ให้บริการการตลาด</w:t>
            </w:r>
          </w:p>
        </w:tc>
        <w:tc>
          <w:tcPr>
            <w:tcW w:w="931" w:type="dxa"/>
          </w:tcPr>
          <w:p w14:paraId="61E83907" w14:textId="6A19C318" w:rsidR="00762D12" w:rsidRPr="008A2C70" w:rsidRDefault="00762D12" w:rsidP="00762D1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24E099A9" w14:textId="77777777" w:rsidR="00762D12" w:rsidRPr="008A2C70" w:rsidRDefault="00762D12" w:rsidP="00762D12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762D12" w:rsidRPr="008A2C70" w14:paraId="55264773" w14:textId="77777777" w:rsidTr="006402E6">
        <w:trPr>
          <w:trHeight w:val="647"/>
        </w:trPr>
        <w:tc>
          <w:tcPr>
            <w:tcW w:w="3297" w:type="dxa"/>
          </w:tcPr>
          <w:p w14:paraId="0CB06356" w14:textId="77777777" w:rsidR="00762D12" w:rsidRPr="008A2C70" w:rsidRDefault="00762D12" w:rsidP="00762D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</w:rPr>
              <w:t>OSOTSPA LOI HEIN COMPANY LIMITED</w:t>
            </w:r>
          </w:p>
        </w:tc>
        <w:tc>
          <w:tcPr>
            <w:tcW w:w="1655" w:type="dxa"/>
          </w:tcPr>
          <w:p w14:paraId="65DF9FD9" w14:textId="77777777" w:rsidR="00762D12" w:rsidRPr="008A2C70" w:rsidRDefault="00762D12" w:rsidP="00762D1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4F043E38" w14:textId="77777777" w:rsidR="00762D12" w:rsidRPr="008A2C70" w:rsidRDefault="00762D12" w:rsidP="00762D12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698" w:type="dxa"/>
          </w:tcPr>
          <w:p w14:paraId="70D3C3E1" w14:textId="77777777" w:rsidR="00762D12" w:rsidRPr="008A2C70" w:rsidRDefault="00762D12" w:rsidP="00762D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31" w:type="dxa"/>
          </w:tcPr>
          <w:p w14:paraId="070E9144" w14:textId="795E5565" w:rsidR="00762D12" w:rsidRPr="008A2C70" w:rsidRDefault="00762D12" w:rsidP="00762D12">
            <w:pPr>
              <w:pStyle w:val="NoSpacing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6.92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978" w:type="dxa"/>
          </w:tcPr>
          <w:p w14:paraId="54E7A15D" w14:textId="77777777" w:rsidR="00762D12" w:rsidRPr="008A2C70" w:rsidRDefault="00762D12" w:rsidP="00762D12">
            <w:pPr>
              <w:pStyle w:val="NoSpacing"/>
              <w:ind w:right="-42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6.92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</w:tr>
      <w:tr w:rsidR="00762D12" w:rsidRPr="008A2C70" w14:paraId="12ADFBF0" w14:textId="77777777" w:rsidTr="006402E6">
        <w:trPr>
          <w:trHeight w:val="315"/>
        </w:trPr>
        <w:tc>
          <w:tcPr>
            <w:tcW w:w="3297" w:type="dxa"/>
          </w:tcPr>
          <w:p w14:paraId="388FD860" w14:textId="77777777" w:rsidR="00762D12" w:rsidRPr="008A2C70" w:rsidRDefault="00762D12" w:rsidP="00762D1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</w:rPr>
              <w:t>PT. M-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INDONESIA</w:t>
            </w:r>
          </w:p>
        </w:tc>
        <w:tc>
          <w:tcPr>
            <w:tcW w:w="1655" w:type="dxa"/>
          </w:tcPr>
          <w:p w14:paraId="016CAD4D" w14:textId="77777777" w:rsidR="00762D12" w:rsidRPr="008A2C70" w:rsidRDefault="00762D12" w:rsidP="00762D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698" w:type="dxa"/>
          </w:tcPr>
          <w:p w14:paraId="41410EF5" w14:textId="77777777" w:rsidR="00762D12" w:rsidRPr="008A2C70" w:rsidRDefault="00762D12" w:rsidP="00762D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931" w:type="dxa"/>
          </w:tcPr>
          <w:p w14:paraId="77E79861" w14:textId="32FEF030" w:rsidR="00762D12" w:rsidRPr="008A2C70" w:rsidRDefault="00762D12" w:rsidP="00762D12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99.87</w:t>
            </w:r>
          </w:p>
        </w:tc>
        <w:tc>
          <w:tcPr>
            <w:tcW w:w="978" w:type="dxa"/>
          </w:tcPr>
          <w:p w14:paraId="0ACDC291" w14:textId="77777777" w:rsidR="00762D12" w:rsidRPr="008A2C70" w:rsidRDefault="00762D12" w:rsidP="00762D12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99.87</w:t>
            </w:r>
          </w:p>
        </w:tc>
      </w:tr>
      <w:tr w:rsidR="00961E99" w:rsidRPr="008A2C70" w14:paraId="69178CFA" w14:textId="77777777" w:rsidTr="006402E6">
        <w:trPr>
          <w:trHeight w:val="315"/>
        </w:trPr>
        <w:tc>
          <w:tcPr>
            <w:tcW w:w="3297" w:type="dxa"/>
          </w:tcPr>
          <w:p w14:paraId="37A6CFB3" w14:textId="77777777" w:rsidR="00961E99" w:rsidRPr="008A2C70" w:rsidRDefault="00961E99" w:rsidP="00961E99">
            <w:pPr>
              <w:pStyle w:val="NoSpacing"/>
              <w:spacing w:line="30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สยาม เบฟ แมนูแฟคเจอริ่ง จำกัด </w:t>
            </w:r>
          </w:p>
        </w:tc>
        <w:tc>
          <w:tcPr>
            <w:tcW w:w="1655" w:type="dxa"/>
          </w:tcPr>
          <w:p w14:paraId="157AD1A2" w14:textId="77777777" w:rsidR="00961E99" w:rsidRPr="008A2C70" w:rsidRDefault="00961E99" w:rsidP="00961E9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23C8F1E5" w14:textId="77777777" w:rsidR="00961E99" w:rsidRPr="008A2C70" w:rsidRDefault="00961E99" w:rsidP="00961E9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6EF4A0F3" w14:textId="1B6F7E3B" w:rsidR="00961E99" w:rsidRPr="008A2C70" w:rsidRDefault="00961E99" w:rsidP="00961E9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39CF8469" w14:textId="1E26E899" w:rsidR="00E007A6" w:rsidRPr="008A2C70" w:rsidRDefault="00961E99" w:rsidP="00E007A6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961E99" w:rsidRPr="008A2C70" w14:paraId="50E64800" w14:textId="77777777" w:rsidTr="006402E6">
        <w:trPr>
          <w:trHeight w:val="330"/>
        </w:trPr>
        <w:tc>
          <w:tcPr>
            <w:tcW w:w="3297" w:type="dxa"/>
          </w:tcPr>
          <w:p w14:paraId="4788550C" w14:textId="406841B2" w:rsidR="00961E99" w:rsidRPr="008A2C70" w:rsidRDefault="00961E99" w:rsidP="00961E9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Myanmar </w:t>
            </w:r>
            <w:proofErr w:type="spellStart"/>
            <w:r w:rsidRPr="008A2C70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Company Limited</w:t>
            </w:r>
          </w:p>
        </w:tc>
        <w:tc>
          <w:tcPr>
            <w:tcW w:w="1655" w:type="dxa"/>
          </w:tcPr>
          <w:p w14:paraId="54337B5C" w14:textId="5FF874DE" w:rsidR="00961E99" w:rsidRPr="008A2C70" w:rsidRDefault="00961E99" w:rsidP="00961E9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561055A2" w14:textId="77777777" w:rsidR="00961E99" w:rsidRPr="008A2C70" w:rsidRDefault="00961E99" w:rsidP="00961E99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698" w:type="dxa"/>
          </w:tcPr>
          <w:p w14:paraId="4BB20031" w14:textId="2B9A9294" w:rsidR="00961E99" w:rsidRPr="008A2C70" w:rsidRDefault="00961E99" w:rsidP="00961E9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06BE3790" w14:textId="6E76625D" w:rsidR="00961E99" w:rsidRPr="008A2C70" w:rsidRDefault="00961E99" w:rsidP="00961E9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4A664808" w14:textId="2F196AD2" w:rsidR="00961E99" w:rsidRPr="008A2C70" w:rsidRDefault="00961E99" w:rsidP="00961E99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961E99" w:rsidRPr="008A2C70" w14:paraId="4839520F" w14:textId="77777777" w:rsidTr="006402E6">
        <w:trPr>
          <w:trHeight w:val="330"/>
        </w:trPr>
        <w:tc>
          <w:tcPr>
            <w:tcW w:w="3297" w:type="dxa"/>
          </w:tcPr>
          <w:p w14:paraId="2D6513D3" w14:textId="26121B3C" w:rsidR="00961E99" w:rsidRPr="00961E99" w:rsidRDefault="00961E99" w:rsidP="00961E9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42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IGNITEVINA JOINT STOCK COMPANY</w:t>
            </w:r>
          </w:p>
        </w:tc>
        <w:tc>
          <w:tcPr>
            <w:tcW w:w="1655" w:type="dxa"/>
          </w:tcPr>
          <w:p w14:paraId="19B647BE" w14:textId="77777777" w:rsidR="00961E99" w:rsidRPr="008A2C70" w:rsidRDefault="00961E99" w:rsidP="00961E9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698" w:type="dxa"/>
          </w:tcPr>
          <w:p w14:paraId="00EAFF72" w14:textId="77777777" w:rsidR="00961E99" w:rsidRPr="008A2C70" w:rsidRDefault="00961E99" w:rsidP="00961E9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52566D76" w14:textId="023F7E9D" w:rsidR="00961E99" w:rsidRPr="008A2C70" w:rsidRDefault="00961E99" w:rsidP="00961E99">
            <w:pPr>
              <w:pStyle w:val="NoSpacing"/>
              <w:ind w:right="-215" w:firstLine="13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39.00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978" w:type="dxa"/>
          </w:tcPr>
          <w:p w14:paraId="58B238C9" w14:textId="77777777" w:rsidR="00961E99" w:rsidRPr="008A2C70" w:rsidRDefault="00961E99" w:rsidP="00961E99">
            <w:pPr>
              <w:pStyle w:val="NoSpacing"/>
              <w:ind w:right="-215" w:firstLine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39.00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</w:tr>
      <w:tr w:rsidR="00961E99" w:rsidRPr="008A2C70" w14:paraId="5187F880" w14:textId="77777777" w:rsidTr="006402E6">
        <w:trPr>
          <w:trHeight w:val="330"/>
        </w:trPr>
        <w:tc>
          <w:tcPr>
            <w:tcW w:w="3297" w:type="dxa"/>
          </w:tcPr>
          <w:p w14:paraId="0FADB6DF" w14:textId="430814D2" w:rsidR="00961E99" w:rsidRPr="008A2C70" w:rsidRDefault="00961E99" w:rsidP="00961E9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278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655" w:type="dxa"/>
          </w:tcPr>
          <w:p w14:paraId="164D4C13" w14:textId="77777777" w:rsidR="00961E99" w:rsidRPr="008A2C70" w:rsidRDefault="00961E99" w:rsidP="00961E9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98" w:type="dxa"/>
          </w:tcPr>
          <w:p w14:paraId="2E6C3E2F" w14:textId="77777777" w:rsidR="00961E99" w:rsidRPr="008A2C70" w:rsidRDefault="00961E99" w:rsidP="00961E9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099A5D48" w14:textId="77777777" w:rsidR="00961E99" w:rsidRPr="008A2C70" w:rsidRDefault="00961E99" w:rsidP="00961E99">
            <w:pPr>
              <w:pStyle w:val="NoSpacing"/>
              <w:ind w:right="-215" w:firstLine="13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01F93C39" w14:textId="77777777" w:rsidR="00961E99" w:rsidRPr="008A2C70" w:rsidRDefault="00961E99" w:rsidP="00961E99">
            <w:pPr>
              <w:pStyle w:val="NoSpacing"/>
              <w:ind w:right="-215" w:firstLine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61E99" w:rsidRPr="008A2C70" w14:paraId="1B454005" w14:textId="77777777" w:rsidTr="006402E6">
        <w:trPr>
          <w:trHeight w:val="330"/>
        </w:trPr>
        <w:tc>
          <w:tcPr>
            <w:tcW w:w="3297" w:type="dxa"/>
          </w:tcPr>
          <w:p w14:paraId="51928239" w14:textId="77777777" w:rsidR="00961E99" w:rsidRPr="008A2C70" w:rsidRDefault="00961E99" w:rsidP="00961E99">
            <w:pPr>
              <w:pStyle w:val="NoSpacing"/>
              <w:ind w:left="205" w:right="-120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 บริษัท โอสถสภา เอ็นเตอร์ไพรซ์ จำกัด</w:t>
            </w:r>
          </w:p>
        </w:tc>
        <w:tc>
          <w:tcPr>
            <w:tcW w:w="1655" w:type="dxa"/>
          </w:tcPr>
          <w:p w14:paraId="7C9A9B8C" w14:textId="77777777" w:rsidR="00961E99" w:rsidRPr="008A2C70" w:rsidRDefault="00961E99" w:rsidP="00961E9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524E37B4" w14:textId="77777777" w:rsidR="00961E99" w:rsidRPr="008A2C70" w:rsidRDefault="00961E99" w:rsidP="00961E9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1DBBD952" w14:textId="77777777" w:rsidR="00961E99" w:rsidRPr="008A2C70" w:rsidRDefault="00961E99" w:rsidP="00961E9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4A8CEBF7" w14:textId="77777777" w:rsidR="00961E99" w:rsidRPr="008A2C70" w:rsidRDefault="00961E99" w:rsidP="00961E99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571FD" w:rsidRPr="008A2C70" w14:paraId="0461199D" w14:textId="77777777" w:rsidTr="006402E6">
        <w:trPr>
          <w:trHeight w:val="330"/>
        </w:trPr>
        <w:tc>
          <w:tcPr>
            <w:tcW w:w="3297" w:type="dxa"/>
          </w:tcPr>
          <w:p w14:paraId="4AB5B8C3" w14:textId="77777777" w:rsidR="002571FD" w:rsidRPr="008A2C70" w:rsidRDefault="002571FD" w:rsidP="002571FD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8A2C70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Enterprises Singapore </w:t>
            </w:r>
            <w:proofErr w:type="spellStart"/>
            <w:r w:rsidRPr="008A2C70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Ltd.</w:t>
            </w:r>
          </w:p>
        </w:tc>
        <w:tc>
          <w:tcPr>
            <w:tcW w:w="1655" w:type="dxa"/>
          </w:tcPr>
          <w:p w14:paraId="387DEC7A" w14:textId="77777777" w:rsidR="002571FD" w:rsidRPr="008A2C70" w:rsidRDefault="002571FD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698" w:type="dxa"/>
          </w:tcPr>
          <w:p w14:paraId="51E5E3C7" w14:textId="77777777" w:rsidR="002571FD" w:rsidRPr="008A2C70" w:rsidRDefault="002571FD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1" w:type="dxa"/>
          </w:tcPr>
          <w:p w14:paraId="7B6032DD" w14:textId="0D9DA40A" w:rsidR="002571FD" w:rsidRPr="008A2C70" w:rsidRDefault="002571FD" w:rsidP="002571FD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348C45DE" w14:textId="77777777" w:rsidR="002571FD" w:rsidRPr="008A2C70" w:rsidRDefault="002571FD" w:rsidP="002571FD">
            <w:pPr>
              <w:pStyle w:val="NoSpacing"/>
              <w:tabs>
                <w:tab w:val="left" w:pos="681"/>
                <w:tab w:val="left" w:pos="783"/>
              </w:tabs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2571FD" w:rsidRPr="008A2C70" w14:paraId="742C0E59" w14:textId="77777777" w:rsidTr="006402E6">
        <w:trPr>
          <w:trHeight w:val="330"/>
        </w:trPr>
        <w:tc>
          <w:tcPr>
            <w:tcW w:w="3297" w:type="dxa"/>
          </w:tcPr>
          <w:p w14:paraId="1C2045D9" w14:textId="77777777" w:rsidR="002571FD" w:rsidRPr="008A2C70" w:rsidRDefault="002571FD" w:rsidP="002571FD">
            <w:pPr>
              <w:pStyle w:val="NoSpacing"/>
              <w:tabs>
                <w:tab w:val="right" w:pos="3072"/>
              </w:tabs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8A2C70">
              <w:rPr>
                <w:rFonts w:asciiTheme="majorBidi" w:hAnsiTheme="majorBidi" w:cstheme="majorBidi"/>
                <w:sz w:val="24"/>
                <w:szCs w:val="24"/>
              </w:rPr>
              <w:t>Oventure</w:t>
            </w:r>
            <w:proofErr w:type="spellEnd"/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A2C70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Ltd.</w:t>
            </w:r>
          </w:p>
        </w:tc>
        <w:tc>
          <w:tcPr>
            <w:tcW w:w="1655" w:type="dxa"/>
          </w:tcPr>
          <w:p w14:paraId="1D2456F2" w14:textId="77777777" w:rsidR="002571FD" w:rsidRPr="008A2C70" w:rsidRDefault="002571FD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698" w:type="dxa"/>
          </w:tcPr>
          <w:p w14:paraId="162855D6" w14:textId="77777777" w:rsidR="002571FD" w:rsidRPr="008A2C70" w:rsidRDefault="002571FD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1" w:type="dxa"/>
          </w:tcPr>
          <w:p w14:paraId="2471B701" w14:textId="73AAD9B0" w:rsidR="002571FD" w:rsidRPr="008A2C70" w:rsidRDefault="002571FD" w:rsidP="002571FD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3986670C" w14:textId="77777777" w:rsidR="002571FD" w:rsidRPr="008A2C70" w:rsidRDefault="002571FD" w:rsidP="002571FD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2571FD" w:rsidRPr="008A2C70" w14:paraId="2084A05C" w14:textId="77777777" w:rsidTr="006402E6">
        <w:trPr>
          <w:trHeight w:val="330"/>
        </w:trPr>
        <w:tc>
          <w:tcPr>
            <w:tcW w:w="3297" w:type="dxa"/>
          </w:tcPr>
          <w:p w14:paraId="592F681D" w14:textId="77777777" w:rsidR="002571FD" w:rsidRPr="008A2C70" w:rsidRDefault="002571FD" w:rsidP="002571FD">
            <w:pPr>
              <w:pStyle w:val="NoSpacing"/>
              <w:ind w:left="205" w:hanging="205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บริษัท โอทูซี จำกัด </w:t>
            </w:r>
          </w:p>
        </w:tc>
        <w:tc>
          <w:tcPr>
            <w:tcW w:w="1655" w:type="dxa"/>
          </w:tcPr>
          <w:p w14:paraId="0AB9FD13" w14:textId="77777777" w:rsidR="002571FD" w:rsidRPr="008A2C70" w:rsidRDefault="002571FD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1C2E81E5" w14:textId="77777777" w:rsidR="002571FD" w:rsidRPr="008A2C70" w:rsidRDefault="002571FD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ประกอบธุรกิจพาณิชย์อิเล็กทรอนิกส์</w:t>
            </w:r>
          </w:p>
        </w:tc>
        <w:tc>
          <w:tcPr>
            <w:tcW w:w="931" w:type="dxa"/>
          </w:tcPr>
          <w:p w14:paraId="3F39E650" w14:textId="7C6E2EC4" w:rsidR="002571FD" w:rsidRPr="008A2C70" w:rsidRDefault="002571FD" w:rsidP="002571FD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2B4566C7" w14:textId="77777777" w:rsidR="002571FD" w:rsidRPr="008A2C70" w:rsidRDefault="002571FD" w:rsidP="002571FD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2571FD" w:rsidRPr="008A2C70" w14:paraId="17CCA06F" w14:textId="77777777" w:rsidTr="006402E6">
        <w:trPr>
          <w:trHeight w:val="330"/>
        </w:trPr>
        <w:tc>
          <w:tcPr>
            <w:tcW w:w="3297" w:type="dxa"/>
          </w:tcPr>
          <w:p w14:paraId="1B08A884" w14:textId="77777777" w:rsidR="002571FD" w:rsidRPr="008A2C70" w:rsidRDefault="002571FD" w:rsidP="002571FD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เอเชีย เวนดิ้ง แมชชีน โอเปอร์เรชั่น จำกัด</w:t>
            </w:r>
          </w:p>
        </w:tc>
        <w:tc>
          <w:tcPr>
            <w:tcW w:w="1655" w:type="dxa"/>
          </w:tcPr>
          <w:p w14:paraId="3635812F" w14:textId="77777777" w:rsidR="002571FD" w:rsidRPr="008A2C70" w:rsidRDefault="002571FD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3DA9A883" w14:textId="77777777" w:rsidR="002571FD" w:rsidRPr="008A2C70" w:rsidRDefault="002571FD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30B28B86" w14:textId="2A0522E5" w:rsidR="002571FD" w:rsidRPr="008A2C70" w:rsidRDefault="002571FD" w:rsidP="002571FD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4C9F56AA" w14:textId="77777777" w:rsidR="002571FD" w:rsidRPr="008A2C70" w:rsidRDefault="002571FD" w:rsidP="002571FD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2571FD" w:rsidRPr="008A2C70" w14:paraId="5430028D" w14:textId="77777777" w:rsidTr="006402E6">
        <w:trPr>
          <w:trHeight w:val="330"/>
        </w:trPr>
        <w:tc>
          <w:tcPr>
            <w:tcW w:w="3297" w:type="dxa"/>
          </w:tcPr>
          <w:p w14:paraId="203392A6" w14:textId="77777777" w:rsidR="002571FD" w:rsidRPr="008A2C70" w:rsidRDefault="002571FD" w:rsidP="002571FD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Flash Power do </w:t>
            </w:r>
            <w:proofErr w:type="spellStart"/>
            <w:r w:rsidRPr="008A2C70">
              <w:rPr>
                <w:rFonts w:asciiTheme="majorBidi" w:hAnsiTheme="majorBidi" w:cstheme="majorBidi"/>
                <w:sz w:val="24"/>
                <w:szCs w:val="24"/>
              </w:rPr>
              <w:t>Brasil</w:t>
            </w:r>
            <w:proofErr w:type="spellEnd"/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Pr="008A2C70">
              <w:rPr>
                <w:rFonts w:asciiTheme="majorBidi" w:hAnsiTheme="majorBidi" w:cstheme="majorBidi"/>
                <w:sz w:val="24"/>
                <w:szCs w:val="24"/>
              </w:rPr>
              <w:t>Ltda</w:t>
            </w:r>
            <w:proofErr w:type="spellEnd"/>
          </w:p>
        </w:tc>
        <w:tc>
          <w:tcPr>
            <w:tcW w:w="1655" w:type="dxa"/>
          </w:tcPr>
          <w:p w14:paraId="758DB95A" w14:textId="77777777" w:rsidR="002571FD" w:rsidRPr="008A2C70" w:rsidRDefault="002571FD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บราซิล</w:t>
            </w:r>
          </w:p>
        </w:tc>
        <w:tc>
          <w:tcPr>
            <w:tcW w:w="2698" w:type="dxa"/>
          </w:tcPr>
          <w:p w14:paraId="590CA3BC" w14:textId="77777777" w:rsidR="002571FD" w:rsidRPr="008A2C70" w:rsidRDefault="002571FD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54F24ED1" w14:textId="22187140" w:rsidR="002571FD" w:rsidRPr="008A2C70" w:rsidRDefault="002571FD" w:rsidP="002571FD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6EC69ADD" w14:textId="77777777" w:rsidR="002571FD" w:rsidRPr="008A2C70" w:rsidRDefault="002571FD" w:rsidP="002571FD">
            <w:pPr>
              <w:pStyle w:val="NoSpacing"/>
              <w:tabs>
                <w:tab w:val="left" w:pos="270"/>
              </w:tabs>
              <w:ind w:right="-167"/>
              <w:jc w:val="center"/>
              <w:rPr>
                <w:rFonts w:asciiTheme="majorBidi" w:hAnsiTheme="majorBidi" w:cstheme="majorBidi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2571FD" w:rsidRPr="008A2C70" w14:paraId="7A2DDAA0" w14:textId="77777777" w:rsidTr="006402E6">
        <w:trPr>
          <w:trHeight w:val="330"/>
        </w:trPr>
        <w:tc>
          <w:tcPr>
            <w:tcW w:w="3297" w:type="dxa"/>
          </w:tcPr>
          <w:p w14:paraId="50DEB536" w14:textId="65053C5D" w:rsidR="002571FD" w:rsidRPr="002571FD" w:rsidRDefault="002571FD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42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IGNITEVINA JOINT STOCK COMPANY</w:t>
            </w:r>
          </w:p>
        </w:tc>
        <w:tc>
          <w:tcPr>
            <w:tcW w:w="1655" w:type="dxa"/>
          </w:tcPr>
          <w:p w14:paraId="0ADAB83B" w14:textId="77777777" w:rsidR="002571FD" w:rsidRPr="008A2C70" w:rsidRDefault="002571FD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698" w:type="dxa"/>
          </w:tcPr>
          <w:p w14:paraId="03DA5A39" w14:textId="77777777" w:rsidR="002571FD" w:rsidRPr="008A2C70" w:rsidRDefault="002571FD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6AC3E551" w14:textId="1EBD77B9" w:rsidR="002571FD" w:rsidRPr="008A2C70" w:rsidRDefault="002571FD" w:rsidP="002571FD">
            <w:pPr>
              <w:pStyle w:val="NoSpacing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1.00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978" w:type="dxa"/>
          </w:tcPr>
          <w:p w14:paraId="78413F7F" w14:textId="77777777" w:rsidR="002571FD" w:rsidRPr="008A2C70" w:rsidRDefault="002571FD" w:rsidP="002571FD">
            <w:pPr>
              <w:pStyle w:val="NoSpacing"/>
              <w:jc w:val="right"/>
              <w:rPr>
                <w:rFonts w:asciiTheme="majorBidi" w:hAnsiTheme="majorBidi" w:cstheme="majorBidi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1.00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</w:tr>
      <w:tr w:rsidR="00A96532" w:rsidRPr="008A2C70" w14:paraId="6B5AF7B5" w14:textId="77777777" w:rsidTr="006402E6">
        <w:trPr>
          <w:trHeight w:val="330"/>
        </w:trPr>
        <w:tc>
          <w:tcPr>
            <w:tcW w:w="3297" w:type="dxa"/>
          </w:tcPr>
          <w:p w14:paraId="7A767A83" w14:textId="77777777" w:rsidR="00A96532" w:rsidRPr="00FF4C77" w:rsidRDefault="00A96532" w:rsidP="002571FD">
            <w:pPr>
              <w:pStyle w:val="NoSpacing"/>
              <w:ind w:left="205" w:hanging="2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5" w:type="dxa"/>
          </w:tcPr>
          <w:p w14:paraId="2E46EF99" w14:textId="77777777" w:rsidR="00A96532" w:rsidRPr="00FF4C77" w:rsidRDefault="00A96532" w:rsidP="002571FD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98" w:type="dxa"/>
          </w:tcPr>
          <w:p w14:paraId="72628BBB" w14:textId="77777777" w:rsidR="00A96532" w:rsidRPr="00FF4C77" w:rsidRDefault="00A96532" w:rsidP="002571FD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1" w:type="dxa"/>
          </w:tcPr>
          <w:p w14:paraId="49978C41" w14:textId="77777777" w:rsidR="00A96532" w:rsidRPr="00FF4C77" w:rsidRDefault="00A96532" w:rsidP="002571FD">
            <w:pPr>
              <w:pStyle w:val="NoSpacing"/>
              <w:ind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8" w:type="dxa"/>
          </w:tcPr>
          <w:p w14:paraId="55EC7540" w14:textId="77777777" w:rsidR="00A96532" w:rsidRPr="00FF4C77" w:rsidRDefault="00A96532" w:rsidP="002571F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571FD" w:rsidRPr="008A2C70" w14:paraId="56487956" w14:textId="77777777" w:rsidTr="006402E6">
        <w:trPr>
          <w:trHeight w:val="330"/>
        </w:trPr>
        <w:tc>
          <w:tcPr>
            <w:tcW w:w="4952" w:type="dxa"/>
            <w:gridSpan w:val="2"/>
          </w:tcPr>
          <w:p w14:paraId="4EDDFE40" w14:textId="77777777" w:rsidR="002571FD" w:rsidRPr="008A2C70" w:rsidRDefault="002571FD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proofErr w:type="spellStart"/>
            <w:r w:rsidRPr="008A2C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Osotspa</w:t>
            </w:r>
            <w:proofErr w:type="spellEnd"/>
            <w:r w:rsidRPr="008A2C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Enterprises Singapore </w:t>
            </w:r>
            <w:proofErr w:type="spellStart"/>
            <w:r w:rsidRPr="008A2C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Pte.</w:t>
            </w:r>
            <w:proofErr w:type="spellEnd"/>
            <w:r w:rsidRPr="008A2C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Ltd.</w:t>
            </w:r>
          </w:p>
        </w:tc>
        <w:tc>
          <w:tcPr>
            <w:tcW w:w="2698" w:type="dxa"/>
          </w:tcPr>
          <w:p w14:paraId="356FC9AC" w14:textId="77777777" w:rsidR="002571FD" w:rsidRPr="008A2C70" w:rsidRDefault="002571FD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1C989EF5" w14:textId="77777777" w:rsidR="002571FD" w:rsidRPr="008A2C70" w:rsidRDefault="002571FD" w:rsidP="002571FD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78" w:type="dxa"/>
          </w:tcPr>
          <w:p w14:paraId="2616DDD2" w14:textId="77777777" w:rsidR="002571FD" w:rsidRPr="008A2C70" w:rsidRDefault="002571FD" w:rsidP="002571FD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571FD" w:rsidRPr="008A2C70" w14:paraId="72A671CA" w14:textId="77777777" w:rsidTr="006402E6">
        <w:trPr>
          <w:trHeight w:val="330"/>
        </w:trPr>
        <w:tc>
          <w:tcPr>
            <w:tcW w:w="3297" w:type="dxa"/>
          </w:tcPr>
          <w:p w14:paraId="3563ACFD" w14:textId="77777777" w:rsidR="002571FD" w:rsidRPr="008A2C70" w:rsidRDefault="002571FD" w:rsidP="002571FD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ADVANZ BEVERAGE MANUFACTURING COMPANY LIMITED</w:t>
            </w:r>
          </w:p>
        </w:tc>
        <w:tc>
          <w:tcPr>
            <w:tcW w:w="1655" w:type="dxa"/>
          </w:tcPr>
          <w:p w14:paraId="4BF02A18" w14:textId="77777777" w:rsidR="002571FD" w:rsidRPr="008A2C70" w:rsidRDefault="002571FD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578BBFCC" w14:textId="77777777" w:rsidR="002571FD" w:rsidRPr="008A2C70" w:rsidRDefault="002571FD" w:rsidP="002571FD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698" w:type="dxa"/>
          </w:tcPr>
          <w:p w14:paraId="2749D039" w14:textId="77777777" w:rsidR="002571FD" w:rsidRPr="008A2C70" w:rsidRDefault="002571FD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31" w:type="dxa"/>
          </w:tcPr>
          <w:p w14:paraId="55C5EFC0" w14:textId="7CD4E26C" w:rsidR="002571FD" w:rsidRPr="008A2C70" w:rsidRDefault="002571FD" w:rsidP="002571FD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87.78</w:t>
            </w:r>
          </w:p>
        </w:tc>
        <w:tc>
          <w:tcPr>
            <w:tcW w:w="978" w:type="dxa"/>
          </w:tcPr>
          <w:p w14:paraId="258B78CF" w14:textId="77777777" w:rsidR="002571FD" w:rsidRPr="008A2C70" w:rsidRDefault="002571FD" w:rsidP="002571FD">
            <w:pPr>
              <w:pStyle w:val="NoSpacing"/>
              <w:tabs>
                <w:tab w:val="left" w:pos="270"/>
                <w:tab w:val="left" w:pos="724"/>
              </w:tabs>
              <w:ind w:right="-2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87.78</w:t>
            </w:r>
          </w:p>
        </w:tc>
      </w:tr>
      <w:tr w:rsidR="002571FD" w:rsidRPr="008A2C70" w14:paraId="3FAB95FA" w14:textId="77777777" w:rsidTr="006402E6">
        <w:trPr>
          <w:trHeight w:val="330"/>
        </w:trPr>
        <w:tc>
          <w:tcPr>
            <w:tcW w:w="3297" w:type="dxa"/>
          </w:tcPr>
          <w:p w14:paraId="7668555B" w14:textId="77777777" w:rsidR="002571FD" w:rsidRPr="008A2C70" w:rsidRDefault="002571FD" w:rsidP="002571FD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</w:rPr>
              <w:t>OSOTSPA LOI HEIN COMPANY LIMITED</w:t>
            </w:r>
          </w:p>
        </w:tc>
        <w:tc>
          <w:tcPr>
            <w:tcW w:w="1655" w:type="dxa"/>
          </w:tcPr>
          <w:p w14:paraId="1B9F7162" w14:textId="77777777" w:rsidR="002571FD" w:rsidRPr="008A2C70" w:rsidRDefault="002571FD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4ECD70AD" w14:textId="77777777" w:rsidR="002571FD" w:rsidRPr="008A2C70" w:rsidRDefault="002571FD" w:rsidP="002571FD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698" w:type="dxa"/>
          </w:tcPr>
          <w:p w14:paraId="3A687FE7" w14:textId="77777777" w:rsidR="002571FD" w:rsidRPr="008A2C70" w:rsidRDefault="002571FD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31" w:type="dxa"/>
          </w:tcPr>
          <w:p w14:paraId="55FF9FB4" w14:textId="0DFF3895" w:rsidR="002571FD" w:rsidRPr="008A2C70" w:rsidRDefault="002571FD" w:rsidP="002571FD">
            <w:pPr>
              <w:pStyle w:val="NoSpacing"/>
              <w:tabs>
                <w:tab w:val="left" w:pos="643"/>
                <w:tab w:val="left" w:pos="733"/>
              </w:tabs>
              <w:ind w:right="-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80.86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978" w:type="dxa"/>
          </w:tcPr>
          <w:p w14:paraId="4A9E8D9D" w14:textId="77777777" w:rsidR="002571FD" w:rsidRPr="008A2C70" w:rsidRDefault="002571FD" w:rsidP="002571FD">
            <w:pPr>
              <w:pStyle w:val="NoSpacing"/>
              <w:ind w:right="-347"/>
              <w:jc w:val="center"/>
              <w:rPr>
                <w:rFonts w:asciiTheme="majorBidi" w:hAnsiTheme="majorBidi" w:cstheme="majorBidi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80.86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</w:tr>
      <w:tr w:rsidR="002571FD" w:rsidRPr="008A2C70" w14:paraId="41C4073D" w14:textId="77777777" w:rsidTr="006402E6">
        <w:trPr>
          <w:trHeight w:val="315"/>
        </w:trPr>
        <w:tc>
          <w:tcPr>
            <w:tcW w:w="3297" w:type="dxa"/>
          </w:tcPr>
          <w:p w14:paraId="34A57EC6" w14:textId="4AEFE993" w:rsidR="002571FD" w:rsidRPr="008A2C70" w:rsidRDefault="002571FD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42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IGNITEVINA JOINT STOCK COMPANY</w:t>
            </w:r>
          </w:p>
        </w:tc>
        <w:tc>
          <w:tcPr>
            <w:tcW w:w="1655" w:type="dxa"/>
          </w:tcPr>
          <w:p w14:paraId="4BFD3B6F" w14:textId="77777777" w:rsidR="002571FD" w:rsidRPr="008A2C70" w:rsidRDefault="002571FD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698" w:type="dxa"/>
          </w:tcPr>
          <w:p w14:paraId="4CDDF26E" w14:textId="77777777" w:rsidR="002571FD" w:rsidRPr="008A2C70" w:rsidRDefault="002571FD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79AA4F62" w14:textId="132A738A" w:rsidR="002571FD" w:rsidRPr="008A2C70" w:rsidRDefault="002571FD" w:rsidP="002571FD">
            <w:pPr>
              <w:pStyle w:val="NoSpacing"/>
              <w:tabs>
                <w:tab w:val="left" w:pos="638"/>
                <w:tab w:val="left" w:pos="733"/>
              </w:tabs>
              <w:ind w:right="-43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60</w:t>
            </w: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.00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978" w:type="dxa"/>
          </w:tcPr>
          <w:p w14:paraId="15B4523F" w14:textId="77777777" w:rsidR="002571FD" w:rsidRPr="008A2C70" w:rsidRDefault="002571FD" w:rsidP="002571FD">
            <w:pPr>
              <w:pStyle w:val="NoSpacing"/>
              <w:tabs>
                <w:tab w:val="left" w:pos="762"/>
              </w:tabs>
              <w:ind w:right="-347"/>
              <w:jc w:val="center"/>
              <w:rPr>
                <w:rFonts w:asciiTheme="majorBidi" w:hAnsiTheme="majorBidi" w:cstheme="majorBidi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60</w:t>
            </w: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.00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</w:tr>
      <w:tr w:rsidR="002571FD" w:rsidRPr="008A2C70" w14:paraId="5ADB12C2" w14:textId="77777777" w:rsidTr="006402E6">
        <w:trPr>
          <w:trHeight w:val="330"/>
        </w:trPr>
        <w:tc>
          <w:tcPr>
            <w:tcW w:w="3297" w:type="dxa"/>
          </w:tcPr>
          <w:p w14:paraId="18568C86" w14:textId="77777777" w:rsidR="002571FD" w:rsidRPr="00FF4C77" w:rsidRDefault="002571FD" w:rsidP="002571FD">
            <w:pPr>
              <w:pStyle w:val="NoSpacing"/>
              <w:ind w:left="205" w:hanging="2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5" w:type="dxa"/>
          </w:tcPr>
          <w:p w14:paraId="4B59B098" w14:textId="77777777" w:rsidR="002571FD" w:rsidRPr="00FF4C77" w:rsidRDefault="002571FD" w:rsidP="002571FD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8" w:type="dxa"/>
          </w:tcPr>
          <w:p w14:paraId="4AD88EBC" w14:textId="77777777" w:rsidR="002571FD" w:rsidRPr="00FF4C77" w:rsidRDefault="002571FD" w:rsidP="002571FD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1" w:type="dxa"/>
          </w:tcPr>
          <w:p w14:paraId="70E8A221" w14:textId="77777777" w:rsidR="002571FD" w:rsidRPr="00FF4C77" w:rsidRDefault="002571FD" w:rsidP="002571F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8" w:type="dxa"/>
          </w:tcPr>
          <w:p w14:paraId="27A0B20B" w14:textId="77777777" w:rsidR="002571FD" w:rsidRPr="00FF4C77" w:rsidRDefault="002571FD" w:rsidP="002571FD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71FD" w:rsidRPr="008A2C70" w14:paraId="4C6ECE92" w14:textId="77777777" w:rsidTr="006402E6">
        <w:trPr>
          <w:trHeight w:val="330"/>
        </w:trPr>
        <w:tc>
          <w:tcPr>
            <w:tcW w:w="3297" w:type="dxa"/>
          </w:tcPr>
          <w:p w14:paraId="216B7040" w14:textId="77777777" w:rsidR="002571FD" w:rsidRPr="008A2C70" w:rsidRDefault="002571FD" w:rsidP="002571FD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8A2C7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 โอทูซี จำกัด</w:t>
            </w:r>
          </w:p>
        </w:tc>
        <w:tc>
          <w:tcPr>
            <w:tcW w:w="1655" w:type="dxa"/>
          </w:tcPr>
          <w:p w14:paraId="31BDFD93" w14:textId="77777777" w:rsidR="002571FD" w:rsidRPr="008A2C70" w:rsidRDefault="002571FD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60B5BE53" w14:textId="77777777" w:rsidR="002571FD" w:rsidRPr="008A2C70" w:rsidRDefault="002571FD" w:rsidP="002571FD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375372C2" w14:textId="77777777" w:rsidR="002571FD" w:rsidRPr="008A2C70" w:rsidRDefault="002571FD" w:rsidP="002571FD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78" w:type="dxa"/>
          </w:tcPr>
          <w:p w14:paraId="176658F1" w14:textId="77777777" w:rsidR="002571FD" w:rsidRPr="008A2C70" w:rsidRDefault="002571FD" w:rsidP="002571FD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2571FD" w:rsidRPr="008A2C70" w14:paraId="3E9CE55C" w14:textId="77777777" w:rsidTr="006402E6">
        <w:trPr>
          <w:trHeight w:val="330"/>
        </w:trPr>
        <w:tc>
          <w:tcPr>
            <w:tcW w:w="3297" w:type="dxa"/>
          </w:tcPr>
          <w:p w14:paraId="51F799A5" w14:textId="77777777" w:rsidR="002571FD" w:rsidRPr="008A2C70" w:rsidRDefault="002571FD" w:rsidP="002571FD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โอยูระ จำกัด</w:t>
            </w:r>
          </w:p>
        </w:tc>
        <w:tc>
          <w:tcPr>
            <w:tcW w:w="1655" w:type="dxa"/>
          </w:tcPr>
          <w:p w14:paraId="22CE2A48" w14:textId="77777777" w:rsidR="002571FD" w:rsidRPr="008A2C70" w:rsidRDefault="002571FD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5A38CFBE" w14:textId="77777777" w:rsidR="002571FD" w:rsidRPr="008A2C70" w:rsidRDefault="002571FD" w:rsidP="002571FD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ให้ความรู้และจำหน่ายสินค้าที่มีส่วนผสมของสมุนไพร</w:t>
            </w:r>
          </w:p>
        </w:tc>
        <w:tc>
          <w:tcPr>
            <w:tcW w:w="931" w:type="dxa"/>
          </w:tcPr>
          <w:p w14:paraId="50867FB8" w14:textId="3F66DC77" w:rsidR="002571FD" w:rsidRPr="008A2C70" w:rsidRDefault="002571FD" w:rsidP="002571FD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52DE8B90" w14:textId="77777777" w:rsidR="002571FD" w:rsidRPr="008A2C70" w:rsidRDefault="002571FD" w:rsidP="002571FD">
            <w:pPr>
              <w:pStyle w:val="NoSpacing"/>
              <w:tabs>
                <w:tab w:val="left" w:pos="713"/>
              </w:tabs>
              <w:ind w:right="-167"/>
              <w:jc w:val="center"/>
              <w:rPr>
                <w:rFonts w:asciiTheme="majorBidi" w:hAnsiTheme="majorBidi" w:cstheme="majorBidi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2571FD" w:rsidRPr="008A2C70" w14:paraId="12AAD0FE" w14:textId="77777777" w:rsidTr="00A571CA">
        <w:trPr>
          <w:trHeight w:val="330"/>
        </w:trPr>
        <w:tc>
          <w:tcPr>
            <w:tcW w:w="3297" w:type="dxa"/>
          </w:tcPr>
          <w:p w14:paraId="2417D04B" w14:textId="77777777" w:rsidR="002571FD" w:rsidRPr="008A2C70" w:rsidRDefault="002571FD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พรีเมียร์</w:t>
            </w: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655" w:type="dxa"/>
          </w:tcPr>
          <w:p w14:paraId="409E86DE" w14:textId="77777777" w:rsidR="002571FD" w:rsidRPr="008A2C70" w:rsidRDefault="002571FD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1CA8C047" w14:textId="77777777" w:rsidR="002571FD" w:rsidRPr="008A2C70" w:rsidRDefault="002571FD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ให้บริการจัดซื้อวัตถุดิบและบรรจุภัณฑ์</w:t>
            </w:r>
          </w:p>
        </w:tc>
        <w:tc>
          <w:tcPr>
            <w:tcW w:w="931" w:type="dxa"/>
            <w:vAlign w:val="center"/>
          </w:tcPr>
          <w:p w14:paraId="10E51E2A" w14:textId="682493B9" w:rsidR="002571FD" w:rsidRPr="008A2C70" w:rsidRDefault="002571FD" w:rsidP="008561CA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61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78" w:type="dxa"/>
          </w:tcPr>
          <w:p w14:paraId="40C2F7D7" w14:textId="77777777" w:rsidR="002571FD" w:rsidRPr="008A2C70" w:rsidRDefault="002571FD" w:rsidP="002571FD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4"/>
              </w:rPr>
              <w:t>99.99</w:t>
            </w:r>
          </w:p>
        </w:tc>
      </w:tr>
      <w:tr w:rsidR="0055733C" w:rsidRPr="008A2C70" w14:paraId="14605B7F" w14:textId="77777777" w:rsidTr="006402E6">
        <w:trPr>
          <w:trHeight w:val="330"/>
        </w:trPr>
        <w:tc>
          <w:tcPr>
            <w:tcW w:w="3297" w:type="dxa"/>
          </w:tcPr>
          <w:p w14:paraId="6C083D1A" w14:textId="77777777" w:rsidR="0055733C" w:rsidRPr="008A2C70" w:rsidRDefault="0055733C" w:rsidP="002571FD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5" w:type="dxa"/>
          </w:tcPr>
          <w:p w14:paraId="131D0FED" w14:textId="77777777" w:rsidR="0055733C" w:rsidRPr="008A2C70" w:rsidRDefault="0055733C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5CF8A5C7" w14:textId="77777777" w:rsidR="0055733C" w:rsidRPr="008A2C70" w:rsidRDefault="0055733C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49FCA35A" w14:textId="77777777" w:rsidR="0055733C" w:rsidRPr="008A2C70" w:rsidRDefault="0055733C" w:rsidP="008561CA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7C138849" w14:textId="77777777" w:rsidR="0055733C" w:rsidRPr="008A2C70" w:rsidRDefault="0055733C" w:rsidP="002571FD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2571FD" w:rsidRPr="008A2C70" w14:paraId="6B561B76" w14:textId="77777777" w:rsidTr="006402E6">
        <w:trPr>
          <w:trHeight w:val="330"/>
        </w:trPr>
        <w:tc>
          <w:tcPr>
            <w:tcW w:w="3297" w:type="dxa"/>
          </w:tcPr>
          <w:p w14:paraId="2E18C583" w14:textId="77777777" w:rsidR="002571FD" w:rsidRPr="008A2C70" w:rsidRDefault="002571FD" w:rsidP="002571FD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8A2C7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บริษัท สยามกลาส อินดัสทรี จำกัด</w:t>
            </w:r>
          </w:p>
        </w:tc>
        <w:tc>
          <w:tcPr>
            <w:tcW w:w="1655" w:type="dxa"/>
          </w:tcPr>
          <w:p w14:paraId="075E0072" w14:textId="77777777" w:rsidR="002571FD" w:rsidRPr="008A2C70" w:rsidRDefault="002571FD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3C43BE53" w14:textId="77777777" w:rsidR="002571FD" w:rsidRPr="008A2C70" w:rsidRDefault="002571FD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0DE956BD" w14:textId="77777777" w:rsidR="002571FD" w:rsidRPr="008A2C70" w:rsidRDefault="002571FD" w:rsidP="008561CA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4BB1494E" w14:textId="77777777" w:rsidR="002571FD" w:rsidRPr="008A2C70" w:rsidRDefault="002571FD" w:rsidP="002571FD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2571FD" w:rsidRPr="008A2C70" w14:paraId="1509AF7E" w14:textId="77777777" w:rsidTr="006402E6">
        <w:trPr>
          <w:trHeight w:val="330"/>
        </w:trPr>
        <w:tc>
          <w:tcPr>
            <w:tcW w:w="3297" w:type="dxa"/>
          </w:tcPr>
          <w:p w14:paraId="61686DCF" w14:textId="77777777" w:rsidR="002571FD" w:rsidRPr="008A2C70" w:rsidRDefault="002571FD" w:rsidP="002571FD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655" w:type="dxa"/>
          </w:tcPr>
          <w:p w14:paraId="7E49866C" w14:textId="77777777" w:rsidR="002571FD" w:rsidRPr="008A2C70" w:rsidRDefault="002571FD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65B6D079" w14:textId="77777777" w:rsidR="002571FD" w:rsidRPr="008A2C70" w:rsidRDefault="002571FD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316899E2" w14:textId="78ABDBBA" w:rsidR="002571FD" w:rsidRPr="008A2C70" w:rsidRDefault="002571FD" w:rsidP="002571FD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61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14E44A79" w14:textId="77777777" w:rsidR="002571FD" w:rsidRPr="008A2C70" w:rsidRDefault="002571FD" w:rsidP="002571FD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8A2C70">
              <w:rPr>
                <w:rFonts w:asciiTheme="majorBidi" w:hAnsiTheme="majorBidi" w:cstheme="majorBidi"/>
                <w:szCs w:val="24"/>
              </w:rPr>
              <w:t>100.00</w:t>
            </w:r>
          </w:p>
        </w:tc>
      </w:tr>
      <w:tr w:rsidR="002571FD" w:rsidRPr="008A2C70" w14:paraId="68E391B6" w14:textId="77777777" w:rsidTr="006402E6">
        <w:trPr>
          <w:trHeight w:val="330"/>
        </w:trPr>
        <w:tc>
          <w:tcPr>
            <w:tcW w:w="3297" w:type="dxa"/>
          </w:tcPr>
          <w:p w14:paraId="2F9E3CB5" w14:textId="77777777" w:rsidR="002571FD" w:rsidRPr="008A2C70" w:rsidRDefault="002571FD" w:rsidP="002571FD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5" w:type="dxa"/>
          </w:tcPr>
          <w:p w14:paraId="648BAD9D" w14:textId="77777777" w:rsidR="002571FD" w:rsidRPr="008A2C70" w:rsidRDefault="002571FD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5D905346" w14:textId="77777777" w:rsidR="002571FD" w:rsidRPr="008A2C70" w:rsidRDefault="002571FD" w:rsidP="002571F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04D78C36" w14:textId="77777777" w:rsidR="002571FD" w:rsidRPr="008A2C70" w:rsidRDefault="002571FD" w:rsidP="002571FD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5C2A96AF" w14:textId="77777777" w:rsidR="002571FD" w:rsidRPr="008A2C70" w:rsidRDefault="002571FD" w:rsidP="002571FD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2571FD" w:rsidRPr="008A2C70" w14:paraId="7C0CA2A9" w14:textId="77777777" w:rsidTr="006402E6">
        <w:trPr>
          <w:trHeight w:val="330"/>
        </w:trPr>
        <w:tc>
          <w:tcPr>
            <w:tcW w:w="9559" w:type="dxa"/>
            <w:gridSpan w:val="5"/>
          </w:tcPr>
          <w:p w14:paraId="7D59E0A9" w14:textId="77777777" w:rsidR="002571FD" w:rsidRPr="008A2C70" w:rsidRDefault="002571FD" w:rsidP="002571FD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 w:rsidRPr="008A2C70">
              <w:rPr>
                <w:rFonts w:asciiTheme="majorBidi" w:hAnsiTheme="majorBidi" w:cstheme="majorBidi"/>
                <w:szCs w:val="24"/>
                <w:vertAlign w:val="superscript"/>
                <w:lang w:bidi="th-TH"/>
              </w:rPr>
              <w:t>1</w:t>
            </w:r>
            <w:r w:rsidRPr="008A2C70">
              <w:rPr>
                <w:rFonts w:asciiTheme="majorBidi" w:hAnsiTheme="majorBidi" w:cstheme="majorBidi"/>
                <w:szCs w:val="24"/>
                <w:vertAlign w:val="superscript"/>
              </w:rPr>
              <w:t xml:space="preserve">) 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>6.92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และถือหุ้นโดย </w:t>
            </w:r>
            <w:proofErr w:type="spellStart"/>
            <w:r w:rsidRPr="008A2C70">
              <w:rPr>
                <w:rFonts w:asciiTheme="majorBidi" w:hAnsiTheme="majorBidi" w:cs="Angsana New"/>
                <w:sz w:val="20"/>
                <w:lang w:bidi="th-TH"/>
              </w:rPr>
              <w:t>Osotspa</w:t>
            </w:r>
            <w:proofErr w:type="spellEnd"/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 Enterprises Singapore Pte. Ltd. 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80.86 </w:t>
            </w:r>
            <w:r w:rsidRPr="008A2C70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>87.78</w:t>
            </w:r>
          </w:p>
        </w:tc>
      </w:tr>
      <w:tr w:rsidR="002571FD" w:rsidRPr="008A2C70" w14:paraId="66C1C186" w14:textId="77777777" w:rsidTr="006402E6">
        <w:trPr>
          <w:trHeight w:val="330"/>
        </w:trPr>
        <w:tc>
          <w:tcPr>
            <w:tcW w:w="9559" w:type="dxa"/>
            <w:gridSpan w:val="5"/>
          </w:tcPr>
          <w:p w14:paraId="0BC9238F" w14:textId="77777777" w:rsidR="002571FD" w:rsidRPr="008A2C70" w:rsidRDefault="002571FD" w:rsidP="002571FD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4"/>
                <w:vertAlign w:val="superscript"/>
              </w:rPr>
              <w:t xml:space="preserve">(2) 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39.00 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>ถือหุ้นโดยบริษัท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8A2C70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โอสถสภา เอ็นเตอร์ไพรซ์ จำกัด 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1.00 </w:t>
            </w:r>
            <w:r w:rsidRPr="008A2C70">
              <w:rPr>
                <w:rFonts w:asciiTheme="majorBidi" w:hAnsiTheme="majorBidi" w:cs="Angsana New" w:hint="cs"/>
                <w:sz w:val="20"/>
                <w:cs/>
                <w:lang w:bidi="th-TH"/>
              </w:rPr>
              <w:t>และ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 </w:t>
            </w:r>
            <w:proofErr w:type="spellStart"/>
            <w:r w:rsidRPr="008A2C70">
              <w:rPr>
                <w:rFonts w:asciiTheme="majorBidi" w:hAnsiTheme="majorBidi" w:cs="Angsana New"/>
                <w:sz w:val="20"/>
                <w:lang w:bidi="th-TH"/>
              </w:rPr>
              <w:t>Osotspa</w:t>
            </w:r>
            <w:proofErr w:type="spellEnd"/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 Enterprises Singapore Pte. Ltd. 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60.00 </w:t>
            </w:r>
          </w:p>
          <w:p w14:paraId="3E65E9A9" w14:textId="77777777" w:rsidR="002571FD" w:rsidRPr="008A2C70" w:rsidRDefault="002571FD" w:rsidP="002571FD">
            <w:pPr>
              <w:pStyle w:val="acctfourfigures"/>
              <w:tabs>
                <w:tab w:val="clear" w:pos="765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vertAlign w:val="superscript"/>
                <w:cs/>
                <w:lang w:bidi="th-TH"/>
              </w:rPr>
            </w:pPr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    </w:t>
            </w:r>
            <w:r w:rsidRPr="008A2C70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>100.00</w:t>
            </w:r>
          </w:p>
        </w:tc>
      </w:tr>
    </w:tbl>
    <w:p w14:paraId="07E3D390" w14:textId="77777777" w:rsidR="00E93DF8" w:rsidRDefault="00E93DF8" w:rsidP="001E592A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</w:rPr>
      </w:pPr>
    </w:p>
    <w:p w14:paraId="10B615F4" w14:textId="77777777" w:rsidR="00066A48" w:rsidRDefault="00066A48" w:rsidP="001E592A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</w:rPr>
      </w:pPr>
    </w:p>
    <w:p w14:paraId="04B17420" w14:textId="77777777" w:rsidR="00066A48" w:rsidRDefault="00066A48" w:rsidP="001E592A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</w:rPr>
      </w:pPr>
    </w:p>
    <w:p w14:paraId="462FBA46" w14:textId="77777777" w:rsidR="00066A48" w:rsidRDefault="00066A48" w:rsidP="001E592A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</w:rPr>
      </w:pPr>
    </w:p>
    <w:p w14:paraId="07C5480D" w14:textId="77777777" w:rsidR="00066A48" w:rsidRDefault="00066A48" w:rsidP="001E592A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</w:rPr>
      </w:pPr>
    </w:p>
    <w:p w14:paraId="15997ADF" w14:textId="77777777" w:rsidR="00066A48" w:rsidRDefault="00066A48" w:rsidP="001E592A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</w:rPr>
      </w:pPr>
    </w:p>
    <w:p w14:paraId="215115C5" w14:textId="77777777" w:rsidR="00066A48" w:rsidRDefault="00066A48" w:rsidP="001E592A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</w:rPr>
      </w:pPr>
    </w:p>
    <w:p w14:paraId="3A61F515" w14:textId="4941AC64" w:rsidR="001E592A" w:rsidRPr="00FE478F" w:rsidRDefault="001E592A" w:rsidP="00630C33">
      <w:pPr>
        <w:numPr>
          <w:ilvl w:val="0"/>
          <w:numId w:val="9"/>
        </w:numPr>
        <w:spacing w:line="240" w:lineRule="auto"/>
        <w:ind w:left="547" w:right="-43" w:hanging="547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E478F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5B040A6F" w14:textId="77777777" w:rsidR="001E592A" w:rsidRPr="00247866" w:rsidRDefault="001E592A" w:rsidP="001E592A">
      <w:pPr>
        <w:spacing w:line="240" w:lineRule="auto"/>
        <w:ind w:right="-43"/>
        <w:rPr>
          <w:rFonts w:asciiTheme="majorBidi" w:hAnsiTheme="majorBidi"/>
          <w:b/>
          <w:bCs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170"/>
        <w:gridCol w:w="1348"/>
        <w:gridCol w:w="184"/>
        <w:gridCol w:w="1258"/>
      </w:tblGrid>
      <w:tr w:rsidR="001E592A" w:rsidRPr="00FE478F" w14:paraId="1FB86882" w14:textId="77777777" w:rsidTr="006402E6">
        <w:trPr>
          <w:cantSplit/>
          <w:tblHeader/>
        </w:trPr>
        <w:tc>
          <w:tcPr>
            <w:tcW w:w="5310" w:type="dxa"/>
            <w:vAlign w:val="bottom"/>
          </w:tcPr>
          <w:p w14:paraId="45111C11" w14:textId="50DB3544" w:rsidR="001E592A" w:rsidRPr="00FE478F" w:rsidRDefault="001E592A" w:rsidP="006402E6">
            <w:pPr>
              <w:pStyle w:val="acctfourfigures"/>
              <w:tabs>
                <w:tab w:val="left" w:pos="720"/>
              </w:tabs>
              <w:spacing w:line="240" w:lineRule="auto"/>
              <w:ind w:left="8" w:firstLine="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FE47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FE47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E47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FE47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มีนาคม </w:t>
            </w:r>
            <w:r w:rsidRPr="00FE4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9</w:t>
            </w:r>
          </w:p>
        </w:tc>
        <w:tc>
          <w:tcPr>
            <w:tcW w:w="1170" w:type="dxa"/>
            <w:vAlign w:val="bottom"/>
          </w:tcPr>
          <w:p w14:paraId="3C6E868D" w14:textId="77777777" w:rsidR="001E592A" w:rsidRPr="00FE478F" w:rsidRDefault="001E592A" w:rsidP="006402E6">
            <w:pPr>
              <w:pStyle w:val="acctmergecolhdg"/>
              <w:spacing w:line="240" w:lineRule="auto"/>
              <w:ind w:left="-83" w:right="-79" w:firstLine="4"/>
              <w:rPr>
                <w:rFonts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48" w:type="dxa"/>
            <w:vAlign w:val="bottom"/>
          </w:tcPr>
          <w:p w14:paraId="772CA8E9" w14:textId="77777777" w:rsidR="001E592A" w:rsidRPr="00FE478F" w:rsidRDefault="001E592A" w:rsidP="006402E6">
            <w:pPr>
              <w:spacing w:line="240" w:lineRule="auto"/>
              <w:ind w:left="-58" w:right="-79"/>
              <w:jc w:val="center"/>
              <w:rPr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FE47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4" w:type="dxa"/>
            <w:vAlign w:val="bottom"/>
          </w:tcPr>
          <w:p w14:paraId="0758DCBF" w14:textId="77777777" w:rsidR="001E592A" w:rsidRPr="00FE478F" w:rsidRDefault="001E592A" w:rsidP="006402E6">
            <w:pPr>
              <w:pStyle w:val="acctmergecolhdg"/>
              <w:spacing w:line="240" w:lineRule="auto"/>
              <w:rPr>
                <w:rFonts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71946A7" w14:textId="77777777" w:rsidR="001E592A" w:rsidRPr="00FE478F" w:rsidRDefault="001E592A" w:rsidP="006402E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 w:rsidRPr="00FE47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</w:t>
            </w:r>
            <w:r w:rsidRPr="00FE478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น</w:t>
            </w:r>
            <w:r w:rsidRPr="00FE47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E592A" w:rsidRPr="00FE478F" w14:paraId="713F4DBD" w14:textId="77777777" w:rsidTr="006402E6">
        <w:trPr>
          <w:cantSplit/>
        </w:trPr>
        <w:tc>
          <w:tcPr>
            <w:tcW w:w="5310" w:type="dxa"/>
          </w:tcPr>
          <w:p w14:paraId="008E162D" w14:textId="77777777" w:rsidR="001E592A" w:rsidRPr="00FE478F" w:rsidRDefault="001E592A" w:rsidP="006402E6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5F572BE" w14:textId="77777777" w:rsidR="001E592A" w:rsidRPr="00FE478F" w:rsidRDefault="001E592A" w:rsidP="006402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90" w:type="dxa"/>
            <w:gridSpan w:val="3"/>
          </w:tcPr>
          <w:p w14:paraId="143FDE49" w14:textId="77777777" w:rsidR="001E592A" w:rsidRPr="00FE478F" w:rsidRDefault="001E592A" w:rsidP="006402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E592A" w:rsidRPr="00FE478F" w14:paraId="56A8F9DF" w14:textId="77777777" w:rsidTr="006402E6">
        <w:trPr>
          <w:cantSplit/>
        </w:trPr>
        <w:tc>
          <w:tcPr>
            <w:tcW w:w="5310" w:type="dxa"/>
          </w:tcPr>
          <w:p w14:paraId="249646D8" w14:textId="77777777" w:rsidR="001E592A" w:rsidRPr="00FE478F" w:rsidRDefault="001E592A" w:rsidP="006402E6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428979F" w14:textId="77777777" w:rsidR="001E592A" w:rsidRPr="00FE478F" w:rsidRDefault="001E592A" w:rsidP="006402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48" w:type="dxa"/>
          </w:tcPr>
          <w:p w14:paraId="144D8FB9" w14:textId="5F42B8BA" w:rsidR="001E592A" w:rsidRPr="00FE478F" w:rsidRDefault="002911B9" w:rsidP="006402E6">
            <w:pPr>
              <w:pStyle w:val="BodyText"/>
              <w:tabs>
                <w:tab w:val="decimal" w:pos="106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55,751</w:t>
            </w:r>
          </w:p>
        </w:tc>
        <w:tc>
          <w:tcPr>
            <w:tcW w:w="184" w:type="dxa"/>
          </w:tcPr>
          <w:p w14:paraId="7E8F6154" w14:textId="5E976144" w:rsidR="001E592A" w:rsidRPr="00FE478F" w:rsidRDefault="001E592A" w:rsidP="006402E6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sz w:val="30"/>
                <w:szCs w:val="30"/>
              </w:rPr>
            </w:pPr>
          </w:p>
        </w:tc>
        <w:tc>
          <w:tcPr>
            <w:tcW w:w="1258" w:type="dxa"/>
          </w:tcPr>
          <w:p w14:paraId="5D95CB66" w14:textId="54C06900" w:rsidR="001E592A" w:rsidRPr="00FE478F" w:rsidRDefault="002911B9" w:rsidP="006402E6">
            <w:pPr>
              <w:pStyle w:val="BodyText"/>
              <w:tabs>
                <w:tab w:val="decimal" w:pos="94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41,374</w:t>
            </w:r>
          </w:p>
        </w:tc>
      </w:tr>
      <w:tr w:rsidR="001E592A" w:rsidRPr="00FE478F" w14:paraId="0BC4700B" w14:textId="77777777" w:rsidTr="006402E6">
        <w:trPr>
          <w:cantSplit/>
        </w:trPr>
        <w:tc>
          <w:tcPr>
            <w:tcW w:w="5310" w:type="dxa"/>
          </w:tcPr>
          <w:p w14:paraId="2B86B67B" w14:textId="77777777" w:rsidR="001E592A" w:rsidRPr="00FE478F" w:rsidRDefault="001E592A" w:rsidP="006402E6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6A1357AF" w14:textId="77777777" w:rsidR="001E592A" w:rsidRPr="00FE478F" w:rsidRDefault="001E592A" w:rsidP="006402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48" w:type="dxa"/>
          </w:tcPr>
          <w:p w14:paraId="0317CDF6" w14:textId="356C236A" w:rsidR="001E592A" w:rsidRPr="00FE478F" w:rsidRDefault="0025501E" w:rsidP="006402E6">
            <w:pPr>
              <w:pStyle w:val="BodyText"/>
              <w:tabs>
                <w:tab w:val="decimal" w:pos="106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</w:t>
            </w:r>
            <w:r w:rsidR="00C609A4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075</w:t>
            </w:r>
          </w:p>
        </w:tc>
        <w:tc>
          <w:tcPr>
            <w:tcW w:w="184" w:type="dxa"/>
          </w:tcPr>
          <w:p w14:paraId="434513BC" w14:textId="77777777" w:rsidR="001E592A" w:rsidRPr="00FE478F" w:rsidRDefault="001E592A" w:rsidP="006402E6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sz w:val="30"/>
                <w:szCs w:val="30"/>
              </w:rPr>
            </w:pPr>
          </w:p>
        </w:tc>
        <w:tc>
          <w:tcPr>
            <w:tcW w:w="1258" w:type="dxa"/>
          </w:tcPr>
          <w:p w14:paraId="4C12E412" w14:textId="11ED80E9" w:rsidR="001E592A" w:rsidRPr="00FE478F" w:rsidRDefault="00C609A4" w:rsidP="006402E6">
            <w:pPr>
              <w:pStyle w:val="BodyText"/>
              <w:tabs>
                <w:tab w:val="decimal" w:pos="94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28,811</w:t>
            </w:r>
          </w:p>
        </w:tc>
      </w:tr>
      <w:tr w:rsidR="001E592A" w:rsidRPr="00FE478F" w14:paraId="3AA52213" w14:textId="77777777" w:rsidTr="006402E6">
        <w:trPr>
          <w:cantSplit/>
        </w:trPr>
        <w:tc>
          <w:tcPr>
            <w:tcW w:w="5310" w:type="dxa"/>
          </w:tcPr>
          <w:p w14:paraId="0A0AFFE2" w14:textId="77777777" w:rsidR="001E592A" w:rsidRPr="00FE478F" w:rsidRDefault="001E592A" w:rsidP="006402E6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FE478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1170" w:type="dxa"/>
          </w:tcPr>
          <w:p w14:paraId="6307492E" w14:textId="77777777" w:rsidR="001E592A" w:rsidRPr="00FE478F" w:rsidRDefault="001E592A" w:rsidP="006402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48" w:type="dxa"/>
          </w:tcPr>
          <w:p w14:paraId="298F5FE0" w14:textId="3D48A2D9" w:rsidR="001E592A" w:rsidRPr="00FE478F" w:rsidRDefault="00C609A4" w:rsidP="006402E6">
            <w:pPr>
              <w:pStyle w:val="BodyText"/>
              <w:tabs>
                <w:tab w:val="decimal" w:pos="106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(2,901)</w:t>
            </w:r>
          </w:p>
        </w:tc>
        <w:tc>
          <w:tcPr>
            <w:tcW w:w="184" w:type="dxa"/>
          </w:tcPr>
          <w:p w14:paraId="7C5DD902" w14:textId="77777777" w:rsidR="001E592A" w:rsidRPr="00FE478F" w:rsidRDefault="001E592A" w:rsidP="006402E6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sz w:val="30"/>
                <w:szCs w:val="30"/>
              </w:rPr>
            </w:pPr>
          </w:p>
        </w:tc>
        <w:tc>
          <w:tcPr>
            <w:tcW w:w="1258" w:type="dxa"/>
          </w:tcPr>
          <w:p w14:paraId="375B0A41" w14:textId="4FE10B0E" w:rsidR="001E592A" w:rsidRPr="00FE478F" w:rsidRDefault="00C609A4" w:rsidP="006402E6">
            <w:pPr>
              <w:pStyle w:val="BodyText"/>
              <w:tabs>
                <w:tab w:val="decimal" w:pos="94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(2,273)</w:t>
            </w:r>
          </w:p>
        </w:tc>
      </w:tr>
      <w:tr w:rsidR="001E592A" w:rsidRPr="00FE478F" w14:paraId="6FEA0495" w14:textId="77777777" w:rsidTr="006402E6">
        <w:trPr>
          <w:cantSplit/>
        </w:trPr>
        <w:tc>
          <w:tcPr>
            <w:tcW w:w="5310" w:type="dxa"/>
          </w:tcPr>
          <w:p w14:paraId="6C191129" w14:textId="53F311CB" w:rsidR="001E592A" w:rsidRPr="00FE478F" w:rsidRDefault="001E592A" w:rsidP="006402E6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18B43F11" w14:textId="77777777" w:rsidR="001E592A" w:rsidRPr="00FE478F" w:rsidRDefault="001E592A" w:rsidP="006402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48" w:type="dxa"/>
          </w:tcPr>
          <w:p w14:paraId="55E43BAD" w14:textId="4E5996B9" w:rsidR="001E592A" w:rsidRPr="00FE478F" w:rsidRDefault="00401BF2" w:rsidP="006402E6">
            <w:pPr>
              <w:pStyle w:val="BodyText"/>
              <w:tabs>
                <w:tab w:val="decimal" w:pos="106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C609A4">
              <w:rPr>
                <w:sz w:val="30"/>
                <w:szCs w:val="30"/>
              </w:rPr>
              <w:t>95,502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2FD24725" w14:textId="77777777" w:rsidR="001E592A" w:rsidRPr="00FE478F" w:rsidRDefault="001E592A" w:rsidP="006402E6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sz w:val="30"/>
                <w:szCs w:val="30"/>
              </w:rPr>
            </w:pPr>
          </w:p>
        </w:tc>
        <w:tc>
          <w:tcPr>
            <w:tcW w:w="1258" w:type="dxa"/>
          </w:tcPr>
          <w:p w14:paraId="3100347A" w14:textId="12BDF37F" w:rsidR="001E592A" w:rsidRPr="00FE478F" w:rsidRDefault="00401BF2" w:rsidP="00401BF2">
            <w:pPr>
              <w:pStyle w:val="BodyText"/>
              <w:tabs>
                <w:tab w:val="decimal" w:pos="946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(95,688)</w:t>
            </w:r>
          </w:p>
        </w:tc>
      </w:tr>
    </w:tbl>
    <w:p w14:paraId="5836E773" w14:textId="77777777" w:rsidR="00FF4C77" w:rsidRPr="00247866" w:rsidRDefault="00FF4C77" w:rsidP="00312513">
      <w:pPr>
        <w:pStyle w:val="block"/>
        <w:tabs>
          <w:tab w:val="left" w:pos="540"/>
        </w:tabs>
        <w:spacing w:after="0" w:line="240" w:lineRule="atLeast"/>
        <w:ind w:left="0" w:right="288"/>
        <w:jc w:val="thaiDistribute"/>
        <w:rPr>
          <w:rFonts w:cs="Angsana New"/>
          <w:szCs w:val="24"/>
          <w:lang w:bidi="th-TH"/>
        </w:rPr>
      </w:pPr>
    </w:p>
    <w:p w14:paraId="0BDCE734" w14:textId="239B4BAE" w:rsidR="0055733C" w:rsidRPr="00B11312" w:rsidRDefault="007530AC" w:rsidP="00B11312">
      <w:pPr>
        <w:spacing w:line="240" w:lineRule="auto"/>
        <w:ind w:left="540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 xml:space="preserve">ในระหว่างงวดสามเดือนสิ้นสุดวันที่ </w:t>
      </w:r>
      <w:r>
        <w:rPr>
          <w:sz w:val="30"/>
          <w:szCs w:val="30"/>
        </w:rPr>
        <w:t xml:space="preserve">31 </w:t>
      </w:r>
      <w:r>
        <w:rPr>
          <w:rFonts w:hint="cs"/>
          <w:sz w:val="30"/>
          <w:szCs w:val="30"/>
          <w:cs/>
        </w:rPr>
        <w:t xml:space="preserve">มีนาคม </w:t>
      </w:r>
      <w:r>
        <w:rPr>
          <w:sz w:val="30"/>
          <w:szCs w:val="30"/>
        </w:rPr>
        <w:t xml:space="preserve">2569 </w:t>
      </w:r>
      <w:r w:rsidR="00331160">
        <w:rPr>
          <w:rFonts w:hint="cs"/>
          <w:sz w:val="30"/>
          <w:szCs w:val="30"/>
          <w:cs/>
        </w:rPr>
        <w:t>กลุ่ม</w:t>
      </w:r>
      <w:r w:rsidR="00D604EF" w:rsidRPr="00D604EF">
        <w:rPr>
          <w:sz w:val="30"/>
          <w:szCs w:val="30"/>
          <w:cs/>
        </w:rPr>
        <w:t>บริษัท</w:t>
      </w:r>
      <w:r w:rsidR="000E616A">
        <w:rPr>
          <w:rFonts w:hint="cs"/>
          <w:sz w:val="30"/>
          <w:szCs w:val="30"/>
          <w:cs/>
        </w:rPr>
        <w:t>และบริษัท</w:t>
      </w:r>
      <w:r w:rsidR="00D604EF" w:rsidRPr="00D604EF">
        <w:rPr>
          <w:sz w:val="30"/>
          <w:szCs w:val="30"/>
          <w:cs/>
        </w:rPr>
        <w:t>บันทึก</w:t>
      </w:r>
      <w:r>
        <w:rPr>
          <w:rFonts w:hint="cs"/>
          <w:sz w:val="30"/>
          <w:szCs w:val="30"/>
          <w:cs/>
        </w:rPr>
        <w:t>ขาดทุนจากการด้อยค่า</w:t>
      </w:r>
      <w:r w:rsidRPr="007530AC">
        <w:rPr>
          <w:sz w:val="30"/>
          <w:szCs w:val="30"/>
          <w:cs/>
        </w:rPr>
        <w:t xml:space="preserve">สำหรับที่ดิน อาคารและอุปกรณ์จำนวน </w:t>
      </w:r>
      <w:r>
        <w:rPr>
          <w:sz w:val="30"/>
          <w:szCs w:val="30"/>
        </w:rPr>
        <w:t>95.5</w:t>
      </w:r>
      <w:r w:rsidRPr="007530AC">
        <w:rPr>
          <w:sz w:val="30"/>
          <w:szCs w:val="30"/>
          <w:cs/>
        </w:rPr>
        <w:t xml:space="preserve"> ล้านบาท และ </w:t>
      </w:r>
      <w:r>
        <w:rPr>
          <w:sz w:val="30"/>
          <w:szCs w:val="30"/>
        </w:rPr>
        <w:t>95.7</w:t>
      </w:r>
      <w:r w:rsidRPr="007530AC">
        <w:rPr>
          <w:sz w:val="30"/>
          <w:szCs w:val="30"/>
          <w:cs/>
        </w:rPr>
        <w:t xml:space="preserve"> ล้านบาท ในงบกำไรขาดทุนรวมและงบกำไรขาดทุนเฉพาะกิจการสำหรับ</w:t>
      </w:r>
      <w:r>
        <w:rPr>
          <w:rFonts w:hint="cs"/>
          <w:sz w:val="30"/>
          <w:szCs w:val="30"/>
          <w:cs/>
        </w:rPr>
        <w:t>งวดสามเดือน</w:t>
      </w:r>
      <w:r w:rsidRPr="007530AC">
        <w:rPr>
          <w:sz w:val="30"/>
          <w:szCs w:val="30"/>
          <w:cs/>
        </w:rPr>
        <w:t xml:space="preserve">สิ้นสุดวันที่ </w:t>
      </w:r>
      <w:r>
        <w:rPr>
          <w:sz w:val="30"/>
          <w:szCs w:val="30"/>
        </w:rPr>
        <w:t>31</w:t>
      </w:r>
      <w:r w:rsidRPr="007530AC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มีน</w:t>
      </w:r>
      <w:r w:rsidRPr="007530AC">
        <w:rPr>
          <w:sz w:val="30"/>
          <w:szCs w:val="30"/>
          <w:cs/>
        </w:rPr>
        <w:t xml:space="preserve">าคม </w:t>
      </w:r>
      <w:r>
        <w:rPr>
          <w:sz w:val="30"/>
          <w:szCs w:val="30"/>
        </w:rPr>
        <w:t>2569</w:t>
      </w:r>
      <w:r w:rsidRPr="007530AC">
        <w:rPr>
          <w:sz w:val="30"/>
          <w:szCs w:val="30"/>
          <w:cs/>
        </w:rPr>
        <w:t xml:space="preserve"> ตามลำดับ </w:t>
      </w:r>
      <w:r w:rsidR="00D604EF" w:rsidRPr="00D604EF">
        <w:rPr>
          <w:sz w:val="30"/>
          <w:szCs w:val="30"/>
          <w:cs/>
        </w:rPr>
        <w:t>เนื่องจากมีมูลค่าตามบัญชีสูงกว่ามูลค่าที่คาดว่าจะได้รับคืน</w:t>
      </w:r>
    </w:p>
    <w:p w14:paraId="4FC996B7" w14:textId="77777777" w:rsidR="0055733C" w:rsidRPr="00247866" w:rsidRDefault="0055733C" w:rsidP="00312513">
      <w:pPr>
        <w:pStyle w:val="block"/>
        <w:tabs>
          <w:tab w:val="left" w:pos="540"/>
        </w:tabs>
        <w:spacing w:after="0" w:line="240" w:lineRule="atLeast"/>
        <w:ind w:left="0" w:right="288"/>
        <w:jc w:val="thaiDistribute"/>
        <w:rPr>
          <w:rFonts w:cs="Angsana New"/>
          <w:szCs w:val="24"/>
          <w:cs/>
          <w:lang w:bidi="th-TH"/>
        </w:rPr>
      </w:pPr>
    </w:p>
    <w:p w14:paraId="57DB5E36" w14:textId="77777777" w:rsidR="00092727" w:rsidRPr="00AE4D5B" w:rsidRDefault="00092727" w:rsidP="00757D70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/>
          <w:i w:val="0"/>
          <w:iCs w:val="0"/>
          <w:cs/>
        </w:rPr>
        <w:t>ส่วนงาน</w:t>
      </w:r>
      <w:r w:rsidRPr="00AE4D5B">
        <w:rPr>
          <w:rFonts w:asciiTheme="majorBidi" w:hAnsiTheme="majorBidi" w:cstheme="majorBidi" w:hint="cs"/>
          <w:i w:val="0"/>
          <w:iCs w:val="0"/>
          <w:cs/>
        </w:rPr>
        <w:t>ดำเนินงานและการจำแนกรายได้</w:t>
      </w:r>
    </w:p>
    <w:p w14:paraId="15BA16DC" w14:textId="77777777" w:rsidR="00092727" w:rsidRPr="00247866" w:rsidRDefault="00092727" w:rsidP="00092727">
      <w:pPr>
        <w:tabs>
          <w:tab w:val="left" w:pos="900"/>
        </w:tabs>
        <w:ind w:left="518"/>
        <w:contextualSpacing/>
        <w:jc w:val="thaiDistribute"/>
        <w:rPr>
          <w:rFonts w:asciiTheme="majorBidi" w:hAnsiTheme="majorBidi" w:cstheme="majorBidi"/>
        </w:rPr>
      </w:pPr>
    </w:p>
    <w:p w14:paraId="7BD3BBBD" w14:textId="0E98B11D" w:rsidR="00020759" w:rsidRPr="00EA74A2" w:rsidRDefault="00020759" w:rsidP="008D7963">
      <w:pPr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EA74A2">
        <w:rPr>
          <w:rFonts w:asciiTheme="majorBidi" w:hAnsiTheme="majorBidi"/>
          <w:i/>
          <w:iCs/>
          <w:sz w:val="30"/>
          <w:szCs w:val="30"/>
          <w:cs/>
        </w:rPr>
        <w:t xml:space="preserve">ส่วนงานดำเนินงาน </w:t>
      </w:r>
    </w:p>
    <w:p w14:paraId="3A065DB3" w14:textId="1916F8AB" w:rsidR="00020759" w:rsidRDefault="00020759" w:rsidP="008D796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74A2">
        <w:rPr>
          <w:rFonts w:asciiTheme="majorBidi" w:hAnsi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37B52F78" w14:textId="77777777" w:rsidR="006F6616" w:rsidRPr="00247866" w:rsidRDefault="006F6616" w:rsidP="0067563B">
      <w:pPr>
        <w:spacing w:line="240" w:lineRule="auto"/>
        <w:jc w:val="thaiDistribute"/>
        <w:rPr>
          <w:rFonts w:asciiTheme="majorBidi" w:hAnsiTheme="majorBidi" w:cstheme="majorBidi"/>
        </w:rPr>
      </w:pPr>
    </w:p>
    <w:p w14:paraId="5B461985" w14:textId="30A934D6" w:rsidR="008D7963" w:rsidRPr="00AE4D5B" w:rsidRDefault="00E564AF" w:rsidP="008D796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B176C5">
        <w:rPr>
          <w:rFonts w:asciiTheme="majorBidi" w:hAnsiTheme="majorBidi" w:cstheme="majorBidi"/>
          <w:sz w:val="30"/>
          <w:szCs w:val="30"/>
        </w:rPr>
        <w:t>3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ส่วนงานที่รายงาน </w:t>
      </w:r>
      <w:r w:rsidR="008D7963" w:rsidRPr="00AE4D5B">
        <w:rPr>
          <w:rFonts w:asciiTheme="majorBidi" w:hAnsiTheme="majorBidi" w:cstheme="majorBidi" w:hint="cs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="0003164F" w:rsidRPr="00AE4D5B">
        <w:rPr>
          <w:rFonts w:asciiTheme="majorBidi" w:hAnsiTheme="majorBidi" w:cstheme="majorBidi" w:hint="cs"/>
          <w:sz w:val="30"/>
          <w:szCs w:val="30"/>
          <w:cs/>
        </w:rPr>
        <w:t>ที่มีการ</w:t>
      </w:r>
      <w:r w:rsidR="008D7963" w:rsidRPr="00AE4D5B">
        <w:rPr>
          <w:rFonts w:asciiTheme="majorBidi" w:hAnsiTheme="majorBidi" w:cstheme="majorBidi" w:hint="cs"/>
          <w:sz w:val="30"/>
          <w:szCs w:val="30"/>
          <w:cs/>
        </w:rPr>
        <w:t>ผลิตสินค้าที่แตกต่างกัน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การดำเนินงานของแต่ละส่วนงานที่รายงานของกลุ่มบริษัท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8D7963" w:rsidRPr="00AE4D5B">
        <w:rPr>
          <w:rFonts w:asciiTheme="majorBidi" w:hAnsiTheme="majorBidi" w:cstheme="majorBidi" w:hint="cs"/>
          <w:sz w:val="30"/>
          <w:szCs w:val="30"/>
          <w:cs/>
        </w:rPr>
        <w:t>สรุปมีดังนี้</w:t>
      </w:r>
    </w:p>
    <w:p w14:paraId="1F5A099D" w14:textId="77777777" w:rsidR="00092727" w:rsidRPr="00247866" w:rsidRDefault="00092727" w:rsidP="00092727">
      <w:pPr>
        <w:tabs>
          <w:tab w:val="left" w:pos="900"/>
        </w:tabs>
        <w:ind w:left="518"/>
        <w:contextualSpacing/>
        <w:jc w:val="thaiDistribute"/>
        <w:rPr>
          <w:rFonts w:asciiTheme="majorBidi" w:hAnsiTheme="majorBidi" w:cstheme="majorBidi"/>
          <w:sz w:val="22"/>
          <w:szCs w:val="22"/>
        </w:rPr>
      </w:pPr>
    </w:p>
    <w:p w14:paraId="5C2F9743" w14:textId="18AAE017" w:rsidR="00092727" w:rsidRPr="00AE4D5B" w:rsidRDefault="00092727" w:rsidP="008D7963">
      <w:pPr>
        <w:pStyle w:val="ListParagraph"/>
        <w:numPr>
          <w:ilvl w:val="0"/>
          <w:numId w:val="18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AE4D5B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B176C5">
        <w:rPr>
          <w:rFonts w:asciiTheme="majorBidi" w:hAnsiTheme="majorBidi"/>
          <w:b w:val="0"/>
          <w:bCs w:val="0"/>
          <w:lang w:val="en-US"/>
        </w:rPr>
        <w:t>1</w:t>
      </w:r>
      <w:r w:rsidRPr="00AE4D5B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AE4D5B">
        <w:rPr>
          <w:rFonts w:asciiTheme="majorBidi" w:hAnsiTheme="majorBidi" w:cstheme="majorBidi" w:hint="cs"/>
          <w:b w:val="0"/>
          <w:bCs w:val="0"/>
          <w:cs/>
        </w:rPr>
        <w:t>เครื่องดื่ม</w:t>
      </w:r>
    </w:p>
    <w:p w14:paraId="07318113" w14:textId="664F92E6" w:rsidR="00092727" w:rsidRPr="00AE4D5B" w:rsidRDefault="00092727" w:rsidP="008D7963">
      <w:pPr>
        <w:pStyle w:val="ListParagraph"/>
        <w:numPr>
          <w:ilvl w:val="0"/>
          <w:numId w:val="18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 w:cstheme="majorBidi"/>
          <w:b w:val="0"/>
          <w:bCs w:val="0"/>
          <w:cs/>
        </w:rPr>
      </w:pPr>
      <w:r w:rsidRPr="00AE4D5B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B176C5">
        <w:rPr>
          <w:rFonts w:asciiTheme="majorBidi" w:hAnsiTheme="majorBidi" w:cstheme="majorBidi"/>
          <w:b w:val="0"/>
          <w:bCs w:val="0"/>
          <w:lang w:val="en-US"/>
        </w:rPr>
        <w:t>2</w:t>
      </w:r>
      <w:r w:rsidRPr="00AE4D5B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AE4D5B">
        <w:rPr>
          <w:rFonts w:asciiTheme="majorBidi" w:hAnsiTheme="majorBidi" w:cstheme="majorBidi" w:hint="cs"/>
          <w:b w:val="0"/>
          <w:bCs w:val="0"/>
          <w:cs/>
        </w:rPr>
        <w:t>ผลิตภัณฑ์</w:t>
      </w:r>
      <w:r w:rsidR="00E52296" w:rsidRPr="00AE4D5B">
        <w:rPr>
          <w:rFonts w:asciiTheme="majorBidi" w:hAnsiTheme="majorBidi" w:cstheme="majorBidi" w:hint="cs"/>
          <w:b w:val="0"/>
          <w:bCs w:val="0"/>
          <w:cs/>
        </w:rPr>
        <w:t>ของใช้</w:t>
      </w:r>
      <w:r w:rsidRPr="00AE4D5B">
        <w:rPr>
          <w:rFonts w:asciiTheme="majorBidi" w:hAnsiTheme="majorBidi" w:cstheme="majorBidi" w:hint="cs"/>
          <w:b w:val="0"/>
          <w:bCs w:val="0"/>
          <w:cs/>
        </w:rPr>
        <w:t>ส่วนบุคคล</w:t>
      </w:r>
    </w:p>
    <w:p w14:paraId="11316170" w14:textId="4CA32912" w:rsidR="00092727" w:rsidRDefault="00092727" w:rsidP="008D7963">
      <w:pPr>
        <w:pStyle w:val="ListParagraph"/>
        <w:numPr>
          <w:ilvl w:val="0"/>
          <w:numId w:val="18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 w:cstheme="majorBidi"/>
          <w:b w:val="0"/>
          <w:bCs w:val="0"/>
        </w:rPr>
      </w:pPr>
      <w:r w:rsidRPr="00AE4D5B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B176C5">
        <w:rPr>
          <w:rFonts w:asciiTheme="majorBidi" w:hAnsiTheme="majorBidi" w:cstheme="majorBidi"/>
          <w:b w:val="0"/>
          <w:bCs w:val="0"/>
          <w:lang w:val="en-US"/>
        </w:rPr>
        <w:t>3</w:t>
      </w:r>
      <w:r w:rsidRPr="00AE4D5B">
        <w:rPr>
          <w:rFonts w:asciiTheme="majorBidi" w:hAnsiTheme="majorBidi" w:cstheme="majorBidi"/>
          <w:b w:val="0"/>
          <w:bCs w:val="0"/>
          <w:cs/>
        </w:rPr>
        <w:t xml:space="preserve"> อื่น</w:t>
      </w:r>
      <w:r w:rsidR="00D0427B" w:rsidRPr="00AE4D5B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Pr="00AE4D5B">
        <w:rPr>
          <w:rFonts w:asciiTheme="majorBidi" w:hAnsiTheme="majorBidi" w:cstheme="majorBidi"/>
          <w:b w:val="0"/>
          <w:bCs w:val="0"/>
          <w:cs/>
        </w:rPr>
        <w:t>ๆ</w:t>
      </w:r>
    </w:p>
    <w:p w14:paraId="184E99BE" w14:textId="77777777" w:rsidR="006F6616" w:rsidRPr="00247866" w:rsidRDefault="006F6616" w:rsidP="00247866">
      <w:pPr>
        <w:contextualSpacing/>
        <w:rPr>
          <w:rFonts w:asciiTheme="majorBidi" w:hAnsiTheme="majorBidi" w:cstheme="majorBidi"/>
          <w:cs/>
        </w:rPr>
      </w:pPr>
    </w:p>
    <w:p w14:paraId="031276E8" w14:textId="79EA5456" w:rsidR="0055733C" w:rsidRPr="00247866" w:rsidRDefault="00092727" w:rsidP="00B1131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E564AF" w:rsidRPr="00AE4D5B">
        <w:rPr>
          <w:rFonts w:asciiTheme="majorBidi" w:hAnsiTheme="majorBidi" w:cstheme="majorBidi" w:hint="cs"/>
          <w:sz w:val="30"/>
          <w:szCs w:val="30"/>
          <w:cs/>
        </w:rPr>
        <w:t>ของแต่ละส่วนงาน</w:t>
      </w:r>
      <w:r w:rsidRPr="00AE4D5B">
        <w:rPr>
          <w:rFonts w:asciiTheme="majorBidi" w:hAnsiTheme="majorBidi" w:cstheme="majorBidi"/>
          <w:sz w:val="30"/>
          <w:szCs w:val="30"/>
          <w:cs/>
        </w:rPr>
        <w:t>วัด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AE4D5B">
        <w:rPr>
          <w:rFonts w:asciiTheme="majorBidi" w:hAnsiTheme="majorBidi" w:cstheme="majorBidi"/>
          <w:sz w:val="30"/>
          <w:szCs w:val="30"/>
          <w:cs/>
        </w:rPr>
        <w:t>ใช้กำไรก่อน</w:t>
      </w:r>
      <w:r w:rsidRPr="00AE4D5B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รายได้และค่าใช้จ่ายที่ไม่ได้ปันส่วน</w:t>
      </w:r>
      <w:r w:rsidRPr="00AE4D5B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="00E564AF" w:rsidRPr="00AE4D5B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AE4D5B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Pr="00AE4D5B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รายได้และค่าใช้จ่ายที่ไม่ได้ปันส่วน</w:t>
      </w:r>
      <w:r w:rsidRPr="00AE4D5B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E564AF" w:rsidRPr="00AE4D5B">
        <w:rPr>
          <w:rFonts w:asciiTheme="majorBidi" w:hAnsiTheme="majorBidi" w:cstheme="majorBidi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3EA614E8" w14:textId="03162AA4" w:rsidR="00E16DE7" w:rsidRPr="00AE4D5B" w:rsidRDefault="006D42FA" w:rsidP="00CB1FC2">
      <w:pPr>
        <w:ind w:left="540" w:right="-45"/>
        <w:contextualSpacing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575D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</w:t>
      </w:r>
      <w:r w:rsidRPr="00B575D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</w:t>
      </w:r>
    </w:p>
    <w:p w14:paraId="2737477E" w14:textId="34C45B31" w:rsidR="00101C56" w:rsidRPr="00714917" w:rsidRDefault="00101C56" w:rsidP="004A2B5F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4AFB493" w14:textId="2A0CD909" w:rsidR="0021176D" w:rsidRPr="00AE4D5B" w:rsidRDefault="0021176D" w:rsidP="003A5054">
      <w:pPr>
        <w:ind w:left="540" w:right="-45"/>
        <w:contextualSpacing/>
        <w:jc w:val="center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>รายได้จากการขายในงบการเงินรวม</w:t>
      </w:r>
    </w:p>
    <w:p w14:paraId="6C536DEE" w14:textId="7F26D430" w:rsidR="00FA7B56" w:rsidRPr="00AE4D5B" w:rsidRDefault="0021176D" w:rsidP="003A5054">
      <w:pPr>
        <w:ind w:left="540" w:right="-45"/>
        <w:contextualSpacing/>
        <w:jc w:val="center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AD092B">
        <w:rPr>
          <w:rFonts w:asciiTheme="majorBidi" w:hAnsiTheme="majorBidi" w:cstheme="majorBidi" w:hint="cs"/>
          <w:sz w:val="30"/>
          <w:szCs w:val="30"/>
          <w:cs/>
        </w:rPr>
        <w:t>งวดสามเดือน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B176C5">
        <w:rPr>
          <w:rFonts w:asciiTheme="majorBidi" w:hAnsiTheme="majorBidi" w:cstheme="majorBidi"/>
          <w:sz w:val="30"/>
          <w:szCs w:val="30"/>
        </w:rPr>
        <w:t>31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D092B">
        <w:rPr>
          <w:rFonts w:asciiTheme="majorBidi" w:hAnsiTheme="majorBidi" w:cstheme="majorBidi" w:hint="cs"/>
          <w:sz w:val="30"/>
          <w:szCs w:val="30"/>
          <w:cs/>
        </w:rPr>
        <w:t>มีน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าคม</w:t>
      </w:r>
    </w:p>
    <w:p w14:paraId="773E3DB8" w14:textId="016AA2E0" w:rsidR="00911707" w:rsidRPr="00AE4D5B" w:rsidRDefault="00DF5A11" w:rsidP="0050130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58244" behindDoc="0" locked="0" layoutInCell="1" allowOverlap="1" wp14:anchorId="581515D7" wp14:editId="5BE1A8E6">
                <wp:simplePos x="0" y="0"/>
                <wp:positionH relativeFrom="column">
                  <wp:posOffset>479425</wp:posOffset>
                </wp:positionH>
                <wp:positionV relativeFrom="paragraph">
                  <wp:posOffset>3695700</wp:posOffset>
                </wp:positionV>
                <wp:extent cx="5364480" cy="1642745"/>
                <wp:effectExtent l="0" t="0" r="0" b="0"/>
                <wp:wrapNone/>
                <wp:docPr id="277" name="Group 2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4480" cy="1642745"/>
                          <a:chOff x="0" y="292033"/>
                          <a:chExt cx="5365800" cy="1643325"/>
                        </a:xfrm>
                      </wpg:grpSpPr>
                      <wpg:grpSp>
                        <wpg:cNvPr id="279" name="Group 279"/>
                        <wpg:cNvGrpSpPr/>
                        <wpg:grpSpPr>
                          <a:xfrm>
                            <a:off x="3095432" y="1332154"/>
                            <a:ext cx="118147" cy="141743"/>
                            <a:chOff x="26861" y="115269"/>
                            <a:chExt cx="240479" cy="311745"/>
                          </a:xfrm>
                        </wpg:grpSpPr>
                        <wps:wsp>
                          <wps:cNvPr id="280" name="Freeform 39"/>
                          <wps:cNvSpPr>
                            <a:spLocks/>
                          </wps:cNvSpPr>
                          <wps:spPr bwMode="auto">
                            <a:xfrm>
                              <a:off x="30167" y="115269"/>
                              <a:ext cx="235194" cy="60396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310" y="86"/>
                                </a:cxn>
                                <a:cxn ang="0">
                                  <a:pos x="356" y="10"/>
                                </a:cxn>
                                <a:cxn ang="0">
                                  <a:pos x="356" y="10"/>
                                </a:cxn>
                                <a:cxn ang="0">
                                  <a:pos x="352" y="6"/>
                                </a:cxn>
                                <a:cxn ang="0">
                                  <a:pos x="348" y="2"/>
                                </a:cxn>
                                <a:cxn ang="0">
                                  <a:pos x="342" y="0"/>
                                </a:cxn>
                                <a:cxn ang="0">
                                  <a:pos x="338" y="0"/>
                                </a:cxn>
                                <a:cxn ang="0">
                                  <a:pos x="18" y="0"/>
                                </a:cxn>
                                <a:cxn ang="0">
                                  <a:pos x="18" y="0"/>
                                </a:cxn>
                                <a:cxn ang="0">
                                  <a:pos x="14" y="0"/>
                                </a:cxn>
                                <a:cxn ang="0">
                                  <a:pos x="8" y="2"/>
                                </a:cxn>
                                <a:cxn ang="0">
                                  <a:pos x="4" y="6"/>
                                </a:cxn>
                                <a:cxn ang="0">
                                  <a:pos x="0" y="10"/>
                                </a:cxn>
                                <a:cxn ang="0">
                                  <a:pos x="46" y="86"/>
                                </a:cxn>
                                <a:cxn ang="0">
                                  <a:pos x="310" y="86"/>
                                </a:cxn>
                              </a:cxnLst>
                              <a:rect l="0" t="0" r="r" b="b"/>
                              <a:pathLst>
                                <a:path w="356" h="86">
                                  <a:moveTo>
                                    <a:pt x="310" y="86"/>
                                  </a:moveTo>
                                  <a:lnTo>
                                    <a:pt x="356" y="10"/>
                                  </a:lnTo>
                                  <a:lnTo>
                                    <a:pt x="356" y="10"/>
                                  </a:lnTo>
                                  <a:lnTo>
                                    <a:pt x="352" y="6"/>
                                  </a:lnTo>
                                  <a:lnTo>
                                    <a:pt x="348" y="2"/>
                                  </a:lnTo>
                                  <a:lnTo>
                                    <a:pt x="342" y="0"/>
                                  </a:lnTo>
                                  <a:lnTo>
                                    <a:pt x="338" y="0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14" y="0"/>
                                  </a:lnTo>
                                  <a:lnTo>
                                    <a:pt x="8" y="2"/>
                                  </a:lnTo>
                                  <a:lnTo>
                                    <a:pt x="4" y="6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46" y="86"/>
                                  </a:lnTo>
                                  <a:lnTo>
                                    <a:pt x="310" y="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81" name="Freeform 40"/>
                          <wps:cNvSpPr>
                            <a:spLocks noEditPoints="1"/>
                          </wps:cNvSpPr>
                          <wps:spPr bwMode="auto">
                            <a:xfrm>
                              <a:off x="26861" y="150317"/>
                              <a:ext cx="240479" cy="276697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322" y="64"/>
                                </a:cxn>
                                <a:cxn ang="0">
                                  <a:pos x="320" y="64"/>
                                </a:cxn>
                                <a:cxn ang="0">
                                  <a:pos x="44" y="64"/>
                                </a:cxn>
                                <a:cxn ang="0">
                                  <a:pos x="42" y="64"/>
                                </a:cxn>
                                <a:cxn ang="0">
                                  <a:pos x="42" y="64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2" y="380"/>
                                </a:cxn>
                                <a:cxn ang="0">
                                  <a:pos x="22" y="394"/>
                                </a:cxn>
                                <a:cxn ang="0">
                                  <a:pos x="350" y="392"/>
                                </a:cxn>
                                <a:cxn ang="0">
                                  <a:pos x="364" y="372"/>
                                </a:cxn>
                                <a:cxn ang="0">
                                  <a:pos x="330" y="58"/>
                                </a:cxn>
                                <a:cxn ang="0">
                                  <a:pos x="322" y="64"/>
                                </a:cxn>
                                <a:cxn ang="0">
                                  <a:pos x="272" y="248"/>
                                </a:cxn>
                                <a:cxn ang="0">
                                  <a:pos x="258" y="262"/>
                                </a:cxn>
                                <a:cxn ang="0">
                                  <a:pos x="240" y="266"/>
                                </a:cxn>
                                <a:cxn ang="0">
                                  <a:pos x="224" y="260"/>
                                </a:cxn>
                                <a:cxn ang="0">
                                  <a:pos x="228" y="270"/>
                                </a:cxn>
                                <a:cxn ang="0">
                                  <a:pos x="222" y="294"/>
                                </a:cxn>
                                <a:cxn ang="0">
                                  <a:pos x="210" y="306"/>
                                </a:cxn>
                                <a:cxn ang="0">
                                  <a:pos x="196" y="310"/>
                                </a:cxn>
                                <a:cxn ang="0">
                                  <a:pos x="176" y="304"/>
                                </a:cxn>
                                <a:cxn ang="0">
                                  <a:pos x="164" y="290"/>
                                </a:cxn>
                                <a:cxn ang="0">
                                  <a:pos x="162" y="278"/>
                                </a:cxn>
                                <a:cxn ang="0">
                                  <a:pos x="158" y="282"/>
                                </a:cxn>
                                <a:cxn ang="0">
                                  <a:pos x="126" y="288"/>
                                </a:cxn>
                                <a:cxn ang="0">
                                  <a:pos x="110" y="280"/>
                                </a:cxn>
                                <a:cxn ang="0">
                                  <a:pos x="104" y="268"/>
                                </a:cxn>
                                <a:cxn ang="0">
                                  <a:pos x="104" y="248"/>
                                </a:cxn>
                                <a:cxn ang="0">
                                  <a:pos x="112" y="232"/>
                                </a:cxn>
                                <a:cxn ang="0">
                                  <a:pos x="116" y="230"/>
                                </a:cxn>
                                <a:cxn ang="0">
                                  <a:pos x="106" y="226"/>
                                </a:cxn>
                                <a:cxn ang="0">
                                  <a:pos x="92" y="212"/>
                                </a:cxn>
                                <a:cxn ang="0">
                                  <a:pos x="88" y="194"/>
                                </a:cxn>
                                <a:cxn ang="0">
                                  <a:pos x="92" y="182"/>
                                </a:cxn>
                                <a:cxn ang="0">
                                  <a:pos x="106" y="168"/>
                                </a:cxn>
                                <a:cxn ang="0">
                                  <a:pos x="124" y="164"/>
                                </a:cxn>
                                <a:cxn ang="0">
                                  <a:pos x="140" y="170"/>
                                </a:cxn>
                                <a:cxn ang="0">
                                  <a:pos x="136" y="160"/>
                                </a:cxn>
                                <a:cxn ang="0">
                                  <a:pos x="138" y="140"/>
                                </a:cxn>
                                <a:cxn ang="0">
                                  <a:pos x="150" y="126"/>
                                </a:cxn>
                                <a:cxn ang="0">
                                  <a:pos x="162" y="120"/>
                                </a:cxn>
                                <a:cxn ang="0">
                                  <a:pos x="182" y="122"/>
                                </a:cxn>
                                <a:cxn ang="0">
                                  <a:pos x="198" y="134"/>
                                </a:cxn>
                                <a:cxn ang="0">
                                  <a:pos x="202" y="146"/>
                                </a:cxn>
                                <a:cxn ang="0">
                                  <a:pos x="206" y="148"/>
                                </a:cxn>
                                <a:cxn ang="0">
                                  <a:pos x="218" y="140"/>
                                </a:cxn>
                                <a:cxn ang="0">
                                  <a:pos x="236" y="140"/>
                                </a:cxn>
                                <a:cxn ang="0">
                                  <a:pos x="254" y="150"/>
                                </a:cxn>
                                <a:cxn ang="0">
                                  <a:pos x="260" y="160"/>
                                </a:cxn>
                                <a:cxn ang="0">
                                  <a:pos x="262" y="180"/>
                                </a:cxn>
                                <a:cxn ang="0">
                                  <a:pos x="252" y="196"/>
                                </a:cxn>
                                <a:cxn ang="0">
                                  <a:pos x="248" y="198"/>
                                </a:cxn>
                                <a:cxn ang="0">
                                  <a:pos x="258" y="202"/>
                                </a:cxn>
                                <a:cxn ang="0">
                                  <a:pos x="272" y="216"/>
                                </a:cxn>
                                <a:cxn ang="0">
                                  <a:pos x="276" y="234"/>
                                </a:cxn>
                              </a:cxnLst>
                              <a:rect l="0" t="0" r="r" b="b"/>
                              <a:pathLst>
                                <a:path w="364" h="394">
                                  <a:moveTo>
                                    <a:pt x="322" y="64"/>
                                  </a:moveTo>
                                  <a:lnTo>
                                    <a:pt x="322" y="64"/>
                                  </a:lnTo>
                                  <a:lnTo>
                                    <a:pt x="322" y="64"/>
                                  </a:lnTo>
                                  <a:lnTo>
                                    <a:pt x="322" y="64"/>
                                  </a:lnTo>
                                  <a:lnTo>
                                    <a:pt x="320" y="64"/>
                                  </a:lnTo>
                                  <a:lnTo>
                                    <a:pt x="320" y="64"/>
                                  </a:lnTo>
                                  <a:lnTo>
                                    <a:pt x="320" y="64"/>
                                  </a:lnTo>
                                  <a:lnTo>
                                    <a:pt x="44" y="64"/>
                                  </a:lnTo>
                                  <a:lnTo>
                                    <a:pt x="44" y="64"/>
                                  </a:lnTo>
                                  <a:lnTo>
                                    <a:pt x="44" y="64"/>
                                  </a:lnTo>
                                  <a:lnTo>
                                    <a:pt x="44" y="64"/>
                                  </a:lnTo>
                                  <a:lnTo>
                                    <a:pt x="42" y="64"/>
                                  </a:lnTo>
                                  <a:lnTo>
                                    <a:pt x="42" y="64"/>
                                  </a:lnTo>
                                  <a:lnTo>
                                    <a:pt x="42" y="64"/>
                                  </a:lnTo>
                                  <a:lnTo>
                                    <a:pt x="42" y="64"/>
                                  </a:lnTo>
                                  <a:lnTo>
                                    <a:pt x="38" y="62"/>
                                  </a:lnTo>
                                  <a:lnTo>
                                    <a:pt x="34" y="5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2"/>
                                  </a:lnTo>
                                  <a:lnTo>
                                    <a:pt x="0" y="372"/>
                                  </a:lnTo>
                                  <a:lnTo>
                                    <a:pt x="2" y="380"/>
                                  </a:lnTo>
                                  <a:lnTo>
                                    <a:pt x="6" y="386"/>
                                  </a:lnTo>
                                  <a:lnTo>
                                    <a:pt x="14" y="392"/>
                                  </a:lnTo>
                                  <a:lnTo>
                                    <a:pt x="22" y="394"/>
                                  </a:lnTo>
                                  <a:lnTo>
                                    <a:pt x="342" y="394"/>
                                  </a:lnTo>
                                  <a:lnTo>
                                    <a:pt x="342" y="394"/>
                                  </a:lnTo>
                                  <a:lnTo>
                                    <a:pt x="350" y="392"/>
                                  </a:lnTo>
                                  <a:lnTo>
                                    <a:pt x="358" y="386"/>
                                  </a:lnTo>
                                  <a:lnTo>
                                    <a:pt x="362" y="380"/>
                                  </a:lnTo>
                                  <a:lnTo>
                                    <a:pt x="364" y="372"/>
                                  </a:lnTo>
                                  <a:lnTo>
                                    <a:pt x="364" y="0"/>
                                  </a:lnTo>
                                  <a:lnTo>
                                    <a:pt x="330" y="58"/>
                                  </a:lnTo>
                                  <a:lnTo>
                                    <a:pt x="330" y="58"/>
                                  </a:lnTo>
                                  <a:lnTo>
                                    <a:pt x="326" y="62"/>
                                  </a:lnTo>
                                  <a:lnTo>
                                    <a:pt x="322" y="64"/>
                                  </a:lnTo>
                                  <a:lnTo>
                                    <a:pt x="322" y="64"/>
                                  </a:lnTo>
                                  <a:close/>
                                  <a:moveTo>
                                    <a:pt x="274" y="242"/>
                                  </a:moveTo>
                                  <a:lnTo>
                                    <a:pt x="274" y="242"/>
                                  </a:lnTo>
                                  <a:lnTo>
                                    <a:pt x="272" y="248"/>
                                  </a:lnTo>
                                  <a:lnTo>
                                    <a:pt x="268" y="252"/>
                                  </a:lnTo>
                                  <a:lnTo>
                                    <a:pt x="264" y="258"/>
                                  </a:lnTo>
                                  <a:lnTo>
                                    <a:pt x="258" y="262"/>
                                  </a:lnTo>
                                  <a:lnTo>
                                    <a:pt x="252" y="264"/>
                                  </a:lnTo>
                                  <a:lnTo>
                                    <a:pt x="246" y="266"/>
                                  </a:lnTo>
                                  <a:lnTo>
                                    <a:pt x="240" y="266"/>
                                  </a:lnTo>
                                  <a:lnTo>
                                    <a:pt x="234" y="264"/>
                                  </a:lnTo>
                                  <a:lnTo>
                                    <a:pt x="234" y="264"/>
                                  </a:lnTo>
                                  <a:lnTo>
                                    <a:pt x="224" y="260"/>
                                  </a:lnTo>
                                  <a:lnTo>
                                    <a:pt x="224" y="260"/>
                                  </a:lnTo>
                                  <a:lnTo>
                                    <a:pt x="228" y="270"/>
                                  </a:lnTo>
                                  <a:lnTo>
                                    <a:pt x="228" y="270"/>
                                  </a:lnTo>
                                  <a:lnTo>
                                    <a:pt x="228" y="278"/>
                                  </a:lnTo>
                                  <a:lnTo>
                                    <a:pt x="226" y="288"/>
                                  </a:lnTo>
                                  <a:lnTo>
                                    <a:pt x="222" y="294"/>
                                  </a:lnTo>
                                  <a:lnTo>
                                    <a:pt x="216" y="302"/>
                                  </a:lnTo>
                                  <a:lnTo>
                                    <a:pt x="216" y="302"/>
                                  </a:lnTo>
                                  <a:lnTo>
                                    <a:pt x="210" y="306"/>
                                  </a:lnTo>
                                  <a:lnTo>
                                    <a:pt x="202" y="310"/>
                                  </a:lnTo>
                                  <a:lnTo>
                                    <a:pt x="202" y="310"/>
                                  </a:lnTo>
                                  <a:lnTo>
                                    <a:pt x="196" y="310"/>
                                  </a:lnTo>
                                  <a:lnTo>
                                    <a:pt x="188" y="310"/>
                                  </a:lnTo>
                                  <a:lnTo>
                                    <a:pt x="182" y="308"/>
                                  </a:lnTo>
                                  <a:lnTo>
                                    <a:pt x="176" y="304"/>
                                  </a:lnTo>
                                  <a:lnTo>
                                    <a:pt x="172" y="300"/>
                                  </a:lnTo>
                                  <a:lnTo>
                                    <a:pt x="168" y="296"/>
                                  </a:lnTo>
                                  <a:lnTo>
                                    <a:pt x="164" y="290"/>
                                  </a:lnTo>
                                  <a:lnTo>
                                    <a:pt x="162" y="284"/>
                                  </a:lnTo>
                                  <a:lnTo>
                                    <a:pt x="162" y="284"/>
                                  </a:lnTo>
                                  <a:lnTo>
                                    <a:pt x="162" y="278"/>
                                  </a:lnTo>
                                  <a:lnTo>
                                    <a:pt x="162" y="278"/>
                                  </a:lnTo>
                                  <a:lnTo>
                                    <a:pt x="158" y="282"/>
                                  </a:lnTo>
                                  <a:lnTo>
                                    <a:pt x="158" y="282"/>
                                  </a:lnTo>
                                  <a:lnTo>
                                    <a:pt x="148" y="288"/>
                                  </a:lnTo>
                                  <a:lnTo>
                                    <a:pt x="138" y="290"/>
                                  </a:lnTo>
                                  <a:lnTo>
                                    <a:pt x="126" y="288"/>
                                  </a:lnTo>
                                  <a:lnTo>
                                    <a:pt x="116" y="284"/>
                                  </a:lnTo>
                                  <a:lnTo>
                                    <a:pt x="116" y="284"/>
                                  </a:lnTo>
                                  <a:lnTo>
                                    <a:pt x="110" y="280"/>
                                  </a:lnTo>
                                  <a:lnTo>
                                    <a:pt x="110" y="280"/>
                                  </a:lnTo>
                                  <a:lnTo>
                                    <a:pt x="106" y="274"/>
                                  </a:lnTo>
                                  <a:lnTo>
                                    <a:pt x="104" y="268"/>
                                  </a:lnTo>
                                  <a:lnTo>
                                    <a:pt x="102" y="262"/>
                                  </a:lnTo>
                                  <a:lnTo>
                                    <a:pt x="102" y="256"/>
                                  </a:lnTo>
                                  <a:lnTo>
                                    <a:pt x="104" y="248"/>
                                  </a:lnTo>
                                  <a:lnTo>
                                    <a:pt x="106" y="242"/>
                                  </a:lnTo>
                                  <a:lnTo>
                                    <a:pt x="108" y="236"/>
                                  </a:lnTo>
                                  <a:lnTo>
                                    <a:pt x="112" y="232"/>
                                  </a:lnTo>
                                  <a:lnTo>
                                    <a:pt x="112" y="232"/>
                                  </a:lnTo>
                                  <a:lnTo>
                                    <a:pt x="116" y="230"/>
                                  </a:lnTo>
                                  <a:lnTo>
                                    <a:pt x="116" y="230"/>
                                  </a:lnTo>
                                  <a:lnTo>
                                    <a:pt x="112" y="228"/>
                                  </a:lnTo>
                                  <a:lnTo>
                                    <a:pt x="112" y="228"/>
                                  </a:lnTo>
                                  <a:lnTo>
                                    <a:pt x="106" y="226"/>
                                  </a:lnTo>
                                  <a:lnTo>
                                    <a:pt x="100" y="222"/>
                                  </a:lnTo>
                                  <a:lnTo>
                                    <a:pt x="96" y="218"/>
                                  </a:lnTo>
                                  <a:lnTo>
                                    <a:pt x="92" y="212"/>
                                  </a:lnTo>
                                  <a:lnTo>
                                    <a:pt x="90" y="208"/>
                                  </a:lnTo>
                                  <a:lnTo>
                                    <a:pt x="88" y="200"/>
                                  </a:lnTo>
                                  <a:lnTo>
                                    <a:pt x="88" y="194"/>
                                  </a:lnTo>
                                  <a:lnTo>
                                    <a:pt x="90" y="188"/>
                                  </a:lnTo>
                                  <a:lnTo>
                                    <a:pt x="90" y="188"/>
                                  </a:lnTo>
                                  <a:lnTo>
                                    <a:pt x="92" y="182"/>
                                  </a:lnTo>
                                  <a:lnTo>
                                    <a:pt x="96" y="176"/>
                                  </a:lnTo>
                                  <a:lnTo>
                                    <a:pt x="100" y="172"/>
                                  </a:lnTo>
                                  <a:lnTo>
                                    <a:pt x="106" y="168"/>
                                  </a:lnTo>
                                  <a:lnTo>
                                    <a:pt x="112" y="164"/>
                                  </a:lnTo>
                                  <a:lnTo>
                                    <a:pt x="118" y="164"/>
                                  </a:lnTo>
                                  <a:lnTo>
                                    <a:pt x="124" y="164"/>
                                  </a:lnTo>
                                  <a:lnTo>
                                    <a:pt x="130" y="164"/>
                                  </a:lnTo>
                                  <a:lnTo>
                                    <a:pt x="130" y="164"/>
                                  </a:lnTo>
                                  <a:lnTo>
                                    <a:pt x="140" y="170"/>
                                  </a:lnTo>
                                  <a:lnTo>
                                    <a:pt x="140" y="170"/>
                                  </a:lnTo>
                                  <a:lnTo>
                                    <a:pt x="136" y="160"/>
                                  </a:lnTo>
                                  <a:lnTo>
                                    <a:pt x="136" y="160"/>
                                  </a:lnTo>
                                  <a:lnTo>
                                    <a:pt x="136" y="152"/>
                                  </a:lnTo>
                                  <a:lnTo>
                                    <a:pt x="136" y="146"/>
                                  </a:lnTo>
                                  <a:lnTo>
                                    <a:pt x="138" y="140"/>
                                  </a:lnTo>
                                  <a:lnTo>
                                    <a:pt x="142" y="134"/>
                                  </a:lnTo>
                                  <a:lnTo>
                                    <a:pt x="146" y="130"/>
                                  </a:lnTo>
                                  <a:lnTo>
                                    <a:pt x="150" y="126"/>
                                  </a:lnTo>
                                  <a:lnTo>
                                    <a:pt x="156" y="122"/>
                                  </a:lnTo>
                                  <a:lnTo>
                                    <a:pt x="162" y="120"/>
                                  </a:lnTo>
                                  <a:lnTo>
                                    <a:pt x="162" y="120"/>
                                  </a:lnTo>
                                  <a:lnTo>
                                    <a:pt x="170" y="120"/>
                                  </a:lnTo>
                                  <a:lnTo>
                                    <a:pt x="176" y="120"/>
                                  </a:lnTo>
                                  <a:lnTo>
                                    <a:pt x="182" y="122"/>
                                  </a:lnTo>
                                  <a:lnTo>
                                    <a:pt x="188" y="124"/>
                                  </a:lnTo>
                                  <a:lnTo>
                                    <a:pt x="192" y="128"/>
                                  </a:lnTo>
                                  <a:lnTo>
                                    <a:pt x="198" y="134"/>
                                  </a:lnTo>
                                  <a:lnTo>
                                    <a:pt x="200" y="140"/>
                                  </a:lnTo>
                                  <a:lnTo>
                                    <a:pt x="202" y="146"/>
                                  </a:lnTo>
                                  <a:lnTo>
                                    <a:pt x="202" y="146"/>
                                  </a:lnTo>
                                  <a:lnTo>
                                    <a:pt x="202" y="150"/>
                                  </a:lnTo>
                                  <a:lnTo>
                                    <a:pt x="202" y="150"/>
                                  </a:lnTo>
                                  <a:lnTo>
                                    <a:pt x="206" y="148"/>
                                  </a:lnTo>
                                  <a:lnTo>
                                    <a:pt x="206" y="148"/>
                                  </a:lnTo>
                                  <a:lnTo>
                                    <a:pt x="212" y="144"/>
                                  </a:lnTo>
                                  <a:lnTo>
                                    <a:pt x="218" y="140"/>
                                  </a:lnTo>
                                  <a:lnTo>
                                    <a:pt x="224" y="138"/>
                                  </a:lnTo>
                                  <a:lnTo>
                                    <a:pt x="230" y="138"/>
                                  </a:lnTo>
                                  <a:lnTo>
                                    <a:pt x="236" y="140"/>
                                  </a:lnTo>
                                  <a:lnTo>
                                    <a:pt x="242" y="142"/>
                                  </a:lnTo>
                                  <a:lnTo>
                                    <a:pt x="248" y="144"/>
                                  </a:lnTo>
                                  <a:lnTo>
                                    <a:pt x="254" y="150"/>
                                  </a:lnTo>
                                  <a:lnTo>
                                    <a:pt x="254" y="150"/>
                                  </a:lnTo>
                                  <a:lnTo>
                                    <a:pt x="258" y="154"/>
                                  </a:lnTo>
                                  <a:lnTo>
                                    <a:pt x="260" y="160"/>
                                  </a:lnTo>
                                  <a:lnTo>
                                    <a:pt x="262" y="168"/>
                                  </a:lnTo>
                                  <a:lnTo>
                                    <a:pt x="262" y="174"/>
                                  </a:lnTo>
                                  <a:lnTo>
                                    <a:pt x="262" y="180"/>
                                  </a:lnTo>
                                  <a:lnTo>
                                    <a:pt x="258" y="186"/>
                                  </a:lnTo>
                                  <a:lnTo>
                                    <a:pt x="256" y="192"/>
                                  </a:lnTo>
                                  <a:lnTo>
                                    <a:pt x="252" y="196"/>
                                  </a:lnTo>
                                  <a:lnTo>
                                    <a:pt x="252" y="196"/>
                                  </a:lnTo>
                                  <a:lnTo>
                                    <a:pt x="248" y="198"/>
                                  </a:lnTo>
                                  <a:lnTo>
                                    <a:pt x="248" y="198"/>
                                  </a:lnTo>
                                  <a:lnTo>
                                    <a:pt x="252" y="200"/>
                                  </a:lnTo>
                                  <a:lnTo>
                                    <a:pt x="252" y="200"/>
                                  </a:lnTo>
                                  <a:lnTo>
                                    <a:pt x="258" y="202"/>
                                  </a:lnTo>
                                  <a:lnTo>
                                    <a:pt x="264" y="206"/>
                                  </a:lnTo>
                                  <a:lnTo>
                                    <a:pt x="268" y="210"/>
                                  </a:lnTo>
                                  <a:lnTo>
                                    <a:pt x="272" y="216"/>
                                  </a:lnTo>
                                  <a:lnTo>
                                    <a:pt x="274" y="222"/>
                                  </a:lnTo>
                                  <a:lnTo>
                                    <a:pt x="276" y="228"/>
                                  </a:lnTo>
                                  <a:lnTo>
                                    <a:pt x="276" y="234"/>
                                  </a:lnTo>
                                  <a:lnTo>
                                    <a:pt x="274" y="242"/>
                                  </a:lnTo>
                                  <a:lnTo>
                                    <a:pt x="274" y="2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g:grpSp>
                        <wpg:cNvPr id="283" name="Group 283"/>
                        <wpg:cNvGrpSpPr/>
                        <wpg:grpSpPr>
                          <a:xfrm>
                            <a:off x="0" y="292033"/>
                            <a:ext cx="5365800" cy="1643325"/>
                            <a:chOff x="0" y="292033"/>
                            <a:chExt cx="5365800" cy="1643325"/>
                          </a:xfrm>
                        </wpg:grpSpPr>
                        <wpg:grpSp>
                          <wpg:cNvPr id="284" name="Group 284"/>
                          <wpg:cNvGrpSpPr/>
                          <wpg:grpSpPr>
                            <a:xfrm>
                              <a:off x="1648591" y="876259"/>
                              <a:ext cx="2087976" cy="931703"/>
                              <a:chOff x="-46859" y="-41"/>
                              <a:chExt cx="2087976" cy="931703"/>
                            </a:xfrm>
                          </wpg:grpSpPr>
                          <wpg:grpSp>
                            <wpg:cNvPr id="285" name="Group 285"/>
                            <wpg:cNvGrpSpPr/>
                            <wpg:grpSpPr>
                              <a:xfrm>
                                <a:off x="294597" y="544245"/>
                                <a:ext cx="1409595" cy="12040"/>
                                <a:chOff x="8847" y="61645"/>
                                <a:chExt cx="1409595" cy="12040"/>
                              </a:xfrm>
                            </wpg:grpSpPr>
                            <wps:wsp>
                              <wps:cNvPr id="286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251264" y="61645"/>
                                  <a:ext cx="16717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7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8847" y="73685"/>
                                  <a:ext cx="251721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88" name="Group 288"/>
                            <wpg:cNvGrpSpPr/>
                            <wpg:grpSpPr>
                              <a:xfrm>
                                <a:off x="-46859" y="-41"/>
                                <a:ext cx="2087976" cy="0"/>
                                <a:chOff x="-46859" y="-41"/>
                                <a:chExt cx="2087976" cy="0"/>
                              </a:xfrm>
                            </wpg:grpSpPr>
                            <wps:wsp>
                              <wps:cNvPr id="289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463349" y="-41"/>
                                  <a:ext cx="57776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0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-46859" y="-41"/>
                                  <a:ext cx="595234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91" name="Group 291"/>
                            <wpg:cNvGrpSpPr/>
                            <wpg:grpSpPr>
                              <a:xfrm>
                                <a:off x="294835" y="931603"/>
                                <a:ext cx="1402400" cy="59"/>
                                <a:chOff x="15435" y="-71697"/>
                                <a:chExt cx="1402400" cy="59"/>
                              </a:xfrm>
                            </wpg:grpSpPr>
                            <wps:wsp>
                              <wps:cNvPr id="292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924198" y="-71638"/>
                                  <a:ext cx="493637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3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5435" y="-71697"/>
                                  <a:ext cx="520429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294" name="Group 294"/>
                          <wpg:cNvGrpSpPr/>
                          <wpg:grpSpPr>
                            <a:xfrm>
                              <a:off x="0" y="292033"/>
                              <a:ext cx="5365800" cy="1643325"/>
                              <a:chOff x="0" y="193630"/>
                              <a:chExt cx="5480378" cy="1643483"/>
                            </a:xfrm>
                          </wpg:grpSpPr>
                          <wps:wsp>
                            <wps:cNvPr id="295" name="TextBox 15"/>
                            <wps:cNvSpPr txBox="1"/>
                            <wps:spPr>
                              <a:xfrm>
                                <a:off x="2199750" y="1058582"/>
                                <a:ext cx="854696" cy="57919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9C5DB4B" w14:textId="77777777" w:rsidR="00242F0D" w:rsidRPr="00D02FA5" w:rsidRDefault="00242F0D" w:rsidP="00DF5A11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cs/>
                                    </w:rPr>
                                    <w:t>ผลิตภัณฑ์ของใช้</w:t>
                                  </w:r>
                                </w:p>
                                <w:p w14:paraId="067A8425" w14:textId="77777777" w:rsidR="00242F0D" w:rsidRPr="00D02FA5" w:rsidRDefault="00242F0D" w:rsidP="00DF5A11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cs/>
                                    </w:rPr>
                                    <w:t>ส่วนบุคคล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s:wsp>
                            <wps:cNvPr id="306" name="TextBox 14"/>
                            <wps:cNvSpPr txBox="1"/>
                            <wps:spPr>
                              <a:xfrm>
                                <a:off x="2284411" y="621472"/>
                                <a:ext cx="658125" cy="34458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52C4640" w14:textId="77777777" w:rsidR="00242F0D" w:rsidRPr="00D02FA5" w:rsidRDefault="00242F0D" w:rsidP="00DF5A11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cs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cs/>
                                    </w:rPr>
                                    <w:t>เครื่องดื่ม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g:grpSp>
                            <wpg:cNvPr id="307" name="Group 307"/>
                            <wpg:cNvGrpSpPr/>
                            <wpg:grpSpPr>
                              <a:xfrm>
                                <a:off x="0" y="193630"/>
                                <a:ext cx="5480378" cy="325599"/>
                                <a:chOff x="0" y="193630"/>
                                <a:chExt cx="5480378" cy="325599"/>
                              </a:xfrm>
                            </wpg:grpSpPr>
                            <wps:wsp>
                              <wps:cNvPr id="308" name="TextBox 6"/>
                              <wps:cNvSpPr txBox="1"/>
                              <wps:spPr>
                                <a:xfrm>
                                  <a:off x="3466158" y="193630"/>
                                  <a:ext cx="2014220" cy="32550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E8FD1AE" w14:textId="6790D611" w:rsidR="00242F0D" w:rsidRPr="00AD4C8B" w:rsidRDefault="00B176C5" w:rsidP="00DF5A11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 w:rsidR="00957069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  <wps:wsp>
                              <wps:cNvPr id="309" name="TextBox 6"/>
                              <wps:cNvSpPr txBox="1"/>
                              <wps:spPr>
                                <a:xfrm>
                                  <a:off x="0" y="194109"/>
                                  <a:ext cx="2014220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E6BBE2D" w14:textId="7E27320D" w:rsidR="00242F0D" w:rsidRPr="00AD4C8B" w:rsidRDefault="00B176C5" w:rsidP="00DF5A11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 w:rsidR="00957069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</wpg:grpSp>
                          <wps:wsp>
                            <wps:cNvPr id="310" name="TextBox 18"/>
                            <wps:cNvSpPr txBox="1"/>
                            <wps:spPr>
                              <a:xfrm>
                                <a:off x="2603581" y="1534084"/>
                                <a:ext cx="310700" cy="30302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66BA680" w14:textId="77777777" w:rsidR="00242F0D" w:rsidRPr="00D02FA5" w:rsidRDefault="00242F0D" w:rsidP="00DF5A11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cs/>
                                    </w:rPr>
                                    <w:t>อื่นๆ</w:t>
                                  </w:r>
                                </w:p>
                              </w:txbxContent>
                            </wps:txbx>
                            <wps:bodyPr wrap="none" lIns="54610" tIns="54610" rIns="54610" bIns="54610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81515D7" id="Group 277" o:spid="_x0000_s1026" style="position:absolute;margin-left:37.75pt;margin-top:291pt;width:422.4pt;height:129.35pt;z-index:251658244" coordorigin=",2920" coordsize="53658,16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">
                <v:group id="Group 279" o:spid="_x0000_s1027" style="position:absolute;left:30954;top:13321;width:1181;height:1417" coordorigin="26861,115269" coordsize="240479,311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SHA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8HZ5nwhGQ6z8AAAD//wMAUEsBAi0AFAAGAAgAAAAhANvh9svuAAAAhQEAABMAAAAAAAAA&#10;AAAAAAAAAAAAAFtDb250ZW50X1R5cGVzXS54bWxQSwECLQAUAAYACAAAACEAWvQsW78AAAAVAQAA&#10;CwAAAAAAAAAAAAAAAAAfAQAAX3JlbHMvLnJlbHNQSwECLQAUAAYACAAAACEAWd0hwMYAAADcAAAA&#10;DwAAAAAAAAAAAAAAAAAHAgAAZHJzL2Rvd25yZXYueG1sUEsFBgAAAAADAAMAtwAAAPoCAAAAAA==&#10;">
                  <v:shape id="Freeform 39" o:spid="_x0000_s1028" style="position:absolute;left:30167;top:115269;width:235194;height:60396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" path="m310,86l356,10r,l352,6,348,2,342,r-4,l18,r,l14,,8,2,4,6,,10,46,86r264,xe" fillcolor="black [3213]" stroked="f">
                    <v:path arrowok="t" o:connecttype="custom" o:connectlocs="310,86;356,10;356,10;352,6;348,2;342,0;338,0;18,0;18,0;14,0;8,2;4,6;0,10;46,86;310,86" o:connectangles="0,0,0,0,0,0,0,0,0,0,0,0,0,0,0"/>
                  </v:shape>
                  <v:shape id="Freeform 40" o:spid="_x0000_s1029" style="position:absolute;left:26861;top:150317;width:240479;height:276697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color="black [3213]" stroked="f">
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<o:lock v:ext="edit" verticies="t"/>
                  </v:shape>
                </v:group>
                <v:group id="Group 283" o:spid="_x0000_s1030" style="position:absolute;top:2920;width:53658;height:16433" coordorigin=",2920" coordsize="53658,16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GYN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SJTzOhCMgN78AAAD//wMAUEsBAi0AFAAGAAgAAAAhANvh9svuAAAAhQEAABMAAAAAAAAA&#10;AAAAAAAAAAAAAFtDb250ZW50X1R5cGVzXS54bWxQSwECLQAUAAYACAAAACEAWvQsW78AAAAVAQAA&#10;CwAAAAAAAAAAAAAAAAAfAQAAX3JlbHMvLnJlbHNQSwECLQAUAAYACAAAACEADeBmDcYAAADcAAAA&#10;DwAAAAAAAAAAAAAAAAAHAgAAZHJzL2Rvd25yZXYueG1sUEsFBgAAAAADAAMAtwAAAPoCAAAAAA==&#10;">
                  <v:group id="Group 284" o:spid="_x0000_s1031" style="position:absolute;left:16485;top:8762;width:20880;height:9317" coordorigin="-468" coordsize="20879,9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      <v:group id="Group 285" o:spid="_x0000_s1032" style="position:absolute;left:2945;top:5442;width:14096;height:120" coordorigin="88,616" coordsize="14095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">
                      <v:line id="Straight Connector 19" o:spid="_x0000_s1033" style="position:absolute;visibility:visible;mso-wrap-style:square" from="12512,616" to="14184,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" strokecolor="black [3213]">
                        <o:lock v:ext="edit" shapetype="f"/>
                      </v:line>
                      <v:line id="Straight Connector 19" o:spid="_x0000_s1034" style="position:absolute;visibility:visible;mso-wrap-style:square" from="88,736" to="2605,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" strokecolor="black [3213]">
                        <o:lock v:ext="edit" shapetype="f"/>
                      </v:line>
                    </v:group>
                    <v:group id="Group 288" o:spid="_x0000_s1035" style="position:absolute;left:-468;width:20879;height:0" coordorigin="-468" coordsize="208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PR8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">
                      <v:line id="Straight Connector 19" o:spid="_x0000_s1036" style="position:absolute;visibility:visible;mso-wrap-style:square" from="14633,0" to="2041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" strokecolor="black [3213]">
                        <o:lock v:ext="edit" shapetype="f"/>
                      </v:line>
                      <v:line id="Straight Connector 19" o:spid="_x0000_s1037" style="position:absolute;visibility:visible;mso-wrap-style:square" from="-468,0" to="54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" strokecolor="black [3213]">
                        <o:lock v:ext="edit" shapetype="f"/>
                      </v:line>
                    </v:group>
                    <v:group id="Group 291" o:spid="_x0000_s1038" style="position:absolute;left:2948;top:9316;width:14024;height:0" coordorigin="154,-716" coordsize="140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8s8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2kMzzPhCMjFAwAA//8DAFBLAQItABQABgAIAAAAIQDb4fbL7gAAAIUBAAATAAAAAAAAAAAA&#10;AAAAAAAAAABbQ29udGVudF9UeXBlc10ueG1sUEsBAi0AFAAGAAgAAAAhAFr0LFu/AAAAFQEAAAsA&#10;AAAAAAAAAAAAAAAAHwEAAF9yZWxzLy5yZWxzUEsBAi0AFAAGAAgAAAAhABenyzzEAAAA3AAAAA8A&#10;AAAAAAAAAAAAAAAABwIAAGRycy9kb3ducmV2LnhtbFBLBQYAAAAAAwADALcAAAD4AgAAAAA=&#10;">
                      <v:line id="Straight Connector 19" o:spid="_x0000_s1039" style="position:absolute;visibility:visible;mso-wrap-style:square" from="9241,-716" to="14178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" strokecolor="black [3213]">
                        <o:lock v:ext="edit" shapetype="f"/>
                      </v:line>
                      <v:line id="Straight Connector 19" o:spid="_x0000_s1040" style="position:absolute;visibility:visible;mso-wrap-style:square" from="154,-716" to="5358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" strokecolor="black [3213]">
                        <o:lock v:ext="edit" shapetype="f"/>
                      </v:line>
                    </v:group>
                  </v:group>
                  <v:group id="Group 294" o:spid="_x0000_s1041" style="position:absolute;top:2920;width:53658;height:16433" coordorigin=",1936" coordsize="54803,16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Gik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w+heeZcATk+g8AAP//AwBQSwECLQAUAAYACAAAACEA2+H2y+4AAACFAQAAEwAAAAAAAAAA&#10;AAAAAAAAAAAAW0NvbnRlbnRfVHlwZXNdLnhtbFBLAQItABQABgAIAAAAIQBa9CxbvwAAABUBAAAL&#10;AAAAAAAAAAAAAAAAAB8BAABfcmVscy8ucmVsc1BLAQItABQABgAIAAAAIQAH0GikxQAAANwAAAAP&#10;AAAAAAAAAAAAAAAAAAcCAABkcnMvZG93bnJldi54bWxQSwUGAAAAAAMAAwC3AAAA+QI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15" o:spid="_x0000_s1042" type="#_x0000_t202" style="position:absolute;left:21997;top:10585;width:8547;height:5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" filled="f" stroked="f">
                      <v:textbox inset="4.3pt,4.3pt,4.3pt,4.3pt">
                        <w:txbxContent>
                          <w:p w14:paraId="09C5DB4B" w14:textId="77777777" w:rsidR="00242F0D" w:rsidRPr="00D02FA5" w:rsidRDefault="00242F0D" w:rsidP="00DF5A11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cs/>
                              </w:rPr>
                              <w:t>ผลิตภัณฑ์ของใช้</w:t>
                            </w:r>
                          </w:p>
                          <w:p w14:paraId="067A8425" w14:textId="77777777" w:rsidR="00242F0D" w:rsidRPr="00D02FA5" w:rsidRDefault="00242F0D" w:rsidP="00DF5A11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cs/>
                              </w:rPr>
                              <w:t>ส่วนบุคคล</w:t>
                            </w:r>
                          </w:p>
                        </w:txbxContent>
                      </v:textbox>
                    </v:shape>
                    <v:shape id="TextBox 14" o:spid="_x0000_s1043" type="#_x0000_t202" style="position:absolute;left:22844;top:6214;width:65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" filled="f" stroked="f">
                      <v:textbox inset="4.3pt,4.3pt,4.3pt,4.3pt">
                        <w:txbxContent>
                          <w:p w14:paraId="252C4640" w14:textId="77777777" w:rsidR="00242F0D" w:rsidRPr="00D02FA5" w:rsidRDefault="00242F0D" w:rsidP="00DF5A11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cs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cs/>
                              </w:rPr>
                              <w:t>เครื่องดื่ม</w:t>
                            </w:r>
                          </w:p>
                        </w:txbxContent>
                      </v:textbox>
                    </v:shape>
                    <v:group id="Group 307" o:spid="_x0000_s1044" style="position:absolute;top:1936;width:54803;height:3256" coordorigin=",1936" coordsize="54803,3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WzJxQAAANw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">
                      <v:shape id="TextBox 6" o:spid="_x0000_s1045" type="#_x0000_t202" style="position:absolute;left:34661;top:1936;width:20142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" filled="f" stroked="f">
                        <v:textbox inset="4.3pt,4.3pt,4.3pt,4.3pt">
                          <w:txbxContent>
                            <w:p w14:paraId="2E8FD1AE" w14:textId="6790D611" w:rsidR="00242F0D" w:rsidRPr="00AD4C8B" w:rsidRDefault="00B176C5" w:rsidP="00DF5A11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957069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Box 6" o:spid="_x0000_s1046" type="#_x0000_t202" style="position:absolute;top:1941;width:20142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" filled="f" stroked="f">
                        <v:textbox inset="4.3pt,4.3pt,4.3pt,4.3pt">
                          <w:txbxContent>
                            <w:p w14:paraId="5E6BBE2D" w14:textId="7E27320D" w:rsidR="00242F0D" w:rsidRPr="00AD4C8B" w:rsidRDefault="00B176C5" w:rsidP="00DF5A11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957069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</v:group>
                    <v:shape id="TextBox 18" o:spid="_x0000_s1047" type="#_x0000_t202" style="position:absolute;left:26035;top:15340;width:3107;height:30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" filled="f" stroked="f">
                      <v:textbox inset="4.3pt,4.3pt,4.3pt,4.3pt">
                        <w:txbxContent>
                          <w:p w14:paraId="666BA680" w14:textId="77777777" w:rsidR="00242F0D" w:rsidRPr="00D02FA5" w:rsidRDefault="00242F0D" w:rsidP="00DF5A11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cs/>
                              </w:rPr>
                              <w:t>อื่นๆ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  <w:r w:rsidR="00E52D9B" w:rsidRPr="00AE4D5B">
        <w:rPr>
          <w:rFonts w:asciiTheme="majorBidi" w:hAnsiTheme="majorBidi" w:cstheme="majorBidi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2D3277A7" wp14:editId="21E169D8">
                <wp:simplePos x="0" y="0"/>
                <wp:positionH relativeFrom="column">
                  <wp:posOffset>4349750</wp:posOffset>
                </wp:positionH>
                <wp:positionV relativeFrom="paragraph">
                  <wp:posOffset>830580</wp:posOffset>
                </wp:positionV>
                <wp:extent cx="1280160" cy="914400"/>
                <wp:effectExtent l="0" t="0" r="15240" b="1905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47" name="Text Box 4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C7376EB" w14:textId="68191F6E" w:rsidR="00242F0D" w:rsidRPr="009D3874" w:rsidRDefault="00B176C5" w:rsidP="00E52D9B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5665DA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9</w:t>
                              </w:r>
                            </w:p>
                            <w:p w14:paraId="64A5E9BD" w14:textId="77777777" w:rsidR="00242F0D" w:rsidRPr="009D3874" w:rsidRDefault="00242F0D" w:rsidP="00E52D9B">
                              <w:pP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C04E5BB" w14:textId="6FDF381B" w:rsidR="00242F0D" w:rsidRPr="00993BD1" w:rsidRDefault="003A7BA4" w:rsidP="00E52D9B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6,345,08</w:t>
                              </w:r>
                              <w:r w:rsidR="00D00EA1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50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2EE0A40" w14:textId="628C091A" w:rsidR="00242F0D" w:rsidRPr="009D3874" w:rsidRDefault="00B176C5" w:rsidP="00E52D9B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5665DA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51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10C38DB" w14:textId="77777777" w:rsidR="00242F0D" w:rsidRPr="00C22645" w:rsidRDefault="00242F0D" w:rsidP="00E52D9B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52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CEDE9EC" w14:textId="77777777" w:rsidR="00242F0D" w:rsidRPr="00C22645" w:rsidRDefault="00242F0D" w:rsidP="00E52D9B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BA9816D" w14:textId="39271114" w:rsidR="00C14AE1" w:rsidRPr="00993BD1" w:rsidRDefault="005665DA" w:rsidP="00C14AE1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</w:t>
                              </w:r>
                              <w:r w:rsidR="00C14AE1" w:rsidRPr="00C14AE1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,</w:t>
                              </w:r>
                              <w:r w:rsidR="00910372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831</w:t>
                              </w:r>
                              <w:r w:rsidR="00C14AE1" w:rsidRPr="00C14AE1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,</w:t>
                              </w:r>
                              <w:r w:rsidR="00910372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385</w:t>
                              </w:r>
                            </w:p>
                            <w:p w14:paraId="0E33DDB3" w14:textId="71468FDE" w:rsidR="00242F0D" w:rsidRPr="005D488C" w:rsidRDefault="00242F0D" w:rsidP="00E52D9B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3277A7" id="Group 46" o:spid="_x0000_s1048" style="position:absolute;margin-left:342.5pt;margin-top:65.4pt;width:100.8pt;height:1in;z-index:251658242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">
                <v:shape id="Text Box 47" o:spid="_x0000_s1049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" fillcolor="white [3201]" strokeweight=".5pt">
                  <v:textbox>
                    <w:txbxContent>
                      <w:p w14:paraId="2C7376EB" w14:textId="68191F6E" w:rsidR="00242F0D" w:rsidRPr="009D3874" w:rsidRDefault="00B176C5" w:rsidP="00E52D9B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5665DA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9</w:t>
                        </w:r>
                      </w:p>
                      <w:p w14:paraId="64A5E9BD" w14:textId="77777777" w:rsidR="00242F0D" w:rsidRPr="009D3874" w:rsidRDefault="00242F0D" w:rsidP="00E52D9B">
                        <w:pP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48" o:spid="_x0000_s1050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" fillcolor="white [3201]" strokeweight=".5pt">
                  <v:textbox>
                    <w:txbxContent>
                      <w:p w14:paraId="4C04E5BB" w14:textId="6FDF381B" w:rsidR="00242F0D" w:rsidRPr="00993BD1" w:rsidRDefault="003A7BA4" w:rsidP="00E52D9B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6,345,08</w:t>
                        </w:r>
                        <w:r w:rsidR="00D00EA1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shape>
                <v:shape id="Text Box 50" o:spid="_x0000_s1051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" fillcolor="white [3201]" strokeweight=".5pt">
                  <v:textbox>
                    <w:txbxContent>
                      <w:p w14:paraId="72EE0A40" w14:textId="628C091A" w:rsidR="00242F0D" w:rsidRPr="009D3874" w:rsidRDefault="00B176C5" w:rsidP="00E52D9B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5665DA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shape>
                <v:shape id="Text Box 51" o:spid="_x0000_s1052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" fillcolor="#00338d" strokeweight=".5pt">
                  <v:textbox>
                    <w:txbxContent>
                      <w:p w14:paraId="310C38DB" w14:textId="77777777" w:rsidR="00242F0D" w:rsidRPr="00C22645" w:rsidRDefault="00242F0D" w:rsidP="00E52D9B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52" o:spid="_x0000_s1053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" fillcolor="#00338d" strokeweight=".5pt">
                  <v:textbox>
                    <w:txbxContent>
                      <w:p w14:paraId="3CEDE9EC" w14:textId="77777777" w:rsidR="00242F0D" w:rsidRPr="00C22645" w:rsidRDefault="00242F0D" w:rsidP="00E52D9B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54" o:spid="_x0000_s1054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" fillcolor="white [3201]" strokeweight=".5pt">
                  <v:textbox>
                    <w:txbxContent>
                      <w:p w14:paraId="5BA9816D" w14:textId="39271114" w:rsidR="00C14AE1" w:rsidRPr="00993BD1" w:rsidRDefault="005665DA" w:rsidP="00C14AE1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</w:t>
                        </w:r>
                        <w:r w:rsidR="00C14AE1" w:rsidRPr="00C14AE1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,</w:t>
                        </w:r>
                        <w:r w:rsidR="00910372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831</w:t>
                        </w:r>
                        <w:r w:rsidR="00C14AE1" w:rsidRPr="00C14AE1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,</w:t>
                        </w:r>
                        <w:r w:rsidR="00910372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385</w:t>
                        </w:r>
                      </w:p>
                      <w:p w14:paraId="0E33DDB3" w14:textId="71468FDE" w:rsidR="00242F0D" w:rsidRPr="005D488C" w:rsidRDefault="00242F0D" w:rsidP="00E52D9B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501306" w:rsidRPr="00AE4D5B">
        <w:rPr>
          <w:rFonts w:cs="Times New Roman"/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3DA7EC79" wp14:editId="5FA6488D">
                <wp:simplePos x="0" y="0"/>
                <wp:positionH relativeFrom="column">
                  <wp:posOffset>1486535</wp:posOffset>
                </wp:positionH>
                <wp:positionV relativeFrom="paragraph">
                  <wp:posOffset>7620</wp:posOffset>
                </wp:positionV>
                <wp:extent cx="4204335" cy="3307080"/>
                <wp:effectExtent l="0" t="0" r="0" b="7620"/>
                <wp:wrapNone/>
                <wp:docPr id="75" name="Group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04335" cy="3307080"/>
                          <a:chOff x="415510" y="-621023"/>
                          <a:chExt cx="4299698" cy="3248964"/>
                        </a:xfrm>
                      </wpg:grpSpPr>
                      <wpg:grpSp>
                        <wpg:cNvPr id="76" name="Group 21"/>
                        <wpg:cNvGrpSpPr/>
                        <wpg:grpSpPr>
                          <a:xfrm>
                            <a:off x="415510" y="2317216"/>
                            <a:ext cx="310101" cy="310725"/>
                            <a:chOff x="-55297" y="-351504"/>
                            <a:chExt cx="786162" cy="739536"/>
                          </a:xfrm>
                          <a:solidFill>
                            <a:schemeClr val="tx2"/>
                          </a:solidFill>
                        </wpg:grpSpPr>
                        <pic:pic xmlns:pic="http://schemas.openxmlformats.org/drawingml/2006/picture">
                          <pic:nvPicPr>
                            <pic:cNvPr id="77" name="Picture 77" descr="Food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-55297" y="-113226"/>
                              <a:ext cx="405602" cy="501258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8" name="Picture 78" descr="Food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2418" y="-351504"/>
                              <a:ext cx="338447" cy="738051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79" name="Group 27"/>
                        <wpg:cNvGrpSpPr/>
                        <wpg:grpSpPr>
                          <a:xfrm>
                            <a:off x="2710854" y="2263210"/>
                            <a:ext cx="410771" cy="246466"/>
                            <a:chOff x="1108218" y="-497622"/>
                            <a:chExt cx="643776" cy="462287"/>
                          </a:xfrm>
                          <a:solidFill>
                            <a:schemeClr val="tx1"/>
                          </a:solidFill>
                        </wpg:grpSpPr>
                        <wpg:grpSp>
                          <wpg:cNvPr id="80" name="Group 80"/>
                          <wpg:cNvGrpSpPr/>
                          <wpg:grpSpPr>
                            <a:xfrm>
                              <a:off x="1474016" y="-343471"/>
                              <a:ext cx="277978" cy="308136"/>
                              <a:chOff x="2669558" y="-971380"/>
                              <a:chExt cx="577858" cy="696540"/>
                            </a:xfrm>
                            <a:grpFill/>
                          </wpg:grpSpPr>
                          <wps:wsp>
                            <wps:cNvPr id="81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679892" y="-971380"/>
                                <a:ext cx="565152" cy="13652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1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69558" y="-900327"/>
                                <a:ext cx="577858" cy="62548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2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901081" y="-615533"/>
                                <a:ext cx="111128" cy="11112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2" y="2"/>
                                  </a:cxn>
                                  <a:cxn ang="0">
                                    <a:pos x="16" y="4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2" y="18"/>
                                  </a:cxn>
                                  <a:cxn ang="0">
                                    <a:pos x="0" y="26"/>
                                  </a:cxn>
                                  <a:cxn ang="0">
                                    <a:pos x="0" y="34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2" y="48"/>
                                  </a:cxn>
                                  <a:cxn ang="0">
                                    <a:pos x="4" y="54"/>
                                  </a:cxn>
                                  <a:cxn ang="0">
                                    <a:pos x="10" y="60"/>
                                  </a:cxn>
                                  <a:cxn ang="0">
                                    <a:pos x="14" y="64"/>
                                  </a:cxn>
                                  <a:cxn ang="0">
                                    <a:pos x="20" y="66"/>
                                  </a:cxn>
                                  <a:cxn ang="0">
                                    <a:pos x="26" y="68"/>
                                  </a:cxn>
                                  <a:cxn ang="0">
                                    <a:pos x="34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50" y="66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6" y="50"/>
                                  </a:cxn>
                                  <a:cxn ang="0">
                                    <a:pos x="68" y="42"/>
                                  </a:cxn>
                                  <a:cxn ang="0">
                                    <a:pos x="70" y="36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68" y="22"/>
                                  </a:cxn>
                                  <a:cxn ang="0">
                                    <a:pos x="64" y="16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54" y="6"/>
                                  </a:cxn>
                                  <a:cxn ang="0">
                                    <a:pos x="48" y="2"/>
                                  </a:cxn>
                                  <a:cxn ang="0">
                                    <a:pos x="42" y="0"/>
                                  </a:cxn>
                                  <a:cxn ang="0">
                                    <a:pos x="36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</a:cxnLst>
                                <a:rect l="0" t="0" r="r" b="b"/>
                                <a:pathLst>
                                  <a:path w="70" h="70">
                                    <a:moveTo>
                                      <a:pt x="28" y="0"/>
                                    </a:moveTo>
                                    <a:lnTo>
                                      <a:pt x="28" y="0"/>
                                    </a:lnTo>
                                    <a:lnTo>
                                      <a:pt x="22" y="2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2" y="18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34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2" y="48"/>
                                    </a:lnTo>
                                    <a:lnTo>
                                      <a:pt x="4" y="54"/>
                                    </a:lnTo>
                                    <a:lnTo>
                                      <a:pt x="10" y="60"/>
                                    </a:lnTo>
                                    <a:lnTo>
                                      <a:pt x="14" y="64"/>
                                    </a:lnTo>
                                    <a:lnTo>
                                      <a:pt x="20" y="66"/>
                                    </a:lnTo>
                                    <a:lnTo>
                                      <a:pt x="26" y="68"/>
                                    </a:lnTo>
                                    <a:lnTo>
                                      <a:pt x="34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50" y="66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6" y="50"/>
                                    </a:lnTo>
                                    <a:lnTo>
                                      <a:pt x="68" y="42"/>
                                    </a:lnTo>
                                    <a:lnTo>
                                      <a:pt x="70" y="36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68" y="22"/>
                                    </a:lnTo>
                                    <a:lnTo>
                                      <a:pt x="64" y="16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54" y="6"/>
                                    </a:lnTo>
                                    <a:lnTo>
                                      <a:pt x="48" y="2"/>
                                    </a:lnTo>
                                    <a:lnTo>
                                      <a:pt x="42" y="0"/>
                                    </a:lnTo>
                                    <a:lnTo>
                                      <a:pt x="36" y="0"/>
                                    </a:lnTo>
                                    <a:lnTo>
                                      <a:pt x="28" y="0"/>
                                    </a:lnTo>
                                    <a:lnTo>
                                      <a:pt x="28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93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1108218" y="-497622"/>
                              <a:ext cx="328124" cy="4622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94" name="TextBox 1"/>
                        <wps:cNvSpPr txBox="1"/>
                        <wps:spPr>
                          <a:xfrm>
                            <a:off x="3831370" y="-621023"/>
                            <a:ext cx="883838" cy="3661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FD9746A" w14:textId="77777777" w:rsidR="00242F0D" w:rsidRPr="00C120B5" w:rsidRDefault="00242F0D" w:rsidP="00501306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 xml:space="preserve">หน่วย </w:t>
                              </w:r>
                              <w:r w:rsidRPr="007E43D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:</w:t>
                              </w:r>
                              <w:r w:rsidRPr="00C120B5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พันบาท</w:t>
                              </w:r>
                            </w:p>
                          </w:txbxContent>
                        </wps:txbx>
                        <wps:bodyPr wrap="non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A7EC79" id="Group 75" o:spid="_x0000_s1055" style="position:absolute;margin-left:117.05pt;margin-top:.6pt;width:331.05pt;height:260.4pt;z-index:251658241;mso-width-relative:margin;mso-height-relative:margin" coordorigin="4155,-6210" coordsize="42996,324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">
                <v:group id="Group 21" o:spid="_x0000_s1056" style="position:absolute;left:4155;top:23172;width:3101;height:3107" coordorigin="-552,-3515" coordsize="7861,7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77" o:spid="_x0000_s1057" type="#_x0000_t75" alt="Food2" style="position:absolute;left:-552;top:-1132;width:4055;height:501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">
                    <v:imagedata r:id="rId13" o:title="Food2" grayscale="t"/>
                  </v:shape>
                  <v:shape id="Picture 78" o:spid="_x0000_s1058" type="#_x0000_t75" alt="Food3" style="position:absolute;left:3924;top:-3515;width:3384;height:7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">
                    <v:imagedata r:id="rId14" o:title="Food3" grayscale="t"/>
                  </v:shape>
                </v:group>
                <v:group id="Group 27" o:spid="_x0000_s1059" style="position:absolute;left:27108;top:22632;width:4108;height:2464" coordorigin="11082,-4976" coordsize="6437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<v:group id="Group 80" o:spid="_x0000_s1060" style="position:absolute;left:14740;top:-3434;width:2779;height:3081" coordorigin="26695,-9713" coordsize="5778,6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<v:shape id="Freeform 39" o:spid="_x0000_s1061" style="position:absolute;left:26798;top:-9713;width:5652;height:1365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" path="m310,86l356,10r,l352,6,348,2,342,r-4,l18,r,l14,,8,2,4,6,,10,46,86r264,xe" filled="f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62" style="position:absolute;left:26695;top:-9003;width:5779;height:6255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ed="f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  <v:shape id="Freeform 41" o:spid="_x0000_s1063" style="position:absolute;left:29010;top:-6155;width:1112;height:1111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" path="m28,r,l22,2,16,4,6,12r,l2,18,,26r,8l,40r,l2,48r2,6l10,60r4,4l20,66r6,2l34,70r6,l40,70,50,66,60,60r,l60,58r,l64,54r,l66,50r2,-8l70,36r,-8l70,28,68,22,64,16,60,10,54,6,48,2,42,,36,,28,r,xe" filled="f" stroked="f">
                      <v:path arrowok="t" o:connecttype="custom" o:connectlocs="28,0;28,0;22,2;16,4;6,12;6,12;2,18;0,26;0,34;0,40;0,40;2,48;4,54;10,60;14,64;20,66;26,68;34,70;40,70;40,70;50,66;60,60;60,60;60,58;60,58;64,54;64,54;66,50;68,42;70,36;70,28;70,28;68,22;64,16;60,10;54,6;48,2;42,0;36,0;28,0;28,0" o:connectangles="0,0,0,0,0,0,0,0,0,0,0,0,0,0,0,0,0,0,0,0,0,0,0,0,0,0,0,0,0,0,0,0,0,0,0,0,0,0,0,0,0"/>
                    </v:shape>
                  </v:group>
                  <v:shape id="Freeform 18" o:spid="_x0000_s1064" style="position:absolute;left:11082;top:-4976;width:3281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ed="f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shape id="_x0000_s1065" type="#_x0000_t202" style="position:absolute;left:38313;top:-6210;width:8839;height:36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" filled="f" stroked="f">
                  <v:textbox inset="4.3pt,4.3pt,4.3pt,4.3pt">
                    <w:txbxContent>
                      <w:p w14:paraId="0FD9746A" w14:textId="77777777" w:rsidR="00242F0D" w:rsidRPr="00C120B5" w:rsidRDefault="00242F0D" w:rsidP="00501306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 xml:space="preserve">หน่วย </w:t>
                        </w:r>
                        <w:r w:rsidRPr="007E43D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:</w:t>
                        </w:r>
                        <w:r w:rsidRPr="00C120B5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พันบาท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01306" w:rsidRPr="00AE4D5B">
        <w:rPr>
          <w:rFonts w:cs="Times New Roman"/>
          <w:noProof/>
          <w:sz w:val="20"/>
          <w:szCs w:val="20"/>
        </w:rPr>
        <w:drawing>
          <wp:inline distT="0" distB="0" distL="0" distR="0" wp14:anchorId="403C39A5" wp14:editId="3B671792">
            <wp:extent cx="5779107" cy="3589020"/>
            <wp:effectExtent l="57150" t="0" r="50800" b="106680"/>
            <wp:docPr id="59" name="Chart 5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 w:rsidR="00A43431" w:rsidRPr="00AE4D5B">
        <w:rPr>
          <w:rFonts w:asciiTheme="majorBidi" w:hAnsiTheme="majorBidi" w:cstheme="majorBidi"/>
          <w:sz w:val="30"/>
          <w:szCs w:val="30"/>
        </w:rPr>
        <w:t xml:space="preserve"> </w:t>
      </w:r>
    </w:p>
    <w:p w14:paraId="1C39512A" w14:textId="6153230C" w:rsidR="003A0D56" w:rsidRPr="00AE4D5B" w:rsidRDefault="00957069" w:rsidP="003A0D56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noProof/>
          <w:sz w:val="30"/>
          <w:szCs w:val="30"/>
        </w:rPr>
        <w:drawing>
          <wp:anchor distT="0" distB="0" distL="114300" distR="114300" simplePos="0" relativeHeight="251658265" behindDoc="1" locked="0" layoutInCell="1" allowOverlap="1" wp14:anchorId="4198F55C" wp14:editId="702BBF0C">
            <wp:simplePos x="0" y="0"/>
            <wp:positionH relativeFrom="column">
              <wp:posOffset>341912</wp:posOffset>
            </wp:positionH>
            <wp:positionV relativeFrom="paragraph">
              <wp:posOffset>151871</wp:posOffset>
            </wp:positionV>
            <wp:extent cx="2411730" cy="2451100"/>
            <wp:effectExtent l="0" t="0" r="7620" b="6350"/>
            <wp:wrapNone/>
            <wp:docPr id="683751704" name="Chart 683751704">
              <a:extLst xmlns:a="http://schemas.openxmlformats.org/drawingml/2006/main">
                <a:ext uri="{FF2B5EF4-FFF2-40B4-BE49-F238E27FC236}">
                  <a16:creationId xmlns:a16="http://schemas.microsoft.com/office/drawing/2014/main" id="{2531B578-9232-4BE6-ADB9-16E8B87ECD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  <wp14:sizeRelV relativeFrom="margin">
              <wp14:pctHeight>0</wp14:pctHeight>
            </wp14:sizeRelV>
          </wp:anchor>
        </w:drawing>
      </w:r>
      <w:r w:rsidR="00926C70" w:rsidRPr="00AE4D5B">
        <w:rPr>
          <w:rFonts w:asciiTheme="majorBidi" w:hAnsiTheme="majorBidi" w:cstheme="majorBidi"/>
          <w:noProof/>
          <w:sz w:val="30"/>
          <w:szCs w:val="30"/>
        </w:rPr>
        <w:drawing>
          <wp:anchor distT="0" distB="0" distL="114300" distR="114300" simplePos="0" relativeHeight="251658264" behindDoc="1" locked="0" layoutInCell="1" allowOverlap="1" wp14:anchorId="46DB73D2" wp14:editId="58441444">
            <wp:simplePos x="0" y="0"/>
            <wp:positionH relativeFrom="column">
              <wp:posOffset>3641892</wp:posOffset>
            </wp:positionH>
            <wp:positionV relativeFrom="paragraph">
              <wp:posOffset>153670</wp:posOffset>
            </wp:positionV>
            <wp:extent cx="2358390" cy="2623820"/>
            <wp:effectExtent l="0" t="0" r="0" b="0"/>
            <wp:wrapNone/>
            <wp:docPr id="312" name="Chart 312">
              <a:extLst xmlns:a="http://schemas.openxmlformats.org/drawingml/2006/main">
                <a:ext uri="{FF2B5EF4-FFF2-40B4-BE49-F238E27FC236}">
                  <a16:creationId xmlns:a16="http://schemas.microsoft.com/office/drawing/2014/main" id="{4844C7CC-780D-4C3C-988E-03FEF434AF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8DA614" w14:textId="51B329B0" w:rsidR="003A0D56" w:rsidRPr="00AE4D5B" w:rsidRDefault="00DF5A11" w:rsidP="003A0D56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/>
          <w:noProof/>
          <w:sz w:val="30"/>
          <w:szCs w:val="30"/>
          <w:cs/>
        </w:rPr>
        <w:drawing>
          <wp:anchor distT="0" distB="0" distL="114300" distR="114300" simplePos="0" relativeHeight="251658245" behindDoc="0" locked="0" layoutInCell="1" allowOverlap="1" wp14:anchorId="3F1C0BCB" wp14:editId="379E80AF">
            <wp:simplePos x="0" y="0"/>
            <wp:positionH relativeFrom="column">
              <wp:posOffset>3297555</wp:posOffset>
            </wp:positionH>
            <wp:positionV relativeFrom="paragraph">
              <wp:posOffset>240665</wp:posOffset>
            </wp:positionV>
            <wp:extent cx="125730" cy="151765"/>
            <wp:effectExtent l="0" t="0" r="7620" b="635"/>
            <wp:wrapNone/>
            <wp:docPr id="29" name="Picture 29" descr="Foo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Picture 257" descr="Food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5730" cy="151765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E4D5B">
        <w:rPr>
          <w:rFonts w:asciiTheme="majorBidi" w:hAnsiTheme="majorBidi"/>
          <w:noProof/>
          <w:sz w:val="30"/>
          <w:szCs w:val="30"/>
          <w:cs/>
        </w:rPr>
        <w:drawing>
          <wp:anchor distT="0" distB="0" distL="114300" distR="114300" simplePos="0" relativeHeight="251658246" behindDoc="0" locked="0" layoutInCell="1" allowOverlap="1" wp14:anchorId="5B76A916" wp14:editId="44B64B15">
            <wp:simplePos x="0" y="0"/>
            <wp:positionH relativeFrom="column">
              <wp:posOffset>3448464</wp:posOffset>
            </wp:positionH>
            <wp:positionV relativeFrom="paragraph">
              <wp:posOffset>146446</wp:posOffset>
            </wp:positionV>
            <wp:extent cx="100965" cy="244779"/>
            <wp:effectExtent l="19050" t="19050" r="13335" b="22225"/>
            <wp:wrapNone/>
            <wp:docPr id="30" name="Picture 30" descr="Foo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Picture 258" descr="Food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" cy="244779"/>
                    </a:xfrm>
                    <a:prstGeom prst="rect">
                      <a:avLst/>
                    </a:prstGeom>
                    <a:grp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86373" w:rsidRPr="00AE4D5B">
        <w:rPr>
          <w:rFonts w:asciiTheme="majorBidi" w:hAnsiTheme="majorBidi"/>
          <w:noProof/>
          <w:sz w:val="30"/>
          <w:szCs w:val="30"/>
          <w:cs/>
        </w:rPr>
        <w:drawing>
          <wp:anchor distT="0" distB="0" distL="114300" distR="114300" simplePos="0" relativeHeight="251658243" behindDoc="1" locked="0" layoutInCell="1" allowOverlap="1" wp14:anchorId="63BEEEC0" wp14:editId="5BC5E06A">
            <wp:simplePos x="0" y="0"/>
            <wp:positionH relativeFrom="column">
              <wp:posOffset>3705860</wp:posOffset>
            </wp:positionH>
            <wp:positionV relativeFrom="paragraph">
              <wp:posOffset>151130</wp:posOffset>
            </wp:positionV>
            <wp:extent cx="2358390" cy="2623820"/>
            <wp:effectExtent l="0" t="0" r="0" b="0"/>
            <wp:wrapNone/>
            <wp:docPr id="223" name="Chart 223">
              <a:extLst xmlns:a="http://schemas.openxmlformats.org/drawingml/2006/main">
                <a:ext uri="{FF2B5EF4-FFF2-40B4-BE49-F238E27FC236}">
                  <a16:creationId xmlns:a16="http://schemas.microsoft.com/office/drawing/2014/main" id="{4844C7CC-780D-4C3C-988E-03FEF434AF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A0D56" w:rsidRPr="00AE4D5B">
        <w:rPr>
          <w:rFonts w:asciiTheme="majorBidi" w:hAnsiTheme="majorBidi" w:cstheme="majorBidi"/>
          <w:sz w:val="30"/>
          <w:szCs w:val="30"/>
          <w:cs/>
        </w:rPr>
        <w:tab/>
      </w:r>
    </w:p>
    <w:p w14:paraId="411830C7" w14:textId="773BF90A" w:rsidR="003A0D56" w:rsidRPr="00AE4D5B" w:rsidRDefault="00DF5A11" w:rsidP="00A8458B">
      <w:pPr>
        <w:tabs>
          <w:tab w:val="left" w:pos="442"/>
          <w:tab w:val="left" w:pos="884"/>
          <w:tab w:val="left" w:pos="783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  <w:sectPr w:rsidR="003A0D56" w:rsidRPr="00AE4D5B" w:rsidSect="009E661F">
          <w:headerReference w:type="default" r:id="rId19"/>
          <w:footerReference w:type="default" r:id="rId20"/>
          <w:pgSz w:w="11907" w:h="16840" w:code="9"/>
          <w:pgMar w:top="691" w:right="1152" w:bottom="576" w:left="1152" w:header="720" w:footer="720" w:gutter="0"/>
          <w:paperSrc w:first="7" w:other="7"/>
          <w:pgNumType w:start="13"/>
          <w:cols w:space="720"/>
          <w:docGrid w:linePitch="326"/>
        </w:sectPr>
      </w:pPr>
      <w:r w:rsidRPr="00AE4D5B">
        <w:rPr>
          <w:rFonts w:asciiTheme="majorBidi" w:hAnsiTheme="majorBidi"/>
          <w:noProof/>
          <w:sz w:val="30"/>
          <w:szCs w:val="30"/>
          <w:cs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59C5248A" wp14:editId="078CA4B6">
                <wp:simplePos x="0" y="0"/>
                <wp:positionH relativeFrom="column">
                  <wp:posOffset>3425190</wp:posOffset>
                </wp:positionH>
                <wp:positionV relativeFrom="paragraph">
                  <wp:posOffset>469900</wp:posOffset>
                </wp:positionV>
                <wp:extent cx="142240" cy="201930"/>
                <wp:effectExtent l="0" t="0" r="0" b="7620"/>
                <wp:wrapNone/>
                <wp:docPr id="3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2240" cy="20193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810" y="8"/>
                            </a:cxn>
                            <a:cxn ang="0">
                              <a:pos x="864" y="74"/>
                            </a:cxn>
                            <a:cxn ang="0">
                              <a:pos x="864" y="200"/>
                            </a:cxn>
                            <a:cxn ang="0">
                              <a:pos x="776" y="218"/>
                            </a:cxn>
                            <a:cxn ang="0">
                              <a:pos x="860" y="392"/>
                            </a:cxn>
                            <a:cxn ang="0">
                              <a:pos x="942" y="412"/>
                            </a:cxn>
                            <a:cxn ang="0">
                              <a:pos x="992" y="454"/>
                            </a:cxn>
                            <a:cxn ang="0">
                              <a:pos x="1028" y="528"/>
                            </a:cxn>
                            <a:cxn ang="0">
                              <a:pos x="1032" y="1366"/>
                            </a:cxn>
                            <a:cxn ang="0">
                              <a:pos x="1028" y="1402"/>
                            </a:cxn>
                            <a:cxn ang="0">
                              <a:pos x="992" y="1476"/>
                            </a:cxn>
                            <a:cxn ang="0">
                              <a:pos x="942" y="1516"/>
                            </a:cxn>
                            <a:cxn ang="0">
                              <a:pos x="860" y="1538"/>
                            </a:cxn>
                            <a:cxn ang="0">
                              <a:pos x="170" y="1538"/>
                            </a:cxn>
                            <a:cxn ang="0">
                              <a:pos x="104" y="1524"/>
                            </a:cxn>
                            <a:cxn ang="0">
                              <a:pos x="50" y="1488"/>
                            </a:cxn>
                            <a:cxn ang="0">
                              <a:pos x="14" y="1434"/>
                            </a:cxn>
                            <a:cxn ang="0">
                              <a:pos x="0" y="1366"/>
                            </a:cxn>
                            <a:cxn ang="0">
                              <a:pos x="0" y="562"/>
                            </a:cxn>
                            <a:cxn ang="0">
                              <a:pos x="20" y="480"/>
                            </a:cxn>
                            <a:cxn ang="0">
                              <a:pos x="62" y="430"/>
                            </a:cxn>
                            <a:cxn ang="0">
                              <a:pos x="136" y="394"/>
                            </a:cxn>
                            <a:cxn ang="0">
                              <a:pos x="256" y="392"/>
                            </a:cxn>
                            <a:cxn ang="0">
                              <a:pos x="184" y="216"/>
                            </a:cxn>
                            <a:cxn ang="0">
                              <a:pos x="166" y="92"/>
                            </a:cxn>
                            <a:cxn ang="0">
                              <a:pos x="192" y="28"/>
                            </a:cxn>
                            <a:cxn ang="0">
                              <a:pos x="256" y="0"/>
                            </a:cxn>
                            <a:cxn ang="0">
                              <a:pos x="366" y="476"/>
                            </a:cxn>
                            <a:cxn ang="0">
                              <a:pos x="340" y="512"/>
                            </a:cxn>
                            <a:cxn ang="0">
                              <a:pos x="170" y="514"/>
                            </a:cxn>
                            <a:cxn ang="0">
                              <a:pos x="136" y="528"/>
                            </a:cxn>
                            <a:cxn ang="0">
                              <a:pos x="122" y="562"/>
                            </a:cxn>
                            <a:cxn ang="0">
                              <a:pos x="122" y="1366"/>
                            </a:cxn>
                            <a:cxn ang="0">
                              <a:pos x="136" y="1400"/>
                            </a:cxn>
                            <a:cxn ang="0">
                              <a:pos x="160" y="1414"/>
                            </a:cxn>
                            <a:cxn ang="0">
                              <a:pos x="860" y="1414"/>
                            </a:cxn>
                            <a:cxn ang="0">
                              <a:pos x="888" y="1406"/>
                            </a:cxn>
                            <a:cxn ang="0">
                              <a:pos x="908" y="1376"/>
                            </a:cxn>
                            <a:cxn ang="0">
                              <a:pos x="908" y="562"/>
                            </a:cxn>
                            <a:cxn ang="0">
                              <a:pos x="900" y="536"/>
                            </a:cxn>
                            <a:cxn ang="0">
                              <a:pos x="870" y="516"/>
                            </a:cxn>
                            <a:cxn ang="0">
                              <a:pos x="720" y="514"/>
                            </a:cxn>
                            <a:cxn ang="0">
                              <a:pos x="672" y="496"/>
                            </a:cxn>
                            <a:cxn ang="0">
                              <a:pos x="664" y="218"/>
                            </a:cxn>
                            <a:cxn ang="0">
                              <a:pos x="758" y="754"/>
                            </a:cxn>
                            <a:cxn ang="0">
                              <a:pos x="788" y="790"/>
                            </a:cxn>
                            <a:cxn ang="0">
                              <a:pos x="786" y="1164"/>
                            </a:cxn>
                            <a:cxn ang="0">
                              <a:pos x="748" y="1196"/>
                            </a:cxn>
                            <a:cxn ang="0">
                              <a:pos x="274" y="1192"/>
                            </a:cxn>
                            <a:cxn ang="0">
                              <a:pos x="242" y="1154"/>
                            </a:cxn>
                            <a:cxn ang="0">
                              <a:pos x="246" y="782"/>
                            </a:cxn>
                            <a:cxn ang="0">
                              <a:pos x="284" y="750"/>
                            </a:cxn>
                          </a:cxnLst>
                          <a:rect l="0" t="0" r="r" b="b"/>
                          <a:pathLst>
                            <a:path w="1032" h="1538">
                              <a:moveTo>
                                <a:pt x="256" y="0"/>
                              </a:moveTo>
                              <a:lnTo>
                                <a:pt x="774" y="0"/>
                              </a:lnTo>
                              <a:lnTo>
                                <a:pt x="774" y="0"/>
                              </a:lnTo>
                              <a:lnTo>
                                <a:pt x="792" y="2"/>
                              </a:lnTo>
                              <a:lnTo>
                                <a:pt x="810" y="8"/>
                              </a:lnTo>
                              <a:lnTo>
                                <a:pt x="826" y="16"/>
                              </a:lnTo>
                              <a:lnTo>
                                <a:pt x="840" y="28"/>
                              </a:lnTo>
                              <a:lnTo>
                                <a:pt x="850" y="40"/>
                              </a:lnTo>
                              <a:lnTo>
                                <a:pt x="858" y="56"/>
                              </a:lnTo>
                              <a:lnTo>
                                <a:pt x="864" y="74"/>
                              </a:lnTo>
                              <a:lnTo>
                                <a:pt x="866" y="92"/>
                              </a:lnTo>
                              <a:lnTo>
                                <a:pt x="866" y="188"/>
                              </a:lnTo>
                              <a:lnTo>
                                <a:pt x="866" y="188"/>
                              </a:lnTo>
                              <a:lnTo>
                                <a:pt x="866" y="194"/>
                              </a:lnTo>
                              <a:lnTo>
                                <a:pt x="864" y="200"/>
                              </a:lnTo>
                              <a:lnTo>
                                <a:pt x="858" y="208"/>
                              </a:lnTo>
                              <a:lnTo>
                                <a:pt x="848" y="216"/>
                              </a:lnTo>
                              <a:lnTo>
                                <a:pt x="842" y="216"/>
                              </a:lnTo>
                              <a:lnTo>
                                <a:pt x="836" y="218"/>
                              </a:lnTo>
                              <a:lnTo>
                                <a:pt x="776" y="218"/>
                              </a:lnTo>
                              <a:lnTo>
                                <a:pt x="776" y="392"/>
                              </a:lnTo>
                              <a:lnTo>
                                <a:pt x="860" y="392"/>
                              </a:lnTo>
                              <a:lnTo>
                                <a:pt x="860" y="392"/>
                              </a:lnTo>
                              <a:lnTo>
                                <a:pt x="860" y="392"/>
                              </a:lnTo>
                              <a:lnTo>
                                <a:pt x="860" y="392"/>
                              </a:lnTo>
                              <a:lnTo>
                                <a:pt x="878" y="392"/>
                              </a:lnTo>
                              <a:lnTo>
                                <a:pt x="896" y="394"/>
                              </a:lnTo>
                              <a:lnTo>
                                <a:pt x="912" y="400"/>
                              </a:lnTo>
                              <a:lnTo>
                                <a:pt x="928" y="404"/>
                              </a:lnTo>
                              <a:lnTo>
                                <a:pt x="942" y="412"/>
                              </a:lnTo>
                              <a:lnTo>
                                <a:pt x="956" y="420"/>
                              </a:lnTo>
                              <a:lnTo>
                                <a:pt x="970" y="430"/>
                              </a:lnTo>
                              <a:lnTo>
                                <a:pt x="982" y="442"/>
                              </a:lnTo>
                              <a:lnTo>
                                <a:pt x="982" y="442"/>
                              </a:lnTo>
                              <a:lnTo>
                                <a:pt x="992" y="454"/>
                              </a:lnTo>
                              <a:lnTo>
                                <a:pt x="1002" y="466"/>
                              </a:lnTo>
                              <a:lnTo>
                                <a:pt x="1010" y="480"/>
                              </a:lnTo>
                              <a:lnTo>
                                <a:pt x="1018" y="496"/>
                              </a:lnTo>
                              <a:lnTo>
                                <a:pt x="1024" y="512"/>
                              </a:lnTo>
                              <a:lnTo>
                                <a:pt x="1028" y="528"/>
                              </a:lnTo>
                              <a:lnTo>
                                <a:pt x="1030" y="544"/>
                              </a:lnTo>
                              <a:lnTo>
                                <a:pt x="1032" y="562"/>
                              </a:lnTo>
                              <a:lnTo>
                                <a:pt x="1032" y="562"/>
                              </a:lnTo>
                              <a:lnTo>
                                <a:pt x="1032" y="562"/>
                              </a:lnTo>
                              <a:lnTo>
                                <a:pt x="1032" y="1366"/>
                              </a:lnTo>
                              <a:lnTo>
                                <a:pt x="1032" y="1366"/>
                              </a:lnTo>
                              <a:lnTo>
                                <a:pt x="1032" y="1366"/>
                              </a:lnTo>
                              <a:lnTo>
                                <a:pt x="1032" y="1366"/>
                              </a:lnTo>
                              <a:lnTo>
                                <a:pt x="1030" y="1384"/>
                              </a:lnTo>
                              <a:lnTo>
                                <a:pt x="1028" y="1402"/>
                              </a:lnTo>
                              <a:lnTo>
                                <a:pt x="1024" y="1418"/>
                              </a:lnTo>
                              <a:lnTo>
                                <a:pt x="1018" y="1434"/>
                              </a:lnTo>
                              <a:lnTo>
                                <a:pt x="1010" y="1448"/>
                              </a:lnTo>
                              <a:lnTo>
                                <a:pt x="1002" y="1462"/>
                              </a:lnTo>
                              <a:lnTo>
                                <a:pt x="992" y="1476"/>
                              </a:lnTo>
                              <a:lnTo>
                                <a:pt x="982" y="1488"/>
                              </a:lnTo>
                              <a:lnTo>
                                <a:pt x="982" y="1488"/>
                              </a:lnTo>
                              <a:lnTo>
                                <a:pt x="970" y="1498"/>
                              </a:lnTo>
                              <a:lnTo>
                                <a:pt x="956" y="1508"/>
                              </a:lnTo>
                              <a:lnTo>
                                <a:pt x="942" y="1516"/>
                              </a:lnTo>
                              <a:lnTo>
                                <a:pt x="928" y="1524"/>
                              </a:lnTo>
                              <a:lnTo>
                                <a:pt x="912" y="1530"/>
                              </a:lnTo>
                              <a:lnTo>
                                <a:pt x="896" y="1534"/>
                              </a:lnTo>
                              <a:lnTo>
                                <a:pt x="878" y="1536"/>
                              </a:lnTo>
                              <a:lnTo>
                                <a:pt x="860" y="1538"/>
                              </a:lnTo>
                              <a:lnTo>
                                <a:pt x="860" y="1538"/>
                              </a:lnTo>
                              <a:lnTo>
                                <a:pt x="860" y="1538"/>
                              </a:lnTo>
                              <a:lnTo>
                                <a:pt x="170" y="1538"/>
                              </a:lnTo>
                              <a:lnTo>
                                <a:pt x="170" y="1538"/>
                              </a:lnTo>
                              <a:lnTo>
                                <a:pt x="170" y="1538"/>
                              </a:lnTo>
                              <a:lnTo>
                                <a:pt x="170" y="1538"/>
                              </a:lnTo>
                              <a:lnTo>
                                <a:pt x="152" y="1536"/>
                              </a:lnTo>
                              <a:lnTo>
                                <a:pt x="136" y="1534"/>
                              </a:lnTo>
                              <a:lnTo>
                                <a:pt x="120" y="1530"/>
                              </a:lnTo>
                              <a:lnTo>
                                <a:pt x="104" y="1524"/>
                              </a:lnTo>
                              <a:lnTo>
                                <a:pt x="90" y="1516"/>
                              </a:lnTo>
                              <a:lnTo>
                                <a:pt x="74" y="1508"/>
                              </a:lnTo>
                              <a:lnTo>
                                <a:pt x="62" y="1498"/>
                              </a:lnTo>
                              <a:lnTo>
                                <a:pt x="50" y="1488"/>
                              </a:lnTo>
                              <a:lnTo>
                                <a:pt x="50" y="1488"/>
                              </a:lnTo>
                              <a:lnTo>
                                <a:pt x="50" y="1488"/>
                              </a:lnTo>
                              <a:lnTo>
                                <a:pt x="38" y="1476"/>
                              </a:lnTo>
                              <a:lnTo>
                                <a:pt x="28" y="1462"/>
                              </a:lnTo>
                              <a:lnTo>
                                <a:pt x="20" y="1448"/>
                              </a:lnTo>
                              <a:lnTo>
                                <a:pt x="14" y="1434"/>
                              </a:lnTo>
                              <a:lnTo>
                                <a:pt x="8" y="1418"/>
                              </a:lnTo>
                              <a:lnTo>
                                <a:pt x="4" y="1402"/>
                              </a:lnTo>
                              <a:lnTo>
                                <a:pt x="0" y="1384"/>
                              </a:lnTo>
                              <a:lnTo>
                                <a:pt x="0" y="1366"/>
                              </a:lnTo>
                              <a:lnTo>
                                <a:pt x="0" y="1366"/>
                              </a:lnTo>
                              <a:lnTo>
                                <a:pt x="0" y="1366"/>
                              </a:lnTo>
                              <a:lnTo>
                                <a:pt x="0" y="562"/>
                              </a:lnTo>
                              <a:lnTo>
                                <a:pt x="0" y="562"/>
                              </a:lnTo>
                              <a:lnTo>
                                <a:pt x="0" y="562"/>
                              </a:lnTo>
                              <a:lnTo>
                                <a:pt x="0" y="562"/>
                              </a:lnTo>
                              <a:lnTo>
                                <a:pt x="0" y="544"/>
                              </a:lnTo>
                              <a:lnTo>
                                <a:pt x="4" y="528"/>
                              </a:lnTo>
                              <a:lnTo>
                                <a:pt x="8" y="512"/>
                              </a:lnTo>
                              <a:lnTo>
                                <a:pt x="14" y="496"/>
                              </a:lnTo>
                              <a:lnTo>
                                <a:pt x="20" y="480"/>
                              </a:lnTo>
                              <a:lnTo>
                                <a:pt x="28" y="466"/>
                              </a:lnTo>
                              <a:lnTo>
                                <a:pt x="38" y="454"/>
                              </a:lnTo>
                              <a:lnTo>
                                <a:pt x="50" y="442"/>
                              </a:lnTo>
                              <a:lnTo>
                                <a:pt x="50" y="442"/>
                              </a:lnTo>
                              <a:lnTo>
                                <a:pt x="62" y="430"/>
                              </a:lnTo>
                              <a:lnTo>
                                <a:pt x="76" y="420"/>
                              </a:lnTo>
                              <a:lnTo>
                                <a:pt x="90" y="412"/>
                              </a:lnTo>
                              <a:lnTo>
                                <a:pt x="104" y="404"/>
                              </a:lnTo>
                              <a:lnTo>
                                <a:pt x="120" y="400"/>
                              </a:lnTo>
                              <a:lnTo>
                                <a:pt x="136" y="394"/>
                              </a:lnTo>
                              <a:lnTo>
                                <a:pt x="152" y="392"/>
                              </a:lnTo>
                              <a:lnTo>
                                <a:pt x="170" y="392"/>
                              </a:lnTo>
                              <a:lnTo>
                                <a:pt x="170" y="392"/>
                              </a:lnTo>
                              <a:lnTo>
                                <a:pt x="170" y="392"/>
                              </a:lnTo>
                              <a:lnTo>
                                <a:pt x="256" y="392"/>
                              </a:lnTo>
                              <a:lnTo>
                                <a:pt x="256" y="218"/>
                              </a:lnTo>
                              <a:lnTo>
                                <a:pt x="194" y="218"/>
                              </a:lnTo>
                              <a:lnTo>
                                <a:pt x="194" y="218"/>
                              </a:lnTo>
                              <a:lnTo>
                                <a:pt x="188" y="216"/>
                              </a:lnTo>
                              <a:lnTo>
                                <a:pt x="184" y="216"/>
                              </a:lnTo>
                              <a:lnTo>
                                <a:pt x="174" y="208"/>
                              </a:lnTo>
                              <a:lnTo>
                                <a:pt x="168" y="200"/>
                              </a:lnTo>
                              <a:lnTo>
                                <a:pt x="166" y="194"/>
                              </a:lnTo>
                              <a:lnTo>
                                <a:pt x="166" y="188"/>
                              </a:lnTo>
                              <a:lnTo>
                                <a:pt x="166" y="92"/>
                              </a:lnTo>
                              <a:lnTo>
                                <a:pt x="166" y="92"/>
                              </a:lnTo>
                              <a:lnTo>
                                <a:pt x="166" y="74"/>
                              </a:lnTo>
                              <a:lnTo>
                                <a:pt x="172" y="56"/>
                              </a:lnTo>
                              <a:lnTo>
                                <a:pt x="180" y="40"/>
                              </a:lnTo>
                              <a:lnTo>
                                <a:pt x="192" y="28"/>
                              </a:lnTo>
                              <a:lnTo>
                                <a:pt x="206" y="16"/>
                              </a:lnTo>
                              <a:lnTo>
                                <a:pt x="222" y="8"/>
                              </a:lnTo>
                              <a:lnTo>
                                <a:pt x="238" y="2"/>
                              </a:lnTo>
                              <a:lnTo>
                                <a:pt x="256" y="0"/>
                              </a:lnTo>
                              <a:lnTo>
                                <a:pt x="256" y="0"/>
                              </a:lnTo>
                              <a:close/>
                              <a:moveTo>
                                <a:pt x="664" y="218"/>
                              </a:moveTo>
                              <a:lnTo>
                                <a:pt x="368" y="218"/>
                              </a:lnTo>
                              <a:lnTo>
                                <a:pt x="368" y="462"/>
                              </a:lnTo>
                              <a:lnTo>
                                <a:pt x="368" y="462"/>
                              </a:lnTo>
                              <a:lnTo>
                                <a:pt x="366" y="476"/>
                              </a:lnTo>
                              <a:lnTo>
                                <a:pt x="364" y="486"/>
                              </a:lnTo>
                              <a:lnTo>
                                <a:pt x="360" y="494"/>
                              </a:lnTo>
                              <a:lnTo>
                                <a:pt x="356" y="502"/>
                              </a:lnTo>
                              <a:lnTo>
                                <a:pt x="348" y="508"/>
                              </a:lnTo>
                              <a:lnTo>
                                <a:pt x="340" y="512"/>
                              </a:lnTo>
                              <a:lnTo>
                                <a:pt x="330" y="514"/>
                              </a:lnTo>
                              <a:lnTo>
                                <a:pt x="318" y="514"/>
                              </a:lnTo>
                              <a:lnTo>
                                <a:pt x="170" y="514"/>
                              </a:lnTo>
                              <a:lnTo>
                                <a:pt x="170" y="514"/>
                              </a:lnTo>
                              <a:lnTo>
                                <a:pt x="170" y="514"/>
                              </a:lnTo>
                              <a:lnTo>
                                <a:pt x="170" y="514"/>
                              </a:lnTo>
                              <a:lnTo>
                                <a:pt x="160" y="516"/>
                              </a:lnTo>
                              <a:lnTo>
                                <a:pt x="152" y="518"/>
                              </a:lnTo>
                              <a:lnTo>
                                <a:pt x="144" y="522"/>
                              </a:lnTo>
                              <a:lnTo>
                                <a:pt x="136" y="528"/>
                              </a:lnTo>
                              <a:lnTo>
                                <a:pt x="136" y="528"/>
                              </a:lnTo>
                              <a:lnTo>
                                <a:pt x="130" y="536"/>
                              </a:lnTo>
                              <a:lnTo>
                                <a:pt x="126" y="544"/>
                              </a:lnTo>
                              <a:lnTo>
                                <a:pt x="124" y="552"/>
                              </a:lnTo>
                              <a:lnTo>
                                <a:pt x="122" y="562"/>
                              </a:lnTo>
                              <a:lnTo>
                                <a:pt x="122" y="562"/>
                              </a:lnTo>
                              <a:lnTo>
                                <a:pt x="122" y="562"/>
                              </a:lnTo>
                              <a:lnTo>
                                <a:pt x="122" y="1366"/>
                              </a:lnTo>
                              <a:lnTo>
                                <a:pt x="122" y="1366"/>
                              </a:lnTo>
                              <a:lnTo>
                                <a:pt x="122" y="1366"/>
                              </a:lnTo>
                              <a:lnTo>
                                <a:pt x="122" y="1366"/>
                              </a:lnTo>
                              <a:lnTo>
                                <a:pt x="124" y="1376"/>
                              </a:lnTo>
                              <a:lnTo>
                                <a:pt x="126" y="1384"/>
                              </a:lnTo>
                              <a:lnTo>
                                <a:pt x="130" y="1392"/>
                              </a:lnTo>
                              <a:lnTo>
                                <a:pt x="136" y="1400"/>
                              </a:lnTo>
                              <a:lnTo>
                                <a:pt x="136" y="1400"/>
                              </a:lnTo>
                              <a:lnTo>
                                <a:pt x="136" y="1400"/>
                              </a:lnTo>
                              <a:lnTo>
                                <a:pt x="144" y="1406"/>
                              </a:lnTo>
                              <a:lnTo>
                                <a:pt x="152" y="1410"/>
                              </a:lnTo>
                              <a:lnTo>
                                <a:pt x="160" y="1414"/>
                              </a:lnTo>
                              <a:lnTo>
                                <a:pt x="170" y="1414"/>
                              </a:lnTo>
                              <a:lnTo>
                                <a:pt x="170" y="1414"/>
                              </a:lnTo>
                              <a:lnTo>
                                <a:pt x="170" y="1414"/>
                              </a:lnTo>
                              <a:lnTo>
                                <a:pt x="860" y="1414"/>
                              </a:lnTo>
                              <a:lnTo>
                                <a:pt x="860" y="1414"/>
                              </a:lnTo>
                              <a:lnTo>
                                <a:pt x="860" y="1414"/>
                              </a:lnTo>
                              <a:lnTo>
                                <a:pt x="860" y="1414"/>
                              </a:lnTo>
                              <a:lnTo>
                                <a:pt x="870" y="1414"/>
                              </a:lnTo>
                              <a:lnTo>
                                <a:pt x="880" y="1410"/>
                              </a:lnTo>
                              <a:lnTo>
                                <a:pt x="888" y="1406"/>
                              </a:lnTo>
                              <a:lnTo>
                                <a:pt x="894" y="1400"/>
                              </a:lnTo>
                              <a:lnTo>
                                <a:pt x="894" y="1400"/>
                              </a:lnTo>
                              <a:lnTo>
                                <a:pt x="900" y="1394"/>
                              </a:lnTo>
                              <a:lnTo>
                                <a:pt x="904" y="1386"/>
                              </a:lnTo>
                              <a:lnTo>
                                <a:pt x="908" y="1376"/>
                              </a:lnTo>
                              <a:lnTo>
                                <a:pt x="908" y="1366"/>
                              </a:lnTo>
                              <a:lnTo>
                                <a:pt x="908" y="1366"/>
                              </a:lnTo>
                              <a:lnTo>
                                <a:pt x="908" y="1366"/>
                              </a:lnTo>
                              <a:lnTo>
                                <a:pt x="908" y="562"/>
                              </a:lnTo>
                              <a:lnTo>
                                <a:pt x="908" y="562"/>
                              </a:lnTo>
                              <a:lnTo>
                                <a:pt x="908" y="562"/>
                              </a:lnTo>
                              <a:lnTo>
                                <a:pt x="908" y="562"/>
                              </a:lnTo>
                              <a:lnTo>
                                <a:pt x="908" y="552"/>
                              </a:lnTo>
                              <a:lnTo>
                                <a:pt x="904" y="544"/>
                              </a:lnTo>
                              <a:lnTo>
                                <a:pt x="900" y="536"/>
                              </a:lnTo>
                              <a:lnTo>
                                <a:pt x="894" y="528"/>
                              </a:lnTo>
                              <a:lnTo>
                                <a:pt x="894" y="528"/>
                              </a:lnTo>
                              <a:lnTo>
                                <a:pt x="888" y="522"/>
                              </a:lnTo>
                              <a:lnTo>
                                <a:pt x="880" y="518"/>
                              </a:lnTo>
                              <a:lnTo>
                                <a:pt x="870" y="516"/>
                              </a:lnTo>
                              <a:lnTo>
                                <a:pt x="860" y="514"/>
                              </a:lnTo>
                              <a:lnTo>
                                <a:pt x="860" y="514"/>
                              </a:lnTo>
                              <a:lnTo>
                                <a:pt x="860" y="514"/>
                              </a:lnTo>
                              <a:lnTo>
                                <a:pt x="720" y="514"/>
                              </a:lnTo>
                              <a:lnTo>
                                <a:pt x="720" y="514"/>
                              </a:lnTo>
                              <a:lnTo>
                                <a:pt x="708" y="514"/>
                              </a:lnTo>
                              <a:lnTo>
                                <a:pt x="696" y="512"/>
                              </a:lnTo>
                              <a:lnTo>
                                <a:pt x="686" y="508"/>
                              </a:lnTo>
                              <a:lnTo>
                                <a:pt x="678" y="502"/>
                              </a:lnTo>
                              <a:lnTo>
                                <a:pt x="672" y="496"/>
                              </a:lnTo>
                              <a:lnTo>
                                <a:pt x="668" y="486"/>
                              </a:lnTo>
                              <a:lnTo>
                                <a:pt x="664" y="474"/>
                              </a:lnTo>
                              <a:lnTo>
                                <a:pt x="664" y="460"/>
                              </a:lnTo>
                              <a:lnTo>
                                <a:pt x="664" y="218"/>
                              </a:lnTo>
                              <a:lnTo>
                                <a:pt x="664" y="218"/>
                              </a:lnTo>
                              <a:close/>
                              <a:moveTo>
                                <a:pt x="294" y="750"/>
                              </a:moveTo>
                              <a:lnTo>
                                <a:pt x="738" y="750"/>
                              </a:lnTo>
                              <a:lnTo>
                                <a:pt x="738" y="750"/>
                              </a:lnTo>
                              <a:lnTo>
                                <a:pt x="748" y="750"/>
                              </a:lnTo>
                              <a:lnTo>
                                <a:pt x="758" y="754"/>
                              </a:lnTo>
                              <a:lnTo>
                                <a:pt x="766" y="758"/>
                              </a:lnTo>
                              <a:lnTo>
                                <a:pt x="774" y="764"/>
                              </a:lnTo>
                              <a:lnTo>
                                <a:pt x="780" y="772"/>
                              </a:lnTo>
                              <a:lnTo>
                                <a:pt x="786" y="782"/>
                              </a:lnTo>
                              <a:lnTo>
                                <a:pt x="788" y="790"/>
                              </a:lnTo>
                              <a:lnTo>
                                <a:pt x="790" y="802"/>
                              </a:lnTo>
                              <a:lnTo>
                                <a:pt x="790" y="1144"/>
                              </a:lnTo>
                              <a:lnTo>
                                <a:pt x="790" y="1144"/>
                              </a:lnTo>
                              <a:lnTo>
                                <a:pt x="788" y="1154"/>
                              </a:lnTo>
                              <a:lnTo>
                                <a:pt x="786" y="1164"/>
                              </a:lnTo>
                              <a:lnTo>
                                <a:pt x="780" y="1174"/>
                              </a:lnTo>
                              <a:lnTo>
                                <a:pt x="774" y="1180"/>
                              </a:lnTo>
                              <a:lnTo>
                                <a:pt x="766" y="1188"/>
                              </a:lnTo>
                              <a:lnTo>
                                <a:pt x="758" y="1192"/>
                              </a:lnTo>
                              <a:lnTo>
                                <a:pt x="748" y="1196"/>
                              </a:lnTo>
                              <a:lnTo>
                                <a:pt x="738" y="1196"/>
                              </a:lnTo>
                              <a:lnTo>
                                <a:pt x="294" y="1196"/>
                              </a:lnTo>
                              <a:lnTo>
                                <a:pt x="294" y="1196"/>
                              </a:lnTo>
                              <a:lnTo>
                                <a:pt x="284" y="1196"/>
                              </a:lnTo>
                              <a:lnTo>
                                <a:pt x="274" y="1192"/>
                              </a:lnTo>
                              <a:lnTo>
                                <a:pt x="264" y="1188"/>
                              </a:lnTo>
                              <a:lnTo>
                                <a:pt x="256" y="1180"/>
                              </a:lnTo>
                              <a:lnTo>
                                <a:pt x="250" y="1174"/>
                              </a:lnTo>
                              <a:lnTo>
                                <a:pt x="246" y="1164"/>
                              </a:lnTo>
                              <a:lnTo>
                                <a:pt x="242" y="1154"/>
                              </a:lnTo>
                              <a:lnTo>
                                <a:pt x="242" y="1144"/>
                              </a:lnTo>
                              <a:lnTo>
                                <a:pt x="242" y="802"/>
                              </a:lnTo>
                              <a:lnTo>
                                <a:pt x="242" y="802"/>
                              </a:lnTo>
                              <a:lnTo>
                                <a:pt x="242" y="790"/>
                              </a:lnTo>
                              <a:lnTo>
                                <a:pt x="246" y="782"/>
                              </a:lnTo>
                              <a:lnTo>
                                <a:pt x="250" y="772"/>
                              </a:lnTo>
                              <a:lnTo>
                                <a:pt x="256" y="764"/>
                              </a:lnTo>
                              <a:lnTo>
                                <a:pt x="264" y="758"/>
                              </a:lnTo>
                              <a:lnTo>
                                <a:pt x="274" y="754"/>
                              </a:lnTo>
                              <a:lnTo>
                                <a:pt x="284" y="750"/>
                              </a:lnTo>
                              <a:lnTo>
                                <a:pt x="294" y="750"/>
                              </a:lnTo>
                              <a:lnTo>
                                <a:pt x="294" y="75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0D45A72F" id="Freeform 18" o:spid="_x0000_s1026" style="position:absolute;margin-left:269.7pt;margin-top:37pt;width:11.2pt;height:15.9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032,15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color="black [3213]" stroked="f">
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3A0D56" w:rsidRPr="00AE4D5B">
        <w:rPr>
          <w:rFonts w:asciiTheme="majorBidi" w:hAnsiTheme="majorBidi" w:cstheme="majorBidi"/>
          <w:sz w:val="30"/>
          <w:szCs w:val="30"/>
          <w:cs/>
        </w:rPr>
        <w:tab/>
      </w:r>
      <w:r w:rsidR="003A0D56" w:rsidRPr="00AE4D5B">
        <w:rPr>
          <w:rFonts w:asciiTheme="majorBidi" w:hAnsiTheme="majorBidi" w:cstheme="majorBidi"/>
          <w:sz w:val="30"/>
          <w:szCs w:val="30"/>
          <w:cs/>
        </w:rPr>
        <w:tab/>
      </w:r>
      <w:r w:rsidR="00A8458B"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W w:w="5190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38"/>
        <w:gridCol w:w="819"/>
        <w:gridCol w:w="178"/>
        <w:gridCol w:w="739"/>
        <w:gridCol w:w="178"/>
        <w:gridCol w:w="854"/>
        <w:gridCol w:w="202"/>
        <w:gridCol w:w="875"/>
        <w:gridCol w:w="196"/>
        <w:gridCol w:w="854"/>
        <w:gridCol w:w="217"/>
        <w:gridCol w:w="875"/>
        <w:gridCol w:w="220"/>
        <w:gridCol w:w="845"/>
        <w:gridCol w:w="217"/>
        <w:gridCol w:w="875"/>
        <w:gridCol w:w="181"/>
        <w:gridCol w:w="845"/>
        <w:gridCol w:w="217"/>
        <w:gridCol w:w="869"/>
        <w:gridCol w:w="220"/>
        <w:gridCol w:w="857"/>
        <w:gridCol w:w="178"/>
        <w:gridCol w:w="739"/>
      </w:tblGrid>
      <w:tr w:rsidR="00FD0D8C" w:rsidRPr="008A2C70" w14:paraId="1F4F851A" w14:textId="77777777" w:rsidTr="00D93072">
        <w:trPr>
          <w:cantSplit/>
          <w:tblHeader/>
        </w:trPr>
        <w:tc>
          <w:tcPr>
            <w:tcW w:w="4999" w:type="pct"/>
            <w:gridSpan w:val="24"/>
          </w:tcPr>
          <w:p w14:paraId="48DB476A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FD0D8C" w:rsidRPr="008A2C70" w14:paraId="52BC9F32" w14:textId="77777777" w:rsidTr="00D93072">
        <w:trPr>
          <w:cantSplit/>
          <w:tblHeader/>
        </w:trPr>
        <w:tc>
          <w:tcPr>
            <w:tcW w:w="940" w:type="pct"/>
          </w:tcPr>
          <w:p w14:paraId="48B1F6E2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cs="Angsana New"/>
                <w:b/>
                <w:bCs/>
                <w:i/>
                <w:iCs/>
                <w:color w:val="000000"/>
                <w:szCs w:val="22"/>
                <w:cs/>
                <w:lang w:bidi="th-TH"/>
              </w:rPr>
            </w:pPr>
            <w:r w:rsidRPr="008A2C70">
              <w:rPr>
                <w:rFonts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t>สำหรับงวดสามเดือนสิ้นสุดวันที่</w:t>
            </w:r>
          </w:p>
        </w:tc>
        <w:tc>
          <w:tcPr>
            <w:tcW w:w="574" w:type="pct"/>
            <w:gridSpan w:val="3"/>
            <w:vAlign w:val="bottom"/>
          </w:tcPr>
          <w:p w14:paraId="6E591E08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8A2C7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</w:t>
            </w:r>
          </w:p>
        </w:tc>
        <w:tc>
          <w:tcPr>
            <w:tcW w:w="59" w:type="pct"/>
            <w:vAlign w:val="bottom"/>
          </w:tcPr>
          <w:p w14:paraId="6BE20241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pct"/>
            <w:gridSpan w:val="3"/>
            <w:vAlign w:val="bottom"/>
          </w:tcPr>
          <w:p w14:paraId="587D6070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8A2C7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</w:t>
            </w:r>
          </w:p>
        </w:tc>
        <w:tc>
          <w:tcPr>
            <w:tcW w:w="65" w:type="pct"/>
            <w:vAlign w:val="bottom"/>
          </w:tcPr>
          <w:p w14:paraId="5CE98705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5" w:type="pct"/>
            <w:gridSpan w:val="3"/>
            <w:vAlign w:val="bottom"/>
          </w:tcPr>
          <w:p w14:paraId="05EDBEF6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8A2C7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</w:t>
            </w:r>
          </w:p>
        </w:tc>
        <w:tc>
          <w:tcPr>
            <w:tcW w:w="73" w:type="pct"/>
            <w:vAlign w:val="bottom"/>
          </w:tcPr>
          <w:p w14:paraId="0CC38550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pct"/>
            <w:gridSpan w:val="3"/>
            <w:vAlign w:val="bottom"/>
          </w:tcPr>
          <w:p w14:paraId="43DE0C67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60" w:type="pct"/>
            <w:vAlign w:val="bottom"/>
          </w:tcPr>
          <w:p w14:paraId="388EAA0E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pct"/>
            <w:gridSpan w:val="3"/>
            <w:vAlign w:val="bottom"/>
          </w:tcPr>
          <w:p w14:paraId="541E9E5F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รายการระหว่างกัน</w:t>
            </w:r>
          </w:p>
        </w:tc>
        <w:tc>
          <w:tcPr>
            <w:tcW w:w="73" w:type="pct"/>
            <w:vAlign w:val="bottom"/>
          </w:tcPr>
          <w:p w14:paraId="35AE80B3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9" w:type="pct"/>
            <w:gridSpan w:val="3"/>
            <w:vAlign w:val="bottom"/>
          </w:tcPr>
          <w:p w14:paraId="028C12DF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FD0D8C" w:rsidRPr="008A2C70" w14:paraId="2C20BB9C" w14:textId="77777777" w:rsidTr="00D93072">
        <w:trPr>
          <w:cantSplit/>
          <w:tblHeader/>
        </w:trPr>
        <w:tc>
          <w:tcPr>
            <w:tcW w:w="940" w:type="pct"/>
          </w:tcPr>
          <w:p w14:paraId="2934251F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A2C70">
              <w:rPr>
                <w:rFonts w:cs="Angsana New" w:hint="cs"/>
                <w:b/>
                <w:bCs/>
                <w:i/>
                <w:iCs/>
                <w:color w:val="000000"/>
                <w:szCs w:val="22"/>
                <w:rtl/>
                <w:cs/>
              </w:rPr>
              <w:t xml:space="preserve">   </w:t>
            </w:r>
            <w:r w:rsidRPr="008A2C70">
              <w:rPr>
                <w:rFonts w:cs="Angsana New"/>
                <w:b/>
                <w:bCs/>
                <w:i/>
                <w:iCs/>
                <w:color w:val="000000"/>
                <w:szCs w:val="22"/>
                <w:lang w:bidi="th-TH"/>
              </w:rPr>
              <w:t xml:space="preserve">31 </w:t>
            </w:r>
            <w:r w:rsidRPr="008A2C70">
              <w:rPr>
                <w:rFonts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271" w:type="pct"/>
          </w:tcPr>
          <w:p w14:paraId="5080EC94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</w:t>
            </w:r>
          </w:p>
        </w:tc>
        <w:tc>
          <w:tcPr>
            <w:tcW w:w="59" w:type="pct"/>
          </w:tcPr>
          <w:p w14:paraId="7D00CD31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</w:tcPr>
          <w:p w14:paraId="22CCD26E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8A2C70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</w:p>
        </w:tc>
        <w:tc>
          <w:tcPr>
            <w:tcW w:w="59" w:type="pct"/>
          </w:tcPr>
          <w:p w14:paraId="26B182BB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</w:tcPr>
          <w:p w14:paraId="02F0FF54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</w:t>
            </w:r>
          </w:p>
        </w:tc>
        <w:tc>
          <w:tcPr>
            <w:tcW w:w="67" w:type="pct"/>
          </w:tcPr>
          <w:p w14:paraId="727FE040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</w:tcPr>
          <w:p w14:paraId="2ECAF3EF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8A2C70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</w:p>
        </w:tc>
        <w:tc>
          <w:tcPr>
            <w:tcW w:w="65" w:type="pct"/>
          </w:tcPr>
          <w:p w14:paraId="3AFCEBF8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</w:tcPr>
          <w:p w14:paraId="13F56243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</w:t>
            </w:r>
          </w:p>
        </w:tc>
        <w:tc>
          <w:tcPr>
            <w:tcW w:w="72" w:type="pct"/>
          </w:tcPr>
          <w:p w14:paraId="47C75DA9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</w:tcPr>
          <w:p w14:paraId="4660F483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8A2C70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</w:p>
        </w:tc>
        <w:tc>
          <w:tcPr>
            <w:tcW w:w="73" w:type="pct"/>
          </w:tcPr>
          <w:p w14:paraId="10911072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</w:tcPr>
          <w:p w14:paraId="2830AA80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</w:t>
            </w:r>
          </w:p>
        </w:tc>
        <w:tc>
          <w:tcPr>
            <w:tcW w:w="72" w:type="pct"/>
          </w:tcPr>
          <w:p w14:paraId="6E09B61B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</w:tcPr>
          <w:p w14:paraId="059C2033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8A2C70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</w:p>
        </w:tc>
        <w:tc>
          <w:tcPr>
            <w:tcW w:w="60" w:type="pct"/>
          </w:tcPr>
          <w:p w14:paraId="518BF7B4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</w:tcPr>
          <w:p w14:paraId="01AA908E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</w:t>
            </w:r>
          </w:p>
        </w:tc>
        <w:tc>
          <w:tcPr>
            <w:tcW w:w="72" w:type="pct"/>
          </w:tcPr>
          <w:p w14:paraId="07785B1A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</w:tcPr>
          <w:p w14:paraId="2F4B9AD0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8A2C70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</w:p>
        </w:tc>
        <w:tc>
          <w:tcPr>
            <w:tcW w:w="73" w:type="pct"/>
          </w:tcPr>
          <w:p w14:paraId="027EE809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</w:tcPr>
          <w:p w14:paraId="59985AA0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</w:t>
            </w:r>
          </w:p>
        </w:tc>
        <w:tc>
          <w:tcPr>
            <w:tcW w:w="59" w:type="pct"/>
          </w:tcPr>
          <w:p w14:paraId="44D99AE9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6" w:type="pct"/>
          </w:tcPr>
          <w:p w14:paraId="6B18A938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8A2C70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</w:p>
        </w:tc>
      </w:tr>
      <w:tr w:rsidR="00FD0D8C" w:rsidRPr="008A2C70" w14:paraId="077EAF84" w14:textId="77777777" w:rsidTr="00D93072">
        <w:trPr>
          <w:cantSplit/>
          <w:tblHeader/>
        </w:trPr>
        <w:tc>
          <w:tcPr>
            <w:tcW w:w="940" w:type="pct"/>
          </w:tcPr>
          <w:p w14:paraId="7ECA29A8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cs="Angsana New"/>
                <w:b/>
                <w:bCs/>
                <w:i/>
                <w:iCs/>
                <w:color w:val="000000"/>
                <w:szCs w:val="22"/>
                <w:rtl/>
                <w:cs/>
              </w:rPr>
            </w:pPr>
          </w:p>
        </w:tc>
        <w:tc>
          <w:tcPr>
            <w:tcW w:w="4059" w:type="pct"/>
            <w:gridSpan w:val="23"/>
          </w:tcPr>
          <w:p w14:paraId="2CAD1801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theme="majorBidi" w:hint="cs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FD0D8C" w:rsidRPr="008A2C70" w14:paraId="455FA861" w14:textId="77777777" w:rsidTr="00D93072">
        <w:trPr>
          <w:cantSplit/>
        </w:trPr>
        <w:tc>
          <w:tcPr>
            <w:tcW w:w="940" w:type="pct"/>
          </w:tcPr>
          <w:p w14:paraId="22200391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271" w:type="pct"/>
          </w:tcPr>
          <w:p w14:paraId="41359663" w14:textId="2B544C5B" w:rsidR="00FD0D8C" w:rsidRPr="008A2C70" w:rsidRDefault="00D93072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5,</w:t>
            </w:r>
            <w:r w:rsidR="00E41E09">
              <w:rPr>
                <w:rFonts w:asciiTheme="majorBidi" w:hAnsiTheme="majorBidi" w:cstheme="majorBidi"/>
                <w:szCs w:val="22"/>
                <w:lang w:bidi="th-TH"/>
              </w:rPr>
              <w:t>35</w:t>
            </w:r>
            <w:r w:rsidR="00BF23FF">
              <w:rPr>
                <w:rFonts w:asciiTheme="majorBidi" w:hAnsiTheme="majorBidi" w:cstheme="majorBidi"/>
                <w:szCs w:val="22"/>
                <w:lang w:bidi="th-TH"/>
              </w:rPr>
              <w:t>4,128</w:t>
            </w:r>
          </w:p>
        </w:tc>
        <w:tc>
          <w:tcPr>
            <w:tcW w:w="59" w:type="pct"/>
            <w:vAlign w:val="bottom"/>
          </w:tcPr>
          <w:p w14:paraId="3FD71D18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</w:tcPr>
          <w:p w14:paraId="3A840659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bidi="th-TH"/>
              </w:rPr>
              <w:t>5,821,486</w:t>
            </w:r>
          </w:p>
        </w:tc>
        <w:tc>
          <w:tcPr>
            <w:tcW w:w="59" w:type="pct"/>
            <w:vAlign w:val="bottom"/>
          </w:tcPr>
          <w:p w14:paraId="75F45BFF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3" w:type="pct"/>
          </w:tcPr>
          <w:p w14:paraId="3A7A3368" w14:textId="0455B0E2" w:rsidR="00FD0D8C" w:rsidRPr="008A2C70" w:rsidRDefault="0074371D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715,102</w:t>
            </w:r>
          </w:p>
        </w:tc>
        <w:tc>
          <w:tcPr>
            <w:tcW w:w="67" w:type="pct"/>
          </w:tcPr>
          <w:p w14:paraId="7D12FAAA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0" w:type="pct"/>
          </w:tcPr>
          <w:p w14:paraId="5C273C73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bidi="th-TH"/>
              </w:rPr>
              <w:t>665,634</w:t>
            </w:r>
          </w:p>
        </w:tc>
        <w:tc>
          <w:tcPr>
            <w:tcW w:w="65" w:type="pct"/>
          </w:tcPr>
          <w:p w14:paraId="6846E8CF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3" w:type="pct"/>
          </w:tcPr>
          <w:p w14:paraId="035E2FA9" w14:textId="6FE06204" w:rsidR="00FD0D8C" w:rsidRPr="00E41E09" w:rsidRDefault="00E41E09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41E09">
              <w:rPr>
                <w:rFonts w:asciiTheme="majorBidi" w:hAnsiTheme="majorBidi" w:cstheme="majorBidi"/>
                <w:szCs w:val="22"/>
                <w:lang w:bidi="th-TH"/>
              </w:rPr>
              <w:t>27</w:t>
            </w:r>
            <w:r w:rsidR="00BF23FF"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="00364D33" w:rsidRPr="00E41E09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BF23FF">
              <w:rPr>
                <w:rFonts w:asciiTheme="majorBidi" w:hAnsiTheme="majorBidi" w:cstheme="majorBidi"/>
                <w:szCs w:val="22"/>
                <w:lang w:bidi="th-TH"/>
              </w:rPr>
              <w:t>854</w:t>
            </w:r>
          </w:p>
        </w:tc>
        <w:tc>
          <w:tcPr>
            <w:tcW w:w="72" w:type="pct"/>
          </w:tcPr>
          <w:p w14:paraId="4F570D6E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0" w:type="pct"/>
          </w:tcPr>
          <w:p w14:paraId="59AB2727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725"/>
              </w:tabs>
              <w:spacing w:line="280" w:lineRule="exact"/>
              <w:ind w:left="-72"/>
              <w:contextualSpacing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bidi="th-TH"/>
              </w:rPr>
              <w:t>344,265</w:t>
            </w:r>
          </w:p>
        </w:tc>
        <w:tc>
          <w:tcPr>
            <w:tcW w:w="73" w:type="pct"/>
          </w:tcPr>
          <w:p w14:paraId="1609D61E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0" w:type="pct"/>
          </w:tcPr>
          <w:p w14:paraId="1267F34D" w14:textId="5D86AFBE" w:rsidR="00FD0D8C" w:rsidRPr="008A2C70" w:rsidRDefault="00FB760A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6,345,08</w:t>
            </w:r>
            <w:r w:rsidR="00244AF4"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</w:p>
        </w:tc>
        <w:tc>
          <w:tcPr>
            <w:tcW w:w="72" w:type="pct"/>
          </w:tcPr>
          <w:p w14:paraId="38ED7F81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0" w:type="pct"/>
          </w:tcPr>
          <w:p w14:paraId="0A4149FD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bidi="th-TH"/>
              </w:rPr>
              <w:t>6,831,385</w:t>
            </w:r>
          </w:p>
        </w:tc>
        <w:tc>
          <w:tcPr>
            <w:tcW w:w="60" w:type="pct"/>
          </w:tcPr>
          <w:p w14:paraId="05C02563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0" w:type="pct"/>
          </w:tcPr>
          <w:p w14:paraId="3766FC77" w14:textId="7943B7FD" w:rsidR="00FD0D8C" w:rsidRPr="008A2C70" w:rsidRDefault="00B71ADA" w:rsidP="006402E6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pct"/>
          </w:tcPr>
          <w:p w14:paraId="04F02F3C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8" w:type="pct"/>
          </w:tcPr>
          <w:p w14:paraId="0D50C7A6" w14:textId="77777777" w:rsidR="00FD0D8C" w:rsidRPr="008A2C70" w:rsidRDefault="00FD0D8C" w:rsidP="006402E6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</w:rPr>
            </w:pPr>
            <w:r w:rsidRPr="008A2C7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3" w:type="pct"/>
          </w:tcPr>
          <w:p w14:paraId="6F07DD48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4" w:type="pct"/>
          </w:tcPr>
          <w:p w14:paraId="1BC0F2EB" w14:textId="0CD8C3BC" w:rsidR="00FD0D8C" w:rsidRPr="008A2C70" w:rsidRDefault="003A2314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6,345,08</w:t>
            </w:r>
            <w:r w:rsidR="00244AF4"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</w:p>
        </w:tc>
        <w:tc>
          <w:tcPr>
            <w:tcW w:w="59" w:type="pct"/>
          </w:tcPr>
          <w:p w14:paraId="5433DA3E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6" w:type="pct"/>
          </w:tcPr>
          <w:p w14:paraId="64485131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bidi="th-TH"/>
              </w:rPr>
              <w:t>6,831,385</w:t>
            </w:r>
          </w:p>
        </w:tc>
      </w:tr>
      <w:tr w:rsidR="00FD0D8C" w:rsidRPr="008A2C70" w14:paraId="3E5B0C08" w14:textId="77777777" w:rsidTr="00D93072">
        <w:trPr>
          <w:cantSplit/>
        </w:trPr>
        <w:tc>
          <w:tcPr>
            <w:tcW w:w="940" w:type="pct"/>
          </w:tcPr>
          <w:p w14:paraId="01CB7A71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271" w:type="pct"/>
            <w:tcBorders>
              <w:bottom w:val="single" w:sz="4" w:space="0" w:color="auto"/>
            </w:tcBorders>
          </w:tcPr>
          <w:p w14:paraId="7624F56C" w14:textId="27BEF5D9" w:rsidR="00FD0D8C" w:rsidRPr="008A2C70" w:rsidRDefault="00924F08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21,678</w:t>
            </w:r>
          </w:p>
        </w:tc>
        <w:tc>
          <w:tcPr>
            <w:tcW w:w="59" w:type="pct"/>
            <w:vAlign w:val="bottom"/>
          </w:tcPr>
          <w:p w14:paraId="02E82F2B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</w:tcPr>
          <w:p w14:paraId="206643A3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bidi="th-TH"/>
              </w:rPr>
              <w:t>21,788</w:t>
            </w:r>
          </w:p>
        </w:tc>
        <w:tc>
          <w:tcPr>
            <w:tcW w:w="59" w:type="pct"/>
            <w:vAlign w:val="bottom"/>
          </w:tcPr>
          <w:p w14:paraId="0E3D94D8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14:paraId="6B83D7AA" w14:textId="666F93EF" w:rsidR="00FD0D8C" w:rsidRPr="008A2C70" w:rsidRDefault="0074371D" w:rsidP="006402E6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" w:type="pct"/>
          </w:tcPr>
          <w:p w14:paraId="3BF5939D" w14:textId="77777777" w:rsidR="00FD0D8C" w:rsidRPr="008A2C70" w:rsidRDefault="00FD0D8C" w:rsidP="006402E6">
            <w:pPr>
              <w:pStyle w:val="BodyText"/>
              <w:tabs>
                <w:tab w:val="decimal" w:pos="55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14:paraId="572CB571" w14:textId="77777777" w:rsidR="00FD0D8C" w:rsidRPr="008A2C70" w:rsidRDefault="00FD0D8C" w:rsidP="006402E6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</w:rPr>
            </w:pPr>
            <w:r w:rsidRPr="008A2C7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5" w:type="pct"/>
          </w:tcPr>
          <w:p w14:paraId="69398DDC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14:paraId="60041AA5" w14:textId="74C44FC1" w:rsidR="00FD0D8C" w:rsidRPr="00E41E09" w:rsidRDefault="00F806F6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41E09">
              <w:rPr>
                <w:rFonts w:asciiTheme="majorBidi" w:hAnsiTheme="majorBidi" w:cstheme="majorBidi"/>
                <w:szCs w:val="22"/>
                <w:lang w:bidi="th-TH"/>
              </w:rPr>
              <w:t>33,963</w:t>
            </w:r>
          </w:p>
        </w:tc>
        <w:tc>
          <w:tcPr>
            <w:tcW w:w="72" w:type="pct"/>
          </w:tcPr>
          <w:p w14:paraId="187F1119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14:paraId="5DBFA7CC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725"/>
              </w:tabs>
              <w:spacing w:line="280" w:lineRule="exact"/>
              <w:ind w:left="-72"/>
              <w:contextualSpacing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bidi="th-TH"/>
              </w:rPr>
              <w:t>41,727</w:t>
            </w:r>
          </w:p>
        </w:tc>
        <w:tc>
          <w:tcPr>
            <w:tcW w:w="73" w:type="pct"/>
          </w:tcPr>
          <w:p w14:paraId="1C953466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2307E720" w14:textId="3FDA4E3A" w:rsidR="00FD0D8C" w:rsidRPr="008A2C70" w:rsidRDefault="00A03080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55,641</w:t>
            </w:r>
          </w:p>
        </w:tc>
        <w:tc>
          <w:tcPr>
            <w:tcW w:w="72" w:type="pct"/>
          </w:tcPr>
          <w:p w14:paraId="013A87B4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14:paraId="3D74A609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bidi="th-TH"/>
              </w:rPr>
              <w:t>63,515</w:t>
            </w:r>
          </w:p>
        </w:tc>
        <w:tc>
          <w:tcPr>
            <w:tcW w:w="60" w:type="pct"/>
          </w:tcPr>
          <w:p w14:paraId="3F12701A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416369AA" w14:textId="2E61CEB5" w:rsidR="00FD0D8C" w:rsidRPr="008A2C70" w:rsidRDefault="00B71ADA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(55,641)</w:t>
            </w:r>
          </w:p>
        </w:tc>
        <w:tc>
          <w:tcPr>
            <w:tcW w:w="72" w:type="pct"/>
          </w:tcPr>
          <w:p w14:paraId="1DD97EE5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14:paraId="3BE5CC64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bidi="th-TH"/>
              </w:rPr>
              <w:t>(63,515)</w:t>
            </w:r>
          </w:p>
        </w:tc>
        <w:tc>
          <w:tcPr>
            <w:tcW w:w="73" w:type="pct"/>
          </w:tcPr>
          <w:p w14:paraId="79DEF0D1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</w:tcPr>
          <w:p w14:paraId="78C96F9E" w14:textId="4A6F533C" w:rsidR="00FD0D8C" w:rsidRPr="008A2C70" w:rsidRDefault="003A2314" w:rsidP="006402E6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" w:type="pct"/>
          </w:tcPr>
          <w:p w14:paraId="62CBFD9A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14:paraId="46CCEADD" w14:textId="77777777" w:rsidR="00FD0D8C" w:rsidRPr="008A2C70" w:rsidRDefault="00FD0D8C" w:rsidP="006402E6">
            <w:pPr>
              <w:pStyle w:val="BodyText"/>
              <w:tabs>
                <w:tab w:val="decimal" w:pos="416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</w:rPr>
            </w:pPr>
            <w:r w:rsidRPr="008A2C70">
              <w:rPr>
                <w:rFonts w:asciiTheme="majorBidi" w:hAnsiTheme="majorBidi" w:cstheme="majorBidi"/>
              </w:rPr>
              <w:t>-</w:t>
            </w:r>
          </w:p>
        </w:tc>
      </w:tr>
      <w:tr w:rsidR="00FD0D8C" w:rsidRPr="008A2C70" w14:paraId="01ACC49D" w14:textId="77777777" w:rsidTr="00D93072">
        <w:trPr>
          <w:cantSplit/>
        </w:trPr>
        <w:tc>
          <w:tcPr>
            <w:tcW w:w="940" w:type="pct"/>
          </w:tcPr>
          <w:p w14:paraId="45E97063" w14:textId="77777777" w:rsidR="00FD0D8C" w:rsidRPr="008A2C70" w:rsidRDefault="00FD0D8C" w:rsidP="006402E6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8A2C70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</w:tcPr>
          <w:p w14:paraId="27896BDE" w14:textId="60D4F27E" w:rsidR="00FD0D8C" w:rsidRPr="008A2C70" w:rsidRDefault="00924F08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5,</w:t>
            </w:r>
            <w:r w:rsidR="00E41E09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37</w:t>
            </w:r>
            <w:r w:rsidR="00BF23FF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="00BF23FF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806</w:t>
            </w:r>
          </w:p>
        </w:tc>
        <w:tc>
          <w:tcPr>
            <w:tcW w:w="59" w:type="pct"/>
            <w:vAlign w:val="bottom"/>
          </w:tcPr>
          <w:p w14:paraId="5DFBFEAF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double" w:sz="4" w:space="0" w:color="auto"/>
            </w:tcBorders>
          </w:tcPr>
          <w:p w14:paraId="27667404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5,843,274</w:t>
            </w:r>
          </w:p>
        </w:tc>
        <w:tc>
          <w:tcPr>
            <w:tcW w:w="59" w:type="pct"/>
            <w:vAlign w:val="bottom"/>
          </w:tcPr>
          <w:p w14:paraId="207D7B45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double" w:sz="4" w:space="0" w:color="auto"/>
            </w:tcBorders>
          </w:tcPr>
          <w:p w14:paraId="08EEDA4A" w14:textId="4D6C7704" w:rsidR="00FD0D8C" w:rsidRPr="008A2C70" w:rsidRDefault="0074371D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715,102</w:t>
            </w:r>
          </w:p>
        </w:tc>
        <w:tc>
          <w:tcPr>
            <w:tcW w:w="67" w:type="pct"/>
          </w:tcPr>
          <w:p w14:paraId="4E3902A7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</w:tcPr>
          <w:p w14:paraId="7C279C3A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665,634</w:t>
            </w:r>
          </w:p>
        </w:tc>
        <w:tc>
          <w:tcPr>
            <w:tcW w:w="65" w:type="pct"/>
          </w:tcPr>
          <w:p w14:paraId="16A15BED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double" w:sz="4" w:space="0" w:color="auto"/>
            </w:tcBorders>
          </w:tcPr>
          <w:p w14:paraId="47505A81" w14:textId="6A3B7607" w:rsidR="00FD0D8C" w:rsidRPr="008A2C70" w:rsidRDefault="00E41E09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</w:t>
            </w:r>
            <w:r w:rsidR="00BF23FF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09</w:t>
            </w:r>
            <w:r w:rsidR="00F806F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="00BF23FF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817</w:t>
            </w:r>
          </w:p>
        </w:tc>
        <w:tc>
          <w:tcPr>
            <w:tcW w:w="72" w:type="pct"/>
          </w:tcPr>
          <w:p w14:paraId="70ACE4AC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</w:tcPr>
          <w:p w14:paraId="33CD8436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725"/>
              </w:tabs>
              <w:spacing w:line="280" w:lineRule="exact"/>
              <w:ind w:lef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385,992</w:t>
            </w:r>
          </w:p>
        </w:tc>
        <w:tc>
          <w:tcPr>
            <w:tcW w:w="73" w:type="pct"/>
          </w:tcPr>
          <w:p w14:paraId="6E55CA7B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</w:tcPr>
          <w:p w14:paraId="6C45B9BB" w14:textId="3EAB45BA" w:rsidR="00FD0D8C" w:rsidRPr="008A2C70" w:rsidRDefault="00A03080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6,400,72</w:t>
            </w:r>
            <w:r w:rsidR="008A304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</w:t>
            </w:r>
          </w:p>
        </w:tc>
        <w:tc>
          <w:tcPr>
            <w:tcW w:w="72" w:type="pct"/>
          </w:tcPr>
          <w:p w14:paraId="49F32E3F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</w:tcPr>
          <w:p w14:paraId="114215B5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6,894,900</w:t>
            </w:r>
          </w:p>
        </w:tc>
        <w:tc>
          <w:tcPr>
            <w:tcW w:w="60" w:type="pct"/>
          </w:tcPr>
          <w:p w14:paraId="2F478D08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</w:tcPr>
          <w:p w14:paraId="66FA424C" w14:textId="7D7690DA" w:rsidR="00FD0D8C" w:rsidRPr="008A2C70" w:rsidRDefault="00B71ADA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(55,641)</w:t>
            </w:r>
          </w:p>
        </w:tc>
        <w:tc>
          <w:tcPr>
            <w:tcW w:w="72" w:type="pct"/>
          </w:tcPr>
          <w:p w14:paraId="29CE4802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</w:tcPr>
          <w:p w14:paraId="69AD4BDE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(63,515)</w:t>
            </w:r>
          </w:p>
        </w:tc>
        <w:tc>
          <w:tcPr>
            <w:tcW w:w="73" w:type="pct"/>
          </w:tcPr>
          <w:p w14:paraId="38446701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double" w:sz="4" w:space="0" w:color="auto"/>
            </w:tcBorders>
          </w:tcPr>
          <w:p w14:paraId="333065A9" w14:textId="236F2AD9" w:rsidR="00FD0D8C" w:rsidRPr="008A2C70" w:rsidRDefault="003A2314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6,345,08</w:t>
            </w:r>
            <w:r w:rsidR="008A304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</w:t>
            </w:r>
          </w:p>
        </w:tc>
        <w:tc>
          <w:tcPr>
            <w:tcW w:w="59" w:type="pct"/>
          </w:tcPr>
          <w:p w14:paraId="62B8C521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46" w:type="pct"/>
            <w:tcBorders>
              <w:top w:val="single" w:sz="4" w:space="0" w:color="auto"/>
              <w:bottom w:val="double" w:sz="4" w:space="0" w:color="auto"/>
            </w:tcBorders>
          </w:tcPr>
          <w:p w14:paraId="656F80CA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6,831,385</w:t>
            </w:r>
          </w:p>
        </w:tc>
      </w:tr>
      <w:tr w:rsidR="00FD0D8C" w:rsidRPr="008A2C70" w14:paraId="5F058B03" w14:textId="77777777" w:rsidTr="00D93072">
        <w:trPr>
          <w:cantSplit/>
        </w:trPr>
        <w:tc>
          <w:tcPr>
            <w:tcW w:w="940" w:type="pct"/>
          </w:tcPr>
          <w:p w14:paraId="5BFF7ED8" w14:textId="77777777" w:rsidR="00FD0D8C" w:rsidRPr="008A2C70" w:rsidRDefault="00FD0D8C" w:rsidP="006402E6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1" w:type="pct"/>
            <w:tcBorders>
              <w:top w:val="double" w:sz="4" w:space="0" w:color="auto"/>
            </w:tcBorders>
          </w:tcPr>
          <w:p w14:paraId="73B20D11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10AC4BE6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5" w:type="pct"/>
            <w:tcBorders>
              <w:top w:val="double" w:sz="4" w:space="0" w:color="auto"/>
            </w:tcBorders>
          </w:tcPr>
          <w:p w14:paraId="3CE880CF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3EA25F43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</w:tcPr>
          <w:p w14:paraId="762D73EA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7" w:type="pct"/>
          </w:tcPr>
          <w:p w14:paraId="48C4CB66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</w:tcPr>
          <w:p w14:paraId="40BBD767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5" w:type="pct"/>
          </w:tcPr>
          <w:p w14:paraId="014371F9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</w:tcPr>
          <w:p w14:paraId="137811FC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" w:type="pct"/>
          </w:tcPr>
          <w:p w14:paraId="0056B0B1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</w:tcPr>
          <w:p w14:paraId="18C52180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725"/>
              </w:tabs>
              <w:spacing w:line="280" w:lineRule="exact"/>
              <w:ind w:lef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3" w:type="pct"/>
          </w:tcPr>
          <w:p w14:paraId="5DA2E741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80" w:type="pct"/>
            <w:tcBorders>
              <w:top w:val="double" w:sz="4" w:space="0" w:color="auto"/>
            </w:tcBorders>
          </w:tcPr>
          <w:p w14:paraId="4D8E9E92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" w:type="pct"/>
          </w:tcPr>
          <w:p w14:paraId="73661543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</w:tcPr>
          <w:p w14:paraId="2E4A9D75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0" w:type="pct"/>
          </w:tcPr>
          <w:p w14:paraId="7F875D8D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80" w:type="pct"/>
            <w:tcBorders>
              <w:top w:val="double" w:sz="4" w:space="0" w:color="auto"/>
            </w:tcBorders>
          </w:tcPr>
          <w:p w14:paraId="071CF871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" w:type="pct"/>
          </w:tcPr>
          <w:p w14:paraId="7D73B13B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</w:tcPr>
          <w:p w14:paraId="5A632EC0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3" w:type="pct"/>
          </w:tcPr>
          <w:p w14:paraId="2A056194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84" w:type="pct"/>
            <w:tcBorders>
              <w:top w:val="double" w:sz="4" w:space="0" w:color="auto"/>
            </w:tcBorders>
          </w:tcPr>
          <w:p w14:paraId="2B7D3ED6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9" w:type="pct"/>
          </w:tcPr>
          <w:p w14:paraId="7EE069EF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46" w:type="pct"/>
            <w:tcBorders>
              <w:top w:val="double" w:sz="4" w:space="0" w:color="auto"/>
            </w:tcBorders>
          </w:tcPr>
          <w:p w14:paraId="024CFFFF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</w:tr>
      <w:tr w:rsidR="00FD0D8C" w:rsidRPr="008A2C70" w14:paraId="25279E23" w14:textId="77777777" w:rsidTr="00D93072">
        <w:trPr>
          <w:cantSplit/>
        </w:trPr>
        <w:tc>
          <w:tcPr>
            <w:tcW w:w="940" w:type="pct"/>
          </w:tcPr>
          <w:p w14:paraId="72B2E6D4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szCs w:val="22"/>
              </w:rPr>
            </w:pPr>
            <w:r w:rsidRPr="008A2C7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271" w:type="pct"/>
          </w:tcPr>
          <w:p w14:paraId="544E43B5" w14:textId="1C90BD49" w:rsidR="00FD0D8C" w:rsidRPr="008A2C70" w:rsidRDefault="0074371D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(248,596)</w:t>
            </w:r>
          </w:p>
        </w:tc>
        <w:tc>
          <w:tcPr>
            <w:tcW w:w="59" w:type="pct"/>
            <w:vAlign w:val="bottom"/>
          </w:tcPr>
          <w:p w14:paraId="598857C9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</w:tcPr>
          <w:p w14:paraId="5E9C9C79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bidi="th-TH"/>
              </w:rPr>
              <w:t>(315,253)</w:t>
            </w:r>
          </w:p>
        </w:tc>
        <w:tc>
          <w:tcPr>
            <w:tcW w:w="59" w:type="pct"/>
            <w:vAlign w:val="bottom"/>
          </w:tcPr>
          <w:p w14:paraId="392BC1B9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3" w:type="pct"/>
          </w:tcPr>
          <w:p w14:paraId="5EB3A208" w14:textId="58024CAA" w:rsidR="00FD0D8C" w:rsidRPr="008A2C70" w:rsidRDefault="00F20037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(26,571)</w:t>
            </w:r>
          </w:p>
        </w:tc>
        <w:tc>
          <w:tcPr>
            <w:tcW w:w="67" w:type="pct"/>
          </w:tcPr>
          <w:p w14:paraId="2C5C0637" w14:textId="77777777" w:rsidR="00FD0D8C" w:rsidRPr="008A2C70" w:rsidRDefault="00FD0D8C" w:rsidP="006402E6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0" w:type="pct"/>
          </w:tcPr>
          <w:p w14:paraId="616748BD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bidi="th-TH"/>
              </w:rPr>
              <w:t>(23,789)</w:t>
            </w:r>
          </w:p>
        </w:tc>
        <w:tc>
          <w:tcPr>
            <w:tcW w:w="65" w:type="pct"/>
          </w:tcPr>
          <w:p w14:paraId="525E75EB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3" w:type="pct"/>
          </w:tcPr>
          <w:p w14:paraId="0CDE8A7F" w14:textId="683E6682" w:rsidR="00FD0D8C" w:rsidRPr="008A2C70" w:rsidRDefault="00C27143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(58,504)</w:t>
            </w:r>
          </w:p>
        </w:tc>
        <w:tc>
          <w:tcPr>
            <w:tcW w:w="72" w:type="pct"/>
          </w:tcPr>
          <w:p w14:paraId="5073E09C" w14:textId="77777777" w:rsidR="00FD0D8C" w:rsidRPr="008A2C70" w:rsidRDefault="00FD0D8C" w:rsidP="006402E6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0" w:type="pct"/>
          </w:tcPr>
          <w:p w14:paraId="087C9C8A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bidi="th-TH"/>
              </w:rPr>
              <w:t>(33,914)</w:t>
            </w:r>
          </w:p>
        </w:tc>
        <w:tc>
          <w:tcPr>
            <w:tcW w:w="73" w:type="pct"/>
          </w:tcPr>
          <w:p w14:paraId="2F8E01C5" w14:textId="77777777" w:rsidR="00FD0D8C" w:rsidRPr="008A2C70" w:rsidRDefault="00FD0D8C" w:rsidP="006402E6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0" w:type="pct"/>
          </w:tcPr>
          <w:p w14:paraId="75E6BFC6" w14:textId="12A45CEF" w:rsidR="00FD0D8C" w:rsidRPr="008A2C70" w:rsidRDefault="00A03080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(333,671)</w:t>
            </w:r>
          </w:p>
        </w:tc>
        <w:tc>
          <w:tcPr>
            <w:tcW w:w="72" w:type="pct"/>
          </w:tcPr>
          <w:p w14:paraId="30580DA2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0" w:type="pct"/>
          </w:tcPr>
          <w:p w14:paraId="3D0FDFAF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bidi="th-TH"/>
              </w:rPr>
              <w:t>(372,956)</w:t>
            </w:r>
          </w:p>
        </w:tc>
        <w:tc>
          <w:tcPr>
            <w:tcW w:w="60" w:type="pct"/>
          </w:tcPr>
          <w:p w14:paraId="250522A1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0" w:type="pct"/>
          </w:tcPr>
          <w:p w14:paraId="510E3D19" w14:textId="48A00510" w:rsidR="00FD0D8C" w:rsidRPr="008A2C70" w:rsidRDefault="00B71ADA" w:rsidP="006402E6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pct"/>
          </w:tcPr>
          <w:p w14:paraId="2A4AD448" w14:textId="77777777" w:rsidR="00FD0D8C" w:rsidRPr="008A2C70" w:rsidRDefault="00FD0D8C" w:rsidP="006402E6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8" w:type="pct"/>
          </w:tcPr>
          <w:p w14:paraId="13BE8CB9" w14:textId="77777777" w:rsidR="00FD0D8C" w:rsidRPr="008A2C70" w:rsidRDefault="00FD0D8C" w:rsidP="006402E6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</w:rPr>
            </w:pPr>
            <w:r w:rsidRPr="008A2C7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3" w:type="pct"/>
          </w:tcPr>
          <w:p w14:paraId="10296263" w14:textId="77777777" w:rsidR="00FD0D8C" w:rsidRPr="008A2C70" w:rsidRDefault="00FD0D8C" w:rsidP="006402E6">
            <w:pPr>
              <w:pStyle w:val="acctfourfigures"/>
              <w:tabs>
                <w:tab w:val="decimal" w:pos="524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4" w:type="pct"/>
          </w:tcPr>
          <w:p w14:paraId="1EB026E4" w14:textId="5359D414" w:rsidR="00FD0D8C" w:rsidRPr="008A2C70" w:rsidRDefault="003A2314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(333,671)</w:t>
            </w:r>
          </w:p>
        </w:tc>
        <w:tc>
          <w:tcPr>
            <w:tcW w:w="59" w:type="pct"/>
          </w:tcPr>
          <w:p w14:paraId="66D0B1C6" w14:textId="77777777" w:rsidR="00FD0D8C" w:rsidRPr="008A2C70" w:rsidRDefault="00FD0D8C" w:rsidP="006402E6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6" w:type="pct"/>
          </w:tcPr>
          <w:p w14:paraId="6F40D490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4" w:right="-4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2"/>
                <w:lang w:bidi="th-TH"/>
              </w:rPr>
              <w:t>(372,956)</w:t>
            </w:r>
          </w:p>
        </w:tc>
      </w:tr>
      <w:tr w:rsidR="00B62C76" w:rsidRPr="008A2C70" w14:paraId="0FC3935B" w14:textId="77777777" w:rsidTr="00D93072">
        <w:trPr>
          <w:cantSplit/>
        </w:trPr>
        <w:tc>
          <w:tcPr>
            <w:tcW w:w="940" w:type="pct"/>
          </w:tcPr>
          <w:p w14:paraId="7BEA6812" w14:textId="0F8201E7" w:rsidR="00B62C76" w:rsidRPr="008A2C70" w:rsidRDefault="00B62C76" w:rsidP="00B62C76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2F6692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</w:t>
            </w:r>
            <w:r w:rsidR="00BF3898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 </w:t>
            </w:r>
            <w:r w:rsidR="00BF3898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(ขาดทุน) </w:t>
            </w:r>
            <w:r w:rsidRPr="002F6692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จากการ</w:t>
            </w:r>
            <w:r w:rsidRPr="008A2C70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ดำเนินงานตามส่วนงาน</w:t>
            </w:r>
          </w:p>
        </w:tc>
        <w:tc>
          <w:tcPr>
            <w:tcW w:w="271" w:type="pct"/>
            <w:tcBorders>
              <w:bottom w:val="double" w:sz="4" w:space="0" w:color="auto"/>
            </w:tcBorders>
          </w:tcPr>
          <w:p w14:paraId="6AA7860E" w14:textId="08D160BB" w:rsidR="00B62C76" w:rsidRPr="008A2C70" w:rsidRDefault="0074371D" w:rsidP="00B62C7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</w:t>
            </w:r>
            <w:r w:rsidR="00E41E09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38</w:t>
            </w:r>
            <w:r w:rsidR="00BF23FF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="00BF23FF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728</w:t>
            </w:r>
          </w:p>
        </w:tc>
        <w:tc>
          <w:tcPr>
            <w:tcW w:w="59" w:type="pct"/>
            <w:vAlign w:val="bottom"/>
          </w:tcPr>
          <w:p w14:paraId="37CEA951" w14:textId="77777777" w:rsidR="00B62C76" w:rsidRPr="008A2C70" w:rsidRDefault="00B62C76" w:rsidP="00B62C7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5" w:type="pct"/>
            <w:tcBorders>
              <w:bottom w:val="double" w:sz="4" w:space="0" w:color="auto"/>
            </w:tcBorders>
          </w:tcPr>
          <w:p w14:paraId="0E42674A" w14:textId="77777777" w:rsidR="00B62C76" w:rsidRPr="008A2C70" w:rsidRDefault="00B62C76" w:rsidP="00B62C7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1,265,402</w:t>
            </w:r>
          </w:p>
        </w:tc>
        <w:tc>
          <w:tcPr>
            <w:tcW w:w="59" w:type="pct"/>
            <w:vAlign w:val="bottom"/>
          </w:tcPr>
          <w:p w14:paraId="248133B6" w14:textId="77777777" w:rsidR="00B62C76" w:rsidRPr="008A2C70" w:rsidRDefault="00B62C76" w:rsidP="00B62C7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83" w:type="pct"/>
            <w:tcBorders>
              <w:bottom w:val="double" w:sz="4" w:space="0" w:color="auto"/>
            </w:tcBorders>
          </w:tcPr>
          <w:p w14:paraId="0BA99EF1" w14:textId="23E32759" w:rsidR="00B62C76" w:rsidRPr="008A2C70" w:rsidRDefault="0043278A" w:rsidP="00B62C7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101,970</w:t>
            </w:r>
          </w:p>
        </w:tc>
        <w:tc>
          <w:tcPr>
            <w:tcW w:w="67" w:type="pct"/>
          </w:tcPr>
          <w:p w14:paraId="05434484" w14:textId="77777777" w:rsidR="00B62C76" w:rsidRPr="008A2C70" w:rsidRDefault="00B62C76" w:rsidP="00B62C7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90" w:type="pct"/>
            <w:tcBorders>
              <w:bottom w:val="double" w:sz="4" w:space="0" w:color="auto"/>
            </w:tcBorders>
          </w:tcPr>
          <w:p w14:paraId="00A841F1" w14:textId="77777777" w:rsidR="00B62C76" w:rsidRPr="008A2C70" w:rsidRDefault="00B62C76" w:rsidP="00B62C7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78,670</w:t>
            </w:r>
          </w:p>
        </w:tc>
        <w:tc>
          <w:tcPr>
            <w:tcW w:w="65" w:type="pct"/>
          </w:tcPr>
          <w:p w14:paraId="51F660B0" w14:textId="77777777" w:rsidR="00B62C76" w:rsidRPr="008A2C70" w:rsidRDefault="00B62C76" w:rsidP="00B62C7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83" w:type="pct"/>
            <w:tcBorders>
              <w:bottom w:val="double" w:sz="4" w:space="0" w:color="auto"/>
            </w:tcBorders>
          </w:tcPr>
          <w:p w14:paraId="73E82B3C" w14:textId="5559F5D0" w:rsidR="00B62C76" w:rsidRPr="008A2C70" w:rsidRDefault="00BF3898" w:rsidP="00E56E85">
            <w:pPr>
              <w:pStyle w:val="acctfourfigures"/>
              <w:tabs>
                <w:tab w:val="clear" w:pos="765"/>
                <w:tab w:val="decimal" w:pos="714"/>
              </w:tabs>
              <w:spacing w:line="280" w:lineRule="exact"/>
              <w:ind w:left="-74" w:right="-57"/>
              <w:contextualSpacing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</w:t>
            </w:r>
            <w:r w:rsidR="00E41E09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</w:t>
            </w:r>
            <w:r w:rsidR="00BF23FF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</w:t>
            </w:r>
            <w:r w:rsidR="00FB760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="00BF23FF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036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72" w:type="pct"/>
          </w:tcPr>
          <w:p w14:paraId="2CCF864C" w14:textId="77777777" w:rsidR="00B62C76" w:rsidRPr="008A2C70" w:rsidRDefault="00B62C76" w:rsidP="00B62C7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90" w:type="pct"/>
            <w:tcBorders>
              <w:bottom w:val="double" w:sz="4" w:space="0" w:color="auto"/>
            </w:tcBorders>
          </w:tcPr>
          <w:p w14:paraId="305FE1DC" w14:textId="77777777" w:rsidR="00B62C76" w:rsidRPr="008A2C70" w:rsidRDefault="00B62C76" w:rsidP="00B62C76">
            <w:pPr>
              <w:pStyle w:val="acctfourfigures"/>
              <w:tabs>
                <w:tab w:val="clear" w:pos="765"/>
                <w:tab w:val="decimal" w:pos="714"/>
              </w:tabs>
              <w:spacing w:line="280" w:lineRule="exact"/>
              <w:ind w:left="-74" w:right="-57"/>
              <w:contextualSpacing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250,788</w:t>
            </w:r>
          </w:p>
        </w:tc>
        <w:tc>
          <w:tcPr>
            <w:tcW w:w="73" w:type="pct"/>
          </w:tcPr>
          <w:p w14:paraId="69687D00" w14:textId="77777777" w:rsidR="00B62C76" w:rsidRPr="008A2C70" w:rsidRDefault="00B62C76" w:rsidP="00B62C7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80" w:type="pct"/>
            <w:tcBorders>
              <w:bottom w:val="double" w:sz="4" w:space="0" w:color="auto"/>
            </w:tcBorders>
          </w:tcPr>
          <w:p w14:paraId="68905F29" w14:textId="3B7768C5" w:rsidR="00B62C76" w:rsidRPr="008A2C70" w:rsidRDefault="00B71ADA" w:rsidP="00B62C7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1,458,</w:t>
            </w:r>
            <w:r w:rsidR="00E41E09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662</w:t>
            </w:r>
          </w:p>
        </w:tc>
        <w:tc>
          <w:tcPr>
            <w:tcW w:w="72" w:type="pct"/>
          </w:tcPr>
          <w:p w14:paraId="059F92E5" w14:textId="77777777" w:rsidR="00B62C76" w:rsidRPr="008A2C70" w:rsidRDefault="00B62C76" w:rsidP="00B62C76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90" w:type="pct"/>
            <w:tcBorders>
              <w:bottom w:val="double" w:sz="4" w:space="0" w:color="auto"/>
            </w:tcBorders>
          </w:tcPr>
          <w:p w14:paraId="55D31D5A" w14:textId="77777777" w:rsidR="00B62C76" w:rsidRPr="008A2C70" w:rsidRDefault="00B62C76" w:rsidP="00B62C7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1,594,860</w:t>
            </w:r>
          </w:p>
        </w:tc>
        <w:tc>
          <w:tcPr>
            <w:tcW w:w="60" w:type="pct"/>
          </w:tcPr>
          <w:p w14:paraId="1F19EE73" w14:textId="77777777" w:rsidR="00B62C76" w:rsidRPr="008A2C70" w:rsidRDefault="00B62C76" w:rsidP="00B62C76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80" w:type="pct"/>
            <w:tcBorders>
              <w:bottom w:val="double" w:sz="4" w:space="0" w:color="auto"/>
            </w:tcBorders>
          </w:tcPr>
          <w:p w14:paraId="40DD62B5" w14:textId="24FE6A26" w:rsidR="00B62C76" w:rsidRPr="008A2C70" w:rsidRDefault="00897837" w:rsidP="00FB3FB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406</w:t>
            </w:r>
          </w:p>
        </w:tc>
        <w:tc>
          <w:tcPr>
            <w:tcW w:w="72" w:type="pct"/>
          </w:tcPr>
          <w:p w14:paraId="082084B0" w14:textId="77777777" w:rsidR="00B62C76" w:rsidRPr="008A2C70" w:rsidRDefault="00B62C76" w:rsidP="00B62C7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</w:tcPr>
          <w:p w14:paraId="628EF9A0" w14:textId="77777777" w:rsidR="00B62C76" w:rsidRPr="008A2C70" w:rsidRDefault="00B62C76" w:rsidP="00B62C76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(205,323)</w:t>
            </w:r>
          </w:p>
        </w:tc>
        <w:tc>
          <w:tcPr>
            <w:tcW w:w="73" w:type="pct"/>
          </w:tcPr>
          <w:p w14:paraId="220B56FA" w14:textId="77777777" w:rsidR="00B62C76" w:rsidRPr="008A2C70" w:rsidRDefault="00B62C76" w:rsidP="00B62C7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84" w:type="pct"/>
          </w:tcPr>
          <w:p w14:paraId="28148538" w14:textId="6E034603" w:rsidR="00B62C76" w:rsidRPr="008A2C70" w:rsidRDefault="003A2314" w:rsidP="00B62C7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1,45</w:t>
            </w:r>
            <w:r w:rsidR="00E41E09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="00E41E09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068</w:t>
            </w:r>
          </w:p>
        </w:tc>
        <w:tc>
          <w:tcPr>
            <w:tcW w:w="59" w:type="pct"/>
          </w:tcPr>
          <w:p w14:paraId="36478B5D" w14:textId="77777777" w:rsidR="00B62C76" w:rsidRPr="008A2C70" w:rsidRDefault="00B62C76" w:rsidP="00B62C7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46" w:type="pct"/>
          </w:tcPr>
          <w:p w14:paraId="71BA3657" w14:textId="77777777" w:rsidR="00B62C76" w:rsidRPr="008A2C70" w:rsidRDefault="00B62C76" w:rsidP="00B62C7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1,389,537</w:t>
            </w:r>
          </w:p>
        </w:tc>
      </w:tr>
      <w:tr w:rsidR="00B62C76" w:rsidRPr="008A2C70" w14:paraId="3778B8CE" w14:textId="77777777" w:rsidTr="00D93072">
        <w:trPr>
          <w:cantSplit/>
        </w:trPr>
        <w:tc>
          <w:tcPr>
            <w:tcW w:w="940" w:type="pct"/>
          </w:tcPr>
          <w:p w14:paraId="5CF8C553" w14:textId="77777777" w:rsidR="00B62C76" w:rsidRPr="008A2C70" w:rsidRDefault="00B62C76" w:rsidP="00B62C76">
            <w:pPr>
              <w:spacing w:line="280" w:lineRule="exact"/>
              <w:ind w:left="112" w:right="74" w:hanging="112"/>
              <w:contextualSpacing/>
              <w:rPr>
                <w:cs/>
              </w:rPr>
            </w:pPr>
          </w:p>
        </w:tc>
        <w:tc>
          <w:tcPr>
            <w:tcW w:w="271" w:type="pct"/>
            <w:tcBorders>
              <w:top w:val="double" w:sz="4" w:space="0" w:color="auto"/>
            </w:tcBorders>
            <w:vAlign w:val="bottom"/>
          </w:tcPr>
          <w:p w14:paraId="4EB6F4FE" w14:textId="77777777" w:rsidR="00B62C76" w:rsidRPr="008A2C70" w:rsidRDefault="00B62C76" w:rsidP="00B62C7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vAlign w:val="bottom"/>
          </w:tcPr>
          <w:p w14:paraId="5BE18711" w14:textId="77777777" w:rsidR="00B62C76" w:rsidRPr="008A2C70" w:rsidRDefault="00B62C76" w:rsidP="00B62C7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tcBorders>
              <w:top w:val="double" w:sz="4" w:space="0" w:color="auto"/>
            </w:tcBorders>
            <w:vAlign w:val="bottom"/>
          </w:tcPr>
          <w:p w14:paraId="76078C5C" w14:textId="77777777" w:rsidR="00B62C76" w:rsidRPr="008A2C70" w:rsidRDefault="00B62C76" w:rsidP="00B62C7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vAlign w:val="bottom"/>
          </w:tcPr>
          <w:p w14:paraId="1AA0A8EC" w14:textId="77777777" w:rsidR="00B62C76" w:rsidRPr="008A2C70" w:rsidRDefault="00B62C76" w:rsidP="00B62C7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vAlign w:val="bottom"/>
          </w:tcPr>
          <w:p w14:paraId="207D372F" w14:textId="77777777" w:rsidR="00B62C76" w:rsidRPr="008A2C70" w:rsidRDefault="00B62C76" w:rsidP="00B62C7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vAlign w:val="bottom"/>
          </w:tcPr>
          <w:p w14:paraId="7EBACA8E" w14:textId="77777777" w:rsidR="00B62C76" w:rsidRPr="008A2C70" w:rsidRDefault="00B62C76" w:rsidP="00B62C7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vAlign w:val="bottom"/>
          </w:tcPr>
          <w:p w14:paraId="5EF9AA89" w14:textId="77777777" w:rsidR="00B62C76" w:rsidRPr="008A2C70" w:rsidRDefault="00B62C76" w:rsidP="00B62C7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vAlign w:val="bottom"/>
          </w:tcPr>
          <w:p w14:paraId="2B103AD7" w14:textId="77777777" w:rsidR="00B62C76" w:rsidRPr="008A2C70" w:rsidRDefault="00B62C76" w:rsidP="00B62C7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vAlign w:val="bottom"/>
          </w:tcPr>
          <w:p w14:paraId="28AE0141" w14:textId="77777777" w:rsidR="00B62C76" w:rsidRPr="008A2C70" w:rsidRDefault="00B62C76" w:rsidP="00B62C7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3672E877" w14:textId="77777777" w:rsidR="00B62C76" w:rsidRPr="008A2C70" w:rsidRDefault="00B62C76" w:rsidP="00B62C7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vAlign w:val="bottom"/>
          </w:tcPr>
          <w:p w14:paraId="714CEC80" w14:textId="77777777" w:rsidR="00B62C76" w:rsidRPr="008A2C70" w:rsidRDefault="00B62C76" w:rsidP="00B62C7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2F19F172" w14:textId="77777777" w:rsidR="00B62C76" w:rsidRPr="008A2C70" w:rsidRDefault="00B62C76" w:rsidP="00B62C7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tcBorders>
              <w:top w:val="double" w:sz="4" w:space="0" w:color="auto"/>
            </w:tcBorders>
            <w:vAlign w:val="bottom"/>
          </w:tcPr>
          <w:p w14:paraId="11508180" w14:textId="77777777" w:rsidR="00B62C76" w:rsidRPr="008A2C70" w:rsidRDefault="00B62C76" w:rsidP="00B62C7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5884D23B" w14:textId="77777777" w:rsidR="00B62C76" w:rsidRPr="008A2C70" w:rsidRDefault="00B62C76" w:rsidP="00B62C7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vAlign w:val="bottom"/>
          </w:tcPr>
          <w:p w14:paraId="7A820D41" w14:textId="77777777" w:rsidR="00B62C76" w:rsidRPr="008A2C70" w:rsidRDefault="00B62C76" w:rsidP="00B62C7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6A435F10" w14:textId="77777777" w:rsidR="00B62C76" w:rsidRPr="008A2C70" w:rsidRDefault="00B62C76" w:rsidP="00B62C7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tcBorders>
              <w:top w:val="double" w:sz="4" w:space="0" w:color="auto"/>
            </w:tcBorders>
            <w:vAlign w:val="bottom"/>
          </w:tcPr>
          <w:p w14:paraId="35A2CABF" w14:textId="77777777" w:rsidR="00B62C76" w:rsidRPr="008A2C70" w:rsidRDefault="00B62C76" w:rsidP="00B62C7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4148C45F" w14:textId="77777777" w:rsidR="00B62C76" w:rsidRPr="008A2C70" w:rsidRDefault="00B62C76" w:rsidP="00B62C7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vAlign w:val="bottom"/>
          </w:tcPr>
          <w:p w14:paraId="1FA25930" w14:textId="77777777" w:rsidR="00B62C76" w:rsidRPr="008A2C70" w:rsidRDefault="00B62C76" w:rsidP="00B62C7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324456C3" w14:textId="77777777" w:rsidR="00B62C76" w:rsidRPr="008A2C70" w:rsidRDefault="00B62C76" w:rsidP="00B62C7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vAlign w:val="bottom"/>
          </w:tcPr>
          <w:p w14:paraId="02C145E5" w14:textId="77777777" w:rsidR="00B62C76" w:rsidRPr="008A2C70" w:rsidRDefault="00B62C76" w:rsidP="00B62C7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vAlign w:val="bottom"/>
          </w:tcPr>
          <w:p w14:paraId="4BA30781" w14:textId="77777777" w:rsidR="00B62C76" w:rsidRPr="008A2C70" w:rsidRDefault="00B62C76" w:rsidP="00B62C7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6" w:type="pct"/>
            <w:vAlign w:val="bottom"/>
          </w:tcPr>
          <w:p w14:paraId="4863CB3D" w14:textId="77777777" w:rsidR="00B62C76" w:rsidRPr="008A2C70" w:rsidRDefault="00B62C76" w:rsidP="00B62C7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FD0D8C" w:rsidRPr="008A2C70" w14:paraId="0850213E" w14:textId="77777777" w:rsidTr="00D93072">
        <w:trPr>
          <w:cantSplit/>
        </w:trPr>
        <w:tc>
          <w:tcPr>
            <w:tcW w:w="1211" w:type="pct"/>
            <w:gridSpan w:val="2"/>
          </w:tcPr>
          <w:p w14:paraId="2D5681EA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A2C70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59" w:type="pct"/>
            <w:vAlign w:val="bottom"/>
          </w:tcPr>
          <w:p w14:paraId="6AC2C7FF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vAlign w:val="bottom"/>
          </w:tcPr>
          <w:p w14:paraId="4D7F613F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vAlign w:val="bottom"/>
          </w:tcPr>
          <w:p w14:paraId="2AC27F09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02904B3F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vAlign w:val="bottom"/>
          </w:tcPr>
          <w:p w14:paraId="74A37498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90" w:type="pct"/>
            <w:vAlign w:val="bottom"/>
          </w:tcPr>
          <w:p w14:paraId="3DBCDAB7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vAlign w:val="bottom"/>
          </w:tcPr>
          <w:p w14:paraId="111F73D4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7EAB3B38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" w:type="pct"/>
            <w:vAlign w:val="bottom"/>
          </w:tcPr>
          <w:p w14:paraId="0A0BBDD2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7F7DD91B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" w:type="pct"/>
            <w:vAlign w:val="bottom"/>
          </w:tcPr>
          <w:p w14:paraId="19FEED60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63E54C6C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vAlign w:val="bottom"/>
          </w:tcPr>
          <w:p w14:paraId="6EB1AF30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319AAA1E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157D071C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78867836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vAlign w:val="bottom"/>
          </w:tcPr>
          <w:p w14:paraId="59BEB4EA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042F543F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vAlign w:val="bottom"/>
          </w:tcPr>
          <w:p w14:paraId="26BFA332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vAlign w:val="bottom"/>
          </w:tcPr>
          <w:p w14:paraId="20E47262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7704DC6F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6" w:type="pct"/>
            <w:vAlign w:val="bottom"/>
          </w:tcPr>
          <w:p w14:paraId="10898F6E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FD0D8C" w:rsidRPr="008A2C70" w14:paraId="6E583B8D" w14:textId="77777777" w:rsidTr="00D93072">
        <w:trPr>
          <w:cantSplit/>
        </w:trPr>
        <w:tc>
          <w:tcPr>
            <w:tcW w:w="940" w:type="pct"/>
            <w:vAlign w:val="center"/>
          </w:tcPr>
          <w:p w14:paraId="0517F66F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ดอกเบี้ยรับ</w:t>
            </w:r>
          </w:p>
        </w:tc>
        <w:tc>
          <w:tcPr>
            <w:tcW w:w="271" w:type="pct"/>
            <w:vAlign w:val="bottom"/>
          </w:tcPr>
          <w:p w14:paraId="0355A891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0830648C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vAlign w:val="bottom"/>
          </w:tcPr>
          <w:p w14:paraId="438E063B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vAlign w:val="bottom"/>
          </w:tcPr>
          <w:p w14:paraId="3A91E831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0A8562B7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vAlign w:val="bottom"/>
          </w:tcPr>
          <w:p w14:paraId="3A28C1D3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48A09019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vAlign w:val="bottom"/>
          </w:tcPr>
          <w:p w14:paraId="52C4DDC2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657C2AAC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677E0876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691779FF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44B01164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3197F66E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2DD5B048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79D87738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0062A0F9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62C62D39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vAlign w:val="bottom"/>
          </w:tcPr>
          <w:p w14:paraId="67C1C976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105A8F5C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vAlign w:val="bottom"/>
          </w:tcPr>
          <w:p w14:paraId="7D3A6794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vAlign w:val="bottom"/>
          </w:tcPr>
          <w:p w14:paraId="44A48A95" w14:textId="406119FD" w:rsidR="00FD0D8C" w:rsidRPr="008A2C70" w:rsidRDefault="003A2314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33,492</w:t>
            </w:r>
          </w:p>
        </w:tc>
        <w:tc>
          <w:tcPr>
            <w:tcW w:w="59" w:type="pct"/>
            <w:vAlign w:val="bottom"/>
          </w:tcPr>
          <w:p w14:paraId="77654CAB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6" w:type="pct"/>
            <w:vAlign w:val="bottom"/>
          </w:tcPr>
          <w:p w14:paraId="043B3476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10,797</w:t>
            </w:r>
          </w:p>
        </w:tc>
      </w:tr>
      <w:tr w:rsidR="00FD0D8C" w:rsidRPr="008A2C70" w14:paraId="35F5675F" w14:textId="77777777" w:rsidTr="00D93072">
        <w:trPr>
          <w:cantSplit/>
          <w:trHeight w:val="56"/>
        </w:trPr>
        <w:tc>
          <w:tcPr>
            <w:tcW w:w="1514" w:type="pct"/>
            <w:gridSpan w:val="4"/>
          </w:tcPr>
          <w:p w14:paraId="49F18243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bidi="th-TH"/>
              </w:rPr>
            </w:pPr>
            <w:r w:rsidRPr="0095758F">
              <w:rPr>
                <w:rFonts w:asciiTheme="majorBidi" w:hAnsiTheme="majorBidi" w:cs="Angsana New" w:hint="cs"/>
                <w:szCs w:val="22"/>
                <w:cs/>
                <w:lang w:bidi="th-TH"/>
              </w:rPr>
              <w:t>กำไร (ขาดทุน) จากการ</w:t>
            </w:r>
            <w:r w:rsidRPr="008A2C70">
              <w:rPr>
                <w:rFonts w:asciiTheme="majorBidi" w:hAnsiTheme="majorBidi" w:cs="Angsana New" w:hint="cs"/>
                <w:szCs w:val="22"/>
                <w:cs/>
                <w:lang w:bidi="th-TH"/>
              </w:rPr>
              <w:t>จำหน่ายและตัดจำหน่ายที่ดิน อาคารและอุปกรณ์</w:t>
            </w:r>
          </w:p>
        </w:tc>
        <w:tc>
          <w:tcPr>
            <w:tcW w:w="59" w:type="pct"/>
            <w:vAlign w:val="bottom"/>
          </w:tcPr>
          <w:p w14:paraId="511F2FDC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347BFDDD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vAlign w:val="bottom"/>
          </w:tcPr>
          <w:p w14:paraId="13C6D331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4DA0B25A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vAlign w:val="bottom"/>
          </w:tcPr>
          <w:p w14:paraId="28E6FF56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40DE5B83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2D697F31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43414308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39B567A4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7F55E154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1CB26328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0292B0F4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09B35B0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6D6791DB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39536523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4F5BBCD1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0D67743F" w14:textId="77777777" w:rsidR="00FD0D8C" w:rsidRPr="008A2C70" w:rsidRDefault="00FD0D8C" w:rsidP="006402E6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4" w:type="pct"/>
            <w:vAlign w:val="bottom"/>
          </w:tcPr>
          <w:p w14:paraId="54E351F4" w14:textId="17E47098" w:rsidR="00FD0D8C" w:rsidRPr="008A2C70" w:rsidRDefault="00926A6B" w:rsidP="0036693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808</w:t>
            </w:r>
          </w:p>
        </w:tc>
        <w:tc>
          <w:tcPr>
            <w:tcW w:w="59" w:type="pct"/>
            <w:vAlign w:val="bottom"/>
          </w:tcPr>
          <w:p w14:paraId="2FCBD8E8" w14:textId="77777777" w:rsidR="00FD0D8C" w:rsidRPr="008A2C70" w:rsidRDefault="00FD0D8C" w:rsidP="006402E6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46" w:type="pct"/>
            <w:vAlign w:val="bottom"/>
          </w:tcPr>
          <w:p w14:paraId="3A4CF8E6" w14:textId="77777777" w:rsidR="00FD0D8C" w:rsidRPr="00F46BAE" w:rsidRDefault="00FD0D8C" w:rsidP="00F46BAE">
            <w:pPr>
              <w:pStyle w:val="acctfourfigures"/>
              <w:tabs>
                <w:tab w:val="clear" w:pos="765"/>
              </w:tabs>
              <w:spacing w:line="280" w:lineRule="exact"/>
              <w:ind w:left="-74" w:right="-4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F46BAE">
              <w:rPr>
                <w:rFonts w:asciiTheme="majorBidi" w:hAnsiTheme="majorBidi" w:cstheme="majorBidi"/>
                <w:szCs w:val="22"/>
                <w:lang w:bidi="th-TH"/>
              </w:rPr>
              <w:t>(869)</w:t>
            </w:r>
          </w:p>
        </w:tc>
      </w:tr>
      <w:tr w:rsidR="00FD0D8C" w:rsidRPr="008A2C70" w14:paraId="34595815" w14:textId="77777777" w:rsidTr="00D93072">
        <w:trPr>
          <w:cantSplit/>
          <w:trHeight w:val="56"/>
        </w:trPr>
        <w:tc>
          <w:tcPr>
            <w:tcW w:w="1514" w:type="pct"/>
            <w:gridSpan w:val="4"/>
          </w:tcPr>
          <w:p w14:paraId="228B7CDB" w14:textId="28716B9E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="Angsana New"/>
                <w:szCs w:val="22"/>
                <w:cs/>
                <w:lang w:bidi="th-TH"/>
              </w:rPr>
              <w:t>ขาดทุนจากการ</w:t>
            </w:r>
            <w:r w:rsidRPr="008A2C70">
              <w:rPr>
                <w:rFonts w:asciiTheme="majorBidi" w:hAnsiTheme="majorBidi" w:cs="Angsana New" w:hint="cs"/>
                <w:szCs w:val="22"/>
                <w:cs/>
                <w:lang w:bidi="th-TH"/>
              </w:rPr>
              <w:t>จำหน่ายและ</w:t>
            </w:r>
            <w:r w:rsidRPr="008A2C70">
              <w:rPr>
                <w:rFonts w:asciiTheme="majorBidi" w:hAnsiTheme="majorBidi" w:cs="Angsana New"/>
                <w:szCs w:val="22"/>
                <w:cs/>
                <w:lang w:bidi="th-TH"/>
              </w:rPr>
              <w:t>ตัดจำหน่ายสินทรัพย์ไม่มีตัวตน</w:t>
            </w:r>
          </w:p>
        </w:tc>
        <w:tc>
          <w:tcPr>
            <w:tcW w:w="59" w:type="pct"/>
            <w:vAlign w:val="bottom"/>
          </w:tcPr>
          <w:p w14:paraId="5C41B320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5F81BD19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vAlign w:val="bottom"/>
          </w:tcPr>
          <w:p w14:paraId="0F404632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2FD1A509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vAlign w:val="bottom"/>
          </w:tcPr>
          <w:p w14:paraId="18B51EF1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7770C0C4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3BA00867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056F3229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15E40119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670AEA61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28CE8453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15B72C03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2F2029FC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7FF7798A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53FEB0E5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6CD53481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4A4C279B" w14:textId="77777777" w:rsidR="00FD0D8C" w:rsidRPr="008A2C70" w:rsidRDefault="00FD0D8C" w:rsidP="006402E6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4" w:type="pct"/>
            <w:vAlign w:val="bottom"/>
          </w:tcPr>
          <w:p w14:paraId="66985121" w14:textId="74DAF2C2" w:rsidR="00FD0D8C" w:rsidRPr="00A13122" w:rsidRDefault="00A13122" w:rsidP="0036693F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</w:rPr>
            </w:pPr>
            <w:r w:rsidRPr="00A131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" w:type="pct"/>
            <w:vAlign w:val="bottom"/>
          </w:tcPr>
          <w:p w14:paraId="7C6D476F" w14:textId="77777777" w:rsidR="00FD0D8C" w:rsidRPr="008A2C70" w:rsidRDefault="00FD0D8C" w:rsidP="006402E6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46" w:type="pct"/>
            <w:vAlign w:val="bottom"/>
          </w:tcPr>
          <w:p w14:paraId="075A7579" w14:textId="77777777" w:rsidR="00FD0D8C" w:rsidRPr="00F46BAE" w:rsidRDefault="00FD0D8C" w:rsidP="00F46BAE">
            <w:pPr>
              <w:pStyle w:val="acctfourfigures"/>
              <w:tabs>
                <w:tab w:val="clear" w:pos="765"/>
              </w:tabs>
              <w:spacing w:line="280" w:lineRule="exact"/>
              <w:ind w:left="-74" w:right="-4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F46BAE">
              <w:rPr>
                <w:rFonts w:asciiTheme="majorBidi" w:hAnsiTheme="majorBidi" w:cstheme="majorBidi"/>
                <w:szCs w:val="22"/>
                <w:lang w:bidi="th-TH"/>
              </w:rPr>
              <w:t>(60)</w:t>
            </w:r>
          </w:p>
        </w:tc>
      </w:tr>
      <w:tr w:rsidR="00FD0D8C" w:rsidRPr="008A2C70" w14:paraId="2DC3CEAC" w14:textId="77777777" w:rsidTr="00D93072">
        <w:trPr>
          <w:cantSplit/>
          <w:trHeight w:val="56"/>
        </w:trPr>
        <w:tc>
          <w:tcPr>
            <w:tcW w:w="1514" w:type="pct"/>
            <w:gridSpan w:val="4"/>
          </w:tcPr>
          <w:p w14:paraId="6294EF26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="Angsana New" w:hint="cs"/>
                <w:szCs w:val="22"/>
                <w:cs/>
                <w:lang w:bidi="th-TH"/>
              </w:rPr>
              <w:t>กลับ</w:t>
            </w:r>
            <w:r w:rsidRPr="0086491A">
              <w:rPr>
                <w:rFonts w:asciiTheme="majorBidi" w:hAnsiTheme="majorBidi" w:cs="Angsana New" w:hint="cs"/>
                <w:szCs w:val="22"/>
                <w:cs/>
                <w:lang w:bidi="th-TH"/>
              </w:rPr>
              <w:t>รายการ (</w:t>
            </w:r>
            <w:r w:rsidRPr="0086491A">
              <w:rPr>
                <w:rFonts w:asciiTheme="majorBidi" w:hAnsiTheme="majorBidi" w:cs="Angsana New"/>
                <w:szCs w:val="22"/>
                <w:cs/>
                <w:lang w:bidi="th-TH"/>
              </w:rPr>
              <w:t>ขาดทุน</w:t>
            </w:r>
            <w:r w:rsidRPr="0086491A">
              <w:rPr>
                <w:rFonts w:asciiTheme="majorBidi" w:hAnsiTheme="majorBidi" w:cs="Angsana New" w:hint="cs"/>
                <w:szCs w:val="22"/>
                <w:cs/>
                <w:lang w:bidi="th-TH"/>
              </w:rPr>
              <w:t>)</w:t>
            </w:r>
            <w:r w:rsidRPr="008A2C70">
              <w:rPr>
                <w:rFonts w:asciiTheme="majorBidi" w:hAnsiTheme="majorBidi" w:cs="Angsana New" w:hint="cs"/>
                <w:szCs w:val="22"/>
                <w:cs/>
                <w:lang w:bidi="th-TH"/>
              </w:rPr>
              <w:t xml:space="preserve"> </w:t>
            </w:r>
            <w:r w:rsidRPr="008A2C70">
              <w:rPr>
                <w:rFonts w:asciiTheme="majorBidi" w:hAnsiTheme="majorBidi" w:cs="Angsana New"/>
                <w:szCs w:val="22"/>
                <w:cs/>
                <w:lang w:bidi="th-TH"/>
              </w:rPr>
              <w:t>จากการด้อยค่าของที่ดิน อาคารและอุปกรณ์</w:t>
            </w:r>
          </w:p>
        </w:tc>
        <w:tc>
          <w:tcPr>
            <w:tcW w:w="59" w:type="pct"/>
            <w:vAlign w:val="bottom"/>
          </w:tcPr>
          <w:p w14:paraId="06A776A0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617E883A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vAlign w:val="bottom"/>
          </w:tcPr>
          <w:p w14:paraId="4E3D0A70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16C63DB6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vAlign w:val="bottom"/>
          </w:tcPr>
          <w:p w14:paraId="4E3A2C7C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28C961D2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50BA87C9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1EF80356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2BA4C180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6AA01B5F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1B46FD7B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0D7715BA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2C894355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28E8E7A7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0A0BA7FF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7C388932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vAlign w:val="bottom"/>
          </w:tcPr>
          <w:p w14:paraId="1FF43FC6" w14:textId="77777777" w:rsidR="00FD0D8C" w:rsidRPr="008A2C70" w:rsidRDefault="00FD0D8C" w:rsidP="006402E6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4" w:type="pct"/>
            <w:vAlign w:val="bottom"/>
          </w:tcPr>
          <w:p w14:paraId="783F451A" w14:textId="789E18DC" w:rsidR="00FD0D8C" w:rsidRPr="008A2C70" w:rsidRDefault="0086491A" w:rsidP="0036693F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(95,502)</w:t>
            </w:r>
          </w:p>
        </w:tc>
        <w:tc>
          <w:tcPr>
            <w:tcW w:w="59" w:type="pct"/>
            <w:vAlign w:val="bottom"/>
          </w:tcPr>
          <w:p w14:paraId="2E4ADCCC" w14:textId="77777777" w:rsidR="00FD0D8C" w:rsidRPr="008A2C70" w:rsidRDefault="00FD0D8C" w:rsidP="006402E6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46" w:type="pct"/>
            <w:vAlign w:val="bottom"/>
          </w:tcPr>
          <w:p w14:paraId="09055CBF" w14:textId="77777777" w:rsidR="00FD0D8C" w:rsidRPr="008A2C70" w:rsidRDefault="00FD0D8C" w:rsidP="00F46BA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2,780</w:t>
            </w:r>
          </w:p>
        </w:tc>
      </w:tr>
      <w:tr w:rsidR="00FD0D8C" w:rsidRPr="008A2C70" w14:paraId="1114F505" w14:textId="77777777" w:rsidTr="00D93072">
        <w:trPr>
          <w:cantSplit/>
        </w:trPr>
        <w:tc>
          <w:tcPr>
            <w:tcW w:w="1211" w:type="pct"/>
            <w:gridSpan w:val="2"/>
          </w:tcPr>
          <w:p w14:paraId="4BDC7AAB" w14:textId="6D1DF939" w:rsidR="00FD0D8C" w:rsidRPr="00CE2BB9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Cs w:val="22"/>
                <w:highlight w:val="cyan"/>
                <w:cs/>
                <w:lang w:bidi="th-TH"/>
              </w:rPr>
            </w:pPr>
            <w:r w:rsidRPr="00CE2BB9">
              <w:rPr>
                <w:rFonts w:asciiTheme="majorBidi" w:hAnsiTheme="majorBidi" w:cs="Angsana New"/>
                <w:szCs w:val="22"/>
                <w:cs/>
                <w:lang w:bidi="th-TH"/>
              </w:rPr>
              <w:t>ขาดทุนจากการด้อยค่าของสินทรัพย์ไม่มีตัวต</w:t>
            </w:r>
            <w:r w:rsidRPr="00CE2BB9">
              <w:rPr>
                <w:rFonts w:asciiTheme="majorBidi" w:hAnsiTheme="majorBidi" w:cs="Angsana New" w:hint="cs"/>
                <w:szCs w:val="22"/>
                <w:cs/>
                <w:lang w:bidi="th-TH"/>
              </w:rPr>
              <w:t>น</w:t>
            </w:r>
          </w:p>
        </w:tc>
        <w:tc>
          <w:tcPr>
            <w:tcW w:w="59" w:type="pct"/>
            <w:vAlign w:val="bottom"/>
          </w:tcPr>
          <w:p w14:paraId="645AD852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vAlign w:val="bottom"/>
          </w:tcPr>
          <w:p w14:paraId="0C29B8B4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vAlign w:val="bottom"/>
          </w:tcPr>
          <w:p w14:paraId="379F8EFC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7F3D18DC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vAlign w:val="bottom"/>
          </w:tcPr>
          <w:p w14:paraId="65EF9C6B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34508F50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vAlign w:val="bottom"/>
          </w:tcPr>
          <w:p w14:paraId="1196ACC2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5C6E46E5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0DA2B6C8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364AC63D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vAlign w:val="bottom"/>
          </w:tcPr>
          <w:p w14:paraId="6DA3D2BF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40D8D941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5A1373CB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374E2324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4BA6E13D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5C1BADBC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2CE4F790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66FA2939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260C6EB6" w14:textId="77777777" w:rsidR="00FD0D8C" w:rsidRPr="008A2C70" w:rsidRDefault="00FD0D8C" w:rsidP="006402E6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4" w:type="pct"/>
            <w:vAlign w:val="bottom"/>
          </w:tcPr>
          <w:p w14:paraId="46001163" w14:textId="39E06921" w:rsidR="00FD0D8C" w:rsidRPr="0036693F" w:rsidRDefault="00CE2BB9" w:rsidP="0036693F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36693F">
              <w:rPr>
                <w:rFonts w:asciiTheme="majorBidi" w:hAnsiTheme="majorBidi" w:cs="Angsana New"/>
                <w:szCs w:val="22"/>
                <w:lang w:bidi="th-TH"/>
              </w:rPr>
              <w:t xml:space="preserve">  </w:t>
            </w:r>
            <w:r w:rsidRPr="00CE2BB9">
              <w:rPr>
                <w:rFonts w:asciiTheme="majorBidi" w:hAnsiTheme="majorBidi" w:cs="Angsana New"/>
                <w:szCs w:val="22"/>
                <w:lang w:bidi="th-TH"/>
              </w:rPr>
              <w:t>(9,390)</w:t>
            </w:r>
          </w:p>
        </w:tc>
        <w:tc>
          <w:tcPr>
            <w:tcW w:w="59" w:type="pct"/>
            <w:vAlign w:val="bottom"/>
          </w:tcPr>
          <w:p w14:paraId="0BA7D191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58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46" w:type="pct"/>
            <w:vAlign w:val="bottom"/>
          </w:tcPr>
          <w:p w14:paraId="401F6FE8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345"/>
              </w:tabs>
              <w:spacing w:line="280" w:lineRule="exact"/>
              <w:ind w:left="-72" w:right="-58"/>
              <w:contextualSpacing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D0D8C" w:rsidRPr="008A2C70" w14:paraId="03BEF24B" w14:textId="77777777" w:rsidTr="00D93072">
        <w:trPr>
          <w:cantSplit/>
        </w:trPr>
        <w:tc>
          <w:tcPr>
            <w:tcW w:w="1211" w:type="pct"/>
            <w:gridSpan w:val="2"/>
            <w:vAlign w:val="center"/>
          </w:tcPr>
          <w:p w14:paraId="6C087D35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  <w:r w:rsidRPr="008A2C70">
              <w:rPr>
                <w:rFonts w:asciiTheme="majorBidi" w:hAnsiTheme="majorBidi" w:cs="Angsana New" w:hint="cs"/>
                <w:szCs w:val="22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59" w:type="pct"/>
            <w:vAlign w:val="bottom"/>
          </w:tcPr>
          <w:p w14:paraId="1CB84388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vAlign w:val="bottom"/>
          </w:tcPr>
          <w:p w14:paraId="640373D3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vAlign w:val="bottom"/>
          </w:tcPr>
          <w:p w14:paraId="737F4110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73EFF3BA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vAlign w:val="bottom"/>
          </w:tcPr>
          <w:p w14:paraId="57661C95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03635D45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vAlign w:val="bottom"/>
          </w:tcPr>
          <w:p w14:paraId="15FDCB14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44647BC8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5DED865D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7C488E66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vAlign w:val="bottom"/>
          </w:tcPr>
          <w:p w14:paraId="068BDF7C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3F095869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64918F1B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3F2BEC47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13144819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0C1E9491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0C363BF8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17A762E7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0B89E82D" w14:textId="77777777" w:rsidR="00FD0D8C" w:rsidRPr="008A2C70" w:rsidRDefault="00FD0D8C" w:rsidP="006402E6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4" w:type="pct"/>
            <w:vAlign w:val="bottom"/>
          </w:tcPr>
          <w:p w14:paraId="449CB8ED" w14:textId="6C600444" w:rsidR="00FD0D8C" w:rsidRPr="008A2C70" w:rsidRDefault="002B2C2B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26,553</w:t>
            </w:r>
          </w:p>
        </w:tc>
        <w:tc>
          <w:tcPr>
            <w:tcW w:w="59" w:type="pct"/>
            <w:vAlign w:val="bottom"/>
          </w:tcPr>
          <w:p w14:paraId="4B6F26E0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hanging="180"/>
              <w:contextualSpacing/>
              <w:rPr>
                <w:rFonts w:asciiTheme="majorBidi" w:hAnsiTheme="majorBidi" w:cs="Angsana New"/>
                <w:szCs w:val="22"/>
                <w:cs/>
                <w:lang w:bidi="th-TH"/>
              </w:rPr>
            </w:pPr>
          </w:p>
        </w:tc>
        <w:tc>
          <w:tcPr>
            <w:tcW w:w="246" w:type="pct"/>
            <w:vAlign w:val="bottom"/>
          </w:tcPr>
          <w:p w14:paraId="023343DC" w14:textId="77777777" w:rsidR="00FD0D8C" w:rsidRPr="008A2C70" w:rsidRDefault="00FD0D8C" w:rsidP="00F46BA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13,457</w:t>
            </w:r>
          </w:p>
        </w:tc>
      </w:tr>
      <w:tr w:rsidR="00FD0D8C" w:rsidRPr="008A2C70" w14:paraId="16CCB23C" w14:textId="77777777" w:rsidTr="00D93072">
        <w:trPr>
          <w:cantSplit/>
        </w:trPr>
        <w:tc>
          <w:tcPr>
            <w:tcW w:w="1856" w:type="pct"/>
            <w:gridSpan w:val="6"/>
            <w:vAlign w:val="center"/>
          </w:tcPr>
          <w:p w14:paraId="4F61D089" w14:textId="0F21B43A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="Angsana New"/>
                <w:szCs w:val="22"/>
                <w:cs/>
                <w:lang w:bidi="th-TH"/>
              </w:rPr>
              <w:t>กำไรที่ยังไม่เกิดขึ้นจากการเปลี่ยนแปลงมูลค่ายุติธรรมของตราสารอนุพันธ์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67" w:type="pct"/>
            <w:vAlign w:val="bottom"/>
          </w:tcPr>
          <w:p w14:paraId="7689E575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2334B849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vAlign w:val="bottom"/>
          </w:tcPr>
          <w:p w14:paraId="388E88E2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4F262110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04CF5049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2047C275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7BFBD658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075AF7FE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47E86EDD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3AF1F8D7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6FE420CD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80" w:type="pct"/>
            <w:vAlign w:val="bottom"/>
          </w:tcPr>
          <w:p w14:paraId="1DCB4A5E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1AF0AF39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1E7EE497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05144841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vAlign w:val="bottom"/>
          </w:tcPr>
          <w:p w14:paraId="76249F74" w14:textId="0E9FEE85" w:rsidR="00FD0D8C" w:rsidRPr="00A13122" w:rsidRDefault="00A13122" w:rsidP="0036693F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</w:rPr>
            </w:pPr>
            <w:r w:rsidRPr="00A131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" w:type="pct"/>
            <w:vAlign w:val="bottom"/>
          </w:tcPr>
          <w:p w14:paraId="76062E08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</w:p>
        </w:tc>
        <w:tc>
          <w:tcPr>
            <w:tcW w:w="246" w:type="pct"/>
            <w:vAlign w:val="bottom"/>
          </w:tcPr>
          <w:p w14:paraId="6620E3B6" w14:textId="77777777" w:rsidR="00FD0D8C" w:rsidRPr="00F46BAE" w:rsidRDefault="00FD0D8C" w:rsidP="00F46BA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F46BAE">
              <w:rPr>
                <w:rFonts w:asciiTheme="majorBidi" w:hAnsiTheme="majorBidi" w:cs="Angsana New"/>
                <w:szCs w:val="22"/>
                <w:lang w:bidi="th-TH"/>
              </w:rPr>
              <w:t>10,785</w:t>
            </w:r>
          </w:p>
        </w:tc>
      </w:tr>
      <w:tr w:rsidR="00FD0D8C" w:rsidRPr="008A2C70" w14:paraId="0B5844D1" w14:textId="77777777" w:rsidTr="00D93072">
        <w:trPr>
          <w:cantSplit/>
        </w:trPr>
        <w:tc>
          <w:tcPr>
            <w:tcW w:w="1856" w:type="pct"/>
            <w:gridSpan w:val="6"/>
            <w:vAlign w:val="center"/>
          </w:tcPr>
          <w:p w14:paraId="45DE579A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  <w:r w:rsidRPr="008A2C7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67" w:type="pct"/>
            <w:vAlign w:val="bottom"/>
          </w:tcPr>
          <w:p w14:paraId="7DD3846F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368CA031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vAlign w:val="bottom"/>
          </w:tcPr>
          <w:p w14:paraId="4BEA5A08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788CC3C3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4B3F0E65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4D180A96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2E5B0ACA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75B9A93E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6E9EA2C3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56D6FAC4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105F08A6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80" w:type="pct"/>
            <w:vAlign w:val="bottom"/>
          </w:tcPr>
          <w:p w14:paraId="28DB7ACF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07031B03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1D300454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5622D3DF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vAlign w:val="bottom"/>
          </w:tcPr>
          <w:p w14:paraId="1126E52F" w14:textId="31C3D93B" w:rsidR="00FD0D8C" w:rsidRPr="008A2C70" w:rsidRDefault="00905A15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16,466</w:t>
            </w:r>
          </w:p>
        </w:tc>
        <w:tc>
          <w:tcPr>
            <w:tcW w:w="59" w:type="pct"/>
            <w:vAlign w:val="bottom"/>
          </w:tcPr>
          <w:p w14:paraId="1C330761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6" w:type="pct"/>
            <w:vAlign w:val="bottom"/>
          </w:tcPr>
          <w:p w14:paraId="6CAEDCC4" w14:textId="77777777" w:rsidR="00FD0D8C" w:rsidRPr="00F46BAE" w:rsidRDefault="00FD0D8C" w:rsidP="00F46BA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F46BAE">
              <w:rPr>
                <w:rFonts w:asciiTheme="majorBidi" w:hAnsiTheme="majorBidi" w:cs="Angsana New"/>
                <w:szCs w:val="22"/>
                <w:lang w:bidi="th-TH"/>
              </w:rPr>
              <w:t>38,758</w:t>
            </w:r>
          </w:p>
        </w:tc>
      </w:tr>
      <w:tr w:rsidR="00FD0D8C" w:rsidRPr="008A2C70" w14:paraId="5F188259" w14:textId="77777777" w:rsidTr="00D93072">
        <w:trPr>
          <w:cantSplit/>
        </w:trPr>
        <w:tc>
          <w:tcPr>
            <w:tcW w:w="940" w:type="pct"/>
            <w:vAlign w:val="center"/>
          </w:tcPr>
          <w:p w14:paraId="5454B1E8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ต้นทุนทางการเงิน</w:t>
            </w:r>
          </w:p>
        </w:tc>
        <w:tc>
          <w:tcPr>
            <w:tcW w:w="271" w:type="pct"/>
            <w:vAlign w:val="bottom"/>
          </w:tcPr>
          <w:p w14:paraId="503A0306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vAlign w:val="bottom"/>
          </w:tcPr>
          <w:p w14:paraId="5C92CCAD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vAlign w:val="bottom"/>
          </w:tcPr>
          <w:p w14:paraId="06C2FE57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vAlign w:val="bottom"/>
          </w:tcPr>
          <w:p w14:paraId="01A3FBE4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0B031AB8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vAlign w:val="bottom"/>
          </w:tcPr>
          <w:p w14:paraId="1124C3DD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4A7AAB0C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vAlign w:val="bottom"/>
          </w:tcPr>
          <w:p w14:paraId="5F00BE91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3A9BA2AF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7FBCDD86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0B8B689A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7E38866D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598A036D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1EB241F1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3798901F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72DDB95E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3F1D4F9F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vAlign w:val="bottom"/>
          </w:tcPr>
          <w:p w14:paraId="628465FE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0C49BC4F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03C9DFEB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vAlign w:val="bottom"/>
          </w:tcPr>
          <w:p w14:paraId="729FFD34" w14:textId="66D5F923" w:rsidR="00FD0D8C" w:rsidRPr="008A2C70" w:rsidRDefault="00F72266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(11,204)</w:t>
            </w:r>
          </w:p>
        </w:tc>
        <w:tc>
          <w:tcPr>
            <w:tcW w:w="59" w:type="pct"/>
            <w:vAlign w:val="bottom"/>
          </w:tcPr>
          <w:p w14:paraId="7EC1B4FD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46" w:type="pct"/>
            <w:vAlign w:val="bottom"/>
          </w:tcPr>
          <w:p w14:paraId="68494CE9" w14:textId="77777777" w:rsidR="00FD0D8C" w:rsidRPr="008A2C70" w:rsidRDefault="00FD0D8C" w:rsidP="00F46BAE">
            <w:pPr>
              <w:pStyle w:val="acctfourfigures"/>
              <w:tabs>
                <w:tab w:val="clear" w:pos="765"/>
              </w:tabs>
              <w:spacing w:line="280" w:lineRule="exact"/>
              <w:ind w:left="-74" w:right="-4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(35,562)</w:t>
            </w:r>
          </w:p>
        </w:tc>
      </w:tr>
      <w:tr w:rsidR="00FD0D8C" w:rsidRPr="008A2C70" w14:paraId="1425358B" w14:textId="77777777" w:rsidTr="00D93072">
        <w:trPr>
          <w:cantSplit/>
        </w:trPr>
        <w:tc>
          <w:tcPr>
            <w:tcW w:w="940" w:type="pct"/>
            <w:vAlign w:val="center"/>
          </w:tcPr>
          <w:p w14:paraId="4A4D8C43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271" w:type="pct"/>
            <w:vAlign w:val="bottom"/>
          </w:tcPr>
          <w:p w14:paraId="1C0AD0D1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vAlign w:val="bottom"/>
          </w:tcPr>
          <w:p w14:paraId="65F999AC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vAlign w:val="bottom"/>
          </w:tcPr>
          <w:p w14:paraId="33893AB8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vAlign w:val="bottom"/>
          </w:tcPr>
          <w:p w14:paraId="329E7984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04A87A2C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vAlign w:val="bottom"/>
          </w:tcPr>
          <w:p w14:paraId="4E63ACD2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60E9CF07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vAlign w:val="bottom"/>
          </w:tcPr>
          <w:p w14:paraId="04B8181D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2581B879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7C8ECCAD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0D4EF712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29692882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4243DB31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403CCA15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772154F4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4C4FFDD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2498986E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vAlign w:val="bottom"/>
          </w:tcPr>
          <w:p w14:paraId="0D1C70F5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172614F0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2AFDFBED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  <w:vAlign w:val="bottom"/>
          </w:tcPr>
          <w:p w14:paraId="6CB68A89" w14:textId="21E4A55B" w:rsidR="00FD0D8C" w:rsidRPr="008A2C70" w:rsidRDefault="00F72266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(223,091)</w:t>
            </w:r>
          </w:p>
        </w:tc>
        <w:tc>
          <w:tcPr>
            <w:tcW w:w="59" w:type="pct"/>
            <w:vAlign w:val="bottom"/>
          </w:tcPr>
          <w:p w14:paraId="31EDA900" w14:textId="77777777" w:rsidR="00FD0D8C" w:rsidRPr="008A2C70" w:rsidRDefault="00FD0D8C" w:rsidP="006402E6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vAlign w:val="bottom"/>
          </w:tcPr>
          <w:p w14:paraId="057928F7" w14:textId="77777777" w:rsidR="00FD0D8C" w:rsidRPr="00F46BAE" w:rsidRDefault="00FD0D8C" w:rsidP="00F46BAE">
            <w:pPr>
              <w:pStyle w:val="acctfourfigures"/>
              <w:tabs>
                <w:tab w:val="clear" w:pos="765"/>
              </w:tabs>
              <w:spacing w:line="280" w:lineRule="exact"/>
              <w:ind w:left="-74" w:right="-4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F46BAE">
              <w:rPr>
                <w:rFonts w:asciiTheme="majorBidi" w:hAnsiTheme="majorBidi" w:cstheme="majorBidi"/>
                <w:szCs w:val="22"/>
                <w:lang w:bidi="th-TH"/>
              </w:rPr>
              <w:t>(98,990)</w:t>
            </w:r>
          </w:p>
        </w:tc>
      </w:tr>
      <w:tr w:rsidR="00FD0D8C" w:rsidRPr="008A2C70" w14:paraId="0DE9A286" w14:textId="77777777" w:rsidTr="00D93072">
        <w:trPr>
          <w:cantSplit/>
        </w:trPr>
        <w:tc>
          <w:tcPr>
            <w:tcW w:w="940" w:type="pct"/>
            <w:vAlign w:val="center"/>
          </w:tcPr>
          <w:p w14:paraId="7283D69B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กำไรสุทธิจากการดำเนินงาน</w:t>
            </w:r>
          </w:p>
        </w:tc>
        <w:tc>
          <w:tcPr>
            <w:tcW w:w="271" w:type="pct"/>
            <w:vAlign w:val="bottom"/>
          </w:tcPr>
          <w:p w14:paraId="46CCF297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vAlign w:val="bottom"/>
          </w:tcPr>
          <w:p w14:paraId="3F83757B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vAlign w:val="bottom"/>
          </w:tcPr>
          <w:p w14:paraId="313EB55E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vAlign w:val="bottom"/>
          </w:tcPr>
          <w:p w14:paraId="4DC0AE24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73E5707E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vAlign w:val="bottom"/>
          </w:tcPr>
          <w:p w14:paraId="441994AC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246970EA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vAlign w:val="bottom"/>
          </w:tcPr>
          <w:p w14:paraId="7C1D8018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12C816AD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" w:type="pct"/>
            <w:vAlign w:val="bottom"/>
          </w:tcPr>
          <w:p w14:paraId="211AAB5D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172CD153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2D671C05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67AAAE80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19F557AB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7430F590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1549893B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41224FE9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vAlign w:val="bottom"/>
          </w:tcPr>
          <w:p w14:paraId="5C606F51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7A9B4FD0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3351D327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  <w:vAlign w:val="bottom"/>
          </w:tcPr>
          <w:p w14:paraId="651E4AEB" w14:textId="79B9537F" w:rsidR="00FD0D8C" w:rsidRPr="008A2C70" w:rsidRDefault="00161F40" w:rsidP="006402E6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61F4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1,197,200</w:t>
            </w:r>
          </w:p>
        </w:tc>
        <w:tc>
          <w:tcPr>
            <w:tcW w:w="59" w:type="pct"/>
            <w:vAlign w:val="bottom"/>
          </w:tcPr>
          <w:p w14:paraId="562D0BB6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6" w:type="pct"/>
            <w:tcBorders>
              <w:top w:val="single" w:sz="4" w:space="0" w:color="auto"/>
            </w:tcBorders>
            <w:vAlign w:val="bottom"/>
          </w:tcPr>
          <w:p w14:paraId="19272601" w14:textId="77777777" w:rsidR="00FD0D8C" w:rsidRPr="008A2C70" w:rsidRDefault="00FD0D8C" w:rsidP="00F46BA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1,330,633</w:t>
            </w:r>
          </w:p>
        </w:tc>
      </w:tr>
      <w:tr w:rsidR="00FD0D8C" w:rsidRPr="008A2C70" w14:paraId="752C5378" w14:textId="77777777" w:rsidTr="00D93072">
        <w:trPr>
          <w:cantSplit/>
        </w:trPr>
        <w:tc>
          <w:tcPr>
            <w:tcW w:w="1514" w:type="pct"/>
            <w:gridSpan w:val="4"/>
          </w:tcPr>
          <w:p w14:paraId="570C9DF5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  <w:r w:rsidRPr="008A2C7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59" w:type="pct"/>
            <w:vAlign w:val="bottom"/>
          </w:tcPr>
          <w:p w14:paraId="1A14B173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26E83C68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vAlign w:val="bottom"/>
          </w:tcPr>
          <w:p w14:paraId="36621B07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6CB3ACB0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vAlign w:val="bottom"/>
          </w:tcPr>
          <w:p w14:paraId="43F4D146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220D55A7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749BBEBB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15F10EB0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5BCD2810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6886DB81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189FE112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488A3705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796D9F97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7D906FD1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vAlign w:val="bottom"/>
          </w:tcPr>
          <w:p w14:paraId="291EB0D2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19722090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4A57F799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  <w:vAlign w:val="bottom"/>
          </w:tcPr>
          <w:p w14:paraId="2BC286C5" w14:textId="0C2400DC" w:rsidR="00FD0D8C" w:rsidRPr="008A2C70" w:rsidRDefault="001262E5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(40,281)</w:t>
            </w:r>
          </w:p>
        </w:tc>
        <w:tc>
          <w:tcPr>
            <w:tcW w:w="59" w:type="pct"/>
            <w:vAlign w:val="bottom"/>
          </w:tcPr>
          <w:p w14:paraId="60B8F367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vAlign w:val="bottom"/>
          </w:tcPr>
          <w:p w14:paraId="325EAD55" w14:textId="77777777" w:rsidR="00FD0D8C" w:rsidRPr="008A2C70" w:rsidRDefault="00FD0D8C" w:rsidP="00F46BAE">
            <w:pPr>
              <w:pStyle w:val="acctfourfigures"/>
              <w:tabs>
                <w:tab w:val="clear" w:pos="765"/>
              </w:tabs>
              <w:spacing w:line="280" w:lineRule="exact"/>
              <w:ind w:left="-74" w:right="-4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(65,544)</w:t>
            </w:r>
          </w:p>
        </w:tc>
      </w:tr>
      <w:tr w:rsidR="00FD0D8C" w:rsidRPr="008A2C70" w14:paraId="3ECFA827" w14:textId="77777777" w:rsidTr="00D93072">
        <w:trPr>
          <w:cantSplit/>
        </w:trPr>
        <w:tc>
          <w:tcPr>
            <w:tcW w:w="940" w:type="pct"/>
          </w:tcPr>
          <w:p w14:paraId="408B0846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8A2C70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71" w:type="pct"/>
            <w:vAlign w:val="bottom"/>
          </w:tcPr>
          <w:p w14:paraId="30C92BA4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vAlign w:val="bottom"/>
          </w:tcPr>
          <w:p w14:paraId="309BED9F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vAlign w:val="bottom"/>
          </w:tcPr>
          <w:p w14:paraId="68F7CBB2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vAlign w:val="bottom"/>
          </w:tcPr>
          <w:p w14:paraId="054E4AD4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27994E5B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vAlign w:val="bottom"/>
          </w:tcPr>
          <w:p w14:paraId="3F5FBA65" w14:textId="77777777" w:rsidR="00FD0D8C" w:rsidRPr="008A2C70" w:rsidRDefault="00FD0D8C" w:rsidP="006402E6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567E9D84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5" w:type="pct"/>
            <w:vAlign w:val="bottom"/>
          </w:tcPr>
          <w:p w14:paraId="526DAF36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54E797C9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53B6ECCF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2BA7A588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59860E33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06DB926C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308CEF2F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29C0AF86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601A6C2A" w14:textId="77777777" w:rsidR="00FD0D8C" w:rsidRPr="008A2C70" w:rsidRDefault="00FD0D8C" w:rsidP="006402E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70B461D8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vAlign w:val="bottom"/>
          </w:tcPr>
          <w:p w14:paraId="531A8C76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3C8B6169" w14:textId="77777777" w:rsidR="00FD0D8C" w:rsidRPr="008A2C70" w:rsidRDefault="00FD0D8C" w:rsidP="006402E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4A24CB1E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10CCD" w14:textId="4E6F4870" w:rsidR="00FD0D8C" w:rsidRPr="008A2C70" w:rsidRDefault="00161F40" w:rsidP="006402E6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61F40">
              <w:rPr>
                <w:rFonts w:asciiTheme="majorBidi" w:hAnsiTheme="majorBidi" w:cstheme="majorBidi"/>
                <w:b/>
                <w:bCs/>
                <w:szCs w:val="22"/>
              </w:rPr>
              <w:t>1,156,919</w:t>
            </w:r>
          </w:p>
        </w:tc>
        <w:tc>
          <w:tcPr>
            <w:tcW w:w="59" w:type="pct"/>
            <w:vAlign w:val="bottom"/>
          </w:tcPr>
          <w:p w14:paraId="57A4D236" w14:textId="77777777" w:rsidR="00FD0D8C" w:rsidRPr="008A2C70" w:rsidRDefault="00FD0D8C" w:rsidP="006402E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1553B" w14:textId="77777777" w:rsidR="00FD0D8C" w:rsidRPr="008A2C70" w:rsidRDefault="00FD0D8C" w:rsidP="00F46BA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1,265,089</w:t>
            </w:r>
          </w:p>
        </w:tc>
      </w:tr>
    </w:tbl>
    <w:p w14:paraId="49A9B935" w14:textId="0F33014C" w:rsidR="00FD0D8C" w:rsidRDefault="00FD0D8C"/>
    <w:p w14:paraId="5C4B1E6E" w14:textId="77777777" w:rsidR="00FD0D8C" w:rsidRDefault="00FD0D8C"/>
    <w:p w14:paraId="5D48A78C" w14:textId="2DA97F10" w:rsidR="00BD4322" w:rsidRPr="00AE4D5B" w:rsidRDefault="00BD4322" w:rsidP="00984DA4">
      <w:pPr>
        <w:rPr>
          <w:b/>
          <w:bCs/>
          <w:i/>
          <w:iCs/>
          <w:sz w:val="30"/>
          <w:szCs w:val="30"/>
          <w:cs/>
        </w:rPr>
        <w:sectPr w:rsidR="00BD4322" w:rsidRPr="00AE4D5B" w:rsidSect="004666E9">
          <w:headerReference w:type="default" r:id="rId21"/>
          <w:footerReference w:type="default" r:id="rId22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596739F9" w14:textId="1EE1E5E7" w:rsidR="00D356B5" w:rsidRPr="00EA74A2" w:rsidRDefault="006F6616" w:rsidP="00101C56">
      <w:pPr>
        <w:ind w:left="540" w:right="448"/>
        <w:jc w:val="thaiDistribute"/>
        <w:rPr>
          <w:b/>
          <w:bCs/>
          <w:i/>
          <w:iCs/>
          <w:sz w:val="30"/>
          <w:szCs w:val="30"/>
        </w:rPr>
      </w:pPr>
      <w:r w:rsidRPr="006336F6">
        <w:rPr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1FF7DE9F" w14:textId="77777777" w:rsidR="00DB7955" w:rsidRPr="00EA74A2" w:rsidRDefault="00DB7955" w:rsidP="00101C56">
      <w:pPr>
        <w:ind w:left="540" w:right="448"/>
        <w:jc w:val="thaiDistribute"/>
        <w:rPr>
          <w:b/>
          <w:bCs/>
          <w:i/>
          <w:iCs/>
          <w:sz w:val="30"/>
          <w:szCs w:val="30"/>
          <w:cs/>
        </w:rPr>
      </w:pPr>
    </w:p>
    <w:p w14:paraId="7DE8D9B6" w14:textId="1FA5A34E" w:rsidR="00D356B5" w:rsidRPr="00AE4D5B" w:rsidRDefault="007E36BD" w:rsidP="00101C56">
      <w:pPr>
        <w:ind w:left="540" w:right="18"/>
        <w:jc w:val="thaiDistribute"/>
        <w:rPr>
          <w:spacing w:val="8"/>
          <w:sz w:val="30"/>
          <w:szCs w:val="30"/>
        </w:rPr>
      </w:pPr>
      <w:r w:rsidRPr="00EA74A2">
        <w:rPr>
          <w:sz w:val="30"/>
          <w:szCs w:val="30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14:paraId="4CE14190" w14:textId="00E91149" w:rsidR="00E25B08" w:rsidRPr="00AE4D5B" w:rsidRDefault="00E25B08" w:rsidP="00E25B08">
      <w:pPr>
        <w:ind w:left="540" w:right="18" w:firstLine="442"/>
        <w:jc w:val="center"/>
        <w:rPr>
          <w:spacing w:val="8"/>
          <w:sz w:val="30"/>
          <w:szCs w:val="30"/>
        </w:rPr>
      </w:pPr>
    </w:p>
    <w:p w14:paraId="490D1AB8" w14:textId="2825AC70" w:rsidR="008F5BFD" w:rsidRPr="00AE4D5B" w:rsidRDefault="00E25B08" w:rsidP="005873E4">
      <w:pPr>
        <w:ind w:left="540" w:right="18"/>
        <w:jc w:val="center"/>
        <w:rPr>
          <w:spacing w:val="8"/>
          <w:sz w:val="30"/>
          <w:szCs w:val="30"/>
        </w:rPr>
      </w:pPr>
      <w:r w:rsidRPr="00AE4D5B">
        <w:rPr>
          <w:rFonts w:hint="cs"/>
          <w:spacing w:val="8"/>
          <w:sz w:val="30"/>
          <w:szCs w:val="30"/>
          <w:cs/>
        </w:rPr>
        <w:t>รายได้จากการขายจำแนกตามส่วนงานภูมิศาสตร์ในงบการเงินรวม</w:t>
      </w:r>
      <w:r w:rsidRPr="00AE4D5B">
        <w:rPr>
          <w:rFonts w:hint="cs"/>
          <w:spacing w:val="8"/>
          <w:sz w:val="30"/>
          <w:szCs w:val="30"/>
        </w:rPr>
        <w:br/>
      </w:r>
      <w:r w:rsidRPr="00AE4D5B">
        <w:rPr>
          <w:rFonts w:hint="cs"/>
          <w:spacing w:val="8"/>
          <w:sz w:val="30"/>
          <w:szCs w:val="30"/>
          <w:cs/>
        </w:rPr>
        <w:t>สำหรับ</w:t>
      </w:r>
      <w:r w:rsidR="00AD092B">
        <w:rPr>
          <w:rFonts w:hint="cs"/>
          <w:spacing w:val="8"/>
          <w:sz w:val="30"/>
          <w:szCs w:val="30"/>
          <w:cs/>
        </w:rPr>
        <w:t>งวดสาม</w:t>
      </w:r>
      <w:r w:rsidR="00BF3898">
        <w:rPr>
          <w:rFonts w:hint="cs"/>
          <w:spacing w:val="8"/>
          <w:sz w:val="30"/>
          <w:szCs w:val="30"/>
          <w:cs/>
        </w:rPr>
        <w:t>เ</w:t>
      </w:r>
      <w:r w:rsidR="00AD092B">
        <w:rPr>
          <w:rFonts w:hint="cs"/>
          <w:spacing w:val="8"/>
          <w:sz w:val="30"/>
          <w:szCs w:val="30"/>
          <w:cs/>
        </w:rPr>
        <w:t>ดือน</w:t>
      </w:r>
      <w:r w:rsidRPr="00AE4D5B">
        <w:rPr>
          <w:rFonts w:hint="cs"/>
          <w:spacing w:val="8"/>
          <w:sz w:val="30"/>
          <w:szCs w:val="30"/>
          <w:cs/>
        </w:rPr>
        <w:t xml:space="preserve">สิ้นสุดวันที่ </w:t>
      </w:r>
      <w:r w:rsidR="00B176C5">
        <w:rPr>
          <w:sz w:val="28"/>
          <w:szCs w:val="28"/>
        </w:rPr>
        <w:t>31</w:t>
      </w:r>
      <w:r w:rsidRPr="00AE4D5B">
        <w:rPr>
          <w:rFonts w:hint="cs"/>
          <w:spacing w:val="8"/>
          <w:sz w:val="30"/>
          <w:szCs w:val="30"/>
          <w:cs/>
        </w:rPr>
        <w:t xml:space="preserve"> </w:t>
      </w:r>
      <w:r w:rsidR="00AD092B">
        <w:rPr>
          <w:rFonts w:hint="cs"/>
          <w:spacing w:val="8"/>
          <w:sz w:val="30"/>
          <w:szCs w:val="30"/>
          <w:cs/>
        </w:rPr>
        <w:t>มีนาคม</w:t>
      </w:r>
    </w:p>
    <w:p w14:paraId="53C870D4" w14:textId="0922894D" w:rsidR="001F0BF5" w:rsidRPr="00AE4D5B" w:rsidRDefault="00C707F5" w:rsidP="001F0BF5">
      <w:pPr>
        <w:ind w:left="540" w:right="18"/>
        <w:jc w:val="center"/>
        <w:rPr>
          <w:spacing w:val="8"/>
          <w:sz w:val="30"/>
          <w:szCs w:val="30"/>
          <w:cs/>
        </w:rPr>
      </w:pPr>
      <w:r w:rsidRPr="00AE4D5B">
        <w:rPr>
          <w:rFonts w:asciiTheme="majorBidi" w:hAnsiTheme="majorBidi" w:cstheme="majorBidi"/>
          <w:noProof/>
        </w:rPr>
        <mc:AlternateContent>
          <mc:Choice Requires="wpg">
            <w:drawing>
              <wp:anchor distT="0" distB="0" distL="114300" distR="114300" simplePos="0" relativeHeight="251658255" behindDoc="0" locked="0" layoutInCell="1" allowOverlap="1" wp14:anchorId="108D201A" wp14:editId="186A6F02">
                <wp:simplePos x="0" y="0"/>
                <wp:positionH relativeFrom="column">
                  <wp:posOffset>4634865</wp:posOffset>
                </wp:positionH>
                <wp:positionV relativeFrom="paragraph">
                  <wp:posOffset>753110</wp:posOffset>
                </wp:positionV>
                <wp:extent cx="1280160" cy="914400"/>
                <wp:effectExtent l="0" t="0" r="15240" b="19050"/>
                <wp:wrapNone/>
                <wp:docPr id="97" name="Group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07" name="Text Box 10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213631A" w14:textId="48A815D4" w:rsidR="00242F0D" w:rsidRPr="00061F79" w:rsidRDefault="00B176C5" w:rsidP="00C707F5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B0421B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Text Box 10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CCD94A5" w14:textId="5A3E8E9A" w:rsidR="00242F0D" w:rsidRPr="007E43D2" w:rsidRDefault="00B41AB7" w:rsidP="008D2B8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6,345,084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 Box 109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5CC3A42" w14:textId="2CBD6081" w:rsidR="00242F0D" w:rsidRPr="00061F79" w:rsidRDefault="00B176C5" w:rsidP="00C707F5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B0421B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Text Box 110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6E3D848" w14:textId="77777777" w:rsidR="00242F0D" w:rsidRPr="005C4C7D" w:rsidRDefault="00242F0D" w:rsidP="00C707F5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Text Box 125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DED27FC" w14:textId="77777777" w:rsidR="00242F0D" w:rsidRPr="005C4C7D" w:rsidRDefault="00242F0D" w:rsidP="00C707F5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Text Box 131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E23C29D" w14:textId="5143D622" w:rsidR="00242F0D" w:rsidRPr="00FA531A" w:rsidRDefault="00B0421B" w:rsidP="00C707F5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6,831,385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8D201A" id="Group 97" o:spid="_x0000_s1066" style="position:absolute;left:0;text-align:left;margin-left:364.95pt;margin-top:59.3pt;width:100.8pt;height:1in;z-index:251658255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">
                <v:shape id="Text Box 107" o:spid="_x0000_s1067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" fillcolor="white [3201]" strokeweight=".5pt">
                  <v:textbox>
                    <w:txbxContent>
                      <w:p w14:paraId="1213631A" w14:textId="48A815D4" w:rsidR="00242F0D" w:rsidRPr="00061F79" w:rsidRDefault="00B176C5" w:rsidP="00C707F5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B0421B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shape>
                <v:shape id="Text Box 108" o:spid="_x0000_s1068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YNXwgAAANw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" fillcolor="white [3201]" strokeweight=".5pt">
                  <v:textbox>
                    <w:txbxContent>
                      <w:p w14:paraId="0CCD94A5" w14:textId="5A3E8E9A" w:rsidR="00242F0D" w:rsidRPr="007E43D2" w:rsidRDefault="00B41AB7" w:rsidP="008D2B8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6,345,084</w:t>
                        </w:r>
                      </w:p>
                    </w:txbxContent>
                  </v:textbox>
                </v:shape>
                <v:shape id="Text Box 109" o:spid="_x0000_s1069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" fillcolor="white [3201]" strokeweight=".5pt">
                  <v:textbox>
                    <w:txbxContent>
                      <w:p w14:paraId="45CC3A42" w14:textId="2CBD6081" w:rsidR="00242F0D" w:rsidRPr="00061F79" w:rsidRDefault="00B176C5" w:rsidP="00C707F5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B0421B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shape>
                <v:shape id="Text Box 110" o:spid="_x0000_s1070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" fillcolor="#00338d" strokeweight=".5pt">
                  <v:textbox>
                    <w:txbxContent>
                      <w:p w14:paraId="46E3D848" w14:textId="77777777" w:rsidR="00242F0D" w:rsidRPr="005C4C7D" w:rsidRDefault="00242F0D" w:rsidP="00C707F5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25" o:spid="_x0000_s1071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" fillcolor="#00338d" strokeweight=".5pt">
                  <v:textbox>
                    <w:txbxContent>
                      <w:p w14:paraId="2DED27FC" w14:textId="77777777" w:rsidR="00242F0D" w:rsidRPr="005C4C7D" w:rsidRDefault="00242F0D" w:rsidP="00C707F5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31" o:spid="_x0000_s1072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" fillcolor="white [3201]" strokeweight=".5pt">
                  <v:textbox>
                    <w:txbxContent>
                      <w:p w14:paraId="7E23C29D" w14:textId="5143D622" w:rsidR="00242F0D" w:rsidRPr="00FA531A" w:rsidRDefault="00B0421B" w:rsidP="00C707F5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6,831,385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F0BF5" w:rsidRPr="00AE4D5B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37B1DD2B" wp14:editId="7E69B43E">
                <wp:simplePos x="0" y="0"/>
                <wp:positionH relativeFrom="column">
                  <wp:posOffset>2552651</wp:posOffset>
                </wp:positionH>
                <wp:positionV relativeFrom="paragraph">
                  <wp:posOffset>2750185</wp:posOffset>
                </wp:positionV>
                <wp:extent cx="206734" cy="343574"/>
                <wp:effectExtent l="0" t="0" r="22225" b="18415"/>
                <wp:wrapNone/>
                <wp:docPr id="227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734" cy="34357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048BD2DF" id="Freeform 357" o:spid="_x0000_s1026" style="position:absolute;margin-left:201pt;margin-top:216.55pt;width:16.3pt;height:27.0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3IjeggAAPooAAAOAAAAZHJzL2Uyb0RvYy54bWysWk2P2zYQvRfofxB8byzq20Z2c0iaokCa&#10;FkiKnrWyHBu1JVXSrjf99R2S80hbSkVu0cs+e+d5yBmSw+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="00607377" w:rsidRPr="00AE4D5B">
        <w:rPr>
          <w:rFonts w:hint="cs"/>
          <w:noProof/>
          <w:spacing w:val="8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13E8ED12" wp14:editId="1872C09A">
                <wp:simplePos x="0" y="0"/>
                <wp:positionH relativeFrom="column">
                  <wp:posOffset>5106572</wp:posOffset>
                </wp:positionH>
                <wp:positionV relativeFrom="paragraph">
                  <wp:posOffset>68824</wp:posOffset>
                </wp:positionV>
                <wp:extent cx="834927" cy="373989"/>
                <wp:effectExtent l="0" t="0" r="0" b="0"/>
                <wp:wrapNone/>
                <wp:docPr id="103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927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15589B0" w14:textId="77777777" w:rsidR="00242F0D" w:rsidRPr="007E43D2" w:rsidRDefault="00242F0D" w:rsidP="00607377">
                            <w:pPr>
                              <w:spacing w:after="120"/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</w:pP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หน่วย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E8ED12" id="TextBox 1" o:spid="_x0000_s1073" type="#_x0000_t202" style="position:absolute;left:0;text-align:left;margin-left:402.1pt;margin-top:5.4pt;width:65.75pt;height:29.45pt;z-index:2516582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" filled="f" stroked="f">
                <v:textbox inset="4.3pt,4.3pt,4.3pt,4.3pt">
                  <w:txbxContent>
                    <w:p w14:paraId="615589B0" w14:textId="77777777" w:rsidR="00242F0D" w:rsidRPr="007E43D2" w:rsidRDefault="00242F0D" w:rsidP="00607377">
                      <w:pPr>
                        <w:spacing w:after="120"/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</w:pP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หน่วย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: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="005873E4" w:rsidRPr="00AE4D5B">
        <w:rPr>
          <w:rFonts w:hint="cs"/>
          <w:noProof/>
        </w:rPr>
        <w:drawing>
          <wp:inline distT="0" distB="0" distL="0" distR="0" wp14:anchorId="736BD102" wp14:editId="64AF8DF3">
            <wp:extent cx="5698490" cy="3589020"/>
            <wp:effectExtent l="57150" t="0" r="54610" b="106680"/>
            <wp:docPr id="226" name="Chart 2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4B9D5440" w14:textId="03D8F54E" w:rsidR="001F0BF5" w:rsidRPr="00AE4D5B" w:rsidRDefault="001F0BF5" w:rsidP="001F0BF5">
      <w:pPr>
        <w:pStyle w:val="ListParagraph"/>
        <w:ind w:left="540" w:right="65"/>
        <w:rPr>
          <w:szCs w:val="22"/>
          <w:lang w:val="en-AU"/>
        </w:rPr>
      </w:pPr>
      <w:r w:rsidRPr="00AE4D5B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53" behindDoc="0" locked="0" layoutInCell="1" allowOverlap="1" wp14:anchorId="77C1EDF3" wp14:editId="58EA376A">
                <wp:simplePos x="0" y="0"/>
                <wp:positionH relativeFrom="column">
                  <wp:posOffset>235735</wp:posOffset>
                </wp:positionH>
                <wp:positionV relativeFrom="paragraph">
                  <wp:posOffset>29929</wp:posOffset>
                </wp:positionV>
                <wp:extent cx="5488305" cy="1682722"/>
                <wp:effectExtent l="0" t="0" r="0" b="0"/>
                <wp:wrapNone/>
                <wp:docPr id="236" name="Group 2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8305" cy="1682722"/>
                          <a:chOff x="-352458" y="-352"/>
                          <a:chExt cx="5489446" cy="1684485"/>
                        </a:xfrm>
                      </wpg:grpSpPr>
                      <wps:wsp>
                        <wps:cNvPr id="237" name="TextBox 7"/>
                        <wps:cNvSpPr txBox="1"/>
                        <wps:spPr>
                          <a:xfrm>
                            <a:off x="1948325" y="564546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C6C2393" w14:textId="77777777" w:rsidR="00242F0D" w:rsidRPr="005A17B1" w:rsidRDefault="00242F0D" w:rsidP="001F0BF5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A17B1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38" name="TextBox 7"/>
                        <wps:cNvSpPr txBox="1"/>
                        <wps:spPr>
                          <a:xfrm>
                            <a:off x="1903802" y="135837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B9D6D62" w14:textId="77777777" w:rsidR="00242F0D" w:rsidRPr="005A17B1" w:rsidRDefault="00242F0D" w:rsidP="001F0BF5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5A17B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39" name="TextBox 6"/>
                        <wps:cNvSpPr txBox="1"/>
                        <wps:spPr>
                          <a:xfrm>
                            <a:off x="-352458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17A1E2B" w14:textId="074C27FE" w:rsidR="00242F0D" w:rsidRPr="000826A4" w:rsidRDefault="00B176C5" w:rsidP="001F0BF5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AF0F2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9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40" name="TextBox 6"/>
                        <wps:cNvSpPr txBox="1"/>
                        <wps:spPr>
                          <a:xfrm>
                            <a:off x="3044010" y="-352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E44218" w14:textId="10C91CF2" w:rsidR="00242F0D" w:rsidRPr="000826A4" w:rsidRDefault="00B176C5" w:rsidP="001F0BF5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AF0F2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C1EDF3" id="Group 236" o:spid="_x0000_s1074" style="position:absolute;left:0;text-align:left;margin-left:18.55pt;margin-top:2.35pt;width:432.15pt;height:132.5pt;z-index:251658253;mso-width-relative:margin;mso-height-relative:margin" coordorigin="-3524,-3" coordsize="54894,16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">
                <v:shape id="TextBox 7" o:spid="_x0000_s1075" type="#_x0000_t202" style="position:absolute;left:19483;top:5645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" filled="f" stroked="f">
                  <v:textbox inset="4.3pt,4.3pt,4.3pt,4.3pt">
                    <w:txbxContent>
                      <w:p w14:paraId="0C6C2393" w14:textId="77777777" w:rsidR="00242F0D" w:rsidRPr="005A17B1" w:rsidRDefault="00242F0D" w:rsidP="001F0BF5">
                        <w:pPr>
                          <w:spacing w:after="120"/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5A17B1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076" type="#_x0000_t202" style="position:absolute;left:19038;top:13583;width:7059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" filled="f" stroked="f">
                  <v:textbox inset="4.3pt,4.3pt,4.3pt,4.3pt">
                    <w:txbxContent>
                      <w:p w14:paraId="2B9D6D62" w14:textId="77777777" w:rsidR="00242F0D" w:rsidRPr="005A17B1" w:rsidRDefault="00242F0D" w:rsidP="001F0BF5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5A17B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077" type="#_x0000_t202" style="position:absolute;left:-3524;width:20924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" filled="f" stroked="f">
                  <v:textbox inset="4.3pt,4.3pt,4.3pt,4.3pt">
                    <w:txbxContent>
                      <w:p w14:paraId="517A1E2B" w14:textId="074C27FE" w:rsidR="00242F0D" w:rsidRPr="000826A4" w:rsidRDefault="00B176C5" w:rsidP="001F0BF5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 w:rsidR="00AF0F2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shape>
                <v:shape id="TextBox 6" o:spid="_x0000_s1078" type="#_x0000_t202" style="position:absolute;left:30440;top:-3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" filled="f" stroked="f">
                  <v:textbox inset="4.3pt,4.3pt,4.3pt,4.3pt">
                    <w:txbxContent>
                      <w:p w14:paraId="54E44218" w14:textId="10C91CF2" w:rsidR="00242F0D" w:rsidRPr="000826A4" w:rsidRDefault="00B176C5" w:rsidP="001F0BF5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 w:rsidR="00AF0F2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E4D5B">
        <w:rPr>
          <w:rFonts w:hint="cs"/>
          <w:noProof/>
          <w:lang w:val="en-US"/>
        </w:rPr>
        <w:drawing>
          <wp:anchor distT="0" distB="0" distL="114300" distR="114300" simplePos="0" relativeHeight="251658254" behindDoc="1" locked="0" layoutInCell="1" allowOverlap="1" wp14:anchorId="549B3F01" wp14:editId="5C35E682">
            <wp:simplePos x="0" y="0"/>
            <wp:positionH relativeFrom="column">
              <wp:posOffset>3530900</wp:posOffset>
            </wp:positionH>
            <wp:positionV relativeFrom="paragraph">
              <wp:posOffset>270510</wp:posOffset>
            </wp:positionV>
            <wp:extent cx="2286000" cy="2286000"/>
            <wp:effectExtent l="57150" t="0" r="57150" b="114300"/>
            <wp:wrapNone/>
            <wp:docPr id="242" name="Chart 2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anchor>
        </w:drawing>
      </w:r>
    </w:p>
    <w:p w14:paraId="6873390F" w14:textId="0427E153" w:rsidR="008F5BFD" w:rsidRPr="007E36BD" w:rsidRDefault="007D7214" w:rsidP="007E36BD">
      <w:pPr>
        <w:pStyle w:val="ListParagraph"/>
        <w:ind w:left="540" w:right="65"/>
        <w:rPr>
          <w:szCs w:val="22"/>
          <w:lang w:val="en-US"/>
        </w:rPr>
      </w:pPr>
      <w:r w:rsidRPr="00AE4D5B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5D9FF92E" wp14:editId="52C79E1F">
                <wp:simplePos x="0" y="0"/>
                <wp:positionH relativeFrom="column">
                  <wp:posOffset>2959735</wp:posOffset>
                </wp:positionH>
                <wp:positionV relativeFrom="paragraph">
                  <wp:posOffset>327402</wp:posOffset>
                </wp:positionV>
                <wp:extent cx="287655" cy="365760"/>
                <wp:effectExtent l="0" t="0" r="17145" b="15240"/>
                <wp:wrapNone/>
                <wp:docPr id="241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shape w14:anchorId="4199BD58" id="Freeform 357" o:spid="_x0000_s1026" style="position:absolute;margin-left:233.05pt;margin-top:25.8pt;width:22.65pt;height:28.8pt;z-index:25165825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NZdwgAAPooAAAOAAAAZHJzL2Uyb0RvYy54bWysWk2P2zYQvRfofxB8byzq20Z2c0iaokCa&#10;FkiKnrWyHBu1JVXSrjf99R2S80hbSkVu0cs+e+d5yBlyyO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="001F0BF5" w:rsidRPr="00AE4D5B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50" behindDoc="0" locked="0" layoutInCell="1" allowOverlap="1" wp14:anchorId="697170D8" wp14:editId="6DA7ADD8">
                <wp:simplePos x="0" y="0"/>
                <wp:positionH relativeFrom="column">
                  <wp:posOffset>2049780</wp:posOffset>
                </wp:positionH>
                <wp:positionV relativeFrom="paragraph">
                  <wp:posOffset>487257</wp:posOffset>
                </wp:positionV>
                <wp:extent cx="1812897" cy="829733"/>
                <wp:effectExtent l="0" t="0" r="35560" b="27940"/>
                <wp:wrapNone/>
                <wp:docPr id="102" name="Group 1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2897" cy="829733"/>
                          <a:chOff x="-272382" y="-76200"/>
                          <a:chExt cx="1457281" cy="680783"/>
                        </a:xfrm>
                      </wpg:grpSpPr>
                      <wpg:grpSp>
                        <wpg:cNvPr id="104" name="Group 104"/>
                        <wpg:cNvGrpSpPr/>
                        <wpg:grpSpPr>
                          <a:xfrm>
                            <a:off x="-272382" y="-76200"/>
                            <a:ext cx="1457281" cy="67"/>
                            <a:chOff x="-272382" y="-76200"/>
                            <a:chExt cx="1457281" cy="67"/>
                          </a:xfrm>
                        </wpg:grpSpPr>
                        <wps:wsp>
                          <wps:cNvPr id="119" name="Straight Connector 19"/>
                          <wps:cNvCnPr>
                            <a:cxnSpLocks/>
                          </wps:cNvCnPr>
                          <wps:spPr>
                            <a:xfrm>
                              <a:off x="708857" y="-76133"/>
                              <a:ext cx="47604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0" name="Straight Connector 19"/>
                          <wps:cNvCnPr>
                            <a:cxnSpLocks/>
                          </wps:cNvCnPr>
                          <wps:spPr>
                            <a:xfrm>
                              <a:off x="-272382" y="-76200"/>
                              <a:ext cx="5138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1" name="Group 121"/>
                        <wpg:cNvGrpSpPr/>
                        <wpg:grpSpPr>
                          <a:xfrm>
                            <a:off x="-80014" y="604577"/>
                            <a:ext cx="1096556" cy="6"/>
                            <a:chOff x="-80014" y="-246213"/>
                            <a:chExt cx="1096556" cy="6"/>
                          </a:xfrm>
                        </wpg:grpSpPr>
                        <wps:wsp>
                          <wps:cNvPr id="122" name="Straight Connector 19"/>
                          <wps:cNvCnPr>
                            <a:cxnSpLocks/>
                          </wps:cNvCnPr>
                          <wps:spPr>
                            <a:xfrm>
                              <a:off x="740484" y="-246207"/>
                              <a:ext cx="27605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" name="Straight Connector 19"/>
                          <wps:cNvCnPr>
                            <a:cxnSpLocks/>
                          </wps:cNvCnPr>
                          <wps:spPr>
                            <a:xfrm>
                              <a:off x="-80014" y="-246213"/>
                              <a:ext cx="205677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6233A07B" id="Group 102" o:spid="_x0000_s1026" style="position:absolute;margin-left:161.4pt;margin-top:38.35pt;width:142.75pt;height:65.35pt;z-index:251658250;mso-width-relative:margin;mso-height-relative:margin" coordorigin="-2723,-762" coordsize="14572,6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">
                <v:group id="Group 104" o:spid="_x0000_s1027" style="position:absolute;left:-2723;top:-762;width:14571;height:1" coordorigin="-2723,-762" coordsize="14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line id="Straight Connector 19" o:spid="_x0000_s1028" style="position:absolute;visibility:visible;mso-wrap-style:square" from="7088,-761" to="11848,-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29" style="position:absolute;visibility:visible;mso-wrap-style:square" from="-2723,-762" to="2414,-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" strokecolor="black [3213]">
                    <o:lock v:ext="edit" shapetype="f"/>
                  </v:line>
                </v:group>
                <v:group id="Group 121" o:spid="_x0000_s1030" style="position:absolute;left:-800;top:6045;width:10965;height:0" coordorigin="-800,-2462" coordsize="109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WOn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mxh+nwkXyOMPAAAA//8DAFBLAQItABQABgAIAAAAIQDb4fbL7gAAAIUBAAATAAAAAAAAAAAA&#10;AAAAAAAAAABbQ29udGVudF9UeXBlc10ueG1sUEsBAi0AFAAGAAgAAAAhAFr0LFu/AAAAFQEAAAsA&#10;AAAAAAAAAAAAAAAAHwEAAF9yZWxzLy5yZWxzUEsBAi0AFAAGAAgAAAAhAG89Y6fEAAAA3AAAAA8A&#10;AAAAAAAAAAAAAAAABwIAAGRycy9kb3ducmV2LnhtbFBLBQYAAAAAAwADALcAAAD4AgAAAAA=&#10;">
                  <v:line id="Straight Connector 19" o:spid="_x0000_s1031" style="position:absolute;visibility:visible;mso-wrap-style:square" from="7404,-2462" to="10165,-2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32" style="position:absolute;visibility:visible;mso-wrap-style:square" from="-800,-2462" to="1256,-2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 w:rsidR="001F0BF5" w:rsidRPr="00AE4D5B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4ECCDFE0" wp14:editId="6BCBB5BF">
                <wp:simplePos x="0" y="0"/>
                <wp:positionH relativeFrom="column">
                  <wp:posOffset>3134995</wp:posOffset>
                </wp:positionH>
                <wp:positionV relativeFrom="paragraph">
                  <wp:posOffset>1184910</wp:posOffset>
                </wp:positionV>
                <wp:extent cx="214630" cy="203835"/>
                <wp:effectExtent l="0" t="0" r="0" b="7620"/>
                <wp:wrapNone/>
                <wp:docPr id="148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4630" cy="203835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0EF45C74" id="Freeform 25" o:spid="_x0000_s1026" style="position:absolute;margin-left:246.85pt;margin-top:93.3pt;width:16.9pt;height:16.05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193403,56230;203623,46390;158810,13355;151735,29521;136797,24601;122646,6326;94343,1406;56606,18275;48744,25304;69185,16869;73116,16869;67612,30224;75474,38658;86481,46390;92770,37955;101419,28115;117142,32332;122646,42876;126577,49904;131294,55527;111639,48499;112425,52716;113998,57636;98274,66071;85695,80831;78619,89266;59750,88563;56606,106838;69971,102620;77833,118787;77047,122301;61323,112461;40882,101215;25158,84346;22800,59745;12579,55527;1572,120192;55033,189075;94343,180640;76260,153228;80978,134250;98274,127221;128935,138467;134439,146199;154880,155336;139156,176423;120287,189777;104563,199618;169031,191183;214630,130033;207554,113866;191044,115975;187113,82237;191044,63962;121860,55527;166672,23195;165100,20384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1F0BF5" w:rsidRPr="00AE4D5B">
        <w:rPr>
          <w:rFonts w:hint="cs"/>
          <w:noProof/>
          <w:lang w:val="en-US"/>
        </w:rPr>
        <w:drawing>
          <wp:inline distT="0" distB="0" distL="0" distR="0" wp14:anchorId="45250C0E" wp14:editId="1AD8E04C">
            <wp:extent cx="2286000" cy="2286000"/>
            <wp:effectExtent l="57150" t="0" r="57150" b="114300"/>
            <wp:docPr id="243" name="Chart 24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  <w:r w:rsidR="001F0BF5" w:rsidRPr="00AE4D5B">
        <w:rPr>
          <w:szCs w:val="22"/>
          <w:lang w:val="en-AU"/>
        </w:rPr>
        <w:tab/>
      </w:r>
      <w:r w:rsidR="001F0BF5" w:rsidRPr="00AE4D5B">
        <w:rPr>
          <w:szCs w:val="22"/>
          <w:lang w:val="en-AU"/>
        </w:rPr>
        <w:tab/>
        <w:t xml:space="preserve">       </w:t>
      </w:r>
      <w:r w:rsidR="001F0BF5" w:rsidRPr="00AE4D5B">
        <w:rPr>
          <w:szCs w:val="22"/>
          <w:lang w:val="en-AU"/>
        </w:rPr>
        <w:tab/>
      </w:r>
      <w:r w:rsidR="001F0BF5" w:rsidRPr="00AE4D5B">
        <w:rPr>
          <w:szCs w:val="22"/>
          <w:lang w:val="en-AU"/>
        </w:rPr>
        <w:tab/>
      </w:r>
    </w:p>
    <w:p w14:paraId="1F04AA64" w14:textId="55DB5F3D" w:rsidR="00CD0231" w:rsidRPr="00AE4D5B" w:rsidRDefault="00CD0231" w:rsidP="00CD0231">
      <w:pPr>
        <w:tabs>
          <w:tab w:val="left" w:pos="540"/>
        </w:tabs>
        <w:spacing w:line="240" w:lineRule="auto"/>
        <w:ind w:left="539" w:right="-45"/>
        <w:jc w:val="center"/>
        <w:rPr>
          <w:spacing w:val="8"/>
          <w:sz w:val="30"/>
          <w:szCs w:val="30"/>
        </w:rPr>
      </w:pPr>
      <w:r w:rsidRPr="00AE4D5B">
        <w:rPr>
          <w:rFonts w:hint="cs"/>
          <w:spacing w:val="8"/>
          <w:sz w:val="30"/>
          <w:szCs w:val="30"/>
          <w:cs/>
        </w:rPr>
        <w:t>รายได้จากการขายจำแนกตามส่วนงานภูมิศาสตร์ในงบการเงินเฉพาะกิจการ</w:t>
      </w:r>
      <w:r w:rsidRPr="00AE4D5B">
        <w:rPr>
          <w:rFonts w:hint="cs"/>
          <w:spacing w:val="8"/>
          <w:sz w:val="30"/>
          <w:szCs w:val="30"/>
        </w:rPr>
        <w:br/>
      </w:r>
      <w:r w:rsidRPr="00AE4D5B">
        <w:rPr>
          <w:rFonts w:hint="cs"/>
          <w:spacing w:val="8"/>
          <w:sz w:val="30"/>
          <w:szCs w:val="30"/>
          <w:cs/>
        </w:rPr>
        <w:t>สำหรับ</w:t>
      </w:r>
      <w:r w:rsidR="00AD092B">
        <w:rPr>
          <w:rFonts w:hint="cs"/>
          <w:spacing w:val="8"/>
          <w:sz w:val="30"/>
          <w:szCs w:val="30"/>
          <w:cs/>
        </w:rPr>
        <w:t>งวดสามเดือน</w:t>
      </w:r>
      <w:r w:rsidRPr="00AE4D5B">
        <w:rPr>
          <w:rFonts w:hint="cs"/>
          <w:spacing w:val="8"/>
          <w:sz w:val="30"/>
          <w:szCs w:val="30"/>
          <w:cs/>
        </w:rPr>
        <w:t xml:space="preserve">สิ้นสุดวันที่ </w:t>
      </w:r>
      <w:r w:rsidR="00B176C5">
        <w:rPr>
          <w:spacing w:val="8"/>
          <w:sz w:val="30"/>
          <w:szCs w:val="30"/>
        </w:rPr>
        <w:t>3</w:t>
      </w:r>
      <w:r w:rsidR="00B176C5">
        <w:rPr>
          <w:rFonts w:hint="cs"/>
          <w:spacing w:val="8"/>
          <w:sz w:val="30"/>
          <w:szCs w:val="30"/>
        </w:rPr>
        <w:t>1</w:t>
      </w:r>
      <w:r w:rsidRPr="00AE4D5B">
        <w:rPr>
          <w:rFonts w:hint="cs"/>
          <w:spacing w:val="8"/>
          <w:sz w:val="30"/>
          <w:szCs w:val="30"/>
          <w:cs/>
        </w:rPr>
        <w:t xml:space="preserve"> </w:t>
      </w:r>
      <w:r w:rsidR="00AD092B">
        <w:rPr>
          <w:rFonts w:hint="cs"/>
          <w:spacing w:val="8"/>
          <w:sz w:val="30"/>
          <w:szCs w:val="30"/>
          <w:cs/>
        </w:rPr>
        <w:t>มีนาคม</w:t>
      </w:r>
    </w:p>
    <w:p w14:paraId="64D87820" w14:textId="77777777" w:rsidR="00FB2026" w:rsidRPr="00AE4D5B" w:rsidRDefault="00FB2026" w:rsidP="00FB2026">
      <w:pPr>
        <w:ind w:left="540" w:right="18"/>
        <w:jc w:val="center"/>
        <w:rPr>
          <w:spacing w:val="8"/>
          <w:sz w:val="30"/>
          <w:szCs w:val="30"/>
          <w:cs/>
        </w:rPr>
      </w:pPr>
      <w:r w:rsidRPr="00AE4D5B">
        <w:rPr>
          <w:rFonts w:asciiTheme="majorBidi" w:hAnsiTheme="majorBidi" w:cstheme="majorBidi"/>
          <w:noProof/>
        </w:rPr>
        <mc:AlternateContent>
          <mc:Choice Requires="wpg">
            <w:drawing>
              <wp:anchor distT="0" distB="0" distL="114300" distR="114300" simplePos="0" relativeHeight="251658263" behindDoc="0" locked="0" layoutInCell="1" allowOverlap="1" wp14:anchorId="54CEF96F" wp14:editId="2343E88C">
                <wp:simplePos x="0" y="0"/>
                <wp:positionH relativeFrom="column">
                  <wp:posOffset>4635304</wp:posOffset>
                </wp:positionH>
                <wp:positionV relativeFrom="paragraph">
                  <wp:posOffset>848946</wp:posOffset>
                </wp:positionV>
                <wp:extent cx="1280160" cy="914400"/>
                <wp:effectExtent l="0" t="0" r="15240" b="19050"/>
                <wp:wrapNone/>
                <wp:docPr id="244" name="Group 2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245" name="Text Box 245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BE88E18" w14:textId="5B8BBDC3" w:rsidR="00242F0D" w:rsidRPr="00061F79" w:rsidRDefault="00B176C5" w:rsidP="00FB2026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85395E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" name="Text Box 246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3A00902" w14:textId="5FAEA6B9" w:rsidR="00242F0D" w:rsidRPr="007E43D2" w:rsidRDefault="00834BBE" w:rsidP="00FB2026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4,568,315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Text Box 247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D8666D9" w14:textId="472DAA71" w:rsidR="00242F0D" w:rsidRPr="00061F79" w:rsidRDefault="00B176C5" w:rsidP="00FB2026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85395E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8" name="Text Box 248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824537F" w14:textId="77777777" w:rsidR="00242F0D" w:rsidRPr="005C4C7D" w:rsidRDefault="00242F0D" w:rsidP="00FB2026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9" name="Text Box 249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4A3FF9C" w14:textId="77777777" w:rsidR="00242F0D" w:rsidRPr="005C4C7D" w:rsidRDefault="00242F0D" w:rsidP="00FB2026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0" name="Text Box 250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291E0A9" w14:textId="2F60D219" w:rsidR="00242F0D" w:rsidRPr="00FA531A" w:rsidRDefault="0085395E" w:rsidP="00FB2026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4,291,077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CEF96F" id="Group 244" o:spid="_x0000_s1079" style="position:absolute;left:0;text-align:left;margin-left:365pt;margin-top:66.85pt;width:100.8pt;height:1in;z-index:251658263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">
                <v:shape id="Text Box 245" o:spid="_x0000_s1080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" fillcolor="white [3201]" strokeweight=".5pt">
                  <v:textbox>
                    <w:txbxContent>
                      <w:p w14:paraId="4BE88E18" w14:textId="5B8BBDC3" w:rsidR="00242F0D" w:rsidRPr="00061F79" w:rsidRDefault="00B176C5" w:rsidP="00FB2026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85395E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shape>
                <v:shape id="Text Box 246" o:spid="_x0000_s1081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" fillcolor="white [3201]" strokeweight=".5pt">
                  <v:textbox>
                    <w:txbxContent>
                      <w:p w14:paraId="33A00902" w14:textId="5FAEA6B9" w:rsidR="00242F0D" w:rsidRPr="007E43D2" w:rsidRDefault="00834BBE" w:rsidP="00FB2026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4,568,315</w:t>
                        </w:r>
                      </w:p>
                    </w:txbxContent>
                  </v:textbox>
                </v:shape>
                <v:shape id="Text Box 247" o:spid="_x0000_s1082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" fillcolor="white [3201]" strokeweight=".5pt">
                  <v:textbox>
                    <w:txbxContent>
                      <w:p w14:paraId="1D8666D9" w14:textId="472DAA71" w:rsidR="00242F0D" w:rsidRPr="00061F79" w:rsidRDefault="00B176C5" w:rsidP="00FB2026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85395E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shape>
                <v:shape id="Text Box 248" o:spid="_x0000_s1083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" fillcolor="#00338d" strokeweight=".5pt">
                  <v:textbox>
                    <w:txbxContent>
                      <w:p w14:paraId="4824537F" w14:textId="77777777" w:rsidR="00242F0D" w:rsidRPr="005C4C7D" w:rsidRDefault="00242F0D" w:rsidP="00FB2026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249" o:spid="_x0000_s1084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" fillcolor="#00338d" strokeweight=".5pt">
                  <v:textbox>
                    <w:txbxContent>
                      <w:p w14:paraId="34A3FF9C" w14:textId="77777777" w:rsidR="00242F0D" w:rsidRPr="005C4C7D" w:rsidRDefault="00242F0D" w:rsidP="00FB2026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250" o:spid="_x0000_s1085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" fillcolor="white [3201]" strokeweight=".5pt">
                  <v:textbox>
                    <w:txbxContent>
                      <w:p w14:paraId="1291E0A9" w14:textId="2F60D219" w:rsidR="00242F0D" w:rsidRPr="00FA531A" w:rsidRDefault="0085395E" w:rsidP="00FB2026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4,291,077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E4D5B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7F3D18CC" wp14:editId="65ED576C">
                <wp:simplePos x="0" y="0"/>
                <wp:positionH relativeFrom="column">
                  <wp:posOffset>2552651</wp:posOffset>
                </wp:positionH>
                <wp:positionV relativeFrom="paragraph">
                  <wp:posOffset>2750185</wp:posOffset>
                </wp:positionV>
                <wp:extent cx="206734" cy="343574"/>
                <wp:effectExtent l="0" t="0" r="22225" b="18415"/>
                <wp:wrapNone/>
                <wp:docPr id="251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734" cy="34357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609C3C22" id="Freeform 357" o:spid="_x0000_s1026" style="position:absolute;margin-left:201pt;margin-top:216.55pt;width:16.3pt;height:27.05pt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3IjeggAAPooAAAOAAAAZHJzL2Uyb0RvYy54bWysWk2P2zYQvRfofxB8byzq20Z2c0iaokCa&#10;FkiKnrWyHBu1JVXSrjf99R2S80hbSkVu0cs+e+d5yBmSw+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AE4D5B">
        <w:rPr>
          <w:rFonts w:hint="cs"/>
          <w:noProof/>
          <w:spacing w:val="8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5D3FBA40" wp14:editId="70D9184B">
                <wp:simplePos x="0" y="0"/>
                <wp:positionH relativeFrom="column">
                  <wp:posOffset>5106572</wp:posOffset>
                </wp:positionH>
                <wp:positionV relativeFrom="paragraph">
                  <wp:posOffset>68824</wp:posOffset>
                </wp:positionV>
                <wp:extent cx="834927" cy="373989"/>
                <wp:effectExtent l="0" t="0" r="0" b="0"/>
                <wp:wrapNone/>
                <wp:docPr id="252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927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6476D6" w14:textId="77777777" w:rsidR="00242F0D" w:rsidRPr="007E43D2" w:rsidRDefault="00242F0D" w:rsidP="00FB2026">
                            <w:pPr>
                              <w:spacing w:after="120"/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</w:pP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หน่วย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3FBA40" id="_x0000_s1086" type="#_x0000_t202" style="position:absolute;left:0;text-align:left;margin-left:402.1pt;margin-top:5.4pt;width:65.75pt;height:29.45pt;z-index:2516582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" filled="f" stroked="f">
                <v:textbox inset="4.3pt,4.3pt,4.3pt,4.3pt">
                  <w:txbxContent>
                    <w:p w14:paraId="016476D6" w14:textId="77777777" w:rsidR="00242F0D" w:rsidRPr="007E43D2" w:rsidRDefault="00242F0D" w:rsidP="00FB2026">
                      <w:pPr>
                        <w:spacing w:after="120"/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</w:pP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หน่วย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: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Pr="00AE4D5B">
        <w:rPr>
          <w:rFonts w:hint="cs"/>
          <w:noProof/>
        </w:rPr>
        <w:drawing>
          <wp:inline distT="0" distB="0" distL="0" distR="0" wp14:anchorId="5385D66D" wp14:editId="02093B91">
            <wp:extent cx="5698490" cy="3589020"/>
            <wp:effectExtent l="57150" t="0" r="54610" b="106680"/>
            <wp:docPr id="267" name="Chart 26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14:paraId="5F853E10" w14:textId="77777777" w:rsidR="00FB2026" w:rsidRPr="00AE4D5B" w:rsidRDefault="00FB2026" w:rsidP="00FB2026">
      <w:pPr>
        <w:pStyle w:val="ListParagraph"/>
        <w:ind w:left="540" w:right="65"/>
        <w:rPr>
          <w:szCs w:val="22"/>
          <w:lang w:val="en-AU"/>
        </w:rPr>
      </w:pPr>
      <w:r w:rsidRPr="00AE4D5B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61" behindDoc="0" locked="0" layoutInCell="1" allowOverlap="1" wp14:anchorId="5A28CC4D" wp14:editId="6A3294CA">
                <wp:simplePos x="0" y="0"/>
                <wp:positionH relativeFrom="column">
                  <wp:posOffset>237490</wp:posOffset>
                </wp:positionH>
                <wp:positionV relativeFrom="paragraph">
                  <wp:posOffset>30480</wp:posOffset>
                </wp:positionV>
                <wp:extent cx="5488305" cy="1698625"/>
                <wp:effectExtent l="0" t="0" r="0" b="0"/>
                <wp:wrapNone/>
                <wp:docPr id="253" name="Group 2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8305" cy="1698625"/>
                          <a:chOff x="-352458" y="-352"/>
                          <a:chExt cx="5489446" cy="1700405"/>
                        </a:xfrm>
                      </wpg:grpSpPr>
                      <wps:wsp>
                        <wps:cNvPr id="254" name="TextBox 7"/>
                        <wps:cNvSpPr txBox="1"/>
                        <wps:spPr>
                          <a:xfrm>
                            <a:off x="1971633" y="734043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62F8F24" w14:textId="77777777" w:rsidR="00242F0D" w:rsidRPr="005A17B1" w:rsidRDefault="00242F0D" w:rsidP="00FB2026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A17B1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55" name="TextBox 7"/>
                        <wps:cNvSpPr txBox="1"/>
                        <wps:spPr>
                          <a:xfrm>
                            <a:off x="1897006" y="137429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9930FAD" w14:textId="77777777" w:rsidR="00242F0D" w:rsidRPr="005A17B1" w:rsidRDefault="00242F0D" w:rsidP="00FB2026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5A17B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56" name="TextBox 6"/>
                        <wps:cNvSpPr txBox="1"/>
                        <wps:spPr>
                          <a:xfrm>
                            <a:off x="-352458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CD3CA4" w14:textId="4BC34396" w:rsidR="00242F0D" w:rsidRPr="000826A4" w:rsidRDefault="00B176C5" w:rsidP="00FB202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243FEA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9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57" name="TextBox 6"/>
                        <wps:cNvSpPr txBox="1"/>
                        <wps:spPr>
                          <a:xfrm>
                            <a:off x="3044010" y="-352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9C4388" w14:textId="56E8B0A7" w:rsidR="00242F0D" w:rsidRPr="000826A4" w:rsidRDefault="00B176C5" w:rsidP="00FB202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243FEA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28CC4D" id="Group 253" o:spid="_x0000_s1087" style="position:absolute;left:0;text-align:left;margin-left:18.7pt;margin-top:2.4pt;width:432.15pt;height:133.75pt;z-index:251658261;mso-width-relative:margin;mso-height-relative:margin" coordorigin="-3524,-3" coordsize="54894,1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">
                <v:shape id="TextBox 7" o:spid="_x0000_s1088" type="#_x0000_t202" style="position:absolute;left:19716;top:7340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" filled="f" stroked="f">
                  <v:textbox inset="4.3pt,4.3pt,4.3pt,4.3pt">
                    <w:txbxContent>
                      <w:p w14:paraId="062F8F24" w14:textId="77777777" w:rsidR="00242F0D" w:rsidRPr="005A17B1" w:rsidRDefault="00242F0D" w:rsidP="00FB2026">
                        <w:pPr>
                          <w:spacing w:after="120"/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5A17B1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089" type="#_x0000_t202" style="position:absolute;left:18970;top:13742;width:7059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" filled="f" stroked="f">
                  <v:textbox inset="4.3pt,4.3pt,4.3pt,4.3pt">
                    <w:txbxContent>
                      <w:p w14:paraId="69930FAD" w14:textId="77777777" w:rsidR="00242F0D" w:rsidRPr="005A17B1" w:rsidRDefault="00242F0D" w:rsidP="00FB2026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5A17B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090" type="#_x0000_t202" style="position:absolute;left:-3524;width:20924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" filled="f" stroked="f">
                  <v:textbox inset="4.3pt,4.3pt,4.3pt,4.3pt">
                    <w:txbxContent>
                      <w:p w14:paraId="49CD3CA4" w14:textId="4BC34396" w:rsidR="00242F0D" w:rsidRPr="000826A4" w:rsidRDefault="00B176C5" w:rsidP="00FB202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 w:rsidR="00243FEA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shape>
                <v:shape id="TextBox 6" o:spid="_x0000_s1091" type="#_x0000_t202" style="position:absolute;left:30440;top:-3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" filled="f" stroked="f">
                  <v:textbox inset="4.3pt,4.3pt,4.3pt,4.3pt">
                    <w:txbxContent>
                      <w:p w14:paraId="619C4388" w14:textId="56E8B0A7" w:rsidR="00242F0D" w:rsidRPr="000826A4" w:rsidRDefault="00B176C5" w:rsidP="00FB202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 w:rsidR="00243FEA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E4D5B">
        <w:rPr>
          <w:rFonts w:hint="cs"/>
          <w:noProof/>
          <w:lang w:val="en-US"/>
        </w:rPr>
        <w:drawing>
          <wp:anchor distT="0" distB="0" distL="114300" distR="114300" simplePos="0" relativeHeight="251658262" behindDoc="1" locked="0" layoutInCell="1" allowOverlap="1" wp14:anchorId="3182FC06" wp14:editId="21E814AF">
            <wp:simplePos x="0" y="0"/>
            <wp:positionH relativeFrom="column">
              <wp:posOffset>3530900</wp:posOffset>
            </wp:positionH>
            <wp:positionV relativeFrom="paragraph">
              <wp:posOffset>270510</wp:posOffset>
            </wp:positionV>
            <wp:extent cx="2286000" cy="2286000"/>
            <wp:effectExtent l="57150" t="0" r="57150" b="114300"/>
            <wp:wrapNone/>
            <wp:docPr id="268" name="Chart 26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anchor>
        </w:drawing>
      </w:r>
    </w:p>
    <w:p w14:paraId="03A8BB7F" w14:textId="77777777" w:rsidR="008B5FF7" w:rsidRPr="00AE4D5B" w:rsidRDefault="00FB2026" w:rsidP="008B5FF7">
      <w:pPr>
        <w:pStyle w:val="ListParagraph"/>
        <w:ind w:left="540" w:right="65"/>
        <w:rPr>
          <w:szCs w:val="22"/>
          <w:lang w:val="en-US"/>
        </w:rPr>
      </w:pPr>
      <w:r w:rsidRPr="00AE4D5B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58" behindDoc="0" locked="0" layoutInCell="1" allowOverlap="1" wp14:anchorId="10EBF371" wp14:editId="46E6E6D4">
                <wp:simplePos x="0" y="0"/>
                <wp:positionH relativeFrom="column">
                  <wp:posOffset>2166347</wp:posOffset>
                </wp:positionH>
                <wp:positionV relativeFrom="paragraph">
                  <wp:posOffset>644123</wp:posOffset>
                </wp:positionV>
                <wp:extent cx="1621155" cy="677545"/>
                <wp:effectExtent l="0" t="0" r="17145" b="27305"/>
                <wp:wrapNone/>
                <wp:docPr id="258" name="Group 2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1155" cy="677545"/>
                          <a:chOff x="-272382" y="-76200"/>
                          <a:chExt cx="1457281" cy="679433"/>
                        </a:xfrm>
                      </wpg:grpSpPr>
                      <wpg:grpSp>
                        <wpg:cNvPr id="259" name="Group 259"/>
                        <wpg:cNvGrpSpPr/>
                        <wpg:grpSpPr>
                          <a:xfrm>
                            <a:off x="-272382" y="-76200"/>
                            <a:ext cx="1457281" cy="67"/>
                            <a:chOff x="-272382" y="-76200"/>
                            <a:chExt cx="1457281" cy="67"/>
                          </a:xfrm>
                        </wpg:grpSpPr>
                        <wps:wsp>
                          <wps:cNvPr id="260" name="Straight Connector 19"/>
                          <wps:cNvCnPr>
                            <a:cxnSpLocks/>
                          </wps:cNvCnPr>
                          <wps:spPr>
                            <a:xfrm>
                              <a:off x="708857" y="-76133"/>
                              <a:ext cx="47604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1" name="Straight Connector 19"/>
                          <wps:cNvCnPr>
                            <a:cxnSpLocks/>
                          </wps:cNvCnPr>
                          <wps:spPr>
                            <a:xfrm>
                              <a:off x="-272382" y="-76200"/>
                              <a:ext cx="5138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62" name="Group 262"/>
                        <wpg:cNvGrpSpPr/>
                        <wpg:grpSpPr>
                          <a:xfrm>
                            <a:off x="-173402" y="598981"/>
                            <a:ext cx="1273035" cy="4252"/>
                            <a:chOff x="-173402" y="-251809"/>
                            <a:chExt cx="1273035" cy="4252"/>
                          </a:xfrm>
                        </wpg:grpSpPr>
                        <wps:wsp>
                          <wps:cNvPr id="263" name="Straight Connector 19"/>
                          <wps:cNvCnPr>
                            <a:cxnSpLocks/>
                          </wps:cNvCnPr>
                          <wps:spPr>
                            <a:xfrm>
                              <a:off x="823575" y="-251809"/>
                              <a:ext cx="27605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4" name="Straight Connector 19"/>
                          <wps:cNvCnPr>
                            <a:cxnSpLocks/>
                          </wps:cNvCnPr>
                          <wps:spPr>
                            <a:xfrm>
                              <a:off x="-173402" y="-247557"/>
                              <a:ext cx="205677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4EAC335F" id="Group 258" o:spid="_x0000_s1026" style="position:absolute;margin-left:170.6pt;margin-top:50.7pt;width:127.65pt;height:53.35pt;z-index:251658258;mso-width-relative:margin;mso-height-relative:margin" coordorigin="-2723,-762" coordsize="14572,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">
                <v:group id="Group 259" o:spid="_x0000_s1027" style="position:absolute;left:-2723;top:-762;width:14571;height:1" coordorigin="-2723,-762" coordsize="14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H2g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">
                  <v:line id="Straight Connector 19" o:spid="_x0000_s1028" style="position:absolute;visibility:visible;mso-wrap-style:square" from="7088,-761" to="11848,-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29" style="position:absolute;visibility:visible;mso-wrap-style:square" from="-2723,-762" to="2414,-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" strokecolor="black [3213]">
                    <o:lock v:ext="edit" shapetype="f"/>
                  </v:line>
                </v:group>
                <v:group id="Group 262" o:spid="_x0000_s1030" style="position:absolute;left:-1734;top:5989;width:12730;height:43" coordorigin="-1734,-2518" coordsize="12730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CVs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ZJrA75lwBOTyDQAA//8DAFBLAQItABQABgAIAAAAIQDb4fbL7gAAAIUBAAATAAAAAAAAAAAA&#10;AAAAAAAAAABbQ29udGVudF9UeXBlc10ueG1sUEsBAi0AFAAGAAgAAAAhAFr0LFu/AAAAFQEAAAsA&#10;AAAAAAAAAAAAAAAAHwEAAF9yZWxzLy5yZWxzUEsBAi0AFAAGAAgAAAAhANKgJWzEAAAA3AAAAA8A&#10;AAAAAAAAAAAAAAAABwIAAGRycy9kb3ducmV2LnhtbFBLBQYAAAAAAwADALcAAAD4AgAAAAA=&#10;">
                  <v:line id="Straight Connector 19" o:spid="_x0000_s1031" style="position:absolute;visibility:visible;mso-wrap-style:square" from="8235,-2518" to="10996,-2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" strokecolor="black [3213]">
                    <o:lock v:ext="edit" shapetype="f"/>
                  </v:line>
                  <v:line id="Straight Connector 19" o:spid="_x0000_s1032" style="position:absolute;visibility:visible;mso-wrap-style:square" from="-1734,-2475" to="322,-2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 w:rsidRPr="00AE4D5B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60" behindDoc="0" locked="0" layoutInCell="1" allowOverlap="1" wp14:anchorId="2332365F" wp14:editId="585CAECE">
                <wp:simplePos x="0" y="0"/>
                <wp:positionH relativeFrom="column">
                  <wp:posOffset>3134995</wp:posOffset>
                </wp:positionH>
                <wp:positionV relativeFrom="paragraph">
                  <wp:posOffset>1184910</wp:posOffset>
                </wp:positionV>
                <wp:extent cx="214630" cy="203835"/>
                <wp:effectExtent l="0" t="0" r="0" b="5715"/>
                <wp:wrapNone/>
                <wp:docPr id="26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4630" cy="203835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7D7900D8" id="Freeform 25" o:spid="_x0000_s1026" style="position:absolute;margin-left:246.85pt;margin-top:93.3pt;width:16.9pt;height:16.05pt;z-index:2516582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193403,56230;203623,46390;158810,13355;151735,29521;136797,24601;122646,6326;94343,1406;56606,18275;48744,25304;69185,16869;73116,16869;67612,30224;75474,38658;86481,46390;92770,37955;101419,28115;117142,32332;122646,42876;126577,49904;131294,55527;111639,48499;112425,52716;113998,57636;98274,66071;85695,80831;78619,89266;59750,88563;56606,106838;69971,102620;77833,118787;77047,122301;61323,112461;40882,101215;25158,84346;22800,59745;12579,55527;1572,120192;55033,189075;94343,180640;76260,153228;80978,134250;98274,127221;128935,138467;134439,146199;154880,155336;139156,176423;120287,189777;104563,199618;169031,191183;214630,130033;207554,113866;191044,115975;187113,82237;191044,63962;121860,55527;166672,23195;165100,20384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AE4D5B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76AAFBEF" wp14:editId="188FFDA2">
                <wp:simplePos x="0" y="0"/>
                <wp:positionH relativeFrom="column">
                  <wp:posOffset>2959771</wp:posOffset>
                </wp:positionH>
                <wp:positionV relativeFrom="paragraph">
                  <wp:posOffset>445135</wp:posOffset>
                </wp:positionV>
                <wp:extent cx="287655" cy="365760"/>
                <wp:effectExtent l="0" t="0" r="17145" b="15240"/>
                <wp:wrapNone/>
                <wp:docPr id="266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shape w14:anchorId="17394BEB" id="Freeform 357" o:spid="_x0000_s1026" style="position:absolute;margin-left:233.05pt;margin-top:35.05pt;width:22.65pt;height:28.8pt;z-index:25165825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NZdwgAAPooAAAOAAAAZHJzL2Uyb0RvYy54bWysWk2P2zYQvRfofxB8byzq20Z2c0iaokCa&#10;FkiKnrWyHBu1JVXSrjf99R2S80hbSkVu0cs+e+d5yBlyyO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AE4D5B">
        <w:rPr>
          <w:rFonts w:hint="cs"/>
          <w:noProof/>
          <w:lang w:val="en-US"/>
        </w:rPr>
        <w:drawing>
          <wp:inline distT="0" distB="0" distL="0" distR="0" wp14:anchorId="6701E26D" wp14:editId="02FECB63">
            <wp:extent cx="2286000" cy="2286000"/>
            <wp:effectExtent l="57150" t="0" r="57150" b="114300"/>
            <wp:docPr id="269" name="Chart 26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  <w:r w:rsidRPr="00AE4D5B">
        <w:rPr>
          <w:szCs w:val="22"/>
          <w:lang w:val="en-AU"/>
        </w:rPr>
        <w:tab/>
      </w:r>
      <w:r w:rsidRPr="00AE4D5B">
        <w:rPr>
          <w:szCs w:val="22"/>
          <w:lang w:val="en-AU"/>
        </w:rPr>
        <w:tab/>
        <w:t xml:space="preserve">       </w:t>
      </w:r>
      <w:r w:rsidRPr="00AE4D5B">
        <w:rPr>
          <w:szCs w:val="22"/>
          <w:lang w:val="en-AU"/>
        </w:rPr>
        <w:tab/>
      </w:r>
      <w:r w:rsidRPr="00AE4D5B">
        <w:rPr>
          <w:szCs w:val="22"/>
          <w:lang w:val="en-AU"/>
        </w:rPr>
        <w:tab/>
      </w:r>
    </w:p>
    <w:p w14:paraId="16164022" w14:textId="616F3DF5" w:rsidR="00A5162D" w:rsidRPr="00AE4D5B" w:rsidRDefault="00AC6988" w:rsidP="008B5FF7">
      <w:pPr>
        <w:pStyle w:val="ListParagraph"/>
        <w:ind w:left="540" w:right="65"/>
        <w:rPr>
          <w:szCs w:val="22"/>
          <w:lang w:val="en-US"/>
        </w:rPr>
      </w:pPr>
      <w:r w:rsidRPr="00AE4D5B">
        <w:rPr>
          <w:rFonts w:asciiTheme="majorBidi" w:hAnsiTheme="majorBidi" w:cstheme="majorBidi"/>
          <w:noProof/>
          <w:spacing w:val="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F4DCB06" wp14:editId="0A3B1B8D">
                <wp:simplePos x="0" y="0"/>
                <wp:positionH relativeFrom="column">
                  <wp:posOffset>516255</wp:posOffset>
                </wp:positionH>
                <wp:positionV relativeFrom="paragraph">
                  <wp:posOffset>3696970</wp:posOffset>
                </wp:positionV>
                <wp:extent cx="5422900" cy="1923415"/>
                <wp:effectExtent l="0" t="0" r="0" b="635"/>
                <wp:wrapNone/>
                <wp:docPr id="187" name="Group 1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900" cy="1923415"/>
                          <a:chOff x="0" y="421419"/>
                          <a:chExt cx="5422927" cy="1923967"/>
                        </a:xfrm>
                      </wpg:grpSpPr>
                      <wpg:grpSp>
                        <wpg:cNvPr id="186" name="Group 186"/>
                        <wpg:cNvGrpSpPr/>
                        <wpg:grpSpPr>
                          <a:xfrm>
                            <a:off x="1908313" y="1343771"/>
                            <a:ext cx="1645920" cy="850789"/>
                            <a:chOff x="0" y="0"/>
                            <a:chExt cx="1645920" cy="850789"/>
                          </a:xfrm>
                        </wpg:grpSpPr>
                        <wpg:grpSp>
                          <wpg:cNvPr id="169" name="Group 169"/>
                          <wpg:cNvGrpSpPr/>
                          <wpg:grpSpPr>
                            <a:xfrm>
                              <a:off x="0" y="0"/>
                              <a:ext cx="1645920" cy="0"/>
                              <a:chOff x="0" y="0"/>
                              <a:chExt cx="1799590" cy="0"/>
                            </a:xfrm>
                          </wpg:grpSpPr>
                          <wps:wsp>
                            <wps:cNvPr id="170" name="Straight Connector 19"/>
                            <wps:cNvCnPr>
                              <a:cxnSpLocks/>
                            </wps:cNvCnPr>
                            <wps:spPr>
                              <a:xfrm>
                                <a:off x="1250950" y="0"/>
                                <a:ext cx="5486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1" name="Straight Connector 19"/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486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85" name="Group 185"/>
                          <wpg:cNvGrpSpPr/>
                          <wpg:grpSpPr>
                            <a:xfrm>
                              <a:off x="31805" y="850789"/>
                              <a:ext cx="1568395" cy="0"/>
                              <a:chOff x="0" y="0"/>
                              <a:chExt cx="1568395" cy="0"/>
                            </a:xfrm>
                          </wpg:grpSpPr>
                          <wps:wsp>
                            <wps:cNvPr id="172" name="Straight Connector 19"/>
                            <wps:cNvCnPr>
                              <a:cxnSpLocks/>
                            </wps:cNvCnPr>
                            <wps:spPr>
                              <a:xfrm>
                                <a:off x="1248355" y="0"/>
                                <a:ext cx="3200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3" name="Straight Connector 19"/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200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174" name="TextBox 7"/>
                        <wps:cNvSpPr txBox="1"/>
                        <wps:spPr>
                          <a:xfrm>
                            <a:off x="2289975" y="1160891"/>
                            <a:ext cx="593725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68367B5" w14:textId="77777777" w:rsidR="00242F0D" w:rsidRPr="00976F51" w:rsidRDefault="00242F0D" w:rsidP="00ED07D6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976F5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75" name="TextBox 7"/>
                        <wps:cNvSpPr txBox="1"/>
                        <wps:spPr>
                          <a:xfrm>
                            <a:off x="2266122" y="2019631"/>
                            <a:ext cx="696595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2E620B" w14:textId="77777777" w:rsidR="00242F0D" w:rsidRPr="00AA2598" w:rsidRDefault="00242F0D" w:rsidP="00ED07D6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A2598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  <w:p w14:paraId="1074314A" w14:textId="77777777" w:rsidR="00242F0D" w:rsidRPr="00976F51" w:rsidRDefault="00242F0D" w:rsidP="00ED07D6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76" name="Freeform 357"/>
                        <wps:cNvSpPr>
                          <a:spLocks/>
                        </wps:cNvSpPr>
                        <wps:spPr bwMode="auto">
                          <a:xfrm>
                            <a:off x="2727297" y="1137037"/>
                            <a:ext cx="284598" cy="36576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419" y="1340"/>
                              </a:cxn>
                              <a:cxn ang="0">
                                <a:pos x="359" y="1266"/>
                              </a:cxn>
                              <a:cxn ang="0">
                                <a:pos x="343" y="1177"/>
                              </a:cxn>
                              <a:cxn ang="0">
                                <a:pos x="254" y="1130"/>
                              </a:cxn>
                              <a:cxn ang="0">
                                <a:pos x="225" y="1072"/>
                              </a:cxn>
                              <a:cxn ang="0">
                                <a:pos x="238" y="936"/>
                              </a:cxn>
                              <a:cxn ang="0">
                                <a:pos x="269" y="863"/>
                              </a:cxn>
                              <a:cxn ang="0">
                                <a:pos x="298" y="729"/>
                              </a:cxn>
                              <a:cxn ang="0">
                                <a:pos x="359" y="700"/>
                              </a:cxn>
                              <a:cxn ang="0">
                                <a:pos x="390" y="700"/>
                              </a:cxn>
                              <a:cxn ang="0">
                                <a:pos x="403" y="773"/>
                              </a:cxn>
                              <a:cxn ang="0">
                                <a:pos x="510" y="744"/>
                              </a:cxn>
                              <a:cxn ang="0">
                                <a:pos x="568" y="789"/>
                              </a:cxn>
                              <a:cxn ang="0">
                                <a:pos x="642" y="878"/>
                              </a:cxn>
                              <a:cxn ang="0">
                                <a:pos x="613" y="760"/>
                              </a:cxn>
                              <a:cxn ang="0">
                                <a:pos x="568" y="669"/>
                              </a:cxn>
                              <a:cxn ang="0">
                                <a:pos x="671" y="581"/>
                              </a:cxn>
                              <a:cxn ang="0">
                                <a:pos x="793" y="581"/>
                              </a:cxn>
                              <a:cxn ang="0">
                                <a:pos x="853" y="521"/>
                              </a:cxn>
                              <a:cxn ang="0">
                                <a:pos x="867" y="417"/>
                              </a:cxn>
                              <a:cxn ang="0">
                                <a:pos x="838" y="372"/>
                              </a:cxn>
                              <a:cxn ang="0">
                                <a:pos x="777" y="312"/>
                              </a:cxn>
                              <a:cxn ang="0">
                                <a:pos x="733" y="223"/>
                              </a:cxn>
                              <a:cxn ang="0">
                                <a:pos x="688" y="163"/>
                              </a:cxn>
                              <a:cxn ang="0">
                                <a:pos x="568" y="209"/>
                              </a:cxn>
                              <a:cxn ang="0">
                                <a:pos x="477" y="192"/>
                              </a:cxn>
                              <a:cxn ang="0">
                                <a:pos x="403" y="252"/>
                              </a:cxn>
                              <a:cxn ang="0">
                                <a:pos x="372" y="58"/>
                              </a:cxn>
                              <a:cxn ang="0">
                                <a:pos x="298" y="58"/>
                              </a:cxn>
                              <a:cxn ang="0">
                                <a:pos x="254" y="0"/>
                              </a:cxn>
                              <a:cxn ang="0">
                                <a:pos x="165" y="29"/>
                              </a:cxn>
                              <a:cxn ang="0">
                                <a:pos x="134" y="58"/>
                              </a:cxn>
                              <a:cxn ang="0">
                                <a:pos x="73" y="89"/>
                              </a:cxn>
                              <a:cxn ang="0">
                                <a:pos x="29" y="118"/>
                              </a:cxn>
                              <a:cxn ang="0">
                                <a:pos x="29" y="178"/>
                              </a:cxn>
                              <a:cxn ang="0">
                                <a:pos x="0" y="238"/>
                              </a:cxn>
                              <a:cxn ang="0">
                                <a:pos x="44" y="312"/>
                              </a:cxn>
                              <a:cxn ang="0">
                                <a:pos x="120" y="401"/>
                              </a:cxn>
                              <a:cxn ang="0">
                                <a:pos x="149" y="432"/>
                              </a:cxn>
                              <a:cxn ang="0">
                                <a:pos x="120" y="506"/>
                              </a:cxn>
                              <a:cxn ang="0">
                                <a:pos x="104" y="581"/>
                              </a:cxn>
                              <a:cxn ang="0">
                                <a:pos x="149" y="640"/>
                              </a:cxn>
                              <a:cxn ang="0">
                                <a:pos x="196" y="760"/>
                              </a:cxn>
                              <a:cxn ang="0">
                                <a:pos x="209" y="909"/>
                              </a:cxn>
                              <a:cxn ang="0">
                                <a:pos x="165" y="983"/>
                              </a:cxn>
                              <a:cxn ang="0">
                                <a:pos x="149" y="1088"/>
                              </a:cxn>
                              <a:cxn ang="0">
                                <a:pos x="134" y="1117"/>
                              </a:cxn>
                              <a:cxn ang="0">
                                <a:pos x="120" y="1177"/>
                              </a:cxn>
                              <a:cxn ang="0">
                                <a:pos x="134" y="1221"/>
                              </a:cxn>
                              <a:cxn ang="0">
                                <a:pos x="196" y="1221"/>
                              </a:cxn>
                              <a:cxn ang="0">
                                <a:pos x="269" y="1280"/>
                              </a:cxn>
                              <a:cxn ang="0">
                                <a:pos x="298" y="1373"/>
                              </a:cxn>
                              <a:cxn ang="0">
                                <a:pos x="419" y="1400"/>
                              </a:cxn>
                              <a:cxn ang="0">
                                <a:pos x="463" y="1431"/>
                              </a:cxn>
                              <a:cxn ang="0">
                                <a:pos x="510" y="1400"/>
                              </a:cxn>
                            </a:cxnLst>
                            <a:rect l="0" t="0" r="r" b="b"/>
                            <a:pathLst>
                              <a:path w="867" h="1431">
                                <a:moveTo>
                                  <a:pt x="523" y="1373"/>
                                </a:moveTo>
                                <a:lnTo>
                                  <a:pt x="510" y="1340"/>
                                </a:lnTo>
                                <a:lnTo>
                                  <a:pt x="419" y="1340"/>
                                </a:lnTo>
                                <a:lnTo>
                                  <a:pt x="403" y="1311"/>
                                </a:lnTo>
                                <a:lnTo>
                                  <a:pt x="343" y="1280"/>
                                </a:lnTo>
                                <a:lnTo>
                                  <a:pt x="359" y="1266"/>
                                </a:lnTo>
                                <a:lnTo>
                                  <a:pt x="372" y="1266"/>
                                </a:lnTo>
                                <a:lnTo>
                                  <a:pt x="372" y="1221"/>
                                </a:lnTo>
                                <a:lnTo>
                                  <a:pt x="343" y="1177"/>
                                </a:lnTo>
                                <a:lnTo>
                                  <a:pt x="314" y="1177"/>
                                </a:lnTo>
                                <a:lnTo>
                                  <a:pt x="298" y="1117"/>
                                </a:lnTo>
                                <a:lnTo>
                                  <a:pt x="254" y="1130"/>
                                </a:lnTo>
                                <a:lnTo>
                                  <a:pt x="225" y="1130"/>
                                </a:lnTo>
                                <a:lnTo>
                                  <a:pt x="238" y="1088"/>
                                </a:lnTo>
                                <a:lnTo>
                                  <a:pt x="225" y="1072"/>
                                </a:lnTo>
                                <a:lnTo>
                                  <a:pt x="209" y="1029"/>
                                </a:lnTo>
                                <a:lnTo>
                                  <a:pt x="238" y="983"/>
                                </a:lnTo>
                                <a:lnTo>
                                  <a:pt x="238" y="936"/>
                                </a:lnTo>
                                <a:lnTo>
                                  <a:pt x="254" y="923"/>
                                </a:lnTo>
                                <a:lnTo>
                                  <a:pt x="254" y="894"/>
                                </a:lnTo>
                                <a:lnTo>
                                  <a:pt x="269" y="863"/>
                                </a:lnTo>
                                <a:lnTo>
                                  <a:pt x="283" y="835"/>
                                </a:lnTo>
                                <a:lnTo>
                                  <a:pt x="283" y="760"/>
                                </a:lnTo>
                                <a:lnTo>
                                  <a:pt x="298" y="729"/>
                                </a:lnTo>
                                <a:lnTo>
                                  <a:pt x="283" y="713"/>
                                </a:lnTo>
                                <a:lnTo>
                                  <a:pt x="298" y="700"/>
                                </a:lnTo>
                                <a:lnTo>
                                  <a:pt x="359" y="700"/>
                                </a:lnTo>
                                <a:lnTo>
                                  <a:pt x="372" y="669"/>
                                </a:lnTo>
                                <a:lnTo>
                                  <a:pt x="403" y="684"/>
                                </a:lnTo>
                                <a:lnTo>
                                  <a:pt x="390" y="700"/>
                                </a:lnTo>
                                <a:lnTo>
                                  <a:pt x="372" y="729"/>
                                </a:lnTo>
                                <a:lnTo>
                                  <a:pt x="390" y="760"/>
                                </a:lnTo>
                                <a:lnTo>
                                  <a:pt x="403" y="773"/>
                                </a:lnTo>
                                <a:lnTo>
                                  <a:pt x="463" y="760"/>
                                </a:lnTo>
                                <a:lnTo>
                                  <a:pt x="477" y="744"/>
                                </a:lnTo>
                                <a:lnTo>
                                  <a:pt x="510" y="744"/>
                                </a:lnTo>
                                <a:lnTo>
                                  <a:pt x="537" y="760"/>
                                </a:lnTo>
                                <a:lnTo>
                                  <a:pt x="552" y="773"/>
                                </a:lnTo>
                                <a:lnTo>
                                  <a:pt x="568" y="789"/>
                                </a:lnTo>
                                <a:lnTo>
                                  <a:pt x="597" y="789"/>
                                </a:lnTo>
                                <a:lnTo>
                                  <a:pt x="613" y="804"/>
                                </a:lnTo>
                                <a:lnTo>
                                  <a:pt x="642" y="878"/>
                                </a:lnTo>
                                <a:lnTo>
                                  <a:pt x="642" y="820"/>
                                </a:lnTo>
                                <a:lnTo>
                                  <a:pt x="628" y="789"/>
                                </a:lnTo>
                                <a:lnTo>
                                  <a:pt x="613" y="760"/>
                                </a:lnTo>
                                <a:lnTo>
                                  <a:pt x="584" y="729"/>
                                </a:lnTo>
                                <a:lnTo>
                                  <a:pt x="568" y="700"/>
                                </a:lnTo>
                                <a:lnTo>
                                  <a:pt x="568" y="669"/>
                                </a:lnTo>
                                <a:lnTo>
                                  <a:pt x="597" y="655"/>
                                </a:lnTo>
                                <a:lnTo>
                                  <a:pt x="642" y="611"/>
                                </a:lnTo>
                                <a:lnTo>
                                  <a:pt x="671" y="581"/>
                                </a:lnTo>
                                <a:lnTo>
                                  <a:pt x="746" y="581"/>
                                </a:lnTo>
                                <a:lnTo>
                                  <a:pt x="762" y="566"/>
                                </a:lnTo>
                                <a:lnTo>
                                  <a:pt x="793" y="581"/>
                                </a:lnTo>
                                <a:lnTo>
                                  <a:pt x="807" y="581"/>
                                </a:lnTo>
                                <a:lnTo>
                                  <a:pt x="822" y="566"/>
                                </a:lnTo>
                                <a:lnTo>
                                  <a:pt x="853" y="521"/>
                                </a:lnTo>
                                <a:lnTo>
                                  <a:pt x="853" y="506"/>
                                </a:lnTo>
                                <a:lnTo>
                                  <a:pt x="867" y="492"/>
                                </a:lnTo>
                                <a:lnTo>
                                  <a:pt x="867" y="417"/>
                                </a:lnTo>
                                <a:lnTo>
                                  <a:pt x="853" y="401"/>
                                </a:lnTo>
                                <a:lnTo>
                                  <a:pt x="838" y="386"/>
                                </a:lnTo>
                                <a:lnTo>
                                  <a:pt x="838" y="372"/>
                                </a:lnTo>
                                <a:lnTo>
                                  <a:pt x="807" y="372"/>
                                </a:lnTo>
                                <a:lnTo>
                                  <a:pt x="777" y="357"/>
                                </a:lnTo>
                                <a:lnTo>
                                  <a:pt x="777" y="312"/>
                                </a:lnTo>
                                <a:lnTo>
                                  <a:pt x="762" y="283"/>
                                </a:lnTo>
                                <a:lnTo>
                                  <a:pt x="762" y="238"/>
                                </a:lnTo>
                                <a:lnTo>
                                  <a:pt x="733" y="223"/>
                                </a:lnTo>
                                <a:lnTo>
                                  <a:pt x="717" y="223"/>
                                </a:lnTo>
                                <a:lnTo>
                                  <a:pt x="688" y="192"/>
                                </a:lnTo>
                                <a:lnTo>
                                  <a:pt x="688" y="163"/>
                                </a:lnTo>
                                <a:lnTo>
                                  <a:pt x="584" y="163"/>
                                </a:lnTo>
                                <a:lnTo>
                                  <a:pt x="584" y="178"/>
                                </a:lnTo>
                                <a:lnTo>
                                  <a:pt x="568" y="209"/>
                                </a:lnTo>
                                <a:lnTo>
                                  <a:pt x="537" y="223"/>
                                </a:lnTo>
                                <a:lnTo>
                                  <a:pt x="510" y="209"/>
                                </a:lnTo>
                                <a:lnTo>
                                  <a:pt x="477" y="192"/>
                                </a:lnTo>
                                <a:lnTo>
                                  <a:pt x="463" y="209"/>
                                </a:lnTo>
                                <a:lnTo>
                                  <a:pt x="419" y="252"/>
                                </a:lnTo>
                                <a:lnTo>
                                  <a:pt x="403" y="252"/>
                                </a:lnTo>
                                <a:lnTo>
                                  <a:pt x="390" y="178"/>
                                </a:lnTo>
                                <a:lnTo>
                                  <a:pt x="390" y="73"/>
                                </a:lnTo>
                                <a:lnTo>
                                  <a:pt x="372" y="58"/>
                                </a:lnTo>
                                <a:lnTo>
                                  <a:pt x="359" y="58"/>
                                </a:lnTo>
                                <a:lnTo>
                                  <a:pt x="314" y="73"/>
                                </a:lnTo>
                                <a:lnTo>
                                  <a:pt x="298" y="58"/>
                                </a:lnTo>
                                <a:lnTo>
                                  <a:pt x="298" y="29"/>
                                </a:lnTo>
                                <a:lnTo>
                                  <a:pt x="283" y="15"/>
                                </a:lnTo>
                                <a:lnTo>
                                  <a:pt x="254" y="0"/>
                                </a:lnTo>
                                <a:lnTo>
                                  <a:pt x="165" y="0"/>
                                </a:lnTo>
                                <a:lnTo>
                                  <a:pt x="178" y="29"/>
                                </a:lnTo>
                                <a:lnTo>
                                  <a:pt x="165" y="29"/>
                                </a:lnTo>
                                <a:lnTo>
                                  <a:pt x="149" y="58"/>
                                </a:lnTo>
                                <a:lnTo>
                                  <a:pt x="134" y="73"/>
                                </a:lnTo>
                                <a:lnTo>
                                  <a:pt x="134" y="58"/>
                                </a:lnTo>
                                <a:lnTo>
                                  <a:pt x="104" y="73"/>
                                </a:lnTo>
                                <a:lnTo>
                                  <a:pt x="104" y="89"/>
                                </a:lnTo>
                                <a:lnTo>
                                  <a:pt x="73" y="89"/>
                                </a:lnTo>
                                <a:lnTo>
                                  <a:pt x="44" y="73"/>
                                </a:lnTo>
                                <a:lnTo>
                                  <a:pt x="29" y="89"/>
                                </a:lnTo>
                                <a:lnTo>
                                  <a:pt x="29" y="118"/>
                                </a:lnTo>
                                <a:lnTo>
                                  <a:pt x="15" y="132"/>
                                </a:lnTo>
                                <a:lnTo>
                                  <a:pt x="29" y="163"/>
                                </a:lnTo>
                                <a:lnTo>
                                  <a:pt x="29" y="178"/>
                                </a:lnTo>
                                <a:lnTo>
                                  <a:pt x="15" y="192"/>
                                </a:lnTo>
                                <a:lnTo>
                                  <a:pt x="0" y="192"/>
                                </a:lnTo>
                                <a:lnTo>
                                  <a:pt x="0" y="238"/>
                                </a:lnTo>
                                <a:lnTo>
                                  <a:pt x="15" y="252"/>
                                </a:lnTo>
                                <a:lnTo>
                                  <a:pt x="15" y="296"/>
                                </a:lnTo>
                                <a:lnTo>
                                  <a:pt x="44" y="312"/>
                                </a:lnTo>
                                <a:lnTo>
                                  <a:pt x="73" y="343"/>
                                </a:lnTo>
                                <a:lnTo>
                                  <a:pt x="104" y="372"/>
                                </a:lnTo>
                                <a:lnTo>
                                  <a:pt x="120" y="401"/>
                                </a:lnTo>
                                <a:lnTo>
                                  <a:pt x="134" y="417"/>
                                </a:lnTo>
                                <a:lnTo>
                                  <a:pt x="149" y="417"/>
                                </a:lnTo>
                                <a:lnTo>
                                  <a:pt x="149" y="432"/>
                                </a:lnTo>
                                <a:lnTo>
                                  <a:pt x="134" y="432"/>
                                </a:lnTo>
                                <a:lnTo>
                                  <a:pt x="120" y="446"/>
                                </a:lnTo>
                                <a:lnTo>
                                  <a:pt x="120" y="506"/>
                                </a:lnTo>
                                <a:lnTo>
                                  <a:pt x="104" y="521"/>
                                </a:lnTo>
                                <a:lnTo>
                                  <a:pt x="89" y="550"/>
                                </a:lnTo>
                                <a:lnTo>
                                  <a:pt x="104" y="581"/>
                                </a:lnTo>
                                <a:lnTo>
                                  <a:pt x="104" y="595"/>
                                </a:lnTo>
                                <a:lnTo>
                                  <a:pt x="134" y="626"/>
                                </a:lnTo>
                                <a:lnTo>
                                  <a:pt x="149" y="640"/>
                                </a:lnTo>
                                <a:lnTo>
                                  <a:pt x="178" y="640"/>
                                </a:lnTo>
                                <a:lnTo>
                                  <a:pt x="196" y="655"/>
                                </a:lnTo>
                                <a:lnTo>
                                  <a:pt x="196" y="760"/>
                                </a:lnTo>
                                <a:lnTo>
                                  <a:pt x="209" y="804"/>
                                </a:lnTo>
                                <a:lnTo>
                                  <a:pt x="238" y="863"/>
                                </a:lnTo>
                                <a:lnTo>
                                  <a:pt x="209" y="909"/>
                                </a:lnTo>
                                <a:lnTo>
                                  <a:pt x="196" y="936"/>
                                </a:lnTo>
                                <a:lnTo>
                                  <a:pt x="196" y="967"/>
                                </a:lnTo>
                                <a:lnTo>
                                  <a:pt x="165" y="983"/>
                                </a:lnTo>
                                <a:lnTo>
                                  <a:pt x="149" y="1029"/>
                                </a:lnTo>
                                <a:lnTo>
                                  <a:pt x="165" y="1057"/>
                                </a:lnTo>
                                <a:lnTo>
                                  <a:pt x="149" y="1088"/>
                                </a:lnTo>
                                <a:lnTo>
                                  <a:pt x="149" y="1103"/>
                                </a:lnTo>
                                <a:lnTo>
                                  <a:pt x="134" y="1103"/>
                                </a:lnTo>
                                <a:lnTo>
                                  <a:pt x="134" y="1117"/>
                                </a:lnTo>
                                <a:lnTo>
                                  <a:pt x="149" y="1146"/>
                                </a:lnTo>
                                <a:lnTo>
                                  <a:pt x="120" y="1146"/>
                                </a:lnTo>
                                <a:lnTo>
                                  <a:pt x="120" y="1177"/>
                                </a:lnTo>
                                <a:lnTo>
                                  <a:pt x="134" y="1190"/>
                                </a:lnTo>
                                <a:lnTo>
                                  <a:pt x="120" y="1206"/>
                                </a:lnTo>
                                <a:lnTo>
                                  <a:pt x="134" y="1221"/>
                                </a:lnTo>
                                <a:lnTo>
                                  <a:pt x="165" y="1221"/>
                                </a:lnTo>
                                <a:lnTo>
                                  <a:pt x="165" y="1206"/>
                                </a:lnTo>
                                <a:lnTo>
                                  <a:pt x="196" y="1221"/>
                                </a:lnTo>
                                <a:lnTo>
                                  <a:pt x="225" y="1237"/>
                                </a:lnTo>
                                <a:lnTo>
                                  <a:pt x="238" y="1266"/>
                                </a:lnTo>
                                <a:lnTo>
                                  <a:pt x="269" y="1280"/>
                                </a:lnTo>
                                <a:lnTo>
                                  <a:pt x="283" y="1297"/>
                                </a:lnTo>
                                <a:lnTo>
                                  <a:pt x="283" y="1357"/>
                                </a:lnTo>
                                <a:lnTo>
                                  <a:pt x="298" y="1373"/>
                                </a:lnTo>
                                <a:lnTo>
                                  <a:pt x="343" y="1373"/>
                                </a:lnTo>
                                <a:lnTo>
                                  <a:pt x="372" y="1384"/>
                                </a:lnTo>
                                <a:lnTo>
                                  <a:pt x="419" y="1400"/>
                                </a:lnTo>
                                <a:lnTo>
                                  <a:pt x="432" y="1384"/>
                                </a:lnTo>
                                <a:lnTo>
                                  <a:pt x="448" y="1415"/>
                                </a:lnTo>
                                <a:lnTo>
                                  <a:pt x="463" y="1431"/>
                                </a:lnTo>
                                <a:lnTo>
                                  <a:pt x="463" y="1415"/>
                                </a:lnTo>
                                <a:lnTo>
                                  <a:pt x="494" y="1415"/>
                                </a:lnTo>
                                <a:lnTo>
                                  <a:pt x="510" y="1400"/>
                                </a:lnTo>
                                <a:lnTo>
                                  <a:pt x="523" y="1357"/>
                                </a:lnTo>
                                <a:lnTo>
                                  <a:pt x="523" y="13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8D"/>
                          </a:solidFill>
                          <a:ln w="1">
                            <a:solidFill>
                              <a:schemeClr val="bg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77" name="Freeform 25"/>
                        <wps:cNvSpPr>
                          <a:spLocks noEditPoints="1"/>
                        </wps:cNvSpPr>
                        <wps:spPr bwMode="auto">
                          <a:xfrm>
                            <a:off x="2926080" y="2075291"/>
                            <a:ext cx="237165" cy="228600"/>
                          </a:xfrm>
                          <a:custGeom>
                            <a:avLst/>
                            <a:gdLst>
                              <a:gd name="T0" fmla="*/ 492 w 546"/>
                              <a:gd name="T1" fmla="*/ 160 h 580"/>
                              <a:gd name="T2" fmla="*/ 518 w 546"/>
                              <a:gd name="T3" fmla="*/ 132 h 580"/>
                              <a:gd name="T4" fmla="*/ 404 w 546"/>
                              <a:gd name="T5" fmla="*/ 38 h 580"/>
                              <a:gd name="T6" fmla="*/ 386 w 546"/>
                              <a:gd name="T7" fmla="*/ 84 h 580"/>
                              <a:gd name="T8" fmla="*/ 348 w 546"/>
                              <a:gd name="T9" fmla="*/ 70 h 580"/>
                              <a:gd name="T10" fmla="*/ 312 w 546"/>
                              <a:gd name="T11" fmla="*/ 18 h 580"/>
                              <a:gd name="T12" fmla="*/ 240 w 546"/>
                              <a:gd name="T13" fmla="*/ 4 h 580"/>
                              <a:gd name="T14" fmla="*/ 144 w 546"/>
                              <a:gd name="T15" fmla="*/ 52 h 580"/>
                              <a:gd name="T16" fmla="*/ 124 w 546"/>
                              <a:gd name="T17" fmla="*/ 72 h 580"/>
                              <a:gd name="T18" fmla="*/ 176 w 546"/>
                              <a:gd name="T19" fmla="*/ 48 h 580"/>
                              <a:gd name="T20" fmla="*/ 186 w 546"/>
                              <a:gd name="T21" fmla="*/ 48 h 580"/>
                              <a:gd name="T22" fmla="*/ 172 w 546"/>
                              <a:gd name="T23" fmla="*/ 86 h 580"/>
                              <a:gd name="T24" fmla="*/ 192 w 546"/>
                              <a:gd name="T25" fmla="*/ 110 h 580"/>
                              <a:gd name="T26" fmla="*/ 220 w 546"/>
                              <a:gd name="T27" fmla="*/ 132 h 580"/>
                              <a:gd name="T28" fmla="*/ 236 w 546"/>
                              <a:gd name="T29" fmla="*/ 108 h 580"/>
                              <a:gd name="T30" fmla="*/ 258 w 546"/>
                              <a:gd name="T31" fmla="*/ 80 h 580"/>
                              <a:gd name="T32" fmla="*/ 298 w 546"/>
                              <a:gd name="T33" fmla="*/ 92 h 580"/>
                              <a:gd name="T34" fmla="*/ 312 w 546"/>
                              <a:gd name="T35" fmla="*/ 122 h 580"/>
                              <a:gd name="T36" fmla="*/ 322 w 546"/>
                              <a:gd name="T37" fmla="*/ 142 h 580"/>
                              <a:gd name="T38" fmla="*/ 334 w 546"/>
                              <a:gd name="T39" fmla="*/ 158 h 580"/>
                              <a:gd name="T40" fmla="*/ 284 w 546"/>
                              <a:gd name="T41" fmla="*/ 138 h 580"/>
                              <a:gd name="T42" fmla="*/ 286 w 546"/>
                              <a:gd name="T43" fmla="*/ 150 h 580"/>
                              <a:gd name="T44" fmla="*/ 290 w 546"/>
                              <a:gd name="T45" fmla="*/ 164 h 580"/>
                              <a:gd name="T46" fmla="*/ 250 w 546"/>
                              <a:gd name="T47" fmla="*/ 188 h 580"/>
                              <a:gd name="T48" fmla="*/ 218 w 546"/>
                              <a:gd name="T49" fmla="*/ 230 h 580"/>
                              <a:gd name="T50" fmla="*/ 200 w 546"/>
                              <a:gd name="T51" fmla="*/ 254 h 580"/>
                              <a:gd name="T52" fmla="*/ 152 w 546"/>
                              <a:gd name="T53" fmla="*/ 252 h 580"/>
                              <a:gd name="T54" fmla="*/ 144 w 546"/>
                              <a:gd name="T55" fmla="*/ 304 h 580"/>
                              <a:gd name="T56" fmla="*/ 178 w 546"/>
                              <a:gd name="T57" fmla="*/ 292 h 580"/>
                              <a:gd name="T58" fmla="*/ 198 w 546"/>
                              <a:gd name="T59" fmla="*/ 338 h 580"/>
                              <a:gd name="T60" fmla="*/ 196 w 546"/>
                              <a:gd name="T61" fmla="*/ 348 h 580"/>
                              <a:gd name="T62" fmla="*/ 156 w 546"/>
                              <a:gd name="T63" fmla="*/ 320 h 580"/>
                              <a:gd name="T64" fmla="*/ 104 w 546"/>
                              <a:gd name="T65" fmla="*/ 288 h 580"/>
                              <a:gd name="T66" fmla="*/ 64 w 546"/>
                              <a:gd name="T67" fmla="*/ 240 h 580"/>
                              <a:gd name="T68" fmla="*/ 58 w 546"/>
                              <a:gd name="T69" fmla="*/ 170 h 580"/>
                              <a:gd name="T70" fmla="*/ 32 w 546"/>
                              <a:gd name="T71" fmla="*/ 158 h 580"/>
                              <a:gd name="T72" fmla="*/ 4 w 546"/>
                              <a:gd name="T73" fmla="*/ 342 h 580"/>
                              <a:gd name="T74" fmla="*/ 140 w 546"/>
                              <a:gd name="T75" fmla="*/ 538 h 580"/>
                              <a:gd name="T76" fmla="*/ 240 w 546"/>
                              <a:gd name="T77" fmla="*/ 514 h 580"/>
                              <a:gd name="T78" fmla="*/ 194 w 546"/>
                              <a:gd name="T79" fmla="*/ 436 h 580"/>
                              <a:gd name="T80" fmla="*/ 206 w 546"/>
                              <a:gd name="T81" fmla="*/ 382 h 580"/>
                              <a:gd name="T82" fmla="*/ 250 w 546"/>
                              <a:gd name="T83" fmla="*/ 362 h 580"/>
                              <a:gd name="T84" fmla="*/ 328 w 546"/>
                              <a:gd name="T85" fmla="*/ 394 h 580"/>
                              <a:gd name="T86" fmla="*/ 342 w 546"/>
                              <a:gd name="T87" fmla="*/ 416 h 580"/>
                              <a:gd name="T88" fmla="*/ 394 w 546"/>
                              <a:gd name="T89" fmla="*/ 442 h 580"/>
                              <a:gd name="T90" fmla="*/ 354 w 546"/>
                              <a:gd name="T91" fmla="*/ 502 h 580"/>
                              <a:gd name="T92" fmla="*/ 306 w 546"/>
                              <a:gd name="T93" fmla="*/ 540 h 580"/>
                              <a:gd name="T94" fmla="*/ 266 w 546"/>
                              <a:gd name="T95" fmla="*/ 568 h 580"/>
                              <a:gd name="T96" fmla="*/ 430 w 546"/>
                              <a:gd name="T97" fmla="*/ 544 h 580"/>
                              <a:gd name="T98" fmla="*/ 546 w 546"/>
                              <a:gd name="T99" fmla="*/ 370 h 580"/>
                              <a:gd name="T100" fmla="*/ 528 w 546"/>
                              <a:gd name="T101" fmla="*/ 324 h 580"/>
                              <a:gd name="T102" fmla="*/ 486 w 546"/>
                              <a:gd name="T103" fmla="*/ 330 h 580"/>
                              <a:gd name="T104" fmla="*/ 476 w 546"/>
                              <a:gd name="T105" fmla="*/ 234 h 580"/>
                              <a:gd name="T106" fmla="*/ 486 w 546"/>
                              <a:gd name="T107" fmla="*/ 182 h 580"/>
                              <a:gd name="T108" fmla="*/ 310 w 546"/>
                              <a:gd name="T109" fmla="*/ 158 h 580"/>
                              <a:gd name="T110" fmla="*/ 424 w 546"/>
                              <a:gd name="T111" fmla="*/ 66 h 580"/>
                              <a:gd name="T112" fmla="*/ 420 w 546"/>
                              <a:gd name="T113" fmla="*/ 58 h 5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546" h="580">
                                <a:moveTo>
                                  <a:pt x="486" y="182"/>
                                </a:moveTo>
                                <a:lnTo>
                                  <a:pt x="486" y="182"/>
                                </a:lnTo>
                                <a:lnTo>
                                  <a:pt x="484" y="178"/>
                                </a:lnTo>
                                <a:lnTo>
                                  <a:pt x="482" y="172"/>
                                </a:lnTo>
                                <a:lnTo>
                                  <a:pt x="484" y="160"/>
                                </a:lnTo>
                                <a:lnTo>
                                  <a:pt x="484" y="160"/>
                                </a:lnTo>
                                <a:lnTo>
                                  <a:pt x="484" y="154"/>
                                </a:lnTo>
                                <a:lnTo>
                                  <a:pt x="484" y="154"/>
                                </a:lnTo>
                                <a:lnTo>
                                  <a:pt x="484" y="154"/>
                                </a:lnTo>
                                <a:lnTo>
                                  <a:pt x="492" y="160"/>
                                </a:lnTo>
                                <a:lnTo>
                                  <a:pt x="500" y="162"/>
                                </a:lnTo>
                                <a:lnTo>
                                  <a:pt x="504" y="160"/>
                                </a:lnTo>
                                <a:lnTo>
                                  <a:pt x="506" y="160"/>
                                </a:lnTo>
                                <a:lnTo>
                                  <a:pt x="506" y="160"/>
                                </a:lnTo>
                                <a:lnTo>
                                  <a:pt x="504" y="154"/>
                                </a:lnTo>
                                <a:lnTo>
                                  <a:pt x="500" y="148"/>
                                </a:lnTo>
                                <a:lnTo>
                                  <a:pt x="496" y="140"/>
                                </a:lnTo>
                                <a:lnTo>
                                  <a:pt x="496" y="140"/>
                                </a:lnTo>
                                <a:lnTo>
                                  <a:pt x="518" y="132"/>
                                </a:lnTo>
                                <a:lnTo>
                                  <a:pt x="518" y="132"/>
                                </a:lnTo>
                                <a:lnTo>
                                  <a:pt x="530" y="130"/>
                                </a:lnTo>
                                <a:lnTo>
                                  <a:pt x="530" y="130"/>
                                </a:lnTo>
                                <a:lnTo>
                                  <a:pt x="508" y="102"/>
                                </a:lnTo>
                                <a:lnTo>
                                  <a:pt x="484" y="76"/>
                                </a:lnTo>
                                <a:lnTo>
                                  <a:pt x="456" y="52"/>
                                </a:lnTo>
                                <a:lnTo>
                                  <a:pt x="424" y="34"/>
                                </a:lnTo>
                                <a:lnTo>
                                  <a:pt x="424" y="34"/>
                                </a:lnTo>
                                <a:lnTo>
                                  <a:pt x="418" y="36"/>
                                </a:lnTo>
                                <a:lnTo>
                                  <a:pt x="418" y="36"/>
                                </a:lnTo>
                                <a:lnTo>
                                  <a:pt x="404" y="38"/>
                                </a:lnTo>
                                <a:lnTo>
                                  <a:pt x="404" y="38"/>
                                </a:lnTo>
                                <a:lnTo>
                                  <a:pt x="402" y="42"/>
                                </a:lnTo>
                                <a:lnTo>
                                  <a:pt x="398" y="44"/>
                                </a:lnTo>
                                <a:lnTo>
                                  <a:pt x="394" y="46"/>
                                </a:lnTo>
                                <a:lnTo>
                                  <a:pt x="394" y="46"/>
                                </a:lnTo>
                                <a:lnTo>
                                  <a:pt x="384" y="48"/>
                                </a:lnTo>
                                <a:lnTo>
                                  <a:pt x="382" y="50"/>
                                </a:lnTo>
                                <a:lnTo>
                                  <a:pt x="382" y="58"/>
                                </a:lnTo>
                                <a:lnTo>
                                  <a:pt x="382" y="68"/>
                                </a:lnTo>
                                <a:lnTo>
                                  <a:pt x="386" y="84"/>
                                </a:lnTo>
                                <a:lnTo>
                                  <a:pt x="380" y="86"/>
                                </a:lnTo>
                                <a:lnTo>
                                  <a:pt x="380" y="86"/>
                                </a:lnTo>
                                <a:lnTo>
                                  <a:pt x="370" y="74"/>
                                </a:lnTo>
                                <a:lnTo>
                                  <a:pt x="370" y="74"/>
                                </a:lnTo>
                                <a:lnTo>
                                  <a:pt x="368" y="72"/>
                                </a:lnTo>
                                <a:lnTo>
                                  <a:pt x="366" y="70"/>
                                </a:lnTo>
                                <a:lnTo>
                                  <a:pt x="360" y="72"/>
                                </a:lnTo>
                                <a:lnTo>
                                  <a:pt x="354" y="72"/>
                                </a:lnTo>
                                <a:lnTo>
                                  <a:pt x="348" y="70"/>
                                </a:lnTo>
                                <a:lnTo>
                                  <a:pt x="348" y="70"/>
                                </a:lnTo>
                                <a:lnTo>
                                  <a:pt x="332" y="56"/>
                                </a:lnTo>
                                <a:lnTo>
                                  <a:pt x="322" y="46"/>
                                </a:lnTo>
                                <a:lnTo>
                                  <a:pt x="322" y="46"/>
                                </a:lnTo>
                                <a:lnTo>
                                  <a:pt x="324" y="42"/>
                                </a:lnTo>
                                <a:lnTo>
                                  <a:pt x="326" y="34"/>
                                </a:lnTo>
                                <a:lnTo>
                                  <a:pt x="326" y="34"/>
                                </a:lnTo>
                                <a:lnTo>
                                  <a:pt x="324" y="30"/>
                                </a:lnTo>
                                <a:lnTo>
                                  <a:pt x="320" y="24"/>
                                </a:lnTo>
                                <a:lnTo>
                                  <a:pt x="312" y="18"/>
                                </a:lnTo>
                                <a:lnTo>
                                  <a:pt x="312" y="18"/>
                                </a:lnTo>
                                <a:lnTo>
                                  <a:pt x="312" y="14"/>
                                </a:lnTo>
                                <a:lnTo>
                                  <a:pt x="308" y="10"/>
                                </a:lnTo>
                                <a:lnTo>
                                  <a:pt x="296" y="6"/>
                                </a:lnTo>
                                <a:lnTo>
                                  <a:pt x="286" y="2"/>
                                </a:lnTo>
                                <a:lnTo>
                                  <a:pt x="280" y="2"/>
                                </a:lnTo>
                                <a:lnTo>
                                  <a:pt x="280" y="2"/>
                                </a:lnTo>
                                <a:lnTo>
                                  <a:pt x="284" y="0"/>
                                </a:lnTo>
                                <a:lnTo>
                                  <a:pt x="284" y="0"/>
                                </a:lnTo>
                                <a:lnTo>
                                  <a:pt x="262" y="2"/>
                                </a:lnTo>
                                <a:lnTo>
                                  <a:pt x="240" y="4"/>
                                </a:lnTo>
                                <a:lnTo>
                                  <a:pt x="220" y="8"/>
                                </a:lnTo>
                                <a:lnTo>
                                  <a:pt x="198" y="14"/>
                                </a:lnTo>
                                <a:lnTo>
                                  <a:pt x="180" y="22"/>
                                </a:lnTo>
                                <a:lnTo>
                                  <a:pt x="160" y="30"/>
                                </a:lnTo>
                                <a:lnTo>
                                  <a:pt x="142" y="40"/>
                                </a:lnTo>
                                <a:lnTo>
                                  <a:pt x="124" y="52"/>
                                </a:lnTo>
                                <a:lnTo>
                                  <a:pt x="124" y="52"/>
                                </a:lnTo>
                                <a:lnTo>
                                  <a:pt x="140" y="50"/>
                                </a:lnTo>
                                <a:lnTo>
                                  <a:pt x="144" y="52"/>
                                </a:lnTo>
                                <a:lnTo>
                                  <a:pt x="144" y="52"/>
                                </a:lnTo>
                                <a:lnTo>
                                  <a:pt x="142" y="54"/>
                                </a:lnTo>
                                <a:lnTo>
                                  <a:pt x="142" y="54"/>
                                </a:lnTo>
                                <a:lnTo>
                                  <a:pt x="124" y="64"/>
                                </a:lnTo>
                                <a:lnTo>
                                  <a:pt x="110" y="68"/>
                                </a:lnTo>
                                <a:lnTo>
                                  <a:pt x="110" y="68"/>
                                </a:lnTo>
                                <a:lnTo>
                                  <a:pt x="106" y="70"/>
                                </a:lnTo>
                                <a:lnTo>
                                  <a:pt x="108" y="72"/>
                                </a:lnTo>
                                <a:lnTo>
                                  <a:pt x="118" y="74"/>
                                </a:lnTo>
                                <a:lnTo>
                                  <a:pt x="118" y="74"/>
                                </a:lnTo>
                                <a:lnTo>
                                  <a:pt x="124" y="72"/>
                                </a:lnTo>
                                <a:lnTo>
                                  <a:pt x="136" y="68"/>
                                </a:lnTo>
                                <a:lnTo>
                                  <a:pt x="148" y="64"/>
                                </a:lnTo>
                                <a:lnTo>
                                  <a:pt x="158" y="62"/>
                                </a:lnTo>
                                <a:lnTo>
                                  <a:pt x="158" y="62"/>
                                </a:lnTo>
                                <a:lnTo>
                                  <a:pt x="168" y="62"/>
                                </a:lnTo>
                                <a:lnTo>
                                  <a:pt x="172" y="60"/>
                                </a:lnTo>
                                <a:lnTo>
                                  <a:pt x="176" y="56"/>
                                </a:lnTo>
                                <a:lnTo>
                                  <a:pt x="178" y="54"/>
                                </a:lnTo>
                                <a:lnTo>
                                  <a:pt x="178" y="54"/>
                                </a:lnTo>
                                <a:lnTo>
                                  <a:pt x="176" y="48"/>
                                </a:lnTo>
                                <a:lnTo>
                                  <a:pt x="174" y="46"/>
                                </a:lnTo>
                                <a:lnTo>
                                  <a:pt x="174" y="46"/>
                                </a:lnTo>
                                <a:lnTo>
                                  <a:pt x="182" y="40"/>
                                </a:lnTo>
                                <a:lnTo>
                                  <a:pt x="190" y="36"/>
                                </a:lnTo>
                                <a:lnTo>
                                  <a:pt x="192" y="34"/>
                                </a:lnTo>
                                <a:lnTo>
                                  <a:pt x="192" y="34"/>
                                </a:lnTo>
                                <a:lnTo>
                                  <a:pt x="192" y="36"/>
                                </a:lnTo>
                                <a:lnTo>
                                  <a:pt x="188" y="40"/>
                                </a:lnTo>
                                <a:lnTo>
                                  <a:pt x="186" y="46"/>
                                </a:lnTo>
                                <a:lnTo>
                                  <a:pt x="186" y="48"/>
                                </a:lnTo>
                                <a:lnTo>
                                  <a:pt x="188" y="52"/>
                                </a:lnTo>
                                <a:lnTo>
                                  <a:pt x="188" y="52"/>
                                </a:lnTo>
                                <a:lnTo>
                                  <a:pt x="196" y="60"/>
                                </a:lnTo>
                                <a:lnTo>
                                  <a:pt x="202" y="64"/>
                                </a:lnTo>
                                <a:lnTo>
                                  <a:pt x="202" y="66"/>
                                </a:lnTo>
                                <a:lnTo>
                                  <a:pt x="204" y="68"/>
                                </a:lnTo>
                                <a:lnTo>
                                  <a:pt x="198" y="72"/>
                                </a:lnTo>
                                <a:lnTo>
                                  <a:pt x="198" y="72"/>
                                </a:lnTo>
                                <a:lnTo>
                                  <a:pt x="186" y="76"/>
                                </a:lnTo>
                                <a:lnTo>
                                  <a:pt x="172" y="86"/>
                                </a:lnTo>
                                <a:lnTo>
                                  <a:pt x="164" y="94"/>
                                </a:lnTo>
                                <a:lnTo>
                                  <a:pt x="162" y="98"/>
                                </a:lnTo>
                                <a:lnTo>
                                  <a:pt x="164" y="100"/>
                                </a:lnTo>
                                <a:lnTo>
                                  <a:pt x="164" y="100"/>
                                </a:lnTo>
                                <a:lnTo>
                                  <a:pt x="172" y="108"/>
                                </a:lnTo>
                                <a:lnTo>
                                  <a:pt x="172" y="108"/>
                                </a:lnTo>
                                <a:lnTo>
                                  <a:pt x="180" y="108"/>
                                </a:lnTo>
                                <a:lnTo>
                                  <a:pt x="186" y="108"/>
                                </a:lnTo>
                                <a:lnTo>
                                  <a:pt x="192" y="110"/>
                                </a:lnTo>
                                <a:lnTo>
                                  <a:pt x="192" y="110"/>
                                </a:lnTo>
                                <a:lnTo>
                                  <a:pt x="200" y="114"/>
                                </a:lnTo>
                                <a:lnTo>
                                  <a:pt x="206" y="116"/>
                                </a:lnTo>
                                <a:lnTo>
                                  <a:pt x="206" y="116"/>
                                </a:lnTo>
                                <a:lnTo>
                                  <a:pt x="204" y="118"/>
                                </a:lnTo>
                                <a:lnTo>
                                  <a:pt x="204" y="122"/>
                                </a:lnTo>
                                <a:lnTo>
                                  <a:pt x="206" y="126"/>
                                </a:lnTo>
                                <a:lnTo>
                                  <a:pt x="212" y="132"/>
                                </a:lnTo>
                                <a:lnTo>
                                  <a:pt x="212" y="132"/>
                                </a:lnTo>
                                <a:lnTo>
                                  <a:pt x="216" y="132"/>
                                </a:lnTo>
                                <a:lnTo>
                                  <a:pt x="220" y="132"/>
                                </a:lnTo>
                                <a:lnTo>
                                  <a:pt x="226" y="128"/>
                                </a:lnTo>
                                <a:lnTo>
                                  <a:pt x="228" y="124"/>
                                </a:lnTo>
                                <a:lnTo>
                                  <a:pt x="228" y="120"/>
                                </a:lnTo>
                                <a:lnTo>
                                  <a:pt x="228" y="120"/>
                                </a:lnTo>
                                <a:lnTo>
                                  <a:pt x="226" y="118"/>
                                </a:lnTo>
                                <a:lnTo>
                                  <a:pt x="228" y="116"/>
                                </a:lnTo>
                                <a:lnTo>
                                  <a:pt x="230" y="114"/>
                                </a:lnTo>
                                <a:lnTo>
                                  <a:pt x="234" y="112"/>
                                </a:lnTo>
                                <a:lnTo>
                                  <a:pt x="236" y="110"/>
                                </a:lnTo>
                                <a:lnTo>
                                  <a:pt x="236" y="108"/>
                                </a:lnTo>
                                <a:lnTo>
                                  <a:pt x="236" y="108"/>
                                </a:lnTo>
                                <a:lnTo>
                                  <a:pt x="232" y="96"/>
                                </a:lnTo>
                                <a:lnTo>
                                  <a:pt x="230" y="92"/>
                                </a:lnTo>
                                <a:lnTo>
                                  <a:pt x="236" y="76"/>
                                </a:lnTo>
                                <a:lnTo>
                                  <a:pt x="236" y="76"/>
                                </a:lnTo>
                                <a:lnTo>
                                  <a:pt x="242" y="74"/>
                                </a:lnTo>
                                <a:lnTo>
                                  <a:pt x="248" y="74"/>
                                </a:lnTo>
                                <a:lnTo>
                                  <a:pt x="254" y="76"/>
                                </a:lnTo>
                                <a:lnTo>
                                  <a:pt x="254" y="76"/>
                                </a:lnTo>
                                <a:lnTo>
                                  <a:pt x="258" y="80"/>
                                </a:lnTo>
                                <a:lnTo>
                                  <a:pt x="260" y="86"/>
                                </a:lnTo>
                                <a:lnTo>
                                  <a:pt x="264" y="90"/>
                                </a:lnTo>
                                <a:lnTo>
                                  <a:pt x="268" y="94"/>
                                </a:lnTo>
                                <a:lnTo>
                                  <a:pt x="268" y="94"/>
                                </a:lnTo>
                                <a:lnTo>
                                  <a:pt x="276" y="94"/>
                                </a:lnTo>
                                <a:lnTo>
                                  <a:pt x="280" y="92"/>
                                </a:lnTo>
                                <a:lnTo>
                                  <a:pt x="284" y="88"/>
                                </a:lnTo>
                                <a:lnTo>
                                  <a:pt x="284" y="88"/>
                                </a:lnTo>
                                <a:lnTo>
                                  <a:pt x="292" y="90"/>
                                </a:lnTo>
                                <a:lnTo>
                                  <a:pt x="298" y="92"/>
                                </a:lnTo>
                                <a:lnTo>
                                  <a:pt x="300" y="94"/>
                                </a:lnTo>
                                <a:lnTo>
                                  <a:pt x="300" y="98"/>
                                </a:lnTo>
                                <a:lnTo>
                                  <a:pt x="300" y="98"/>
                                </a:lnTo>
                                <a:lnTo>
                                  <a:pt x="304" y="108"/>
                                </a:lnTo>
                                <a:lnTo>
                                  <a:pt x="306" y="112"/>
                                </a:lnTo>
                                <a:lnTo>
                                  <a:pt x="310" y="114"/>
                                </a:lnTo>
                                <a:lnTo>
                                  <a:pt x="310" y="114"/>
                                </a:lnTo>
                                <a:lnTo>
                                  <a:pt x="314" y="116"/>
                                </a:lnTo>
                                <a:lnTo>
                                  <a:pt x="314" y="120"/>
                                </a:lnTo>
                                <a:lnTo>
                                  <a:pt x="312" y="122"/>
                                </a:lnTo>
                                <a:lnTo>
                                  <a:pt x="312" y="122"/>
                                </a:lnTo>
                                <a:lnTo>
                                  <a:pt x="314" y="120"/>
                                </a:lnTo>
                                <a:lnTo>
                                  <a:pt x="318" y="116"/>
                                </a:lnTo>
                                <a:lnTo>
                                  <a:pt x="320" y="116"/>
                                </a:lnTo>
                                <a:lnTo>
                                  <a:pt x="322" y="116"/>
                                </a:lnTo>
                                <a:lnTo>
                                  <a:pt x="324" y="118"/>
                                </a:lnTo>
                                <a:lnTo>
                                  <a:pt x="326" y="124"/>
                                </a:lnTo>
                                <a:lnTo>
                                  <a:pt x="326" y="124"/>
                                </a:lnTo>
                                <a:lnTo>
                                  <a:pt x="324" y="134"/>
                                </a:lnTo>
                                <a:lnTo>
                                  <a:pt x="322" y="142"/>
                                </a:lnTo>
                                <a:lnTo>
                                  <a:pt x="322" y="146"/>
                                </a:lnTo>
                                <a:lnTo>
                                  <a:pt x="328" y="148"/>
                                </a:lnTo>
                                <a:lnTo>
                                  <a:pt x="328" y="148"/>
                                </a:lnTo>
                                <a:lnTo>
                                  <a:pt x="334" y="148"/>
                                </a:lnTo>
                                <a:lnTo>
                                  <a:pt x="338" y="152"/>
                                </a:lnTo>
                                <a:lnTo>
                                  <a:pt x="340" y="154"/>
                                </a:lnTo>
                                <a:lnTo>
                                  <a:pt x="340" y="158"/>
                                </a:lnTo>
                                <a:lnTo>
                                  <a:pt x="340" y="158"/>
                                </a:lnTo>
                                <a:lnTo>
                                  <a:pt x="338" y="158"/>
                                </a:lnTo>
                                <a:lnTo>
                                  <a:pt x="334" y="158"/>
                                </a:lnTo>
                                <a:lnTo>
                                  <a:pt x="328" y="156"/>
                                </a:lnTo>
                                <a:lnTo>
                                  <a:pt x="328" y="156"/>
                                </a:lnTo>
                                <a:lnTo>
                                  <a:pt x="312" y="150"/>
                                </a:lnTo>
                                <a:lnTo>
                                  <a:pt x="312" y="150"/>
                                </a:lnTo>
                                <a:lnTo>
                                  <a:pt x="316" y="144"/>
                                </a:lnTo>
                                <a:lnTo>
                                  <a:pt x="316" y="140"/>
                                </a:lnTo>
                                <a:lnTo>
                                  <a:pt x="316" y="140"/>
                                </a:lnTo>
                                <a:lnTo>
                                  <a:pt x="312" y="138"/>
                                </a:lnTo>
                                <a:lnTo>
                                  <a:pt x="312" y="138"/>
                                </a:lnTo>
                                <a:lnTo>
                                  <a:pt x="284" y="138"/>
                                </a:lnTo>
                                <a:lnTo>
                                  <a:pt x="284" y="138"/>
                                </a:lnTo>
                                <a:lnTo>
                                  <a:pt x="272" y="144"/>
                                </a:lnTo>
                                <a:lnTo>
                                  <a:pt x="262" y="150"/>
                                </a:lnTo>
                                <a:lnTo>
                                  <a:pt x="260" y="152"/>
                                </a:lnTo>
                                <a:lnTo>
                                  <a:pt x="260" y="154"/>
                                </a:lnTo>
                                <a:lnTo>
                                  <a:pt x="260" y="154"/>
                                </a:lnTo>
                                <a:lnTo>
                                  <a:pt x="274" y="150"/>
                                </a:lnTo>
                                <a:lnTo>
                                  <a:pt x="282" y="148"/>
                                </a:lnTo>
                                <a:lnTo>
                                  <a:pt x="286" y="148"/>
                                </a:lnTo>
                                <a:lnTo>
                                  <a:pt x="286" y="150"/>
                                </a:lnTo>
                                <a:lnTo>
                                  <a:pt x="286" y="150"/>
                                </a:lnTo>
                                <a:lnTo>
                                  <a:pt x="284" y="152"/>
                                </a:lnTo>
                                <a:lnTo>
                                  <a:pt x="284" y="154"/>
                                </a:lnTo>
                                <a:lnTo>
                                  <a:pt x="284" y="154"/>
                                </a:lnTo>
                                <a:lnTo>
                                  <a:pt x="284" y="154"/>
                                </a:lnTo>
                                <a:lnTo>
                                  <a:pt x="288" y="156"/>
                                </a:lnTo>
                                <a:lnTo>
                                  <a:pt x="290" y="160"/>
                                </a:lnTo>
                                <a:lnTo>
                                  <a:pt x="292" y="166"/>
                                </a:lnTo>
                                <a:lnTo>
                                  <a:pt x="292" y="166"/>
                                </a:lnTo>
                                <a:lnTo>
                                  <a:pt x="290" y="164"/>
                                </a:lnTo>
                                <a:lnTo>
                                  <a:pt x="286" y="166"/>
                                </a:lnTo>
                                <a:lnTo>
                                  <a:pt x="280" y="166"/>
                                </a:lnTo>
                                <a:lnTo>
                                  <a:pt x="280" y="166"/>
                                </a:lnTo>
                                <a:lnTo>
                                  <a:pt x="266" y="174"/>
                                </a:lnTo>
                                <a:lnTo>
                                  <a:pt x="262" y="178"/>
                                </a:lnTo>
                                <a:lnTo>
                                  <a:pt x="260" y="182"/>
                                </a:lnTo>
                                <a:lnTo>
                                  <a:pt x="260" y="182"/>
                                </a:lnTo>
                                <a:lnTo>
                                  <a:pt x="260" y="184"/>
                                </a:lnTo>
                                <a:lnTo>
                                  <a:pt x="258" y="186"/>
                                </a:lnTo>
                                <a:lnTo>
                                  <a:pt x="250" y="188"/>
                                </a:lnTo>
                                <a:lnTo>
                                  <a:pt x="242" y="190"/>
                                </a:lnTo>
                                <a:lnTo>
                                  <a:pt x="240" y="194"/>
                                </a:lnTo>
                                <a:lnTo>
                                  <a:pt x="238" y="196"/>
                                </a:lnTo>
                                <a:lnTo>
                                  <a:pt x="238" y="196"/>
                                </a:lnTo>
                                <a:lnTo>
                                  <a:pt x="236" y="202"/>
                                </a:lnTo>
                                <a:lnTo>
                                  <a:pt x="238" y="206"/>
                                </a:lnTo>
                                <a:lnTo>
                                  <a:pt x="238" y="212"/>
                                </a:lnTo>
                                <a:lnTo>
                                  <a:pt x="234" y="216"/>
                                </a:lnTo>
                                <a:lnTo>
                                  <a:pt x="234" y="216"/>
                                </a:lnTo>
                                <a:lnTo>
                                  <a:pt x="218" y="230"/>
                                </a:lnTo>
                                <a:lnTo>
                                  <a:pt x="210" y="238"/>
                                </a:lnTo>
                                <a:lnTo>
                                  <a:pt x="208" y="242"/>
                                </a:lnTo>
                                <a:lnTo>
                                  <a:pt x="208" y="246"/>
                                </a:lnTo>
                                <a:lnTo>
                                  <a:pt x="208" y="246"/>
                                </a:lnTo>
                                <a:lnTo>
                                  <a:pt x="212" y="268"/>
                                </a:lnTo>
                                <a:lnTo>
                                  <a:pt x="204" y="268"/>
                                </a:lnTo>
                                <a:lnTo>
                                  <a:pt x="204" y="268"/>
                                </a:lnTo>
                                <a:lnTo>
                                  <a:pt x="204" y="264"/>
                                </a:lnTo>
                                <a:lnTo>
                                  <a:pt x="202" y="258"/>
                                </a:lnTo>
                                <a:lnTo>
                                  <a:pt x="200" y="254"/>
                                </a:lnTo>
                                <a:lnTo>
                                  <a:pt x="198" y="250"/>
                                </a:lnTo>
                                <a:lnTo>
                                  <a:pt x="194" y="248"/>
                                </a:lnTo>
                                <a:lnTo>
                                  <a:pt x="188" y="248"/>
                                </a:lnTo>
                                <a:lnTo>
                                  <a:pt x="188" y="248"/>
                                </a:lnTo>
                                <a:lnTo>
                                  <a:pt x="178" y="250"/>
                                </a:lnTo>
                                <a:lnTo>
                                  <a:pt x="172" y="252"/>
                                </a:lnTo>
                                <a:lnTo>
                                  <a:pt x="166" y="254"/>
                                </a:lnTo>
                                <a:lnTo>
                                  <a:pt x="166" y="254"/>
                                </a:lnTo>
                                <a:lnTo>
                                  <a:pt x="162" y="252"/>
                                </a:lnTo>
                                <a:lnTo>
                                  <a:pt x="152" y="252"/>
                                </a:lnTo>
                                <a:lnTo>
                                  <a:pt x="148" y="252"/>
                                </a:lnTo>
                                <a:lnTo>
                                  <a:pt x="142" y="254"/>
                                </a:lnTo>
                                <a:lnTo>
                                  <a:pt x="140" y="260"/>
                                </a:lnTo>
                                <a:lnTo>
                                  <a:pt x="138" y="266"/>
                                </a:lnTo>
                                <a:lnTo>
                                  <a:pt x="138" y="266"/>
                                </a:lnTo>
                                <a:lnTo>
                                  <a:pt x="138" y="272"/>
                                </a:lnTo>
                                <a:lnTo>
                                  <a:pt x="138" y="286"/>
                                </a:lnTo>
                                <a:lnTo>
                                  <a:pt x="138" y="294"/>
                                </a:lnTo>
                                <a:lnTo>
                                  <a:pt x="140" y="300"/>
                                </a:lnTo>
                                <a:lnTo>
                                  <a:pt x="144" y="304"/>
                                </a:lnTo>
                                <a:lnTo>
                                  <a:pt x="148" y="306"/>
                                </a:lnTo>
                                <a:lnTo>
                                  <a:pt x="148" y="306"/>
                                </a:lnTo>
                                <a:lnTo>
                                  <a:pt x="158" y="306"/>
                                </a:lnTo>
                                <a:lnTo>
                                  <a:pt x="164" y="302"/>
                                </a:lnTo>
                                <a:lnTo>
                                  <a:pt x="166" y="300"/>
                                </a:lnTo>
                                <a:lnTo>
                                  <a:pt x="166" y="300"/>
                                </a:lnTo>
                                <a:lnTo>
                                  <a:pt x="166" y="300"/>
                                </a:lnTo>
                                <a:lnTo>
                                  <a:pt x="170" y="294"/>
                                </a:lnTo>
                                <a:lnTo>
                                  <a:pt x="174" y="292"/>
                                </a:lnTo>
                                <a:lnTo>
                                  <a:pt x="178" y="292"/>
                                </a:lnTo>
                                <a:lnTo>
                                  <a:pt x="178" y="292"/>
                                </a:lnTo>
                                <a:lnTo>
                                  <a:pt x="180" y="294"/>
                                </a:lnTo>
                                <a:lnTo>
                                  <a:pt x="180" y="298"/>
                                </a:lnTo>
                                <a:lnTo>
                                  <a:pt x="178" y="306"/>
                                </a:lnTo>
                                <a:lnTo>
                                  <a:pt x="174" y="320"/>
                                </a:lnTo>
                                <a:lnTo>
                                  <a:pt x="174" y="320"/>
                                </a:lnTo>
                                <a:lnTo>
                                  <a:pt x="188" y="320"/>
                                </a:lnTo>
                                <a:lnTo>
                                  <a:pt x="196" y="320"/>
                                </a:lnTo>
                                <a:lnTo>
                                  <a:pt x="196" y="320"/>
                                </a:lnTo>
                                <a:lnTo>
                                  <a:pt x="198" y="338"/>
                                </a:lnTo>
                                <a:lnTo>
                                  <a:pt x="198" y="338"/>
                                </a:lnTo>
                                <a:lnTo>
                                  <a:pt x="198" y="346"/>
                                </a:lnTo>
                                <a:lnTo>
                                  <a:pt x="202" y="350"/>
                                </a:lnTo>
                                <a:lnTo>
                                  <a:pt x="206" y="352"/>
                                </a:lnTo>
                                <a:lnTo>
                                  <a:pt x="206" y="352"/>
                                </a:lnTo>
                                <a:lnTo>
                                  <a:pt x="214" y="352"/>
                                </a:lnTo>
                                <a:lnTo>
                                  <a:pt x="214" y="358"/>
                                </a:lnTo>
                                <a:lnTo>
                                  <a:pt x="214" y="358"/>
                                </a:lnTo>
                                <a:lnTo>
                                  <a:pt x="208" y="354"/>
                                </a:lnTo>
                                <a:lnTo>
                                  <a:pt x="196" y="348"/>
                                </a:lnTo>
                                <a:lnTo>
                                  <a:pt x="196" y="348"/>
                                </a:lnTo>
                                <a:lnTo>
                                  <a:pt x="186" y="338"/>
                                </a:lnTo>
                                <a:lnTo>
                                  <a:pt x="180" y="332"/>
                                </a:lnTo>
                                <a:lnTo>
                                  <a:pt x="180" y="332"/>
                                </a:lnTo>
                                <a:lnTo>
                                  <a:pt x="172" y="330"/>
                                </a:lnTo>
                                <a:lnTo>
                                  <a:pt x="166" y="330"/>
                                </a:lnTo>
                                <a:lnTo>
                                  <a:pt x="160" y="326"/>
                                </a:lnTo>
                                <a:lnTo>
                                  <a:pt x="160" y="326"/>
                                </a:lnTo>
                                <a:lnTo>
                                  <a:pt x="158" y="322"/>
                                </a:lnTo>
                                <a:lnTo>
                                  <a:pt x="156" y="320"/>
                                </a:lnTo>
                                <a:lnTo>
                                  <a:pt x="154" y="318"/>
                                </a:lnTo>
                                <a:lnTo>
                                  <a:pt x="148" y="318"/>
                                </a:lnTo>
                                <a:lnTo>
                                  <a:pt x="148" y="318"/>
                                </a:lnTo>
                                <a:lnTo>
                                  <a:pt x="140" y="318"/>
                                </a:lnTo>
                                <a:lnTo>
                                  <a:pt x="130" y="314"/>
                                </a:lnTo>
                                <a:lnTo>
                                  <a:pt x="114" y="306"/>
                                </a:lnTo>
                                <a:lnTo>
                                  <a:pt x="114" y="306"/>
                                </a:lnTo>
                                <a:lnTo>
                                  <a:pt x="110" y="302"/>
                                </a:lnTo>
                                <a:lnTo>
                                  <a:pt x="108" y="296"/>
                                </a:lnTo>
                                <a:lnTo>
                                  <a:pt x="104" y="288"/>
                                </a:lnTo>
                                <a:lnTo>
                                  <a:pt x="104" y="288"/>
                                </a:lnTo>
                                <a:lnTo>
                                  <a:pt x="96" y="278"/>
                                </a:lnTo>
                                <a:lnTo>
                                  <a:pt x="82" y="262"/>
                                </a:lnTo>
                                <a:lnTo>
                                  <a:pt x="82" y="262"/>
                                </a:lnTo>
                                <a:lnTo>
                                  <a:pt x="78" y="254"/>
                                </a:lnTo>
                                <a:lnTo>
                                  <a:pt x="78" y="248"/>
                                </a:lnTo>
                                <a:lnTo>
                                  <a:pt x="74" y="246"/>
                                </a:lnTo>
                                <a:lnTo>
                                  <a:pt x="70" y="242"/>
                                </a:lnTo>
                                <a:lnTo>
                                  <a:pt x="70" y="242"/>
                                </a:lnTo>
                                <a:lnTo>
                                  <a:pt x="64" y="240"/>
                                </a:lnTo>
                                <a:lnTo>
                                  <a:pt x="60" y="236"/>
                                </a:lnTo>
                                <a:lnTo>
                                  <a:pt x="56" y="230"/>
                                </a:lnTo>
                                <a:lnTo>
                                  <a:pt x="54" y="220"/>
                                </a:lnTo>
                                <a:lnTo>
                                  <a:pt x="54" y="220"/>
                                </a:lnTo>
                                <a:lnTo>
                                  <a:pt x="52" y="214"/>
                                </a:lnTo>
                                <a:lnTo>
                                  <a:pt x="54" y="208"/>
                                </a:lnTo>
                                <a:lnTo>
                                  <a:pt x="56" y="192"/>
                                </a:lnTo>
                                <a:lnTo>
                                  <a:pt x="60" y="180"/>
                                </a:lnTo>
                                <a:lnTo>
                                  <a:pt x="60" y="174"/>
                                </a:lnTo>
                                <a:lnTo>
                                  <a:pt x="58" y="170"/>
                                </a:lnTo>
                                <a:lnTo>
                                  <a:pt x="58" y="170"/>
                                </a:lnTo>
                                <a:lnTo>
                                  <a:pt x="56" y="164"/>
                                </a:lnTo>
                                <a:lnTo>
                                  <a:pt x="54" y="154"/>
                                </a:lnTo>
                                <a:lnTo>
                                  <a:pt x="52" y="148"/>
                                </a:lnTo>
                                <a:lnTo>
                                  <a:pt x="50" y="146"/>
                                </a:lnTo>
                                <a:lnTo>
                                  <a:pt x="48" y="144"/>
                                </a:lnTo>
                                <a:lnTo>
                                  <a:pt x="48" y="144"/>
                                </a:lnTo>
                                <a:lnTo>
                                  <a:pt x="40" y="140"/>
                                </a:lnTo>
                                <a:lnTo>
                                  <a:pt x="40" y="140"/>
                                </a:lnTo>
                                <a:lnTo>
                                  <a:pt x="32" y="158"/>
                                </a:lnTo>
                                <a:lnTo>
                                  <a:pt x="24" y="174"/>
                                </a:lnTo>
                                <a:lnTo>
                                  <a:pt x="16" y="192"/>
                                </a:lnTo>
                                <a:lnTo>
                                  <a:pt x="10" y="212"/>
                                </a:lnTo>
                                <a:lnTo>
                                  <a:pt x="6" y="230"/>
                                </a:lnTo>
                                <a:lnTo>
                                  <a:pt x="2" y="250"/>
                                </a:lnTo>
                                <a:lnTo>
                                  <a:pt x="0" y="270"/>
                                </a:lnTo>
                                <a:lnTo>
                                  <a:pt x="0" y="290"/>
                                </a:lnTo>
                                <a:lnTo>
                                  <a:pt x="0" y="290"/>
                                </a:lnTo>
                                <a:lnTo>
                                  <a:pt x="0" y="316"/>
                                </a:lnTo>
                                <a:lnTo>
                                  <a:pt x="4" y="342"/>
                                </a:lnTo>
                                <a:lnTo>
                                  <a:pt x="10" y="366"/>
                                </a:lnTo>
                                <a:lnTo>
                                  <a:pt x="18" y="390"/>
                                </a:lnTo>
                                <a:lnTo>
                                  <a:pt x="26" y="412"/>
                                </a:lnTo>
                                <a:lnTo>
                                  <a:pt x="38" y="434"/>
                                </a:lnTo>
                                <a:lnTo>
                                  <a:pt x="52" y="456"/>
                                </a:lnTo>
                                <a:lnTo>
                                  <a:pt x="66" y="474"/>
                                </a:lnTo>
                                <a:lnTo>
                                  <a:pt x="82" y="492"/>
                                </a:lnTo>
                                <a:lnTo>
                                  <a:pt x="100" y="510"/>
                                </a:lnTo>
                                <a:lnTo>
                                  <a:pt x="120" y="524"/>
                                </a:lnTo>
                                <a:lnTo>
                                  <a:pt x="140" y="538"/>
                                </a:lnTo>
                                <a:lnTo>
                                  <a:pt x="162" y="550"/>
                                </a:lnTo>
                                <a:lnTo>
                                  <a:pt x="184" y="560"/>
                                </a:lnTo>
                                <a:lnTo>
                                  <a:pt x="208" y="568"/>
                                </a:lnTo>
                                <a:lnTo>
                                  <a:pt x="232" y="574"/>
                                </a:lnTo>
                                <a:lnTo>
                                  <a:pt x="232" y="574"/>
                                </a:lnTo>
                                <a:lnTo>
                                  <a:pt x="234" y="568"/>
                                </a:lnTo>
                                <a:lnTo>
                                  <a:pt x="236" y="558"/>
                                </a:lnTo>
                                <a:lnTo>
                                  <a:pt x="236" y="558"/>
                                </a:lnTo>
                                <a:lnTo>
                                  <a:pt x="236" y="538"/>
                                </a:lnTo>
                                <a:lnTo>
                                  <a:pt x="240" y="514"/>
                                </a:lnTo>
                                <a:lnTo>
                                  <a:pt x="240" y="514"/>
                                </a:lnTo>
                                <a:lnTo>
                                  <a:pt x="244" y="494"/>
                                </a:lnTo>
                                <a:lnTo>
                                  <a:pt x="244" y="488"/>
                                </a:lnTo>
                                <a:lnTo>
                                  <a:pt x="244" y="488"/>
                                </a:lnTo>
                                <a:lnTo>
                                  <a:pt x="232" y="484"/>
                                </a:lnTo>
                                <a:lnTo>
                                  <a:pt x="224" y="478"/>
                                </a:lnTo>
                                <a:lnTo>
                                  <a:pt x="218" y="474"/>
                                </a:lnTo>
                                <a:lnTo>
                                  <a:pt x="218" y="474"/>
                                </a:lnTo>
                                <a:lnTo>
                                  <a:pt x="202" y="450"/>
                                </a:lnTo>
                                <a:lnTo>
                                  <a:pt x="194" y="436"/>
                                </a:lnTo>
                                <a:lnTo>
                                  <a:pt x="192" y="430"/>
                                </a:lnTo>
                                <a:lnTo>
                                  <a:pt x="190" y="424"/>
                                </a:lnTo>
                                <a:lnTo>
                                  <a:pt x="190" y="424"/>
                                </a:lnTo>
                                <a:lnTo>
                                  <a:pt x="192" y="416"/>
                                </a:lnTo>
                                <a:lnTo>
                                  <a:pt x="196" y="410"/>
                                </a:lnTo>
                                <a:lnTo>
                                  <a:pt x="200" y="406"/>
                                </a:lnTo>
                                <a:lnTo>
                                  <a:pt x="200" y="406"/>
                                </a:lnTo>
                                <a:lnTo>
                                  <a:pt x="204" y="400"/>
                                </a:lnTo>
                                <a:lnTo>
                                  <a:pt x="206" y="392"/>
                                </a:lnTo>
                                <a:lnTo>
                                  <a:pt x="206" y="382"/>
                                </a:lnTo>
                                <a:lnTo>
                                  <a:pt x="206" y="382"/>
                                </a:lnTo>
                                <a:lnTo>
                                  <a:pt x="206" y="376"/>
                                </a:lnTo>
                                <a:lnTo>
                                  <a:pt x="208" y="372"/>
                                </a:lnTo>
                                <a:lnTo>
                                  <a:pt x="214" y="366"/>
                                </a:lnTo>
                                <a:lnTo>
                                  <a:pt x="218" y="364"/>
                                </a:lnTo>
                                <a:lnTo>
                                  <a:pt x="220" y="362"/>
                                </a:lnTo>
                                <a:lnTo>
                                  <a:pt x="230" y="372"/>
                                </a:lnTo>
                                <a:lnTo>
                                  <a:pt x="240" y="362"/>
                                </a:lnTo>
                                <a:lnTo>
                                  <a:pt x="240" y="362"/>
                                </a:lnTo>
                                <a:lnTo>
                                  <a:pt x="250" y="362"/>
                                </a:lnTo>
                                <a:lnTo>
                                  <a:pt x="268" y="366"/>
                                </a:lnTo>
                                <a:lnTo>
                                  <a:pt x="268" y="366"/>
                                </a:lnTo>
                                <a:lnTo>
                                  <a:pt x="274" y="368"/>
                                </a:lnTo>
                                <a:lnTo>
                                  <a:pt x="280" y="370"/>
                                </a:lnTo>
                                <a:lnTo>
                                  <a:pt x="282" y="372"/>
                                </a:lnTo>
                                <a:lnTo>
                                  <a:pt x="282" y="372"/>
                                </a:lnTo>
                                <a:lnTo>
                                  <a:pt x="304" y="386"/>
                                </a:lnTo>
                                <a:lnTo>
                                  <a:pt x="304" y="386"/>
                                </a:lnTo>
                                <a:lnTo>
                                  <a:pt x="318" y="392"/>
                                </a:lnTo>
                                <a:lnTo>
                                  <a:pt x="328" y="394"/>
                                </a:lnTo>
                                <a:lnTo>
                                  <a:pt x="328" y="394"/>
                                </a:lnTo>
                                <a:lnTo>
                                  <a:pt x="330" y="398"/>
                                </a:lnTo>
                                <a:lnTo>
                                  <a:pt x="334" y="406"/>
                                </a:lnTo>
                                <a:lnTo>
                                  <a:pt x="334" y="406"/>
                                </a:lnTo>
                                <a:lnTo>
                                  <a:pt x="334" y="408"/>
                                </a:lnTo>
                                <a:lnTo>
                                  <a:pt x="332" y="412"/>
                                </a:lnTo>
                                <a:lnTo>
                                  <a:pt x="326" y="416"/>
                                </a:lnTo>
                                <a:lnTo>
                                  <a:pt x="332" y="412"/>
                                </a:lnTo>
                                <a:lnTo>
                                  <a:pt x="332" y="412"/>
                                </a:lnTo>
                                <a:lnTo>
                                  <a:pt x="342" y="416"/>
                                </a:lnTo>
                                <a:lnTo>
                                  <a:pt x="356" y="426"/>
                                </a:lnTo>
                                <a:lnTo>
                                  <a:pt x="356" y="426"/>
                                </a:lnTo>
                                <a:lnTo>
                                  <a:pt x="362" y="428"/>
                                </a:lnTo>
                                <a:lnTo>
                                  <a:pt x="372" y="428"/>
                                </a:lnTo>
                                <a:lnTo>
                                  <a:pt x="384" y="426"/>
                                </a:lnTo>
                                <a:lnTo>
                                  <a:pt x="384" y="426"/>
                                </a:lnTo>
                                <a:lnTo>
                                  <a:pt x="390" y="430"/>
                                </a:lnTo>
                                <a:lnTo>
                                  <a:pt x="394" y="436"/>
                                </a:lnTo>
                                <a:lnTo>
                                  <a:pt x="394" y="438"/>
                                </a:lnTo>
                                <a:lnTo>
                                  <a:pt x="394" y="442"/>
                                </a:lnTo>
                                <a:lnTo>
                                  <a:pt x="394" y="442"/>
                                </a:lnTo>
                                <a:lnTo>
                                  <a:pt x="386" y="456"/>
                                </a:lnTo>
                                <a:lnTo>
                                  <a:pt x="380" y="464"/>
                                </a:lnTo>
                                <a:lnTo>
                                  <a:pt x="380" y="464"/>
                                </a:lnTo>
                                <a:lnTo>
                                  <a:pt x="376" y="478"/>
                                </a:lnTo>
                                <a:lnTo>
                                  <a:pt x="372" y="488"/>
                                </a:lnTo>
                                <a:lnTo>
                                  <a:pt x="364" y="498"/>
                                </a:lnTo>
                                <a:lnTo>
                                  <a:pt x="364" y="498"/>
                                </a:lnTo>
                                <a:lnTo>
                                  <a:pt x="358" y="502"/>
                                </a:lnTo>
                                <a:lnTo>
                                  <a:pt x="354" y="502"/>
                                </a:lnTo>
                                <a:lnTo>
                                  <a:pt x="352" y="502"/>
                                </a:lnTo>
                                <a:lnTo>
                                  <a:pt x="346" y="504"/>
                                </a:lnTo>
                                <a:lnTo>
                                  <a:pt x="346" y="504"/>
                                </a:lnTo>
                                <a:lnTo>
                                  <a:pt x="340" y="506"/>
                                </a:lnTo>
                                <a:lnTo>
                                  <a:pt x="336" y="510"/>
                                </a:lnTo>
                                <a:lnTo>
                                  <a:pt x="324" y="524"/>
                                </a:lnTo>
                                <a:lnTo>
                                  <a:pt x="324" y="524"/>
                                </a:lnTo>
                                <a:lnTo>
                                  <a:pt x="318" y="532"/>
                                </a:lnTo>
                                <a:lnTo>
                                  <a:pt x="312" y="536"/>
                                </a:lnTo>
                                <a:lnTo>
                                  <a:pt x="306" y="540"/>
                                </a:lnTo>
                                <a:lnTo>
                                  <a:pt x="300" y="540"/>
                                </a:lnTo>
                                <a:lnTo>
                                  <a:pt x="300" y="540"/>
                                </a:lnTo>
                                <a:lnTo>
                                  <a:pt x="294" y="542"/>
                                </a:lnTo>
                                <a:lnTo>
                                  <a:pt x="294" y="546"/>
                                </a:lnTo>
                                <a:lnTo>
                                  <a:pt x="296" y="548"/>
                                </a:lnTo>
                                <a:lnTo>
                                  <a:pt x="278" y="552"/>
                                </a:lnTo>
                                <a:lnTo>
                                  <a:pt x="278" y="552"/>
                                </a:lnTo>
                                <a:lnTo>
                                  <a:pt x="274" y="556"/>
                                </a:lnTo>
                                <a:lnTo>
                                  <a:pt x="266" y="568"/>
                                </a:lnTo>
                                <a:lnTo>
                                  <a:pt x="266" y="568"/>
                                </a:lnTo>
                                <a:lnTo>
                                  <a:pt x="262" y="572"/>
                                </a:lnTo>
                                <a:lnTo>
                                  <a:pt x="262" y="578"/>
                                </a:lnTo>
                                <a:lnTo>
                                  <a:pt x="262" y="578"/>
                                </a:lnTo>
                                <a:lnTo>
                                  <a:pt x="290" y="580"/>
                                </a:lnTo>
                                <a:lnTo>
                                  <a:pt x="290" y="580"/>
                                </a:lnTo>
                                <a:lnTo>
                                  <a:pt x="308" y="578"/>
                                </a:lnTo>
                                <a:lnTo>
                                  <a:pt x="326" y="578"/>
                                </a:lnTo>
                                <a:lnTo>
                                  <a:pt x="362" y="570"/>
                                </a:lnTo>
                                <a:lnTo>
                                  <a:pt x="398" y="558"/>
                                </a:lnTo>
                                <a:lnTo>
                                  <a:pt x="430" y="544"/>
                                </a:lnTo>
                                <a:lnTo>
                                  <a:pt x="460" y="524"/>
                                </a:lnTo>
                                <a:lnTo>
                                  <a:pt x="486" y="502"/>
                                </a:lnTo>
                                <a:lnTo>
                                  <a:pt x="512" y="476"/>
                                </a:lnTo>
                                <a:lnTo>
                                  <a:pt x="532" y="448"/>
                                </a:lnTo>
                                <a:lnTo>
                                  <a:pt x="532" y="448"/>
                                </a:lnTo>
                                <a:lnTo>
                                  <a:pt x="536" y="428"/>
                                </a:lnTo>
                                <a:lnTo>
                                  <a:pt x="540" y="404"/>
                                </a:lnTo>
                                <a:lnTo>
                                  <a:pt x="540" y="404"/>
                                </a:lnTo>
                                <a:lnTo>
                                  <a:pt x="544" y="380"/>
                                </a:lnTo>
                                <a:lnTo>
                                  <a:pt x="546" y="370"/>
                                </a:lnTo>
                                <a:lnTo>
                                  <a:pt x="544" y="360"/>
                                </a:lnTo>
                                <a:lnTo>
                                  <a:pt x="544" y="360"/>
                                </a:lnTo>
                                <a:lnTo>
                                  <a:pt x="542" y="344"/>
                                </a:lnTo>
                                <a:lnTo>
                                  <a:pt x="544" y="334"/>
                                </a:lnTo>
                                <a:lnTo>
                                  <a:pt x="544" y="334"/>
                                </a:lnTo>
                                <a:lnTo>
                                  <a:pt x="536" y="332"/>
                                </a:lnTo>
                                <a:lnTo>
                                  <a:pt x="532" y="330"/>
                                </a:lnTo>
                                <a:lnTo>
                                  <a:pt x="528" y="326"/>
                                </a:lnTo>
                                <a:lnTo>
                                  <a:pt x="528" y="326"/>
                                </a:lnTo>
                                <a:lnTo>
                                  <a:pt x="528" y="324"/>
                                </a:lnTo>
                                <a:lnTo>
                                  <a:pt x="526" y="324"/>
                                </a:lnTo>
                                <a:lnTo>
                                  <a:pt x="520" y="328"/>
                                </a:lnTo>
                                <a:lnTo>
                                  <a:pt x="516" y="334"/>
                                </a:lnTo>
                                <a:lnTo>
                                  <a:pt x="512" y="336"/>
                                </a:lnTo>
                                <a:lnTo>
                                  <a:pt x="512" y="336"/>
                                </a:lnTo>
                                <a:lnTo>
                                  <a:pt x="502" y="338"/>
                                </a:lnTo>
                                <a:lnTo>
                                  <a:pt x="496" y="338"/>
                                </a:lnTo>
                                <a:lnTo>
                                  <a:pt x="492" y="338"/>
                                </a:lnTo>
                                <a:lnTo>
                                  <a:pt x="492" y="338"/>
                                </a:lnTo>
                                <a:lnTo>
                                  <a:pt x="486" y="330"/>
                                </a:lnTo>
                                <a:lnTo>
                                  <a:pt x="476" y="316"/>
                                </a:lnTo>
                                <a:lnTo>
                                  <a:pt x="464" y="296"/>
                                </a:lnTo>
                                <a:lnTo>
                                  <a:pt x="464" y="296"/>
                                </a:lnTo>
                                <a:lnTo>
                                  <a:pt x="462" y="264"/>
                                </a:lnTo>
                                <a:lnTo>
                                  <a:pt x="462" y="264"/>
                                </a:lnTo>
                                <a:lnTo>
                                  <a:pt x="462" y="254"/>
                                </a:lnTo>
                                <a:lnTo>
                                  <a:pt x="464" y="248"/>
                                </a:lnTo>
                                <a:lnTo>
                                  <a:pt x="470" y="242"/>
                                </a:lnTo>
                                <a:lnTo>
                                  <a:pt x="470" y="242"/>
                                </a:lnTo>
                                <a:lnTo>
                                  <a:pt x="476" y="234"/>
                                </a:lnTo>
                                <a:lnTo>
                                  <a:pt x="480" y="226"/>
                                </a:lnTo>
                                <a:lnTo>
                                  <a:pt x="484" y="216"/>
                                </a:lnTo>
                                <a:lnTo>
                                  <a:pt x="484" y="216"/>
                                </a:lnTo>
                                <a:lnTo>
                                  <a:pt x="488" y="208"/>
                                </a:lnTo>
                                <a:lnTo>
                                  <a:pt x="494" y="202"/>
                                </a:lnTo>
                                <a:lnTo>
                                  <a:pt x="502" y="196"/>
                                </a:lnTo>
                                <a:lnTo>
                                  <a:pt x="502" y="196"/>
                                </a:lnTo>
                                <a:lnTo>
                                  <a:pt x="498" y="192"/>
                                </a:lnTo>
                                <a:lnTo>
                                  <a:pt x="486" y="182"/>
                                </a:lnTo>
                                <a:lnTo>
                                  <a:pt x="486" y="182"/>
                                </a:lnTo>
                                <a:close/>
                                <a:moveTo>
                                  <a:pt x="286" y="186"/>
                                </a:moveTo>
                                <a:lnTo>
                                  <a:pt x="284" y="176"/>
                                </a:lnTo>
                                <a:lnTo>
                                  <a:pt x="284" y="176"/>
                                </a:lnTo>
                                <a:lnTo>
                                  <a:pt x="288" y="172"/>
                                </a:lnTo>
                                <a:lnTo>
                                  <a:pt x="292" y="168"/>
                                </a:lnTo>
                                <a:lnTo>
                                  <a:pt x="298" y="166"/>
                                </a:lnTo>
                                <a:lnTo>
                                  <a:pt x="298" y="166"/>
                                </a:lnTo>
                                <a:lnTo>
                                  <a:pt x="304" y="164"/>
                                </a:lnTo>
                                <a:lnTo>
                                  <a:pt x="308" y="162"/>
                                </a:lnTo>
                                <a:lnTo>
                                  <a:pt x="310" y="158"/>
                                </a:lnTo>
                                <a:lnTo>
                                  <a:pt x="310" y="170"/>
                                </a:lnTo>
                                <a:lnTo>
                                  <a:pt x="310" y="170"/>
                                </a:lnTo>
                                <a:lnTo>
                                  <a:pt x="300" y="172"/>
                                </a:lnTo>
                                <a:lnTo>
                                  <a:pt x="290" y="178"/>
                                </a:lnTo>
                                <a:lnTo>
                                  <a:pt x="288" y="180"/>
                                </a:lnTo>
                                <a:lnTo>
                                  <a:pt x="286" y="186"/>
                                </a:lnTo>
                                <a:lnTo>
                                  <a:pt x="286" y="186"/>
                                </a:lnTo>
                                <a:close/>
                                <a:moveTo>
                                  <a:pt x="428" y="68"/>
                                </a:moveTo>
                                <a:lnTo>
                                  <a:pt x="428" y="68"/>
                                </a:lnTo>
                                <a:lnTo>
                                  <a:pt x="424" y="66"/>
                                </a:lnTo>
                                <a:lnTo>
                                  <a:pt x="420" y="64"/>
                                </a:lnTo>
                                <a:lnTo>
                                  <a:pt x="414" y="56"/>
                                </a:lnTo>
                                <a:lnTo>
                                  <a:pt x="414" y="56"/>
                                </a:lnTo>
                                <a:lnTo>
                                  <a:pt x="410" y="54"/>
                                </a:lnTo>
                                <a:lnTo>
                                  <a:pt x="410" y="52"/>
                                </a:lnTo>
                                <a:lnTo>
                                  <a:pt x="410" y="52"/>
                                </a:lnTo>
                                <a:lnTo>
                                  <a:pt x="414" y="56"/>
                                </a:lnTo>
                                <a:lnTo>
                                  <a:pt x="414" y="56"/>
                                </a:lnTo>
                                <a:lnTo>
                                  <a:pt x="420" y="58"/>
                                </a:lnTo>
                                <a:lnTo>
                                  <a:pt x="420" y="58"/>
                                </a:lnTo>
                                <a:lnTo>
                                  <a:pt x="436" y="60"/>
                                </a:lnTo>
                                <a:lnTo>
                                  <a:pt x="442" y="60"/>
                                </a:lnTo>
                                <a:lnTo>
                                  <a:pt x="444" y="64"/>
                                </a:lnTo>
                                <a:lnTo>
                                  <a:pt x="444" y="64"/>
                                </a:lnTo>
                                <a:lnTo>
                                  <a:pt x="444" y="66"/>
                                </a:lnTo>
                                <a:lnTo>
                                  <a:pt x="440" y="68"/>
                                </a:lnTo>
                                <a:lnTo>
                                  <a:pt x="434" y="68"/>
                                </a:lnTo>
                                <a:lnTo>
                                  <a:pt x="428" y="68"/>
                                </a:lnTo>
                                <a:lnTo>
                                  <a:pt x="428" y="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91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78" name="Text Box 178"/>
                        <wps:cNvSpPr txBox="1"/>
                        <wps:spPr>
                          <a:xfrm>
                            <a:off x="166977" y="1574358"/>
                            <a:ext cx="831901" cy="5076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C9AB69D" w14:textId="453175A4" w:rsidR="00242F0D" w:rsidRPr="00D07CCD" w:rsidRDefault="00B176C5" w:rsidP="00D07CCD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17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129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786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87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%</w:t>
                              </w:r>
                            </w:p>
                            <w:p w14:paraId="40D14BAD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3850FC3F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15E9D2E8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Text Box 179"/>
                        <wps:cNvSpPr txBox="1"/>
                        <wps:spPr>
                          <a:xfrm>
                            <a:off x="4452730" y="1566407"/>
                            <a:ext cx="831901" cy="5076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BA3C806" w14:textId="6A10011D" w:rsidR="00242F0D" w:rsidRPr="00D07CCD" w:rsidRDefault="00B176C5" w:rsidP="00D07CCD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17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445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082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88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%</w:t>
                              </w:r>
                            </w:p>
                            <w:p w14:paraId="7E99C2E3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6BD68ABA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Text Box 180"/>
                        <wps:cNvSpPr txBox="1"/>
                        <wps:spPr>
                          <a:xfrm>
                            <a:off x="1184744" y="1789044"/>
                            <a:ext cx="831901" cy="5076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7990696" w14:textId="29979F58" w:rsidR="00242F0D" w:rsidRPr="00D07CCD" w:rsidRDefault="00B176C5" w:rsidP="00D07CCD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2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590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853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13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%</w:t>
                              </w:r>
                            </w:p>
                            <w:p w14:paraId="0F9FD89C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02459D76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43B6619A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TextBox 6"/>
                        <wps:cNvSpPr txBox="1"/>
                        <wps:spPr>
                          <a:xfrm>
                            <a:off x="0" y="421770"/>
                            <a:ext cx="2016594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27B09C3" w14:textId="7C23B28A" w:rsidR="00242F0D" w:rsidRPr="00E212C0" w:rsidRDefault="00B176C5" w:rsidP="00ED07D6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2564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83" name="TextBox 6"/>
                        <wps:cNvSpPr txBox="1"/>
                        <wps:spPr>
                          <a:xfrm>
                            <a:off x="3427012" y="421419"/>
                            <a:ext cx="1995915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321FEF" w14:textId="1586B968" w:rsidR="00242F0D" w:rsidRPr="00E212C0" w:rsidRDefault="00B176C5" w:rsidP="00ED07D6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81" name="Text Box 181"/>
                        <wps:cNvSpPr txBox="1"/>
                        <wps:spPr>
                          <a:xfrm>
                            <a:off x="3371353" y="1796995"/>
                            <a:ext cx="831901" cy="5076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15C6B5" w14:textId="34E63D33" w:rsidR="00242F0D" w:rsidRPr="00D07CCD" w:rsidRDefault="00B176C5" w:rsidP="00D07CCD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2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374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222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12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%</w:t>
                              </w:r>
                            </w:p>
                            <w:p w14:paraId="1CD3D242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0535F816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4DCB06" id="Group 187" o:spid="_x0000_s1092" style="position:absolute;left:0;text-align:left;margin-left:40.65pt;margin-top:291.1pt;width:427pt;height:151.45pt;z-index:251658240;mso-width-relative:margin;mso-height-relative:margin" coordorigin=",4214" coordsize="54229,19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">
                <v:group id="Group 186" o:spid="_x0000_s1093" style="position:absolute;left:19083;top:13437;width:16459;height:8508" coordsize="16459,8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  <v:group id="Group 169" o:spid="_x0000_s1094" style="position:absolute;width:16459;height:0" coordsize="179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dZh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FzyfCRfIxT8AAAD//wMAUEsBAi0AFAAGAAgAAAAhANvh9svuAAAAhQEAABMAAAAAAAAAAAAA&#10;AAAAAAAAAFtDb250ZW50X1R5cGVzXS54bWxQSwECLQAUAAYACAAAACEAWvQsW78AAAAVAQAACwAA&#10;AAAAAAAAAAAAAAAfAQAAX3JlbHMvLnJlbHNQSwECLQAUAAYACAAAACEAByHWYcMAAADcAAAADwAA&#10;AAAAAAAAAAAAAAAHAgAAZHJzL2Rvd25yZXYueG1sUEsFBgAAAAADAAMAtwAAAPcCAAAAAA==&#10;">
                    <v:line id="Straight Connector 19" o:spid="_x0000_s1095" style="position:absolute;visibility:visible;mso-wrap-style:square" from="12509,0" to="179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" strokecolor="black [3213]">
                      <o:lock v:ext="edit" shapetype="f"/>
                    </v:line>
                    <v:line id="Straight Connector 19" o:spid="_x0000_s1096" style="position:absolute;visibility:visible;mso-wrap-style:square" from="0,0" to="5486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" strokecolor="black [3213]">
                      <o:lock v:ext="edit" shapetype="f"/>
                    </v:line>
                  </v:group>
                  <v:group id="Group 185" o:spid="_x0000_s1097" style="position:absolute;left:318;top:8507;width:15684;height:0" coordsize="156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">
                    <v:line id="Straight Connector 19" o:spid="_x0000_s1098" style="position:absolute;visibility:visible;mso-wrap-style:square" from="12483,0" to="156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" strokecolor="black [3213]">
                      <o:lock v:ext="edit" shapetype="f"/>
                    </v:line>
                    <v:line id="Straight Connector 19" o:spid="_x0000_s1099" style="position:absolute;visibility:visible;mso-wrap-style:square" from="0,0" to="32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" strokecolor="black [3213]">
                      <o:lock v:ext="edit" shapetype="f"/>
                    </v:line>
                  </v:group>
                </v:group>
                <v:shape id="TextBox 7" o:spid="_x0000_s1100" type="#_x0000_t202" style="position:absolute;left:22899;top:11608;width:5938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" filled="f" stroked="f">
                  <v:textbox inset="4.3pt,4.3pt,4.3pt,4.3pt">
                    <w:txbxContent>
                      <w:p w14:paraId="368367B5" w14:textId="77777777" w:rsidR="00242F0D" w:rsidRPr="00976F51" w:rsidRDefault="00242F0D" w:rsidP="00ED07D6">
                        <w:pPr>
                          <w:spacing w:after="120"/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976F5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101" type="#_x0000_t202" style="position:absolute;left:22661;top:20196;width:6966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" filled="f" stroked="f">
                  <v:textbox inset="4.3pt,4.3pt,4.3pt,4.3pt">
                    <w:txbxContent>
                      <w:p w14:paraId="6A2E620B" w14:textId="77777777" w:rsidR="00242F0D" w:rsidRPr="00AA2598" w:rsidRDefault="00242F0D" w:rsidP="00ED07D6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A2598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  <w:p w14:paraId="1074314A" w14:textId="77777777" w:rsidR="00242F0D" w:rsidRPr="00976F51" w:rsidRDefault="00242F0D" w:rsidP="00ED07D6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Freeform 357" o:spid="_x0000_s1102" style="position:absolute;left:27272;top:11370;width:2846;height:3657;visibility:visible;mso-wrap-style:square;v-text-anchor:top" coordsize="867,1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#00338d" strokecolor="white [3212]" strokeweight="3e-5mm">
  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  </v:shape>
                <v:shape id="Freeform 25" o:spid="_x0000_s1103" style="position:absolute;left:29260;top:20752;width:2372;height:2286;visibility:visible;mso-wrap-style:square;v-text-anchor:top" coordsize="546,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#0091da" stroked="f">
                  <v:path arrowok="t" o:connecttype="custom" o:connectlocs="213709,63062;225003,52026;175485,14977;167666,33108;151160,27590;135523,7094;104248,1577;62549,20495;53862,28378;76449,18919;80792,18919;74711,33896;83399,43355;95561,52026;102511,42567;112067,31531;129442,36261;135523,48085;139867,55968;145079,62274;123361,54391;124229,59121;125967,64639;108592,74098;94692,90652;86874,100111;66024,99323;62549,119818;77318,115088;86005,133219;85136,137160;67761,126124;45174,113512;27800,94593;25193,67003;13900,62274;1737,134795;60812,212046;104248,202587;84267,171844;89480,150561;108592,142678;142473,155290;148554,163961;171141,174209;153766,197857;132917,212834;115542,223870;186778,214411;237165,145831;229346,127701;211103,130066;206759,92228;211103,71733;134654,62274;184172,26013;182435,22860" o:connectangles="0,0,0,0,0,0,0,0,0,0,0,0,0,0,0,0,0,0,0,0,0,0,0,0,0,0,0,0,0,0,0,0,0,0,0,0,0,0,0,0,0,0,0,0,0,0,0,0,0,0,0,0,0,0,0,0,0"/>
                  <o:lock v:ext="edit" verticies="t"/>
                </v:shape>
                <v:shape id="Text Box 178" o:spid="_x0000_s1104" type="#_x0000_t202" style="position:absolute;left:1669;top:15743;width:8319;height:5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" filled="f" stroked="f" strokeweight=".5pt">
                  <v:textbox>
                    <w:txbxContent>
                      <w:p w14:paraId="6C9AB69D" w14:textId="453175A4" w:rsidR="00242F0D" w:rsidRPr="00D07CCD" w:rsidRDefault="00B176C5" w:rsidP="00D07CCD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17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129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786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br/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87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%</w:t>
                        </w:r>
                      </w:p>
                      <w:p w14:paraId="40D14BAD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3850FC3F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15E9D2E8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</w:txbxContent>
                  </v:textbox>
                </v:shape>
                <v:shape id="Text Box 179" o:spid="_x0000_s1105" type="#_x0000_t202" style="position:absolute;left:44527;top:15664;width:8319;height:50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" filled="f" stroked="f" strokeweight=".5pt">
                  <v:textbox>
                    <w:txbxContent>
                      <w:p w14:paraId="1BA3C806" w14:textId="6A10011D" w:rsidR="00242F0D" w:rsidRPr="00D07CCD" w:rsidRDefault="00B176C5" w:rsidP="00D07CCD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17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445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082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br/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88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%</w:t>
                        </w:r>
                      </w:p>
                      <w:p w14:paraId="7E99C2E3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6BD68ABA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</w:txbxContent>
                  </v:textbox>
                </v:shape>
                <v:shape id="Text Box 180" o:spid="_x0000_s1106" type="#_x0000_t202" style="position:absolute;left:11847;top:17890;width:8319;height:5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" filled="f" stroked="f" strokeweight=".5pt">
                  <v:textbox>
                    <w:txbxContent>
                      <w:p w14:paraId="47990696" w14:textId="29979F58" w:rsidR="00242F0D" w:rsidRPr="00D07CCD" w:rsidRDefault="00B176C5" w:rsidP="00D07CCD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2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590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853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br/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13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%</w:t>
                        </w:r>
                      </w:p>
                      <w:p w14:paraId="0F9FD89C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02459D76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43B6619A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</w:txbxContent>
                  </v:textbox>
                </v:shape>
                <v:shape id="TextBox 6" o:spid="_x0000_s1107" type="#_x0000_t202" style="position:absolute;top:4217;width:20165;height:37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" filled="f" stroked="f">
                  <v:textbox inset="4.3pt,4.3pt,4.3pt,4.3pt">
                    <w:txbxContent>
                      <w:p w14:paraId="027B09C3" w14:textId="7C23B28A" w:rsidR="00242F0D" w:rsidRPr="00E212C0" w:rsidRDefault="00B176C5" w:rsidP="00ED07D6">
                        <w:pPr>
                          <w:spacing w:after="120"/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2564</w:t>
                        </w:r>
                      </w:p>
                    </w:txbxContent>
                  </v:textbox>
                </v:shape>
                <v:shape id="TextBox 6" o:spid="_x0000_s1108" type="#_x0000_t202" style="position:absolute;left:34270;top:4214;width:19959;height:3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" filled="f" stroked="f">
                  <v:textbox inset="4.3pt,4.3pt,4.3pt,4.3pt">
                    <w:txbxContent>
                      <w:p w14:paraId="45321FEF" w14:textId="1586B968" w:rsidR="00242F0D" w:rsidRPr="00E212C0" w:rsidRDefault="00B176C5" w:rsidP="00ED07D6">
                        <w:pPr>
                          <w:spacing w:after="120"/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shape>
                <v:shape id="Text Box 181" o:spid="_x0000_s1109" type="#_x0000_t202" style="position:absolute;left:33713;top:17969;width:8319;height:5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" filled="f" stroked="f" strokeweight=".5pt">
                  <v:textbox>
                    <w:txbxContent>
                      <w:p w14:paraId="7B15C6B5" w14:textId="34E63D33" w:rsidR="00242F0D" w:rsidRPr="00D07CCD" w:rsidRDefault="00B176C5" w:rsidP="00D07CCD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2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374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222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br/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12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%</w:t>
                        </w:r>
                      </w:p>
                      <w:p w14:paraId="1CD3D242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0535F816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BCF45FA" w14:textId="5E115545" w:rsidR="00204B4C" w:rsidRPr="00AE4D5B" w:rsidRDefault="00BD55C1" w:rsidP="00204B4C">
      <w:pPr>
        <w:tabs>
          <w:tab w:val="left" w:pos="540"/>
        </w:tabs>
        <w:spacing w:line="240" w:lineRule="auto"/>
        <w:ind w:left="539" w:right="-45"/>
        <w:jc w:val="thaiDistribute"/>
        <w:rPr>
          <w:spacing w:val="-2"/>
          <w:sz w:val="30"/>
          <w:szCs w:val="30"/>
          <w:cs/>
        </w:rPr>
      </w:pPr>
      <w:r w:rsidRPr="00AE4D5B">
        <w:rPr>
          <w:rFonts w:hint="cs"/>
          <w:spacing w:val="-2"/>
          <w:sz w:val="30"/>
          <w:szCs w:val="30"/>
          <w:cs/>
        </w:rPr>
        <w:t>กลุ่มบริษัทและบริษัทมีจังหวะเวลาของการรับรู้รายได้</w:t>
      </w:r>
      <w:r w:rsidR="007E36BD">
        <w:rPr>
          <w:rFonts w:hint="cs"/>
          <w:spacing w:val="-2"/>
          <w:sz w:val="30"/>
          <w:szCs w:val="30"/>
          <w:cs/>
        </w:rPr>
        <w:t>จากการโอนสินค้า</w:t>
      </w:r>
      <w:r w:rsidRPr="00AE4D5B">
        <w:rPr>
          <w:rFonts w:hint="cs"/>
          <w:spacing w:val="-2"/>
          <w:sz w:val="30"/>
          <w:szCs w:val="30"/>
          <w:cs/>
        </w:rPr>
        <w:t xml:space="preserve"> โดยเป็นรายได้ที่รับรู้ ณ เวลาใดเวลาหนึ่ง</w:t>
      </w:r>
    </w:p>
    <w:p w14:paraId="4863E2AC" w14:textId="77777777" w:rsidR="00057DAA" w:rsidRPr="00AE4D5B" w:rsidRDefault="00057DAA">
      <w:pPr>
        <w:spacing w:line="240" w:lineRule="auto"/>
        <w:rPr>
          <w:b/>
          <w:bCs/>
          <w:i/>
          <w:iCs/>
          <w:sz w:val="30"/>
          <w:szCs w:val="30"/>
          <w:cs/>
        </w:rPr>
      </w:pPr>
      <w:r w:rsidRPr="00AE4D5B">
        <w:rPr>
          <w:b/>
          <w:bCs/>
          <w:i/>
          <w:iCs/>
          <w:sz w:val="30"/>
          <w:szCs w:val="30"/>
          <w:cs/>
        </w:rPr>
        <w:br w:type="page"/>
      </w:r>
    </w:p>
    <w:p w14:paraId="7F710C96" w14:textId="77777777" w:rsidR="00092727" w:rsidRPr="00AE4D5B" w:rsidRDefault="00092727" w:rsidP="00757D70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/>
          <w:i w:val="0"/>
          <w:iCs w:val="0"/>
          <w:cs/>
        </w:rPr>
        <w:t>เครื่องมือทางการเงิน</w:t>
      </w:r>
    </w:p>
    <w:p w14:paraId="2EFCCB15" w14:textId="1446CF24" w:rsidR="00092727" w:rsidRPr="00AE4D5B" w:rsidRDefault="00092727" w:rsidP="00092727">
      <w:pPr>
        <w:spacing w:line="240" w:lineRule="auto"/>
        <w:ind w:left="540" w:right="-45"/>
        <w:jc w:val="thaiDistribute"/>
        <w:rPr>
          <w:b/>
          <w:bCs/>
          <w:sz w:val="30"/>
          <w:szCs w:val="30"/>
        </w:rPr>
      </w:pPr>
    </w:p>
    <w:p w14:paraId="0B6100A8" w14:textId="0DB85039" w:rsidR="00EF181E" w:rsidRDefault="00AD092B" w:rsidP="00CB6638">
      <w:pPr>
        <w:spacing w:line="240" w:lineRule="auto"/>
        <w:ind w:left="540" w:right="-7"/>
        <w:jc w:val="thaiDistribute"/>
        <w:rPr>
          <w:b/>
          <w:bCs/>
          <w:sz w:val="30"/>
          <w:szCs w:val="30"/>
        </w:rPr>
      </w:pPr>
      <w:r w:rsidRPr="00AD092B">
        <w:rPr>
          <w:rFonts w:hint="cs"/>
          <w:b/>
          <w:bCs/>
          <w:sz w:val="30"/>
          <w:szCs w:val="30"/>
          <w:cs/>
        </w:rPr>
        <w:t>ลูกหนี้การค้า</w:t>
      </w:r>
    </w:p>
    <w:p w14:paraId="6158B283" w14:textId="77777777" w:rsidR="00AD092B" w:rsidRPr="00AD092B" w:rsidRDefault="00AD092B" w:rsidP="00CB6638">
      <w:pPr>
        <w:spacing w:line="240" w:lineRule="auto"/>
        <w:ind w:left="540" w:right="-7"/>
        <w:jc w:val="thaiDistribute"/>
        <w:rPr>
          <w:b/>
          <w:bCs/>
          <w:sz w:val="30"/>
          <w:szCs w:val="30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923"/>
        <w:gridCol w:w="1237"/>
        <w:gridCol w:w="180"/>
        <w:gridCol w:w="1170"/>
        <w:gridCol w:w="178"/>
        <w:gridCol w:w="1172"/>
        <w:gridCol w:w="180"/>
        <w:gridCol w:w="1170"/>
      </w:tblGrid>
      <w:tr w:rsidR="00AD590E" w:rsidRPr="00AE4D5B" w14:paraId="5E0BC2C3" w14:textId="77777777" w:rsidTr="000A760A">
        <w:trPr>
          <w:cantSplit/>
          <w:tblHeader/>
        </w:trPr>
        <w:tc>
          <w:tcPr>
            <w:tcW w:w="2790" w:type="dxa"/>
            <w:vAlign w:val="bottom"/>
            <w:hideMark/>
          </w:tcPr>
          <w:p w14:paraId="102C204E" w14:textId="77777777" w:rsidR="00AD590E" w:rsidRPr="00AE4D5B" w:rsidRDefault="00AD590E" w:rsidP="00AD590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</w:tcPr>
          <w:p w14:paraId="07E01041" w14:textId="77777777" w:rsidR="00AD590E" w:rsidRPr="00AE4D5B" w:rsidRDefault="00AD590E" w:rsidP="00AD590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87" w:type="dxa"/>
            <w:gridSpan w:val="3"/>
            <w:vAlign w:val="bottom"/>
            <w:hideMark/>
          </w:tcPr>
          <w:p w14:paraId="39DC3EC4" w14:textId="77777777" w:rsidR="00AD590E" w:rsidRPr="00AE4D5B" w:rsidRDefault="00AD590E" w:rsidP="00AD590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160C509" w14:textId="77777777" w:rsidR="00AD590E" w:rsidRPr="00AE4D5B" w:rsidRDefault="00AD590E" w:rsidP="00AD59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0873D053" w14:textId="77777777" w:rsidR="00AD590E" w:rsidRPr="00AE4D5B" w:rsidRDefault="00AD590E" w:rsidP="00AD59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77662" w:rsidRPr="00AE4D5B" w14:paraId="0C6668ED" w14:textId="77777777" w:rsidTr="006402E6">
        <w:trPr>
          <w:cantSplit/>
          <w:tblHeader/>
        </w:trPr>
        <w:tc>
          <w:tcPr>
            <w:tcW w:w="2790" w:type="dxa"/>
            <w:vAlign w:val="bottom"/>
          </w:tcPr>
          <w:p w14:paraId="21E456AC" w14:textId="77777777" w:rsidR="00877662" w:rsidRPr="00AE4D5B" w:rsidRDefault="00877662" w:rsidP="00877662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23" w:type="dxa"/>
            <w:vAlign w:val="bottom"/>
          </w:tcPr>
          <w:p w14:paraId="4FDDB869" w14:textId="77777777" w:rsidR="00877662" w:rsidRPr="00AE4D5B" w:rsidRDefault="00877662" w:rsidP="0087766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37" w:type="dxa"/>
          </w:tcPr>
          <w:p w14:paraId="07F86944" w14:textId="2E9D9919" w:rsidR="00877662" w:rsidRDefault="00877662" w:rsidP="0087766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877662">
              <w:rPr>
                <w:b w:val="0"/>
                <w:bCs/>
                <w:sz w:val="28"/>
                <w:szCs w:val="28"/>
              </w:rPr>
              <w:t>31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</w:tcPr>
          <w:p w14:paraId="5FEB165D" w14:textId="77777777" w:rsidR="00877662" w:rsidRPr="00AE4D5B" w:rsidRDefault="00877662" w:rsidP="0087766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</w:tcPr>
          <w:p w14:paraId="58C5E49F" w14:textId="6F071258" w:rsidR="00877662" w:rsidRDefault="00877662" w:rsidP="0087766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877662">
              <w:rPr>
                <w:b w:val="0"/>
                <w:color w:val="000000"/>
                <w:sz w:val="28"/>
                <w:szCs w:val="28"/>
              </w:rPr>
              <w:t>31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763B2">
              <w:rPr>
                <w:rFonts w:hint="cs"/>
                <w:b w:val="0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8" w:type="dxa"/>
          </w:tcPr>
          <w:p w14:paraId="3AE084C0" w14:textId="77777777" w:rsidR="00877662" w:rsidRPr="00AE4D5B" w:rsidRDefault="00877662" w:rsidP="0087766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2" w:type="dxa"/>
          </w:tcPr>
          <w:p w14:paraId="52517D2F" w14:textId="7D57B7FF" w:rsidR="00877662" w:rsidRDefault="00877662" w:rsidP="0087766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877662">
              <w:rPr>
                <w:b w:val="0"/>
                <w:bCs/>
                <w:sz w:val="28"/>
                <w:szCs w:val="28"/>
              </w:rPr>
              <w:t>31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</w:tcPr>
          <w:p w14:paraId="1B3C6033" w14:textId="77777777" w:rsidR="00877662" w:rsidRPr="00AE4D5B" w:rsidRDefault="00877662" w:rsidP="0087766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</w:tcPr>
          <w:p w14:paraId="76433C1F" w14:textId="293A9F8F" w:rsidR="00877662" w:rsidRDefault="00877662" w:rsidP="0087766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877662">
              <w:rPr>
                <w:b w:val="0"/>
                <w:color w:val="000000"/>
                <w:sz w:val="28"/>
                <w:szCs w:val="28"/>
              </w:rPr>
              <w:t>31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763B2">
              <w:rPr>
                <w:rFonts w:hint="cs"/>
                <w:b w:val="0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877662" w:rsidRPr="00AE4D5B" w14:paraId="2E37866C" w14:textId="77777777" w:rsidTr="006402E6">
        <w:trPr>
          <w:cantSplit/>
          <w:tblHeader/>
        </w:trPr>
        <w:tc>
          <w:tcPr>
            <w:tcW w:w="2790" w:type="dxa"/>
            <w:vAlign w:val="bottom"/>
          </w:tcPr>
          <w:p w14:paraId="043B9F0A" w14:textId="4FD402B8" w:rsidR="00877662" w:rsidRPr="00AE4D5B" w:rsidRDefault="00877662" w:rsidP="00877662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923" w:type="dxa"/>
            <w:vAlign w:val="bottom"/>
          </w:tcPr>
          <w:p w14:paraId="7E510132" w14:textId="77777777" w:rsidR="00877662" w:rsidRPr="00AE4D5B" w:rsidRDefault="00877662" w:rsidP="0087766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37" w:type="dxa"/>
            <w:hideMark/>
          </w:tcPr>
          <w:p w14:paraId="04A7CEB5" w14:textId="5184DC3B" w:rsidR="00877662" w:rsidRPr="00877662" w:rsidRDefault="00877662" w:rsidP="0087766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77662">
              <w:rPr>
                <w:b w:val="0"/>
                <w:bCs/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34B1ACD4" w14:textId="77777777" w:rsidR="00877662" w:rsidRPr="00877662" w:rsidRDefault="00877662" w:rsidP="0087766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hideMark/>
          </w:tcPr>
          <w:p w14:paraId="1F4007E6" w14:textId="672C0A64" w:rsidR="00877662" w:rsidRPr="00877662" w:rsidRDefault="00877662" w:rsidP="0087766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77662">
              <w:rPr>
                <w:b w:val="0"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78" w:type="dxa"/>
          </w:tcPr>
          <w:p w14:paraId="767BD5F2" w14:textId="77777777" w:rsidR="00877662" w:rsidRPr="00877662" w:rsidRDefault="00877662" w:rsidP="0087766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72" w:type="dxa"/>
            <w:hideMark/>
          </w:tcPr>
          <w:p w14:paraId="07CBAB7D" w14:textId="145F3377" w:rsidR="00877662" w:rsidRPr="00877662" w:rsidRDefault="00877662" w:rsidP="0087766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77662">
              <w:rPr>
                <w:b w:val="0"/>
                <w:bCs/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2B7E9694" w14:textId="77777777" w:rsidR="00877662" w:rsidRPr="00877662" w:rsidRDefault="00877662" w:rsidP="0087766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hideMark/>
          </w:tcPr>
          <w:p w14:paraId="32638023" w14:textId="5145AAE4" w:rsidR="00877662" w:rsidRPr="00877662" w:rsidRDefault="00877662" w:rsidP="0087766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77662">
              <w:rPr>
                <w:b w:val="0"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877662" w:rsidRPr="00AE4D5B" w14:paraId="1ECD6555" w14:textId="77777777" w:rsidTr="000A760A">
        <w:trPr>
          <w:cantSplit/>
          <w:tblHeader/>
        </w:trPr>
        <w:tc>
          <w:tcPr>
            <w:tcW w:w="2790" w:type="dxa"/>
            <w:vAlign w:val="bottom"/>
            <w:hideMark/>
          </w:tcPr>
          <w:p w14:paraId="232CB08F" w14:textId="77777777" w:rsidR="00877662" w:rsidRPr="00AE4D5B" w:rsidRDefault="00877662" w:rsidP="00877662">
            <w:pPr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23" w:type="dxa"/>
          </w:tcPr>
          <w:p w14:paraId="047E10D4" w14:textId="77777777" w:rsidR="00877662" w:rsidRPr="00AE4D5B" w:rsidRDefault="00877662" w:rsidP="0087766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87" w:type="dxa"/>
            <w:gridSpan w:val="7"/>
            <w:vAlign w:val="bottom"/>
            <w:hideMark/>
          </w:tcPr>
          <w:p w14:paraId="7358554D" w14:textId="77777777" w:rsidR="00877662" w:rsidRPr="00AE4D5B" w:rsidRDefault="00877662" w:rsidP="0087766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E4D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77662" w:rsidRPr="00AE4D5B" w14:paraId="79EFB5A5" w14:textId="77777777" w:rsidTr="000A760A">
        <w:trPr>
          <w:cantSplit/>
        </w:trPr>
        <w:tc>
          <w:tcPr>
            <w:tcW w:w="2790" w:type="dxa"/>
          </w:tcPr>
          <w:p w14:paraId="48B5392E" w14:textId="77777777" w:rsidR="00877662" w:rsidRPr="00AE4D5B" w:rsidRDefault="00877662" w:rsidP="0087766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923" w:type="dxa"/>
          </w:tcPr>
          <w:p w14:paraId="6B5F889A" w14:textId="4E1C204A" w:rsidR="00877662" w:rsidRPr="00AE4D5B" w:rsidRDefault="007B298B" w:rsidP="00877662">
            <w:pPr>
              <w:pStyle w:val="acctfourfigures"/>
              <w:tabs>
                <w:tab w:val="clear" w:pos="765"/>
              </w:tabs>
              <w:spacing w:line="240" w:lineRule="auto"/>
              <w:ind w:left="-83" w:right="-5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7B49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1237" w:type="dxa"/>
          </w:tcPr>
          <w:p w14:paraId="4B08758E" w14:textId="77777777" w:rsidR="00877662" w:rsidRPr="00AE4D5B" w:rsidRDefault="00877662" w:rsidP="0087766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929AEF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4E8E33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5B23063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FF73B87" w14:textId="77777777" w:rsidR="00877662" w:rsidRPr="00AE4D5B" w:rsidRDefault="00877662" w:rsidP="0087766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B383A8" w14:textId="77777777" w:rsidR="00877662" w:rsidRPr="00AE4D5B" w:rsidRDefault="00877662" w:rsidP="008776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CEA72A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662" w:rsidRPr="00AE4D5B" w14:paraId="45FE37A5" w14:textId="77777777" w:rsidTr="000A760A">
        <w:trPr>
          <w:cantSplit/>
        </w:trPr>
        <w:tc>
          <w:tcPr>
            <w:tcW w:w="2790" w:type="dxa"/>
            <w:hideMark/>
          </w:tcPr>
          <w:p w14:paraId="7C186E67" w14:textId="77777777" w:rsidR="00877662" w:rsidRPr="00AE4D5B" w:rsidRDefault="00877662" w:rsidP="0087766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23" w:type="dxa"/>
          </w:tcPr>
          <w:p w14:paraId="5050622C" w14:textId="77777777" w:rsidR="00877662" w:rsidRPr="00AE4D5B" w:rsidRDefault="00877662" w:rsidP="0087766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36D31C75" w14:textId="343CDDC5" w:rsidR="00877662" w:rsidRPr="00AE4D5B" w:rsidRDefault="008A7514" w:rsidP="00877662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769,048</w:t>
            </w:r>
          </w:p>
        </w:tc>
        <w:tc>
          <w:tcPr>
            <w:tcW w:w="180" w:type="dxa"/>
          </w:tcPr>
          <w:p w14:paraId="5BF7929D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C07045" w14:textId="470CDA18" w:rsidR="00877662" w:rsidRPr="00AE4D5B" w:rsidRDefault="00877662" w:rsidP="0087766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619,690</w:t>
            </w:r>
          </w:p>
        </w:tc>
        <w:tc>
          <w:tcPr>
            <w:tcW w:w="178" w:type="dxa"/>
          </w:tcPr>
          <w:p w14:paraId="489FDBBC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7BD9EE1" w14:textId="284A0A25" w:rsidR="00877662" w:rsidRPr="00AE4D5B" w:rsidRDefault="00EC584F" w:rsidP="0087766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1,569,3</w:t>
            </w:r>
            <w:r w:rsidR="00B167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90</w:t>
            </w:r>
          </w:p>
        </w:tc>
        <w:tc>
          <w:tcPr>
            <w:tcW w:w="180" w:type="dxa"/>
          </w:tcPr>
          <w:p w14:paraId="0084E094" w14:textId="77777777" w:rsidR="00877662" w:rsidRPr="00AE4D5B" w:rsidRDefault="00877662" w:rsidP="008776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A84225" w14:textId="1F6D3B0C" w:rsidR="00877662" w:rsidRPr="00AE4D5B" w:rsidRDefault="00877662" w:rsidP="008776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1,450,384</w:t>
            </w:r>
          </w:p>
        </w:tc>
      </w:tr>
      <w:tr w:rsidR="00877662" w:rsidRPr="00AE4D5B" w14:paraId="6DB93120" w14:textId="77777777" w:rsidTr="000A760A">
        <w:trPr>
          <w:cantSplit/>
        </w:trPr>
        <w:tc>
          <w:tcPr>
            <w:tcW w:w="2790" w:type="dxa"/>
            <w:hideMark/>
          </w:tcPr>
          <w:p w14:paraId="44A98EBD" w14:textId="77777777" w:rsidR="00877662" w:rsidRPr="00AE4D5B" w:rsidRDefault="00877662" w:rsidP="0087766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923" w:type="dxa"/>
          </w:tcPr>
          <w:p w14:paraId="37D5C26D" w14:textId="77777777" w:rsidR="00877662" w:rsidRPr="00AE4D5B" w:rsidRDefault="00877662" w:rsidP="0087766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E909A4E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7C597C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81B7E6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078C1D4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3B0C298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F264697" w14:textId="77777777" w:rsidR="00877662" w:rsidRPr="00AE4D5B" w:rsidRDefault="00877662" w:rsidP="008776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6EF4FB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662" w:rsidRPr="00AE4D5B" w14:paraId="3AD938E4" w14:textId="77777777" w:rsidTr="000A760A">
        <w:trPr>
          <w:cantSplit/>
        </w:trPr>
        <w:tc>
          <w:tcPr>
            <w:tcW w:w="2790" w:type="dxa"/>
            <w:hideMark/>
          </w:tcPr>
          <w:p w14:paraId="749E80B3" w14:textId="391423BF" w:rsidR="00877662" w:rsidRPr="00AE4D5B" w:rsidRDefault="00877662" w:rsidP="0087766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23" w:type="dxa"/>
          </w:tcPr>
          <w:p w14:paraId="7FBC3867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2CCBE7A" w14:textId="14FF1E4D" w:rsidR="00877662" w:rsidRPr="00AE4D5B" w:rsidRDefault="008A7514" w:rsidP="00877662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255,590</w:t>
            </w:r>
          </w:p>
        </w:tc>
        <w:tc>
          <w:tcPr>
            <w:tcW w:w="180" w:type="dxa"/>
          </w:tcPr>
          <w:p w14:paraId="33B4404A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131500" w14:textId="4DD16AF5" w:rsidR="00877662" w:rsidRPr="00AE4D5B" w:rsidRDefault="00877662" w:rsidP="0087766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308,794</w:t>
            </w:r>
          </w:p>
        </w:tc>
        <w:tc>
          <w:tcPr>
            <w:tcW w:w="178" w:type="dxa"/>
          </w:tcPr>
          <w:p w14:paraId="68196ABA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2205795" w14:textId="63B078C0" w:rsidR="00877662" w:rsidRPr="00AE4D5B" w:rsidRDefault="00EC584F" w:rsidP="0087766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228,650</w:t>
            </w:r>
          </w:p>
        </w:tc>
        <w:tc>
          <w:tcPr>
            <w:tcW w:w="180" w:type="dxa"/>
          </w:tcPr>
          <w:p w14:paraId="1DCCCC31" w14:textId="77777777" w:rsidR="00877662" w:rsidRPr="00AE4D5B" w:rsidRDefault="00877662" w:rsidP="008776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C23E34" w14:textId="6DE50AAB" w:rsidR="00877662" w:rsidRPr="00AE4D5B" w:rsidRDefault="00877662" w:rsidP="008776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298,675</w:t>
            </w:r>
          </w:p>
        </w:tc>
      </w:tr>
      <w:tr w:rsidR="00877662" w:rsidRPr="00AE4D5B" w14:paraId="0E7F5276" w14:textId="77777777" w:rsidTr="000A760A">
        <w:trPr>
          <w:cantSplit/>
        </w:trPr>
        <w:tc>
          <w:tcPr>
            <w:tcW w:w="2790" w:type="dxa"/>
            <w:hideMark/>
          </w:tcPr>
          <w:p w14:paraId="3A68612A" w14:textId="4EABDD36" w:rsidR="00877662" w:rsidRPr="00AE4D5B" w:rsidRDefault="00877662" w:rsidP="0087766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51645608" w14:textId="77777777" w:rsidR="00877662" w:rsidRPr="00AE4D5B" w:rsidRDefault="00877662" w:rsidP="0087766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1455F94" w14:textId="17A3AEE0" w:rsidR="00877662" w:rsidRPr="00AE4D5B" w:rsidRDefault="008A7514" w:rsidP="00877662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D706F1C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633D71" w14:textId="210927FB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83" w:right="269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33901B2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D030E36" w14:textId="72D9ABDE" w:rsidR="00877662" w:rsidRPr="00AE4D5B" w:rsidRDefault="00EC584F" w:rsidP="0087766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43,876</w:t>
            </w:r>
          </w:p>
        </w:tc>
        <w:tc>
          <w:tcPr>
            <w:tcW w:w="180" w:type="dxa"/>
          </w:tcPr>
          <w:p w14:paraId="294513E5" w14:textId="77777777" w:rsidR="00877662" w:rsidRPr="00AE4D5B" w:rsidRDefault="00877662" w:rsidP="008776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190FC8" w14:textId="099CCCF9" w:rsidR="00877662" w:rsidRPr="00AE4D5B" w:rsidRDefault="00877662" w:rsidP="008776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25,749</w:t>
            </w:r>
          </w:p>
        </w:tc>
      </w:tr>
      <w:tr w:rsidR="00877662" w:rsidRPr="00AE4D5B" w14:paraId="1ACBC546" w14:textId="77777777" w:rsidTr="000A760A">
        <w:trPr>
          <w:cantSplit/>
        </w:trPr>
        <w:tc>
          <w:tcPr>
            <w:tcW w:w="2790" w:type="dxa"/>
            <w:hideMark/>
          </w:tcPr>
          <w:p w14:paraId="458B346F" w14:textId="29DE3209" w:rsidR="00877662" w:rsidRPr="00AE4D5B" w:rsidRDefault="00877662" w:rsidP="00877662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08676FAD" w14:textId="77777777" w:rsidR="00877662" w:rsidRPr="00AE4D5B" w:rsidRDefault="00877662" w:rsidP="0087766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334022A" w14:textId="7CCB2051" w:rsidR="00877662" w:rsidRPr="00AE4D5B" w:rsidRDefault="008A7514" w:rsidP="00877662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D43AF37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A5C666" w14:textId="4210B3FE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83" w:right="269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AB8F35E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45D65D2" w14:textId="6FCFA643" w:rsidR="00877662" w:rsidRPr="00AE4D5B" w:rsidRDefault="00EC584F" w:rsidP="0087766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100,545</w:t>
            </w:r>
          </w:p>
        </w:tc>
        <w:tc>
          <w:tcPr>
            <w:tcW w:w="180" w:type="dxa"/>
          </w:tcPr>
          <w:p w14:paraId="2E17E8C1" w14:textId="77777777" w:rsidR="00877662" w:rsidRPr="00AE4D5B" w:rsidRDefault="00877662" w:rsidP="008776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49082E" w14:textId="6D886E58" w:rsidR="00877662" w:rsidRPr="00AE4D5B" w:rsidRDefault="00877662" w:rsidP="00AD092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111,433</w:t>
            </w:r>
          </w:p>
        </w:tc>
      </w:tr>
      <w:tr w:rsidR="00877662" w:rsidRPr="00AE4D5B" w14:paraId="56A245CA" w14:textId="77777777" w:rsidTr="00574C3A">
        <w:trPr>
          <w:cantSplit/>
        </w:trPr>
        <w:tc>
          <w:tcPr>
            <w:tcW w:w="2790" w:type="dxa"/>
          </w:tcPr>
          <w:p w14:paraId="37D70D51" w14:textId="656B82C4" w:rsidR="00877662" w:rsidRPr="00AE4D5B" w:rsidRDefault="00877662" w:rsidP="00877662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5026B5D1" w14:textId="77777777" w:rsidR="00877662" w:rsidRPr="00AE4D5B" w:rsidRDefault="00877662" w:rsidP="0087766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7819E126" w14:textId="0D8685E3" w:rsidR="00877662" w:rsidRPr="00AE4D5B" w:rsidRDefault="008A7514" w:rsidP="00877662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3DF60EC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9609C9" w14:textId="4D951FEE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83" w:right="269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6024BDF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1257A8F" w14:textId="2C2C9978" w:rsidR="00877662" w:rsidRPr="00AE4D5B" w:rsidRDefault="00EC584F" w:rsidP="0087766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78,796</w:t>
            </w:r>
          </w:p>
        </w:tc>
        <w:tc>
          <w:tcPr>
            <w:tcW w:w="180" w:type="dxa"/>
          </w:tcPr>
          <w:p w14:paraId="75DBA3E7" w14:textId="77777777" w:rsidR="00877662" w:rsidRPr="00AE4D5B" w:rsidRDefault="00877662" w:rsidP="008776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2BBA99" w14:textId="20A9A791" w:rsidR="00877662" w:rsidRPr="00AE4D5B" w:rsidRDefault="00877662" w:rsidP="008776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40,341</w:t>
            </w:r>
          </w:p>
        </w:tc>
      </w:tr>
      <w:tr w:rsidR="00877662" w:rsidRPr="00AE4D5B" w14:paraId="2039DE0F" w14:textId="77777777" w:rsidTr="00574C3A">
        <w:trPr>
          <w:cantSplit/>
        </w:trPr>
        <w:tc>
          <w:tcPr>
            <w:tcW w:w="2790" w:type="dxa"/>
            <w:hideMark/>
          </w:tcPr>
          <w:p w14:paraId="165BCBE0" w14:textId="2A4AFFBB" w:rsidR="00877662" w:rsidRPr="00AE4D5B" w:rsidRDefault="00877662" w:rsidP="0087766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3" w:type="dxa"/>
          </w:tcPr>
          <w:p w14:paraId="5AA901C0" w14:textId="77777777" w:rsidR="00877662" w:rsidRPr="00AE4D5B" w:rsidRDefault="00877662" w:rsidP="0087766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right w:val="nil"/>
            </w:tcBorders>
          </w:tcPr>
          <w:p w14:paraId="20B5177E" w14:textId="7DA3B9C9" w:rsidR="00877662" w:rsidRPr="00A128E8" w:rsidRDefault="008A7514" w:rsidP="00877662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1,024,638</w:t>
            </w:r>
          </w:p>
        </w:tc>
        <w:tc>
          <w:tcPr>
            <w:tcW w:w="180" w:type="dxa"/>
          </w:tcPr>
          <w:p w14:paraId="5E52F019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ED1D92F" w14:textId="5048FDAA" w:rsidR="00877662" w:rsidRPr="00AE4D5B" w:rsidRDefault="00877662" w:rsidP="0087766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8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928,484</w:t>
            </w:r>
          </w:p>
        </w:tc>
        <w:tc>
          <w:tcPr>
            <w:tcW w:w="178" w:type="dxa"/>
          </w:tcPr>
          <w:p w14:paraId="43859B58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77A54C71" w14:textId="6CFA98B4" w:rsidR="00877662" w:rsidRPr="00AE4D5B" w:rsidRDefault="00EC584F" w:rsidP="0087766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2,021,25</w:t>
            </w:r>
            <w:r w:rsidR="00B1674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180" w:type="dxa"/>
          </w:tcPr>
          <w:p w14:paraId="1B728436" w14:textId="77777777" w:rsidR="00877662" w:rsidRPr="00AE4D5B" w:rsidRDefault="00877662" w:rsidP="0087766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346DA85" w14:textId="128FD186" w:rsidR="00877662" w:rsidRPr="00A128E8" w:rsidRDefault="00877662" w:rsidP="008776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Pr="00A128E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,926,582</w:t>
            </w:r>
          </w:p>
        </w:tc>
      </w:tr>
      <w:tr w:rsidR="00877662" w:rsidRPr="00AE4D5B" w14:paraId="534F16AB" w14:textId="77777777" w:rsidTr="00574C3A">
        <w:trPr>
          <w:cantSplit/>
        </w:trPr>
        <w:tc>
          <w:tcPr>
            <w:tcW w:w="2790" w:type="dxa"/>
          </w:tcPr>
          <w:p w14:paraId="34F62F57" w14:textId="2C21B308" w:rsidR="00877662" w:rsidRPr="00AE4D5B" w:rsidRDefault="00877662" w:rsidP="00877662">
            <w:pPr>
              <w:spacing w:line="240" w:lineRule="auto"/>
              <w:ind w:left="99" w:hanging="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1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101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B1016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923" w:type="dxa"/>
          </w:tcPr>
          <w:p w14:paraId="6382FAA3" w14:textId="77777777" w:rsidR="00877662" w:rsidRPr="00AE4D5B" w:rsidRDefault="00877662" w:rsidP="0087766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D63DD8" w14:textId="329B5E89" w:rsidR="00877662" w:rsidRPr="000171EC" w:rsidRDefault="008A7514" w:rsidP="00877662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00F6042" w14:textId="77777777" w:rsidR="00877662" w:rsidRPr="000171EC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ECA72E" w14:textId="581A8403" w:rsidR="00877662" w:rsidRPr="000171EC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9D67C6F" w14:textId="77777777" w:rsidR="00877662" w:rsidRPr="000171EC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70774D" w14:textId="202B2EB0" w:rsidR="00877662" w:rsidRPr="000171EC" w:rsidRDefault="00EC584F" w:rsidP="0087766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(42,159)</w:t>
            </w:r>
          </w:p>
        </w:tc>
        <w:tc>
          <w:tcPr>
            <w:tcW w:w="180" w:type="dxa"/>
            <w:vAlign w:val="bottom"/>
          </w:tcPr>
          <w:p w14:paraId="199DC208" w14:textId="77777777" w:rsidR="00877662" w:rsidRPr="000171EC" w:rsidRDefault="00877662" w:rsidP="0087766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296686" w14:textId="02737640" w:rsidR="00877662" w:rsidRPr="000171EC" w:rsidRDefault="00877662" w:rsidP="008776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(40,341)</w:t>
            </w:r>
          </w:p>
        </w:tc>
      </w:tr>
      <w:tr w:rsidR="00877662" w:rsidRPr="00AE4D5B" w14:paraId="36DA01B7" w14:textId="77777777" w:rsidTr="000A760A">
        <w:trPr>
          <w:cantSplit/>
        </w:trPr>
        <w:tc>
          <w:tcPr>
            <w:tcW w:w="2790" w:type="dxa"/>
          </w:tcPr>
          <w:p w14:paraId="62FCBD4A" w14:textId="77777777" w:rsidR="00877662" w:rsidRPr="00AE4D5B" w:rsidRDefault="00877662" w:rsidP="0087766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3" w:type="dxa"/>
          </w:tcPr>
          <w:p w14:paraId="14F6B765" w14:textId="77777777" w:rsidR="00877662" w:rsidRPr="00AE4D5B" w:rsidRDefault="00877662" w:rsidP="0087766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E66CAA" w14:textId="3A7B98A2" w:rsidR="00877662" w:rsidRPr="00AE4D5B" w:rsidRDefault="008A7514" w:rsidP="00877662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1,024,638</w:t>
            </w:r>
          </w:p>
        </w:tc>
        <w:tc>
          <w:tcPr>
            <w:tcW w:w="180" w:type="dxa"/>
          </w:tcPr>
          <w:p w14:paraId="3DE3A0D5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9DD482" w14:textId="246A7DF2" w:rsidR="00877662" w:rsidRPr="00AE4D5B" w:rsidRDefault="00877662" w:rsidP="0087766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,484</w:t>
            </w:r>
          </w:p>
        </w:tc>
        <w:tc>
          <w:tcPr>
            <w:tcW w:w="178" w:type="dxa"/>
          </w:tcPr>
          <w:p w14:paraId="21EE63DB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79A039" w14:textId="31156B3C" w:rsidR="00877662" w:rsidRPr="00AE4D5B" w:rsidRDefault="00EC584F" w:rsidP="0087766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1,979,09</w:t>
            </w:r>
            <w:r w:rsidR="00B2499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80" w:type="dxa"/>
          </w:tcPr>
          <w:p w14:paraId="4204987A" w14:textId="77777777" w:rsidR="00877662" w:rsidRPr="00AE4D5B" w:rsidRDefault="00877662" w:rsidP="0087766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A5E21" w14:textId="7708CD79" w:rsidR="00877662" w:rsidRPr="00AE4D5B" w:rsidRDefault="00877662" w:rsidP="008776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1,886,241</w:t>
            </w:r>
          </w:p>
        </w:tc>
      </w:tr>
      <w:tr w:rsidR="00877662" w:rsidRPr="00AE4D5B" w14:paraId="79DCBF5F" w14:textId="77777777" w:rsidTr="000A760A">
        <w:trPr>
          <w:cantSplit/>
        </w:trPr>
        <w:tc>
          <w:tcPr>
            <w:tcW w:w="2790" w:type="dxa"/>
          </w:tcPr>
          <w:p w14:paraId="1E9D4F41" w14:textId="77777777" w:rsidR="00877662" w:rsidRPr="00AE4D5B" w:rsidRDefault="00877662" w:rsidP="0087766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923" w:type="dxa"/>
          </w:tcPr>
          <w:p w14:paraId="13F62152" w14:textId="77777777" w:rsidR="00877662" w:rsidRPr="00AE4D5B" w:rsidRDefault="00877662" w:rsidP="0087766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</w:tcPr>
          <w:p w14:paraId="6468FCCF" w14:textId="719B71C1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2AB78FFB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1B508C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5EDE5D3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29696C3" w14:textId="77777777" w:rsidR="00877662" w:rsidRPr="00AE4D5B" w:rsidRDefault="00877662" w:rsidP="0087766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2278C6" w14:textId="77777777" w:rsidR="00877662" w:rsidRPr="00AE4D5B" w:rsidRDefault="00877662" w:rsidP="008776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803E24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662" w:rsidRPr="00AE4D5B" w14:paraId="5758398D" w14:textId="77777777" w:rsidTr="00851751">
        <w:trPr>
          <w:cantSplit/>
        </w:trPr>
        <w:tc>
          <w:tcPr>
            <w:tcW w:w="2790" w:type="dxa"/>
            <w:hideMark/>
          </w:tcPr>
          <w:p w14:paraId="24A6869D" w14:textId="77777777" w:rsidR="00877662" w:rsidRPr="00AE4D5B" w:rsidRDefault="00877662" w:rsidP="0087766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23" w:type="dxa"/>
          </w:tcPr>
          <w:p w14:paraId="23870C7B" w14:textId="77777777" w:rsidR="00877662" w:rsidRPr="00AE4D5B" w:rsidRDefault="00877662" w:rsidP="0087766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EF67D30" w14:textId="48F67E81" w:rsidR="00877662" w:rsidRPr="00AE4D5B" w:rsidRDefault="008A7514" w:rsidP="00877662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2,644,003</w:t>
            </w:r>
          </w:p>
        </w:tc>
        <w:tc>
          <w:tcPr>
            <w:tcW w:w="180" w:type="dxa"/>
          </w:tcPr>
          <w:p w14:paraId="212D5E40" w14:textId="35ED3F9A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857F7C" w14:textId="112B5EE1" w:rsidR="00877662" w:rsidRPr="00AE4D5B" w:rsidRDefault="00877662" w:rsidP="0087766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51E88">
              <w:rPr>
                <w:rFonts w:asciiTheme="majorBidi" w:hAnsiTheme="majorBidi" w:cstheme="majorBidi"/>
                <w:sz w:val="30"/>
                <w:szCs w:val="30"/>
              </w:rPr>
              <w:t xml:space="preserve"> 2,526,573 </w:t>
            </w:r>
          </w:p>
        </w:tc>
        <w:tc>
          <w:tcPr>
            <w:tcW w:w="178" w:type="dxa"/>
          </w:tcPr>
          <w:p w14:paraId="7078A7C3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FC8DD5F" w14:textId="331A13AB" w:rsidR="00877662" w:rsidRPr="00AE4D5B" w:rsidRDefault="00EC584F" w:rsidP="0087766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1,232,21</w:t>
            </w:r>
            <w:r w:rsidR="000D00D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180" w:type="dxa"/>
          </w:tcPr>
          <w:p w14:paraId="37E17754" w14:textId="77777777" w:rsidR="00877662" w:rsidRPr="00AE4D5B" w:rsidRDefault="00877662" w:rsidP="008776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BA7FB" w14:textId="51C2219E" w:rsidR="00877662" w:rsidRPr="00AE4D5B" w:rsidRDefault="00877662" w:rsidP="008776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1,192,071</w:t>
            </w:r>
          </w:p>
        </w:tc>
      </w:tr>
      <w:tr w:rsidR="00877662" w:rsidRPr="00AE4D5B" w14:paraId="35AFCA3A" w14:textId="77777777" w:rsidTr="00851751">
        <w:trPr>
          <w:cantSplit/>
        </w:trPr>
        <w:tc>
          <w:tcPr>
            <w:tcW w:w="2790" w:type="dxa"/>
            <w:hideMark/>
          </w:tcPr>
          <w:p w14:paraId="6EA4A93E" w14:textId="77777777" w:rsidR="00877662" w:rsidRPr="00AE4D5B" w:rsidRDefault="00877662" w:rsidP="0087766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923" w:type="dxa"/>
          </w:tcPr>
          <w:p w14:paraId="3DFD9341" w14:textId="77777777" w:rsidR="00877662" w:rsidRPr="00AE4D5B" w:rsidRDefault="00877662" w:rsidP="0087766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406F576" w14:textId="0698936A" w:rsidR="00877662" w:rsidRPr="00AE4D5B" w:rsidRDefault="00877662" w:rsidP="00877662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038955" w14:textId="46B9E084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B85712" w14:textId="5E4C5F79" w:rsidR="00877662" w:rsidRPr="00AE4D5B" w:rsidRDefault="00877662" w:rsidP="0087766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EF13B89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785C31F" w14:textId="77777777" w:rsidR="00877662" w:rsidRPr="00AE4D5B" w:rsidRDefault="00877662" w:rsidP="0087766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19B599F" w14:textId="77777777" w:rsidR="00877662" w:rsidRPr="00AE4D5B" w:rsidRDefault="00877662" w:rsidP="008776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CA0F09" w14:textId="77777777" w:rsidR="00877662" w:rsidRPr="00AE4D5B" w:rsidRDefault="00877662" w:rsidP="008776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877662" w:rsidRPr="00AE4D5B" w14:paraId="4450E792" w14:textId="77777777" w:rsidTr="00851751">
        <w:trPr>
          <w:cantSplit/>
        </w:trPr>
        <w:tc>
          <w:tcPr>
            <w:tcW w:w="2790" w:type="dxa"/>
            <w:hideMark/>
          </w:tcPr>
          <w:p w14:paraId="33EDD396" w14:textId="1C67383A" w:rsidR="00877662" w:rsidRPr="00AE4D5B" w:rsidRDefault="00877662" w:rsidP="0087766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23" w:type="dxa"/>
          </w:tcPr>
          <w:p w14:paraId="45DAE407" w14:textId="77777777" w:rsidR="00877662" w:rsidRPr="00AE4D5B" w:rsidRDefault="00877662" w:rsidP="0087766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96AC5C5" w14:textId="16A302FD" w:rsidR="00877662" w:rsidRPr="00AE4D5B" w:rsidRDefault="008A7514" w:rsidP="00877662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211,512</w:t>
            </w:r>
          </w:p>
        </w:tc>
        <w:tc>
          <w:tcPr>
            <w:tcW w:w="180" w:type="dxa"/>
          </w:tcPr>
          <w:p w14:paraId="1031FF9E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281D59" w14:textId="032C5B4A" w:rsidR="00877662" w:rsidRPr="00AE4D5B" w:rsidRDefault="00877662" w:rsidP="0087766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51E88">
              <w:rPr>
                <w:rFonts w:asciiTheme="majorBidi" w:hAnsiTheme="majorBidi" w:cstheme="majorBidi"/>
                <w:sz w:val="30"/>
                <w:szCs w:val="30"/>
              </w:rPr>
              <w:t xml:space="preserve"> 450,978 </w:t>
            </w:r>
          </w:p>
        </w:tc>
        <w:tc>
          <w:tcPr>
            <w:tcW w:w="178" w:type="dxa"/>
          </w:tcPr>
          <w:p w14:paraId="42FACE14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C09A93" w14:textId="2E42A468" w:rsidR="00877662" w:rsidRPr="00AE4D5B" w:rsidRDefault="00EC584F" w:rsidP="0087766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69,173</w:t>
            </w:r>
          </w:p>
        </w:tc>
        <w:tc>
          <w:tcPr>
            <w:tcW w:w="180" w:type="dxa"/>
          </w:tcPr>
          <w:p w14:paraId="39F6D3EB" w14:textId="77777777" w:rsidR="00877662" w:rsidRPr="00AE4D5B" w:rsidRDefault="00877662" w:rsidP="008776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2CA208" w14:textId="085B90BF" w:rsidR="00877662" w:rsidRPr="00AE4D5B" w:rsidRDefault="00877662" w:rsidP="008776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58,853</w:t>
            </w:r>
          </w:p>
        </w:tc>
      </w:tr>
      <w:tr w:rsidR="00877662" w:rsidRPr="00AE4D5B" w14:paraId="54BC7922" w14:textId="77777777" w:rsidTr="00851751">
        <w:trPr>
          <w:cantSplit/>
        </w:trPr>
        <w:tc>
          <w:tcPr>
            <w:tcW w:w="2790" w:type="dxa"/>
            <w:hideMark/>
          </w:tcPr>
          <w:p w14:paraId="6ED09DA2" w14:textId="6A3706B1" w:rsidR="00877662" w:rsidRPr="00AE4D5B" w:rsidRDefault="00877662" w:rsidP="0087766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543C48A3" w14:textId="77777777" w:rsidR="00877662" w:rsidRPr="00AE4D5B" w:rsidRDefault="00877662" w:rsidP="0087766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27BB6790" w14:textId="1BF211D6" w:rsidR="00877662" w:rsidRPr="00AE4D5B" w:rsidRDefault="008A7514" w:rsidP="00877662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5,543</w:t>
            </w:r>
          </w:p>
        </w:tc>
        <w:tc>
          <w:tcPr>
            <w:tcW w:w="180" w:type="dxa"/>
          </w:tcPr>
          <w:p w14:paraId="5B80CAB0" w14:textId="283811A3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ECB7CC" w14:textId="1E4FDDFE" w:rsidR="00877662" w:rsidRPr="00AE4D5B" w:rsidRDefault="00877662" w:rsidP="0087766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51E88">
              <w:rPr>
                <w:rFonts w:asciiTheme="majorBidi" w:hAnsiTheme="majorBidi" w:cstheme="majorBidi"/>
                <w:sz w:val="30"/>
                <w:szCs w:val="30"/>
              </w:rPr>
              <w:t xml:space="preserve"> 16,143 </w:t>
            </w:r>
          </w:p>
        </w:tc>
        <w:tc>
          <w:tcPr>
            <w:tcW w:w="178" w:type="dxa"/>
          </w:tcPr>
          <w:p w14:paraId="72540298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BF47A3B" w14:textId="47502E25" w:rsidR="00877662" w:rsidRPr="00AE4D5B" w:rsidRDefault="00EC584F" w:rsidP="0087766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577</w:t>
            </w:r>
          </w:p>
        </w:tc>
        <w:tc>
          <w:tcPr>
            <w:tcW w:w="180" w:type="dxa"/>
          </w:tcPr>
          <w:p w14:paraId="0D01EA66" w14:textId="77777777" w:rsidR="00877662" w:rsidRPr="00AE4D5B" w:rsidRDefault="00877662" w:rsidP="008776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8A110A" w14:textId="356B4021" w:rsidR="00877662" w:rsidRPr="00AE4D5B" w:rsidRDefault="00877662" w:rsidP="008776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7,376</w:t>
            </w:r>
          </w:p>
        </w:tc>
      </w:tr>
      <w:tr w:rsidR="00877662" w:rsidRPr="00AE4D5B" w14:paraId="75C684A5" w14:textId="77777777" w:rsidTr="00851751">
        <w:trPr>
          <w:cantSplit/>
        </w:trPr>
        <w:tc>
          <w:tcPr>
            <w:tcW w:w="2790" w:type="dxa"/>
            <w:hideMark/>
          </w:tcPr>
          <w:p w14:paraId="5D7FF8A6" w14:textId="7C242F47" w:rsidR="00877662" w:rsidRPr="00AE4D5B" w:rsidRDefault="00877662" w:rsidP="00877662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1172D658" w14:textId="77777777" w:rsidR="00877662" w:rsidRPr="00AE4D5B" w:rsidRDefault="00877662" w:rsidP="0087766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D959FDE" w14:textId="08D34E55" w:rsidR="00877662" w:rsidRPr="00AE4D5B" w:rsidRDefault="008A7514" w:rsidP="00877662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17,774</w:t>
            </w:r>
          </w:p>
        </w:tc>
        <w:tc>
          <w:tcPr>
            <w:tcW w:w="180" w:type="dxa"/>
          </w:tcPr>
          <w:p w14:paraId="702306CD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C8C9C2" w14:textId="2E91AF15" w:rsidR="00877662" w:rsidRPr="00AE4D5B" w:rsidRDefault="00877662" w:rsidP="0087766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51E88">
              <w:rPr>
                <w:rFonts w:asciiTheme="majorBidi" w:hAnsiTheme="majorBidi" w:cstheme="majorBidi"/>
                <w:sz w:val="30"/>
                <w:szCs w:val="30"/>
              </w:rPr>
              <w:t xml:space="preserve"> 18,520 </w:t>
            </w:r>
          </w:p>
        </w:tc>
        <w:tc>
          <w:tcPr>
            <w:tcW w:w="178" w:type="dxa"/>
          </w:tcPr>
          <w:p w14:paraId="53F0BE83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5C999C8" w14:textId="2C65B61C" w:rsidR="00877662" w:rsidRPr="00AE4D5B" w:rsidRDefault="00EC584F" w:rsidP="0087766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17,518</w:t>
            </w:r>
          </w:p>
        </w:tc>
        <w:tc>
          <w:tcPr>
            <w:tcW w:w="180" w:type="dxa"/>
          </w:tcPr>
          <w:p w14:paraId="321D609A" w14:textId="77777777" w:rsidR="00877662" w:rsidRPr="00AE4D5B" w:rsidRDefault="00877662" w:rsidP="008776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0FD0B5" w14:textId="7337E153" w:rsidR="00877662" w:rsidRPr="00AE4D5B" w:rsidRDefault="00877662" w:rsidP="008776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18,388</w:t>
            </w:r>
          </w:p>
        </w:tc>
      </w:tr>
      <w:tr w:rsidR="00877662" w:rsidRPr="00AE4D5B" w14:paraId="271C1280" w14:textId="77777777" w:rsidTr="00851751">
        <w:trPr>
          <w:cantSplit/>
        </w:trPr>
        <w:tc>
          <w:tcPr>
            <w:tcW w:w="2790" w:type="dxa"/>
          </w:tcPr>
          <w:p w14:paraId="5BDBA66D" w14:textId="1DBCEFF2" w:rsidR="00877662" w:rsidRPr="00AE4D5B" w:rsidRDefault="00877662" w:rsidP="00877662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148C8070" w14:textId="77777777" w:rsidR="00877662" w:rsidRPr="00AE4D5B" w:rsidRDefault="00877662" w:rsidP="0087766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6D27FE2F" w14:textId="66864B74" w:rsidR="00877662" w:rsidRPr="00AE4D5B" w:rsidRDefault="008A7514" w:rsidP="00877662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53,491</w:t>
            </w:r>
          </w:p>
        </w:tc>
        <w:tc>
          <w:tcPr>
            <w:tcW w:w="180" w:type="dxa"/>
          </w:tcPr>
          <w:p w14:paraId="324F4570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27B6FA" w14:textId="7E3E6432" w:rsidR="00877662" w:rsidRPr="00AE4D5B" w:rsidRDefault="00877662" w:rsidP="0087766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51E88">
              <w:rPr>
                <w:rFonts w:asciiTheme="majorBidi" w:hAnsiTheme="majorBidi" w:cstheme="majorBidi"/>
                <w:sz w:val="30"/>
                <w:szCs w:val="30"/>
              </w:rPr>
              <w:t xml:space="preserve"> 48,714 </w:t>
            </w:r>
          </w:p>
        </w:tc>
        <w:tc>
          <w:tcPr>
            <w:tcW w:w="178" w:type="dxa"/>
          </w:tcPr>
          <w:p w14:paraId="5CA34DC4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FEB33D6" w14:textId="3700C415" w:rsidR="00877662" w:rsidRPr="00AE4D5B" w:rsidRDefault="00EC584F" w:rsidP="0087766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6,155</w:t>
            </w:r>
          </w:p>
        </w:tc>
        <w:tc>
          <w:tcPr>
            <w:tcW w:w="180" w:type="dxa"/>
          </w:tcPr>
          <w:p w14:paraId="7D309E90" w14:textId="77777777" w:rsidR="00877662" w:rsidRPr="00AE4D5B" w:rsidRDefault="00877662" w:rsidP="008776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3FE409" w14:textId="4EFAE491" w:rsidR="00877662" w:rsidRPr="00AE4D5B" w:rsidRDefault="00877662" w:rsidP="00AD092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1,366</w:t>
            </w:r>
          </w:p>
        </w:tc>
      </w:tr>
      <w:tr w:rsidR="00877662" w:rsidRPr="00AE4D5B" w14:paraId="500E4F2D" w14:textId="77777777" w:rsidTr="00851751">
        <w:trPr>
          <w:cantSplit/>
        </w:trPr>
        <w:tc>
          <w:tcPr>
            <w:tcW w:w="2790" w:type="dxa"/>
            <w:hideMark/>
          </w:tcPr>
          <w:p w14:paraId="7AFE7B2F" w14:textId="3F3CB1DC" w:rsidR="00877662" w:rsidRPr="00AE4D5B" w:rsidRDefault="00877662" w:rsidP="0087766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3" w:type="dxa"/>
          </w:tcPr>
          <w:p w14:paraId="0FC8AD3E" w14:textId="77777777" w:rsidR="00877662" w:rsidRPr="00AE4D5B" w:rsidRDefault="00877662" w:rsidP="0087766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AADE0B" w14:textId="29C6AE69" w:rsidR="00877662" w:rsidRPr="00AE4D5B" w:rsidRDefault="008A7514" w:rsidP="00877662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2,932,323</w:t>
            </w:r>
          </w:p>
        </w:tc>
        <w:tc>
          <w:tcPr>
            <w:tcW w:w="180" w:type="dxa"/>
          </w:tcPr>
          <w:p w14:paraId="56152084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D3D9A" w14:textId="458483BE" w:rsidR="00877662" w:rsidRPr="00AE4D5B" w:rsidRDefault="00877662" w:rsidP="0087766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74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3,060,928</w:t>
            </w:r>
          </w:p>
        </w:tc>
        <w:tc>
          <w:tcPr>
            <w:tcW w:w="178" w:type="dxa"/>
          </w:tcPr>
          <w:p w14:paraId="5C80E1A9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DEA62" w14:textId="3A4B52EB" w:rsidR="00877662" w:rsidRPr="00AE4D5B" w:rsidRDefault="00EC584F" w:rsidP="0087766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1,325,63</w:t>
            </w:r>
            <w:r w:rsidR="000D00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48F59136" w14:textId="77777777" w:rsidR="00877662" w:rsidRPr="00AE4D5B" w:rsidRDefault="00877662" w:rsidP="0087766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095C5" w14:textId="72697C94" w:rsidR="00877662" w:rsidRPr="00AE4D5B" w:rsidRDefault="00877662" w:rsidP="008776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,054</w:t>
            </w:r>
          </w:p>
        </w:tc>
      </w:tr>
      <w:tr w:rsidR="00877662" w:rsidRPr="00AE4D5B" w14:paraId="46E2C332" w14:textId="77777777" w:rsidTr="000A760A">
        <w:trPr>
          <w:cantSplit/>
          <w:trHeight w:val="71"/>
        </w:trPr>
        <w:tc>
          <w:tcPr>
            <w:tcW w:w="2790" w:type="dxa"/>
            <w:vAlign w:val="bottom"/>
            <w:hideMark/>
          </w:tcPr>
          <w:p w14:paraId="50005C6B" w14:textId="77777777" w:rsidR="00877662" w:rsidRPr="00AE4D5B" w:rsidRDefault="00877662" w:rsidP="00877662">
            <w:pPr>
              <w:spacing w:line="240" w:lineRule="auto"/>
              <w:ind w:left="99" w:hanging="99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923" w:type="dxa"/>
          </w:tcPr>
          <w:p w14:paraId="38E6645D" w14:textId="77777777" w:rsidR="00877662" w:rsidRPr="00AE4D5B" w:rsidRDefault="00877662" w:rsidP="0087766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A52869" w14:textId="30390471" w:rsidR="00877662" w:rsidRPr="00AE4D5B" w:rsidRDefault="008A7514" w:rsidP="00315769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(80,642)</w:t>
            </w:r>
          </w:p>
        </w:tc>
        <w:tc>
          <w:tcPr>
            <w:tcW w:w="180" w:type="dxa"/>
            <w:vAlign w:val="bottom"/>
          </w:tcPr>
          <w:p w14:paraId="500C422C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537FE9" w14:textId="4215F558" w:rsidR="00877662" w:rsidRPr="00AE4D5B" w:rsidRDefault="00877662" w:rsidP="0087766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D74E7">
              <w:rPr>
                <w:rFonts w:asciiTheme="majorBidi" w:hAnsiTheme="majorBidi" w:cstheme="majorBidi"/>
                <w:sz w:val="30"/>
                <w:szCs w:val="30"/>
              </w:rPr>
              <w:t>(64,214)</w:t>
            </w:r>
          </w:p>
        </w:tc>
        <w:tc>
          <w:tcPr>
            <w:tcW w:w="178" w:type="dxa"/>
            <w:vAlign w:val="bottom"/>
          </w:tcPr>
          <w:p w14:paraId="7B5EACA9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12D73D" w14:textId="1A03E265" w:rsidR="00877662" w:rsidRPr="00AE4D5B" w:rsidRDefault="00EC584F" w:rsidP="0087766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(25,670)</w:t>
            </w:r>
          </w:p>
        </w:tc>
        <w:tc>
          <w:tcPr>
            <w:tcW w:w="180" w:type="dxa"/>
            <w:vAlign w:val="bottom"/>
          </w:tcPr>
          <w:p w14:paraId="3FD830AD" w14:textId="77777777" w:rsidR="00877662" w:rsidRPr="00AE4D5B" w:rsidRDefault="00877662" w:rsidP="00877662">
            <w:pPr>
              <w:pStyle w:val="acctfourfigures"/>
              <w:tabs>
                <w:tab w:val="decimal" w:pos="91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63D03DE1" w14:textId="67DD9E16" w:rsidR="00877662" w:rsidRPr="00AE4D5B" w:rsidRDefault="00877662" w:rsidP="0087766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,600)</w:t>
            </w:r>
          </w:p>
        </w:tc>
      </w:tr>
      <w:tr w:rsidR="00877662" w:rsidRPr="00AE4D5B" w14:paraId="44F3B323" w14:textId="77777777" w:rsidTr="00225CA8">
        <w:trPr>
          <w:cantSplit/>
          <w:trHeight w:val="71"/>
        </w:trPr>
        <w:tc>
          <w:tcPr>
            <w:tcW w:w="2790" w:type="dxa"/>
            <w:vAlign w:val="bottom"/>
          </w:tcPr>
          <w:p w14:paraId="04672292" w14:textId="77777777" w:rsidR="00877662" w:rsidRPr="00AE4D5B" w:rsidRDefault="00877662" w:rsidP="00877662">
            <w:pPr>
              <w:spacing w:line="240" w:lineRule="auto"/>
              <w:ind w:left="99" w:hanging="9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3" w:type="dxa"/>
          </w:tcPr>
          <w:p w14:paraId="03A5E082" w14:textId="77777777" w:rsidR="00877662" w:rsidRPr="00AE4D5B" w:rsidRDefault="00877662" w:rsidP="0087766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287D0" w14:textId="10F53347" w:rsidR="00877662" w:rsidRPr="00AE4D5B" w:rsidRDefault="008A7514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2,851,681</w:t>
            </w:r>
          </w:p>
        </w:tc>
        <w:tc>
          <w:tcPr>
            <w:tcW w:w="180" w:type="dxa"/>
            <w:vAlign w:val="bottom"/>
          </w:tcPr>
          <w:p w14:paraId="2F40ECF6" w14:textId="7AA6D888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CF6E42" w14:textId="36DE844F" w:rsidR="00877662" w:rsidRPr="00AE4D5B" w:rsidRDefault="00877662" w:rsidP="0087766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74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2,996,714</w:t>
            </w:r>
          </w:p>
        </w:tc>
        <w:tc>
          <w:tcPr>
            <w:tcW w:w="178" w:type="dxa"/>
            <w:vAlign w:val="bottom"/>
          </w:tcPr>
          <w:p w14:paraId="78C5D275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27D5B4" w14:textId="2DF4EA53" w:rsidR="00877662" w:rsidRPr="00AE4D5B" w:rsidRDefault="00EC584F" w:rsidP="0087766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1,299,96</w:t>
            </w:r>
            <w:r w:rsidR="000D00D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80" w:type="dxa"/>
            <w:vAlign w:val="bottom"/>
          </w:tcPr>
          <w:p w14:paraId="0B3E3655" w14:textId="77777777" w:rsidR="00877662" w:rsidRPr="00AE4D5B" w:rsidRDefault="00877662" w:rsidP="0087766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CB7097B" w14:textId="627CD88F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1,266,454</w:t>
            </w:r>
          </w:p>
        </w:tc>
      </w:tr>
      <w:tr w:rsidR="00877662" w:rsidRPr="00AE4D5B" w14:paraId="2E9BB5BA" w14:textId="77777777" w:rsidTr="000A760A">
        <w:trPr>
          <w:cantSplit/>
        </w:trPr>
        <w:tc>
          <w:tcPr>
            <w:tcW w:w="2790" w:type="dxa"/>
            <w:hideMark/>
          </w:tcPr>
          <w:p w14:paraId="542C1E81" w14:textId="77777777" w:rsidR="00877662" w:rsidRPr="00AE4D5B" w:rsidRDefault="00877662" w:rsidP="0087766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23" w:type="dxa"/>
          </w:tcPr>
          <w:p w14:paraId="3B9B1E12" w14:textId="77777777" w:rsidR="00877662" w:rsidRPr="00AE4D5B" w:rsidRDefault="00877662" w:rsidP="0087766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DD5EE6" w14:textId="4EB48B64" w:rsidR="00877662" w:rsidRPr="00AE4D5B" w:rsidRDefault="008A7514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3,876,319</w:t>
            </w:r>
          </w:p>
        </w:tc>
        <w:tc>
          <w:tcPr>
            <w:tcW w:w="180" w:type="dxa"/>
          </w:tcPr>
          <w:p w14:paraId="6F8E6688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006C76" w14:textId="74DBF9E1" w:rsidR="00877662" w:rsidRPr="00AE4D5B" w:rsidRDefault="00877662" w:rsidP="0087766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3,925,198</w:t>
            </w:r>
          </w:p>
        </w:tc>
        <w:tc>
          <w:tcPr>
            <w:tcW w:w="178" w:type="dxa"/>
          </w:tcPr>
          <w:p w14:paraId="3C4DCADA" w14:textId="77777777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6BDAD3" w14:textId="7032F9A0" w:rsidR="00877662" w:rsidRPr="00AE4D5B" w:rsidRDefault="00EC584F" w:rsidP="0087766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3,279,06</w:t>
            </w:r>
            <w:r w:rsidR="00292DE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3</w:t>
            </w:r>
          </w:p>
        </w:tc>
        <w:tc>
          <w:tcPr>
            <w:tcW w:w="180" w:type="dxa"/>
          </w:tcPr>
          <w:p w14:paraId="37B68B06" w14:textId="77777777" w:rsidR="00877662" w:rsidRPr="00AE4D5B" w:rsidRDefault="00877662" w:rsidP="0087766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1002BC2" w14:textId="3527D43C" w:rsidR="00877662" w:rsidRPr="00AE4D5B" w:rsidRDefault="00877662" w:rsidP="008776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3,152,695</w:t>
            </w:r>
          </w:p>
        </w:tc>
      </w:tr>
    </w:tbl>
    <w:p w14:paraId="43079171" w14:textId="2A83C270" w:rsidR="00AD590E" w:rsidRPr="001208CA" w:rsidRDefault="00AD590E" w:rsidP="00AD590E">
      <w:pPr>
        <w:spacing w:line="240" w:lineRule="auto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2"/>
        <w:gridCol w:w="178"/>
        <w:gridCol w:w="956"/>
        <w:gridCol w:w="178"/>
        <w:gridCol w:w="1016"/>
        <w:gridCol w:w="178"/>
        <w:gridCol w:w="936"/>
        <w:gridCol w:w="178"/>
        <w:gridCol w:w="1048"/>
      </w:tblGrid>
      <w:tr w:rsidR="007809AE" w:rsidRPr="00AE4D5B" w14:paraId="0EB5B867" w14:textId="77777777" w:rsidTr="00551725">
        <w:trPr>
          <w:cantSplit/>
          <w:trHeight w:val="20"/>
          <w:tblHeader/>
        </w:trPr>
        <w:tc>
          <w:tcPr>
            <w:tcW w:w="4512" w:type="dxa"/>
          </w:tcPr>
          <w:p w14:paraId="01012D05" w14:textId="1E463488" w:rsidR="007809AE" w:rsidRPr="00AE4D5B" w:rsidRDefault="00AD590E" w:rsidP="00325BF4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ค่า</w:t>
            </w:r>
            <w:r w:rsidR="007809AE" w:rsidRPr="00AE4D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78" w:type="dxa"/>
          </w:tcPr>
          <w:p w14:paraId="2AE43764" w14:textId="77777777" w:rsidR="007809AE" w:rsidRPr="00AE4D5B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50" w:type="dxa"/>
            <w:gridSpan w:val="3"/>
          </w:tcPr>
          <w:p w14:paraId="102DD3C1" w14:textId="0B69AF9E" w:rsidR="007809AE" w:rsidRPr="00AE4D5B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9215BD5" w14:textId="77777777" w:rsidR="007809AE" w:rsidRPr="00AE4D5B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62" w:type="dxa"/>
            <w:gridSpan w:val="3"/>
          </w:tcPr>
          <w:p w14:paraId="1FCCCBDE" w14:textId="5EDE4758" w:rsidR="007809AE" w:rsidRPr="00AE4D5B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51725" w:rsidRPr="00AE4D5B" w14:paraId="30941CF7" w14:textId="77777777" w:rsidTr="00551725">
        <w:trPr>
          <w:cantSplit/>
          <w:trHeight w:val="20"/>
          <w:tblHeader/>
        </w:trPr>
        <w:tc>
          <w:tcPr>
            <w:tcW w:w="4512" w:type="dxa"/>
          </w:tcPr>
          <w:p w14:paraId="6C6FF619" w14:textId="3859B02B" w:rsidR="00551725" w:rsidRPr="00FF730F" w:rsidRDefault="00FF730F" w:rsidP="00FF730F">
            <w:pPr>
              <w:pStyle w:val="acctfourfigures"/>
              <w:tabs>
                <w:tab w:val="clear" w:pos="765"/>
              </w:tabs>
              <w:spacing w:line="240" w:lineRule="atLeast"/>
              <w:ind w:left="19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FF73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Pr="00FF73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31 </w:t>
            </w:r>
            <w:r w:rsidRPr="00FF73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78" w:type="dxa"/>
          </w:tcPr>
          <w:p w14:paraId="3E3C22D3" w14:textId="77777777" w:rsidR="00551725" w:rsidRPr="00AE4D5B" w:rsidRDefault="00551725" w:rsidP="005517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56" w:type="dxa"/>
          </w:tcPr>
          <w:p w14:paraId="2410BCD7" w14:textId="6BD19D98" w:rsidR="00551725" w:rsidRPr="00AE4D5B" w:rsidRDefault="00551725" w:rsidP="005517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2569</w:t>
            </w:r>
          </w:p>
        </w:tc>
        <w:tc>
          <w:tcPr>
            <w:tcW w:w="178" w:type="dxa"/>
          </w:tcPr>
          <w:p w14:paraId="312942D2" w14:textId="77777777" w:rsidR="00551725" w:rsidRPr="00AE4D5B" w:rsidRDefault="00551725" w:rsidP="005517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16" w:type="dxa"/>
          </w:tcPr>
          <w:p w14:paraId="16F54D68" w14:textId="4D04CBF4" w:rsidR="00551725" w:rsidRPr="00AE4D5B" w:rsidRDefault="00551725" w:rsidP="005517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78" w:type="dxa"/>
          </w:tcPr>
          <w:p w14:paraId="5BA73D76" w14:textId="77777777" w:rsidR="00551725" w:rsidRPr="00AE4D5B" w:rsidRDefault="00551725" w:rsidP="005517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936" w:type="dxa"/>
          </w:tcPr>
          <w:p w14:paraId="39EDB7ED" w14:textId="43EEA784" w:rsidR="00551725" w:rsidRPr="00AE4D5B" w:rsidRDefault="00551725" w:rsidP="005517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2569</w:t>
            </w:r>
          </w:p>
        </w:tc>
        <w:tc>
          <w:tcPr>
            <w:tcW w:w="178" w:type="dxa"/>
          </w:tcPr>
          <w:p w14:paraId="6FB5D3B0" w14:textId="77777777" w:rsidR="00551725" w:rsidRPr="00AE4D5B" w:rsidRDefault="00551725" w:rsidP="005517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48" w:type="dxa"/>
          </w:tcPr>
          <w:p w14:paraId="2D8709EA" w14:textId="6D028BA7" w:rsidR="00551725" w:rsidRPr="00AE4D5B" w:rsidRDefault="00551725" w:rsidP="005517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2568</w:t>
            </w:r>
          </w:p>
        </w:tc>
      </w:tr>
      <w:tr w:rsidR="00551725" w:rsidRPr="00AE4D5B" w14:paraId="0383C08E" w14:textId="77777777" w:rsidTr="00551725">
        <w:trPr>
          <w:cantSplit/>
          <w:trHeight w:val="20"/>
          <w:tblHeader/>
        </w:trPr>
        <w:tc>
          <w:tcPr>
            <w:tcW w:w="4512" w:type="dxa"/>
          </w:tcPr>
          <w:p w14:paraId="3D280A18" w14:textId="77777777" w:rsidR="00551725" w:rsidRPr="00AE4D5B" w:rsidRDefault="00551725" w:rsidP="0055172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bottom"/>
          </w:tcPr>
          <w:p w14:paraId="6B2FBFBD" w14:textId="77777777" w:rsidR="00551725" w:rsidRPr="00AE4D5B" w:rsidRDefault="00551725" w:rsidP="005517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90" w:type="dxa"/>
            <w:gridSpan w:val="7"/>
            <w:vAlign w:val="bottom"/>
          </w:tcPr>
          <w:p w14:paraId="21DBACE0" w14:textId="4EBD788B" w:rsidR="00551725" w:rsidRPr="00AE4D5B" w:rsidRDefault="00551725" w:rsidP="005517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 w:bidi="th-TH"/>
              </w:rPr>
              <w:t>(พันบาท)</w:t>
            </w:r>
          </w:p>
        </w:tc>
      </w:tr>
      <w:tr w:rsidR="00FF730F" w:rsidRPr="00AE4D5B" w14:paraId="0E170EC9" w14:textId="77777777" w:rsidTr="00551725">
        <w:trPr>
          <w:cantSplit/>
          <w:trHeight w:val="20"/>
        </w:trPr>
        <w:tc>
          <w:tcPr>
            <w:tcW w:w="4512" w:type="dxa"/>
          </w:tcPr>
          <w:p w14:paraId="7F84CC40" w14:textId="41F69234" w:rsidR="00FF730F" w:rsidRPr="00FF730F" w:rsidRDefault="00FF730F" w:rsidP="00FF730F">
            <w:pPr>
              <w:pStyle w:val="ListParagraph"/>
              <w:numPr>
                <w:ilvl w:val="0"/>
                <w:numId w:val="48"/>
              </w:numPr>
              <w:ind w:left="193" w:hanging="193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/>
                <w:b w:val="0"/>
                <w:bCs w:val="0"/>
                <w:i w:val="0"/>
                <w:i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8" w:type="dxa"/>
            <w:vAlign w:val="bottom"/>
          </w:tcPr>
          <w:p w14:paraId="249C9E8D" w14:textId="77777777" w:rsidR="00FF730F" w:rsidRPr="00AE4D5B" w:rsidRDefault="00FF730F" w:rsidP="00FF73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277B3EE5" w14:textId="612C4095" w:rsidR="00FF730F" w:rsidRPr="002B6767" w:rsidRDefault="002B5981" w:rsidP="00FF730F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B6767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20,036</w:t>
            </w:r>
          </w:p>
        </w:tc>
        <w:tc>
          <w:tcPr>
            <w:tcW w:w="178" w:type="dxa"/>
            <w:vAlign w:val="bottom"/>
          </w:tcPr>
          <w:p w14:paraId="3E28AF75" w14:textId="77777777" w:rsidR="00FF730F" w:rsidRPr="002B6767" w:rsidRDefault="00FF730F" w:rsidP="00FF730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39DFF44B" w14:textId="5C87A14F" w:rsidR="00FF730F" w:rsidRPr="002B6767" w:rsidRDefault="00FF730F" w:rsidP="00FF730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B6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8,534</w:t>
            </w:r>
          </w:p>
        </w:tc>
        <w:tc>
          <w:tcPr>
            <w:tcW w:w="178" w:type="dxa"/>
            <w:vAlign w:val="bottom"/>
          </w:tcPr>
          <w:p w14:paraId="5FABC473" w14:textId="77777777" w:rsidR="00FF730F" w:rsidRPr="002B6767" w:rsidRDefault="00FF730F" w:rsidP="00FF730F">
            <w:pPr>
              <w:pStyle w:val="acctfourfigures"/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36" w:type="dxa"/>
          </w:tcPr>
          <w:p w14:paraId="5B9C5C7F" w14:textId="0F146A43" w:rsidR="00FF730F" w:rsidRPr="002B6767" w:rsidRDefault="00863EDB" w:rsidP="00FF730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4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B6767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14,070</w:t>
            </w:r>
          </w:p>
        </w:tc>
        <w:tc>
          <w:tcPr>
            <w:tcW w:w="178" w:type="dxa"/>
            <w:vAlign w:val="bottom"/>
          </w:tcPr>
          <w:p w14:paraId="1895637C" w14:textId="77777777" w:rsidR="00FF730F" w:rsidRPr="002B6767" w:rsidRDefault="00FF730F" w:rsidP="00FF730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36163C60" w14:textId="2220ED8C" w:rsidR="00FF730F" w:rsidRPr="002B6767" w:rsidRDefault="00FF730F" w:rsidP="00FF730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2B6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F730F" w:rsidRPr="00AE4D5B" w14:paraId="17E72FA5" w14:textId="77777777" w:rsidTr="00551725">
        <w:trPr>
          <w:cantSplit/>
          <w:trHeight w:val="20"/>
        </w:trPr>
        <w:tc>
          <w:tcPr>
            <w:tcW w:w="4512" w:type="dxa"/>
          </w:tcPr>
          <w:p w14:paraId="11CD88FB" w14:textId="277B27BB" w:rsidR="00FF730F" w:rsidRPr="00FF730F" w:rsidRDefault="00FF730F" w:rsidP="00FF730F">
            <w:pPr>
              <w:pStyle w:val="ListParagraph"/>
              <w:numPr>
                <w:ilvl w:val="0"/>
                <w:numId w:val="48"/>
              </w:numPr>
              <w:ind w:left="193" w:hanging="193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78" w:type="dxa"/>
            <w:vAlign w:val="bottom"/>
          </w:tcPr>
          <w:p w14:paraId="24909782" w14:textId="77777777" w:rsidR="00FF730F" w:rsidRPr="00AE4D5B" w:rsidRDefault="00FF730F" w:rsidP="00FF73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5A1117DD" w14:textId="6DCA396A" w:rsidR="00FF730F" w:rsidRPr="002B6767" w:rsidRDefault="00863EDB" w:rsidP="00FF730F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B676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(2,894)</w:t>
            </w:r>
          </w:p>
        </w:tc>
        <w:tc>
          <w:tcPr>
            <w:tcW w:w="178" w:type="dxa"/>
          </w:tcPr>
          <w:p w14:paraId="5CCD579E" w14:textId="77777777" w:rsidR="00FF730F" w:rsidRPr="002B6767" w:rsidRDefault="00FF730F" w:rsidP="00FF730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4CA73C89" w14:textId="04C1D6BD" w:rsidR="00FF730F" w:rsidRPr="002B6767" w:rsidRDefault="00FF730F" w:rsidP="00FF730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val="en-GB" w:eastAsia="en-GB" w:bidi="th-TH"/>
              </w:rPr>
            </w:pPr>
            <w:r w:rsidRPr="002B6767">
              <w:rPr>
                <w:rFonts w:asciiTheme="majorBidi" w:hAnsiTheme="majorBidi" w:cstheme="majorBidi"/>
                <w:sz w:val="30"/>
                <w:szCs w:val="30"/>
              </w:rPr>
              <w:t>(1,726)</w:t>
            </w:r>
          </w:p>
        </w:tc>
        <w:tc>
          <w:tcPr>
            <w:tcW w:w="178" w:type="dxa"/>
          </w:tcPr>
          <w:p w14:paraId="46CA4270" w14:textId="77777777" w:rsidR="00FF730F" w:rsidRPr="002B6767" w:rsidRDefault="00FF730F" w:rsidP="00FF730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863A764" w14:textId="02097A1E" w:rsidR="00FF730F" w:rsidRPr="002B6767" w:rsidRDefault="00863EDB" w:rsidP="007B5EAC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-4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6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021985F7" w14:textId="77777777" w:rsidR="00FF730F" w:rsidRPr="002B6767" w:rsidRDefault="00FF730F" w:rsidP="00FF730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28351805" w14:textId="6891CB26" w:rsidR="00FF730F" w:rsidRPr="002B6767" w:rsidRDefault="00FF730F" w:rsidP="00FF730F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-46"/>
              <w:rPr>
                <w:rFonts w:asciiTheme="majorBidi" w:hAnsiTheme="majorBidi" w:cstheme="majorBidi"/>
                <w:sz w:val="30"/>
                <w:szCs w:val="30"/>
                <w:lang w:val="en-GB" w:eastAsia="en-GB" w:bidi="th-TH"/>
              </w:rPr>
            </w:pPr>
            <w:r w:rsidRPr="002B6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(1,726)</w:t>
            </w:r>
          </w:p>
        </w:tc>
      </w:tr>
    </w:tbl>
    <w:p w14:paraId="66C725C7" w14:textId="77777777" w:rsidR="00325BF4" w:rsidRPr="00AE4D5B" w:rsidRDefault="00325BF4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</w:p>
    <w:p w14:paraId="24CDA89A" w14:textId="1DD89800" w:rsidR="00A101B2" w:rsidRPr="00B657B8" w:rsidRDefault="00A101B2" w:rsidP="00A101B2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42695">
        <w:rPr>
          <w:rFonts w:asciiTheme="majorBidi" w:hAnsiTheme="majorBidi" w:cstheme="majorBidi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โดยมีระยะเวลา</w:t>
      </w:r>
      <w:r w:rsidRPr="000710E2">
        <w:rPr>
          <w:rFonts w:asciiTheme="majorBidi" w:hAnsiTheme="majorBidi" w:cstheme="majorBidi"/>
          <w:sz w:val="30"/>
          <w:szCs w:val="30"/>
          <w:cs/>
        </w:rPr>
        <w:t>ตั้งแต่</w:t>
      </w:r>
      <w:r w:rsidRPr="000710E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710E2">
        <w:rPr>
          <w:rFonts w:asciiTheme="majorBidi" w:hAnsiTheme="majorBidi" w:cstheme="majorBidi"/>
          <w:sz w:val="30"/>
          <w:szCs w:val="30"/>
        </w:rPr>
        <w:t xml:space="preserve">15 </w:t>
      </w:r>
      <w:r w:rsidRPr="000710E2">
        <w:rPr>
          <w:rFonts w:asciiTheme="majorBidi" w:hAnsiTheme="majorBidi" w:cstheme="majorBidi"/>
          <w:sz w:val="30"/>
          <w:szCs w:val="30"/>
          <w:cs/>
        </w:rPr>
        <w:t>วัน ถึง</w:t>
      </w:r>
      <w:r w:rsidRPr="000710E2">
        <w:rPr>
          <w:rFonts w:asciiTheme="majorBidi" w:hAnsiTheme="majorBidi" w:cstheme="majorBidi"/>
          <w:sz w:val="30"/>
          <w:szCs w:val="30"/>
        </w:rPr>
        <w:t xml:space="preserve"> 100</w:t>
      </w:r>
      <w:r w:rsidRPr="000710E2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Pr="00742695">
        <w:rPr>
          <w:rFonts w:asciiTheme="majorBidi" w:hAnsiTheme="majorBidi" w:cstheme="majorBidi"/>
          <w:sz w:val="30"/>
          <w:szCs w:val="30"/>
        </w:rPr>
        <w:t xml:space="preserve"> </w:t>
      </w:r>
      <w:r w:rsidRPr="0074269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42695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74269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742695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742695">
        <w:rPr>
          <w:rFonts w:asciiTheme="majorBidi" w:hAnsiTheme="majorBidi" w:cstheme="majorBidi"/>
          <w:i/>
          <w:iCs/>
          <w:sz w:val="30"/>
          <w:szCs w:val="30"/>
        </w:rPr>
        <w:t>: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42695">
        <w:rPr>
          <w:rFonts w:asciiTheme="majorBidi" w:hAnsiTheme="majorBidi" w:cstheme="majorBidi"/>
          <w:i/>
          <w:iCs/>
          <w:sz w:val="30"/>
          <w:szCs w:val="30"/>
        </w:rPr>
        <w:t xml:space="preserve">15 </w:t>
      </w:r>
      <w:r w:rsidRPr="00742695">
        <w:rPr>
          <w:rFonts w:asciiTheme="majorBidi" w:hAnsiTheme="majorBidi" w:cstheme="majorBidi"/>
          <w:i/>
          <w:iCs/>
          <w:sz w:val="30"/>
          <w:szCs w:val="30"/>
          <w:cs/>
        </w:rPr>
        <w:t>วัน ถึง</w:t>
      </w:r>
      <w:r w:rsidRPr="00742695">
        <w:rPr>
          <w:rFonts w:asciiTheme="majorBidi" w:hAnsiTheme="majorBidi" w:cstheme="majorBidi"/>
          <w:i/>
          <w:iCs/>
          <w:sz w:val="30"/>
          <w:szCs w:val="30"/>
        </w:rPr>
        <w:t xml:space="preserve"> 100 </w:t>
      </w:r>
      <w:r w:rsidRPr="00742695">
        <w:rPr>
          <w:rFonts w:asciiTheme="majorBidi" w:hAnsiTheme="majorBidi" w:cstheme="majorBidi"/>
          <w:i/>
          <w:iCs/>
          <w:sz w:val="30"/>
          <w:szCs w:val="30"/>
          <w:cs/>
        </w:rPr>
        <w:t>วัน</w:t>
      </w:r>
      <w:r w:rsidRPr="00742695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21C24672" w14:textId="76A84F8F" w:rsidR="00082F92" w:rsidRPr="00AE4D5B" w:rsidRDefault="00B361DC" w:rsidP="00B361DC">
      <w:pPr>
        <w:tabs>
          <w:tab w:val="left" w:pos="1715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tab/>
      </w:r>
    </w:p>
    <w:p w14:paraId="3416FC1E" w14:textId="6026ECE8" w:rsidR="00092727" w:rsidRPr="001208CA" w:rsidRDefault="00092727" w:rsidP="00757D70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1208CA">
        <w:rPr>
          <w:rFonts w:asciiTheme="majorBidi" w:hAnsiTheme="majorBidi" w:cstheme="majorBidi"/>
          <w:i w:val="0"/>
          <w:iCs w:val="0"/>
          <w:cs/>
        </w:rPr>
        <w:t>ภาระผูกพัน</w:t>
      </w:r>
      <w:r w:rsidR="00BD1B44" w:rsidRPr="001208CA">
        <w:rPr>
          <w:rFonts w:asciiTheme="majorBidi" w:hAnsiTheme="majorBidi" w:cstheme="majorBidi" w:hint="cs"/>
          <w:i w:val="0"/>
          <w:iCs w:val="0"/>
          <w:cs/>
        </w:rPr>
        <w:t>กับบุคคลหรือกิจการที่ไม่เกี่ยวข้องกัน</w:t>
      </w:r>
    </w:p>
    <w:p w14:paraId="70D2CC15" w14:textId="77777777" w:rsidR="00092727" w:rsidRPr="001208CA" w:rsidRDefault="00092727" w:rsidP="00092727">
      <w:pPr>
        <w:tabs>
          <w:tab w:val="left" w:pos="540"/>
        </w:tabs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166"/>
        <w:gridCol w:w="236"/>
        <w:gridCol w:w="1124"/>
        <w:gridCol w:w="236"/>
        <w:gridCol w:w="1257"/>
        <w:gridCol w:w="236"/>
        <w:gridCol w:w="1248"/>
      </w:tblGrid>
      <w:tr w:rsidR="00092727" w:rsidRPr="00AE4D5B" w14:paraId="1DEAD80A" w14:textId="77777777" w:rsidTr="008C5D69">
        <w:trPr>
          <w:tblHeader/>
        </w:trPr>
        <w:tc>
          <w:tcPr>
            <w:tcW w:w="1997" w:type="pct"/>
          </w:tcPr>
          <w:p w14:paraId="61EC42E1" w14:textId="77777777" w:rsidR="00092727" w:rsidRPr="00AE4D5B" w:rsidRDefault="00092727" w:rsidP="0009272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3FCE9851" w14:textId="77777777" w:rsidR="00092727" w:rsidRPr="00AE4D5B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3B62873" w14:textId="77777777" w:rsidR="00092727" w:rsidRPr="00AE4D5B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6" w:type="pct"/>
            <w:gridSpan w:val="3"/>
          </w:tcPr>
          <w:p w14:paraId="2E3AB97E" w14:textId="77777777" w:rsidR="00092727" w:rsidRPr="00AE4D5B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15D7" w:rsidRPr="00AE4D5B" w14:paraId="5FCAF5E2" w14:textId="77777777" w:rsidTr="006B2D79">
        <w:trPr>
          <w:tblHeader/>
        </w:trPr>
        <w:tc>
          <w:tcPr>
            <w:tcW w:w="1997" w:type="pct"/>
          </w:tcPr>
          <w:p w14:paraId="4474A97D" w14:textId="77777777" w:rsidR="00C915D7" w:rsidRPr="00AE4D5B" w:rsidRDefault="00C915D7" w:rsidP="00C915D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4A96F335" w14:textId="6C83074C" w:rsidR="00C915D7" w:rsidRDefault="00C915D7" w:rsidP="00C915D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B4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172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9" w:type="pct"/>
          </w:tcPr>
          <w:p w14:paraId="1BFD0715" w14:textId="77777777" w:rsidR="00C915D7" w:rsidRPr="00AE4D5B" w:rsidRDefault="00C915D7" w:rsidP="00C915D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55056767" w14:textId="79BBF2EE" w:rsidR="00C915D7" w:rsidRDefault="00C915D7" w:rsidP="00C915D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B4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172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9" w:type="pct"/>
          </w:tcPr>
          <w:p w14:paraId="4B5CABCA" w14:textId="77777777" w:rsidR="00C915D7" w:rsidRPr="00AE4D5B" w:rsidRDefault="00C915D7" w:rsidP="00C915D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D374843" w14:textId="3A638C46" w:rsidR="00C915D7" w:rsidRDefault="00C915D7" w:rsidP="00C915D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B4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172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9" w:type="pct"/>
          </w:tcPr>
          <w:p w14:paraId="0CDC110D" w14:textId="77777777" w:rsidR="00C915D7" w:rsidRPr="00AE4D5B" w:rsidRDefault="00C915D7" w:rsidP="00C915D7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7186E9F9" w14:textId="18091DFE" w:rsidR="00C915D7" w:rsidRDefault="00C915D7" w:rsidP="00C915D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B4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172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C915D7" w:rsidRPr="00AE4D5B" w14:paraId="1F34E4C6" w14:textId="77777777" w:rsidTr="006B2D79">
        <w:trPr>
          <w:tblHeader/>
        </w:trPr>
        <w:tc>
          <w:tcPr>
            <w:tcW w:w="1997" w:type="pct"/>
          </w:tcPr>
          <w:p w14:paraId="556EB320" w14:textId="77777777" w:rsidR="00C915D7" w:rsidRPr="00AE4D5B" w:rsidRDefault="00C915D7" w:rsidP="00C915D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12DAB502" w14:textId="4345461A" w:rsidR="00C915D7" w:rsidRPr="00AE4D5B" w:rsidRDefault="00C915D7" w:rsidP="00C915D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AE7B4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9" w:type="pct"/>
          </w:tcPr>
          <w:p w14:paraId="6B5ED428" w14:textId="77777777" w:rsidR="00C915D7" w:rsidRPr="00AE4D5B" w:rsidRDefault="00C915D7" w:rsidP="00C915D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FFDF8D8" w14:textId="1C29003D" w:rsidR="00C915D7" w:rsidRPr="00AE4D5B" w:rsidRDefault="00C915D7" w:rsidP="00C915D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AE7B4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9" w:type="pct"/>
          </w:tcPr>
          <w:p w14:paraId="3D40491D" w14:textId="77777777" w:rsidR="00C915D7" w:rsidRPr="00AE4D5B" w:rsidRDefault="00C915D7" w:rsidP="00C915D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6641C4C9" w14:textId="1234EE1F" w:rsidR="00C915D7" w:rsidRPr="00AE4D5B" w:rsidRDefault="00C915D7" w:rsidP="00C915D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AE7B4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9" w:type="pct"/>
          </w:tcPr>
          <w:p w14:paraId="04273867" w14:textId="77777777" w:rsidR="00C915D7" w:rsidRPr="00AE4D5B" w:rsidRDefault="00C915D7" w:rsidP="00C915D7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6FAB71AD" w14:textId="76072C1A" w:rsidR="00C915D7" w:rsidRPr="00AE4D5B" w:rsidRDefault="00C915D7" w:rsidP="00C915D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AE7B4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C915D7" w:rsidRPr="00AE4D5B" w14:paraId="4FE4B629" w14:textId="77777777" w:rsidTr="008C5D69">
        <w:trPr>
          <w:tblHeader/>
        </w:trPr>
        <w:tc>
          <w:tcPr>
            <w:tcW w:w="1997" w:type="pct"/>
          </w:tcPr>
          <w:p w14:paraId="4B393B33" w14:textId="77777777" w:rsidR="00C915D7" w:rsidRPr="00AE4D5B" w:rsidRDefault="00C915D7" w:rsidP="00C915D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3" w:type="pct"/>
            <w:gridSpan w:val="7"/>
          </w:tcPr>
          <w:p w14:paraId="6DA0E100" w14:textId="77777777" w:rsidR="00C915D7" w:rsidRPr="00AE4D5B" w:rsidRDefault="00C915D7" w:rsidP="00C915D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15D7" w:rsidRPr="00AE4D5B" w14:paraId="0B09682E" w14:textId="77777777" w:rsidTr="006B2D79">
        <w:tc>
          <w:tcPr>
            <w:tcW w:w="1997" w:type="pct"/>
          </w:tcPr>
          <w:p w14:paraId="142D11CC" w14:textId="77777777" w:rsidR="00C915D7" w:rsidRPr="00AE4D5B" w:rsidRDefault="00C915D7" w:rsidP="00C915D7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6" w:type="pct"/>
          </w:tcPr>
          <w:p w14:paraId="20107CDA" w14:textId="77777777" w:rsidR="00C915D7" w:rsidRPr="00AE4D5B" w:rsidRDefault="00C915D7" w:rsidP="00C915D7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3928473" w14:textId="77777777" w:rsidR="00C915D7" w:rsidRPr="00AE4D5B" w:rsidRDefault="00C915D7" w:rsidP="00C915D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6EFEDAC" w14:textId="77777777" w:rsidR="00C915D7" w:rsidRPr="00AE4D5B" w:rsidRDefault="00C915D7" w:rsidP="00C915D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D7D9450" w14:textId="77777777" w:rsidR="00C915D7" w:rsidRPr="00AE4D5B" w:rsidRDefault="00C915D7" w:rsidP="00C915D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5AF76B7" w14:textId="77777777" w:rsidR="00C915D7" w:rsidRPr="00AE4D5B" w:rsidRDefault="00C915D7" w:rsidP="00C915D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76A000E" w14:textId="77777777" w:rsidR="00C915D7" w:rsidRPr="00AE4D5B" w:rsidRDefault="00C915D7" w:rsidP="00C915D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1890EE0F" w14:textId="77777777" w:rsidR="00C915D7" w:rsidRPr="00AE4D5B" w:rsidRDefault="00C915D7" w:rsidP="00C915D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15D7" w:rsidRPr="00AE4D5B" w14:paraId="104AD821" w14:textId="77777777" w:rsidTr="006B2D79">
        <w:tc>
          <w:tcPr>
            <w:tcW w:w="1997" w:type="pct"/>
          </w:tcPr>
          <w:p w14:paraId="02EE5F11" w14:textId="530F49B5" w:rsidR="00C915D7" w:rsidRPr="008F0DA2" w:rsidRDefault="00C915D7" w:rsidP="00C915D7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A39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ที่ดิน </w:t>
            </w:r>
            <w:r w:rsidRPr="00BA399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636" w:type="pct"/>
          </w:tcPr>
          <w:p w14:paraId="0DC1C50D" w14:textId="2D630B24" w:rsidR="00C915D7" w:rsidRPr="00610AA6" w:rsidRDefault="00630C33" w:rsidP="00C915D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53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610AA6">
              <w:rPr>
                <w:rFonts w:asciiTheme="majorBidi" w:hAnsiTheme="majorBidi" w:cs="Angsana New"/>
                <w:sz w:val="30"/>
                <w:szCs w:val="30"/>
                <w:lang w:bidi="th-TH"/>
              </w:rPr>
              <w:t>211,823</w:t>
            </w:r>
          </w:p>
        </w:tc>
        <w:tc>
          <w:tcPr>
            <w:tcW w:w="129" w:type="pct"/>
          </w:tcPr>
          <w:p w14:paraId="5DB14E34" w14:textId="77777777" w:rsidR="00C915D7" w:rsidRPr="00AE4D5B" w:rsidRDefault="00C915D7" w:rsidP="00C915D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7612007F" w14:textId="7B3CAD24" w:rsidR="00C915D7" w:rsidRPr="00AE4D5B" w:rsidRDefault="00C915D7" w:rsidP="00C915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21</w:t>
            </w:r>
            <w:r w:rsidRPr="00FD05E2">
              <w:rPr>
                <w:rFonts w:asciiTheme="majorBidi" w:hAnsiTheme="majorBidi" w:cs="Angsana New"/>
                <w:sz w:val="30"/>
                <w:szCs w:val="30"/>
                <w:lang w:bidi="th-TH"/>
              </w:rPr>
              <w:t>4,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820</w:t>
            </w:r>
          </w:p>
        </w:tc>
        <w:tc>
          <w:tcPr>
            <w:tcW w:w="129" w:type="pct"/>
          </w:tcPr>
          <w:p w14:paraId="2BA9FFA6" w14:textId="77777777" w:rsidR="00C915D7" w:rsidRPr="00AE4D5B" w:rsidRDefault="00C915D7" w:rsidP="00C915D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3C1525B" w14:textId="0016F1E7" w:rsidR="00C915D7" w:rsidRPr="00AE4D5B" w:rsidRDefault="007578AC" w:rsidP="00C915D7">
            <w:pPr>
              <w:pStyle w:val="BodyText"/>
              <w:tabs>
                <w:tab w:val="decimal" w:pos="1041"/>
              </w:tabs>
              <w:spacing w:after="0"/>
              <w:ind w:left="-108" w:right="-77"/>
              <w:jc w:val="both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177,150</w:t>
            </w:r>
          </w:p>
        </w:tc>
        <w:tc>
          <w:tcPr>
            <w:tcW w:w="129" w:type="pct"/>
          </w:tcPr>
          <w:p w14:paraId="1A8138BD" w14:textId="77777777" w:rsidR="00C915D7" w:rsidRPr="00AE4D5B" w:rsidRDefault="00C915D7" w:rsidP="00C915D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6A6A6FAB" w14:textId="5E55378C" w:rsidR="00C915D7" w:rsidRPr="00AE4D5B" w:rsidRDefault="00C915D7" w:rsidP="00C915D7">
            <w:pPr>
              <w:pStyle w:val="BodyText"/>
              <w:tabs>
                <w:tab w:val="decimal" w:pos="1040"/>
              </w:tabs>
              <w:spacing w:after="0"/>
              <w:ind w:left="-108" w:righ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180</w:t>
            </w:r>
            <w:r w:rsidRPr="00E7523B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760</w:t>
            </w:r>
          </w:p>
        </w:tc>
      </w:tr>
      <w:tr w:rsidR="00C915D7" w:rsidRPr="00AE4D5B" w14:paraId="38567BA1" w14:textId="77777777" w:rsidTr="006402E6">
        <w:tc>
          <w:tcPr>
            <w:tcW w:w="1997" w:type="pct"/>
          </w:tcPr>
          <w:p w14:paraId="225217C6" w14:textId="05086AA4" w:rsidR="00C915D7" w:rsidRPr="008F0DA2" w:rsidRDefault="00C915D7" w:rsidP="00C915D7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4266B9BB" w14:textId="39AC16BC" w:rsidR="00C915D7" w:rsidRPr="00610AA6" w:rsidRDefault="00630C33" w:rsidP="00C915D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53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610AA6">
              <w:rPr>
                <w:rFonts w:asciiTheme="majorBidi" w:hAnsiTheme="majorBidi" w:cs="Angsana New"/>
                <w:sz w:val="30"/>
                <w:szCs w:val="30"/>
                <w:lang w:bidi="th-TH"/>
              </w:rPr>
              <w:t>16</w:t>
            </w:r>
            <w:r w:rsidR="00AA2A39">
              <w:rPr>
                <w:rFonts w:asciiTheme="majorBidi" w:hAnsiTheme="majorBidi" w:cs="Angsana New"/>
                <w:sz w:val="30"/>
                <w:szCs w:val="30"/>
                <w:lang w:bidi="th-TH"/>
              </w:rPr>
              <w:t>5</w:t>
            </w:r>
            <w:r w:rsidRPr="00610AA6">
              <w:rPr>
                <w:rFonts w:asciiTheme="majorBidi" w:hAnsiTheme="majorBidi" w:cs="Angsana New"/>
                <w:sz w:val="30"/>
                <w:szCs w:val="30"/>
                <w:lang w:bidi="th-TH"/>
              </w:rPr>
              <w:t>,850</w:t>
            </w:r>
          </w:p>
        </w:tc>
        <w:tc>
          <w:tcPr>
            <w:tcW w:w="129" w:type="pct"/>
          </w:tcPr>
          <w:p w14:paraId="79F01A9D" w14:textId="77777777" w:rsidR="00C915D7" w:rsidRPr="00AE4D5B" w:rsidRDefault="00C915D7" w:rsidP="00C915D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B39F785" w14:textId="4DF01897" w:rsidR="00C915D7" w:rsidRPr="00AE4D5B" w:rsidRDefault="00C915D7" w:rsidP="00C915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208A">
              <w:rPr>
                <w:rFonts w:asciiTheme="majorBidi" w:hAnsiTheme="majorBidi" w:cs="Angsana New"/>
                <w:sz w:val="30"/>
                <w:szCs w:val="30"/>
                <w:lang w:bidi="th-TH"/>
              </w:rPr>
              <w:t>1,838</w:t>
            </w:r>
          </w:p>
        </w:tc>
        <w:tc>
          <w:tcPr>
            <w:tcW w:w="129" w:type="pct"/>
          </w:tcPr>
          <w:p w14:paraId="49D94DCE" w14:textId="77777777" w:rsidR="00C915D7" w:rsidRPr="00AE4D5B" w:rsidRDefault="00C915D7" w:rsidP="00C915D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308AC349" w14:textId="06EB428D" w:rsidR="00C915D7" w:rsidRPr="00AE4D5B" w:rsidRDefault="007578AC" w:rsidP="00C915D7">
            <w:pPr>
              <w:pStyle w:val="BodyText"/>
              <w:tabs>
                <w:tab w:val="decimal" w:pos="1041"/>
              </w:tabs>
              <w:spacing w:after="0"/>
              <w:ind w:left="-108" w:right="-77"/>
              <w:jc w:val="both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165,850</w:t>
            </w:r>
          </w:p>
        </w:tc>
        <w:tc>
          <w:tcPr>
            <w:tcW w:w="129" w:type="pct"/>
          </w:tcPr>
          <w:p w14:paraId="56728D20" w14:textId="77777777" w:rsidR="00C915D7" w:rsidRPr="00AE4D5B" w:rsidRDefault="00C915D7" w:rsidP="00C915D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039CFB04" w14:textId="7FA6551C" w:rsidR="00C915D7" w:rsidRPr="00AE4D5B" w:rsidRDefault="00C915D7" w:rsidP="00C915D7">
            <w:pPr>
              <w:pStyle w:val="BodyText"/>
              <w:tabs>
                <w:tab w:val="decimal" w:pos="1040"/>
              </w:tabs>
              <w:spacing w:after="0"/>
              <w:ind w:left="-108" w:righ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AC2">
              <w:rPr>
                <w:rFonts w:asciiTheme="majorBidi" w:hAnsiTheme="majorBidi"/>
                <w:sz w:val="30"/>
                <w:szCs w:val="30"/>
              </w:rPr>
              <w:t>1,838</w:t>
            </w:r>
          </w:p>
        </w:tc>
      </w:tr>
      <w:tr w:rsidR="00C915D7" w:rsidRPr="00AE4D5B" w14:paraId="5E7A49D5" w14:textId="77777777" w:rsidTr="006402E6">
        <w:tc>
          <w:tcPr>
            <w:tcW w:w="1997" w:type="pct"/>
          </w:tcPr>
          <w:p w14:paraId="2A41A56E" w14:textId="3FA0C8CF" w:rsidR="00C915D7" w:rsidRPr="00AE4D5B" w:rsidRDefault="00C915D7" w:rsidP="00C915D7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3374417B" w14:textId="32109FEB" w:rsidR="00C915D7" w:rsidRPr="00610AA6" w:rsidRDefault="00610AA6" w:rsidP="00C915D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53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610AA6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377,673</w:t>
            </w:r>
          </w:p>
        </w:tc>
        <w:tc>
          <w:tcPr>
            <w:tcW w:w="129" w:type="pct"/>
          </w:tcPr>
          <w:p w14:paraId="0E00E154" w14:textId="77777777" w:rsidR="00C915D7" w:rsidRPr="00AE4D5B" w:rsidRDefault="00C915D7" w:rsidP="00C915D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52D11E98" w14:textId="18E2AB80" w:rsidR="00C915D7" w:rsidRPr="00AE4D5B" w:rsidRDefault="00C915D7" w:rsidP="00C915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2208A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216,658</w:t>
            </w:r>
          </w:p>
        </w:tc>
        <w:tc>
          <w:tcPr>
            <w:tcW w:w="129" w:type="pct"/>
          </w:tcPr>
          <w:p w14:paraId="3B8F8735" w14:textId="77777777" w:rsidR="00C915D7" w:rsidRPr="00AE4D5B" w:rsidRDefault="00C915D7" w:rsidP="00C915D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0C42DBDE" w14:textId="651B073C" w:rsidR="00C915D7" w:rsidRPr="007578AC" w:rsidRDefault="007578AC" w:rsidP="00C915D7">
            <w:pPr>
              <w:pStyle w:val="BodyText"/>
              <w:tabs>
                <w:tab w:val="decimal" w:pos="1041"/>
              </w:tabs>
              <w:spacing w:after="0"/>
              <w:ind w:left="-108" w:right="-77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578AC">
              <w:rPr>
                <w:rFonts w:asciiTheme="majorBidi" w:hAnsiTheme="majorBidi"/>
                <w:b/>
                <w:bCs/>
                <w:sz w:val="30"/>
                <w:szCs w:val="30"/>
              </w:rPr>
              <w:t>343,000</w:t>
            </w:r>
          </w:p>
        </w:tc>
        <w:tc>
          <w:tcPr>
            <w:tcW w:w="129" w:type="pct"/>
          </w:tcPr>
          <w:p w14:paraId="7BF97E6E" w14:textId="77777777" w:rsidR="00C915D7" w:rsidRPr="00AE4D5B" w:rsidRDefault="00C915D7" w:rsidP="00C915D7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2D74374D" w14:textId="6E346639" w:rsidR="00C915D7" w:rsidRPr="00AE4D5B" w:rsidRDefault="00C915D7" w:rsidP="00C915D7">
            <w:pPr>
              <w:pStyle w:val="BodyText"/>
              <w:tabs>
                <w:tab w:val="decimal" w:pos="1040"/>
              </w:tabs>
              <w:spacing w:after="0"/>
              <w:ind w:left="-108" w:righ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AC2">
              <w:rPr>
                <w:rFonts w:asciiTheme="majorBidi" w:hAnsiTheme="majorBidi"/>
                <w:b/>
                <w:bCs/>
                <w:sz w:val="30"/>
                <w:szCs w:val="30"/>
              </w:rPr>
              <w:t>182,598</w:t>
            </w:r>
          </w:p>
        </w:tc>
      </w:tr>
      <w:tr w:rsidR="00C915D7" w:rsidRPr="00C915D7" w14:paraId="26C7C466" w14:textId="77777777" w:rsidTr="006402E6">
        <w:tc>
          <w:tcPr>
            <w:tcW w:w="1997" w:type="pct"/>
          </w:tcPr>
          <w:p w14:paraId="146F4773" w14:textId="344F6B3F" w:rsidR="00C915D7" w:rsidRPr="00630C33" w:rsidRDefault="00C915D7" w:rsidP="00C915D7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0C14BCCE" w14:textId="65D227ED" w:rsidR="00C915D7" w:rsidRPr="00630C33" w:rsidRDefault="00C915D7" w:rsidP="00C915D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53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9" w:type="pct"/>
          </w:tcPr>
          <w:p w14:paraId="129BDCE4" w14:textId="77777777" w:rsidR="00C915D7" w:rsidRPr="00630C33" w:rsidRDefault="00C915D7" w:rsidP="00C915D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0075D732" w14:textId="4A529958" w:rsidR="00C915D7" w:rsidRPr="00630C33" w:rsidRDefault="00C915D7" w:rsidP="00C915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43CD4DC4" w14:textId="77777777" w:rsidR="00C915D7" w:rsidRPr="00630C33" w:rsidRDefault="00C915D7" w:rsidP="00C915D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14:paraId="362D1F50" w14:textId="5DD1B489" w:rsidR="00C915D7" w:rsidRPr="00630C33" w:rsidRDefault="00C915D7" w:rsidP="00C915D7">
            <w:pPr>
              <w:pStyle w:val="BodyText"/>
              <w:tabs>
                <w:tab w:val="decimal" w:pos="1041"/>
              </w:tabs>
              <w:spacing w:after="0"/>
              <w:ind w:left="-108" w:right="-77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C170D76" w14:textId="77777777" w:rsidR="00C915D7" w:rsidRPr="00630C33" w:rsidRDefault="00C915D7" w:rsidP="00C915D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14:paraId="1B6C5A0F" w14:textId="5107D75E" w:rsidR="00C915D7" w:rsidRPr="00630C33" w:rsidRDefault="00C915D7" w:rsidP="00C915D7">
            <w:pPr>
              <w:pStyle w:val="BodyText"/>
              <w:tabs>
                <w:tab w:val="decimal" w:pos="1040"/>
              </w:tabs>
              <w:spacing w:after="0"/>
              <w:ind w:left="-108" w:right="-1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915D7" w:rsidRPr="00AE4D5B" w14:paraId="775775F5" w14:textId="77777777" w:rsidTr="005F70F7">
        <w:trPr>
          <w:trHeight w:val="427"/>
        </w:trPr>
        <w:tc>
          <w:tcPr>
            <w:tcW w:w="1997" w:type="pct"/>
          </w:tcPr>
          <w:p w14:paraId="58C63374" w14:textId="34DE04B2" w:rsidR="00C915D7" w:rsidRPr="00AE4D5B" w:rsidRDefault="00C915D7" w:rsidP="00C915D7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6" w:type="pct"/>
          </w:tcPr>
          <w:p w14:paraId="46B0BE09" w14:textId="77777777" w:rsidR="00C915D7" w:rsidRPr="00AE4D5B" w:rsidRDefault="00C915D7" w:rsidP="00C915D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53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05773165" w14:textId="77777777" w:rsidR="00C915D7" w:rsidRPr="00AE4D5B" w:rsidRDefault="00C915D7" w:rsidP="00C915D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48AEA62A" w14:textId="77777777" w:rsidR="00C915D7" w:rsidRPr="00AE4D5B" w:rsidRDefault="00C915D7" w:rsidP="00C915D7">
            <w:pPr>
              <w:tabs>
                <w:tab w:val="decimal" w:pos="907"/>
                <w:tab w:val="left" w:pos="1719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F29751E" w14:textId="77777777" w:rsidR="00C915D7" w:rsidRPr="00AE4D5B" w:rsidRDefault="00C915D7" w:rsidP="00C915D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47EF444" w14:textId="77777777" w:rsidR="00C915D7" w:rsidRPr="00AE4D5B" w:rsidRDefault="00C915D7" w:rsidP="00C915D7">
            <w:pPr>
              <w:pStyle w:val="BodyText"/>
              <w:tabs>
                <w:tab w:val="decimal" w:pos="1041"/>
              </w:tabs>
              <w:spacing w:after="0"/>
              <w:ind w:left="-108" w:right="-77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56D8BA0" w14:textId="77777777" w:rsidR="00C915D7" w:rsidRPr="00AE4D5B" w:rsidRDefault="00C915D7" w:rsidP="00C915D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4692586F" w14:textId="77777777" w:rsidR="00C915D7" w:rsidRPr="00AE4D5B" w:rsidRDefault="00C915D7" w:rsidP="00C915D7">
            <w:pPr>
              <w:pStyle w:val="BodyText"/>
              <w:tabs>
                <w:tab w:val="decimal" w:pos="948"/>
                <w:tab w:val="decimal" w:pos="1040"/>
                <w:tab w:val="decimal" w:pos="1512"/>
              </w:tabs>
              <w:spacing w:after="0"/>
              <w:ind w:left="-108" w:righ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2A39" w:rsidRPr="00CC01BD" w14:paraId="1A17ECEA" w14:textId="77777777" w:rsidTr="00AA2A39">
        <w:trPr>
          <w:trHeight w:val="427"/>
        </w:trPr>
        <w:tc>
          <w:tcPr>
            <w:tcW w:w="1997" w:type="pct"/>
          </w:tcPr>
          <w:p w14:paraId="1DCA8581" w14:textId="656154B9" w:rsidR="00AA2A39" w:rsidRPr="00CC01BD" w:rsidRDefault="00AA2A39" w:rsidP="00AA2A39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01BD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36" w:type="pct"/>
          </w:tcPr>
          <w:p w14:paraId="7D705ECE" w14:textId="32276EC1" w:rsidR="00AA2A39" w:rsidRPr="00CC01BD" w:rsidRDefault="00AA2A39" w:rsidP="00AA2A39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53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CC01BD">
              <w:rPr>
                <w:rFonts w:asciiTheme="majorBidi" w:hAnsiTheme="majorBidi" w:cs="Angsana New"/>
                <w:sz w:val="30"/>
                <w:szCs w:val="30"/>
                <w:lang w:bidi="th-TH"/>
              </w:rPr>
              <w:t>29,757</w:t>
            </w:r>
          </w:p>
        </w:tc>
        <w:tc>
          <w:tcPr>
            <w:tcW w:w="129" w:type="pct"/>
          </w:tcPr>
          <w:p w14:paraId="5AF206D6" w14:textId="77777777" w:rsidR="00AA2A39" w:rsidRPr="00CC01BD" w:rsidRDefault="00AA2A39" w:rsidP="00AA2A3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1FD1F47" w14:textId="2DD0A147" w:rsidR="00AA2A39" w:rsidRPr="00CC01BD" w:rsidRDefault="00AA2A39" w:rsidP="00AA2A39">
            <w:pPr>
              <w:tabs>
                <w:tab w:val="decimal" w:pos="677"/>
              </w:tabs>
              <w:spacing w:line="240" w:lineRule="auto"/>
              <w:ind w:right="-126"/>
              <w:rPr>
                <w:rFonts w:asciiTheme="majorBidi" w:hAnsiTheme="majorBidi"/>
                <w:sz w:val="30"/>
                <w:szCs w:val="30"/>
                <w:cs/>
              </w:rPr>
            </w:pPr>
            <w:r w:rsidRPr="00CC01BD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6A5B0F9" w14:textId="77777777" w:rsidR="00AA2A39" w:rsidRPr="00CC01BD" w:rsidRDefault="00AA2A39" w:rsidP="00AA2A3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0D83138E" w14:textId="37C7FF5A" w:rsidR="00AA2A39" w:rsidRPr="00CC01BD" w:rsidRDefault="00AA2A39" w:rsidP="00AA2A39">
            <w:pPr>
              <w:pStyle w:val="BodyText"/>
              <w:tabs>
                <w:tab w:val="decimal" w:pos="843"/>
              </w:tabs>
              <w:spacing w:after="0"/>
              <w:ind w:left="-108" w:right="-77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CC01BD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891F2EB" w14:textId="77777777" w:rsidR="00AA2A39" w:rsidRPr="00CC01BD" w:rsidRDefault="00AA2A39" w:rsidP="00AA2A3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12211464" w14:textId="0E9C0261" w:rsidR="00AA2A39" w:rsidRPr="00CC01BD" w:rsidRDefault="00AA2A39" w:rsidP="00AA2A39">
            <w:pPr>
              <w:pStyle w:val="BodyText"/>
              <w:tabs>
                <w:tab w:val="decimal" w:pos="702"/>
              </w:tabs>
              <w:spacing w:after="0"/>
              <w:ind w:left="-108" w:right="-119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CC01BD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C915D7" w:rsidRPr="00CC01BD" w14:paraId="7B95D9AB" w14:textId="77777777" w:rsidTr="00AA2A39">
        <w:tc>
          <w:tcPr>
            <w:tcW w:w="1997" w:type="pct"/>
          </w:tcPr>
          <w:p w14:paraId="40421F07" w14:textId="598B2641" w:rsidR="00C915D7" w:rsidRPr="00CC01BD" w:rsidRDefault="00C915D7" w:rsidP="00C915D7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01BD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  <w:r w:rsidRPr="00CC01B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CC01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ธนาคาร 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43AD1B85" w14:textId="24E3022F" w:rsidR="00C915D7" w:rsidRPr="00CC01BD" w:rsidRDefault="00610AA6" w:rsidP="00C915D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53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CC01BD">
              <w:rPr>
                <w:rFonts w:asciiTheme="majorBidi" w:hAnsiTheme="majorBidi" w:cs="Angsana New"/>
                <w:sz w:val="30"/>
                <w:szCs w:val="30"/>
                <w:lang w:bidi="th-TH"/>
              </w:rPr>
              <w:t>128,218</w:t>
            </w:r>
          </w:p>
        </w:tc>
        <w:tc>
          <w:tcPr>
            <w:tcW w:w="129" w:type="pct"/>
          </w:tcPr>
          <w:p w14:paraId="63059E32" w14:textId="77777777" w:rsidR="00C915D7" w:rsidRPr="00CC01BD" w:rsidRDefault="00C915D7" w:rsidP="00C915D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6992DF0B" w14:textId="2895264C" w:rsidR="00C915D7" w:rsidRPr="00CC01BD" w:rsidRDefault="00C915D7" w:rsidP="00C915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12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C01BD">
              <w:rPr>
                <w:rFonts w:asciiTheme="majorBidi" w:hAnsiTheme="majorBidi" w:cs="Angsana New"/>
                <w:sz w:val="30"/>
                <w:szCs w:val="30"/>
                <w:lang w:bidi="th-TH"/>
              </w:rPr>
              <w:t>128,218</w:t>
            </w:r>
          </w:p>
        </w:tc>
        <w:tc>
          <w:tcPr>
            <w:tcW w:w="129" w:type="pct"/>
          </w:tcPr>
          <w:p w14:paraId="4283A501" w14:textId="77777777" w:rsidR="00C915D7" w:rsidRPr="00CC01BD" w:rsidRDefault="00C915D7" w:rsidP="00C915D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4F5DE271" w14:textId="00A96E2E" w:rsidR="00C915D7" w:rsidRPr="00CC01BD" w:rsidRDefault="00AD242D" w:rsidP="00AA2A39">
            <w:pPr>
              <w:pStyle w:val="BodyText"/>
              <w:tabs>
                <w:tab w:val="decimal" w:pos="1041"/>
              </w:tabs>
              <w:spacing w:after="0"/>
              <w:ind w:left="-108" w:right="-77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CC01BD">
              <w:rPr>
                <w:rFonts w:asciiTheme="majorBidi" w:hAnsiTheme="majorBidi"/>
                <w:sz w:val="30"/>
                <w:szCs w:val="30"/>
              </w:rPr>
              <w:t>32,674</w:t>
            </w:r>
          </w:p>
        </w:tc>
        <w:tc>
          <w:tcPr>
            <w:tcW w:w="129" w:type="pct"/>
          </w:tcPr>
          <w:p w14:paraId="5FC4E30A" w14:textId="77777777" w:rsidR="00C915D7" w:rsidRPr="00CC01BD" w:rsidRDefault="00C915D7" w:rsidP="00C915D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1F46D63E" w14:textId="74D155BC" w:rsidR="00C915D7" w:rsidRPr="00CC01BD" w:rsidRDefault="00C915D7" w:rsidP="00C915D7">
            <w:pPr>
              <w:pStyle w:val="BodyText"/>
              <w:tabs>
                <w:tab w:val="decimal" w:pos="1040"/>
              </w:tabs>
              <w:spacing w:after="0"/>
              <w:ind w:left="-108" w:righ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01BD">
              <w:rPr>
                <w:rFonts w:asciiTheme="majorBidi" w:hAnsiTheme="majorBidi"/>
                <w:sz w:val="30"/>
                <w:szCs w:val="30"/>
              </w:rPr>
              <w:t>32,674</w:t>
            </w:r>
          </w:p>
        </w:tc>
      </w:tr>
      <w:tr w:rsidR="00AA2A39" w:rsidRPr="00CC01BD" w14:paraId="5CFA9A1D" w14:textId="77777777" w:rsidTr="00AA2A39">
        <w:tc>
          <w:tcPr>
            <w:tcW w:w="1997" w:type="pct"/>
          </w:tcPr>
          <w:p w14:paraId="2264F839" w14:textId="0801D332" w:rsidR="00AA2A39" w:rsidRPr="00CC01BD" w:rsidRDefault="00821E1F" w:rsidP="00AA2A39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169365EC" w14:textId="4F9BFB9C" w:rsidR="00AA2A39" w:rsidRPr="00CC01BD" w:rsidRDefault="00AA2A39" w:rsidP="00AA2A39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53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CC01BD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157,975</w:t>
            </w:r>
          </w:p>
        </w:tc>
        <w:tc>
          <w:tcPr>
            <w:tcW w:w="129" w:type="pct"/>
          </w:tcPr>
          <w:p w14:paraId="2FB9BF97" w14:textId="77777777" w:rsidR="00AA2A39" w:rsidRPr="00CC01BD" w:rsidRDefault="00AA2A39" w:rsidP="00AA2A3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03F7C7D2" w14:textId="2444FCC8" w:rsidR="00AA2A39" w:rsidRPr="00CC01BD" w:rsidRDefault="00AA2A39" w:rsidP="00AA2A3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126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CC01BD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128,218</w:t>
            </w:r>
          </w:p>
        </w:tc>
        <w:tc>
          <w:tcPr>
            <w:tcW w:w="129" w:type="pct"/>
          </w:tcPr>
          <w:p w14:paraId="53B96D19" w14:textId="77777777" w:rsidR="00AA2A39" w:rsidRPr="00CC01BD" w:rsidRDefault="00AA2A39" w:rsidP="00AA2A3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0B9B3F90" w14:textId="05A23D3B" w:rsidR="00AA2A39" w:rsidRPr="00CC01BD" w:rsidRDefault="00AA2A39" w:rsidP="00AA2A39">
            <w:pPr>
              <w:pStyle w:val="BodyText"/>
              <w:tabs>
                <w:tab w:val="decimal" w:pos="1041"/>
              </w:tabs>
              <w:spacing w:after="0"/>
              <w:ind w:left="-108" w:right="-77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C01BD">
              <w:rPr>
                <w:rFonts w:asciiTheme="majorBidi" w:hAnsiTheme="majorBidi"/>
                <w:b/>
                <w:bCs/>
                <w:sz w:val="30"/>
                <w:szCs w:val="30"/>
              </w:rPr>
              <w:t>32,674</w:t>
            </w:r>
          </w:p>
        </w:tc>
        <w:tc>
          <w:tcPr>
            <w:tcW w:w="129" w:type="pct"/>
          </w:tcPr>
          <w:p w14:paraId="5DE224DE" w14:textId="77777777" w:rsidR="00AA2A39" w:rsidRPr="00CC01BD" w:rsidRDefault="00AA2A39" w:rsidP="00AA2A3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47AD4345" w14:textId="3C13B93B" w:rsidR="00AA2A39" w:rsidRPr="00CC01BD" w:rsidRDefault="00AA2A39" w:rsidP="00AA2A39">
            <w:pPr>
              <w:pStyle w:val="BodyText"/>
              <w:tabs>
                <w:tab w:val="decimal" w:pos="1040"/>
              </w:tabs>
              <w:spacing w:after="0"/>
              <w:ind w:left="-108" w:right="-119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C01BD">
              <w:rPr>
                <w:rFonts w:asciiTheme="majorBidi" w:hAnsiTheme="majorBidi"/>
                <w:b/>
                <w:bCs/>
                <w:sz w:val="30"/>
                <w:szCs w:val="30"/>
              </w:rPr>
              <w:t>32,674</w:t>
            </w:r>
          </w:p>
        </w:tc>
      </w:tr>
    </w:tbl>
    <w:p w14:paraId="359F4C0A" w14:textId="10E035A2" w:rsidR="00E3127E" w:rsidRPr="00CC01BD" w:rsidRDefault="00E3127E" w:rsidP="008F0DA2">
      <w:pPr>
        <w:tabs>
          <w:tab w:val="left" w:pos="540"/>
        </w:tabs>
        <w:jc w:val="thaiDistribute"/>
        <w:rPr>
          <w:b/>
          <w:bCs/>
          <w:i/>
          <w:iCs/>
          <w:sz w:val="30"/>
          <w:szCs w:val="30"/>
        </w:rPr>
      </w:pPr>
    </w:p>
    <w:p w14:paraId="3B4B5F41" w14:textId="15FA2EA9" w:rsidR="00AA2A39" w:rsidRPr="00AA2A39" w:rsidRDefault="00AA2A39" w:rsidP="00AA2A3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C01B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C66F4">
        <w:rPr>
          <w:rFonts w:asciiTheme="majorBidi" w:hAnsiTheme="majorBidi" w:cstheme="majorBidi"/>
          <w:sz w:val="30"/>
          <w:szCs w:val="30"/>
        </w:rPr>
        <w:t>31</w:t>
      </w:r>
      <w:r w:rsidRPr="00CC01BD">
        <w:rPr>
          <w:rFonts w:asciiTheme="majorBidi" w:hAnsiTheme="majorBidi" w:cstheme="majorBidi"/>
          <w:sz w:val="30"/>
          <w:szCs w:val="30"/>
        </w:rPr>
        <w:t xml:space="preserve"> </w:t>
      </w:r>
      <w:r w:rsidRPr="00CC01BD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7C66F4">
        <w:rPr>
          <w:rFonts w:asciiTheme="majorBidi" w:hAnsiTheme="majorBidi" w:cstheme="majorBidi"/>
          <w:sz w:val="30"/>
          <w:szCs w:val="30"/>
        </w:rPr>
        <w:t>2569</w:t>
      </w:r>
      <w:r w:rsidRPr="00CC01BD">
        <w:rPr>
          <w:rFonts w:asciiTheme="majorBidi" w:hAnsiTheme="majorBidi" w:cstheme="majorBidi"/>
          <w:sz w:val="30"/>
          <w:szCs w:val="30"/>
        </w:rPr>
        <w:t xml:space="preserve"> </w:t>
      </w:r>
      <w:r w:rsidRPr="00CC01BD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ภาระผูกพันตามเลตเตอร์ออฟเครดิตที่ยังไม่ได้ใช้ซึ่งเป็นภาระผูกพันที่เกิดจากการสั่งซื้อเครื่องจักรและอุปกรณ์ โดยแสดงในงบการเงินรวมจำนวน </w:t>
      </w:r>
      <w:r w:rsidRPr="00CC01BD">
        <w:rPr>
          <w:rFonts w:asciiTheme="majorBidi" w:hAnsiTheme="majorBidi" w:cstheme="majorBidi"/>
          <w:sz w:val="30"/>
          <w:szCs w:val="30"/>
        </w:rPr>
        <w:t xml:space="preserve">29.8 </w:t>
      </w:r>
      <w:r w:rsidRPr="00CC01B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CC01B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CC01BD">
        <w:rPr>
          <w:rFonts w:asciiTheme="majorBidi" w:hAnsiTheme="majorBidi" w:cstheme="majorBidi"/>
          <w:i/>
          <w:iCs/>
          <w:sz w:val="30"/>
          <w:szCs w:val="30"/>
        </w:rPr>
        <w:t xml:space="preserve">2568: </w:t>
      </w:r>
      <w:r w:rsidRPr="00CC01BD">
        <w:rPr>
          <w:rFonts w:asciiTheme="majorBidi" w:hAnsiTheme="majorBidi" w:cstheme="majorBidi"/>
          <w:i/>
          <w:iCs/>
          <w:sz w:val="30"/>
          <w:szCs w:val="30"/>
          <w:cs/>
        </w:rPr>
        <w:t>ไม่มี)</w:t>
      </w:r>
      <w:r w:rsidRPr="00CC01BD">
        <w:rPr>
          <w:rFonts w:asciiTheme="majorBidi" w:hAnsiTheme="majorBidi" w:cstheme="majorBidi"/>
          <w:sz w:val="30"/>
          <w:szCs w:val="30"/>
          <w:cs/>
        </w:rPr>
        <w:t xml:space="preserve"> และภาระผูกพันจำนวนดังกล่าวข้างต้นจะแสดงยอดรวมไว้อยู่ภายใต้ภาระผูกพันรายจ่ายฝ่ายทุนด้วยเช่นกัน</w:t>
      </w:r>
    </w:p>
    <w:p w14:paraId="62D6B13F" w14:textId="77777777" w:rsidR="00AA2A39" w:rsidRDefault="00AA2A39" w:rsidP="00092727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</w:p>
    <w:p w14:paraId="096A5757" w14:textId="77777777" w:rsidR="00AA2A39" w:rsidRDefault="00AA2A39" w:rsidP="00092727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</w:p>
    <w:p w14:paraId="1384A293" w14:textId="77777777" w:rsidR="00AA2A39" w:rsidRDefault="00AA2A39" w:rsidP="00092727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</w:p>
    <w:p w14:paraId="2768F693" w14:textId="45146AA0" w:rsidR="00092727" w:rsidRPr="00AE4D5B" w:rsidRDefault="00092727" w:rsidP="00092727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AE4D5B">
        <w:rPr>
          <w:b/>
          <w:bCs/>
          <w:i/>
          <w:iCs/>
          <w:sz w:val="30"/>
          <w:szCs w:val="30"/>
          <w:cs/>
        </w:rPr>
        <w:t>สัญญาซื้อขายวัตถุดิบ พัสดุบรรจุ และสินค้าสำเร็จรูป</w:t>
      </w:r>
    </w:p>
    <w:p w14:paraId="00C824B9" w14:textId="77777777" w:rsidR="00092727" w:rsidRPr="0056624B" w:rsidRDefault="00092727" w:rsidP="00092727">
      <w:pPr>
        <w:spacing w:line="240" w:lineRule="auto"/>
        <w:ind w:left="540" w:right="-45"/>
        <w:jc w:val="thaiDistribute"/>
        <w:rPr>
          <w:sz w:val="28"/>
          <w:szCs w:val="28"/>
        </w:rPr>
      </w:pPr>
    </w:p>
    <w:p w14:paraId="3791794A" w14:textId="1AA02414" w:rsidR="00497260" w:rsidRDefault="00092727" w:rsidP="00AA2A39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 xml:space="preserve">กลุ่มบริษัทได้ทำสัญญาซื้อวัตถุดิบ พัสดุบรรจุ และสินค้าสำเร็จรูปกับบริษัทหลายแห่ง โดย ณ วันที่ </w:t>
      </w:r>
      <w:r w:rsidR="00B176C5" w:rsidRPr="002D1C53">
        <w:rPr>
          <w:sz w:val="30"/>
          <w:szCs w:val="30"/>
        </w:rPr>
        <w:t>31</w:t>
      </w:r>
      <w:r w:rsidRPr="002D1C53">
        <w:rPr>
          <w:sz w:val="30"/>
          <w:szCs w:val="30"/>
          <w:cs/>
        </w:rPr>
        <w:t xml:space="preserve"> </w:t>
      </w:r>
      <w:r w:rsidR="00086A3F" w:rsidRPr="002D1C53">
        <w:rPr>
          <w:rFonts w:hint="cs"/>
          <w:sz w:val="30"/>
          <w:szCs w:val="30"/>
          <w:cs/>
        </w:rPr>
        <w:t>มีนา</w:t>
      </w:r>
      <w:r w:rsidR="001A50A0" w:rsidRPr="002D1C53">
        <w:rPr>
          <w:rFonts w:hint="cs"/>
          <w:sz w:val="30"/>
          <w:szCs w:val="30"/>
          <w:cs/>
        </w:rPr>
        <w:t>คม</w:t>
      </w:r>
      <w:r w:rsidRPr="002D1C53">
        <w:rPr>
          <w:sz w:val="30"/>
          <w:szCs w:val="30"/>
          <w:cs/>
        </w:rPr>
        <w:t xml:space="preserve"> </w:t>
      </w:r>
      <w:r w:rsidR="00B176C5" w:rsidRPr="002D1C53">
        <w:rPr>
          <w:sz w:val="30"/>
          <w:szCs w:val="30"/>
        </w:rPr>
        <w:t>256</w:t>
      </w:r>
      <w:r w:rsidR="00086A3F" w:rsidRPr="002D1C53">
        <w:rPr>
          <w:sz w:val="30"/>
          <w:szCs w:val="30"/>
        </w:rPr>
        <w:t>9</w:t>
      </w:r>
      <w:r w:rsidR="00086A3F">
        <w:rPr>
          <w:rFonts w:hint="cs"/>
          <w:sz w:val="30"/>
          <w:szCs w:val="30"/>
          <w:cs/>
        </w:rPr>
        <w:t xml:space="preserve"> </w:t>
      </w:r>
      <w:r w:rsidRPr="00AE4D5B">
        <w:rPr>
          <w:sz w:val="30"/>
          <w:szCs w:val="30"/>
          <w:cs/>
        </w:rPr>
        <w:t>กลุ่ม</w:t>
      </w:r>
      <w:r w:rsidRPr="00EA74A2">
        <w:rPr>
          <w:sz w:val="30"/>
          <w:szCs w:val="30"/>
          <w:cs/>
        </w:rPr>
        <w:t>บริษัทมียอดภาระผูกพันคงเหลือ</w:t>
      </w:r>
      <w:r w:rsidR="00D4452A" w:rsidRPr="00EA74A2">
        <w:rPr>
          <w:sz w:val="30"/>
          <w:szCs w:val="30"/>
          <w:cs/>
        </w:rPr>
        <w:t>จำนว</w:t>
      </w:r>
      <w:r w:rsidR="00D4452A" w:rsidRPr="00EE3E03">
        <w:rPr>
          <w:sz w:val="30"/>
          <w:szCs w:val="30"/>
          <w:cs/>
        </w:rPr>
        <w:t>นรวม</w:t>
      </w:r>
      <w:r w:rsidR="00D4452A" w:rsidRPr="00EE3E03">
        <w:rPr>
          <w:rFonts w:hint="cs"/>
          <w:sz w:val="30"/>
          <w:szCs w:val="30"/>
          <w:cs/>
        </w:rPr>
        <w:t xml:space="preserve"> </w:t>
      </w:r>
      <w:r w:rsidR="00610AA6" w:rsidRPr="00EE3E03">
        <w:rPr>
          <w:sz w:val="30"/>
          <w:szCs w:val="30"/>
        </w:rPr>
        <w:t>2,814.</w:t>
      </w:r>
      <w:r w:rsidR="0001087D">
        <w:rPr>
          <w:sz w:val="30"/>
          <w:szCs w:val="30"/>
        </w:rPr>
        <w:t>2</w:t>
      </w:r>
      <w:r w:rsidR="00AA63E5" w:rsidRPr="00EE3E03">
        <w:rPr>
          <w:sz w:val="30"/>
          <w:szCs w:val="30"/>
        </w:rPr>
        <w:t xml:space="preserve"> </w:t>
      </w:r>
      <w:r w:rsidRPr="00EA74A2">
        <w:rPr>
          <w:sz w:val="30"/>
          <w:szCs w:val="30"/>
          <w:cs/>
        </w:rPr>
        <w:t xml:space="preserve">ล้านบาท </w:t>
      </w:r>
      <w:r w:rsidRPr="00EA74A2">
        <w:rPr>
          <w:i/>
          <w:iCs/>
          <w:sz w:val="30"/>
          <w:szCs w:val="30"/>
          <w:cs/>
        </w:rPr>
        <w:t>(</w:t>
      </w:r>
      <w:r w:rsidR="00AE4967">
        <w:rPr>
          <w:i/>
          <w:iCs/>
          <w:sz w:val="30"/>
          <w:szCs w:val="30"/>
        </w:rPr>
        <w:t xml:space="preserve">31 </w:t>
      </w:r>
      <w:r w:rsidR="00AE4967">
        <w:rPr>
          <w:rFonts w:hint="cs"/>
          <w:i/>
          <w:iCs/>
          <w:sz w:val="30"/>
          <w:szCs w:val="30"/>
          <w:cs/>
        </w:rPr>
        <w:t xml:space="preserve">ธันวาคม </w:t>
      </w:r>
      <w:r w:rsidR="00B176C5" w:rsidRPr="00EA74A2">
        <w:rPr>
          <w:i/>
          <w:iCs/>
          <w:sz w:val="30"/>
          <w:szCs w:val="30"/>
        </w:rPr>
        <w:t>256</w:t>
      </w:r>
      <w:r w:rsidR="00AE4967">
        <w:rPr>
          <w:i/>
          <w:iCs/>
          <w:sz w:val="30"/>
          <w:szCs w:val="30"/>
        </w:rPr>
        <w:t>8</w:t>
      </w:r>
      <w:r w:rsidRPr="00EA74A2">
        <w:rPr>
          <w:i/>
          <w:iCs/>
          <w:sz w:val="30"/>
          <w:szCs w:val="30"/>
          <w:cs/>
        </w:rPr>
        <w:t xml:space="preserve">: </w:t>
      </w:r>
      <w:r w:rsidR="006A2069">
        <w:rPr>
          <w:i/>
          <w:iCs/>
          <w:sz w:val="30"/>
          <w:szCs w:val="30"/>
        </w:rPr>
        <w:t>3,</w:t>
      </w:r>
      <w:r w:rsidR="00AE4967">
        <w:rPr>
          <w:i/>
          <w:iCs/>
          <w:sz w:val="30"/>
          <w:szCs w:val="30"/>
        </w:rPr>
        <w:t>572.8</w:t>
      </w:r>
      <w:r w:rsidR="001B619B" w:rsidRPr="00EA74A2">
        <w:rPr>
          <w:i/>
          <w:iCs/>
          <w:sz w:val="30"/>
          <w:szCs w:val="30"/>
        </w:rPr>
        <w:t xml:space="preserve"> </w:t>
      </w:r>
      <w:r w:rsidRPr="00EA74A2">
        <w:rPr>
          <w:i/>
          <w:iCs/>
          <w:sz w:val="30"/>
          <w:szCs w:val="30"/>
          <w:cs/>
        </w:rPr>
        <w:t>ล้านบาท)</w:t>
      </w:r>
      <w:r w:rsidRPr="00EA74A2">
        <w:rPr>
          <w:sz w:val="30"/>
          <w:szCs w:val="30"/>
          <w:cs/>
        </w:rPr>
        <w:t xml:space="preserve"> ในงบการเงินรวม และจำนวน</w:t>
      </w:r>
      <w:r w:rsidRPr="009E1347">
        <w:rPr>
          <w:sz w:val="30"/>
          <w:szCs w:val="30"/>
          <w:cs/>
        </w:rPr>
        <w:t>รวม</w:t>
      </w:r>
      <w:r w:rsidR="00536D57" w:rsidRPr="009E1347">
        <w:rPr>
          <w:rFonts w:hint="cs"/>
          <w:sz w:val="30"/>
          <w:szCs w:val="30"/>
          <w:cs/>
        </w:rPr>
        <w:t xml:space="preserve"> </w:t>
      </w:r>
      <w:r w:rsidR="00EE3E03" w:rsidRPr="009E1347">
        <w:rPr>
          <w:sz w:val="30"/>
          <w:szCs w:val="30"/>
        </w:rPr>
        <w:t>2,191.1</w:t>
      </w:r>
      <w:r w:rsidR="00C66690" w:rsidRPr="009E1347">
        <w:rPr>
          <w:sz w:val="30"/>
          <w:szCs w:val="30"/>
        </w:rPr>
        <w:t xml:space="preserve"> </w:t>
      </w:r>
      <w:r w:rsidRPr="009E1347">
        <w:rPr>
          <w:sz w:val="30"/>
          <w:szCs w:val="30"/>
          <w:cs/>
        </w:rPr>
        <w:t>ล้านบาท</w:t>
      </w:r>
      <w:r w:rsidRPr="00EA74A2">
        <w:rPr>
          <w:sz w:val="30"/>
          <w:szCs w:val="30"/>
          <w:cs/>
        </w:rPr>
        <w:t xml:space="preserve"> </w:t>
      </w:r>
      <w:r w:rsidRPr="00EA74A2">
        <w:rPr>
          <w:i/>
          <w:iCs/>
          <w:sz w:val="30"/>
          <w:szCs w:val="30"/>
          <w:cs/>
        </w:rPr>
        <w:t>(</w:t>
      </w:r>
      <w:r w:rsidR="00AE4967">
        <w:rPr>
          <w:i/>
          <w:iCs/>
          <w:sz w:val="30"/>
          <w:szCs w:val="30"/>
        </w:rPr>
        <w:t xml:space="preserve">31 </w:t>
      </w:r>
      <w:r w:rsidR="00AE4967">
        <w:rPr>
          <w:rFonts w:hint="cs"/>
          <w:i/>
          <w:iCs/>
          <w:sz w:val="30"/>
          <w:szCs w:val="30"/>
          <w:cs/>
        </w:rPr>
        <w:t xml:space="preserve">ธันวาคม </w:t>
      </w:r>
      <w:r w:rsidR="00B176C5" w:rsidRPr="00EA74A2">
        <w:rPr>
          <w:i/>
          <w:iCs/>
          <w:sz w:val="30"/>
          <w:szCs w:val="30"/>
        </w:rPr>
        <w:t>256</w:t>
      </w:r>
      <w:r w:rsidR="00AE4967">
        <w:rPr>
          <w:i/>
          <w:iCs/>
          <w:sz w:val="30"/>
          <w:szCs w:val="30"/>
        </w:rPr>
        <w:t>8</w:t>
      </w:r>
      <w:r w:rsidR="00AB7F55" w:rsidRPr="00EA74A2">
        <w:rPr>
          <w:i/>
          <w:iCs/>
          <w:sz w:val="30"/>
          <w:szCs w:val="30"/>
        </w:rPr>
        <w:t xml:space="preserve">: </w:t>
      </w:r>
      <w:r w:rsidR="006A2069">
        <w:rPr>
          <w:i/>
          <w:iCs/>
          <w:sz w:val="30"/>
          <w:szCs w:val="30"/>
        </w:rPr>
        <w:t>2,</w:t>
      </w:r>
      <w:r w:rsidR="00AE4967">
        <w:rPr>
          <w:i/>
          <w:iCs/>
          <w:sz w:val="30"/>
          <w:szCs w:val="30"/>
        </w:rPr>
        <w:t>458.5</w:t>
      </w:r>
      <w:r w:rsidR="001B619B" w:rsidRPr="00EA74A2">
        <w:rPr>
          <w:i/>
          <w:iCs/>
          <w:sz w:val="30"/>
          <w:szCs w:val="30"/>
        </w:rPr>
        <w:t xml:space="preserve"> </w:t>
      </w:r>
      <w:r w:rsidRPr="00EA74A2">
        <w:rPr>
          <w:i/>
          <w:iCs/>
          <w:sz w:val="30"/>
          <w:szCs w:val="30"/>
          <w:cs/>
        </w:rPr>
        <w:t>ล้านบาท)</w:t>
      </w:r>
      <w:r w:rsidRPr="00EA74A2">
        <w:rPr>
          <w:sz w:val="30"/>
          <w:szCs w:val="30"/>
          <w:cs/>
        </w:rPr>
        <w:t xml:space="preserve"> ในงบการเงิน</w:t>
      </w:r>
      <w:r w:rsidRPr="00AE4D5B">
        <w:rPr>
          <w:sz w:val="30"/>
          <w:szCs w:val="30"/>
          <w:cs/>
        </w:rPr>
        <w:t>เฉพาะกิจการ</w:t>
      </w:r>
    </w:p>
    <w:p w14:paraId="4ECA5B58" w14:textId="77777777" w:rsidR="0056624B" w:rsidRPr="0056624B" w:rsidRDefault="0056624B" w:rsidP="00AA2A39">
      <w:pPr>
        <w:spacing w:line="240" w:lineRule="auto"/>
        <w:ind w:left="540" w:right="-45"/>
        <w:jc w:val="thaiDistribute"/>
        <w:rPr>
          <w:sz w:val="28"/>
          <w:szCs w:val="28"/>
        </w:rPr>
      </w:pPr>
    </w:p>
    <w:p w14:paraId="6DA86ADF" w14:textId="77777777" w:rsidR="0056624B" w:rsidRDefault="0056624B" w:rsidP="0056624B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56624B">
        <w:rPr>
          <w:rFonts w:hint="cs"/>
          <w:b/>
          <w:bCs/>
          <w:i/>
          <w:iCs/>
          <w:sz w:val="30"/>
          <w:szCs w:val="30"/>
          <w:cs/>
        </w:rPr>
        <w:t>สัญญารับความช่วยเหลือทางเทคนิค</w:t>
      </w:r>
    </w:p>
    <w:p w14:paraId="776F7785" w14:textId="77777777" w:rsidR="0056624B" w:rsidRPr="0056624B" w:rsidRDefault="0056624B" w:rsidP="0056624B">
      <w:pPr>
        <w:spacing w:line="240" w:lineRule="auto"/>
        <w:ind w:left="540" w:right="-45"/>
        <w:jc w:val="thaiDistribute"/>
        <w:rPr>
          <w:b/>
          <w:bCs/>
          <w:i/>
          <w:iCs/>
          <w:sz w:val="28"/>
          <w:szCs w:val="28"/>
        </w:rPr>
      </w:pPr>
    </w:p>
    <w:p w14:paraId="787A89B2" w14:textId="649B6B14" w:rsidR="0056624B" w:rsidRDefault="0056624B" w:rsidP="004C4564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56624B">
        <w:rPr>
          <w:rFonts w:hint="cs"/>
          <w:sz w:val="30"/>
          <w:szCs w:val="30"/>
          <w:cs/>
        </w:rPr>
        <w:t>กลุ่มบริษัทได้ท</w:t>
      </w:r>
      <w:r>
        <w:rPr>
          <w:rFonts w:hint="cs"/>
          <w:sz w:val="30"/>
          <w:szCs w:val="30"/>
          <w:cs/>
        </w:rPr>
        <w:t>ำ</w:t>
      </w:r>
      <w:r w:rsidRPr="0056624B">
        <w:rPr>
          <w:rFonts w:hint="cs"/>
          <w:sz w:val="30"/>
          <w:szCs w:val="30"/>
          <w:cs/>
        </w:rPr>
        <w:t>สัญญารับความช่วยเหลือทางเทคนิคกับบริษัทต่างประเทศแห่งหนึ่ง</w:t>
      </w:r>
      <w:r w:rsidRPr="0056624B">
        <w:rPr>
          <w:sz w:val="30"/>
          <w:szCs w:val="30"/>
          <w:cs/>
        </w:rPr>
        <w:t xml:space="preserve"> </w:t>
      </w:r>
      <w:r w:rsidRPr="0056624B">
        <w:rPr>
          <w:rFonts w:hint="cs"/>
          <w:sz w:val="30"/>
          <w:szCs w:val="30"/>
          <w:cs/>
        </w:rPr>
        <w:t>โดยบริษัทต่างประเทศดังกล่า</w:t>
      </w:r>
      <w:r w:rsidR="004C4564">
        <w:rPr>
          <w:rFonts w:hint="cs"/>
          <w:sz w:val="30"/>
          <w:szCs w:val="30"/>
          <w:cs/>
        </w:rPr>
        <w:t>ว</w:t>
      </w:r>
      <w:r w:rsidRPr="0056624B">
        <w:rPr>
          <w:rFonts w:hint="cs"/>
          <w:sz w:val="30"/>
          <w:szCs w:val="30"/>
          <w:cs/>
        </w:rPr>
        <w:t>จะให้ความช่วยเหลือเกี่ยวกับข้อมูลและความช่วยเหลือด้านเทคนิคในการผลิตสินค้า</w:t>
      </w:r>
      <w:r w:rsidRPr="0056624B">
        <w:rPr>
          <w:sz w:val="30"/>
          <w:szCs w:val="30"/>
          <w:cs/>
        </w:rPr>
        <w:t xml:space="preserve"> </w:t>
      </w:r>
      <w:r w:rsidRPr="0056624B">
        <w:rPr>
          <w:rFonts w:hint="cs"/>
          <w:sz w:val="30"/>
          <w:szCs w:val="30"/>
          <w:cs/>
        </w:rPr>
        <w:t>สัญญามีผลบังคับใช้จนกว่าจะม</w:t>
      </w:r>
      <w:r w:rsidR="004C4564">
        <w:rPr>
          <w:rFonts w:hint="cs"/>
          <w:sz w:val="30"/>
          <w:szCs w:val="30"/>
          <w:cs/>
        </w:rPr>
        <w:t>ี</w:t>
      </w:r>
      <w:r w:rsidRPr="0056624B">
        <w:rPr>
          <w:rFonts w:hint="cs"/>
          <w:sz w:val="30"/>
          <w:szCs w:val="30"/>
          <w:cs/>
        </w:rPr>
        <w:t>การบอกเลิก</w:t>
      </w:r>
      <w:r w:rsidRPr="0056624B">
        <w:rPr>
          <w:sz w:val="30"/>
          <w:szCs w:val="30"/>
          <w:cs/>
        </w:rPr>
        <w:t xml:space="preserve"> </w:t>
      </w:r>
      <w:r w:rsidRPr="0056624B">
        <w:rPr>
          <w:rFonts w:hint="cs"/>
          <w:sz w:val="30"/>
          <w:szCs w:val="30"/>
          <w:cs/>
        </w:rPr>
        <w:t>โดยกลุ่มบริษัทผูกพันที่จะจ่ายค่าธรรมเนียมวิชาการเป็นจ</w:t>
      </w:r>
      <w:r>
        <w:rPr>
          <w:rFonts w:hint="cs"/>
          <w:sz w:val="30"/>
          <w:szCs w:val="30"/>
          <w:cs/>
        </w:rPr>
        <w:t>ำ</w:t>
      </w:r>
      <w:r w:rsidRPr="0056624B">
        <w:rPr>
          <w:rFonts w:hint="cs"/>
          <w:sz w:val="30"/>
          <w:szCs w:val="30"/>
          <w:cs/>
        </w:rPr>
        <w:t>นวนเงิน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</w:rPr>
        <w:t>10.5</w:t>
      </w:r>
      <w:r w:rsidRPr="0056624B">
        <w:rPr>
          <w:sz w:val="30"/>
          <w:szCs w:val="30"/>
          <w:cs/>
        </w:rPr>
        <w:t xml:space="preserve"> </w:t>
      </w:r>
      <w:r w:rsidRPr="0056624B">
        <w:rPr>
          <w:rFonts w:hint="cs"/>
          <w:sz w:val="30"/>
          <w:szCs w:val="30"/>
          <w:cs/>
        </w:rPr>
        <w:t>ล้านเยนต่อปีในงบการเงินรวม</w:t>
      </w:r>
    </w:p>
    <w:p w14:paraId="564450DC" w14:textId="77777777" w:rsidR="00AA2A39" w:rsidRPr="0056624B" w:rsidRDefault="00AA2A39" w:rsidP="00AA2A39">
      <w:pPr>
        <w:spacing w:line="240" w:lineRule="auto"/>
        <w:ind w:left="540" w:right="-45"/>
        <w:jc w:val="thaiDistribute"/>
        <w:rPr>
          <w:sz w:val="28"/>
          <w:szCs w:val="28"/>
        </w:rPr>
      </w:pPr>
    </w:p>
    <w:p w14:paraId="3B97DD65" w14:textId="77777777" w:rsidR="00092727" w:rsidRPr="00AE4D5B" w:rsidRDefault="00092727" w:rsidP="00092727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AE4D5B">
        <w:rPr>
          <w:b/>
          <w:bCs/>
          <w:i/>
          <w:iCs/>
          <w:sz w:val="30"/>
          <w:szCs w:val="30"/>
          <w:cs/>
        </w:rPr>
        <w:t xml:space="preserve">สัญญาค่าบำรุงรักษาและค่าบริหารส่วนกลางภายในเขตเศรษฐกิจพิเศษทิลาวา </w:t>
      </w:r>
    </w:p>
    <w:p w14:paraId="4C154754" w14:textId="579CC50A" w:rsidR="00092727" w:rsidRPr="0056624B" w:rsidRDefault="00092727" w:rsidP="00092727">
      <w:pPr>
        <w:spacing w:line="240" w:lineRule="auto"/>
        <w:ind w:left="540" w:right="-45"/>
        <w:jc w:val="thaiDistribute"/>
        <w:rPr>
          <w:sz w:val="28"/>
          <w:szCs w:val="28"/>
        </w:rPr>
      </w:pPr>
    </w:p>
    <w:p w14:paraId="5F9A1820" w14:textId="7514CB72" w:rsidR="00CF0235" w:rsidRPr="00AA63E5" w:rsidRDefault="00092727" w:rsidP="00CF0235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 xml:space="preserve">บริษัทย่อยได้ทำสัญญาค่าบำรุงรักษาและค่าบริหารส่วนกลางภายในเขตเศรษฐกิจพิเศษทิลาวา ซึ่งเป็นส่วนหนึ่งของสัญญาเช่าช่วงที่ดินระยะยาว โดยสัญญามีอายุ </w:t>
      </w:r>
      <w:r w:rsidR="00B176C5">
        <w:rPr>
          <w:sz w:val="30"/>
          <w:szCs w:val="30"/>
        </w:rPr>
        <w:t>48</w:t>
      </w:r>
      <w:r w:rsidRPr="00AE4D5B">
        <w:rPr>
          <w:sz w:val="30"/>
          <w:szCs w:val="30"/>
          <w:cs/>
        </w:rPr>
        <w:t xml:space="preserve"> ปี </w:t>
      </w:r>
      <w:r w:rsidR="00B176C5">
        <w:rPr>
          <w:sz w:val="30"/>
          <w:szCs w:val="30"/>
        </w:rPr>
        <w:t>7</w:t>
      </w:r>
      <w:r w:rsidRPr="00AE4D5B">
        <w:rPr>
          <w:sz w:val="30"/>
          <w:szCs w:val="30"/>
          <w:cs/>
        </w:rPr>
        <w:t xml:space="preserve"> เดือน สัญญามีผลบังคับใช้และจะทยอยสิ้นสุดในเดือนกุมภาพันธ์ </w:t>
      </w:r>
      <w:r w:rsidR="00B176C5">
        <w:rPr>
          <w:sz w:val="30"/>
          <w:szCs w:val="30"/>
        </w:rPr>
        <w:t>2610</w:t>
      </w:r>
      <w:r w:rsidRPr="00AE4D5B">
        <w:rPr>
          <w:sz w:val="30"/>
          <w:szCs w:val="30"/>
          <w:cs/>
        </w:rPr>
        <w:t xml:space="preserve"> โดยบริษัทย่อยผูกพันที่จะจ่ายค่าบำรุงรักษาและค่า</w:t>
      </w:r>
      <w:r w:rsidRPr="00AA63E5">
        <w:rPr>
          <w:sz w:val="30"/>
          <w:szCs w:val="30"/>
          <w:cs/>
        </w:rPr>
        <w:t xml:space="preserve">บริหารส่วนกลางเป็นจำนวนเงิน </w:t>
      </w:r>
      <w:r w:rsidR="00B176C5">
        <w:rPr>
          <w:sz w:val="30"/>
          <w:szCs w:val="30"/>
        </w:rPr>
        <w:t>0</w:t>
      </w:r>
      <w:r w:rsidRPr="00AA63E5">
        <w:rPr>
          <w:sz w:val="30"/>
          <w:szCs w:val="30"/>
          <w:cs/>
        </w:rPr>
        <w:t>.</w:t>
      </w:r>
      <w:r w:rsidR="00B176C5">
        <w:rPr>
          <w:sz w:val="30"/>
          <w:szCs w:val="30"/>
        </w:rPr>
        <w:t>01</w:t>
      </w:r>
      <w:r w:rsidRPr="00AA63E5">
        <w:rPr>
          <w:sz w:val="30"/>
          <w:szCs w:val="30"/>
          <w:cs/>
        </w:rPr>
        <w:t xml:space="preserve"> ล้านเหรียญสหรัฐอเมริกาต่อเดือน</w:t>
      </w:r>
    </w:p>
    <w:p w14:paraId="4EC54158" w14:textId="77777777" w:rsidR="00CF0235" w:rsidRPr="0056624B" w:rsidRDefault="00CF0235" w:rsidP="00CF0235">
      <w:pPr>
        <w:spacing w:line="240" w:lineRule="auto"/>
        <w:ind w:left="540" w:right="-45"/>
        <w:jc w:val="thaiDistribute"/>
        <w:rPr>
          <w:sz w:val="28"/>
          <w:szCs w:val="28"/>
        </w:rPr>
      </w:pPr>
    </w:p>
    <w:p w14:paraId="6993A90A" w14:textId="7A06C2C7" w:rsidR="00A5574D" w:rsidRPr="00AE4D5B" w:rsidRDefault="00A5574D" w:rsidP="00BE4C36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AE4D5B">
        <w:rPr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14:paraId="706B37D0" w14:textId="77777777" w:rsidR="00BE4C36" w:rsidRPr="0056624B" w:rsidRDefault="00BE4C36" w:rsidP="00BE4C36">
      <w:pPr>
        <w:spacing w:line="240" w:lineRule="auto"/>
        <w:ind w:left="540" w:right="-45"/>
        <w:jc w:val="thaiDistribute"/>
        <w:rPr>
          <w:b/>
          <w:bCs/>
          <w:i/>
          <w:iCs/>
          <w:sz w:val="28"/>
          <w:szCs w:val="28"/>
        </w:rPr>
      </w:pPr>
    </w:p>
    <w:p w14:paraId="3A8533D3" w14:textId="20F13F84" w:rsidR="00A5574D" w:rsidRDefault="00A5574D" w:rsidP="00A5574D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E4D5B">
        <w:rPr>
          <w:sz w:val="30"/>
          <w:szCs w:val="30"/>
          <w:cs/>
        </w:rPr>
        <w:t>ได้ทำสัญญาซื้อก๊าซธรรมชาติเหลวกับบริษัทในประเทศแห่งหนึ่ง</w:t>
      </w:r>
      <w:r w:rsidRPr="00AE4D5B">
        <w:rPr>
          <w:rFonts w:hint="cs"/>
          <w:sz w:val="30"/>
          <w:szCs w:val="30"/>
          <w:cs/>
        </w:rPr>
        <w:t xml:space="preserve"> ซึ่งเป็นสัญญาระยะยาว </w:t>
      </w:r>
      <w:r w:rsidR="00B176C5">
        <w:rPr>
          <w:rFonts w:asciiTheme="majorBidi" w:hAnsiTheme="majorBidi"/>
          <w:snapToGrid w:val="0"/>
          <w:sz w:val="30"/>
          <w:szCs w:val="30"/>
          <w:lang w:eastAsia="th-TH"/>
        </w:rPr>
        <w:t>5</w:t>
      </w:r>
      <w:r w:rsidRPr="00AE4D5B">
        <w:rPr>
          <w:rFonts w:asciiTheme="majorBidi" w:hAnsiTheme="majorBidi"/>
          <w:snapToGrid w:val="0"/>
          <w:sz w:val="30"/>
          <w:szCs w:val="30"/>
          <w:lang w:eastAsia="th-TH"/>
        </w:rPr>
        <w:t xml:space="preserve"> - </w:t>
      </w:r>
      <w:r w:rsidR="00B176C5">
        <w:rPr>
          <w:rFonts w:asciiTheme="majorBidi" w:hAnsiTheme="majorBidi"/>
          <w:snapToGrid w:val="0"/>
          <w:sz w:val="30"/>
          <w:szCs w:val="30"/>
          <w:lang w:eastAsia="th-TH"/>
        </w:rPr>
        <w:t>7</w:t>
      </w:r>
      <w:r w:rsidRPr="00AE4D5B">
        <w:rPr>
          <w:rFonts w:hint="cs"/>
          <w:sz w:val="30"/>
          <w:szCs w:val="30"/>
          <w:cs/>
        </w:rPr>
        <w:t xml:space="preserve"> ปี</w:t>
      </w:r>
      <w:r w:rsidRPr="00AE4D5B">
        <w:rPr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>สัญญา</w:t>
      </w:r>
      <w:r w:rsidR="00F94023">
        <w:rPr>
          <w:sz w:val="30"/>
          <w:szCs w:val="30"/>
        </w:rPr>
        <w:br/>
      </w:r>
      <w:r w:rsidRPr="00AE4D5B">
        <w:rPr>
          <w:rFonts w:hint="cs"/>
          <w:sz w:val="30"/>
          <w:szCs w:val="30"/>
          <w:cs/>
        </w:rPr>
        <w:t xml:space="preserve">มีผลบังคับใช้และจะทยอยสิ้นสุดภายในเดือนกันยายน </w:t>
      </w:r>
      <w:r w:rsidR="00B176C5">
        <w:rPr>
          <w:rFonts w:asciiTheme="majorBidi" w:hAnsiTheme="majorBidi"/>
          <w:snapToGrid w:val="0"/>
          <w:sz w:val="30"/>
          <w:szCs w:val="30"/>
          <w:lang w:eastAsia="th-TH"/>
        </w:rPr>
        <w:t>2571</w:t>
      </w:r>
      <w:r w:rsidRPr="00AE4D5B">
        <w:rPr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napToGrid w:val="0"/>
          <w:sz w:val="30"/>
          <w:szCs w:val="30"/>
          <w:cs/>
          <w:lang w:eastAsia="th-TH"/>
        </w:rPr>
        <w:t>โดย</w:t>
      </w:r>
      <w:r w:rsidRPr="00AE4D5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E4D5B">
        <w:rPr>
          <w:sz w:val="30"/>
          <w:szCs w:val="30"/>
          <w:cs/>
        </w:rPr>
        <w:t>ตกลงซื้อก๊าซธรรมชาติตามระยะเวลาและเงื่อนไขต่าง</w:t>
      </w:r>
      <w:r w:rsidR="00432951"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sz w:val="30"/>
          <w:szCs w:val="30"/>
          <w:cs/>
        </w:rPr>
        <w:t>ๆ ที่ระบุในสัญญา</w:t>
      </w:r>
    </w:p>
    <w:p w14:paraId="093F005F" w14:textId="77777777" w:rsidR="0056624B" w:rsidRPr="0056624B" w:rsidRDefault="0056624B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5EF7A08" w14:textId="46614C51" w:rsidR="00092727" w:rsidRPr="00AE4D5B" w:rsidRDefault="00092727" w:rsidP="00757D70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หนี้สินที่อาจเกิดขึ้น</w:t>
      </w:r>
    </w:p>
    <w:p w14:paraId="6F295C1F" w14:textId="47483870" w:rsidR="00092727" w:rsidRPr="0056624B" w:rsidRDefault="00092727" w:rsidP="00092727">
      <w:pPr>
        <w:spacing w:line="240" w:lineRule="auto"/>
        <w:ind w:right="45" w:firstLine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00132D30" w14:textId="27FE5E2F" w:rsidR="00F35C87" w:rsidRDefault="003062B2" w:rsidP="00F35C87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E4D5B">
        <w:rPr>
          <w:rFonts w:asciiTheme="majorBidi" w:hAnsiTheme="majorBidi"/>
          <w:i/>
          <w:iCs/>
          <w:sz w:val="30"/>
          <w:szCs w:val="30"/>
          <w:cs/>
        </w:rPr>
        <w:t>การค้ำประกัน</w:t>
      </w:r>
    </w:p>
    <w:p w14:paraId="04802A17" w14:textId="77777777" w:rsidR="009D33BD" w:rsidRPr="0056624B" w:rsidRDefault="009D33BD" w:rsidP="00F35C87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26"/>
          <w:szCs w:val="26"/>
        </w:rPr>
      </w:pPr>
    </w:p>
    <w:p w14:paraId="7344CB60" w14:textId="3B50CB71" w:rsidR="00AA2A39" w:rsidRPr="0056624B" w:rsidRDefault="009D33BD" w:rsidP="0056624B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10169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Pr="00B1016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sz w:val="30"/>
          <w:szCs w:val="30"/>
        </w:rPr>
        <w:t>31</w:t>
      </w:r>
      <w:r w:rsidRPr="00B10169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pacing w:val="-4"/>
          <w:sz w:val="30"/>
          <w:szCs w:val="30"/>
        </w:rPr>
        <w:t>2569</w:t>
      </w:r>
      <w:r w:rsidRPr="00B1016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10169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Pr="00A3475E">
        <w:rPr>
          <w:rFonts w:asciiTheme="majorBidi" w:hAnsiTheme="majorBidi" w:cstheme="majorBidi"/>
          <w:spacing w:val="-4"/>
          <w:sz w:val="30"/>
          <w:szCs w:val="30"/>
          <w:cs/>
        </w:rPr>
        <w:t>มีหนี้สินที่อาจเกิดขึ้นกับสถาบันการเงิน</w:t>
      </w:r>
      <w:r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>หลายแห่ง</w:t>
      </w:r>
      <w:r w:rsidRPr="00A3475E">
        <w:rPr>
          <w:rFonts w:asciiTheme="majorBidi" w:hAnsiTheme="majorBidi" w:cstheme="majorBidi"/>
          <w:color w:val="FF0000"/>
          <w:spacing w:val="-4"/>
          <w:sz w:val="30"/>
          <w:szCs w:val="30"/>
          <w:cs/>
        </w:rPr>
        <w:t xml:space="preserve"> </w:t>
      </w:r>
      <w:r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ซึ่งเกิด</w:t>
      </w:r>
      <w:r w:rsidRPr="00A3475E">
        <w:rPr>
          <w:rFonts w:asciiTheme="majorBidi" w:hAnsiTheme="majorBidi" w:cstheme="majorBidi"/>
          <w:spacing w:val="-4"/>
          <w:sz w:val="30"/>
          <w:szCs w:val="30"/>
          <w:cs/>
        </w:rPr>
        <w:t>จากการค้ำประกัน</w:t>
      </w:r>
      <w:r>
        <w:rPr>
          <w:rFonts w:asciiTheme="majorBidi" w:hAnsiTheme="majorBidi" w:cstheme="majorBidi"/>
          <w:spacing w:val="-4"/>
          <w:sz w:val="30"/>
          <w:szCs w:val="30"/>
        </w:rPr>
        <w:br/>
      </w:r>
      <w:r w:rsidRPr="00A3475E">
        <w:rPr>
          <w:rFonts w:asciiTheme="majorBidi" w:hAnsiTheme="majorBidi" w:cstheme="majorBidi"/>
          <w:spacing w:val="-4"/>
          <w:sz w:val="30"/>
          <w:szCs w:val="30"/>
          <w:cs/>
        </w:rPr>
        <w:t>การใช้วงเงินสินเชื่อของ</w:t>
      </w:r>
      <w:r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กิจการที่เกี่ยวข้องกันหลายแห่ง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โดยกลุ่มบริษัทมีวงเงินกู้ยืมระยะสั้นและวงเงินกู้ยืมระยะยาว</w:t>
      </w:r>
      <w:r w:rsidRPr="00A3475E">
        <w:rPr>
          <w:rFonts w:asciiTheme="majorBidi" w:hAnsiTheme="majorBidi" w:cstheme="majorBidi"/>
          <w:spacing w:val="-4"/>
          <w:sz w:val="30"/>
          <w:szCs w:val="30"/>
          <w:cs/>
        </w:rPr>
        <w:t>เป็น</w:t>
      </w:r>
      <w:r w:rsidRPr="00B74841">
        <w:rPr>
          <w:rFonts w:asciiTheme="majorBidi" w:hAnsiTheme="majorBidi" w:cstheme="majorBidi"/>
          <w:spacing w:val="-4"/>
          <w:sz w:val="30"/>
          <w:szCs w:val="30"/>
          <w:cs/>
        </w:rPr>
        <w:t>จำนวนเงิน</w:t>
      </w:r>
      <w:r w:rsidRPr="00B74841">
        <w:rPr>
          <w:rFonts w:asciiTheme="majorBidi" w:hAnsiTheme="majorBidi" w:cstheme="majorBidi" w:hint="cs"/>
          <w:spacing w:val="-4"/>
          <w:sz w:val="30"/>
          <w:szCs w:val="30"/>
          <w:cs/>
        </w:rPr>
        <w:t>รวม</w:t>
      </w:r>
      <w:r w:rsidRPr="00B74841">
        <w:rPr>
          <w:rFonts w:asciiTheme="majorBidi" w:hAnsiTheme="majorBidi" w:cstheme="majorBidi"/>
          <w:spacing w:val="-4"/>
          <w:sz w:val="30"/>
          <w:szCs w:val="30"/>
        </w:rPr>
        <w:t xml:space="preserve"> 26,772.9 </w:t>
      </w:r>
      <w:r w:rsidRPr="00B74841">
        <w:rPr>
          <w:rFonts w:asciiTheme="majorBidi" w:hAnsiTheme="majorBidi"/>
          <w:spacing w:val="-4"/>
          <w:sz w:val="30"/>
          <w:szCs w:val="30"/>
          <w:cs/>
        </w:rPr>
        <w:t>ล้านเมียนมาร์จัต</w:t>
      </w:r>
      <w:r w:rsidRPr="00B7484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C6B28" w:rsidRPr="00B7484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 </w:t>
      </w:r>
      <w:r w:rsidRPr="00B74841">
        <w:rPr>
          <w:rFonts w:asciiTheme="majorBidi" w:hAnsiTheme="majorBidi" w:cstheme="majorBidi"/>
          <w:spacing w:val="-4"/>
          <w:sz w:val="30"/>
          <w:szCs w:val="30"/>
        </w:rPr>
        <w:t xml:space="preserve">4.4 </w:t>
      </w:r>
      <w:r w:rsidRPr="00B7484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ล้านเหรียญสหรัฐอเมริกา </w:t>
      </w:r>
      <w:r w:rsidRPr="00B74841">
        <w:rPr>
          <w:rFonts w:asciiTheme="majorBidi" w:hAnsiTheme="majorBidi" w:cstheme="majorBidi"/>
          <w:i/>
          <w:iCs/>
          <w:spacing w:val="-4"/>
          <w:sz w:val="30"/>
          <w:szCs w:val="30"/>
        </w:rPr>
        <w:t>(31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536319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</w:rPr>
        <w:t>8</w:t>
      </w:r>
      <w:r w:rsidRPr="0053631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28,696.0 </w:t>
      </w:r>
      <w:r w:rsidRPr="0053631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</w:t>
      </w:r>
      <w:r w:rsidR="00953A8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br/>
      </w:r>
      <w:r w:rsidRPr="0053631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เมียนมาร์จัต </w:t>
      </w:r>
      <w:r w:rsidRPr="0053631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4.4 </w:t>
      </w:r>
      <w:r w:rsidRPr="0053631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ล้านเหรียญสหรัฐอเมริกา</w:t>
      </w:r>
      <w:r w:rsidRPr="0053631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Pr="0053631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และ </w:t>
      </w:r>
      <w:r w:rsidRPr="0053631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50,000.0 </w:t>
      </w:r>
      <w:r w:rsidRPr="0053631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</w:t>
      </w:r>
      <w:r w:rsidRPr="0053631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รูเปียห์อินโดนีเซีย</w:t>
      </w:r>
      <w:r w:rsidRPr="00536319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Pr="00B657B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48B2D629" w14:textId="660023AF" w:rsidR="000907ED" w:rsidRPr="00956B05" w:rsidRDefault="000907ED" w:rsidP="000907ED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956B05">
        <w:rPr>
          <w:rFonts w:asciiTheme="majorBidi" w:hAnsiTheme="majorBidi"/>
          <w:i/>
          <w:iCs/>
          <w:sz w:val="30"/>
          <w:szCs w:val="30"/>
          <w:cs/>
        </w:rPr>
        <w:t>คดี</w:t>
      </w:r>
      <w:r w:rsidR="006D7DF4" w:rsidRPr="00956B05">
        <w:rPr>
          <w:rFonts w:asciiTheme="majorBidi" w:hAnsiTheme="majorBidi" w:hint="cs"/>
          <w:i/>
          <w:iCs/>
          <w:sz w:val="30"/>
          <w:szCs w:val="30"/>
          <w:cs/>
        </w:rPr>
        <w:t>ฟ้องร้อง</w:t>
      </w:r>
    </w:p>
    <w:p w14:paraId="0FCEABE1" w14:textId="77777777" w:rsidR="000907ED" w:rsidRPr="00956B05" w:rsidRDefault="000907ED" w:rsidP="000907ED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07FB3A03" w14:textId="044B8938" w:rsidR="00561E64" w:rsidRDefault="000907ED" w:rsidP="00035DEC">
      <w:pPr>
        <w:spacing w:line="240" w:lineRule="auto"/>
        <w:ind w:left="540" w:right="-45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956B05">
        <w:rPr>
          <w:rFonts w:asciiTheme="majorBidi" w:hAnsiTheme="majorBidi"/>
          <w:spacing w:val="-4"/>
          <w:sz w:val="30"/>
          <w:szCs w:val="30"/>
          <w:cs/>
        </w:rPr>
        <w:t xml:space="preserve">เมื่อวันที่ </w:t>
      </w:r>
      <w:r w:rsidRPr="00956B05">
        <w:rPr>
          <w:rFonts w:asciiTheme="majorBidi" w:hAnsiTheme="majorBidi"/>
          <w:spacing w:val="-4"/>
          <w:sz w:val="30"/>
          <w:szCs w:val="30"/>
        </w:rPr>
        <w:t>31</w:t>
      </w:r>
      <w:r w:rsidRPr="00956B05">
        <w:rPr>
          <w:rFonts w:asciiTheme="majorBidi" w:hAnsiTheme="majorBidi"/>
          <w:spacing w:val="-4"/>
          <w:sz w:val="30"/>
          <w:szCs w:val="30"/>
          <w:cs/>
        </w:rPr>
        <w:t xml:space="preserve"> ตุลาคม </w:t>
      </w:r>
      <w:r w:rsidRPr="00956B05">
        <w:rPr>
          <w:rFonts w:asciiTheme="majorBidi" w:hAnsiTheme="majorBidi"/>
          <w:spacing w:val="-4"/>
          <w:sz w:val="30"/>
          <w:szCs w:val="30"/>
        </w:rPr>
        <w:t>2568</w:t>
      </w:r>
      <w:r w:rsidRPr="00956B05">
        <w:rPr>
          <w:rFonts w:asciiTheme="majorBidi" w:hAnsiTheme="majorBidi"/>
          <w:spacing w:val="-4"/>
          <w:sz w:val="30"/>
          <w:szCs w:val="30"/>
          <w:cs/>
        </w:rPr>
        <w:t xml:space="preserve"> บริษัทย่อย</w:t>
      </w:r>
      <w:r w:rsidR="006D7DF4" w:rsidRPr="00956B05">
        <w:rPr>
          <w:rFonts w:asciiTheme="majorBidi" w:hAnsiTheme="majorBidi"/>
          <w:spacing w:val="-4"/>
          <w:sz w:val="30"/>
          <w:szCs w:val="30"/>
          <w:cs/>
        </w:rPr>
        <w:t>ในประเทศ</w:t>
      </w:r>
      <w:r w:rsidRPr="00956B05">
        <w:rPr>
          <w:rFonts w:asciiTheme="majorBidi" w:hAnsiTheme="majorBidi"/>
          <w:spacing w:val="-4"/>
          <w:sz w:val="30"/>
          <w:szCs w:val="30"/>
          <w:cs/>
        </w:rPr>
        <w:t xml:space="preserve">แห่งหนึ่ง ถูกยื่นฟ้องร้องโดยบริษัทคู่ค้าแห่งหนึ่ง (โจทก์) </w:t>
      </w:r>
      <w:r w:rsidR="006D7DF4" w:rsidRPr="00956B05">
        <w:rPr>
          <w:rFonts w:asciiTheme="majorBidi" w:hAnsiTheme="majorBidi" w:hint="cs"/>
          <w:spacing w:val="-4"/>
          <w:sz w:val="30"/>
          <w:szCs w:val="30"/>
          <w:cs/>
        </w:rPr>
        <w:t>เกี่ยวกับการ</w:t>
      </w:r>
      <w:r w:rsidR="00194ED2" w:rsidRPr="00956B05">
        <w:rPr>
          <w:rFonts w:asciiTheme="majorBidi" w:hAnsiTheme="majorBidi"/>
          <w:spacing w:val="-4"/>
          <w:sz w:val="30"/>
          <w:szCs w:val="30"/>
          <w:cs/>
        </w:rPr>
        <w:br/>
      </w:r>
      <w:r w:rsidRPr="00956B05">
        <w:rPr>
          <w:rFonts w:asciiTheme="majorBidi" w:hAnsiTheme="majorBidi"/>
          <w:spacing w:val="-4"/>
          <w:sz w:val="30"/>
          <w:szCs w:val="30"/>
          <w:cs/>
        </w:rPr>
        <w:t>ไม่ปฏิบัติตามข้อตกลง</w:t>
      </w:r>
      <w:r w:rsidR="006D7DF4" w:rsidRPr="00956B05">
        <w:rPr>
          <w:rFonts w:asciiTheme="majorBidi" w:hAnsiTheme="majorBidi" w:hint="cs"/>
          <w:spacing w:val="-4"/>
          <w:sz w:val="30"/>
          <w:szCs w:val="30"/>
          <w:cs/>
        </w:rPr>
        <w:t>ตาม</w:t>
      </w:r>
      <w:r w:rsidRPr="00956B05">
        <w:rPr>
          <w:rFonts w:asciiTheme="majorBidi" w:hAnsiTheme="majorBidi"/>
          <w:spacing w:val="-4"/>
          <w:sz w:val="30"/>
          <w:szCs w:val="30"/>
          <w:cs/>
        </w:rPr>
        <w:t>สัญญาที่ทำร่วมกัน</w:t>
      </w:r>
      <w:r w:rsidR="006D7DF4" w:rsidRPr="00956B05">
        <w:rPr>
          <w:rFonts w:asciiTheme="majorBidi" w:hAnsiTheme="majorBidi" w:hint="cs"/>
          <w:spacing w:val="-4"/>
          <w:sz w:val="30"/>
          <w:szCs w:val="30"/>
          <w:cs/>
        </w:rPr>
        <w:t>โดย</w:t>
      </w:r>
      <w:r w:rsidRPr="00956B05">
        <w:rPr>
          <w:rFonts w:asciiTheme="majorBidi" w:hAnsiTheme="majorBidi"/>
          <w:spacing w:val="-4"/>
          <w:sz w:val="30"/>
          <w:szCs w:val="30"/>
          <w:cs/>
        </w:rPr>
        <w:t>เรียก</w:t>
      </w:r>
      <w:r w:rsidR="006D7DF4" w:rsidRPr="00956B05">
        <w:rPr>
          <w:rFonts w:asciiTheme="majorBidi" w:hAnsiTheme="majorBidi" w:hint="cs"/>
          <w:spacing w:val="-4"/>
          <w:sz w:val="30"/>
          <w:szCs w:val="30"/>
          <w:cs/>
        </w:rPr>
        <w:t>ร้องให้ชดเชย</w:t>
      </w:r>
      <w:r w:rsidRPr="00956B05">
        <w:rPr>
          <w:rFonts w:asciiTheme="majorBidi" w:hAnsiTheme="majorBidi"/>
          <w:spacing w:val="-4"/>
          <w:sz w:val="30"/>
          <w:szCs w:val="30"/>
          <w:cs/>
        </w:rPr>
        <w:t xml:space="preserve">ค่าเสียหายเป็นจำนวนเงิน </w:t>
      </w:r>
      <w:r w:rsidRPr="00956B05">
        <w:rPr>
          <w:rFonts w:asciiTheme="majorBidi" w:hAnsiTheme="majorBidi"/>
          <w:spacing w:val="-4"/>
          <w:sz w:val="30"/>
          <w:szCs w:val="30"/>
        </w:rPr>
        <w:t>3.6</w:t>
      </w:r>
      <w:r w:rsidRPr="00956B05">
        <w:rPr>
          <w:rFonts w:asciiTheme="majorBidi" w:hAnsiTheme="majorBidi"/>
          <w:spacing w:val="-4"/>
          <w:sz w:val="30"/>
          <w:szCs w:val="30"/>
          <w:cs/>
        </w:rPr>
        <w:t xml:space="preserve"> ล้านเหรียญสหรัฐอเมริกา</w:t>
      </w:r>
      <w:r w:rsidR="005942CF" w:rsidRPr="00956B05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956B05">
        <w:rPr>
          <w:rFonts w:asciiTheme="majorBidi" w:hAnsiTheme="majorBidi"/>
          <w:spacing w:val="-4"/>
          <w:sz w:val="30"/>
          <w:szCs w:val="30"/>
          <w:cs/>
        </w:rPr>
        <w:t>หรือเทียบเท่า</w:t>
      </w:r>
      <w:r w:rsidR="006D7DF4" w:rsidRPr="00956B05">
        <w:rPr>
          <w:rFonts w:asciiTheme="majorBidi" w:hAnsiTheme="majorBidi" w:hint="cs"/>
          <w:spacing w:val="-4"/>
          <w:sz w:val="30"/>
          <w:szCs w:val="30"/>
          <w:cs/>
        </w:rPr>
        <w:t>เป็นจำนวนเงิน</w:t>
      </w:r>
      <w:r w:rsidRPr="00956B05">
        <w:rPr>
          <w:rFonts w:asciiTheme="majorBidi" w:hAnsiTheme="majorBidi"/>
          <w:spacing w:val="-4"/>
          <w:sz w:val="30"/>
          <w:szCs w:val="30"/>
          <w:cs/>
        </w:rPr>
        <w:t xml:space="preserve">ประมาณ </w:t>
      </w:r>
      <w:r w:rsidRPr="00956B05">
        <w:rPr>
          <w:rFonts w:asciiTheme="majorBidi" w:hAnsiTheme="majorBidi"/>
          <w:spacing w:val="-4"/>
          <w:sz w:val="30"/>
          <w:szCs w:val="30"/>
        </w:rPr>
        <w:t>120.3</w:t>
      </w:r>
      <w:r w:rsidRPr="00956B05">
        <w:rPr>
          <w:rFonts w:asciiTheme="majorBidi" w:hAnsiTheme="majorBidi"/>
          <w:spacing w:val="-4"/>
          <w:sz w:val="30"/>
          <w:szCs w:val="30"/>
          <w:cs/>
        </w:rPr>
        <w:t xml:space="preserve"> ล้านบาทโดย</w:t>
      </w:r>
      <w:r w:rsidR="006D7DF4" w:rsidRPr="00956B05">
        <w:rPr>
          <w:rFonts w:asciiTheme="majorBidi" w:hAnsiTheme="majorBidi" w:hint="cs"/>
          <w:spacing w:val="-4"/>
          <w:sz w:val="30"/>
          <w:szCs w:val="30"/>
          <w:cs/>
        </w:rPr>
        <w:t>ผลของคดีความดังกล่าว</w:t>
      </w:r>
      <w:r w:rsidRPr="00956B05">
        <w:rPr>
          <w:rFonts w:asciiTheme="majorBidi" w:hAnsiTheme="majorBidi"/>
          <w:spacing w:val="-4"/>
          <w:sz w:val="30"/>
          <w:szCs w:val="30"/>
          <w:cs/>
        </w:rPr>
        <w:t>ยังอยู่ระหว่างการพิจารณาของศาล</w:t>
      </w:r>
      <w:r w:rsidR="001C5CEB" w:rsidRPr="00956B05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956B05">
        <w:rPr>
          <w:rFonts w:asciiTheme="majorBidi" w:hAnsiTheme="majorBidi"/>
          <w:spacing w:val="-4"/>
          <w:sz w:val="30"/>
          <w:szCs w:val="30"/>
          <w:cs/>
        </w:rPr>
        <w:t xml:space="preserve">ทั้งนี้ ฝ่ายบริหารของกลุ่มบริษัทเชื่อว่าบริษัทย่อยจะไม่ได้รับผลเสียหายที่มีสาระสำคัญ </w:t>
      </w:r>
      <w:r w:rsidRPr="00956B05">
        <w:rPr>
          <w:rFonts w:asciiTheme="majorBidi" w:hAnsiTheme="majorBidi"/>
          <w:spacing w:val="-4"/>
          <w:sz w:val="30"/>
          <w:szCs w:val="30"/>
        </w:rPr>
        <w:br/>
      </w:r>
      <w:r w:rsidRPr="00956B05">
        <w:rPr>
          <w:rFonts w:asciiTheme="majorBidi" w:hAnsiTheme="majorBidi"/>
          <w:spacing w:val="-4"/>
          <w:sz w:val="30"/>
          <w:szCs w:val="30"/>
          <w:cs/>
        </w:rPr>
        <w:t>จึงไม่ได้พิจารณาบันทึก</w:t>
      </w:r>
      <w:r w:rsidR="001C5CEB" w:rsidRPr="00956B05">
        <w:rPr>
          <w:rFonts w:asciiTheme="majorBidi" w:hAnsiTheme="majorBidi" w:hint="cs"/>
          <w:spacing w:val="-4"/>
          <w:sz w:val="30"/>
          <w:szCs w:val="30"/>
          <w:cs/>
        </w:rPr>
        <w:t>ประมาณการหนี้สิน</w:t>
      </w:r>
      <w:r w:rsidRPr="00956B05">
        <w:rPr>
          <w:rFonts w:asciiTheme="majorBidi" w:hAnsiTheme="majorBidi"/>
          <w:spacing w:val="-4"/>
          <w:sz w:val="30"/>
          <w:szCs w:val="30"/>
          <w:cs/>
        </w:rPr>
        <w:t>จากคดีฟ้องร้องดังกล่าว</w:t>
      </w:r>
    </w:p>
    <w:p w14:paraId="15C61B3C" w14:textId="77777777" w:rsidR="003D5033" w:rsidRDefault="003D5033" w:rsidP="00AA2A39">
      <w:pPr>
        <w:spacing w:line="240" w:lineRule="auto"/>
        <w:ind w:right="-45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734A4068" w14:textId="77777777" w:rsidR="003D5033" w:rsidRPr="002303E9" w:rsidRDefault="003D5033" w:rsidP="003D5033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</w:rPr>
      </w:pPr>
      <w:r w:rsidRPr="002303E9">
        <w:rPr>
          <w:rFonts w:asciiTheme="majorBidi" w:hAnsiTheme="majorBidi" w:cstheme="majorBidi" w:hint="cs"/>
          <w:i w:val="0"/>
          <w:iCs w:val="0"/>
          <w:cs/>
        </w:rPr>
        <w:t>เหตุการณ์ภายหลังรอบระยะเวลารายงาน</w:t>
      </w:r>
    </w:p>
    <w:p w14:paraId="0295CEFB" w14:textId="77777777" w:rsidR="003D5033" w:rsidRPr="000907ED" w:rsidRDefault="003D5033" w:rsidP="003D5033">
      <w:pPr>
        <w:pStyle w:val="ListParagraph"/>
        <w:ind w:left="540" w:firstLine="0"/>
        <w:rPr>
          <w:rFonts w:asciiTheme="majorBidi" w:hAnsiTheme="majorBidi"/>
          <w:i w:val="0"/>
          <w:iCs w:val="0"/>
          <w:lang w:val="en-US"/>
        </w:rPr>
      </w:pPr>
    </w:p>
    <w:p w14:paraId="2DE05F41" w14:textId="4DD0F1EC" w:rsidR="003D5033" w:rsidRDefault="00A304CA" w:rsidP="003D5033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A304CA">
        <w:rPr>
          <w:rFonts w:asciiTheme="majorBidi" w:hAnsiTheme="majorBidi" w:hint="cs"/>
          <w:sz w:val="30"/>
          <w:szCs w:val="30"/>
          <w:cs/>
        </w:rPr>
        <w:t>เมื่อ</w:t>
      </w:r>
      <w:r w:rsidR="003D5033" w:rsidRPr="00A304CA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A304CA">
        <w:rPr>
          <w:rFonts w:asciiTheme="majorBidi" w:hAnsiTheme="majorBidi" w:cstheme="majorBidi"/>
          <w:sz w:val="30"/>
          <w:szCs w:val="30"/>
        </w:rPr>
        <w:t>29</w:t>
      </w:r>
      <w:r w:rsidR="003D5033" w:rsidRPr="00A304CA">
        <w:rPr>
          <w:rFonts w:asciiTheme="majorBidi" w:hAnsiTheme="majorBidi" w:cstheme="majorBidi"/>
          <w:sz w:val="30"/>
          <w:szCs w:val="30"/>
        </w:rPr>
        <w:t xml:space="preserve"> </w:t>
      </w:r>
      <w:r w:rsidRPr="00A304CA">
        <w:rPr>
          <w:rFonts w:asciiTheme="majorBidi" w:hAnsiTheme="majorBidi" w:hint="cs"/>
          <w:sz w:val="30"/>
          <w:szCs w:val="30"/>
          <w:cs/>
        </w:rPr>
        <w:t>เมษายน</w:t>
      </w:r>
      <w:r w:rsidR="003D5033" w:rsidRPr="00A304CA">
        <w:rPr>
          <w:rFonts w:asciiTheme="majorBidi" w:hAnsiTheme="majorBidi"/>
          <w:sz w:val="30"/>
          <w:szCs w:val="30"/>
          <w:cs/>
        </w:rPr>
        <w:t xml:space="preserve"> </w:t>
      </w:r>
      <w:r w:rsidR="003D5033" w:rsidRPr="00A304CA">
        <w:rPr>
          <w:rFonts w:asciiTheme="majorBidi" w:hAnsiTheme="majorBidi" w:cstheme="majorBidi"/>
          <w:sz w:val="30"/>
          <w:szCs w:val="30"/>
        </w:rPr>
        <w:t xml:space="preserve">2569 </w:t>
      </w:r>
      <w:r>
        <w:rPr>
          <w:rFonts w:asciiTheme="majorBidi" w:hAnsiTheme="majorBidi" w:hint="cs"/>
          <w:sz w:val="30"/>
          <w:szCs w:val="30"/>
          <w:cs/>
        </w:rPr>
        <w:t xml:space="preserve">ที่ประชุมสามัญผู้ถือหุ้นประจำปี </w:t>
      </w:r>
      <w:r>
        <w:rPr>
          <w:rFonts w:asciiTheme="majorBidi" w:hAnsiTheme="majorBidi"/>
          <w:sz w:val="30"/>
          <w:szCs w:val="30"/>
        </w:rPr>
        <w:t xml:space="preserve">2569 </w:t>
      </w:r>
      <w:r>
        <w:rPr>
          <w:rFonts w:asciiTheme="majorBidi" w:hAnsiTheme="majorBidi" w:hint="cs"/>
          <w:sz w:val="30"/>
          <w:szCs w:val="30"/>
          <w:cs/>
        </w:rPr>
        <w:t xml:space="preserve">ของบริษัทมีมติอนุมัติจ่ายเงินปันผลสำหรับปี </w:t>
      </w:r>
      <w:r>
        <w:rPr>
          <w:rFonts w:asciiTheme="majorBidi" w:hAnsiTheme="majorBidi"/>
          <w:sz w:val="30"/>
          <w:szCs w:val="30"/>
        </w:rPr>
        <w:t xml:space="preserve">2568 </w:t>
      </w:r>
      <w:r>
        <w:rPr>
          <w:rFonts w:asciiTheme="majorBidi" w:hAnsiTheme="majorBidi" w:hint="cs"/>
          <w:sz w:val="30"/>
          <w:szCs w:val="30"/>
          <w:cs/>
        </w:rPr>
        <w:t xml:space="preserve">ในอัตราหุ้นละ </w:t>
      </w:r>
      <w:r w:rsidR="007C5354">
        <w:rPr>
          <w:rFonts w:asciiTheme="majorBidi" w:hAnsiTheme="majorBidi"/>
          <w:sz w:val="30"/>
          <w:szCs w:val="30"/>
        </w:rPr>
        <w:t>0.8</w:t>
      </w:r>
      <w:r>
        <w:rPr>
          <w:rFonts w:asciiTheme="majorBidi" w:hAnsiTheme="majorBidi" w:hint="cs"/>
          <w:sz w:val="30"/>
          <w:szCs w:val="30"/>
          <w:cs/>
        </w:rPr>
        <w:t xml:space="preserve"> บาท คิดเป็นจำนวนเงิน </w:t>
      </w:r>
      <w:r w:rsidR="007C5354">
        <w:rPr>
          <w:rFonts w:asciiTheme="majorBidi" w:hAnsiTheme="majorBidi"/>
          <w:sz w:val="30"/>
          <w:szCs w:val="30"/>
        </w:rPr>
        <w:t>2,403.0</w:t>
      </w:r>
      <w:r>
        <w:rPr>
          <w:rFonts w:asciiTheme="majorBidi" w:hAnsiTheme="majorBidi" w:hint="cs"/>
          <w:sz w:val="30"/>
          <w:szCs w:val="30"/>
          <w:cs/>
        </w:rPr>
        <w:t xml:space="preserve"> ล้านบาท ทั้งนี้บริษัทได้จ่ายเงินปันผลระหว่างกาลให้แก่ผู้ถือหุ้นแล้วในระหว่างปี </w:t>
      </w:r>
      <w:r>
        <w:rPr>
          <w:rFonts w:asciiTheme="majorBidi" w:hAnsiTheme="majorBidi"/>
          <w:sz w:val="30"/>
          <w:szCs w:val="30"/>
        </w:rPr>
        <w:t xml:space="preserve">2568 </w:t>
      </w:r>
      <w:r>
        <w:rPr>
          <w:rFonts w:asciiTheme="majorBidi" w:hAnsiTheme="majorBidi" w:hint="cs"/>
          <w:sz w:val="30"/>
          <w:szCs w:val="30"/>
          <w:cs/>
        </w:rPr>
        <w:t xml:space="preserve">ในอัตราหุ้นละ </w:t>
      </w:r>
      <w:r w:rsidR="007C5354">
        <w:rPr>
          <w:rFonts w:asciiTheme="majorBidi" w:hAnsiTheme="majorBidi"/>
          <w:sz w:val="30"/>
          <w:szCs w:val="30"/>
        </w:rPr>
        <w:t>0.4</w:t>
      </w:r>
      <w:r>
        <w:rPr>
          <w:rFonts w:asciiTheme="majorBidi" w:hAnsiTheme="majorBidi" w:hint="cs"/>
          <w:sz w:val="30"/>
          <w:szCs w:val="30"/>
          <w:cs/>
        </w:rPr>
        <w:t xml:space="preserve"> บาท รวมเป็นจำนวนเงินทั้งสิ้นประมาณ </w:t>
      </w:r>
      <w:r w:rsidR="007C5354">
        <w:rPr>
          <w:rFonts w:asciiTheme="majorBidi" w:hAnsiTheme="majorBidi"/>
          <w:sz w:val="30"/>
          <w:szCs w:val="30"/>
        </w:rPr>
        <w:t>1,201.5</w:t>
      </w:r>
      <w:r>
        <w:rPr>
          <w:rFonts w:asciiTheme="majorBidi" w:hAnsiTheme="majorBidi" w:hint="cs"/>
          <w:sz w:val="30"/>
          <w:szCs w:val="30"/>
          <w:cs/>
        </w:rPr>
        <w:t xml:space="preserve"> ล้านบาท คงเหลือเงินปันผลที่จะต้องจ่ายเพิ่มอีกอัตราหุ้นละ </w:t>
      </w:r>
      <w:r w:rsidR="007C5354">
        <w:rPr>
          <w:rFonts w:asciiTheme="majorBidi" w:hAnsiTheme="majorBidi"/>
          <w:sz w:val="30"/>
          <w:szCs w:val="30"/>
        </w:rPr>
        <w:t>0.4</w:t>
      </w:r>
      <w:r>
        <w:rPr>
          <w:rFonts w:asciiTheme="majorBidi" w:hAnsiTheme="majorBidi" w:hint="cs"/>
          <w:sz w:val="30"/>
          <w:szCs w:val="30"/>
          <w:cs/>
        </w:rPr>
        <w:t xml:space="preserve"> บาท รวมเป็นจำนวนเงินทั้งสิ้นประมาณ </w:t>
      </w:r>
      <w:r w:rsidR="007C5354">
        <w:rPr>
          <w:rFonts w:asciiTheme="majorBidi" w:hAnsiTheme="majorBidi"/>
          <w:sz w:val="30"/>
          <w:szCs w:val="30"/>
        </w:rPr>
        <w:t>1,201.5</w:t>
      </w:r>
      <w:r>
        <w:rPr>
          <w:rFonts w:asciiTheme="majorBidi" w:hAnsiTheme="majorBidi" w:hint="cs"/>
          <w:sz w:val="30"/>
          <w:szCs w:val="30"/>
          <w:cs/>
        </w:rPr>
        <w:t xml:space="preserve"> ล้านบาท</w:t>
      </w:r>
      <w:r w:rsidR="00324B85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โดยม</w:t>
      </w:r>
      <w:r w:rsidR="00324B85">
        <w:rPr>
          <w:rFonts w:asciiTheme="majorBidi" w:hAnsiTheme="majorBidi" w:hint="cs"/>
          <w:sz w:val="30"/>
          <w:szCs w:val="30"/>
          <w:cs/>
        </w:rPr>
        <w:t>ี</w:t>
      </w:r>
      <w:r>
        <w:rPr>
          <w:rFonts w:asciiTheme="majorBidi" w:hAnsiTheme="majorBidi" w:hint="cs"/>
          <w:sz w:val="30"/>
          <w:szCs w:val="30"/>
          <w:cs/>
        </w:rPr>
        <w:t xml:space="preserve">กำหนดการจ่ายเงินปันผลให้กับผู้ถือหุ้นในวันที่ </w:t>
      </w:r>
      <w:r w:rsidR="007C5354">
        <w:rPr>
          <w:rFonts w:asciiTheme="majorBidi" w:hAnsiTheme="majorBidi"/>
          <w:sz w:val="30"/>
          <w:szCs w:val="30"/>
        </w:rPr>
        <w:t>2</w:t>
      </w:r>
      <w:r w:rsidR="00324B85">
        <w:rPr>
          <w:rFonts w:asciiTheme="majorBidi" w:hAnsiTheme="majorBidi"/>
          <w:sz w:val="30"/>
          <w:szCs w:val="30"/>
        </w:rPr>
        <w:t>8</w:t>
      </w:r>
      <w:r>
        <w:rPr>
          <w:rFonts w:asciiTheme="majorBidi" w:hAnsiTheme="majorBidi" w:hint="cs"/>
          <w:sz w:val="30"/>
          <w:szCs w:val="30"/>
          <w:cs/>
        </w:rPr>
        <w:t xml:space="preserve"> พฤษภาคม </w:t>
      </w:r>
      <w:r>
        <w:rPr>
          <w:rFonts w:asciiTheme="majorBidi" w:hAnsiTheme="majorBidi"/>
          <w:sz w:val="30"/>
          <w:szCs w:val="30"/>
        </w:rPr>
        <w:t>2569</w:t>
      </w:r>
    </w:p>
    <w:p w14:paraId="51F8C616" w14:textId="77777777" w:rsidR="00A304CA" w:rsidRDefault="00A304CA" w:rsidP="003D5033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31917B" w14:textId="29CC9B5C" w:rsidR="003D5033" w:rsidRPr="002303E9" w:rsidRDefault="003D5033" w:rsidP="003D5033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</w:rPr>
      </w:pPr>
      <w:r w:rsidRPr="003D5033">
        <w:rPr>
          <w:rFonts w:asciiTheme="majorBidi" w:hAnsiTheme="majorBidi"/>
          <w:i w:val="0"/>
          <w:iCs w:val="0"/>
          <w:cs/>
        </w:rPr>
        <w:t>ก</w:t>
      </w:r>
      <w:r>
        <w:rPr>
          <w:rFonts w:asciiTheme="majorBidi" w:hAnsiTheme="majorBidi" w:hint="cs"/>
          <w:i w:val="0"/>
          <w:iCs w:val="0"/>
          <w:cs/>
          <w:lang w:val="en-US"/>
        </w:rPr>
        <w:t>า</w:t>
      </w:r>
      <w:r w:rsidRPr="003D5033">
        <w:rPr>
          <w:rFonts w:asciiTheme="majorBidi" w:hAnsiTheme="majorBidi"/>
          <w:i w:val="0"/>
          <w:iCs w:val="0"/>
          <w:cs/>
        </w:rPr>
        <w:t>รจัดประเภทร</w:t>
      </w:r>
      <w:r>
        <w:rPr>
          <w:rFonts w:asciiTheme="majorBidi" w:hAnsiTheme="majorBidi" w:hint="cs"/>
          <w:i w:val="0"/>
          <w:iCs w:val="0"/>
          <w:cs/>
        </w:rPr>
        <w:t>า</w:t>
      </w:r>
      <w:r w:rsidRPr="003D5033">
        <w:rPr>
          <w:rFonts w:asciiTheme="majorBidi" w:hAnsiTheme="majorBidi"/>
          <w:i w:val="0"/>
          <w:iCs w:val="0"/>
          <w:cs/>
        </w:rPr>
        <w:t>ยก</w:t>
      </w:r>
      <w:r>
        <w:rPr>
          <w:rFonts w:asciiTheme="majorBidi" w:hAnsiTheme="majorBidi" w:hint="cs"/>
          <w:i w:val="0"/>
          <w:iCs w:val="0"/>
          <w:cs/>
        </w:rPr>
        <w:t>า</w:t>
      </w:r>
      <w:r w:rsidRPr="003D5033">
        <w:rPr>
          <w:rFonts w:asciiTheme="majorBidi" w:hAnsiTheme="majorBidi"/>
          <w:i w:val="0"/>
          <w:iCs w:val="0"/>
          <w:cs/>
        </w:rPr>
        <w:t>รใหม่</w:t>
      </w:r>
    </w:p>
    <w:p w14:paraId="54AF57FD" w14:textId="192136DC" w:rsidR="003D5033" w:rsidRDefault="003D5033" w:rsidP="003D5033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87E9A63" w14:textId="7D266208" w:rsidR="003D5033" w:rsidRDefault="003D5033" w:rsidP="003D5033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3D5033">
        <w:rPr>
          <w:rFonts w:asciiTheme="majorBidi" w:hAnsiTheme="majorBidi"/>
          <w:sz w:val="30"/>
          <w:szCs w:val="30"/>
          <w:cs/>
        </w:rPr>
        <w:t xml:space="preserve">รายการบางรายการในงบการเงินปี </w:t>
      </w:r>
      <w:r>
        <w:rPr>
          <w:rFonts w:asciiTheme="majorBidi" w:hAnsiTheme="majorBidi"/>
          <w:sz w:val="30"/>
          <w:szCs w:val="30"/>
        </w:rPr>
        <w:t>256</w:t>
      </w:r>
      <w:r w:rsidR="00DC5D34">
        <w:rPr>
          <w:rFonts w:asciiTheme="majorBidi" w:hAnsiTheme="majorBidi"/>
          <w:sz w:val="30"/>
          <w:szCs w:val="30"/>
        </w:rPr>
        <w:t>8</w:t>
      </w:r>
      <w:r w:rsidRPr="003D5033">
        <w:rPr>
          <w:rFonts w:asciiTheme="majorBidi" w:hAnsiTheme="majorBidi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ได้มีการจัดประเภทรายการใหม่เพื่อให้สอดคล้องกับการนำเสนองบการเงินสำหรับปี </w:t>
      </w:r>
      <w:r>
        <w:rPr>
          <w:rFonts w:asciiTheme="majorBidi" w:hAnsiTheme="majorBidi"/>
          <w:sz w:val="30"/>
          <w:szCs w:val="30"/>
        </w:rPr>
        <w:t>256</w:t>
      </w:r>
      <w:r w:rsidR="00DC5D34">
        <w:rPr>
          <w:rFonts w:asciiTheme="majorBidi" w:hAnsiTheme="majorBidi"/>
          <w:sz w:val="30"/>
          <w:szCs w:val="30"/>
        </w:rPr>
        <w:t>9</w:t>
      </w:r>
    </w:p>
    <w:p w14:paraId="26EE18BB" w14:textId="77777777" w:rsidR="003D5033" w:rsidRDefault="003D5033" w:rsidP="003D5033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5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3"/>
        <w:gridCol w:w="1440"/>
        <w:gridCol w:w="1440"/>
        <w:gridCol w:w="1443"/>
      </w:tblGrid>
      <w:tr w:rsidR="00DC5D34" w14:paraId="15DDBC78" w14:textId="77777777" w:rsidTr="0089566F">
        <w:trPr>
          <w:tblHeader/>
        </w:trPr>
        <w:tc>
          <w:tcPr>
            <w:tcW w:w="4833" w:type="dxa"/>
          </w:tcPr>
          <w:p w14:paraId="1831B60A" w14:textId="77777777" w:rsidR="00DC5D34" w:rsidRDefault="00DC5D34" w:rsidP="003D503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3" w:type="dxa"/>
            <w:gridSpan w:val="3"/>
            <w:tcBorders>
              <w:bottom w:val="single" w:sz="4" w:space="0" w:color="auto"/>
            </w:tcBorders>
            <w:vAlign w:val="center"/>
          </w:tcPr>
          <w:p w14:paraId="1EB4B703" w14:textId="7D7B29A6" w:rsidR="00DC5D34" w:rsidRDefault="00DC5D34" w:rsidP="003D5033">
            <w:pPr>
              <w:spacing w:line="240" w:lineRule="auto"/>
              <w:ind w:right="-43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2568</w:t>
            </w:r>
          </w:p>
        </w:tc>
      </w:tr>
      <w:tr w:rsidR="003D5033" w14:paraId="1B387F0D" w14:textId="77777777" w:rsidTr="00AA2A39">
        <w:trPr>
          <w:tblHeader/>
        </w:trPr>
        <w:tc>
          <w:tcPr>
            <w:tcW w:w="4833" w:type="dxa"/>
          </w:tcPr>
          <w:p w14:paraId="50FC96BD" w14:textId="77777777" w:rsidR="003D5033" w:rsidRDefault="003D5033" w:rsidP="003D503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52F9E4A" w14:textId="5AE4B4FA" w:rsidR="003D5033" w:rsidRDefault="003D5033" w:rsidP="003D5033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ก่อนการจัดประเภทใหม่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ED83741" w14:textId="12FFBACE" w:rsidR="003D5033" w:rsidRDefault="003D5033" w:rsidP="003D5033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17CC7F33" w14:textId="77AE3E75" w:rsidR="003D5033" w:rsidRDefault="003D5033" w:rsidP="003D5033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หลังการจัดประเภทใหม่</w:t>
            </w:r>
          </w:p>
        </w:tc>
      </w:tr>
      <w:tr w:rsidR="003D5033" w14:paraId="2C406D9F" w14:textId="77777777" w:rsidTr="0089566F">
        <w:trPr>
          <w:tblHeader/>
        </w:trPr>
        <w:tc>
          <w:tcPr>
            <w:tcW w:w="4833" w:type="dxa"/>
          </w:tcPr>
          <w:p w14:paraId="616EE00D" w14:textId="77777777" w:rsidR="003D5033" w:rsidRDefault="003D5033" w:rsidP="003D503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3" w:type="dxa"/>
            <w:gridSpan w:val="3"/>
            <w:vAlign w:val="center"/>
          </w:tcPr>
          <w:p w14:paraId="717B8F96" w14:textId="70D0DBA0" w:rsidR="003D5033" w:rsidRDefault="003D5033" w:rsidP="003D5033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373E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5033" w14:paraId="2B67A6A0" w14:textId="77777777" w:rsidTr="00AA2A39">
        <w:tc>
          <w:tcPr>
            <w:tcW w:w="4833" w:type="dxa"/>
          </w:tcPr>
          <w:p w14:paraId="3EBA379E" w14:textId="4242BD2D" w:rsidR="003D5033" w:rsidRDefault="003D5033" w:rsidP="003D503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4741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  <w:r w:rsidR="00DC5D34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08F46D7C" w14:textId="77777777" w:rsidR="003D5033" w:rsidRDefault="003D5033" w:rsidP="003D503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18F3A8" w14:textId="77777777" w:rsidR="003D5033" w:rsidRDefault="003D5033" w:rsidP="003D503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6C48440D" w14:textId="77777777" w:rsidR="003D5033" w:rsidRDefault="003D5033" w:rsidP="003D503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5033" w14:paraId="32055629" w14:textId="77777777" w:rsidTr="00AA2A39">
        <w:tc>
          <w:tcPr>
            <w:tcW w:w="4833" w:type="dxa"/>
          </w:tcPr>
          <w:p w14:paraId="4270245D" w14:textId="0678FAB2" w:rsidR="003D5033" w:rsidRDefault="003D5033" w:rsidP="003D503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5033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632FCE43" w14:textId="6B1D536C" w:rsidR="003D5033" w:rsidRDefault="003D5033" w:rsidP="00FC73E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1440" w:type="dxa"/>
          </w:tcPr>
          <w:p w14:paraId="3C08CF4F" w14:textId="31805705" w:rsidR="003D5033" w:rsidRDefault="007A5A4B" w:rsidP="00FC73E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(550)</w:t>
            </w:r>
          </w:p>
        </w:tc>
        <w:tc>
          <w:tcPr>
            <w:tcW w:w="1443" w:type="dxa"/>
          </w:tcPr>
          <w:p w14:paraId="3905E3EA" w14:textId="22B3736E" w:rsidR="003D5033" w:rsidRDefault="007A5A4B" w:rsidP="007A5A4B">
            <w:pPr>
              <w:tabs>
                <w:tab w:val="decimal" w:pos="843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5033" w14:paraId="1C60217F" w14:textId="77777777" w:rsidTr="00AA2A39">
        <w:tc>
          <w:tcPr>
            <w:tcW w:w="4833" w:type="dxa"/>
          </w:tcPr>
          <w:p w14:paraId="11C727AF" w14:textId="3DB54F2A" w:rsidR="003D5033" w:rsidRDefault="003D5033" w:rsidP="003D503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5033">
              <w:rPr>
                <w:rFonts w:asciiTheme="majorBidi" w:hAnsiTheme="majorBidi"/>
                <w:sz w:val="30"/>
                <w:szCs w:val="3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440" w:type="dxa"/>
          </w:tcPr>
          <w:p w14:paraId="204A0E50" w14:textId="62082246" w:rsidR="003D5033" w:rsidRDefault="00DC5D34" w:rsidP="00FC73E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6,400</w:t>
            </w:r>
          </w:p>
        </w:tc>
        <w:tc>
          <w:tcPr>
            <w:tcW w:w="1440" w:type="dxa"/>
          </w:tcPr>
          <w:p w14:paraId="5413CD35" w14:textId="7A690B10" w:rsidR="003D5033" w:rsidRDefault="007A5A4B" w:rsidP="00FC73E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(6,400)</w:t>
            </w:r>
          </w:p>
        </w:tc>
        <w:tc>
          <w:tcPr>
            <w:tcW w:w="1443" w:type="dxa"/>
          </w:tcPr>
          <w:p w14:paraId="16B4424C" w14:textId="595FF9BB" w:rsidR="003D5033" w:rsidRDefault="007A5A4B" w:rsidP="007A5A4B">
            <w:pPr>
              <w:tabs>
                <w:tab w:val="decimal" w:pos="843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5033" w14:paraId="3A64B438" w14:textId="77777777" w:rsidTr="00AA2A39">
        <w:tc>
          <w:tcPr>
            <w:tcW w:w="4833" w:type="dxa"/>
          </w:tcPr>
          <w:p w14:paraId="46945FD5" w14:textId="60B22445" w:rsidR="003D5033" w:rsidRDefault="003D5033" w:rsidP="003D503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5033">
              <w:rPr>
                <w:rFonts w:asciiTheme="majorBidi" w:hAnsi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</w:tcPr>
          <w:p w14:paraId="452D59C0" w14:textId="3B908B63" w:rsidR="003D5033" w:rsidRDefault="007A5A4B" w:rsidP="00FC73E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135,52</w:t>
            </w:r>
            <w:r w:rsidR="00BF61D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D8FFC0" w14:textId="720CD6D2" w:rsidR="003D5033" w:rsidRDefault="007A5A4B" w:rsidP="00FC73E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6,950</w:t>
            </w:r>
          </w:p>
        </w:tc>
        <w:tc>
          <w:tcPr>
            <w:tcW w:w="1443" w:type="dxa"/>
          </w:tcPr>
          <w:p w14:paraId="5AD86342" w14:textId="4F2DD420" w:rsidR="003D5033" w:rsidRDefault="007A5A4B" w:rsidP="007A5A4B">
            <w:pPr>
              <w:tabs>
                <w:tab w:val="decimal" w:pos="1113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142,47</w:t>
            </w:r>
            <w:r w:rsidR="00BF61D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C5D34" w14:paraId="2B27E8B4" w14:textId="77777777" w:rsidTr="00AA2A39">
        <w:tc>
          <w:tcPr>
            <w:tcW w:w="4833" w:type="dxa"/>
          </w:tcPr>
          <w:p w14:paraId="3091DE84" w14:textId="77777777" w:rsidR="00DC5D34" w:rsidRPr="003D5033" w:rsidRDefault="00DC5D34" w:rsidP="003D5033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7123B47" w14:textId="77777777" w:rsidR="00DC5D34" w:rsidRDefault="00DC5D34" w:rsidP="003D5033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178FE04" w14:textId="719A18F8" w:rsidR="00DC5D34" w:rsidRDefault="007A5A4B" w:rsidP="00FC73E2">
            <w:pPr>
              <w:tabs>
                <w:tab w:val="decimal" w:pos="88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3" w:type="dxa"/>
          </w:tcPr>
          <w:p w14:paraId="59B5B685" w14:textId="77777777" w:rsidR="00DC5D34" w:rsidRDefault="00DC5D34" w:rsidP="003D503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5D34" w14:paraId="2108A2CB" w14:textId="77777777" w:rsidTr="00AA2A39">
        <w:tc>
          <w:tcPr>
            <w:tcW w:w="4833" w:type="dxa"/>
          </w:tcPr>
          <w:p w14:paraId="5A036832" w14:textId="77777777" w:rsidR="00DC5D34" w:rsidRPr="003D5033" w:rsidRDefault="00DC5D34" w:rsidP="003D5033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FC119C9" w14:textId="77777777" w:rsidR="00DC5D34" w:rsidRDefault="00DC5D34" w:rsidP="003D5033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E0702C5" w14:textId="77777777" w:rsidR="00DC5D34" w:rsidRDefault="00DC5D34" w:rsidP="003D503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2E0215BC" w14:textId="77777777" w:rsidR="00DC5D34" w:rsidRDefault="00DC5D34" w:rsidP="003D503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2A39" w14:paraId="011828C1" w14:textId="77777777" w:rsidTr="00AA2A39">
        <w:tc>
          <w:tcPr>
            <w:tcW w:w="4833" w:type="dxa"/>
          </w:tcPr>
          <w:p w14:paraId="21924B24" w14:textId="77777777" w:rsidR="00AA2A39" w:rsidRPr="00DC5D34" w:rsidRDefault="00AA2A39" w:rsidP="003D5033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4595A41" w14:textId="77777777" w:rsidR="00AA2A39" w:rsidRDefault="00AA2A39" w:rsidP="003D5033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E82F99" w14:textId="77777777" w:rsidR="00AA2A39" w:rsidRDefault="00AA2A39" w:rsidP="003D503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5077056E" w14:textId="77777777" w:rsidR="00AA2A39" w:rsidRDefault="00AA2A39" w:rsidP="003D503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5D34" w14:paraId="252046C3" w14:textId="77777777" w:rsidTr="00AA2A39">
        <w:tc>
          <w:tcPr>
            <w:tcW w:w="4833" w:type="dxa"/>
          </w:tcPr>
          <w:p w14:paraId="045B80D3" w14:textId="1D87A806" w:rsidR="00DC5D34" w:rsidRPr="00DC5D34" w:rsidRDefault="00DC5D34" w:rsidP="003D5033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5D3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งบกำไรขาดทุนรวม</w:t>
            </w:r>
          </w:p>
        </w:tc>
        <w:tc>
          <w:tcPr>
            <w:tcW w:w="1440" w:type="dxa"/>
          </w:tcPr>
          <w:p w14:paraId="4569D546" w14:textId="77777777" w:rsidR="00DC5D34" w:rsidRDefault="00DC5D34" w:rsidP="003D5033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27C83B" w14:textId="77777777" w:rsidR="00DC5D34" w:rsidRDefault="00DC5D34" w:rsidP="003D503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79394530" w14:textId="77777777" w:rsidR="00DC5D34" w:rsidRDefault="00DC5D34" w:rsidP="003D503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5033" w14:paraId="7040DCF3" w14:textId="77777777" w:rsidTr="00AA2A39">
        <w:tc>
          <w:tcPr>
            <w:tcW w:w="4833" w:type="dxa"/>
          </w:tcPr>
          <w:p w14:paraId="7F9E2753" w14:textId="0BF37D8B" w:rsidR="003D5033" w:rsidRDefault="003D5033" w:rsidP="003D503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5033">
              <w:rPr>
                <w:rFonts w:asciiTheme="majorBidi" w:hAnsiTheme="majorBidi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440" w:type="dxa"/>
          </w:tcPr>
          <w:p w14:paraId="71578E64" w14:textId="6549F2F8" w:rsidR="003D5033" w:rsidRDefault="007A5A4B" w:rsidP="00FC73E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11,484</w:t>
            </w:r>
          </w:p>
        </w:tc>
        <w:tc>
          <w:tcPr>
            <w:tcW w:w="1440" w:type="dxa"/>
          </w:tcPr>
          <w:p w14:paraId="46FE7A41" w14:textId="5844EAE0" w:rsidR="003D5033" w:rsidRDefault="007A5A4B" w:rsidP="00FC73E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(11,484)</w:t>
            </w:r>
          </w:p>
        </w:tc>
        <w:tc>
          <w:tcPr>
            <w:tcW w:w="1443" w:type="dxa"/>
          </w:tcPr>
          <w:p w14:paraId="2BA4E70E" w14:textId="1CBD59B1" w:rsidR="003D5033" w:rsidRDefault="007A5A4B" w:rsidP="007A5A4B">
            <w:pPr>
              <w:tabs>
                <w:tab w:val="decimal" w:pos="843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5033" w14:paraId="3EABB047" w14:textId="77777777" w:rsidTr="00AA2A39">
        <w:tc>
          <w:tcPr>
            <w:tcW w:w="4833" w:type="dxa"/>
          </w:tcPr>
          <w:p w14:paraId="44926BFA" w14:textId="7BCFF1AB" w:rsidR="003D5033" w:rsidRDefault="003D5033" w:rsidP="003D503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440" w:type="dxa"/>
          </w:tcPr>
          <w:p w14:paraId="40452F0F" w14:textId="241F76F7" w:rsidR="003D5033" w:rsidRDefault="007A5A4B" w:rsidP="00FC73E2">
            <w:pPr>
              <w:tabs>
                <w:tab w:val="decimal" w:pos="88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392B391A" w14:textId="728D3784" w:rsidR="003D5033" w:rsidRDefault="007A5A4B" w:rsidP="00FC73E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10,797</w:t>
            </w:r>
          </w:p>
        </w:tc>
        <w:tc>
          <w:tcPr>
            <w:tcW w:w="1443" w:type="dxa"/>
          </w:tcPr>
          <w:p w14:paraId="4A3A6E71" w14:textId="7BB8B140" w:rsidR="003D5033" w:rsidRDefault="007A5A4B" w:rsidP="007A5A4B">
            <w:pPr>
              <w:tabs>
                <w:tab w:val="decimal" w:pos="1113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10,797</w:t>
            </w:r>
          </w:p>
        </w:tc>
      </w:tr>
      <w:tr w:rsidR="003D5033" w14:paraId="7917FE00" w14:textId="77777777" w:rsidTr="00AA2A39">
        <w:tc>
          <w:tcPr>
            <w:tcW w:w="4833" w:type="dxa"/>
          </w:tcPr>
          <w:p w14:paraId="0BAAD0EA" w14:textId="030B4634" w:rsidR="003D5033" w:rsidRDefault="003D5033" w:rsidP="003D503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5033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331D5ED3" w14:textId="3E362B4D" w:rsidR="003D5033" w:rsidRDefault="007A5A4B" w:rsidP="00FC73E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357,095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CB98E0" w14:textId="511EB3A5" w:rsidR="003D5033" w:rsidRDefault="007A5A4B" w:rsidP="00FC73E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1443" w:type="dxa"/>
          </w:tcPr>
          <w:p w14:paraId="05B48326" w14:textId="57D90793" w:rsidR="003D5033" w:rsidRDefault="007A5A4B" w:rsidP="007A5A4B">
            <w:pPr>
              <w:tabs>
                <w:tab w:val="decimal" w:pos="1113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357,782</w:t>
            </w:r>
          </w:p>
        </w:tc>
      </w:tr>
      <w:tr w:rsidR="00DC5D34" w14:paraId="6A77F57F" w14:textId="77777777" w:rsidTr="00AA2A39">
        <w:tc>
          <w:tcPr>
            <w:tcW w:w="4833" w:type="dxa"/>
          </w:tcPr>
          <w:p w14:paraId="418A215F" w14:textId="77777777" w:rsidR="00DC5D34" w:rsidRPr="003D5033" w:rsidRDefault="00DC5D34" w:rsidP="003D5033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B2F050A" w14:textId="77777777" w:rsidR="00DC5D34" w:rsidRDefault="00DC5D34" w:rsidP="003D5033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5E12E13" w14:textId="21DE99CF" w:rsidR="00DC5D34" w:rsidRDefault="007A5A4B" w:rsidP="00FC73E2">
            <w:pPr>
              <w:tabs>
                <w:tab w:val="decimal" w:pos="88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3" w:type="dxa"/>
          </w:tcPr>
          <w:p w14:paraId="2AB12F7F" w14:textId="77777777" w:rsidR="00DC5D34" w:rsidRDefault="00DC5D34" w:rsidP="007A5A4B">
            <w:pPr>
              <w:tabs>
                <w:tab w:val="decimal" w:pos="1113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5D34" w14:paraId="01BEA674" w14:textId="77777777" w:rsidTr="00AA2A39">
        <w:tc>
          <w:tcPr>
            <w:tcW w:w="4833" w:type="dxa"/>
          </w:tcPr>
          <w:p w14:paraId="0CEA5585" w14:textId="77777777" w:rsidR="00DC5D34" w:rsidRPr="003D5033" w:rsidRDefault="00DC5D34" w:rsidP="003D5033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4DF8A83" w14:textId="77777777" w:rsidR="00DC5D34" w:rsidRDefault="00DC5D34" w:rsidP="003D5033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ED18A19" w14:textId="77777777" w:rsidR="00DC5D34" w:rsidRDefault="00DC5D34" w:rsidP="003D503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27ABB800" w14:textId="77777777" w:rsidR="00DC5D34" w:rsidRDefault="00DC5D34" w:rsidP="003D503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5D34" w14:paraId="7D37501D" w14:textId="77777777" w:rsidTr="00AA2A39">
        <w:tc>
          <w:tcPr>
            <w:tcW w:w="4833" w:type="dxa"/>
          </w:tcPr>
          <w:p w14:paraId="241E263F" w14:textId="7DD37801" w:rsidR="00DC5D34" w:rsidRPr="003D5033" w:rsidRDefault="00DC5D34" w:rsidP="00DC5D34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4741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เฉพาะกิจการ</w:t>
            </w:r>
          </w:p>
        </w:tc>
        <w:tc>
          <w:tcPr>
            <w:tcW w:w="1440" w:type="dxa"/>
          </w:tcPr>
          <w:p w14:paraId="33AE102F" w14:textId="77777777" w:rsidR="000C175F" w:rsidRDefault="000C175F" w:rsidP="00DC5D34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AFB7FC" w14:textId="77777777" w:rsidR="00DC5D34" w:rsidRDefault="00DC5D34" w:rsidP="00DC5D3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6B322160" w14:textId="77777777" w:rsidR="00DC5D34" w:rsidRDefault="00DC5D34" w:rsidP="00DC5D3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5D34" w14:paraId="7CFE3570" w14:textId="77777777" w:rsidTr="00AA2A39">
        <w:tc>
          <w:tcPr>
            <w:tcW w:w="4833" w:type="dxa"/>
          </w:tcPr>
          <w:p w14:paraId="293EEB64" w14:textId="12844A56" w:rsidR="00DC5D34" w:rsidRPr="003D5033" w:rsidRDefault="00DC5D34" w:rsidP="00DC5D34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D5033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6DD9267B" w14:textId="7903EDA2" w:rsidR="00DC5D34" w:rsidRDefault="007A5A4B" w:rsidP="00FC73E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1440" w:type="dxa"/>
          </w:tcPr>
          <w:p w14:paraId="3EA61DA4" w14:textId="052AC663" w:rsidR="00DC5D34" w:rsidRDefault="007A5A4B" w:rsidP="00FC73E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(550)</w:t>
            </w:r>
          </w:p>
        </w:tc>
        <w:tc>
          <w:tcPr>
            <w:tcW w:w="1443" w:type="dxa"/>
          </w:tcPr>
          <w:p w14:paraId="05CBF838" w14:textId="115F0D44" w:rsidR="00DC5D34" w:rsidRDefault="007A5A4B" w:rsidP="007A5A4B">
            <w:pPr>
              <w:tabs>
                <w:tab w:val="decimal" w:pos="933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5D34" w14:paraId="45E43C96" w14:textId="77777777" w:rsidTr="00AA2A39">
        <w:tc>
          <w:tcPr>
            <w:tcW w:w="4833" w:type="dxa"/>
          </w:tcPr>
          <w:p w14:paraId="06B0582C" w14:textId="2B1272B0" w:rsidR="00DC5D34" w:rsidRPr="003D5033" w:rsidRDefault="00DC5D34" w:rsidP="00DC5D34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D5033">
              <w:rPr>
                <w:rFonts w:asciiTheme="majorBidi" w:hAnsi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</w:tcPr>
          <w:p w14:paraId="36333E11" w14:textId="18564430" w:rsidR="00DC5D34" w:rsidRDefault="007A5A4B" w:rsidP="00FC73E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23,639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E0EC5A" w14:textId="05B68577" w:rsidR="00DC5D34" w:rsidRDefault="007A5A4B" w:rsidP="00FC73E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1443" w:type="dxa"/>
          </w:tcPr>
          <w:p w14:paraId="5DD81681" w14:textId="79EC8DD5" w:rsidR="00DC5D34" w:rsidRDefault="007A5A4B" w:rsidP="007A5A4B">
            <w:pPr>
              <w:tabs>
                <w:tab w:val="decimal" w:pos="1113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24,189</w:t>
            </w:r>
          </w:p>
        </w:tc>
      </w:tr>
      <w:tr w:rsidR="00DC5D34" w14:paraId="3D81AA15" w14:textId="77777777" w:rsidTr="00AA2A39">
        <w:tc>
          <w:tcPr>
            <w:tcW w:w="4833" w:type="dxa"/>
          </w:tcPr>
          <w:p w14:paraId="5091396C" w14:textId="77777777" w:rsidR="00DC5D34" w:rsidRPr="003D5033" w:rsidRDefault="00DC5D34" w:rsidP="00DC5D34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E54B262" w14:textId="77777777" w:rsidR="00DC5D34" w:rsidRDefault="00DC5D34" w:rsidP="00DC5D34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24C44C0" w14:textId="363ABEB2" w:rsidR="00DC5D34" w:rsidRDefault="007A5A4B" w:rsidP="00FC73E2">
            <w:pPr>
              <w:tabs>
                <w:tab w:val="decimal" w:pos="88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3" w:type="dxa"/>
          </w:tcPr>
          <w:p w14:paraId="02F64A01" w14:textId="77777777" w:rsidR="00DC5D34" w:rsidRDefault="00DC5D34" w:rsidP="007A5A4B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5D34" w14:paraId="2B3FB247" w14:textId="77777777" w:rsidTr="00AA2A39">
        <w:tc>
          <w:tcPr>
            <w:tcW w:w="4833" w:type="dxa"/>
          </w:tcPr>
          <w:p w14:paraId="5DA1FD49" w14:textId="77777777" w:rsidR="00DC5D34" w:rsidRPr="003D5033" w:rsidRDefault="00DC5D34" w:rsidP="00DC5D34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A7EB588" w14:textId="77777777" w:rsidR="00DC5D34" w:rsidRDefault="00DC5D34" w:rsidP="00DC5D34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A06FE58" w14:textId="77777777" w:rsidR="00DC5D34" w:rsidRDefault="00DC5D34" w:rsidP="00DC5D3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59584AF0" w14:textId="77777777" w:rsidR="00DC5D34" w:rsidRDefault="00DC5D34" w:rsidP="00DC5D3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5D34" w14:paraId="1E2A9E60" w14:textId="77777777" w:rsidTr="00AA2A39">
        <w:tc>
          <w:tcPr>
            <w:tcW w:w="4833" w:type="dxa"/>
          </w:tcPr>
          <w:p w14:paraId="53164ADB" w14:textId="36B5A2A4" w:rsidR="00DC5D34" w:rsidRPr="003D5033" w:rsidRDefault="00DC5D34" w:rsidP="00DC5D34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DC5D3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เฉพาะกิจการ</w:t>
            </w:r>
          </w:p>
        </w:tc>
        <w:tc>
          <w:tcPr>
            <w:tcW w:w="1440" w:type="dxa"/>
          </w:tcPr>
          <w:p w14:paraId="19428768" w14:textId="77777777" w:rsidR="00DC5D34" w:rsidRDefault="00DC5D34" w:rsidP="00DC5D34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515E13" w14:textId="77777777" w:rsidR="00DC5D34" w:rsidRDefault="00DC5D34" w:rsidP="00DC5D3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5492C8B5" w14:textId="77777777" w:rsidR="00DC5D34" w:rsidRDefault="00DC5D34" w:rsidP="00DC5D3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5D34" w14:paraId="43D72548" w14:textId="77777777" w:rsidTr="00AA2A39">
        <w:tc>
          <w:tcPr>
            <w:tcW w:w="4833" w:type="dxa"/>
          </w:tcPr>
          <w:p w14:paraId="1995E498" w14:textId="7DC69D2E" w:rsidR="00DC5D34" w:rsidRPr="003D5033" w:rsidRDefault="00DC5D34" w:rsidP="00DC5D34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D5033">
              <w:rPr>
                <w:rFonts w:asciiTheme="majorBidi" w:hAnsiTheme="majorBidi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440" w:type="dxa"/>
          </w:tcPr>
          <w:p w14:paraId="266F4EC5" w14:textId="3612CCF7" w:rsidR="00DC5D34" w:rsidRDefault="007A5A4B" w:rsidP="00FC73E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18,138</w:t>
            </w:r>
          </w:p>
        </w:tc>
        <w:tc>
          <w:tcPr>
            <w:tcW w:w="1440" w:type="dxa"/>
          </w:tcPr>
          <w:p w14:paraId="172DB436" w14:textId="563801F1" w:rsidR="00DC5D34" w:rsidRDefault="007A5A4B" w:rsidP="00FC73E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(18,138)</w:t>
            </w:r>
          </w:p>
        </w:tc>
        <w:tc>
          <w:tcPr>
            <w:tcW w:w="1443" w:type="dxa"/>
          </w:tcPr>
          <w:p w14:paraId="4F672A86" w14:textId="3DAF6EFD" w:rsidR="00DC5D34" w:rsidRDefault="007A5A4B" w:rsidP="007A5A4B">
            <w:pPr>
              <w:tabs>
                <w:tab w:val="decimal" w:pos="933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5D34" w14:paraId="3A6FE084" w14:textId="77777777" w:rsidTr="00AA2A39">
        <w:tc>
          <w:tcPr>
            <w:tcW w:w="4833" w:type="dxa"/>
          </w:tcPr>
          <w:p w14:paraId="30EC5F62" w14:textId="4788E658" w:rsidR="00DC5D34" w:rsidRPr="003D5033" w:rsidRDefault="00DC5D34" w:rsidP="00DC5D34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440" w:type="dxa"/>
          </w:tcPr>
          <w:p w14:paraId="7713F450" w14:textId="0A4DE86A" w:rsidR="00DC5D34" w:rsidRDefault="007A5A4B" w:rsidP="00FC73E2">
            <w:pPr>
              <w:tabs>
                <w:tab w:val="decimal" w:pos="88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5390865D" w14:textId="289CB39D" w:rsidR="00DC5D34" w:rsidRDefault="00A304CA" w:rsidP="00FC73E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13,180</w:t>
            </w:r>
          </w:p>
        </w:tc>
        <w:tc>
          <w:tcPr>
            <w:tcW w:w="1443" w:type="dxa"/>
          </w:tcPr>
          <w:p w14:paraId="6A7F8DCD" w14:textId="394B5E78" w:rsidR="00DC5D34" w:rsidRDefault="00A304CA" w:rsidP="007A5A4B">
            <w:pPr>
              <w:tabs>
                <w:tab w:val="decimal" w:pos="1113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13,180</w:t>
            </w:r>
          </w:p>
        </w:tc>
      </w:tr>
      <w:tr w:rsidR="00DC5D34" w14:paraId="45DF180B" w14:textId="77777777" w:rsidTr="00AA2A39">
        <w:tc>
          <w:tcPr>
            <w:tcW w:w="4833" w:type="dxa"/>
          </w:tcPr>
          <w:p w14:paraId="44AE6F03" w14:textId="69F9A8E4" w:rsidR="00DC5D34" w:rsidRPr="003D5033" w:rsidRDefault="00DC5D34" w:rsidP="00DC5D34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D5033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72E5A4B9" w14:textId="485404FE" w:rsidR="00DC5D34" w:rsidRDefault="007A5A4B" w:rsidP="00FC73E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115,814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ED36DA" w14:textId="6D20ABA7" w:rsidR="00DC5D34" w:rsidRDefault="00A304CA" w:rsidP="00FC73E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4,958</w:t>
            </w:r>
          </w:p>
        </w:tc>
        <w:tc>
          <w:tcPr>
            <w:tcW w:w="1443" w:type="dxa"/>
          </w:tcPr>
          <w:p w14:paraId="1D5E4DE5" w14:textId="1C5FC64B" w:rsidR="00DC5D34" w:rsidRDefault="00A304CA" w:rsidP="007A5A4B">
            <w:pPr>
              <w:tabs>
                <w:tab w:val="decimal" w:pos="1113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120,772</w:t>
            </w:r>
          </w:p>
        </w:tc>
      </w:tr>
      <w:tr w:rsidR="007A5A4B" w14:paraId="374028BD" w14:textId="77777777" w:rsidTr="00AA2A39">
        <w:tc>
          <w:tcPr>
            <w:tcW w:w="4833" w:type="dxa"/>
          </w:tcPr>
          <w:p w14:paraId="7AD01018" w14:textId="77777777" w:rsidR="007A5A4B" w:rsidRPr="003D5033" w:rsidRDefault="007A5A4B" w:rsidP="007A5A4B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B0659A3" w14:textId="77777777" w:rsidR="007A5A4B" w:rsidRDefault="007A5A4B" w:rsidP="007A5A4B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DA991DD" w14:textId="23C9CD31" w:rsidR="007A5A4B" w:rsidRDefault="007A5A4B" w:rsidP="00FC73E2">
            <w:pPr>
              <w:tabs>
                <w:tab w:val="decimal" w:pos="88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3" w:type="dxa"/>
          </w:tcPr>
          <w:p w14:paraId="4D4DA858" w14:textId="77777777" w:rsidR="007A5A4B" w:rsidRDefault="007A5A4B" w:rsidP="007A5A4B">
            <w:pPr>
              <w:tabs>
                <w:tab w:val="decimal" w:pos="96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BA11556" w14:textId="77777777" w:rsidR="003D5033" w:rsidRDefault="003D5033" w:rsidP="003D5033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CF6490F" w14:textId="77777777" w:rsidR="003D5033" w:rsidRPr="00035DEC" w:rsidRDefault="003D5033" w:rsidP="00035DEC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sectPr w:rsidR="003D5033" w:rsidRPr="00035DEC" w:rsidSect="004666E9">
      <w:headerReference w:type="default" r:id="rId29"/>
      <w:footerReference w:type="default" r:id="rId30"/>
      <w:pgSz w:w="11909" w:h="16834" w:code="9"/>
      <w:pgMar w:top="691" w:right="1152" w:bottom="576" w:left="1152" w:header="720" w:footer="720" w:gutter="0"/>
      <w:paperSrc w:first="7" w:other="7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842AC" w14:textId="77777777" w:rsidR="006625BD" w:rsidRDefault="006625BD">
      <w:r>
        <w:separator/>
      </w:r>
    </w:p>
  </w:endnote>
  <w:endnote w:type="continuationSeparator" w:id="0">
    <w:p w14:paraId="03916DF0" w14:textId="77777777" w:rsidR="006625BD" w:rsidRDefault="006625BD">
      <w:r>
        <w:continuationSeparator/>
      </w:r>
    </w:p>
  </w:endnote>
  <w:endnote w:type="continuationNotice" w:id="1">
    <w:p w14:paraId="2FEBE2A2" w14:textId="77777777" w:rsidR="006625BD" w:rsidRDefault="006625B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30259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0EC631B1" w14:textId="77777777" w:rsidR="008115AF" w:rsidRDefault="008115AF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D45CC">
          <w:rPr>
            <w:rFonts w:asciiTheme="majorBidi" w:hAnsiTheme="majorBidi" w:cstheme="majorBidi"/>
            <w:noProof/>
            <w:sz w:val="30"/>
            <w:szCs w:val="30"/>
            <w:cs/>
          </w:rPr>
          <w:t>68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6A431" w14:textId="178691B0" w:rsidR="00242F0D" w:rsidRPr="00BD4322" w:rsidRDefault="00926D76" w:rsidP="007D6C10">
    <w:pPr>
      <w:pStyle w:val="Footer"/>
      <w:framePr w:wrap="around" w:vAnchor="text" w:hAnchor="page" w:x="8716" w:y="17"/>
      <w:rPr>
        <w:rStyle w:val="PageNumber"/>
        <w:rFonts w:cs="Angsana New"/>
        <w:sz w:val="30"/>
        <w:szCs w:val="30"/>
        <w:cs/>
      </w:rPr>
    </w:pPr>
    <w:r>
      <w:rPr>
        <w:rFonts w:cs="Angsana New" w:hint="cs"/>
        <w:noProof/>
        <w:sz w:val="30"/>
        <w:szCs w:val="30"/>
        <w:lang w:val="th-TH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208FD77E" wp14:editId="59F4EA3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95005" cy="355600"/>
              <wp:effectExtent l="0" t="0" r="10795" b="0"/>
              <wp:wrapNone/>
              <wp:docPr id="1798247066" name="Text Box 100" descr="This document is confidential and for internal employees and OSP partners only. Unauthorized sharing, copying, or distribution is prohibited. If received in error, notify the sender and delete i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9500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7D4C1F" w14:textId="37DE28E3" w:rsidR="00926D76" w:rsidRPr="00926D76" w:rsidRDefault="00926D76" w:rsidP="00926D7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926D7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This document is confidential and for internal employees and OSP partners only. Unauthorized sharing, copying, or distribution is prohibited. If received in error, notify the sender and delete it.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8FD77E" id="_x0000_t202" coordsize="21600,21600" o:spt="202" path="m,l,21600r21600,l21600,xe">
              <v:stroke joinstyle="miter"/>
              <v:path gradientshapeok="t" o:connecttype="rect"/>
            </v:shapetype>
            <v:shape id="Text Box 100" o:spid="_x0000_s1110" type="#_x0000_t202" alt="This document is confidential and for internal employees and OSP partners only. Unauthorized sharing, copying, or distribution is prohibited. If received in error, notify the sender and delete it." style="position:absolute;margin-left:0;margin-top:0;width:653.15pt;height:28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" filled="f" stroked="f">
              <v:textbox style="mso-fit-shape-to-text:t" inset="0,0,0,15pt">
                <w:txbxContent>
                  <w:p w14:paraId="4E7D4C1F" w14:textId="37DE28E3" w:rsidR="00926D76" w:rsidRPr="00926D76" w:rsidRDefault="00926D76" w:rsidP="00926D7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926D76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This document is confidential and for internal employees and OSP partners only. Unauthorized sharing, copying, or distribution is prohibited. If received in error, notify the sender and delete it.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42F0D" w:rsidRPr="00BD4322">
      <w:rPr>
        <w:rStyle w:val="PageNumber"/>
        <w:rFonts w:cs="Angsana New" w:hint="cs"/>
        <w:sz w:val="30"/>
        <w:szCs w:val="30"/>
        <w:cs/>
      </w:rPr>
      <w:fldChar w:fldCharType="begin"/>
    </w:r>
    <w:r w:rsidR="00242F0D" w:rsidRPr="00BD4322">
      <w:rPr>
        <w:rStyle w:val="PageNumber"/>
        <w:rFonts w:cs="Angsana New" w:hint="cs"/>
        <w:sz w:val="30"/>
        <w:szCs w:val="30"/>
        <w:cs/>
      </w:rPr>
      <w:instrText xml:space="preserve">PAGE  </w:instrText>
    </w:r>
    <w:r w:rsidR="00242F0D" w:rsidRPr="00BD4322">
      <w:rPr>
        <w:rStyle w:val="PageNumber"/>
        <w:rFonts w:cs="Angsana New" w:hint="cs"/>
        <w:sz w:val="30"/>
        <w:szCs w:val="30"/>
        <w:cs/>
      </w:rPr>
      <w:fldChar w:fldCharType="separate"/>
    </w:r>
    <w:r w:rsidR="00242F0D">
      <w:rPr>
        <w:rStyle w:val="PageNumber"/>
        <w:rFonts w:cs="Angsana New"/>
        <w:noProof/>
        <w:sz w:val="30"/>
        <w:szCs w:val="30"/>
        <w:cs/>
      </w:rPr>
      <w:t>76</w:t>
    </w:r>
    <w:r w:rsidR="00242F0D" w:rsidRPr="00BD4322">
      <w:rPr>
        <w:rStyle w:val="PageNumber"/>
        <w:rFonts w:cs="Angsana New" w:hint="cs"/>
        <w:sz w:val="30"/>
        <w:szCs w:val="30"/>
        <w:cs/>
      </w:rPr>
      <w:fldChar w:fldCharType="end"/>
    </w:r>
  </w:p>
  <w:p w14:paraId="1345D959" w14:textId="77777777" w:rsidR="00242F0D" w:rsidRDefault="00242F0D" w:rsidP="007D6C10">
    <w:pPr>
      <w:pStyle w:val="Footer"/>
      <w:ind w:right="360"/>
      <w:rPr>
        <w:rFonts w:cs="Cordia New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10AA3" w14:textId="77777777" w:rsidR="00BB29BA" w:rsidRPr="00173BD7" w:rsidRDefault="00BB29BA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cs="Angsana New"/>
        <w:sz w:val="30"/>
        <w:szCs w:val="30"/>
      </w:rPr>
    </w:pPr>
    <w:r>
      <w:rPr>
        <w:rFonts w:cs="Angsana New"/>
        <w:noProof/>
        <w:sz w:val="30"/>
        <w:szCs w:val="30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696EC9B2" wp14:editId="5A3C8FD9">
              <wp:simplePos x="3689498" y="10026502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115050" cy="520700"/>
              <wp:effectExtent l="0" t="0" r="0" b="0"/>
              <wp:wrapNone/>
              <wp:docPr id="996323403" name="Text Box 101" descr="This document is confidential and for internal employees and OSP partners only. Unauthorized sharing, copying, or distribution is prohibited. If received in error, notify the sender and delete i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15050" cy="52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F44CD7" w14:textId="77777777" w:rsidR="00BB29BA" w:rsidRPr="00926D76" w:rsidRDefault="00BB29BA" w:rsidP="00926D7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926D7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This document is confidential and for internal employees and OSP partners only. Unauthorized sharing, copying, or distribution is prohibited. If received in error, notify the sender and delete it.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EC9B2" id="_x0000_t202" coordsize="21600,21600" o:spt="202" path="m,l,21600r21600,l21600,xe">
              <v:stroke joinstyle="miter"/>
              <v:path gradientshapeok="t" o:connecttype="rect"/>
            </v:shapetype>
            <v:shape id="Text Box 101" o:spid="_x0000_s1111" type="#_x0000_t202" alt="This document is confidential and for internal employees and OSP partners only. Unauthorized sharing, copying, or distribution is prohibited. If received in error, notify the sender and delete it." style="position:absolute;margin-left:0;margin-top:0;width:481.5pt;height:41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" filled="f" stroked="f">
              <v:textbox style="mso-fit-shape-to-text:t" inset="0,0,0,15pt">
                <w:txbxContent>
                  <w:p w14:paraId="4CF44CD7" w14:textId="77777777" w:rsidR="00BB29BA" w:rsidRPr="00926D76" w:rsidRDefault="00BB29BA" w:rsidP="00926D7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926D76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This document is confidential and for internal employees and OSP partners only. Unauthorized sharing, copying, or distribution is prohibited. If received in error, notify the sender and delete it.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173BD7">
      <w:rPr>
        <w:rStyle w:val="PageNumber"/>
        <w:rFonts w:cs="Angsana New"/>
        <w:sz w:val="30"/>
        <w:szCs w:val="30"/>
      </w:rPr>
      <w:fldChar w:fldCharType="begin"/>
    </w:r>
    <w:r w:rsidRPr="00173BD7">
      <w:rPr>
        <w:rStyle w:val="PageNumber"/>
        <w:rFonts w:cs="Angsana New"/>
        <w:sz w:val="30"/>
        <w:szCs w:val="30"/>
      </w:rPr>
      <w:instrText xml:space="preserve">PAGE  </w:instrText>
    </w:r>
    <w:r w:rsidRPr="00173BD7"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78</w:t>
    </w:r>
    <w:r w:rsidRPr="00173BD7">
      <w:rPr>
        <w:rStyle w:val="PageNumber"/>
        <w:rFonts w:cs="Angsana New"/>
        <w:sz w:val="30"/>
        <w:szCs w:val="30"/>
      </w:rPr>
      <w:fldChar w:fldCharType="end"/>
    </w:r>
  </w:p>
  <w:p w14:paraId="50A1C77C" w14:textId="77777777" w:rsidR="00BB29BA" w:rsidRPr="00175C2C" w:rsidRDefault="00BB29BA" w:rsidP="008E2434">
    <w:pPr>
      <w:pStyle w:val="Footer"/>
      <w:tabs>
        <w:tab w:val="clear" w:pos="8505"/>
      </w:tabs>
      <w:ind w:right="360"/>
      <w:rPr>
        <w:rFonts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94065" w14:textId="77777777" w:rsidR="006625BD" w:rsidRDefault="006625BD">
      <w:r>
        <w:separator/>
      </w:r>
    </w:p>
  </w:footnote>
  <w:footnote w:type="continuationSeparator" w:id="0">
    <w:p w14:paraId="76DCB297" w14:textId="77777777" w:rsidR="006625BD" w:rsidRDefault="006625BD">
      <w:r>
        <w:continuationSeparator/>
      </w:r>
    </w:p>
  </w:footnote>
  <w:footnote w:type="continuationNotice" w:id="1">
    <w:p w14:paraId="4F288C56" w14:textId="77777777" w:rsidR="006625BD" w:rsidRDefault="006625B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67328" w14:textId="77777777" w:rsidR="008115AF" w:rsidRDefault="008115AF" w:rsidP="00CF4B4A">
    <w:pPr>
      <w:tabs>
        <w:tab w:val="left" w:pos="720"/>
      </w:tabs>
      <w:ind w:left="810" w:hanging="81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364CAB6F" w14:textId="77777777" w:rsidR="008115AF" w:rsidRDefault="008115AF" w:rsidP="008115AF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36599C5D" w14:textId="77777777" w:rsidR="008115AF" w:rsidRDefault="008115AF" w:rsidP="008115AF">
    <w:pPr>
      <w:spacing w:line="240" w:lineRule="atLeast"/>
      <w:ind w:right="360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มีนาคม </w:t>
    </w:r>
    <w:r>
      <w:rPr>
        <w:b/>
        <w:bCs/>
        <w:sz w:val="32"/>
        <w:szCs w:val="32"/>
      </w:rPr>
      <w:t xml:space="preserve">2569 </w:t>
    </w:r>
    <w:r>
      <w:rPr>
        <w:rFonts w:hint="cs"/>
        <w:b/>
        <w:bCs/>
        <w:sz w:val="32"/>
        <w:szCs w:val="32"/>
        <w:cs/>
      </w:rPr>
      <w:t>(ไม่ได้ตรวจสอบ)</w:t>
    </w:r>
  </w:p>
  <w:p w14:paraId="26D069DD" w14:textId="77777777" w:rsidR="008115AF" w:rsidRDefault="008115AF" w:rsidP="00E34260">
    <w:pPr>
      <w:spacing w:line="240" w:lineRule="atLeast"/>
      <w:ind w:right="360"/>
      <w:rPr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CA67E" w14:textId="5AA53211" w:rsidR="00242F0D" w:rsidRDefault="00242F0D" w:rsidP="00C37C95">
    <w:pPr>
      <w:tabs>
        <w:tab w:val="left" w:pos="720"/>
      </w:tabs>
      <w:ind w:left="810" w:hanging="810"/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788F4FD0" w14:textId="77777777" w:rsidR="00BB29BA" w:rsidRDefault="00BB29BA" w:rsidP="00BB29BA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2CF5E8E2" w14:textId="77777777" w:rsidR="00BB29BA" w:rsidRDefault="00BB29BA" w:rsidP="00BB29BA">
    <w:pPr>
      <w:spacing w:line="240" w:lineRule="atLeast"/>
      <w:ind w:right="360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มีนาคม </w:t>
    </w:r>
    <w:r>
      <w:rPr>
        <w:b/>
        <w:bCs/>
        <w:sz w:val="32"/>
        <w:szCs w:val="32"/>
      </w:rPr>
      <w:t xml:space="preserve">2569 </w:t>
    </w:r>
    <w:r>
      <w:rPr>
        <w:rFonts w:hint="cs"/>
        <w:b/>
        <w:bCs/>
        <w:sz w:val="32"/>
        <w:szCs w:val="32"/>
        <w:cs/>
      </w:rPr>
      <w:t>(ไม่ได้ตรวจสอบ)</w:t>
    </w:r>
  </w:p>
  <w:p w14:paraId="21B030D9" w14:textId="60675E08" w:rsidR="00242F0D" w:rsidRDefault="00242F0D" w:rsidP="004A13B6">
    <w:pPr>
      <w:spacing w:line="240" w:lineRule="atLeast"/>
      <w:ind w:right="360"/>
      <w:rPr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8BF38" w14:textId="77777777" w:rsidR="00BB29BA" w:rsidRDefault="00BB29BA" w:rsidP="006D3FBB">
    <w:pPr>
      <w:tabs>
        <w:tab w:val="left" w:pos="720"/>
      </w:tabs>
      <w:ind w:left="810" w:hanging="810"/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2FDB623D" w14:textId="77777777" w:rsidR="00BB29BA" w:rsidRDefault="00BB29BA" w:rsidP="00BB29BA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0E548F9C" w14:textId="77777777" w:rsidR="00BB29BA" w:rsidRDefault="00BB29BA" w:rsidP="00BB29BA">
    <w:pPr>
      <w:spacing w:line="240" w:lineRule="atLeast"/>
      <w:ind w:right="360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มีนาคม </w:t>
    </w:r>
    <w:r>
      <w:rPr>
        <w:b/>
        <w:bCs/>
        <w:sz w:val="32"/>
        <w:szCs w:val="32"/>
      </w:rPr>
      <w:t xml:space="preserve">2569 </w:t>
    </w:r>
    <w:r>
      <w:rPr>
        <w:rFonts w:hint="cs"/>
        <w:b/>
        <w:bCs/>
        <w:sz w:val="32"/>
        <w:szCs w:val="32"/>
        <w:cs/>
      </w:rPr>
      <w:t>(ไม่ได้ตรวจสอบ)</w:t>
    </w:r>
  </w:p>
  <w:p w14:paraId="105722CD" w14:textId="793CE2F2" w:rsidR="00BB29BA" w:rsidRPr="008445C4" w:rsidRDefault="00BB29BA" w:rsidP="006D3FBB">
    <w:pPr>
      <w:spacing w:line="240" w:lineRule="atLeast"/>
      <w:ind w:right="360"/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2783"/>
        </w:tabs>
        <w:ind w:left="278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E7B81362"/>
    <w:lvl w:ilvl="0" w:tplc="E7E8767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26191"/>
    <w:multiLevelType w:val="hybridMultilevel"/>
    <w:tmpl w:val="5E22D44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7B5CF8"/>
    <w:multiLevelType w:val="hybridMultilevel"/>
    <w:tmpl w:val="A9A6E1AA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8E4229D"/>
    <w:multiLevelType w:val="hybridMultilevel"/>
    <w:tmpl w:val="1CDECB2A"/>
    <w:lvl w:ilvl="0" w:tplc="C1881B8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E18296A"/>
    <w:multiLevelType w:val="hybridMultilevel"/>
    <w:tmpl w:val="B25A9748"/>
    <w:lvl w:ilvl="0" w:tplc="E5FEC9DE">
      <w:start w:val="9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E7C7438"/>
    <w:multiLevelType w:val="hybridMultilevel"/>
    <w:tmpl w:val="B85E6AE2"/>
    <w:lvl w:ilvl="0" w:tplc="A15CD3D8">
      <w:start w:val="10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FF344B5"/>
    <w:multiLevelType w:val="hybridMultilevel"/>
    <w:tmpl w:val="46882C36"/>
    <w:lvl w:ilvl="0" w:tplc="800CCA2C">
      <w:start w:val="1"/>
      <w:numFmt w:val="decimal"/>
      <w:lvlText w:val="%1"/>
      <w:lvlJc w:val="left"/>
      <w:pPr>
        <w:ind w:left="5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3E489C"/>
    <w:multiLevelType w:val="hybridMultilevel"/>
    <w:tmpl w:val="95127532"/>
    <w:lvl w:ilvl="0" w:tplc="DC207A7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0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1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4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4A09770E"/>
    <w:multiLevelType w:val="multilevel"/>
    <w:tmpl w:val="866076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6973A22"/>
    <w:multiLevelType w:val="hybridMultilevel"/>
    <w:tmpl w:val="B02ADECC"/>
    <w:lvl w:ilvl="0" w:tplc="DCCE44A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B733E"/>
    <w:multiLevelType w:val="hybridMultilevel"/>
    <w:tmpl w:val="8D462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63F68"/>
    <w:multiLevelType w:val="hybridMultilevel"/>
    <w:tmpl w:val="6A08203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6" w15:restartNumberingAfterBreak="0">
    <w:nsid w:val="67BA289D"/>
    <w:multiLevelType w:val="hybridMultilevel"/>
    <w:tmpl w:val="F412E42A"/>
    <w:lvl w:ilvl="0" w:tplc="CA140D40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  <w:i w:val="0"/>
        <w:iCs w:val="0"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4" w15:restartNumberingAfterBreak="0">
    <w:nsid w:val="7F4F60A9"/>
    <w:multiLevelType w:val="hybridMultilevel"/>
    <w:tmpl w:val="F6D86B36"/>
    <w:lvl w:ilvl="0" w:tplc="9D4CE1DC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454249836">
    <w:abstractNumId w:val="1"/>
  </w:num>
  <w:num w:numId="2" w16cid:durableId="1810631355">
    <w:abstractNumId w:val="0"/>
  </w:num>
  <w:num w:numId="3" w16cid:durableId="2036154876">
    <w:abstractNumId w:val="6"/>
  </w:num>
  <w:num w:numId="4" w16cid:durableId="1729768685">
    <w:abstractNumId w:val="28"/>
  </w:num>
  <w:num w:numId="5" w16cid:durableId="418214858">
    <w:abstractNumId w:val="42"/>
  </w:num>
  <w:num w:numId="6" w16cid:durableId="974212727">
    <w:abstractNumId w:val="20"/>
  </w:num>
  <w:num w:numId="7" w16cid:durableId="1610508759">
    <w:abstractNumId w:val="8"/>
  </w:num>
  <w:num w:numId="8" w16cid:durableId="789201955">
    <w:abstractNumId w:val="13"/>
  </w:num>
  <w:num w:numId="9" w16cid:durableId="287590800">
    <w:abstractNumId w:val="36"/>
  </w:num>
  <w:num w:numId="10" w16cid:durableId="1561087682">
    <w:abstractNumId w:val="26"/>
  </w:num>
  <w:num w:numId="11" w16cid:durableId="1531261333">
    <w:abstractNumId w:val="35"/>
  </w:num>
  <w:num w:numId="12" w16cid:durableId="1675451390">
    <w:abstractNumId w:val="19"/>
  </w:num>
  <w:num w:numId="13" w16cid:durableId="262029787">
    <w:abstractNumId w:val="23"/>
  </w:num>
  <w:num w:numId="14" w16cid:durableId="1223711151">
    <w:abstractNumId w:val="38"/>
  </w:num>
  <w:num w:numId="15" w16cid:durableId="207036768">
    <w:abstractNumId w:val="40"/>
  </w:num>
  <w:num w:numId="16" w16cid:durableId="2113280820">
    <w:abstractNumId w:val="3"/>
  </w:num>
  <w:num w:numId="17" w16cid:durableId="798914485">
    <w:abstractNumId w:val="27"/>
  </w:num>
  <w:num w:numId="18" w16cid:durableId="1429737263">
    <w:abstractNumId w:val="29"/>
  </w:num>
  <w:num w:numId="19" w16cid:durableId="1472671809">
    <w:abstractNumId w:val="43"/>
  </w:num>
  <w:num w:numId="20" w16cid:durableId="999118365">
    <w:abstractNumId w:val="5"/>
  </w:num>
  <w:num w:numId="21" w16cid:durableId="466358914">
    <w:abstractNumId w:val="39"/>
  </w:num>
  <w:num w:numId="22" w16cid:durableId="20920007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549028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62645487">
    <w:abstractNumId w:val="25"/>
  </w:num>
  <w:num w:numId="25" w16cid:durableId="2008440110">
    <w:abstractNumId w:val="37"/>
  </w:num>
  <w:num w:numId="26" w16cid:durableId="1039739570">
    <w:abstractNumId w:val="14"/>
  </w:num>
  <w:num w:numId="27" w16cid:durableId="695469416">
    <w:abstractNumId w:val="45"/>
  </w:num>
  <w:num w:numId="28" w16cid:durableId="1289974157">
    <w:abstractNumId w:val="7"/>
  </w:num>
  <w:num w:numId="29" w16cid:durableId="10510308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0726585">
    <w:abstractNumId w:val="2"/>
  </w:num>
  <w:num w:numId="31" w16cid:durableId="149372389">
    <w:abstractNumId w:val="43"/>
  </w:num>
  <w:num w:numId="32" w16cid:durableId="166192766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60990041">
    <w:abstractNumId w:val="15"/>
  </w:num>
  <w:num w:numId="34" w16cid:durableId="1327632069">
    <w:abstractNumId w:val="30"/>
  </w:num>
  <w:num w:numId="35" w16cid:durableId="446852416">
    <w:abstractNumId w:val="11"/>
  </w:num>
  <w:num w:numId="36" w16cid:durableId="315183619">
    <w:abstractNumId w:val="24"/>
  </w:num>
  <w:num w:numId="37" w16cid:durableId="563371542">
    <w:abstractNumId w:val="41"/>
  </w:num>
  <w:num w:numId="38" w16cid:durableId="1905068561">
    <w:abstractNumId w:val="21"/>
  </w:num>
  <w:num w:numId="39" w16cid:durableId="68112346">
    <w:abstractNumId w:val="4"/>
  </w:num>
  <w:num w:numId="40" w16cid:durableId="1242981459">
    <w:abstractNumId w:val="18"/>
  </w:num>
  <w:num w:numId="41" w16cid:durableId="183725916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67434732">
    <w:abstractNumId w:val="9"/>
  </w:num>
  <w:num w:numId="43" w16cid:durableId="1675497425">
    <w:abstractNumId w:val="16"/>
  </w:num>
  <w:num w:numId="44" w16cid:durableId="52777480">
    <w:abstractNumId w:val="12"/>
  </w:num>
  <w:num w:numId="45" w16cid:durableId="1664964809">
    <w:abstractNumId w:val="10"/>
  </w:num>
  <w:num w:numId="46" w16cid:durableId="1401101702">
    <w:abstractNumId w:val="31"/>
  </w:num>
  <w:num w:numId="47" w16cid:durableId="986670412">
    <w:abstractNumId w:val="17"/>
  </w:num>
  <w:num w:numId="48" w16cid:durableId="174929838">
    <w:abstractNumId w:val="32"/>
  </w:num>
  <w:num w:numId="49" w16cid:durableId="1415737959">
    <w:abstractNumId w:val="22"/>
  </w:num>
  <w:num w:numId="50" w16cid:durableId="571156985">
    <w:abstractNumId w:val="4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46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0AB"/>
    <w:rsid w:val="00000313"/>
    <w:rsid w:val="00000346"/>
    <w:rsid w:val="00000423"/>
    <w:rsid w:val="00000485"/>
    <w:rsid w:val="000004BF"/>
    <w:rsid w:val="000006FC"/>
    <w:rsid w:val="00000861"/>
    <w:rsid w:val="00000E9F"/>
    <w:rsid w:val="0000112E"/>
    <w:rsid w:val="00001282"/>
    <w:rsid w:val="00001535"/>
    <w:rsid w:val="00001972"/>
    <w:rsid w:val="00001AB3"/>
    <w:rsid w:val="00001C00"/>
    <w:rsid w:val="00001DD2"/>
    <w:rsid w:val="000020DA"/>
    <w:rsid w:val="0000241A"/>
    <w:rsid w:val="000028B3"/>
    <w:rsid w:val="000028E8"/>
    <w:rsid w:val="00002989"/>
    <w:rsid w:val="00002B6A"/>
    <w:rsid w:val="00002C48"/>
    <w:rsid w:val="00002E73"/>
    <w:rsid w:val="0000306A"/>
    <w:rsid w:val="0000320B"/>
    <w:rsid w:val="00003219"/>
    <w:rsid w:val="00003248"/>
    <w:rsid w:val="0000366A"/>
    <w:rsid w:val="0000377A"/>
    <w:rsid w:val="000037FF"/>
    <w:rsid w:val="00003B8A"/>
    <w:rsid w:val="00003BC8"/>
    <w:rsid w:val="00003D10"/>
    <w:rsid w:val="00004288"/>
    <w:rsid w:val="00004421"/>
    <w:rsid w:val="00004B38"/>
    <w:rsid w:val="00005266"/>
    <w:rsid w:val="00005496"/>
    <w:rsid w:val="000054AD"/>
    <w:rsid w:val="0000550B"/>
    <w:rsid w:val="0000572F"/>
    <w:rsid w:val="00005884"/>
    <w:rsid w:val="00005A37"/>
    <w:rsid w:val="00005E17"/>
    <w:rsid w:val="00005FFC"/>
    <w:rsid w:val="00006146"/>
    <w:rsid w:val="0000652B"/>
    <w:rsid w:val="0000660C"/>
    <w:rsid w:val="00006663"/>
    <w:rsid w:val="00006A83"/>
    <w:rsid w:val="00006AB6"/>
    <w:rsid w:val="00006B50"/>
    <w:rsid w:val="00007171"/>
    <w:rsid w:val="00007353"/>
    <w:rsid w:val="000073DF"/>
    <w:rsid w:val="00007471"/>
    <w:rsid w:val="000079CB"/>
    <w:rsid w:val="000079CF"/>
    <w:rsid w:val="00007A88"/>
    <w:rsid w:val="00007AA1"/>
    <w:rsid w:val="00007B72"/>
    <w:rsid w:val="00007CEE"/>
    <w:rsid w:val="00007E05"/>
    <w:rsid w:val="00007EA1"/>
    <w:rsid w:val="00007EC2"/>
    <w:rsid w:val="00007F67"/>
    <w:rsid w:val="00010028"/>
    <w:rsid w:val="00010328"/>
    <w:rsid w:val="000103AC"/>
    <w:rsid w:val="0001044B"/>
    <w:rsid w:val="0001084E"/>
    <w:rsid w:val="0001087D"/>
    <w:rsid w:val="0001096C"/>
    <w:rsid w:val="00010CB6"/>
    <w:rsid w:val="00010FF6"/>
    <w:rsid w:val="00011087"/>
    <w:rsid w:val="0001118E"/>
    <w:rsid w:val="000115FC"/>
    <w:rsid w:val="00011769"/>
    <w:rsid w:val="00011788"/>
    <w:rsid w:val="00011859"/>
    <w:rsid w:val="00011CA8"/>
    <w:rsid w:val="00012299"/>
    <w:rsid w:val="0001285A"/>
    <w:rsid w:val="000128E6"/>
    <w:rsid w:val="00012928"/>
    <w:rsid w:val="000129FF"/>
    <w:rsid w:val="00012A20"/>
    <w:rsid w:val="00012EC6"/>
    <w:rsid w:val="00012ED5"/>
    <w:rsid w:val="000132DE"/>
    <w:rsid w:val="000134F7"/>
    <w:rsid w:val="000135DF"/>
    <w:rsid w:val="00013706"/>
    <w:rsid w:val="00013885"/>
    <w:rsid w:val="000138C0"/>
    <w:rsid w:val="00013B08"/>
    <w:rsid w:val="00013C92"/>
    <w:rsid w:val="0001424A"/>
    <w:rsid w:val="000142B2"/>
    <w:rsid w:val="00014313"/>
    <w:rsid w:val="00014399"/>
    <w:rsid w:val="0001507E"/>
    <w:rsid w:val="000150A1"/>
    <w:rsid w:val="0001540E"/>
    <w:rsid w:val="0001549D"/>
    <w:rsid w:val="00015637"/>
    <w:rsid w:val="00015835"/>
    <w:rsid w:val="00015918"/>
    <w:rsid w:val="00015A9C"/>
    <w:rsid w:val="00015C09"/>
    <w:rsid w:val="00015D06"/>
    <w:rsid w:val="00015D0D"/>
    <w:rsid w:val="00015E38"/>
    <w:rsid w:val="00015F55"/>
    <w:rsid w:val="0001620F"/>
    <w:rsid w:val="00016395"/>
    <w:rsid w:val="000163C5"/>
    <w:rsid w:val="00016A5F"/>
    <w:rsid w:val="00016AF4"/>
    <w:rsid w:val="00016BF4"/>
    <w:rsid w:val="00016C51"/>
    <w:rsid w:val="00016FEB"/>
    <w:rsid w:val="000171EC"/>
    <w:rsid w:val="0001736A"/>
    <w:rsid w:val="00017470"/>
    <w:rsid w:val="00017888"/>
    <w:rsid w:val="000178B8"/>
    <w:rsid w:val="00017979"/>
    <w:rsid w:val="00017B8E"/>
    <w:rsid w:val="00017CF4"/>
    <w:rsid w:val="00017F2E"/>
    <w:rsid w:val="00017F9C"/>
    <w:rsid w:val="00020051"/>
    <w:rsid w:val="00020342"/>
    <w:rsid w:val="000204F8"/>
    <w:rsid w:val="0002056C"/>
    <w:rsid w:val="0002065D"/>
    <w:rsid w:val="000206B6"/>
    <w:rsid w:val="000206E6"/>
    <w:rsid w:val="00020759"/>
    <w:rsid w:val="00020992"/>
    <w:rsid w:val="00020B89"/>
    <w:rsid w:val="00020C5E"/>
    <w:rsid w:val="00020DF4"/>
    <w:rsid w:val="00020ECB"/>
    <w:rsid w:val="00020EE0"/>
    <w:rsid w:val="00020FEE"/>
    <w:rsid w:val="00021072"/>
    <w:rsid w:val="000213D6"/>
    <w:rsid w:val="000213F8"/>
    <w:rsid w:val="0002156C"/>
    <w:rsid w:val="000216B4"/>
    <w:rsid w:val="000216E7"/>
    <w:rsid w:val="00021798"/>
    <w:rsid w:val="000218A5"/>
    <w:rsid w:val="00021A78"/>
    <w:rsid w:val="00021C38"/>
    <w:rsid w:val="00021D32"/>
    <w:rsid w:val="00022119"/>
    <w:rsid w:val="000223FF"/>
    <w:rsid w:val="000224E7"/>
    <w:rsid w:val="000225AF"/>
    <w:rsid w:val="00022679"/>
    <w:rsid w:val="0002304E"/>
    <w:rsid w:val="000232DC"/>
    <w:rsid w:val="0002343B"/>
    <w:rsid w:val="00023528"/>
    <w:rsid w:val="0002363A"/>
    <w:rsid w:val="00023A36"/>
    <w:rsid w:val="00023E16"/>
    <w:rsid w:val="00023ED2"/>
    <w:rsid w:val="00024148"/>
    <w:rsid w:val="000241E8"/>
    <w:rsid w:val="000245E1"/>
    <w:rsid w:val="000246F2"/>
    <w:rsid w:val="00024834"/>
    <w:rsid w:val="00024924"/>
    <w:rsid w:val="000249E5"/>
    <w:rsid w:val="00024CEF"/>
    <w:rsid w:val="00024DB0"/>
    <w:rsid w:val="00024E87"/>
    <w:rsid w:val="00024F20"/>
    <w:rsid w:val="000250F6"/>
    <w:rsid w:val="00025322"/>
    <w:rsid w:val="000253F7"/>
    <w:rsid w:val="000258DC"/>
    <w:rsid w:val="000259E2"/>
    <w:rsid w:val="00025B90"/>
    <w:rsid w:val="00026202"/>
    <w:rsid w:val="00026272"/>
    <w:rsid w:val="000263E7"/>
    <w:rsid w:val="000265A2"/>
    <w:rsid w:val="000269A4"/>
    <w:rsid w:val="00026A33"/>
    <w:rsid w:val="00026CAE"/>
    <w:rsid w:val="00026DC7"/>
    <w:rsid w:val="00026F0B"/>
    <w:rsid w:val="00026F2F"/>
    <w:rsid w:val="00027120"/>
    <w:rsid w:val="00027187"/>
    <w:rsid w:val="0002743B"/>
    <w:rsid w:val="0002747C"/>
    <w:rsid w:val="0002751B"/>
    <w:rsid w:val="00027629"/>
    <w:rsid w:val="00027666"/>
    <w:rsid w:val="000277D8"/>
    <w:rsid w:val="00027B3F"/>
    <w:rsid w:val="0003011C"/>
    <w:rsid w:val="000301C0"/>
    <w:rsid w:val="00030520"/>
    <w:rsid w:val="00030DFC"/>
    <w:rsid w:val="00030E7C"/>
    <w:rsid w:val="00030FC6"/>
    <w:rsid w:val="0003112B"/>
    <w:rsid w:val="00031385"/>
    <w:rsid w:val="000315F3"/>
    <w:rsid w:val="0003164F"/>
    <w:rsid w:val="00031702"/>
    <w:rsid w:val="00031769"/>
    <w:rsid w:val="000318EF"/>
    <w:rsid w:val="00031C03"/>
    <w:rsid w:val="00031EC6"/>
    <w:rsid w:val="0003207B"/>
    <w:rsid w:val="000322E7"/>
    <w:rsid w:val="00032850"/>
    <w:rsid w:val="00032A11"/>
    <w:rsid w:val="00032D4C"/>
    <w:rsid w:val="00033089"/>
    <w:rsid w:val="000330A9"/>
    <w:rsid w:val="000331F7"/>
    <w:rsid w:val="000334CC"/>
    <w:rsid w:val="000334EE"/>
    <w:rsid w:val="00033546"/>
    <w:rsid w:val="00033624"/>
    <w:rsid w:val="000338F5"/>
    <w:rsid w:val="00033B9A"/>
    <w:rsid w:val="00033BAA"/>
    <w:rsid w:val="00033D94"/>
    <w:rsid w:val="00033DEA"/>
    <w:rsid w:val="00033E92"/>
    <w:rsid w:val="00034425"/>
    <w:rsid w:val="000344AC"/>
    <w:rsid w:val="0003452D"/>
    <w:rsid w:val="00034535"/>
    <w:rsid w:val="00034593"/>
    <w:rsid w:val="000346F7"/>
    <w:rsid w:val="000347C6"/>
    <w:rsid w:val="000347EA"/>
    <w:rsid w:val="000348D3"/>
    <w:rsid w:val="00034912"/>
    <w:rsid w:val="00034C88"/>
    <w:rsid w:val="00034D45"/>
    <w:rsid w:val="00034E4F"/>
    <w:rsid w:val="00034F18"/>
    <w:rsid w:val="000351A3"/>
    <w:rsid w:val="000352F7"/>
    <w:rsid w:val="0003537A"/>
    <w:rsid w:val="0003543A"/>
    <w:rsid w:val="00035492"/>
    <w:rsid w:val="0003563C"/>
    <w:rsid w:val="0003567D"/>
    <w:rsid w:val="000357F2"/>
    <w:rsid w:val="00035936"/>
    <w:rsid w:val="00035C04"/>
    <w:rsid w:val="00035DEC"/>
    <w:rsid w:val="00035DED"/>
    <w:rsid w:val="00035E09"/>
    <w:rsid w:val="00035EC2"/>
    <w:rsid w:val="00036059"/>
    <w:rsid w:val="00036B0B"/>
    <w:rsid w:val="00036C37"/>
    <w:rsid w:val="00036F90"/>
    <w:rsid w:val="000371AE"/>
    <w:rsid w:val="0003742E"/>
    <w:rsid w:val="00037649"/>
    <w:rsid w:val="000376B2"/>
    <w:rsid w:val="0003780C"/>
    <w:rsid w:val="00037DCA"/>
    <w:rsid w:val="00037FD0"/>
    <w:rsid w:val="0004008B"/>
    <w:rsid w:val="00040169"/>
    <w:rsid w:val="000402C4"/>
    <w:rsid w:val="000404DA"/>
    <w:rsid w:val="000407AA"/>
    <w:rsid w:val="00040A61"/>
    <w:rsid w:val="00040AA6"/>
    <w:rsid w:val="00040CF4"/>
    <w:rsid w:val="00040DBB"/>
    <w:rsid w:val="00040EB5"/>
    <w:rsid w:val="00041476"/>
    <w:rsid w:val="000414B1"/>
    <w:rsid w:val="000414C1"/>
    <w:rsid w:val="000414F5"/>
    <w:rsid w:val="0004152A"/>
    <w:rsid w:val="0004157D"/>
    <w:rsid w:val="000416AA"/>
    <w:rsid w:val="000416F8"/>
    <w:rsid w:val="0004173C"/>
    <w:rsid w:val="00041824"/>
    <w:rsid w:val="00041976"/>
    <w:rsid w:val="00041A0D"/>
    <w:rsid w:val="00041A6C"/>
    <w:rsid w:val="00042152"/>
    <w:rsid w:val="0004220D"/>
    <w:rsid w:val="00042261"/>
    <w:rsid w:val="000423F0"/>
    <w:rsid w:val="0004244F"/>
    <w:rsid w:val="00042507"/>
    <w:rsid w:val="00042A7B"/>
    <w:rsid w:val="00042B47"/>
    <w:rsid w:val="00042C1F"/>
    <w:rsid w:val="00042C24"/>
    <w:rsid w:val="00042C9C"/>
    <w:rsid w:val="00042F24"/>
    <w:rsid w:val="00042F65"/>
    <w:rsid w:val="00043011"/>
    <w:rsid w:val="00043119"/>
    <w:rsid w:val="00043179"/>
    <w:rsid w:val="00043295"/>
    <w:rsid w:val="00043547"/>
    <w:rsid w:val="00043AE6"/>
    <w:rsid w:val="00043B58"/>
    <w:rsid w:val="00043C9F"/>
    <w:rsid w:val="00043CB6"/>
    <w:rsid w:val="00043D45"/>
    <w:rsid w:val="00043EA8"/>
    <w:rsid w:val="000440F0"/>
    <w:rsid w:val="000441AC"/>
    <w:rsid w:val="000445D3"/>
    <w:rsid w:val="00044809"/>
    <w:rsid w:val="0004497E"/>
    <w:rsid w:val="000449E0"/>
    <w:rsid w:val="00044A6D"/>
    <w:rsid w:val="00044E16"/>
    <w:rsid w:val="0004506B"/>
    <w:rsid w:val="00045302"/>
    <w:rsid w:val="00045667"/>
    <w:rsid w:val="00045791"/>
    <w:rsid w:val="000457F4"/>
    <w:rsid w:val="0004582F"/>
    <w:rsid w:val="00045930"/>
    <w:rsid w:val="00045C4C"/>
    <w:rsid w:val="00046210"/>
    <w:rsid w:val="00046345"/>
    <w:rsid w:val="0004634C"/>
    <w:rsid w:val="000463FC"/>
    <w:rsid w:val="000464E3"/>
    <w:rsid w:val="00046701"/>
    <w:rsid w:val="0004699B"/>
    <w:rsid w:val="00046B1B"/>
    <w:rsid w:val="00046E9D"/>
    <w:rsid w:val="00046F75"/>
    <w:rsid w:val="00046F7C"/>
    <w:rsid w:val="000470C8"/>
    <w:rsid w:val="000471A3"/>
    <w:rsid w:val="000471F9"/>
    <w:rsid w:val="0004723D"/>
    <w:rsid w:val="0004731C"/>
    <w:rsid w:val="00047404"/>
    <w:rsid w:val="000474F7"/>
    <w:rsid w:val="000477B1"/>
    <w:rsid w:val="00047913"/>
    <w:rsid w:val="000479EE"/>
    <w:rsid w:val="00047ADF"/>
    <w:rsid w:val="00047B49"/>
    <w:rsid w:val="00047C30"/>
    <w:rsid w:val="00047DAF"/>
    <w:rsid w:val="000500AB"/>
    <w:rsid w:val="00050351"/>
    <w:rsid w:val="0005036D"/>
    <w:rsid w:val="000504F2"/>
    <w:rsid w:val="0005055D"/>
    <w:rsid w:val="000507FE"/>
    <w:rsid w:val="00050971"/>
    <w:rsid w:val="00050995"/>
    <w:rsid w:val="00050C32"/>
    <w:rsid w:val="00050CEF"/>
    <w:rsid w:val="00050EB1"/>
    <w:rsid w:val="00050F61"/>
    <w:rsid w:val="0005107F"/>
    <w:rsid w:val="000510F1"/>
    <w:rsid w:val="0005135B"/>
    <w:rsid w:val="000513F6"/>
    <w:rsid w:val="0005141C"/>
    <w:rsid w:val="0005143F"/>
    <w:rsid w:val="00051631"/>
    <w:rsid w:val="00051668"/>
    <w:rsid w:val="0005172F"/>
    <w:rsid w:val="00051840"/>
    <w:rsid w:val="00051881"/>
    <w:rsid w:val="00051894"/>
    <w:rsid w:val="00051895"/>
    <w:rsid w:val="00051903"/>
    <w:rsid w:val="00051B33"/>
    <w:rsid w:val="00051DA9"/>
    <w:rsid w:val="00051E7F"/>
    <w:rsid w:val="00051FC1"/>
    <w:rsid w:val="00051FC8"/>
    <w:rsid w:val="000521BB"/>
    <w:rsid w:val="000523C2"/>
    <w:rsid w:val="000524FC"/>
    <w:rsid w:val="000525DE"/>
    <w:rsid w:val="000527FE"/>
    <w:rsid w:val="00052B75"/>
    <w:rsid w:val="00052C0D"/>
    <w:rsid w:val="00052C5E"/>
    <w:rsid w:val="00052E1F"/>
    <w:rsid w:val="00052F21"/>
    <w:rsid w:val="000530DC"/>
    <w:rsid w:val="00053285"/>
    <w:rsid w:val="0005332F"/>
    <w:rsid w:val="000533EB"/>
    <w:rsid w:val="0005352E"/>
    <w:rsid w:val="0005362F"/>
    <w:rsid w:val="00053780"/>
    <w:rsid w:val="000539E6"/>
    <w:rsid w:val="00053F56"/>
    <w:rsid w:val="0005454F"/>
    <w:rsid w:val="0005458D"/>
    <w:rsid w:val="000549AA"/>
    <w:rsid w:val="000549AB"/>
    <w:rsid w:val="00054E2F"/>
    <w:rsid w:val="00054E4F"/>
    <w:rsid w:val="00055163"/>
    <w:rsid w:val="000552A3"/>
    <w:rsid w:val="00055431"/>
    <w:rsid w:val="00055606"/>
    <w:rsid w:val="0005565B"/>
    <w:rsid w:val="00055675"/>
    <w:rsid w:val="00055AC2"/>
    <w:rsid w:val="00056079"/>
    <w:rsid w:val="00056108"/>
    <w:rsid w:val="000562AD"/>
    <w:rsid w:val="000562E3"/>
    <w:rsid w:val="00056477"/>
    <w:rsid w:val="000564DB"/>
    <w:rsid w:val="0005690A"/>
    <w:rsid w:val="00056A52"/>
    <w:rsid w:val="00056C1A"/>
    <w:rsid w:val="00056DB5"/>
    <w:rsid w:val="00056E97"/>
    <w:rsid w:val="00057084"/>
    <w:rsid w:val="000570EC"/>
    <w:rsid w:val="00057102"/>
    <w:rsid w:val="000572FD"/>
    <w:rsid w:val="00057848"/>
    <w:rsid w:val="00057DAA"/>
    <w:rsid w:val="00060038"/>
    <w:rsid w:val="000603FD"/>
    <w:rsid w:val="00060431"/>
    <w:rsid w:val="000604F6"/>
    <w:rsid w:val="000607AC"/>
    <w:rsid w:val="00060B09"/>
    <w:rsid w:val="00060CB6"/>
    <w:rsid w:val="00060EAF"/>
    <w:rsid w:val="00061067"/>
    <w:rsid w:val="0006144D"/>
    <w:rsid w:val="0006162C"/>
    <w:rsid w:val="000618AB"/>
    <w:rsid w:val="000618DF"/>
    <w:rsid w:val="0006193A"/>
    <w:rsid w:val="00061A08"/>
    <w:rsid w:val="00061BDA"/>
    <w:rsid w:val="00061D18"/>
    <w:rsid w:val="00062010"/>
    <w:rsid w:val="00062214"/>
    <w:rsid w:val="0006236F"/>
    <w:rsid w:val="00062517"/>
    <w:rsid w:val="00062AD2"/>
    <w:rsid w:val="00062E20"/>
    <w:rsid w:val="0006322A"/>
    <w:rsid w:val="00063625"/>
    <w:rsid w:val="00063857"/>
    <w:rsid w:val="0006385D"/>
    <w:rsid w:val="00063951"/>
    <w:rsid w:val="00063F31"/>
    <w:rsid w:val="00064138"/>
    <w:rsid w:val="00064564"/>
    <w:rsid w:val="00064A10"/>
    <w:rsid w:val="00064DEA"/>
    <w:rsid w:val="00065020"/>
    <w:rsid w:val="00065290"/>
    <w:rsid w:val="00065359"/>
    <w:rsid w:val="0006562E"/>
    <w:rsid w:val="000656B1"/>
    <w:rsid w:val="00065E44"/>
    <w:rsid w:val="0006601B"/>
    <w:rsid w:val="000662E7"/>
    <w:rsid w:val="000664BF"/>
    <w:rsid w:val="00066560"/>
    <w:rsid w:val="0006659C"/>
    <w:rsid w:val="00066A48"/>
    <w:rsid w:val="00066B2A"/>
    <w:rsid w:val="00066C1F"/>
    <w:rsid w:val="0006705C"/>
    <w:rsid w:val="00067076"/>
    <w:rsid w:val="00067234"/>
    <w:rsid w:val="00067371"/>
    <w:rsid w:val="000674F0"/>
    <w:rsid w:val="000675AF"/>
    <w:rsid w:val="0006784C"/>
    <w:rsid w:val="00067BD3"/>
    <w:rsid w:val="00067EBE"/>
    <w:rsid w:val="0007016F"/>
    <w:rsid w:val="000706F9"/>
    <w:rsid w:val="0007099B"/>
    <w:rsid w:val="00070CB7"/>
    <w:rsid w:val="00070CE8"/>
    <w:rsid w:val="00070F62"/>
    <w:rsid w:val="00070F64"/>
    <w:rsid w:val="00070F7A"/>
    <w:rsid w:val="00070F96"/>
    <w:rsid w:val="00070FF6"/>
    <w:rsid w:val="000710FF"/>
    <w:rsid w:val="000711FB"/>
    <w:rsid w:val="00071228"/>
    <w:rsid w:val="00071569"/>
    <w:rsid w:val="000719A6"/>
    <w:rsid w:val="00071B87"/>
    <w:rsid w:val="00071C7A"/>
    <w:rsid w:val="00071DCA"/>
    <w:rsid w:val="00071FD4"/>
    <w:rsid w:val="00072022"/>
    <w:rsid w:val="000723D6"/>
    <w:rsid w:val="000723DC"/>
    <w:rsid w:val="00072734"/>
    <w:rsid w:val="00072859"/>
    <w:rsid w:val="00072A66"/>
    <w:rsid w:val="00072AA3"/>
    <w:rsid w:val="00072FFC"/>
    <w:rsid w:val="000731C7"/>
    <w:rsid w:val="000735C6"/>
    <w:rsid w:val="00073761"/>
    <w:rsid w:val="00073786"/>
    <w:rsid w:val="00073A83"/>
    <w:rsid w:val="00073B8E"/>
    <w:rsid w:val="00073D8C"/>
    <w:rsid w:val="00073F88"/>
    <w:rsid w:val="0007406C"/>
    <w:rsid w:val="000741F8"/>
    <w:rsid w:val="00074323"/>
    <w:rsid w:val="000743F4"/>
    <w:rsid w:val="0007440B"/>
    <w:rsid w:val="0007443B"/>
    <w:rsid w:val="000745A7"/>
    <w:rsid w:val="00074981"/>
    <w:rsid w:val="00074A4B"/>
    <w:rsid w:val="0007511E"/>
    <w:rsid w:val="000751AB"/>
    <w:rsid w:val="000751F3"/>
    <w:rsid w:val="000753D4"/>
    <w:rsid w:val="00075500"/>
    <w:rsid w:val="00075869"/>
    <w:rsid w:val="00075A3E"/>
    <w:rsid w:val="00075D62"/>
    <w:rsid w:val="00075ECB"/>
    <w:rsid w:val="00076141"/>
    <w:rsid w:val="000761E6"/>
    <w:rsid w:val="000761EC"/>
    <w:rsid w:val="0007626F"/>
    <w:rsid w:val="0007627E"/>
    <w:rsid w:val="000762A0"/>
    <w:rsid w:val="00076449"/>
    <w:rsid w:val="000764AC"/>
    <w:rsid w:val="000764B8"/>
    <w:rsid w:val="00076573"/>
    <w:rsid w:val="00076628"/>
    <w:rsid w:val="0007666F"/>
    <w:rsid w:val="000768DE"/>
    <w:rsid w:val="00076B7E"/>
    <w:rsid w:val="00076BA1"/>
    <w:rsid w:val="00076CDB"/>
    <w:rsid w:val="00076E7E"/>
    <w:rsid w:val="000772B0"/>
    <w:rsid w:val="00077472"/>
    <w:rsid w:val="000775F0"/>
    <w:rsid w:val="00077609"/>
    <w:rsid w:val="00077748"/>
    <w:rsid w:val="00077A6A"/>
    <w:rsid w:val="00077ABF"/>
    <w:rsid w:val="00077C8F"/>
    <w:rsid w:val="00077CE8"/>
    <w:rsid w:val="000800A6"/>
    <w:rsid w:val="00080259"/>
    <w:rsid w:val="00080469"/>
    <w:rsid w:val="00080896"/>
    <w:rsid w:val="00080C1C"/>
    <w:rsid w:val="00080CFC"/>
    <w:rsid w:val="00080E53"/>
    <w:rsid w:val="00080FAA"/>
    <w:rsid w:val="00081069"/>
    <w:rsid w:val="000812E8"/>
    <w:rsid w:val="0008133B"/>
    <w:rsid w:val="000814F7"/>
    <w:rsid w:val="000815DA"/>
    <w:rsid w:val="00081813"/>
    <w:rsid w:val="000819AF"/>
    <w:rsid w:val="00081A26"/>
    <w:rsid w:val="00081A56"/>
    <w:rsid w:val="00081CA8"/>
    <w:rsid w:val="00081DBE"/>
    <w:rsid w:val="00081E91"/>
    <w:rsid w:val="00081EF3"/>
    <w:rsid w:val="0008200A"/>
    <w:rsid w:val="000820A0"/>
    <w:rsid w:val="0008210E"/>
    <w:rsid w:val="000822EA"/>
    <w:rsid w:val="00082EB4"/>
    <w:rsid w:val="00082F05"/>
    <w:rsid w:val="00082F92"/>
    <w:rsid w:val="00082FFB"/>
    <w:rsid w:val="00083266"/>
    <w:rsid w:val="000833D7"/>
    <w:rsid w:val="000834D2"/>
    <w:rsid w:val="000834DD"/>
    <w:rsid w:val="0008386D"/>
    <w:rsid w:val="00083875"/>
    <w:rsid w:val="00083DFB"/>
    <w:rsid w:val="00083DFC"/>
    <w:rsid w:val="00083FAD"/>
    <w:rsid w:val="00083FDC"/>
    <w:rsid w:val="0008425E"/>
    <w:rsid w:val="00084300"/>
    <w:rsid w:val="00084631"/>
    <w:rsid w:val="0008472A"/>
    <w:rsid w:val="0008489A"/>
    <w:rsid w:val="00084F42"/>
    <w:rsid w:val="00084FB4"/>
    <w:rsid w:val="000851CA"/>
    <w:rsid w:val="0008521D"/>
    <w:rsid w:val="000852AB"/>
    <w:rsid w:val="0008531D"/>
    <w:rsid w:val="0008533F"/>
    <w:rsid w:val="000853FC"/>
    <w:rsid w:val="0008560A"/>
    <w:rsid w:val="00085A49"/>
    <w:rsid w:val="00085A86"/>
    <w:rsid w:val="00085B9E"/>
    <w:rsid w:val="00085BE3"/>
    <w:rsid w:val="00085E1F"/>
    <w:rsid w:val="00086373"/>
    <w:rsid w:val="0008663A"/>
    <w:rsid w:val="0008664E"/>
    <w:rsid w:val="000867A1"/>
    <w:rsid w:val="00086899"/>
    <w:rsid w:val="000868FF"/>
    <w:rsid w:val="00086921"/>
    <w:rsid w:val="00086A3F"/>
    <w:rsid w:val="00086C40"/>
    <w:rsid w:val="00086CE9"/>
    <w:rsid w:val="00086D1F"/>
    <w:rsid w:val="00086E30"/>
    <w:rsid w:val="00086EB7"/>
    <w:rsid w:val="0008717A"/>
    <w:rsid w:val="000878EA"/>
    <w:rsid w:val="00087AAD"/>
    <w:rsid w:val="00087EBE"/>
    <w:rsid w:val="000903FD"/>
    <w:rsid w:val="00090489"/>
    <w:rsid w:val="000905C3"/>
    <w:rsid w:val="000907ED"/>
    <w:rsid w:val="00090A6D"/>
    <w:rsid w:val="00090C14"/>
    <w:rsid w:val="00090DA9"/>
    <w:rsid w:val="00090E47"/>
    <w:rsid w:val="00090FA0"/>
    <w:rsid w:val="00090FEF"/>
    <w:rsid w:val="0009124D"/>
    <w:rsid w:val="00091545"/>
    <w:rsid w:val="00091561"/>
    <w:rsid w:val="000917A2"/>
    <w:rsid w:val="000917D3"/>
    <w:rsid w:val="000917F6"/>
    <w:rsid w:val="0009191A"/>
    <w:rsid w:val="00091AAF"/>
    <w:rsid w:val="00091B7B"/>
    <w:rsid w:val="00091DA3"/>
    <w:rsid w:val="00091F6A"/>
    <w:rsid w:val="00091FE2"/>
    <w:rsid w:val="000924D6"/>
    <w:rsid w:val="00092727"/>
    <w:rsid w:val="000928A4"/>
    <w:rsid w:val="000928AC"/>
    <w:rsid w:val="000929BF"/>
    <w:rsid w:val="00092B9C"/>
    <w:rsid w:val="00092BDC"/>
    <w:rsid w:val="00092C30"/>
    <w:rsid w:val="00092EDD"/>
    <w:rsid w:val="00092FF3"/>
    <w:rsid w:val="0009306A"/>
    <w:rsid w:val="00093130"/>
    <w:rsid w:val="00093269"/>
    <w:rsid w:val="00093883"/>
    <w:rsid w:val="000938CB"/>
    <w:rsid w:val="00093948"/>
    <w:rsid w:val="00093ABB"/>
    <w:rsid w:val="00093B9E"/>
    <w:rsid w:val="00093E2D"/>
    <w:rsid w:val="00093F4A"/>
    <w:rsid w:val="0009417A"/>
    <w:rsid w:val="0009420B"/>
    <w:rsid w:val="00094216"/>
    <w:rsid w:val="00094302"/>
    <w:rsid w:val="000943E7"/>
    <w:rsid w:val="0009446C"/>
    <w:rsid w:val="000946E7"/>
    <w:rsid w:val="0009489B"/>
    <w:rsid w:val="00094A22"/>
    <w:rsid w:val="00094F56"/>
    <w:rsid w:val="000951B5"/>
    <w:rsid w:val="000954B8"/>
    <w:rsid w:val="00095753"/>
    <w:rsid w:val="000959B0"/>
    <w:rsid w:val="00095AFE"/>
    <w:rsid w:val="00095BF4"/>
    <w:rsid w:val="00095CBB"/>
    <w:rsid w:val="00095DC5"/>
    <w:rsid w:val="000963BA"/>
    <w:rsid w:val="0009641D"/>
    <w:rsid w:val="00096796"/>
    <w:rsid w:val="00096B0F"/>
    <w:rsid w:val="00096E5E"/>
    <w:rsid w:val="00096FB6"/>
    <w:rsid w:val="00097044"/>
    <w:rsid w:val="0009707A"/>
    <w:rsid w:val="00097183"/>
    <w:rsid w:val="000974D9"/>
    <w:rsid w:val="000976A3"/>
    <w:rsid w:val="00097920"/>
    <w:rsid w:val="00097977"/>
    <w:rsid w:val="00097A04"/>
    <w:rsid w:val="00097A97"/>
    <w:rsid w:val="00097B71"/>
    <w:rsid w:val="00097BE7"/>
    <w:rsid w:val="00097C4B"/>
    <w:rsid w:val="000A006A"/>
    <w:rsid w:val="000A04D4"/>
    <w:rsid w:val="000A0878"/>
    <w:rsid w:val="000A0896"/>
    <w:rsid w:val="000A0CD0"/>
    <w:rsid w:val="000A0D0F"/>
    <w:rsid w:val="000A0E37"/>
    <w:rsid w:val="000A10BE"/>
    <w:rsid w:val="000A1175"/>
    <w:rsid w:val="000A11B4"/>
    <w:rsid w:val="000A1275"/>
    <w:rsid w:val="000A12A6"/>
    <w:rsid w:val="000A15C6"/>
    <w:rsid w:val="000A1655"/>
    <w:rsid w:val="000A19A7"/>
    <w:rsid w:val="000A1D3C"/>
    <w:rsid w:val="000A1E14"/>
    <w:rsid w:val="000A1E2D"/>
    <w:rsid w:val="000A1E5C"/>
    <w:rsid w:val="000A1F01"/>
    <w:rsid w:val="000A20D1"/>
    <w:rsid w:val="000A23AD"/>
    <w:rsid w:val="000A25D2"/>
    <w:rsid w:val="000A2871"/>
    <w:rsid w:val="000A28E0"/>
    <w:rsid w:val="000A2A02"/>
    <w:rsid w:val="000A2A6F"/>
    <w:rsid w:val="000A2B30"/>
    <w:rsid w:val="000A2C3A"/>
    <w:rsid w:val="000A2CC0"/>
    <w:rsid w:val="000A2DD3"/>
    <w:rsid w:val="000A2DEC"/>
    <w:rsid w:val="000A2E2F"/>
    <w:rsid w:val="000A2EDA"/>
    <w:rsid w:val="000A3090"/>
    <w:rsid w:val="000A3136"/>
    <w:rsid w:val="000A3163"/>
    <w:rsid w:val="000A3191"/>
    <w:rsid w:val="000A31B1"/>
    <w:rsid w:val="000A34C0"/>
    <w:rsid w:val="000A3897"/>
    <w:rsid w:val="000A390C"/>
    <w:rsid w:val="000A3B69"/>
    <w:rsid w:val="000A3C25"/>
    <w:rsid w:val="000A4083"/>
    <w:rsid w:val="000A4222"/>
    <w:rsid w:val="000A4494"/>
    <w:rsid w:val="000A44EF"/>
    <w:rsid w:val="000A4B75"/>
    <w:rsid w:val="000A4C01"/>
    <w:rsid w:val="000A4F74"/>
    <w:rsid w:val="000A5066"/>
    <w:rsid w:val="000A50BC"/>
    <w:rsid w:val="000A517B"/>
    <w:rsid w:val="000A5587"/>
    <w:rsid w:val="000A5812"/>
    <w:rsid w:val="000A58EE"/>
    <w:rsid w:val="000A5A30"/>
    <w:rsid w:val="000A5D3B"/>
    <w:rsid w:val="000A5E3A"/>
    <w:rsid w:val="000A5EC6"/>
    <w:rsid w:val="000A6036"/>
    <w:rsid w:val="000A61AC"/>
    <w:rsid w:val="000A6333"/>
    <w:rsid w:val="000A676A"/>
    <w:rsid w:val="000A6BCB"/>
    <w:rsid w:val="000A6EF1"/>
    <w:rsid w:val="000A71F1"/>
    <w:rsid w:val="000A72A6"/>
    <w:rsid w:val="000A730B"/>
    <w:rsid w:val="000A760A"/>
    <w:rsid w:val="000A761C"/>
    <w:rsid w:val="000A7669"/>
    <w:rsid w:val="000A770A"/>
    <w:rsid w:val="000A7A4E"/>
    <w:rsid w:val="000A7BE8"/>
    <w:rsid w:val="000A7C96"/>
    <w:rsid w:val="000A7D08"/>
    <w:rsid w:val="000B0262"/>
    <w:rsid w:val="000B0502"/>
    <w:rsid w:val="000B09F5"/>
    <w:rsid w:val="000B0A69"/>
    <w:rsid w:val="000B0C5F"/>
    <w:rsid w:val="000B0DA9"/>
    <w:rsid w:val="000B0DAD"/>
    <w:rsid w:val="000B1126"/>
    <w:rsid w:val="000B1148"/>
    <w:rsid w:val="000B133D"/>
    <w:rsid w:val="000B18EB"/>
    <w:rsid w:val="000B190C"/>
    <w:rsid w:val="000B1C3D"/>
    <w:rsid w:val="000B1CAB"/>
    <w:rsid w:val="000B2071"/>
    <w:rsid w:val="000B20E5"/>
    <w:rsid w:val="000B2254"/>
    <w:rsid w:val="000B238C"/>
    <w:rsid w:val="000B27D3"/>
    <w:rsid w:val="000B2878"/>
    <w:rsid w:val="000B295E"/>
    <w:rsid w:val="000B2A8E"/>
    <w:rsid w:val="000B2E84"/>
    <w:rsid w:val="000B3121"/>
    <w:rsid w:val="000B325F"/>
    <w:rsid w:val="000B33EA"/>
    <w:rsid w:val="000B37E4"/>
    <w:rsid w:val="000B3887"/>
    <w:rsid w:val="000B3BE3"/>
    <w:rsid w:val="000B3D8B"/>
    <w:rsid w:val="000B3EA9"/>
    <w:rsid w:val="000B3FD3"/>
    <w:rsid w:val="000B4100"/>
    <w:rsid w:val="000B4153"/>
    <w:rsid w:val="000B448E"/>
    <w:rsid w:val="000B44D5"/>
    <w:rsid w:val="000B459C"/>
    <w:rsid w:val="000B4D46"/>
    <w:rsid w:val="000B4D7F"/>
    <w:rsid w:val="000B5024"/>
    <w:rsid w:val="000B5084"/>
    <w:rsid w:val="000B50DD"/>
    <w:rsid w:val="000B568F"/>
    <w:rsid w:val="000B5715"/>
    <w:rsid w:val="000B581E"/>
    <w:rsid w:val="000B5A63"/>
    <w:rsid w:val="000B5A9B"/>
    <w:rsid w:val="000B5B40"/>
    <w:rsid w:val="000B5B9E"/>
    <w:rsid w:val="000B5CF7"/>
    <w:rsid w:val="000B5E52"/>
    <w:rsid w:val="000B5F92"/>
    <w:rsid w:val="000B60E2"/>
    <w:rsid w:val="000B610B"/>
    <w:rsid w:val="000B6129"/>
    <w:rsid w:val="000B6145"/>
    <w:rsid w:val="000B61DE"/>
    <w:rsid w:val="000B62CD"/>
    <w:rsid w:val="000B639A"/>
    <w:rsid w:val="000B665A"/>
    <w:rsid w:val="000B6747"/>
    <w:rsid w:val="000B6A8D"/>
    <w:rsid w:val="000B6AF6"/>
    <w:rsid w:val="000B6E3F"/>
    <w:rsid w:val="000B6E87"/>
    <w:rsid w:val="000B6FA8"/>
    <w:rsid w:val="000B7105"/>
    <w:rsid w:val="000B7291"/>
    <w:rsid w:val="000B7506"/>
    <w:rsid w:val="000B78C3"/>
    <w:rsid w:val="000B79E8"/>
    <w:rsid w:val="000B7B12"/>
    <w:rsid w:val="000B7E3D"/>
    <w:rsid w:val="000B7F05"/>
    <w:rsid w:val="000B7F40"/>
    <w:rsid w:val="000C011C"/>
    <w:rsid w:val="000C029A"/>
    <w:rsid w:val="000C0372"/>
    <w:rsid w:val="000C0575"/>
    <w:rsid w:val="000C057E"/>
    <w:rsid w:val="000C05A3"/>
    <w:rsid w:val="000C07AF"/>
    <w:rsid w:val="000C07F2"/>
    <w:rsid w:val="000C0A98"/>
    <w:rsid w:val="000C0AE8"/>
    <w:rsid w:val="000C0CAE"/>
    <w:rsid w:val="000C0DB6"/>
    <w:rsid w:val="000C0E24"/>
    <w:rsid w:val="000C0EF1"/>
    <w:rsid w:val="000C12D1"/>
    <w:rsid w:val="000C170D"/>
    <w:rsid w:val="000C175F"/>
    <w:rsid w:val="000C1987"/>
    <w:rsid w:val="000C198A"/>
    <w:rsid w:val="000C1B57"/>
    <w:rsid w:val="000C28A5"/>
    <w:rsid w:val="000C2A0E"/>
    <w:rsid w:val="000C2D20"/>
    <w:rsid w:val="000C2DDC"/>
    <w:rsid w:val="000C2DF2"/>
    <w:rsid w:val="000C2F5C"/>
    <w:rsid w:val="000C30F4"/>
    <w:rsid w:val="000C3111"/>
    <w:rsid w:val="000C319A"/>
    <w:rsid w:val="000C32E0"/>
    <w:rsid w:val="000C337F"/>
    <w:rsid w:val="000C33FE"/>
    <w:rsid w:val="000C37C1"/>
    <w:rsid w:val="000C3959"/>
    <w:rsid w:val="000C39F9"/>
    <w:rsid w:val="000C3C78"/>
    <w:rsid w:val="000C3D7F"/>
    <w:rsid w:val="000C3F95"/>
    <w:rsid w:val="000C3FCC"/>
    <w:rsid w:val="000C42C6"/>
    <w:rsid w:val="000C4541"/>
    <w:rsid w:val="000C463E"/>
    <w:rsid w:val="000C4934"/>
    <w:rsid w:val="000C4C99"/>
    <w:rsid w:val="000C4FD7"/>
    <w:rsid w:val="000C51DD"/>
    <w:rsid w:val="000C5201"/>
    <w:rsid w:val="000C5AA4"/>
    <w:rsid w:val="000C5BB0"/>
    <w:rsid w:val="000C62BA"/>
    <w:rsid w:val="000C6474"/>
    <w:rsid w:val="000C6769"/>
    <w:rsid w:val="000C67ED"/>
    <w:rsid w:val="000C6927"/>
    <w:rsid w:val="000C69ED"/>
    <w:rsid w:val="000C6A7C"/>
    <w:rsid w:val="000C6F5E"/>
    <w:rsid w:val="000C72C5"/>
    <w:rsid w:val="000C7453"/>
    <w:rsid w:val="000C75A7"/>
    <w:rsid w:val="000C765B"/>
    <w:rsid w:val="000C7943"/>
    <w:rsid w:val="000C7AE8"/>
    <w:rsid w:val="000C7C77"/>
    <w:rsid w:val="000C7CA0"/>
    <w:rsid w:val="000C7DB1"/>
    <w:rsid w:val="000C7DE3"/>
    <w:rsid w:val="000C7F22"/>
    <w:rsid w:val="000D000A"/>
    <w:rsid w:val="000D00DA"/>
    <w:rsid w:val="000D022F"/>
    <w:rsid w:val="000D03D5"/>
    <w:rsid w:val="000D045F"/>
    <w:rsid w:val="000D0550"/>
    <w:rsid w:val="000D061B"/>
    <w:rsid w:val="000D06FF"/>
    <w:rsid w:val="000D0A86"/>
    <w:rsid w:val="000D0B59"/>
    <w:rsid w:val="000D0B68"/>
    <w:rsid w:val="000D0C15"/>
    <w:rsid w:val="000D0C69"/>
    <w:rsid w:val="000D0D2C"/>
    <w:rsid w:val="000D10B7"/>
    <w:rsid w:val="000D1347"/>
    <w:rsid w:val="000D1492"/>
    <w:rsid w:val="000D17AF"/>
    <w:rsid w:val="000D1961"/>
    <w:rsid w:val="000D19B7"/>
    <w:rsid w:val="000D19BB"/>
    <w:rsid w:val="000D1A3F"/>
    <w:rsid w:val="000D1A97"/>
    <w:rsid w:val="000D1B75"/>
    <w:rsid w:val="000D1BF7"/>
    <w:rsid w:val="000D1DD0"/>
    <w:rsid w:val="000D1E32"/>
    <w:rsid w:val="000D1EAA"/>
    <w:rsid w:val="000D21AA"/>
    <w:rsid w:val="000D2349"/>
    <w:rsid w:val="000D25F2"/>
    <w:rsid w:val="000D2649"/>
    <w:rsid w:val="000D264E"/>
    <w:rsid w:val="000D27B1"/>
    <w:rsid w:val="000D2AB0"/>
    <w:rsid w:val="000D2DDC"/>
    <w:rsid w:val="000D31C1"/>
    <w:rsid w:val="000D365E"/>
    <w:rsid w:val="000D37BB"/>
    <w:rsid w:val="000D383F"/>
    <w:rsid w:val="000D3AC2"/>
    <w:rsid w:val="000D3C09"/>
    <w:rsid w:val="000D3C84"/>
    <w:rsid w:val="000D3F72"/>
    <w:rsid w:val="000D3FC8"/>
    <w:rsid w:val="000D403E"/>
    <w:rsid w:val="000D42E0"/>
    <w:rsid w:val="000D456F"/>
    <w:rsid w:val="000D45E9"/>
    <w:rsid w:val="000D4847"/>
    <w:rsid w:val="000D48B1"/>
    <w:rsid w:val="000D4941"/>
    <w:rsid w:val="000D4A10"/>
    <w:rsid w:val="000D4E83"/>
    <w:rsid w:val="000D5277"/>
    <w:rsid w:val="000D52CE"/>
    <w:rsid w:val="000D5366"/>
    <w:rsid w:val="000D5699"/>
    <w:rsid w:val="000D5842"/>
    <w:rsid w:val="000D585E"/>
    <w:rsid w:val="000D5AD6"/>
    <w:rsid w:val="000D5D15"/>
    <w:rsid w:val="000D5D7E"/>
    <w:rsid w:val="000D5E95"/>
    <w:rsid w:val="000D6790"/>
    <w:rsid w:val="000D67D6"/>
    <w:rsid w:val="000D67EC"/>
    <w:rsid w:val="000D67EF"/>
    <w:rsid w:val="000D69D5"/>
    <w:rsid w:val="000D69E8"/>
    <w:rsid w:val="000D6C30"/>
    <w:rsid w:val="000D6C9C"/>
    <w:rsid w:val="000D6EA9"/>
    <w:rsid w:val="000D6F20"/>
    <w:rsid w:val="000D6F9F"/>
    <w:rsid w:val="000D7151"/>
    <w:rsid w:val="000D71F5"/>
    <w:rsid w:val="000D723C"/>
    <w:rsid w:val="000D749E"/>
    <w:rsid w:val="000D763B"/>
    <w:rsid w:val="000D77E2"/>
    <w:rsid w:val="000D78A7"/>
    <w:rsid w:val="000D7981"/>
    <w:rsid w:val="000D7A47"/>
    <w:rsid w:val="000D7A67"/>
    <w:rsid w:val="000D7AC8"/>
    <w:rsid w:val="000D7B9C"/>
    <w:rsid w:val="000D7E18"/>
    <w:rsid w:val="000E0225"/>
    <w:rsid w:val="000E0826"/>
    <w:rsid w:val="000E08F7"/>
    <w:rsid w:val="000E09DD"/>
    <w:rsid w:val="000E0A77"/>
    <w:rsid w:val="000E0A89"/>
    <w:rsid w:val="000E0B36"/>
    <w:rsid w:val="000E0BD6"/>
    <w:rsid w:val="000E0D11"/>
    <w:rsid w:val="000E0D37"/>
    <w:rsid w:val="000E0D6F"/>
    <w:rsid w:val="000E0E63"/>
    <w:rsid w:val="000E1205"/>
    <w:rsid w:val="000E12BA"/>
    <w:rsid w:val="000E1440"/>
    <w:rsid w:val="000E17C1"/>
    <w:rsid w:val="000E1BA4"/>
    <w:rsid w:val="000E1CF8"/>
    <w:rsid w:val="000E1E42"/>
    <w:rsid w:val="000E1E53"/>
    <w:rsid w:val="000E206D"/>
    <w:rsid w:val="000E20DA"/>
    <w:rsid w:val="000E22FC"/>
    <w:rsid w:val="000E2329"/>
    <w:rsid w:val="000E23B0"/>
    <w:rsid w:val="000E2861"/>
    <w:rsid w:val="000E2863"/>
    <w:rsid w:val="000E2965"/>
    <w:rsid w:val="000E2AF9"/>
    <w:rsid w:val="000E2BDB"/>
    <w:rsid w:val="000E300D"/>
    <w:rsid w:val="000E303B"/>
    <w:rsid w:val="000E33B2"/>
    <w:rsid w:val="000E3B46"/>
    <w:rsid w:val="000E3B9F"/>
    <w:rsid w:val="000E40ED"/>
    <w:rsid w:val="000E40F1"/>
    <w:rsid w:val="000E40FD"/>
    <w:rsid w:val="000E43F8"/>
    <w:rsid w:val="000E498F"/>
    <w:rsid w:val="000E4B92"/>
    <w:rsid w:val="000E4CBF"/>
    <w:rsid w:val="000E4E42"/>
    <w:rsid w:val="000E4EBE"/>
    <w:rsid w:val="000E502B"/>
    <w:rsid w:val="000E5231"/>
    <w:rsid w:val="000E5314"/>
    <w:rsid w:val="000E5325"/>
    <w:rsid w:val="000E5468"/>
    <w:rsid w:val="000E55D8"/>
    <w:rsid w:val="000E57BE"/>
    <w:rsid w:val="000E5F74"/>
    <w:rsid w:val="000E6046"/>
    <w:rsid w:val="000E607E"/>
    <w:rsid w:val="000E616A"/>
    <w:rsid w:val="000E62E7"/>
    <w:rsid w:val="000E684B"/>
    <w:rsid w:val="000E6A1F"/>
    <w:rsid w:val="000E6BD6"/>
    <w:rsid w:val="000E6BF7"/>
    <w:rsid w:val="000E7004"/>
    <w:rsid w:val="000E7184"/>
    <w:rsid w:val="000E71FB"/>
    <w:rsid w:val="000E72A7"/>
    <w:rsid w:val="000E7A43"/>
    <w:rsid w:val="000E7B53"/>
    <w:rsid w:val="000E7C3D"/>
    <w:rsid w:val="000E7F34"/>
    <w:rsid w:val="000F0010"/>
    <w:rsid w:val="000F019F"/>
    <w:rsid w:val="000F0883"/>
    <w:rsid w:val="000F0B6D"/>
    <w:rsid w:val="000F11FB"/>
    <w:rsid w:val="000F1654"/>
    <w:rsid w:val="000F16BF"/>
    <w:rsid w:val="000F17E2"/>
    <w:rsid w:val="000F1832"/>
    <w:rsid w:val="000F183E"/>
    <w:rsid w:val="000F186D"/>
    <w:rsid w:val="000F1932"/>
    <w:rsid w:val="000F19D8"/>
    <w:rsid w:val="000F1A36"/>
    <w:rsid w:val="000F1D86"/>
    <w:rsid w:val="000F1FAD"/>
    <w:rsid w:val="000F22F6"/>
    <w:rsid w:val="000F23BF"/>
    <w:rsid w:val="000F245F"/>
    <w:rsid w:val="000F27A8"/>
    <w:rsid w:val="000F287F"/>
    <w:rsid w:val="000F2A32"/>
    <w:rsid w:val="000F2BDB"/>
    <w:rsid w:val="000F2D07"/>
    <w:rsid w:val="000F2E58"/>
    <w:rsid w:val="000F3232"/>
    <w:rsid w:val="000F3318"/>
    <w:rsid w:val="000F3466"/>
    <w:rsid w:val="000F368F"/>
    <w:rsid w:val="000F380E"/>
    <w:rsid w:val="000F3890"/>
    <w:rsid w:val="000F39B4"/>
    <w:rsid w:val="000F3ADB"/>
    <w:rsid w:val="000F3F2B"/>
    <w:rsid w:val="000F3F34"/>
    <w:rsid w:val="000F4012"/>
    <w:rsid w:val="000F42A5"/>
    <w:rsid w:val="000F4366"/>
    <w:rsid w:val="000F453F"/>
    <w:rsid w:val="000F45A6"/>
    <w:rsid w:val="000F464B"/>
    <w:rsid w:val="000F47E4"/>
    <w:rsid w:val="000F488C"/>
    <w:rsid w:val="000F49BE"/>
    <w:rsid w:val="000F49C0"/>
    <w:rsid w:val="000F4D4A"/>
    <w:rsid w:val="000F4D6C"/>
    <w:rsid w:val="000F53CA"/>
    <w:rsid w:val="000F5EC0"/>
    <w:rsid w:val="000F613D"/>
    <w:rsid w:val="000F658F"/>
    <w:rsid w:val="000F676E"/>
    <w:rsid w:val="000F677C"/>
    <w:rsid w:val="000F6788"/>
    <w:rsid w:val="000F6881"/>
    <w:rsid w:val="000F69B5"/>
    <w:rsid w:val="000F69BB"/>
    <w:rsid w:val="000F69BC"/>
    <w:rsid w:val="000F6B2A"/>
    <w:rsid w:val="000F6BF2"/>
    <w:rsid w:val="000F7050"/>
    <w:rsid w:val="000F712F"/>
    <w:rsid w:val="000F71E8"/>
    <w:rsid w:val="000F7612"/>
    <w:rsid w:val="000F77BF"/>
    <w:rsid w:val="000F7B70"/>
    <w:rsid w:val="000F7DDA"/>
    <w:rsid w:val="00100030"/>
    <w:rsid w:val="0010024B"/>
    <w:rsid w:val="001003B1"/>
    <w:rsid w:val="00100423"/>
    <w:rsid w:val="001006E7"/>
    <w:rsid w:val="00100A0E"/>
    <w:rsid w:val="00100ADB"/>
    <w:rsid w:val="00100BB5"/>
    <w:rsid w:val="00100C3C"/>
    <w:rsid w:val="00100D04"/>
    <w:rsid w:val="00100D99"/>
    <w:rsid w:val="00100F35"/>
    <w:rsid w:val="0010133B"/>
    <w:rsid w:val="00101474"/>
    <w:rsid w:val="0010199E"/>
    <w:rsid w:val="00101A01"/>
    <w:rsid w:val="00101A3E"/>
    <w:rsid w:val="00101C18"/>
    <w:rsid w:val="00101C56"/>
    <w:rsid w:val="00101D19"/>
    <w:rsid w:val="00101DA5"/>
    <w:rsid w:val="00101F01"/>
    <w:rsid w:val="001020E4"/>
    <w:rsid w:val="001020E5"/>
    <w:rsid w:val="0010280D"/>
    <w:rsid w:val="0010298D"/>
    <w:rsid w:val="00103043"/>
    <w:rsid w:val="001030D2"/>
    <w:rsid w:val="00103169"/>
    <w:rsid w:val="00103625"/>
    <w:rsid w:val="00103626"/>
    <w:rsid w:val="00103719"/>
    <w:rsid w:val="00103ADB"/>
    <w:rsid w:val="00103C9B"/>
    <w:rsid w:val="00103E82"/>
    <w:rsid w:val="00103F88"/>
    <w:rsid w:val="0010434C"/>
    <w:rsid w:val="0010442F"/>
    <w:rsid w:val="0010451A"/>
    <w:rsid w:val="0010461E"/>
    <w:rsid w:val="001046DD"/>
    <w:rsid w:val="0010484B"/>
    <w:rsid w:val="00104ACF"/>
    <w:rsid w:val="00104C7E"/>
    <w:rsid w:val="00105023"/>
    <w:rsid w:val="001050AE"/>
    <w:rsid w:val="00105264"/>
    <w:rsid w:val="00105641"/>
    <w:rsid w:val="001056DC"/>
    <w:rsid w:val="001057D1"/>
    <w:rsid w:val="001058EC"/>
    <w:rsid w:val="00105949"/>
    <w:rsid w:val="00105CCC"/>
    <w:rsid w:val="0010619D"/>
    <w:rsid w:val="00106233"/>
    <w:rsid w:val="001063B9"/>
    <w:rsid w:val="001067F9"/>
    <w:rsid w:val="001069CB"/>
    <w:rsid w:val="00106D1A"/>
    <w:rsid w:val="00107152"/>
    <w:rsid w:val="00107610"/>
    <w:rsid w:val="0010770C"/>
    <w:rsid w:val="0010799A"/>
    <w:rsid w:val="001079B3"/>
    <w:rsid w:val="00107B24"/>
    <w:rsid w:val="00107B58"/>
    <w:rsid w:val="00107CF1"/>
    <w:rsid w:val="00107EDA"/>
    <w:rsid w:val="00110224"/>
    <w:rsid w:val="00110337"/>
    <w:rsid w:val="001103DF"/>
    <w:rsid w:val="00110454"/>
    <w:rsid w:val="00110470"/>
    <w:rsid w:val="00110A19"/>
    <w:rsid w:val="00110DD5"/>
    <w:rsid w:val="00110E96"/>
    <w:rsid w:val="00111181"/>
    <w:rsid w:val="0011132E"/>
    <w:rsid w:val="0011138D"/>
    <w:rsid w:val="001116DC"/>
    <w:rsid w:val="001117F2"/>
    <w:rsid w:val="00111AB5"/>
    <w:rsid w:val="00111BAD"/>
    <w:rsid w:val="00111CBE"/>
    <w:rsid w:val="00111F08"/>
    <w:rsid w:val="00111F4D"/>
    <w:rsid w:val="001123F7"/>
    <w:rsid w:val="0011246A"/>
    <w:rsid w:val="001124A5"/>
    <w:rsid w:val="0011267B"/>
    <w:rsid w:val="00112930"/>
    <w:rsid w:val="00112966"/>
    <w:rsid w:val="00112AF2"/>
    <w:rsid w:val="00112BCD"/>
    <w:rsid w:val="00112F77"/>
    <w:rsid w:val="0011305B"/>
    <w:rsid w:val="001130FC"/>
    <w:rsid w:val="00113291"/>
    <w:rsid w:val="00113419"/>
    <w:rsid w:val="001134CD"/>
    <w:rsid w:val="001135CD"/>
    <w:rsid w:val="001139AF"/>
    <w:rsid w:val="00113A8E"/>
    <w:rsid w:val="00113F9D"/>
    <w:rsid w:val="00113FB1"/>
    <w:rsid w:val="0011420D"/>
    <w:rsid w:val="0011425F"/>
    <w:rsid w:val="00114394"/>
    <w:rsid w:val="001147DB"/>
    <w:rsid w:val="00114AF6"/>
    <w:rsid w:val="00114CC5"/>
    <w:rsid w:val="00114D3F"/>
    <w:rsid w:val="00114D6B"/>
    <w:rsid w:val="00114D8E"/>
    <w:rsid w:val="00114DD8"/>
    <w:rsid w:val="00115228"/>
    <w:rsid w:val="0011541B"/>
    <w:rsid w:val="0011597A"/>
    <w:rsid w:val="00115C20"/>
    <w:rsid w:val="00116472"/>
    <w:rsid w:val="00116498"/>
    <w:rsid w:val="001167C1"/>
    <w:rsid w:val="00116B27"/>
    <w:rsid w:val="00116C05"/>
    <w:rsid w:val="00116C11"/>
    <w:rsid w:val="00116C16"/>
    <w:rsid w:val="00116DD8"/>
    <w:rsid w:val="00116E40"/>
    <w:rsid w:val="0011703F"/>
    <w:rsid w:val="001170F3"/>
    <w:rsid w:val="00117285"/>
    <w:rsid w:val="001172B6"/>
    <w:rsid w:val="0011755B"/>
    <w:rsid w:val="00117627"/>
    <w:rsid w:val="001176FE"/>
    <w:rsid w:val="00117B17"/>
    <w:rsid w:val="00117BAE"/>
    <w:rsid w:val="00117EC8"/>
    <w:rsid w:val="0012002F"/>
    <w:rsid w:val="00120194"/>
    <w:rsid w:val="00120245"/>
    <w:rsid w:val="001204BC"/>
    <w:rsid w:val="001207AD"/>
    <w:rsid w:val="001208AA"/>
    <w:rsid w:val="001208CA"/>
    <w:rsid w:val="00120957"/>
    <w:rsid w:val="00120CC8"/>
    <w:rsid w:val="00120CED"/>
    <w:rsid w:val="00120D85"/>
    <w:rsid w:val="00121037"/>
    <w:rsid w:val="00121042"/>
    <w:rsid w:val="00121312"/>
    <w:rsid w:val="0012135E"/>
    <w:rsid w:val="00121460"/>
    <w:rsid w:val="00121514"/>
    <w:rsid w:val="0012199D"/>
    <w:rsid w:val="00121C2B"/>
    <w:rsid w:val="00121EAA"/>
    <w:rsid w:val="00122033"/>
    <w:rsid w:val="0012232C"/>
    <w:rsid w:val="00122478"/>
    <w:rsid w:val="00122A66"/>
    <w:rsid w:val="00122A8B"/>
    <w:rsid w:val="00122DDF"/>
    <w:rsid w:val="00122F78"/>
    <w:rsid w:val="00122F8B"/>
    <w:rsid w:val="0012306F"/>
    <w:rsid w:val="001230FF"/>
    <w:rsid w:val="00123291"/>
    <w:rsid w:val="00123505"/>
    <w:rsid w:val="001235FC"/>
    <w:rsid w:val="00123921"/>
    <w:rsid w:val="00123956"/>
    <w:rsid w:val="00123BC8"/>
    <w:rsid w:val="00123E5E"/>
    <w:rsid w:val="00123ED8"/>
    <w:rsid w:val="00124048"/>
    <w:rsid w:val="001240A2"/>
    <w:rsid w:val="001240B9"/>
    <w:rsid w:val="00124712"/>
    <w:rsid w:val="00124890"/>
    <w:rsid w:val="00124B6A"/>
    <w:rsid w:val="00124BC4"/>
    <w:rsid w:val="0012502D"/>
    <w:rsid w:val="001251E6"/>
    <w:rsid w:val="0012544C"/>
    <w:rsid w:val="001258E8"/>
    <w:rsid w:val="00125A2D"/>
    <w:rsid w:val="00125AC2"/>
    <w:rsid w:val="00125D44"/>
    <w:rsid w:val="00125E57"/>
    <w:rsid w:val="00126130"/>
    <w:rsid w:val="0012624C"/>
    <w:rsid w:val="001262DF"/>
    <w:rsid w:val="001262E5"/>
    <w:rsid w:val="00126735"/>
    <w:rsid w:val="001268D0"/>
    <w:rsid w:val="00126B11"/>
    <w:rsid w:val="00126C4C"/>
    <w:rsid w:val="00126CAC"/>
    <w:rsid w:val="00126D9C"/>
    <w:rsid w:val="00126F04"/>
    <w:rsid w:val="00126F08"/>
    <w:rsid w:val="00126F0A"/>
    <w:rsid w:val="00127119"/>
    <w:rsid w:val="001271BA"/>
    <w:rsid w:val="00127680"/>
    <w:rsid w:val="00127807"/>
    <w:rsid w:val="00127817"/>
    <w:rsid w:val="00127D5F"/>
    <w:rsid w:val="00127DBD"/>
    <w:rsid w:val="001300D8"/>
    <w:rsid w:val="00130213"/>
    <w:rsid w:val="0013025C"/>
    <w:rsid w:val="0013037B"/>
    <w:rsid w:val="00130427"/>
    <w:rsid w:val="00130653"/>
    <w:rsid w:val="00130698"/>
    <w:rsid w:val="00130844"/>
    <w:rsid w:val="001308ED"/>
    <w:rsid w:val="00130A56"/>
    <w:rsid w:val="00130BFF"/>
    <w:rsid w:val="00130C2A"/>
    <w:rsid w:val="00131807"/>
    <w:rsid w:val="0013195C"/>
    <w:rsid w:val="00131A01"/>
    <w:rsid w:val="00131B01"/>
    <w:rsid w:val="00131E71"/>
    <w:rsid w:val="00132D92"/>
    <w:rsid w:val="00132DAB"/>
    <w:rsid w:val="00132EFB"/>
    <w:rsid w:val="00132FF4"/>
    <w:rsid w:val="001332D2"/>
    <w:rsid w:val="0013330E"/>
    <w:rsid w:val="00133332"/>
    <w:rsid w:val="001333D2"/>
    <w:rsid w:val="001334B7"/>
    <w:rsid w:val="00133658"/>
    <w:rsid w:val="001337C7"/>
    <w:rsid w:val="001338CC"/>
    <w:rsid w:val="001338CF"/>
    <w:rsid w:val="00133A26"/>
    <w:rsid w:val="00133DD6"/>
    <w:rsid w:val="00133EE7"/>
    <w:rsid w:val="00133FA4"/>
    <w:rsid w:val="0013428D"/>
    <w:rsid w:val="00134518"/>
    <w:rsid w:val="001345D9"/>
    <w:rsid w:val="001347C8"/>
    <w:rsid w:val="00134ABA"/>
    <w:rsid w:val="00134CE8"/>
    <w:rsid w:val="00134D1C"/>
    <w:rsid w:val="00135097"/>
    <w:rsid w:val="00135114"/>
    <w:rsid w:val="00135217"/>
    <w:rsid w:val="00135295"/>
    <w:rsid w:val="001355F5"/>
    <w:rsid w:val="00135836"/>
    <w:rsid w:val="00135A68"/>
    <w:rsid w:val="00135B4C"/>
    <w:rsid w:val="00135EE0"/>
    <w:rsid w:val="00135FDB"/>
    <w:rsid w:val="00135FDC"/>
    <w:rsid w:val="0013604D"/>
    <w:rsid w:val="0013608A"/>
    <w:rsid w:val="001360DD"/>
    <w:rsid w:val="00136284"/>
    <w:rsid w:val="001364F0"/>
    <w:rsid w:val="00136628"/>
    <w:rsid w:val="00136B7C"/>
    <w:rsid w:val="00136CF3"/>
    <w:rsid w:val="00136D09"/>
    <w:rsid w:val="00136F4F"/>
    <w:rsid w:val="00137032"/>
    <w:rsid w:val="0013719F"/>
    <w:rsid w:val="001371DC"/>
    <w:rsid w:val="0013726C"/>
    <w:rsid w:val="001372EF"/>
    <w:rsid w:val="0013732D"/>
    <w:rsid w:val="00137456"/>
    <w:rsid w:val="001374A5"/>
    <w:rsid w:val="001376CE"/>
    <w:rsid w:val="001377B4"/>
    <w:rsid w:val="00137B29"/>
    <w:rsid w:val="00137BD2"/>
    <w:rsid w:val="00137E8F"/>
    <w:rsid w:val="00137F9D"/>
    <w:rsid w:val="0014011B"/>
    <w:rsid w:val="001404C3"/>
    <w:rsid w:val="0014089F"/>
    <w:rsid w:val="001409D8"/>
    <w:rsid w:val="00140BFC"/>
    <w:rsid w:val="00140BFD"/>
    <w:rsid w:val="00140E32"/>
    <w:rsid w:val="00140E35"/>
    <w:rsid w:val="00140EAF"/>
    <w:rsid w:val="00140F0D"/>
    <w:rsid w:val="001411D7"/>
    <w:rsid w:val="001412BC"/>
    <w:rsid w:val="0014139B"/>
    <w:rsid w:val="001416D1"/>
    <w:rsid w:val="00141850"/>
    <w:rsid w:val="00141A64"/>
    <w:rsid w:val="00141C77"/>
    <w:rsid w:val="00141DDA"/>
    <w:rsid w:val="00141F2E"/>
    <w:rsid w:val="00141FC0"/>
    <w:rsid w:val="0014202B"/>
    <w:rsid w:val="001421F3"/>
    <w:rsid w:val="0014221F"/>
    <w:rsid w:val="0014224F"/>
    <w:rsid w:val="00142541"/>
    <w:rsid w:val="00142705"/>
    <w:rsid w:val="00142923"/>
    <w:rsid w:val="001429EC"/>
    <w:rsid w:val="00142A82"/>
    <w:rsid w:val="00142AD3"/>
    <w:rsid w:val="00142B86"/>
    <w:rsid w:val="00142C8F"/>
    <w:rsid w:val="001433D4"/>
    <w:rsid w:val="00143546"/>
    <w:rsid w:val="00143682"/>
    <w:rsid w:val="00143805"/>
    <w:rsid w:val="0014410A"/>
    <w:rsid w:val="001441B4"/>
    <w:rsid w:val="0014423A"/>
    <w:rsid w:val="0014434D"/>
    <w:rsid w:val="00144834"/>
    <w:rsid w:val="001449DD"/>
    <w:rsid w:val="00144AAB"/>
    <w:rsid w:val="00144D7A"/>
    <w:rsid w:val="00144F20"/>
    <w:rsid w:val="00144F8F"/>
    <w:rsid w:val="00145096"/>
    <w:rsid w:val="00145099"/>
    <w:rsid w:val="00145367"/>
    <w:rsid w:val="0014536E"/>
    <w:rsid w:val="001456E5"/>
    <w:rsid w:val="0014574B"/>
    <w:rsid w:val="001457F2"/>
    <w:rsid w:val="00145855"/>
    <w:rsid w:val="00145CE2"/>
    <w:rsid w:val="00145D83"/>
    <w:rsid w:val="00145DF9"/>
    <w:rsid w:val="00145F02"/>
    <w:rsid w:val="0014607C"/>
    <w:rsid w:val="00146172"/>
    <w:rsid w:val="001461DC"/>
    <w:rsid w:val="0014646C"/>
    <w:rsid w:val="001464BF"/>
    <w:rsid w:val="00146554"/>
    <w:rsid w:val="00146754"/>
    <w:rsid w:val="001468B4"/>
    <w:rsid w:val="00146CB2"/>
    <w:rsid w:val="00146E18"/>
    <w:rsid w:val="00146E32"/>
    <w:rsid w:val="00146FFB"/>
    <w:rsid w:val="001471EE"/>
    <w:rsid w:val="001473FB"/>
    <w:rsid w:val="00147551"/>
    <w:rsid w:val="001477B3"/>
    <w:rsid w:val="0014790A"/>
    <w:rsid w:val="00147A24"/>
    <w:rsid w:val="00147A7A"/>
    <w:rsid w:val="00147E9F"/>
    <w:rsid w:val="00147F34"/>
    <w:rsid w:val="00150494"/>
    <w:rsid w:val="001505C5"/>
    <w:rsid w:val="0015079E"/>
    <w:rsid w:val="0015089C"/>
    <w:rsid w:val="00150A9C"/>
    <w:rsid w:val="00150B1F"/>
    <w:rsid w:val="00150D44"/>
    <w:rsid w:val="00150FF5"/>
    <w:rsid w:val="0015108D"/>
    <w:rsid w:val="001511D5"/>
    <w:rsid w:val="001512E6"/>
    <w:rsid w:val="00151427"/>
    <w:rsid w:val="001514A4"/>
    <w:rsid w:val="001515FF"/>
    <w:rsid w:val="0015160B"/>
    <w:rsid w:val="001517F7"/>
    <w:rsid w:val="001519FA"/>
    <w:rsid w:val="00151D4A"/>
    <w:rsid w:val="00151EB2"/>
    <w:rsid w:val="00151F07"/>
    <w:rsid w:val="001522DF"/>
    <w:rsid w:val="001524B5"/>
    <w:rsid w:val="001524BB"/>
    <w:rsid w:val="00152699"/>
    <w:rsid w:val="00152A7F"/>
    <w:rsid w:val="00152A83"/>
    <w:rsid w:val="00152A88"/>
    <w:rsid w:val="00152CD0"/>
    <w:rsid w:val="00152D60"/>
    <w:rsid w:val="00152F2F"/>
    <w:rsid w:val="00152FF0"/>
    <w:rsid w:val="00153060"/>
    <w:rsid w:val="00153093"/>
    <w:rsid w:val="001530D3"/>
    <w:rsid w:val="001532A5"/>
    <w:rsid w:val="0015330E"/>
    <w:rsid w:val="001534F9"/>
    <w:rsid w:val="0015367D"/>
    <w:rsid w:val="0015394B"/>
    <w:rsid w:val="001539BE"/>
    <w:rsid w:val="00154136"/>
    <w:rsid w:val="0015441C"/>
    <w:rsid w:val="00154781"/>
    <w:rsid w:val="00154818"/>
    <w:rsid w:val="0015491C"/>
    <w:rsid w:val="00154B06"/>
    <w:rsid w:val="00154B84"/>
    <w:rsid w:val="00154DEC"/>
    <w:rsid w:val="00154F52"/>
    <w:rsid w:val="0015524C"/>
    <w:rsid w:val="0015528A"/>
    <w:rsid w:val="0015561D"/>
    <w:rsid w:val="00155A7C"/>
    <w:rsid w:val="00155AB5"/>
    <w:rsid w:val="00155BF0"/>
    <w:rsid w:val="001562A0"/>
    <w:rsid w:val="0015637E"/>
    <w:rsid w:val="001563BF"/>
    <w:rsid w:val="001563C0"/>
    <w:rsid w:val="0015640F"/>
    <w:rsid w:val="001564D2"/>
    <w:rsid w:val="001566D2"/>
    <w:rsid w:val="00156D47"/>
    <w:rsid w:val="001570A7"/>
    <w:rsid w:val="001571B9"/>
    <w:rsid w:val="001573B6"/>
    <w:rsid w:val="001573C2"/>
    <w:rsid w:val="00157892"/>
    <w:rsid w:val="0015790E"/>
    <w:rsid w:val="00157D53"/>
    <w:rsid w:val="00157E4A"/>
    <w:rsid w:val="00157EF6"/>
    <w:rsid w:val="00157F00"/>
    <w:rsid w:val="0016023A"/>
    <w:rsid w:val="001602DA"/>
    <w:rsid w:val="0016059F"/>
    <w:rsid w:val="00160613"/>
    <w:rsid w:val="001606CB"/>
    <w:rsid w:val="00160731"/>
    <w:rsid w:val="00160D50"/>
    <w:rsid w:val="00161019"/>
    <w:rsid w:val="00161166"/>
    <w:rsid w:val="00161449"/>
    <w:rsid w:val="00161572"/>
    <w:rsid w:val="00161578"/>
    <w:rsid w:val="0016165F"/>
    <w:rsid w:val="00161DAF"/>
    <w:rsid w:val="00161F40"/>
    <w:rsid w:val="00161FB1"/>
    <w:rsid w:val="00161FC6"/>
    <w:rsid w:val="001620DE"/>
    <w:rsid w:val="001622FF"/>
    <w:rsid w:val="00162555"/>
    <w:rsid w:val="00162621"/>
    <w:rsid w:val="001626A2"/>
    <w:rsid w:val="00162764"/>
    <w:rsid w:val="00162933"/>
    <w:rsid w:val="0016296E"/>
    <w:rsid w:val="00162C18"/>
    <w:rsid w:val="00162E61"/>
    <w:rsid w:val="00162F1F"/>
    <w:rsid w:val="0016318A"/>
    <w:rsid w:val="00163297"/>
    <w:rsid w:val="00163335"/>
    <w:rsid w:val="0016346E"/>
    <w:rsid w:val="00163758"/>
    <w:rsid w:val="00163BDB"/>
    <w:rsid w:val="00163DF1"/>
    <w:rsid w:val="00164208"/>
    <w:rsid w:val="00164306"/>
    <w:rsid w:val="0016434E"/>
    <w:rsid w:val="0016441C"/>
    <w:rsid w:val="001644BE"/>
    <w:rsid w:val="00164707"/>
    <w:rsid w:val="00164767"/>
    <w:rsid w:val="001649CC"/>
    <w:rsid w:val="00164A4F"/>
    <w:rsid w:val="00164CE7"/>
    <w:rsid w:val="00165127"/>
    <w:rsid w:val="00165198"/>
    <w:rsid w:val="00165222"/>
    <w:rsid w:val="00165249"/>
    <w:rsid w:val="001653A6"/>
    <w:rsid w:val="001659B1"/>
    <w:rsid w:val="00165B65"/>
    <w:rsid w:val="00165BE4"/>
    <w:rsid w:val="00165ED8"/>
    <w:rsid w:val="00166067"/>
    <w:rsid w:val="00166147"/>
    <w:rsid w:val="0016629B"/>
    <w:rsid w:val="00166774"/>
    <w:rsid w:val="00166C66"/>
    <w:rsid w:val="00166F5F"/>
    <w:rsid w:val="00167541"/>
    <w:rsid w:val="001675F5"/>
    <w:rsid w:val="0016762F"/>
    <w:rsid w:val="001676F4"/>
    <w:rsid w:val="00167A56"/>
    <w:rsid w:val="00167BCC"/>
    <w:rsid w:val="00167C12"/>
    <w:rsid w:val="00167D92"/>
    <w:rsid w:val="00167E70"/>
    <w:rsid w:val="00167ECA"/>
    <w:rsid w:val="00167FBF"/>
    <w:rsid w:val="00170019"/>
    <w:rsid w:val="001700B8"/>
    <w:rsid w:val="001701C2"/>
    <w:rsid w:val="0017025E"/>
    <w:rsid w:val="001705EB"/>
    <w:rsid w:val="00170817"/>
    <w:rsid w:val="0017096C"/>
    <w:rsid w:val="00170D33"/>
    <w:rsid w:val="00170EF8"/>
    <w:rsid w:val="001711D0"/>
    <w:rsid w:val="001711E2"/>
    <w:rsid w:val="0017168A"/>
    <w:rsid w:val="001719D3"/>
    <w:rsid w:val="00171AEE"/>
    <w:rsid w:val="00171C5E"/>
    <w:rsid w:val="00171FD3"/>
    <w:rsid w:val="00172515"/>
    <w:rsid w:val="00172742"/>
    <w:rsid w:val="001727EB"/>
    <w:rsid w:val="001728C5"/>
    <w:rsid w:val="00172918"/>
    <w:rsid w:val="00172A2F"/>
    <w:rsid w:val="00172A96"/>
    <w:rsid w:val="00172C72"/>
    <w:rsid w:val="00172CB3"/>
    <w:rsid w:val="00172DF3"/>
    <w:rsid w:val="00172E8F"/>
    <w:rsid w:val="00172EAC"/>
    <w:rsid w:val="00172EBB"/>
    <w:rsid w:val="00172F90"/>
    <w:rsid w:val="00173142"/>
    <w:rsid w:val="00173350"/>
    <w:rsid w:val="0017343F"/>
    <w:rsid w:val="001736B5"/>
    <w:rsid w:val="00173B14"/>
    <w:rsid w:val="00173BD7"/>
    <w:rsid w:val="00173C75"/>
    <w:rsid w:val="00173D6B"/>
    <w:rsid w:val="00174028"/>
    <w:rsid w:val="0017417A"/>
    <w:rsid w:val="00174469"/>
    <w:rsid w:val="00174545"/>
    <w:rsid w:val="00174B5F"/>
    <w:rsid w:val="00174B96"/>
    <w:rsid w:val="00174BA4"/>
    <w:rsid w:val="00175139"/>
    <w:rsid w:val="00175229"/>
    <w:rsid w:val="0017531E"/>
    <w:rsid w:val="00175372"/>
    <w:rsid w:val="001753BB"/>
    <w:rsid w:val="0017560E"/>
    <w:rsid w:val="00175A00"/>
    <w:rsid w:val="00175BDC"/>
    <w:rsid w:val="00175C2C"/>
    <w:rsid w:val="00175D07"/>
    <w:rsid w:val="00175D59"/>
    <w:rsid w:val="00175DFD"/>
    <w:rsid w:val="00176917"/>
    <w:rsid w:val="00176DB0"/>
    <w:rsid w:val="00176DFC"/>
    <w:rsid w:val="00177B4F"/>
    <w:rsid w:val="00177DDD"/>
    <w:rsid w:val="00177EA9"/>
    <w:rsid w:val="00177EF6"/>
    <w:rsid w:val="00180060"/>
    <w:rsid w:val="001800AF"/>
    <w:rsid w:val="00180230"/>
    <w:rsid w:val="001807D2"/>
    <w:rsid w:val="001808F0"/>
    <w:rsid w:val="0018101E"/>
    <w:rsid w:val="001810AA"/>
    <w:rsid w:val="00181205"/>
    <w:rsid w:val="001813E2"/>
    <w:rsid w:val="001815AA"/>
    <w:rsid w:val="0018168A"/>
    <w:rsid w:val="00181B83"/>
    <w:rsid w:val="00181D65"/>
    <w:rsid w:val="00181F53"/>
    <w:rsid w:val="00181FE1"/>
    <w:rsid w:val="001820B8"/>
    <w:rsid w:val="00182124"/>
    <w:rsid w:val="001824F7"/>
    <w:rsid w:val="00182FA6"/>
    <w:rsid w:val="001830C7"/>
    <w:rsid w:val="00183169"/>
    <w:rsid w:val="001832BE"/>
    <w:rsid w:val="001834CF"/>
    <w:rsid w:val="0018354A"/>
    <w:rsid w:val="0018356C"/>
    <w:rsid w:val="00183848"/>
    <w:rsid w:val="001838C1"/>
    <w:rsid w:val="00183C0F"/>
    <w:rsid w:val="00183EE9"/>
    <w:rsid w:val="00184349"/>
    <w:rsid w:val="0018449C"/>
    <w:rsid w:val="00184544"/>
    <w:rsid w:val="00184630"/>
    <w:rsid w:val="00184662"/>
    <w:rsid w:val="001848D1"/>
    <w:rsid w:val="00184905"/>
    <w:rsid w:val="00184A59"/>
    <w:rsid w:val="00184A9B"/>
    <w:rsid w:val="00184B4B"/>
    <w:rsid w:val="00184BF1"/>
    <w:rsid w:val="00184D91"/>
    <w:rsid w:val="00184D97"/>
    <w:rsid w:val="00184DBD"/>
    <w:rsid w:val="00184E36"/>
    <w:rsid w:val="00184EB4"/>
    <w:rsid w:val="001850C0"/>
    <w:rsid w:val="00185283"/>
    <w:rsid w:val="001853B8"/>
    <w:rsid w:val="001858E1"/>
    <w:rsid w:val="001860E7"/>
    <w:rsid w:val="00186153"/>
    <w:rsid w:val="0018649F"/>
    <w:rsid w:val="00186845"/>
    <w:rsid w:val="00186887"/>
    <w:rsid w:val="0018689B"/>
    <w:rsid w:val="00186BAD"/>
    <w:rsid w:val="00186D93"/>
    <w:rsid w:val="00186E17"/>
    <w:rsid w:val="00186E92"/>
    <w:rsid w:val="00186F94"/>
    <w:rsid w:val="0018707F"/>
    <w:rsid w:val="00187113"/>
    <w:rsid w:val="001876E4"/>
    <w:rsid w:val="001876F6"/>
    <w:rsid w:val="00187809"/>
    <w:rsid w:val="00187884"/>
    <w:rsid w:val="001878D3"/>
    <w:rsid w:val="00187E62"/>
    <w:rsid w:val="00187ED7"/>
    <w:rsid w:val="001900B7"/>
    <w:rsid w:val="001900B8"/>
    <w:rsid w:val="001900FA"/>
    <w:rsid w:val="00190145"/>
    <w:rsid w:val="00190388"/>
    <w:rsid w:val="00190A07"/>
    <w:rsid w:val="00190A3F"/>
    <w:rsid w:val="00190CBE"/>
    <w:rsid w:val="001910D2"/>
    <w:rsid w:val="0019134A"/>
    <w:rsid w:val="001916FB"/>
    <w:rsid w:val="001916FC"/>
    <w:rsid w:val="00191929"/>
    <w:rsid w:val="00191AA6"/>
    <w:rsid w:val="00191CD9"/>
    <w:rsid w:val="00191FBE"/>
    <w:rsid w:val="00192A2C"/>
    <w:rsid w:val="00192CA6"/>
    <w:rsid w:val="00192D36"/>
    <w:rsid w:val="00192F0D"/>
    <w:rsid w:val="00192F55"/>
    <w:rsid w:val="0019320B"/>
    <w:rsid w:val="0019328D"/>
    <w:rsid w:val="001932D5"/>
    <w:rsid w:val="001934F2"/>
    <w:rsid w:val="00193823"/>
    <w:rsid w:val="001938D8"/>
    <w:rsid w:val="00193B0E"/>
    <w:rsid w:val="00193B3F"/>
    <w:rsid w:val="00193C9A"/>
    <w:rsid w:val="00193F89"/>
    <w:rsid w:val="001941E1"/>
    <w:rsid w:val="0019423A"/>
    <w:rsid w:val="00194358"/>
    <w:rsid w:val="00194420"/>
    <w:rsid w:val="0019442B"/>
    <w:rsid w:val="00194686"/>
    <w:rsid w:val="00194DEE"/>
    <w:rsid w:val="00194EAF"/>
    <w:rsid w:val="00194ED2"/>
    <w:rsid w:val="00194FFC"/>
    <w:rsid w:val="00195195"/>
    <w:rsid w:val="00195443"/>
    <w:rsid w:val="00195737"/>
    <w:rsid w:val="001958DD"/>
    <w:rsid w:val="00195C61"/>
    <w:rsid w:val="00195CC0"/>
    <w:rsid w:val="00195DE3"/>
    <w:rsid w:val="00195E4D"/>
    <w:rsid w:val="00196433"/>
    <w:rsid w:val="00196958"/>
    <w:rsid w:val="001969B1"/>
    <w:rsid w:val="00196AB8"/>
    <w:rsid w:val="00196BEB"/>
    <w:rsid w:val="00197098"/>
    <w:rsid w:val="0019737A"/>
    <w:rsid w:val="001974E1"/>
    <w:rsid w:val="00197504"/>
    <w:rsid w:val="001977BC"/>
    <w:rsid w:val="0019796D"/>
    <w:rsid w:val="00197C50"/>
    <w:rsid w:val="00197E9F"/>
    <w:rsid w:val="00197F2B"/>
    <w:rsid w:val="001A02EB"/>
    <w:rsid w:val="001A0541"/>
    <w:rsid w:val="001A05F3"/>
    <w:rsid w:val="001A083E"/>
    <w:rsid w:val="001A08AA"/>
    <w:rsid w:val="001A0A55"/>
    <w:rsid w:val="001A0C4D"/>
    <w:rsid w:val="001A0C70"/>
    <w:rsid w:val="001A0C99"/>
    <w:rsid w:val="001A0D78"/>
    <w:rsid w:val="001A0D9F"/>
    <w:rsid w:val="001A0EA8"/>
    <w:rsid w:val="001A0FDC"/>
    <w:rsid w:val="001A106C"/>
    <w:rsid w:val="001A11B1"/>
    <w:rsid w:val="001A1BA8"/>
    <w:rsid w:val="001A1CA9"/>
    <w:rsid w:val="001A1F1B"/>
    <w:rsid w:val="001A1FB6"/>
    <w:rsid w:val="001A26AB"/>
    <w:rsid w:val="001A2817"/>
    <w:rsid w:val="001A29A6"/>
    <w:rsid w:val="001A29DB"/>
    <w:rsid w:val="001A2D26"/>
    <w:rsid w:val="001A2F34"/>
    <w:rsid w:val="001A2F70"/>
    <w:rsid w:val="001A302A"/>
    <w:rsid w:val="001A3174"/>
    <w:rsid w:val="001A31F5"/>
    <w:rsid w:val="001A389F"/>
    <w:rsid w:val="001A38D2"/>
    <w:rsid w:val="001A3D20"/>
    <w:rsid w:val="001A3DA5"/>
    <w:rsid w:val="001A3DCA"/>
    <w:rsid w:val="001A3E02"/>
    <w:rsid w:val="001A3E69"/>
    <w:rsid w:val="001A4012"/>
    <w:rsid w:val="001A43D2"/>
    <w:rsid w:val="001A43DF"/>
    <w:rsid w:val="001A45ED"/>
    <w:rsid w:val="001A499B"/>
    <w:rsid w:val="001A4D41"/>
    <w:rsid w:val="001A4E1D"/>
    <w:rsid w:val="001A4E1E"/>
    <w:rsid w:val="001A50A0"/>
    <w:rsid w:val="001A5118"/>
    <w:rsid w:val="001A511D"/>
    <w:rsid w:val="001A52CA"/>
    <w:rsid w:val="001A54F1"/>
    <w:rsid w:val="001A572A"/>
    <w:rsid w:val="001A6151"/>
    <w:rsid w:val="001A615D"/>
    <w:rsid w:val="001A66B5"/>
    <w:rsid w:val="001A6734"/>
    <w:rsid w:val="001A67DA"/>
    <w:rsid w:val="001A6843"/>
    <w:rsid w:val="001A693C"/>
    <w:rsid w:val="001A69C3"/>
    <w:rsid w:val="001A6E0A"/>
    <w:rsid w:val="001A7023"/>
    <w:rsid w:val="001A7027"/>
    <w:rsid w:val="001A7181"/>
    <w:rsid w:val="001A727A"/>
    <w:rsid w:val="001A7283"/>
    <w:rsid w:val="001A7381"/>
    <w:rsid w:val="001A7601"/>
    <w:rsid w:val="001A769A"/>
    <w:rsid w:val="001A76E1"/>
    <w:rsid w:val="001A77FC"/>
    <w:rsid w:val="001A794B"/>
    <w:rsid w:val="001A7DCF"/>
    <w:rsid w:val="001B0005"/>
    <w:rsid w:val="001B00C9"/>
    <w:rsid w:val="001B00CC"/>
    <w:rsid w:val="001B05B2"/>
    <w:rsid w:val="001B065A"/>
    <w:rsid w:val="001B072E"/>
    <w:rsid w:val="001B0783"/>
    <w:rsid w:val="001B07C1"/>
    <w:rsid w:val="001B0ADD"/>
    <w:rsid w:val="001B0BF2"/>
    <w:rsid w:val="001B0F66"/>
    <w:rsid w:val="001B0FA7"/>
    <w:rsid w:val="001B101F"/>
    <w:rsid w:val="001B11B2"/>
    <w:rsid w:val="001B125C"/>
    <w:rsid w:val="001B12C0"/>
    <w:rsid w:val="001B137A"/>
    <w:rsid w:val="001B17D9"/>
    <w:rsid w:val="001B1A7A"/>
    <w:rsid w:val="001B1D3B"/>
    <w:rsid w:val="001B1DA4"/>
    <w:rsid w:val="001B1DD2"/>
    <w:rsid w:val="001B205B"/>
    <w:rsid w:val="001B2100"/>
    <w:rsid w:val="001B246F"/>
    <w:rsid w:val="001B25BB"/>
    <w:rsid w:val="001B2611"/>
    <w:rsid w:val="001B27EC"/>
    <w:rsid w:val="001B2974"/>
    <w:rsid w:val="001B2BA6"/>
    <w:rsid w:val="001B2E9D"/>
    <w:rsid w:val="001B3269"/>
    <w:rsid w:val="001B32B4"/>
    <w:rsid w:val="001B330C"/>
    <w:rsid w:val="001B330F"/>
    <w:rsid w:val="001B34FF"/>
    <w:rsid w:val="001B3A47"/>
    <w:rsid w:val="001B3A78"/>
    <w:rsid w:val="001B3D60"/>
    <w:rsid w:val="001B3F8F"/>
    <w:rsid w:val="001B3FF7"/>
    <w:rsid w:val="001B4122"/>
    <w:rsid w:val="001B41A6"/>
    <w:rsid w:val="001B43D1"/>
    <w:rsid w:val="001B4502"/>
    <w:rsid w:val="001B4AC2"/>
    <w:rsid w:val="001B4B01"/>
    <w:rsid w:val="001B4EB9"/>
    <w:rsid w:val="001B538A"/>
    <w:rsid w:val="001B53E2"/>
    <w:rsid w:val="001B5676"/>
    <w:rsid w:val="001B56EF"/>
    <w:rsid w:val="001B56FB"/>
    <w:rsid w:val="001B59B3"/>
    <w:rsid w:val="001B5DEF"/>
    <w:rsid w:val="001B619B"/>
    <w:rsid w:val="001B674B"/>
    <w:rsid w:val="001B6894"/>
    <w:rsid w:val="001B696B"/>
    <w:rsid w:val="001B69CE"/>
    <w:rsid w:val="001B6BFC"/>
    <w:rsid w:val="001B6CD5"/>
    <w:rsid w:val="001B6D7B"/>
    <w:rsid w:val="001B7A36"/>
    <w:rsid w:val="001B7ACD"/>
    <w:rsid w:val="001B7D78"/>
    <w:rsid w:val="001B7F6A"/>
    <w:rsid w:val="001C0058"/>
    <w:rsid w:val="001C020C"/>
    <w:rsid w:val="001C0215"/>
    <w:rsid w:val="001C028D"/>
    <w:rsid w:val="001C046A"/>
    <w:rsid w:val="001C0798"/>
    <w:rsid w:val="001C0B9E"/>
    <w:rsid w:val="001C0C29"/>
    <w:rsid w:val="001C0CD9"/>
    <w:rsid w:val="001C0D1A"/>
    <w:rsid w:val="001C0D20"/>
    <w:rsid w:val="001C0D64"/>
    <w:rsid w:val="001C0EBD"/>
    <w:rsid w:val="001C0F9D"/>
    <w:rsid w:val="001C117A"/>
    <w:rsid w:val="001C1201"/>
    <w:rsid w:val="001C15C4"/>
    <w:rsid w:val="001C16E1"/>
    <w:rsid w:val="001C172D"/>
    <w:rsid w:val="001C18EA"/>
    <w:rsid w:val="001C192C"/>
    <w:rsid w:val="001C1CE2"/>
    <w:rsid w:val="001C1F38"/>
    <w:rsid w:val="001C22EB"/>
    <w:rsid w:val="001C2344"/>
    <w:rsid w:val="001C2529"/>
    <w:rsid w:val="001C26F2"/>
    <w:rsid w:val="001C2919"/>
    <w:rsid w:val="001C29B3"/>
    <w:rsid w:val="001C2A52"/>
    <w:rsid w:val="001C2A86"/>
    <w:rsid w:val="001C2AFC"/>
    <w:rsid w:val="001C2E34"/>
    <w:rsid w:val="001C2FC9"/>
    <w:rsid w:val="001C302D"/>
    <w:rsid w:val="001C30D0"/>
    <w:rsid w:val="001C3127"/>
    <w:rsid w:val="001C32AC"/>
    <w:rsid w:val="001C333F"/>
    <w:rsid w:val="001C3637"/>
    <w:rsid w:val="001C3902"/>
    <w:rsid w:val="001C3E25"/>
    <w:rsid w:val="001C3E92"/>
    <w:rsid w:val="001C43D5"/>
    <w:rsid w:val="001C46A3"/>
    <w:rsid w:val="001C4A28"/>
    <w:rsid w:val="001C5199"/>
    <w:rsid w:val="001C51B5"/>
    <w:rsid w:val="001C537A"/>
    <w:rsid w:val="001C56E4"/>
    <w:rsid w:val="001C5766"/>
    <w:rsid w:val="001C59BB"/>
    <w:rsid w:val="001C5A07"/>
    <w:rsid w:val="001C5CEB"/>
    <w:rsid w:val="001C5D85"/>
    <w:rsid w:val="001C5F6C"/>
    <w:rsid w:val="001C5FD4"/>
    <w:rsid w:val="001C66E6"/>
    <w:rsid w:val="001C683D"/>
    <w:rsid w:val="001C6840"/>
    <w:rsid w:val="001C6932"/>
    <w:rsid w:val="001C697F"/>
    <w:rsid w:val="001C6A4C"/>
    <w:rsid w:val="001C6A87"/>
    <w:rsid w:val="001C6C81"/>
    <w:rsid w:val="001C6CCA"/>
    <w:rsid w:val="001C6DAB"/>
    <w:rsid w:val="001C6EE6"/>
    <w:rsid w:val="001C7628"/>
    <w:rsid w:val="001C76C9"/>
    <w:rsid w:val="001C786D"/>
    <w:rsid w:val="001C78DE"/>
    <w:rsid w:val="001C7B26"/>
    <w:rsid w:val="001C7D2B"/>
    <w:rsid w:val="001C7E6C"/>
    <w:rsid w:val="001C7F68"/>
    <w:rsid w:val="001C7F73"/>
    <w:rsid w:val="001D00A3"/>
    <w:rsid w:val="001D028C"/>
    <w:rsid w:val="001D03E0"/>
    <w:rsid w:val="001D04A8"/>
    <w:rsid w:val="001D058E"/>
    <w:rsid w:val="001D0753"/>
    <w:rsid w:val="001D0780"/>
    <w:rsid w:val="001D0826"/>
    <w:rsid w:val="001D0AEA"/>
    <w:rsid w:val="001D0B55"/>
    <w:rsid w:val="001D0BE8"/>
    <w:rsid w:val="001D0C19"/>
    <w:rsid w:val="001D0CC1"/>
    <w:rsid w:val="001D0CCE"/>
    <w:rsid w:val="001D120D"/>
    <w:rsid w:val="001D1350"/>
    <w:rsid w:val="001D1807"/>
    <w:rsid w:val="001D1C90"/>
    <w:rsid w:val="001D1E57"/>
    <w:rsid w:val="001D201A"/>
    <w:rsid w:val="001D23C8"/>
    <w:rsid w:val="001D249D"/>
    <w:rsid w:val="001D2713"/>
    <w:rsid w:val="001D2D6B"/>
    <w:rsid w:val="001D2EBF"/>
    <w:rsid w:val="001D3035"/>
    <w:rsid w:val="001D3272"/>
    <w:rsid w:val="001D33C8"/>
    <w:rsid w:val="001D3488"/>
    <w:rsid w:val="001D3773"/>
    <w:rsid w:val="001D3B68"/>
    <w:rsid w:val="001D3D68"/>
    <w:rsid w:val="001D3EED"/>
    <w:rsid w:val="001D3F37"/>
    <w:rsid w:val="001D3F6C"/>
    <w:rsid w:val="001D4303"/>
    <w:rsid w:val="001D448C"/>
    <w:rsid w:val="001D455A"/>
    <w:rsid w:val="001D4815"/>
    <w:rsid w:val="001D48CA"/>
    <w:rsid w:val="001D4998"/>
    <w:rsid w:val="001D49B5"/>
    <w:rsid w:val="001D4BC5"/>
    <w:rsid w:val="001D53FC"/>
    <w:rsid w:val="001D5769"/>
    <w:rsid w:val="001D5920"/>
    <w:rsid w:val="001D5AEE"/>
    <w:rsid w:val="001D5BE5"/>
    <w:rsid w:val="001D5D01"/>
    <w:rsid w:val="001D5DE2"/>
    <w:rsid w:val="001D613E"/>
    <w:rsid w:val="001D6256"/>
    <w:rsid w:val="001D6305"/>
    <w:rsid w:val="001D6599"/>
    <w:rsid w:val="001D68C1"/>
    <w:rsid w:val="001D68C5"/>
    <w:rsid w:val="001D6E5A"/>
    <w:rsid w:val="001D6F45"/>
    <w:rsid w:val="001D6FE9"/>
    <w:rsid w:val="001D7447"/>
    <w:rsid w:val="001D7886"/>
    <w:rsid w:val="001D7992"/>
    <w:rsid w:val="001D7FC3"/>
    <w:rsid w:val="001E0244"/>
    <w:rsid w:val="001E02AB"/>
    <w:rsid w:val="001E0734"/>
    <w:rsid w:val="001E08F5"/>
    <w:rsid w:val="001E0A4D"/>
    <w:rsid w:val="001E0AE1"/>
    <w:rsid w:val="001E0BB1"/>
    <w:rsid w:val="001E0C5C"/>
    <w:rsid w:val="001E0D56"/>
    <w:rsid w:val="001E0E2C"/>
    <w:rsid w:val="001E1112"/>
    <w:rsid w:val="001E1267"/>
    <w:rsid w:val="001E1271"/>
    <w:rsid w:val="001E13A5"/>
    <w:rsid w:val="001E152B"/>
    <w:rsid w:val="001E15A7"/>
    <w:rsid w:val="001E184D"/>
    <w:rsid w:val="001E1A96"/>
    <w:rsid w:val="001E1BED"/>
    <w:rsid w:val="001E20CF"/>
    <w:rsid w:val="001E237A"/>
    <w:rsid w:val="001E2AEF"/>
    <w:rsid w:val="001E2B77"/>
    <w:rsid w:val="001E2C2F"/>
    <w:rsid w:val="001E2FDE"/>
    <w:rsid w:val="001E30D3"/>
    <w:rsid w:val="001E30E5"/>
    <w:rsid w:val="001E3498"/>
    <w:rsid w:val="001E3719"/>
    <w:rsid w:val="001E3B9D"/>
    <w:rsid w:val="001E3D9D"/>
    <w:rsid w:val="001E4008"/>
    <w:rsid w:val="001E40F2"/>
    <w:rsid w:val="001E411D"/>
    <w:rsid w:val="001E453B"/>
    <w:rsid w:val="001E4550"/>
    <w:rsid w:val="001E4833"/>
    <w:rsid w:val="001E4968"/>
    <w:rsid w:val="001E4C1F"/>
    <w:rsid w:val="001E4CE3"/>
    <w:rsid w:val="001E5674"/>
    <w:rsid w:val="001E592A"/>
    <w:rsid w:val="001E5A36"/>
    <w:rsid w:val="001E5BCF"/>
    <w:rsid w:val="001E5E6D"/>
    <w:rsid w:val="001E5EBA"/>
    <w:rsid w:val="001E61E5"/>
    <w:rsid w:val="001E65BB"/>
    <w:rsid w:val="001E661B"/>
    <w:rsid w:val="001E6636"/>
    <w:rsid w:val="001E66F1"/>
    <w:rsid w:val="001E679E"/>
    <w:rsid w:val="001E6974"/>
    <w:rsid w:val="001E6A30"/>
    <w:rsid w:val="001E6D68"/>
    <w:rsid w:val="001E71E1"/>
    <w:rsid w:val="001E776E"/>
    <w:rsid w:val="001E78A0"/>
    <w:rsid w:val="001E7910"/>
    <w:rsid w:val="001E791B"/>
    <w:rsid w:val="001E7ACD"/>
    <w:rsid w:val="001E7B33"/>
    <w:rsid w:val="001E7C20"/>
    <w:rsid w:val="001E7C4D"/>
    <w:rsid w:val="001E7C6B"/>
    <w:rsid w:val="001E7E9A"/>
    <w:rsid w:val="001F02B1"/>
    <w:rsid w:val="001F02FD"/>
    <w:rsid w:val="001F036F"/>
    <w:rsid w:val="001F0741"/>
    <w:rsid w:val="001F0B24"/>
    <w:rsid w:val="001F0BF5"/>
    <w:rsid w:val="001F0CFC"/>
    <w:rsid w:val="001F0D0F"/>
    <w:rsid w:val="001F0EF7"/>
    <w:rsid w:val="001F11B4"/>
    <w:rsid w:val="001F1452"/>
    <w:rsid w:val="001F1489"/>
    <w:rsid w:val="001F15D6"/>
    <w:rsid w:val="001F1722"/>
    <w:rsid w:val="001F1783"/>
    <w:rsid w:val="001F1901"/>
    <w:rsid w:val="001F19A5"/>
    <w:rsid w:val="001F1D28"/>
    <w:rsid w:val="001F1D2A"/>
    <w:rsid w:val="001F1F55"/>
    <w:rsid w:val="001F2279"/>
    <w:rsid w:val="001F2A2A"/>
    <w:rsid w:val="001F2B59"/>
    <w:rsid w:val="001F2E4B"/>
    <w:rsid w:val="001F3887"/>
    <w:rsid w:val="001F406B"/>
    <w:rsid w:val="001F4128"/>
    <w:rsid w:val="001F4305"/>
    <w:rsid w:val="001F4307"/>
    <w:rsid w:val="001F437D"/>
    <w:rsid w:val="001F43B5"/>
    <w:rsid w:val="001F4645"/>
    <w:rsid w:val="001F4680"/>
    <w:rsid w:val="001F4761"/>
    <w:rsid w:val="001F4804"/>
    <w:rsid w:val="001F481F"/>
    <w:rsid w:val="001F49E0"/>
    <w:rsid w:val="001F4D8E"/>
    <w:rsid w:val="001F4F43"/>
    <w:rsid w:val="001F5069"/>
    <w:rsid w:val="001F5097"/>
    <w:rsid w:val="001F50AF"/>
    <w:rsid w:val="001F528F"/>
    <w:rsid w:val="001F58A6"/>
    <w:rsid w:val="001F5B9D"/>
    <w:rsid w:val="001F5C13"/>
    <w:rsid w:val="001F5D97"/>
    <w:rsid w:val="001F5DA0"/>
    <w:rsid w:val="001F5F56"/>
    <w:rsid w:val="001F6093"/>
    <w:rsid w:val="001F631E"/>
    <w:rsid w:val="001F63B9"/>
    <w:rsid w:val="001F651D"/>
    <w:rsid w:val="001F6608"/>
    <w:rsid w:val="001F692B"/>
    <w:rsid w:val="001F6A67"/>
    <w:rsid w:val="001F6CA4"/>
    <w:rsid w:val="001F6D31"/>
    <w:rsid w:val="001F6F26"/>
    <w:rsid w:val="001F6F8B"/>
    <w:rsid w:val="001F703E"/>
    <w:rsid w:val="001F7112"/>
    <w:rsid w:val="001F717B"/>
    <w:rsid w:val="001F76C5"/>
    <w:rsid w:val="001F786C"/>
    <w:rsid w:val="001F79AE"/>
    <w:rsid w:val="001F7ECF"/>
    <w:rsid w:val="002000F0"/>
    <w:rsid w:val="0020016F"/>
    <w:rsid w:val="00200608"/>
    <w:rsid w:val="002006E7"/>
    <w:rsid w:val="002007F0"/>
    <w:rsid w:val="00200965"/>
    <w:rsid w:val="00200C54"/>
    <w:rsid w:val="0020114C"/>
    <w:rsid w:val="0020142C"/>
    <w:rsid w:val="00201445"/>
    <w:rsid w:val="0020149B"/>
    <w:rsid w:val="0020167A"/>
    <w:rsid w:val="0020189B"/>
    <w:rsid w:val="00201C69"/>
    <w:rsid w:val="00201E7A"/>
    <w:rsid w:val="00201EBD"/>
    <w:rsid w:val="002021C3"/>
    <w:rsid w:val="002024FD"/>
    <w:rsid w:val="002027C2"/>
    <w:rsid w:val="00202AE9"/>
    <w:rsid w:val="00202BB3"/>
    <w:rsid w:val="00202D3F"/>
    <w:rsid w:val="00202DA4"/>
    <w:rsid w:val="00202DEF"/>
    <w:rsid w:val="00202FDF"/>
    <w:rsid w:val="002032E6"/>
    <w:rsid w:val="00203B9B"/>
    <w:rsid w:val="00203C65"/>
    <w:rsid w:val="00204188"/>
    <w:rsid w:val="00204207"/>
    <w:rsid w:val="0020432F"/>
    <w:rsid w:val="00204376"/>
    <w:rsid w:val="0020451B"/>
    <w:rsid w:val="0020492C"/>
    <w:rsid w:val="00204957"/>
    <w:rsid w:val="002049F0"/>
    <w:rsid w:val="00204A2D"/>
    <w:rsid w:val="00204B4C"/>
    <w:rsid w:val="00205038"/>
    <w:rsid w:val="00205270"/>
    <w:rsid w:val="0020547E"/>
    <w:rsid w:val="00205582"/>
    <w:rsid w:val="002056D6"/>
    <w:rsid w:val="00205B47"/>
    <w:rsid w:val="00205C3E"/>
    <w:rsid w:val="00205DD0"/>
    <w:rsid w:val="00205F33"/>
    <w:rsid w:val="00205F68"/>
    <w:rsid w:val="00205F94"/>
    <w:rsid w:val="0020608E"/>
    <w:rsid w:val="0020624D"/>
    <w:rsid w:val="00206281"/>
    <w:rsid w:val="002063EE"/>
    <w:rsid w:val="002066BA"/>
    <w:rsid w:val="0020678D"/>
    <w:rsid w:val="00206B2A"/>
    <w:rsid w:val="00206CC9"/>
    <w:rsid w:val="00206DA3"/>
    <w:rsid w:val="00206E4B"/>
    <w:rsid w:val="00207334"/>
    <w:rsid w:val="00207586"/>
    <w:rsid w:val="002076E2"/>
    <w:rsid w:val="00207753"/>
    <w:rsid w:val="00207784"/>
    <w:rsid w:val="00207A3C"/>
    <w:rsid w:val="00207C4D"/>
    <w:rsid w:val="00210020"/>
    <w:rsid w:val="00210032"/>
    <w:rsid w:val="0021005B"/>
    <w:rsid w:val="0021074D"/>
    <w:rsid w:val="002109BF"/>
    <w:rsid w:val="00210D5F"/>
    <w:rsid w:val="00210E72"/>
    <w:rsid w:val="00210F29"/>
    <w:rsid w:val="0021120B"/>
    <w:rsid w:val="002114FC"/>
    <w:rsid w:val="00211610"/>
    <w:rsid w:val="0021176D"/>
    <w:rsid w:val="00211C23"/>
    <w:rsid w:val="00211D76"/>
    <w:rsid w:val="00211E1E"/>
    <w:rsid w:val="00211E59"/>
    <w:rsid w:val="00211EB1"/>
    <w:rsid w:val="00211EE3"/>
    <w:rsid w:val="00211FF5"/>
    <w:rsid w:val="002127D8"/>
    <w:rsid w:val="002127E7"/>
    <w:rsid w:val="00212863"/>
    <w:rsid w:val="002129B0"/>
    <w:rsid w:val="002129E7"/>
    <w:rsid w:val="002129E9"/>
    <w:rsid w:val="00212CA3"/>
    <w:rsid w:val="00212CAE"/>
    <w:rsid w:val="00212D82"/>
    <w:rsid w:val="00212E0C"/>
    <w:rsid w:val="00212E89"/>
    <w:rsid w:val="002130FC"/>
    <w:rsid w:val="0021310F"/>
    <w:rsid w:val="00213315"/>
    <w:rsid w:val="002133CD"/>
    <w:rsid w:val="00213563"/>
    <w:rsid w:val="002135F7"/>
    <w:rsid w:val="00213824"/>
    <w:rsid w:val="002138B5"/>
    <w:rsid w:val="00213D7D"/>
    <w:rsid w:val="00213DFE"/>
    <w:rsid w:val="00214076"/>
    <w:rsid w:val="002146E2"/>
    <w:rsid w:val="002149A5"/>
    <w:rsid w:val="002149BE"/>
    <w:rsid w:val="00214A66"/>
    <w:rsid w:val="00214A85"/>
    <w:rsid w:val="00214ABA"/>
    <w:rsid w:val="00214B0D"/>
    <w:rsid w:val="00214D95"/>
    <w:rsid w:val="00214F45"/>
    <w:rsid w:val="00215124"/>
    <w:rsid w:val="0021539F"/>
    <w:rsid w:val="002154AE"/>
    <w:rsid w:val="002156F9"/>
    <w:rsid w:val="0021583C"/>
    <w:rsid w:val="002158A2"/>
    <w:rsid w:val="00215BED"/>
    <w:rsid w:val="002161DF"/>
    <w:rsid w:val="0021622C"/>
    <w:rsid w:val="002162B1"/>
    <w:rsid w:val="0021634C"/>
    <w:rsid w:val="002166E4"/>
    <w:rsid w:val="0021677C"/>
    <w:rsid w:val="00216BCA"/>
    <w:rsid w:val="00216C24"/>
    <w:rsid w:val="00216CE3"/>
    <w:rsid w:val="00216DC5"/>
    <w:rsid w:val="00217063"/>
    <w:rsid w:val="00217209"/>
    <w:rsid w:val="002173E4"/>
    <w:rsid w:val="00217501"/>
    <w:rsid w:val="002177DE"/>
    <w:rsid w:val="00217936"/>
    <w:rsid w:val="00217B54"/>
    <w:rsid w:val="00217C70"/>
    <w:rsid w:val="00217CC2"/>
    <w:rsid w:val="00217F3B"/>
    <w:rsid w:val="002200CB"/>
    <w:rsid w:val="0022022F"/>
    <w:rsid w:val="00220532"/>
    <w:rsid w:val="002205AD"/>
    <w:rsid w:val="00220787"/>
    <w:rsid w:val="00220AC8"/>
    <w:rsid w:val="00220C49"/>
    <w:rsid w:val="00220F57"/>
    <w:rsid w:val="00220FA2"/>
    <w:rsid w:val="0022106B"/>
    <w:rsid w:val="002212D3"/>
    <w:rsid w:val="002213FE"/>
    <w:rsid w:val="00221454"/>
    <w:rsid w:val="00221922"/>
    <w:rsid w:val="00221A49"/>
    <w:rsid w:val="00221D1B"/>
    <w:rsid w:val="00221E26"/>
    <w:rsid w:val="00222041"/>
    <w:rsid w:val="002220F3"/>
    <w:rsid w:val="002222EC"/>
    <w:rsid w:val="00222472"/>
    <w:rsid w:val="00222620"/>
    <w:rsid w:val="00222670"/>
    <w:rsid w:val="00222755"/>
    <w:rsid w:val="002227DF"/>
    <w:rsid w:val="00222AE2"/>
    <w:rsid w:val="00222DE5"/>
    <w:rsid w:val="002231ED"/>
    <w:rsid w:val="002233A4"/>
    <w:rsid w:val="002233D7"/>
    <w:rsid w:val="002236BC"/>
    <w:rsid w:val="002236FB"/>
    <w:rsid w:val="00223782"/>
    <w:rsid w:val="002237FF"/>
    <w:rsid w:val="00223804"/>
    <w:rsid w:val="0022381E"/>
    <w:rsid w:val="00223B17"/>
    <w:rsid w:val="00223B88"/>
    <w:rsid w:val="00223BC8"/>
    <w:rsid w:val="00224334"/>
    <w:rsid w:val="002246FE"/>
    <w:rsid w:val="002247C6"/>
    <w:rsid w:val="002248A3"/>
    <w:rsid w:val="002249BB"/>
    <w:rsid w:val="00224A40"/>
    <w:rsid w:val="00224A46"/>
    <w:rsid w:val="00224E55"/>
    <w:rsid w:val="00224ED8"/>
    <w:rsid w:val="00224F9B"/>
    <w:rsid w:val="00225125"/>
    <w:rsid w:val="00225330"/>
    <w:rsid w:val="0022533E"/>
    <w:rsid w:val="002254D6"/>
    <w:rsid w:val="002256E1"/>
    <w:rsid w:val="002257A1"/>
    <w:rsid w:val="00225874"/>
    <w:rsid w:val="00225ABB"/>
    <w:rsid w:val="00225C66"/>
    <w:rsid w:val="00225CA8"/>
    <w:rsid w:val="00225ED4"/>
    <w:rsid w:val="0022605C"/>
    <w:rsid w:val="00226074"/>
    <w:rsid w:val="00226129"/>
    <w:rsid w:val="00226571"/>
    <w:rsid w:val="00226754"/>
    <w:rsid w:val="002267BD"/>
    <w:rsid w:val="00226846"/>
    <w:rsid w:val="002268F6"/>
    <w:rsid w:val="00226B73"/>
    <w:rsid w:val="00226EF4"/>
    <w:rsid w:val="00226F22"/>
    <w:rsid w:val="00226F90"/>
    <w:rsid w:val="0022713E"/>
    <w:rsid w:val="00227190"/>
    <w:rsid w:val="002273E1"/>
    <w:rsid w:val="00227573"/>
    <w:rsid w:val="00227633"/>
    <w:rsid w:val="00227BE7"/>
    <w:rsid w:val="00227E9D"/>
    <w:rsid w:val="00227FD7"/>
    <w:rsid w:val="002303E9"/>
    <w:rsid w:val="002304A0"/>
    <w:rsid w:val="002304C8"/>
    <w:rsid w:val="002305B9"/>
    <w:rsid w:val="00230953"/>
    <w:rsid w:val="002309B0"/>
    <w:rsid w:val="00230A50"/>
    <w:rsid w:val="00230E8F"/>
    <w:rsid w:val="00230EA2"/>
    <w:rsid w:val="0023147A"/>
    <w:rsid w:val="002314BB"/>
    <w:rsid w:val="00231778"/>
    <w:rsid w:val="002319A6"/>
    <w:rsid w:val="002319F2"/>
    <w:rsid w:val="00231D91"/>
    <w:rsid w:val="00231F4B"/>
    <w:rsid w:val="002322A3"/>
    <w:rsid w:val="00232D4F"/>
    <w:rsid w:val="00232ED4"/>
    <w:rsid w:val="00232F6E"/>
    <w:rsid w:val="00232F99"/>
    <w:rsid w:val="00233256"/>
    <w:rsid w:val="002336F9"/>
    <w:rsid w:val="002339B4"/>
    <w:rsid w:val="00233A93"/>
    <w:rsid w:val="00233ACD"/>
    <w:rsid w:val="00233C88"/>
    <w:rsid w:val="00233F0E"/>
    <w:rsid w:val="0023413C"/>
    <w:rsid w:val="00234359"/>
    <w:rsid w:val="0023435E"/>
    <w:rsid w:val="002343CC"/>
    <w:rsid w:val="00234AF2"/>
    <w:rsid w:val="00234B3E"/>
    <w:rsid w:val="00234C56"/>
    <w:rsid w:val="00234EC5"/>
    <w:rsid w:val="002353C5"/>
    <w:rsid w:val="0023549F"/>
    <w:rsid w:val="002357B2"/>
    <w:rsid w:val="00235B90"/>
    <w:rsid w:val="00235D84"/>
    <w:rsid w:val="00235FFF"/>
    <w:rsid w:val="002360C9"/>
    <w:rsid w:val="002360D2"/>
    <w:rsid w:val="0023656D"/>
    <w:rsid w:val="00236676"/>
    <w:rsid w:val="00236848"/>
    <w:rsid w:val="002368C2"/>
    <w:rsid w:val="00236A90"/>
    <w:rsid w:val="00236B70"/>
    <w:rsid w:val="00236B72"/>
    <w:rsid w:val="00236BD5"/>
    <w:rsid w:val="00236D2D"/>
    <w:rsid w:val="00236D82"/>
    <w:rsid w:val="00236DBE"/>
    <w:rsid w:val="00236FC7"/>
    <w:rsid w:val="00237209"/>
    <w:rsid w:val="0023735A"/>
    <w:rsid w:val="00237421"/>
    <w:rsid w:val="0023764F"/>
    <w:rsid w:val="00237937"/>
    <w:rsid w:val="00237BFC"/>
    <w:rsid w:val="00237C51"/>
    <w:rsid w:val="00237F16"/>
    <w:rsid w:val="00237F26"/>
    <w:rsid w:val="00237F33"/>
    <w:rsid w:val="00240002"/>
    <w:rsid w:val="00240135"/>
    <w:rsid w:val="00240335"/>
    <w:rsid w:val="0024035C"/>
    <w:rsid w:val="0024081F"/>
    <w:rsid w:val="0024093E"/>
    <w:rsid w:val="00240AE7"/>
    <w:rsid w:val="0024112A"/>
    <w:rsid w:val="00241134"/>
    <w:rsid w:val="00241256"/>
    <w:rsid w:val="00241459"/>
    <w:rsid w:val="00241A7D"/>
    <w:rsid w:val="00241CFA"/>
    <w:rsid w:val="0024209F"/>
    <w:rsid w:val="002420E1"/>
    <w:rsid w:val="0024228E"/>
    <w:rsid w:val="0024238B"/>
    <w:rsid w:val="002423CC"/>
    <w:rsid w:val="002423EA"/>
    <w:rsid w:val="0024279F"/>
    <w:rsid w:val="002428DF"/>
    <w:rsid w:val="002429B1"/>
    <w:rsid w:val="002429D6"/>
    <w:rsid w:val="00242BAD"/>
    <w:rsid w:val="00242BB1"/>
    <w:rsid w:val="00242BEF"/>
    <w:rsid w:val="00242CFD"/>
    <w:rsid w:val="00242F0D"/>
    <w:rsid w:val="00242F7E"/>
    <w:rsid w:val="00242FA6"/>
    <w:rsid w:val="00243075"/>
    <w:rsid w:val="00243246"/>
    <w:rsid w:val="002434AB"/>
    <w:rsid w:val="0024352F"/>
    <w:rsid w:val="00243678"/>
    <w:rsid w:val="0024380A"/>
    <w:rsid w:val="00243BF7"/>
    <w:rsid w:val="00243E12"/>
    <w:rsid w:val="00243FEA"/>
    <w:rsid w:val="002442E5"/>
    <w:rsid w:val="00244415"/>
    <w:rsid w:val="00244795"/>
    <w:rsid w:val="00244AAC"/>
    <w:rsid w:val="00244AF4"/>
    <w:rsid w:val="00244B3A"/>
    <w:rsid w:val="00244B52"/>
    <w:rsid w:val="00244CC5"/>
    <w:rsid w:val="00244EC7"/>
    <w:rsid w:val="002453E4"/>
    <w:rsid w:val="002457B2"/>
    <w:rsid w:val="00245CF8"/>
    <w:rsid w:val="00245FC8"/>
    <w:rsid w:val="00246554"/>
    <w:rsid w:val="002465FB"/>
    <w:rsid w:val="002466B0"/>
    <w:rsid w:val="00246853"/>
    <w:rsid w:val="002468F1"/>
    <w:rsid w:val="002469D5"/>
    <w:rsid w:val="00246DAD"/>
    <w:rsid w:val="00246DF4"/>
    <w:rsid w:val="00246E61"/>
    <w:rsid w:val="00246FCB"/>
    <w:rsid w:val="00247028"/>
    <w:rsid w:val="002470E4"/>
    <w:rsid w:val="002472A4"/>
    <w:rsid w:val="00247436"/>
    <w:rsid w:val="00247866"/>
    <w:rsid w:val="002479B5"/>
    <w:rsid w:val="00247AAA"/>
    <w:rsid w:val="00247AF4"/>
    <w:rsid w:val="00247AFA"/>
    <w:rsid w:val="00247BB1"/>
    <w:rsid w:val="00247C80"/>
    <w:rsid w:val="00247D05"/>
    <w:rsid w:val="00247EE8"/>
    <w:rsid w:val="0025005F"/>
    <w:rsid w:val="0025008B"/>
    <w:rsid w:val="00250097"/>
    <w:rsid w:val="00250287"/>
    <w:rsid w:val="0025032F"/>
    <w:rsid w:val="00250340"/>
    <w:rsid w:val="002503CA"/>
    <w:rsid w:val="00250514"/>
    <w:rsid w:val="00250635"/>
    <w:rsid w:val="00250740"/>
    <w:rsid w:val="00250A45"/>
    <w:rsid w:val="00250C1C"/>
    <w:rsid w:val="00250C3E"/>
    <w:rsid w:val="00250E42"/>
    <w:rsid w:val="00250FAC"/>
    <w:rsid w:val="00251055"/>
    <w:rsid w:val="0025105F"/>
    <w:rsid w:val="0025159B"/>
    <w:rsid w:val="00251765"/>
    <w:rsid w:val="00251830"/>
    <w:rsid w:val="002518D7"/>
    <w:rsid w:val="00251EC4"/>
    <w:rsid w:val="00251F6C"/>
    <w:rsid w:val="00251FF1"/>
    <w:rsid w:val="0025208D"/>
    <w:rsid w:val="00252239"/>
    <w:rsid w:val="002522E0"/>
    <w:rsid w:val="00252575"/>
    <w:rsid w:val="002526F9"/>
    <w:rsid w:val="00252B1A"/>
    <w:rsid w:val="00252BFB"/>
    <w:rsid w:val="00252EB3"/>
    <w:rsid w:val="0025309C"/>
    <w:rsid w:val="002530E8"/>
    <w:rsid w:val="002531F5"/>
    <w:rsid w:val="0025346A"/>
    <w:rsid w:val="0025354B"/>
    <w:rsid w:val="002537E1"/>
    <w:rsid w:val="0025393E"/>
    <w:rsid w:val="00253B64"/>
    <w:rsid w:val="00253E8F"/>
    <w:rsid w:val="00253F89"/>
    <w:rsid w:val="00253FA7"/>
    <w:rsid w:val="00253FEE"/>
    <w:rsid w:val="0025403D"/>
    <w:rsid w:val="00254183"/>
    <w:rsid w:val="0025439A"/>
    <w:rsid w:val="002543BF"/>
    <w:rsid w:val="002548D8"/>
    <w:rsid w:val="00254CE1"/>
    <w:rsid w:val="00254D87"/>
    <w:rsid w:val="00254F88"/>
    <w:rsid w:val="0025501E"/>
    <w:rsid w:val="002553BE"/>
    <w:rsid w:val="00255501"/>
    <w:rsid w:val="00255853"/>
    <w:rsid w:val="00255AB5"/>
    <w:rsid w:val="00255CDC"/>
    <w:rsid w:val="00255DD8"/>
    <w:rsid w:val="00255EEA"/>
    <w:rsid w:val="002560D5"/>
    <w:rsid w:val="0025648F"/>
    <w:rsid w:val="002565B5"/>
    <w:rsid w:val="0025675C"/>
    <w:rsid w:val="0025676E"/>
    <w:rsid w:val="002569FC"/>
    <w:rsid w:val="00256FE4"/>
    <w:rsid w:val="002571FD"/>
    <w:rsid w:val="00257267"/>
    <w:rsid w:val="0025739F"/>
    <w:rsid w:val="002579E4"/>
    <w:rsid w:val="00257A5B"/>
    <w:rsid w:val="00257BFF"/>
    <w:rsid w:val="00257DFF"/>
    <w:rsid w:val="00257F06"/>
    <w:rsid w:val="00257FE7"/>
    <w:rsid w:val="00260058"/>
    <w:rsid w:val="002600EF"/>
    <w:rsid w:val="00260325"/>
    <w:rsid w:val="002607B4"/>
    <w:rsid w:val="00260884"/>
    <w:rsid w:val="00260ACC"/>
    <w:rsid w:val="00260D96"/>
    <w:rsid w:val="00260DBA"/>
    <w:rsid w:val="00260E20"/>
    <w:rsid w:val="00260F74"/>
    <w:rsid w:val="002612A1"/>
    <w:rsid w:val="002612E6"/>
    <w:rsid w:val="0026137C"/>
    <w:rsid w:val="00261478"/>
    <w:rsid w:val="002614DF"/>
    <w:rsid w:val="00261679"/>
    <w:rsid w:val="00261969"/>
    <w:rsid w:val="00261983"/>
    <w:rsid w:val="00261AA4"/>
    <w:rsid w:val="00261D20"/>
    <w:rsid w:val="002620BF"/>
    <w:rsid w:val="00262249"/>
    <w:rsid w:val="002624DA"/>
    <w:rsid w:val="002627DC"/>
    <w:rsid w:val="0026288E"/>
    <w:rsid w:val="00262AE4"/>
    <w:rsid w:val="00262D36"/>
    <w:rsid w:val="00262F80"/>
    <w:rsid w:val="002633B0"/>
    <w:rsid w:val="00263751"/>
    <w:rsid w:val="00263A14"/>
    <w:rsid w:val="00263F56"/>
    <w:rsid w:val="00263FFD"/>
    <w:rsid w:val="002640B8"/>
    <w:rsid w:val="0026423F"/>
    <w:rsid w:val="0026439C"/>
    <w:rsid w:val="00264553"/>
    <w:rsid w:val="002647BC"/>
    <w:rsid w:val="00264956"/>
    <w:rsid w:val="00264B0B"/>
    <w:rsid w:val="00264E0F"/>
    <w:rsid w:val="002655BA"/>
    <w:rsid w:val="0026570A"/>
    <w:rsid w:val="00265964"/>
    <w:rsid w:val="00265E1C"/>
    <w:rsid w:val="00265F30"/>
    <w:rsid w:val="00265FAF"/>
    <w:rsid w:val="0026628C"/>
    <w:rsid w:val="002668D7"/>
    <w:rsid w:val="002668DA"/>
    <w:rsid w:val="00266985"/>
    <w:rsid w:val="00266EA3"/>
    <w:rsid w:val="00266EF7"/>
    <w:rsid w:val="00266F19"/>
    <w:rsid w:val="0026715E"/>
    <w:rsid w:val="0026725F"/>
    <w:rsid w:val="00267401"/>
    <w:rsid w:val="00267538"/>
    <w:rsid w:val="00267B03"/>
    <w:rsid w:val="00267C91"/>
    <w:rsid w:val="00267D8C"/>
    <w:rsid w:val="00270052"/>
    <w:rsid w:val="002701C9"/>
    <w:rsid w:val="00270258"/>
    <w:rsid w:val="00270763"/>
    <w:rsid w:val="00271063"/>
    <w:rsid w:val="002710FF"/>
    <w:rsid w:val="00271157"/>
    <w:rsid w:val="002711F0"/>
    <w:rsid w:val="002712DD"/>
    <w:rsid w:val="00271319"/>
    <w:rsid w:val="0027138A"/>
    <w:rsid w:val="00271626"/>
    <w:rsid w:val="00271634"/>
    <w:rsid w:val="00271B92"/>
    <w:rsid w:val="00272123"/>
    <w:rsid w:val="002721A4"/>
    <w:rsid w:val="0027244A"/>
    <w:rsid w:val="00272585"/>
    <w:rsid w:val="00272656"/>
    <w:rsid w:val="002726EC"/>
    <w:rsid w:val="00272740"/>
    <w:rsid w:val="00272DDE"/>
    <w:rsid w:val="00272F1A"/>
    <w:rsid w:val="002734BD"/>
    <w:rsid w:val="00273540"/>
    <w:rsid w:val="0027367F"/>
    <w:rsid w:val="002736B2"/>
    <w:rsid w:val="0027382F"/>
    <w:rsid w:val="00273B52"/>
    <w:rsid w:val="00273BDF"/>
    <w:rsid w:val="00273C36"/>
    <w:rsid w:val="00273E7C"/>
    <w:rsid w:val="00273F64"/>
    <w:rsid w:val="002741D7"/>
    <w:rsid w:val="00274311"/>
    <w:rsid w:val="0027431E"/>
    <w:rsid w:val="00274464"/>
    <w:rsid w:val="0027466A"/>
    <w:rsid w:val="002747C1"/>
    <w:rsid w:val="00274926"/>
    <w:rsid w:val="002751DD"/>
    <w:rsid w:val="0027529A"/>
    <w:rsid w:val="002753ED"/>
    <w:rsid w:val="00275649"/>
    <w:rsid w:val="00275693"/>
    <w:rsid w:val="0027571A"/>
    <w:rsid w:val="00275BE0"/>
    <w:rsid w:val="00275C9B"/>
    <w:rsid w:val="00275CBC"/>
    <w:rsid w:val="00275E7C"/>
    <w:rsid w:val="00275EFE"/>
    <w:rsid w:val="00275FA4"/>
    <w:rsid w:val="00276095"/>
    <w:rsid w:val="00276388"/>
    <w:rsid w:val="00276453"/>
    <w:rsid w:val="002764D7"/>
    <w:rsid w:val="0027663D"/>
    <w:rsid w:val="00276681"/>
    <w:rsid w:val="00276777"/>
    <w:rsid w:val="002767C4"/>
    <w:rsid w:val="00276A70"/>
    <w:rsid w:val="00276A79"/>
    <w:rsid w:val="00276B0D"/>
    <w:rsid w:val="00276F83"/>
    <w:rsid w:val="0027760F"/>
    <w:rsid w:val="002779A8"/>
    <w:rsid w:val="00277F84"/>
    <w:rsid w:val="0028001C"/>
    <w:rsid w:val="0028003F"/>
    <w:rsid w:val="0028033A"/>
    <w:rsid w:val="00280423"/>
    <w:rsid w:val="0028066B"/>
    <w:rsid w:val="00280677"/>
    <w:rsid w:val="002807BA"/>
    <w:rsid w:val="00280837"/>
    <w:rsid w:val="00281090"/>
    <w:rsid w:val="002812ED"/>
    <w:rsid w:val="0028130B"/>
    <w:rsid w:val="002814FF"/>
    <w:rsid w:val="0028199B"/>
    <w:rsid w:val="00281A69"/>
    <w:rsid w:val="002820AC"/>
    <w:rsid w:val="002822E5"/>
    <w:rsid w:val="00282310"/>
    <w:rsid w:val="00282A73"/>
    <w:rsid w:val="00282AD9"/>
    <w:rsid w:val="00282BD9"/>
    <w:rsid w:val="00282FAF"/>
    <w:rsid w:val="00283467"/>
    <w:rsid w:val="002834C9"/>
    <w:rsid w:val="002835B6"/>
    <w:rsid w:val="0028364A"/>
    <w:rsid w:val="0028389E"/>
    <w:rsid w:val="00283CF0"/>
    <w:rsid w:val="00284374"/>
    <w:rsid w:val="0028451C"/>
    <w:rsid w:val="0028457B"/>
    <w:rsid w:val="00284A21"/>
    <w:rsid w:val="00284A9E"/>
    <w:rsid w:val="00284AFC"/>
    <w:rsid w:val="00284B37"/>
    <w:rsid w:val="00284CB9"/>
    <w:rsid w:val="00284DD2"/>
    <w:rsid w:val="0028528C"/>
    <w:rsid w:val="002853B5"/>
    <w:rsid w:val="0028597E"/>
    <w:rsid w:val="00285B4A"/>
    <w:rsid w:val="00285D63"/>
    <w:rsid w:val="00285EFC"/>
    <w:rsid w:val="00286182"/>
    <w:rsid w:val="00286611"/>
    <w:rsid w:val="00286CA3"/>
    <w:rsid w:val="00286F2E"/>
    <w:rsid w:val="00286FA8"/>
    <w:rsid w:val="0028718D"/>
    <w:rsid w:val="0028739F"/>
    <w:rsid w:val="0028758E"/>
    <w:rsid w:val="0028783F"/>
    <w:rsid w:val="00287924"/>
    <w:rsid w:val="002879B6"/>
    <w:rsid w:val="00287C93"/>
    <w:rsid w:val="00287DFD"/>
    <w:rsid w:val="00287E79"/>
    <w:rsid w:val="00287E8F"/>
    <w:rsid w:val="00287F4C"/>
    <w:rsid w:val="00290128"/>
    <w:rsid w:val="002902FA"/>
    <w:rsid w:val="00290710"/>
    <w:rsid w:val="0029095A"/>
    <w:rsid w:val="00290E43"/>
    <w:rsid w:val="0029116B"/>
    <w:rsid w:val="002911B9"/>
    <w:rsid w:val="002911D3"/>
    <w:rsid w:val="002913A9"/>
    <w:rsid w:val="0029163B"/>
    <w:rsid w:val="002917BB"/>
    <w:rsid w:val="00291919"/>
    <w:rsid w:val="00291B86"/>
    <w:rsid w:val="00291C04"/>
    <w:rsid w:val="00291C8C"/>
    <w:rsid w:val="00291F2A"/>
    <w:rsid w:val="00291F9B"/>
    <w:rsid w:val="002920A0"/>
    <w:rsid w:val="00292289"/>
    <w:rsid w:val="002922E7"/>
    <w:rsid w:val="00292966"/>
    <w:rsid w:val="00292DE0"/>
    <w:rsid w:val="002930DE"/>
    <w:rsid w:val="0029315D"/>
    <w:rsid w:val="002932B3"/>
    <w:rsid w:val="00293573"/>
    <w:rsid w:val="00293603"/>
    <w:rsid w:val="002938C7"/>
    <w:rsid w:val="00293AFE"/>
    <w:rsid w:val="00293B14"/>
    <w:rsid w:val="00293CE6"/>
    <w:rsid w:val="00293E5F"/>
    <w:rsid w:val="00293E91"/>
    <w:rsid w:val="00294080"/>
    <w:rsid w:val="002940EF"/>
    <w:rsid w:val="002940FA"/>
    <w:rsid w:val="0029433D"/>
    <w:rsid w:val="0029438C"/>
    <w:rsid w:val="002943A0"/>
    <w:rsid w:val="002943C1"/>
    <w:rsid w:val="0029444E"/>
    <w:rsid w:val="00294645"/>
    <w:rsid w:val="002948E8"/>
    <w:rsid w:val="00294C33"/>
    <w:rsid w:val="00294EA3"/>
    <w:rsid w:val="002953B7"/>
    <w:rsid w:val="0029540E"/>
    <w:rsid w:val="002954C5"/>
    <w:rsid w:val="00295C1C"/>
    <w:rsid w:val="00295CFA"/>
    <w:rsid w:val="00295D71"/>
    <w:rsid w:val="00295D7D"/>
    <w:rsid w:val="00296405"/>
    <w:rsid w:val="0029646F"/>
    <w:rsid w:val="002966EA"/>
    <w:rsid w:val="002967F8"/>
    <w:rsid w:val="002968C7"/>
    <w:rsid w:val="00296C37"/>
    <w:rsid w:val="00296CF1"/>
    <w:rsid w:val="00296D73"/>
    <w:rsid w:val="0029718E"/>
    <w:rsid w:val="00297810"/>
    <w:rsid w:val="00297920"/>
    <w:rsid w:val="0029792E"/>
    <w:rsid w:val="00297CA3"/>
    <w:rsid w:val="002A00DF"/>
    <w:rsid w:val="002A00FD"/>
    <w:rsid w:val="002A025D"/>
    <w:rsid w:val="002A027E"/>
    <w:rsid w:val="002A0579"/>
    <w:rsid w:val="002A0604"/>
    <w:rsid w:val="002A0FD7"/>
    <w:rsid w:val="002A13C7"/>
    <w:rsid w:val="002A1C1E"/>
    <w:rsid w:val="002A2144"/>
    <w:rsid w:val="002A2172"/>
    <w:rsid w:val="002A24A1"/>
    <w:rsid w:val="002A2708"/>
    <w:rsid w:val="002A29E5"/>
    <w:rsid w:val="002A2A96"/>
    <w:rsid w:val="002A2B03"/>
    <w:rsid w:val="002A2B4C"/>
    <w:rsid w:val="002A2E35"/>
    <w:rsid w:val="002A2E78"/>
    <w:rsid w:val="002A2EA7"/>
    <w:rsid w:val="002A2EDD"/>
    <w:rsid w:val="002A2F1E"/>
    <w:rsid w:val="002A2F92"/>
    <w:rsid w:val="002A2FEC"/>
    <w:rsid w:val="002A30B3"/>
    <w:rsid w:val="002A343D"/>
    <w:rsid w:val="002A3529"/>
    <w:rsid w:val="002A3ED2"/>
    <w:rsid w:val="002A3F13"/>
    <w:rsid w:val="002A4095"/>
    <w:rsid w:val="002A40F5"/>
    <w:rsid w:val="002A410E"/>
    <w:rsid w:val="002A43A1"/>
    <w:rsid w:val="002A43AC"/>
    <w:rsid w:val="002A43BA"/>
    <w:rsid w:val="002A451D"/>
    <w:rsid w:val="002A455A"/>
    <w:rsid w:val="002A46A8"/>
    <w:rsid w:val="002A4710"/>
    <w:rsid w:val="002A47ED"/>
    <w:rsid w:val="002A48AA"/>
    <w:rsid w:val="002A491D"/>
    <w:rsid w:val="002A4DF8"/>
    <w:rsid w:val="002A4F8B"/>
    <w:rsid w:val="002A4FAB"/>
    <w:rsid w:val="002A511D"/>
    <w:rsid w:val="002A553C"/>
    <w:rsid w:val="002A567D"/>
    <w:rsid w:val="002A5689"/>
    <w:rsid w:val="002A59C2"/>
    <w:rsid w:val="002A5D2F"/>
    <w:rsid w:val="002A5D3B"/>
    <w:rsid w:val="002A5D59"/>
    <w:rsid w:val="002A5E8E"/>
    <w:rsid w:val="002A5FA6"/>
    <w:rsid w:val="002A601E"/>
    <w:rsid w:val="002A60CA"/>
    <w:rsid w:val="002A616F"/>
    <w:rsid w:val="002A6273"/>
    <w:rsid w:val="002A63B5"/>
    <w:rsid w:val="002A65B3"/>
    <w:rsid w:val="002A6755"/>
    <w:rsid w:val="002A694A"/>
    <w:rsid w:val="002A6B1C"/>
    <w:rsid w:val="002A6C61"/>
    <w:rsid w:val="002A6CF8"/>
    <w:rsid w:val="002A716D"/>
    <w:rsid w:val="002A7228"/>
    <w:rsid w:val="002A72FF"/>
    <w:rsid w:val="002A740C"/>
    <w:rsid w:val="002A74A4"/>
    <w:rsid w:val="002A7D91"/>
    <w:rsid w:val="002B002C"/>
    <w:rsid w:val="002B004C"/>
    <w:rsid w:val="002B0384"/>
    <w:rsid w:val="002B04D1"/>
    <w:rsid w:val="002B054A"/>
    <w:rsid w:val="002B0BD8"/>
    <w:rsid w:val="002B0CAB"/>
    <w:rsid w:val="002B0FBD"/>
    <w:rsid w:val="002B1336"/>
    <w:rsid w:val="002B146D"/>
    <w:rsid w:val="002B1777"/>
    <w:rsid w:val="002B17D6"/>
    <w:rsid w:val="002B1D8A"/>
    <w:rsid w:val="002B2422"/>
    <w:rsid w:val="002B2475"/>
    <w:rsid w:val="002B25D3"/>
    <w:rsid w:val="002B2675"/>
    <w:rsid w:val="002B2788"/>
    <w:rsid w:val="002B2AAE"/>
    <w:rsid w:val="002B2C2B"/>
    <w:rsid w:val="002B2CEF"/>
    <w:rsid w:val="002B2E0B"/>
    <w:rsid w:val="002B2E9D"/>
    <w:rsid w:val="002B2F3D"/>
    <w:rsid w:val="002B335D"/>
    <w:rsid w:val="002B337D"/>
    <w:rsid w:val="002B3534"/>
    <w:rsid w:val="002B36C4"/>
    <w:rsid w:val="002B36F1"/>
    <w:rsid w:val="002B39EA"/>
    <w:rsid w:val="002B3B15"/>
    <w:rsid w:val="002B3CB8"/>
    <w:rsid w:val="002B3ECE"/>
    <w:rsid w:val="002B3F8F"/>
    <w:rsid w:val="002B400D"/>
    <w:rsid w:val="002B421F"/>
    <w:rsid w:val="002B47B9"/>
    <w:rsid w:val="002B4816"/>
    <w:rsid w:val="002B4A22"/>
    <w:rsid w:val="002B4CB5"/>
    <w:rsid w:val="002B4D36"/>
    <w:rsid w:val="002B525C"/>
    <w:rsid w:val="002B52B8"/>
    <w:rsid w:val="002B541E"/>
    <w:rsid w:val="002B560D"/>
    <w:rsid w:val="002B5981"/>
    <w:rsid w:val="002B5C76"/>
    <w:rsid w:val="002B5FB0"/>
    <w:rsid w:val="002B60D3"/>
    <w:rsid w:val="002B620D"/>
    <w:rsid w:val="002B6324"/>
    <w:rsid w:val="002B6741"/>
    <w:rsid w:val="002B6767"/>
    <w:rsid w:val="002B69B0"/>
    <w:rsid w:val="002B6A00"/>
    <w:rsid w:val="002B6B63"/>
    <w:rsid w:val="002B6C0B"/>
    <w:rsid w:val="002B6D54"/>
    <w:rsid w:val="002B6D9A"/>
    <w:rsid w:val="002B6E9A"/>
    <w:rsid w:val="002B714F"/>
    <w:rsid w:val="002B734D"/>
    <w:rsid w:val="002B734E"/>
    <w:rsid w:val="002B7475"/>
    <w:rsid w:val="002B753A"/>
    <w:rsid w:val="002B77D7"/>
    <w:rsid w:val="002B78EE"/>
    <w:rsid w:val="002B7B94"/>
    <w:rsid w:val="002B7BD1"/>
    <w:rsid w:val="002B7E48"/>
    <w:rsid w:val="002B7EFB"/>
    <w:rsid w:val="002B7F5F"/>
    <w:rsid w:val="002C0030"/>
    <w:rsid w:val="002C0174"/>
    <w:rsid w:val="002C044E"/>
    <w:rsid w:val="002C04F0"/>
    <w:rsid w:val="002C0C24"/>
    <w:rsid w:val="002C0D06"/>
    <w:rsid w:val="002C0DC6"/>
    <w:rsid w:val="002C0E87"/>
    <w:rsid w:val="002C0E8D"/>
    <w:rsid w:val="002C0EC1"/>
    <w:rsid w:val="002C0ED3"/>
    <w:rsid w:val="002C0F04"/>
    <w:rsid w:val="002C10D3"/>
    <w:rsid w:val="002C124E"/>
    <w:rsid w:val="002C156F"/>
    <w:rsid w:val="002C192D"/>
    <w:rsid w:val="002C1BB3"/>
    <w:rsid w:val="002C1CA2"/>
    <w:rsid w:val="002C1FB5"/>
    <w:rsid w:val="002C22F4"/>
    <w:rsid w:val="002C2722"/>
    <w:rsid w:val="002C29EF"/>
    <w:rsid w:val="002C2C80"/>
    <w:rsid w:val="002C2D97"/>
    <w:rsid w:val="002C3061"/>
    <w:rsid w:val="002C3466"/>
    <w:rsid w:val="002C371B"/>
    <w:rsid w:val="002C37D6"/>
    <w:rsid w:val="002C394D"/>
    <w:rsid w:val="002C3AF2"/>
    <w:rsid w:val="002C3D6A"/>
    <w:rsid w:val="002C435C"/>
    <w:rsid w:val="002C439C"/>
    <w:rsid w:val="002C44FC"/>
    <w:rsid w:val="002C461F"/>
    <w:rsid w:val="002C48BB"/>
    <w:rsid w:val="002C4909"/>
    <w:rsid w:val="002C491F"/>
    <w:rsid w:val="002C498F"/>
    <w:rsid w:val="002C4B0A"/>
    <w:rsid w:val="002C4E38"/>
    <w:rsid w:val="002C4E6A"/>
    <w:rsid w:val="002C50FF"/>
    <w:rsid w:val="002C53B2"/>
    <w:rsid w:val="002C5425"/>
    <w:rsid w:val="002C54E5"/>
    <w:rsid w:val="002C55DA"/>
    <w:rsid w:val="002C56FF"/>
    <w:rsid w:val="002C5830"/>
    <w:rsid w:val="002C5992"/>
    <w:rsid w:val="002C5A90"/>
    <w:rsid w:val="002C5B44"/>
    <w:rsid w:val="002C5CC2"/>
    <w:rsid w:val="002C5D0D"/>
    <w:rsid w:val="002C637B"/>
    <w:rsid w:val="002C63B2"/>
    <w:rsid w:val="002C69F2"/>
    <w:rsid w:val="002C6A5C"/>
    <w:rsid w:val="002C6B81"/>
    <w:rsid w:val="002C6BB4"/>
    <w:rsid w:val="002C7047"/>
    <w:rsid w:val="002C711C"/>
    <w:rsid w:val="002C7164"/>
    <w:rsid w:val="002C73C7"/>
    <w:rsid w:val="002C73CC"/>
    <w:rsid w:val="002C75D4"/>
    <w:rsid w:val="002C768E"/>
    <w:rsid w:val="002C77EE"/>
    <w:rsid w:val="002D0281"/>
    <w:rsid w:val="002D0344"/>
    <w:rsid w:val="002D04FE"/>
    <w:rsid w:val="002D097B"/>
    <w:rsid w:val="002D0D99"/>
    <w:rsid w:val="002D0E23"/>
    <w:rsid w:val="002D0E26"/>
    <w:rsid w:val="002D0FCB"/>
    <w:rsid w:val="002D1086"/>
    <w:rsid w:val="002D11BF"/>
    <w:rsid w:val="002D149A"/>
    <w:rsid w:val="002D16CC"/>
    <w:rsid w:val="002D1916"/>
    <w:rsid w:val="002D1A52"/>
    <w:rsid w:val="002D1AE6"/>
    <w:rsid w:val="002D1C53"/>
    <w:rsid w:val="002D1E2F"/>
    <w:rsid w:val="002D203C"/>
    <w:rsid w:val="002D20AA"/>
    <w:rsid w:val="002D20C4"/>
    <w:rsid w:val="002D23C7"/>
    <w:rsid w:val="002D27BD"/>
    <w:rsid w:val="002D289A"/>
    <w:rsid w:val="002D2BEE"/>
    <w:rsid w:val="002D2EBF"/>
    <w:rsid w:val="002D353D"/>
    <w:rsid w:val="002D368C"/>
    <w:rsid w:val="002D3803"/>
    <w:rsid w:val="002D3987"/>
    <w:rsid w:val="002D3CCE"/>
    <w:rsid w:val="002D3DA1"/>
    <w:rsid w:val="002D3DD0"/>
    <w:rsid w:val="002D436B"/>
    <w:rsid w:val="002D4A00"/>
    <w:rsid w:val="002D4A94"/>
    <w:rsid w:val="002D4AAD"/>
    <w:rsid w:val="002D4AE3"/>
    <w:rsid w:val="002D4E0A"/>
    <w:rsid w:val="002D5138"/>
    <w:rsid w:val="002D5303"/>
    <w:rsid w:val="002D56DB"/>
    <w:rsid w:val="002D59B6"/>
    <w:rsid w:val="002D5A44"/>
    <w:rsid w:val="002D5E6A"/>
    <w:rsid w:val="002D5F94"/>
    <w:rsid w:val="002D6096"/>
    <w:rsid w:val="002D6332"/>
    <w:rsid w:val="002D64BC"/>
    <w:rsid w:val="002D674D"/>
    <w:rsid w:val="002D6800"/>
    <w:rsid w:val="002D6A3F"/>
    <w:rsid w:val="002D6A76"/>
    <w:rsid w:val="002D6AD3"/>
    <w:rsid w:val="002D6F44"/>
    <w:rsid w:val="002D6F7B"/>
    <w:rsid w:val="002D7026"/>
    <w:rsid w:val="002D748E"/>
    <w:rsid w:val="002D7853"/>
    <w:rsid w:val="002D7894"/>
    <w:rsid w:val="002D7A33"/>
    <w:rsid w:val="002D7AE6"/>
    <w:rsid w:val="002D7F37"/>
    <w:rsid w:val="002D7F57"/>
    <w:rsid w:val="002D7FD8"/>
    <w:rsid w:val="002E02FE"/>
    <w:rsid w:val="002E0421"/>
    <w:rsid w:val="002E04C9"/>
    <w:rsid w:val="002E069A"/>
    <w:rsid w:val="002E0924"/>
    <w:rsid w:val="002E0A44"/>
    <w:rsid w:val="002E0A8C"/>
    <w:rsid w:val="002E0AE3"/>
    <w:rsid w:val="002E0B19"/>
    <w:rsid w:val="002E0C6F"/>
    <w:rsid w:val="002E0E6B"/>
    <w:rsid w:val="002E10AF"/>
    <w:rsid w:val="002E1598"/>
    <w:rsid w:val="002E1730"/>
    <w:rsid w:val="002E178E"/>
    <w:rsid w:val="002E1964"/>
    <w:rsid w:val="002E1AD7"/>
    <w:rsid w:val="002E1B18"/>
    <w:rsid w:val="002E20DA"/>
    <w:rsid w:val="002E2106"/>
    <w:rsid w:val="002E2401"/>
    <w:rsid w:val="002E26AF"/>
    <w:rsid w:val="002E2783"/>
    <w:rsid w:val="002E289D"/>
    <w:rsid w:val="002E2AA9"/>
    <w:rsid w:val="002E2B51"/>
    <w:rsid w:val="002E2E99"/>
    <w:rsid w:val="002E3210"/>
    <w:rsid w:val="002E32FC"/>
    <w:rsid w:val="002E33E1"/>
    <w:rsid w:val="002E36CB"/>
    <w:rsid w:val="002E3A78"/>
    <w:rsid w:val="002E4441"/>
    <w:rsid w:val="002E470F"/>
    <w:rsid w:val="002E47F2"/>
    <w:rsid w:val="002E4A8A"/>
    <w:rsid w:val="002E4CFE"/>
    <w:rsid w:val="002E4D45"/>
    <w:rsid w:val="002E4DF1"/>
    <w:rsid w:val="002E4ED7"/>
    <w:rsid w:val="002E52D9"/>
    <w:rsid w:val="002E53A8"/>
    <w:rsid w:val="002E5708"/>
    <w:rsid w:val="002E571C"/>
    <w:rsid w:val="002E581F"/>
    <w:rsid w:val="002E5910"/>
    <w:rsid w:val="002E5BCE"/>
    <w:rsid w:val="002E5DE7"/>
    <w:rsid w:val="002E5DFF"/>
    <w:rsid w:val="002E63A1"/>
    <w:rsid w:val="002E63CD"/>
    <w:rsid w:val="002E64CE"/>
    <w:rsid w:val="002E64F5"/>
    <w:rsid w:val="002E652E"/>
    <w:rsid w:val="002E65CB"/>
    <w:rsid w:val="002E687A"/>
    <w:rsid w:val="002E68A5"/>
    <w:rsid w:val="002E6A4F"/>
    <w:rsid w:val="002E6ACD"/>
    <w:rsid w:val="002E6E75"/>
    <w:rsid w:val="002E6FB8"/>
    <w:rsid w:val="002E6FC9"/>
    <w:rsid w:val="002E70CA"/>
    <w:rsid w:val="002E710E"/>
    <w:rsid w:val="002E7177"/>
    <w:rsid w:val="002E71B7"/>
    <w:rsid w:val="002E725A"/>
    <w:rsid w:val="002E73E8"/>
    <w:rsid w:val="002E7569"/>
    <w:rsid w:val="002E762A"/>
    <w:rsid w:val="002E7888"/>
    <w:rsid w:val="002E7987"/>
    <w:rsid w:val="002E7A26"/>
    <w:rsid w:val="002E7AE7"/>
    <w:rsid w:val="002E7B5D"/>
    <w:rsid w:val="002E7BC0"/>
    <w:rsid w:val="002E7BEB"/>
    <w:rsid w:val="002E7C42"/>
    <w:rsid w:val="002E7F23"/>
    <w:rsid w:val="002F00E8"/>
    <w:rsid w:val="002F02AF"/>
    <w:rsid w:val="002F02F2"/>
    <w:rsid w:val="002F039B"/>
    <w:rsid w:val="002F0710"/>
    <w:rsid w:val="002F08B9"/>
    <w:rsid w:val="002F0972"/>
    <w:rsid w:val="002F0A0F"/>
    <w:rsid w:val="002F0B91"/>
    <w:rsid w:val="002F0CB9"/>
    <w:rsid w:val="002F0E95"/>
    <w:rsid w:val="002F0F6D"/>
    <w:rsid w:val="002F1138"/>
    <w:rsid w:val="002F11F8"/>
    <w:rsid w:val="002F12EA"/>
    <w:rsid w:val="002F15A8"/>
    <w:rsid w:val="002F16A2"/>
    <w:rsid w:val="002F195C"/>
    <w:rsid w:val="002F1966"/>
    <w:rsid w:val="002F1A29"/>
    <w:rsid w:val="002F1BAC"/>
    <w:rsid w:val="002F2271"/>
    <w:rsid w:val="002F24D3"/>
    <w:rsid w:val="002F24EA"/>
    <w:rsid w:val="002F2592"/>
    <w:rsid w:val="002F2779"/>
    <w:rsid w:val="002F278E"/>
    <w:rsid w:val="002F2843"/>
    <w:rsid w:val="002F2A23"/>
    <w:rsid w:val="002F2B73"/>
    <w:rsid w:val="002F2BDF"/>
    <w:rsid w:val="002F33F7"/>
    <w:rsid w:val="002F33FF"/>
    <w:rsid w:val="002F3664"/>
    <w:rsid w:val="002F367B"/>
    <w:rsid w:val="002F372D"/>
    <w:rsid w:val="002F3796"/>
    <w:rsid w:val="002F3817"/>
    <w:rsid w:val="002F38C3"/>
    <w:rsid w:val="002F3996"/>
    <w:rsid w:val="002F4044"/>
    <w:rsid w:val="002F4257"/>
    <w:rsid w:val="002F42BC"/>
    <w:rsid w:val="002F4514"/>
    <w:rsid w:val="002F4676"/>
    <w:rsid w:val="002F49C5"/>
    <w:rsid w:val="002F49D5"/>
    <w:rsid w:val="002F4D4D"/>
    <w:rsid w:val="002F4E5B"/>
    <w:rsid w:val="002F4F61"/>
    <w:rsid w:val="002F4FCF"/>
    <w:rsid w:val="002F513B"/>
    <w:rsid w:val="002F5320"/>
    <w:rsid w:val="002F540D"/>
    <w:rsid w:val="002F54AA"/>
    <w:rsid w:val="002F55C4"/>
    <w:rsid w:val="002F5615"/>
    <w:rsid w:val="002F5758"/>
    <w:rsid w:val="002F5803"/>
    <w:rsid w:val="002F5A9F"/>
    <w:rsid w:val="002F5BD4"/>
    <w:rsid w:val="002F5C31"/>
    <w:rsid w:val="002F5C92"/>
    <w:rsid w:val="002F5D0A"/>
    <w:rsid w:val="002F621D"/>
    <w:rsid w:val="002F62D9"/>
    <w:rsid w:val="002F6692"/>
    <w:rsid w:val="002F68CD"/>
    <w:rsid w:val="002F6B2F"/>
    <w:rsid w:val="002F6B6B"/>
    <w:rsid w:val="002F6ECA"/>
    <w:rsid w:val="002F6EE6"/>
    <w:rsid w:val="002F6FFC"/>
    <w:rsid w:val="002F745A"/>
    <w:rsid w:val="002F7630"/>
    <w:rsid w:val="002F7C17"/>
    <w:rsid w:val="002F7DDC"/>
    <w:rsid w:val="002F7DEA"/>
    <w:rsid w:val="002F7E5A"/>
    <w:rsid w:val="002F7F26"/>
    <w:rsid w:val="00300138"/>
    <w:rsid w:val="00300166"/>
    <w:rsid w:val="00300340"/>
    <w:rsid w:val="003003FA"/>
    <w:rsid w:val="0030042B"/>
    <w:rsid w:val="003004BE"/>
    <w:rsid w:val="0030069A"/>
    <w:rsid w:val="00300815"/>
    <w:rsid w:val="00300A34"/>
    <w:rsid w:val="00300B98"/>
    <w:rsid w:val="00300BF6"/>
    <w:rsid w:val="00300CD8"/>
    <w:rsid w:val="00300F5D"/>
    <w:rsid w:val="00300FC9"/>
    <w:rsid w:val="00301003"/>
    <w:rsid w:val="003011BC"/>
    <w:rsid w:val="003012CB"/>
    <w:rsid w:val="00301300"/>
    <w:rsid w:val="00301579"/>
    <w:rsid w:val="00301634"/>
    <w:rsid w:val="00301B4C"/>
    <w:rsid w:val="00301BB0"/>
    <w:rsid w:val="00301DA2"/>
    <w:rsid w:val="003021D6"/>
    <w:rsid w:val="003026AA"/>
    <w:rsid w:val="00302739"/>
    <w:rsid w:val="003029B2"/>
    <w:rsid w:val="0030300C"/>
    <w:rsid w:val="003037E0"/>
    <w:rsid w:val="00303978"/>
    <w:rsid w:val="00303A99"/>
    <w:rsid w:val="00303B6C"/>
    <w:rsid w:val="00303BE7"/>
    <w:rsid w:val="00303C8B"/>
    <w:rsid w:val="00303DC2"/>
    <w:rsid w:val="00303F62"/>
    <w:rsid w:val="00304049"/>
    <w:rsid w:val="003041E2"/>
    <w:rsid w:val="003043CB"/>
    <w:rsid w:val="0030442C"/>
    <w:rsid w:val="00304452"/>
    <w:rsid w:val="0030445F"/>
    <w:rsid w:val="003044EE"/>
    <w:rsid w:val="003046B9"/>
    <w:rsid w:val="003047B6"/>
    <w:rsid w:val="0030497C"/>
    <w:rsid w:val="00304C08"/>
    <w:rsid w:val="00304C11"/>
    <w:rsid w:val="00304D39"/>
    <w:rsid w:val="00304EFD"/>
    <w:rsid w:val="00304F99"/>
    <w:rsid w:val="00304FD8"/>
    <w:rsid w:val="003051ED"/>
    <w:rsid w:val="00305728"/>
    <w:rsid w:val="0030589F"/>
    <w:rsid w:val="00305977"/>
    <w:rsid w:val="00305A0E"/>
    <w:rsid w:val="00306173"/>
    <w:rsid w:val="003062B2"/>
    <w:rsid w:val="003063C2"/>
    <w:rsid w:val="0030647D"/>
    <w:rsid w:val="00306746"/>
    <w:rsid w:val="00306B5A"/>
    <w:rsid w:val="00306EEE"/>
    <w:rsid w:val="00307115"/>
    <w:rsid w:val="00307253"/>
    <w:rsid w:val="0030738D"/>
    <w:rsid w:val="003074CC"/>
    <w:rsid w:val="003074D0"/>
    <w:rsid w:val="00307849"/>
    <w:rsid w:val="00307932"/>
    <w:rsid w:val="00307A52"/>
    <w:rsid w:val="00307D69"/>
    <w:rsid w:val="00307DBB"/>
    <w:rsid w:val="00307E3D"/>
    <w:rsid w:val="003100C1"/>
    <w:rsid w:val="0031023B"/>
    <w:rsid w:val="0031024A"/>
    <w:rsid w:val="0031036A"/>
    <w:rsid w:val="003103C5"/>
    <w:rsid w:val="0031073D"/>
    <w:rsid w:val="00310B4D"/>
    <w:rsid w:val="003113F3"/>
    <w:rsid w:val="00311A44"/>
    <w:rsid w:val="00311A76"/>
    <w:rsid w:val="00311B6E"/>
    <w:rsid w:val="00311B9E"/>
    <w:rsid w:val="00311F14"/>
    <w:rsid w:val="00312076"/>
    <w:rsid w:val="003120C7"/>
    <w:rsid w:val="003121F3"/>
    <w:rsid w:val="00312513"/>
    <w:rsid w:val="00312958"/>
    <w:rsid w:val="00312A70"/>
    <w:rsid w:val="00312B1E"/>
    <w:rsid w:val="00312C0B"/>
    <w:rsid w:val="00312EBF"/>
    <w:rsid w:val="00312F15"/>
    <w:rsid w:val="00312F4F"/>
    <w:rsid w:val="00313255"/>
    <w:rsid w:val="003133A3"/>
    <w:rsid w:val="00313560"/>
    <w:rsid w:val="00313566"/>
    <w:rsid w:val="00313596"/>
    <w:rsid w:val="003139B8"/>
    <w:rsid w:val="00313BB5"/>
    <w:rsid w:val="00314348"/>
    <w:rsid w:val="003144B5"/>
    <w:rsid w:val="0031454D"/>
    <w:rsid w:val="00314583"/>
    <w:rsid w:val="0031469B"/>
    <w:rsid w:val="003149C2"/>
    <w:rsid w:val="00314A92"/>
    <w:rsid w:val="00314BED"/>
    <w:rsid w:val="00314F1A"/>
    <w:rsid w:val="00315044"/>
    <w:rsid w:val="00315179"/>
    <w:rsid w:val="00315195"/>
    <w:rsid w:val="0031521E"/>
    <w:rsid w:val="003152EC"/>
    <w:rsid w:val="003154CE"/>
    <w:rsid w:val="00315710"/>
    <w:rsid w:val="00315769"/>
    <w:rsid w:val="003158BF"/>
    <w:rsid w:val="003158D3"/>
    <w:rsid w:val="00315C4D"/>
    <w:rsid w:val="00315EA1"/>
    <w:rsid w:val="00315F4A"/>
    <w:rsid w:val="00315FD7"/>
    <w:rsid w:val="003160B7"/>
    <w:rsid w:val="003164ED"/>
    <w:rsid w:val="00316600"/>
    <w:rsid w:val="0031684A"/>
    <w:rsid w:val="0031688C"/>
    <w:rsid w:val="003168D5"/>
    <w:rsid w:val="00316998"/>
    <w:rsid w:val="00316A28"/>
    <w:rsid w:val="00316BAC"/>
    <w:rsid w:val="00316C49"/>
    <w:rsid w:val="00316C56"/>
    <w:rsid w:val="00316C7D"/>
    <w:rsid w:val="00316F0D"/>
    <w:rsid w:val="0031705B"/>
    <w:rsid w:val="00317069"/>
    <w:rsid w:val="003170E1"/>
    <w:rsid w:val="00317195"/>
    <w:rsid w:val="00317229"/>
    <w:rsid w:val="003172C3"/>
    <w:rsid w:val="0031752B"/>
    <w:rsid w:val="00317530"/>
    <w:rsid w:val="00317678"/>
    <w:rsid w:val="003176C4"/>
    <w:rsid w:val="003177D3"/>
    <w:rsid w:val="00317A54"/>
    <w:rsid w:val="00317CE9"/>
    <w:rsid w:val="00317E8D"/>
    <w:rsid w:val="00317FAD"/>
    <w:rsid w:val="00320144"/>
    <w:rsid w:val="003202F3"/>
    <w:rsid w:val="0032069A"/>
    <w:rsid w:val="00320970"/>
    <w:rsid w:val="003209DF"/>
    <w:rsid w:val="00320A81"/>
    <w:rsid w:val="00320D81"/>
    <w:rsid w:val="00320E94"/>
    <w:rsid w:val="0032110B"/>
    <w:rsid w:val="003212D5"/>
    <w:rsid w:val="00321467"/>
    <w:rsid w:val="00321643"/>
    <w:rsid w:val="00321824"/>
    <w:rsid w:val="00321981"/>
    <w:rsid w:val="003219C5"/>
    <w:rsid w:val="00321A4F"/>
    <w:rsid w:val="00321D96"/>
    <w:rsid w:val="0032223E"/>
    <w:rsid w:val="003223D7"/>
    <w:rsid w:val="00322538"/>
    <w:rsid w:val="00322711"/>
    <w:rsid w:val="00322845"/>
    <w:rsid w:val="00322967"/>
    <w:rsid w:val="00322B79"/>
    <w:rsid w:val="00322CB2"/>
    <w:rsid w:val="00322F8A"/>
    <w:rsid w:val="00323023"/>
    <w:rsid w:val="00323085"/>
    <w:rsid w:val="00323223"/>
    <w:rsid w:val="0032352C"/>
    <w:rsid w:val="003235D2"/>
    <w:rsid w:val="0032373A"/>
    <w:rsid w:val="00323756"/>
    <w:rsid w:val="0032386F"/>
    <w:rsid w:val="00323873"/>
    <w:rsid w:val="00323BE0"/>
    <w:rsid w:val="00323E3B"/>
    <w:rsid w:val="00323F05"/>
    <w:rsid w:val="0032401A"/>
    <w:rsid w:val="00324081"/>
    <w:rsid w:val="00324491"/>
    <w:rsid w:val="0032466E"/>
    <w:rsid w:val="00324904"/>
    <w:rsid w:val="00324962"/>
    <w:rsid w:val="00324A49"/>
    <w:rsid w:val="00324B85"/>
    <w:rsid w:val="00324EFD"/>
    <w:rsid w:val="00324FB7"/>
    <w:rsid w:val="00325203"/>
    <w:rsid w:val="0032527A"/>
    <w:rsid w:val="00325719"/>
    <w:rsid w:val="00325BF4"/>
    <w:rsid w:val="003260A2"/>
    <w:rsid w:val="003260FB"/>
    <w:rsid w:val="00326254"/>
    <w:rsid w:val="0032630E"/>
    <w:rsid w:val="0032634A"/>
    <w:rsid w:val="00326610"/>
    <w:rsid w:val="0032689B"/>
    <w:rsid w:val="003269F6"/>
    <w:rsid w:val="00326BD2"/>
    <w:rsid w:val="00326BFA"/>
    <w:rsid w:val="00326C81"/>
    <w:rsid w:val="00326CAF"/>
    <w:rsid w:val="00326EAD"/>
    <w:rsid w:val="0032706A"/>
    <w:rsid w:val="003272B4"/>
    <w:rsid w:val="00327324"/>
    <w:rsid w:val="00327B7B"/>
    <w:rsid w:val="00327C50"/>
    <w:rsid w:val="0033025E"/>
    <w:rsid w:val="003303AD"/>
    <w:rsid w:val="003305AE"/>
    <w:rsid w:val="00330864"/>
    <w:rsid w:val="003308FD"/>
    <w:rsid w:val="00330B90"/>
    <w:rsid w:val="00330EA8"/>
    <w:rsid w:val="00330FB9"/>
    <w:rsid w:val="00331048"/>
    <w:rsid w:val="00331160"/>
    <w:rsid w:val="00331170"/>
    <w:rsid w:val="00331241"/>
    <w:rsid w:val="00331504"/>
    <w:rsid w:val="003315A0"/>
    <w:rsid w:val="00331A84"/>
    <w:rsid w:val="00331B60"/>
    <w:rsid w:val="0033231E"/>
    <w:rsid w:val="00332412"/>
    <w:rsid w:val="00332483"/>
    <w:rsid w:val="0033273D"/>
    <w:rsid w:val="003328A6"/>
    <w:rsid w:val="003334E3"/>
    <w:rsid w:val="003337C0"/>
    <w:rsid w:val="00333B3F"/>
    <w:rsid w:val="00333BD6"/>
    <w:rsid w:val="00333D9A"/>
    <w:rsid w:val="00333E4A"/>
    <w:rsid w:val="00333F0A"/>
    <w:rsid w:val="0033435B"/>
    <w:rsid w:val="003343D7"/>
    <w:rsid w:val="0033460E"/>
    <w:rsid w:val="00334888"/>
    <w:rsid w:val="003348A9"/>
    <w:rsid w:val="003348F1"/>
    <w:rsid w:val="00334F0C"/>
    <w:rsid w:val="00334F41"/>
    <w:rsid w:val="003352B3"/>
    <w:rsid w:val="003352BD"/>
    <w:rsid w:val="00335791"/>
    <w:rsid w:val="003357A0"/>
    <w:rsid w:val="00335A79"/>
    <w:rsid w:val="00335AA3"/>
    <w:rsid w:val="00335C4C"/>
    <w:rsid w:val="00335DAB"/>
    <w:rsid w:val="00335DB8"/>
    <w:rsid w:val="003361E4"/>
    <w:rsid w:val="00336386"/>
    <w:rsid w:val="0033640A"/>
    <w:rsid w:val="00336685"/>
    <w:rsid w:val="00336775"/>
    <w:rsid w:val="003367BC"/>
    <w:rsid w:val="00336876"/>
    <w:rsid w:val="00336BB0"/>
    <w:rsid w:val="00336BD9"/>
    <w:rsid w:val="00336E4E"/>
    <w:rsid w:val="00336ECF"/>
    <w:rsid w:val="0033715C"/>
    <w:rsid w:val="0033718C"/>
    <w:rsid w:val="00337493"/>
    <w:rsid w:val="0033785B"/>
    <w:rsid w:val="00337EC6"/>
    <w:rsid w:val="00337F85"/>
    <w:rsid w:val="00340123"/>
    <w:rsid w:val="00340350"/>
    <w:rsid w:val="003404E8"/>
    <w:rsid w:val="0034068D"/>
    <w:rsid w:val="003408D6"/>
    <w:rsid w:val="0034094A"/>
    <w:rsid w:val="00340BA9"/>
    <w:rsid w:val="00340F0F"/>
    <w:rsid w:val="0034114E"/>
    <w:rsid w:val="00341456"/>
    <w:rsid w:val="00341470"/>
    <w:rsid w:val="00341649"/>
    <w:rsid w:val="003417E2"/>
    <w:rsid w:val="00341952"/>
    <w:rsid w:val="00341B20"/>
    <w:rsid w:val="00341EAF"/>
    <w:rsid w:val="003423BE"/>
    <w:rsid w:val="00342500"/>
    <w:rsid w:val="0034254A"/>
    <w:rsid w:val="003425C0"/>
    <w:rsid w:val="003425D2"/>
    <w:rsid w:val="0034262B"/>
    <w:rsid w:val="0034266A"/>
    <w:rsid w:val="00342924"/>
    <w:rsid w:val="00342C4C"/>
    <w:rsid w:val="00342DA0"/>
    <w:rsid w:val="00342FD9"/>
    <w:rsid w:val="0034303B"/>
    <w:rsid w:val="00343273"/>
    <w:rsid w:val="00343304"/>
    <w:rsid w:val="00343433"/>
    <w:rsid w:val="00343441"/>
    <w:rsid w:val="003434C3"/>
    <w:rsid w:val="00343750"/>
    <w:rsid w:val="0034382D"/>
    <w:rsid w:val="00343A53"/>
    <w:rsid w:val="00343FDA"/>
    <w:rsid w:val="00344035"/>
    <w:rsid w:val="003442CB"/>
    <w:rsid w:val="0034454B"/>
    <w:rsid w:val="003445DF"/>
    <w:rsid w:val="0034466C"/>
    <w:rsid w:val="00344726"/>
    <w:rsid w:val="00344B4A"/>
    <w:rsid w:val="00344D3E"/>
    <w:rsid w:val="00344E3D"/>
    <w:rsid w:val="00344F93"/>
    <w:rsid w:val="00344FEA"/>
    <w:rsid w:val="003451F4"/>
    <w:rsid w:val="00345961"/>
    <w:rsid w:val="00345AB8"/>
    <w:rsid w:val="00345D7A"/>
    <w:rsid w:val="00345DDC"/>
    <w:rsid w:val="0034630F"/>
    <w:rsid w:val="0034640A"/>
    <w:rsid w:val="0034645A"/>
    <w:rsid w:val="003464D5"/>
    <w:rsid w:val="00346C66"/>
    <w:rsid w:val="00346DB4"/>
    <w:rsid w:val="00346E0D"/>
    <w:rsid w:val="0034702D"/>
    <w:rsid w:val="00347090"/>
    <w:rsid w:val="00347131"/>
    <w:rsid w:val="00347448"/>
    <w:rsid w:val="0034798F"/>
    <w:rsid w:val="00347B57"/>
    <w:rsid w:val="00347BBC"/>
    <w:rsid w:val="00347BEA"/>
    <w:rsid w:val="00350001"/>
    <w:rsid w:val="003502D9"/>
    <w:rsid w:val="0035036C"/>
    <w:rsid w:val="00350722"/>
    <w:rsid w:val="003507ED"/>
    <w:rsid w:val="00350856"/>
    <w:rsid w:val="00350CB1"/>
    <w:rsid w:val="00350D5B"/>
    <w:rsid w:val="0035100B"/>
    <w:rsid w:val="003510EC"/>
    <w:rsid w:val="00351188"/>
    <w:rsid w:val="0035141B"/>
    <w:rsid w:val="003514F6"/>
    <w:rsid w:val="00351838"/>
    <w:rsid w:val="00351977"/>
    <w:rsid w:val="00351A51"/>
    <w:rsid w:val="00351AAE"/>
    <w:rsid w:val="00351E8F"/>
    <w:rsid w:val="00351EC5"/>
    <w:rsid w:val="00351F6B"/>
    <w:rsid w:val="00352134"/>
    <w:rsid w:val="003521E2"/>
    <w:rsid w:val="003524A0"/>
    <w:rsid w:val="003524E9"/>
    <w:rsid w:val="00352671"/>
    <w:rsid w:val="00352E7F"/>
    <w:rsid w:val="0035300A"/>
    <w:rsid w:val="0035317E"/>
    <w:rsid w:val="00353220"/>
    <w:rsid w:val="0035325F"/>
    <w:rsid w:val="00353451"/>
    <w:rsid w:val="00353700"/>
    <w:rsid w:val="003539D8"/>
    <w:rsid w:val="00353B23"/>
    <w:rsid w:val="00353D7E"/>
    <w:rsid w:val="0035429B"/>
    <w:rsid w:val="00354362"/>
    <w:rsid w:val="00354422"/>
    <w:rsid w:val="00354AE1"/>
    <w:rsid w:val="003551D6"/>
    <w:rsid w:val="003553FA"/>
    <w:rsid w:val="003555DA"/>
    <w:rsid w:val="003556E2"/>
    <w:rsid w:val="00355BC0"/>
    <w:rsid w:val="00355ED5"/>
    <w:rsid w:val="003560F1"/>
    <w:rsid w:val="003561FD"/>
    <w:rsid w:val="003563A7"/>
    <w:rsid w:val="00356863"/>
    <w:rsid w:val="00356910"/>
    <w:rsid w:val="00356966"/>
    <w:rsid w:val="00356B19"/>
    <w:rsid w:val="00356E9C"/>
    <w:rsid w:val="003571FD"/>
    <w:rsid w:val="00357241"/>
    <w:rsid w:val="00357453"/>
    <w:rsid w:val="00357655"/>
    <w:rsid w:val="0035788D"/>
    <w:rsid w:val="00357940"/>
    <w:rsid w:val="00357BBA"/>
    <w:rsid w:val="00357C59"/>
    <w:rsid w:val="003602F2"/>
    <w:rsid w:val="003604C2"/>
    <w:rsid w:val="003605BB"/>
    <w:rsid w:val="0036063A"/>
    <w:rsid w:val="00360924"/>
    <w:rsid w:val="00360AA9"/>
    <w:rsid w:val="00360B56"/>
    <w:rsid w:val="00360BEB"/>
    <w:rsid w:val="00360C6F"/>
    <w:rsid w:val="00360C8B"/>
    <w:rsid w:val="00360CAD"/>
    <w:rsid w:val="00360E4D"/>
    <w:rsid w:val="003614D3"/>
    <w:rsid w:val="00361A91"/>
    <w:rsid w:val="00361B16"/>
    <w:rsid w:val="00361D0D"/>
    <w:rsid w:val="003620AA"/>
    <w:rsid w:val="00362124"/>
    <w:rsid w:val="003623FD"/>
    <w:rsid w:val="003624AE"/>
    <w:rsid w:val="003626DA"/>
    <w:rsid w:val="003627CF"/>
    <w:rsid w:val="00362944"/>
    <w:rsid w:val="00362A8A"/>
    <w:rsid w:val="00362E60"/>
    <w:rsid w:val="0036332A"/>
    <w:rsid w:val="00363335"/>
    <w:rsid w:val="00363483"/>
    <w:rsid w:val="00363A14"/>
    <w:rsid w:val="00363C75"/>
    <w:rsid w:val="00363D68"/>
    <w:rsid w:val="0036412E"/>
    <w:rsid w:val="0036421B"/>
    <w:rsid w:val="003642BC"/>
    <w:rsid w:val="003645DB"/>
    <w:rsid w:val="00364D33"/>
    <w:rsid w:val="00364FC7"/>
    <w:rsid w:val="00365073"/>
    <w:rsid w:val="00365083"/>
    <w:rsid w:val="0036528C"/>
    <w:rsid w:val="003653A4"/>
    <w:rsid w:val="00365466"/>
    <w:rsid w:val="00365645"/>
    <w:rsid w:val="0036566A"/>
    <w:rsid w:val="00365D4B"/>
    <w:rsid w:val="00365EA1"/>
    <w:rsid w:val="00366162"/>
    <w:rsid w:val="003661E1"/>
    <w:rsid w:val="00366577"/>
    <w:rsid w:val="0036658D"/>
    <w:rsid w:val="00366836"/>
    <w:rsid w:val="0036693F"/>
    <w:rsid w:val="00366CE2"/>
    <w:rsid w:val="00366D8E"/>
    <w:rsid w:val="00367005"/>
    <w:rsid w:val="0036717B"/>
    <w:rsid w:val="003671E9"/>
    <w:rsid w:val="00367319"/>
    <w:rsid w:val="003673E0"/>
    <w:rsid w:val="00367452"/>
    <w:rsid w:val="003674EC"/>
    <w:rsid w:val="00367959"/>
    <w:rsid w:val="00367A16"/>
    <w:rsid w:val="00367C05"/>
    <w:rsid w:val="00367EA1"/>
    <w:rsid w:val="00367F3A"/>
    <w:rsid w:val="003701AE"/>
    <w:rsid w:val="003702D8"/>
    <w:rsid w:val="00370368"/>
    <w:rsid w:val="003705C9"/>
    <w:rsid w:val="0037065F"/>
    <w:rsid w:val="00370742"/>
    <w:rsid w:val="00370BDF"/>
    <w:rsid w:val="00370C99"/>
    <w:rsid w:val="00370D58"/>
    <w:rsid w:val="0037114F"/>
    <w:rsid w:val="00371489"/>
    <w:rsid w:val="00371518"/>
    <w:rsid w:val="00371550"/>
    <w:rsid w:val="0037169F"/>
    <w:rsid w:val="0037188C"/>
    <w:rsid w:val="00371909"/>
    <w:rsid w:val="00371A81"/>
    <w:rsid w:val="00371BC3"/>
    <w:rsid w:val="00371E9D"/>
    <w:rsid w:val="00371F0D"/>
    <w:rsid w:val="00371F89"/>
    <w:rsid w:val="00372095"/>
    <w:rsid w:val="00372114"/>
    <w:rsid w:val="003721A8"/>
    <w:rsid w:val="003723C7"/>
    <w:rsid w:val="00372470"/>
    <w:rsid w:val="003724EC"/>
    <w:rsid w:val="00372877"/>
    <w:rsid w:val="00372A72"/>
    <w:rsid w:val="00372BF5"/>
    <w:rsid w:val="00372DBD"/>
    <w:rsid w:val="003732F3"/>
    <w:rsid w:val="003739A3"/>
    <w:rsid w:val="00373A4C"/>
    <w:rsid w:val="00373C50"/>
    <w:rsid w:val="00373D24"/>
    <w:rsid w:val="00373D8F"/>
    <w:rsid w:val="00374538"/>
    <w:rsid w:val="003745FE"/>
    <w:rsid w:val="0037465B"/>
    <w:rsid w:val="003747AB"/>
    <w:rsid w:val="003749E6"/>
    <w:rsid w:val="003749F5"/>
    <w:rsid w:val="00374A62"/>
    <w:rsid w:val="00374C3A"/>
    <w:rsid w:val="00374FF0"/>
    <w:rsid w:val="0037514C"/>
    <w:rsid w:val="0037530D"/>
    <w:rsid w:val="00375437"/>
    <w:rsid w:val="00375C3D"/>
    <w:rsid w:val="00375E2A"/>
    <w:rsid w:val="00375E59"/>
    <w:rsid w:val="00375ECA"/>
    <w:rsid w:val="00376274"/>
    <w:rsid w:val="00376318"/>
    <w:rsid w:val="00376525"/>
    <w:rsid w:val="003765A7"/>
    <w:rsid w:val="00376769"/>
    <w:rsid w:val="00376772"/>
    <w:rsid w:val="00376829"/>
    <w:rsid w:val="003769BF"/>
    <w:rsid w:val="00376BAD"/>
    <w:rsid w:val="00376C1B"/>
    <w:rsid w:val="00377289"/>
    <w:rsid w:val="003773B6"/>
    <w:rsid w:val="003774AC"/>
    <w:rsid w:val="0037790D"/>
    <w:rsid w:val="003779E9"/>
    <w:rsid w:val="00377E5A"/>
    <w:rsid w:val="00380627"/>
    <w:rsid w:val="00380714"/>
    <w:rsid w:val="003807AC"/>
    <w:rsid w:val="0038086B"/>
    <w:rsid w:val="003808FD"/>
    <w:rsid w:val="00380C21"/>
    <w:rsid w:val="00380F85"/>
    <w:rsid w:val="00381054"/>
    <w:rsid w:val="00381189"/>
    <w:rsid w:val="00381267"/>
    <w:rsid w:val="003815E8"/>
    <w:rsid w:val="00381697"/>
    <w:rsid w:val="0038169E"/>
    <w:rsid w:val="003818CD"/>
    <w:rsid w:val="00381955"/>
    <w:rsid w:val="00381A36"/>
    <w:rsid w:val="00381AB9"/>
    <w:rsid w:val="00381D72"/>
    <w:rsid w:val="00382160"/>
    <w:rsid w:val="003825F7"/>
    <w:rsid w:val="003826B9"/>
    <w:rsid w:val="00382899"/>
    <w:rsid w:val="0038290F"/>
    <w:rsid w:val="00382B7D"/>
    <w:rsid w:val="00382F8F"/>
    <w:rsid w:val="00382FD2"/>
    <w:rsid w:val="0038319F"/>
    <w:rsid w:val="0038337D"/>
    <w:rsid w:val="00383417"/>
    <w:rsid w:val="00383543"/>
    <w:rsid w:val="003837AC"/>
    <w:rsid w:val="00383911"/>
    <w:rsid w:val="003839AD"/>
    <w:rsid w:val="003839B8"/>
    <w:rsid w:val="00383F9C"/>
    <w:rsid w:val="0038430F"/>
    <w:rsid w:val="0038453B"/>
    <w:rsid w:val="00384622"/>
    <w:rsid w:val="00384659"/>
    <w:rsid w:val="003846F4"/>
    <w:rsid w:val="00384854"/>
    <w:rsid w:val="003849D5"/>
    <w:rsid w:val="00384CCD"/>
    <w:rsid w:val="0038514A"/>
    <w:rsid w:val="003851D6"/>
    <w:rsid w:val="0038535F"/>
    <w:rsid w:val="00385366"/>
    <w:rsid w:val="0038550B"/>
    <w:rsid w:val="003855A9"/>
    <w:rsid w:val="003856C4"/>
    <w:rsid w:val="00385704"/>
    <w:rsid w:val="0038586D"/>
    <w:rsid w:val="003858D8"/>
    <w:rsid w:val="00385911"/>
    <w:rsid w:val="0038593D"/>
    <w:rsid w:val="00385DCC"/>
    <w:rsid w:val="003860C5"/>
    <w:rsid w:val="003861F2"/>
    <w:rsid w:val="00386320"/>
    <w:rsid w:val="0038633E"/>
    <w:rsid w:val="00386406"/>
    <w:rsid w:val="003865D9"/>
    <w:rsid w:val="003866E0"/>
    <w:rsid w:val="003868BD"/>
    <w:rsid w:val="003869F8"/>
    <w:rsid w:val="00386E59"/>
    <w:rsid w:val="00386FA1"/>
    <w:rsid w:val="00386FED"/>
    <w:rsid w:val="00387604"/>
    <w:rsid w:val="003877D4"/>
    <w:rsid w:val="00387910"/>
    <w:rsid w:val="00387B12"/>
    <w:rsid w:val="003902AA"/>
    <w:rsid w:val="00390367"/>
    <w:rsid w:val="003903D2"/>
    <w:rsid w:val="0039058A"/>
    <w:rsid w:val="00390803"/>
    <w:rsid w:val="00390A04"/>
    <w:rsid w:val="00390D55"/>
    <w:rsid w:val="00390E95"/>
    <w:rsid w:val="00390E9E"/>
    <w:rsid w:val="00390EE1"/>
    <w:rsid w:val="003911CD"/>
    <w:rsid w:val="003912F8"/>
    <w:rsid w:val="003913E9"/>
    <w:rsid w:val="003913FC"/>
    <w:rsid w:val="00391540"/>
    <w:rsid w:val="003915CE"/>
    <w:rsid w:val="003916D8"/>
    <w:rsid w:val="00391999"/>
    <w:rsid w:val="00391A00"/>
    <w:rsid w:val="00391A5E"/>
    <w:rsid w:val="00391CC7"/>
    <w:rsid w:val="00391E02"/>
    <w:rsid w:val="00392448"/>
    <w:rsid w:val="003925A4"/>
    <w:rsid w:val="003926FD"/>
    <w:rsid w:val="0039276D"/>
    <w:rsid w:val="003928A1"/>
    <w:rsid w:val="00392927"/>
    <w:rsid w:val="00392931"/>
    <w:rsid w:val="00392937"/>
    <w:rsid w:val="00392BDA"/>
    <w:rsid w:val="00392D5C"/>
    <w:rsid w:val="00392D97"/>
    <w:rsid w:val="00392E26"/>
    <w:rsid w:val="00392F41"/>
    <w:rsid w:val="0039306C"/>
    <w:rsid w:val="00393100"/>
    <w:rsid w:val="00393145"/>
    <w:rsid w:val="003932C7"/>
    <w:rsid w:val="00393300"/>
    <w:rsid w:val="00393572"/>
    <w:rsid w:val="00393576"/>
    <w:rsid w:val="0039362A"/>
    <w:rsid w:val="0039366A"/>
    <w:rsid w:val="00393D11"/>
    <w:rsid w:val="00393FAC"/>
    <w:rsid w:val="003941EB"/>
    <w:rsid w:val="0039433F"/>
    <w:rsid w:val="003943CF"/>
    <w:rsid w:val="003944F0"/>
    <w:rsid w:val="003948BB"/>
    <w:rsid w:val="00394920"/>
    <w:rsid w:val="00394A16"/>
    <w:rsid w:val="00394D01"/>
    <w:rsid w:val="00394DD6"/>
    <w:rsid w:val="00394E32"/>
    <w:rsid w:val="00394E43"/>
    <w:rsid w:val="00394E81"/>
    <w:rsid w:val="00394EBC"/>
    <w:rsid w:val="00394F9B"/>
    <w:rsid w:val="0039501A"/>
    <w:rsid w:val="00395021"/>
    <w:rsid w:val="0039531C"/>
    <w:rsid w:val="00395A44"/>
    <w:rsid w:val="00395BB0"/>
    <w:rsid w:val="00395C8D"/>
    <w:rsid w:val="00395E58"/>
    <w:rsid w:val="00396176"/>
    <w:rsid w:val="003962AC"/>
    <w:rsid w:val="0039647E"/>
    <w:rsid w:val="00396876"/>
    <w:rsid w:val="00396A7F"/>
    <w:rsid w:val="00396CF7"/>
    <w:rsid w:val="00396DC7"/>
    <w:rsid w:val="00396E24"/>
    <w:rsid w:val="00396E96"/>
    <w:rsid w:val="0039708A"/>
    <w:rsid w:val="00397856"/>
    <w:rsid w:val="00397C1C"/>
    <w:rsid w:val="00397DF4"/>
    <w:rsid w:val="003A00E6"/>
    <w:rsid w:val="003A0161"/>
    <w:rsid w:val="003A034A"/>
    <w:rsid w:val="003A0415"/>
    <w:rsid w:val="003A04A7"/>
    <w:rsid w:val="003A0683"/>
    <w:rsid w:val="003A0983"/>
    <w:rsid w:val="003A0A2E"/>
    <w:rsid w:val="003A0A91"/>
    <w:rsid w:val="003A0CCC"/>
    <w:rsid w:val="003A0D56"/>
    <w:rsid w:val="003A0F57"/>
    <w:rsid w:val="003A107E"/>
    <w:rsid w:val="003A12D7"/>
    <w:rsid w:val="003A14DA"/>
    <w:rsid w:val="003A17AB"/>
    <w:rsid w:val="003A1986"/>
    <w:rsid w:val="003A1A9E"/>
    <w:rsid w:val="003A1B2D"/>
    <w:rsid w:val="003A1B5C"/>
    <w:rsid w:val="003A1CCA"/>
    <w:rsid w:val="003A1D69"/>
    <w:rsid w:val="003A1E40"/>
    <w:rsid w:val="003A1E59"/>
    <w:rsid w:val="003A1EE6"/>
    <w:rsid w:val="003A230C"/>
    <w:rsid w:val="003A2314"/>
    <w:rsid w:val="003A2343"/>
    <w:rsid w:val="003A23D8"/>
    <w:rsid w:val="003A24D6"/>
    <w:rsid w:val="003A24DA"/>
    <w:rsid w:val="003A24FB"/>
    <w:rsid w:val="003A26DF"/>
    <w:rsid w:val="003A26FD"/>
    <w:rsid w:val="003A2A6D"/>
    <w:rsid w:val="003A2BF5"/>
    <w:rsid w:val="003A2DC9"/>
    <w:rsid w:val="003A2EF4"/>
    <w:rsid w:val="003A301B"/>
    <w:rsid w:val="003A311A"/>
    <w:rsid w:val="003A3288"/>
    <w:rsid w:val="003A3334"/>
    <w:rsid w:val="003A336A"/>
    <w:rsid w:val="003A3414"/>
    <w:rsid w:val="003A3542"/>
    <w:rsid w:val="003A3604"/>
    <w:rsid w:val="003A379B"/>
    <w:rsid w:val="003A3918"/>
    <w:rsid w:val="003A39BA"/>
    <w:rsid w:val="003A3B4E"/>
    <w:rsid w:val="003A3B7A"/>
    <w:rsid w:val="003A3D7B"/>
    <w:rsid w:val="003A3E62"/>
    <w:rsid w:val="003A3E7A"/>
    <w:rsid w:val="003A40C6"/>
    <w:rsid w:val="003A4251"/>
    <w:rsid w:val="003A4538"/>
    <w:rsid w:val="003A4875"/>
    <w:rsid w:val="003A48C0"/>
    <w:rsid w:val="003A48ED"/>
    <w:rsid w:val="003A4AC4"/>
    <w:rsid w:val="003A4ACE"/>
    <w:rsid w:val="003A4D26"/>
    <w:rsid w:val="003A5054"/>
    <w:rsid w:val="003A52B4"/>
    <w:rsid w:val="003A53F0"/>
    <w:rsid w:val="003A56E8"/>
    <w:rsid w:val="003A59CD"/>
    <w:rsid w:val="003A5A26"/>
    <w:rsid w:val="003A5A92"/>
    <w:rsid w:val="003A612C"/>
    <w:rsid w:val="003A6197"/>
    <w:rsid w:val="003A61F4"/>
    <w:rsid w:val="003A64AB"/>
    <w:rsid w:val="003A6670"/>
    <w:rsid w:val="003A6717"/>
    <w:rsid w:val="003A6871"/>
    <w:rsid w:val="003A6A0B"/>
    <w:rsid w:val="003A6C18"/>
    <w:rsid w:val="003A6C42"/>
    <w:rsid w:val="003A6D12"/>
    <w:rsid w:val="003A6E39"/>
    <w:rsid w:val="003A6E52"/>
    <w:rsid w:val="003A6F20"/>
    <w:rsid w:val="003A6F78"/>
    <w:rsid w:val="003A7142"/>
    <w:rsid w:val="003A75AE"/>
    <w:rsid w:val="003A7895"/>
    <w:rsid w:val="003A7A8C"/>
    <w:rsid w:val="003A7BA4"/>
    <w:rsid w:val="003A7CC1"/>
    <w:rsid w:val="003A7F92"/>
    <w:rsid w:val="003A7FD8"/>
    <w:rsid w:val="003B02CC"/>
    <w:rsid w:val="003B03B6"/>
    <w:rsid w:val="003B0406"/>
    <w:rsid w:val="003B0489"/>
    <w:rsid w:val="003B0E9B"/>
    <w:rsid w:val="003B1069"/>
    <w:rsid w:val="003B11FA"/>
    <w:rsid w:val="003B12F0"/>
    <w:rsid w:val="003B1390"/>
    <w:rsid w:val="003B1B3E"/>
    <w:rsid w:val="003B1C46"/>
    <w:rsid w:val="003B1D37"/>
    <w:rsid w:val="003B1D7A"/>
    <w:rsid w:val="003B1ED6"/>
    <w:rsid w:val="003B2059"/>
    <w:rsid w:val="003B22ED"/>
    <w:rsid w:val="003B2455"/>
    <w:rsid w:val="003B2459"/>
    <w:rsid w:val="003B272C"/>
    <w:rsid w:val="003B2BA8"/>
    <w:rsid w:val="003B2E0F"/>
    <w:rsid w:val="003B32A0"/>
    <w:rsid w:val="003B335E"/>
    <w:rsid w:val="003B343D"/>
    <w:rsid w:val="003B351B"/>
    <w:rsid w:val="003B37D3"/>
    <w:rsid w:val="003B3903"/>
    <w:rsid w:val="003B3914"/>
    <w:rsid w:val="003B3955"/>
    <w:rsid w:val="003B39E3"/>
    <w:rsid w:val="003B39FA"/>
    <w:rsid w:val="003B3A7E"/>
    <w:rsid w:val="003B3B5A"/>
    <w:rsid w:val="003B41A3"/>
    <w:rsid w:val="003B41FD"/>
    <w:rsid w:val="003B4534"/>
    <w:rsid w:val="003B45E6"/>
    <w:rsid w:val="003B46F4"/>
    <w:rsid w:val="003B4823"/>
    <w:rsid w:val="003B4870"/>
    <w:rsid w:val="003B48D4"/>
    <w:rsid w:val="003B490C"/>
    <w:rsid w:val="003B4B1D"/>
    <w:rsid w:val="003B4B2D"/>
    <w:rsid w:val="003B4D15"/>
    <w:rsid w:val="003B56D7"/>
    <w:rsid w:val="003B575C"/>
    <w:rsid w:val="003B576C"/>
    <w:rsid w:val="003B5832"/>
    <w:rsid w:val="003B5B6B"/>
    <w:rsid w:val="003B5D74"/>
    <w:rsid w:val="003B5FE9"/>
    <w:rsid w:val="003B6331"/>
    <w:rsid w:val="003B63F6"/>
    <w:rsid w:val="003B64A4"/>
    <w:rsid w:val="003B6563"/>
    <w:rsid w:val="003B6635"/>
    <w:rsid w:val="003B67F7"/>
    <w:rsid w:val="003B682B"/>
    <w:rsid w:val="003B6CE9"/>
    <w:rsid w:val="003B6E6F"/>
    <w:rsid w:val="003B7052"/>
    <w:rsid w:val="003B7285"/>
    <w:rsid w:val="003B72D3"/>
    <w:rsid w:val="003B734E"/>
    <w:rsid w:val="003B7893"/>
    <w:rsid w:val="003B7AB8"/>
    <w:rsid w:val="003B7F04"/>
    <w:rsid w:val="003C020C"/>
    <w:rsid w:val="003C0489"/>
    <w:rsid w:val="003C0569"/>
    <w:rsid w:val="003C05AF"/>
    <w:rsid w:val="003C05BB"/>
    <w:rsid w:val="003C1027"/>
    <w:rsid w:val="003C11DE"/>
    <w:rsid w:val="003C1444"/>
    <w:rsid w:val="003C1607"/>
    <w:rsid w:val="003C1B6F"/>
    <w:rsid w:val="003C1C0D"/>
    <w:rsid w:val="003C1F3B"/>
    <w:rsid w:val="003C1F74"/>
    <w:rsid w:val="003C1F8C"/>
    <w:rsid w:val="003C1FEB"/>
    <w:rsid w:val="003C23A6"/>
    <w:rsid w:val="003C2C69"/>
    <w:rsid w:val="003C2D87"/>
    <w:rsid w:val="003C2F32"/>
    <w:rsid w:val="003C2F76"/>
    <w:rsid w:val="003C303F"/>
    <w:rsid w:val="003C31B0"/>
    <w:rsid w:val="003C339E"/>
    <w:rsid w:val="003C3438"/>
    <w:rsid w:val="003C3453"/>
    <w:rsid w:val="003C36E1"/>
    <w:rsid w:val="003C3965"/>
    <w:rsid w:val="003C3F56"/>
    <w:rsid w:val="003C40B7"/>
    <w:rsid w:val="003C41B6"/>
    <w:rsid w:val="003C441F"/>
    <w:rsid w:val="003C4420"/>
    <w:rsid w:val="003C4577"/>
    <w:rsid w:val="003C459B"/>
    <w:rsid w:val="003C45C6"/>
    <w:rsid w:val="003C461C"/>
    <w:rsid w:val="003C4685"/>
    <w:rsid w:val="003C4947"/>
    <w:rsid w:val="003C4B40"/>
    <w:rsid w:val="003C4CAD"/>
    <w:rsid w:val="003C4FBA"/>
    <w:rsid w:val="003C5139"/>
    <w:rsid w:val="003C53AE"/>
    <w:rsid w:val="003C53C2"/>
    <w:rsid w:val="003C548E"/>
    <w:rsid w:val="003C57E8"/>
    <w:rsid w:val="003C5B25"/>
    <w:rsid w:val="003C5BE5"/>
    <w:rsid w:val="003C5C7E"/>
    <w:rsid w:val="003C5E99"/>
    <w:rsid w:val="003C6355"/>
    <w:rsid w:val="003C65BF"/>
    <w:rsid w:val="003C6987"/>
    <w:rsid w:val="003C6A85"/>
    <w:rsid w:val="003C6E1B"/>
    <w:rsid w:val="003C6E20"/>
    <w:rsid w:val="003C6E6B"/>
    <w:rsid w:val="003C6E9F"/>
    <w:rsid w:val="003C6FF8"/>
    <w:rsid w:val="003C707F"/>
    <w:rsid w:val="003C70BA"/>
    <w:rsid w:val="003C7225"/>
    <w:rsid w:val="003C78A1"/>
    <w:rsid w:val="003C7A59"/>
    <w:rsid w:val="003C7AAC"/>
    <w:rsid w:val="003C7BC1"/>
    <w:rsid w:val="003C7C82"/>
    <w:rsid w:val="003C7E05"/>
    <w:rsid w:val="003C7E0B"/>
    <w:rsid w:val="003D00AA"/>
    <w:rsid w:val="003D02C5"/>
    <w:rsid w:val="003D0558"/>
    <w:rsid w:val="003D0729"/>
    <w:rsid w:val="003D0929"/>
    <w:rsid w:val="003D0A08"/>
    <w:rsid w:val="003D0A91"/>
    <w:rsid w:val="003D0A9D"/>
    <w:rsid w:val="003D0BB1"/>
    <w:rsid w:val="003D0D26"/>
    <w:rsid w:val="003D0EC1"/>
    <w:rsid w:val="003D0F26"/>
    <w:rsid w:val="003D1322"/>
    <w:rsid w:val="003D14A3"/>
    <w:rsid w:val="003D1557"/>
    <w:rsid w:val="003D156C"/>
    <w:rsid w:val="003D15B4"/>
    <w:rsid w:val="003D17F8"/>
    <w:rsid w:val="003D198C"/>
    <w:rsid w:val="003D1B23"/>
    <w:rsid w:val="003D1D5F"/>
    <w:rsid w:val="003D1E1E"/>
    <w:rsid w:val="003D1F48"/>
    <w:rsid w:val="003D1F60"/>
    <w:rsid w:val="003D22FA"/>
    <w:rsid w:val="003D26A4"/>
    <w:rsid w:val="003D2897"/>
    <w:rsid w:val="003D291E"/>
    <w:rsid w:val="003D29CE"/>
    <w:rsid w:val="003D2CB0"/>
    <w:rsid w:val="003D2F17"/>
    <w:rsid w:val="003D2FA6"/>
    <w:rsid w:val="003D33B7"/>
    <w:rsid w:val="003D37CB"/>
    <w:rsid w:val="003D3822"/>
    <w:rsid w:val="003D3B76"/>
    <w:rsid w:val="003D3C21"/>
    <w:rsid w:val="003D3C6C"/>
    <w:rsid w:val="003D3F9E"/>
    <w:rsid w:val="003D3FE5"/>
    <w:rsid w:val="003D4082"/>
    <w:rsid w:val="003D40FD"/>
    <w:rsid w:val="003D410F"/>
    <w:rsid w:val="003D43F7"/>
    <w:rsid w:val="003D44B2"/>
    <w:rsid w:val="003D46CB"/>
    <w:rsid w:val="003D4732"/>
    <w:rsid w:val="003D4764"/>
    <w:rsid w:val="003D495A"/>
    <w:rsid w:val="003D4D4F"/>
    <w:rsid w:val="003D4EEF"/>
    <w:rsid w:val="003D5022"/>
    <w:rsid w:val="003D5033"/>
    <w:rsid w:val="003D518C"/>
    <w:rsid w:val="003D546B"/>
    <w:rsid w:val="003D568A"/>
    <w:rsid w:val="003D576B"/>
    <w:rsid w:val="003D5845"/>
    <w:rsid w:val="003D5C8F"/>
    <w:rsid w:val="003D5E2A"/>
    <w:rsid w:val="003D5FC3"/>
    <w:rsid w:val="003D6014"/>
    <w:rsid w:val="003D6384"/>
    <w:rsid w:val="003D63E2"/>
    <w:rsid w:val="003D6680"/>
    <w:rsid w:val="003D67C3"/>
    <w:rsid w:val="003D682F"/>
    <w:rsid w:val="003D6911"/>
    <w:rsid w:val="003D6BD8"/>
    <w:rsid w:val="003D7139"/>
    <w:rsid w:val="003D7636"/>
    <w:rsid w:val="003D76CE"/>
    <w:rsid w:val="003D7827"/>
    <w:rsid w:val="003D798E"/>
    <w:rsid w:val="003D7C8A"/>
    <w:rsid w:val="003D7DD3"/>
    <w:rsid w:val="003D7E72"/>
    <w:rsid w:val="003D7FCD"/>
    <w:rsid w:val="003D7FCF"/>
    <w:rsid w:val="003E001E"/>
    <w:rsid w:val="003E0125"/>
    <w:rsid w:val="003E0131"/>
    <w:rsid w:val="003E0152"/>
    <w:rsid w:val="003E019C"/>
    <w:rsid w:val="003E057F"/>
    <w:rsid w:val="003E0888"/>
    <w:rsid w:val="003E093E"/>
    <w:rsid w:val="003E0C6A"/>
    <w:rsid w:val="003E0E32"/>
    <w:rsid w:val="003E11A7"/>
    <w:rsid w:val="003E1542"/>
    <w:rsid w:val="003E17D3"/>
    <w:rsid w:val="003E1946"/>
    <w:rsid w:val="003E19E9"/>
    <w:rsid w:val="003E1AB3"/>
    <w:rsid w:val="003E1AE2"/>
    <w:rsid w:val="003E1DAA"/>
    <w:rsid w:val="003E1DC1"/>
    <w:rsid w:val="003E2344"/>
    <w:rsid w:val="003E2BFF"/>
    <w:rsid w:val="003E2D03"/>
    <w:rsid w:val="003E2DE1"/>
    <w:rsid w:val="003E2E7F"/>
    <w:rsid w:val="003E3004"/>
    <w:rsid w:val="003E30E5"/>
    <w:rsid w:val="003E3106"/>
    <w:rsid w:val="003E3476"/>
    <w:rsid w:val="003E3752"/>
    <w:rsid w:val="003E38FA"/>
    <w:rsid w:val="003E3A59"/>
    <w:rsid w:val="003E3A67"/>
    <w:rsid w:val="003E3AA4"/>
    <w:rsid w:val="003E3C59"/>
    <w:rsid w:val="003E3CE1"/>
    <w:rsid w:val="003E3EFC"/>
    <w:rsid w:val="003E3F95"/>
    <w:rsid w:val="003E3FCA"/>
    <w:rsid w:val="003E40E1"/>
    <w:rsid w:val="003E4942"/>
    <w:rsid w:val="003E4D61"/>
    <w:rsid w:val="003E4F17"/>
    <w:rsid w:val="003E5015"/>
    <w:rsid w:val="003E511B"/>
    <w:rsid w:val="003E519A"/>
    <w:rsid w:val="003E530D"/>
    <w:rsid w:val="003E533B"/>
    <w:rsid w:val="003E53D6"/>
    <w:rsid w:val="003E5438"/>
    <w:rsid w:val="003E5858"/>
    <w:rsid w:val="003E5A06"/>
    <w:rsid w:val="003E5ADF"/>
    <w:rsid w:val="003E5B79"/>
    <w:rsid w:val="003E5BE7"/>
    <w:rsid w:val="003E5C4D"/>
    <w:rsid w:val="003E6005"/>
    <w:rsid w:val="003E612A"/>
    <w:rsid w:val="003E61AF"/>
    <w:rsid w:val="003E62FC"/>
    <w:rsid w:val="003E6310"/>
    <w:rsid w:val="003E65DC"/>
    <w:rsid w:val="003E6A00"/>
    <w:rsid w:val="003E6B7D"/>
    <w:rsid w:val="003E6BC6"/>
    <w:rsid w:val="003E6DDF"/>
    <w:rsid w:val="003E6F83"/>
    <w:rsid w:val="003E7059"/>
    <w:rsid w:val="003E712B"/>
    <w:rsid w:val="003E723C"/>
    <w:rsid w:val="003E7309"/>
    <w:rsid w:val="003E737E"/>
    <w:rsid w:val="003E780F"/>
    <w:rsid w:val="003E793A"/>
    <w:rsid w:val="003E7AE9"/>
    <w:rsid w:val="003E7AEB"/>
    <w:rsid w:val="003E7C17"/>
    <w:rsid w:val="003E7FE6"/>
    <w:rsid w:val="003F03E7"/>
    <w:rsid w:val="003F0525"/>
    <w:rsid w:val="003F07AE"/>
    <w:rsid w:val="003F084E"/>
    <w:rsid w:val="003F092F"/>
    <w:rsid w:val="003F09B9"/>
    <w:rsid w:val="003F09FC"/>
    <w:rsid w:val="003F0A26"/>
    <w:rsid w:val="003F0B57"/>
    <w:rsid w:val="003F0C51"/>
    <w:rsid w:val="003F0C98"/>
    <w:rsid w:val="003F0F71"/>
    <w:rsid w:val="003F11B1"/>
    <w:rsid w:val="003F1356"/>
    <w:rsid w:val="003F1613"/>
    <w:rsid w:val="003F1671"/>
    <w:rsid w:val="003F176F"/>
    <w:rsid w:val="003F178C"/>
    <w:rsid w:val="003F1815"/>
    <w:rsid w:val="003F1C1E"/>
    <w:rsid w:val="003F1E69"/>
    <w:rsid w:val="003F2158"/>
    <w:rsid w:val="003F220A"/>
    <w:rsid w:val="003F2324"/>
    <w:rsid w:val="003F23A3"/>
    <w:rsid w:val="003F256A"/>
    <w:rsid w:val="003F2601"/>
    <w:rsid w:val="003F297E"/>
    <w:rsid w:val="003F2C25"/>
    <w:rsid w:val="003F31EC"/>
    <w:rsid w:val="003F368B"/>
    <w:rsid w:val="003F395A"/>
    <w:rsid w:val="003F396F"/>
    <w:rsid w:val="003F3CFC"/>
    <w:rsid w:val="003F3D9F"/>
    <w:rsid w:val="003F3F30"/>
    <w:rsid w:val="003F45BD"/>
    <w:rsid w:val="003F45CA"/>
    <w:rsid w:val="003F45E0"/>
    <w:rsid w:val="003F4630"/>
    <w:rsid w:val="003F4688"/>
    <w:rsid w:val="003F46EA"/>
    <w:rsid w:val="003F4872"/>
    <w:rsid w:val="003F4BEF"/>
    <w:rsid w:val="003F4FEC"/>
    <w:rsid w:val="003F51FC"/>
    <w:rsid w:val="003F52BF"/>
    <w:rsid w:val="003F589C"/>
    <w:rsid w:val="003F593C"/>
    <w:rsid w:val="003F59A6"/>
    <w:rsid w:val="003F5D14"/>
    <w:rsid w:val="003F61C1"/>
    <w:rsid w:val="003F643A"/>
    <w:rsid w:val="003F6469"/>
    <w:rsid w:val="003F64A9"/>
    <w:rsid w:val="003F64B8"/>
    <w:rsid w:val="003F64D1"/>
    <w:rsid w:val="003F64D6"/>
    <w:rsid w:val="003F656C"/>
    <w:rsid w:val="003F65B3"/>
    <w:rsid w:val="003F678D"/>
    <w:rsid w:val="003F6B2C"/>
    <w:rsid w:val="003F6B63"/>
    <w:rsid w:val="003F6C29"/>
    <w:rsid w:val="003F6DC9"/>
    <w:rsid w:val="003F7150"/>
    <w:rsid w:val="003F71E1"/>
    <w:rsid w:val="003F7468"/>
    <w:rsid w:val="003F7472"/>
    <w:rsid w:val="003F7605"/>
    <w:rsid w:val="003F7622"/>
    <w:rsid w:val="003F77BD"/>
    <w:rsid w:val="003F7987"/>
    <w:rsid w:val="003F79D4"/>
    <w:rsid w:val="003F79F3"/>
    <w:rsid w:val="003F7D54"/>
    <w:rsid w:val="003F7EC9"/>
    <w:rsid w:val="003F7EF5"/>
    <w:rsid w:val="00400182"/>
    <w:rsid w:val="004001A1"/>
    <w:rsid w:val="004001C3"/>
    <w:rsid w:val="0040039B"/>
    <w:rsid w:val="004003E5"/>
    <w:rsid w:val="00400791"/>
    <w:rsid w:val="00400C07"/>
    <w:rsid w:val="00400C8A"/>
    <w:rsid w:val="00400D0B"/>
    <w:rsid w:val="00401047"/>
    <w:rsid w:val="00401242"/>
    <w:rsid w:val="00401486"/>
    <w:rsid w:val="004014FC"/>
    <w:rsid w:val="00401544"/>
    <w:rsid w:val="004015EB"/>
    <w:rsid w:val="00401600"/>
    <w:rsid w:val="00401BEF"/>
    <w:rsid w:val="00401BF2"/>
    <w:rsid w:val="00401D05"/>
    <w:rsid w:val="00401FDB"/>
    <w:rsid w:val="004021A7"/>
    <w:rsid w:val="0040237D"/>
    <w:rsid w:val="004025B4"/>
    <w:rsid w:val="004027C3"/>
    <w:rsid w:val="00402A89"/>
    <w:rsid w:val="00402C5C"/>
    <w:rsid w:val="00402EBC"/>
    <w:rsid w:val="00402FD1"/>
    <w:rsid w:val="0040343D"/>
    <w:rsid w:val="004035FA"/>
    <w:rsid w:val="00403FB6"/>
    <w:rsid w:val="00404093"/>
    <w:rsid w:val="00404188"/>
    <w:rsid w:val="00404285"/>
    <w:rsid w:val="004042D7"/>
    <w:rsid w:val="004046DD"/>
    <w:rsid w:val="0040497B"/>
    <w:rsid w:val="004049C2"/>
    <w:rsid w:val="00405121"/>
    <w:rsid w:val="004055F8"/>
    <w:rsid w:val="00405A6B"/>
    <w:rsid w:val="00405B16"/>
    <w:rsid w:val="0040607F"/>
    <w:rsid w:val="004063B9"/>
    <w:rsid w:val="004064F0"/>
    <w:rsid w:val="00406605"/>
    <w:rsid w:val="00406631"/>
    <w:rsid w:val="004066F1"/>
    <w:rsid w:val="0040683F"/>
    <w:rsid w:val="00406879"/>
    <w:rsid w:val="004068C7"/>
    <w:rsid w:val="00406C8B"/>
    <w:rsid w:val="00406D8E"/>
    <w:rsid w:val="00406EB7"/>
    <w:rsid w:val="00406EE5"/>
    <w:rsid w:val="00406EF2"/>
    <w:rsid w:val="00406F78"/>
    <w:rsid w:val="00406FB9"/>
    <w:rsid w:val="00407138"/>
    <w:rsid w:val="00407142"/>
    <w:rsid w:val="0040729B"/>
    <w:rsid w:val="0040738C"/>
    <w:rsid w:val="004073DC"/>
    <w:rsid w:val="00407405"/>
    <w:rsid w:val="0040743D"/>
    <w:rsid w:val="004076EE"/>
    <w:rsid w:val="0040777C"/>
    <w:rsid w:val="00407B3A"/>
    <w:rsid w:val="00407C2A"/>
    <w:rsid w:val="00407F1A"/>
    <w:rsid w:val="00407FD4"/>
    <w:rsid w:val="004100C7"/>
    <w:rsid w:val="0041011E"/>
    <w:rsid w:val="004101EB"/>
    <w:rsid w:val="004104BF"/>
    <w:rsid w:val="00410A95"/>
    <w:rsid w:val="00410B92"/>
    <w:rsid w:val="00410BA3"/>
    <w:rsid w:val="00410BF0"/>
    <w:rsid w:val="00410C52"/>
    <w:rsid w:val="00410CB5"/>
    <w:rsid w:val="00410D15"/>
    <w:rsid w:val="00410EC6"/>
    <w:rsid w:val="00410F6B"/>
    <w:rsid w:val="004110EF"/>
    <w:rsid w:val="00411113"/>
    <w:rsid w:val="00411B17"/>
    <w:rsid w:val="00411F2F"/>
    <w:rsid w:val="004122F1"/>
    <w:rsid w:val="00412449"/>
    <w:rsid w:val="004125D8"/>
    <w:rsid w:val="00412662"/>
    <w:rsid w:val="0041266B"/>
    <w:rsid w:val="0041267B"/>
    <w:rsid w:val="004126F3"/>
    <w:rsid w:val="00412C08"/>
    <w:rsid w:val="00412C26"/>
    <w:rsid w:val="0041316F"/>
    <w:rsid w:val="004132A4"/>
    <w:rsid w:val="0041359D"/>
    <w:rsid w:val="00413833"/>
    <w:rsid w:val="004138C4"/>
    <w:rsid w:val="00413A75"/>
    <w:rsid w:val="00413AC3"/>
    <w:rsid w:val="00413B53"/>
    <w:rsid w:val="00413F16"/>
    <w:rsid w:val="0041406D"/>
    <w:rsid w:val="0041445D"/>
    <w:rsid w:val="004144C8"/>
    <w:rsid w:val="0041454D"/>
    <w:rsid w:val="0041477F"/>
    <w:rsid w:val="00414BFB"/>
    <w:rsid w:val="00414C09"/>
    <w:rsid w:val="00414CF7"/>
    <w:rsid w:val="00414D2E"/>
    <w:rsid w:val="00414E2D"/>
    <w:rsid w:val="00414EA8"/>
    <w:rsid w:val="00415041"/>
    <w:rsid w:val="00415193"/>
    <w:rsid w:val="0041526D"/>
    <w:rsid w:val="00415491"/>
    <w:rsid w:val="004156B7"/>
    <w:rsid w:val="00415869"/>
    <w:rsid w:val="00415AE1"/>
    <w:rsid w:val="00415C1C"/>
    <w:rsid w:val="00415D9F"/>
    <w:rsid w:val="00415E27"/>
    <w:rsid w:val="00415E73"/>
    <w:rsid w:val="004160C4"/>
    <w:rsid w:val="0041618A"/>
    <w:rsid w:val="0041624E"/>
    <w:rsid w:val="00416331"/>
    <w:rsid w:val="00416387"/>
    <w:rsid w:val="004163F1"/>
    <w:rsid w:val="00416439"/>
    <w:rsid w:val="004165C7"/>
    <w:rsid w:val="004168BC"/>
    <w:rsid w:val="00416928"/>
    <w:rsid w:val="00416A08"/>
    <w:rsid w:val="00416B9C"/>
    <w:rsid w:val="00416C07"/>
    <w:rsid w:val="00416CDC"/>
    <w:rsid w:val="00416DC4"/>
    <w:rsid w:val="00416F93"/>
    <w:rsid w:val="00416FB4"/>
    <w:rsid w:val="00416FDA"/>
    <w:rsid w:val="004170C0"/>
    <w:rsid w:val="004171FF"/>
    <w:rsid w:val="0041720B"/>
    <w:rsid w:val="0041720E"/>
    <w:rsid w:val="0041727A"/>
    <w:rsid w:val="004177BF"/>
    <w:rsid w:val="004178E2"/>
    <w:rsid w:val="00417A99"/>
    <w:rsid w:val="00417F3E"/>
    <w:rsid w:val="0042010E"/>
    <w:rsid w:val="004201EE"/>
    <w:rsid w:val="0042051A"/>
    <w:rsid w:val="004205F7"/>
    <w:rsid w:val="0042098E"/>
    <w:rsid w:val="00420C0A"/>
    <w:rsid w:val="00420F3E"/>
    <w:rsid w:val="0042112E"/>
    <w:rsid w:val="004217B6"/>
    <w:rsid w:val="0042187B"/>
    <w:rsid w:val="004219B8"/>
    <w:rsid w:val="00421A1C"/>
    <w:rsid w:val="00421B39"/>
    <w:rsid w:val="00421C07"/>
    <w:rsid w:val="00421F99"/>
    <w:rsid w:val="00421FA4"/>
    <w:rsid w:val="00422143"/>
    <w:rsid w:val="00422403"/>
    <w:rsid w:val="004227B0"/>
    <w:rsid w:val="00422911"/>
    <w:rsid w:val="00422A45"/>
    <w:rsid w:val="00422C4A"/>
    <w:rsid w:val="00422D85"/>
    <w:rsid w:val="00422E91"/>
    <w:rsid w:val="0042324B"/>
    <w:rsid w:val="004232C8"/>
    <w:rsid w:val="00423400"/>
    <w:rsid w:val="004234FE"/>
    <w:rsid w:val="004237BF"/>
    <w:rsid w:val="00423918"/>
    <w:rsid w:val="00423991"/>
    <w:rsid w:val="00423A98"/>
    <w:rsid w:val="004240CA"/>
    <w:rsid w:val="0042414A"/>
    <w:rsid w:val="00424486"/>
    <w:rsid w:val="00424546"/>
    <w:rsid w:val="004245FE"/>
    <w:rsid w:val="004246A8"/>
    <w:rsid w:val="00424925"/>
    <w:rsid w:val="00424926"/>
    <w:rsid w:val="00424A7B"/>
    <w:rsid w:val="00424B45"/>
    <w:rsid w:val="00424B56"/>
    <w:rsid w:val="00424FEB"/>
    <w:rsid w:val="00425381"/>
    <w:rsid w:val="00425468"/>
    <w:rsid w:val="004254CE"/>
    <w:rsid w:val="00425523"/>
    <w:rsid w:val="0042559E"/>
    <w:rsid w:val="00425923"/>
    <w:rsid w:val="004259FB"/>
    <w:rsid w:val="00425A9F"/>
    <w:rsid w:val="00425B06"/>
    <w:rsid w:val="00425C74"/>
    <w:rsid w:val="00425D62"/>
    <w:rsid w:val="0042603F"/>
    <w:rsid w:val="004260F7"/>
    <w:rsid w:val="004263AA"/>
    <w:rsid w:val="004263E0"/>
    <w:rsid w:val="00426753"/>
    <w:rsid w:val="00426B3E"/>
    <w:rsid w:val="00426D77"/>
    <w:rsid w:val="00427345"/>
    <w:rsid w:val="00427488"/>
    <w:rsid w:val="00427504"/>
    <w:rsid w:val="004275A6"/>
    <w:rsid w:val="004276CA"/>
    <w:rsid w:val="00427A1E"/>
    <w:rsid w:val="00427AD8"/>
    <w:rsid w:val="00427E28"/>
    <w:rsid w:val="00427FD9"/>
    <w:rsid w:val="00430082"/>
    <w:rsid w:val="00430480"/>
    <w:rsid w:val="0043061C"/>
    <w:rsid w:val="00430736"/>
    <w:rsid w:val="00430A6C"/>
    <w:rsid w:val="00430AAD"/>
    <w:rsid w:val="00430CEC"/>
    <w:rsid w:val="00431191"/>
    <w:rsid w:val="004313F0"/>
    <w:rsid w:val="0043140B"/>
    <w:rsid w:val="00431A6C"/>
    <w:rsid w:val="00431AF1"/>
    <w:rsid w:val="00431B41"/>
    <w:rsid w:val="00431D52"/>
    <w:rsid w:val="00431D68"/>
    <w:rsid w:val="00431D9D"/>
    <w:rsid w:val="00431E68"/>
    <w:rsid w:val="00432237"/>
    <w:rsid w:val="0043262D"/>
    <w:rsid w:val="0043278A"/>
    <w:rsid w:val="004327AA"/>
    <w:rsid w:val="00432951"/>
    <w:rsid w:val="00432C17"/>
    <w:rsid w:val="00432F87"/>
    <w:rsid w:val="0043302E"/>
    <w:rsid w:val="0043316D"/>
    <w:rsid w:val="0043344A"/>
    <w:rsid w:val="004335A6"/>
    <w:rsid w:val="0043368E"/>
    <w:rsid w:val="00433840"/>
    <w:rsid w:val="00433B74"/>
    <w:rsid w:val="00433D7C"/>
    <w:rsid w:val="00433D8A"/>
    <w:rsid w:val="00433E9C"/>
    <w:rsid w:val="00433FD8"/>
    <w:rsid w:val="0043411E"/>
    <w:rsid w:val="004341C9"/>
    <w:rsid w:val="004341D3"/>
    <w:rsid w:val="0043435A"/>
    <w:rsid w:val="004343CF"/>
    <w:rsid w:val="00434867"/>
    <w:rsid w:val="00434982"/>
    <w:rsid w:val="00434F5C"/>
    <w:rsid w:val="00435082"/>
    <w:rsid w:val="0043520D"/>
    <w:rsid w:val="00435211"/>
    <w:rsid w:val="004353D5"/>
    <w:rsid w:val="0043556D"/>
    <w:rsid w:val="00435676"/>
    <w:rsid w:val="00435942"/>
    <w:rsid w:val="00435C5B"/>
    <w:rsid w:val="00435C8D"/>
    <w:rsid w:val="00435CD3"/>
    <w:rsid w:val="00435FED"/>
    <w:rsid w:val="00436044"/>
    <w:rsid w:val="004360CD"/>
    <w:rsid w:val="0043649E"/>
    <w:rsid w:val="0043655B"/>
    <w:rsid w:val="00436645"/>
    <w:rsid w:val="00436673"/>
    <w:rsid w:val="00436831"/>
    <w:rsid w:val="0043696A"/>
    <w:rsid w:val="004369AE"/>
    <w:rsid w:val="00436BAC"/>
    <w:rsid w:val="00436BDB"/>
    <w:rsid w:val="00437225"/>
    <w:rsid w:val="004373BC"/>
    <w:rsid w:val="004373C7"/>
    <w:rsid w:val="00437418"/>
    <w:rsid w:val="0043749E"/>
    <w:rsid w:val="004374DC"/>
    <w:rsid w:val="00440061"/>
    <w:rsid w:val="0044045F"/>
    <w:rsid w:val="004404DD"/>
    <w:rsid w:val="004405AC"/>
    <w:rsid w:val="004409CD"/>
    <w:rsid w:val="00440E98"/>
    <w:rsid w:val="00440EE5"/>
    <w:rsid w:val="00440F4C"/>
    <w:rsid w:val="0044116A"/>
    <w:rsid w:val="00441509"/>
    <w:rsid w:val="004415B3"/>
    <w:rsid w:val="004415B6"/>
    <w:rsid w:val="004415FF"/>
    <w:rsid w:val="004416DD"/>
    <w:rsid w:val="004417B3"/>
    <w:rsid w:val="00441979"/>
    <w:rsid w:val="00441A9F"/>
    <w:rsid w:val="00441AEF"/>
    <w:rsid w:val="00441C4D"/>
    <w:rsid w:val="00441E6A"/>
    <w:rsid w:val="00441F08"/>
    <w:rsid w:val="004422AC"/>
    <w:rsid w:val="004422F2"/>
    <w:rsid w:val="00442344"/>
    <w:rsid w:val="004424A7"/>
    <w:rsid w:val="0044255D"/>
    <w:rsid w:val="0044294D"/>
    <w:rsid w:val="00442DA2"/>
    <w:rsid w:val="00442DCA"/>
    <w:rsid w:val="00442F94"/>
    <w:rsid w:val="00442FAC"/>
    <w:rsid w:val="00443106"/>
    <w:rsid w:val="004431E5"/>
    <w:rsid w:val="0044349C"/>
    <w:rsid w:val="00443644"/>
    <w:rsid w:val="0044385F"/>
    <w:rsid w:val="004439D1"/>
    <w:rsid w:val="00443A7A"/>
    <w:rsid w:val="00443AF6"/>
    <w:rsid w:val="00443BC0"/>
    <w:rsid w:val="00443DAE"/>
    <w:rsid w:val="00443E75"/>
    <w:rsid w:val="00443EDF"/>
    <w:rsid w:val="00443F1F"/>
    <w:rsid w:val="0044403F"/>
    <w:rsid w:val="004440A8"/>
    <w:rsid w:val="00444157"/>
    <w:rsid w:val="00444162"/>
    <w:rsid w:val="00444198"/>
    <w:rsid w:val="00444661"/>
    <w:rsid w:val="00444880"/>
    <w:rsid w:val="004448F0"/>
    <w:rsid w:val="004449AB"/>
    <w:rsid w:val="00444D65"/>
    <w:rsid w:val="00444DCF"/>
    <w:rsid w:val="00444FAA"/>
    <w:rsid w:val="004452A5"/>
    <w:rsid w:val="00445395"/>
    <w:rsid w:val="004456E1"/>
    <w:rsid w:val="00445CB7"/>
    <w:rsid w:val="00446569"/>
    <w:rsid w:val="00446925"/>
    <w:rsid w:val="004469A0"/>
    <w:rsid w:val="00446B42"/>
    <w:rsid w:val="00446B55"/>
    <w:rsid w:val="00446C25"/>
    <w:rsid w:val="00446CCC"/>
    <w:rsid w:val="00446D6B"/>
    <w:rsid w:val="00447074"/>
    <w:rsid w:val="004470CB"/>
    <w:rsid w:val="004471CB"/>
    <w:rsid w:val="004474CB"/>
    <w:rsid w:val="00447593"/>
    <w:rsid w:val="004476BC"/>
    <w:rsid w:val="00447A33"/>
    <w:rsid w:val="00447C5B"/>
    <w:rsid w:val="00447EC5"/>
    <w:rsid w:val="00447ED8"/>
    <w:rsid w:val="00447F1C"/>
    <w:rsid w:val="00447F73"/>
    <w:rsid w:val="004501F2"/>
    <w:rsid w:val="00450365"/>
    <w:rsid w:val="004503D1"/>
    <w:rsid w:val="0045062B"/>
    <w:rsid w:val="004507D0"/>
    <w:rsid w:val="00450A8B"/>
    <w:rsid w:val="00450F04"/>
    <w:rsid w:val="004510CB"/>
    <w:rsid w:val="004515AA"/>
    <w:rsid w:val="0045190D"/>
    <w:rsid w:val="00451927"/>
    <w:rsid w:val="00451CFA"/>
    <w:rsid w:val="00451DA7"/>
    <w:rsid w:val="00451F58"/>
    <w:rsid w:val="00451F5D"/>
    <w:rsid w:val="00452063"/>
    <w:rsid w:val="004523B7"/>
    <w:rsid w:val="0045259E"/>
    <w:rsid w:val="00452930"/>
    <w:rsid w:val="00452A57"/>
    <w:rsid w:val="00452C21"/>
    <w:rsid w:val="00452F48"/>
    <w:rsid w:val="00453208"/>
    <w:rsid w:val="00453730"/>
    <w:rsid w:val="00453813"/>
    <w:rsid w:val="004539BD"/>
    <w:rsid w:val="004547CC"/>
    <w:rsid w:val="00454898"/>
    <w:rsid w:val="00454BA1"/>
    <w:rsid w:val="00454C4A"/>
    <w:rsid w:val="00454E1D"/>
    <w:rsid w:val="00455080"/>
    <w:rsid w:val="004550E4"/>
    <w:rsid w:val="00455339"/>
    <w:rsid w:val="00455364"/>
    <w:rsid w:val="004559F5"/>
    <w:rsid w:val="00455C48"/>
    <w:rsid w:val="00455D8C"/>
    <w:rsid w:val="00455DA5"/>
    <w:rsid w:val="00455FC4"/>
    <w:rsid w:val="00455FE4"/>
    <w:rsid w:val="004563CD"/>
    <w:rsid w:val="0045643D"/>
    <w:rsid w:val="004565AC"/>
    <w:rsid w:val="00456669"/>
    <w:rsid w:val="00456A02"/>
    <w:rsid w:val="00456B95"/>
    <w:rsid w:val="004571D3"/>
    <w:rsid w:val="00457276"/>
    <w:rsid w:val="004572A1"/>
    <w:rsid w:val="004574F2"/>
    <w:rsid w:val="004576F0"/>
    <w:rsid w:val="004579A3"/>
    <w:rsid w:val="00457B7D"/>
    <w:rsid w:val="00457B87"/>
    <w:rsid w:val="00457E7C"/>
    <w:rsid w:val="0046014D"/>
    <w:rsid w:val="004603FD"/>
    <w:rsid w:val="004604BA"/>
    <w:rsid w:val="00460645"/>
    <w:rsid w:val="004606FD"/>
    <w:rsid w:val="00460956"/>
    <w:rsid w:val="00460AE6"/>
    <w:rsid w:val="00460CAA"/>
    <w:rsid w:val="00460D0B"/>
    <w:rsid w:val="00460E7C"/>
    <w:rsid w:val="00460FE2"/>
    <w:rsid w:val="004612C6"/>
    <w:rsid w:val="00461497"/>
    <w:rsid w:val="00461E84"/>
    <w:rsid w:val="00461EE6"/>
    <w:rsid w:val="00461F6E"/>
    <w:rsid w:val="004621C4"/>
    <w:rsid w:val="00462206"/>
    <w:rsid w:val="0046236A"/>
    <w:rsid w:val="00462451"/>
    <w:rsid w:val="004624FD"/>
    <w:rsid w:val="004625FC"/>
    <w:rsid w:val="00462799"/>
    <w:rsid w:val="004627E5"/>
    <w:rsid w:val="0046285E"/>
    <w:rsid w:val="00462967"/>
    <w:rsid w:val="00462A56"/>
    <w:rsid w:val="00462AB0"/>
    <w:rsid w:val="00462E3B"/>
    <w:rsid w:val="004631A3"/>
    <w:rsid w:val="00463266"/>
    <w:rsid w:val="00463556"/>
    <w:rsid w:val="0046360D"/>
    <w:rsid w:val="004638D5"/>
    <w:rsid w:val="00463A46"/>
    <w:rsid w:val="00463DF0"/>
    <w:rsid w:val="00463E3B"/>
    <w:rsid w:val="004640A7"/>
    <w:rsid w:val="004642B8"/>
    <w:rsid w:val="004643B3"/>
    <w:rsid w:val="00464529"/>
    <w:rsid w:val="00464549"/>
    <w:rsid w:val="004648E4"/>
    <w:rsid w:val="004649F1"/>
    <w:rsid w:val="00464A20"/>
    <w:rsid w:val="004650F5"/>
    <w:rsid w:val="004655E4"/>
    <w:rsid w:val="004657EC"/>
    <w:rsid w:val="00465988"/>
    <w:rsid w:val="00465BC6"/>
    <w:rsid w:val="00465C6C"/>
    <w:rsid w:val="00465F1D"/>
    <w:rsid w:val="004660E1"/>
    <w:rsid w:val="004661B9"/>
    <w:rsid w:val="004661F7"/>
    <w:rsid w:val="004664E7"/>
    <w:rsid w:val="004666E9"/>
    <w:rsid w:val="00466A17"/>
    <w:rsid w:val="00466CFE"/>
    <w:rsid w:val="00466D3D"/>
    <w:rsid w:val="00466D69"/>
    <w:rsid w:val="00466E0E"/>
    <w:rsid w:val="00466EE0"/>
    <w:rsid w:val="00467100"/>
    <w:rsid w:val="00467167"/>
    <w:rsid w:val="00467338"/>
    <w:rsid w:val="0046738C"/>
    <w:rsid w:val="00467644"/>
    <w:rsid w:val="0046781F"/>
    <w:rsid w:val="00467948"/>
    <w:rsid w:val="00467A4B"/>
    <w:rsid w:val="00467B02"/>
    <w:rsid w:val="00467CAA"/>
    <w:rsid w:val="00467DA4"/>
    <w:rsid w:val="00467FBA"/>
    <w:rsid w:val="00470253"/>
    <w:rsid w:val="0047068C"/>
    <w:rsid w:val="00470871"/>
    <w:rsid w:val="00470A1A"/>
    <w:rsid w:val="00470C7D"/>
    <w:rsid w:val="00470D5F"/>
    <w:rsid w:val="00470DF1"/>
    <w:rsid w:val="00470F5E"/>
    <w:rsid w:val="00471089"/>
    <w:rsid w:val="0047126B"/>
    <w:rsid w:val="004713A0"/>
    <w:rsid w:val="004713EA"/>
    <w:rsid w:val="004714CF"/>
    <w:rsid w:val="00471619"/>
    <w:rsid w:val="0047173C"/>
    <w:rsid w:val="004717E0"/>
    <w:rsid w:val="00471B2E"/>
    <w:rsid w:val="00471C4A"/>
    <w:rsid w:val="00471C73"/>
    <w:rsid w:val="00471DE6"/>
    <w:rsid w:val="00472220"/>
    <w:rsid w:val="004722D3"/>
    <w:rsid w:val="004726F0"/>
    <w:rsid w:val="00472703"/>
    <w:rsid w:val="00472769"/>
    <w:rsid w:val="00472784"/>
    <w:rsid w:val="004727DF"/>
    <w:rsid w:val="00472ADA"/>
    <w:rsid w:val="00472B55"/>
    <w:rsid w:val="00472D44"/>
    <w:rsid w:val="004730F9"/>
    <w:rsid w:val="004731F0"/>
    <w:rsid w:val="00473589"/>
    <w:rsid w:val="00473623"/>
    <w:rsid w:val="0047395D"/>
    <w:rsid w:val="00473A51"/>
    <w:rsid w:val="00473A6A"/>
    <w:rsid w:val="00473A93"/>
    <w:rsid w:val="00473C79"/>
    <w:rsid w:val="00473D6A"/>
    <w:rsid w:val="00473ED1"/>
    <w:rsid w:val="004744E7"/>
    <w:rsid w:val="00474D45"/>
    <w:rsid w:val="00474E91"/>
    <w:rsid w:val="00474EA5"/>
    <w:rsid w:val="0047502F"/>
    <w:rsid w:val="00475212"/>
    <w:rsid w:val="004757C4"/>
    <w:rsid w:val="004757ED"/>
    <w:rsid w:val="0047586F"/>
    <w:rsid w:val="004758EC"/>
    <w:rsid w:val="00475A83"/>
    <w:rsid w:val="00475B6A"/>
    <w:rsid w:val="00475CA9"/>
    <w:rsid w:val="00475F91"/>
    <w:rsid w:val="00476246"/>
    <w:rsid w:val="004763B2"/>
    <w:rsid w:val="0047656E"/>
    <w:rsid w:val="004765B2"/>
    <w:rsid w:val="004765B3"/>
    <w:rsid w:val="004765E0"/>
    <w:rsid w:val="00476613"/>
    <w:rsid w:val="004766E9"/>
    <w:rsid w:val="00476872"/>
    <w:rsid w:val="004769AD"/>
    <w:rsid w:val="004769F5"/>
    <w:rsid w:val="00476C57"/>
    <w:rsid w:val="00476F17"/>
    <w:rsid w:val="00476F60"/>
    <w:rsid w:val="0047703D"/>
    <w:rsid w:val="0047717A"/>
    <w:rsid w:val="004771C0"/>
    <w:rsid w:val="00477482"/>
    <w:rsid w:val="004776EA"/>
    <w:rsid w:val="00477793"/>
    <w:rsid w:val="00477984"/>
    <w:rsid w:val="00477B6D"/>
    <w:rsid w:val="00477BBC"/>
    <w:rsid w:val="00477E6E"/>
    <w:rsid w:val="00480461"/>
    <w:rsid w:val="004804F6"/>
    <w:rsid w:val="00480546"/>
    <w:rsid w:val="00480584"/>
    <w:rsid w:val="004806F8"/>
    <w:rsid w:val="004807C2"/>
    <w:rsid w:val="004807F2"/>
    <w:rsid w:val="0048083E"/>
    <w:rsid w:val="004809A4"/>
    <w:rsid w:val="00480DC9"/>
    <w:rsid w:val="00480DD9"/>
    <w:rsid w:val="00480E2C"/>
    <w:rsid w:val="00480E92"/>
    <w:rsid w:val="00481548"/>
    <w:rsid w:val="00481723"/>
    <w:rsid w:val="004819D7"/>
    <w:rsid w:val="00481A89"/>
    <w:rsid w:val="00481B82"/>
    <w:rsid w:val="0048215D"/>
    <w:rsid w:val="00482C92"/>
    <w:rsid w:val="00483098"/>
    <w:rsid w:val="00483106"/>
    <w:rsid w:val="00483108"/>
    <w:rsid w:val="004834F1"/>
    <w:rsid w:val="00483632"/>
    <w:rsid w:val="0048363D"/>
    <w:rsid w:val="004837CE"/>
    <w:rsid w:val="004837CF"/>
    <w:rsid w:val="00483CB3"/>
    <w:rsid w:val="00483E00"/>
    <w:rsid w:val="00483E72"/>
    <w:rsid w:val="00483F96"/>
    <w:rsid w:val="00484100"/>
    <w:rsid w:val="0048431C"/>
    <w:rsid w:val="0048439B"/>
    <w:rsid w:val="00484840"/>
    <w:rsid w:val="00484924"/>
    <w:rsid w:val="00485035"/>
    <w:rsid w:val="004852B1"/>
    <w:rsid w:val="0048536F"/>
    <w:rsid w:val="004857D2"/>
    <w:rsid w:val="00485DA5"/>
    <w:rsid w:val="00486264"/>
    <w:rsid w:val="00486343"/>
    <w:rsid w:val="004863A2"/>
    <w:rsid w:val="004867BB"/>
    <w:rsid w:val="00486B95"/>
    <w:rsid w:val="00486CD2"/>
    <w:rsid w:val="0048709B"/>
    <w:rsid w:val="004870CF"/>
    <w:rsid w:val="004873EA"/>
    <w:rsid w:val="004876D2"/>
    <w:rsid w:val="00487711"/>
    <w:rsid w:val="0048778D"/>
    <w:rsid w:val="00487824"/>
    <w:rsid w:val="00487BE6"/>
    <w:rsid w:val="00487C6A"/>
    <w:rsid w:val="00487F44"/>
    <w:rsid w:val="00490066"/>
    <w:rsid w:val="00490081"/>
    <w:rsid w:val="00490119"/>
    <w:rsid w:val="004901E7"/>
    <w:rsid w:val="004902A7"/>
    <w:rsid w:val="00490521"/>
    <w:rsid w:val="00490726"/>
    <w:rsid w:val="004908B2"/>
    <w:rsid w:val="00490B7B"/>
    <w:rsid w:val="00490B97"/>
    <w:rsid w:val="00490C63"/>
    <w:rsid w:val="00491201"/>
    <w:rsid w:val="0049129C"/>
    <w:rsid w:val="00491391"/>
    <w:rsid w:val="00491475"/>
    <w:rsid w:val="00491B2F"/>
    <w:rsid w:val="0049208A"/>
    <w:rsid w:val="004922A8"/>
    <w:rsid w:val="004922FB"/>
    <w:rsid w:val="00492539"/>
    <w:rsid w:val="00492566"/>
    <w:rsid w:val="0049274E"/>
    <w:rsid w:val="0049279B"/>
    <w:rsid w:val="004927F6"/>
    <w:rsid w:val="004928B3"/>
    <w:rsid w:val="004928BB"/>
    <w:rsid w:val="004928C1"/>
    <w:rsid w:val="00492D9F"/>
    <w:rsid w:val="00492E94"/>
    <w:rsid w:val="00492FED"/>
    <w:rsid w:val="00493228"/>
    <w:rsid w:val="00493283"/>
    <w:rsid w:val="004933E3"/>
    <w:rsid w:val="004934AB"/>
    <w:rsid w:val="004935A1"/>
    <w:rsid w:val="00493742"/>
    <w:rsid w:val="00493807"/>
    <w:rsid w:val="00493967"/>
    <w:rsid w:val="00493AC3"/>
    <w:rsid w:val="00493E11"/>
    <w:rsid w:val="00494148"/>
    <w:rsid w:val="004941FE"/>
    <w:rsid w:val="004943BC"/>
    <w:rsid w:val="00494442"/>
    <w:rsid w:val="0049475A"/>
    <w:rsid w:val="004947E6"/>
    <w:rsid w:val="0049482A"/>
    <w:rsid w:val="00494A1B"/>
    <w:rsid w:val="00494B86"/>
    <w:rsid w:val="00494D2E"/>
    <w:rsid w:val="00494D40"/>
    <w:rsid w:val="00494EF9"/>
    <w:rsid w:val="00494EFE"/>
    <w:rsid w:val="00495459"/>
    <w:rsid w:val="00495523"/>
    <w:rsid w:val="004955FB"/>
    <w:rsid w:val="0049562F"/>
    <w:rsid w:val="00495BB0"/>
    <w:rsid w:val="00495BC0"/>
    <w:rsid w:val="00495BCB"/>
    <w:rsid w:val="00495BE1"/>
    <w:rsid w:val="00495C5F"/>
    <w:rsid w:val="00495DDA"/>
    <w:rsid w:val="00495E8B"/>
    <w:rsid w:val="0049614E"/>
    <w:rsid w:val="00496211"/>
    <w:rsid w:val="00496224"/>
    <w:rsid w:val="004962BD"/>
    <w:rsid w:val="00496354"/>
    <w:rsid w:val="0049651E"/>
    <w:rsid w:val="004967D9"/>
    <w:rsid w:val="00496877"/>
    <w:rsid w:val="004969D6"/>
    <w:rsid w:val="00496AC6"/>
    <w:rsid w:val="00496B23"/>
    <w:rsid w:val="00496B6E"/>
    <w:rsid w:val="00496BBD"/>
    <w:rsid w:val="00496DD7"/>
    <w:rsid w:val="00496DF0"/>
    <w:rsid w:val="00496E8C"/>
    <w:rsid w:val="004970A0"/>
    <w:rsid w:val="004970F0"/>
    <w:rsid w:val="00497117"/>
    <w:rsid w:val="00497217"/>
    <w:rsid w:val="0049725F"/>
    <w:rsid w:val="00497260"/>
    <w:rsid w:val="004973F5"/>
    <w:rsid w:val="0049746F"/>
    <w:rsid w:val="00497507"/>
    <w:rsid w:val="00497598"/>
    <w:rsid w:val="004978DB"/>
    <w:rsid w:val="00497987"/>
    <w:rsid w:val="004979F0"/>
    <w:rsid w:val="00497B53"/>
    <w:rsid w:val="00497BD2"/>
    <w:rsid w:val="00497DC6"/>
    <w:rsid w:val="00497EC5"/>
    <w:rsid w:val="004A008F"/>
    <w:rsid w:val="004A0448"/>
    <w:rsid w:val="004A05B1"/>
    <w:rsid w:val="004A05F6"/>
    <w:rsid w:val="004A0624"/>
    <w:rsid w:val="004A0742"/>
    <w:rsid w:val="004A08E7"/>
    <w:rsid w:val="004A0A26"/>
    <w:rsid w:val="004A0C2C"/>
    <w:rsid w:val="004A0CCF"/>
    <w:rsid w:val="004A0D61"/>
    <w:rsid w:val="004A0FC9"/>
    <w:rsid w:val="004A1326"/>
    <w:rsid w:val="004A139F"/>
    <w:rsid w:val="004A13B6"/>
    <w:rsid w:val="004A1472"/>
    <w:rsid w:val="004A157A"/>
    <w:rsid w:val="004A1A29"/>
    <w:rsid w:val="004A1F03"/>
    <w:rsid w:val="004A25A1"/>
    <w:rsid w:val="004A2656"/>
    <w:rsid w:val="004A26DD"/>
    <w:rsid w:val="004A284B"/>
    <w:rsid w:val="004A28C8"/>
    <w:rsid w:val="004A2A63"/>
    <w:rsid w:val="004A2AF9"/>
    <w:rsid w:val="004A2B5F"/>
    <w:rsid w:val="004A33D9"/>
    <w:rsid w:val="004A3452"/>
    <w:rsid w:val="004A355C"/>
    <w:rsid w:val="004A35FF"/>
    <w:rsid w:val="004A360F"/>
    <w:rsid w:val="004A3725"/>
    <w:rsid w:val="004A3C77"/>
    <w:rsid w:val="004A3CB3"/>
    <w:rsid w:val="004A3FA0"/>
    <w:rsid w:val="004A4296"/>
    <w:rsid w:val="004A43D2"/>
    <w:rsid w:val="004A45D1"/>
    <w:rsid w:val="004A45FA"/>
    <w:rsid w:val="004A46D6"/>
    <w:rsid w:val="004A4B3D"/>
    <w:rsid w:val="004A4E4C"/>
    <w:rsid w:val="004A4F44"/>
    <w:rsid w:val="004A5098"/>
    <w:rsid w:val="004A5173"/>
    <w:rsid w:val="004A5204"/>
    <w:rsid w:val="004A52A3"/>
    <w:rsid w:val="004A52CB"/>
    <w:rsid w:val="004A5322"/>
    <w:rsid w:val="004A5500"/>
    <w:rsid w:val="004A5772"/>
    <w:rsid w:val="004A57A4"/>
    <w:rsid w:val="004A598F"/>
    <w:rsid w:val="004A5E7A"/>
    <w:rsid w:val="004A6117"/>
    <w:rsid w:val="004A625A"/>
    <w:rsid w:val="004A63FC"/>
    <w:rsid w:val="004A6554"/>
    <w:rsid w:val="004A68BC"/>
    <w:rsid w:val="004A6A07"/>
    <w:rsid w:val="004A6AF0"/>
    <w:rsid w:val="004A6E0E"/>
    <w:rsid w:val="004A6ECF"/>
    <w:rsid w:val="004A6F4A"/>
    <w:rsid w:val="004A722E"/>
    <w:rsid w:val="004A7649"/>
    <w:rsid w:val="004A7692"/>
    <w:rsid w:val="004A787C"/>
    <w:rsid w:val="004A7919"/>
    <w:rsid w:val="004A7D1F"/>
    <w:rsid w:val="004A7E90"/>
    <w:rsid w:val="004A7FD3"/>
    <w:rsid w:val="004B0075"/>
    <w:rsid w:val="004B017F"/>
    <w:rsid w:val="004B03E4"/>
    <w:rsid w:val="004B06C1"/>
    <w:rsid w:val="004B09D2"/>
    <w:rsid w:val="004B0ABB"/>
    <w:rsid w:val="004B0F00"/>
    <w:rsid w:val="004B165D"/>
    <w:rsid w:val="004B16F0"/>
    <w:rsid w:val="004B16F4"/>
    <w:rsid w:val="004B1B3E"/>
    <w:rsid w:val="004B1CCF"/>
    <w:rsid w:val="004B1D76"/>
    <w:rsid w:val="004B1EA9"/>
    <w:rsid w:val="004B1F02"/>
    <w:rsid w:val="004B22C6"/>
    <w:rsid w:val="004B233F"/>
    <w:rsid w:val="004B2585"/>
    <w:rsid w:val="004B28CE"/>
    <w:rsid w:val="004B2BEE"/>
    <w:rsid w:val="004B2CED"/>
    <w:rsid w:val="004B2D31"/>
    <w:rsid w:val="004B2DDF"/>
    <w:rsid w:val="004B342E"/>
    <w:rsid w:val="004B3473"/>
    <w:rsid w:val="004B3601"/>
    <w:rsid w:val="004B37F6"/>
    <w:rsid w:val="004B3BBC"/>
    <w:rsid w:val="004B3FB5"/>
    <w:rsid w:val="004B411D"/>
    <w:rsid w:val="004B421B"/>
    <w:rsid w:val="004B427C"/>
    <w:rsid w:val="004B42CE"/>
    <w:rsid w:val="004B4308"/>
    <w:rsid w:val="004B4564"/>
    <w:rsid w:val="004B4768"/>
    <w:rsid w:val="004B47B4"/>
    <w:rsid w:val="004B47C2"/>
    <w:rsid w:val="004B4B16"/>
    <w:rsid w:val="004B4B4F"/>
    <w:rsid w:val="004B4B9A"/>
    <w:rsid w:val="004B4ED6"/>
    <w:rsid w:val="004B508B"/>
    <w:rsid w:val="004B50A2"/>
    <w:rsid w:val="004B52D3"/>
    <w:rsid w:val="004B53F8"/>
    <w:rsid w:val="004B544F"/>
    <w:rsid w:val="004B5A6B"/>
    <w:rsid w:val="004B5AB8"/>
    <w:rsid w:val="004B5E8B"/>
    <w:rsid w:val="004B5F7D"/>
    <w:rsid w:val="004B6012"/>
    <w:rsid w:val="004B6067"/>
    <w:rsid w:val="004B60E5"/>
    <w:rsid w:val="004B6118"/>
    <w:rsid w:val="004B6233"/>
    <w:rsid w:val="004B6593"/>
    <w:rsid w:val="004B68DC"/>
    <w:rsid w:val="004B6A98"/>
    <w:rsid w:val="004B6CC3"/>
    <w:rsid w:val="004B6D85"/>
    <w:rsid w:val="004B6DCF"/>
    <w:rsid w:val="004B6E42"/>
    <w:rsid w:val="004B6F07"/>
    <w:rsid w:val="004B7051"/>
    <w:rsid w:val="004B75A2"/>
    <w:rsid w:val="004B76A2"/>
    <w:rsid w:val="004B7CA9"/>
    <w:rsid w:val="004B7D29"/>
    <w:rsid w:val="004B7F77"/>
    <w:rsid w:val="004C008C"/>
    <w:rsid w:val="004C010A"/>
    <w:rsid w:val="004C01B1"/>
    <w:rsid w:val="004C01F2"/>
    <w:rsid w:val="004C024E"/>
    <w:rsid w:val="004C0529"/>
    <w:rsid w:val="004C0669"/>
    <w:rsid w:val="004C0733"/>
    <w:rsid w:val="004C09C2"/>
    <w:rsid w:val="004C0B4E"/>
    <w:rsid w:val="004C0CD3"/>
    <w:rsid w:val="004C0CED"/>
    <w:rsid w:val="004C1015"/>
    <w:rsid w:val="004C1091"/>
    <w:rsid w:val="004C14A8"/>
    <w:rsid w:val="004C1725"/>
    <w:rsid w:val="004C1745"/>
    <w:rsid w:val="004C1C43"/>
    <w:rsid w:val="004C1D5C"/>
    <w:rsid w:val="004C2225"/>
    <w:rsid w:val="004C22D9"/>
    <w:rsid w:val="004C231D"/>
    <w:rsid w:val="004C2342"/>
    <w:rsid w:val="004C24EB"/>
    <w:rsid w:val="004C25A2"/>
    <w:rsid w:val="004C2652"/>
    <w:rsid w:val="004C2906"/>
    <w:rsid w:val="004C29FE"/>
    <w:rsid w:val="004C2BBF"/>
    <w:rsid w:val="004C2C67"/>
    <w:rsid w:val="004C2CE5"/>
    <w:rsid w:val="004C2E01"/>
    <w:rsid w:val="004C3172"/>
    <w:rsid w:val="004C31A1"/>
    <w:rsid w:val="004C31A4"/>
    <w:rsid w:val="004C3205"/>
    <w:rsid w:val="004C3386"/>
    <w:rsid w:val="004C33FD"/>
    <w:rsid w:val="004C34C7"/>
    <w:rsid w:val="004C35A3"/>
    <w:rsid w:val="004C38A0"/>
    <w:rsid w:val="004C3DF7"/>
    <w:rsid w:val="004C3F68"/>
    <w:rsid w:val="004C4082"/>
    <w:rsid w:val="004C4221"/>
    <w:rsid w:val="004C455E"/>
    <w:rsid w:val="004C4564"/>
    <w:rsid w:val="004C47CA"/>
    <w:rsid w:val="004C47E5"/>
    <w:rsid w:val="004C481D"/>
    <w:rsid w:val="004C4ACB"/>
    <w:rsid w:val="004C500B"/>
    <w:rsid w:val="004C533F"/>
    <w:rsid w:val="004C53C3"/>
    <w:rsid w:val="004C5826"/>
    <w:rsid w:val="004C5965"/>
    <w:rsid w:val="004C5E04"/>
    <w:rsid w:val="004C5FDB"/>
    <w:rsid w:val="004C6011"/>
    <w:rsid w:val="004C607B"/>
    <w:rsid w:val="004C6233"/>
    <w:rsid w:val="004C63E8"/>
    <w:rsid w:val="004C67BC"/>
    <w:rsid w:val="004C68C5"/>
    <w:rsid w:val="004C6B6A"/>
    <w:rsid w:val="004C6C13"/>
    <w:rsid w:val="004C6C18"/>
    <w:rsid w:val="004C6CA8"/>
    <w:rsid w:val="004C6CC4"/>
    <w:rsid w:val="004C6CCA"/>
    <w:rsid w:val="004C6E64"/>
    <w:rsid w:val="004C71C9"/>
    <w:rsid w:val="004C7439"/>
    <w:rsid w:val="004C7620"/>
    <w:rsid w:val="004C770E"/>
    <w:rsid w:val="004C784A"/>
    <w:rsid w:val="004C7C75"/>
    <w:rsid w:val="004C7CC9"/>
    <w:rsid w:val="004D0113"/>
    <w:rsid w:val="004D02E7"/>
    <w:rsid w:val="004D0606"/>
    <w:rsid w:val="004D0851"/>
    <w:rsid w:val="004D0928"/>
    <w:rsid w:val="004D09F2"/>
    <w:rsid w:val="004D0CE9"/>
    <w:rsid w:val="004D0EF2"/>
    <w:rsid w:val="004D10A2"/>
    <w:rsid w:val="004D118E"/>
    <w:rsid w:val="004D1368"/>
    <w:rsid w:val="004D1387"/>
    <w:rsid w:val="004D13C1"/>
    <w:rsid w:val="004D14FF"/>
    <w:rsid w:val="004D1507"/>
    <w:rsid w:val="004D15B5"/>
    <w:rsid w:val="004D178F"/>
    <w:rsid w:val="004D1886"/>
    <w:rsid w:val="004D1991"/>
    <w:rsid w:val="004D1A13"/>
    <w:rsid w:val="004D1B98"/>
    <w:rsid w:val="004D1BDD"/>
    <w:rsid w:val="004D1EC1"/>
    <w:rsid w:val="004D1FE9"/>
    <w:rsid w:val="004D22D2"/>
    <w:rsid w:val="004D23D3"/>
    <w:rsid w:val="004D24B2"/>
    <w:rsid w:val="004D24B9"/>
    <w:rsid w:val="004D2772"/>
    <w:rsid w:val="004D2825"/>
    <w:rsid w:val="004D2837"/>
    <w:rsid w:val="004D2846"/>
    <w:rsid w:val="004D2886"/>
    <w:rsid w:val="004D29C1"/>
    <w:rsid w:val="004D2B03"/>
    <w:rsid w:val="004D2B4B"/>
    <w:rsid w:val="004D2B99"/>
    <w:rsid w:val="004D2D0D"/>
    <w:rsid w:val="004D2FB7"/>
    <w:rsid w:val="004D31E5"/>
    <w:rsid w:val="004D34FC"/>
    <w:rsid w:val="004D368D"/>
    <w:rsid w:val="004D3BCA"/>
    <w:rsid w:val="004D3D46"/>
    <w:rsid w:val="004D3F2D"/>
    <w:rsid w:val="004D40A5"/>
    <w:rsid w:val="004D410E"/>
    <w:rsid w:val="004D4383"/>
    <w:rsid w:val="004D43F5"/>
    <w:rsid w:val="004D467D"/>
    <w:rsid w:val="004D47BC"/>
    <w:rsid w:val="004D4846"/>
    <w:rsid w:val="004D49B3"/>
    <w:rsid w:val="004D4E60"/>
    <w:rsid w:val="004D5281"/>
    <w:rsid w:val="004D531F"/>
    <w:rsid w:val="004D5506"/>
    <w:rsid w:val="004D56EA"/>
    <w:rsid w:val="004D57CB"/>
    <w:rsid w:val="004D5910"/>
    <w:rsid w:val="004D5BBC"/>
    <w:rsid w:val="004D5D8C"/>
    <w:rsid w:val="004D60B2"/>
    <w:rsid w:val="004D64DC"/>
    <w:rsid w:val="004D651C"/>
    <w:rsid w:val="004D6835"/>
    <w:rsid w:val="004D690E"/>
    <w:rsid w:val="004D6C98"/>
    <w:rsid w:val="004D6D77"/>
    <w:rsid w:val="004D6DE4"/>
    <w:rsid w:val="004D7037"/>
    <w:rsid w:val="004D73B9"/>
    <w:rsid w:val="004D73F8"/>
    <w:rsid w:val="004D74A6"/>
    <w:rsid w:val="004D77C5"/>
    <w:rsid w:val="004D7820"/>
    <w:rsid w:val="004D7BAE"/>
    <w:rsid w:val="004D7C54"/>
    <w:rsid w:val="004D7D54"/>
    <w:rsid w:val="004D7E91"/>
    <w:rsid w:val="004E00DE"/>
    <w:rsid w:val="004E017F"/>
    <w:rsid w:val="004E0213"/>
    <w:rsid w:val="004E022B"/>
    <w:rsid w:val="004E0652"/>
    <w:rsid w:val="004E08A2"/>
    <w:rsid w:val="004E0CEE"/>
    <w:rsid w:val="004E0FF2"/>
    <w:rsid w:val="004E100D"/>
    <w:rsid w:val="004E11BA"/>
    <w:rsid w:val="004E12A4"/>
    <w:rsid w:val="004E12C6"/>
    <w:rsid w:val="004E15C6"/>
    <w:rsid w:val="004E1701"/>
    <w:rsid w:val="004E18AC"/>
    <w:rsid w:val="004E1AA8"/>
    <w:rsid w:val="004E1D5B"/>
    <w:rsid w:val="004E1E10"/>
    <w:rsid w:val="004E1E65"/>
    <w:rsid w:val="004E20FC"/>
    <w:rsid w:val="004E246B"/>
    <w:rsid w:val="004E2622"/>
    <w:rsid w:val="004E2719"/>
    <w:rsid w:val="004E2740"/>
    <w:rsid w:val="004E27E1"/>
    <w:rsid w:val="004E2A6A"/>
    <w:rsid w:val="004E2BF0"/>
    <w:rsid w:val="004E2C3E"/>
    <w:rsid w:val="004E2C94"/>
    <w:rsid w:val="004E2F53"/>
    <w:rsid w:val="004E300D"/>
    <w:rsid w:val="004E3055"/>
    <w:rsid w:val="004E31B6"/>
    <w:rsid w:val="004E3211"/>
    <w:rsid w:val="004E3340"/>
    <w:rsid w:val="004E339A"/>
    <w:rsid w:val="004E3598"/>
    <w:rsid w:val="004E35AA"/>
    <w:rsid w:val="004E3660"/>
    <w:rsid w:val="004E372F"/>
    <w:rsid w:val="004E38AB"/>
    <w:rsid w:val="004E3A17"/>
    <w:rsid w:val="004E3C1E"/>
    <w:rsid w:val="004E3EDF"/>
    <w:rsid w:val="004E3EF4"/>
    <w:rsid w:val="004E3F71"/>
    <w:rsid w:val="004E424B"/>
    <w:rsid w:val="004E4381"/>
    <w:rsid w:val="004E4447"/>
    <w:rsid w:val="004E448F"/>
    <w:rsid w:val="004E49FA"/>
    <w:rsid w:val="004E4B4B"/>
    <w:rsid w:val="004E4BFF"/>
    <w:rsid w:val="004E4DB5"/>
    <w:rsid w:val="004E4DC3"/>
    <w:rsid w:val="004E4DEF"/>
    <w:rsid w:val="004E4E06"/>
    <w:rsid w:val="004E4ED8"/>
    <w:rsid w:val="004E4FAE"/>
    <w:rsid w:val="004E5116"/>
    <w:rsid w:val="004E51F1"/>
    <w:rsid w:val="004E5227"/>
    <w:rsid w:val="004E55CB"/>
    <w:rsid w:val="004E55EC"/>
    <w:rsid w:val="004E563B"/>
    <w:rsid w:val="004E56BE"/>
    <w:rsid w:val="004E5936"/>
    <w:rsid w:val="004E5978"/>
    <w:rsid w:val="004E59F9"/>
    <w:rsid w:val="004E5A47"/>
    <w:rsid w:val="004E5AE1"/>
    <w:rsid w:val="004E5E1F"/>
    <w:rsid w:val="004E5E9A"/>
    <w:rsid w:val="004E5F3B"/>
    <w:rsid w:val="004E5F7E"/>
    <w:rsid w:val="004E6629"/>
    <w:rsid w:val="004E663D"/>
    <w:rsid w:val="004E66E3"/>
    <w:rsid w:val="004E6772"/>
    <w:rsid w:val="004E6A81"/>
    <w:rsid w:val="004E6BDE"/>
    <w:rsid w:val="004E6F89"/>
    <w:rsid w:val="004E6FE1"/>
    <w:rsid w:val="004E70B3"/>
    <w:rsid w:val="004E71FD"/>
    <w:rsid w:val="004E75B1"/>
    <w:rsid w:val="004E7E8D"/>
    <w:rsid w:val="004E7F02"/>
    <w:rsid w:val="004F0098"/>
    <w:rsid w:val="004F02C5"/>
    <w:rsid w:val="004F052F"/>
    <w:rsid w:val="004F06E0"/>
    <w:rsid w:val="004F07A2"/>
    <w:rsid w:val="004F0882"/>
    <w:rsid w:val="004F0BD3"/>
    <w:rsid w:val="004F0C35"/>
    <w:rsid w:val="004F0DAC"/>
    <w:rsid w:val="004F0EC9"/>
    <w:rsid w:val="004F0EF3"/>
    <w:rsid w:val="004F1207"/>
    <w:rsid w:val="004F13CB"/>
    <w:rsid w:val="004F14D2"/>
    <w:rsid w:val="004F180D"/>
    <w:rsid w:val="004F1E8D"/>
    <w:rsid w:val="004F1F54"/>
    <w:rsid w:val="004F2025"/>
    <w:rsid w:val="004F216B"/>
    <w:rsid w:val="004F21D3"/>
    <w:rsid w:val="004F22B2"/>
    <w:rsid w:val="004F288A"/>
    <w:rsid w:val="004F2A04"/>
    <w:rsid w:val="004F2A34"/>
    <w:rsid w:val="004F2AB6"/>
    <w:rsid w:val="004F2C60"/>
    <w:rsid w:val="004F2C8F"/>
    <w:rsid w:val="004F2D4E"/>
    <w:rsid w:val="004F365D"/>
    <w:rsid w:val="004F367E"/>
    <w:rsid w:val="004F39A2"/>
    <w:rsid w:val="004F39F3"/>
    <w:rsid w:val="004F3A14"/>
    <w:rsid w:val="004F3A88"/>
    <w:rsid w:val="004F3C0D"/>
    <w:rsid w:val="004F3D72"/>
    <w:rsid w:val="004F3E5E"/>
    <w:rsid w:val="004F403D"/>
    <w:rsid w:val="004F4324"/>
    <w:rsid w:val="004F435E"/>
    <w:rsid w:val="004F43E3"/>
    <w:rsid w:val="004F457E"/>
    <w:rsid w:val="004F4AF0"/>
    <w:rsid w:val="004F4C06"/>
    <w:rsid w:val="004F501A"/>
    <w:rsid w:val="004F50D0"/>
    <w:rsid w:val="004F5687"/>
    <w:rsid w:val="004F5A82"/>
    <w:rsid w:val="004F5B09"/>
    <w:rsid w:val="004F5BF2"/>
    <w:rsid w:val="004F5C60"/>
    <w:rsid w:val="004F5C92"/>
    <w:rsid w:val="004F5E48"/>
    <w:rsid w:val="004F5E5F"/>
    <w:rsid w:val="004F63DE"/>
    <w:rsid w:val="004F640D"/>
    <w:rsid w:val="004F663F"/>
    <w:rsid w:val="004F665D"/>
    <w:rsid w:val="004F6AB1"/>
    <w:rsid w:val="004F6C23"/>
    <w:rsid w:val="004F6C25"/>
    <w:rsid w:val="004F730B"/>
    <w:rsid w:val="004F7565"/>
    <w:rsid w:val="004F7675"/>
    <w:rsid w:val="004F77CF"/>
    <w:rsid w:val="004F7A45"/>
    <w:rsid w:val="004F7EA3"/>
    <w:rsid w:val="005000CD"/>
    <w:rsid w:val="005000D5"/>
    <w:rsid w:val="00500152"/>
    <w:rsid w:val="00500353"/>
    <w:rsid w:val="005003A5"/>
    <w:rsid w:val="00500765"/>
    <w:rsid w:val="00500A09"/>
    <w:rsid w:val="00500C55"/>
    <w:rsid w:val="00500C68"/>
    <w:rsid w:val="00500DF2"/>
    <w:rsid w:val="00500E6A"/>
    <w:rsid w:val="00501005"/>
    <w:rsid w:val="00501306"/>
    <w:rsid w:val="005013E6"/>
    <w:rsid w:val="005018DE"/>
    <w:rsid w:val="00501A62"/>
    <w:rsid w:val="00501ED6"/>
    <w:rsid w:val="00501FC9"/>
    <w:rsid w:val="00502006"/>
    <w:rsid w:val="005020E3"/>
    <w:rsid w:val="0050261D"/>
    <w:rsid w:val="005026AE"/>
    <w:rsid w:val="00502798"/>
    <w:rsid w:val="005027E4"/>
    <w:rsid w:val="00502807"/>
    <w:rsid w:val="00502822"/>
    <w:rsid w:val="00502A43"/>
    <w:rsid w:val="00502BCF"/>
    <w:rsid w:val="00502BDC"/>
    <w:rsid w:val="00502C68"/>
    <w:rsid w:val="00502D84"/>
    <w:rsid w:val="00502EB4"/>
    <w:rsid w:val="00502F2A"/>
    <w:rsid w:val="00502F31"/>
    <w:rsid w:val="00502F7B"/>
    <w:rsid w:val="0050356B"/>
    <w:rsid w:val="00503854"/>
    <w:rsid w:val="00503860"/>
    <w:rsid w:val="0050398D"/>
    <w:rsid w:val="00503D96"/>
    <w:rsid w:val="00503E40"/>
    <w:rsid w:val="005041F3"/>
    <w:rsid w:val="005042AB"/>
    <w:rsid w:val="00504327"/>
    <w:rsid w:val="0050446A"/>
    <w:rsid w:val="00504DDF"/>
    <w:rsid w:val="005051DF"/>
    <w:rsid w:val="00505314"/>
    <w:rsid w:val="00505434"/>
    <w:rsid w:val="0050552A"/>
    <w:rsid w:val="0050560E"/>
    <w:rsid w:val="0050591A"/>
    <w:rsid w:val="00506336"/>
    <w:rsid w:val="0050638C"/>
    <w:rsid w:val="0050664E"/>
    <w:rsid w:val="00506667"/>
    <w:rsid w:val="005066D5"/>
    <w:rsid w:val="00506774"/>
    <w:rsid w:val="005068A4"/>
    <w:rsid w:val="005071D3"/>
    <w:rsid w:val="005074C9"/>
    <w:rsid w:val="0050774C"/>
    <w:rsid w:val="005077CD"/>
    <w:rsid w:val="0050780C"/>
    <w:rsid w:val="00507811"/>
    <w:rsid w:val="00507821"/>
    <w:rsid w:val="005078B5"/>
    <w:rsid w:val="005078C2"/>
    <w:rsid w:val="0050790E"/>
    <w:rsid w:val="00507A2E"/>
    <w:rsid w:val="00507D15"/>
    <w:rsid w:val="005104A0"/>
    <w:rsid w:val="00510577"/>
    <w:rsid w:val="00510993"/>
    <w:rsid w:val="00510D34"/>
    <w:rsid w:val="00510EF8"/>
    <w:rsid w:val="00510FB7"/>
    <w:rsid w:val="005110A1"/>
    <w:rsid w:val="0051112C"/>
    <w:rsid w:val="00511453"/>
    <w:rsid w:val="005114A7"/>
    <w:rsid w:val="00511793"/>
    <w:rsid w:val="00511997"/>
    <w:rsid w:val="00511A13"/>
    <w:rsid w:val="00511A1C"/>
    <w:rsid w:val="00511F12"/>
    <w:rsid w:val="00511FFE"/>
    <w:rsid w:val="0051262B"/>
    <w:rsid w:val="005128F1"/>
    <w:rsid w:val="005129B8"/>
    <w:rsid w:val="00512C0C"/>
    <w:rsid w:val="00512D3E"/>
    <w:rsid w:val="00512F23"/>
    <w:rsid w:val="00512F3F"/>
    <w:rsid w:val="00513433"/>
    <w:rsid w:val="00513AF6"/>
    <w:rsid w:val="00513B15"/>
    <w:rsid w:val="00513B36"/>
    <w:rsid w:val="00513DD8"/>
    <w:rsid w:val="00514270"/>
    <w:rsid w:val="005142EE"/>
    <w:rsid w:val="0051439C"/>
    <w:rsid w:val="00514975"/>
    <w:rsid w:val="0051497E"/>
    <w:rsid w:val="00514A75"/>
    <w:rsid w:val="005151BE"/>
    <w:rsid w:val="00515219"/>
    <w:rsid w:val="0051521A"/>
    <w:rsid w:val="00515459"/>
    <w:rsid w:val="00515477"/>
    <w:rsid w:val="005154C9"/>
    <w:rsid w:val="00515945"/>
    <w:rsid w:val="00515B59"/>
    <w:rsid w:val="00515DA8"/>
    <w:rsid w:val="0051619C"/>
    <w:rsid w:val="00516279"/>
    <w:rsid w:val="00516307"/>
    <w:rsid w:val="0051678E"/>
    <w:rsid w:val="00516A75"/>
    <w:rsid w:val="00516AC8"/>
    <w:rsid w:val="00516C2A"/>
    <w:rsid w:val="00516DB3"/>
    <w:rsid w:val="0051722E"/>
    <w:rsid w:val="00517365"/>
    <w:rsid w:val="0051775E"/>
    <w:rsid w:val="00517859"/>
    <w:rsid w:val="00517AF2"/>
    <w:rsid w:val="00517DA1"/>
    <w:rsid w:val="00517E03"/>
    <w:rsid w:val="00517F61"/>
    <w:rsid w:val="0052025D"/>
    <w:rsid w:val="00520346"/>
    <w:rsid w:val="0052043D"/>
    <w:rsid w:val="005205F7"/>
    <w:rsid w:val="00520755"/>
    <w:rsid w:val="00520965"/>
    <w:rsid w:val="00520A3F"/>
    <w:rsid w:val="00520F14"/>
    <w:rsid w:val="0052111F"/>
    <w:rsid w:val="005211C3"/>
    <w:rsid w:val="0052125B"/>
    <w:rsid w:val="005217E3"/>
    <w:rsid w:val="00521870"/>
    <w:rsid w:val="00521DE4"/>
    <w:rsid w:val="00521E91"/>
    <w:rsid w:val="00521EC6"/>
    <w:rsid w:val="0052205D"/>
    <w:rsid w:val="005220CD"/>
    <w:rsid w:val="00522114"/>
    <w:rsid w:val="005221AC"/>
    <w:rsid w:val="005223CB"/>
    <w:rsid w:val="0052244C"/>
    <w:rsid w:val="005227D9"/>
    <w:rsid w:val="00522A79"/>
    <w:rsid w:val="00522B3C"/>
    <w:rsid w:val="00522BA7"/>
    <w:rsid w:val="0052330F"/>
    <w:rsid w:val="00523324"/>
    <w:rsid w:val="005233CE"/>
    <w:rsid w:val="005234C7"/>
    <w:rsid w:val="005234F2"/>
    <w:rsid w:val="00523632"/>
    <w:rsid w:val="00523849"/>
    <w:rsid w:val="00523E78"/>
    <w:rsid w:val="00523F05"/>
    <w:rsid w:val="00523F40"/>
    <w:rsid w:val="005240D6"/>
    <w:rsid w:val="0052413F"/>
    <w:rsid w:val="00524337"/>
    <w:rsid w:val="005244D0"/>
    <w:rsid w:val="0052454E"/>
    <w:rsid w:val="00524731"/>
    <w:rsid w:val="00524813"/>
    <w:rsid w:val="005248BC"/>
    <w:rsid w:val="005249C0"/>
    <w:rsid w:val="00524A8D"/>
    <w:rsid w:val="0052509B"/>
    <w:rsid w:val="0052513B"/>
    <w:rsid w:val="005253E6"/>
    <w:rsid w:val="00525432"/>
    <w:rsid w:val="0052571A"/>
    <w:rsid w:val="00525AEE"/>
    <w:rsid w:val="00525D1E"/>
    <w:rsid w:val="005260DB"/>
    <w:rsid w:val="00526141"/>
    <w:rsid w:val="005261B8"/>
    <w:rsid w:val="00526259"/>
    <w:rsid w:val="0052629B"/>
    <w:rsid w:val="0052640A"/>
    <w:rsid w:val="0052689F"/>
    <w:rsid w:val="00526A5D"/>
    <w:rsid w:val="00526AB5"/>
    <w:rsid w:val="00526AD0"/>
    <w:rsid w:val="00526BEA"/>
    <w:rsid w:val="00526BFE"/>
    <w:rsid w:val="005272FC"/>
    <w:rsid w:val="005275E2"/>
    <w:rsid w:val="005275F0"/>
    <w:rsid w:val="00527875"/>
    <w:rsid w:val="005278DF"/>
    <w:rsid w:val="00527B8D"/>
    <w:rsid w:val="00527DBC"/>
    <w:rsid w:val="00527EFC"/>
    <w:rsid w:val="0053010F"/>
    <w:rsid w:val="00530249"/>
    <w:rsid w:val="00530392"/>
    <w:rsid w:val="00530888"/>
    <w:rsid w:val="005308CE"/>
    <w:rsid w:val="005309A1"/>
    <w:rsid w:val="00530BD9"/>
    <w:rsid w:val="00530D10"/>
    <w:rsid w:val="00530DD2"/>
    <w:rsid w:val="005312AC"/>
    <w:rsid w:val="005313B8"/>
    <w:rsid w:val="005314AD"/>
    <w:rsid w:val="005314F2"/>
    <w:rsid w:val="00531527"/>
    <w:rsid w:val="005315F3"/>
    <w:rsid w:val="00531632"/>
    <w:rsid w:val="00531914"/>
    <w:rsid w:val="0053196C"/>
    <w:rsid w:val="005319E5"/>
    <w:rsid w:val="00531A29"/>
    <w:rsid w:val="00531AAA"/>
    <w:rsid w:val="00531ADA"/>
    <w:rsid w:val="00531CD6"/>
    <w:rsid w:val="00531D34"/>
    <w:rsid w:val="00532007"/>
    <w:rsid w:val="00532318"/>
    <w:rsid w:val="00532414"/>
    <w:rsid w:val="00532540"/>
    <w:rsid w:val="005327E8"/>
    <w:rsid w:val="005327E9"/>
    <w:rsid w:val="00532967"/>
    <w:rsid w:val="00532974"/>
    <w:rsid w:val="00532B88"/>
    <w:rsid w:val="00532B93"/>
    <w:rsid w:val="00532BBC"/>
    <w:rsid w:val="00532FC1"/>
    <w:rsid w:val="005331C3"/>
    <w:rsid w:val="0053334F"/>
    <w:rsid w:val="0053348A"/>
    <w:rsid w:val="00533713"/>
    <w:rsid w:val="0053377A"/>
    <w:rsid w:val="00533A82"/>
    <w:rsid w:val="0053400D"/>
    <w:rsid w:val="00534129"/>
    <w:rsid w:val="00534159"/>
    <w:rsid w:val="005341B1"/>
    <w:rsid w:val="005347B6"/>
    <w:rsid w:val="005349BC"/>
    <w:rsid w:val="00534D8E"/>
    <w:rsid w:val="00534EEE"/>
    <w:rsid w:val="00534F69"/>
    <w:rsid w:val="005350A5"/>
    <w:rsid w:val="005352A3"/>
    <w:rsid w:val="0053547F"/>
    <w:rsid w:val="005354EF"/>
    <w:rsid w:val="00535573"/>
    <w:rsid w:val="00535928"/>
    <w:rsid w:val="00535C6B"/>
    <w:rsid w:val="00535F35"/>
    <w:rsid w:val="0053615A"/>
    <w:rsid w:val="005361A5"/>
    <w:rsid w:val="00536220"/>
    <w:rsid w:val="00536319"/>
    <w:rsid w:val="005366E8"/>
    <w:rsid w:val="00536C3D"/>
    <w:rsid w:val="00536D57"/>
    <w:rsid w:val="00536D84"/>
    <w:rsid w:val="00536E1B"/>
    <w:rsid w:val="0053733F"/>
    <w:rsid w:val="00537344"/>
    <w:rsid w:val="00537346"/>
    <w:rsid w:val="005375A7"/>
    <w:rsid w:val="00537619"/>
    <w:rsid w:val="005376EC"/>
    <w:rsid w:val="0053773A"/>
    <w:rsid w:val="00537F29"/>
    <w:rsid w:val="0054005A"/>
    <w:rsid w:val="005400CE"/>
    <w:rsid w:val="005401F2"/>
    <w:rsid w:val="0054023A"/>
    <w:rsid w:val="00540292"/>
    <w:rsid w:val="00540333"/>
    <w:rsid w:val="00540422"/>
    <w:rsid w:val="005404A0"/>
    <w:rsid w:val="00540BEB"/>
    <w:rsid w:val="00540E7F"/>
    <w:rsid w:val="00541221"/>
    <w:rsid w:val="005413ED"/>
    <w:rsid w:val="00541464"/>
    <w:rsid w:val="00541609"/>
    <w:rsid w:val="005416BC"/>
    <w:rsid w:val="00541D00"/>
    <w:rsid w:val="0054202D"/>
    <w:rsid w:val="005422F3"/>
    <w:rsid w:val="0054261F"/>
    <w:rsid w:val="0054289B"/>
    <w:rsid w:val="00542B35"/>
    <w:rsid w:val="00542B60"/>
    <w:rsid w:val="00542D78"/>
    <w:rsid w:val="00542DD6"/>
    <w:rsid w:val="0054312D"/>
    <w:rsid w:val="005434CD"/>
    <w:rsid w:val="00543626"/>
    <w:rsid w:val="0054367F"/>
    <w:rsid w:val="005439C7"/>
    <w:rsid w:val="00543EFE"/>
    <w:rsid w:val="00543F49"/>
    <w:rsid w:val="00543FDB"/>
    <w:rsid w:val="00544336"/>
    <w:rsid w:val="0054439C"/>
    <w:rsid w:val="005444FB"/>
    <w:rsid w:val="00544599"/>
    <w:rsid w:val="005445EF"/>
    <w:rsid w:val="0054485C"/>
    <w:rsid w:val="0054492B"/>
    <w:rsid w:val="005449DE"/>
    <w:rsid w:val="00544A0F"/>
    <w:rsid w:val="00544AC3"/>
    <w:rsid w:val="00544BFF"/>
    <w:rsid w:val="00544D89"/>
    <w:rsid w:val="00544E8C"/>
    <w:rsid w:val="005451C1"/>
    <w:rsid w:val="00545649"/>
    <w:rsid w:val="00545731"/>
    <w:rsid w:val="00545AEE"/>
    <w:rsid w:val="00545B1E"/>
    <w:rsid w:val="00545B7B"/>
    <w:rsid w:val="00545E09"/>
    <w:rsid w:val="0054623A"/>
    <w:rsid w:val="005462BE"/>
    <w:rsid w:val="005462C4"/>
    <w:rsid w:val="00546409"/>
    <w:rsid w:val="00546628"/>
    <w:rsid w:val="00546836"/>
    <w:rsid w:val="00546865"/>
    <w:rsid w:val="00546A9D"/>
    <w:rsid w:val="00546B12"/>
    <w:rsid w:val="00546C04"/>
    <w:rsid w:val="00546C59"/>
    <w:rsid w:val="00546F39"/>
    <w:rsid w:val="0054714B"/>
    <w:rsid w:val="0054771F"/>
    <w:rsid w:val="00547893"/>
    <w:rsid w:val="005479AD"/>
    <w:rsid w:val="00547A83"/>
    <w:rsid w:val="00547EAB"/>
    <w:rsid w:val="00547FBA"/>
    <w:rsid w:val="00550197"/>
    <w:rsid w:val="005501A5"/>
    <w:rsid w:val="00550364"/>
    <w:rsid w:val="005505DE"/>
    <w:rsid w:val="00550673"/>
    <w:rsid w:val="005507E0"/>
    <w:rsid w:val="00550A98"/>
    <w:rsid w:val="00550B7E"/>
    <w:rsid w:val="00550BC8"/>
    <w:rsid w:val="00550C3C"/>
    <w:rsid w:val="00550D34"/>
    <w:rsid w:val="00550D6D"/>
    <w:rsid w:val="00550D82"/>
    <w:rsid w:val="00550E05"/>
    <w:rsid w:val="00550F95"/>
    <w:rsid w:val="00550FA3"/>
    <w:rsid w:val="00551008"/>
    <w:rsid w:val="00551062"/>
    <w:rsid w:val="005514C9"/>
    <w:rsid w:val="005516B9"/>
    <w:rsid w:val="00551725"/>
    <w:rsid w:val="00551755"/>
    <w:rsid w:val="00551FF3"/>
    <w:rsid w:val="005522F8"/>
    <w:rsid w:val="00552394"/>
    <w:rsid w:val="00552458"/>
    <w:rsid w:val="00552633"/>
    <w:rsid w:val="005526A2"/>
    <w:rsid w:val="005526CF"/>
    <w:rsid w:val="0055275E"/>
    <w:rsid w:val="00552807"/>
    <w:rsid w:val="0055286F"/>
    <w:rsid w:val="005528F3"/>
    <w:rsid w:val="00552B21"/>
    <w:rsid w:val="00552D3E"/>
    <w:rsid w:val="00553244"/>
    <w:rsid w:val="0055388A"/>
    <w:rsid w:val="005538CD"/>
    <w:rsid w:val="00553AB0"/>
    <w:rsid w:val="00553B25"/>
    <w:rsid w:val="00553C60"/>
    <w:rsid w:val="00553E24"/>
    <w:rsid w:val="00553E37"/>
    <w:rsid w:val="00553FAB"/>
    <w:rsid w:val="0055404F"/>
    <w:rsid w:val="0055420D"/>
    <w:rsid w:val="00554221"/>
    <w:rsid w:val="005545EB"/>
    <w:rsid w:val="005546DF"/>
    <w:rsid w:val="00554717"/>
    <w:rsid w:val="00554CA5"/>
    <w:rsid w:val="00554E60"/>
    <w:rsid w:val="00555332"/>
    <w:rsid w:val="005559AB"/>
    <w:rsid w:val="005559F9"/>
    <w:rsid w:val="00555A7C"/>
    <w:rsid w:val="00555B5D"/>
    <w:rsid w:val="00555D27"/>
    <w:rsid w:val="00555EC9"/>
    <w:rsid w:val="00555FED"/>
    <w:rsid w:val="005567B7"/>
    <w:rsid w:val="0055691F"/>
    <w:rsid w:val="00556ADF"/>
    <w:rsid w:val="00556CC0"/>
    <w:rsid w:val="00556E21"/>
    <w:rsid w:val="00556F0A"/>
    <w:rsid w:val="00556F9C"/>
    <w:rsid w:val="00557318"/>
    <w:rsid w:val="0055733C"/>
    <w:rsid w:val="0055757E"/>
    <w:rsid w:val="005575A1"/>
    <w:rsid w:val="0055789A"/>
    <w:rsid w:val="00557A92"/>
    <w:rsid w:val="00557ACB"/>
    <w:rsid w:val="00557C73"/>
    <w:rsid w:val="00557D33"/>
    <w:rsid w:val="00557E04"/>
    <w:rsid w:val="005601D8"/>
    <w:rsid w:val="0056021B"/>
    <w:rsid w:val="00560410"/>
    <w:rsid w:val="00560454"/>
    <w:rsid w:val="00560555"/>
    <w:rsid w:val="005605CE"/>
    <w:rsid w:val="005608DE"/>
    <w:rsid w:val="00560B73"/>
    <w:rsid w:val="00560B76"/>
    <w:rsid w:val="00560EE3"/>
    <w:rsid w:val="00560EF5"/>
    <w:rsid w:val="00560F24"/>
    <w:rsid w:val="00561345"/>
    <w:rsid w:val="0056191F"/>
    <w:rsid w:val="005619B2"/>
    <w:rsid w:val="00561D5A"/>
    <w:rsid w:val="00561E64"/>
    <w:rsid w:val="005620C0"/>
    <w:rsid w:val="0056242B"/>
    <w:rsid w:val="00562522"/>
    <w:rsid w:val="005627B9"/>
    <w:rsid w:val="005627E0"/>
    <w:rsid w:val="00562A7B"/>
    <w:rsid w:val="00562BAF"/>
    <w:rsid w:val="00562CBE"/>
    <w:rsid w:val="00562D90"/>
    <w:rsid w:val="005630DE"/>
    <w:rsid w:val="00563350"/>
    <w:rsid w:val="0056349F"/>
    <w:rsid w:val="00563502"/>
    <w:rsid w:val="00563597"/>
    <w:rsid w:val="00563696"/>
    <w:rsid w:val="005637E9"/>
    <w:rsid w:val="00563859"/>
    <w:rsid w:val="00563B7A"/>
    <w:rsid w:val="00563CCA"/>
    <w:rsid w:val="00563E4D"/>
    <w:rsid w:val="00563ED5"/>
    <w:rsid w:val="00564844"/>
    <w:rsid w:val="005648D7"/>
    <w:rsid w:val="00564942"/>
    <w:rsid w:val="00564FBB"/>
    <w:rsid w:val="0056538A"/>
    <w:rsid w:val="0056550D"/>
    <w:rsid w:val="005655DC"/>
    <w:rsid w:val="005656B1"/>
    <w:rsid w:val="00565707"/>
    <w:rsid w:val="00565A04"/>
    <w:rsid w:val="00565B8A"/>
    <w:rsid w:val="00565B9E"/>
    <w:rsid w:val="00565E2D"/>
    <w:rsid w:val="00565F6B"/>
    <w:rsid w:val="00565FA8"/>
    <w:rsid w:val="00565FB1"/>
    <w:rsid w:val="0056624B"/>
    <w:rsid w:val="005662A6"/>
    <w:rsid w:val="005665DA"/>
    <w:rsid w:val="00566770"/>
    <w:rsid w:val="0056691E"/>
    <w:rsid w:val="00566CA1"/>
    <w:rsid w:val="00567493"/>
    <w:rsid w:val="005675EB"/>
    <w:rsid w:val="00567947"/>
    <w:rsid w:val="005679CC"/>
    <w:rsid w:val="005679E2"/>
    <w:rsid w:val="00567B28"/>
    <w:rsid w:val="00567BAF"/>
    <w:rsid w:val="00567E80"/>
    <w:rsid w:val="00570270"/>
    <w:rsid w:val="0057044D"/>
    <w:rsid w:val="00570745"/>
    <w:rsid w:val="0057077F"/>
    <w:rsid w:val="0057099C"/>
    <w:rsid w:val="005709DE"/>
    <w:rsid w:val="00570BDA"/>
    <w:rsid w:val="00570C9C"/>
    <w:rsid w:val="00571050"/>
    <w:rsid w:val="0057106C"/>
    <w:rsid w:val="005712A7"/>
    <w:rsid w:val="005715E4"/>
    <w:rsid w:val="0057166E"/>
    <w:rsid w:val="0057182F"/>
    <w:rsid w:val="00571B3B"/>
    <w:rsid w:val="00571DDA"/>
    <w:rsid w:val="00571EF6"/>
    <w:rsid w:val="0057235C"/>
    <w:rsid w:val="00572623"/>
    <w:rsid w:val="005728B4"/>
    <w:rsid w:val="00572AE2"/>
    <w:rsid w:val="00572AEE"/>
    <w:rsid w:val="00572BB0"/>
    <w:rsid w:val="00572D4E"/>
    <w:rsid w:val="00572D9A"/>
    <w:rsid w:val="00572E49"/>
    <w:rsid w:val="0057327B"/>
    <w:rsid w:val="005733BF"/>
    <w:rsid w:val="00573470"/>
    <w:rsid w:val="00573524"/>
    <w:rsid w:val="0057365F"/>
    <w:rsid w:val="005737A3"/>
    <w:rsid w:val="0057384D"/>
    <w:rsid w:val="005738F5"/>
    <w:rsid w:val="00573FEC"/>
    <w:rsid w:val="00574521"/>
    <w:rsid w:val="00574794"/>
    <w:rsid w:val="0057499D"/>
    <w:rsid w:val="00574A40"/>
    <w:rsid w:val="00574B4D"/>
    <w:rsid w:val="00574C3A"/>
    <w:rsid w:val="00574E04"/>
    <w:rsid w:val="00575226"/>
    <w:rsid w:val="0057523D"/>
    <w:rsid w:val="00575243"/>
    <w:rsid w:val="00575424"/>
    <w:rsid w:val="00575775"/>
    <w:rsid w:val="005757B3"/>
    <w:rsid w:val="005757BC"/>
    <w:rsid w:val="0057582F"/>
    <w:rsid w:val="005764DE"/>
    <w:rsid w:val="0057652D"/>
    <w:rsid w:val="00576714"/>
    <w:rsid w:val="00576844"/>
    <w:rsid w:val="00576ABD"/>
    <w:rsid w:val="00576BC3"/>
    <w:rsid w:val="0057715B"/>
    <w:rsid w:val="00577247"/>
    <w:rsid w:val="0057724D"/>
    <w:rsid w:val="005772E9"/>
    <w:rsid w:val="0057731F"/>
    <w:rsid w:val="0057739D"/>
    <w:rsid w:val="0057743E"/>
    <w:rsid w:val="00577648"/>
    <w:rsid w:val="00577676"/>
    <w:rsid w:val="00577678"/>
    <w:rsid w:val="00577933"/>
    <w:rsid w:val="00577A60"/>
    <w:rsid w:val="00577CFB"/>
    <w:rsid w:val="00577FCC"/>
    <w:rsid w:val="0058041F"/>
    <w:rsid w:val="005806E8"/>
    <w:rsid w:val="0058076B"/>
    <w:rsid w:val="00580939"/>
    <w:rsid w:val="00580BC2"/>
    <w:rsid w:val="00580C83"/>
    <w:rsid w:val="00580FD4"/>
    <w:rsid w:val="00581069"/>
    <w:rsid w:val="00581600"/>
    <w:rsid w:val="00581652"/>
    <w:rsid w:val="005816EF"/>
    <w:rsid w:val="005816F0"/>
    <w:rsid w:val="0058174E"/>
    <w:rsid w:val="0058190B"/>
    <w:rsid w:val="00581A78"/>
    <w:rsid w:val="00581A8E"/>
    <w:rsid w:val="00581CC6"/>
    <w:rsid w:val="00581DB7"/>
    <w:rsid w:val="00581F11"/>
    <w:rsid w:val="00582214"/>
    <w:rsid w:val="00582226"/>
    <w:rsid w:val="00582402"/>
    <w:rsid w:val="0058273F"/>
    <w:rsid w:val="00582822"/>
    <w:rsid w:val="0058283B"/>
    <w:rsid w:val="00582D0C"/>
    <w:rsid w:val="0058309B"/>
    <w:rsid w:val="0058316A"/>
    <w:rsid w:val="00583195"/>
    <w:rsid w:val="005831DE"/>
    <w:rsid w:val="0058324B"/>
    <w:rsid w:val="00583414"/>
    <w:rsid w:val="00583806"/>
    <w:rsid w:val="0058396D"/>
    <w:rsid w:val="00583D06"/>
    <w:rsid w:val="0058413F"/>
    <w:rsid w:val="0058428E"/>
    <w:rsid w:val="005843C0"/>
    <w:rsid w:val="005846B0"/>
    <w:rsid w:val="00584BCA"/>
    <w:rsid w:val="00584D70"/>
    <w:rsid w:val="00584DD8"/>
    <w:rsid w:val="00585022"/>
    <w:rsid w:val="00585221"/>
    <w:rsid w:val="0058531A"/>
    <w:rsid w:val="00585390"/>
    <w:rsid w:val="00585612"/>
    <w:rsid w:val="00585699"/>
    <w:rsid w:val="0058572C"/>
    <w:rsid w:val="00585862"/>
    <w:rsid w:val="00585BE8"/>
    <w:rsid w:val="00585CF6"/>
    <w:rsid w:val="00585F8C"/>
    <w:rsid w:val="00586081"/>
    <w:rsid w:val="005860D9"/>
    <w:rsid w:val="00586364"/>
    <w:rsid w:val="00586636"/>
    <w:rsid w:val="0058689F"/>
    <w:rsid w:val="0058694F"/>
    <w:rsid w:val="00587092"/>
    <w:rsid w:val="005871D0"/>
    <w:rsid w:val="00587320"/>
    <w:rsid w:val="005873E4"/>
    <w:rsid w:val="005876F3"/>
    <w:rsid w:val="00587AB7"/>
    <w:rsid w:val="00587AF2"/>
    <w:rsid w:val="00587C63"/>
    <w:rsid w:val="00587D12"/>
    <w:rsid w:val="00587DF6"/>
    <w:rsid w:val="005900CC"/>
    <w:rsid w:val="00590376"/>
    <w:rsid w:val="0059050F"/>
    <w:rsid w:val="00590521"/>
    <w:rsid w:val="00590524"/>
    <w:rsid w:val="00590784"/>
    <w:rsid w:val="0059088E"/>
    <w:rsid w:val="00590CEE"/>
    <w:rsid w:val="005910F0"/>
    <w:rsid w:val="0059121B"/>
    <w:rsid w:val="00591389"/>
    <w:rsid w:val="00591520"/>
    <w:rsid w:val="00591568"/>
    <w:rsid w:val="005915F8"/>
    <w:rsid w:val="0059183F"/>
    <w:rsid w:val="00591846"/>
    <w:rsid w:val="005918A5"/>
    <w:rsid w:val="00591A90"/>
    <w:rsid w:val="00591C12"/>
    <w:rsid w:val="00591D9F"/>
    <w:rsid w:val="00591E4B"/>
    <w:rsid w:val="00591E63"/>
    <w:rsid w:val="00591E6B"/>
    <w:rsid w:val="00592219"/>
    <w:rsid w:val="005922E0"/>
    <w:rsid w:val="005923AB"/>
    <w:rsid w:val="0059288A"/>
    <w:rsid w:val="00592B1B"/>
    <w:rsid w:val="00592B3F"/>
    <w:rsid w:val="00593092"/>
    <w:rsid w:val="005932B1"/>
    <w:rsid w:val="00593681"/>
    <w:rsid w:val="00593740"/>
    <w:rsid w:val="005937C5"/>
    <w:rsid w:val="0059393E"/>
    <w:rsid w:val="00593AE4"/>
    <w:rsid w:val="00593BE9"/>
    <w:rsid w:val="00593C1B"/>
    <w:rsid w:val="00593C51"/>
    <w:rsid w:val="00593C88"/>
    <w:rsid w:val="00593CE9"/>
    <w:rsid w:val="00593D6B"/>
    <w:rsid w:val="00593DF6"/>
    <w:rsid w:val="00593F0B"/>
    <w:rsid w:val="005942CF"/>
    <w:rsid w:val="005943F5"/>
    <w:rsid w:val="0059454B"/>
    <w:rsid w:val="005946C5"/>
    <w:rsid w:val="00594811"/>
    <w:rsid w:val="00594AF3"/>
    <w:rsid w:val="00594B3A"/>
    <w:rsid w:val="00595321"/>
    <w:rsid w:val="00595635"/>
    <w:rsid w:val="0059568A"/>
    <w:rsid w:val="0059577E"/>
    <w:rsid w:val="005957F4"/>
    <w:rsid w:val="00595851"/>
    <w:rsid w:val="00595916"/>
    <w:rsid w:val="00595E25"/>
    <w:rsid w:val="00595E26"/>
    <w:rsid w:val="0059601A"/>
    <w:rsid w:val="005961A6"/>
    <w:rsid w:val="005964D7"/>
    <w:rsid w:val="00596599"/>
    <w:rsid w:val="005965A1"/>
    <w:rsid w:val="005966C3"/>
    <w:rsid w:val="00596783"/>
    <w:rsid w:val="005968BB"/>
    <w:rsid w:val="00596D73"/>
    <w:rsid w:val="00596DD1"/>
    <w:rsid w:val="00596F63"/>
    <w:rsid w:val="005970DD"/>
    <w:rsid w:val="005972D4"/>
    <w:rsid w:val="00597406"/>
    <w:rsid w:val="00597612"/>
    <w:rsid w:val="00597983"/>
    <w:rsid w:val="00597CF2"/>
    <w:rsid w:val="00597D03"/>
    <w:rsid w:val="005A0070"/>
    <w:rsid w:val="005A00DE"/>
    <w:rsid w:val="005A0132"/>
    <w:rsid w:val="005A01B2"/>
    <w:rsid w:val="005A03B6"/>
    <w:rsid w:val="005A043C"/>
    <w:rsid w:val="005A04A1"/>
    <w:rsid w:val="005A077F"/>
    <w:rsid w:val="005A07A9"/>
    <w:rsid w:val="005A092D"/>
    <w:rsid w:val="005A0A3B"/>
    <w:rsid w:val="005A1160"/>
    <w:rsid w:val="005A1267"/>
    <w:rsid w:val="005A15D8"/>
    <w:rsid w:val="005A17F5"/>
    <w:rsid w:val="005A1B5C"/>
    <w:rsid w:val="005A1BA0"/>
    <w:rsid w:val="005A1BEB"/>
    <w:rsid w:val="005A1DC8"/>
    <w:rsid w:val="005A20A3"/>
    <w:rsid w:val="005A247E"/>
    <w:rsid w:val="005A26CE"/>
    <w:rsid w:val="005A2701"/>
    <w:rsid w:val="005A27AE"/>
    <w:rsid w:val="005A27F0"/>
    <w:rsid w:val="005A28AD"/>
    <w:rsid w:val="005A28D5"/>
    <w:rsid w:val="005A2A25"/>
    <w:rsid w:val="005A2CE6"/>
    <w:rsid w:val="005A3011"/>
    <w:rsid w:val="005A30D6"/>
    <w:rsid w:val="005A3387"/>
    <w:rsid w:val="005A353E"/>
    <w:rsid w:val="005A37D3"/>
    <w:rsid w:val="005A39BB"/>
    <w:rsid w:val="005A40E3"/>
    <w:rsid w:val="005A493B"/>
    <w:rsid w:val="005A4BA5"/>
    <w:rsid w:val="005A4E69"/>
    <w:rsid w:val="005A501C"/>
    <w:rsid w:val="005A545B"/>
    <w:rsid w:val="005A57E5"/>
    <w:rsid w:val="005A5C88"/>
    <w:rsid w:val="005A5D80"/>
    <w:rsid w:val="005A61EB"/>
    <w:rsid w:val="005A67D8"/>
    <w:rsid w:val="005A692E"/>
    <w:rsid w:val="005A69FE"/>
    <w:rsid w:val="005A6ED3"/>
    <w:rsid w:val="005A71DD"/>
    <w:rsid w:val="005A7572"/>
    <w:rsid w:val="005A7699"/>
    <w:rsid w:val="005A76FF"/>
    <w:rsid w:val="005A77E2"/>
    <w:rsid w:val="005A79C8"/>
    <w:rsid w:val="005A7BBB"/>
    <w:rsid w:val="005A7C71"/>
    <w:rsid w:val="005A7D19"/>
    <w:rsid w:val="005A7DCD"/>
    <w:rsid w:val="005B018C"/>
    <w:rsid w:val="005B01B0"/>
    <w:rsid w:val="005B0312"/>
    <w:rsid w:val="005B03F3"/>
    <w:rsid w:val="005B07C8"/>
    <w:rsid w:val="005B083D"/>
    <w:rsid w:val="005B0964"/>
    <w:rsid w:val="005B0A46"/>
    <w:rsid w:val="005B0E25"/>
    <w:rsid w:val="005B0EA3"/>
    <w:rsid w:val="005B1098"/>
    <w:rsid w:val="005B1131"/>
    <w:rsid w:val="005B1470"/>
    <w:rsid w:val="005B154D"/>
    <w:rsid w:val="005B1613"/>
    <w:rsid w:val="005B16CB"/>
    <w:rsid w:val="005B1863"/>
    <w:rsid w:val="005B1878"/>
    <w:rsid w:val="005B18A1"/>
    <w:rsid w:val="005B1A13"/>
    <w:rsid w:val="005B1AF6"/>
    <w:rsid w:val="005B1F2D"/>
    <w:rsid w:val="005B20DC"/>
    <w:rsid w:val="005B24A6"/>
    <w:rsid w:val="005B25D1"/>
    <w:rsid w:val="005B2644"/>
    <w:rsid w:val="005B26B8"/>
    <w:rsid w:val="005B276F"/>
    <w:rsid w:val="005B29D2"/>
    <w:rsid w:val="005B2B87"/>
    <w:rsid w:val="005B303C"/>
    <w:rsid w:val="005B30C8"/>
    <w:rsid w:val="005B327E"/>
    <w:rsid w:val="005B348C"/>
    <w:rsid w:val="005B3610"/>
    <w:rsid w:val="005B3641"/>
    <w:rsid w:val="005B36BB"/>
    <w:rsid w:val="005B373C"/>
    <w:rsid w:val="005B37B8"/>
    <w:rsid w:val="005B3C00"/>
    <w:rsid w:val="005B3E25"/>
    <w:rsid w:val="005B3FC1"/>
    <w:rsid w:val="005B41A9"/>
    <w:rsid w:val="005B41BE"/>
    <w:rsid w:val="005B4690"/>
    <w:rsid w:val="005B4A7D"/>
    <w:rsid w:val="005B4DB3"/>
    <w:rsid w:val="005B4ED7"/>
    <w:rsid w:val="005B547E"/>
    <w:rsid w:val="005B55A5"/>
    <w:rsid w:val="005B57B7"/>
    <w:rsid w:val="005B5DE5"/>
    <w:rsid w:val="005B5E87"/>
    <w:rsid w:val="005B61E7"/>
    <w:rsid w:val="005B6558"/>
    <w:rsid w:val="005B6876"/>
    <w:rsid w:val="005B69D6"/>
    <w:rsid w:val="005B6F1B"/>
    <w:rsid w:val="005B6F21"/>
    <w:rsid w:val="005B7182"/>
    <w:rsid w:val="005B7195"/>
    <w:rsid w:val="005B7568"/>
    <w:rsid w:val="005B7DD8"/>
    <w:rsid w:val="005B7F57"/>
    <w:rsid w:val="005C035D"/>
    <w:rsid w:val="005C058F"/>
    <w:rsid w:val="005C071B"/>
    <w:rsid w:val="005C0798"/>
    <w:rsid w:val="005C0C9A"/>
    <w:rsid w:val="005C0CBD"/>
    <w:rsid w:val="005C0F61"/>
    <w:rsid w:val="005C0FC5"/>
    <w:rsid w:val="005C130A"/>
    <w:rsid w:val="005C1692"/>
    <w:rsid w:val="005C18BE"/>
    <w:rsid w:val="005C18C2"/>
    <w:rsid w:val="005C197E"/>
    <w:rsid w:val="005C1A3B"/>
    <w:rsid w:val="005C1AD8"/>
    <w:rsid w:val="005C1AF9"/>
    <w:rsid w:val="005C1C1B"/>
    <w:rsid w:val="005C1E11"/>
    <w:rsid w:val="005C229F"/>
    <w:rsid w:val="005C22D1"/>
    <w:rsid w:val="005C23C7"/>
    <w:rsid w:val="005C23FD"/>
    <w:rsid w:val="005C2999"/>
    <w:rsid w:val="005C2A8E"/>
    <w:rsid w:val="005C2BB6"/>
    <w:rsid w:val="005C2D3F"/>
    <w:rsid w:val="005C2E7B"/>
    <w:rsid w:val="005C2EAD"/>
    <w:rsid w:val="005C2EE2"/>
    <w:rsid w:val="005C3102"/>
    <w:rsid w:val="005C3260"/>
    <w:rsid w:val="005C32BF"/>
    <w:rsid w:val="005C3341"/>
    <w:rsid w:val="005C3697"/>
    <w:rsid w:val="005C398C"/>
    <w:rsid w:val="005C3AA9"/>
    <w:rsid w:val="005C3D37"/>
    <w:rsid w:val="005C4164"/>
    <w:rsid w:val="005C43D0"/>
    <w:rsid w:val="005C4453"/>
    <w:rsid w:val="005C4705"/>
    <w:rsid w:val="005C475B"/>
    <w:rsid w:val="005C47DA"/>
    <w:rsid w:val="005C4C27"/>
    <w:rsid w:val="005C4C7D"/>
    <w:rsid w:val="005C4D69"/>
    <w:rsid w:val="005C4F64"/>
    <w:rsid w:val="005C4FE2"/>
    <w:rsid w:val="005C5196"/>
    <w:rsid w:val="005C551D"/>
    <w:rsid w:val="005C571B"/>
    <w:rsid w:val="005C5844"/>
    <w:rsid w:val="005C585C"/>
    <w:rsid w:val="005C5936"/>
    <w:rsid w:val="005C5C6B"/>
    <w:rsid w:val="005C5C7A"/>
    <w:rsid w:val="005C5F82"/>
    <w:rsid w:val="005C6103"/>
    <w:rsid w:val="005C612F"/>
    <w:rsid w:val="005C631D"/>
    <w:rsid w:val="005C64A6"/>
    <w:rsid w:val="005C64D0"/>
    <w:rsid w:val="005C66BB"/>
    <w:rsid w:val="005C675E"/>
    <w:rsid w:val="005C67DA"/>
    <w:rsid w:val="005C6C3C"/>
    <w:rsid w:val="005C71A2"/>
    <w:rsid w:val="005C7476"/>
    <w:rsid w:val="005C7814"/>
    <w:rsid w:val="005C79BC"/>
    <w:rsid w:val="005C7B82"/>
    <w:rsid w:val="005C7C84"/>
    <w:rsid w:val="005C7CD3"/>
    <w:rsid w:val="005C7E81"/>
    <w:rsid w:val="005C7F18"/>
    <w:rsid w:val="005C7F9C"/>
    <w:rsid w:val="005D0069"/>
    <w:rsid w:val="005D0159"/>
    <w:rsid w:val="005D0190"/>
    <w:rsid w:val="005D0245"/>
    <w:rsid w:val="005D02F6"/>
    <w:rsid w:val="005D03BA"/>
    <w:rsid w:val="005D0461"/>
    <w:rsid w:val="005D05DB"/>
    <w:rsid w:val="005D082A"/>
    <w:rsid w:val="005D08C3"/>
    <w:rsid w:val="005D09CA"/>
    <w:rsid w:val="005D0AED"/>
    <w:rsid w:val="005D0EE1"/>
    <w:rsid w:val="005D109C"/>
    <w:rsid w:val="005D10F5"/>
    <w:rsid w:val="005D10FD"/>
    <w:rsid w:val="005D1585"/>
    <w:rsid w:val="005D1727"/>
    <w:rsid w:val="005D1A06"/>
    <w:rsid w:val="005D1B08"/>
    <w:rsid w:val="005D1B78"/>
    <w:rsid w:val="005D1D16"/>
    <w:rsid w:val="005D1DC9"/>
    <w:rsid w:val="005D1E62"/>
    <w:rsid w:val="005D1E98"/>
    <w:rsid w:val="005D1FA7"/>
    <w:rsid w:val="005D21C4"/>
    <w:rsid w:val="005D21F4"/>
    <w:rsid w:val="005D24B5"/>
    <w:rsid w:val="005D24F4"/>
    <w:rsid w:val="005D2806"/>
    <w:rsid w:val="005D2C2D"/>
    <w:rsid w:val="005D2C91"/>
    <w:rsid w:val="005D2F7D"/>
    <w:rsid w:val="005D2F91"/>
    <w:rsid w:val="005D31A4"/>
    <w:rsid w:val="005D31D5"/>
    <w:rsid w:val="005D341B"/>
    <w:rsid w:val="005D3510"/>
    <w:rsid w:val="005D359C"/>
    <w:rsid w:val="005D35CB"/>
    <w:rsid w:val="005D36CC"/>
    <w:rsid w:val="005D36DE"/>
    <w:rsid w:val="005D37A3"/>
    <w:rsid w:val="005D394A"/>
    <w:rsid w:val="005D3A6D"/>
    <w:rsid w:val="005D3AC3"/>
    <w:rsid w:val="005D45F8"/>
    <w:rsid w:val="005D4797"/>
    <w:rsid w:val="005D4836"/>
    <w:rsid w:val="005D4846"/>
    <w:rsid w:val="005D4852"/>
    <w:rsid w:val="005D4917"/>
    <w:rsid w:val="005D494B"/>
    <w:rsid w:val="005D5054"/>
    <w:rsid w:val="005D525F"/>
    <w:rsid w:val="005D553B"/>
    <w:rsid w:val="005D5737"/>
    <w:rsid w:val="005D58B2"/>
    <w:rsid w:val="005D59BD"/>
    <w:rsid w:val="005D5BDD"/>
    <w:rsid w:val="005D5DBA"/>
    <w:rsid w:val="005D6019"/>
    <w:rsid w:val="005D6416"/>
    <w:rsid w:val="005D6633"/>
    <w:rsid w:val="005D66C0"/>
    <w:rsid w:val="005D67DE"/>
    <w:rsid w:val="005D6E52"/>
    <w:rsid w:val="005D7117"/>
    <w:rsid w:val="005D717E"/>
    <w:rsid w:val="005D7246"/>
    <w:rsid w:val="005D7446"/>
    <w:rsid w:val="005D759E"/>
    <w:rsid w:val="005D75A0"/>
    <w:rsid w:val="005D766B"/>
    <w:rsid w:val="005D76AB"/>
    <w:rsid w:val="005D76AD"/>
    <w:rsid w:val="005D76B5"/>
    <w:rsid w:val="005D7721"/>
    <w:rsid w:val="005D78A7"/>
    <w:rsid w:val="005D79FD"/>
    <w:rsid w:val="005D7A92"/>
    <w:rsid w:val="005D7A99"/>
    <w:rsid w:val="005D7D47"/>
    <w:rsid w:val="005D7FE7"/>
    <w:rsid w:val="005E01E6"/>
    <w:rsid w:val="005E0218"/>
    <w:rsid w:val="005E0314"/>
    <w:rsid w:val="005E03EA"/>
    <w:rsid w:val="005E044C"/>
    <w:rsid w:val="005E04B9"/>
    <w:rsid w:val="005E04BB"/>
    <w:rsid w:val="005E0518"/>
    <w:rsid w:val="005E0799"/>
    <w:rsid w:val="005E07C2"/>
    <w:rsid w:val="005E084B"/>
    <w:rsid w:val="005E0905"/>
    <w:rsid w:val="005E09AC"/>
    <w:rsid w:val="005E0B47"/>
    <w:rsid w:val="005E109F"/>
    <w:rsid w:val="005E11D3"/>
    <w:rsid w:val="005E1226"/>
    <w:rsid w:val="005E163F"/>
    <w:rsid w:val="005E17D1"/>
    <w:rsid w:val="005E1914"/>
    <w:rsid w:val="005E1980"/>
    <w:rsid w:val="005E19EC"/>
    <w:rsid w:val="005E1D2F"/>
    <w:rsid w:val="005E1D7C"/>
    <w:rsid w:val="005E1F57"/>
    <w:rsid w:val="005E1F84"/>
    <w:rsid w:val="005E2188"/>
    <w:rsid w:val="005E24EA"/>
    <w:rsid w:val="005E2775"/>
    <w:rsid w:val="005E2866"/>
    <w:rsid w:val="005E288F"/>
    <w:rsid w:val="005E309D"/>
    <w:rsid w:val="005E30F5"/>
    <w:rsid w:val="005E320C"/>
    <w:rsid w:val="005E3464"/>
    <w:rsid w:val="005E3541"/>
    <w:rsid w:val="005E37A2"/>
    <w:rsid w:val="005E389D"/>
    <w:rsid w:val="005E38CC"/>
    <w:rsid w:val="005E3943"/>
    <w:rsid w:val="005E3961"/>
    <w:rsid w:val="005E3CCF"/>
    <w:rsid w:val="005E3D99"/>
    <w:rsid w:val="005E3E53"/>
    <w:rsid w:val="005E3F9E"/>
    <w:rsid w:val="005E415A"/>
    <w:rsid w:val="005E4253"/>
    <w:rsid w:val="005E427E"/>
    <w:rsid w:val="005E42BB"/>
    <w:rsid w:val="005E43A5"/>
    <w:rsid w:val="005E4599"/>
    <w:rsid w:val="005E4655"/>
    <w:rsid w:val="005E4753"/>
    <w:rsid w:val="005E490C"/>
    <w:rsid w:val="005E49C7"/>
    <w:rsid w:val="005E4A9E"/>
    <w:rsid w:val="005E4B16"/>
    <w:rsid w:val="005E4E1F"/>
    <w:rsid w:val="005E4EF8"/>
    <w:rsid w:val="005E509F"/>
    <w:rsid w:val="005E53FD"/>
    <w:rsid w:val="005E5461"/>
    <w:rsid w:val="005E556D"/>
    <w:rsid w:val="005E5661"/>
    <w:rsid w:val="005E576F"/>
    <w:rsid w:val="005E5802"/>
    <w:rsid w:val="005E59E7"/>
    <w:rsid w:val="005E5AC9"/>
    <w:rsid w:val="005E5C03"/>
    <w:rsid w:val="005E5CFF"/>
    <w:rsid w:val="005E5E14"/>
    <w:rsid w:val="005E5E8B"/>
    <w:rsid w:val="005E5F6F"/>
    <w:rsid w:val="005E6039"/>
    <w:rsid w:val="005E628C"/>
    <w:rsid w:val="005E62F5"/>
    <w:rsid w:val="005E659F"/>
    <w:rsid w:val="005E6CE5"/>
    <w:rsid w:val="005E6DA0"/>
    <w:rsid w:val="005E6DF5"/>
    <w:rsid w:val="005E6E02"/>
    <w:rsid w:val="005E6E4E"/>
    <w:rsid w:val="005E6E7E"/>
    <w:rsid w:val="005E72C1"/>
    <w:rsid w:val="005E730A"/>
    <w:rsid w:val="005E746C"/>
    <w:rsid w:val="005E7582"/>
    <w:rsid w:val="005E7781"/>
    <w:rsid w:val="005E78C1"/>
    <w:rsid w:val="005E79FB"/>
    <w:rsid w:val="005E7A6E"/>
    <w:rsid w:val="005E7C5A"/>
    <w:rsid w:val="005E7EB9"/>
    <w:rsid w:val="005F025C"/>
    <w:rsid w:val="005F07D9"/>
    <w:rsid w:val="005F0871"/>
    <w:rsid w:val="005F0A30"/>
    <w:rsid w:val="005F0B2C"/>
    <w:rsid w:val="005F0D93"/>
    <w:rsid w:val="005F0E60"/>
    <w:rsid w:val="005F0E92"/>
    <w:rsid w:val="005F0F5F"/>
    <w:rsid w:val="005F1054"/>
    <w:rsid w:val="005F1095"/>
    <w:rsid w:val="005F10B5"/>
    <w:rsid w:val="005F1350"/>
    <w:rsid w:val="005F13A4"/>
    <w:rsid w:val="005F15DB"/>
    <w:rsid w:val="005F17A0"/>
    <w:rsid w:val="005F1888"/>
    <w:rsid w:val="005F1CBC"/>
    <w:rsid w:val="005F1FF9"/>
    <w:rsid w:val="005F23CB"/>
    <w:rsid w:val="005F2545"/>
    <w:rsid w:val="005F2604"/>
    <w:rsid w:val="005F265C"/>
    <w:rsid w:val="005F27EB"/>
    <w:rsid w:val="005F2939"/>
    <w:rsid w:val="005F2985"/>
    <w:rsid w:val="005F2AF5"/>
    <w:rsid w:val="005F2B42"/>
    <w:rsid w:val="005F30B0"/>
    <w:rsid w:val="005F37EC"/>
    <w:rsid w:val="005F37F9"/>
    <w:rsid w:val="005F3ADB"/>
    <w:rsid w:val="005F3B0D"/>
    <w:rsid w:val="005F3B40"/>
    <w:rsid w:val="005F3D5F"/>
    <w:rsid w:val="005F4009"/>
    <w:rsid w:val="005F401C"/>
    <w:rsid w:val="005F4177"/>
    <w:rsid w:val="005F4279"/>
    <w:rsid w:val="005F4473"/>
    <w:rsid w:val="005F47A0"/>
    <w:rsid w:val="005F492A"/>
    <w:rsid w:val="005F4B02"/>
    <w:rsid w:val="005F4CFA"/>
    <w:rsid w:val="005F4EAA"/>
    <w:rsid w:val="005F4F10"/>
    <w:rsid w:val="005F4F99"/>
    <w:rsid w:val="005F5438"/>
    <w:rsid w:val="005F5443"/>
    <w:rsid w:val="005F580E"/>
    <w:rsid w:val="005F592E"/>
    <w:rsid w:val="005F5FF9"/>
    <w:rsid w:val="005F6417"/>
    <w:rsid w:val="005F686A"/>
    <w:rsid w:val="005F6A18"/>
    <w:rsid w:val="005F6AC8"/>
    <w:rsid w:val="005F6B0C"/>
    <w:rsid w:val="005F6B96"/>
    <w:rsid w:val="005F6F09"/>
    <w:rsid w:val="005F6F91"/>
    <w:rsid w:val="005F70F7"/>
    <w:rsid w:val="005F7A9F"/>
    <w:rsid w:val="005F7C59"/>
    <w:rsid w:val="005F7E2B"/>
    <w:rsid w:val="005F7F4D"/>
    <w:rsid w:val="006000E7"/>
    <w:rsid w:val="006005D3"/>
    <w:rsid w:val="0060061C"/>
    <w:rsid w:val="0060073E"/>
    <w:rsid w:val="006007F9"/>
    <w:rsid w:val="006007FD"/>
    <w:rsid w:val="0060085D"/>
    <w:rsid w:val="0060091F"/>
    <w:rsid w:val="00600A17"/>
    <w:rsid w:val="00600A44"/>
    <w:rsid w:val="00600BB8"/>
    <w:rsid w:val="00600D5F"/>
    <w:rsid w:val="00600D6B"/>
    <w:rsid w:val="00600DAA"/>
    <w:rsid w:val="00600FBE"/>
    <w:rsid w:val="00600FF8"/>
    <w:rsid w:val="00601212"/>
    <w:rsid w:val="0060137A"/>
    <w:rsid w:val="0060143A"/>
    <w:rsid w:val="006014D1"/>
    <w:rsid w:val="0060158E"/>
    <w:rsid w:val="006017B5"/>
    <w:rsid w:val="00601AB0"/>
    <w:rsid w:val="00601CC4"/>
    <w:rsid w:val="00601D0E"/>
    <w:rsid w:val="00601D7D"/>
    <w:rsid w:val="00601F92"/>
    <w:rsid w:val="0060268A"/>
    <w:rsid w:val="006026A0"/>
    <w:rsid w:val="0060273B"/>
    <w:rsid w:val="0060292C"/>
    <w:rsid w:val="00602A82"/>
    <w:rsid w:val="00602BDD"/>
    <w:rsid w:val="00603068"/>
    <w:rsid w:val="0060335D"/>
    <w:rsid w:val="00603A2B"/>
    <w:rsid w:val="00603B7C"/>
    <w:rsid w:val="00603C7E"/>
    <w:rsid w:val="00603CD6"/>
    <w:rsid w:val="00603DFE"/>
    <w:rsid w:val="00603E70"/>
    <w:rsid w:val="00604189"/>
    <w:rsid w:val="00604292"/>
    <w:rsid w:val="006042F0"/>
    <w:rsid w:val="006043F5"/>
    <w:rsid w:val="0060442C"/>
    <w:rsid w:val="00604449"/>
    <w:rsid w:val="006044D6"/>
    <w:rsid w:val="006045BB"/>
    <w:rsid w:val="0060491B"/>
    <w:rsid w:val="00604FE8"/>
    <w:rsid w:val="006050D3"/>
    <w:rsid w:val="00605319"/>
    <w:rsid w:val="006054F0"/>
    <w:rsid w:val="0060570E"/>
    <w:rsid w:val="006057C0"/>
    <w:rsid w:val="00605867"/>
    <w:rsid w:val="006059D8"/>
    <w:rsid w:val="00606073"/>
    <w:rsid w:val="00606218"/>
    <w:rsid w:val="0060669F"/>
    <w:rsid w:val="006067E3"/>
    <w:rsid w:val="00606883"/>
    <w:rsid w:val="0060689E"/>
    <w:rsid w:val="00606988"/>
    <w:rsid w:val="00606B76"/>
    <w:rsid w:val="00606DB2"/>
    <w:rsid w:val="0060728C"/>
    <w:rsid w:val="00607377"/>
    <w:rsid w:val="006074B6"/>
    <w:rsid w:val="006074C5"/>
    <w:rsid w:val="00607ED5"/>
    <w:rsid w:val="0061079D"/>
    <w:rsid w:val="00610872"/>
    <w:rsid w:val="00610AA6"/>
    <w:rsid w:val="00610E0F"/>
    <w:rsid w:val="0061108D"/>
    <w:rsid w:val="006115B2"/>
    <w:rsid w:val="00611809"/>
    <w:rsid w:val="00611E93"/>
    <w:rsid w:val="00611EB0"/>
    <w:rsid w:val="0061208A"/>
    <w:rsid w:val="006121BB"/>
    <w:rsid w:val="006122C0"/>
    <w:rsid w:val="00612366"/>
    <w:rsid w:val="00612867"/>
    <w:rsid w:val="00612888"/>
    <w:rsid w:val="00612997"/>
    <w:rsid w:val="00612AAF"/>
    <w:rsid w:val="00612C5D"/>
    <w:rsid w:val="00612D9D"/>
    <w:rsid w:val="006130AC"/>
    <w:rsid w:val="0061336C"/>
    <w:rsid w:val="0061363D"/>
    <w:rsid w:val="00613832"/>
    <w:rsid w:val="00613AF6"/>
    <w:rsid w:val="00613BBB"/>
    <w:rsid w:val="00613E20"/>
    <w:rsid w:val="00613EA8"/>
    <w:rsid w:val="00613EBD"/>
    <w:rsid w:val="006142B6"/>
    <w:rsid w:val="00614426"/>
    <w:rsid w:val="006146F7"/>
    <w:rsid w:val="00614991"/>
    <w:rsid w:val="00614BDF"/>
    <w:rsid w:val="00614E0C"/>
    <w:rsid w:val="006150FC"/>
    <w:rsid w:val="0061538C"/>
    <w:rsid w:val="006153E7"/>
    <w:rsid w:val="006157EC"/>
    <w:rsid w:val="0061581D"/>
    <w:rsid w:val="00615939"/>
    <w:rsid w:val="00615AFF"/>
    <w:rsid w:val="00615D56"/>
    <w:rsid w:val="00615EF4"/>
    <w:rsid w:val="0061629F"/>
    <w:rsid w:val="006164BA"/>
    <w:rsid w:val="006167E2"/>
    <w:rsid w:val="00616A4C"/>
    <w:rsid w:val="00616ABC"/>
    <w:rsid w:val="00616EC6"/>
    <w:rsid w:val="0061722C"/>
    <w:rsid w:val="00617711"/>
    <w:rsid w:val="00617A8A"/>
    <w:rsid w:val="00617AEB"/>
    <w:rsid w:val="00617C51"/>
    <w:rsid w:val="00620116"/>
    <w:rsid w:val="00620205"/>
    <w:rsid w:val="0062029F"/>
    <w:rsid w:val="00620359"/>
    <w:rsid w:val="00620856"/>
    <w:rsid w:val="006208BB"/>
    <w:rsid w:val="00620AA6"/>
    <w:rsid w:val="00620B77"/>
    <w:rsid w:val="00620E36"/>
    <w:rsid w:val="00620F43"/>
    <w:rsid w:val="00620FD2"/>
    <w:rsid w:val="0062120D"/>
    <w:rsid w:val="006212B6"/>
    <w:rsid w:val="006212DD"/>
    <w:rsid w:val="006214D5"/>
    <w:rsid w:val="00621515"/>
    <w:rsid w:val="006215B2"/>
    <w:rsid w:val="006216B0"/>
    <w:rsid w:val="006216C1"/>
    <w:rsid w:val="006217CC"/>
    <w:rsid w:val="00621949"/>
    <w:rsid w:val="00621C31"/>
    <w:rsid w:val="00621D5C"/>
    <w:rsid w:val="00621E1B"/>
    <w:rsid w:val="00621EC3"/>
    <w:rsid w:val="0062201F"/>
    <w:rsid w:val="00622150"/>
    <w:rsid w:val="00622386"/>
    <w:rsid w:val="006223A3"/>
    <w:rsid w:val="0062241D"/>
    <w:rsid w:val="006227F1"/>
    <w:rsid w:val="00622D20"/>
    <w:rsid w:val="00622D56"/>
    <w:rsid w:val="00622ED2"/>
    <w:rsid w:val="00623620"/>
    <w:rsid w:val="00623933"/>
    <w:rsid w:val="00623AD0"/>
    <w:rsid w:val="00623C69"/>
    <w:rsid w:val="00623F98"/>
    <w:rsid w:val="006240DD"/>
    <w:rsid w:val="00624177"/>
    <w:rsid w:val="006241C3"/>
    <w:rsid w:val="00624371"/>
    <w:rsid w:val="006243F5"/>
    <w:rsid w:val="0062442C"/>
    <w:rsid w:val="0062485A"/>
    <w:rsid w:val="006248A0"/>
    <w:rsid w:val="00624941"/>
    <w:rsid w:val="00624A07"/>
    <w:rsid w:val="00624A2B"/>
    <w:rsid w:val="00624B4C"/>
    <w:rsid w:val="006250DC"/>
    <w:rsid w:val="0062540F"/>
    <w:rsid w:val="00625572"/>
    <w:rsid w:val="0062586E"/>
    <w:rsid w:val="006259F0"/>
    <w:rsid w:val="00625F42"/>
    <w:rsid w:val="0062609D"/>
    <w:rsid w:val="00626202"/>
    <w:rsid w:val="006263F9"/>
    <w:rsid w:val="00626617"/>
    <w:rsid w:val="006267CB"/>
    <w:rsid w:val="00626BEC"/>
    <w:rsid w:val="00626C65"/>
    <w:rsid w:val="00626D89"/>
    <w:rsid w:val="00626D9D"/>
    <w:rsid w:val="00626E01"/>
    <w:rsid w:val="00626E40"/>
    <w:rsid w:val="006270AA"/>
    <w:rsid w:val="006271B8"/>
    <w:rsid w:val="00627239"/>
    <w:rsid w:val="00627395"/>
    <w:rsid w:val="00627CEE"/>
    <w:rsid w:val="00627D10"/>
    <w:rsid w:val="00627E52"/>
    <w:rsid w:val="0063017F"/>
    <w:rsid w:val="0063034D"/>
    <w:rsid w:val="006303D2"/>
    <w:rsid w:val="0063068E"/>
    <w:rsid w:val="006307CE"/>
    <w:rsid w:val="00630C33"/>
    <w:rsid w:val="00630C55"/>
    <w:rsid w:val="00630D1E"/>
    <w:rsid w:val="00630E38"/>
    <w:rsid w:val="00630EE1"/>
    <w:rsid w:val="00630F0E"/>
    <w:rsid w:val="006310E9"/>
    <w:rsid w:val="006310F5"/>
    <w:rsid w:val="006313C2"/>
    <w:rsid w:val="0063199F"/>
    <w:rsid w:val="00631A04"/>
    <w:rsid w:val="00631CF8"/>
    <w:rsid w:val="00631D72"/>
    <w:rsid w:val="00631D8F"/>
    <w:rsid w:val="00631FCF"/>
    <w:rsid w:val="0063227C"/>
    <w:rsid w:val="00632298"/>
    <w:rsid w:val="00632557"/>
    <w:rsid w:val="0063263C"/>
    <w:rsid w:val="00632647"/>
    <w:rsid w:val="00632ADD"/>
    <w:rsid w:val="00632CA3"/>
    <w:rsid w:val="00632CC8"/>
    <w:rsid w:val="00632EAE"/>
    <w:rsid w:val="00633216"/>
    <w:rsid w:val="00633538"/>
    <w:rsid w:val="0063353B"/>
    <w:rsid w:val="00633604"/>
    <w:rsid w:val="006336C2"/>
    <w:rsid w:val="006336F6"/>
    <w:rsid w:val="00633836"/>
    <w:rsid w:val="00633A49"/>
    <w:rsid w:val="00633AD0"/>
    <w:rsid w:val="00633B6D"/>
    <w:rsid w:val="00633BAB"/>
    <w:rsid w:val="00633BE9"/>
    <w:rsid w:val="00633BEA"/>
    <w:rsid w:val="00633DE1"/>
    <w:rsid w:val="00633E8E"/>
    <w:rsid w:val="00633F05"/>
    <w:rsid w:val="0063404D"/>
    <w:rsid w:val="0063440A"/>
    <w:rsid w:val="006349D7"/>
    <w:rsid w:val="00634A1C"/>
    <w:rsid w:val="00634B06"/>
    <w:rsid w:val="00634C39"/>
    <w:rsid w:val="00634C3F"/>
    <w:rsid w:val="00634CD6"/>
    <w:rsid w:val="00634F57"/>
    <w:rsid w:val="00635158"/>
    <w:rsid w:val="00635166"/>
    <w:rsid w:val="00635210"/>
    <w:rsid w:val="006352B8"/>
    <w:rsid w:val="00635912"/>
    <w:rsid w:val="00635B2D"/>
    <w:rsid w:val="00635E86"/>
    <w:rsid w:val="00636083"/>
    <w:rsid w:val="006361E6"/>
    <w:rsid w:val="006368C0"/>
    <w:rsid w:val="006368D8"/>
    <w:rsid w:val="0063692B"/>
    <w:rsid w:val="0063693C"/>
    <w:rsid w:val="006369B4"/>
    <w:rsid w:val="00636A0A"/>
    <w:rsid w:val="00636B70"/>
    <w:rsid w:val="00636EE0"/>
    <w:rsid w:val="00636FF0"/>
    <w:rsid w:val="00637085"/>
    <w:rsid w:val="00637167"/>
    <w:rsid w:val="00637402"/>
    <w:rsid w:val="00637A76"/>
    <w:rsid w:val="00637BA4"/>
    <w:rsid w:val="00637D62"/>
    <w:rsid w:val="00637E16"/>
    <w:rsid w:val="00640019"/>
    <w:rsid w:val="006400BF"/>
    <w:rsid w:val="006402E6"/>
    <w:rsid w:val="00640317"/>
    <w:rsid w:val="00640394"/>
    <w:rsid w:val="00640943"/>
    <w:rsid w:val="00640BBF"/>
    <w:rsid w:val="00640BDA"/>
    <w:rsid w:val="00640C2B"/>
    <w:rsid w:val="00640CD2"/>
    <w:rsid w:val="00640D7F"/>
    <w:rsid w:val="00640FDC"/>
    <w:rsid w:val="006410E1"/>
    <w:rsid w:val="0064111F"/>
    <w:rsid w:val="00641143"/>
    <w:rsid w:val="006412D0"/>
    <w:rsid w:val="006412D5"/>
    <w:rsid w:val="006415B5"/>
    <w:rsid w:val="0064180C"/>
    <w:rsid w:val="0064187C"/>
    <w:rsid w:val="006418E7"/>
    <w:rsid w:val="00641AAE"/>
    <w:rsid w:val="00641BA1"/>
    <w:rsid w:val="00641CE7"/>
    <w:rsid w:val="0064201A"/>
    <w:rsid w:val="006420CF"/>
    <w:rsid w:val="006421E6"/>
    <w:rsid w:val="00642235"/>
    <w:rsid w:val="00642569"/>
    <w:rsid w:val="00642575"/>
    <w:rsid w:val="00642600"/>
    <w:rsid w:val="0064263F"/>
    <w:rsid w:val="00642805"/>
    <w:rsid w:val="00642824"/>
    <w:rsid w:val="006428E8"/>
    <w:rsid w:val="006428F5"/>
    <w:rsid w:val="0064292B"/>
    <w:rsid w:val="0064296D"/>
    <w:rsid w:val="00642978"/>
    <w:rsid w:val="006429DE"/>
    <w:rsid w:val="00642D5C"/>
    <w:rsid w:val="00642F04"/>
    <w:rsid w:val="00642F3B"/>
    <w:rsid w:val="006432AD"/>
    <w:rsid w:val="00643479"/>
    <w:rsid w:val="00643502"/>
    <w:rsid w:val="00643556"/>
    <w:rsid w:val="00643885"/>
    <w:rsid w:val="00643A4D"/>
    <w:rsid w:val="00643DE3"/>
    <w:rsid w:val="00643E83"/>
    <w:rsid w:val="00643EB2"/>
    <w:rsid w:val="00643EED"/>
    <w:rsid w:val="006440E2"/>
    <w:rsid w:val="00644193"/>
    <w:rsid w:val="00644704"/>
    <w:rsid w:val="00644959"/>
    <w:rsid w:val="0064495B"/>
    <w:rsid w:val="00644AA4"/>
    <w:rsid w:val="00644AFD"/>
    <w:rsid w:val="00644E48"/>
    <w:rsid w:val="006457E6"/>
    <w:rsid w:val="00645CE4"/>
    <w:rsid w:val="00645F53"/>
    <w:rsid w:val="0064607E"/>
    <w:rsid w:val="006460E6"/>
    <w:rsid w:val="0064612D"/>
    <w:rsid w:val="006463D3"/>
    <w:rsid w:val="006465B0"/>
    <w:rsid w:val="006466EB"/>
    <w:rsid w:val="00646B99"/>
    <w:rsid w:val="00646C0B"/>
    <w:rsid w:val="00646DC6"/>
    <w:rsid w:val="00647133"/>
    <w:rsid w:val="00647137"/>
    <w:rsid w:val="0064796E"/>
    <w:rsid w:val="00647DC2"/>
    <w:rsid w:val="00647E3D"/>
    <w:rsid w:val="006501E4"/>
    <w:rsid w:val="006505E2"/>
    <w:rsid w:val="00650861"/>
    <w:rsid w:val="00650BC9"/>
    <w:rsid w:val="00650DAD"/>
    <w:rsid w:val="00650F61"/>
    <w:rsid w:val="00651110"/>
    <w:rsid w:val="0065113B"/>
    <w:rsid w:val="00651167"/>
    <w:rsid w:val="006513BE"/>
    <w:rsid w:val="0065150C"/>
    <w:rsid w:val="0065151F"/>
    <w:rsid w:val="0065179F"/>
    <w:rsid w:val="00651A65"/>
    <w:rsid w:val="00651C8E"/>
    <w:rsid w:val="00651E2B"/>
    <w:rsid w:val="00652017"/>
    <w:rsid w:val="00652053"/>
    <w:rsid w:val="00652422"/>
    <w:rsid w:val="006524A9"/>
    <w:rsid w:val="00652696"/>
    <w:rsid w:val="006527D6"/>
    <w:rsid w:val="0065285A"/>
    <w:rsid w:val="00652D71"/>
    <w:rsid w:val="00652D80"/>
    <w:rsid w:val="00652DCE"/>
    <w:rsid w:val="00652F0F"/>
    <w:rsid w:val="0065313A"/>
    <w:rsid w:val="00653146"/>
    <w:rsid w:val="006531AC"/>
    <w:rsid w:val="00653379"/>
    <w:rsid w:val="006533AB"/>
    <w:rsid w:val="006536F8"/>
    <w:rsid w:val="00653B2F"/>
    <w:rsid w:val="00653C42"/>
    <w:rsid w:val="00653D41"/>
    <w:rsid w:val="00653FD1"/>
    <w:rsid w:val="00654112"/>
    <w:rsid w:val="006542FA"/>
    <w:rsid w:val="0065436D"/>
    <w:rsid w:val="0065449F"/>
    <w:rsid w:val="00654531"/>
    <w:rsid w:val="006547DB"/>
    <w:rsid w:val="006549AE"/>
    <w:rsid w:val="006549CC"/>
    <w:rsid w:val="00654AA7"/>
    <w:rsid w:val="00654C31"/>
    <w:rsid w:val="00654DF1"/>
    <w:rsid w:val="00654DF4"/>
    <w:rsid w:val="00655016"/>
    <w:rsid w:val="00655067"/>
    <w:rsid w:val="006558FE"/>
    <w:rsid w:val="00655B2B"/>
    <w:rsid w:val="00655B71"/>
    <w:rsid w:val="00655B9B"/>
    <w:rsid w:val="00655D9B"/>
    <w:rsid w:val="00655DAB"/>
    <w:rsid w:val="006561A0"/>
    <w:rsid w:val="00656219"/>
    <w:rsid w:val="00656234"/>
    <w:rsid w:val="00656298"/>
    <w:rsid w:val="00656335"/>
    <w:rsid w:val="00656856"/>
    <w:rsid w:val="00656B43"/>
    <w:rsid w:val="00656B96"/>
    <w:rsid w:val="00656C19"/>
    <w:rsid w:val="00656E02"/>
    <w:rsid w:val="00656FC4"/>
    <w:rsid w:val="00657036"/>
    <w:rsid w:val="006570D8"/>
    <w:rsid w:val="0065715C"/>
    <w:rsid w:val="0065726B"/>
    <w:rsid w:val="00657458"/>
    <w:rsid w:val="006574B5"/>
    <w:rsid w:val="00657742"/>
    <w:rsid w:val="00657952"/>
    <w:rsid w:val="00657B5A"/>
    <w:rsid w:val="00657C46"/>
    <w:rsid w:val="00657D75"/>
    <w:rsid w:val="006600B5"/>
    <w:rsid w:val="00660403"/>
    <w:rsid w:val="00660484"/>
    <w:rsid w:val="00660859"/>
    <w:rsid w:val="006609F3"/>
    <w:rsid w:val="00660A45"/>
    <w:rsid w:val="00660BAE"/>
    <w:rsid w:val="00660C5C"/>
    <w:rsid w:val="00660CB6"/>
    <w:rsid w:val="00660CBE"/>
    <w:rsid w:val="00660CC1"/>
    <w:rsid w:val="0066117D"/>
    <w:rsid w:val="006611F1"/>
    <w:rsid w:val="0066143A"/>
    <w:rsid w:val="0066179F"/>
    <w:rsid w:val="0066184A"/>
    <w:rsid w:val="00661BE1"/>
    <w:rsid w:val="00661CDD"/>
    <w:rsid w:val="00661E73"/>
    <w:rsid w:val="00661E79"/>
    <w:rsid w:val="00661FB9"/>
    <w:rsid w:val="0066227F"/>
    <w:rsid w:val="00662395"/>
    <w:rsid w:val="0066246E"/>
    <w:rsid w:val="006624AE"/>
    <w:rsid w:val="006625BD"/>
    <w:rsid w:val="006625E3"/>
    <w:rsid w:val="00662603"/>
    <w:rsid w:val="006628EF"/>
    <w:rsid w:val="0066290F"/>
    <w:rsid w:val="0066296F"/>
    <w:rsid w:val="00662AE9"/>
    <w:rsid w:val="00662CC4"/>
    <w:rsid w:val="00662D0D"/>
    <w:rsid w:val="00662EBC"/>
    <w:rsid w:val="00662F48"/>
    <w:rsid w:val="006635A1"/>
    <w:rsid w:val="00663607"/>
    <w:rsid w:val="00663631"/>
    <w:rsid w:val="006636F9"/>
    <w:rsid w:val="006638CA"/>
    <w:rsid w:val="006638F9"/>
    <w:rsid w:val="00663AF7"/>
    <w:rsid w:val="00663CD4"/>
    <w:rsid w:val="00663E5B"/>
    <w:rsid w:val="0066417B"/>
    <w:rsid w:val="0066430B"/>
    <w:rsid w:val="00664380"/>
    <w:rsid w:val="00664464"/>
    <w:rsid w:val="00664511"/>
    <w:rsid w:val="006645E1"/>
    <w:rsid w:val="00664EDA"/>
    <w:rsid w:val="00664FB4"/>
    <w:rsid w:val="00665322"/>
    <w:rsid w:val="0066533D"/>
    <w:rsid w:val="006653FF"/>
    <w:rsid w:val="0066553F"/>
    <w:rsid w:val="00665AD3"/>
    <w:rsid w:val="00665B53"/>
    <w:rsid w:val="00665C0C"/>
    <w:rsid w:val="00665F15"/>
    <w:rsid w:val="00665FD1"/>
    <w:rsid w:val="0066601E"/>
    <w:rsid w:val="00666187"/>
    <w:rsid w:val="00666343"/>
    <w:rsid w:val="00666410"/>
    <w:rsid w:val="00666DF2"/>
    <w:rsid w:val="00666FAB"/>
    <w:rsid w:val="00667007"/>
    <w:rsid w:val="0066700C"/>
    <w:rsid w:val="006672C1"/>
    <w:rsid w:val="006672D9"/>
    <w:rsid w:val="00667552"/>
    <w:rsid w:val="006675CD"/>
    <w:rsid w:val="0066788A"/>
    <w:rsid w:val="00667A41"/>
    <w:rsid w:val="00667AF3"/>
    <w:rsid w:val="00667D2A"/>
    <w:rsid w:val="0067043E"/>
    <w:rsid w:val="00670487"/>
    <w:rsid w:val="006706D2"/>
    <w:rsid w:val="00670875"/>
    <w:rsid w:val="00670923"/>
    <w:rsid w:val="0067094F"/>
    <w:rsid w:val="006709F9"/>
    <w:rsid w:val="00670AD0"/>
    <w:rsid w:val="00670BA2"/>
    <w:rsid w:val="00670E59"/>
    <w:rsid w:val="0067110A"/>
    <w:rsid w:val="00671191"/>
    <w:rsid w:val="00671378"/>
    <w:rsid w:val="0067142A"/>
    <w:rsid w:val="006714D8"/>
    <w:rsid w:val="00671B24"/>
    <w:rsid w:val="00671CB3"/>
    <w:rsid w:val="00671E6E"/>
    <w:rsid w:val="00672033"/>
    <w:rsid w:val="006726A2"/>
    <w:rsid w:val="006726AD"/>
    <w:rsid w:val="00672946"/>
    <w:rsid w:val="00672C43"/>
    <w:rsid w:val="00672DA6"/>
    <w:rsid w:val="00672DBD"/>
    <w:rsid w:val="00673406"/>
    <w:rsid w:val="0067382B"/>
    <w:rsid w:val="0067398D"/>
    <w:rsid w:val="00673F03"/>
    <w:rsid w:val="00673FEC"/>
    <w:rsid w:val="006746E2"/>
    <w:rsid w:val="00674801"/>
    <w:rsid w:val="00674DC8"/>
    <w:rsid w:val="00674FD6"/>
    <w:rsid w:val="0067500D"/>
    <w:rsid w:val="0067514B"/>
    <w:rsid w:val="00675174"/>
    <w:rsid w:val="006752A3"/>
    <w:rsid w:val="0067563B"/>
    <w:rsid w:val="00675944"/>
    <w:rsid w:val="00675A89"/>
    <w:rsid w:val="00675CD5"/>
    <w:rsid w:val="00675DA0"/>
    <w:rsid w:val="00675E54"/>
    <w:rsid w:val="00675EC9"/>
    <w:rsid w:val="006764F8"/>
    <w:rsid w:val="006765B0"/>
    <w:rsid w:val="006768F9"/>
    <w:rsid w:val="006769B0"/>
    <w:rsid w:val="00676B4A"/>
    <w:rsid w:val="00676B55"/>
    <w:rsid w:val="00676B8F"/>
    <w:rsid w:val="00676E1D"/>
    <w:rsid w:val="00677172"/>
    <w:rsid w:val="006772A5"/>
    <w:rsid w:val="006772D3"/>
    <w:rsid w:val="00677344"/>
    <w:rsid w:val="00677389"/>
    <w:rsid w:val="0067738A"/>
    <w:rsid w:val="0067761A"/>
    <w:rsid w:val="00677879"/>
    <w:rsid w:val="00677997"/>
    <w:rsid w:val="006779A6"/>
    <w:rsid w:val="00677A0A"/>
    <w:rsid w:val="00677AA2"/>
    <w:rsid w:val="00677B1A"/>
    <w:rsid w:val="00677D8F"/>
    <w:rsid w:val="00677D92"/>
    <w:rsid w:val="00677DF2"/>
    <w:rsid w:val="00677EA3"/>
    <w:rsid w:val="006802A5"/>
    <w:rsid w:val="0068039D"/>
    <w:rsid w:val="00680481"/>
    <w:rsid w:val="00680531"/>
    <w:rsid w:val="00680690"/>
    <w:rsid w:val="00680691"/>
    <w:rsid w:val="00680706"/>
    <w:rsid w:val="0068088F"/>
    <w:rsid w:val="00680970"/>
    <w:rsid w:val="00680AC1"/>
    <w:rsid w:val="00680D19"/>
    <w:rsid w:val="00680DD1"/>
    <w:rsid w:val="0068109D"/>
    <w:rsid w:val="00681116"/>
    <w:rsid w:val="00681152"/>
    <w:rsid w:val="00681199"/>
    <w:rsid w:val="0068129A"/>
    <w:rsid w:val="006813B9"/>
    <w:rsid w:val="006816A3"/>
    <w:rsid w:val="0068192B"/>
    <w:rsid w:val="00681DFE"/>
    <w:rsid w:val="00682024"/>
    <w:rsid w:val="0068214C"/>
    <w:rsid w:val="00682159"/>
    <w:rsid w:val="00682265"/>
    <w:rsid w:val="00682274"/>
    <w:rsid w:val="00682972"/>
    <w:rsid w:val="006829FB"/>
    <w:rsid w:val="00682A59"/>
    <w:rsid w:val="00682AD4"/>
    <w:rsid w:val="00682BBC"/>
    <w:rsid w:val="00682D39"/>
    <w:rsid w:val="00682DFA"/>
    <w:rsid w:val="006830D7"/>
    <w:rsid w:val="00683173"/>
    <w:rsid w:val="006831F0"/>
    <w:rsid w:val="006832C1"/>
    <w:rsid w:val="006833F5"/>
    <w:rsid w:val="00683570"/>
    <w:rsid w:val="0068369B"/>
    <w:rsid w:val="00683712"/>
    <w:rsid w:val="006837CB"/>
    <w:rsid w:val="00683847"/>
    <w:rsid w:val="00683868"/>
    <w:rsid w:val="0068392F"/>
    <w:rsid w:val="00683C89"/>
    <w:rsid w:val="00683D34"/>
    <w:rsid w:val="00683D74"/>
    <w:rsid w:val="00684023"/>
    <w:rsid w:val="0068421F"/>
    <w:rsid w:val="00684251"/>
    <w:rsid w:val="00684395"/>
    <w:rsid w:val="0068478D"/>
    <w:rsid w:val="00684913"/>
    <w:rsid w:val="006849B6"/>
    <w:rsid w:val="00684D77"/>
    <w:rsid w:val="006851EA"/>
    <w:rsid w:val="006851F2"/>
    <w:rsid w:val="00685592"/>
    <w:rsid w:val="0068591E"/>
    <w:rsid w:val="00685AF6"/>
    <w:rsid w:val="00685C13"/>
    <w:rsid w:val="00685C1E"/>
    <w:rsid w:val="00685F4E"/>
    <w:rsid w:val="00685FF0"/>
    <w:rsid w:val="00686010"/>
    <w:rsid w:val="00686066"/>
    <w:rsid w:val="0068613F"/>
    <w:rsid w:val="006862AF"/>
    <w:rsid w:val="0068636D"/>
    <w:rsid w:val="006863EB"/>
    <w:rsid w:val="00686406"/>
    <w:rsid w:val="0068645D"/>
    <w:rsid w:val="0068655F"/>
    <w:rsid w:val="006869EC"/>
    <w:rsid w:val="00686F7D"/>
    <w:rsid w:val="00687003"/>
    <w:rsid w:val="00687143"/>
    <w:rsid w:val="0068723A"/>
    <w:rsid w:val="00687663"/>
    <w:rsid w:val="00687681"/>
    <w:rsid w:val="006876D8"/>
    <w:rsid w:val="006877E6"/>
    <w:rsid w:val="0068782C"/>
    <w:rsid w:val="00687A14"/>
    <w:rsid w:val="00687FE2"/>
    <w:rsid w:val="00690159"/>
    <w:rsid w:val="0069060D"/>
    <w:rsid w:val="00690DDE"/>
    <w:rsid w:val="00690FA5"/>
    <w:rsid w:val="0069101C"/>
    <w:rsid w:val="006911AC"/>
    <w:rsid w:val="00691536"/>
    <w:rsid w:val="00691618"/>
    <w:rsid w:val="00691B9D"/>
    <w:rsid w:val="00691D43"/>
    <w:rsid w:val="00691D9C"/>
    <w:rsid w:val="006920D2"/>
    <w:rsid w:val="00692124"/>
    <w:rsid w:val="006922F0"/>
    <w:rsid w:val="00692790"/>
    <w:rsid w:val="00692881"/>
    <w:rsid w:val="00692937"/>
    <w:rsid w:val="00692BCF"/>
    <w:rsid w:val="00692F79"/>
    <w:rsid w:val="006930F9"/>
    <w:rsid w:val="00693259"/>
    <w:rsid w:val="00693280"/>
    <w:rsid w:val="0069347F"/>
    <w:rsid w:val="006935B6"/>
    <w:rsid w:val="00693678"/>
    <w:rsid w:val="006936A5"/>
    <w:rsid w:val="00693A3A"/>
    <w:rsid w:val="00693AA7"/>
    <w:rsid w:val="00693B13"/>
    <w:rsid w:val="00693F10"/>
    <w:rsid w:val="00694096"/>
    <w:rsid w:val="006940FF"/>
    <w:rsid w:val="0069451D"/>
    <w:rsid w:val="0069462B"/>
    <w:rsid w:val="0069486B"/>
    <w:rsid w:val="00694A0F"/>
    <w:rsid w:val="00695159"/>
    <w:rsid w:val="0069515B"/>
    <w:rsid w:val="0069519D"/>
    <w:rsid w:val="00695383"/>
    <w:rsid w:val="006953C2"/>
    <w:rsid w:val="00695488"/>
    <w:rsid w:val="006956B9"/>
    <w:rsid w:val="006957A6"/>
    <w:rsid w:val="00695808"/>
    <w:rsid w:val="00695A40"/>
    <w:rsid w:val="00695BD9"/>
    <w:rsid w:val="00695D3A"/>
    <w:rsid w:val="00696036"/>
    <w:rsid w:val="006965F9"/>
    <w:rsid w:val="006967BC"/>
    <w:rsid w:val="0069686F"/>
    <w:rsid w:val="00696A2A"/>
    <w:rsid w:val="00696BB2"/>
    <w:rsid w:val="00696D19"/>
    <w:rsid w:val="00696E63"/>
    <w:rsid w:val="00696F00"/>
    <w:rsid w:val="006971A3"/>
    <w:rsid w:val="00697A64"/>
    <w:rsid w:val="00697B88"/>
    <w:rsid w:val="00697E0D"/>
    <w:rsid w:val="00697F53"/>
    <w:rsid w:val="006A007E"/>
    <w:rsid w:val="006A00F4"/>
    <w:rsid w:val="006A0261"/>
    <w:rsid w:val="006A0440"/>
    <w:rsid w:val="006A05A4"/>
    <w:rsid w:val="006A05B6"/>
    <w:rsid w:val="006A079F"/>
    <w:rsid w:val="006A0D59"/>
    <w:rsid w:val="006A0F27"/>
    <w:rsid w:val="006A0FF8"/>
    <w:rsid w:val="006A10DB"/>
    <w:rsid w:val="006A16FB"/>
    <w:rsid w:val="006A1A84"/>
    <w:rsid w:val="006A1E55"/>
    <w:rsid w:val="006A2049"/>
    <w:rsid w:val="006A2069"/>
    <w:rsid w:val="006A2402"/>
    <w:rsid w:val="006A2541"/>
    <w:rsid w:val="006A29E6"/>
    <w:rsid w:val="006A29F5"/>
    <w:rsid w:val="006A2B99"/>
    <w:rsid w:val="006A2CB1"/>
    <w:rsid w:val="006A2D3B"/>
    <w:rsid w:val="006A30F8"/>
    <w:rsid w:val="006A3273"/>
    <w:rsid w:val="006A338E"/>
    <w:rsid w:val="006A356D"/>
    <w:rsid w:val="006A3936"/>
    <w:rsid w:val="006A3955"/>
    <w:rsid w:val="006A3F6A"/>
    <w:rsid w:val="006A40C9"/>
    <w:rsid w:val="006A413C"/>
    <w:rsid w:val="006A4199"/>
    <w:rsid w:val="006A4367"/>
    <w:rsid w:val="006A46E0"/>
    <w:rsid w:val="006A492B"/>
    <w:rsid w:val="006A4969"/>
    <w:rsid w:val="006A4E09"/>
    <w:rsid w:val="006A4F9B"/>
    <w:rsid w:val="006A517A"/>
    <w:rsid w:val="006A52F5"/>
    <w:rsid w:val="006A5975"/>
    <w:rsid w:val="006A5979"/>
    <w:rsid w:val="006A597F"/>
    <w:rsid w:val="006A59D5"/>
    <w:rsid w:val="006A5AA6"/>
    <w:rsid w:val="006A5B46"/>
    <w:rsid w:val="006A5CAB"/>
    <w:rsid w:val="006A5EDF"/>
    <w:rsid w:val="006A6521"/>
    <w:rsid w:val="006A699E"/>
    <w:rsid w:val="006A6B7F"/>
    <w:rsid w:val="006A6C77"/>
    <w:rsid w:val="006A6C86"/>
    <w:rsid w:val="006A6F87"/>
    <w:rsid w:val="006A6F89"/>
    <w:rsid w:val="006A7172"/>
    <w:rsid w:val="006A7306"/>
    <w:rsid w:val="006A7478"/>
    <w:rsid w:val="006A77F8"/>
    <w:rsid w:val="006A79D5"/>
    <w:rsid w:val="006A7A6C"/>
    <w:rsid w:val="006A7AD6"/>
    <w:rsid w:val="006A7CB8"/>
    <w:rsid w:val="006A7FA6"/>
    <w:rsid w:val="006B0026"/>
    <w:rsid w:val="006B00D5"/>
    <w:rsid w:val="006B02A3"/>
    <w:rsid w:val="006B0303"/>
    <w:rsid w:val="006B0485"/>
    <w:rsid w:val="006B04E8"/>
    <w:rsid w:val="006B065B"/>
    <w:rsid w:val="006B070A"/>
    <w:rsid w:val="006B07AB"/>
    <w:rsid w:val="006B084D"/>
    <w:rsid w:val="006B09A0"/>
    <w:rsid w:val="006B0A0A"/>
    <w:rsid w:val="006B0B86"/>
    <w:rsid w:val="006B0DA5"/>
    <w:rsid w:val="006B0E24"/>
    <w:rsid w:val="006B0E70"/>
    <w:rsid w:val="006B0EB0"/>
    <w:rsid w:val="006B105B"/>
    <w:rsid w:val="006B1279"/>
    <w:rsid w:val="006B181C"/>
    <w:rsid w:val="006B18AE"/>
    <w:rsid w:val="006B190A"/>
    <w:rsid w:val="006B1C25"/>
    <w:rsid w:val="006B1D80"/>
    <w:rsid w:val="006B1D97"/>
    <w:rsid w:val="006B1EEC"/>
    <w:rsid w:val="006B231F"/>
    <w:rsid w:val="006B2357"/>
    <w:rsid w:val="006B23A0"/>
    <w:rsid w:val="006B2469"/>
    <w:rsid w:val="006B246F"/>
    <w:rsid w:val="006B25D7"/>
    <w:rsid w:val="006B264A"/>
    <w:rsid w:val="006B27C0"/>
    <w:rsid w:val="006B28DC"/>
    <w:rsid w:val="006B2C04"/>
    <w:rsid w:val="006B2D29"/>
    <w:rsid w:val="006B2D79"/>
    <w:rsid w:val="006B2EAA"/>
    <w:rsid w:val="006B306B"/>
    <w:rsid w:val="006B3143"/>
    <w:rsid w:val="006B31BC"/>
    <w:rsid w:val="006B3626"/>
    <w:rsid w:val="006B3CDC"/>
    <w:rsid w:val="006B3DBC"/>
    <w:rsid w:val="006B3E5A"/>
    <w:rsid w:val="006B3EF8"/>
    <w:rsid w:val="006B40F3"/>
    <w:rsid w:val="006B41A0"/>
    <w:rsid w:val="006B4318"/>
    <w:rsid w:val="006B433D"/>
    <w:rsid w:val="006B4492"/>
    <w:rsid w:val="006B460E"/>
    <w:rsid w:val="006B4EA2"/>
    <w:rsid w:val="006B5194"/>
    <w:rsid w:val="006B5C33"/>
    <w:rsid w:val="006B5C94"/>
    <w:rsid w:val="006B5CFA"/>
    <w:rsid w:val="006B5DFA"/>
    <w:rsid w:val="006B5F77"/>
    <w:rsid w:val="006B600E"/>
    <w:rsid w:val="006B60AE"/>
    <w:rsid w:val="006B64C9"/>
    <w:rsid w:val="006B64D1"/>
    <w:rsid w:val="006B666D"/>
    <w:rsid w:val="006B6A6A"/>
    <w:rsid w:val="006B6D6D"/>
    <w:rsid w:val="006B7027"/>
    <w:rsid w:val="006B702D"/>
    <w:rsid w:val="006B705C"/>
    <w:rsid w:val="006B7241"/>
    <w:rsid w:val="006B7332"/>
    <w:rsid w:val="006B733A"/>
    <w:rsid w:val="006B73CB"/>
    <w:rsid w:val="006B77AA"/>
    <w:rsid w:val="006B7963"/>
    <w:rsid w:val="006B79F1"/>
    <w:rsid w:val="006B7D5D"/>
    <w:rsid w:val="006B7E94"/>
    <w:rsid w:val="006C01F8"/>
    <w:rsid w:val="006C0243"/>
    <w:rsid w:val="006C04D5"/>
    <w:rsid w:val="006C05BB"/>
    <w:rsid w:val="006C0834"/>
    <w:rsid w:val="006C099A"/>
    <w:rsid w:val="006C0B65"/>
    <w:rsid w:val="006C0C11"/>
    <w:rsid w:val="006C1108"/>
    <w:rsid w:val="006C1192"/>
    <w:rsid w:val="006C14DF"/>
    <w:rsid w:val="006C15FE"/>
    <w:rsid w:val="006C1625"/>
    <w:rsid w:val="006C18FB"/>
    <w:rsid w:val="006C1B41"/>
    <w:rsid w:val="006C1BC0"/>
    <w:rsid w:val="006C1C40"/>
    <w:rsid w:val="006C1CEB"/>
    <w:rsid w:val="006C1DE5"/>
    <w:rsid w:val="006C1F38"/>
    <w:rsid w:val="006C1FFB"/>
    <w:rsid w:val="006C20D9"/>
    <w:rsid w:val="006C24A3"/>
    <w:rsid w:val="006C24FB"/>
    <w:rsid w:val="006C25C4"/>
    <w:rsid w:val="006C25E4"/>
    <w:rsid w:val="006C27C1"/>
    <w:rsid w:val="006C3134"/>
    <w:rsid w:val="006C33F1"/>
    <w:rsid w:val="006C3540"/>
    <w:rsid w:val="006C3949"/>
    <w:rsid w:val="006C3C06"/>
    <w:rsid w:val="006C3E1F"/>
    <w:rsid w:val="006C3FA5"/>
    <w:rsid w:val="006C40FD"/>
    <w:rsid w:val="006C41DB"/>
    <w:rsid w:val="006C444B"/>
    <w:rsid w:val="006C4476"/>
    <w:rsid w:val="006C4644"/>
    <w:rsid w:val="006C4672"/>
    <w:rsid w:val="006C467F"/>
    <w:rsid w:val="006C4CBA"/>
    <w:rsid w:val="006C54B3"/>
    <w:rsid w:val="006C58B3"/>
    <w:rsid w:val="006C5B9E"/>
    <w:rsid w:val="006C5C06"/>
    <w:rsid w:val="006C5DCE"/>
    <w:rsid w:val="006C5F66"/>
    <w:rsid w:val="006C5F9B"/>
    <w:rsid w:val="006C6553"/>
    <w:rsid w:val="006C6835"/>
    <w:rsid w:val="006C6A94"/>
    <w:rsid w:val="006C6B28"/>
    <w:rsid w:val="006C6DB3"/>
    <w:rsid w:val="006C6ED1"/>
    <w:rsid w:val="006C720E"/>
    <w:rsid w:val="006C74FC"/>
    <w:rsid w:val="006C7598"/>
    <w:rsid w:val="006C75BD"/>
    <w:rsid w:val="006C78F3"/>
    <w:rsid w:val="006C7A69"/>
    <w:rsid w:val="006C7AA4"/>
    <w:rsid w:val="006D03D8"/>
    <w:rsid w:val="006D04D1"/>
    <w:rsid w:val="006D0643"/>
    <w:rsid w:val="006D06C2"/>
    <w:rsid w:val="006D09EF"/>
    <w:rsid w:val="006D0A47"/>
    <w:rsid w:val="006D0C15"/>
    <w:rsid w:val="006D0E73"/>
    <w:rsid w:val="006D0FFB"/>
    <w:rsid w:val="006D10C7"/>
    <w:rsid w:val="006D128C"/>
    <w:rsid w:val="006D132B"/>
    <w:rsid w:val="006D1491"/>
    <w:rsid w:val="006D153E"/>
    <w:rsid w:val="006D16BB"/>
    <w:rsid w:val="006D18CF"/>
    <w:rsid w:val="006D1920"/>
    <w:rsid w:val="006D1AD9"/>
    <w:rsid w:val="006D1F75"/>
    <w:rsid w:val="006D2134"/>
    <w:rsid w:val="006D21B2"/>
    <w:rsid w:val="006D22B5"/>
    <w:rsid w:val="006D2323"/>
    <w:rsid w:val="006D237E"/>
    <w:rsid w:val="006D23A9"/>
    <w:rsid w:val="006D2409"/>
    <w:rsid w:val="006D24D3"/>
    <w:rsid w:val="006D2588"/>
    <w:rsid w:val="006D26A2"/>
    <w:rsid w:val="006D26CD"/>
    <w:rsid w:val="006D2747"/>
    <w:rsid w:val="006D27A1"/>
    <w:rsid w:val="006D27F6"/>
    <w:rsid w:val="006D28FA"/>
    <w:rsid w:val="006D2DBC"/>
    <w:rsid w:val="006D35B8"/>
    <w:rsid w:val="006D381F"/>
    <w:rsid w:val="006D3834"/>
    <w:rsid w:val="006D393A"/>
    <w:rsid w:val="006D395A"/>
    <w:rsid w:val="006D3A24"/>
    <w:rsid w:val="006D3A5F"/>
    <w:rsid w:val="006D3E4E"/>
    <w:rsid w:val="006D3F87"/>
    <w:rsid w:val="006D3FB2"/>
    <w:rsid w:val="006D3FBB"/>
    <w:rsid w:val="006D400E"/>
    <w:rsid w:val="006D4126"/>
    <w:rsid w:val="006D42FA"/>
    <w:rsid w:val="006D4392"/>
    <w:rsid w:val="006D43FC"/>
    <w:rsid w:val="006D457A"/>
    <w:rsid w:val="006D4735"/>
    <w:rsid w:val="006D479F"/>
    <w:rsid w:val="006D47DA"/>
    <w:rsid w:val="006D490F"/>
    <w:rsid w:val="006D4981"/>
    <w:rsid w:val="006D4D80"/>
    <w:rsid w:val="006D527F"/>
    <w:rsid w:val="006D5370"/>
    <w:rsid w:val="006D5410"/>
    <w:rsid w:val="006D5642"/>
    <w:rsid w:val="006D5B0F"/>
    <w:rsid w:val="006D5B15"/>
    <w:rsid w:val="006D5B42"/>
    <w:rsid w:val="006D5BCC"/>
    <w:rsid w:val="006D5C88"/>
    <w:rsid w:val="006D5CC5"/>
    <w:rsid w:val="006D649B"/>
    <w:rsid w:val="006D66C4"/>
    <w:rsid w:val="006D67B6"/>
    <w:rsid w:val="006D6ABF"/>
    <w:rsid w:val="006D6BDC"/>
    <w:rsid w:val="006D6D30"/>
    <w:rsid w:val="006D71F6"/>
    <w:rsid w:val="006D732A"/>
    <w:rsid w:val="006D7356"/>
    <w:rsid w:val="006D7543"/>
    <w:rsid w:val="006D7738"/>
    <w:rsid w:val="006D7CD5"/>
    <w:rsid w:val="006D7DF4"/>
    <w:rsid w:val="006E0056"/>
    <w:rsid w:val="006E00CB"/>
    <w:rsid w:val="006E00E5"/>
    <w:rsid w:val="006E00EB"/>
    <w:rsid w:val="006E0278"/>
    <w:rsid w:val="006E04B3"/>
    <w:rsid w:val="006E04ED"/>
    <w:rsid w:val="006E0731"/>
    <w:rsid w:val="006E08FA"/>
    <w:rsid w:val="006E0A18"/>
    <w:rsid w:val="006E0C6F"/>
    <w:rsid w:val="006E0CAD"/>
    <w:rsid w:val="006E0ED9"/>
    <w:rsid w:val="006E157E"/>
    <w:rsid w:val="006E185B"/>
    <w:rsid w:val="006E18EF"/>
    <w:rsid w:val="006E1AE0"/>
    <w:rsid w:val="006E1BE2"/>
    <w:rsid w:val="006E1F10"/>
    <w:rsid w:val="006E1F6D"/>
    <w:rsid w:val="006E2016"/>
    <w:rsid w:val="006E20C3"/>
    <w:rsid w:val="006E20D6"/>
    <w:rsid w:val="006E2138"/>
    <w:rsid w:val="006E21EE"/>
    <w:rsid w:val="006E2A7B"/>
    <w:rsid w:val="006E2E0A"/>
    <w:rsid w:val="006E327E"/>
    <w:rsid w:val="006E329A"/>
    <w:rsid w:val="006E36DA"/>
    <w:rsid w:val="006E391D"/>
    <w:rsid w:val="006E3BA7"/>
    <w:rsid w:val="006E3ED8"/>
    <w:rsid w:val="006E3F8E"/>
    <w:rsid w:val="006E42B0"/>
    <w:rsid w:val="006E43F6"/>
    <w:rsid w:val="006E44E7"/>
    <w:rsid w:val="006E4568"/>
    <w:rsid w:val="006E463C"/>
    <w:rsid w:val="006E4657"/>
    <w:rsid w:val="006E4770"/>
    <w:rsid w:val="006E4B78"/>
    <w:rsid w:val="006E4F24"/>
    <w:rsid w:val="006E50E1"/>
    <w:rsid w:val="006E50F6"/>
    <w:rsid w:val="006E53FB"/>
    <w:rsid w:val="006E5786"/>
    <w:rsid w:val="006E59F8"/>
    <w:rsid w:val="006E5D1D"/>
    <w:rsid w:val="006E62D1"/>
    <w:rsid w:val="006E6552"/>
    <w:rsid w:val="006E6574"/>
    <w:rsid w:val="006E6629"/>
    <w:rsid w:val="006E664C"/>
    <w:rsid w:val="006E679D"/>
    <w:rsid w:val="006E6A2B"/>
    <w:rsid w:val="006E6D3A"/>
    <w:rsid w:val="006E6D4A"/>
    <w:rsid w:val="006E6D84"/>
    <w:rsid w:val="006E6FA3"/>
    <w:rsid w:val="006E7162"/>
    <w:rsid w:val="006E71EE"/>
    <w:rsid w:val="006E7300"/>
    <w:rsid w:val="006E7447"/>
    <w:rsid w:val="006E7D25"/>
    <w:rsid w:val="006E7EA8"/>
    <w:rsid w:val="006F0096"/>
    <w:rsid w:val="006F0143"/>
    <w:rsid w:val="006F0214"/>
    <w:rsid w:val="006F02CB"/>
    <w:rsid w:val="006F0335"/>
    <w:rsid w:val="006F072D"/>
    <w:rsid w:val="006F07B1"/>
    <w:rsid w:val="006F0ACE"/>
    <w:rsid w:val="006F0E5F"/>
    <w:rsid w:val="006F0F01"/>
    <w:rsid w:val="006F1229"/>
    <w:rsid w:val="006F1444"/>
    <w:rsid w:val="006F1481"/>
    <w:rsid w:val="006F1676"/>
    <w:rsid w:val="006F1F5F"/>
    <w:rsid w:val="006F1FA2"/>
    <w:rsid w:val="006F2052"/>
    <w:rsid w:val="006F2565"/>
    <w:rsid w:val="006F2791"/>
    <w:rsid w:val="006F297D"/>
    <w:rsid w:val="006F2DC2"/>
    <w:rsid w:val="006F3222"/>
    <w:rsid w:val="006F3362"/>
    <w:rsid w:val="006F3476"/>
    <w:rsid w:val="006F3513"/>
    <w:rsid w:val="006F3562"/>
    <w:rsid w:val="006F356B"/>
    <w:rsid w:val="006F35C9"/>
    <w:rsid w:val="006F360E"/>
    <w:rsid w:val="006F362B"/>
    <w:rsid w:val="006F362D"/>
    <w:rsid w:val="006F36D8"/>
    <w:rsid w:val="006F38A1"/>
    <w:rsid w:val="006F3B0A"/>
    <w:rsid w:val="006F3CD7"/>
    <w:rsid w:val="006F3D94"/>
    <w:rsid w:val="006F3E4F"/>
    <w:rsid w:val="006F3F4E"/>
    <w:rsid w:val="006F3FB9"/>
    <w:rsid w:val="006F4114"/>
    <w:rsid w:val="006F41B6"/>
    <w:rsid w:val="006F430D"/>
    <w:rsid w:val="006F45C9"/>
    <w:rsid w:val="006F4AEC"/>
    <w:rsid w:val="006F4B58"/>
    <w:rsid w:val="006F4D81"/>
    <w:rsid w:val="006F530F"/>
    <w:rsid w:val="006F5644"/>
    <w:rsid w:val="006F56C2"/>
    <w:rsid w:val="006F59B6"/>
    <w:rsid w:val="006F5CF0"/>
    <w:rsid w:val="006F5D26"/>
    <w:rsid w:val="006F5E05"/>
    <w:rsid w:val="006F60F2"/>
    <w:rsid w:val="006F624F"/>
    <w:rsid w:val="006F6270"/>
    <w:rsid w:val="006F6441"/>
    <w:rsid w:val="006F6521"/>
    <w:rsid w:val="006F653A"/>
    <w:rsid w:val="006F65A6"/>
    <w:rsid w:val="006F6616"/>
    <w:rsid w:val="006F6629"/>
    <w:rsid w:val="006F6703"/>
    <w:rsid w:val="006F69DB"/>
    <w:rsid w:val="006F6A78"/>
    <w:rsid w:val="006F6CC6"/>
    <w:rsid w:val="006F6D4D"/>
    <w:rsid w:val="006F6D51"/>
    <w:rsid w:val="006F6E25"/>
    <w:rsid w:val="006F73D6"/>
    <w:rsid w:val="006F76D5"/>
    <w:rsid w:val="006F7781"/>
    <w:rsid w:val="006F78B8"/>
    <w:rsid w:val="006F7D20"/>
    <w:rsid w:val="006F7EF9"/>
    <w:rsid w:val="006F7F16"/>
    <w:rsid w:val="007001B6"/>
    <w:rsid w:val="00700333"/>
    <w:rsid w:val="0070044A"/>
    <w:rsid w:val="00700838"/>
    <w:rsid w:val="00700950"/>
    <w:rsid w:val="00700ACA"/>
    <w:rsid w:val="00700ADA"/>
    <w:rsid w:val="00700BB5"/>
    <w:rsid w:val="00700CCD"/>
    <w:rsid w:val="00700D86"/>
    <w:rsid w:val="00700FD6"/>
    <w:rsid w:val="007015F0"/>
    <w:rsid w:val="007015F8"/>
    <w:rsid w:val="00701933"/>
    <w:rsid w:val="00701EDB"/>
    <w:rsid w:val="00701FD1"/>
    <w:rsid w:val="0070219C"/>
    <w:rsid w:val="007021E9"/>
    <w:rsid w:val="0070220E"/>
    <w:rsid w:val="0070235D"/>
    <w:rsid w:val="00702396"/>
    <w:rsid w:val="007024D1"/>
    <w:rsid w:val="00702632"/>
    <w:rsid w:val="0070286C"/>
    <w:rsid w:val="007029A9"/>
    <w:rsid w:val="00702E69"/>
    <w:rsid w:val="00702E86"/>
    <w:rsid w:val="00702E9D"/>
    <w:rsid w:val="00702EA1"/>
    <w:rsid w:val="00702EA3"/>
    <w:rsid w:val="0070309E"/>
    <w:rsid w:val="00703B65"/>
    <w:rsid w:val="00703EB2"/>
    <w:rsid w:val="00703FE7"/>
    <w:rsid w:val="00704222"/>
    <w:rsid w:val="00704462"/>
    <w:rsid w:val="00704677"/>
    <w:rsid w:val="00704E83"/>
    <w:rsid w:val="00704FA7"/>
    <w:rsid w:val="00705022"/>
    <w:rsid w:val="007051E8"/>
    <w:rsid w:val="0070528E"/>
    <w:rsid w:val="0070531E"/>
    <w:rsid w:val="00705323"/>
    <w:rsid w:val="007056F9"/>
    <w:rsid w:val="00705719"/>
    <w:rsid w:val="0070576A"/>
    <w:rsid w:val="00705A14"/>
    <w:rsid w:val="00705B62"/>
    <w:rsid w:val="00705F2F"/>
    <w:rsid w:val="00706457"/>
    <w:rsid w:val="007065CB"/>
    <w:rsid w:val="00706931"/>
    <w:rsid w:val="00706E2D"/>
    <w:rsid w:val="00707541"/>
    <w:rsid w:val="007075E8"/>
    <w:rsid w:val="007076AC"/>
    <w:rsid w:val="00707892"/>
    <w:rsid w:val="00707AEE"/>
    <w:rsid w:val="00707B7F"/>
    <w:rsid w:val="0071018D"/>
    <w:rsid w:val="00710262"/>
    <w:rsid w:val="00710305"/>
    <w:rsid w:val="0071045E"/>
    <w:rsid w:val="0071060C"/>
    <w:rsid w:val="007107AE"/>
    <w:rsid w:val="0071088F"/>
    <w:rsid w:val="00710910"/>
    <w:rsid w:val="00710B95"/>
    <w:rsid w:val="00710CEE"/>
    <w:rsid w:val="00710EFF"/>
    <w:rsid w:val="00710F96"/>
    <w:rsid w:val="00711319"/>
    <w:rsid w:val="00711821"/>
    <w:rsid w:val="007119BE"/>
    <w:rsid w:val="00711A7C"/>
    <w:rsid w:val="0071211A"/>
    <w:rsid w:val="0071213B"/>
    <w:rsid w:val="0071234B"/>
    <w:rsid w:val="00712407"/>
    <w:rsid w:val="00712509"/>
    <w:rsid w:val="007127B5"/>
    <w:rsid w:val="00712849"/>
    <w:rsid w:val="00712AA2"/>
    <w:rsid w:val="00712E6F"/>
    <w:rsid w:val="00713059"/>
    <w:rsid w:val="00713175"/>
    <w:rsid w:val="00713234"/>
    <w:rsid w:val="007132F6"/>
    <w:rsid w:val="007133DE"/>
    <w:rsid w:val="0071356E"/>
    <w:rsid w:val="007138AC"/>
    <w:rsid w:val="007138CA"/>
    <w:rsid w:val="00713932"/>
    <w:rsid w:val="00713A5C"/>
    <w:rsid w:val="00713E4D"/>
    <w:rsid w:val="007141E7"/>
    <w:rsid w:val="00714474"/>
    <w:rsid w:val="00714917"/>
    <w:rsid w:val="00714922"/>
    <w:rsid w:val="00714CEE"/>
    <w:rsid w:val="007150A2"/>
    <w:rsid w:val="00715116"/>
    <w:rsid w:val="00715119"/>
    <w:rsid w:val="007152DE"/>
    <w:rsid w:val="007153BB"/>
    <w:rsid w:val="007154D4"/>
    <w:rsid w:val="007154E1"/>
    <w:rsid w:val="0071564F"/>
    <w:rsid w:val="007157AC"/>
    <w:rsid w:val="007158FD"/>
    <w:rsid w:val="00715993"/>
    <w:rsid w:val="007159F3"/>
    <w:rsid w:val="00715DDF"/>
    <w:rsid w:val="00715F4E"/>
    <w:rsid w:val="007163A2"/>
    <w:rsid w:val="007165BD"/>
    <w:rsid w:val="007165FF"/>
    <w:rsid w:val="007166E1"/>
    <w:rsid w:val="0071685B"/>
    <w:rsid w:val="00716921"/>
    <w:rsid w:val="00716A96"/>
    <w:rsid w:val="00716DF1"/>
    <w:rsid w:val="00716E2D"/>
    <w:rsid w:val="00716E7D"/>
    <w:rsid w:val="00716F26"/>
    <w:rsid w:val="00716F83"/>
    <w:rsid w:val="00717361"/>
    <w:rsid w:val="00717549"/>
    <w:rsid w:val="00717663"/>
    <w:rsid w:val="007178F5"/>
    <w:rsid w:val="00717B13"/>
    <w:rsid w:val="00717BAD"/>
    <w:rsid w:val="00717C5C"/>
    <w:rsid w:val="00717ECC"/>
    <w:rsid w:val="00720268"/>
    <w:rsid w:val="007202C3"/>
    <w:rsid w:val="00720453"/>
    <w:rsid w:val="007204D3"/>
    <w:rsid w:val="007205AF"/>
    <w:rsid w:val="007205DF"/>
    <w:rsid w:val="00720614"/>
    <w:rsid w:val="00720679"/>
    <w:rsid w:val="00720A61"/>
    <w:rsid w:val="00720B47"/>
    <w:rsid w:val="00720B80"/>
    <w:rsid w:val="00720CD2"/>
    <w:rsid w:val="00720EA9"/>
    <w:rsid w:val="00720F8E"/>
    <w:rsid w:val="0072127D"/>
    <w:rsid w:val="0072145F"/>
    <w:rsid w:val="00721640"/>
    <w:rsid w:val="007217CA"/>
    <w:rsid w:val="00721C5B"/>
    <w:rsid w:val="00721FBD"/>
    <w:rsid w:val="007222C5"/>
    <w:rsid w:val="00722341"/>
    <w:rsid w:val="00722579"/>
    <w:rsid w:val="0072297E"/>
    <w:rsid w:val="00722AB2"/>
    <w:rsid w:val="00722AB7"/>
    <w:rsid w:val="00722C67"/>
    <w:rsid w:val="00722CBB"/>
    <w:rsid w:val="00722DD7"/>
    <w:rsid w:val="00722F27"/>
    <w:rsid w:val="00722FBE"/>
    <w:rsid w:val="00722FE8"/>
    <w:rsid w:val="007230DE"/>
    <w:rsid w:val="0072325E"/>
    <w:rsid w:val="00723406"/>
    <w:rsid w:val="0072347E"/>
    <w:rsid w:val="007235DD"/>
    <w:rsid w:val="00723651"/>
    <w:rsid w:val="00723822"/>
    <w:rsid w:val="00723A30"/>
    <w:rsid w:val="00723A33"/>
    <w:rsid w:val="00723A92"/>
    <w:rsid w:val="00723AAF"/>
    <w:rsid w:val="00723D52"/>
    <w:rsid w:val="00723E39"/>
    <w:rsid w:val="00724368"/>
    <w:rsid w:val="0072450F"/>
    <w:rsid w:val="00724557"/>
    <w:rsid w:val="00724739"/>
    <w:rsid w:val="00724B3E"/>
    <w:rsid w:val="00724C48"/>
    <w:rsid w:val="00724FA0"/>
    <w:rsid w:val="007251B3"/>
    <w:rsid w:val="007252D7"/>
    <w:rsid w:val="0072556F"/>
    <w:rsid w:val="0072557D"/>
    <w:rsid w:val="00725580"/>
    <w:rsid w:val="00725682"/>
    <w:rsid w:val="007256C0"/>
    <w:rsid w:val="00725748"/>
    <w:rsid w:val="007257C0"/>
    <w:rsid w:val="00725A86"/>
    <w:rsid w:val="00725EF7"/>
    <w:rsid w:val="00725F00"/>
    <w:rsid w:val="00726014"/>
    <w:rsid w:val="0072604E"/>
    <w:rsid w:val="00726052"/>
    <w:rsid w:val="0072614D"/>
    <w:rsid w:val="0072646B"/>
    <w:rsid w:val="007264A6"/>
    <w:rsid w:val="00726ABA"/>
    <w:rsid w:val="00726BC9"/>
    <w:rsid w:val="00726D60"/>
    <w:rsid w:val="00726D76"/>
    <w:rsid w:val="00726EA6"/>
    <w:rsid w:val="00727200"/>
    <w:rsid w:val="0072727E"/>
    <w:rsid w:val="007272D1"/>
    <w:rsid w:val="00727325"/>
    <w:rsid w:val="0072766A"/>
    <w:rsid w:val="00727748"/>
    <w:rsid w:val="007278EC"/>
    <w:rsid w:val="007279DB"/>
    <w:rsid w:val="00727A97"/>
    <w:rsid w:val="00727AD5"/>
    <w:rsid w:val="00727DEA"/>
    <w:rsid w:val="00727FBA"/>
    <w:rsid w:val="00727FF9"/>
    <w:rsid w:val="007303E1"/>
    <w:rsid w:val="0073043C"/>
    <w:rsid w:val="00730484"/>
    <w:rsid w:val="007304AF"/>
    <w:rsid w:val="007304DD"/>
    <w:rsid w:val="0073056B"/>
    <w:rsid w:val="0073072D"/>
    <w:rsid w:val="00730880"/>
    <w:rsid w:val="00730A4B"/>
    <w:rsid w:val="00730D89"/>
    <w:rsid w:val="00730E59"/>
    <w:rsid w:val="00731021"/>
    <w:rsid w:val="00731087"/>
    <w:rsid w:val="0073114B"/>
    <w:rsid w:val="0073134C"/>
    <w:rsid w:val="007313FC"/>
    <w:rsid w:val="00731423"/>
    <w:rsid w:val="0073144A"/>
    <w:rsid w:val="007315DE"/>
    <w:rsid w:val="00731902"/>
    <w:rsid w:val="00731905"/>
    <w:rsid w:val="00731C65"/>
    <w:rsid w:val="00732137"/>
    <w:rsid w:val="00732326"/>
    <w:rsid w:val="0073265D"/>
    <w:rsid w:val="00732919"/>
    <w:rsid w:val="0073299D"/>
    <w:rsid w:val="00732A76"/>
    <w:rsid w:val="00732BD2"/>
    <w:rsid w:val="00732E7A"/>
    <w:rsid w:val="00733292"/>
    <w:rsid w:val="007332AF"/>
    <w:rsid w:val="007332CC"/>
    <w:rsid w:val="00733321"/>
    <w:rsid w:val="00733329"/>
    <w:rsid w:val="00733376"/>
    <w:rsid w:val="00733523"/>
    <w:rsid w:val="0073364A"/>
    <w:rsid w:val="00733655"/>
    <w:rsid w:val="00733819"/>
    <w:rsid w:val="00733BDC"/>
    <w:rsid w:val="00733C3E"/>
    <w:rsid w:val="00733F2D"/>
    <w:rsid w:val="007344BB"/>
    <w:rsid w:val="007346EF"/>
    <w:rsid w:val="00734862"/>
    <w:rsid w:val="007348D5"/>
    <w:rsid w:val="0073490A"/>
    <w:rsid w:val="0073493F"/>
    <w:rsid w:val="00734ADC"/>
    <w:rsid w:val="00734AF3"/>
    <w:rsid w:val="00734D28"/>
    <w:rsid w:val="00734E4D"/>
    <w:rsid w:val="00734F23"/>
    <w:rsid w:val="0073506F"/>
    <w:rsid w:val="0073514B"/>
    <w:rsid w:val="00735EE5"/>
    <w:rsid w:val="0073603A"/>
    <w:rsid w:val="00736227"/>
    <w:rsid w:val="00736666"/>
    <w:rsid w:val="00736857"/>
    <w:rsid w:val="00736ACD"/>
    <w:rsid w:val="00736C2B"/>
    <w:rsid w:val="00736D48"/>
    <w:rsid w:val="00736DD3"/>
    <w:rsid w:val="00736FA0"/>
    <w:rsid w:val="00736FD2"/>
    <w:rsid w:val="007371C1"/>
    <w:rsid w:val="0073723F"/>
    <w:rsid w:val="0073743E"/>
    <w:rsid w:val="00737589"/>
    <w:rsid w:val="007376D4"/>
    <w:rsid w:val="00737714"/>
    <w:rsid w:val="00737729"/>
    <w:rsid w:val="007377CC"/>
    <w:rsid w:val="0073791A"/>
    <w:rsid w:val="007379DE"/>
    <w:rsid w:val="00737CCB"/>
    <w:rsid w:val="00737D62"/>
    <w:rsid w:val="00737E3D"/>
    <w:rsid w:val="0074025A"/>
    <w:rsid w:val="00740296"/>
    <w:rsid w:val="007402AB"/>
    <w:rsid w:val="00740548"/>
    <w:rsid w:val="0074078F"/>
    <w:rsid w:val="00740884"/>
    <w:rsid w:val="00740A76"/>
    <w:rsid w:val="00740CF7"/>
    <w:rsid w:val="00741555"/>
    <w:rsid w:val="007415A4"/>
    <w:rsid w:val="00741603"/>
    <w:rsid w:val="007416E8"/>
    <w:rsid w:val="00741B5F"/>
    <w:rsid w:val="00741D32"/>
    <w:rsid w:val="00741DFB"/>
    <w:rsid w:val="007423C5"/>
    <w:rsid w:val="00742973"/>
    <w:rsid w:val="00742FF0"/>
    <w:rsid w:val="007430CB"/>
    <w:rsid w:val="00743210"/>
    <w:rsid w:val="00743248"/>
    <w:rsid w:val="0074371D"/>
    <w:rsid w:val="00743C89"/>
    <w:rsid w:val="00743D5F"/>
    <w:rsid w:val="00743EE1"/>
    <w:rsid w:val="00744219"/>
    <w:rsid w:val="007442E5"/>
    <w:rsid w:val="007443BD"/>
    <w:rsid w:val="007443F1"/>
    <w:rsid w:val="007444B1"/>
    <w:rsid w:val="00744692"/>
    <w:rsid w:val="0074483D"/>
    <w:rsid w:val="007448FE"/>
    <w:rsid w:val="00744A8C"/>
    <w:rsid w:val="00744DDC"/>
    <w:rsid w:val="00744DE9"/>
    <w:rsid w:val="00744E63"/>
    <w:rsid w:val="00744F25"/>
    <w:rsid w:val="00745280"/>
    <w:rsid w:val="00745479"/>
    <w:rsid w:val="00745747"/>
    <w:rsid w:val="007457B0"/>
    <w:rsid w:val="00745D3E"/>
    <w:rsid w:val="00745F04"/>
    <w:rsid w:val="00745F4F"/>
    <w:rsid w:val="0074603A"/>
    <w:rsid w:val="007460D1"/>
    <w:rsid w:val="00746262"/>
    <w:rsid w:val="0074630C"/>
    <w:rsid w:val="007466FC"/>
    <w:rsid w:val="007467D0"/>
    <w:rsid w:val="00746BE9"/>
    <w:rsid w:val="00747028"/>
    <w:rsid w:val="00747194"/>
    <w:rsid w:val="00747220"/>
    <w:rsid w:val="00747343"/>
    <w:rsid w:val="007474A5"/>
    <w:rsid w:val="00747553"/>
    <w:rsid w:val="00747658"/>
    <w:rsid w:val="00747B9B"/>
    <w:rsid w:val="00747C90"/>
    <w:rsid w:val="00750061"/>
    <w:rsid w:val="007500EB"/>
    <w:rsid w:val="007500F2"/>
    <w:rsid w:val="0075034F"/>
    <w:rsid w:val="00750456"/>
    <w:rsid w:val="00750549"/>
    <w:rsid w:val="00750662"/>
    <w:rsid w:val="0075077D"/>
    <w:rsid w:val="007509CF"/>
    <w:rsid w:val="00750A49"/>
    <w:rsid w:val="00750C28"/>
    <w:rsid w:val="00750C48"/>
    <w:rsid w:val="0075145E"/>
    <w:rsid w:val="007514F3"/>
    <w:rsid w:val="00751700"/>
    <w:rsid w:val="00751789"/>
    <w:rsid w:val="007517B0"/>
    <w:rsid w:val="007517B5"/>
    <w:rsid w:val="00751B0F"/>
    <w:rsid w:val="00751B74"/>
    <w:rsid w:val="00751CE5"/>
    <w:rsid w:val="00751DED"/>
    <w:rsid w:val="00751F29"/>
    <w:rsid w:val="00751FBF"/>
    <w:rsid w:val="00752286"/>
    <w:rsid w:val="0075229F"/>
    <w:rsid w:val="007522C4"/>
    <w:rsid w:val="00752312"/>
    <w:rsid w:val="00752495"/>
    <w:rsid w:val="00752516"/>
    <w:rsid w:val="007525E1"/>
    <w:rsid w:val="0075266A"/>
    <w:rsid w:val="007528A6"/>
    <w:rsid w:val="007529C8"/>
    <w:rsid w:val="00753015"/>
    <w:rsid w:val="007530AC"/>
    <w:rsid w:val="0075323F"/>
    <w:rsid w:val="00753507"/>
    <w:rsid w:val="00753533"/>
    <w:rsid w:val="00753609"/>
    <w:rsid w:val="00753618"/>
    <w:rsid w:val="007539A1"/>
    <w:rsid w:val="00753DFC"/>
    <w:rsid w:val="00753E82"/>
    <w:rsid w:val="00753EB9"/>
    <w:rsid w:val="0075434D"/>
    <w:rsid w:val="00754357"/>
    <w:rsid w:val="00754385"/>
    <w:rsid w:val="007543D7"/>
    <w:rsid w:val="0075455A"/>
    <w:rsid w:val="00754685"/>
    <w:rsid w:val="00754734"/>
    <w:rsid w:val="0075493B"/>
    <w:rsid w:val="0075495E"/>
    <w:rsid w:val="00754C3D"/>
    <w:rsid w:val="00754EC6"/>
    <w:rsid w:val="00755181"/>
    <w:rsid w:val="007553B1"/>
    <w:rsid w:val="00755412"/>
    <w:rsid w:val="0075542C"/>
    <w:rsid w:val="007556F4"/>
    <w:rsid w:val="00755820"/>
    <w:rsid w:val="00755AFE"/>
    <w:rsid w:val="00755B97"/>
    <w:rsid w:val="00755C8B"/>
    <w:rsid w:val="00755D36"/>
    <w:rsid w:val="00755DD1"/>
    <w:rsid w:val="00755F05"/>
    <w:rsid w:val="00755FB0"/>
    <w:rsid w:val="007560D9"/>
    <w:rsid w:val="0075622F"/>
    <w:rsid w:val="00756498"/>
    <w:rsid w:val="00756514"/>
    <w:rsid w:val="007566DD"/>
    <w:rsid w:val="00756C7A"/>
    <w:rsid w:val="00756FEA"/>
    <w:rsid w:val="007570EA"/>
    <w:rsid w:val="007570F2"/>
    <w:rsid w:val="0075723E"/>
    <w:rsid w:val="0075735B"/>
    <w:rsid w:val="00757498"/>
    <w:rsid w:val="007575B1"/>
    <w:rsid w:val="007576C7"/>
    <w:rsid w:val="007576D8"/>
    <w:rsid w:val="00757847"/>
    <w:rsid w:val="007578AC"/>
    <w:rsid w:val="007578B3"/>
    <w:rsid w:val="00757A84"/>
    <w:rsid w:val="00757B04"/>
    <w:rsid w:val="00757B12"/>
    <w:rsid w:val="00757BF4"/>
    <w:rsid w:val="00757C90"/>
    <w:rsid w:val="00757D70"/>
    <w:rsid w:val="00760230"/>
    <w:rsid w:val="007602E0"/>
    <w:rsid w:val="00760A50"/>
    <w:rsid w:val="00760AA1"/>
    <w:rsid w:val="00760B3D"/>
    <w:rsid w:val="00760D10"/>
    <w:rsid w:val="00760DB4"/>
    <w:rsid w:val="00761050"/>
    <w:rsid w:val="00761203"/>
    <w:rsid w:val="0076139F"/>
    <w:rsid w:val="007617A2"/>
    <w:rsid w:val="007618C4"/>
    <w:rsid w:val="00761976"/>
    <w:rsid w:val="00761BC6"/>
    <w:rsid w:val="00761D73"/>
    <w:rsid w:val="00761E9A"/>
    <w:rsid w:val="00761ED2"/>
    <w:rsid w:val="0076201A"/>
    <w:rsid w:val="0076221B"/>
    <w:rsid w:val="007624B9"/>
    <w:rsid w:val="007628A9"/>
    <w:rsid w:val="007629AD"/>
    <w:rsid w:val="007629E1"/>
    <w:rsid w:val="00762ADB"/>
    <w:rsid w:val="00762B09"/>
    <w:rsid w:val="00762D12"/>
    <w:rsid w:val="00762D49"/>
    <w:rsid w:val="00762DF0"/>
    <w:rsid w:val="00762F39"/>
    <w:rsid w:val="0076309A"/>
    <w:rsid w:val="007633D9"/>
    <w:rsid w:val="00763622"/>
    <w:rsid w:val="00763629"/>
    <w:rsid w:val="00763721"/>
    <w:rsid w:val="0076388E"/>
    <w:rsid w:val="00763976"/>
    <w:rsid w:val="00763C76"/>
    <w:rsid w:val="00763E13"/>
    <w:rsid w:val="00764232"/>
    <w:rsid w:val="0076474E"/>
    <w:rsid w:val="00764759"/>
    <w:rsid w:val="00764988"/>
    <w:rsid w:val="007649BA"/>
    <w:rsid w:val="0076526D"/>
    <w:rsid w:val="007653A3"/>
    <w:rsid w:val="007653F6"/>
    <w:rsid w:val="00765542"/>
    <w:rsid w:val="007655DD"/>
    <w:rsid w:val="007656F1"/>
    <w:rsid w:val="0076570E"/>
    <w:rsid w:val="0076571B"/>
    <w:rsid w:val="00765789"/>
    <w:rsid w:val="00765859"/>
    <w:rsid w:val="007659F5"/>
    <w:rsid w:val="00765A39"/>
    <w:rsid w:val="00765A97"/>
    <w:rsid w:val="00765ABB"/>
    <w:rsid w:val="00766490"/>
    <w:rsid w:val="00766601"/>
    <w:rsid w:val="00766796"/>
    <w:rsid w:val="00766CC0"/>
    <w:rsid w:val="00767353"/>
    <w:rsid w:val="007678E6"/>
    <w:rsid w:val="00767974"/>
    <w:rsid w:val="00767AB7"/>
    <w:rsid w:val="00767AD7"/>
    <w:rsid w:val="00767D3E"/>
    <w:rsid w:val="00770124"/>
    <w:rsid w:val="0077019D"/>
    <w:rsid w:val="0077027F"/>
    <w:rsid w:val="007709D7"/>
    <w:rsid w:val="007709EE"/>
    <w:rsid w:val="00770A32"/>
    <w:rsid w:val="00770A54"/>
    <w:rsid w:val="00770B6F"/>
    <w:rsid w:val="00770BD6"/>
    <w:rsid w:val="0077105D"/>
    <w:rsid w:val="007715C1"/>
    <w:rsid w:val="0077181E"/>
    <w:rsid w:val="0077187D"/>
    <w:rsid w:val="0077195C"/>
    <w:rsid w:val="00771B5A"/>
    <w:rsid w:val="00771D21"/>
    <w:rsid w:val="00771F54"/>
    <w:rsid w:val="00771FEA"/>
    <w:rsid w:val="007720F6"/>
    <w:rsid w:val="00772290"/>
    <w:rsid w:val="0077229D"/>
    <w:rsid w:val="0077279F"/>
    <w:rsid w:val="00772868"/>
    <w:rsid w:val="007728E3"/>
    <w:rsid w:val="0077294E"/>
    <w:rsid w:val="00772B22"/>
    <w:rsid w:val="00772BE3"/>
    <w:rsid w:val="00772D6C"/>
    <w:rsid w:val="00772DD5"/>
    <w:rsid w:val="00773086"/>
    <w:rsid w:val="0077336A"/>
    <w:rsid w:val="00773486"/>
    <w:rsid w:val="00773554"/>
    <w:rsid w:val="007735AA"/>
    <w:rsid w:val="007735C4"/>
    <w:rsid w:val="007735C6"/>
    <w:rsid w:val="00773622"/>
    <w:rsid w:val="00773839"/>
    <w:rsid w:val="007739FF"/>
    <w:rsid w:val="00773B56"/>
    <w:rsid w:val="00773C40"/>
    <w:rsid w:val="0077408D"/>
    <w:rsid w:val="00774180"/>
    <w:rsid w:val="00774202"/>
    <w:rsid w:val="007743FB"/>
    <w:rsid w:val="0077467A"/>
    <w:rsid w:val="00774797"/>
    <w:rsid w:val="007747C9"/>
    <w:rsid w:val="00774919"/>
    <w:rsid w:val="007749A4"/>
    <w:rsid w:val="007749D9"/>
    <w:rsid w:val="00774A01"/>
    <w:rsid w:val="00774A59"/>
    <w:rsid w:val="00774B86"/>
    <w:rsid w:val="00774BD0"/>
    <w:rsid w:val="0077502C"/>
    <w:rsid w:val="0077524B"/>
    <w:rsid w:val="0077530B"/>
    <w:rsid w:val="007753B7"/>
    <w:rsid w:val="00775595"/>
    <w:rsid w:val="007756E2"/>
    <w:rsid w:val="0077580F"/>
    <w:rsid w:val="007758B6"/>
    <w:rsid w:val="00775930"/>
    <w:rsid w:val="00775994"/>
    <w:rsid w:val="007759AC"/>
    <w:rsid w:val="00775AEA"/>
    <w:rsid w:val="00775D6B"/>
    <w:rsid w:val="00776124"/>
    <w:rsid w:val="007763F0"/>
    <w:rsid w:val="0077673D"/>
    <w:rsid w:val="00776B66"/>
    <w:rsid w:val="00776B7F"/>
    <w:rsid w:val="0077701F"/>
    <w:rsid w:val="00777047"/>
    <w:rsid w:val="007772BF"/>
    <w:rsid w:val="007774FD"/>
    <w:rsid w:val="0077766A"/>
    <w:rsid w:val="007776F1"/>
    <w:rsid w:val="007777DA"/>
    <w:rsid w:val="00777AF9"/>
    <w:rsid w:val="0078004B"/>
    <w:rsid w:val="007800E9"/>
    <w:rsid w:val="00780117"/>
    <w:rsid w:val="00780122"/>
    <w:rsid w:val="007802E8"/>
    <w:rsid w:val="0078038D"/>
    <w:rsid w:val="007804B5"/>
    <w:rsid w:val="007804D3"/>
    <w:rsid w:val="00780697"/>
    <w:rsid w:val="00780767"/>
    <w:rsid w:val="007807EC"/>
    <w:rsid w:val="007809AE"/>
    <w:rsid w:val="007809B9"/>
    <w:rsid w:val="007809CB"/>
    <w:rsid w:val="00780ABC"/>
    <w:rsid w:val="00780AD7"/>
    <w:rsid w:val="00780B61"/>
    <w:rsid w:val="0078100C"/>
    <w:rsid w:val="0078127D"/>
    <w:rsid w:val="00781565"/>
    <w:rsid w:val="00781583"/>
    <w:rsid w:val="007815F0"/>
    <w:rsid w:val="00781620"/>
    <w:rsid w:val="0078166B"/>
    <w:rsid w:val="007816D3"/>
    <w:rsid w:val="00781719"/>
    <w:rsid w:val="007817BC"/>
    <w:rsid w:val="00781C6F"/>
    <w:rsid w:val="00781CCA"/>
    <w:rsid w:val="0078208F"/>
    <w:rsid w:val="00782174"/>
    <w:rsid w:val="007823EB"/>
    <w:rsid w:val="007824AD"/>
    <w:rsid w:val="00782541"/>
    <w:rsid w:val="007825A9"/>
    <w:rsid w:val="007825D7"/>
    <w:rsid w:val="007825E9"/>
    <w:rsid w:val="00782663"/>
    <w:rsid w:val="00782864"/>
    <w:rsid w:val="00782964"/>
    <w:rsid w:val="00782C45"/>
    <w:rsid w:val="00782CAB"/>
    <w:rsid w:val="00782EB5"/>
    <w:rsid w:val="00782F5B"/>
    <w:rsid w:val="007830BF"/>
    <w:rsid w:val="007831F0"/>
    <w:rsid w:val="007833D9"/>
    <w:rsid w:val="0078347B"/>
    <w:rsid w:val="007835DC"/>
    <w:rsid w:val="007835FE"/>
    <w:rsid w:val="00783D59"/>
    <w:rsid w:val="0078423B"/>
    <w:rsid w:val="007844C9"/>
    <w:rsid w:val="00784676"/>
    <w:rsid w:val="00784714"/>
    <w:rsid w:val="00784794"/>
    <w:rsid w:val="007849CC"/>
    <w:rsid w:val="00784C70"/>
    <w:rsid w:val="00784D45"/>
    <w:rsid w:val="00784DE2"/>
    <w:rsid w:val="00784DF4"/>
    <w:rsid w:val="00784E37"/>
    <w:rsid w:val="007856DB"/>
    <w:rsid w:val="00785730"/>
    <w:rsid w:val="00785739"/>
    <w:rsid w:val="0078585A"/>
    <w:rsid w:val="00785958"/>
    <w:rsid w:val="00785C71"/>
    <w:rsid w:val="00785E46"/>
    <w:rsid w:val="00785F35"/>
    <w:rsid w:val="007861C8"/>
    <w:rsid w:val="00786A69"/>
    <w:rsid w:val="00786BED"/>
    <w:rsid w:val="00786E35"/>
    <w:rsid w:val="00786F37"/>
    <w:rsid w:val="00786FD8"/>
    <w:rsid w:val="00787310"/>
    <w:rsid w:val="0078733E"/>
    <w:rsid w:val="00787C4A"/>
    <w:rsid w:val="00787C93"/>
    <w:rsid w:val="00787D91"/>
    <w:rsid w:val="00787E85"/>
    <w:rsid w:val="00787E8A"/>
    <w:rsid w:val="00790061"/>
    <w:rsid w:val="007901C7"/>
    <w:rsid w:val="007903C4"/>
    <w:rsid w:val="007903DB"/>
    <w:rsid w:val="007903F1"/>
    <w:rsid w:val="0079051A"/>
    <w:rsid w:val="00790549"/>
    <w:rsid w:val="00790861"/>
    <w:rsid w:val="007909D7"/>
    <w:rsid w:val="00790A3A"/>
    <w:rsid w:val="00790E3E"/>
    <w:rsid w:val="00790E48"/>
    <w:rsid w:val="00790E60"/>
    <w:rsid w:val="00790F51"/>
    <w:rsid w:val="00791095"/>
    <w:rsid w:val="0079111E"/>
    <w:rsid w:val="007916B4"/>
    <w:rsid w:val="007916D6"/>
    <w:rsid w:val="0079170E"/>
    <w:rsid w:val="00791718"/>
    <w:rsid w:val="0079172E"/>
    <w:rsid w:val="00791743"/>
    <w:rsid w:val="007918B3"/>
    <w:rsid w:val="00791986"/>
    <w:rsid w:val="007919CC"/>
    <w:rsid w:val="00791A55"/>
    <w:rsid w:val="00791C40"/>
    <w:rsid w:val="00791D41"/>
    <w:rsid w:val="00791D9D"/>
    <w:rsid w:val="00791F2F"/>
    <w:rsid w:val="00792025"/>
    <w:rsid w:val="0079271D"/>
    <w:rsid w:val="0079280C"/>
    <w:rsid w:val="007929D4"/>
    <w:rsid w:val="00792BDE"/>
    <w:rsid w:val="00792D3C"/>
    <w:rsid w:val="0079312E"/>
    <w:rsid w:val="00793181"/>
    <w:rsid w:val="0079319D"/>
    <w:rsid w:val="00793683"/>
    <w:rsid w:val="007936EC"/>
    <w:rsid w:val="00793786"/>
    <w:rsid w:val="007937BF"/>
    <w:rsid w:val="00793BA8"/>
    <w:rsid w:val="00793D2E"/>
    <w:rsid w:val="00793EA2"/>
    <w:rsid w:val="00793EEB"/>
    <w:rsid w:val="00793F59"/>
    <w:rsid w:val="00793FA2"/>
    <w:rsid w:val="00793FD3"/>
    <w:rsid w:val="00793FFD"/>
    <w:rsid w:val="00794002"/>
    <w:rsid w:val="0079431F"/>
    <w:rsid w:val="007944B8"/>
    <w:rsid w:val="00794668"/>
    <w:rsid w:val="00794913"/>
    <w:rsid w:val="00794BD0"/>
    <w:rsid w:val="00794CBB"/>
    <w:rsid w:val="00794D23"/>
    <w:rsid w:val="0079525E"/>
    <w:rsid w:val="0079546F"/>
    <w:rsid w:val="0079564F"/>
    <w:rsid w:val="007957BB"/>
    <w:rsid w:val="00795911"/>
    <w:rsid w:val="00795938"/>
    <w:rsid w:val="00795B06"/>
    <w:rsid w:val="00795BB3"/>
    <w:rsid w:val="00795CF5"/>
    <w:rsid w:val="00795E84"/>
    <w:rsid w:val="007961AF"/>
    <w:rsid w:val="00796A24"/>
    <w:rsid w:val="00796ADB"/>
    <w:rsid w:val="00796B1B"/>
    <w:rsid w:val="00796B86"/>
    <w:rsid w:val="00796CF3"/>
    <w:rsid w:val="00796D7A"/>
    <w:rsid w:val="00796E93"/>
    <w:rsid w:val="00796F3C"/>
    <w:rsid w:val="007970BF"/>
    <w:rsid w:val="00797927"/>
    <w:rsid w:val="00797A0D"/>
    <w:rsid w:val="00797C66"/>
    <w:rsid w:val="007A0114"/>
    <w:rsid w:val="007A019B"/>
    <w:rsid w:val="007A0293"/>
    <w:rsid w:val="007A059E"/>
    <w:rsid w:val="007A0B20"/>
    <w:rsid w:val="007A0BB4"/>
    <w:rsid w:val="007A0D87"/>
    <w:rsid w:val="007A0EDF"/>
    <w:rsid w:val="007A10C8"/>
    <w:rsid w:val="007A115A"/>
    <w:rsid w:val="007A119D"/>
    <w:rsid w:val="007A11B1"/>
    <w:rsid w:val="007A17FF"/>
    <w:rsid w:val="007A18C4"/>
    <w:rsid w:val="007A19F9"/>
    <w:rsid w:val="007A1C72"/>
    <w:rsid w:val="007A1DB2"/>
    <w:rsid w:val="007A2036"/>
    <w:rsid w:val="007A20EF"/>
    <w:rsid w:val="007A20F1"/>
    <w:rsid w:val="007A21E5"/>
    <w:rsid w:val="007A226C"/>
    <w:rsid w:val="007A2567"/>
    <w:rsid w:val="007A271E"/>
    <w:rsid w:val="007A2954"/>
    <w:rsid w:val="007A2D16"/>
    <w:rsid w:val="007A2F8F"/>
    <w:rsid w:val="007A315C"/>
    <w:rsid w:val="007A3243"/>
    <w:rsid w:val="007A3285"/>
    <w:rsid w:val="007A3539"/>
    <w:rsid w:val="007A358F"/>
    <w:rsid w:val="007A363B"/>
    <w:rsid w:val="007A387F"/>
    <w:rsid w:val="007A39A0"/>
    <w:rsid w:val="007A39A6"/>
    <w:rsid w:val="007A3A8A"/>
    <w:rsid w:val="007A3B99"/>
    <w:rsid w:val="007A3C18"/>
    <w:rsid w:val="007A4244"/>
    <w:rsid w:val="007A4358"/>
    <w:rsid w:val="007A4540"/>
    <w:rsid w:val="007A4683"/>
    <w:rsid w:val="007A4989"/>
    <w:rsid w:val="007A4B34"/>
    <w:rsid w:val="007A4BD2"/>
    <w:rsid w:val="007A4C8C"/>
    <w:rsid w:val="007A4DEC"/>
    <w:rsid w:val="007A4F4A"/>
    <w:rsid w:val="007A5163"/>
    <w:rsid w:val="007A5250"/>
    <w:rsid w:val="007A52FB"/>
    <w:rsid w:val="007A5304"/>
    <w:rsid w:val="007A5455"/>
    <w:rsid w:val="007A560F"/>
    <w:rsid w:val="007A56E8"/>
    <w:rsid w:val="007A5A21"/>
    <w:rsid w:val="007A5A4B"/>
    <w:rsid w:val="007A5AE6"/>
    <w:rsid w:val="007A5B18"/>
    <w:rsid w:val="007A5C46"/>
    <w:rsid w:val="007A5DBF"/>
    <w:rsid w:val="007A5E8C"/>
    <w:rsid w:val="007A5F2D"/>
    <w:rsid w:val="007A6178"/>
    <w:rsid w:val="007A65B0"/>
    <w:rsid w:val="007A65D5"/>
    <w:rsid w:val="007A6AEA"/>
    <w:rsid w:val="007A6C45"/>
    <w:rsid w:val="007A6CBA"/>
    <w:rsid w:val="007A6DA6"/>
    <w:rsid w:val="007A6E2F"/>
    <w:rsid w:val="007A701E"/>
    <w:rsid w:val="007A7322"/>
    <w:rsid w:val="007A7341"/>
    <w:rsid w:val="007A78F9"/>
    <w:rsid w:val="007A7980"/>
    <w:rsid w:val="007A7A7D"/>
    <w:rsid w:val="007A7D96"/>
    <w:rsid w:val="007A7F38"/>
    <w:rsid w:val="007B0050"/>
    <w:rsid w:val="007B0083"/>
    <w:rsid w:val="007B0224"/>
    <w:rsid w:val="007B03F8"/>
    <w:rsid w:val="007B06D1"/>
    <w:rsid w:val="007B083A"/>
    <w:rsid w:val="007B136C"/>
    <w:rsid w:val="007B13E3"/>
    <w:rsid w:val="007B1668"/>
    <w:rsid w:val="007B1679"/>
    <w:rsid w:val="007B1B07"/>
    <w:rsid w:val="007B1B48"/>
    <w:rsid w:val="007B1C68"/>
    <w:rsid w:val="007B20B9"/>
    <w:rsid w:val="007B225A"/>
    <w:rsid w:val="007B23B7"/>
    <w:rsid w:val="007B240E"/>
    <w:rsid w:val="007B24F8"/>
    <w:rsid w:val="007B2969"/>
    <w:rsid w:val="007B298B"/>
    <w:rsid w:val="007B2E21"/>
    <w:rsid w:val="007B3505"/>
    <w:rsid w:val="007B35F5"/>
    <w:rsid w:val="007B3626"/>
    <w:rsid w:val="007B3713"/>
    <w:rsid w:val="007B380D"/>
    <w:rsid w:val="007B39B3"/>
    <w:rsid w:val="007B39D0"/>
    <w:rsid w:val="007B3B9E"/>
    <w:rsid w:val="007B3DC7"/>
    <w:rsid w:val="007B3DFD"/>
    <w:rsid w:val="007B3FDF"/>
    <w:rsid w:val="007B4052"/>
    <w:rsid w:val="007B412C"/>
    <w:rsid w:val="007B42A0"/>
    <w:rsid w:val="007B46EB"/>
    <w:rsid w:val="007B4781"/>
    <w:rsid w:val="007B47F5"/>
    <w:rsid w:val="007B4B11"/>
    <w:rsid w:val="007B4C2F"/>
    <w:rsid w:val="007B4D41"/>
    <w:rsid w:val="007B4F5A"/>
    <w:rsid w:val="007B5108"/>
    <w:rsid w:val="007B5239"/>
    <w:rsid w:val="007B531D"/>
    <w:rsid w:val="007B56FA"/>
    <w:rsid w:val="007B59EB"/>
    <w:rsid w:val="007B5B8B"/>
    <w:rsid w:val="007B5BB4"/>
    <w:rsid w:val="007B5EAC"/>
    <w:rsid w:val="007B5FF4"/>
    <w:rsid w:val="007B65A2"/>
    <w:rsid w:val="007B65FD"/>
    <w:rsid w:val="007B660D"/>
    <w:rsid w:val="007B6835"/>
    <w:rsid w:val="007B6AC6"/>
    <w:rsid w:val="007B6B59"/>
    <w:rsid w:val="007B6BA6"/>
    <w:rsid w:val="007B6EA9"/>
    <w:rsid w:val="007B725B"/>
    <w:rsid w:val="007B7283"/>
    <w:rsid w:val="007B7544"/>
    <w:rsid w:val="007B797B"/>
    <w:rsid w:val="007B797C"/>
    <w:rsid w:val="007B7B3C"/>
    <w:rsid w:val="007B7D9F"/>
    <w:rsid w:val="007C000B"/>
    <w:rsid w:val="007C01B9"/>
    <w:rsid w:val="007C0357"/>
    <w:rsid w:val="007C04BB"/>
    <w:rsid w:val="007C08EC"/>
    <w:rsid w:val="007C10F4"/>
    <w:rsid w:val="007C1249"/>
    <w:rsid w:val="007C13A7"/>
    <w:rsid w:val="007C1497"/>
    <w:rsid w:val="007C1896"/>
    <w:rsid w:val="007C1B0C"/>
    <w:rsid w:val="007C1D04"/>
    <w:rsid w:val="007C1DCB"/>
    <w:rsid w:val="007C1E96"/>
    <w:rsid w:val="007C1FF7"/>
    <w:rsid w:val="007C209F"/>
    <w:rsid w:val="007C20EF"/>
    <w:rsid w:val="007C227F"/>
    <w:rsid w:val="007C23E9"/>
    <w:rsid w:val="007C2478"/>
    <w:rsid w:val="007C2490"/>
    <w:rsid w:val="007C24F6"/>
    <w:rsid w:val="007C2B06"/>
    <w:rsid w:val="007C2BA4"/>
    <w:rsid w:val="007C2C9C"/>
    <w:rsid w:val="007C3157"/>
    <w:rsid w:val="007C316D"/>
    <w:rsid w:val="007C3299"/>
    <w:rsid w:val="007C3344"/>
    <w:rsid w:val="007C3528"/>
    <w:rsid w:val="007C36C6"/>
    <w:rsid w:val="007C3792"/>
    <w:rsid w:val="007C3A0B"/>
    <w:rsid w:val="007C3B45"/>
    <w:rsid w:val="007C3B92"/>
    <w:rsid w:val="007C3C1B"/>
    <w:rsid w:val="007C3EAD"/>
    <w:rsid w:val="007C423A"/>
    <w:rsid w:val="007C4353"/>
    <w:rsid w:val="007C455D"/>
    <w:rsid w:val="007C4743"/>
    <w:rsid w:val="007C4945"/>
    <w:rsid w:val="007C4D6A"/>
    <w:rsid w:val="007C5163"/>
    <w:rsid w:val="007C517A"/>
    <w:rsid w:val="007C5354"/>
    <w:rsid w:val="007C53AF"/>
    <w:rsid w:val="007C5433"/>
    <w:rsid w:val="007C5565"/>
    <w:rsid w:val="007C5B1A"/>
    <w:rsid w:val="007C5D45"/>
    <w:rsid w:val="007C5E89"/>
    <w:rsid w:val="007C5ECB"/>
    <w:rsid w:val="007C62E5"/>
    <w:rsid w:val="007C6499"/>
    <w:rsid w:val="007C6584"/>
    <w:rsid w:val="007C66F4"/>
    <w:rsid w:val="007C68DA"/>
    <w:rsid w:val="007C6B65"/>
    <w:rsid w:val="007C6CF7"/>
    <w:rsid w:val="007C71ED"/>
    <w:rsid w:val="007C727C"/>
    <w:rsid w:val="007C7463"/>
    <w:rsid w:val="007C75C5"/>
    <w:rsid w:val="007C7693"/>
    <w:rsid w:val="007C77E8"/>
    <w:rsid w:val="007C7837"/>
    <w:rsid w:val="007C78EF"/>
    <w:rsid w:val="007C794D"/>
    <w:rsid w:val="007C7F3D"/>
    <w:rsid w:val="007D0115"/>
    <w:rsid w:val="007D075F"/>
    <w:rsid w:val="007D07D8"/>
    <w:rsid w:val="007D097C"/>
    <w:rsid w:val="007D0A01"/>
    <w:rsid w:val="007D0B38"/>
    <w:rsid w:val="007D0EC0"/>
    <w:rsid w:val="007D106E"/>
    <w:rsid w:val="007D1086"/>
    <w:rsid w:val="007D1A24"/>
    <w:rsid w:val="007D1A69"/>
    <w:rsid w:val="007D1BAC"/>
    <w:rsid w:val="007D1DED"/>
    <w:rsid w:val="007D2037"/>
    <w:rsid w:val="007D21C1"/>
    <w:rsid w:val="007D25BF"/>
    <w:rsid w:val="007D2CB9"/>
    <w:rsid w:val="007D2E80"/>
    <w:rsid w:val="007D2E8A"/>
    <w:rsid w:val="007D3526"/>
    <w:rsid w:val="007D362A"/>
    <w:rsid w:val="007D39EC"/>
    <w:rsid w:val="007D3B6E"/>
    <w:rsid w:val="007D3C0C"/>
    <w:rsid w:val="007D3CFF"/>
    <w:rsid w:val="007D3DB3"/>
    <w:rsid w:val="007D4171"/>
    <w:rsid w:val="007D435A"/>
    <w:rsid w:val="007D4425"/>
    <w:rsid w:val="007D45B9"/>
    <w:rsid w:val="007D48A6"/>
    <w:rsid w:val="007D49E3"/>
    <w:rsid w:val="007D4ADB"/>
    <w:rsid w:val="007D4EB5"/>
    <w:rsid w:val="007D5354"/>
    <w:rsid w:val="007D54C5"/>
    <w:rsid w:val="007D551B"/>
    <w:rsid w:val="007D5572"/>
    <w:rsid w:val="007D56DF"/>
    <w:rsid w:val="007D573E"/>
    <w:rsid w:val="007D5834"/>
    <w:rsid w:val="007D58F9"/>
    <w:rsid w:val="007D5CC5"/>
    <w:rsid w:val="007D5E61"/>
    <w:rsid w:val="007D5FA3"/>
    <w:rsid w:val="007D65E4"/>
    <w:rsid w:val="007D6688"/>
    <w:rsid w:val="007D675A"/>
    <w:rsid w:val="007D693D"/>
    <w:rsid w:val="007D6C10"/>
    <w:rsid w:val="007D6C1F"/>
    <w:rsid w:val="007D6E7F"/>
    <w:rsid w:val="007D70C6"/>
    <w:rsid w:val="007D70FF"/>
    <w:rsid w:val="007D7214"/>
    <w:rsid w:val="007D7406"/>
    <w:rsid w:val="007D74E7"/>
    <w:rsid w:val="007D76BA"/>
    <w:rsid w:val="007D7AF0"/>
    <w:rsid w:val="007D7C55"/>
    <w:rsid w:val="007D7D34"/>
    <w:rsid w:val="007D7DA5"/>
    <w:rsid w:val="007D7E58"/>
    <w:rsid w:val="007D7E89"/>
    <w:rsid w:val="007D7FBA"/>
    <w:rsid w:val="007E003D"/>
    <w:rsid w:val="007E0988"/>
    <w:rsid w:val="007E098C"/>
    <w:rsid w:val="007E0BE9"/>
    <w:rsid w:val="007E0CF6"/>
    <w:rsid w:val="007E0F14"/>
    <w:rsid w:val="007E111B"/>
    <w:rsid w:val="007E1167"/>
    <w:rsid w:val="007E11A7"/>
    <w:rsid w:val="007E1263"/>
    <w:rsid w:val="007E126D"/>
    <w:rsid w:val="007E1335"/>
    <w:rsid w:val="007E14C0"/>
    <w:rsid w:val="007E1511"/>
    <w:rsid w:val="007E1E4F"/>
    <w:rsid w:val="007E20F3"/>
    <w:rsid w:val="007E2120"/>
    <w:rsid w:val="007E2144"/>
    <w:rsid w:val="007E22AE"/>
    <w:rsid w:val="007E23BE"/>
    <w:rsid w:val="007E2507"/>
    <w:rsid w:val="007E253F"/>
    <w:rsid w:val="007E26ED"/>
    <w:rsid w:val="007E2956"/>
    <w:rsid w:val="007E29FF"/>
    <w:rsid w:val="007E31B7"/>
    <w:rsid w:val="007E31D4"/>
    <w:rsid w:val="007E3212"/>
    <w:rsid w:val="007E3472"/>
    <w:rsid w:val="007E36BD"/>
    <w:rsid w:val="007E3725"/>
    <w:rsid w:val="007E3792"/>
    <w:rsid w:val="007E3A29"/>
    <w:rsid w:val="007E3D3E"/>
    <w:rsid w:val="007E3E69"/>
    <w:rsid w:val="007E3FDB"/>
    <w:rsid w:val="007E4329"/>
    <w:rsid w:val="007E434B"/>
    <w:rsid w:val="007E452A"/>
    <w:rsid w:val="007E46D1"/>
    <w:rsid w:val="007E488D"/>
    <w:rsid w:val="007E48A1"/>
    <w:rsid w:val="007E4B4B"/>
    <w:rsid w:val="007E4CDC"/>
    <w:rsid w:val="007E4D79"/>
    <w:rsid w:val="007E4F24"/>
    <w:rsid w:val="007E521E"/>
    <w:rsid w:val="007E5233"/>
    <w:rsid w:val="007E5247"/>
    <w:rsid w:val="007E53C3"/>
    <w:rsid w:val="007E540A"/>
    <w:rsid w:val="007E58D8"/>
    <w:rsid w:val="007E5AB6"/>
    <w:rsid w:val="007E5FCD"/>
    <w:rsid w:val="007E63A0"/>
    <w:rsid w:val="007E65C3"/>
    <w:rsid w:val="007E6C36"/>
    <w:rsid w:val="007E6C49"/>
    <w:rsid w:val="007E6C9A"/>
    <w:rsid w:val="007E71D3"/>
    <w:rsid w:val="007E732D"/>
    <w:rsid w:val="007E740D"/>
    <w:rsid w:val="007E754E"/>
    <w:rsid w:val="007E75BA"/>
    <w:rsid w:val="007E7A6E"/>
    <w:rsid w:val="007E7BC3"/>
    <w:rsid w:val="007E7D3D"/>
    <w:rsid w:val="007F0147"/>
    <w:rsid w:val="007F0418"/>
    <w:rsid w:val="007F04C2"/>
    <w:rsid w:val="007F0608"/>
    <w:rsid w:val="007F065C"/>
    <w:rsid w:val="007F0876"/>
    <w:rsid w:val="007F088F"/>
    <w:rsid w:val="007F0915"/>
    <w:rsid w:val="007F0FF6"/>
    <w:rsid w:val="007F10FB"/>
    <w:rsid w:val="007F1365"/>
    <w:rsid w:val="007F137E"/>
    <w:rsid w:val="007F1393"/>
    <w:rsid w:val="007F139A"/>
    <w:rsid w:val="007F1403"/>
    <w:rsid w:val="007F151D"/>
    <w:rsid w:val="007F1697"/>
    <w:rsid w:val="007F17EB"/>
    <w:rsid w:val="007F21E0"/>
    <w:rsid w:val="007F22EF"/>
    <w:rsid w:val="007F238A"/>
    <w:rsid w:val="007F23C8"/>
    <w:rsid w:val="007F25DE"/>
    <w:rsid w:val="007F25FF"/>
    <w:rsid w:val="007F272E"/>
    <w:rsid w:val="007F278D"/>
    <w:rsid w:val="007F2799"/>
    <w:rsid w:val="007F27D2"/>
    <w:rsid w:val="007F28E4"/>
    <w:rsid w:val="007F29D9"/>
    <w:rsid w:val="007F2A74"/>
    <w:rsid w:val="007F2ABF"/>
    <w:rsid w:val="007F2AEC"/>
    <w:rsid w:val="007F2BCF"/>
    <w:rsid w:val="007F2E65"/>
    <w:rsid w:val="007F3008"/>
    <w:rsid w:val="007F3059"/>
    <w:rsid w:val="007F310C"/>
    <w:rsid w:val="007F350D"/>
    <w:rsid w:val="007F35AB"/>
    <w:rsid w:val="007F3685"/>
    <w:rsid w:val="007F37ED"/>
    <w:rsid w:val="007F3892"/>
    <w:rsid w:val="007F38BC"/>
    <w:rsid w:val="007F3B2B"/>
    <w:rsid w:val="007F3CD8"/>
    <w:rsid w:val="007F3DE5"/>
    <w:rsid w:val="007F3E22"/>
    <w:rsid w:val="007F4006"/>
    <w:rsid w:val="007F4130"/>
    <w:rsid w:val="007F42D7"/>
    <w:rsid w:val="007F47A5"/>
    <w:rsid w:val="007F47F3"/>
    <w:rsid w:val="007F490F"/>
    <w:rsid w:val="007F49DE"/>
    <w:rsid w:val="007F4A28"/>
    <w:rsid w:val="007F4A3B"/>
    <w:rsid w:val="007F4B61"/>
    <w:rsid w:val="007F4CCE"/>
    <w:rsid w:val="007F4E11"/>
    <w:rsid w:val="007F5116"/>
    <w:rsid w:val="007F5415"/>
    <w:rsid w:val="007F58B5"/>
    <w:rsid w:val="007F5ACD"/>
    <w:rsid w:val="007F5FB5"/>
    <w:rsid w:val="007F60D8"/>
    <w:rsid w:val="007F6124"/>
    <w:rsid w:val="007F66B1"/>
    <w:rsid w:val="007F66F0"/>
    <w:rsid w:val="007F6732"/>
    <w:rsid w:val="007F6A9E"/>
    <w:rsid w:val="007F6C81"/>
    <w:rsid w:val="007F6CD9"/>
    <w:rsid w:val="007F6E08"/>
    <w:rsid w:val="007F6FCC"/>
    <w:rsid w:val="007F7035"/>
    <w:rsid w:val="007F741C"/>
    <w:rsid w:val="007F7452"/>
    <w:rsid w:val="007F7626"/>
    <w:rsid w:val="007F774C"/>
    <w:rsid w:val="007F77B0"/>
    <w:rsid w:val="007F790B"/>
    <w:rsid w:val="007F7C49"/>
    <w:rsid w:val="007F7D4B"/>
    <w:rsid w:val="007F7DE3"/>
    <w:rsid w:val="007F7FDE"/>
    <w:rsid w:val="007F7FF4"/>
    <w:rsid w:val="00800060"/>
    <w:rsid w:val="008001EE"/>
    <w:rsid w:val="00800229"/>
    <w:rsid w:val="00800464"/>
    <w:rsid w:val="00800838"/>
    <w:rsid w:val="00800A20"/>
    <w:rsid w:val="00801108"/>
    <w:rsid w:val="0080124F"/>
    <w:rsid w:val="008014A7"/>
    <w:rsid w:val="0080152E"/>
    <w:rsid w:val="00801B17"/>
    <w:rsid w:val="00801CFA"/>
    <w:rsid w:val="00801D32"/>
    <w:rsid w:val="00801D73"/>
    <w:rsid w:val="00801EFE"/>
    <w:rsid w:val="008021A5"/>
    <w:rsid w:val="008024C6"/>
    <w:rsid w:val="00802585"/>
    <w:rsid w:val="0080265C"/>
    <w:rsid w:val="00802709"/>
    <w:rsid w:val="00802CD6"/>
    <w:rsid w:val="00802EE1"/>
    <w:rsid w:val="00803099"/>
    <w:rsid w:val="008030E8"/>
    <w:rsid w:val="008033C1"/>
    <w:rsid w:val="008036C9"/>
    <w:rsid w:val="008037E0"/>
    <w:rsid w:val="00803B2A"/>
    <w:rsid w:val="00803C54"/>
    <w:rsid w:val="00803D2F"/>
    <w:rsid w:val="00803EED"/>
    <w:rsid w:val="008042ED"/>
    <w:rsid w:val="00804402"/>
    <w:rsid w:val="00804455"/>
    <w:rsid w:val="008047B6"/>
    <w:rsid w:val="00804883"/>
    <w:rsid w:val="00804A8C"/>
    <w:rsid w:val="00804DD2"/>
    <w:rsid w:val="00804FAA"/>
    <w:rsid w:val="00805138"/>
    <w:rsid w:val="008054DE"/>
    <w:rsid w:val="00805704"/>
    <w:rsid w:val="00805778"/>
    <w:rsid w:val="008058B1"/>
    <w:rsid w:val="00805D3D"/>
    <w:rsid w:val="00805F44"/>
    <w:rsid w:val="00805FC6"/>
    <w:rsid w:val="00806054"/>
    <w:rsid w:val="00806237"/>
    <w:rsid w:val="0080663D"/>
    <w:rsid w:val="0080670F"/>
    <w:rsid w:val="0080687D"/>
    <w:rsid w:val="008069E6"/>
    <w:rsid w:val="00806AC5"/>
    <w:rsid w:val="00806D06"/>
    <w:rsid w:val="00806FB8"/>
    <w:rsid w:val="00807413"/>
    <w:rsid w:val="0080747E"/>
    <w:rsid w:val="008075C3"/>
    <w:rsid w:val="008076FC"/>
    <w:rsid w:val="008079BD"/>
    <w:rsid w:val="0081022A"/>
    <w:rsid w:val="0081024B"/>
    <w:rsid w:val="00810546"/>
    <w:rsid w:val="00810709"/>
    <w:rsid w:val="00810824"/>
    <w:rsid w:val="00810856"/>
    <w:rsid w:val="008108B2"/>
    <w:rsid w:val="00810B4E"/>
    <w:rsid w:val="00810BBE"/>
    <w:rsid w:val="00810E8E"/>
    <w:rsid w:val="00810F25"/>
    <w:rsid w:val="0081147F"/>
    <w:rsid w:val="00811584"/>
    <w:rsid w:val="008115AF"/>
    <w:rsid w:val="008116CA"/>
    <w:rsid w:val="008116F5"/>
    <w:rsid w:val="00811B5F"/>
    <w:rsid w:val="00811D30"/>
    <w:rsid w:val="00811FC9"/>
    <w:rsid w:val="008120FC"/>
    <w:rsid w:val="0081210C"/>
    <w:rsid w:val="00812509"/>
    <w:rsid w:val="00812512"/>
    <w:rsid w:val="00812619"/>
    <w:rsid w:val="008127CC"/>
    <w:rsid w:val="0081288C"/>
    <w:rsid w:val="0081293E"/>
    <w:rsid w:val="0081294A"/>
    <w:rsid w:val="00812A79"/>
    <w:rsid w:val="00812BA7"/>
    <w:rsid w:val="00812CE6"/>
    <w:rsid w:val="00812E5A"/>
    <w:rsid w:val="00813106"/>
    <w:rsid w:val="00813321"/>
    <w:rsid w:val="0081335D"/>
    <w:rsid w:val="008133F0"/>
    <w:rsid w:val="00813410"/>
    <w:rsid w:val="0081347F"/>
    <w:rsid w:val="008134CD"/>
    <w:rsid w:val="008136D0"/>
    <w:rsid w:val="00813796"/>
    <w:rsid w:val="008137B4"/>
    <w:rsid w:val="00813AA5"/>
    <w:rsid w:val="00813B12"/>
    <w:rsid w:val="00813D4B"/>
    <w:rsid w:val="00813DB6"/>
    <w:rsid w:val="008140F0"/>
    <w:rsid w:val="00814117"/>
    <w:rsid w:val="0081429B"/>
    <w:rsid w:val="008144BA"/>
    <w:rsid w:val="008145E3"/>
    <w:rsid w:val="00814742"/>
    <w:rsid w:val="00814A0D"/>
    <w:rsid w:val="00814AB4"/>
    <w:rsid w:val="0081506A"/>
    <w:rsid w:val="00815088"/>
    <w:rsid w:val="008157A1"/>
    <w:rsid w:val="008157D9"/>
    <w:rsid w:val="00815866"/>
    <w:rsid w:val="00815A2B"/>
    <w:rsid w:val="00815A97"/>
    <w:rsid w:val="00815BD1"/>
    <w:rsid w:val="00815C2E"/>
    <w:rsid w:val="00815E44"/>
    <w:rsid w:val="00816066"/>
    <w:rsid w:val="008160DE"/>
    <w:rsid w:val="008163BE"/>
    <w:rsid w:val="00816425"/>
    <w:rsid w:val="00816439"/>
    <w:rsid w:val="00816840"/>
    <w:rsid w:val="00816920"/>
    <w:rsid w:val="0081699F"/>
    <w:rsid w:val="00816A1B"/>
    <w:rsid w:val="00816AE0"/>
    <w:rsid w:val="00816EA7"/>
    <w:rsid w:val="00816F30"/>
    <w:rsid w:val="00816F73"/>
    <w:rsid w:val="00817047"/>
    <w:rsid w:val="008170D2"/>
    <w:rsid w:val="00817155"/>
    <w:rsid w:val="008175AC"/>
    <w:rsid w:val="00817999"/>
    <w:rsid w:val="00817E69"/>
    <w:rsid w:val="008201B4"/>
    <w:rsid w:val="0082028B"/>
    <w:rsid w:val="00820422"/>
    <w:rsid w:val="008204F1"/>
    <w:rsid w:val="00820975"/>
    <w:rsid w:val="008209E5"/>
    <w:rsid w:val="00820A65"/>
    <w:rsid w:val="00820E0E"/>
    <w:rsid w:val="0082102E"/>
    <w:rsid w:val="008216C3"/>
    <w:rsid w:val="0082188D"/>
    <w:rsid w:val="008219C6"/>
    <w:rsid w:val="008219CE"/>
    <w:rsid w:val="00821D92"/>
    <w:rsid w:val="00821E1F"/>
    <w:rsid w:val="0082206A"/>
    <w:rsid w:val="00822099"/>
    <w:rsid w:val="00822282"/>
    <w:rsid w:val="0082242E"/>
    <w:rsid w:val="00822633"/>
    <w:rsid w:val="00822675"/>
    <w:rsid w:val="008226B0"/>
    <w:rsid w:val="00822894"/>
    <w:rsid w:val="008228D4"/>
    <w:rsid w:val="008228EA"/>
    <w:rsid w:val="00822B46"/>
    <w:rsid w:val="00822FE1"/>
    <w:rsid w:val="00823B3F"/>
    <w:rsid w:val="0082406F"/>
    <w:rsid w:val="008244A5"/>
    <w:rsid w:val="008244C9"/>
    <w:rsid w:val="0082492F"/>
    <w:rsid w:val="008249AA"/>
    <w:rsid w:val="00824ACE"/>
    <w:rsid w:val="00824C6A"/>
    <w:rsid w:val="00824CE5"/>
    <w:rsid w:val="0082504E"/>
    <w:rsid w:val="00825352"/>
    <w:rsid w:val="0082535C"/>
    <w:rsid w:val="0082538D"/>
    <w:rsid w:val="00825420"/>
    <w:rsid w:val="00825B89"/>
    <w:rsid w:val="00825BF2"/>
    <w:rsid w:val="00825CBE"/>
    <w:rsid w:val="00825DE2"/>
    <w:rsid w:val="00825F40"/>
    <w:rsid w:val="008266EC"/>
    <w:rsid w:val="0082681D"/>
    <w:rsid w:val="008268BB"/>
    <w:rsid w:val="00826930"/>
    <w:rsid w:val="00826B8A"/>
    <w:rsid w:val="00826C84"/>
    <w:rsid w:val="00826E80"/>
    <w:rsid w:val="00826EDB"/>
    <w:rsid w:val="008271F6"/>
    <w:rsid w:val="0082730A"/>
    <w:rsid w:val="0082780A"/>
    <w:rsid w:val="008278EE"/>
    <w:rsid w:val="00827987"/>
    <w:rsid w:val="00827A0A"/>
    <w:rsid w:val="00827AD6"/>
    <w:rsid w:val="00827DA0"/>
    <w:rsid w:val="00830146"/>
    <w:rsid w:val="00830482"/>
    <w:rsid w:val="008304E2"/>
    <w:rsid w:val="00830A9C"/>
    <w:rsid w:val="00830AA3"/>
    <w:rsid w:val="00830D17"/>
    <w:rsid w:val="00830DA8"/>
    <w:rsid w:val="00830FE8"/>
    <w:rsid w:val="00831076"/>
    <w:rsid w:val="00831194"/>
    <w:rsid w:val="00831230"/>
    <w:rsid w:val="008312C2"/>
    <w:rsid w:val="008312D7"/>
    <w:rsid w:val="00831337"/>
    <w:rsid w:val="00831655"/>
    <w:rsid w:val="00831688"/>
    <w:rsid w:val="00831714"/>
    <w:rsid w:val="00831741"/>
    <w:rsid w:val="008318CE"/>
    <w:rsid w:val="00831AC2"/>
    <w:rsid w:val="00831B8F"/>
    <w:rsid w:val="00831CB3"/>
    <w:rsid w:val="00831F25"/>
    <w:rsid w:val="00831F26"/>
    <w:rsid w:val="00831FDB"/>
    <w:rsid w:val="0083229E"/>
    <w:rsid w:val="00832394"/>
    <w:rsid w:val="0083239B"/>
    <w:rsid w:val="008324D4"/>
    <w:rsid w:val="00832857"/>
    <w:rsid w:val="00832AC7"/>
    <w:rsid w:val="00832DB9"/>
    <w:rsid w:val="00832DE3"/>
    <w:rsid w:val="0083335A"/>
    <w:rsid w:val="0083346C"/>
    <w:rsid w:val="008338BF"/>
    <w:rsid w:val="00833930"/>
    <w:rsid w:val="00833934"/>
    <w:rsid w:val="008340C6"/>
    <w:rsid w:val="008341C0"/>
    <w:rsid w:val="008341E9"/>
    <w:rsid w:val="00834368"/>
    <w:rsid w:val="00834460"/>
    <w:rsid w:val="0083476D"/>
    <w:rsid w:val="00834A37"/>
    <w:rsid w:val="00834B38"/>
    <w:rsid w:val="00834BBE"/>
    <w:rsid w:val="00834C3A"/>
    <w:rsid w:val="00834ED5"/>
    <w:rsid w:val="00835447"/>
    <w:rsid w:val="00835DEC"/>
    <w:rsid w:val="00835DFC"/>
    <w:rsid w:val="00836341"/>
    <w:rsid w:val="0083637B"/>
    <w:rsid w:val="00836643"/>
    <w:rsid w:val="0083670A"/>
    <w:rsid w:val="00836865"/>
    <w:rsid w:val="00836B4D"/>
    <w:rsid w:val="00836BE0"/>
    <w:rsid w:val="00836D3A"/>
    <w:rsid w:val="00837065"/>
    <w:rsid w:val="008370E9"/>
    <w:rsid w:val="00837154"/>
    <w:rsid w:val="008374B9"/>
    <w:rsid w:val="00837523"/>
    <w:rsid w:val="00837533"/>
    <w:rsid w:val="00837644"/>
    <w:rsid w:val="00837919"/>
    <w:rsid w:val="00837B1C"/>
    <w:rsid w:val="00837BE2"/>
    <w:rsid w:val="00837CFE"/>
    <w:rsid w:val="00837D8E"/>
    <w:rsid w:val="00837E84"/>
    <w:rsid w:val="00837F9A"/>
    <w:rsid w:val="008402DC"/>
    <w:rsid w:val="00840431"/>
    <w:rsid w:val="008404FC"/>
    <w:rsid w:val="0084065B"/>
    <w:rsid w:val="00840924"/>
    <w:rsid w:val="008409D6"/>
    <w:rsid w:val="00840A83"/>
    <w:rsid w:val="00840A8C"/>
    <w:rsid w:val="00840C7A"/>
    <w:rsid w:val="00840D5A"/>
    <w:rsid w:val="00841051"/>
    <w:rsid w:val="008411C3"/>
    <w:rsid w:val="00841238"/>
    <w:rsid w:val="00841700"/>
    <w:rsid w:val="00841943"/>
    <w:rsid w:val="00841953"/>
    <w:rsid w:val="00841B69"/>
    <w:rsid w:val="00841B72"/>
    <w:rsid w:val="00841EE1"/>
    <w:rsid w:val="00842138"/>
    <w:rsid w:val="008421A9"/>
    <w:rsid w:val="00842459"/>
    <w:rsid w:val="008428BD"/>
    <w:rsid w:val="008429A1"/>
    <w:rsid w:val="00842C43"/>
    <w:rsid w:val="008430EB"/>
    <w:rsid w:val="00843305"/>
    <w:rsid w:val="00843652"/>
    <w:rsid w:val="008436BE"/>
    <w:rsid w:val="00843F95"/>
    <w:rsid w:val="008441B2"/>
    <w:rsid w:val="0084426A"/>
    <w:rsid w:val="008442D4"/>
    <w:rsid w:val="00844320"/>
    <w:rsid w:val="00844371"/>
    <w:rsid w:val="00844414"/>
    <w:rsid w:val="008445C4"/>
    <w:rsid w:val="00844620"/>
    <w:rsid w:val="0084480D"/>
    <w:rsid w:val="00844AE2"/>
    <w:rsid w:val="00844BAD"/>
    <w:rsid w:val="00844DBF"/>
    <w:rsid w:val="00844F99"/>
    <w:rsid w:val="0084554B"/>
    <w:rsid w:val="008457F2"/>
    <w:rsid w:val="00845B3F"/>
    <w:rsid w:val="00845C4D"/>
    <w:rsid w:val="00845E65"/>
    <w:rsid w:val="00845FFA"/>
    <w:rsid w:val="0084617A"/>
    <w:rsid w:val="00846288"/>
    <w:rsid w:val="00846429"/>
    <w:rsid w:val="008464AF"/>
    <w:rsid w:val="00846779"/>
    <w:rsid w:val="008469E3"/>
    <w:rsid w:val="00846D1F"/>
    <w:rsid w:val="00847386"/>
    <w:rsid w:val="00847449"/>
    <w:rsid w:val="00847626"/>
    <w:rsid w:val="00847A4E"/>
    <w:rsid w:val="00847A55"/>
    <w:rsid w:val="00847C87"/>
    <w:rsid w:val="00847D52"/>
    <w:rsid w:val="00847E83"/>
    <w:rsid w:val="0085045D"/>
    <w:rsid w:val="008508B3"/>
    <w:rsid w:val="00850F95"/>
    <w:rsid w:val="008514E7"/>
    <w:rsid w:val="00851751"/>
    <w:rsid w:val="00851850"/>
    <w:rsid w:val="00852450"/>
    <w:rsid w:val="008524B0"/>
    <w:rsid w:val="008525D3"/>
    <w:rsid w:val="00852607"/>
    <w:rsid w:val="008527E5"/>
    <w:rsid w:val="00852997"/>
    <w:rsid w:val="00852B08"/>
    <w:rsid w:val="00852DDE"/>
    <w:rsid w:val="00852F8F"/>
    <w:rsid w:val="00853057"/>
    <w:rsid w:val="00853102"/>
    <w:rsid w:val="0085313E"/>
    <w:rsid w:val="008531AC"/>
    <w:rsid w:val="008532E7"/>
    <w:rsid w:val="0085333A"/>
    <w:rsid w:val="0085347C"/>
    <w:rsid w:val="0085351C"/>
    <w:rsid w:val="0085353A"/>
    <w:rsid w:val="008535D6"/>
    <w:rsid w:val="00853672"/>
    <w:rsid w:val="0085393B"/>
    <w:rsid w:val="0085395E"/>
    <w:rsid w:val="00853CDF"/>
    <w:rsid w:val="00853F6B"/>
    <w:rsid w:val="00854013"/>
    <w:rsid w:val="00854044"/>
    <w:rsid w:val="00854065"/>
    <w:rsid w:val="0085409F"/>
    <w:rsid w:val="0085434D"/>
    <w:rsid w:val="0085464C"/>
    <w:rsid w:val="00854831"/>
    <w:rsid w:val="008551F5"/>
    <w:rsid w:val="00855515"/>
    <w:rsid w:val="00855586"/>
    <w:rsid w:val="008556F8"/>
    <w:rsid w:val="00855904"/>
    <w:rsid w:val="00855925"/>
    <w:rsid w:val="00855D67"/>
    <w:rsid w:val="00855EDF"/>
    <w:rsid w:val="00855F5D"/>
    <w:rsid w:val="008561CA"/>
    <w:rsid w:val="00856255"/>
    <w:rsid w:val="00856452"/>
    <w:rsid w:val="008564E0"/>
    <w:rsid w:val="00856604"/>
    <w:rsid w:val="00856640"/>
    <w:rsid w:val="008567A1"/>
    <w:rsid w:val="0085691B"/>
    <w:rsid w:val="008569CB"/>
    <w:rsid w:val="008569F4"/>
    <w:rsid w:val="00856B9C"/>
    <w:rsid w:val="00856BD1"/>
    <w:rsid w:val="00856CE8"/>
    <w:rsid w:val="00856EFA"/>
    <w:rsid w:val="0085774A"/>
    <w:rsid w:val="00857A5C"/>
    <w:rsid w:val="00857FF5"/>
    <w:rsid w:val="008600C8"/>
    <w:rsid w:val="0086031B"/>
    <w:rsid w:val="00860A11"/>
    <w:rsid w:val="00860AAC"/>
    <w:rsid w:val="00860AE1"/>
    <w:rsid w:val="00860C21"/>
    <w:rsid w:val="00860FEC"/>
    <w:rsid w:val="00861034"/>
    <w:rsid w:val="00861472"/>
    <w:rsid w:val="0086176C"/>
    <w:rsid w:val="00861911"/>
    <w:rsid w:val="00861B70"/>
    <w:rsid w:val="00861D94"/>
    <w:rsid w:val="00861EA1"/>
    <w:rsid w:val="00861F94"/>
    <w:rsid w:val="008622D2"/>
    <w:rsid w:val="0086233D"/>
    <w:rsid w:val="00862398"/>
    <w:rsid w:val="0086240C"/>
    <w:rsid w:val="00862485"/>
    <w:rsid w:val="00862676"/>
    <w:rsid w:val="0086268E"/>
    <w:rsid w:val="00862899"/>
    <w:rsid w:val="00862B15"/>
    <w:rsid w:val="00862FDE"/>
    <w:rsid w:val="008632C9"/>
    <w:rsid w:val="0086335B"/>
    <w:rsid w:val="008633DC"/>
    <w:rsid w:val="0086382D"/>
    <w:rsid w:val="00863B4C"/>
    <w:rsid w:val="00863CED"/>
    <w:rsid w:val="00863D3A"/>
    <w:rsid w:val="00863EDB"/>
    <w:rsid w:val="00863F2E"/>
    <w:rsid w:val="008646E9"/>
    <w:rsid w:val="0086475E"/>
    <w:rsid w:val="0086491A"/>
    <w:rsid w:val="00864A5A"/>
    <w:rsid w:val="00864DC1"/>
    <w:rsid w:val="00864EBA"/>
    <w:rsid w:val="00865281"/>
    <w:rsid w:val="00865286"/>
    <w:rsid w:val="008653A7"/>
    <w:rsid w:val="008654CA"/>
    <w:rsid w:val="0086570E"/>
    <w:rsid w:val="00865AEC"/>
    <w:rsid w:val="00865AF6"/>
    <w:rsid w:val="00865B80"/>
    <w:rsid w:val="00865B83"/>
    <w:rsid w:val="00865BCC"/>
    <w:rsid w:val="00865D41"/>
    <w:rsid w:val="00865E9B"/>
    <w:rsid w:val="00865ECA"/>
    <w:rsid w:val="0086601C"/>
    <w:rsid w:val="00866050"/>
    <w:rsid w:val="0086633E"/>
    <w:rsid w:val="00866654"/>
    <w:rsid w:val="008666F2"/>
    <w:rsid w:val="008667AB"/>
    <w:rsid w:val="008667B6"/>
    <w:rsid w:val="00866BAC"/>
    <w:rsid w:val="00866E26"/>
    <w:rsid w:val="0086713A"/>
    <w:rsid w:val="00867369"/>
    <w:rsid w:val="0086776D"/>
    <w:rsid w:val="00867CFF"/>
    <w:rsid w:val="00867EDB"/>
    <w:rsid w:val="00867F2A"/>
    <w:rsid w:val="008702B3"/>
    <w:rsid w:val="00870450"/>
    <w:rsid w:val="008706BB"/>
    <w:rsid w:val="00870752"/>
    <w:rsid w:val="00870816"/>
    <w:rsid w:val="0087082B"/>
    <w:rsid w:val="008708F1"/>
    <w:rsid w:val="00870AC4"/>
    <w:rsid w:val="00870B7D"/>
    <w:rsid w:val="00870D9E"/>
    <w:rsid w:val="00870F2D"/>
    <w:rsid w:val="00871231"/>
    <w:rsid w:val="0087123E"/>
    <w:rsid w:val="008714D8"/>
    <w:rsid w:val="0087153D"/>
    <w:rsid w:val="008718DC"/>
    <w:rsid w:val="00871964"/>
    <w:rsid w:val="00871A0F"/>
    <w:rsid w:val="00871EA2"/>
    <w:rsid w:val="00872012"/>
    <w:rsid w:val="008722FE"/>
    <w:rsid w:val="0087237F"/>
    <w:rsid w:val="008726E5"/>
    <w:rsid w:val="008728E5"/>
    <w:rsid w:val="00872D79"/>
    <w:rsid w:val="00872E5C"/>
    <w:rsid w:val="00872EF6"/>
    <w:rsid w:val="008733AF"/>
    <w:rsid w:val="008733C6"/>
    <w:rsid w:val="008741E4"/>
    <w:rsid w:val="0087485B"/>
    <w:rsid w:val="008748C2"/>
    <w:rsid w:val="00874909"/>
    <w:rsid w:val="00874BFD"/>
    <w:rsid w:val="00874DB4"/>
    <w:rsid w:val="0087512A"/>
    <w:rsid w:val="0087512C"/>
    <w:rsid w:val="00875180"/>
    <w:rsid w:val="00875204"/>
    <w:rsid w:val="00875220"/>
    <w:rsid w:val="008752F5"/>
    <w:rsid w:val="0087532D"/>
    <w:rsid w:val="008757CF"/>
    <w:rsid w:val="00875AF0"/>
    <w:rsid w:val="00876077"/>
    <w:rsid w:val="008760DA"/>
    <w:rsid w:val="008765CD"/>
    <w:rsid w:val="00876663"/>
    <w:rsid w:val="008766A1"/>
    <w:rsid w:val="008766F9"/>
    <w:rsid w:val="008768D7"/>
    <w:rsid w:val="00876A91"/>
    <w:rsid w:val="00876BFD"/>
    <w:rsid w:val="00877168"/>
    <w:rsid w:val="00877193"/>
    <w:rsid w:val="0087729B"/>
    <w:rsid w:val="0087750C"/>
    <w:rsid w:val="00877662"/>
    <w:rsid w:val="008777FE"/>
    <w:rsid w:val="00877AF0"/>
    <w:rsid w:val="00877D92"/>
    <w:rsid w:val="00877EA1"/>
    <w:rsid w:val="00877ECE"/>
    <w:rsid w:val="00880097"/>
    <w:rsid w:val="0088080A"/>
    <w:rsid w:val="00880933"/>
    <w:rsid w:val="00880975"/>
    <w:rsid w:val="00880B33"/>
    <w:rsid w:val="00880BB5"/>
    <w:rsid w:val="00880C51"/>
    <w:rsid w:val="00880DDD"/>
    <w:rsid w:val="00880DE8"/>
    <w:rsid w:val="00880F99"/>
    <w:rsid w:val="0088122A"/>
    <w:rsid w:val="008812C3"/>
    <w:rsid w:val="00881544"/>
    <w:rsid w:val="00881938"/>
    <w:rsid w:val="00881DEE"/>
    <w:rsid w:val="00881F96"/>
    <w:rsid w:val="0088205D"/>
    <w:rsid w:val="008822BD"/>
    <w:rsid w:val="00882364"/>
    <w:rsid w:val="008824FB"/>
    <w:rsid w:val="0088268B"/>
    <w:rsid w:val="0088278F"/>
    <w:rsid w:val="00882867"/>
    <w:rsid w:val="00882882"/>
    <w:rsid w:val="00882CA7"/>
    <w:rsid w:val="00882E22"/>
    <w:rsid w:val="00882ED5"/>
    <w:rsid w:val="00882FEF"/>
    <w:rsid w:val="00883020"/>
    <w:rsid w:val="0088303E"/>
    <w:rsid w:val="008835F6"/>
    <w:rsid w:val="0088370A"/>
    <w:rsid w:val="0088384E"/>
    <w:rsid w:val="0088393C"/>
    <w:rsid w:val="00883B41"/>
    <w:rsid w:val="00883E0B"/>
    <w:rsid w:val="0088424C"/>
    <w:rsid w:val="00884415"/>
    <w:rsid w:val="00884611"/>
    <w:rsid w:val="00884817"/>
    <w:rsid w:val="00884B60"/>
    <w:rsid w:val="00884D1C"/>
    <w:rsid w:val="00884E3B"/>
    <w:rsid w:val="00884F36"/>
    <w:rsid w:val="008852F4"/>
    <w:rsid w:val="008852F7"/>
    <w:rsid w:val="00885346"/>
    <w:rsid w:val="0088554C"/>
    <w:rsid w:val="0088595D"/>
    <w:rsid w:val="0088596D"/>
    <w:rsid w:val="00885C54"/>
    <w:rsid w:val="00885C87"/>
    <w:rsid w:val="00885F3D"/>
    <w:rsid w:val="008860C7"/>
    <w:rsid w:val="0088631C"/>
    <w:rsid w:val="008865D9"/>
    <w:rsid w:val="00886683"/>
    <w:rsid w:val="00886EDA"/>
    <w:rsid w:val="00887021"/>
    <w:rsid w:val="00887294"/>
    <w:rsid w:val="008874D8"/>
    <w:rsid w:val="008875A5"/>
    <w:rsid w:val="008875D5"/>
    <w:rsid w:val="008876A8"/>
    <w:rsid w:val="00887894"/>
    <w:rsid w:val="00887C7B"/>
    <w:rsid w:val="0089005E"/>
    <w:rsid w:val="008901B8"/>
    <w:rsid w:val="008903CD"/>
    <w:rsid w:val="0089059C"/>
    <w:rsid w:val="00890A29"/>
    <w:rsid w:val="00890A4C"/>
    <w:rsid w:val="00890AB3"/>
    <w:rsid w:val="00890B48"/>
    <w:rsid w:val="00890B9E"/>
    <w:rsid w:val="00890C23"/>
    <w:rsid w:val="00890C3A"/>
    <w:rsid w:val="00890C9D"/>
    <w:rsid w:val="00890D22"/>
    <w:rsid w:val="00890E15"/>
    <w:rsid w:val="00890E9B"/>
    <w:rsid w:val="00891125"/>
    <w:rsid w:val="00891466"/>
    <w:rsid w:val="00891477"/>
    <w:rsid w:val="0089156C"/>
    <w:rsid w:val="008915B0"/>
    <w:rsid w:val="00891740"/>
    <w:rsid w:val="00891854"/>
    <w:rsid w:val="00891872"/>
    <w:rsid w:val="00891B5D"/>
    <w:rsid w:val="00891B8B"/>
    <w:rsid w:val="00891C89"/>
    <w:rsid w:val="00891D8C"/>
    <w:rsid w:val="00891DC4"/>
    <w:rsid w:val="00891DFC"/>
    <w:rsid w:val="00891FA2"/>
    <w:rsid w:val="00891FEF"/>
    <w:rsid w:val="00891FF6"/>
    <w:rsid w:val="00892170"/>
    <w:rsid w:val="00892276"/>
    <w:rsid w:val="00892454"/>
    <w:rsid w:val="008927D7"/>
    <w:rsid w:val="00892960"/>
    <w:rsid w:val="00892A08"/>
    <w:rsid w:val="00892A74"/>
    <w:rsid w:val="00892BC6"/>
    <w:rsid w:val="00892BEA"/>
    <w:rsid w:val="00892E1D"/>
    <w:rsid w:val="00893235"/>
    <w:rsid w:val="00893508"/>
    <w:rsid w:val="0089350B"/>
    <w:rsid w:val="00893541"/>
    <w:rsid w:val="008935DF"/>
    <w:rsid w:val="0089380F"/>
    <w:rsid w:val="008939E5"/>
    <w:rsid w:val="00893B5C"/>
    <w:rsid w:val="00893D43"/>
    <w:rsid w:val="00893EB3"/>
    <w:rsid w:val="0089423C"/>
    <w:rsid w:val="00894365"/>
    <w:rsid w:val="00894553"/>
    <w:rsid w:val="0089492B"/>
    <w:rsid w:val="00894A9F"/>
    <w:rsid w:val="00894C31"/>
    <w:rsid w:val="00895018"/>
    <w:rsid w:val="0089506B"/>
    <w:rsid w:val="008950E1"/>
    <w:rsid w:val="00895344"/>
    <w:rsid w:val="00895463"/>
    <w:rsid w:val="00895550"/>
    <w:rsid w:val="0089566F"/>
    <w:rsid w:val="008956CE"/>
    <w:rsid w:val="008959C7"/>
    <w:rsid w:val="00895B91"/>
    <w:rsid w:val="00895E89"/>
    <w:rsid w:val="0089612F"/>
    <w:rsid w:val="008963F5"/>
    <w:rsid w:val="00896885"/>
    <w:rsid w:val="00896BAD"/>
    <w:rsid w:val="00896F00"/>
    <w:rsid w:val="008974A0"/>
    <w:rsid w:val="008974E8"/>
    <w:rsid w:val="008975CF"/>
    <w:rsid w:val="008975F4"/>
    <w:rsid w:val="00897601"/>
    <w:rsid w:val="00897837"/>
    <w:rsid w:val="00897ADF"/>
    <w:rsid w:val="00897C13"/>
    <w:rsid w:val="00897C1E"/>
    <w:rsid w:val="00897D93"/>
    <w:rsid w:val="00897DC9"/>
    <w:rsid w:val="00897E1A"/>
    <w:rsid w:val="008A0001"/>
    <w:rsid w:val="008A0088"/>
    <w:rsid w:val="008A04F1"/>
    <w:rsid w:val="008A0639"/>
    <w:rsid w:val="008A068E"/>
    <w:rsid w:val="008A0713"/>
    <w:rsid w:val="008A0791"/>
    <w:rsid w:val="008A0792"/>
    <w:rsid w:val="008A0944"/>
    <w:rsid w:val="008A09A8"/>
    <w:rsid w:val="008A0A4C"/>
    <w:rsid w:val="008A0C3F"/>
    <w:rsid w:val="008A0E3D"/>
    <w:rsid w:val="008A0EAC"/>
    <w:rsid w:val="008A1089"/>
    <w:rsid w:val="008A1245"/>
    <w:rsid w:val="008A1642"/>
    <w:rsid w:val="008A1B3E"/>
    <w:rsid w:val="008A21DE"/>
    <w:rsid w:val="008A22E2"/>
    <w:rsid w:val="008A23CD"/>
    <w:rsid w:val="008A24EC"/>
    <w:rsid w:val="008A26B7"/>
    <w:rsid w:val="008A29C9"/>
    <w:rsid w:val="008A2ABE"/>
    <w:rsid w:val="008A2C7D"/>
    <w:rsid w:val="008A2C89"/>
    <w:rsid w:val="008A2E4F"/>
    <w:rsid w:val="008A3047"/>
    <w:rsid w:val="008A3175"/>
    <w:rsid w:val="008A31E2"/>
    <w:rsid w:val="008A35F3"/>
    <w:rsid w:val="008A3AAE"/>
    <w:rsid w:val="008A3C97"/>
    <w:rsid w:val="008A3D43"/>
    <w:rsid w:val="008A4637"/>
    <w:rsid w:val="008A487A"/>
    <w:rsid w:val="008A48EC"/>
    <w:rsid w:val="008A4981"/>
    <w:rsid w:val="008A4AAD"/>
    <w:rsid w:val="008A4CB6"/>
    <w:rsid w:val="008A4D1C"/>
    <w:rsid w:val="008A4EF3"/>
    <w:rsid w:val="008A4F73"/>
    <w:rsid w:val="008A5104"/>
    <w:rsid w:val="008A5600"/>
    <w:rsid w:val="008A5B7B"/>
    <w:rsid w:val="008A5C72"/>
    <w:rsid w:val="008A5CAF"/>
    <w:rsid w:val="008A5EE5"/>
    <w:rsid w:val="008A5F1E"/>
    <w:rsid w:val="008A622A"/>
    <w:rsid w:val="008A6366"/>
    <w:rsid w:val="008A63EB"/>
    <w:rsid w:val="008A63FE"/>
    <w:rsid w:val="008A6573"/>
    <w:rsid w:val="008A67B3"/>
    <w:rsid w:val="008A6BD3"/>
    <w:rsid w:val="008A6E2F"/>
    <w:rsid w:val="008A7016"/>
    <w:rsid w:val="008A7514"/>
    <w:rsid w:val="008A7522"/>
    <w:rsid w:val="008A7831"/>
    <w:rsid w:val="008A78FA"/>
    <w:rsid w:val="008A7FAA"/>
    <w:rsid w:val="008B034E"/>
    <w:rsid w:val="008B059A"/>
    <w:rsid w:val="008B05B9"/>
    <w:rsid w:val="008B0658"/>
    <w:rsid w:val="008B071A"/>
    <w:rsid w:val="008B072D"/>
    <w:rsid w:val="008B09AA"/>
    <w:rsid w:val="008B0CD3"/>
    <w:rsid w:val="008B0CF9"/>
    <w:rsid w:val="008B0D88"/>
    <w:rsid w:val="008B0DAF"/>
    <w:rsid w:val="008B0DBC"/>
    <w:rsid w:val="008B0ED6"/>
    <w:rsid w:val="008B12C3"/>
    <w:rsid w:val="008B12F8"/>
    <w:rsid w:val="008B1522"/>
    <w:rsid w:val="008B155D"/>
    <w:rsid w:val="008B1C9C"/>
    <w:rsid w:val="008B1CC3"/>
    <w:rsid w:val="008B1DCD"/>
    <w:rsid w:val="008B1EF1"/>
    <w:rsid w:val="008B21C5"/>
    <w:rsid w:val="008B2326"/>
    <w:rsid w:val="008B26A7"/>
    <w:rsid w:val="008B2713"/>
    <w:rsid w:val="008B283B"/>
    <w:rsid w:val="008B2977"/>
    <w:rsid w:val="008B2ADC"/>
    <w:rsid w:val="008B2E4D"/>
    <w:rsid w:val="008B31B7"/>
    <w:rsid w:val="008B336D"/>
    <w:rsid w:val="008B341D"/>
    <w:rsid w:val="008B347F"/>
    <w:rsid w:val="008B3A45"/>
    <w:rsid w:val="008B3AD4"/>
    <w:rsid w:val="008B3B01"/>
    <w:rsid w:val="008B3CA0"/>
    <w:rsid w:val="008B3D94"/>
    <w:rsid w:val="008B3DB9"/>
    <w:rsid w:val="008B3F5C"/>
    <w:rsid w:val="008B3FA1"/>
    <w:rsid w:val="008B415D"/>
    <w:rsid w:val="008B41C0"/>
    <w:rsid w:val="008B46BA"/>
    <w:rsid w:val="008B46C8"/>
    <w:rsid w:val="008B499C"/>
    <w:rsid w:val="008B4D46"/>
    <w:rsid w:val="008B4E09"/>
    <w:rsid w:val="008B5114"/>
    <w:rsid w:val="008B5258"/>
    <w:rsid w:val="008B52F2"/>
    <w:rsid w:val="008B5B7E"/>
    <w:rsid w:val="008B5B9C"/>
    <w:rsid w:val="008B5BE5"/>
    <w:rsid w:val="008B5CF8"/>
    <w:rsid w:val="008B5DE2"/>
    <w:rsid w:val="008B5DFF"/>
    <w:rsid w:val="008B5FF7"/>
    <w:rsid w:val="008B609D"/>
    <w:rsid w:val="008B61D6"/>
    <w:rsid w:val="008B625B"/>
    <w:rsid w:val="008B6470"/>
    <w:rsid w:val="008B65D5"/>
    <w:rsid w:val="008B6929"/>
    <w:rsid w:val="008B6E87"/>
    <w:rsid w:val="008B6EFF"/>
    <w:rsid w:val="008B7050"/>
    <w:rsid w:val="008B70B5"/>
    <w:rsid w:val="008B70F7"/>
    <w:rsid w:val="008B71AB"/>
    <w:rsid w:val="008B73D6"/>
    <w:rsid w:val="008B7492"/>
    <w:rsid w:val="008B753F"/>
    <w:rsid w:val="008B7817"/>
    <w:rsid w:val="008B783A"/>
    <w:rsid w:val="008B790B"/>
    <w:rsid w:val="008B7DBE"/>
    <w:rsid w:val="008C0012"/>
    <w:rsid w:val="008C0282"/>
    <w:rsid w:val="008C02B1"/>
    <w:rsid w:val="008C049F"/>
    <w:rsid w:val="008C0608"/>
    <w:rsid w:val="008C0A58"/>
    <w:rsid w:val="008C0FDA"/>
    <w:rsid w:val="008C1081"/>
    <w:rsid w:val="008C1136"/>
    <w:rsid w:val="008C1164"/>
    <w:rsid w:val="008C150A"/>
    <w:rsid w:val="008C1621"/>
    <w:rsid w:val="008C1747"/>
    <w:rsid w:val="008C1770"/>
    <w:rsid w:val="008C1871"/>
    <w:rsid w:val="008C1981"/>
    <w:rsid w:val="008C1A3F"/>
    <w:rsid w:val="008C1A4E"/>
    <w:rsid w:val="008C1BF8"/>
    <w:rsid w:val="008C1F3E"/>
    <w:rsid w:val="008C1F5F"/>
    <w:rsid w:val="008C2281"/>
    <w:rsid w:val="008C22FA"/>
    <w:rsid w:val="008C2333"/>
    <w:rsid w:val="008C24B5"/>
    <w:rsid w:val="008C2B38"/>
    <w:rsid w:val="008C2B3C"/>
    <w:rsid w:val="008C2C76"/>
    <w:rsid w:val="008C2E61"/>
    <w:rsid w:val="008C3041"/>
    <w:rsid w:val="008C3080"/>
    <w:rsid w:val="008C31AA"/>
    <w:rsid w:val="008C358D"/>
    <w:rsid w:val="008C35B2"/>
    <w:rsid w:val="008C3B93"/>
    <w:rsid w:val="008C3BE2"/>
    <w:rsid w:val="008C3C47"/>
    <w:rsid w:val="008C3D3F"/>
    <w:rsid w:val="008C3D8C"/>
    <w:rsid w:val="008C3F7C"/>
    <w:rsid w:val="008C41F4"/>
    <w:rsid w:val="008C425A"/>
    <w:rsid w:val="008C4365"/>
    <w:rsid w:val="008C466E"/>
    <w:rsid w:val="008C4C17"/>
    <w:rsid w:val="008C4C2E"/>
    <w:rsid w:val="008C5167"/>
    <w:rsid w:val="008C52EE"/>
    <w:rsid w:val="008C53F4"/>
    <w:rsid w:val="008C5442"/>
    <w:rsid w:val="008C5693"/>
    <w:rsid w:val="008C57A5"/>
    <w:rsid w:val="008C5D4A"/>
    <w:rsid w:val="008C5D69"/>
    <w:rsid w:val="008C60EC"/>
    <w:rsid w:val="008C6167"/>
    <w:rsid w:val="008C649F"/>
    <w:rsid w:val="008C64F9"/>
    <w:rsid w:val="008C6723"/>
    <w:rsid w:val="008C6A7B"/>
    <w:rsid w:val="008C7294"/>
    <w:rsid w:val="008C75D7"/>
    <w:rsid w:val="008C77E7"/>
    <w:rsid w:val="008C77F2"/>
    <w:rsid w:val="008C7891"/>
    <w:rsid w:val="008C789D"/>
    <w:rsid w:val="008C7B63"/>
    <w:rsid w:val="008C7C6A"/>
    <w:rsid w:val="008C7FE5"/>
    <w:rsid w:val="008D0567"/>
    <w:rsid w:val="008D07A7"/>
    <w:rsid w:val="008D088D"/>
    <w:rsid w:val="008D0D82"/>
    <w:rsid w:val="008D0EB0"/>
    <w:rsid w:val="008D1280"/>
    <w:rsid w:val="008D12EF"/>
    <w:rsid w:val="008D1326"/>
    <w:rsid w:val="008D14A1"/>
    <w:rsid w:val="008D14F6"/>
    <w:rsid w:val="008D1711"/>
    <w:rsid w:val="008D1864"/>
    <w:rsid w:val="008D18C1"/>
    <w:rsid w:val="008D1A4F"/>
    <w:rsid w:val="008D1E36"/>
    <w:rsid w:val="008D1EC3"/>
    <w:rsid w:val="008D1F66"/>
    <w:rsid w:val="008D22D7"/>
    <w:rsid w:val="008D2413"/>
    <w:rsid w:val="008D2447"/>
    <w:rsid w:val="008D255B"/>
    <w:rsid w:val="008D255D"/>
    <w:rsid w:val="008D2572"/>
    <w:rsid w:val="008D2679"/>
    <w:rsid w:val="008D2790"/>
    <w:rsid w:val="008D2B84"/>
    <w:rsid w:val="008D2C75"/>
    <w:rsid w:val="008D2C9F"/>
    <w:rsid w:val="008D2E3F"/>
    <w:rsid w:val="008D2F4D"/>
    <w:rsid w:val="008D3050"/>
    <w:rsid w:val="008D34E1"/>
    <w:rsid w:val="008D361E"/>
    <w:rsid w:val="008D3A68"/>
    <w:rsid w:val="008D3B63"/>
    <w:rsid w:val="008D3C0A"/>
    <w:rsid w:val="008D3EE7"/>
    <w:rsid w:val="008D3F53"/>
    <w:rsid w:val="008D4355"/>
    <w:rsid w:val="008D45D2"/>
    <w:rsid w:val="008D460A"/>
    <w:rsid w:val="008D4B21"/>
    <w:rsid w:val="008D4C16"/>
    <w:rsid w:val="008D4D15"/>
    <w:rsid w:val="008D5058"/>
    <w:rsid w:val="008D5120"/>
    <w:rsid w:val="008D5182"/>
    <w:rsid w:val="008D53A1"/>
    <w:rsid w:val="008D563D"/>
    <w:rsid w:val="008D573D"/>
    <w:rsid w:val="008D5763"/>
    <w:rsid w:val="008D58FC"/>
    <w:rsid w:val="008D5CF0"/>
    <w:rsid w:val="008D5FC0"/>
    <w:rsid w:val="008D621D"/>
    <w:rsid w:val="008D627D"/>
    <w:rsid w:val="008D6483"/>
    <w:rsid w:val="008D64AB"/>
    <w:rsid w:val="008D6573"/>
    <w:rsid w:val="008D668E"/>
    <w:rsid w:val="008D6D76"/>
    <w:rsid w:val="008D6F50"/>
    <w:rsid w:val="008D7339"/>
    <w:rsid w:val="008D75F3"/>
    <w:rsid w:val="008D768A"/>
    <w:rsid w:val="008D77EF"/>
    <w:rsid w:val="008D7963"/>
    <w:rsid w:val="008D796B"/>
    <w:rsid w:val="008D799A"/>
    <w:rsid w:val="008D7A61"/>
    <w:rsid w:val="008D7E17"/>
    <w:rsid w:val="008E000B"/>
    <w:rsid w:val="008E0202"/>
    <w:rsid w:val="008E026A"/>
    <w:rsid w:val="008E03DB"/>
    <w:rsid w:val="008E053A"/>
    <w:rsid w:val="008E05EA"/>
    <w:rsid w:val="008E0B1D"/>
    <w:rsid w:val="008E0BE6"/>
    <w:rsid w:val="008E0E67"/>
    <w:rsid w:val="008E0EB4"/>
    <w:rsid w:val="008E0FA9"/>
    <w:rsid w:val="008E119A"/>
    <w:rsid w:val="008E1392"/>
    <w:rsid w:val="008E1622"/>
    <w:rsid w:val="008E18D1"/>
    <w:rsid w:val="008E1971"/>
    <w:rsid w:val="008E1E6F"/>
    <w:rsid w:val="008E1E79"/>
    <w:rsid w:val="008E1FDB"/>
    <w:rsid w:val="008E21E0"/>
    <w:rsid w:val="008E2378"/>
    <w:rsid w:val="008E241A"/>
    <w:rsid w:val="008E2434"/>
    <w:rsid w:val="008E2843"/>
    <w:rsid w:val="008E2A62"/>
    <w:rsid w:val="008E2A76"/>
    <w:rsid w:val="008E2C33"/>
    <w:rsid w:val="008E2E93"/>
    <w:rsid w:val="008E2F9B"/>
    <w:rsid w:val="008E30D2"/>
    <w:rsid w:val="008E314B"/>
    <w:rsid w:val="008E320C"/>
    <w:rsid w:val="008E349A"/>
    <w:rsid w:val="008E34F6"/>
    <w:rsid w:val="008E36B3"/>
    <w:rsid w:val="008E36B8"/>
    <w:rsid w:val="008E3820"/>
    <w:rsid w:val="008E3A12"/>
    <w:rsid w:val="008E3E10"/>
    <w:rsid w:val="008E3F63"/>
    <w:rsid w:val="008E40D6"/>
    <w:rsid w:val="008E416A"/>
    <w:rsid w:val="008E4223"/>
    <w:rsid w:val="008E42FE"/>
    <w:rsid w:val="008E4445"/>
    <w:rsid w:val="008E44EC"/>
    <w:rsid w:val="008E456A"/>
    <w:rsid w:val="008E45BE"/>
    <w:rsid w:val="008E45CC"/>
    <w:rsid w:val="008E4664"/>
    <w:rsid w:val="008E48F3"/>
    <w:rsid w:val="008E493A"/>
    <w:rsid w:val="008E4A70"/>
    <w:rsid w:val="008E4ACD"/>
    <w:rsid w:val="008E4B30"/>
    <w:rsid w:val="008E4C5E"/>
    <w:rsid w:val="008E4ED0"/>
    <w:rsid w:val="008E4ED5"/>
    <w:rsid w:val="008E4FCE"/>
    <w:rsid w:val="008E51A9"/>
    <w:rsid w:val="008E528B"/>
    <w:rsid w:val="008E5321"/>
    <w:rsid w:val="008E5425"/>
    <w:rsid w:val="008E549A"/>
    <w:rsid w:val="008E55D3"/>
    <w:rsid w:val="008E55E3"/>
    <w:rsid w:val="008E5751"/>
    <w:rsid w:val="008E5B14"/>
    <w:rsid w:val="008E5B8A"/>
    <w:rsid w:val="008E5CD9"/>
    <w:rsid w:val="008E5F3D"/>
    <w:rsid w:val="008E5F40"/>
    <w:rsid w:val="008E6067"/>
    <w:rsid w:val="008E6459"/>
    <w:rsid w:val="008E66BE"/>
    <w:rsid w:val="008E6B25"/>
    <w:rsid w:val="008E6B45"/>
    <w:rsid w:val="008E6B84"/>
    <w:rsid w:val="008E6CB6"/>
    <w:rsid w:val="008E6CFA"/>
    <w:rsid w:val="008E6DF1"/>
    <w:rsid w:val="008E6F79"/>
    <w:rsid w:val="008E739A"/>
    <w:rsid w:val="008E74B0"/>
    <w:rsid w:val="008E7674"/>
    <w:rsid w:val="008E773A"/>
    <w:rsid w:val="008F0099"/>
    <w:rsid w:val="008F02B1"/>
    <w:rsid w:val="008F07A2"/>
    <w:rsid w:val="008F07D0"/>
    <w:rsid w:val="008F0962"/>
    <w:rsid w:val="008F0A11"/>
    <w:rsid w:val="008F0CDC"/>
    <w:rsid w:val="008F0DA2"/>
    <w:rsid w:val="008F0F3F"/>
    <w:rsid w:val="008F11F7"/>
    <w:rsid w:val="008F120E"/>
    <w:rsid w:val="008F131F"/>
    <w:rsid w:val="008F1671"/>
    <w:rsid w:val="008F17B3"/>
    <w:rsid w:val="008F18ED"/>
    <w:rsid w:val="008F1AF8"/>
    <w:rsid w:val="008F1C0E"/>
    <w:rsid w:val="008F2114"/>
    <w:rsid w:val="008F2240"/>
    <w:rsid w:val="008F2391"/>
    <w:rsid w:val="008F2493"/>
    <w:rsid w:val="008F24AA"/>
    <w:rsid w:val="008F269A"/>
    <w:rsid w:val="008F283C"/>
    <w:rsid w:val="008F286C"/>
    <w:rsid w:val="008F28E2"/>
    <w:rsid w:val="008F2A92"/>
    <w:rsid w:val="008F2ABB"/>
    <w:rsid w:val="008F2AF5"/>
    <w:rsid w:val="008F2B95"/>
    <w:rsid w:val="008F2CE7"/>
    <w:rsid w:val="008F308B"/>
    <w:rsid w:val="008F3141"/>
    <w:rsid w:val="008F33D1"/>
    <w:rsid w:val="008F340C"/>
    <w:rsid w:val="008F355E"/>
    <w:rsid w:val="008F36E7"/>
    <w:rsid w:val="008F3783"/>
    <w:rsid w:val="008F3792"/>
    <w:rsid w:val="008F39C8"/>
    <w:rsid w:val="008F3A41"/>
    <w:rsid w:val="008F3D0D"/>
    <w:rsid w:val="008F40A3"/>
    <w:rsid w:val="008F435E"/>
    <w:rsid w:val="008F4362"/>
    <w:rsid w:val="008F47B8"/>
    <w:rsid w:val="008F4A84"/>
    <w:rsid w:val="008F4C65"/>
    <w:rsid w:val="008F4F59"/>
    <w:rsid w:val="008F50D4"/>
    <w:rsid w:val="008F5810"/>
    <w:rsid w:val="008F58EE"/>
    <w:rsid w:val="008F5BFD"/>
    <w:rsid w:val="008F5D46"/>
    <w:rsid w:val="008F6302"/>
    <w:rsid w:val="008F670D"/>
    <w:rsid w:val="008F6742"/>
    <w:rsid w:val="008F6802"/>
    <w:rsid w:val="008F68C9"/>
    <w:rsid w:val="008F6A6E"/>
    <w:rsid w:val="008F6ACD"/>
    <w:rsid w:val="008F6BB1"/>
    <w:rsid w:val="008F6E3E"/>
    <w:rsid w:val="008F7379"/>
    <w:rsid w:val="008F76A4"/>
    <w:rsid w:val="008F7945"/>
    <w:rsid w:val="008F7A06"/>
    <w:rsid w:val="008F7D19"/>
    <w:rsid w:val="008F7F26"/>
    <w:rsid w:val="009000D0"/>
    <w:rsid w:val="00900350"/>
    <w:rsid w:val="00900603"/>
    <w:rsid w:val="00900608"/>
    <w:rsid w:val="00900637"/>
    <w:rsid w:val="00900731"/>
    <w:rsid w:val="00900A66"/>
    <w:rsid w:val="00900B17"/>
    <w:rsid w:val="00900B48"/>
    <w:rsid w:val="00900BB9"/>
    <w:rsid w:val="00900C5D"/>
    <w:rsid w:val="00900C7F"/>
    <w:rsid w:val="00900E2B"/>
    <w:rsid w:val="0090101E"/>
    <w:rsid w:val="00901259"/>
    <w:rsid w:val="00901260"/>
    <w:rsid w:val="00901318"/>
    <w:rsid w:val="009013BD"/>
    <w:rsid w:val="009014DB"/>
    <w:rsid w:val="00901543"/>
    <w:rsid w:val="00901604"/>
    <w:rsid w:val="0090173F"/>
    <w:rsid w:val="00901781"/>
    <w:rsid w:val="009018A1"/>
    <w:rsid w:val="009018C7"/>
    <w:rsid w:val="00901A1D"/>
    <w:rsid w:val="00901B7F"/>
    <w:rsid w:val="00901EF9"/>
    <w:rsid w:val="0090227B"/>
    <w:rsid w:val="009027A9"/>
    <w:rsid w:val="0090283F"/>
    <w:rsid w:val="00902A20"/>
    <w:rsid w:val="00902BA3"/>
    <w:rsid w:val="00902BEA"/>
    <w:rsid w:val="00902C92"/>
    <w:rsid w:val="00902D4D"/>
    <w:rsid w:val="00902E5D"/>
    <w:rsid w:val="00902E5F"/>
    <w:rsid w:val="00902EB9"/>
    <w:rsid w:val="00902FD1"/>
    <w:rsid w:val="00902FF1"/>
    <w:rsid w:val="00903060"/>
    <w:rsid w:val="00903126"/>
    <w:rsid w:val="00903629"/>
    <w:rsid w:val="009036D0"/>
    <w:rsid w:val="0090378C"/>
    <w:rsid w:val="009037D2"/>
    <w:rsid w:val="00903844"/>
    <w:rsid w:val="00903949"/>
    <w:rsid w:val="009039ED"/>
    <w:rsid w:val="00903B00"/>
    <w:rsid w:val="00903C7A"/>
    <w:rsid w:val="00903E52"/>
    <w:rsid w:val="00903EF7"/>
    <w:rsid w:val="00903F92"/>
    <w:rsid w:val="009040AA"/>
    <w:rsid w:val="00904308"/>
    <w:rsid w:val="009047D8"/>
    <w:rsid w:val="009047F5"/>
    <w:rsid w:val="009048DC"/>
    <w:rsid w:val="009049D8"/>
    <w:rsid w:val="00904BFE"/>
    <w:rsid w:val="00904EDA"/>
    <w:rsid w:val="00905251"/>
    <w:rsid w:val="00905896"/>
    <w:rsid w:val="00905A15"/>
    <w:rsid w:val="00905B42"/>
    <w:rsid w:val="00905B72"/>
    <w:rsid w:val="00905C01"/>
    <w:rsid w:val="00905ED6"/>
    <w:rsid w:val="00905EED"/>
    <w:rsid w:val="00905F50"/>
    <w:rsid w:val="00905F94"/>
    <w:rsid w:val="00905FB7"/>
    <w:rsid w:val="0090605A"/>
    <w:rsid w:val="009060DE"/>
    <w:rsid w:val="009061F5"/>
    <w:rsid w:val="0090650F"/>
    <w:rsid w:val="0090677B"/>
    <w:rsid w:val="00906805"/>
    <w:rsid w:val="00906826"/>
    <w:rsid w:val="00906BCA"/>
    <w:rsid w:val="00906F95"/>
    <w:rsid w:val="00906F96"/>
    <w:rsid w:val="009071E7"/>
    <w:rsid w:val="00907270"/>
    <w:rsid w:val="0090730D"/>
    <w:rsid w:val="0090757A"/>
    <w:rsid w:val="009076C8"/>
    <w:rsid w:val="00910372"/>
    <w:rsid w:val="0091059F"/>
    <w:rsid w:val="0091067A"/>
    <w:rsid w:val="009107BF"/>
    <w:rsid w:val="00910AEB"/>
    <w:rsid w:val="00910CD6"/>
    <w:rsid w:val="00910D9D"/>
    <w:rsid w:val="00910EBA"/>
    <w:rsid w:val="009110E9"/>
    <w:rsid w:val="009111D9"/>
    <w:rsid w:val="00911707"/>
    <w:rsid w:val="009117F9"/>
    <w:rsid w:val="0091196C"/>
    <w:rsid w:val="00911A99"/>
    <w:rsid w:val="00911B56"/>
    <w:rsid w:val="00911CA7"/>
    <w:rsid w:val="00912014"/>
    <w:rsid w:val="00912087"/>
    <w:rsid w:val="009121D7"/>
    <w:rsid w:val="00912213"/>
    <w:rsid w:val="0091238B"/>
    <w:rsid w:val="009123A6"/>
    <w:rsid w:val="00912699"/>
    <w:rsid w:val="00912771"/>
    <w:rsid w:val="00912A0A"/>
    <w:rsid w:val="00912A22"/>
    <w:rsid w:val="00912A2C"/>
    <w:rsid w:val="00912CA9"/>
    <w:rsid w:val="00912E4A"/>
    <w:rsid w:val="00912E5B"/>
    <w:rsid w:val="0091305F"/>
    <w:rsid w:val="00913063"/>
    <w:rsid w:val="009131BE"/>
    <w:rsid w:val="009131C5"/>
    <w:rsid w:val="0091334A"/>
    <w:rsid w:val="0091366A"/>
    <w:rsid w:val="009137D6"/>
    <w:rsid w:val="009138A7"/>
    <w:rsid w:val="009138F6"/>
    <w:rsid w:val="009139DF"/>
    <w:rsid w:val="009139E4"/>
    <w:rsid w:val="00913AFD"/>
    <w:rsid w:val="00913BDD"/>
    <w:rsid w:val="00913CD2"/>
    <w:rsid w:val="00913FC5"/>
    <w:rsid w:val="00914169"/>
    <w:rsid w:val="009141F6"/>
    <w:rsid w:val="009142B3"/>
    <w:rsid w:val="009142BD"/>
    <w:rsid w:val="00914D5E"/>
    <w:rsid w:val="00915113"/>
    <w:rsid w:val="00915774"/>
    <w:rsid w:val="00915924"/>
    <w:rsid w:val="009159C8"/>
    <w:rsid w:val="00915A0F"/>
    <w:rsid w:val="00915A76"/>
    <w:rsid w:val="00915C81"/>
    <w:rsid w:val="00915D67"/>
    <w:rsid w:val="00915DC6"/>
    <w:rsid w:val="0091621A"/>
    <w:rsid w:val="00916450"/>
    <w:rsid w:val="009164A5"/>
    <w:rsid w:val="0091650B"/>
    <w:rsid w:val="009166DD"/>
    <w:rsid w:val="009169B5"/>
    <w:rsid w:val="00916EFD"/>
    <w:rsid w:val="00917046"/>
    <w:rsid w:val="0091732A"/>
    <w:rsid w:val="00917400"/>
    <w:rsid w:val="00917423"/>
    <w:rsid w:val="00917444"/>
    <w:rsid w:val="00917466"/>
    <w:rsid w:val="009174A8"/>
    <w:rsid w:val="00917863"/>
    <w:rsid w:val="009178EE"/>
    <w:rsid w:val="00917997"/>
    <w:rsid w:val="00917C75"/>
    <w:rsid w:val="00917CD0"/>
    <w:rsid w:val="00917D3F"/>
    <w:rsid w:val="009200BC"/>
    <w:rsid w:val="00920601"/>
    <w:rsid w:val="009206E8"/>
    <w:rsid w:val="009206F3"/>
    <w:rsid w:val="0092094C"/>
    <w:rsid w:val="00920CCC"/>
    <w:rsid w:val="00920D02"/>
    <w:rsid w:val="00920DB6"/>
    <w:rsid w:val="00920DC4"/>
    <w:rsid w:val="00920E01"/>
    <w:rsid w:val="00920E47"/>
    <w:rsid w:val="00920EF2"/>
    <w:rsid w:val="00920FEC"/>
    <w:rsid w:val="0092117A"/>
    <w:rsid w:val="009213B9"/>
    <w:rsid w:val="0092149D"/>
    <w:rsid w:val="009214BE"/>
    <w:rsid w:val="00921510"/>
    <w:rsid w:val="009216E9"/>
    <w:rsid w:val="0092171D"/>
    <w:rsid w:val="009218F3"/>
    <w:rsid w:val="00921994"/>
    <w:rsid w:val="00921FA6"/>
    <w:rsid w:val="00922342"/>
    <w:rsid w:val="00922480"/>
    <w:rsid w:val="00922762"/>
    <w:rsid w:val="0092297D"/>
    <w:rsid w:val="00922C55"/>
    <w:rsid w:val="00922CA4"/>
    <w:rsid w:val="00922CC3"/>
    <w:rsid w:val="00922DA5"/>
    <w:rsid w:val="00922DDD"/>
    <w:rsid w:val="00922F6A"/>
    <w:rsid w:val="00922F7F"/>
    <w:rsid w:val="00923386"/>
    <w:rsid w:val="00923396"/>
    <w:rsid w:val="00923431"/>
    <w:rsid w:val="009234E7"/>
    <w:rsid w:val="0092357C"/>
    <w:rsid w:val="009235B8"/>
    <w:rsid w:val="009235F2"/>
    <w:rsid w:val="00923610"/>
    <w:rsid w:val="00923933"/>
    <w:rsid w:val="00923A42"/>
    <w:rsid w:val="00923C9C"/>
    <w:rsid w:val="00923D3B"/>
    <w:rsid w:val="00923D7E"/>
    <w:rsid w:val="00923EB2"/>
    <w:rsid w:val="009241EE"/>
    <w:rsid w:val="00924706"/>
    <w:rsid w:val="00924A90"/>
    <w:rsid w:val="00924B3B"/>
    <w:rsid w:val="00924B65"/>
    <w:rsid w:val="00924D06"/>
    <w:rsid w:val="00924D2B"/>
    <w:rsid w:val="00924F08"/>
    <w:rsid w:val="00924FC8"/>
    <w:rsid w:val="0092504A"/>
    <w:rsid w:val="0092523C"/>
    <w:rsid w:val="00925261"/>
    <w:rsid w:val="009252E2"/>
    <w:rsid w:val="00925452"/>
    <w:rsid w:val="00925509"/>
    <w:rsid w:val="009255AF"/>
    <w:rsid w:val="009258FC"/>
    <w:rsid w:val="00925AA0"/>
    <w:rsid w:val="00925B7F"/>
    <w:rsid w:val="00925C6A"/>
    <w:rsid w:val="00925E5D"/>
    <w:rsid w:val="009261FB"/>
    <w:rsid w:val="009265A7"/>
    <w:rsid w:val="009266AE"/>
    <w:rsid w:val="00926A6B"/>
    <w:rsid w:val="00926B10"/>
    <w:rsid w:val="00926C36"/>
    <w:rsid w:val="00926C70"/>
    <w:rsid w:val="00926C74"/>
    <w:rsid w:val="00926C9D"/>
    <w:rsid w:val="00926CB3"/>
    <w:rsid w:val="00926CDE"/>
    <w:rsid w:val="00926D76"/>
    <w:rsid w:val="00926E03"/>
    <w:rsid w:val="00926E7C"/>
    <w:rsid w:val="00927023"/>
    <w:rsid w:val="00927105"/>
    <w:rsid w:val="009272B3"/>
    <w:rsid w:val="009272E4"/>
    <w:rsid w:val="0092744B"/>
    <w:rsid w:val="0092787B"/>
    <w:rsid w:val="00927FFE"/>
    <w:rsid w:val="00930069"/>
    <w:rsid w:val="0093024C"/>
    <w:rsid w:val="009302C5"/>
    <w:rsid w:val="00930348"/>
    <w:rsid w:val="00930424"/>
    <w:rsid w:val="0093060D"/>
    <w:rsid w:val="0093075E"/>
    <w:rsid w:val="009307B6"/>
    <w:rsid w:val="00930B39"/>
    <w:rsid w:val="00930B3D"/>
    <w:rsid w:val="00930D03"/>
    <w:rsid w:val="009311C3"/>
    <w:rsid w:val="009312A8"/>
    <w:rsid w:val="009312EC"/>
    <w:rsid w:val="009312ED"/>
    <w:rsid w:val="0093137A"/>
    <w:rsid w:val="0093143A"/>
    <w:rsid w:val="0093149A"/>
    <w:rsid w:val="009314C1"/>
    <w:rsid w:val="009316A3"/>
    <w:rsid w:val="009316A7"/>
    <w:rsid w:val="00931773"/>
    <w:rsid w:val="00931A87"/>
    <w:rsid w:val="00932479"/>
    <w:rsid w:val="00932528"/>
    <w:rsid w:val="00932571"/>
    <w:rsid w:val="00932600"/>
    <w:rsid w:val="009326A5"/>
    <w:rsid w:val="00932907"/>
    <w:rsid w:val="00932978"/>
    <w:rsid w:val="00932984"/>
    <w:rsid w:val="00932B54"/>
    <w:rsid w:val="00932BBC"/>
    <w:rsid w:val="00932C14"/>
    <w:rsid w:val="00932C1D"/>
    <w:rsid w:val="00932CB1"/>
    <w:rsid w:val="00932CED"/>
    <w:rsid w:val="00932FED"/>
    <w:rsid w:val="00933117"/>
    <w:rsid w:val="009331AE"/>
    <w:rsid w:val="00933200"/>
    <w:rsid w:val="00933325"/>
    <w:rsid w:val="009333AF"/>
    <w:rsid w:val="00933416"/>
    <w:rsid w:val="00933504"/>
    <w:rsid w:val="00933C9F"/>
    <w:rsid w:val="00933D99"/>
    <w:rsid w:val="00933F3D"/>
    <w:rsid w:val="00934290"/>
    <w:rsid w:val="0093446C"/>
    <w:rsid w:val="00934498"/>
    <w:rsid w:val="00934641"/>
    <w:rsid w:val="0093468A"/>
    <w:rsid w:val="009346EB"/>
    <w:rsid w:val="00934E1E"/>
    <w:rsid w:val="00935038"/>
    <w:rsid w:val="009353AF"/>
    <w:rsid w:val="00935510"/>
    <w:rsid w:val="0093551C"/>
    <w:rsid w:val="009355DA"/>
    <w:rsid w:val="009358F2"/>
    <w:rsid w:val="00935B1C"/>
    <w:rsid w:val="00935D0C"/>
    <w:rsid w:val="00935E96"/>
    <w:rsid w:val="00936219"/>
    <w:rsid w:val="00936434"/>
    <w:rsid w:val="0093649D"/>
    <w:rsid w:val="0093652C"/>
    <w:rsid w:val="009365AE"/>
    <w:rsid w:val="0093669E"/>
    <w:rsid w:val="0093698D"/>
    <w:rsid w:val="00936A18"/>
    <w:rsid w:val="009370FA"/>
    <w:rsid w:val="0093748F"/>
    <w:rsid w:val="009375EF"/>
    <w:rsid w:val="0093764B"/>
    <w:rsid w:val="009376CF"/>
    <w:rsid w:val="009377AE"/>
    <w:rsid w:val="00937851"/>
    <w:rsid w:val="009379A8"/>
    <w:rsid w:val="00937DC2"/>
    <w:rsid w:val="00937EC7"/>
    <w:rsid w:val="00937EFA"/>
    <w:rsid w:val="009400B4"/>
    <w:rsid w:val="009402DC"/>
    <w:rsid w:val="009402F7"/>
    <w:rsid w:val="00940389"/>
    <w:rsid w:val="009403B9"/>
    <w:rsid w:val="009404F5"/>
    <w:rsid w:val="0094081A"/>
    <w:rsid w:val="009408E0"/>
    <w:rsid w:val="00940928"/>
    <w:rsid w:val="00940A10"/>
    <w:rsid w:val="00940C1D"/>
    <w:rsid w:val="00940D2C"/>
    <w:rsid w:val="009410B6"/>
    <w:rsid w:val="0094139F"/>
    <w:rsid w:val="009413F4"/>
    <w:rsid w:val="0094157B"/>
    <w:rsid w:val="00941607"/>
    <w:rsid w:val="00941844"/>
    <w:rsid w:val="00941895"/>
    <w:rsid w:val="009418A2"/>
    <w:rsid w:val="00941D5C"/>
    <w:rsid w:val="00941DA2"/>
    <w:rsid w:val="00941E94"/>
    <w:rsid w:val="009421C0"/>
    <w:rsid w:val="009424C4"/>
    <w:rsid w:val="0094255A"/>
    <w:rsid w:val="00942791"/>
    <w:rsid w:val="009428E4"/>
    <w:rsid w:val="00942A4F"/>
    <w:rsid w:val="00942A92"/>
    <w:rsid w:val="00942DBC"/>
    <w:rsid w:val="00942E4C"/>
    <w:rsid w:val="00942E56"/>
    <w:rsid w:val="009430A1"/>
    <w:rsid w:val="009430BB"/>
    <w:rsid w:val="009430F9"/>
    <w:rsid w:val="0094328E"/>
    <w:rsid w:val="009433CF"/>
    <w:rsid w:val="00943486"/>
    <w:rsid w:val="00943567"/>
    <w:rsid w:val="00943785"/>
    <w:rsid w:val="00943796"/>
    <w:rsid w:val="00943E0A"/>
    <w:rsid w:val="00943E42"/>
    <w:rsid w:val="00943EFE"/>
    <w:rsid w:val="009441BA"/>
    <w:rsid w:val="0094464E"/>
    <w:rsid w:val="009446EC"/>
    <w:rsid w:val="00944864"/>
    <w:rsid w:val="00944998"/>
    <w:rsid w:val="00944BA6"/>
    <w:rsid w:val="00944C6A"/>
    <w:rsid w:val="00944CB6"/>
    <w:rsid w:val="00944EA8"/>
    <w:rsid w:val="00945087"/>
    <w:rsid w:val="009452FC"/>
    <w:rsid w:val="009453FB"/>
    <w:rsid w:val="0094548F"/>
    <w:rsid w:val="009454FE"/>
    <w:rsid w:val="0094560A"/>
    <w:rsid w:val="00945848"/>
    <w:rsid w:val="00945F8F"/>
    <w:rsid w:val="00946154"/>
    <w:rsid w:val="009461B2"/>
    <w:rsid w:val="009462D5"/>
    <w:rsid w:val="009463F7"/>
    <w:rsid w:val="0094648A"/>
    <w:rsid w:val="00946699"/>
    <w:rsid w:val="009466BB"/>
    <w:rsid w:val="0094686F"/>
    <w:rsid w:val="00946AAC"/>
    <w:rsid w:val="00946D00"/>
    <w:rsid w:val="00946D80"/>
    <w:rsid w:val="00946E87"/>
    <w:rsid w:val="00946FF1"/>
    <w:rsid w:val="0094724E"/>
    <w:rsid w:val="0094727D"/>
    <w:rsid w:val="0094776B"/>
    <w:rsid w:val="00947BCB"/>
    <w:rsid w:val="00947C98"/>
    <w:rsid w:val="0095001C"/>
    <w:rsid w:val="009501B7"/>
    <w:rsid w:val="00950484"/>
    <w:rsid w:val="0095072E"/>
    <w:rsid w:val="00950938"/>
    <w:rsid w:val="009509D8"/>
    <w:rsid w:val="00950C1C"/>
    <w:rsid w:val="00950D63"/>
    <w:rsid w:val="00951061"/>
    <w:rsid w:val="00951097"/>
    <w:rsid w:val="009510CA"/>
    <w:rsid w:val="0095129E"/>
    <w:rsid w:val="009515EE"/>
    <w:rsid w:val="0095166B"/>
    <w:rsid w:val="00951708"/>
    <w:rsid w:val="00951867"/>
    <w:rsid w:val="00951B79"/>
    <w:rsid w:val="00951BC0"/>
    <w:rsid w:val="00951E88"/>
    <w:rsid w:val="009520AA"/>
    <w:rsid w:val="009520AD"/>
    <w:rsid w:val="009521AB"/>
    <w:rsid w:val="009522A1"/>
    <w:rsid w:val="009523BA"/>
    <w:rsid w:val="00952AF3"/>
    <w:rsid w:val="00952C4A"/>
    <w:rsid w:val="0095300E"/>
    <w:rsid w:val="009532D6"/>
    <w:rsid w:val="00953367"/>
    <w:rsid w:val="00953530"/>
    <w:rsid w:val="00953A87"/>
    <w:rsid w:val="00953D5C"/>
    <w:rsid w:val="00954621"/>
    <w:rsid w:val="00954B63"/>
    <w:rsid w:val="00954EDC"/>
    <w:rsid w:val="00954EFD"/>
    <w:rsid w:val="009550BB"/>
    <w:rsid w:val="00955330"/>
    <w:rsid w:val="00955409"/>
    <w:rsid w:val="009554B1"/>
    <w:rsid w:val="0095561F"/>
    <w:rsid w:val="00955640"/>
    <w:rsid w:val="00955759"/>
    <w:rsid w:val="00955A51"/>
    <w:rsid w:val="00955DBF"/>
    <w:rsid w:val="009561BE"/>
    <w:rsid w:val="009561E4"/>
    <w:rsid w:val="00956278"/>
    <w:rsid w:val="009562E3"/>
    <w:rsid w:val="0095635B"/>
    <w:rsid w:val="00956385"/>
    <w:rsid w:val="00956434"/>
    <w:rsid w:val="0095664A"/>
    <w:rsid w:val="00956A24"/>
    <w:rsid w:val="00956ABF"/>
    <w:rsid w:val="00956AEA"/>
    <w:rsid w:val="00956B05"/>
    <w:rsid w:val="00956B1C"/>
    <w:rsid w:val="00956CCB"/>
    <w:rsid w:val="00957069"/>
    <w:rsid w:val="009570AE"/>
    <w:rsid w:val="009570E4"/>
    <w:rsid w:val="0095758F"/>
    <w:rsid w:val="009576ED"/>
    <w:rsid w:val="00957772"/>
    <w:rsid w:val="00957E16"/>
    <w:rsid w:val="00957E3B"/>
    <w:rsid w:val="00957ECB"/>
    <w:rsid w:val="00960005"/>
    <w:rsid w:val="009600DB"/>
    <w:rsid w:val="0096044E"/>
    <w:rsid w:val="009605D6"/>
    <w:rsid w:val="009606F5"/>
    <w:rsid w:val="00960701"/>
    <w:rsid w:val="00960957"/>
    <w:rsid w:val="00960A87"/>
    <w:rsid w:val="00960C89"/>
    <w:rsid w:val="009610F0"/>
    <w:rsid w:val="009611AA"/>
    <w:rsid w:val="009612F3"/>
    <w:rsid w:val="0096151E"/>
    <w:rsid w:val="009618CD"/>
    <w:rsid w:val="00961B12"/>
    <w:rsid w:val="00961E99"/>
    <w:rsid w:val="00961FA5"/>
    <w:rsid w:val="00962196"/>
    <w:rsid w:val="009621F4"/>
    <w:rsid w:val="00962555"/>
    <w:rsid w:val="009626D3"/>
    <w:rsid w:val="0096283E"/>
    <w:rsid w:val="00962ADF"/>
    <w:rsid w:val="00962B9E"/>
    <w:rsid w:val="00962BA5"/>
    <w:rsid w:val="00962C34"/>
    <w:rsid w:val="00962D40"/>
    <w:rsid w:val="00962DCF"/>
    <w:rsid w:val="00962DE0"/>
    <w:rsid w:val="00962EA0"/>
    <w:rsid w:val="00962FF7"/>
    <w:rsid w:val="0096304A"/>
    <w:rsid w:val="00963086"/>
    <w:rsid w:val="009630CA"/>
    <w:rsid w:val="009632B7"/>
    <w:rsid w:val="00963300"/>
    <w:rsid w:val="009633D4"/>
    <w:rsid w:val="009634B2"/>
    <w:rsid w:val="00963534"/>
    <w:rsid w:val="00963626"/>
    <w:rsid w:val="009639A6"/>
    <w:rsid w:val="009639E5"/>
    <w:rsid w:val="00963A9D"/>
    <w:rsid w:val="00963C31"/>
    <w:rsid w:val="00963CF0"/>
    <w:rsid w:val="00963D7A"/>
    <w:rsid w:val="00963DC0"/>
    <w:rsid w:val="00963FA0"/>
    <w:rsid w:val="009642B6"/>
    <w:rsid w:val="00964342"/>
    <w:rsid w:val="009648D4"/>
    <w:rsid w:val="0096490D"/>
    <w:rsid w:val="00964939"/>
    <w:rsid w:val="00964984"/>
    <w:rsid w:val="00964B8F"/>
    <w:rsid w:val="00965239"/>
    <w:rsid w:val="009654CF"/>
    <w:rsid w:val="0096566D"/>
    <w:rsid w:val="0096567B"/>
    <w:rsid w:val="00965AA1"/>
    <w:rsid w:val="00965B1B"/>
    <w:rsid w:val="00965B22"/>
    <w:rsid w:val="00965C28"/>
    <w:rsid w:val="00965CBB"/>
    <w:rsid w:val="00965CD0"/>
    <w:rsid w:val="0096606A"/>
    <w:rsid w:val="00966277"/>
    <w:rsid w:val="0096630E"/>
    <w:rsid w:val="00966490"/>
    <w:rsid w:val="009667D0"/>
    <w:rsid w:val="009668CC"/>
    <w:rsid w:val="00966BEA"/>
    <w:rsid w:val="00966FC6"/>
    <w:rsid w:val="00967095"/>
    <w:rsid w:val="00967184"/>
    <w:rsid w:val="009671EA"/>
    <w:rsid w:val="009676F7"/>
    <w:rsid w:val="00967786"/>
    <w:rsid w:val="00967C11"/>
    <w:rsid w:val="00967E11"/>
    <w:rsid w:val="00970065"/>
    <w:rsid w:val="009700F7"/>
    <w:rsid w:val="00970148"/>
    <w:rsid w:val="0097064C"/>
    <w:rsid w:val="00970846"/>
    <w:rsid w:val="00970B25"/>
    <w:rsid w:val="00970D57"/>
    <w:rsid w:val="00971244"/>
    <w:rsid w:val="009716FB"/>
    <w:rsid w:val="0097170D"/>
    <w:rsid w:val="00972459"/>
    <w:rsid w:val="00972660"/>
    <w:rsid w:val="009727B6"/>
    <w:rsid w:val="0097280A"/>
    <w:rsid w:val="00972970"/>
    <w:rsid w:val="00972B01"/>
    <w:rsid w:val="00972D2C"/>
    <w:rsid w:val="00972E75"/>
    <w:rsid w:val="00972F4F"/>
    <w:rsid w:val="00972FB2"/>
    <w:rsid w:val="00973373"/>
    <w:rsid w:val="009734A4"/>
    <w:rsid w:val="009734CD"/>
    <w:rsid w:val="009736B5"/>
    <w:rsid w:val="009739BA"/>
    <w:rsid w:val="00973BD2"/>
    <w:rsid w:val="0097423D"/>
    <w:rsid w:val="0097435F"/>
    <w:rsid w:val="009743A4"/>
    <w:rsid w:val="009745FA"/>
    <w:rsid w:val="00974697"/>
    <w:rsid w:val="00974EBE"/>
    <w:rsid w:val="00974EC4"/>
    <w:rsid w:val="00974F20"/>
    <w:rsid w:val="009754A8"/>
    <w:rsid w:val="0097568F"/>
    <w:rsid w:val="0097590F"/>
    <w:rsid w:val="00975BA6"/>
    <w:rsid w:val="00975BC5"/>
    <w:rsid w:val="00975D07"/>
    <w:rsid w:val="00975DB8"/>
    <w:rsid w:val="00975E02"/>
    <w:rsid w:val="00975EBD"/>
    <w:rsid w:val="00975F62"/>
    <w:rsid w:val="00976096"/>
    <w:rsid w:val="009760DD"/>
    <w:rsid w:val="009762A7"/>
    <w:rsid w:val="00976329"/>
    <w:rsid w:val="009763E1"/>
    <w:rsid w:val="009763F8"/>
    <w:rsid w:val="00976686"/>
    <w:rsid w:val="00976733"/>
    <w:rsid w:val="009769D6"/>
    <w:rsid w:val="00976ADA"/>
    <w:rsid w:val="00976C3F"/>
    <w:rsid w:val="00976D33"/>
    <w:rsid w:val="00976E8C"/>
    <w:rsid w:val="00976F19"/>
    <w:rsid w:val="00976F51"/>
    <w:rsid w:val="009770CD"/>
    <w:rsid w:val="0097723E"/>
    <w:rsid w:val="0097737C"/>
    <w:rsid w:val="009773D1"/>
    <w:rsid w:val="0097744C"/>
    <w:rsid w:val="0097756B"/>
    <w:rsid w:val="0097759C"/>
    <w:rsid w:val="00977675"/>
    <w:rsid w:val="00977A4A"/>
    <w:rsid w:val="00977BCF"/>
    <w:rsid w:val="00977C3F"/>
    <w:rsid w:val="00977D40"/>
    <w:rsid w:val="00977E48"/>
    <w:rsid w:val="00980026"/>
    <w:rsid w:val="009801F4"/>
    <w:rsid w:val="00980269"/>
    <w:rsid w:val="009802BA"/>
    <w:rsid w:val="00980442"/>
    <w:rsid w:val="0098059E"/>
    <w:rsid w:val="009807DC"/>
    <w:rsid w:val="00980969"/>
    <w:rsid w:val="009809FD"/>
    <w:rsid w:val="00980C83"/>
    <w:rsid w:val="00981012"/>
    <w:rsid w:val="009810EB"/>
    <w:rsid w:val="00981102"/>
    <w:rsid w:val="00981140"/>
    <w:rsid w:val="00981399"/>
    <w:rsid w:val="009813A7"/>
    <w:rsid w:val="009813E8"/>
    <w:rsid w:val="009814EC"/>
    <w:rsid w:val="0098150B"/>
    <w:rsid w:val="00981583"/>
    <w:rsid w:val="0098159A"/>
    <w:rsid w:val="0098191E"/>
    <w:rsid w:val="0098195C"/>
    <w:rsid w:val="00981C4B"/>
    <w:rsid w:val="00981DFA"/>
    <w:rsid w:val="00981E2D"/>
    <w:rsid w:val="009821D4"/>
    <w:rsid w:val="00982799"/>
    <w:rsid w:val="00982828"/>
    <w:rsid w:val="0098282C"/>
    <w:rsid w:val="009828BE"/>
    <w:rsid w:val="0098297E"/>
    <w:rsid w:val="009829BB"/>
    <w:rsid w:val="009829CF"/>
    <w:rsid w:val="00982AB0"/>
    <w:rsid w:val="00982C0A"/>
    <w:rsid w:val="00982E45"/>
    <w:rsid w:val="00982F99"/>
    <w:rsid w:val="00983070"/>
    <w:rsid w:val="009832BD"/>
    <w:rsid w:val="009837B4"/>
    <w:rsid w:val="009837F1"/>
    <w:rsid w:val="009839B6"/>
    <w:rsid w:val="00983ACB"/>
    <w:rsid w:val="00983AD0"/>
    <w:rsid w:val="00983B19"/>
    <w:rsid w:val="00983FAC"/>
    <w:rsid w:val="0098409C"/>
    <w:rsid w:val="00984248"/>
    <w:rsid w:val="0098445C"/>
    <w:rsid w:val="009845AB"/>
    <w:rsid w:val="00984872"/>
    <w:rsid w:val="00984B5B"/>
    <w:rsid w:val="00984BBF"/>
    <w:rsid w:val="00984CA0"/>
    <w:rsid w:val="00984CA5"/>
    <w:rsid w:val="00984DA4"/>
    <w:rsid w:val="009853A7"/>
    <w:rsid w:val="009853AF"/>
    <w:rsid w:val="009853BF"/>
    <w:rsid w:val="00985457"/>
    <w:rsid w:val="009856B9"/>
    <w:rsid w:val="00985926"/>
    <w:rsid w:val="00985964"/>
    <w:rsid w:val="00985AA6"/>
    <w:rsid w:val="00985AE3"/>
    <w:rsid w:val="00985BD2"/>
    <w:rsid w:val="00985BF8"/>
    <w:rsid w:val="00985F6E"/>
    <w:rsid w:val="00985FA8"/>
    <w:rsid w:val="00985FD5"/>
    <w:rsid w:val="00986210"/>
    <w:rsid w:val="0098654D"/>
    <w:rsid w:val="00986762"/>
    <w:rsid w:val="009868C1"/>
    <w:rsid w:val="009869C5"/>
    <w:rsid w:val="00986EBE"/>
    <w:rsid w:val="0098711A"/>
    <w:rsid w:val="00987249"/>
    <w:rsid w:val="00987282"/>
    <w:rsid w:val="009874D1"/>
    <w:rsid w:val="009875DA"/>
    <w:rsid w:val="009879A9"/>
    <w:rsid w:val="00987CDB"/>
    <w:rsid w:val="00987DDF"/>
    <w:rsid w:val="00990385"/>
    <w:rsid w:val="00990416"/>
    <w:rsid w:val="0099047C"/>
    <w:rsid w:val="00990728"/>
    <w:rsid w:val="00990907"/>
    <w:rsid w:val="00990A80"/>
    <w:rsid w:val="00990AE7"/>
    <w:rsid w:val="00990C28"/>
    <w:rsid w:val="00990C35"/>
    <w:rsid w:val="00990D1E"/>
    <w:rsid w:val="00990E93"/>
    <w:rsid w:val="00990FA1"/>
    <w:rsid w:val="009910CB"/>
    <w:rsid w:val="009911D5"/>
    <w:rsid w:val="00991297"/>
    <w:rsid w:val="00991432"/>
    <w:rsid w:val="00991462"/>
    <w:rsid w:val="0099146D"/>
    <w:rsid w:val="009914CF"/>
    <w:rsid w:val="0099156F"/>
    <w:rsid w:val="009916B5"/>
    <w:rsid w:val="0099199B"/>
    <w:rsid w:val="00991A40"/>
    <w:rsid w:val="00991DBC"/>
    <w:rsid w:val="00991EAA"/>
    <w:rsid w:val="00991F13"/>
    <w:rsid w:val="009926E5"/>
    <w:rsid w:val="009927E4"/>
    <w:rsid w:val="009929E0"/>
    <w:rsid w:val="00992D1F"/>
    <w:rsid w:val="00992DC3"/>
    <w:rsid w:val="00992DEA"/>
    <w:rsid w:val="00993177"/>
    <w:rsid w:val="009933B9"/>
    <w:rsid w:val="009935E2"/>
    <w:rsid w:val="0099383C"/>
    <w:rsid w:val="00993984"/>
    <w:rsid w:val="00993B61"/>
    <w:rsid w:val="00993BE9"/>
    <w:rsid w:val="00993D28"/>
    <w:rsid w:val="00993E25"/>
    <w:rsid w:val="00994565"/>
    <w:rsid w:val="009948EA"/>
    <w:rsid w:val="00994DDD"/>
    <w:rsid w:val="00994F15"/>
    <w:rsid w:val="00994F61"/>
    <w:rsid w:val="00995020"/>
    <w:rsid w:val="00995A6D"/>
    <w:rsid w:val="00995DE1"/>
    <w:rsid w:val="0099602F"/>
    <w:rsid w:val="009966CC"/>
    <w:rsid w:val="009969F1"/>
    <w:rsid w:val="00996C6C"/>
    <w:rsid w:val="00996D2A"/>
    <w:rsid w:val="00996E40"/>
    <w:rsid w:val="0099726C"/>
    <w:rsid w:val="00997286"/>
    <w:rsid w:val="0099733B"/>
    <w:rsid w:val="0099742A"/>
    <w:rsid w:val="009974D4"/>
    <w:rsid w:val="009976F7"/>
    <w:rsid w:val="0099773B"/>
    <w:rsid w:val="009977DF"/>
    <w:rsid w:val="00997AC7"/>
    <w:rsid w:val="00997B39"/>
    <w:rsid w:val="00997BAB"/>
    <w:rsid w:val="00997BF1"/>
    <w:rsid w:val="00997CED"/>
    <w:rsid w:val="00997DBA"/>
    <w:rsid w:val="00997DD3"/>
    <w:rsid w:val="00997DDA"/>
    <w:rsid w:val="00997E92"/>
    <w:rsid w:val="00997EB4"/>
    <w:rsid w:val="00997FCD"/>
    <w:rsid w:val="009A01F0"/>
    <w:rsid w:val="009A01F5"/>
    <w:rsid w:val="009A02FF"/>
    <w:rsid w:val="009A0493"/>
    <w:rsid w:val="009A04EF"/>
    <w:rsid w:val="009A0502"/>
    <w:rsid w:val="009A0534"/>
    <w:rsid w:val="009A0858"/>
    <w:rsid w:val="009A0A2C"/>
    <w:rsid w:val="009A0CAC"/>
    <w:rsid w:val="009A0D75"/>
    <w:rsid w:val="009A0F65"/>
    <w:rsid w:val="009A1159"/>
    <w:rsid w:val="009A1387"/>
    <w:rsid w:val="009A1493"/>
    <w:rsid w:val="009A1ADA"/>
    <w:rsid w:val="009A1C42"/>
    <w:rsid w:val="009A1C76"/>
    <w:rsid w:val="009A1D33"/>
    <w:rsid w:val="009A1DB3"/>
    <w:rsid w:val="009A1DC3"/>
    <w:rsid w:val="009A1E70"/>
    <w:rsid w:val="009A1ECC"/>
    <w:rsid w:val="009A1F5C"/>
    <w:rsid w:val="009A2063"/>
    <w:rsid w:val="009A2298"/>
    <w:rsid w:val="009A2443"/>
    <w:rsid w:val="009A26E1"/>
    <w:rsid w:val="009A2880"/>
    <w:rsid w:val="009A28E3"/>
    <w:rsid w:val="009A295B"/>
    <w:rsid w:val="009A2C6B"/>
    <w:rsid w:val="009A2C97"/>
    <w:rsid w:val="009A2FA8"/>
    <w:rsid w:val="009A304F"/>
    <w:rsid w:val="009A3237"/>
    <w:rsid w:val="009A33B3"/>
    <w:rsid w:val="009A3434"/>
    <w:rsid w:val="009A3732"/>
    <w:rsid w:val="009A3C05"/>
    <w:rsid w:val="009A3C90"/>
    <w:rsid w:val="009A3D2B"/>
    <w:rsid w:val="009A3F47"/>
    <w:rsid w:val="009A3F59"/>
    <w:rsid w:val="009A4065"/>
    <w:rsid w:val="009A41F2"/>
    <w:rsid w:val="009A43A7"/>
    <w:rsid w:val="009A446E"/>
    <w:rsid w:val="009A4523"/>
    <w:rsid w:val="009A45F9"/>
    <w:rsid w:val="009A4624"/>
    <w:rsid w:val="009A4896"/>
    <w:rsid w:val="009A4D44"/>
    <w:rsid w:val="009A4E26"/>
    <w:rsid w:val="009A53B0"/>
    <w:rsid w:val="009A53CC"/>
    <w:rsid w:val="009A54E1"/>
    <w:rsid w:val="009A5764"/>
    <w:rsid w:val="009A57F0"/>
    <w:rsid w:val="009A58F5"/>
    <w:rsid w:val="009A5ABB"/>
    <w:rsid w:val="009A5AE0"/>
    <w:rsid w:val="009A5F1E"/>
    <w:rsid w:val="009A64D9"/>
    <w:rsid w:val="009A667C"/>
    <w:rsid w:val="009A667D"/>
    <w:rsid w:val="009A678E"/>
    <w:rsid w:val="009A6C87"/>
    <w:rsid w:val="009A70A4"/>
    <w:rsid w:val="009A70F1"/>
    <w:rsid w:val="009A7331"/>
    <w:rsid w:val="009A755C"/>
    <w:rsid w:val="009A76F3"/>
    <w:rsid w:val="009A77CF"/>
    <w:rsid w:val="009A7A68"/>
    <w:rsid w:val="009A7B8C"/>
    <w:rsid w:val="009A7E70"/>
    <w:rsid w:val="009A7EAF"/>
    <w:rsid w:val="009A7EEB"/>
    <w:rsid w:val="009B0174"/>
    <w:rsid w:val="009B0418"/>
    <w:rsid w:val="009B0570"/>
    <w:rsid w:val="009B0880"/>
    <w:rsid w:val="009B08EF"/>
    <w:rsid w:val="009B097A"/>
    <w:rsid w:val="009B09E3"/>
    <w:rsid w:val="009B0D0C"/>
    <w:rsid w:val="009B12B2"/>
    <w:rsid w:val="009B146B"/>
    <w:rsid w:val="009B14E3"/>
    <w:rsid w:val="009B15DC"/>
    <w:rsid w:val="009B1600"/>
    <w:rsid w:val="009B1612"/>
    <w:rsid w:val="009B168C"/>
    <w:rsid w:val="009B16FE"/>
    <w:rsid w:val="009B187A"/>
    <w:rsid w:val="009B1AE3"/>
    <w:rsid w:val="009B1FC8"/>
    <w:rsid w:val="009B1FE2"/>
    <w:rsid w:val="009B218B"/>
    <w:rsid w:val="009B2392"/>
    <w:rsid w:val="009B24E5"/>
    <w:rsid w:val="009B26EF"/>
    <w:rsid w:val="009B27B8"/>
    <w:rsid w:val="009B2A22"/>
    <w:rsid w:val="009B2A5B"/>
    <w:rsid w:val="009B2AB7"/>
    <w:rsid w:val="009B2C12"/>
    <w:rsid w:val="009B2FDE"/>
    <w:rsid w:val="009B3346"/>
    <w:rsid w:val="009B3509"/>
    <w:rsid w:val="009B3534"/>
    <w:rsid w:val="009B36DB"/>
    <w:rsid w:val="009B37AE"/>
    <w:rsid w:val="009B37D8"/>
    <w:rsid w:val="009B38DC"/>
    <w:rsid w:val="009B3931"/>
    <w:rsid w:val="009B39DD"/>
    <w:rsid w:val="009B3C33"/>
    <w:rsid w:val="009B3CC8"/>
    <w:rsid w:val="009B3D9F"/>
    <w:rsid w:val="009B3FED"/>
    <w:rsid w:val="009B4154"/>
    <w:rsid w:val="009B41A6"/>
    <w:rsid w:val="009B43FF"/>
    <w:rsid w:val="009B44A1"/>
    <w:rsid w:val="009B450E"/>
    <w:rsid w:val="009B4660"/>
    <w:rsid w:val="009B46DF"/>
    <w:rsid w:val="009B4A5F"/>
    <w:rsid w:val="009B4CBA"/>
    <w:rsid w:val="009B4DCE"/>
    <w:rsid w:val="009B4F95"/>
    <w:rsid w:val="009B500B"/>
    <w:rsid w:val="009B526E"/>
    <w:rsid w:val="009B57E4"/>
    <w:rsid w:val="009B58AB"/>
    <w:rsid w:val="009B6125"/>
    <w:rsid w:val="009B62B8"/>
    <w:rsid w:val="009B67A0"/>
    <w:rsid w:val="009B69B6"/>
    <w:rsid w:val="009B6A2F"/>
    <w:rsid w:val="009B6CCC"/>
    <w:rsid w:val="009B6ECF"/>
    <w:rsid w:val="009B6FD8"/>
    <w:rsid w:val="009B7156"/>
    <w:rsid w:val="009B7303"/>
    <w:rsid w:val="009B747B"/>
    <w:rsid w:val="009B74A8"/>
    <w:rsid w:val="009B76AC"/>
    <w:rsid w:val="009B76E3"/>
    <w:rsid w:val="009B7753"/>
    <w:rsid w:val="009B78DC"/>
    <w:rsid w:val="009B7BF9"/>
    <w:rsid w:val="009B7C17"/>
    <w:rsid w:val="009B7D54"/>
    <w:rsid w:val="009B7DAD"/>
    <w:rsid w:val="009B7E00"/>
    <w:rsid w:val="009B7E42"/>
    <w:rsid w:val="009B7E7C"/>
    <w:rsid w:val="009B7E8F"/>
    <w:rsid w:val="009C0090"/>
    <w:rsid w:val="009C01DA"/>
    <w:rsid w:val="009C0215"/>
    <w:rsid w:val="009C034A"/>
    <w:rsid w:val="009C04B0"/>
    <w:rsid w:val="009C0695"/>
    <w:rsid w:val="009C0C60"/>
    <w:rsid w:val="009C0ECB"/>
    <w:rsid w:val="009C0F24"/>
    <w:rsid w:val="009C0F34"/>
    <w:rsid w:val="009C1041"/>
    <w:rsid w:val="009C1374"/>
    <w:rsid w:val="009C138F"/>
    <w:rsid w:val="009C160A"/>
    <w:rsid w:val="009C166A"/>
    <w:rsid w:val="009C1767"/>
    <w:rsid w:val="009C1BC3"/>
    <w:rsid w:val="009C1D0C"/>
    <w:rsid w:val="009C21F3"/>
    <w:rsid w:val="009C22F8"/>
    <w:rsid w:val="009C2307"/>
    <w:rsid w:val="009C2454"/>
    <w:rsid w:val="009C27FC"/>
    <w:rsid w:val="009C2B82"/>
    <w:rsid w:val="009C2C6D"/>
    <w:rsid w:val="009C307B"/>
    <w:rsid w:val="009C30B2"/>
    <w:rsid w:val="009C3429"/>
    <w:rsid w:val="009C35AF"/>
    <w:rsid w:val="009C3733"/>
    <w:rsid w:val="009C3B22"/>
    <w:rsid w:val="009C3F30"/>
    <w:rsid w:val="009C41B8"/>
    <w:rsid w:val="009C4209"/>
    <w:rsid w:val="009C432E"/>
    <w:rsid w:val="009C4397"/>
    <w:rsid w:val="009C43A1"/>
    <w:rsid w:val="009C4733"/>
    <w:rsid w:val="009C4B40"/>
    <w:rsid w:val="009C4D5D"/>
    <w:rsid w:val="009C4DB7"/>
    <w:rsid w:val="009C4DDD"/>
    <w:rsid w:val="009C5272"/>
    <w:rsid w:val="009C52BC"/>
    <w:rsid w:val="009C5842"/>
    <w:rsid w:val="009C5926"/>
    <w:rsid w:val="009C599C"/>
    <w:rsid w:val="009C5A7A"/>
    <w:rsid w:val="009C5BC9"/>
    <w:rsid w:val="009C5C3E"/>
    <w:rsid w:val="009C5D0E"/>
    <w:rsid w:val="009C6264"/>
    <w:rsid w:val="009C66E4"/>
    <w:rsid w:val="009C6D6B"/>
    <w:rsid w:val="009C6DE5"/>
    <w:rsid w:val="009C7006"/>
    <w:rsid w:val="009C7253"/>
    <w:rsid w:val="009C738E"/>
    <w:rsid w:val="009C7435"/>
    <w:rsid w:val="009C79FE"/>
    <w:rsid w:val="009C7A1C"/>
    <w:rsid w:val="009C7C83"/>
    <w:rsid w:val="009C7CF4"/>
    <w:rsid w:val="009C7DFA"/>
    <w:rsid w:val="009C7E04"/>
    <w:rsid w:val="009C7FD3"/>
    <w:rsid w:val="009C7FD8"/>
    <w:rsid w:val="009D0168"/>
    <w:rsid w:val="009D020C"/>
    <w:rsid w:val="009D024C"/>
    <w:rsid w:val="009D04AA"/>
    <w:rsid w:val="009D0652"/>
    <w:rsid w:val="009D0B02"/>
    <w:rsid w:val="009D0B8A"/>
    <w:rsid w:val="009D0BB1"/>
    <w:rsid w:val="009D0BC3"/>
    <w:rsid w:val="009D0E2A"/>
    <w:rsid w:val="009D0EF7"/>
    <w:rsid w:val="009D1053"/>
    <w:rsid w:val="009D1151"/>
    <w:rsid w:val="009D11D6"/>
    <w:rsid w:val="009D12EA"/>
    <w:rsid w:val="009D1826"/>
    <w:rsid w:val="009D1B43"/>
    <w:rsid w:val="009D1C08"/>
    <w:rsid w:val="009D2193"/>
    <w:rsid w:val="009D2433"/>
    <w:rsid w:val="009D2739"/>
    <w:rsid w:val="009D2C3E"/>
    <w:rsid w:val="009D2C77"/>
    <w:rsid w:val="009D3165"/>
    <w:rsid w:val="009D334E"/>
    <w:rsid w:val="009D33BD"/>
    <w:rsid w:val="009D346B"/>
    <w:rsid w:val="009D354D"/>
    <w:rsid w:val="009D38D2"/>
    <w:rsid w:val="009D3A03"/>
    <w:rsid w:val="009D3B8E"/>
    <w:rsid w:val="009D3D40"/>
    <w:rsid w:val="009D3F85"/>
    <w:rsid w:val="009D3FBD"/>
    <w:rsid w:val="009D41F0"/>
    <w:rsid w:val="009D42DA"/>
    <w:rsid w:val="009D455D"/>
    <w:rsid w:val="009D46DB"/>
    <w:rsid w:val="009D49D9"/>
    <w:rsid w:val="009D4B3A"/>
    <w:rsid w:val="009D51D3"/>
    <w:rsid w:val="009D548D"/>
    <w:rsid w:val="009D5618"/>
    <w:rsid w:val="009D5655"/>
    <w:rsid w:val="009D57D1"/>
    <w:rsid w:val="009D595F"/>
    <w:rsid w:val="009D596A"/>
    <w:rsid w:val="009D5ABE"/>
    <w:rsid w:val="009D5B87"/>
    <w:rsid w:val="009D5BB0"/>
    <w:rsid w:val="009D5D29"/>
    <w:rsid w:val="009D6040"/>
    <w:rsid w:val="009D61FB"/>
    <w:rsid w:val="009D6303"/>
    <w:rsid w:val="009D6482"/>
    <w:rsid w:val="009D6610"/>
    <w:rsid w:val="009D6A90"/>
    <w:rsid w:val="009D6EBE"/>
    <w:rsid w:val="009D707E"/>
    <w:rsid w:val="009D7254"/>
    <w:rsid w:val="009D730E"/>
    <w:rsid w:val="009D7570"/>
    <w:rsid w:val="009D79F5"/>
    <w:rsid w:val="009D7B10"/>
    <w:rsid w:val="009D7B15"/>
    <w:rsid w:val="009D7B2E"/>
    <w:rsid w:val="009D7E2A"/>
    <w:rsid w:val="009D7EF4"/>
    <w:rsid w:val="009D7FF8"/>
    <w:rsid w:val="009E0165"/>
    <w:rsid w:val="009E033E"/>
    <w:rsid w:val="009E08BC"/>
    <w:rsid w:val="009E0EF2"/>
    <w:rsid w:val="009E0F93"/>
    <w:rsid w:val="009E1184"/>
    <w:rsid w:val="009E1347"/>
    <w:rsid w:val="009E1401"/>
    <w:rsid w:val="009E161A"/>
    <w:rsid w:val="009E17FC"/>
    <w:rsid w:val="009E191F"/>
    <w:rsid w:val="009E1A45"/>
    <w:rsid w:val="009E1C4A"/>
    <w:rsid w:val="009E1D33"/>
    <w:rsid w:val="009E1D3D"/>
    <w:rsid w:val="009E2262"/>
    <w:rsid w:val="009E22B3"/>
    <w:rsid w:val="009E23EB"/>
    <w:rsid w:val="009E244D"/>
    <w:rsid w:val="009E2708"/>
    <w:rsid w:val="009E2716"/>
    <w:rsid w:val="009E2756"/>
    <w:rsid w:val="009E29F7"/>
    <w:rsid w:val="009E2C01"/>
    <w:rsid w:val="009E2FC7"/>
    <w:rsid w:val="009E3245"/>
    <w:rsid w:val="009E3282"/>
    <w:rsid w:val="009E3320"/>
    <w:rsid w:val="009E350B"/>
    <w:rsid w:val="009E353B"/>
    <w:rsid w:val="009E35C3"/>
    <w:rsid w:val="009E389F"/>
    <w:rsid w:val="009E38C9"/>
    <w:rsid w:val="009E3A79"/>
    <w:rsid w:val="009E3A7B"/>
    <w:rsid w:val="009E3BB1"/>
    <w:rsid w:val="009E3E50"/>
    <w:rsid w:val="009E4057"/>
    <w:rsid w:val="009E4063"/>
    <w:rsid w:val="009E43C2"/>
    <w:rsid w:val="009E4483"/>
    <w:rsid w:val="009E4577"/>
    <w:rsid w:val="009E46C4"/>
    <w:rsid w:val="009E4871"/>
    <w:rsid w:val="009E49D9"/>
    <w:rsid w:val="009E4BB8"/>
    <w:rsid w:val="009E4D16"/>
    <w:rsid w:val="009E5005"/>
    <w:rsid w:val="009E509F"/>
    <w:rsid w:val="009E51CB"/>
    <w:rsid w:val="009E5380"/>
    <w:rsid w:val="009E58CE"/>
    <w:rsid w:val="009E591A"/>
    <w:rsid w:val="009E5D7F"/>
    <w:rsid w:val="009E5E5A"/>
    <w:rsid w:val="009E5F4E"/>
    <w:rsid w:val="009E5FA5"/>
    <w:rsid w:val="009E60FD"/>
    <w:rsid w:val="009E6107"/>
    <w:rsid w:val="009E61B5"/>
    <w:rsid w:val="009E6360"/>
    <w:rsid w:val="009E63CC"/>
    <w:rsid w:val="009E63D7"/>
    <w:rsid w:val="009E63E0"/>
    <w:rsid w:val="009E661F"/>
    <w:rsid w:val="009E67A8"/>
    <w:rsid w:val="009E69FB"/>
    <w:rsid w:val="009E6BD0"/>
    <w:rsid w:val="009E6F34"/>
    <w:rsid w:val="009E7046"/>
    <w:rsid w:val="009E71FD"/>
    <w:rsid w:val="009E7389"/>
    <w:rsid w:val="009E7821"/>
    <w:rsid w:val="009E7830"/>
    <w:rsid w:val="009E7A0C"/>
    <w:rsid w:val="009E7A4D"/>
    <w:rsid w:val="009E7A6A"/>
    <w:rsid w:val="009E7D54"/>
    <w:rsid w:val="009E7F8E"/>
    <w:rsid w:val="009F0017"/>
    <w:rsid w:val="009F003B"/>
    <w:rsid w:val="009F00DE"/>
    <w:rsid w:val="009F0159"/>
    <w:rsid w:val="009F0258"/>
    <w:rsid w:val="009F03D8"/>
    <w:rsid w:val="009F03F5"/>
    <w:rsid w:val="009F0C49"/>
    <w:rsid w:val="009F0CC8"/>
    <w:rsid w:val="009F14ED"/>
    <w:rsid w:val="009F1533"/>
    <w:rsid w:val="009F1538"/>
    <w:rsid w:val="009F17BF"/>
    <w:rsid w:val="009F1C68"/>
    <w:rsid w:val="009F1D77"/>
    <w:rsid w:val="009F1E8F"/>
    <w:rsid w:val="009F1F45"/>
    <w:rsid w:val="009F214A"/>
    <w:rsid w:val="009F222B"/>
    <w:rsid w:val="009F27FB"/>
    <w:rsid w:val="009F2835"/>
    <w:rsid w:val="009F28FE"/>
    <w:rsid w:val="009F2999"/>
    <w:rsid w:val="009F2B10"/>
    <w:rsid w:val="009F3238"/>
    <w:rsid w:val="009F3A6C"/>
    <w:rsid w:val="009F3AB8"/>
    <w:rsid w:val="009F3ABD"/>
    <w:rsid w:val="009F3BB3"/>
    <w:rsid w:val="009F3C5C"/>
    <w:rsid w:val="009F3CEC"/>
    <w:rsid w:val="009F4368"/>
    <w:rsid w:val="009F4495"/>
    <w:rsid w:val="009F45C2"/>
    <w:rsid w:val="009F465A"/>
    <w:rsid w:val="009F473A"/>
    <w:rsid w:val="009F484E"/>
    <w:rsid w:val="009F4AE5"/>
    <w:rsid w:val="009F4D58"/>
    <w:rsid w:val="009F51B1"/>
    <w:rsid w:val="009F56C2"/>
    <w:rsid w:val="009F56DF"/>
    <w:rsid w:val="009F56FD"/>
    <w:rsid w:val="009F5A1E"/>
    <w:rsid w:val="009F5B36"/>
    <w:rsid w:val="009F5FD3"/>
    <w:rsid w:val="009F60C3"/>
    <w:rsid w:val="009F60E0"/>
    <w:rsid w:val="009F6230"/>
    <w:rsid w:val="009F680F"/>
    <w:rsid w:val="009F6B3B"/>
    <w:rsid w:val="009F6B51"/>
    <w:rsid w:val="009F741C"/>
    <w:rsid w:val="009F7465"/>
    <w:rsid w:val="009F74A0"/>
    <w:rsid w:val="009F75A6"/>
    <w:rsid w:val="009F79B0"/>
    <w:rsid w:val="009F79BA"/>
    <w:rsid w:val="009F7A25"/>
    <w:rsid w:val="009F7C2C"/>
    <w:rsid w:val="009F7D7A"/>
    <w:rsid w:val="009F7E66"/>
    <w:rsid w:val="009F7EA9"/>
    <w:rsid w:val="009F7FF0"/>
    <w:rsid w:val="00A0053B"/>
    <w:rsid w:val="00A00643"/>
    <w:rsid w:val="00A00710"/>
    <w:rsid w:val="00A0090D"/>
    <w:rsid w:val="00A009EB"/>
    <w:rsid w:val="00A00B6B"/>
    <w:rsid w:val="00A00C20"/>
    <w:rsid w:val="00A00CA4"/>
    <w:rsid w:val="00A00EA4"/>
    <w:rsid w:val="00A01818"/>
    <w:rsid w:val="00A018C2"/>
    <w:rsid w:val="00A01973"/>
    <w:rsid w:val="00A01C74"/>
    <w:rsid w:val="00A01F58"/>
    <w:rsid w:val="00A021F0"/>
    <w:rsid w:val="00A026ED"/>
    <w:rsid w:val="00A02793"/>
    <w:rsid w:val="00A02CE6"/>
    <w:rsid w:val="00A02F25"/>
    <w:rsid w:val="00A02FB2"/>
    <w:rsid w:val="00A03005"/>
    <w:rsid w:val="00A03080"/>
    <w:rsid w:val="00A0328A"/>
    <w:rsid w:val="00A03652"/>
    <w:rsid w:val="00A0374B"/>
    <w:rsid w:val="00A039CD"/>
    <w:rsid w:val="00A03B8A"/>
    <w:rsid w:val="00A03C97"/>
    <w:rsid w:val="00A03D03"/>
    <w:rsid w:val="00A041CA"/>
    <w:rsid w:val="00A041F7"/>
    <w:rsid w:val="00A04345"/>
    <w:rsid w:val="00A044BE"/>
    <w:rsid w:val="00A046DC"/>
    <w:rsid w:val="00A0475B"/>
    <w:rsid w:val="00A04983"/>
    <w:rsid w:val="00A04A27"/>
    <w:rsid w:val="00A04A5C"/>
    <w:rsid w:val="00A04C51"/>
    <w:rsid w:val="00A04DD0"/>
    <w:rsid w:val="00A04E46"/>
    <w:rsid w:val="00A05024"/>
    <w:rsid w:val="00A0509E"/>
    <w:rsid w:val="00A050B3"/>
    <w:rsid w:val="00A050F1"/>
    <w:rsid w:val="00A052FE"/>
    <w:rsid w:val="00A05347"/>
    <w:rsid w:val="00A057AD"/>
    <w:rsid w:val="00A05A85"/>
    <w:rsid w:val="00A05BDD"/>
    <w:rsid w:val="00A05C3A"/>
    <w:rsid w:val="00A05CD0"/>
    <w:rsid w:val="00A05D64"/>
    <w:rsid w:val="00A05E4E"/>
    <w:rsid w:val="00A06068"/>
    <w:rsid w:val="00A06340"/>
    <w:rsid w:val="00A0664F"/>
    <w:rsid w:val="00A066A2"/>
    <w:rsid w:val="00A0699A"/>
    <w:rsid w:val="00A069D0"/>
    <w:rsid w:val="00A06A67"/>
    <w:rsid w:val="00A06AE2"/>
    <w:rsid w:val="00A06C7F"/>
    <w:rsid w:val="00A06CC3"/>
    <w:rsid w:val="00A06D97"/>
    <w:rsid w:val="00A06E89"/>
    <w:rsid w:val="00A06F19"/>
    <w:rsid w:val="00A077A7"/>
    <w:rsid w:val="00A078E2"/>
    <w:rsid w:val="00A07A6D"/>
    <w:rsid w:val="00A10180"/>
    <w:rsid w:val="00A101B2"/>
    <w:rsid w:val="00A101FB"/>
    <w:rsid w:val="00A10460"/>
    <w:rsid w:val="00A10506"/>
    <w:rsid w:val="00A1057F"/>
    <w:rsid w:val="00A1065A"/>
    <w:rsid w:val="00A107DA"/>
    <w:rsid w:val="00A109B4"/>
    <w:rsid w:val="00A10AC4"/>
    <w:rsid w:val="00A10FD9"/>
    <w:rsid w:val="00A1102A"/>
    <w:rsid w:val="00A110EE"/>
    <w:rsid w:val="00A11119"/>
    <w:rsid w:val="00A11215"/>
    <w:rsid w:val="00A11238"/>
    <w:rsid w:val="00A11277"/>
    <w:rsid w:val="00A1163C"/>
    <w:rsid w:val="00A1165A"/>
    <w:rsid w:val="00A11705"/>
    <w:rsid w:val="00A117EF"/>
    <w:rsid w:val="00A11987"/>
    <w:rsid w:val="00A11C12"/>
    <w:rsid w:val="00A11CE9"/>
    <w:rsid w:val="00A12126"/>
    <w:rsid w:val="00A12377"/>
    <w:rsid w:val="00A123C2"/>
    <w:rsid w:val="00A1247B"/>
    <w:rsid w:val="00A128C5"/>
    <w:rsid w:val="00A128E8"/>
    <w:rsid w:val="00A129A2"/>
    <w:rsid w:val="00A129FF"/>
    <w:rsid w:val="00A130EF"/>
    <w:rsid w:val="00A13122"/>
    <w:rsid w:val="00A13347"/>
    <w:rsid w:val="00A13519"/>
    <w:rsid w:val="00A13656"/>
    <w:rsid w:val="00A13A4A"/>
    <w:rsid w:val="00A13DA7"/>
    <w:rsid w:val="00A13FF1"/>
    <w:rsid w:val="00A14088"/>
    <w:rsid w:val="00A14486"/>
    <w:rsid w:val="00A144AA"/>
    <w:rsid w:val="00A147AD"/>
    <w:rsid w:val="00A1495C"/>
    <w:rsid w:val="00A14A65"/>
    <w:rsid w:val="00A14A84"/>
    <w:rsid w:val="00A14D4E"/>
    <w:rsid w:val="00A14E2B"/>
    <w:rsid w:val="00A14E83"/>
    <w:rsid w:val="00A14ED3"/>
    <w:rsid w:val="00A14F11"/>
    <w:rsid w:val="00A14F36"/>
    <w:rsid w:val="00A14FB7"/>
    <w:rsid w:val="00A15354"/>
    <w:rsid w:val="00A15840"/>
    <w:rsid w:val="00A15897"/>
    <w:rsid w:val="00A15B48"/>
    <w:rsid w:val="00A15D2C"/>
    <w:rsid w:val="00A15E72"/>
    <w:rsid w:val="00A15E97"/>
    <w:rsid w:val="00A15ECA"/>
    <w:rsid w:val="00A15F25"/>
    <w:rsid w:val="00A15FAE"/>
    <w:rsid w:val="00A15FF4"/>
    <w:rsid w:val="00A161BB"/>
    <w:rsid w:val="00A161CB"/>
    <w:rsid w:val="00A1634B"/>
    <w:rsid w:val="00A165FD"/>
    <w:rsid w:val="00A16615"/>
    <w:rsid w:val="00A16862"/>
    <w:rsid w:val="00A16867"/>
    <w:rsid w:val="00A1689A"/>
    <w:rsid w:val="00A16943"/>
    <w:rsid w:val="00A16BF7"/>
    <w:rsid w:val="00A16D44"/>
    <w:rsid w:val="00A16DBB"/>
    <w:rsid w:val="00A17081"/>
    <w:rsid w:val="00A17189"/>
    <w:rsid w:val="00A1746E"/>
    <w:rsid w:val="00A176C0"/>
    <w:rsid w:val="00A17917"/>
    <w:rsid w:val="00A1794C"/>
    <w:rsid w:val="00A17A8A"/>
    <w:rsid w:val="00A17C29"/>
    <w:rsid w:val="00A2024E"/>
    <w:rsid w:val="00A20326"/>
    <w:rsid w:val="00A203DE"/>
    <w:rsid w:val="00A205AB"/>
    <w:rsid w:val="00A207FC"/>
    <w:rsid w:val="00A2084D"/>
    <w:rsid w:val="00A20987"/>
    <w:rsid w:val="00A20C81"/>
    <w:rsid w:val="00A20CB7"/>
    <w:rsid w:val="00A20E1E"/>
    <w:rsid w:val="00A20EE2"/>
    <w:rsid w:val="00A21033"/>
    <w:rsid w:val="00A2172B"/>
    <w:rsid w:val="00A217A0"/>
    <w:rsid w:val="00A21820"/>
    <w:rsid w:val="00A219FD"/>
    <w:rsid w:val="00A21ED6"/>
    <w:rsid w:val="00A21EDD"/>
    <w:rsid w:val="00A22163"/>
    <w:rsid w:val="00A22364"/>
    <w:rsid w:val="00A223C0"/>
    <w:rsid w:val="00A225F4"/>
    <w:rsid w:val="00A22910"/>
    <w:rsid w:val="00A22AE4"/>
    <w:rsid w:val="00A22AF7"/>
    <w:rsid w:val="00A22CB7"/>
    <w:rsid w:val="00A22E60"/>
    <w:rsid w:val="00A22EED"/>
    <w:rsid w:val="00A22F5E"/>
    <w:rsid w:val="00A22F97"/>
    <w:rsid w:val="00A232E4"/>
    <w:rsid w:val="00A23406"/>
    <w:rsid w:val="00A23463"/>
    <w:rsid w:val="00A2370E"/>
    <w:rsid w:val="00A237F0"/>
    <w:rsid w:val="00A238D6"/>
    <w:rsid w:val="00A238D7"/>
    <w:rsid w:val="00A239F2"/>
    <w:rsid w:val="00A23AC8"/>
    <w:rsid w:val="00A23C53"/>
    <w:rsid w:val="00A23EA8"/>
    <w:rsid w:val="00A23F43"/>
    <w:rsid w:val="00A24341"/>
    <w:rsid w:val="00A24431"/>
    <w:rsid w:val="00A24710"/>
    <w:rsid w:val="00A248E1"/>
    <w:rsid w:val="00A249F5"/>
    <w:rsid w:val="00A24A9F"/>
    <w:rsid w:val="00A24B98"/>
    <w:rsid w:val="00A24BC4"/>
    <w:rsid w:val="00A24C60"/>
    <w:rsid w:val="00A24CDA"/>
    <w:rsid w:val="00A24D6B"/>
    <w:rsid w:val="00A24EF3"/>
    <w:rsid w:val="00A25162"/>
    <w:rsid w:val="00A2540E"/>
    <w:rsid w:val="00A25586"/>
    <w:rsid w:val="00A2559C"/>
    <w:rsid w:val="00A25854"/>
    <w:rsid w:val="00A258D4"/>
    <w:rsid w:val="00A2599B"/>
    <w:rsid w:val="00A25A85"/>
    <w:rsid w:val="00A25C45"/>
    <w:rsid w:val="00A25C75"/>
    <w:rsid w:val="00A25DD7"/>
    <w:rsid w:val="00A25EB0"/>
    <w:rsid w:val="00A260BF"/>
    <w:rsid w:val="00A262DE"/>
    <w:rsid w:val="00A26556"/>
    <w:rsid w:val="00A26758"/>
    <w:rsid w:val="00A268B9"/>
    <w:rsid w:val="00A26A9A"/>
    <w:rsid w:val="00A26DAC"/>
    <w:rsid w:val="00A26E29"/>
    <w:rsid w:val="00A2704F"/>
    <w:rsid w:val="00A272A3"/>
    <w:rsid w:val="00A2743A"/>
    <w:rsid w:val="00A27440"/>
    <w:rsid w:val="00A27B5B"/>
    <w:rsid w:val="00A27CA0"/>
    <w:rsid w:val="00A27EF0"/>
    <w:rsid w:val="00A27FC0"/>
    <w:rsid w:val="00A3022F"/>
    <w:rsid w:val="00A3028C"/>
    <w:rsid w:val="00A304CA"/>
    <w:rsid w:val="00A30680"/>
    <w:rsid w:val="00A307AE"/>
    <w:rsid w:val="00A309AB"/>
    <w:rsid w:val="00A30AB0"/>
    <w:rsid w:val="00A31072"/>
    <w:rsid w:val="00A312DB"/>
    <w:rsid w:val="00A312FC"/>
    <w:rsid w:val="00A31314"/>
    <w:rsid w:val="00A3137E"/>
    <w:rsid w:val="00A316FA"/>
    <w:rsid w:val="00A318C8"/>
    <w:rsid w:val="00A31D99"/>
    <w:rsid w:val="00A31DBB"/>
    <w:rsid w:val="00A32320"/>
    <w:rsid w:val="00A323F3"/>
    <w:rsid w:val="00A325B0"/>
    <w:rsid w:val="00A3296A"/>
    <w:rsid w:val="00A32C25"/>
    <w:rsid w:val="00A32ED9"/>
    <w:rsid w:val="00A32FBA"/>
    <w:rsid w:val="00A33091"/>
    <w:rsid w:val="00A3317A"/>
    <w:rsid w:val="00A33221"/>
    <w:rsid w:val="00A332D8"/>
    <w:rsid w:val="00A33464"/>
    <w:rsid w:val="00A33623"/>
    <w:rsid w:val="00A33723"/>
    <w:rsid w:val="00A33E9F"/>
    <w:rsid w:val="00A33EDC"/>
    <w:rsid w:val="00A34197"/>
    <w:rsid w:val="00A34AD9"/>
    <w:rsid w:val="00A34B42"/>
    <w:rsid w:val="00A34B46"/>
    <w:rsid w:val="00A34B81"/>
    <w:rsid w:val="00A34D14"/>
    <w:rsid w:val="00A34DCE"/>
    <w:rsid w:val="00A34EC2"/>
    <w:rsid w:val="00A353A3"/>
    <w:rsid w:val="00A35756"/>
    <w:rsid w:val="00A35775"/>
    <w:rsid w:val="00A35812"/>
    <w:rsid w:val="00A3585D"/>
    <w:rsid w:val="00A359BF"/>
    <w:rsid w:val="00A35E27"/>
    <w:rsid w:val="00A35F9D"/>
    <w:rsid w:val="00A36527"/>
    <w:rsid w:val="00A36778"/>
    <w:rsid w:val="00A36A11"/>
    <w:rsid w:val="00A36A8D"/>
    <w:rsid w:val="00A36AE0"/>
    <w:rsid w:val="00A36C75"/>
    <w:rsid w:val="00A36DCE"/>
    <w:rsid w:val="00A36DD2"/>
    <w:rsid w:val="00A36E1A"/>
    <w:rsid w:val="00A36EF7"/>
    <w:rsid w:val="00A37012"/>
    <w:rsid w:val="00A37149"/>
    <w:rsid w:val="00A37456"/>
    <w:rsid w:val="00A37486"/>
    <w:rsid w:val="00A374D2"/>
    <w:rsid w:val="00A37601"/>
    <w:rsid w:val="00A37680"/>
    <w:rsid w:val="00A376D4"/>
    <w:rsid w:val="00A376F6"/>
    <w:rsid w:val="00A3772D"/>
    <w:rsid w:val="00A3795F"/>
    <w:rsid w:val="00A37997"/>
    <w:rsid w:val="00A37C14"/>
    <w:rsid w:val="00A37CF6"/>
    <w:rsid w:val="00A37DC8"/>
    <w:rsid w:val="00A37E63"/>
    <w:rsid w:val="00A4004E"/>
    <w:rsid w:val="00A4009D"/>
    <w:rsid w:val="00A409AE"/>
    <w:rsid w:val="00A40A83"/>
    <w:rsid w:val="00A40BA3"/>
    <w:rsid w:val="00A40C09"/>
    <w:rsid w:val="00A40D56"/>
    <w:rsid w:val="00A40D6E"/>
    <w:rsid w:val="00A40EF6"/>
    <w:rsid w:val="00A4115F"/>
    <w:rsid w:val="00A413E2"/>
    <w:rsid w:val="00A413F3"/>
    <w:rsid w:val="00A4147F"/>
    <w:rsid w:val="00A414A8"/>
    <w:rsid w:val="00A417A0"/>
    <w:rsid w:val="00A418FC"/>
    <w:rsid w:val="00A41929"/>
    <w:rsid w:val="00A41E7C"/>
    <w:rsid w:val="00A41E83"/>
    <w:rsid w:val="00A42039"/>
    <w:rsid w:val="00A424A5"/>
    <w:rsid w:val="00A424A7"/>
    <w:rsid w:val="00A4255E"/>
    <w:rsid w:val="00A42C60"/>
    <w:rsid w:val="00A42E4C"/>
    <w:rsid w:val="00A42E53"/>
    <w:rsid w:val="00A4311C"/>
    <w:rsid w:val="00A432BB"/>
    <w:rsid w:val="00A43388"/>
    <w:rsid w:val="00A43431"/>
    <w:rsid w:val="00A434EC"/>
    <w:rsid w:val="00A43B53"/>
    <w:rsid w:val="00A43C72"/>
    <w:rsid w:val="00A43DFA"/>
    <w:rsid w:val="00A44036"/>
    <w:rsid w:val="00A44138"/>
    <w:rsid w:val="00A441D9"/>
    <w:rsid w:val="00A44326"/>
    <w:rsid w:val="00A44373"/>
    <w:rsid w:val="00A44ACA"/>
    <w:rsid w:val="00A44BF8"/>
    <w:rsid w:val="00A44C04"/>
    <w:rsid w:val="00A44C72"/>
    <w:rsid w:val="00A44F04"/>
    <w:rsid w:val="00A44F11"/>
    <w:rsid w:val="00A45034"/>
    <w:rsid w:val="00A45171"/>
    <w:rsid w:val="00A45256"/>
    <w:rsid w:val="00A453E3"/>
    <w:rsid w:val="00A45708"/>
    <w:rsid w:val="00A4576B"/>
    <w:rsid w:val="00A4582F"/>
    <w:rsid w:val="00A45837"/>
    <w:rsid w:val="00A458F5"/>
    <w:rsid w:val="00A4592A"/>
    <w:rsid w:val="00A45B29"/>
    <w:rsid w:val="00A45B55"/>
    <w:rsid w:val="00A45ED9"/>
    <w:rsid w:val="00A460C1"/>
    <w:rsid w:val="00A4620B"/>
    <w:rsid w:val="00A46304"/>
    <w:rsid w:val="00A46490"/>
    <w:rsid w:val="00A466CA"/>
    <w:rsid w:val="00A4670E"/>
    <w:rsid w:val="00A46AA7"/>
    <w:rsid w:val="00A46DB3"/>
    <w:rsid w:val="00A46DB5"/>
    <w:rsid w:val="00A46DC5"/>
    <w:rsid w:val="00A46F2E"/>
    <w:rsid w:val="00A473AF"/>
    <w:rsid w:val="00A473D3"/>
    <w:rsid w:val="00A476BB"/>
    <w:rsid w:val="00A4799A"/>
    <w:rsid w:val="00A47A9D"/>
    <w:rsid w:val="00A47B08"/>
    <w:rsid w:val="00A47CC0"/>
    <w:rsid w:val="00A47F31"/>
    <w:rsid w:val="00A50663"/>
    <w:rsid w:val="00A507A0"/>
    <w:rsid w:val="00A50E7A"/>
    <w:rsid w:val="00A50F85"/>
    <w:rsid w:val="00A5105C"/>
    <w:rsid w:val="00A51220"/>
    <w:rsid w:val="00A5147C"/>
    <w:rsid w:val="00A514D8"/>
    <w:rsid w:val="00A5162D"/>
    <w:rsid w:val="00A516D9"/>
    <w:rsid w:val="00A516FB"/>
    <w:rsid w:val="00A51AAF"/>
    <w:rsid w:val="00A51B45"/>
    <w:rsid w:val="00A51CF8"/>
    <w:rsid w:val="00A52057"/>
    <w:rsid w:val="00A521C1"/>
    <w:rsid w:val="00A52293"/>
    <w:rsid w:val="00A5241B"/>
    <w:rsid w:val="00A52446"/>
    <w:rsid w:val="00A52480"/>
    <w:rsid w:val="00A52612"/>
    <w:rsid w:val="00A5303E"/>
    <w:rsid w:val="00A533F9"/>
    <w:rsid w:val="00A53586"/>
    <w:rsid w:val="00A5363D"/>
    <w:rsid w:val="00A538A8"/>
    <w:rsid w:val="00A53C22"/>
    <w:rsid w:val="00A54000"/>
    <w:rsid w:val="00A54142"/>
    <w:rsid w:val="00A542C7"/>
    <w:rsid w:val="00A5436B"/>
    <w:rsid w:val="00A54582"/>
    <w:rsid w:val="00A54902"/>
    <w:rsid w:val="00A54C1B"/>
    <w:rsid w:val="00A54DA0"/>
    <w:rsid w:val="00A54DBE"/>
    <w:rsid w:val="00A54EBC"/>
    <w:rsid w:val="00A54EF5"/>
    <w:rsid w:val="00A5508C"/>
    <w:rsid w:val="00A55266"/>
    <w:rsid w:val="00A552C5"/>
    <w:rsid w:val="00A552D8"/>
    <w:rsid w:val="00A554ED"/>
    <w:rsid w:val="00A554F5"/>
    <w:rsid w:val="00A5574D"/>
    <w:rsid w:val="00A55754"/>
    <w:rsid w:val="00A558DF"/>
    <w:rsid w:val="00A558E9"/>
    <w:rsid w:val="00A55A7F"/>
    <w:rsid w:val="00A55AAD"/>
    <w:rsid w:val="00A55C20"/>
    <w:rsid w:val="00A55CC3"/>
    <w:rsid w:val="00A55D56"/>
    <w:rsid w:val="00A55D7A"/>
    <w:rsid w:val="00A56492"/>
    <w:rsid w:val="00A56723"/>
    <w:rsid w:val="00A567AD"/>
    <w:rsid w:val="00A5698A"/>
    <w:rsid w:val="00A569A3"/>
    <w:rsid w:val="00A569F9"/>
    <w:rsid w:val="00A56DA5"/>
    <w:rsid w:val="00A56E79"/>
    <w:rsid w:val="00A571CA"/>
    <w:rsid w:val="00A57297"/>
    <w:rsid w:val="00A5738E"/>
    <w:rsid w:val="00A57634"/>
    <w:rsid w:val="00A577C0"/>
    <w:rsid w:val="00A577D1"/>
    <w:rsid w:val="00A579C5"/>
    <w:rsid w:val="00A57A9C"/>
    <w:rsid w:val="00A57D0F"/>
    <w:rsid w:val="00A57E51"/>
    <w:rsid w:val="00A57F35"/>
    <w:rsid w:val="00A60000"/>
    <w:rsid w:val="00A60203"/>
    <w:rsid w:val="00A603E0"/>
    <w:rsid w:val="00A604C5"/>
    <w:rsid w:val="00A604D0"/>
    <w:rsid w:val="00A60BC0"/>
    <w:rsid w:val="00A60BD4"/>
    <w:rsid w:val="00A60CE8"/>
    <w:rsid w:val="00A6118C"/>
    <w:rsid w:val="00A6143E"/>
    <w:rsid w:val="00A616FC"/>
    <w:rsid w:val="00A618A6"/>
    <w:rsid w:val="00A61901"/>
    <w:rsid w:val="00A619A0"/>
    <w:rsid w:val="00A619BD"/>
    <w:rsid w:val="00A619E4"/>
    <w:rsid w:val="00A61A58"/>
    <w:rsid w:val="00A61C9F"/>
    <w:rsid w:val="00A620E2"/>
    <w:rsid w:val="00A623B8"/>
    <w:rsid w:val="00A627F6"/>
    <w:rsid w:val="00A62A87"/>
    <w:rsid w:val="00A62D4E"/>
    <w:rsid w:val="00A62D8C"/>
    <w:rsid w:val="00A63086"/>
    <w:rsid w:val="00A63444"/>
    <w:rsid w:val="00A6346C"/>
    <w:rsid w:val="00A636A8"/>
    <w:rsid w:val="00A638BB"/>
    <w:rsid w:val="00A63B5B"/>
    <w:rsid w:val="00A63F51"/>
    <w:rsid w:val="00A641EA"/>
    <w:rsid w:val="00A6420F"/>
    <w:rsid w:val="00A642B9"/>
    <w:rsid w:val="00A6468F"/>
    <w:rsid w:val="00A6482D"/>
    <w:rsid w:val="00A6495E"/>
    <w:rsid w:val="00A64A23"/>
    <w:rsid w:val="00A64A30"/>
    <w:rsid w:val="00A64BB1"/>
    <w:rsid w:val="00A64D36"/>
    <w:rsid w:val="00A64DCA"/>
    <w:rsid w:val="00A64E1A"/>
    <w:rsid w:val="00A64E64"/>
    <w:rsid w:val="00A64E8B"/>
    <w:rsid w:val="00A64EB5"/>
    <w:rsid w:val="00A65055"/>
    <w:rsid w:val="00A65087"/>
    <w:rsid w:val="00A65219"/>
    <w:rsid w:val="00A6544C"/>
    <w:rsid w:val="00A6563E"/>
    <w:rsid w:val="00A6569F"/>
    <w:rsid w:val="00A656DE"/>
    <w:rsid w:val="00A66192"/>
    <w:rsid w:val="00A664E5"/>
    <w:rsid w:val="00A665EE"/>
    <w:rsid w:val="00A66847"/>
    <w:rsid w:val="00A66BF5"/>
    <w:rsid w:val="00A66CD6"/>
    <w:rsid w:val="00A66DBE"/>
    <w:rsid w:val="00A67193"/>
    <w:rsid w:val="00A67536"/>
    <w:rsid w:val="00A677C5"/>
    <w:rsid w:val="00A6784C"/>
    <w:rsid w:val="00A67940"/>
    <w:rsid w:val="00A679A0"/>
    <w:rsid w:val="00A67D09"/>
    <w:rsid w:val="00A67E12"/>
    <w:rsid w:val="00A70066"/>
    <w:rsid w:val="00A7015D"/>
    <w:rsid w:val="00A702A0"/>
    <w:rsid w:val="00A703F0"/>
    <w:rsid w:val="00A70961"/>
    <w:rsid w:val="00A70DB7"/>
    <w:rsid w:val="00A70EE6"/>
    <w:rsid w:val="00A7115A"/>
    <w:rsid w:val="00A711F0"/>
    <w:rsid w:val="00A71468"/>
    <w:rsid w:val="00A71484"/>
    <w:rsid w:val="00A71753"/>
    <w:rsid w:val="00A71982"/>
    <w:rsid w:val="00A71A4D"/>
    <w:rsid w:val="00A71F59"/>
    <w:rsid w:val="00A71F65"/>
    <w:rsid w:val="00A72140"/>
    <w:rsid w:val="00A72248"/>
    <w:rsid w:val="00A72395"/>
    <w:rsid w:val="00A7246F"/>
    <w:rsid w:val="00A72619"/>
    <w:rsid w:val="00A72B6A"/>
    <w:rsid w:val="00A72F7A"/>
    <w:rsid w:val="00A73053"/>
    <w:rsid w:val="00A7311C"/>
    <w:rsid w:val="00A7314E"/>
    <w:rsid w:val="00A7335D"/>
    <w:rsid w:val="00A733FB"/>
    <w:rsid w:val="00A73538"/>
    <w:rsid w:val="00A735BD"/>
    <w:rsid w:val="00A738B4"/>
    <w:rsid w:val="00A738D4"/>
    <w:rsid w:val="00A738FC"/>
    <w:rsid w:val="00A73BCA"/>
    <w:rsid w:val="00A73C1B"/>
    <w:rsid w:val="00A73CC0"/>
    <w:rsid w:val="00A73EC2"/>
    <w:rsid w:val="00A73FCB"/>
    <w:rsid w:val="00A74208"/>
    <w:rsid w:val="00A74607"/>
    <w:rsid w:val="00A747DB"/>
    <w:rsid w:val="00A7489A"/>
    <w:rsid w:val="00A74A94"/>
    <w:rsid w:val="00A74AFF"/>
    <w:rsid w:val="00A74B89"/>
    <w:rsid w:val="00A74D9A"/>
    <w:rsid w:val="00A74EFF"/>
    <w:rsid w:val="00A7529A"/>
    <w:rsid w:val="00A75587"/>
    <w:rsid w:val="00A75615"/>
    <w:rsid w:val="00A75698"/>
    <w:rsid w:val="00A75859"/>
    <w:rsid w:val="00A75883"/>
    <w:rsid w:val="00A75F3B"/>
    <w:rsid w:val="00A762DC"/>
    <w:rsid w:val="00A766D1"/>
    <w:rsid w:val="00A76831"/>
    <w:rsid w:val="00A769A9"/>
    <w:rsid w:val="00A76A5B"/>
    <w:rsid w:val="00A76AD1"/>
    <w:rsid w:val="00A76B18"/>
    <w:rsid w:val="00A76B85"/>
    <w:rsid w:val="00A76C1E"/>
    <w:rsid w:val="00A76D66"/>
    <w:rsid w:val="00A76F18"/>
    <w:rsid w:val="00A76F27"/>
    <w:rsid w:val="00A76FFE"/>
    <w:rsid w:val="00A77573"/>
    <w:rsid w:val="00A776FA"/>
    <w:rsid w:val="00A77884"/>
    <w:rsid w:val="00A77D10"/>
    <w:rsid w:val="00A8002B"/>
    <w:rsid w:val="00A80483"/>
    <w:rsid w:val="00A804F1"/>
    <w:rsid w:val="00A8070E"/>
    <w:rsid w:val="00A80F9C"/>
    <w:rsid w:val="00A8114F"/>
    <w:rsid w:val="00A81210"/>
    <w:rsid w:val="00A812B1"/>
    <w:rsid w:val="00A812F6"/>
    <w:rsid w:val="00A813B9"/>
    <w:rsid w:val="00A817D4"/>
    <w:rsid w:val="00A818EC"/>
    <w:rsid w:val="00A81B39"/>
    <w:rsid w:val="00A81BFE"/>
    <w:rsid w:val="00A81C8A"/>
    <w:rsid w:val="00A81D48"/>
    <w:rsid w:val="00A81F79"/>
    <w:rsid w:val="00A822D2"/>
    <w:rsid w:val="00A8237F"/>
    <w:rsid w:val="00A8268F"/>
    <w:rsid w:val="00A8269B"/>
    <w:rsid w:val="00A8275C"/>
    <w:rsid w:val="00A828B7"/>
    <w:rsid w:val="00A82959"/>
    <w:rsid w:val="00A829A2"/>
    <w:rsid w:val="00A82A41"/>
    <w:rsid w:val="00A82FA5"/>
    <w:rsid w:val="00A832FC"/>
    <w:rsid w:val="00A833D1"/>
    <w:rsid w:val="00A833E4"/>
    <w:rsid w:val="00A8344B"/>
    <w:rsid w:val="00A83550"/>
    <w:rsid w:val="00A836B5"/>
    <w:rsid w:val="00A837FB"/>
    <w:rsid w:val="00A83F38"/>
    <w:rsid w:val="00A840F2"/>
    <w:rsid w:val="00A84410"/>
    <w:rsid w:val="00A8458B"/>
    <w:rsid w:val="00A845EA"/>
    <w:rsid w:val="00A8463E"/>
    <w:rsid w:val="00A847C0"/>
    <w:rsid w:val="00A84B30"/>
    <w:rsid w:val="00A84B7E"/>
    <w:rsid w:val="00A84B93"/>
    <w:rsid w:val="00A84C0B"/>
    <w:rsid w:val="00A84E2C"/>
    <w:rsid w:val="00A85742"/>
    <w:rsid w:val="00A85A4E"/>
    <w:rsid w:val="00A85B0B"/>
    <w:rsid w:val="00A85BBA"/>
    <w:rsid w:val="00A85DC1"/>
    <w:rsid w:val="00A85F06"/>
    <w:rsid w:val="00A85F7E"/>
    <w:rsid w:val="00A85F7F"/>
    <w:rsid w:val="00A85FC5"/>
    <w:rsid w:val="00A85FE2"/>
    <w:rsid w:val="00A8608F"/>
    <w:rsid w:val="00A86193"/>
    <w:rsid w:val="00A863A0"/>
    <w:rsid w:val="00A86506"/>
    <w:rsid w:val="00A8667E"/>
    <w:rsid w:val="00A86819"/>
    <w:rsid w:val="00A868C8"/>
    <w:rsid w:val="00A86A27"/>
    <w:rsid w:val="00A86B63"/>
    <w:rsid w:val="00A86C81"/>
    <w:rsid w:val="00A86CB6"/>
    <w:rsid w:val="00A86CCF"/>
    <w:rsid w:val="00A86DA3"/>
    <w:rsid w:val="00A86E03"/>
    <w:rsid w:val="00A86F0D"/>
    <w:rsid w:val="00A87023"/>
    <w:rsid w:val="00A8710F"/>
    <w:rsid w:val="00A87255"/>
    <w:rsid w:val="00A8780F"/>
    <w:rsid w:val="00A87825"/>
    <w:rsid w:val="00A87AC4"/>
    <w:rsid w:val="00A87C35"/>
    <w:rsid w:val="00A90107"/>
    <w:rsid w:val="00A901AD"/>
    <w:rsid w:val="00A901E6"/>
    <w:rsid w:val="00A904DB"/>
    <w:rsid w:val="00A90790"/>
    <w:rsid w:val="00A908FB"/>
    <w:rsid w:val="00A90B3D"/>
    <w:rsid w:val="00A90BD3"/>
    <w:rsid w:val="00A90C5B"/>
    <w:rsid w:val="00A90DDF"/>
    <w:rsid w:val="00A910A5"/>
    <w:rsid w:val="00A9138B"/>
    <w:rsid w:val="00A916B7"/>
    <w:rsid w:val="00A9178F"/>
    <w:rsid w:val="00A91956"/>
    <w:rsid w:val="00A91979"/>
    <w:rsid w:val="00A92076"/>
    <w:rsid w:val="00A92154"/>
    <w:rsid w:val="00A92211"/>
    <w:rsid w:val="00A92498"/>
    <w:rsid w:val="00A92694"/>
    <w:rsid w:val="00A927AB"/>
    <w:rsid w:val="00A9292C"/>
    <w:rsid w:val="00A92BBA"/>
    <w:rsid w:val="00A92CBA"/>
    <w:rsid w:val="00A92F05"/>
    <w:rsid w:val="00A93084"/>
    <w:rsid w:val="00A9321A"/>
    <w:rsid w:val="00A93263"/>
    <w:rsid w:val="00A9327C"/>
    <w:rsid w:val="00A932C3"/>
    <w:rsid w:val="00A935BE"/>
    <w:rsid w:val="00A936B2"/>
    <w:rsid w:val="00A9370B"/>
    <w:rsid w:val="00A93AC1"/>
    <w:rsid w:val="00A93BBF"/>
    <w:rsid w:val="00A93E5E"/>
    <w:rsid w:val="00A93FD8"/>
    <w:rsid w:val="00A94485"/>
    <w:rsid w:val="00A946D5"/>
    <w:rsid w:val="00A94904"/>
    <w:rsid w:val="00A94CFE"/>
    <w:rsid w:val="00A94FFE"/>
    <w:rsid w:val="00A950ED"/>
    <w:rsid w:val="00A951CB"/>
    <w:rsid w:val="00A954C4"/>
    <w:rsid w:val="00A95537"/>
    <w:rsid w:val="00A9558C"/>
    <w:rsid w:val="00A95612"/>
    <w:rsid w:val="00A95777"/>
    <w:rsid w:val="00A957A2"/>
    <w:rsid w:val="00A9581C"/>
    <w:rsid w:val="00A959A5"/>
    <w:rsid w:val="00A95A9A"/>
    <w:rsid w:val="00A95C4A"/>
    <w:rsid w:val="00A95E10"/>
    <w:rsid w:val="00A95F62"/>
    <w:rsid w:val="00A9612D"/>
    <w:rsid w:val="00A96141"/>
    <w:rsid w:val="00A962E0"/>
    <w:rsid w:val="00A9634B"/>
    <w:rsid w:val="00A9634D"/>
    <w:rsid w:val="00A96532"/>
    <w:rsid w:val="00A96701"/>
    <w:rsid w:val="00A967B3"/>
    <w:rsid w:val="00A96998"/>
    <w:rsid w:val="00A96A01"/>
    <w:rsid w:val="00A96CAF"/>
    <w:rsid w:val="00A96D3A"/>
    <w:rsid w:val="00A96F67"/>
    <w:rsid w:val="00A97212"/>
    <w:rsid w:val="00A97390"/>
    <w:rsid w:val="00A97415"/>
    <w:rsid w:val="00A9741F"/>
    <w:rsid w:val="00A974AA"/>
    <w:rsid w:val="00A975A8"/>
    <w:rsid w:val="00A97627"/>
    <w:rsid w:val="00A977EE"/>
    <w:rsid w:val="00A97BCF"/>
    <w:rsid w:val="00A97C88"/>
    <w:rsid w:val="00A97F14"/>
    <w:rsid w:val="00AA01B6"/>
    <w:rsid w:val="00AA02BF"/>
    <w:rsid w:val="00AA03D0"/>
    <w:rsid w:val="00AA042A"/>
    <w:rsid w:val="00AA043E"/>
    <w:rsid w:val="00AA058C"/>
    <w:rsid w:val="00AA0758"/>
    <w:rsid w:val="00AA0832"/>
    <w:rsid w:val="00AA0CA4"/>
    <w:rsid w:val="00AA0EBA"/>
    <w:rsid w:val="00AA126C"/>
    <w:rsid w:val="00AA141C"/>
    <w:rsid w:val="00AA15E8"/>
    <w:rsid w:val="00AA15EB"/>
    <w:rsid w:val="00AA15FC"/>
    <w:rsid w:val="00AA1EA6"/>
    <w:rsid w:val="00AA21C4"/>
    <w:rsid w:val="00AA256F"/>
    <w:rsid w:val="00AA2598"/>
    <w:rsid w:val="00AA26AC"/>
    <w:rsid w:val="00AA2A39"/>
    <w:rsid w:val="00AA2BE6"/>
    <w:rsid w:val="00AA2BFF"/>
    <w:rsid w:val="00AA2CCB"/>
    <w:rsid w:val="00AA2E89"/>
    <w:rsid w:val="00AA3032"/>
    <w:rsid w:val="00AA30C5"/>
    <w:rsid w:val="00AA32B5"/>
    <w:rsid w:val="00AA33F0"/>
    <w:rsid w:val="00AA3546"/>
    <w:rsid w:val="00AA3896"/>
    <w:rsid w:val="00AA3A93"/>
    <w:rsid w:val="00AA3B4F"/>
    <w:rsid w:val="00AA42ED"/>
    <w:rsid w:val="00AA459D"/>
    <w:rsid w:val="00AA496C"/>
    <w:rsid w:val="00AA4CB3"/>
    <w:rsid w:val="00AA5145"/>
    <w:rsid w:val="00AA51F3"/>
    <w:rsid w:val="00AA5749"/>
    <w:rsid w:val="00AA594A"/>
    <w:rsid w:val="00AA5D68"/>
    <w:rsid w:val="00AA5EC6"/>
    <w:rsid w:val="00AA60B4"/>
    <w:rsid w:val="00AA6152"/>
    <w:rsid w:val="00AA630B"/>
    <w:rsid w:val="00AA6329"/>
    <w:rsid w:val="00AA63E5"/>
    <w:rsid w:val="00AA6555"/>
    <w:rsid w:val="00AA664B"/>
    <w:rsid w:val="00AA669E"/>
    <w:rsid w:val="00AA66B1"/>
    <w:rsid w:val="00AA688F"/>
    <w:rsid w:val="00AA68F5"/>
    <w:rsid w:val="00AA6ADA"/>
    <w:rsid w:val="00AA6CDE"/>
    <w:rsid w:val="00AA7576"/>
    <w:rsid w:val="00AA7855"/>
    <w:rsid w:val="00AA79BE"/>
    <w:rsid w:val="00AA7CA7"/>
    <w:rsid w:val="00AA7D78"/>
    <w:rsid w:val="00AA7F94"/>
    <w:rsid w:val="00AB04B4"/>
    <w:rsid w:val="00AB06AF"/>
    <w:rsid w:val="00AB06F1"/>
    <w:rsid w:val="00AB0873"/>
    <w:rsid w:val="00AB0BE1"/>
    <w:rsid w:val="00AB0E31"/>
    <w:rsid w:val="00AB112E"/>
    <w:rsid w:val="00AB114B"/>
    <w:rsid w:val="00AB14BE"/>
    <w:rsid w:val="00AB1593"/>
    <w:rsid w:val="00AB1648"/>
    <w:rsid w:val="00AB187B"/>
    <w:rsid w:val="00AB1D0B"/>
    <w:rsid w:val="00AB1F98"/>
    <w:rsid w:val="00AB209A"/>
    <w:rsid w:val="00AB240A"/>
    <w:rsid w:val="00AB258D"/>
    <w:rsid w:val="00AB26C0"/>
    <w:rsid w:val="00AB26F1"/>
    <w:rsid w:val="00AB27E8"/>
    <w:rsid w:val="00AB2A77"/>
    <w:rsid w:val="00AB2C12"/>
    <w:rsid w:val="00AB2C3A"/>
    <w:rsid w:val="00AB2C70"/>
    <w:rsid w:val="00AB2CBF"/>
    <w:rsid w:val="00AB2D4E"/>
    <w:rsid w:val="00AB2F45"/>
    <w:rsid w:val="00AB2F9B"/>
    <w:rsid w:val="00AB2FB2"/>
    <w:rsid w:val="00AB2FB9"/>
    <w:rsid w:val="00AB3084"/>
    <w:rsid w:val="00AB31CE"/>
    <w:rsid w:val="00AB3208"/>
    <w:rsid w:val="00AB3260"/>
    <w:rsid w:val="00AB334E"/>
    <w:rsid w:val="00AB34FF"/>
    <w:rsid w:val="00AB37D3"/>
    <w:rsid w:val="00AB3C1B"/>
    <w:rsid w:val="00AB3C32"/>
    <w:rsid w:val="00AB3C3D"/>
    <w:rsid w:val="00AB3E88"/>
    <w:rsid w:val="00AB3ED7"/>
    <w:rsid w:val="00AB3EF1"/>
    <w:rsid w:val="00AB4223"/>
    <w:rsid w:val="00AB4332"/>
    <w:rsid w:val="00AB43D3"/>
    <w:rsid w:val="00AB4719"/>
    <w:rsid w:val="00AB4881"/>
    <w:rsid w:val="00AB48B3"/>
    <w:rsid w:val="00AB49B1"/>
    <w:rsid w:val="00AB4D49"/>
    <w:rsid w:val="00AB4DB9"/>
    <w:rsid w:val="00AB5067"/>
    <w:rsid w:val="00AB5107"/>
    <w:rsid w:val="00AB51BC"/>
    <w:rsid w:val="00AB5484"/>
    <w:rsid w:val="00AB54F2"/>
    <w:rsid w:val="00AB57B7"/>
    <w:rsid w:val="00AB5AAF"/>
    <w:rsid w:val="00AB5B51"/>
    <w:rsid w:val="00AB5BB8"/>
    <w:rsid w:val="00AB5DB4"/>
    <w:rsid w:val="00AB5EEF"/>
    <w:rsid w:val="00AB5F0F"/>
    <w:rsid w:val="00AB6078"/>
    <w:rsid w:val="00AB62BC"/>
    <w:rsid w:val="00AB635B"/>
    <w:rsid w:val="00AB6523"/>
    <w:rsid w:val="00AB656A"/>
    <w:rsid w:val="00AB6581"/>
    <w:rsid w:val="00AB65DC"/>
    <w:rsid w:val="00AB6644"/>
    <w:rsid w:val="00AB6702"/>
    <w:rsid w:val="00AB6820"/>
    <w:rsid w:val="00AB6890"/>
    <w:rsid w:val="00AB6898"/>
    <w:rsid w:val="00AB6D96"/>
    <w:rsid w:val="00AB700F"/>
    <w:rsid w:val="00AB729C"/>
    <w:rsid w:val="00AB761B"/>
    <w:rsid w:val="00AB771E"/>
    <w:rsid w:val="00AB7724"/>
    <w:rsid w:val="00AB79CF"/>
    <w:rsid w:val="00AB7A6F"/>
    <w:rsid w:val="00AB7CB3"/>
    <w:rsid w:val="00AB7F55"/>
    <w:rsid w:val="00AC0027"/>
    <w:rsid w:val="00AC00A2"/>
    <w:rsid w:val="00AC00CA"/>
    <w:rsid w:val="00AC07A8"/>
    <w:rsid w:val="00AC08F2"/>
    <w:rsid w:val="00AC0AFA"/>
    <w:rsid w:val="00AC0C2C"/>
    <w:rsid w:val="00AC0D64"/>
    <w:rsid w:val="00AC1251"/>
    <w:rsid w:val="00AC12ED"/>
    <w:rsid w:val="00AC1740"/>
    <w:rsid w:val="00AC177B"/>
    <w:rsid w:val="00AC1B9E"/>
    <w:rsid w:val="00AC1C56"/>
    <w:rsid w:val="00AC1D6E"/>
    <w:rsid w:val="00AC1DAD"/>
    <w:rsid w:val="00AC1DAE"/>
    <w:rsid w:val="00AC1E09"/>
    <w:rsid w:val="00AC1E1F"/>
    <w:rsid w:val="00AC20C6"/>
    <w:rsid w:val="00AC27A2"/>
    <w:rsid w:val="00AC27FA"/>
    <w:rsid w:val="00AC2CB7"/>
    <w:rsid w:val="00AC2D0C"/>
    <w:rsid w:val="00AC2F81"/>
    <w:rsid w:val="00AC30BD"/>
    <w:rsid w:val="00AC3128"/>
    <w:rsid w:val="00AC31FD"/>
    <w:rsid w:val="00AC347A"/>
    <w:rsid w:val="00AC3652"/>
    <w:rsid w:val="00AC379E"/>
    <w:rsid w:val="00AC37BC"/>
    <w:rsid w:val="00AC3849"/>
    <w:rsid w:val="00AC3B0D"/>
    <w:rsid w:val="00AC3D5B"/>
    <w:rsid w:val="00AC3E22"/>
    <w:rsid w:val="00AC446B"/>
    <w:rsid w:val="00AC44EF"/>
    <w:rsid w:val="00AC46DA"/>
    <w:rsid w:val="00AC490C"/>
    <w:rsid w:val="00AC4D24"/>
    <w:rsid w:val="00AC4E2F"/>
    <w:rsid w:val="00AC4E86"/>
    <w:rsid w:val="00AC4F2D"/>
    <w:rsid w:val="00AC5239"/>
    <w:rsid w:val="00AC5773"/>
    <w:rsid w:val="00AC5B57"/>
    <w:rsid w:val="00AC5C69"/>
    <w:rsid w:val="00AC5DDD"/>
    <w:rsid w:val="00AC5FB2"/>
    <w:rsid w:val="00AC6046"/>
    <w:rsid w:val="00AC62C0"/>
    <w:rsid w:val="00AC62D4"/>
    <w:rsid w:val="00AC640C"/>
    <w:rsid w:val="00AC64DA"/>
    <w:rsid w:val="00AC6666"/>
    <w:rsid w:val="00AC67CB"/>
    <w:rsid w:val="00AC67DF"/>
    <w:rsid w:val="00AC6878"/>
    <w:rsid w:val="00AC6988"/>
    <w:rsid w:val="00AC6A25"/>
    <w:rsid w:val="00AC6EFB"/>
    <w:rsid w:val="00AC7342"/>
    <w:rsid w:val="00AC7514"/>
    <w:rsid w:val="00AC7826"/>
    <w:rsid w:val="00AC7993"/>
    <w:rsid w:val="00AC79F7"/>
    <w:rsid w:val="00AC7DC8"/>
    <w:rsid w:val="00AC7F21"/>
    <w:rsid w:val="00AD00F5"/>
    <w:rsid w:val="00AD0162"/>
    <w:rsid w:val="00AD04C0"/>
    <w:rsid w:val="00AD0698"/>
    <w:rsid w:val="00AD070E"/>
    <w:rsid w:val="00AD078D"/>
    <w:rsid w:val="00AD07CC"/>
    <w:rsid w:val="00AD088B"/>
    <w:rsid w:val="00AD08D5"/>
    <w:rsid w:val="00AD092B"/>
    <w:rsid w:val="00AD0B63"/>
    <w:rsid w:val="00AD0BCF"/>
    <w:rsid w:val="00AD0CA7"/>
    <w:rsid w:val="00AD1028"/>
    <w:rsid w:val="00AD13B6"/>
    <w:rsid w:val="00AD15BD"/>
    <w:rsid w:val="00AD163D"/>
    <w:rsid w:val="00AD1853"/>
    <w:rsid w:val="00AD196F"/>
    <w:rsid w:val="00AD1C9C"/>
    <w:rsid w:val="00AD1D1C"/>
    <w:rsid w:val="00AD1DA7"/>
    <w:rsid w:val="00AD1DB5"/>
    <w:rsid w:val="00AD21EB"/>
    <w:rsid w:val="00AD2204"/>
    <w:rsid w:val="00AD22A5"/>
    <w:rsid w:val="00AD238D"/>
    <w:rsid w:val="00AD23B1"/>
    <w:rsid w:val="00AD242D"/>
    <w:rsid w:val="00AD2456"/>
    <w:rsid w:val="00AD2577"/>
    <w:rsid w:val="00AD2768"/>
    <w:rsid w:val="00AD2A39"/>
    <w:rsid w:val="00AD2AB9"/>
    <w:rsid w:val="00AD2B73"/>
    <w:rsid w:val="00AD2C3E"/>
    <w:rsid w:val="00AD30C4"/>
    <w:rsid w:val="00AD366C"/>
    <w:rsid w:val="00AD370C"/>
    <w:rsid w:val="00AD39EC"/>
    <w:rsid w:val="00AD3C35"/>
    <w:rsid w:val="00AD3E64"/>
    <w:rsid w:val="00AD4315"/>
    <w:rsid w:val="00AD4340"/>
    <w:rsid w:val="00AD455F"/>
    <w:rsid w:val="00AD4706"/>
    <w:rsid w:val="00AD47CC"/>
    <w:rsid w:val="00AD481E"/>
    <w:rsid w:val="00AD4A95"/>
    <w:rsid w:val="00AD5532"/>
    <w:rsid w:val="00AD557B"/>
    <w:rsid w:val="00AD5678"/>
    <w:rsid w:val="00AD5792"/>
    <w:rsid w:val="00AD590E"/>
    <w:rsid w:val="00AD59BB"/>
    <w:rsid w:val="00AD5B15"/>
    <w:rsid w:val="00AD5DC7"/>
    <w:rsid w:val="00AD5E5F"/>
    <w:rsid w:val="00AD5F97"/>
    <w:rsid w:val="00AD6070"/>
    <w:rsid w:val="00AD6086"/>
    <w:rsid w:val="00AD6380"/>
    <w:rsid w:val="00AD65CC"/>
    <w:rsid w:val="00AD6844"/>
    <w:rsid w:val="00AD696C"/>
    <w:rsid w:val="00AD69CC"/>
    <w:rsid w:val="00AD6ADD"/>
    <w:rsid w:val="00AD6CFE"/>
    <w:rsid w:val="00AD6E74"/>
    <w:rsid w:val="00AD6E8F"/>
    <w:rsid w:val="00AD7153"/>
    <w:rsid w:val="00AD7202"/>
    <w:rsid w:val="00AD7224"/>
    <w:rsid w:val="00AD743C"/>
    <w:rsid w:val="00AD74FA"/>
    <w:rsid w:val="00AD7541"/>
    <w:rsid w:val="00AD75A3"/>
    <w:rsid w:val="00AD7662"/>
    <w:rsid w:val="00AD7805"/>
    <w:rsid w:val="00AD790B"/>
    <w:rsid w:val="00AD7985"/>
    <w:rsid w:val="00AD7B18"/>
    <w:rsid w:val="00AD7C93"/>
    <w:rsid w:val="00AD7CD8"/>
    <w:rsid w:val="00AD7E79"/>
    <w:rsid w:val="00AD7F17"/>
    <w:rsid w:val="00AE0063"/>
    <w:rsid w:val="00AE00E5"/>
    <w:rsid w:val="00AE0315"/>
    <w:rsid w:val="00AE043F"/>
    <w:rsid w:val="00AE0622"/>
    <w:rsid w:val="00AE08D1"/>
    <w:rsid w:val="00AE09A3"/>
    <w:rsid w:val="00AE0A4D"/>
    <w:rsid w:val="00AE0A50"/>
    <w:rsid w:val="00AE0B36"/>
    <w:rsid w:val="00AE0BFF"/>
    <w:rsid w:val="00AE0DA4"/>
    <w:rsid w:val="00AE0F79"/>
    <w:rsid w:val="00AE0F8D"/>
    <w:rsid w:val="00AE15B4"/>
    <w:rsid w:val="00AE15E5"/>
    <w:rsid w:val="00AE1651"/>
    <w:rsid w:val="00AE1706"/>
    <w:rsid w:val="00AE1724"/>
    <w:rsid w:val="00AE1801"/>
    <w:rsid w:val="00AE1945"/>
    <w:rsid w:val="00AE19D8"/>
    <w:rsid w:val="00AE1BDB"/>
    <w:rsid w:val="00AE2094"/>
    <w:rsid w:val="00AE217C"/>
    <w:rsid w:val="00AE2339"/>
    <w:rsid w:val="00AE240F"/>
    <w:rsid w:val="00AE2556"/>
    <w:rsid w:val="00AE26A5"/>
    <w:rsid w:val="00AE27EE"/>
    <w:rsid w:val="00AE2A6C"/>
    <w:rsid w:val="00AE2C5A"/>
    <w:rsid w:val="00AE2D6D"/>
    <w:rsid w:val="00AE3046"/>
    <w:rsid w:val="00AE30F6"/>
    <w:rsid w:val="00AE31F0"/>
    <w:rsid w:val="00AE32AF"/>
    <w:rsid w:val="00AE32E7"/>
    <w:rsid w:val="00AE33F7"/>
    <w:rsid w:val="00AE346E"/>
    <w:rsid w:val="00AE34CF"/>
    <w:rsid w:val="00AE3500"/>
    <w:rsid w:val="00AE361B"/>
    <w:rsid w:val="00AE3C45"/>
    <w:rsid w:val="00AE3CCF"/>
    <w:rsid w:val="00AE3E13"/>
    <w:rsid w:val="00AE3E4E"/>
    <w:rsid w:val="00AE3FA5"/>
    <w:rsid w:val="00AE40D9"/>
    <w:rsid w:val="00AE4210"/>
    <w:rsid w:val="00AE428F"/>
    <w:rsid w:val="00AE4357"/>
    <w:rsid w:val="00AE44A6"/>
    <w:rsid w:val="00AE4520"/>
    <w:rsid w:val="00AE4669"/>
    <w:rsid w:val="00AE47D1"/>
    <w:rsid w:val="00AE4967"/>
    <w:rsid w:val="00AE49F0"/>
    <w:rsid w:val="00AE4A53"/>
    <w:rsid w:val="00AE4B41"/>
    <w:rsid w:val="00AE4D5B"/>
    <w:rsid w:val="00AE4E22"/>
    <w:rsid w:val="00AE51DF"/>
    <w:rsid w:val="00AE52EC"/>
    <w:rsid w:val="00AE544E"/>
    <w:rsid w:val="00AE5681"/>
    <w:rsid w:val="00AE5714"/>
    <w:rsid w:val="00AE5834"/>
    <w:rsid w:val="00AE5C45"/>
    <w:rsid w:val="00AE5D05"/>
    <w:rsid w:val="00AE5E9A"/>
    <w:rsid w:val="00AE5FD3"/>
    <w:rsid w:val="00AE5FE4"/>
    <w:rsid w:val="00AE61DA"/>
    <w:rsid w:val="00AE62C6"/>
    <w:rsid w:val="00AE66A6"/>
    <w:rsid w:val="00AE6701"/>
    <w:rsid w:val="00AE67EF"/>
    <w:rsid w:val="00AE69E3"/>
    <w:rsid w:val="00AE6A33"/>
    <w:rsid w:val="00AE6B04"/>
    <w:rsid w:val="00AE6B12"/>
    <w:rsid w:val="00AE6C0A"/>
    <w:rsid w:val="00AE6DC8"/>
    <w:rsid w:val="00AE6DCA"/>
    <w:rsid w:val="00AE6FD9"/>
    <w:rsid w:val="00AE7047"/>
    <w:rsid w:val="00AE7372"/>
    <w:rsid w:val="00AE744C"/>
    <w:rsid w:val="00AE77A8"/>
    <w:rsid w:val="00AE7965"/>
    <w:rsid w:val="00AE7B48"/>
    <w:rsid w:val="00AE7C3E"/>
    <w:rsid w:val="00AE7DD4"/>
    <w:rsid w:val="00AF00BA"/>
    <w:rsid w:val="00AF02D2"/>
    <w:rsid w:val="00AF0CAD"/>
    <w:rsid w:val="00AF0D0F"/>
    <w:rsid w:val="00AF0F22"/>
    <w:rsid w:val="00AF1C35"/>
    <w:rsid w:val="00AF1DE6"/>
    <w:rsid w:val="00AF1E10"/>
    <w:rsid w:val="00AF1FEC"/>
    <w:rsid w:val="00AF2059"/>
    <w:rsid w:val="00AF20FA"/>
    <w:rsid w:val="00AF234A"/>
    <w:rsid w:val="00AF26FA"/>
    <w:rsid w:val="00AF2783"/>
    <w:rsid w:val="00AF2981"/>
    <w:rsid w:val="00AF2BFF"/>
    <w:rsid w:val="00AF3010"/>
    <w:rsid w:val="00AF3090"/>
    <w:rsid w:val="00AF31D7"/>
    <w:rsid w:val="00AF33C8"/>
    <w:rsid w:val="00AF3985"/>
    <w:rsid w:val="00AF3ACC"/>
    <w:rsid w:val="00AF3B36"/>
    <w:rsid w:val="00AF3B6A"/>
    <w:rsid w:val="00AF3DB4"/>
    <w:rsid w:val="00AF3E31"/>
    <w:rsid w:val="00AF4040"/>
    <w:rsid w:val="00AF40C1"/>
    <w:rsid w:val="00AF412A"/>
    <w:rsid w:val="00AF41FF"/>
    <w:rsid w:val="00AF436F"/>
    <w:rsid w:val="00AF465A"/>
    <w:rsid w:val="00AF4833"/>
    <w:rsid w:val="00AF48FB"/>
    <w:rsid w:val="00AF4AFD"/>
    <w:rsid w:val="00AF4BBC"/>
    <w:rsid w:val="00AF4E17"/>
    <w:rsid w:val="00AF4FDE"/>
    <w:rsid w:val="00AF50B4"/>
    <w:rsid w:val="00AF516F"/>
    <w:rsid w:val="00AF51F8"/>
    <w:rsid w:val="00AF5564"/>
    <w:rsid w:val="00AF5A24"/>
    <w:rsid w:val="00AF5B52"/>
    <w:rsid w:val="00AF5EC8"/>
    <w:rsid w:val="00AF60B2"/>
    <w:rsid w:val="00AF6159"/>
    <w:rsid w:val="00AF6208"/>
    <w:rsid w:val="00AF6437"/>
    <w:rsid w:val="00AF668E"/>
    <w:rsid w:val="00AF684D"/>
    <w:rsid w:val="00AF6B37"/>
    <w:rsid w:val="00AF6DD9"/>
    <w:rsid w:val="00AF6ED9"/>
    <w:rsid w:val="00AF7673"/>
    <w:rsid w:val="00AF79EA"/>
    <w:rsid w:val="00AF79FF"/>
    <w:rsid w:val="00AF7C50"/>
    <w:rsid w:val="00AF7C5D"/>
    <w:rsid w:val="00AF7C95"/>
    <w:rsid w:val="00AF7CFE"/>
    <w:rsid w:val="00AF7D1E"/>
    <w:rsid w:val="00B00118"/>
    <w:rsid w:val="00B0015C"/>
    <w:rsid w:val="00B002F8"/>
    <w:rsid w:val="00B0049B"/>
    <w:rsid w:val="00B00778"/>
    <w:rsid w:val="00B009E5"/>
    <w:rsid w:val="00B00A3E"/>
    <w:rsid w:val="00B00ADA"/>
    <w:rsid w:val="00B00B76"/>
    <w:rsid w:val="00B00BD2"/>
    <w:rsid w:val="00B00BF2"/>
    <w:rsid w:val="00B00CE7"/>
    <w:rsid w:val="00B00D40"/>
    <w:rsid w:val="00B00E4C"/>
    <w:rsid w:val="00B00E7A"/>
    <w:rsid w:val="00B00F7E"/>
    <w:rsid w:val="00B015F6"/>
    <w:rsid w:val="00B016C4"/>
    <w:rsid w:val="00B01733"/>
    <w:rsid w:val="00B019A9"/>
    <w:rsid w:val="00B01A0C"/>
    <w:rsid w:val="00B0206D"/>
    <w:rsid w:val="00B020DB"/>
    <w:rsid w:val="00B020F9"/>
    <w:rsid w:val="00B0232B"/>
    <w:rsid w:val="00B026C5"/>
    <w:rsid w:val="00B02714"/>
    <w:rsid w:val="00B027A4"/>
    <w:rsid w:val="00B028AA"/>
    <w:rsid w:val="00B02A84"/>
    <w:rsid w:val="00B02B67"/>
    <w:rsid w:val="00B02CAD"/>
    <w:rsid w:val="00B02F3C"/>
    <w:rsid w:val="00B03105"/>
    <w:rsid w:val="00B031A5"/>
    <w:rsid w:val="00B031AE"/>
    <w:rsid w:val="00B031C2"/>
    <w:rsid w:val="00B03274"/>
    <w:rsid w:val="00B0340E"/>
    <w:rsid w:val="00B039F0"/>
    <w:rsid w:val="00B03C70"/>
    <w:rsid w:val="00B03FA2"/>
    <w:rsid w:val="00B04184"/>
    <w:rsid w:val="00B0421B"/>
    <w:rsid w:val="00B04374"/>
    <w:rsid w:val="00B04383"/>
    <w:rsid w:val="00B04432"/>
    <w:rsid w:val="00B04461"/>
    <w:rsid w:val="00B04797"/>
    <w:rsid w:val="00B047A1"/>
    <w:rsid w:val="00B048A0"/>
    <w:rsid w:val="00B04987"/>
    <w:rsid w:val="00B04A08"/>
    <w:rsid w:val="00B05007"/>
    <w:rsid w:val="00B0510F"/>
    <w:rsid w:val="00B05327"/>
    <w:rsid w:val="00B05349"/>
    <w:rsid w:val="00B05535"/>
    <w:rsid w:val="00B0557E"/>
    <w:rsid w:val="00B05856"/>
    <w:rsid w:val="00B05986"/>
    <w:rsid w:val="00B05A97"/>
    <w:rsid w:val="00B05F29"/>
    <w:rsid w:val="00B060E9"/>
    <w:rsid w:val="00B06340"/>
    <w:rsid w:val="00B06399"/>
    <w:rsid w:val="00B06628"/>
    <w:rsid w:val="00B06713"/>
    <w:rsid w:val="00B06830"/>
    <w:rsid w:val="00B069CA"/>
    <w:rsid w:val="00B07090"/>
    <w:rsid w:val="00B07140"/>
    <w:rsid w:val="00B07203"/>
    <w:rsid w:val="00B072AD"/>
    <w:rsid w:val="00B072CA"/>
    <w:rsid w:val="00B07558"/>
    <w:rsid w:val="00B07646"/>
    <w:rsid w:val="00B07F20"/>
    <w:rsid w:val="00B1007B"/>
    <w:rsid w:val="00B10169"/>
    <w:rsid w:val="00B10897"/>
    <w:rsid w:val="00B109AD"/>
    <w:rsid w:val="00B109B0"/>
    <w:rsid w:val="00B10A29"/>
    <w:rsid w:val="00B10B35"/>
    <w:rsid w:val="00B10ED4"/>
    <w:rsid w:val="00B10EE4"/>
    <w:rsid w:val="00B11164"/>
    <w:rsid w:val="00B1126A"/>
    <w:rsid w:val="00B11312"/>
    <w:rsid w:val="00B11322"/>
    <w:rsid w:val="00B11568"/>
    <w:rsid w:val="00B11725"/>
    <w:rsid w:val="00B11D11"/>
    <w:rsid w:val="00B11D70"/>
    <w:rsid w:val="00B11F8E"/>
    <w:rsid w:val="00B12018"/>
    <w:rsid w:val="00B1246D"/>
    <w:rsid w:val="00B1250B"/>
    <w:rsid w:val="00B125F8"/>
    <w:rsid w:val="00B12AAF"/>
    <w:rsid w:val="00B12AFB"/>
    <w:rsid w:val="00B12B26"/>
    <w:rsid w:val="00B12E7A"/>
    <w:rsid w:val="00B12F89"/>
    <w:rsid w:val="00B13185"/>
    <w:rsid w:val="00B1333A"/>
    <w:rsid w:val="00B134AC"/>
    <w:rsid w:val="00B135A9"/>
    <w:rsid w:val="00B140E3"/>
    <w:rsid w:val="00B1425C"/>
    <w:rsid w:val="00B14280"/>
    <w:rsid w:val="00B142DD"/>
    <w:rsid w:val="00B146C3"/>
    <w:rsid w:val="00B1476E"/>
    <w:rsid w:val="00B14AB8"/>
    <w:rsid w:val="00B14AE9"/>
    <w:rsid w:val="00B14C27"/>
    <w:rsid w:val="00B14E98"/>
    <w:rsid w:val="00B14EB9"/>
    <w:rsid w:val="00B15127"/>
    <w:rsid w:val="00B15326"/>
    <w:rsid w:val="00B155B0"/>
    <w:rsid w:val="00B1575D"/>
    <w:rsid w:val="00B158B9"/>
    <w:rsid w:val="00B15944"/>
    <w:rsid w:val="00B15A00"/>
    <w:rsid w:val="00B15AF1"/>
    <w:rsid w:val="00B15B22"/>
    <w:rsid w:val="00B15CBA"/>
    <w:rsid w:val="00B15CCE"/>
    <w:rsid w:val="00B15D55"/>
    <w:rsid w:val="00B15ED4"/>
    <w:rsid w:val="00B1626B"/>
    <w:rsid w:val="00B1633E"/>
    <w:rsid w:val="00B163BE"/>
    <w:rsid w:val="00B164D4"/>
    <w:rsid w:val="00B165FF"/>
    <w:rsid w:val="00B16611"/>
    <w:rsid w:val="00B16740"/>
    <w:rsid w:val="00B16744"/>
    <w:rsid w:val="00B1678B"/>
    <w:rsid w:val="00B16827"/>
    <w:rsid w:val="00B16937"/>
    <w:rsid w:val="00B16DFE"/>
    <w:rsid w:val="00B16EF0"/>
    <w:rsid w:val="00B16F5A"/>
    <w:rsid w:val="00B1717F"/>
    <w:rsid w:val="00B17529"/>
    <w:rsid w:val="00B175A8"/>
    <w:rsid w:val="00B176C5"/>
    <w:rsid w:val="00B1773F"/>
    <w:rsid w:val="00B17791"/>
    <w:rsid w:val="00B177B4"/>
    <w:rsid w:val="00B17815"/>
    <w:rsid w:val="00B17A2B"/>
    <w:rsid w:val="00B17AB2"/>
    <w:rsid w:val="00B17C2B"/>
    <w:rsid w:val="00B17CDA"/>
    <w:rsid w:val="00B17E18"/>
    <w:rsid w:val="00B20184"/>
    <w:rsid w:val="00B20199"/>
    <w:rsid w:val="00B20438"/>
    <w:rsid w:val="00B2048E"/>
    <w:rsid w:val="00B20709"/>
    <w:rsid w:val="00B20759"/>
    <w:rsid w:val="00B209E3"/>
    <w:rsid w:val="00B20D5E"/>
    <w:rsid w:val="00B20D9D"/>
    <w:rsid w:val="00B20F07"/>
    <w:rsid w:val="00B20FE0"/>
    <w:rsid w:val="00B20FF3"/>
    <w:rsid w:val="00B21098"/>
    <w:rsid w:val="00B2164D"/>
    <w:rsid w:val="00B2192F"/>
    <w:rsid w:val="00B21BD8"/>
    <w:rsid w:val="00B22000"/>
    <w:rsid w:val="00B22082"/>
    <w:rsid w:val="00B2208A"/>
    <w:rsid w:val="00B22426"/>
    <w:rsid w:val="00B224FB"/>
    <w:rsid w:val="00B22981"/>
    <w:rsid w:val="00B229A4"/>
    <w:rsid w:val="00B22AEF"/>
    <w:rsid w:val="00B22D28"/>
    <w:rsid w:val="00B22EAB"/>
    <w:rsid w:val="00B22EC1"/>
    <w:rsid w:val="00B23137"/>
    <w:rsid w:val="00B231E3"/>
    <w:rsid w:val="00B23243"/>
    <w:rsid w:val="00B232D9"/>
    <w:rsid w:val="00B23342"/>
    <w:rsid w:val="00B234A8"/>
    <w:rsid w:val="00B23531"/>
    <w:rsid w:val="00B2361B"/>
    <w:rsid w:val="00B237EB"/>
    <w:rsid w:val="00B2387D"/>
    <w:rsid w:val="00B23F40"/>
    <w:rsid w:val="00B23FE6"/>
    <w:rsid w:val="00B2457D"/>
    <w:rsid w:val="00B24802"/>
    <w:rsid w:val="00B2499A"/>
    <w:rsid w:val="00B24B55"/>
    <w:rsid w:val="00B24D6A"/>
    <w:rsid w:val="00B24FE8"/>
    <w:rsid w:val="00B250D4"/>
    <w:rsid w:val="00B25110"/>
    <w:rsid w:val="00B25152"/>
    <w:rsid w:val="00B25171"/>
    <w:rsid w:val="00B25297"/>
    <w:rsid w:val="00B25468"/>
    <w:rsid w:val="00B258B0"/>
    <w:rsid w:val="00B25979"/>
    <w:rsid w:val="00B25997"/>
    <w:rsid w:val="00B25AD6"/>
    <w:rsid w:val="00B26105"/>
    <w:rsid w:val="00B2615D"/>
    <w:rsid w:val="00B264A9"/>
    <w:rsid w:val="00B264EC"/>
    <w:rsid w:val="00B2674F"/>
    <w:rsid w:val="00B2692E"/>
    <w:rsid w:val="00B269E8"/>
    <w:rsid w:val="00B26A46"/>
    <w:rsid w:val="00B26B99"/>
    <w:rsid w:val="00B26D3E"/>
    <w:rsid w:val="00B26E51"/>
    <w:rsid w:val="00B26EE0"/>
    <w:rsid w:val="00B27026"/>
    <w:rsid w:val="00B27080"/>
    <w:rsid w:val="00B27128"/>
    <w:rsid w:val="00B2741E"/>
    <w:rsid w:val="00B2746E"/>
    <w:rsid w:val="00B2751A"/>
    <w:rsid w:val="00B27690"/>
    <w:rsid w:val="00B27A37"/>
    <w:rsid w:val="00B27AF5"/>
    <w:rsid w:val="00B27CA7"/>
    <w:rsid w:val="00B27D78"/>
    <w:rsid w:val="00B3027A"/>
    <w:rsid w:val="00B30284"/>
    <w:rsid w:val="00B302B5"/>
    <w:rsid w:val="00B302D1"/>
    <w:rsid w:val="00B304A3"/>
    <w:rsid w:val="00B3075D"/>
    <w:rsid w:val="00B309D5"/>
    <w:rsid w:val="00B30B3C"/>
    <w:rsid w:val="00B30D73"/>
    <w:rsid w:val="00B30DE5"/>
    <w:rsid w:val="00B30EC6"/>
    <w:rsid w:val="00B314D4"/>
    <w:rsid w:val="00B3152E"/>
    <w:rsid w:val="00B3163D"/>
    <w:rsid w:val="00B3180E"/>
    <w:rsid w:val="00B31C54"/>
    <w:rsid w:val="00B31C98"/>
    <w:rsid w:val="00B31E86"/>
    <w:rsid w:val="00B31F1E"/>
    <w:rsid w:val="00B31F66"/>
    <w:rsid w:val="00B321B0"/>
    <w:rsid w:val="00B323F6"/>
    <w:rsid w:val="00B32436"/>
    <w:rsid w:val="00B32586"/>
    <w:rsid w:val="00B32A39"/>
    <w:rsid w:val="00B32AB1"/>
    <w:rsid w:val="00B33096"/>
    <w:rsid w:val="00B33185"/>
    <w:rsid w:val="00B331D5"/>
    <w:rsid w:val="00B3336A"/>
    <w:rsid w:val="00B336F1"/>
    <w:rsid w:val="00B337D9"/>
    <w:rsid w:val="00B33FD2"/>
    <w:rsid w:val="00B34007"/>
    <w:rsid w:val="00B342B3"/>
    <w:rsid w:val="00B34311"/>
    <w:rsid w:val="00B343B0"/>
    <w:rsid w:val="00B34450"/>
    <w:rsid w:val="00B34516"/>
    <w:rsid w:val="00B346A7"/>
    <w:rsid w:val="00B347FF"/>
    <w:rsid w:val="00B34913"/>
    <w:rsid w:val="00B34C64"/>
    <w:rsid w:val="00B34C6A"/>
    <w:rsid w:val="00B34E54"/>
    <w:rsid w:val="00B35125"/>
    <w:rsid w:val="00B353B1"/>
    <w:rsid w:val="00B35850"/>
    <w:rsid w:val="00B3588A"/>
    <w:rsid w:val="00B35D9E"/>
    <w:rsid w:val="00B35F9E"/>
    <w:rsid w:val="00B35FA9"/>
    <w:rsid w:val="00B35FD1"/>
    <w:rsid w:val="00B361A2"/>
    <w:rsid w:val="00B361C2"/>
    <w:rsid w:val="00B361DC"/>
    <w:rsid w:val="00B361EC"/>
    <w:rsid w:val="00B3631F"/>
    <w:rsid w:val="00B363EF"/>
    <w:rsid w:val="00B364AA"/>
    <w:rsid w:val="00B365E3"/>
    <w:rsid w:val="00B365E7"/>
    <w:rsid w:val="00B367AD"/>
    <w:rsid w:val="00B367E2"/>
    <w:rsid w:val="00B36866"/>
    <w:rsid w:val="00B36928"/>
    <w:rsid w:val="00B36BFA"/>
    <w:rsid w:val="00B36C33"/>
    <w:rsid w:val="00B36C3B"/>
    <w:rsid w:val="00B36CAC"/>
    <w:rsid w:val="00B36D3F"/>
    <w:rsid w:val="00B36EDC"/>
    <w:rsid w:val="00B371CD"/>
    <w:rsid w:val="00B3741F"/>
    <w:rsid w:val="00B37437"/>
    <w:rsid w:val="00B37E93"/>
    <w:rsid w:val="00B37F91"/>
    <w:rsid w:val="00B4012C"/>
    <w:rsid w:val="00B4040E"/>
    <w:rsid w:val="00B407DE"/>
    <w:rsid w:val="00B40E12"/>
    <w:rsid w:val="00B40E38"/>
    <w:rsid w:val="00B40E6F"/>
    <w:rsid w:val="00B40FA5"/>
    <w:rsid w:val="00B41231"/>
    <w:rsid w:val="00B412BD"/>
    <w:rsid w:val="00B412D7"/>
    <w:rsid w:val="00B415C0"/>
    <w:rsid w:val="00B4173A"/>
    <w:rsid w:val="00B41832"/>
    <w:rsid w:val="00B419B6"/>
    <w:rsid w:val="00B419FF"/>
    <w:rsid w:val="00B41AA7"/>
    <w:rsid w:val="00B41AB7"/>
    <w:rsid w:val="00B41B3A"/>
    <w:rsid w:val="00B41C07"/>
    <w:rsid w:val="00B42008"/>
    <w:rsid w:val="00B420D5"/>
    <w:rsid w:val="00B421A2"/>
    <w:rsid w:val="00B42251"/>
    <w:rsid w:val="00B423CD"/>
    <w:rsid w:val="00B42526"/>
    <w:rsid w:val="00B4254B"/>
    <w:rsid w:val="00B4264D"/>
    <w:rsid w:val="00B42694"/>
    <w:rsid w:val="00B42A9F"/>
    <w:rsid w:val="00B42B6F"/>
    <w:rsid w:val="00B42DF6"/>
    <w:rsid w:val="00B42E58"/>
    <w:rsid w:val="00B43018"/>
    <w:rsid w:val="00B43158"/>
    <w:rsid w:val="00B435F6"/>
    <w:rsid w:val="00B4369E"/>
    <w:rsid w:val="00B436CC"/>
    <w:rsid w:val="00B4374C"/>
    <w:rsid w:val="00B4388A"/>
    <w:rsid w:val="00B43C90"/>
    <w:rsid w:val="00B43F19"/>
    <w:rsid w:val="00B43FC7"/>
    <w:rsid w:val="00B4402B"/>
    <w:rsid w:val="00B441FD"/>
    <w:rsid w:val="00B44679"/>
    <w:rsid w:val="00B44695"/>
    <w:rsid w:val="00B44796"/>
    <w:rsid w:val="00B44A82"/>
    <w:rsid w:val="00B44E7F"/>
    <w:rsid w:val="00B44F20"/>
    <w:rsid w:val="00B45517"/>
    <w:rsid w:val="00B45AEA"/>
    <w:rsid w:val="00B45AF3"/>
    <w:rsid w:val="00B45BD7"/>
    <w:rsid w:val="00B45BDA"/>
    <w:rsid w:val="00B45C58"/>
    <w:rsid w:val="00B45E93"/>
    <w:rsid w:val="00B45EA2"/>
    <w:rsid w:val="00B45F96"/>
    <w:rsid w:val="00B45FA6"/>
    <w:rsid w:val="00B46085"/>
    <w:rsid w:val="00B461E6"/>
    <w:rsid w:val="00B464BC"/>
    <w:rsid w:val="00B4652B"/>
    <w:rsid w:val="00B46699"/>
    <w:rsid w:val="00B46705"/>
    <w:rsid w:val="00B4672A"/>
    <w:rsid w:val="00B4697C"/>
    <w:rsid w:val="00B46AB2"/>
    <w:rsid w:val="00B46B75"/>
    <w:rsid w:val="00B46BBD"/>
    <w:rsid w:val="00B46BC8"/>
    <w:rsid w:val="00B46BF5"/>
    <w:rsid w:val="00B46C9C"/>
    <w:rsid w:val="00B46E5A"/>
    <w:rsid w:val="00B46FA7"/>
    <w:rsid w:val="00B4748C"/>
    <w:rsid w:val="00B4764F"/>
    <w:rsid w:val="00B476E0"/>
    <w:rsid w:val="00B477E4"/>
    <w:rsid w:val="00B4785E"/>
    <w:rsid w:val="00B47882"/>
    <w:rsid w:val="00B47969"/>
    <w:rsid w:val="00B479D5"/>
    <w:rsid w:val="00B47EAB"/>
    <w:rsid w:val="00B47FE3"/>
    <w:rsid w:val="00B50250"/>
    <w:rsid w:val="00B5041C"/>
    <w:rsid w:val="00B5056D"/>
    <w:rsid w:val="00B5072A"/>
    <w:rsid w:val="00B5078A"/>
    <w:rsid w:val="00B508DC"/>
    <w:rsid w:val="00B50A2C"/>
    <w:rsid w:val="00B50A40"/>
    <w:rsid w:val="00B50A74"/>
    <w:rsid w:val="00B50B98"/>
    <w:rsid w:val="00B50D58"/>
    <w:rsid w:val="00B51039"/>
    <w:rsid w:val="00B5106F"/>
    <w:rsid w:val="00B510F9"/>
    <w:rsid w:val="00B51116"/>
    <w:rsid w:val="00B511A4"/>
    <w:rsid w:val="00B51339"/>
    <w:rsid w:val="00B5150E"/>
    <w:rsid w:val="00B517A2"/>
    <w:rsid w:val="00B51802"/>
    <w:rsid w:val="00B51AED"/>
    <w:rsid w:val="00B51B35"/>
    <w:rsid w:val="00B51D73"/>
    <w:rsid w:val="00B52030"/>
    <w:rsid w:val="00B52322"/>
    <w:rsid w:val="00B52756"/>
    <w:rsid w:val="00B52A85"/>
    <w:rsid w:val="00B52B75"/>
    <w:rsid w:val="00B52DD2"/>
    <w:rsid w:val="00B53008"/>
    <w:rsid w:val="00B53156"/>
    <w:rsid w:val="00B5342C"/>
    <w:rsid w:val="00B53628"/>
    <w:rsid w:val="00B5381E"/>
    <w:rsid w:val="00B53822"/>
    <w:rsid w:val="00B53851"/>
    <w:rsid w:val="00B539DC"/>
    <w:rsid w:val="00B53E58"/>
    <w:rsid w:val="00B53EB4"/>
    <w:rsid w:val="00B54783"/>
    <w:rsid w:val="00B54AB0"/>
    <w:rsid w:val="00B54B62"/>
    <w:rsid w:val="00B54C2F"/>
    <w:rsid w:val="00B54C3E"/>
    <w:rsid w:val="00B54DD9"/>
    <w:rsid w:val="00B54F75"/>
    <w:rsid w:val="00B552D9"/>
    <w:rsid w:val="00B554F6"/>
    <w:rsid w:val="00B5551F"/>
    <w:rsid w:val="00B56135"/>
    <w:rsid w:val="00B56153"/>
    <w:rsid w:val="00B561D0"/>
    <w:rsid w:val="00B56357"/>
    <w:rsid w:val="00B5650C"/>
    <w:rsid w:val="00B5677C"/>
    <w:rsid w:val="00B5679B"/>
    <w:rsid w:val="00B56936"/>
    <w:rsid w:val="00B56C35"/>
    <w:rsid w:val="00B56DC7"/>
    <w:rsid w:val="00B570FE"/>
    <w:rsid w:val="00B572AA"/>
    <w:rsid w:val="00B57357"/>
    <w:rsid w:val="00B575BC"/>
    <w:rsid w:val="00B575D6"/>
    <w:rsid w:val="00B57861"/>
    <w:rsid w:val="00B578AA"/>
    <w:rsid w:val="00B5794A"/>
    <w:rsid w:val="00B5796D"/>
    <w:rsid w:val="00B579D3"/>
    <w:rsid w:val="00B57A82"/>
    <w:rsid w:val="00B57A91"/>
    <w:rsid w:val="00B57BBD"/>
    <w:rsid w:val="00B57DDF"/>
    <w:rsid w:val="00B57E2A"/>
    <w:rsid w:val="00B57E38"/>
    <w:rsid w:val="00B600A5"/>
    <w:rsid w:val="00B60602"/>
    <w:rsid w:val="00B6063B"/>
    <w:rsid w:val="00B6085C"/>
    <w:rsid w:val="00B6099B"/>
    <w:rsid w:val="00B60A17"/>
    <w:rsid w:val="00B60E2D"/>
    <w:rsid w:val="00B613F9"/>
    <w:rsid w:val="00B616E9"/>
    <w:rsid w:val="00B61F5C"/>
    <w:rsid w:val="00B62007"/>
    <w:rsid w:val="00B6215A"/>
    <w:rsid w:val="00B6227D"/>
    <w:rsid w:val="00B62371"/>
    <w:rsid w:val="00B62597"/>
    <w:rsid w:val="00B625B9"/>
    <w:rsid w:val="00B62631"/>
    <w:rsid w:val="00B62742"/>
    <w:rsid w:val="00B6296F"/>
    <w:rsid w:val="00B62C76"/>
    <w:rsid w:val="00B62D0E"/>
    <w:rsid w:val="00B62DF9"/>
    <w:rsid w:val="00B62EB7"/>
    <w:rsid w:val="00B6308A"/>
    <w:rsid w:val="00B6309E"/>
    <w:rsid w:val="00B63296"/>
    <w:rsid w:val="00B634A6"/>
    <w:rsid w:val="00B63777"/>
    <w:rsid w:val="00B638A4"/>
    <w:rsid w:val="00B6391F"/>
    <w:rsid w:val="00B63A76"/>
    <w:rsid w:val="00B63A94"/>
    <w:rsid w:val="00B63C6D"/>
    <w:rsid w:val="00B63C97"/>
    <w:rsid w:val="00B63E31"/>
    <w:rsid w:val="00B63E5E"/>
    <w:rsid w:val="00B64025"/>
    <w:rsid w:val="00B640AA"/>
    <w:rsid w:val="00B640D4"/>
    <w:rsid w:val="00B64190"/>
    <w:rsid w:val="00B64208"/>
    <w:rsid w:val="00B6437A"/>
    <w:rsid w:val="00B64436"/>
    <w:rsid w:val="00B646B4"/>
    <w:rsid w:val="00B64816"/>
    <w:rsid w:val="00B64899"/>
    <w:rsid w:val="00B6491B"/>
    <w:rsid w:val="00B64974"/>
    <w:rsid w:val="00B649BE"/>
    <w:rsid w:val="00B64CC5"/>
    <w:rsid w:val="00B64D42"/>
    <w:rsid w:val="00B65049"/>
    <w:rsid w:val="00B6521E"/>
    <w:rsid w:val="00B65278"/>
    <w:rsid w:val="00B655B7"/>
    <w:rsid w:val="00B655BB"/>
    <w:rsid w:val="00B65865"/>
    <w:rsid w:val="00B65911"/>
    <w:rsid w:val="00B659E9"/>
    <w:rsid w:val="00B65BFD"/>
    <w:rsid w:val="00B65CF1"/>
    <w:rsid w:val="00B65E61"/>
    <w:rsid w:val="00B661F5"/>
    <w:rsid w:val="00B66574"/>
    <w:rsid w:val="00B6658C"/>
    <w:rsid w:val="00B66621"/>
    <w:rsid w:val="00B666A9"/>
    <w:rsid w:val="00B6673C"/>
    <w:rsid w:val="00B66B0E"/>
    <w:rsid w:val="00B66B98"/>
    <w:rsid w:val="00B66BDF"/>
    <w:rsid w:val="00B66D85"/>
    <w:rsid w:val="00B66E5B"/>
    <w:rsid w:val="00B67103"/>
    <w:rsid w:val="00B67874"/>
    <w:rsid w:val="00B679C6"/>
    <w:rsid w:val="00B67B53"/>
    <w:rsid w:val="00B67D6E"/>
    <w:rsid w:val="00B67D8D"/>
    <w:rsid w:val="00B67D96"/>
    <w:rsid w:val="00B67DB1"/>
    <w:rsid w:val="00B67DFA"/>
    <w:rsid w:val="00B67E8F"/>
    <w:rsid w:val="00B67F32"/>
    <w:rsid w:val="00B70095"/>
    <w:rsid w:val="00B700A4"/>
    <w:rsid w:val="00B70440"/>
    <w:rsid w:val="00B70724"/>
    <w:rsid w:val="00B708ED"/>
    <w:rsid w:val="00B70A96"/>
    <w:rsid w:val="00B70AE2"/>
    <w:rsid w:val="00B70B42"/>
    <w:rsid w:val="00B70C0E"/>
    <w:rsid w:val="00B70CD8"/>
    <w:rsid w:val="00B70D73"/>
    <w:rsid w:val="00B71285"/>
    <w:rsid w:val="00B7131C"/>
    <w:rsid w:val="00B71323"/>
    <w:rsid w:val="00B71439"/>
    <w:rsid w:val="00B71593"/>
    <w:rsid w:val="00B715CA"/>
    <w:rsid w:val="00B71750"/>
    <w:rsid w:val="00B71768"/>
    <w:rsid w:val="00B71ADA"/>
    <w:rsid w:val="00B7202C"/>
    <w:rsid w:val="00B720B8"/>
    <w:rsid w:val="00B720FA"/>
    <w:rsid w:val="00B723A1"/>
    <w:rsid w:val="00B723CA"/>
    <w:rsid w:val="00B724F0"/>
    <w:rsid w:val="00B728D1"/>
    <w:rsid w:val="00B72A31"/>
    <w:rsid w:val="00B72D07"/>
    <w:rsid w:val="00B72D77"/>
    <w:rsid w:val="00B72E16"/>
    <w:rsid w:val="00B72E3D"/>
    <w:rsid w:val="00B73031"/>
    <w:rsid w:val="00B73073"/>
    <w:rsid w:val="00B7308C"/>
    <w:rsid w:val="00B73219"/>
    <w:rsid w:val="00B73A1C"/>
    <w:rsid w:val="00B73F2B"/>
    <w:rsid w:val="00B7401D"/>
    <w:rsid w:val="00B742A6"/>
    <w:rsid w:val="00B74335"/>
    <w:rsid w:val="00B74406"/>
    <w:rsid w:val="00B746BC"/>
    <w:rsid w:val="00B74841"/>
    <w:rsid w:val="00B748B2"/>
    <w:rsid w:val="00B74A14"/>
    <w:rsid w:val="00B753B1"/>
    <w:rsid w:val="00B7540A"/>
    <w:rsid w:val="00B75948"/>
    <w:rsid w:val="00B759C9"/>
    <w:rsid w:val="00B759D4"/>
    <w:rsid w:val="00B75BB6"/>
    <w:rsid w:val="00B760DA"/>
    <w:rsid w:val="00B76136"/>
    <w:rsid w:val="00B7640E"/>
    <w:rsid w:val="00B766D0"/>
    <w:rsid w:val="00B76A28"/>
    <w:rsid w:val="00B76C71"/>
    <w:rsid w:val="00B76DE0"/>
    <w:rsid w:val="00B76E2D"/>
    <w:rsid w:val="00B770CC"/>
    <w:rsid w:val="00B771D8"/>
    <w:rsid w:val="00B77252"/>
    <w:rsid w:val="00B772AF"/>
    <w:rsid w:val="00B773E2"/>
    <w:rsid w:val="00B773F8"/>
    <w:rsid w:val="00B77475"/>
    <w:rsid w:val="00B775A5"/>
    <w:rsid w:val="00B77A53"/>
    <w:rsid w:val="00B77A5C"/>
    <w:rsid w:val="00B77A81"/>
    <w:rsid w:val="00B77DA6"/>
    <w:rsid w:val="00B77EA1"/>
    <w:rsid w:val="00B77ED6"/>
    <w:rsid w:val="00B8030C"/>
    <w:rsid w:val="00B809BA"/>
    <w:rsid w:val="00B809C8"/>
    <w:rsid w:val="00B809EB"/>
    <w:rsid w:val="00B80A8F"/>
    <w:rsid w:val="00B80AD6"/>
    <w:rsid w:val="00B80E48"/>
    <w:rsid w:val="00B80F22"/>
    <w:rsid w:val="00B80FC6"/>
    <w:rsid w:val="00B81236"/>
    <w:rsid w:val="00B815AE"/>
    <w:rsid w:val="00B81830"/>
    <w:rsid w:val="00B81A22"/>
    <w:rsid w:val="00B81B83"/>
    <w:rsid w:val="00B81C25"/>
    <w:rsid w:val="00B81D06"/>
    <w:rsid w:val="00B81D61"/>
    <w:rsid w:val="00B81D78"/>
    <w:rsid w:val="00B82296"/>
    <w:rsid w:val="00B82392"/>
    <w:rsid w:val="00B82466"/>
    <w:rsid w:val="00B824AE"/>
    <w:rsid w:val="00B824C3"/>
    <w:rsid w:val="00B824C4"/>
    <w:rsid w:val="00B82506"/>
    <w:rsid w:val="00B827F3"/>
    <w:rsid w:val="00B82803"/>
    <w:rsid w:val="00B82A62"/>
    <w:rsid w:val="00B82A8F"/>
    <w:rsid w:val="00B82B71"/>
    <w:rsid w:val="00B82D74"/>
    <w:rsid w:val="00B82FDB"/>
    <w:rsid w:val="00B8324F"/>
    <w:rsid w:val="00B83251"/>
    <w:rsid w:val="00B833AE"/>
    <w:rsid w:val="00B83EF5"/>
    <w:rsid w:val="00B83FDE"/>
    <w:rsid w:val="00B8402D"/>
    <w:rsid w:val="00B8411C"/>
    <w:rsid w:val="00B84227"/>
    <w:rsid w:val="00B843F9"/>
    <w:rsid w:val="00B84553"/>
    <w:rsid w:val="00B84684"/>
    <w:rsid w:val="00B848CC"/>
    <w:rsid w:val="00B8493E"/>
    <w:rsid w:val="00B84B12"/>
    <w:rsid w:val="00B84B73"/>
    <w:rsid w:val="00B84C35"/>
    <w:rsid w:val="00B84E18"/>
    <w:rsid w:val="00B84FAC"/>
    <w:rsid w:val="00B85262"/>
    <w:rsid w:val="00B85518"/>
    <w:rsid w:val="00B85657"/>
    <w:rsid w:val="00B8573E"/>
    <w:rsid w:val="00B8594C"/>
    <w:rsid w:val="00B85D3C"/>
    <w:rsid w:val="00B8610D"/>
    <w:rsid w:val="00B8612B"/>
    <w:rsid w:val="00B864A8"/>
    <w:rsid w:val="00B86897"/>
    <w:rsid w:val="00B86ADB"/>
    <w:rsid w:val="00B86E7E"/>
    <w:rsid w:val="00B86F3F"/>
    <w:rsid w:val="00B86F75"/>
    <w:rsid w:val="00B871FF"/>
    <w:rsid w:val="00B87233"/>
    <w:rsid w:val="00B872B7"/>
    <w:rsid w:val="00B87324"/>
    <w:rsid w:val="00B873FC"/>
    <w:rsid w:val="00B874FF"/>
    <w:rsid w:val="00B8750B"/>
    <w:rsid w:val="00B875B0"/>
    <w:rsid w:val="00B875FE"/>
    <w:rsid w:val="00B8769C"/>
    <w:rsid w:val="00B87709"/>
    <w:rsid w:val="00B879DF"/>
    <w:rsid w:val="00B87A54"/>
    <w:rsid w:val="00B87BC3"/>
    <w:rsid w:val="00B87D66"/>
    <w:rsid w:val="00B87E39"/>
    <w:rsid w:val="00B90296"/>
    <w:rsid w:val="00B903FB"/>
    <w:rsid w:val="00B908CA"/>
    <w:rsid w:val="00B909B3"/>
    <w:rsid w:val="00B90A2F"/>
    <w:rsid w:val="00B90ACB"/>
    <w:rsid w:val="00B90CA2"/>
    <w:rsid w:val="00B90ED3"/>
    <w:rsid w:val="00B91312"/>
    <w:rsid w:val="00B914D5"/>
    <w:rsid w:val="00B91A01"/>
    <w:rsid w:val="00B91A08"/>
    <w:rsid w:val="00B91BBF"/>
    <w:rsid w:val="00B91C06"/>
    <w:rsid w:val="00B91FB5"/>
    <w:rsid w:val="00B9269E"/>
    <w:rsid w:val="00B92935"/>
    <w:rsid w:val="00B92F7E"/>
    <w:rsid w:val="00B93009"/>
    <w:rsid w:val="00B931AB"/>
    <w:rsid w:val="00B936E8"/>
    <w:rsid w:val="00B937BA"/>
    <w:rsid w:val="00B93889"/>
    <w:rsid w:val="00B93C75"/>
    <w:rsid w:val="00B93CAB"/>
    <w:rsid w:val="00B941B2"/>
    <w:rsid w:val="00B941F4"/>
    <w:rsid w:val="00B9425E"/>
    <w:rsid w:val="00B947D1"/>
    <w:rsid w:val="00B94802"/>
    <w:rsid w:val="00B94B08"/>
    <w:rsid w:val="00B94CF3"/>
    <w:rsid w:val="00B94E94"/>
    <w:rsid w:val="00B9524D"/>
    <w:rsid w:val="00B9526F"/>
    <w:rsid w:val="00B95384"/>
    <w:rsid w:val="00B95455"/>
    <w:rsid w:val="00B955D4"/>
    <w:rsid w:val="00B9570B"/>
    <w:rsid w:val="00B95977"/>
    <w:rsid w:val="00B95C09"/>
    <w:rsid w:val="00B95C57"/>
    <w:rsid w:val="00B9611F"/>
    <w:rsid w:val="00B961D1"/>
    <w:rsid w:val="00B96303"/>
    <w:rsid w:val="00B96339"/>
    <w:rsid w:val="00B9689D"/>
    <w:rsid w:val="00B96A4B"/>
    <w:rsid w:val="00B96B70"/>
    <w:rsid w:val="00B97042"/>
    <w:rsid w:val="00B97413"/>
    <w:rsid w:val="00B975FC"/>
    <w:rsid w:val="00B97A04"/>
    <w:rsid w:val="00B97A53"/>
    <w:rsid w:val="00B97CAC"/>
    <w:rsid w:val="00BA00CD"/>
    <w:rsid w:val="00BA01B6"/>
    <w:rsid w:val="00BA0280"/>
    <w:rsid w:val="00BA0466"/>
    <w:rsid w:val="00BA07D2"/>
    <w:rsid w:val="00BA0884"/>
    <w:rsid w:val="00BA09C5"/>
    <w:rsid w:val="00BA0C02"/>
    <w:rsid w:val="00BA0E08"/>
    <w:rsid w:val="00BA1269"/>
    <w:rsid w:val="00BA147C"/>
    <w:rsid w:val="00BA15F2"/>
    <w:rsid w:val="00BA172D"/>
    <w:rsid w:val="00BA17C1"/>
    <w:rsid w:val="00BA1C1C"/>
    <w:rsid w:val="00BA1D89"/>
    <w:rsid w:val="00BA1E2E"/>
    <w:rsid w:val="00BA1EBB"/>
    <w:rsid w:val="00BA218B"/>
    <w:rsid w:val="00BA2518"/>
    <w:rsid w:val="00BA25D5"/>
    <w:rsid w:val="00BA2A7A"/>
    <w:rsid w:val="00BA2A93"/>
    <w:rsid w:val="00BA2D5D"/>
    <w:rsid w:val="00BA2F6E"/>
    <w:rsid w:val="00BA31A5"/>
    <w:rsid w:val="00BA328E"/>
    <w:rsid w:val="00BA32B1"/>
    <w:rsid w:val="00BA35DD"/>
    <w:rsid w:val="00BA399B"/>
    <w:rsid w:val="00BA3AA6"/>
    <w:rsid w:val="00BA3C2C"/>
    <w:rsid w:val="00BA3E04"/>
    <w:rsid w:val="00BA416B"/>
    <w:rsid w:val="00BA4187"/>
    <w:rsid w:val="00BA41C3"/>
    <w:rsid w:val="00BA4441"/>
    <w:rsid w:val="00BA4727"/>
    <w:rsid w:val="00BA472D"/>
    <w:rsid w:val="00BA47F7"/>
    <w:rsid w:val="00BA4BA3"/>
    <w:rsid w:val="00BA4BF5"/>
    <w:rsid w:val="00BA4C4A"/>
    <w:rsid w:val="00BA4CC5"/>
    <w:rsid w:val="00BA4CFC"/>
    <w:rsid w:val="00BA5004"/>
    <w:rsid w:val="00BA507E"/>
    <w:rsid w:val="00BA5141"/>
    <w:rsid w:val="00BA52EC"/>
    <w:rsid w:val="00BA5455"/>
    <w:rsid w:val="00BA55C6"/>
    <w:rsid w:val="00BA565F"/>
    <w:rsid w:val="00BA5AF5"/>
    <w:rsid w:val="00BA5BE7"/>
    <w:rsid w:val="00BA5D0D"/>
    <w:rsid w:val="00BA5D3E"/>
    <w:rsid w:val="00BA6001"/>
    <w:rsid w:val="00BA6104"/>
    <w:rsid w:val="00BA640E"/>
    <w:rsid w:val="00BA6607"/>
    <w:rsid w:val="00BA67BC"/>
    <w:rsid w:val="00BA68F9"/>
    <w:rsid w:val="00BA69B0"/>
    <w:rsid w:val="00BA6A6F"/>
    <w:rsid w:val="00BA6B4E"/>
    <w:rsid w:val="00BA6C7B"/>
    <w:rsid w:val="00BA6EEB"/>
    <w:rsid w:val="00BA6F43"/>
    <w:rsid w:val="00BA6F4B"/>
    <w:rsid w:val="00BA721C"/>
    <w:rsid w:val="00BA72F9"/>
    <w:rsid w:val="00BA7363"/>
    <w:rsid w:val="00BA7791"/>
    <w:rsid w:val="00BA7889"/>
    <w:rsid w:val="00BA7CF8"/>
    <w:rsid w:val="00BA7D83"/>
    <w:rsid w:val="00BA7EA6"/>
    <w:rsid w:val="00BB008D"/>
    <w:rsid w:val="00BB00A0"/>
    <w:rsid w:val="00BB0227"/>
    <w:rsid w:val="00BB02DA"/>
    <w:rsid w:val="00BB037C"/>
    <w:rsid w:val="00BB0441"/>
    <w:rsid w:val="00BB053E"/>
    <w:rsid w:val="00BB0554"/>
    <w:rsid w:val="00BB055D"/>
    <w:rsid w:val="00BB0771"/>
    <w:rsid w:val="00BB0772"/>
    <w:rsid w:val="00BB0862"/>
    <w:rsid w:val="00BB09A8"/>
    <w:rsid w:val="00BB09EC"/>
    <w:rsid w:val="00BB0BD5"/>
    <w:rsid w:val="00BB0C8C"/>
    <w:rsid w:val="00BB0D01"/>
    <w:rsid w:val="00BB0EBC"/>
    <w:rsid w:val="00BB10DC"/>
    <w:rsid w:val="00BB1265"/>
    <w:rsid w:val="00BB14EF"/>
    <w:rsid w:val="00BB171F"/>
    <w:rsid w:val="00BB1A05"/>
    <w:rsid w:val="00BB1B6D"/>
    <w:rsid w:val="00BB1CC4"/>
    <w:rsid w:val="00BB1D2F"/>
    <w:rsid w:val="00BB1DE0"/>
    <w:rsid w:val="00BB1E58"/>
    <w:rsid w:val="00BB20AD"/>
    <w:rsid w:val="00BB20E0"/>
    <w:rsid w:val="00BB2383"/>
    <w:rsid w:val="00BB2494"/>
    <w:rsid w:val="00BB251E"/>
    <w:rsid w:val="00BB25FD"/>
    <w:rsid w:val="00BB26B2"/>
    <w:rsid w:val="00BB28FB"/>
    <w:rsid w:val="00BB29BA"/>
    <w:rsid w:val="00BB2DD2"/>
    <w:rsid w:val="00BB2DFB"/>
    <w:rsid w:val="00BB31C9"/>
    <w:rsid w:val="00BB3212"/>
    <w:rsid w:val="00BB33F2"/>
    <w:rsid w:val="00BB3543"/>
    <w:rsid w:val="00BB35AA"/>
    <w:rsid w:val="00BB3726"/>
    <w:rsid w:val="00BB3D6D"/>
    <w:rsid w:val="00BB40DD"/>
    <w:rsid w:val="00BB4254"/>
    <w:rsid w:val="00BB4495"/>
    <w:rsid w:val="00BB479B"/>
    <w:rsid w:val="00BB480E"/>
    <w:rsid w:val="00BB4811"/>
    <w:rsid w:val="00BB4885"/>
    <w:rsid w:val="00BB4A85"/>
    <w:rsid w:val="00BB4BB5"/>
    <w:rsid w:val="00BB4E18"/>
    <w:rsid w:val="00BB4EFD"/>
    <w:rsid w:val="00BB5225"/>
    <w:rsid w:val="00BB53C2"/>
    <w:rsid w:val="00BB5488"/>
    <w:rsid w:val="00BB5530"/>
    <w:rsid w:val="00BB5A1B"/>
    <w:rsid w:val="00BB5AF1"/>
    <w:rsid w:val="00BB5C06"/>
    <w:rsid w:val="00BB5F3C"/>
    <w:rsid w:val="00BB608E"/>
    <w:rsid w:val="00BB665C"/>
    <w:rsid w:val="00BB668B"/>
    <w:rsid w:val="00BB6A63"/>
    <w:rsid w:val="00BB6B9D"/>
    <w:rsid w:val="00BB6BC0"/>
    <w:rsid w:val="00BB6BCE"/>
    <w:rsid w:val="00BB6E5D"/>
    <w:rsid w:val="00BB6F9D"/>
    <w:rsid w:val="00BB7024"/>
    <w:rsid w:val="00BB70BB"/>
    <w:rsid w:val="00BB7324"/>
    <w:rsid w:val="00BB7C20"/>
    <w:rsid w:val="00BB7C7D"/>
    <w:rsid w:val="00BB7E34"/>
    <w:rsid w:val="00BB7EA0"/>
    <w:rsid w:val="00BB7EB5"/>
    <w:rsid w:val="00BB7FE7"/>
    <w:rsid w:val="00BC01AA"/>
    <w:rsid w:val="00BC0379"/>
    <w:rsid w:val="00BC043D"/>
    <w:rsid w:val="00BC0527"/>
    <w:rsid w:val="00BC07A3"/>
    <w:rsid w:val="00BC0DF6"/>
    <w:rsid w:val="00BC0E2A"/>
    <w:rsid w:val="00BC1010"/>
    <w:rsid w:val="00BC12A6"/>
    <w:rsid w:val="00BC1306"/>
    <w:rsid w:val="00BC13B3"/>
    <w:rsid w:val="00BC17B7"/>
    <w:rsid w:val="00BC17DA"/>
    <w:rsid w:val="00BC17F2"/>
    <w:rsid w:val="00BC1A1A"/>
    <w:rsid w:val="00BC1AAA"/>
    <w:rsid w:val="00BC20FB"/>
    <w:rsid w:val="00BC222A"/>
    <w:rsid w:val="00BC24A2"/>
    <w:rsid w:val="00BC24DD"/>
    <w:rsid w:val="00BC2660"/>
    <w:rsid w:val="00BC26F8"/>
    <w:rsid w:val="00BC27AD"/>
    <w:rsid w:val="00BC297B"/>
    <w:rsid w:val="00BC2B55"/>
    <w:rsid w:val="00BC2C80"/>
    <w:rsid w:val="00BC33AE"/>
    <w:rsid w:val="00BC33E8"/>
    <w:rsid w:val="00BC3460"/>
    <w:rsid w:val="00BC366B"/>
    <w:rsid w:val="00BC387A"/>
    <w:rsid w:val="00BC3935"/>
    <w:rsid w:val="00BC3B19"/>
    <w:rsid w:val="00BC3BC4"/>
    <w:rsid w:val="00BC3BC6"/>
    <w:rsid w:val="00BC3D90"/>
    <w:rsid w:val="00BC3E9D"/>
    <w:rsid w:val="00BC3F90"/>
    <w:rsid w:val="00BC406B"/>
    <w:rsid w:val="00BC4222"/>
    <w:rsid w:val="00BC4369"/>
    <w:rsid w:val="00BC4602"/>
    <w:rsid w:val="00BC492D"/>
    <w:rsid w:val="00BC4B87"/>
    <w:rsid w:val="00BC4E8D"/>
    <w:rsid w:val="00BC5253"/>
    <w:rsid w:val="00BC53E1"/>
    <w:rsid w:val="00BC54F5"/>
    <w:rsid w:val="00BC56BB"/>
    <w:rsid w:val="00BC5AA2"/>
    <w:rsid w:val="00BC5C4E"/>
    <w:rsid w:val="00BC6264"/>
    <w:rsid w:val="00BC64EA"/>
    <w:rsid w:val="00BC67CA"/>
    <w:rsid w:val="00BC6806"/>
    <w:rsid w:val="00BC6807"/>
    <w:rsid w:val="00BC6AB1"/>
    <w:rsid w:val="00BC6FA6"/>
    <w:rsid w:val="00BC700D"/>
    <w:rsid w:val="00BC72D4"/>
    <w:rsid w:val="00BC745F"/>
    <w:rsid w:val="00BC74D8"/>
    <w:rsid w:val="00BC756D"/>
    <w:rsid w:val="00BC757A"/>
    <w:rsid w:val="00BC777F"/>
    <w:rsid w:val="00BC78F6"/>
    <w:rsid w:val="00BC7A15"/>
    <w:rsid w:val="00BC7AB5"/>
    <w:rsid w:val="00BC7E8C"/>
    <w:rsid w:val="00BC7FC9"/>
    <w:rsid w:val="00BD018B"/>
    <w:rsid w:val="00BD0241"/>
    <w:rsid w:val="00BD03CC"/>
    <w:rsid w:val="00BD03E4"/>
    <w:rsid w:val="00BD0432"/>
    <w:rsid w:val="00BD081D"/>
    <w:rsid w:val="00BD08C5"/>
    <w:rsid w:val="00BD0955"/>
    <w:rsid w:val="00BD0968"/>
    <w:rsid w:val="00BD0970"/>
    <w:rsid w:val="00BD0C97"/>
    <w:rsid w:val="00BD0D0D"/>
    <w:rsid w:val="00BD0F35"/>
    <w:rsid w:val="00BD0F4B"/>
    <w:rsid w:val="00BD10DE"/>
    <w:rsid w:val="00BD11EE"/>
    <w:rsid w:val="00BD157C"/>
    <w:rsid w:val="00BD170D"/>
    <w:rsid w:val="00BD17C0"/>
    <w:rsid w:val="00BD19BE"/>
    <w:rsid w:val="00BD1B44"/>
    <w:rsid w:val="00BD1B6E"/>
    <w:rsid w:val="00BD1BD5"/>
    <w:rsid w:val="00BD1C49"/>
    <w:rsid w:val="00BD1CB0"/>
    <w:rsid w:val="00BD2822"/>
    <w:rsid w:val="00BD2C53"/>
    <w:rsid w:val="00BD3012"/>
    <w:rsid w:val="00BD3101"/>
    <w:rsid w:val="00BD32D2"/>
    <w:rsid w:val="00BD34DE"/>
    <w:rsid w:val="00BD3866"/>
    <w:rsid w:val="00BD38AF"/>
    <w:rsid w:val="00BD3F70"/>
    <w:rsid w:val="00BD402A"/>
    <w:rsid w:val="00BD4322"/>
    <w:rsid w:val="00BD458E"/>
    <w:rsid w:val="00BD48EA"/>
    <w:rsid w:val="00BD4A26"/>
    <w:rsid w:val="00BD4BE8"/>
    <w:rsid w:val="00BD4D43"/>
    <w:rsid w:val="00BD4EFF"/>
    <w:rsid w:val="00BD52E5"/>
    <w:rsid w:val="00BD54D1"/>
    <w:rsid w:val="00BD55C1"/>
    <w:rsid w:val="00BD5772"/>
    <w:rsid w:val="00BD600F"/>
    <w:rsid w:val="00BD6032"/>
    <w:rsid w:val="00BD6098"/>
    <w:rsid w:val="00BD61BF"/>
    <w:rsid w:val="00BD6595"/>
    <w:rsid w:val="00BD6915"/>
    <w:rsid w:val="00BD69EC"/>
    <w:rsid w:val="00BD6AC0"/>
    <w:rsid w:val="00BD6D63"/>
    <w:rsid w:val="00BD6EA1"/>
    <w:rsid w:val="00BD6EB6"/>
    <w:rsid w:val="00BD6F4C"/>
    <w:rsid w:val="00BD6F9A"/>
    <w:rsid w:val="00BD71EA"/>
    <w:rsid w:val="00BD74F4"/>
    <w:rsid w:val="00BD7723"/>
    <w:rsid w:val="00BD77EA"/>
    <w:rsid w:val="00BD7B0D"/>
    <w:rsid w:val="00BD7D93"/>
    <w:rsid w:val="00BD7DDA"/>
    <w:rsid w:val="00BE00A3"/>
    <w:rsid w:val="00BE0141"/>
    <w:rsid w:val="00BE0695"/>
    <w:rsid w:val="00BE0861"/>
    <w:rsid w:val="00BE0C56"/>
    <w:rsid w:val="00BE142F"/>
    <w:rsid w:val="00BE14C5"/>
    <w:rsid w:val="00BE1513"/>
    <w:rsid w:val="00BE1558"/>
    <w:rsid w:val="00BE1842"/>
    <w:rsid w:val="00BE1A2C"/>
    <w:rsid w:val="00BE1B75"/>
    <w:rsid w:val="00BE1E4A"/>
    <w:rsid w:val="00BE2183"/>
    <w:rsid w:val="00BE21DB"/>
    <w:rsid w:val="00BE221C"/>
    <w:rsid w:val="00BE2292"/>
    <w:rsid w:val="00BE2303"/>
    <w:rsid w:val="00BE2888"/>
    <w:rsid w:val="00BE2BC9"/>
    <w:rsid w:val="00BE2C5A"/>
    <w:rsid w:val="00BE2D45"/>
    <w:rsid w:val="00BE31FC"/>
    <w:rsid w:val="00BE33CF"/>
    <w:rsid w:val="00BE35CE"/>
    <w:rsid w:val="00BE3614"/>
    <w:rsid w:val="00BE3797"/>
    <w:rsid w:val="00BE3800"/>
    <w:rsid w:val="00BE39B7"/>
    <w:rsid w:val="00BE3BCE"/>
    <w:rsid w:val="00BE3DDA"/>
    <w:rsid w:val="00BE3F84"/>
    <w:rsid w:val="00BE4100"/>
    <w:rsid w:val="00BE421E"/>
    <w:rsid w:val="00BE43B1"/>
    <w:rsid w:val="00BE440A"/>
    <w:rsid w:val="00BE4481"/>
    <w:rsid w:val="00BE4620"/>
    <w:rsid w:val="00BE48C5"/>
    <w:rsid w:val="00BE49AC"/>
    <w:rsid w:val="00BE49FA"/>
    <w:rsid w:val="00BE4C36"/>
    <w:rsid w:val="00BE4D93"/>
    <w:rsid w:val="00BE4E10"/>
    <w:rsid w:val="00BE4E8D"/>
    <w:rsid w:val="00BE502C"/>
    <w:rsid w:val="00BE51C9"/>
    <w:rsid w:val="00BE51E8"/>
    <w:rsid w:val="00BE53B1"/>
    <w:rsid w:val="00BE5482"/>
    <w:rsid w:val="00BE5628"/>
    <w:rsid w:val="00BE5952"/>
    <w:rsid w:val="00BE59C3"/>
    <w:rsid w:val="00BE5A82"/>
    <w:rsid w:val="00BE5D0F"/>
    <w:rsid w:val="00BE5FC9"/>
    <w:rsid w:val="00BE6263"/>
    <w:rsid w:val="00BE68FE"/>
    <w:rsid w:val="00BE6958"/>
    <w:rsid w:val="00BE6D5B"/>
    <w:rsid w:val="00BE75D4"/>
    <w:rsid w:val="00BE769C"/>
    <w:rsid w:val="00BE76B9"/>
    <w:rsid w:val="00BE7725"/>
    <w:rsid w:val="00BE7CEB"/>
    <w:rsid w:val="00BE7E97"/>
    <w:rsid w:val="00BE7EC7"/>
    <w:rsid w:val="00BE7F2B"/>
    <w:rsid w:val="00BE7F64"/>
    <w:rsid w:val="00BE7FF2"/>
    <w:rsid w:val="00BF0026"/>
    <w:rsid w:val="00BF0040"/>
    <w:rsid w:val="00BF009F"/>
    <w:rsid w:val="00BF0158"/>
    <w:rsid w:val="00BF0294"/>
    <w:rsid w:val="00BF0392"/>
    <w:rsid w:val="00BF0575"/>
    <w:rsid w:val="00BF05C3"/>
    <w:rsid w:val="00BF0769"/>
    <w:rsid w:val="00BF08F4"/>
    <w:rsid w:val="00BF0A9C"/>
    <w:rsid w:val="00BF0B89"/>
    <w:rsid w:val="00BF0BD5"/>
    <w:rsid w:val="00BF0CB5"/>
    <w:rsid w:val="00BF0CDD"/>
    <w:rsid w:val="00BF0D12"/>
    <w:rsid w:val="00BF0DEF"/>
    <w:rsid w:val="00BF0DF7"/>
    <w:rsid w:val="00BF1127"/>
    <w:rsid w:val="00BF1319"/>
    <w:rsid w:val="00BF1324"/>
    <w:rsid w:val="00BF13B1"/>
    <w:rsid w:val="00BF13E2"/>
    <w:rsid w:val="00BF16BE"/>
    <w:rsid w:val="00BF16EF"/>
    <w:rsid w:val="00BF1897"/>
    <w:rsid w:val="00BF1934"/>
    <w:rsid w:val="00BF193E"/>
    <w:rsid w:val="00BF1A71"/>
    <w:rsid w:val="00BF1A88"/>
    <w:rsid w:val="00BF1FB0"/>
    <w:rsid w:val="00BF204A"/>
    <w:rsid w:val="00BF23FF"/>
    <w:rsid w:val="00BF244D"/>
    <w:rsid w:val="00BF2498"/>
    <w:rsid w:val="00BF24CC"/>
    <w:rsid w:val="00BF24E3"/>
    <w:rsid w:val="00BF267E"/>
    <w:rsid w:val="00BF26EE"/>
    <w:rsid w:val="00BF2794"/>
    <w:rsid w:val="00BF2906"/>
    <w:rsid w:val="00BF2FDC"/>
    <w:rsid w:val="00BF30AB"/>
    <w:rsid w:val="00BF3259"/>
    <w:rsid w:val="00BF32DF"/>
    <w:rsid w:val="00BF3309"/>
    <w:rsid w:val="00BF33F8"/>
    <w:rsid w:val="00BF3898"/>
    <w:rsid w:val="00BF39EE"/>
    <w:rsid w:val="00BF3AE3"/>
    <w:rsid w:val="00BF3B0D"/>
    <w:rsid w:val="00BF3BB0"/>
    <w:rsid w:val="00BF3D89"/>
    <w:rsid w:val="00BF3E41"/>
    <w:rsid w:val="00BF405A"/>
    <w:rsid w:val="00BF42FA"/>
    <w:rsid w:val="00BF45F4"/>
    <w:rsid w:val="00BF4733"/>
    <w:rsid w:val="00BF47A4"/>
    <w:rsid w:val="00BF484B"/>
    <w:rsid w:val="00BF4995"/>
    <w:rsid w:val="00BF4C95"/>
    <w:rsid w:val="00BF4CBE"/>
    <w:rsid w:val="00BF4E60"/>
    <w:rsid w:val="00BF4FA0"/>
    <w:rsid w:val="00BF5327"/>
    <w:rsid w:val="00BF54C5"/>
    <w:rsid w:val="00BF554A"/>
    <w:rsid w:val="00BF5884"/>
    <w:rsid w:val="00BF5A15"/>
    <w:rsid w:val="00BF5BD5"/>
    <w:rsid w:val="00BF5D3F"/>
    <w:rsid w:val="00BF5FF8"/>
    <w:rsid w:val="00BF6100"/>
    <w:rsid w:val="00BF610C"/>
    <w:rsid w:val="00BF61D8"/>
    <w:rsid w:val="00BF62A8"/>
    <w:rsid w:val="00BF6408"/>
    <w:rsid w:val="00BF6414"/>
    <w:rsid w:val="00BF6582"/>
    <w:rsid w:val="00BF6666"/>
    <w:rsid w:val="00BF6BF7"/>
    <w:rsid w:val="00BF6EE3"/>
    <w:rsid w:val="00BF7014"/>
    <w:rsid w:val="00BF714A"/>
    <w:rsid w:val="00BF7365"/>
    <w:rsid w:val="00BF7453"/>
    <w:rsid w:val="00BF7709"/>
    <w:rsid w:val="00BF7811"/>
    <w:rsid w:val="00BF7917"/>
    <w:rsid w:val="00BF7A4F"/>
    <w:rsid w:val="00BF7BD3"/>
    <w:rsid w:val="00BF7C5B"/>
    <w:rsid w:val="00BF7DA2"/>
    <w:rsid w:val="00BF7EB1"/>
    <w:rsid w:val="00C0006D"/>
    <w:rsid w:val="00C0012B"/>
    <w:rsid w:val="00C00135"/>
    <w:rsid w:val="00C00155"/>
    <w:rsid w:val="00C0031F"/>
    <w:rsid w:val="00C0033D"/>
    <w:rsid w:val="00C004AB"/>
    <w:rsid w:val="00C005F2"/>
    <w:rsid w:val="00C00702"/>
    <w:rsid w:val="00C0074D"/>
    <w:rsid w:val="00C00763"/>
    <w:rsid w:val="00C009BC"/>
    <w:rsid w:val="00C00AF5"/>
    <w:rsid w:val="00C00C1A"/>
    <w:rsid w:val="00C00D74"/>
    <w:rsid w:val="00C00E12"/>
    <w:rsid w:val="00C00FDE"/>
    <w:rsid w:val="00C012A8"/>
    <w:rsid w:val="00C017A2"/>
    <w:rsid w:val="00C01992"/>
    <w:rsid w:val="00C01B13"/>
    <w:rsid w:val="00C0243B"/>
    <w:rsid w:val="00C02533"/>
    <w:rsid w:val="00C026D2"/>
    <w:rsid w:val="00C02785"/>
    <w:rsid w:val="00C02A73"/>
    <w:rsid w:val="00C02B11"/>
    <w:rsid w:val="00C02F6D"/>
    <w:rsid w:val="00C030DE"/>
    <w:rsid w:val="00C032A9"/>
    <w:rsid w:val="00C03329"/>
    <w:rsid w:val="00C03463"/>
    <w:rsid w:val="00C0348C"/>
    <w:rsid w:val="00C03A45"/>
    <w:rsid w:val="00C03B06"/>
    <w:rsid w:val="00C03B77"/>
    <w:rsid w:val="00C03B92"/>
    <w:rsid w:val="00C03C2A"/>
    <w:rsid w:val="00C03EA5"/>
    <w:rsid w:val="00C03FEB"/>
    <w:rsid w:val="00C04012"/>
    <w:rsid w:val="00C041C7"/>
    <w:rsid w:val="00C048D7"/>
    <w:rsid w:val="00C04A89"/>
    <w:rsid w:val="00C04C1F"/>
    <w:rsid w:val="00C04ED5"/>
    <w:rsid w:val="00C04EF4"/>
    <w:rsid w:val="00C04F9F"/>
    <w:rsid w:val="00C04FBF"/>
    <w:rsid w:val="00C050DD"/>
    <w:rsid w:val="00C0529D"/>
    <w:rsid w:val="00C05338"/>
    <w:rsid w:val="00C05553"/>
    <w:rsid w:val="00C0579C"/>
    <w:rsid w:val="00C05AD1"/>
    <w:rsid w:val="00C05B68"/>
    <w:rsid w:val="00C05FD6"/>
    <w:rsid w:val="00C0601F"/>
    <w:rsid w:val="00C0605E"/>
    <w:rsid w:val="00C06189"/>
    <w:rsid w:val="00C061BD"/>
    <w:rsid w:val="00C06384"/>
    <w:rsid w:val="00C065CE"/>
    <w:rsid w:val="00C06A71"/>
    <w:rsid w:val="00C06D9E"/>
    <w:rsid w:val="00C06DF2"/>
    <w:rsid w:val="00C06E24"/>
    <w:rsid w:val="00C070AE"/>
    <w:rsid w:val="00C07416"/>
    <w:rsid w:val="00C075B5"/>
    <w:rsid w:val="00C0767E"/>
    <w:rsid w:val="00C076D3"/>
    <w:rsid w:val="00C07949"/>
    <w:rsid w:val="00C07C94"/>
    <w:rsid w:val="00C07D91"/>
    <w:rsid w:val="00C100F2"/>
    <w:rsid w:val="00C100FF"/>
    <w:rsid w:val="00C101BE"/>
    <w:rsid w:val="00C106A3"/>
    <w:rsid w:val="00C106FC"/>
    <w:rsid w:val="00C10EE3"/>
    <w:rsid w:val="00C10FF8"/>
    <w:rsid w:val="00C110F6"/>
    <w:rsid w:val="00C11108"/>
    <w:rsid w:val="00C11214"/>
    <w:rsid w:val="00C11458"/>
    <w:rsid w:val="00C114FE"/>
    <w:rsid w:val="00C11B4B"/>
    <w:rsid w:val="00C11BE9"/>
    <w:rsid w:val="00C11DA4"/>
    <w:rsid w:val="00C11DFE"/>
    <w:rsid w:val="00C12182"/>
    <w:rsid w:val="00C1225B"/>
    <w:rsid w:val="00C12288"/>
    <w:rsid w:val="00C124FF"/>
    <w:rsid w:val="00C12519"/>
    <w:rsid w:val="00C12688"/>
    <w:rsid w:val="00C12743"/>
    <w:rsid w:val="00C12DB6"/>
    <w:rsid w:val="00C12E40"/>
    <w:rsid w:val="00C12F4B"/>
    <w:rsid w:val="00C130F7"/>
    <w:rsid w:val="00C1313C"/>
    <w:rsid w:val="00C1351D"/>
    <w:rsid w:val="00C13692"/>
    <w:rsid w:val="00C138A4"/>
    <w:rsid w:val="00C13908"/>
    <w:rsid w:val="00C139DC"/>
    <w:rsid w:val="00C139F3"/>
    <w:rsid w:val="00C13AAB"/>
    <w:rsid w:val="00C13F2E"/>
    <w:rsid w:val="00C13F66"/>
    <w:rsid w:val="00C1404B"/>
    <w:rsid w:val="00C1421F"/>
    <w:rsid w:val="00C1436B"/>
    <w:rsid w:val="00C144AB"/>
    <w:rsid w:val="00C14812"/>
    <w:rsid w:val="00C148C5"/>
    <w:rsid w:val="00C149CB"/>
    <w:rsid w:val="00C14AE1"/>
    <w:rsid w:val="00C14C04"/>
    <w:rsid w:val="00C14EBB"/>
    <w:rsid w:val="00C150FB"/>
    <w:rsid w:val="00C15292"/>
    <w:rsid w:val="00C155C1"/>
    <w:rsid w:val="00C1577F"/>
    <w:rsid w:val="00C15788"/>
    <w:rsid w:val="00C158F8"/>
    <w:rsid w:val="00C15961"/>
    <w:rsid w:val="00C159A6"/>
    <w:rsid w:val="00C15A25"/>
    <w:rsid w:val="00C15C35"/>
    <w:rsid w:val="00C15CB1"/>
    <w:rsid w:val="00C15CC6"/>
    <w:rsid w:val="00C15E42"/>
    <w:rsid w:val="00C15EE0"/>
    <w:rsid w:val="00C15F5D"/>
    <w:rsid w:val="00C16011"/>
    <w:rsid w:val="00C16087"/>
    <w:rsid w:val="00C1613F"/>
    <w:rsid w:val="00C16216"/>
    <w:rsid w:val="00C16502"/>
    <w:rsid w:val="00C16717"/>
    <w:rsid w:val="00C168B5"/>
    <w:rsid w:val="00C16974"/>
    <w:rsid w:val="00C16A97"/>
    <w:rsid w:val="00C16C7C"/>
    <w:rsid w:val="00C16D8D"/>
    <w:rsid w:val="00C16E2E"/>
    <w:rsid w:val="00C17027"/>
    <w:rsid w:val="00C1708B"/>
    <w:rsid w:val="00C170A5"/>
    <w:rsid w:val="00C17191"/>
    <w:rsid w:val="00C17239"/>
    <w:rsid w:val="00C1768D"/>
    <w:rsid w:val="00C17801"/>
    <w:rsid w:val="00C178E2"/>
    <w:rsid w:val="00C179F7"/>
    <w:rsid w:val="00C17B88"/>
    <w:rsid w:val="00C17BF1"/>
    <w:rsid w:val="00C17C82"/>
    <w:rsid w:val="00C17D95"/>
    <w:rsid w:val="00C17E3B"/>
    <w:rsid w:val="00C17F73"/>
    <w:rsid w:val="00C20068"/>
    <w:rsid w:val="00C2011E"/>
    <w:rsid w:val="00C201D9"/>
    <w:rsid w:val="00C2037B"/>
    <w:rsid w:val="00C2067F"/>
    <w:rsid w:val="00C20774"/>
    <w:rsid w:val="00C207D8"/>
    <w:rsid w:val="00C2095B"/>
    <w:rsid w:val="00C20B34"/>
    <w:rsid w:val="00C20B7F"/>
    <w:rsid w:val="00C20C07"/>
    <w:rsid w:val="00C20D3A"/>
    <w:rsid w:val="00C20DAA"/>
    <w:rsid w:val="00C20DC0"/>
    <w:rsid w:val="00C20DC9"/>
    <w:rsid w:val="00C20ECD"/>
    <w:rsid w:val="00C21164"/>
    <w:rsid w:val="00C21345"/>
    <w:rsid w:val="00C21441"/>
    <w:rsid w:val="00C216C9"/>
    <w:rsid w:val="00C216E0"/>
    <w:rsid w:val="00C2180C"/>
    <w:rsid w:val="00C21825"/>
    <w:rsid w:val="00C21906"/>
    <w:rsid w:val="00C219A4"/>
    <w:rsid w:val="00C21ADA"/>
    <w:rsid w:val="00C21D34"/>
    <w:rsid w:val="00C22645"/>
    <w:rsid w:val="00C22ADD"/>
    <w:rsid w:val="00C22B9A"/>
    <w:rsid w:val="00C22DBB"/>
    <w:rsid w:val="00C22F7D"/>
    <w:rsid w:val="00C22FD7"/>
    <w:rsid w:val="00C234CB"/>
    <w:rsid w:val="00C2367D"/>
    <w:rsid w:val="00C23700"/>
    <w:rsid w:val="00C237D4"/>
    <w:rsid w:val="00C2384E"/>
    <w:rsid w:val="00C2391D"/>
    <w:rsid w:val="00C23950"/>
    <w:rsid w:val="00C2397B"/>
    <w:rsid w:val="00C23AFC"/>
    <w:rsid w:val="00C23D11"/>
    <w:rsid w:val="00C24423"/>
    <w:rsid w:val="00C24806"/>
    <w:rsid w:val="00C249BC"/>
    <w:rsid w:val="00C249CE"/>
    <w:rsid w:val="00C24F7E"/>
    <w:rsid w:val="00C24F9A"/>
    <w:rsid w:val="00C2502E"/>
    <w:rsid w:val="00C252BB"/>
    <w:rsid w:val="00C255AE"/>
    <w:rsid w:val="00C25C47"/>
    <w:rsid w:val="00C26280"/>
    <w:rsid w:val="00C263E6"/>
    <w:rsid w:val="00C2641C"/>
    <w:rsid w:val="00C2662A"/>
    <w:rsid w:val="00C268E9"/>
    <w:rsid w:val="00C26926"/>
    <w:rsid w:val="00C2692C"/>
    <w:rsid w:val="00C26A89"/>
    <w:rsid w:val="00C26F70"/>
    <w:rsid w:val="00C27137"/>
    <w:rsid w:val="00C27143"/>
    <w:rsid w:val="00C27366"/>
    <w:rsid w:val="00C2762E"/>
    <w:rsid w:val="00C27710"/>
    <w:rsid w:val="00C279BE"/>
    <w:rsid w:val="00C279D4"/>
    <w:rsid w:val="00C27B8D"/>
    <w:rsid w:val="00C27C63"/>
    <w:rsid w:val="00C27E58"/>
    <w:rsid w:val="00C30181"/>
    <w:rsid w:val="00C301E1"/>
    <w:rsid w:val="00C3021B"/>
    <w:rsid w:val="00C3021D"/>
    <w:rsid w:val="00C30321"/>
    <w:rsid w:val="00C3056E"/>
    <w:rsid w:val="00C305D4"/>
    <w:rsid w:val="00C308CC"/>
    <w:rsid w:val="00C30C64"/>
    <w:rsid w:val="00C30C76"/>
    <w:rsid w:val="00C310CA"/>
    <w:rsid w:val="00C310F4"/>
    <w:rsid w:val="00C31406"/>
    <w:rsid w:val="00C3140C"/>
    <w:rsid w:val="00C3144C"/>
    <w:rsid w:val="00C31526"/>
    <w:rsid w:val="00C3178E"/>
    <w:rsid w:val="00C3189D"/>
    <w:rsid w:val="00C31A5A"/>
    <w:rsid w:val="00C31ADF"/>
    <w:rsid w:val="00C31FC2"/>
    <w:rsid w:val="00C32020"/>
    <w:rsid w:val="00C32C46"/>
    <w:rsid w:val="00C32D41"/>
    <w:rsid w:val="00C33276"/>
    <w:rsid w:val="00C33490"/>
    <w:rsid w:val="00C334EB"/>
    <w:rsid w:val="00C3360D"/>
    <w:rsid w:val="00C33713"/>
    <w:rsid w:val="00C33845"/>
    <w:rsid w:val="00C338AE"/>
    <w:rsid w:val="00C33949"/>
    <w:rsid w:val="00C33B13"/>
    <w:rsid w:val="00C33BD5"/>
    <w:rsid w:val="00C33E4B"/>
    <w:rsid w:val="00C341CE"/>
    <w:rsid w:val="00C3420A"/>
    <w:rsid w:val="00C344BA"/>
    <w:rsid w:val="00C344D7"/>
    <w:rsid w:val="00C34532"/>
    <w:rsid w:val="00C3459F"/>
    <w:rsid w:val="00C346CE"/>
    <w:rsid w:val="00C3476F"/>
    <w:rsid w:val="00C348AF"/>
    <w:rsid w:val="00C34F65"/>
    <w:rsid w:val="00C35287"/>
    <w:rsid w:val="00C352D6"/>
    <w:rsid w:val="00C35510"/>
    <w:rsid w:val="00C3574E"/>
    <w:rsid w:val="00C35955"/>
    <w:rsid w:val="00C35965"/>
    <w:rsid w:val="00C359E6"/>
    <w:rsid w:val="00C35B1A"/>
    <w:rsid w:val="00C35CBC"/>
    <w:rsid w:val="00C35F6C"/>
    <w:rsid w:val="00C35FC4"/>
    <w:rsid w:val="00C36371"/>
    <w:rsid w:val="00C365B7"/>
    <w:rsid w:val="00C365E8"/>
    <w:rsid w:val="00C3678F"/>
    <w:rsid w:val="00C36920"/>
    <w:rsid w:val="00C36EA2"/>
    <w:rsid w:val="00C36F43"/>
    <w:rsid w:val="00C36FC8"/>
    <w:rsid w:val="00C3717D"/>
    <w:rsid w:val="00C37198"/>
    <w:rsid w:val="00C371ED"/>
    <w:rsid w:val="00C371FF"/>
    <w:rsid w:val="00C37254"/>
    <w:rsid w:val="00C37374"/>
    <w:rsid w:val="00C37395"/>
    <w:rsid w:val="00C373B3"/>
    <w:rsid w:val="00C3743D"/>
    <w:rsid w:val="00C375C7"/>
    <w:rsid w:val="00C3769D"/>
    <w:rsid w:val="00C376E3"/>
    <w:rsid w:val="00C37909"/>
    <w:rsid w:val="00C37918"/>
    <w:rsid w:val="00C37925"/>
    <w:rsid w:val="00C37A5C"/>
    <w:rsid w:val="00C37C95"/>
    <w:rsid w:val="00C37D77"/>
    <w:rsid w:val="00C37ED8"/>
    <w:rsid w:val="00C40074"/>
    <w:rsid w:val="00C402D0"/>
    <w:rsid w:val="00C40744"/>
    <w:rsid w:val="00C40945"/>
    <w:rsid w:val="00C40A10"/>
    <w:rsid w:val="00C40A2B"/>
    <w:rsid w:val="00C40A32"/>
    <w:rsid w:val="00C40AA4"/>
    <w:rsid w:val="00C40B53"/>
    <w:rsid w:val="00C40BBB"/>
    <w:rsid w:val="00C40C82"/>
    <w:rsid w:val="00C40D2F"/>
    <w:rsid w:val="00C41103"/>
    <w:rsid w:val="00C41275"/>
    <w:rsid w:val="00C416A2"/>
    <w:rsid w:val="00C416EF"/>
    <w:rsid w:val="00C41ED9"/>
    <w:rsid w:val="00C41EDA"/>
    <w:rsid w:val="00C41EFD"/>
    <w:rsid w:val="00C421EA"/>
    <w:rsid w:val="00C428FF"/>
    <w:rsid w:val="00C429B2"/>
    <w:rsid w:val="00C42A5E"/>
    <w:rsid w:val="00C42EB4"/>
    <w:rsid w:val="00C4300C"/>
    <w:rsid w:val="00C431D6"/>
    <w:rsid w:val="00C43674"/>
    <w:rsid w:val="00C43756"/>
    <w:rsid w:val="00C43B9E"/>
    <w:rsid w:val="00C43BB0"/>
    <w:rsid w:val="00C43F68"/>
    <w:rsid w:val="00C4492F"/>
    <w:rsid w:val="00C449A3"/>
    <w:rsid w:val="00C449EB"/>
    <w:rsid w:val="00C44ADA"/>
    <w:rsid w:val="00C44BA2"/>
    <w:rsid w:val="00C44ECE"/>
    <w:rsid w:val="00C45068"/>
    <w:rsid w:val="00C4515F"/>
    <w:rsid w:val="00C45627"/>
    <w:rsid w:val="00C45839"/>
    <w:rsid w:val="00C45931"/>
    <w:rsid w:val="00C45B66"/>
    <w:rsid w:val="00C45BAB"/>
    <w:rsid w:val="00C4640A"/>
    <w:rsid w:val="00C46534"/>
    <w:rsid w:val="00C4662E"/>
    <w:rsid w:val="00C47071"/>
    <w:rsid w:val="00C4720B"/>
    <w:rsid w:val="00C473CA"/>
    <w:rsid w:val="00C4757E"/>
    <w:rsid w:val="00C475A1"/>
    <w:rsid w:val="00C47897"/>
    <w:rsid w:val="00C47948"/>
    <w:rsid w:val="00C47989"/>
    <w:rsid w:val="00C47D5E"/>
    <w:rsid w:val="00C47DBD"/>
    <w:rsid w:val="00C5005A"/>
    <w:rsid w:val="00C505E2"/>
    <w:rsid w:val="00C50743"/>
    <w:rsid w:val="00C50BD6"/>
    <w:rsid w:val="00C50E02"/>
    <w:rsid w:val="00C50F3A"/>
    <w:rsid w:val="00C510A4"/>
    <w:rsid w:val="00C511D5"/>
    <w:rsid w:val="00C51352"/>
    <w:rsid w:val="00C5147F"/>
    <w:rsid w:val="00C5150E"/>
    <w:rsid w:val="00C517CB"/>
    <w:rsid w:val="00C51DB9"/>
    <w:rsid w:val="00C51FC4"/>
    <w:rsid w:val="00C52103"/>
    <w:rsid w:val="00C52256"/>
    <w:rsid w:val="00C52305"/>
    <w:rsid w:val="00C5286F"/>
    <w:rsid w:val="00C52905"/>
    <w:rsid w:val="00C52AA8"/>
    <w:rsid w:val="00C52E90"/>
    <w:rsid w:val="00C531BC"/>
    <w:rsid w:val="00C53517"/>
    <w:rsid w:val="00C53793"/>
    <w:rsid w:val="00C5387C"/>
    <w:rsid w:val="00C5398B"/>
    <w:rsid w:val="00C53A23"/>
    <w:rsid w:val="00C53BC0"/>
    <w:rsid w:val="00C53E21"/>
    <w:rsid w:val="00C53E67"/>
    <w:rsid w:val="00C53FD3"/>
    <w:rsid w:val="00C540BA"/>
    <w:rsid w:val="00C540D2"/>
    <w:rsid w:val="00C54162"/>
    <w:rsid w:val="00C54168"/>
    <w:rsid w:val="00C543F5"/>
    <w:rsid w:val="00C54821"/>
    <w:rsid w:val="00C54EBE"/>
    <w:rsid w:val="00C55153"/>
    <w:rsid w:val="00C552B3"/>
    <w:rsid w:val="00C552C5"/>
    <w:rsid w:val="00C555F1"/>
    <w:rsid w:val="00C55689"/>
    <w:rsid w:val="00C5582E"/>
    <w:rsid w:val="00C55837"/>
    <w:rsid w:val="00C5584A"/>
    <w:rsid w:val="00C558D9"/>
    <w:rsid w:val="00C55B2F"/>
    <w:rsid w:val="00C55BB4"/>
    <w:rsid w:val="00C55C57"/>
    <w:rsid w:val="00C55C5B"/>
    <w:rsid w:val="00C55E01"/>
    <w:rsid w:val="00C55E21"/>
    <w:rsid w:val="00C55FA6"/>
    <w:rsid w:val="00C565ED"/>
    <w:rsid w:val="00C56792"/>
    <w:rsid w:val="00C56C8A"/>
    <w:rsid w:val="00C56F4D"/>
    <w:rsid w:val="00C56F89"/>
    <w:rsid w:val="00C57036"/>
    <w:rsid w:val="00C57460"/>
    <w:rsid w:val="00C574AB"/>
    <w:rsid w:val="00C575AA"/>
    <w:rsid w:val="00C575AD"/>
    <w:rsid w:val="00C5788D"/>
    <w:rsid w:val="00C57A30"/>
    <w:rsid w:val="00C57B42"/>
    <w:rsid w:val="00C57C35"/>
    <w:rsid w:val="00C6013E"/>
    <w:rsid w:val="00C60218"/>
    <w:rsid w:val="00C6029B"/>
    <w:rsid w:val="00C604FC"/>
    <w:rsid w:val="00C60615"/>
    <w:rsid w:val="00C609A4"/>
    <w:rsid w:val="00C60C34"/>
    <w:rsid w:val="00C60EC7"/>
    <w:rsid w:val="00C60FF9"/>
    <w:rsid w:val="00C612B6"/>
    <w:rsid w:val="00C61569"/>
    <w:rsid w:val="00C6163D"/>
    <w:rsid w:val="00C618ED"/>
    <w:rsid w:val="00C61AAF"/>
    <w:rsid w:val="00C61C8F"/>
    <w:rsid w:val="00C61E1C"/>
    <w:rsid w:val="00C61ED0"/>
    <w:rsid w:val="00C6203D"/>
    <w:rsid w:val="00C620D6"/>
    <w:rsid w:val="00C623CF"/>
    <w:rsid w:val="00C623E4"/>
    <w:rsid w:val="00C6297A"/>
    <w:rsid w:val="00C629C6"/>
    <w:rsid w:val="00C62A5D"/>
    <w:rsid w:val="00C62BFF"/>
    <w:rsid w:val="00C62CBF"/>
    <w:rsid w:val="00C63047"/>
    <w:rsid w:val="00C631BB"/>
    <w:rsid w:val="00C634A6"/>
    <w:rsid w:val="00C6352E"/>
    <w:rsid w:val="00C635B7"/>
    <w:rsid w:val="00C635C2"/>
    <w:rsid w:val="00C636C9"/>
    <w:rsid w:val="00C6386F"/>
    <w:rsid w:val="00C63C65"/>
    <w:rsid w:val="00C63D4E"/>
    <w:rsid w:val="00C63E2F"/>
    <w:rsid w:val="00C63EA9"/>
    <w:rsid w:val="00C63EE7"/>
    <w:rsid w:val="00C640C8"/>
    <w:rsid w:val="00C640D2"/>
    <w:rsid w:val="00C6426B"/>
    <w:rsid w:val="00C64596"/>
    <w:rsid w:val="00C646EF"/>
    <w:rsid w:val="00C64723"/>
    <w:rsid w:val="00C6474C"/>
    <w:rsid w:val="00C648F7"/>
    <w:rsid w:val="00C64956"/>
    <w:rsid w:val="00C6495C"/>
    <w:rsid w:val="00C64A65"/>
    <w:rsid w:val="00C64ADD"/>
    <w:rsid w:val="00C64BA1"/>
    <w:rsid w:val="00C64BD5"/>
    <w:rsid w:val="00C650B5"/>
    <w:rsid w:val="00C650F2"/>
    <w:rsid w:val="00C653C0"/>
    <w:rsid w:val="00C6543C"/>
    <w:rsid w:val="00C6550A"/>
    <w:rsid w:val="00C655D1"/>
    <w:rsid w:val="00C657D9"/>
    <w:rsid w:val="00C65CDC"/>
    <w:rsid w:val="00C65F71"/>
    <w:rsid w:val="00C6633A"/>
    <w:rsid w:val="00C665D6"/>
    <w:rsid w:val="00C66690"/>
    <w:rsid w:val="00C66980"/>
    <w:rsid w:val="00C669D6"/>
    <w:rsid w:val="00C669E8"/>
    <w:rsid w:val="00C66AE8"/>
    <w:rsid w:val="00C66BA7"/>
    <w:rsid w:val="00C66D39"/>
    <w:rsid w:val="00C66D5B"/>
    <w:rsid w:val="00C66E02"/>
    <w:rsid w:val="00C66E19"/>
    <w:rsid w:val="00C66F7C"/>
    <w:rsid w:val="00C670D3"/>
    <w:rsid w:val="00C672B1"/>
    <w:rsid w:val="00C672CE"/>
    <w:rsid w:val="00C6732E"/>
    <w:rsid w:val="00C67875"/>
    <w:rsid w:val="00C6791A"/>
    <w:rsid w:val="00C6796D"/>
    <w:rsid w:val="00C67CC4"/>
    <w:rsid w:val="00C7015D"/>
    <w:rsid w:val="00C70524"/>
    <w:rsid w:val="00C707A9"/>
    <w:rsid w:val="00C707F5"/>
    <w:rsid w:val="00C70833"/>
    <w:rsid w:val="00C70BB0"/>
    <w:rsid w:val="00C70BF5"/>
    <w:rsid w:val="00C70EB5"/>
    <w:rsid w:val="00C70ED4"/>
    <w:rsid w:val="00C70F29"/>
    <w:rsid w:val="00C711E4"/>
    <w:rsid w:val="00C712F9"/>
    <w:rsid w:val="00C716D7"/>
    <w:rsid w:val="00C71A2F"/>
    <w:rsid w:val="00C71BAA"/>
    <w:rsid w:val="00C71CD1"/>
    <w:rsid w:val="00C71E24"/>
    <w:rsid w:val="00C72010"/>
    <w:rsid w:val="00C7218E"/>
    <w:rsid w:val="00C7229F"/>
    <w:rsid w:val="00C72377"/>
    <w:rsid w:val="00C723BD"/>
    <w:rsid w:val="00C72462"/>
    <w:rsid w:val="00C7257A"/>
    <w:rsid w:val="00C725BA"/>
    <w:rsid w:val="00C726B0"/>
    <w:rsid w:val="00C72769"/>
    <w:rsid w:val="00C729E0"/>
    <w:rsid w:val="00C72CD7"/>
    <w:rsid w:val="00C72DD5"/>
    <w:rsid w:val="00C72E9B"/>
    <w:rsid w:val="00C72EAB"/>
    <w:rsid w:val="00C732CF"/>
    <w:rsid w:val="00C735D8"/>
    <w:rsid w:val="00C7371B"/>
    <w:rsid w:val="00C7382D"/>
    <w:rsid w:val="00C73831"/>
    <w:rsid w:val="00C739BB"/>
    <w:rsid w:val="00C73C1F"/>
    <w:rsid w:val="00C74630"/>
    <w:rsid w:val="00C74721"/>
    <w:rsid w:val="00C747EA"/>
    <w:rsid w:val="00C7496B"/>
    <w:rsid w:val="00C74F89"/>
    <w:rsid w:val="00C7537B"/>
    <w:rsid w:val="00C753C9"/>
    <w:rsid w:val="00C75620"/>
    <w:rsid w:val="00C75625"/>
    <w:rsid w:val="00C7578D"/>
    <w:rsid w:val="00C758AF"/>
    <w:rsid w:val="00C75A02"/>
    <w:rsid w:val="00C75A60"/>
    <w:rsid w:val="00C75A8E"/>
    <w:rsid w:val="00C76010"/>
    <w:rsid w:val="00C761E7"/>
    <w:rsid w:val="00C761F0"/>
    <w:rsid w:val="00C76205"/>
    <w:rsid w:val="00C76526"/>
    <w:rsid w:val="00C76532"/>
    <w:rsid w:val="00C76632"/>
    <w:rsid w:val="00C7665B"/>
    <w:rsid w:val="00C766EE"/>
    <w:rsid w:val="00C76722"/>
    <w:rsid w:val="00C769CB"/>
    <w:rsid w:val="00C76BAB"/>
    <w:rsid w:val="00C7705B"/>
    <w:rsid w:val="00C77152"/>
    <w:rsid w:val="00C773EC"/>
    <w:rsid w:val="00C7750F"/>
    <w:rsid w:val="00C777F1"/>
    <w:rsid w:val="00C77859"/>
    <w:rsid w:val="00C778C7"/>
    <w:rsid w:val="00C7790E"/>
    <w:rsid w:val="00C802D0"/>
    <w:rsid w:val="00C80435"/>
    <w:rsid w:val="00C804B8"/>
    <w:rsid w:val="00C804DD"/>
    <w:rsid w:val="00C80606"/>
    <w:rsid w:val="00C80AF7"/>
    <w:rsid w:val="00C80C1F"/>
    <w:rsid w:val="00C80F49"/>
    <w:rsid w:val="00C8110D"/>
    <w:rsid w:val="00C816CA"/>
    <w:rsid w:val="00C8173E"/>
    <w:rsid w:val="00C81A1E"/>
    <w:rsid w:val="00C81B8C"/>
    <w:rsid w:val="00C8208E"/>
    <w:rsid w:val="00C820BC"/>
    <w:rsid w:val="00C8211F"/>
    <w:rsid w:val="00C82490"/>
    <w:rsid w:val="00C825FF"/>
    <w:rsid w:val="00C8276F"/>
    <w:rsid w:val="00C8292F"/>
    <w:rsid w:val="00C82A13"/>
    <w:rsid w:val="00C82AF3"/>
    <w:rsid w:val="00C82B04"/>
    <w:rsid w:val="00C82B10"/>
    <w:rsid w:val="00C82DC2"/>
    <w:rsid w:val="00C82F20"/>
    <w:rsid w:val="00C82F5E"/>
    <w:rsid w:val="00C82F91"/>
    <w:rsid w:val="00C83B8D"/>
    <w:rsid w:val="00C8429B"/>
    <w:rsid w:val="00C849E0"/>
    <w:rsid w:val="00C84AA8"/>
    <w:rsid w:val="00C84C2F"/>
    <w:rsid w:val="00C84D20"/>
    <w:rsid w:val="00C84D2F"/>
    <w:rsid w:val="00C84D42"/>
    <w:rsid w:val="00C84F64"/>
    <w:rsid w:val="00C84F8C"/>
    <w:rsid w:val="00C84FED"/>
    <w:rsid w:val="00C8506D"/>
    <w:rsid w:val="00C85094"/>
    <w:rsid w:val="00C852A1"/>
    <w:rsid w:val="00C85309"/>
    <w:rsid w:val="00C8531F"/>
    <w:rsid w:val="00C85353"/>
    <w:rsid w:val="00C85530"/>
    <w:rsid w:val="00C856EE"/>
    <w:rsid w:val="00C85D5A"/>
    <w:rsid w:val="00C85D9C"/>
    <w:rsid w:val="00C85E5D"/>
    <w:rsid w:val="00C85EBE"/>
    <w:rsid w:val="00C8607B"/>
    <w:rsid w:val="00C860CD"/>
    <w:rsid w:val="00C86324"/>
    <w:rsid w:val="00C86392"/>
    <w:rsid w:val="00C868C7"/>
    <w:rsid w:val="00C8691A"/>
    <w:rsid w:val="00C86A9D"/>
    <w:rsid w:val="00C86B4E"/>
    <w:rsid w:val="00C86EA3"/>
    <w:rsid w:val="00C86F01"/>
    <w:rsid w:val="00C87196"/>
    <w:rsid w:val="00C87329"/>
    <w:rsid w:val="00C87412"/>
    <w:rsid w:val="00C8742B"/>
    <w:rsid w:val="00C874D4"/>
    <w:rsid w:val="00C8768B"/>
    <w:rsid w:val="00C8794F"/>
    <w:rsid w:val="00C87C4E"/>
    <w:rsid w:val="00C87D51"/>
    <w:rsid w:val="00C87D80"/>
    <w:rsid w:val="00C87EA4"/>
    <w:rsid w:val="00C87F16"/>
    <w:rsid w:val="00C9000F"/>
    <w:rsid w:val="00C900BD"/>
    <w:rsid w:val="00C9025D"/>
    <w:rsid w:val="00C90342"/>
    <w:rsid w:val="00C905DD"/>
    <w:rsid w:val="00C907C5"/>
    <w:rsid w:val="00C909D4"/>
    <w:rsid w:val="00C90C7C"/>
    <w:rsid w:val="00C90DAF"/>
    <w:rsid w:val="00C90FF8"/>
    <w:rsid w:val="00C910FD"/>
    <w:rsid w:val="00C9114B"/>
    <w:rsid w:val="00C911A7"/>
    <w:rsid w:val="00C912D9"/>
    <w:rsid w:val="00C91458"/>
    <w:rsid w:val="00C914D2"/>
    <w:rsid w:val="00C914FF"/>
    <w:rsid w:val="00C915D7"/>
    <w:rsid w:val="00C918E1"/>
    <w:rsid w:val="00C91976"/>
    <w:rsid w:val="00C919A2"/>
    <w:rsid w:val="00C91CB0"/>
    <w:rsid w:val="00C91E82"/>
    <w:rsid w:val="00C91FFE"/>
    <w:rsid w:val="00C92019"/>
    <w:rsid w:val="00C921E9"/>
    <w:rsid w:val="00C92247"/>
    <w:rsid w:val="00C9225D"/>
    <w:rsid w:val="00C92331"/>
    <w:rsid w:val="00C923C3"/>
    <w:rsid w:val="00C92743"/>
    <w:rsid w:val="00C927E9"/>
    <w:rsid w:val="00C92870"/>
    <w:rsid w:val="00C92ADC"/>
    <w:rsid w:val="00C92C34"/>
    <w:rsid w:val="00C92D75"/>
    <w:rsid w:val="00C92F2B"/>
    <w:rsid w:val="00C92FAC"/>
    <w:rsid w:val="00C932F9"/>
    <w:rsid w:val="00C93432"/>
    <w:rsid w:val="00C93621"/>
    <w:rsid w:val="00C93636"/>
    <w:rsid w:val="00C93834"/>
    <w:rsid w:val="00C93E2D"/>
    <w:rsid w:val="00C94100"/>
    <w:rsid w:val="00C9487E"/>
    <w:rsid w:val="00C9492B"/>
    <w:rsid w:val="00C949CE"/>
    <w:rsid w:val="00C94A13"/>
    <w:rsid w:val="00C94ECD"/>
    <w:rsid w:val="00C9531E"/>
    <w:rsid w:val="00C95381"/>
    <w:rsid w:val="00C95433"/>
    <w:rsid w:val="00C954AB"/>
    <w:rsid w:val="00C95689"/>
    <w:rsid w:val="00C9587A"/>
    <w:rsid w:val="00C959BA"/>
    <w:rsid w:val="00C95AB6"/>
    <w:rsid w:val="00C95B93"/>
    <w:rsid w:val="00C95BB1"/>
    <w:rsid w:val="00C95CE6"/>
    <w:rsid w:val="00C95E0D"/>
    <w:rsid w:val="00C96092"/>
    <w:rsid w:val="00C9617E"/>
    <w:rsid w:val="00C963D5"/>
    <w:rsid w:val="00C963D7"/>
    <w:rsid w:val="00C965C4"/>
    <w:rsid w:val="00C965F4"/>
    <w:rsid w:val="00C96713"/>
    <w:rsid w:val="00C96B47"/>
    <w:rsid w:val="00C96D89"/>
    <w:rsid w:val="00C96F04"/>
    <w:rsid w:val="00C97072"/>
    <w:rsid w:val="00C97117"/>
    <w:rsid w:val="00C9725E"/>
    <w:rsid w:val="00C97545"/>
    <w:rsid w:val="00C976E7"/>
    <w:rsid w:val="00C977E8"/>
    <w:rsid w:val="00C97814"/>
    <w:rsid w:val="00CA012E"/>
    <w:rsid w:val="00CA03CF"/>
    <w:rsid w:val="00CA0626"/>
    <w:rsid w:val="00CA0804"/>
    <w:rsid w:val="00CA08FD"/>
    <w:rsid w:val="00CA0B06"/>
    <w:rsid w:val="00CA0B0D"/>
    <w:rsid w:val="00CA0BEE"/>
    <w:rsid w:val="00CA0ED4"/>
    <w:rsid w:val="00CA0F63"/>
    <w:rsid w:val="00CA10AB"/>
    <w:rsid w:val="00CA1260"/>
    <w:rsid w:val="00CA1562"/>
    <w:rsid w:val="00CA15F6"/>
    <w:rsid w:val="00CA16FA"/>
    <w:rsid w:val="00CA19D0"/>
    <w:rsid w:val="00CA1B02"/>
    <w:rsid w:val="00CA1D7F"/>
    <w:rsid w:val="00CA1D88"/>
    <w:rsid w:val="00CA1FE6"/>
    <w:rsid w:val="00CA1FED"/>
    <w:rsid w:val="00CA2201"/>
    <w:rsid w:val="00CA2212"/>
    <w:rsid w:val="00CA2314"/>
    <w:rsid w:val="00CA2448"/>
    <w:rsid w:val="00CA24F5"/>
    <w:rsid w:val="00CA2593"/>
    <w:rsid w:val="00CA2667"/>
    <w:rsid w:val="00CA26BA"/>
    <w:rsid w:val="00CA28F1"/>
    <w:rsid w:val="00CA3041"/>
    <w:rsid w:val="00CA3136"/>
    <w:rsid w:val="00CA31AC"/>
    <w:rsid w:val="00CA330E"/>
    <w:rsid w:val="00CA339D"/>
    <w:rsid w:val="00CA356D"/>
    <w:rsid w:val="00CA3882"/>
    <w:rsid w:val="00CA3904"/>
    <w:rsid w:val="00CA39C3"/>
    <w:rsid w:val="00CA3A23"/>
    <w:rsid w:val="00CA3E17"/>
    <w:rsid w:val="00CA3F89"/>
    <w:rsid w:val="00CA40CA"/>
    <w:rsid w:val="00CA4117"/>
    <w:rsid w:val="00CA41DA"/>
    <w:rsid w:val="00CA4390"/>
    <w:rsid w:val="00CA448B"/>
    <w:rsid w:val="00CA456E"/>
    <w:rsid w:val="00CA4783"/>
    <w:rsid w:val="00CA48A9"/>
    <w:rsid w:val="00CA4925"/>
    <w:rsid w:val="00CA4D1A"/>
    <w:rsid w:val="00CA4E94"/>
    <w:rsid w:val="00CA4FF9"/>
    <w:rsid w:val="00CA532A"/>
    <w:rsid w:val="00CA5376"/>
    <w:rsid w:val="00CA5377"/>
    <w:rsid w:val="00CA53BB"/>
    <w:rsid w:val="00CA5750"/>
    <w:rsid w:val="00CA5885"/>
    <w:rsid w:val="00CA5BC9"/>
    <w:rsid w:val="00CA5D08"/>
    <w:rsid w:val="00CA5DA8"/>
    <w:rsid w:val="00CA5DBB"/>
    <w:rsid w:val="00CA5F56"/>
    <w:rsid w:val="00CA63C9"/>
    <w:rsid w:val="00CA6730"/>
    <w:rsid w:val="00CA6778"/>
    <w:rsid w:val="00CA6AC2"/>
    <w:rsid w:val="00CA6B24"/>
    <w:rsid w:val="00CA6CCD"/>
    <w:rsid w:val="00CA6E2D"/>
    <w:rsid w:val="00CA6ED6"/>
    <w:rsid w:val="00CA6F33"/>
    <w:rsid w:val="00CA70D6"/>
    <w:rsid w:val="00CA7219"/>
    <w:rsid w:val="00CA72D0"/>
    <w:rsid w:val="00CA74A3"/>
    <w:rsid w:val="00CA74C3"/>
    <w:rsid w:val="00CA7711"/>
    <w:rsid w:val="00CA7A59"/>
    <w:rsid w:val="00CA7ACE"/>
    <w:rsid w:val="00CA7C2E"/>
    <w:rsid w:val="00CA7C5E"/>
    <w:rsid w:val="00CA7CAC"/>
    <w:rsid w:val="00CA7E27"/>
    <w:rsid w:val="00CA7E5E"/>
    <w:rsid w:val="00CB03BD"/>
    <w:rsid w:val="00CB0868"/>
    <w:rsid w:val="00CB0CAE"/>
    <w:rsid w:val="00CB0CB3"/>
    <w:rsid w:val="00CB0EBC"/>
    <w:rsid w:val="00CB0FC7"/>
    <w:rsid w:val="00CB1025"/>
    <w:rsid w:val="00CB132D"/>
    <w:rsid w:val="00CB144D"/>
    <w:rsid w:val="00CB1450"/>
    <w:rsid w:val="00CB17C5"/>
    <w:rsid w:val="00CB1870"/>
    <w:rsid w:val="00CB1901"/>
    <w:rsid w:val="00CB1D6E"/>
    <w:rsid w:val="00CB1DC4"/>
    <w:rsid w:val="00CB1FC2"/>
    <w:rsid w:val="00CB2073"/>
    <w:rsid w:val="00CB2608"/>
    <w:rsid w:val="00CB2617"/>
    <w:rsid w:val="00CB29E4"/>
    <w:rsid w:val="00CB2B45"/>
    <w:rsid w:val="00CB2C62"/>
    <w:rsid w:val="00CB2F0B"/>
    <w:rsid w:val="00CB31A3"/>
    <w:rsid w:val="00CB320A"/>
    <w:rsid w:val="00CB335E"/>
    <w:rsid w:val="00CB3454"/>
    <w:rsid w:val="00CB35B4"/>
    <w:rsid w:val="00CB3699"/>
    <w:rsid w:val="00CB3A5E"/>
    <w:rsid w:val="00CB4067"/>
    <w:rsid w:val="00CB45A6"/>
    <w:rsid w:val="00CB45E7"/>
    <w:rsid w:val="00CB46F1"/>
    <w:rsid w:val="00CB4874"/>
    <w:rsid w:val="00CB4989"/>
    <w:rsid w:val="00CB4A9A"/>
    <w:rsid w:val="00CB50B7"/>
    <w:rsid w:val="00CB5262"/>
    <w:rsid w:val="00CB56E9"/>
    <w:rsid w:val="00CB57CE"/>
    <w:rsid w:val="00CB5FEC"/>
    <w:rsid w:val="00CB6638"/>
    <w:rsid w:val="00CB6736"/>
    <w:rsid w:val="00CB6848"/>
    <w:rsid w:val="00CB68CB"/>
    <w:rsid w:val="00CB6A8C"/>
    <w:rsid w:val="00CB6C86"/>
    <w:rsid w:val="00CB6CDB"/>
    <w:rsid w:val="00CB6EED"/>
    <w:rsid w:val="00CB7020"/>
    <w:rsid w:val="00CB7077"/>
    <w:rsid w:val="00CB70A7"/>
    <w:rsid w:val="00CB755D"/>
    <w:rsid w:val="00CB7C03"/>
    <w:rsid w:val="00CB7C23"/>
    <w:rsid w:val="00CB7C5C"/>
    <w:rsid w:val="00CB7F09"/>
    <w:rsid w:val="00CC0069"/>
    <w:rsid w:val="00CC01BD"/>
    <w:rsid w:val="00CC0338"/>
    <w:rsid w:val="00CC0450"/>
    <w:rsid w:val="00CC0589"/>
    <w:rsid w:val="00CC0846"/>
    <w:rsid w:val="00CC0876"/>
    <w:rsid w:val="00CC093E"/>
    <w:rsid w:val="00CC0B6D"/>
    <w:rsid w:val="00CC0D38"/>
    <w:rsid w:val="00CC13A2"/>
    <w:rsid w:val="00CC1408"/>
    <w:rsid w:val="00CC193A"/>
    <w:rsid w:val="00CC1CA8"/>
    <w:rsid w:val="00CC205E"/>
    <w:rsid w:val="00CC21F8"/>
    <w:rsid w:val="00CC22AC"/>
    <w:rsid w:val="00CC24DE"/>
    <w:rsid w:val="00CC271C"/>
    <w:rsid w:val="00CC2BC1"/>
    <w:rsid w:val="00CC2E4D"/>
    <w:rsid w:val="00CC307D"/>
    <w:rsid w:val="00CC32B4"/>
    <w:rsid w:val="00CC3479"/>
    <w:rsid w:val="00CC3697"/>
    <w:rsid w:val="00CC36AB"/>
    <w:rsid w:val="00CC3740"/>
    <w:rsid w:val="00CC397D"/>
    <w:rsid w:val="00CC398E"/>
    <w:rsid w:val="00CC3A31"/>
    <w:rsid w:val="00CC3AFB"/>
    <w:rsid w:val="00CC3C06"/>
    <w:rsid w:val="00CC3C13"/>
    <w:rsid w:val="00CC4035"/>
    <w:rsid w:val="00CC4040"/>
    <w:rsid w:val="00CC4119"/>
    <w:rsid w:val="00CC419A"/>
    <w:rsid w:val="00CC41A5"/>
    <w:rsid w:val="00CC435D"/>
    <w:rsid w:val="00CC44E2"/>
    <w:rsid w:val="00CC44FB"/>
    <w:rsid w:val="00CC47DC"/>
    <w:rsid w:val="00CC5224"/>
    <w:rsid w:val="00CC5299"/>
    <w:rsid w:val="00CC56AD"/>
    <w:rsid w:val="00CC582D"/>
    <w:rsid w:val="00CC5857"/>
    <w:rsid w:val="00CC5937"/>
    <w:rsid w:val="00CC5AFB"/>
    <w:rsid w:val="00CC5B5D"/>
    <w:rsid w:val="00CC5D8E"/>
    <w:rsid w:val="00CC5DBD"/>
    <w:rsid w:val="00CC5FBB"/>
    <w:rsid w:val="00CC606C"/>
    <w:rsid w:val="00CC6155"/>
    <w:rsid w:val="00CC6197"/>
    <w:rsid w:val="00CC6228"/>
    <w:rsid w:val="00CC62C6"/>
    <w:rsid w:val="00CC637D"/>
    <w:rsid w:val="00CC64A8"/>
    <w:rsid w:val="00CC6700"/>
    <w:rsid w:val="00CC67FB"/>
    <w:rsid w:val="00CC691A"/>
    <w:rsid w:val="00CC6D82"/>
    <w:rsid w:val="00CC6F34"/>
    <w:rsid w:val="00CC711E"/>
    <w:rsid w:val="00CC716F"/>
    <w:rsid w:val="00CC7293"/>
    <w:rsid w:val="00CC73AF"/>
    <w:rsid w:val="00CC73BC"/>
    <w:rsid w:val="00CC766D"/>
    <w:rsid w:val="00CC7CC1"/>
    <w:rsid w:val="00CC7CF1"/>
    <w:rsid w:val="00CC7D3A"/>
    <w:rsid w:val="00CC7D83"/>
    <w:rsid w:val="00CC7D9D"/>
    <w:rsid w:val="00CC7FF3"/>
    <w:rsid w:val="00CC7FF8"/>
    <w:rsid w:val="00CD003F"/>
    <w:rsid w:val="00CD0183"/>
    <w:rsid w:val="00CD0195"/>
    <w:rsid w:val="00CD0231"/>
    <w:rsid w:val="00CD0603"/>
    <w:rsid w:val="00CD0826"/>
    <w:rsid w:val="00CD0E98"/>
    <w:rsid w:val="00CD10CE"/>
    <w:rsid w:val="00CD114F"/>
    <w:rsid w:val="00CD11DA"/>
    <w:rsid w:val="00CD161B"/>
    <w:rsid w:val="00CD1864"/>
    <w:rsid w:val="00CD1977"/>
    <w:rsid w:val="00CD205F"/>
    <w:rsid w:val="00CD2061"/>
    <w:rsid w:val="00CD2224"/>
    <w:rsid w:val="00CD24E6"/>
    <w:rsid w:val="00CD29C9"/>
    <w:rsid w:val="00CD2B49"/>
    <w:rsid w:val="00CD2D25"/>
    <w:rsid w:val="00CD2F2C"/>
    <w:rsid w:val="00CD2F37"/>
    <w:rsid w:val="00CD32E5"/>
    <w:rsid w:val="00CD33E7"/>
    <w:rsid w:val="00CD33E9"/>
    <w:rsid w:val="00CD34F7"/>
    <w:rsid w:val="00CD3506"/>
    <w:rsid w:val="00CD35B2"/>
    <w:rsid w:val="00CD35C5"/>
    <w:rsid w:val="00CD3649"/>
    <w:rsid w:val="00CD36C5"/>
    <w:rsid w:val="00CD3794"/>
    <w:rsid w:val="00CD3A76"/>
    <w:rsid w:val="00CD3B03"/>
    <w:rsid w:val="00CD3D07"/>
    <w:rsid w:val="00CD41AD"/>
    <w:rsid w:val="00CD44EE"/>
    <w:rsid w:val="00CD45CC"/>
    <w:rsid w:val="00CD475C"/>
    <w:rsid w:val="00CD499F"/>
    <w:rsid w:val="00CD4CB0"/>
    <w:rsid w:val="00CD5065"/>
    <w:rsid w:val="00CD5070"/>
    <w:rsid w:val="00CD50A6"/>
    <w:rsid w:val="00CD5132"/>
    <w:rsid w:val="00CD5827"/>
    <w:rsid w:val="00CD5BF0"/>
    <w:rsid w:val="00CD5E2D"/>
    <w:rsid w:val="00CD60F6"/>
    <w:rsid w:val="00CD651A"/>
    <w:rsid w:val="00CD6597"/>
    <w:rsid w:val="00CD686D"/>
    <w:rsid w:val="00CD6F5A"/>
    <w:rsid w:val="00CD71CC"/>
    <w:rsid w:val="00CD7290"/>
    <w:rsid w:val="00CD746D"/>
    <w:rsid w:val="00CD7492"/>
    <w:rsid w:val="00CD75E1"/>
    <w:rsid w:val="00CD7784"/>
    <w:rsid w:val="00CD77DB"/>
    <w:rsid w:val="00CD781F"/>
    <w:rsid w:val="00CD7831"/>
    <w:rsid w:val="00CD789A"/>
    <w:rsid w:val="00CD79C3"/>
    <w:rsid w:val="00CE0355"/>
    <w:rsid w:val="00CE051C"/>
    <w:rsid w:val="00CE05B2"/>
    <w:rsid w:val="00CE07F2"/>
    <w:rsid w:val="00CE0A65"/>
    <w:rsid w:val="00CE0C04"/>
    <w:rsid w:val="00CE0C05"/>
    <w:rsid w:val="00CE1098"/>
    <w:rsid w:val="00CE11AE"/>
    <w:rsid w:val="00CE11C8"/>
    <w:rsid w:val="00CE139B"/>
    <w:rsid w:val="00CE1537"/>
    <w:rsid w:val="00CE1601"/>
    <w:rsid w:val="00CE191C"/>
    <w:rsid w:val="00CE19AA"/>
    <w:rsid w:val="00CE19E1"/>
    <w:rsid w:val="00CE1A34"/>
    <w:rsid w:val="00CE1A8E"/>
    <w:rsid w:val="00CE1B7D"/>
    <w:rsid w:val="00CE2472"/>
    <w:rsid w:val="00CE2535"/>
    <w:rsid w:val="00CE29F9"/>
    <w:rsid w:val="00CE2A53"/>
    <w:rsid w:val="00CE2BB9"/>
    <w:rsid w:val="00CE2C79"/>
    <w:rsid w:val="00CE2CA5"/>
    <w:rsid w:val="00CE2D89"/>
    <w:rsid w:val="00CE3540"/>
    <w:rsid w:val="00CE36E2"/>
    <w:rsid w:val="00CE3981"/>
    <w:rsid w:val="00CE3A44"/>
    <w:rsid w:val="00CE3D3F"/>
    <w:rsid w:val="00CE3F2C"/>
    <w:rsid w:val="00CE4135"/>
    <w:rsid w:val="00CE4238"/>
    <w:rsid w:val="00CE4300"/>
    <w:rsid w:val="00CE4330"/>
    <w:rsid w:val="00CE448D"/>
    <w:rsid w:val="00CE45AA"/>
    <w:rsid w:val="00CE46B4"/>
    <w:rsid w:val="00CE4725"/>
    <w:rsid w:val="00CE4A02"/>
    <w:rsid w:val="00CE4C4E"/>
    <w:rsid w:val="00CE5329"/>
    <w:rsid w:val="00CE54C0"/>
    <w:rsid w:val="00CE582B"/>
    <w:rsid w:val="00CE5A7F"/>
    <w:rsid w:val="00CE5CC7"/>
    <w:rsid w:val="00CE5D4A"/>
    <w:rsid w:val="00CE5FBF"/>
    <w:rsid w:val="00CE5FEF"/>
    <w:rsid w:val="00CE6190"/>
    <w:rsid w:val="00CE65BD"/>
    <w:rsid w:val="00CE65F3"/>
    <w:rsid w:val="00CE6640"/>
    <w:rsid w:val="00CE677A"/>
    <w:rsid w:val="00CE6B4D"/>
    <w:rsid w:val="00CE6B52"/>
    <w:rsid w:val="00CE6BE7"/>
    <w:rsid w:val="00CE6C04"/>
    <w:rsid w:val="00CE6D02"/>
    <w:rsid w:val="00CE728C"/>
    <w:rsid w:val="00CE75E7"/>
    <w:rsid w:val="00CE7775"/>
    <w:rsid w:val="00CE79DB"/>
    <w:rsid w:val="00CE7B03"/>
    <w:rsid w:val="00CE7C51"/>
    <w:rsid w:val="00CF010C"/>
    <w:rsid w:val="00CF0168"/>
    <w:rsid w:val="00CF0235"/>
    <w:rsid w:val="00CF0346"/>
    <w:rsid w:val="00CF0561"/>
    <w:rsid w:val="00CF0909"/>
    <w:rsid w:val="00CF0ABA"/>
    <w:rsid w:val="00CF0BB7"/>
    <w:rsid w:val="00CF0C41"/>
    <w:rsid w:val="00CF0CA9"/>
    <w:rsid w:val="00CF0DA1"/>
    <w:rsid w:val="00CF0E85"/>
    <w:rsid w:val="00CF1164"/>
    <w:rsid w:val="00CF14A0"/>
    <w:rsid w:val="00CF16D6"/>
    <w:rsid w:val="00CF16E9"/>
    <w:rsid w:val="00CF1796"/>
    <w:rsid w:val="00CF18D7"/>
    <w:rsid w:val="00CF1901"/>
    <w:rsid w:val="00CF1967"/>
    <w:rsid w:val="00CF1B04"/>
    <w:rsid w:val="00CF1F37"/>
    <w:rsid w:val="00CF202E"/>
    <w:rsid w:val="00CF203D"/>
    <w:rsid w:val="00CF214E"/>
    <w:rsid w:val="00CF2161"/>
    <w:rsid w:val="00CF2310"/>
    <w:rsid w:val="00CF2386"/>
    <w:rsid w:val="00CF23B7"/>
    <w:rsid w:val="00CF2436"/>
    <w:rsid w:val="00CF27DA"/>
    <w:rsid w:val="00CF2B6B"/>
    <w:rsid w:val="00CF2B9E"/>
    <w:rsid w:val="00CF3072"/>
    <w:rsid w:val="00CF31E9"/>
    <w:rsid w:val="00CF3342"/>
    <w:rsid w:val="00CF33D6"/>
    <w:rsid w:val="00CF343E"/>
    <w:rsid w:val="00CF364F"/>
    <w:rsid w:val="00CF382C"/>
    <w:rsid w:val="00CF3A5D"/>
    <w:rsid w:val="00CF3C5C"/>
    <w:rsid w:val="00CF450C"/>
    <w:rsid w:val="00CF452D"/>
    <w:rsid w:val="00CF45D1"/>
    <w:rsid w:val="00CF4616"/>
    <w:rsid w:val="00CF4773"/>
    <w:rsid w:val="00CF4A94"/>
    <w:rsid w:val="00CF4ADB"/>
    <w:rsid w:val="00CF4B4A"/>
    <w:rsid w:val="00CF50C0"/>
    <w:rsid w:val="00CF51FE"/>
    <w:rsid w:val="00CF5287"/>
    <w:rsid w:val="00CF54C1"/>
    <w:rsid w:val="00CF552B"/>
    <w:rsid w:val="00CF5778"/>
    <w:rsid w:val="00CF5820"/>
    <w:rsid w:val="00CF5A3B"/>
    <w:rsid w:val="00CF5B5F"/>
    <w:rsid w:val="00CF5BDF"/>
    <w:rsid w:val="00CF5BEA"/>
    <w:rsid w:val="00CF5C1D"/>
    <w:rsid w:val="00CF5CF8"/>
    <w:rsid w:val="00CF5F4E"/>
    <w:rsid w:val="00CF5FA6"/>
    <w:rsid w:val="00CF61EC"/>
    <w:rsid w:val="00CF654E"/>
    <w:rsid w:val="00CF67D7"/>
    <w:rsid w:val="00CF6843"/>
    <w:rsid w:val="00CF6857"/>
    <w:rsid w:val="00CF6961"/>
    <w:rsid w:val="00CF69E6"/>
    <w:rsid w:val="00CF6CAB"/>
    <w:rsid w:val="00CF6FA5"/>
    <w:rsid w:val="00CF70A5"/>
    <w:rsid w:val="00CF70E9"/>
    <w:rsid w:val="00CF737B"/>
    <w:rsid w:val="00CF7424"/>
    <w:rsid w:val="00CF7697"/>
    <w:rsid w:val="00CF78AF"/>
    <w:rsid w:val="00CF78F4"/>
    <w:rsid w:val="00D0006B"/>
    <w:rsid w:val="00D0011B"/>
    <w:rsid w:val="00D00481"/>
    <w:rsid w:val="00D00537"/>
    <w:rsid w:val="00D0058D"/>
    <w:rsid w:val="00D0067E"/>
    <w:rsid w:val="00D00805"/>
    <w:rsid w:val="00D00EA1"/>
    <w:rsid w:val="00D0106B"/>
    <w:rsid w:val="00D010A0"/>
    <w:rsid w:val="00D010AB"/>
    <w:rsid w:val="00D010D7"/>
    <w:rsid w:val="00D010F8"/>
    <w:rsid w:val="00D011A4"/>
    <w:rsid w:val="00D011EE"/>
    <w:rsid w:val="00D01388"/>
    <w:rsid w:val="00D01420"/>
    <w:rsid w:val="00D0148F"/>
    <w:rsid w:val="00D01497"/>
    <w:rsid w:val="00D01B31"/>
    <w:rsid w:val="00D01B40"/>
    <w:rsid w:val="00D01DF6"/>
    <w:rsid w:val="00D01E1A"/>
    <w:rsid w:val="00D02022"/>
    <w:rsid w:val="00D02084"/>
    <w:rsid w:val="00D0209C"/>
    <w:rsid w:val="00D021B6"/>
    <w:rsid w:val="00D023E0"/>
    <w:rsid w:val="00D0249E"/>
    <w:rsid w:val="00D024C3"/>
    <w:rsid w:val="00D02ABD"/>
    <w:rsid w:val="00D02B64"/>
    <w:rsid w:val="00D02D7B"/>
    <w:rsid w:val="00D03006"/>
    <w:rsid w:val="00D03237"/>
    <w:rsid w:val="00D032BF"/>
    <w:rsid w:val="00D032FC"/>
    <w:rsid w:val="00D033F9"/>
    <w:rsid w:val="00D03558"/>
    <w:rsid w:val="00D039FA"/>
    <w:rsid w:val="00D04010"/>
    <w:rsid w:val="00D040E6"/>
    <w:rsid w:val="00D0427B"/>
    <w:rsid w:val="00D04511"/>
    <w:rsid w:val="00D04D3F"/>
    <w:rsid w:val="00D04EE0"/>
    <w:rsid w:val="00D0536E"/>
    <w:rsid w:val="00D055CF"/>
    <w:rsid w:val="00D057B1"/>
    <w:rsid w:val="00D057BE"/>
    <w:rsid w:val="00D05DC2"/>
    <w:rsid w:val="00D0603B"/>
    <w:rsid w:val="00D06046"/>
    <w:rsid w:val="00D061AA"/>
    <w:rsid w:val="00D06449"/>
    <w:rsid w:val="00D06468"/>
    <w:rsid w:val="00D064BA"/>
    <w:rsid w:val="00D06542"/>
    <w:rsid w:val="00D06766"/>
    <w:rsid w:val="00D068D6"/>
    <w:rsid w:val="00D06DC0"/>
    <w:rsid w:val="00D06E48"/>
    <w:rsid w:val="00D0701A"/>
    <w:rsid w:val="00D070EE"/>
    <w:rsid w:val="00D07167"/>
    <w:rsid w:val="00D0729C"/>
    <w:rsid w:val="00D072A3"/>
    <w:rsid w:val="00D07409"/>
    <w:rsid w:val="00D074D6"/>
    <w:rsid w:val="00D07C04"/>
    <w:rsid w:val="00D07CCD"/>
    <w:rsid w:val="00D100B8"/>
    <w:rsid w:val="00D100CF"/>
    <w:rsid w:val="00D101BA"/>
    <w:rsid w:val="00D1037B"/>
    <w:rsid w:val="00D10407"/>
    <w:rsid w:val="00D10543"/>
    <w:rsid w:val="00D105D3"/>
    <w:rsid w:val="00D1061A"/>
    <w:rsid w:val="00D10899"/>
    <w:rsid w:val="00D10935"/>
    <w:rsid w:val="00D10A84"/>
    <w:rsid w:val="00D10E4A"/>
    <w:rsid w:val="00D116B5"/>
    <w:rsid w:val="00D11748"/>
    <w:rsid w:val="00D11858"/>
    <w:rsid w:val="00D118D0"/>
    <w:rsid w:val="00D118F8"/>
    <w:rsid w:val="00D11B7E"/>
    <w:rsid w:val="00D11CB7"/>
    <w:rsid w:val="00D11D7E"/>
    <w:rsid w:val="00D12021"/>
    <w:rsid w:val="00D120E4"/>
    <w:rsid w:val="00D12370"/>
    <w:rsid w:val="00D1271B"/>
    <w:rsid w:val="00D12826"/>
    <w:rsid w:val="00D12886"/>
    <w:rsid w:val="00D12CCD"/>
    <w:rsid w:val="00D12D8F"/>
    <w:rsid w:val="00D12D93"/>
    <w:rsid w:val="00D1307A"/>
    <w:rsid w:val="00D13099"/>
    <w:rsid w:val="00D130CC"/>
    <w:rsid w:val="00D13180"/>
    <w:rsid w:val="00D1341F"/>
    <w:rsid w:val="00D13719"/>
    <w:rsid w:val="00D1374F"/>
    <w:rsid w:val="00D13948"/>
    <w:rsid w:val="00D13978"/>
    <w:rsid w:val="00D13A37"/>
    <w:rsid w:val="00D13A7B"/>
    <w:rsid w:val="00D13BC0"/>
    <w:rsid w:val="00D13BC1"/>
    <w:rsid w:val="00D13E7A"/>
    <w:rsid w:val="00D13E8E"/>
    <w:rsid w:val="00D1405C"/>
    <w:rsid w:val="00D140F4"/>
    <w:rsid w:val="00D14358"/>
    <w:rsid w:val="00D14473"/>
    <w:rsid w:val="00D14A12"/>
    <w:rsid w:val="00D14D57"/>
    <w:rsid w:val="00D15083"/>
    <w:rsid w:val="00D15107"/>
    <w:rsid w:val="00D15247"/>
    <w:rsid w:val="00D15389"/>
    <w:rsid w:val="00D157F4"/>
    <w:rsid w:val="00D159F8"/>
    <w:rsid w:val="00D15A69"/>
    <w:rsid w:val="00D15C7F"/>
    <w:rsid w:val="00D15DFF"/>
    <w:rsid w:val="00D15EA2"/>
    <w:rsid w:val="00D1643A"/>
    <w:rsid w:val="00D1661A"/>
    <w:rsid w:val="00D16651"/>
    <w:rsid w:val="00D16671"/>
    <w:rsid w:val="00D16A3B"/>
    <w:rsid w:val="00D16AA6"/>
    <w:rsid w:val="00D16AAB"/>
    <w:rsid w:val="00D16E35"/>
    <w:rsid w:val="00D1705E"/>
    <w:rsid w:val="00D174A5"/>
    <w:rsid w:val="00D17502"/>
    <w:rsid w:val="00D176AB"/>
    <w:rsid w:val="00D176D3"/>
    <w:rsid w:val="00D17886"/>
    <w:rsid w:val="00D17B7C"/>
    <w:rsid w:val="00D17B96"/>
    <w:rsid w:val="00D17EFA"/>
    <w:rsid w:val="00D2001F"/>
    <w:rsid w:val="00D20451"/>
    <w:rsid w:val="00D2094E"/>
    <w:rsid w:val="00D20C91"/>
    <w:rsid w:val="00D20CC1"/>
    <w:rsid w:val="00D20DD0"/>
    <w:rsid w:val="00D210BD"/>
    <w:rsid w:val="00D2113B"/>
    <w:rsid w:val="00D211C4"/>
    <w:rsid w:val="00D21339"/>
    <w:rsid w:val="00D2134A"/>
    <w:rsid w:val="00D213DB"/>
    <w:rsid w:val="00D214E8"/>
    <w:rsid w:val="00D2164D"/>
    <w:rsid w:val="00D217A9"/>
    <w:rsid w:val="00D21957"/>
    <w:rsid w:val="00D220A5"/>
    <w:rsid w:val="00D222E9"/>
    <w:rsid w:val="00D224C9"/>
    <w:rsid w:val="00D22548"/>
    <w:rsid w:val="00D227BF"/>
    <w:rsid w:val="00D227D7"/>
    <w:rsid w:val="00D22863"/>
    <w:rsid w:val="00D228F7"/>
    <w:rsid w:val="00D229A7"/>
    <w:rsid w:val="00D22B68"/>
    <w:rsid w:val="00D22EE1"/>
    <w:rsid w:val="00D23054"/>
    <w:rsid w:val="00D23055"/>
    <w:rsid w:val="00D23437"/>
    <w:rsid w:val="00D23441"/>
    <w:rsid w:val="00D235F3"/>
    <w:rsid w:val="00D238E0"/>
    <w:rsid w:val="00D2414D"/>
    <w:rsid w:val="00D244CB"/>
    <w:rsid w:val="00D2458D"/>
    <w:rsid w:val="00D24A11"/>
    <w:rsid w:val="00D24D9D"/>
    <w:rsid w:val="00D24FCD"/>
    <w:rsid w:val="00D24FDF"/>
    <w:rsid w:val="00D2529A"/>
    <w:rsid w:val="00D25393"/>
    <w:rsid w:val="00D253E3"/>
    <w:rsid w:val="00D254E9"/>
    <w:rsid w:val="00D25811"/>
    <w:rsid w:val="00D259AA"/>
    <w:rsid w:val="00D25A6F"/>
    <w:rsid w:val="00D25DA2"/>
    <w:rsid w:val="00D2618D"/>
    <w:rsid w:val="00D2619B"/>
    <w:rsid w:val="00D262BD"/>
    <w:rsid w:val="00D263C1"/>
    <w:rsid w:val="00D2642B"/>
    <w:rsid w:val="00D264B5"/>
    <w:rsid w:val="00D265B3"/>
    <w:rsid w:val="00D2691D"/>
    <w:rsid w:val="00D26B96"/>
    <w:rsid w:val="00D26CF6"/>
    <w:rsid w:val="00D26EC1"/>
    <w:rsid w:val="00D270F7"/>
    <w:rsid w:val="00D27334"/>
    <w:rsid w:val="00D27957"/>
    <w:rsid w:val="00D279A6"/>
    <w:rsid w:val="00D27AD2"/>
    <w:rsid w:val="00D27AE0"/>
    <w:rsid w:val="00D27F11"/>
    <w:rsid w:val="00D27FAA"/>
    <w:rsid w:val="00D3011B"/>
    <w:rsid w:val="00D303FE"/>
    <w:rsid w:val="00D304C8"/>
    <w:rsid w:val="00D3070C"/>
    <w:rsid w:val="00D30952"/>
    <w:rsid w:val="00D3098D"/>
    <w:rsid w:val="00D30B8F"/>
    <w:rsid w:val="00D30BA8"/>
    <w:rsid w:val="00D30FEB"/>
    <w:rsid w:val="00D310ED"/>
    <w:rsid w:val="00D31F04"/>
    <w:rsid w:val="00D32019"/>
    <w:rsid w:val="00D32101"/>
    <w:rsid w:val="00D321F5"/>
    <w:rsid w:val="00D3236E"/>
    <w:rsid w:val="00D3247C"/>
    <w:rsid w:val="00D32702"/>
    <w:rsid w:val="00D3277D"/>
    <w:rsid w:val="00D329B6"/>
    <w:rsid w:val="00D32A4E"/>
    <w:rsid w:val="00D32AB2"/>
    <w:rsid w:val="00D32C2A"/>
    <w:rsid w:val="00D32EE0"/>
    <w:rsid w:val="00D32EFC"/>
    <w:rsid w:val="00D32F3E"/>
    <w:rsid w:val="00D33050"/>
    <w:rsid w:val="00D3315C"/>
    <w:rsid w:val="00D33524"/>
    <w:rsid w:val="00D33736"/>
    <w:rsid w:val="00D33AA2"/>
    <w:rsid w:val="00D33AAE"/>
    <w:rsid w:val="00D33BA7"/>
    <w:rsid w:val="00D33C80"/>
    <w:rsid w:val="00D33EF0"/>
    <w:rsid w:val="00D33F47"/>
    <w:rsid w:val="00D34257"/>
    <w:rsid w:val="00D3430C"/>
    <w:rsid w:val="00D34368"/>
    <w:rsid w:val="00D343BD"/>
    <w:rsid w:val="00D344B7"/>
    <w:rsid w:val="00D3464C"/>
    <w:rsid w:val="00D346FD"/>
    <w:rsid w:val="00D347F2"/>
    <w:rsid w:val="00D34861"/>
    <w:rsid w:val="00D34B95"/>
    <w:rsid w:val="00D34CD7"/>
    <w:rsid w:val="00D35199"/>
    <w:rsid w:val="00D35300"/>
    <w:rsid w:val="00D3556E"/>
    <w:rsid w:val="00D355A4"/>
    <w:rsid w:val="00D356B5"/>
    <w:rsid w:val="00D35783"/>
    <w:rsid w:val="00D35994"/>
    <w:rsid w:val="00D35A56"/>
    <w:rsid w:val="00D35B2B"/>
    <w:rsid w:val="00D35D5B"/>
    <w:rsid w:val="00D35E47"/>
    <w:rsid w:val="00D35E91"/>
    <w:rsid w:val="00D35EC1"/>
    <w:rsid w:val="00D35F31"/>
    <w:rsid w:val="00D361FF"/>
    <w:rsid w:val="00D36388"/>
    <w:rsid w:val="00D364F3"/>
    <w:rsid w:val="00D36632"/>
    <w:rsid w:val="00D36927"/>
    <w:rsid w:val="00D3692B"/>
    <w:rsid w:val="00D3696C"/>
    <w:rsid w:val="00D36A8B"/>
    <w:rsid w:val="00D36CAB"/>
    <w:rsid w:val="00D36D8B"/>
    <w:rsid w:val="00D36FC5"/>
    <w:rsid w:val="00D372AB"/>
    <w:rsid w:val="00D37380"/>
    <w:rsid w:val="00D373B2"/>
    <w:rsid w:val="00D3749D"/>
    <w:rsid w:val="00D375EE"/>
    <w:rsid w:val="00D37656"/>
    <w:rsid w:val="00D376A3"/>
    <w:rsid w:val="00D3785B"/>
    <w:rsid w:val="00D37B99"/>
    <w:rsid w:val="00D37C8B"/>
    <w:rsid w:val="00D403E8"/>
    <w:rsid w:val="00D404D4"/>
    <w:rsid w:val="00D4056C"/>
    <w:rsid w:val="00D40668"/>
    <w:rsid w:val="00D4077D"/>
    <w:rsid w:val="00D40938"/>
    <w:rsid w:val="00D40E37"/>
    <w:rsid w:val="00D40E84"/>
    <w:rsid w:val="00D410C3"/>
    <w:rsid w:val="00D4113C"/>
    <w:rsid w:val="00D412D6"/>
    <w:rsid w:val="00D414E2"/>
    <w:rsid w:val="00D416EA"/>
    <w:rsid w:val="00D41AE2"/>
    <w:rsid w:val="00D41B70"/>
    <w:rsid w:val="00D41CC2"/>
    <w:rsid w:val="00D41DEE"/>
    <w:rsid w:val="00D41F36"/>
    <w:rsid w:val="00D41FFA"/>
    <w:rsid w:val="00D42184"/>
    <w:rsid w:val="00D423C4"/>
    <w:rsid w:val="00D42419"/>
    <w:rsid w:val="00D425D2"/>
    <w:rsid w:val="00D4262F"/>
    <w:rsid w:val="00D42816"/>
    <w:rsid w:val="00D4296B"/>
    <w:rsid w:val="00D429D3"/>
    <w:rsid w:val="00D42E01"/>
    <w:rsid w:val="00D42EDD"/>
    <w:rsid w:val="00D42F21"/>
    <w:rsid w:val="00D430B7"/>
    <w:rsid w:val="00D43238"/>
    <w:rsid w:val="00D432ED"/>
    <w:rsid w:val="00D433EB"/>
    <w:rsid w:val="00D43464"/>
    <w:rsid w:val="00D434FA"/>
    <w:rsid w:val="00D4364B"/>
    <w:rsid w:val="00D4372F"/>
    <w:rsid w:val="00D4379D"/>
    <w:rsid w:val="00D4385A"/>
    <w:rsid w:val="00D43981"/>
    <w:rsid w:val="00D43CD6"/>
    <w:rsid w:val="00D43E14"/>
    <w:rsid w:val="00D43E33"/>
    <w:rsid w:val="00D4426B"/>
    <w:rsid w:val="00D44329"/>
    <w:rsid w:val="00D4452A"/>
    <w:rsid w:val="00D446D1"/>
    <w:rsid w:val="00D44762"/>
    <w:rsid w:val="00D44932"/>
    <w:rsid w:val="00D44BEC"/>
    <w:rsid w:val="00D44CBE"/>
    <w:rsid w:val="00D44E50"/>
    <w:rsid w:val="00D45128"/>
    <w:rsid w:val="00D4515A"/>
    <w:rsid w:val="00D45255"/>
    <w:rsid w:val="00D45258"/>
    <w:rsid w:val="00D45469"/>
    <w:rsid w:val="00D45521"/>
    <w:rsid w:val="00D456F6"/>
    <w:rsid w:val="00D456F8"/>
    <w:rsid w:val="00D45831"/>
    <w:rsid w:val="00D45867"/>
    <w:rsid w:val="00D459CC"/>
    <w:rsid w:val="00D45D07"/>
    <w:rsid w:val="00D45FE8"/>
    <w:rsid w:val="00D460B1"/>
    <w:rsid w:val="00D4643C"/>
    <w:rsid w:val="00D464AC"/>
    <w:rsid w:val="00D465B3"/>
    <w:rsid w:val="00D465BA"/>
    <w:rsid w:val="00D466AA"/>
    <w:rsid w:val="00D46811"/>
    <w:rsid w:val="00D468B5"/>
    <w:rsid w:val="00D46CFD"/>
    <w:rsid w:val="00D46D3C"/>
    <w:rsid w:val="00D46F3C"/>
    <w:rsid w:val="00D4729E"/>
    <w:rsid w:val="00D478C9"/>
    <w:rsid w:val="00D47A93"/>
    <w:rsid w:val="00D50016"/>
    <w:rsid w:val="00D50115"/>
    <w:rsid w:val="00D50424"/>
    <w:rsid w:val="00D5046B"/>
    <w:rsid w:val="00D505BD"/>
    <w:rsid w:val="00D50626"/>
    <w:rsid w:val="00D50975"/>
    <w:rsid w:val="00D509FD"/>
    <w:rsid w:val="00D50A28"/>
    <w:rsid w:val="00D50C26"/>
    <w:rsid w:val="00D50D2F"/>
    <w:rsid w:val="00D50D42"/>
    <w:rsid w:val="00D51134"/>
    <w:rsid w:val="00D513BD"/>
    <w:rsid w:val="00D515CA"/>
    <w:rsid w:val="00D5164E"/>
    <w:rsid w:val="00D51AAB"/>
    <w:rsid w:val="00D51E3C"/>
    <w:rsid w:val="00D52106"/>
    <w:rsid w:val="00D52193"/>
    <w:rsid w:val="00D5229E"/>
    <w:rsid w:val="00D5240E"/>
    <w:rsid w:val="00D52A21"/>
    <w:rsid w:val="00D52B5C"/>
    <w:rsid w:val="00D52CDE"/>
    <w:rsid w:val="00D52D00"/>
    <w:rsid w:val="00D53001"/>
    <w:rsid w:val="00D5308F"/>
    <w:rsid w:val="00D530B5"/>
    <w:rsid w:val="00D53368"/>
    <w:rsid w:val="00D53C74"/>
    <w:rsid w:val="00D53DAC"/>
    <w:rsid w:val="00D53E70"/>
    <w:rsid w:val="00D540E2"/>
    <w:rsid w:val="00D545A5"/>
    <w:rsid w:val="00D54724"/>
    <w:rsid w:val="00D54A10"/>
    <w:rsid w:val="00D54A71"/>
    <w:rsid w:val="00D54C53"/>
    <w:rsid w:val="00D551DF"/>
    <w:rsid w:val="00D55351"/>
    <w:rsid w:val="00D55400"/>
    <w:rsid w:val="00D554D9"/>
    <w:rsid w:val="00D5584B"/>
    <w:rsid w:val="00D55A37"/>
    <w:rsid w:val="00D55C65"/>
    <w:rsid w:val="00D55F47"/>
    <w:rsid w:val="00D561A0"/>
    <w:rsid w:val="00D561B6"/>
    <w:rsid w:val="00D565D9"/>
    <w:rsid w:val="00D5666D"/>
    <w:rsid w:val="00D56707"/>
    <w:rsid w:val="00D56740"/>
    <w:rsid w:val="00D56A2A"/>
    <w:rsid w:val="00D56BD0"/>
    <w:rsid w:val="00D56C72"/>
    <w:rsid w:val="00D56D53"/>
    <w:rsid w:val="00D56F31"/>
    <w:rsid w:val="00D56F49"/>
    <w:rsid w:val="00D573FF"/>
    <w:rsid w:val="00D57518"/>
    <w:rsid w:val="00D577AF"/>
    <w:rsid w:val="00D57B7D"/>
    <w:rsid w:val="00D57C79"/>
    <w:rsid w:val="00D57F4A"/>
    <w:rsid w:val="00D57F6D"/>
    <w:rsid w:val="00D57F7E"/>
    <w:rsid w:val="00D6008A"/>
    <w:rsid w:val="00D60185"/>
    <w:rsid w:val="00D602D8"/>
    <w:rsid w:val="00D603FA"/>
    <w:rsid w:val="00D604EF"/>
    <w:rsid w:val="00D60617"/>
    <w:rsid w:val="00D608EB"/>
    <w:rsid w:val="00D60EA8"/>
    <w:rsid w:val="00D610DB"/>
    <w:rsid w:val="00D61117"/>
    <w:rsid w:val="00D61366"/>
    <w:rsid w:val="00D6147A"/>
    <w:rsid w:val="00D616C0"/>
    <w:rsid w:val="00D618A9"/>
    <w:rsid w:val="00D61E8E"/>
    <w:rsid w:val="00D620A8"/>
    <w:rsid w:val="00D62142"/>
    <w:rsid w:val="00D622FD"/>
    <w:rsid w:val="00D62320"/>
    <w:rsid w:val="00D62410"/>
    <w:rsid w:val="00D624C3"/>
    <w:rsid w:val="00D62AF3"/>
    <w:rsid w:val="00D62F7B"/>
    <w:rsid w:val="00D62FEA"/>
    <w:rsid w:val="00D63091"/>
    <w:rsid w:val="00D6312B"/>
    <w:rsid w:val="00D63700"/>
    <w:rsid w:val="00D637F1"/>
    <w:rsid w:val="00D63CB8"/>
    <w:rsid w:val="00D63CBA"/>
    <w:rsid w:val="00D64219"/>
    <w:rsid w:val="00D64467"/>
    <w:rsid w:val="00D647BE"/>
    <w:rsid w:val="00D64A38"/>
    <w:rsid w:val="00D64A6E"/>
    <w:rsid w:val="00D64AF2"/>
    <w:rsid w:val="00D64B0D"/>
    <w:rsid w:val="00D64C75"/>
    <w:rsid w:val="00D64D1F"/>
    <w:rsid w:val="00D64FB8"/>
    <w:rsid w:val="00D65078"/>
    <w:rsid w:val="00D650D8"/>
    <w:rsid w:val="00D651E7"/>
    <w:rsid w:val="00D653F5"/>
    <w:rsid w:val="00D655D0"/>
    <w:rsid w:val="00D65775"/>
    <w:rsid w:val="00D657D4"/>
    <w:rsid w:val="00D65844"/>
    <w:rsid w:val="00D65B4F"/>
    <w:rsid w:val="00D65BAD"/>
    <w:rsid w:val="00D65C18"/>
    <w:rsid w:val="00D65CAA"/>
    <w:rsid w:val="00D65EC0"/>
    <w:rsid w:val="00D6603C"/>
    <w:rsid w:val="00D66200"/>
    <w:rsid w:val="00D662A8"/>
    <w:rsid w:val="00D66442"/>
    <w:rsid w:val="00D6670B"/>
    <w:rsid w:val="00D66822"/>
    <w:rsid w:val="00D66AAB"/>
    <w:rsid w:val="00D66AC6"/>
    <w:rsid w:val="00D66AE0"/>
    <w:rsid w:val="00D66E3E"/>
    <w:rsid w:val="00D66ED7"/>
    <w:rsid w:val="00D6705B"/>
    <w:rsid w:val="00D67073"/>
    <w:rsid w:val="00D6716E"/>
    <w:rsid w:val="00D671DD"/>
    <w:rsid w:val="00D67286"/>
    <w:rsid w:val="00D672B4"/>
    <w:rsid w:val="00D673A1"/>
    <w:rsid w:val="00D6746B"/>
    <w:rsid w:val="00D675A4"/>
    <w:rsid w:val="00D67811"/>
    <w:rsid w:val="00D6791B"/>
    <w:rsid w:val="00D67A90"/>
    <w:rsid w:val="00D67D46"/>
    <w:rsid w:val="00D67E41"/>
    <w:rsid w:val="00D67ED1"/>
    <w:rsid w:val="00D70063"/>
    <w:rsid w:val="00D700EC"/>
    <w:rsid w:val="00D7012C"/>
    <w:rsid w:val="00D702B7"/>
    <w:rsid w:val="00D702C9"/>
    <w:rsid w:val="00D702D2"/>
    <w:rsid w:val="00D704A8"/>
    <w:rsid w:val="00D70628"/>
    <w:rsid w:val="00D708C2"/>
    <w:rsid w:val="00D708C8"/>
    <w:rsid w:val="00D70A5B"/>
    <w:rsid w:val="00D70ACB"/>
    <w:rsid w:val="00D70C1D"/>
    <w:rsid w:val="00D7128A"/>
    <w:rsid w:val="00D7137B"/>
    <w:rsid w:val="00D7188A"/>
    <w:rsid w:val="00D719AC"/>
    <w:rsid w:val="00D72781"/>
    <w:rsid w:val="00D72AFA"/>
    <w:rsid w:val="00D73063"/>
    <w:rsid w:val="00D731EE"/>
    <w:rsid w:val="00D7337C"/>
    <w:rsid w:val="00D733B0"/>
    <w:rsid w:val="00D7340C"/>
    <w:rsid w:val="00D73624"/>
    <w:rsid w:val="00D7386C"/>
    <w:rsid w:val="00D73B64"/>
    <w:rsid w:val="00D73BB4"/>
    <w:rsid w:val="00D73F7D"/>
    <w:rsid w:val="00D73FAE"/>
    <w:rsid w:val="00D741B5"/>
    <w:rsid w:val="00D74582"/>
    <w:rsid w:val="00D74B42"/>
    <w:rsid w:val="00D74D6D"/>
    <w:rsid w:val="00D74DE8"/>
    <w:rsid w:val="00D74E4E"/>
    <w:rsid w:val="00D74EDB"/>
    <w:rsid w:val="00D7506F"/>
    <w:rsid w:val="00D750EF"/>
    <w:rsid w:val="00D751E4"/>
    <w:rsid w:val="00D7552B"/>
    <w:rsid w:val="00D757A2"/>
    <w:rsid w:val="00D7581A"/>
    <w:rsid w:val="00D75AFB"/>
    <w:rsid w:val="00D75B84"/>
    <w:rsid w:val="00D75CD7"/>
    <w:rsid w:val="00D75D7C"/>
    <w:rsid w:val="00D75E85"/>
    <w:rsid w:val="00D75F38"/>
    <w:rsid w:val="00D75FD9"/>
    <w:rsid w:val="00D7600F"/>
    <w:rsid w:val="00D761C2"/>
    <w:rsid w:val="00D76390"/>
    <w:rsid w:val="00D7641F"/>
    <w:rsid w:val="00D764C5"/>
    <w:rsid w:val="00D765D4"/>
    <w:rsid w:val="00D7679E"/>
    <w:rsid w:val="00D76999"/>
    <w:rsid w:val="00D76B56"/>
    <w:rsid w:val="00D76B64"/>
    <w:rsid w:val="00D76CB7"/>
    <w:rsid w:val="00D76D18"/>
    <w:rsid w:val="00D76E64"/>
    <w:rsid w:val="00D76E94"/>
    <w:rsid w:val="00D77024"/>
    <w:rsid w:val="00D771F1"/>
    <w:rsid w:val="00D772FD"/>
    <w:rsid w:val="00D77437"/>
    <w:rsid w:val="00D7752E"/>
    <w:rsid w:val="00D7764F"/>
    <w:rsid w:val="00D77719"/>
    <w:rsid w:val="00D7771B"/>
    <w:rsid w:val="00D77758"/>
    <w:rsid w:val="00D777AB"/>
    <w:rsid w:val="00D7780A"/>
    <w:rsid w:val="00D779CE"/>
    <w:rsid w:val="00D77A13"/>
    <w:rsid w:val="00D77B12"/>
    <w:rsid w:val="00D77C30"/>
    <w:rsid w:val="00D77D14"/>
    <w:rsid w:val="00D77E29"/>
    <w:rsid w:val="00D77ED6"/>
    <w:rsid w:val="00D77F26"/>
    <w:rsid w:val="00D77F71"/>
    <w:rsid w:val="00D802BA"/>
    <w:rsid w:val="00D805FF"/>
    <w:rsid w:val="00D80987"/>
    <w:rsid w:val="00D80C23"/>
    <w:rsid w:val="00D80D7A"/>
    <w:rsid w:val="00D80D8D"/>
    <w:rsid w:val="00D811F3"/>
    <w:rsid w:val="00D817E0"/>
    <w:rsid w:val="00D8196A"/>
    <w:rsid w:val="00D81B85"/>
    <w:rsid w:val="00D81E4C"/>
    <w:rsid w:val="00D81FE3"/>
    <w:rsid w:val="00D8204D"/>
    <w:rsid w:val="00D82133"/>
    <w:rsid w:val="00D8218F"/>
    <w:rsid w:val="00D821D4"/>
    <w:rsid w:val="00D821F6"/>
    <w:rsid w:val="00D82243"/>
    <w:rsid w:val="00D82397"/>
    <w:rsid w:val="00D82435"/>
    <w:rsid w:val="00D826CB"/>
    <w:rsid w:val="00D8272E"/>
    <w:rsid w:val="00D82DBA"/>
    <w:rsid w:val="00D82F88"/>
    <w:rsid w:val="00D8320D"/>
    <w:rsid w:val="00D8335D"/>
    <w:rsid w:val="00D834B0"/>
    <w:rsid w:val="00D83666"/>
    <w:rsid w:val="00D83785"/>
    <w:rsid w:val="00D8399B"/>
    <w:rsid w:val="00D839A3"/>
    <w:rsid w:val="00D83C73"/>
    <w:rsid w:val="00D83D03"/>
    <w:rsid w:val="00D83E14"/>
    <w:rsid w:val="00D83EE3"/>
    <w:rsid w:val="00D83F57"/>
    <w:rsid w:val="00D842F2"/>
    <w:rsid w:val="00D84754"/>
    <w:rsid w:val="00D84927"/>
    <w:rsid w:val="00D84950"/>
    <w:rsid w:val="00D84BF9"/>
    <w:rsid w:val="00D84C7B"/>
    <w:rsid w:val="00D84E29"/>
    <w:rsid w:val="00D84E72"/>
    <w:rsid w:val="00D852AF"/>
    <w:rsid w:val="00D852E3"/>
    <w:rsid w:val="00D853DB"/>
    <w:rsid w:val="00D8560B"/>
    <w:rsid w:val="00D859AF"/>
    <w:rsid w:val="00D85A16"/>
    <w:rsid w:val="00D85A80"/>
    <w:rsid w:val="00D85A8B"/>
    <w:rsid w:val="00D85DED"/>
    <w:rsid w:val="00D85E24"/>
    <w:rsid w:val="00D8614D"/>
    <w:rsid w:val="00D86235"/>
    <w:rsid w:val="00D8650C"/>
    <w:rsid w:val="00D86662"/>
    <w:rsid w:val="00D8688C"/>
    <w:rsid w:val="00D868EF"/>
    <w:rsid w:val="00D8694D"/>
    <w:rsid w:val="00D86D34"/>
    <w:rsid w:val="00D86D72"/>
    <w:rsid w:val="00D86DCC"/>
    <w:rsid w:val="00D871EE"/>
    <w:rsid w:val="00D872E9"/>
    <w:rsid w:val="00D87469"/>
    <w:rsid w:val="00D8769D"/>
    <w:rsid w:val="00D87AE0"/>
    <w:rsid w:val="00D87C82"/>
    <w:rsid w:val="00D87D97"/>
    <w:rsid w:val="00D87F20"/>
    <w:rsid w:val="00D90001"/>
    <w:rsid w:val="00D90106"/>
    <w:rsid w:val="00D90166"/>
    <w:rsid w:val="00D9026E"/>
    <w:rsid w:val="00D90304"/>
    <w:rsid w:val="00D90418"/>
    <w:rsid w:val="00D90608"/>
    <w:rsid w:val="00D90641"/>
    <w:rsid w:val="00D907D2"/>
    <w:rsid w:val="00D90809"/>
    <w:rsid w:val="00D908A6"/>
    <w:rsid w:val="00D90B55"/>
    <w:rsid w:val="00D90B75"/>
    <w:rsid w:val="00D90DE3"/>
    <w:rsid w:val="00D910D0"/>
    <w:rsid w:val="00D911EA"/>
    <w:rsid w:val="00D91231"/>
    <w:rsid w:val="00D91418"/>
    <w:rsid w:val="00D9155E"/>
    <w:rsid w:val="00D91651"/>
    <w:rsid w:val="00D91747"/>
    <w:rsid w:val="00D917A5"/>
    <w:rsid w:val="00D917FA"/>
    <w:rsid w:val="00D918B2"/>
    <w:rsid w:val="00D929F3"/>
    <w:rsid w:val="00D92AFE"/>
    <w:rsid w:val="00D92B38"/>
    <w:rsid w:val="00D92FA0"/>
    <w:rsid w:val="00D92FE7"/>
    <w:rsid w:val="00D93072"/>
    <w:rsid w:val="00D93145"/>
    <w:rsid w:val="00D931A7"/>
    <w:rsid w:val="00D93254"/>
    <w:rsid w:val="00D932DB"/>
    <w:rsid w:val="00D9358E"/>
    <w:rsid w:val="00D935E8"/>
    <w:rsid w:val="00D9368E"/>
    <w:rsid w:val="00D936B8"/>
    <w:rsid w:val="00D939F3"/>
    <w:rsid w:val="00D93FC5"/>
    <w:rsid w:val="00D9412B"/>
    <w:rsid w:val="00D9432E"/>
    <w:rsid w:val="00D9434A"/>
    <w:rsid w:val="00D946F5"/>
    <w:rsid w:val="00D94849"/>
    <w:rsid w:val="00D94880"/>
    <w:rsid w:val="00D94BCF"/>
    <w:rsid w:val="00D94CB6"/>
    <w:rsid w:val="00D94D62"/>
    <w:rsid w:val="00D94ECF"/>
    <w:rsid w:val="00D94EF4"/>
    <w:rsid w:val="00D9533C"/>
    <w:rsid w:val="00D953C9"/>
    <w:rsid w:val="00D953D8"/>
    <w:rsid w:val="00D9552F"/>
    <w:rsid w:val="00D95737"/>
    <w:rsid w:val="00D9578F"/>
    <w:rsid w:val="00D95790"/>
    <w:rsid w:val="00D957AE"/>
    <w:rsid w:val="00D95940"/>
    <w:rsid w:val="00D95A89"/>
    <w:rsid w:val="00D95B24"/>
    <w:rsid w:val="00D95CCC"/>
    <w:rsid w:val="00D95E47"/>
    <w:rsid w:val="00D9602C"/>
    <w:rsid w:val="00D96032"/>
    <w:rsid w:val="00D96328"/>
    <w:rsid w:val="00D963AB"/>
    <w:rsid w:val="00D96773"/>
    <w:rsid w:val="00D96AEF"/>
    <w:rsid w:val="00D96BFA"/>
    <w:rsid w:val="00D96C90"/>
    <w:rsid w:val="00D97079"/>
    <w:rsid w:val="00D9728B"/>
    <w:rsid w:val="00D972FA"/>
    <w:rsid w:val="00D976A6"/>
    <w:rsid w:val="00D976DF"/>
    <w:rsid w:val="00D979A6"/>
    <w:rsid w:val="00D97A2B"/>
    <w:rsid w:val="00D97CA4"/>
    <w:rsid w:val="00D97CD4"/>
    <w:rsid w:val="00D97CDB"/>
    <w:rsid w:val="00D97D81"/>
    <w:rsid w:val="00D97DD3"/>
    <w:rsid w:val="00D97FB1"/>
    <w:rsid w:val="00DA00F9"/>
    <w:rsid w:val="00DA0162"/>
    <w:rsid w:val="00DA02DF"/>
    <w:rsid w:val="00DA0436"/>
    <w:rsid w:val="00DA0B6E"/>
    <w:rsid w:val="00DA107B"/>
    <w:rsid w:val="00DA10AF"/>
    <w:rsid w:val="00DA10CE"/>
    <w:rsid w:val="00DA10DF"/>
    <w:rsid w:val="00DA1279"/>
    <w:rsid w:val="00DA137C"/>
    <w:rsid w:val="00DA13CB"/>
    <w:rsid w:val="00DA15D0"/>
    <w:rsid w:val="00DA19AA"/>
    <w:rsid w:val="00DA1A80"/>
    <w:rsid w:val="00DA1C7A"/>
    <w:rsid w:val="00DA1C86"/>
    <w:rsid w:val="00DA1DA5"/>
    <w:rsid w:val="00DA20D3"/>
    <w:rsid w:val="00DA2488"/>
    <w:rsid w:val="00DA249D"/>
    <w:rsid w:val="00DA2883"/>
    <w:rsid w:val="00DA2924"/>
    <w:rsid w:val="00DA2946"/>
    <w:rsid w:val="00DA2B98"/>
    <w:rsid w:val="00DA2C38"/>
    <w:rsid w:val="00DA3042"/>
    <w:rsid w:val="00DA33A1"/>
    <w:rsid w:val="00DA34B7"/>
    <w:rsid w:val="00DA36F4"/>
    <w:rsid w:val="00DA3742"/>
    <w:rsid w:val="00DA3949"/>
    <w:rsid w:val="00DA3975"/>
    <w:rsid w:val="00DA3C27"/>
    <w:rsid w:val="00DA3CF0"/>
    <w:rsid w:val="00DA3DEE"/>
    <w:rsid w:val="00DA3F5F"/>
    <w:rsid w:val="00DA3F66"/>
    <w:rsid w:val="00DA4465"/>
    <w:rsid w:val="00DA44EE"/>
    <w:rsid w:val="00DA46D4"/>
    <w:rsid w:val="00DA483A"/>
    <w:rsid w:val="00DA4A33"/>
    <w:rsid w:val="00DA4E3A"/>
    <w:rsid w:val="00DA4F8A"/>
    <w:rsid w:val="00DA5017"/>
    <w:rsid w:val="00DA52E1"/>
    <w:rsid w:val="00DA5474"/>
    <w:rsid w:val="00DA5832"/>
    <w:rsid w:val="00DA58EF"/>
    <w:rsid w:val="00DA5D41"/>
    <w:rsid w:val="00DA5EFE"/>
    <w:rsid w:val="00DA644A"/>
    <w:rsid w:val="00DA6456"/>
    <w:rsid w:val="00DA6470"/>
    <w:rsid w:val="00DA6884"/>
    <w:rsid w:val="00DA6A56"/>
    <w:rsid w:val="00DA6B5E"/>
    <w:rsid w:val="00DA6BA0"/>
    <w:rsid w:val="00DA6C9E"/>
    <w:rsid w:val="00DA6F2C"/>
    <w:rsid w:val="00DA7030"/>
    <w:rsid w:val="00DA7268"/>
    <w:rsid w:val="00DA7271"/>
    <w:rsid w:val="00DA72B1"/>
    <w:rsid w:val="00DA73C6"/>
    <w:rsid w:val="00DA7543"/>
    <w:rsid w:val="00DA755F"/>
    <w:rsid w:val="00DA7565"/>
    <w:rsid w:val="00DA769B"/>
    <w:rsid w:val="00DA77F7"/>
    <w:rsid w:val="00DA78BE"/>
    <w:rsid w:val="00DA7A2D"/>
    <w:rsid w:val="00DA7BB7"/>
    <w:rsid w:val="00DA7D3B"/>
    <w:rsid w:val="00DA7E20"/>
    <w:rsid w:val="00DA7E92"/>
    <w:rsid w:val="00DA7EB3"/>
    <w:rsid w:val="00DA7ECC"/>
    <w:rsid w:val="00DB0112"/>
    <w:rsid w:val="00DB0166"/>
    <w:rsid w:val="00DB0333"/>
    <w:rsid w:val="00DB058E"/>
    <w:rsid w:val="00DB0595"/>
    <w:rsid w:val="00DB0601"/>
    <w:rsid w:val="00DB06CF"/>
    <w:rsid w:val="00DB06D2"/>
    <w:rsid w:val="00DB0803"/>
    <w:rsid w:val="00DB0894"/>
    <w:rsid w:val="00DB08B7"/>
    <w:rsid w:val="00DB0D91"/>
    <w:rsid w:val="00DB0DA4"/>
    <w:rsid w:val="00DB0EB7"/>
    <w:rsid w:val="00DB0F09"/>
    <w:rsid w:val="00DB1366"/>
    <w:rsid w:val="00DB1514"/>
    <w:rsid w:val="00DB167F"/>
    <w:rsid w:val="00DB1893"/>
    <w:rsid w:val="00DB190F"/>
    <w:rsid w:val="00DB1E46"/>
    <w:rsid w:val="00DB1FCA"/>
    <w:rsid w:val="00DB2207"/>
    <w:rsid w:val="00DB252B"/>
    <w:rsid w:val="00DB253D"/>
    <w:rsid w:val="00DB2644"/>
    <w:rsid w:val="00DB2863"/>
    <w:rsid w:val="00DB2A5E"/>
    <w:rsid w:val="00DB2BC7"/>
    <w:rsid w:val="00DB2E05"/>
    <w:rsid w:val="00DB2EFC"/>
    <w:rsid w:val="00DB3440"/>
    <w:rsid w:val="00DB3B45"/>
    <w:rsid w:val="00DB3DB6"/>
    <w:rsid w:val="00DB3F01"/>
    <w:rsid w:val="00DB41B7"/>
    <w:rsid w:val="00DB426C"/>
    <w:rsid w:val="00DB43C6"/>
    <w:rsid w:val="00DB4855"/>
    <w:rsid w:val="00DB4CFB"/>
    <w:rsid w:val="00DB4EC8"/>
    <w:rsid w:val="00DB4F9C"/>
    <w:rsid w:val="00DB5418"/>
    <w:rsid w:val="00DB566B"/>
    <w:rsid w:val="00DB569B"/>
    <w:rsid w:val="00DB574F"/>
    <w:rsid w:val="00DB5804"/>
    <w:rsid w:val="00DB587F"/>
    <w:rsid w:val="00DB5AEB"/>
    <w:rsid w:val="00DB5C48"/>
    <w:rsid w:val="00DB5CA9"/>
    <w:rsid w:val="00DB5F9C"/>
    <w:rsid w:val="00DB6010"/>
    <w:rsid w:val="00DB606D"/>
    <w:rsid w:val="00DB629C"/>
    <w:rsid w:val="00DB632C"/>
    <w:rsid w:val="00DB6331"/>
    <w:rsid w:val="00DB64E9"/>
    <w:rsid w:val="00DB6603"/>
    <w:rsid w:val="00DB695B"/>
    <w:rsid w:val="00DB6AFE"/>
    <w:rsid w:val="00DB6C90"/>
    <w:rsid w:val="00DB6EEC"/>
    <w:rsid w:val="00DB6F15"/>
    <w:rsid w:val="00DB74A9"/>
    <w:rsid w:val="00DB764F"/>
    <w:rsid w:val="00DB782F"/>
    <w:rsid w:val="00DB78FC"/>
    <w:rsid w:val="00DB7955"/>
    <w:rsid w:val="00DB7A6E"/>
    <w:rsid w:val="00DB7F75"/>
    <w:rsid w:val="00DC0026"/>
    <w:rsid w:val="00DC0147"/>
    <w:rsid w:val="00DC016C"/>
    <w:rsid w:val="00DC01B5"/>
    <w:rsid w:val="00DC0298"/>
    <w:rsid w:val="00DC04CE"/>
    <w:rsid w:val="00DC06F1"/>
    <w:rsid w:val="00DC08D6"/>
    <w:rsid w:val="00DC0BA8"/>
    <w:rsid w:val="00DC0BF4"/>
    <w:rsid w:val="00DC0DC5"/>
    <w:rsid w:val="00DC0DFD"/>
    <w:rsid w:val="00DC1096"/>
    <w:rsid w:val="00DC1099"/>
    <w:rsid w:val="00DC113D"/>
    <w:rsid w:val="00DC1182"/>
    <w:rsid w:val="00DC13F2"/>
    <w:rsid w:val="00DC166D"/>
    <w:rsid w:val="00DC1A45"/>
    <w:rsid w:val="00DC1B8D"/>
    <w:rsid w:val="00DC1BEF"/>
    <w:rsid w:val="00DC1C16"/>
    <w:rsid w:val="00DC1E78"/>
    <w:rsid w:val="00DC1F6C"/>
    <w:rsid w:val="00DC205A"/>
    <w:rsid w:val="00DC23CC"/>
    <w:rsid w:val="00DC25CE"/>
    <w:rsid w:val="00DC26D5"/>
    <w:rsid w:val="00DC278B"/>
    <w:rsid w:val="00DC28C9"/>
    <w:rsid w:val="00DC294C"/>
    <w:rsid w:val="00DC29B8"/>
    <w:rsid w:val="00DC2CCA"/>
    <w:rsid w:val="00DC31FF"/>
    <w:rsid w:val="00DC328D"/>
    <w:rsid w:val="00DC3474"/>
    <w:rsid w:val="00DC35C6"/>
    <w:rsid w:val="00DC3817"/>
    <w:rsid w:val="00DC3DAC"/>
    <w:rsid w:val="00DC3FFD"/>
    <w:rsid w:val="00DC4526"/>
    <w:rsid w:val="00DC4562"/>
    <w:rsid w:val="00DC4815"/>
    <w:rsid w:val="00DC49AF"/>
    <w:rsid w:val="00DC4C13"/>
    <w:rsid w:val="00DC4C47"/>
    <w:rsid w:val="00DC4D3C"/>
    <w:rsid w:val="00DC4D5F"/>
    <w:rsid w:val="00DC4D77"/>
    <w:rsid w:val="00DC4E9B"/>
    <w:rsid w:val="00DC4ED2"/>
    <w:rsid w:val="00DC4F02"/>
    <w:rsid w:val="00DC503F"/>
    <w:rsid w:val="00DC512C"/>
    <w:rsid w:val="00DC51C8"/>
    <w:rsid w:val="00DC53ED"/>
    <w:rsid w:val="00DC5580"/>
    <w:rsid w:val="00DC59A0"/>
    <w:rsid w:val="00DC5CAF"/>
    <w:rsid w:val="00DC5D34"/>
    <w:rsid w:val="00DC5EF6"/>
    <w:rsid w:val="00DC61F1"/>
    <w:rsid w:val="00DC626F"/>
    <w:rsid w:val="00DC62EF"/>
    <w:rsid w:val="00DC63B9"/>
    <w:rsid w:val="00DC6485"/>
    <w:rsid w:val="00DC67ED"/>
    <w:rsid w:val="00DC688B"/>
    <w:rsid w:val="00DC68BA"/>
    <w:rsid w:val="00DC6C4F"/>
    <w:rsid w:val="00DC6CBE"/>
    <w:rsid w:val="00DC6EC5"/>
    <w:rsid w:val="00DC6F8A"/>
    <w:rsid w:val="00DC701C"/>
    <w:rsid w:val="00DC730E"/>
    <w:rsid w:val="00DC74AD"/>
    <w:rsid w:val="00DC76AA"/>
    <w:rsid w:val="00DC76D2"/>
    <w:rsid w:val="00DC7795"/>
    <w:rsid w:val="00DC78E9"/>
    <w:rsid w:val="00DC78FF"/>
    <w:rsid w:val="00DC790F"/>
    <w:rsid w:val="00DC791B"/>
    <w:rsid w:val="00DC7B50"/>
    <w:rsid w:val="00DC7C0A"/>
    <w:rsid w:val="00DC7C84"/>
    <w:rsid w:val="00DC7D4F"/>
    <w:rsid w:val="00DC7DEA"/>
    <w:rsid w:val="00DC7F99"/>
    <w:rsid w:val="00DD031A"/>
    <w:rsid w:val="00DD0337"/>
    <w:rsid w:val="00DD04E9"/>
    <w:rsid w:val="00DD0762"/>
    <w:rsid w:val="00DD08D1"/>
    <w:rsid w:val="00DD0913"/>
    <w:rsid w:val="00DD0BE2"/>
    <w:rsid w:val="00DD0BF8"/>
    <w:rsid w:val="00DD0C0D"/>
    <w:rsid w:val="00DD0E27"/>
    <w:rsid w:val="00DD12FE"/>
    <w:rsid w:val="00DD17C5"/>
    <w:rsid w:val="00DD1813"/>
    <w:rsid w:val="00DD1BDD"/>
    <w:rsid w:val="00DD1C00"/>
    <w:rsid w:val="00DD203D"/>
    <w:rsid w:val="00DD2B6C"/>
    <w:rsid w:val="00DD2DC6"/>
    <w:rsid w:val="00DD2FDB"/>
    <w:rsid w:val="00DD2FE7"/>
    <w:rsid w:val="00DD2FF6"/>
    <w:rsid w:val="00DD36A0"/>
    <w:rsid w:val="00DD386E"/>
    <w:rsid w:val="00DD392E"/>
    <w:rsid w:val="00DD3A5A"/>
    <w:rsid w:val="00DD3EAA"/>
    <w:rsid w:val="00DD4006"/>
    <w:rsid w:val="00DD4163"/>
    <w:rsid w:val="00DD41D6"/>
    <w:rsid w:val="00DD42DF"/>
    <w:rsid w:val="00DD44A5"/>
    <w:rsid w:val="00DD44FD"/>
    <w:rsid w:val="00DD4E1D"/>
    <w:rsid w:val="00DD505D"/>
    <w:rsid w:val="00DD51C5"/>
    <w:rsid w:val="00DD54A4"/>
    <w:rsid w:val="00DD555D"/>
    <w:rsid w:val="00DD566B"/>
    <w:rsid w:val="00DD5694"/>
    <w:rsid w:val="00DD56CB"/>
    <w:rsid w:val="00DD58BD"/>
    <w:rsid w:val="00DD5B9D"/>
    <w:rsid w:val="00DD5C23"/>
    <w:rsid w:val="00DD5CE9"/>
    <w:rsid w:val="00DD5F55"/>
    <w:rsid w:val="00DD5F98"/>
    <w:rsid w:val="00DD622C"/>
    <w:rsid w:val="00DD6264"/>
    <w:rsid w:val="00DD6463"/>
    <w:rsid w:val="00DD6533"/>
    <w:rsid w:val="00DD6C71"/>
    <w:rsid w:val="00DD702E"/>
    <w:rsid w:val="00DD7420"/>
    <w:rsid w:val="00DD76BA"/>
    <w:rsid w:val="00DD7CDA"/>
    <w:rsid w:val="00DD7DE0"/>
    <w:rsid w:val="00DD7DE5"/>
    <w:rsid w:val="00DD7F8B"/>
    <w:rsid w:val="00DE008A"/>
    <w:rsid w:val="00DE00EC"/>
    <w:rsid w:val="00DE01DB"/>
    <w:rsid w:val="00DE0230"/>
    <w:rsid w:val="00DE061A"/>
    <w:rsid w:val="00DE06A0"/>
    <w:rsid w:val="00DE0969"/>
    <w:rsid w:val="00DE0BD7"/>
    <w:rsid w:val="00DE0C3F"/>
    <w:rsid w:val="00DE0CCE"/>
    <w:rsid w:val="00DE0EE3"/>
    <w:rsid w:val="00DE0FFA"/>
    <w:rsid w:val="00DE1216"/>
    <w:rsid w:val="00DE12A2"/>
    <w:rsid w:val="00DE13C9"/>
    <w:rsid w:val="00DE14E7"/>
    <w:rsid w:val="00DE1511"/>
    <w:rsid w:val="00DE1703"/>
    <w:rsid w:val="00DE1AF9"/>
    <w:rsid w:val="00DE1DB0"/>
    <w:rsid w:val="00DE1E2C"/>
    <w:rsid w:val="00DE1E6D"/>
    <w:rsid w:val="00DE1F34"/>
    <w:rsid w:val="00DE1FB9"/>
    <w:rsid w:val="00DE22D7"/>
    <w:rsid w:val="00DE2325"/>
    <w:rsid w:val="00DE2363"/>
    <w:rsid w:val="00DE23BE"/>
    <w:rsid w:val="00DE240E"/>
    <w:rsid w:val="00DE259B"/>
    <w:rsid w:val="00DE2792"/>
    <w:rsid w:val="00DE2863"/>
    <w:rsid w:val="00DE28E2"/>
    <w:rsid w:val="00DE2922"/>
    <w:rsid w:val="00DE297C"/>
    <w:rsid w:val="00DE2F3F"/>
    <w:rsid w:val="00DE30CE"/>
    <w:rsid w:val="00DE3605"/>
    <w:rsid w:val="00DE364F"/>
    <w:rsid w:val="00DE3FED"/>
    <w:rsid w:val="00DE4505"/>
    <w:rsid w:val="00DE4666"/>
    <w:rsid w:val="00DE47C3"/>
    <w:rsid w:val="00DE4B1E"/>
    <w:rsid w:val="00DE4BB7"/>
    <w:rsid w:val="00DE4BDA"/>
    <w:rsid w:val="00DE4BF9"/>
    <w:rsid w:val="00DE4CB1"/>
    <w:rsid w:val="00DE4FCB"/>
    <w:rsid w:val="00DE5003"/>
    <w:rsid w:val="00DE50AC"/>
    <w:rsid w:val="00DE5298"/>
    <w:rsid w:val="00DE537D"/>
    <w:rsid w:val="00DE5511"/>
    <w:rsid w:val="00DE575B"/>
    <w:rsid w:val="00DE57CC"/>
    <w:rsid w:val="00DE5985"/>
    <w:rsid w:val="00DE5A64"/>
    <w:rsid w:val="00DE5AB6"/>
    <w:rsid w:val="00DE5C65"/>
    <w:rsid w:val="00DE5CCA"/>
    <w:rsid w:val="00DE5FAC"/>
    <w:rsid w:val="00DE603C"/>
    <w:rsid w:val="00DE647E"/>
    <w:rsid w:val="00DE64D7"/>
    <w:rsid w:val="00DE6513"/>
    <w:rsid w:val="00DE653A"/>
    <w:rsid w:val="00DE6688"/>
    <w:rsid w:val="00DE67EC"/>
    <w:rsid w:val="00DE693E"/>
    <w:rsid w:val="00DE6A05"/>
    <w:rsid w:val="00DE6A2D"/>
    <w:rsid w:val="00DE6CA6"/>
    <w:rsid w:val="00DE70F1"/>
    <w:rsid w:val="00DE75F2"/>
    <w:rsid w:val="00DE7A3C"/>
    <w:rsid w:val="00DE7B5A"/>
    <w:rsid w:val="00DE7B93"/>
    <w:rsid w:val="00DE7D16"/>
    <w:rsid w:val="00DE7EFA"/>
    <w:rsid w:val="00DE7F42"/>
    <w:rsid w:val="00DE7FFE"/>
    <w:rsid w:val="00DF0300"/>
    <w:rsid w:val="00DF06B8"/>
    <w:rsid w:val="00DF0959"/>
    <w:rsid w:val="00DF0962"/>
    <w:rsid w:val="00DF0D3E"/>
    <w:rsid w:val="00DF0DB6"/>
    <w:rsid w:val="00DF10A4"/>
    <w:rsid w:val="00DF10DE"/>
    <w:rsid w:val="00DF12E4"/>
    <w:rsid w:val="00DF16AF"/>
    <w:rsid w:val="00DF1845"/>
    <w:rsid w:val="00DF197E"/>
    <w:rsid w:val="00DF1A3F"/>
    <w:rsid w:val="00DF1A64"/>
    <w:rsid w:val="00DF1D15"/>
    <w:rsid w:val="00DF1F30"/>
    <w:rsid w:val="00DF1F56"/>
    <w:rsid w:val="00DF1FEF"/>
    <w:rsid w:val="00DF2324"/>
    <w:rsid w:val="00DF235A"/>
    <w:rsid w:val="00DF2505"/>
    <w:rsid w:val="00DF2A2D"/>
    <w:rsid w:val="00DF2A77"/>
    <w:rsid w:val="00DF2AE9"/>
    <w:rsid w:val="00DF2C61"/>
    <w:rsid w:val="00DF2E4A"/>
    <w:rsid w:val="00DF2F07"/>
    <w:rsid w:val="00DF2FB4"/>
    <w:rsid w:val="00DF30E1"/>
    <w:rsid w:val="00DF3259"/>
    <w:rsid w:val="00DF3340"/>
    <w:rsid w:val="00DF35FB"/>
    <w:rsid w:val="00DF3A33"/>
    <w:rsid w:val="00DF3A7C"/>
    <w:rsid w:val="00DF3C09"/>
    <w:rsid w:val="00DF3DAC"/>
    <w:rsid w:val="00DF3DB3"/>
    <w:rsid w:val="00DF4207"/>
    <w:rsid w:val="00DF451A"/>
    <w:rsid w:val="00DF4543"/>
    <w:rsid w:val="00DF496F"/>
    <w:rsid w:val="00DF4AD8"/>
    <w:rsid w:val="00DF4CDA"/>
    <w:rsid w:val="00DF4D33"/>
    <w:rsid w:val="00DF5194"/>
    <w:rsid w:val="00DF525C"/>
    <w:rsid w:val="00DF5323"/>
    <w:rsid w:val="00DF5560"/>
    <w:rsid w:val="00DF5585"/>
    <w:rsid w:val="00DF55AD"/>
    <w:rsid w:val="00DF5A11"/>
    <w:rsid w:val="00DF5A79"/>
    <w:rsid w:val="00DF5BE3"/>
    <w:rsid w:val="00DF5CDE"/>
    <w:rsid w:val="00DF5D48"/>
    <w:rsid w:val="00DF5DBC"/>
    <w:rsid w:val="00DF5F4A"/>
    <w:rsid w:val="00DF605B"/>
    <w:rsid w:val="00DF616B"/>
    <w:rsid w:val="00DF631C"/>
    <w:rsid w:val="00DF659F"/>
    <w:rsid w:val="00DF6B95"/>
    <w:rsid w:val="00DF6BAB"/>
    <w:rsid w:val="00DF6CDA"/>
    <w:rsid w:val="00DF6D6A"/>
    <w:rsid w:val="00DF6DA8"/>
    <w:rsid w:val="00DF6FE0"/>
    <w:rsid w:val="00DF704A"/>
    <w:rsid w:val="00DF70E4"/>
    <w:rsid w:val="00DF7146"/>
    <w:rsid w:val="00DF7421"/>
    <w:rsid w:val="00DF757D"/>
    <w:rsid w:val="00DF7776"/>
    <w:rsid w:val="00DF794D"/>
    <w:rsid w:val="00DF7AA8"/>
    <w:rsid w:val="00DF7AD1"/>
    <w:rsid w:val="00E000DD"/>
    <w:rsid w:val="00E000ED"/>
    <w:rsid w:val="00E002CD"/>
    <w:rsid w:val="00E0043D"/>
    <w:rsid w:val="00E00499"/>
    <w:rsid w:val="00E004D0"/>
    <w:rsid w:val="00E007A6"/>
    <w:rsid w:val="00E00B41"/>
    <w:rsid w:val="00E0107E"/>
    <w:rsid w:val="00E011C5"/>
    <w:rsid w:val="00E01221"/>
    <w:rsid w:val="00E01261"/>
    <w:rsid w:val="00E013BF"/>
    <w:rsid w:val="00E01427"/>
    <w:rsid w:val="00E014FC"/>
    <w:rsid w:val="00E01698"/>
    <w:rsid w:val="00E016AA"/>
    <w:rsid w:val="00E0185F"/>
    <w:rsid w:val="00E01FE2"/>
    <w:rsid w:val="00E0205C"/>
    <w:rsid w:val="00E021B3"/>
    <w:rsid w:val="00E02262"/>
    <w:rsid w:val="00E02371"/>
    <w:rsid w:val="00E026C9"/>
    <w:rsid w:val="00E02750"/>
    <w:rsid w:val="00E0295E"/>
    <w:rsid w:val="00E029B8"/>
    <w:rsid w:val="00E029D3"/>
    <w:rsid w:val="00E02BFE"/>
    <w:rsid w:val="00E02D43"/>
    <w:rsid w:val="00E031E7"/>
    <w:rsid w:val="00E033DE"/>
    <w:rsid w:val="00E03903"/>
    <w:rsid w:val="00E03981"/>
    <w:rsid w:val="00E03C6A"/>
    <w:rsid w:val="00E03D63"/>
    <w:rsid w:val="00E03DAA"/>
    <w:rsid w:val="00E03EB9"/>
    <w:rsid w:val="00E0409E"/>
    <w:rsid w:val="00E04162"/>
    <w:rsid w:val="00E04272"/>
    <w:rsid w:val="00E04297"/>
    <w:rsid w:val="00E043C5"/>
    <w:rsid w:val="00E0459D"/>
    <w:rsid w:val="00E047E2"/>
    <w:rsid w:val="00E049F1"/>
    <w:rsid w:val="00E04A62"/>
    <w:rsid w:val="00E04AA4"/>
    <w:rsid w:val="00E04BBC"/>
    <w:rsid w:val="00E04C48"/>
    <w:rsid w:val="00E04C51"/>
    <w:rsid w:val="00E04E40"/>
    <w:rsid w:val="00E04F01"/>
    <w:rsid w:val="00E051AF"/>
    <w:rsid w:val="00E05580"/>
    <w:rsid w:val="00E055A0"/>
    <w:rsid w:val="00E05637"/>
    <w:rsid w:val="00E056C4"/>
    <w:rsid w:val="00E05AF0"/>
    <w:rsid w:val="00E05B89"/>
    <w:rsid w:val="00E05EE9"/>
    <w:rsid w:val="00E06048"/>
    <w:rsid w:val="00E060EB"/>
    <w:rsid w:val="00E06207"/>
    <w:rsid w:val="00E06535"/>
    <w:rsid w:val="00E065DC"/>
    <w:rsid w:val="00E06638"/>
    <w:rsid w:val="00E0669B"/>
    <w:rsid w:val="00E06720"/>
    <w:rsid w:val="00E0688F"/>
    <w:rsid w:val="00E06AA8"/>
    <w:rsid w:val="00E06F4D"/>
    <w:rsid w:val="00E06F5E"/>
    <w:rsid w:val="00E06F63"/>
    <w:rsid w:val="00E07188"/>
    <w:rsid w:val="00E07643"/>
    <w:rsid w:val="00E0778F"/>
    <w:rsid w:val="00E077DC"/>
    <w:rsid w:val="00E078D9"/>
    <w:rsid w:val="00E07C7A"/>
    <w:rsid w:val="00E07D83"/>
    <w:rsid w:val="00E07E3C"/>
    <w:rsid w:val="00E07FDB"/>
    <w:rsid w:val="00E10120"/>
    <w:rsid w:val="00E1027A"/>
    <w:rsid w:val="00E103F8"/>
    <w:rsid w:val="00E108A6"/>
    <w:rsid w:val="00E1099D"/>
    <w:rsid w:val="00E10AFB"/>
    <w:rsid w:val="00E10BFE"/>
    <w:rsid w:val="00E10DBB"/>
    <w:rsid w:val="00E1149A"/>
    <w:rsid w:val="00E114EF"/>
    <w:rsid w:val="00E11624"/>
    <w:rsid w:val="00E11676"/>
    <w:rsid w:val="00E119A2"/>
    <w:rsid w:val="00E119B9"/>
    <w:rsid w:val="00E11C9C"/>
    <w:rsid w:val="00E11FA0"/>
    <w:rsid w:val="00E11FE2"/>
    <w:rsid w:val="00E127D8"/>
    <w:rsid w:val="00E12B45"/>
    <w:rsid w:val="00E12CC8"/>
    <w:rsid w:val="00E12D11"/>
    <w:rsid w:val="00E12DDB"/>
    <w:rsid w:val="00E12DF8"/>
    <w:rsid w:val="00E12EA4"/>
    <w:rsid w:val="00E130A7"/>
    <w:rsid w:val="00E130CA"/>
    <w:rsid w:val="00E131C8"/>
    <w:rsid w:val="00E133A3"/>
    <w:rsid w:val="00E1352D"/>
    <w:rsid w:val="00E1396B"/>
    <w:rsid w:val="00E13A01"/>
    <w:rsid w:val="00E13DC4"/>
    <w:rsid w:val="00E14010"/>
    <w:rsid w:val="00E1470C"/>
    <w:rsid w:val="00E14766"/>
    <w:rsid w:val="00E147CC"/>
    <w:rsid w:val="00E14A3C"/>
    <w:rsid w:val="00E14ACE"/>
    <w:rsid w:val="00E14B6D"/>
    <w:rsid w:val="00E14BC4"/>
    <w:rsid w:val="00E14BEA"/>
    <w:rsid w:val="00E14F32"/>
    <w:rsid w:val="00E15092"/>
    <w:rsid w:val="00E151E8"/>
    <w:rsid w:val="00E155A9"/>
    <w:rsid w:val="00E1563C"/>
    <w:rsid w:val="00E1575D"/>
    <w:rsid w:val="00E15B0A"/>
    <w:rsid w:val="00E15D13"/>
    <w:rsid w:val="00E15DFA"/>
    <w:rsid w:val="00E15E61"/>
    <w:rsid w:val="00E162FF"/>
    <w:rsid w:val="00E16815"/>
    <w:rsid w:val="00E169E4"/>
    <w:rsid w:val="00E16A0A"/>
    <w:rsid w:val="00E16CB1"/>
    <w:rsid w:val="00E16D76"/>
    <w:rsid w:val="00E16DA9"/>
    <w:rsid w:val="00E16DE7"/>
    <w:rsid w:val="00E17139"/>
    <w:rsid w:val="00E1723B"/>
    <w:rsid w:val="00E1762F"/>
    <w:rsid w:val="00E178D4"/>
    <w:rsid w:val="00E17A5C"/>
    <w:rsid w:val="00E2008E"/>
    <w:rsid w:val="00E2042A"/>
    <w:rsid w:val="00E2058B"/>
    <w:rsid w:val="00E2067F"/>
    <w:rsid w:val="00E206AD"/>
    <w:rsid w:val="00E2074A"/>
    <w:rsid w:val="00E20785"/>
    <w:rsid w:val="00E20C3C"/>
    <w:rsid w:val="00E20CDB"/>
    <w:rsid w:val="00E20CF7"/>
    <w:rsid w:val="00E20EB1"/>
    <w:rsid w:val="00E20F90"/>
    <w:rsid w:val="00E21086"/>
    <w:rsid w:val="00E212C0"/>
    <w:rsid w:val="00E21CD8"/>
    <w:rsid w:val="00E21DCA"/>
    <w:rsid w:val="00E21DD1"/>
    <w:rsid w:val="00E21DFF"/>
    <w:rsid w:val="00E21EBC"/>
    <w:rsid w:val="00E21FD6"/>
    <w:rsid w:val="00E21FEC"/>
    <w:rsid w:val="00E221FD"/>
    <w:rsid w:val="00E222ED"/>
    <w:rsid w:val="00E223EF"/>
    <w:rsid w:val="00E2253C"/>
    <w:rsid w:val="00E225BD"/>
    <w:rsid w:val="00E227A3"/>
    <w:rsid w:val="00E2288C"/>
    <w:rsid w:val="00E22923"/>
    <w:rsid w:val="00E22B91"/>
    <w:rsid w:val="00E22C0C"/>
    <w:rsid w:val="00E22C32"/>
    <w:rsid w:val="00E22CAE"/>
    <w:rsid w:val="00E22E96"/>
    <w:rsid w:val="00E2310A"/>
    <w:rsid w:val="00E23199"/>
    <w:rsid w:val="00E232F7"/>
    <w:rsid w:val="00E234A7"/>
    <w:rsid w:val="00E234C9"/>
    <w:rsid w:val="00E23A65"/>
    <w:rsid w:val="00E23BA6"/>
    <w:rsid w:val="00E23CEE"/>
    <w:rsid w:val="00E23D43"/>
    <w:rsid w:val="00E23DD0"/>
    <w:rsid w:val="00E24051"/>
    <w:rsid w:val="00E24206"/>
    <w:rsid w:val="00E24365"/>
    <w:rsid w:val="00E2442D"/>
    <w:rsid w:val="00E24524"/>
    <w:rsid w:val="00E245AD"/>
    <w:rsid w:val="00E245BF"/>
    <w:rsid w:val="00E2462B"/>
    <w:rsid w:val="00E2462F"/>
    <w:rsid w:val="00E24699"/>
    <w:rsid w:val="00E247E7"/>
    <w:rsid w:val="00E24B69"/>
    <w:rsid w:val="00E24E7C"/>
    <w:rsid w:val="00E24FFB"/>
    <w:rsid w:val="00E25268"/>
    <w:rsid w:val="00E25855"/>
    <w:rsid w:val="00E258B0"/>
    <w:rsid w:val="00E2592E"/>
    <w:rsid w:val="00E259EA"/>
    <w:rsid w:val="00E25B08"/>
    <w:rsid w:val="00E25D41"/>
    <w:rsid w:val="00E25D79"/>
    <w:rsid w:val="00E25F5C"/>
    <w:rsid w:val="00E26250"/>
    <w:rsid w:val="00E26577"/>
    <w:rsid w:val="00E268DB"/>
    <w:rsid w:val="00E26CCA"/>
    <w:rsid w:val="00E2756D"/>
    <w:rsid w:val="00E2770D"/>
    <w:rsid w:val="00E277C7"/>
    <w:rsid w:val="00E277DF"/>
    <w:rsid w:val="00E2786C"/>
    <w:rsid w:val="00E27B27"/>
    <w:rsid w:val="00E27C32"/>
    <w:rsid w:val="00E27D12"/>
    <w:rsid w:val="00E27E04"/>
    <w:rsid w:val="00E27EDE"/>
    <w:rsid w:val="00E3031B"/>
    <w:rsid w:val="00E3070E"/>
    <w:rsid w:val="00E307F1"/>
    <w:rsid w:val="00E308AE"/>
    <w:rsid w:val="00E3094B"/>
    <w:rsid w:val="00E30A7E"/>
    <w:rsid w:val="00E30AD3"/>
    <w:rsid w:val="00E30C1F"/>
    <w:rsid w:val="00E30F72"/>
    <w:rsid w:val="00E310DF"/>
    <w:rsid w:val="00E3127E"/>
    <w:rsid w:val="00E31283"/>
    <w:rsid w:val="00E314D4"/>
    <w:rsid w:val="00E3166A"/>
    <w:rsid w:val="00E31865"/>
    <w:rsid w:val="00E31998"/>
    <w:rsid w:val="00E31C1D"/>
    <w:rsid w:val="00E31C80"/>
    <w:rsid w:val="00E31EE1"/>
    <w:rsid w:val="00E31F6F"/>
    <w:rsid w:val="00E32228"/>
    <w:rsid w:val="00E32241"/>
    <w:rsid w:val="00E3236F"/>
    <w:rsid w:val="00E323A9"/>
    <w:rsid w:val="00E32564"/>
    <w:rsid w:val="00E3266B"/>
    <w:rsid w:val="00E3269C"/>
    <w:rsid w:val="00E326E6"/>
    <w:rsid w:val="00E32D69"/>
    <w:rsid w:val="00E32F2A"/>
    <w:rsid w:val="00E32F41"/>
    <w:rsid w:val="00E330A2"/>
    <w:rsid w:val="00E33198"/>
    <w:rsid w:val="00E331D8"/>
    <w:rsid w:val="00E33414"/>
    <w:rsid w:val="00E33428"/>
    <w:rsid w:val="00E334CA"/>
    <w:rsid w:val="00E336C8"/>
    <w:rsid w:val="00E3387A"/>
    <w:rsid w:val="00E3398D"/>
    <w:rsid w:val="00E339E6"/>
    <w:rsid w:val="00E33A99"/>
    <w:rsid w:val="00E33D38"/>
    <w:rsid w:val="00E33EBC"/>
    <w:rsid w:val="00E3406D"/>
    <w:rsid w:val="00E340AA"/>
    <w:rsid w:val="00E34260"/>
    <w:rsid w:val="00E34440"/>
    <w:rsid w:val="00E3473F"/>
    <w:rsid w:val="00E348B4"/>
    <w:rsid w:val="00E34922"/>
    <w:rsid w:val="00E34BF1"/>
    <w:rsid w:val="00E34D00"/>
    <w:rsid w:val="00E34E88"/>
    <w:rsid w:val="00E3512A"/>
    <w:rsid w:val="00E354B9"/>
    <w:rsid w:val="00E354FA"/>
    <w:rsid w:val="00E3561B"/>
    <w:rsid w:val="00E356B5"/>
    <w:rsid w:val="00E35852"/>
    <w:rsid w:val="00E35AF0"/>
    <w:rsid w:val="00E35F67"/>
    <w:rsid w:val="00E361B9"/>
    <w:rsid w:val="00E3680B"/>
    <w:rsid w:val="00E368E2"/>
    <w:rsid w:val="00E36AAC"/>
    <w:rsid w:val="00E36F41"/>
    <w:rsid w:val="00E36F5E"/>
    <w:rsid w:val="00E372FF"/>
    <w:rsid w:val="00E37CB5"/>
    <w:rsid w:val="00E40632"/>
    <w:rsid w:val="00E406CA"/>
    <w:rsid w:val="00E408A2"/>
    <w:rsid w:val="00E408AE"/>
    <w:rsid w:val="00E40909"/>
    <w:rsid w:val="00E409B4"/>
    <w:rsid w:val="00E40A0B"/>
    <w:rsid w:val="00E40B9B"/>
    <w:rsid w:val="00E40D92"/>
    <w:rsid w:val="00E40DD0"/>
    <w:rsid w:val="00E40EDC"/>
    <w:rsid w:val="00E4130B"/>
    <w:rsid w:val="00E41342"/>
    <w:rsid w:val="00E41594"/>
    <w:rsid w:val="00E41599"/>
    <w:rsid w:val="00E417FC"/>
    <w:rsid w:val="00E41831"/>
    <w:rsid w:val="00E4187E"/>
    <w:rsid w:val="00E41B06"/>
    <w:rsid w:val="00E41BF8"/>
    <w:rsid w:val="00E41C35"/>
    <w:rsid w:val="00E41E09"/>
    <w:rsid w:val="00E41F3F"/>
    <w:rsid w:val="00E42369"/>
    <w:rsid w:val="00E427F2"/>
    <w:rsid w:val="00E4298C"/>
    <w:rsid w:val="00E43AB1"/>
    <w:rsid w:val="00E43B05"/>
    <w:rsid w:val="00E43B87"/>
    <w:rsid w:val="00E43CA9"/>
    <w:rsid w:val="00E43CDC"/>
    <w:rsid w:val="00E43D15"/>
    <w:rsid w:val="00E44204"/>
    <w:rsid w:val="00E442AE"/>
    <w:rsid w:val="00E4430A"/>
    <w:rsid w:val="00E447BF"/>
    <w:rsid w:val="00E44BE5"/>
    <w:rsid w:val="00E44DDD"/>
    <w:rsid w:val="00E4536E"/>
    <w:rsid w:val="00E4539E"/>
    <w:rsid w:val="00E4543D"/>
    <w:rsid w:val="00E456C0"/>
    <w:rsid w:val="00E4572A"/>
    <w:rsid w:val="00E45935"/>
    <w:rsid w:val="00E45B43"/>
    <w:rsid w:val="00E45D80"/>
    <w:rsid w:val="00E46162"/>
    <w:rsid w:val="00E46346"/>
    <w:rsid w:val="00E46390"/>
    <w:rsid w:val="00E467F3"/>
    <w:rsid w:val="00E46814"/>
    <w:rsid w:val="00E46821"/>
    <w:rsid w:val="00E46C3B"/>
    <w:rsid w:val="00E470BD"/>
    <w:rsid w:val="00E470FA"/>
    <w:rsid w:val="00E47229"/>
    <w:rsid w:val="00E47600"/>
    <w:rsid w:val="00E47732"/>
    <w:rsid w:val="00E477A0"/>
    <w:rsid w:val="00E479EA"/>
    <w:rsid w:val="00E47AEE"/>
    <w:rsid w:val="00E47C08"/>
    <w:rsid w:val="00E47CB8"/>
    <w:rsid w:val="00E47CCA"/>
    <w:rsid w:val="00E47D43"/>
    <w:rsid w:val="00E5014D"/>
    <w:rsid w:val="00E507AC"/>
    <w:rsid w:val="00E50D25"/>
    <w:rsid w:val="00E50D37"/>
    <w:rsid w:val="00E51134"/>
    <w:rsid w:val="00E512E0"/>
    <w:rsid w:val="00E51829"/>
    <w:rsid w:val="00E51965"/>
    <w:rsid w:val="00E51AA5"/>
    <w:rsid w:val="00E52126"/>
    <w:rsid w:val="00E52140"/>
    <w:rsid w:val="00E5217D"/>
    <w:rsid w:val="00E52296"/>
    <w:rsid w:val="00E523F5"/>
    <w:rsid w:val="00E526E4"/>
    <w:rsid w:val="00E526F5"/>
    <w:rsid w:val="00E527A8"/>
    <w:rsid w:val="00E5291C"/>
    <w:rsid w:val="00E529CD"/>
    <w:rsid w:val="00E52B8C"/>
    <w:rsid w:val="00E52C25"/>
    <w:rsid w:val="00E52C2A"/>
    <w:rsid w:val="00E52D9B"/>
    <w:rsid w:val="00E52DDC"/>
    <w:rsid w:val="00E537A8"/>
    <w:rsid w:val="00E53874"/>
    <w:rsid w:val="00E538D1"/>
    <w:rsid w:val="00E538F7"/>
    <w:rsid w:val="00E5390F"/>
    <w:rsid w:val="00E539D8"/>
    <w:rsid w:val="00E53F00"/>
    <w:rsid w:val="00E53F8E"/>
    <w:rsid w:val="00E54027"/>
    <w:rsid w:val="00E5411E"/>
    <w:rsid w:val="00E541D5"/>
    <w:rsid w:val="00E54236"/>
    <w:rsid w:val="00E54497"/>
    <w:rsid w:val="00E5478A"/>
    <w:rsid w:val="00E5480E"/>
    <w:rsid w:val="00E54AAF"/>
    <w:rsid w:val="00E54B1D"/>
    <w:rsid w:val="00E54FAC"/>
    <w:rsid w:val="00E55118"/>
    <w:rsid w:val="00E552A0"/>
    <w:rsid w:val="00E5536D"/>
    <w:rsid w:val="00E55540"/>
    <w:rsid w:val="00E557D6"/>
    <w:rsid w:val="00E558FB"/>
    <w:rsid w:val="00E55907"/>
    <w:rsid w:val="00E559D1"/>
    <w:rsid w:val="00E55C0A"/>
    <w:rsid w:val="00E55C1C"/>
    <w:rsid w:val="00E55EF4"/>
    <w:rsid w:val="00E55FF8"/>
    <w:rsid w:val="00E56320"/>
    <w:rsid w:val="00E56381"/>
    <w:rsid w:val="00E564AF"/>
    <w:rsid w:val="00E56638"/>
    <w:rsid w:val="00E56B5A"/>
    <w:rsid w:val="00E56E4B"/>
    <w:rsid w:val="00E56E85"/>
    <w:rsid w:val="00E570E5"/>
    <w:rsid w:val="00E57345"/>
    <w:rsid w:val="00E576BE"/>
    <w:rsid w:val="00E57A6C"/>
    <w:rsid w:val="00E57BCC"/>
    <w:rsid w:val="00E57CDD"/>
    <w:rsid w:val="00E57ED1"/>
    <w:rsid w:val="00E603B9"/>
    <w:rsid w:val="00E605BA"/>
    <w:rsid w:val="00E610CE"/>
    <w:rsid w:val="00E61439"/>
    <w:rsid w:val="00E61632"/>
    <w:rsid w:val="00E61658"/>
    <w:rsid w:val="00E616F1"/>
    <w:rsid w:val="00E619AC"/>
    <w:rsid w:val="00E61A0A"/>
    <w:rsid w:val="00E61A91"/>
    <w:rsid w:val="00E61B94"/>
    <w:rsid w:val="00E61FC3"/>
    <w:rsid w:val="00E621C7"/>
    <w:rsid w:val="00E6233A"/>
    <w:rsid w:val="00E625DB"/>
    <w:rsid w:val="00E62657"/>
    <w:rsid w:val="00E6285D"/>
    <w:rsid w:val="00E62894"/>
    <w:rsid w:val="00E62943"/>
    <w:rsid w:val="00E62A89"/>
    <w:rsid w:val="00E62E8B"/>
    <w:rsid w:val="00E62EAF"/>
    <w:rsid w:val="00E62F89"/>
    <w:rsid w:val="00E6304F"/>
    <w:rsid w:val="00E630C4"/>
    <w:rsid w:val="00E631D6"/>
    <w:rsid w:val="00E6330D"/>
    <w:rsid w:val="00E63381"/>
    <w:rsid w:val="00E63407"/>
    <w:rsid w:val="00E63628"/>
    <w:rsid w:val="00E63899"/>
    <w:rsid w:val="00E63A0E"/>
    <w:rsid w:val="00E63A8E"/>
    <w:rsid w:val="00E63EE8"/>
    <w:rsid w:val="00E640D9"/>
    <w:rsid w:val="00E6412F"/>
    <w:rsid w:val="00E64132"/>
    <w:rsid w:val="00E64251"/>
    <w:rsid w:val="00E643E5"/>
    <w:rsid w:val="00E644F0"/>
    <w:rsid w:val="00E648CB"/>
    <w:rsid w:val="00E64CF6"/>
    <w:rsid w:val="00E6543C"/>
    <w:rsid w:val="00E6578A"/>
    <w:rsid w:val="00E659DE"/>
    <w:rsid w:val="00E65FAE"/>
    <w:rsid w:val="00E66234"/>
    <w:rsid w:val="00E66236"/>
    <w:rsid w:val="00E66244"/>
    <w:rsid w:val="00E662F4"/>
    <w:rsid w:val="00E6667F"/>
    <w:rsid w:val="00E66A24"/>
    <w:rsid w:val="00E66CDE"/>
    <w:rsid w:val="00E66D38"/>
    <w:rsid w:val="00E66D8E"/>
    <w:rsid w:val="00E6705C"/>
    <w:rsid w:val="00E6730B"/>
    <w:rsid w:val="00E6757D"/>
    <w:rsid w:val="00E6795D"/>
    <w:rsid w:val="00E67BF3"/>
    <w:rsid w:val="00E70027"/>
    <w:rsid w:val="00E70113"/>
    <w:rsid w:val="00E7011E"/>
    <w:rsid w:val="00E70272"/>
    <w:rsid w:val="00E7027B"/>
    <w:rsid w:val="00E7097B"/>
    <w:rsid w:val="00E70DBF"/>
    <w:rsid w:val="00E70E1A"/>
    <w:rsid w:val="00E70FD6"/>
    <w:rsid w:val="00E71078"/>
    <w:rsid w:val="00E71435"/>
    <w:rsid w:val="00E715A2"/>
    <w:rsid w:val="00E715D7"/>
    <w:rsid w:val="00E7173B"/>
    <w:rsid w:val="00E71AB5"/>
    <w:rsid w:val="00E71BBF"/>
    <w:rsid w:val="00E71CD0"/>
    <w:rsid w:val="00E71FBB"/>
    <w:rsid w:val="00E71FE7"/>
    <w:rsid w:val="00E7223D"/>
    <w:rsid w:val="00E72710"/>
    <w:rsid w:val="00E72957"/>
    <w:rsid w:val="00E72C4B"/>
    <w:rsid w:val="00E72E7B"/>
    <w:rsid w:val="00E73117"/>
    <w:rsid w:val="00E731B0"/>
    <w:rsid w:val="00E732A2"/>
    <w:rsid w:val="00E73646"/>
    <w:rsid w:val="00E739B2"/>
    <w:rsid w:val="00E739BA"/>
    <w:rsid w:val="00E739DC"/>
    <w:rsid w:val="00E73A21"/>
    <w:rsid w:val="00E73C30"/>
    <w:rsid w:val="00E73E1C"/>
    <w:rsid w:val="00E73E76"/>
    <w:rsid w:val="00E73EAE"/>
    <w:rsid w:val="00E73F5A"/>
    <w:rsid w:val="00E74076"/>
    <w:rsid w:val="00E741AB"/>
    <w:rsid w:val="00E7441C"/>
    <w:rsid w:val="00E745BD"/>
    <w:rsid w:val="00E74758"/>
    <w:rsid w:val="00E74848"/>
    <w:rsid w:val="00E748F0"/>
    <w:rsid w:val="00E74B2C"/>
    <w:rsid w:val="00E74B32"/>
    <w:rsid w:val="00E74C34"/>
    <w:rsid w:val="00E74FB4"/>
    <w:rsid w:val="00E750CB"/>
    <w:rsid w:val="00E7511B"/>
    <w:rsid w:val="00E7523B"/>
    <w:rsid w:val="00E75350"/>
    <w:rsid w:val="00E7544C"/>
    <w:rsid w:val="00E754B9"/>
    <w:rsid w:val="00E7565B"/>
    <w:rsid w:val="00E75672"/>
    <w:rsid w:val="00E75807"/>
    <w:rsid w:val="00E75877"/>
    <w:rsid w:val="00E758BA"/>
    <w:rsid w:val="00E75950"/>
    <w:rsid w:val="00E75A53"/>
    <w:rsid w:val="00E75AEF"/>
    <w:rsid w:val="00E75C30"/>
    <w:rsid w:val="00E75D47"/>
    <w:rsid w:val="00E75EA2"/>
    <w:rsid w:val="00E75EB3"/>
    <w:rsid w:val="00E75F7F"/>
    <w:rsid w:val="00E75F87"/>
    <w:rsid w:val="00E760D2"/>
    <w:rsid w:val="00E761EC"/>
    <w:rsid w:val="00E76243"/>
    <w:rsid w:val="00E76544"/>
    <w:rsid w:val="00E7664A"/>
    <w:rsid w:val="00E76949"/>
    <w:rsid w:val="00E76B08"/>
    <w:rsid w:val="00E76BF6"/>
    <w:rsid w:val="00E76EE1"/>
    <w:rsid w:val="00E77167"/>
    <w:rsid w:val="00E775CF"/>
    <w:rsid w:val="00E77B56"/>
    <w:rsid w:val="00E77C9C"/>
    <w:rsid w:val="00E8013B"/>
    <w:rsid w:val="00E801F8"/>
    <w:rsid w:val="00E80244"/>
    <w:rsid w:val="00E8025B"/>
    <w:rsid w:val="00E80286"/>
    <w:rsid w:val="00E8028A"/>
    <w:rsid w:val="00E802B1"/>
    <w:rsid w:val="00E8055F"/>
    <w:rsid w:val="00E80BAF"/>
    <w:rsid w:val="00E80D46"/>
    <w:rsid w:val="00E80E0A"/>
    <w:rsid w:val="00E81044"/>
    <w:rsid w:val="00E81161"/>
    <w:rsid w:val="00E811F1"/>
    <w:rsid w:val="00E812F3"/>
    <w:rsid w:val="00E81316"/>
    <w:rsid w:val="00E81460"/>
    <w:rsid w:val="00E814DD"/>
    <w:rsid w:val="00E81958"/>
    <w:rsid w:val="00E82075"/>
    <w:rsid w:val="00E82203"/>
    <w:rsid w:val="00E82268"/>
    <w:rsid w:val="00E82802"/>
    <w:rsid w:val="00E82997"/>
    <w:rsid w:val="00E82A6B"/>
    <w:rsid w:val="00E82B4A"/>
    <w:rsid w:val="00E82CF5"/>
    <w:rsid w:val="00E82FFB"/>
    <w:rsid w:val="00E8310F"/>
    <w:rsid w:val="00E834CA"/>
    <w:rsid w:val="00E83591"/>
    <w:rsid w:val="00E835AE"/>
    <w:rsid w:val="00E8362F"/>
    <w:rsid w:val="00E83769"/>
    <w:rsid w:val="00E837FD"/>
    <w:rsid w:val="00E83B57"/>
    <w:rsid w:val="00E83C2A"/>
    <w:rsid w:val="00E83C4A"/>
    <w:rsid w:val="00E83C79"/>
    <w:rsid w:val="00E83CBB"/>
    <w:rsid w:val="00E83D93"/>
    <w:rsid w:val="00E83DBF"/>
    <w:rsid w:val="00E83FD0"/>
    <w:rsid w:val="00E83FFC"/>
    <w:rsid w:val="00E8415A"/>
    <w:rsid w:val="00E84275"/>
    <w:rsid w:val="00E84322"/>
    <w:rsid w:val="00E8448D"/>
    <w:rsid w:val="00E84983"/>
    <w:rsid w:val="00E84A0C"/>
    <w:rsid w:val="00E84AC1"/>
    <w:rsid w:val="00E84CC3"/>
    <w:rsid w:val="00E84DF0"/>
    <w:rsid w:val="00E84EAE"/>
    <w:rsid w:val="00E84F33"/>
    <w:rsid w:val="00E84F38"/>
    <w:rsid w:val="00E85141"/>
    <w:rsid w:val="00E8517B"/>
    <w:rsid w:val="00E8526C"/>
    <w:rsid w:val="00E85383"/>
    <w:rsid w:val="00E8546F"/>
    <w:rsid w:val="00E854F6"/>
    <w:rsid w:val="00E858AC"/>
    <w:rsid w:val="00E85A75"/>
    <w:rsid w:val="00E85A97"/>
    <w:rsid w:val="00E85B3A"/>
    <w:rsid w:val="00E85F0E"/>
    <w:rsid w:val="00E85F4E"/>
    <w:rsid w:val="00E861A1"/>
    <w:rsid w:val="00E861BF"/>
    <w:rsid w:val="00E863A0"/>
    <w:rsid w:val="00E86612"/>
    <w:rsid w:val="00E86734"/>
    <w:rsid w:val="00E86878"/>
    <w:rsid w:val="00E86951"/>
    <w:rsid w:val="00E8698C"/>
    <w:rsid w:val="00E869E5"/>
    <w:rsid w:val="00E86A1A"/>
    <w:rsid w:val="00E86BAF"/>
    <w:rsid w:val="00E86BCA"/>
    <w:rsid w:val="00E86FC0"/>
    <w:rsid w:val="00E87519"/>
    <w:rsid w:val="00E87B0F"/>
    <w:rsid w:val="00E87B12"/>
    <w:rsid w:val="00E87B5A"/>
    <w:rsid w:val="00E87E63"/>
    <w:rsid w:val="00E900DC"/>
    <w:rsid w:val="00E90253"/>
    <w:rsid w:val="00E905FB"/>
    <w:rsid w:val="00E90D68"/>
    <w:rsid w:val="00E90DE1"/>
    <w:rsid w:val="00E90F32"/>
    <w:rsid w:val="00E91293"/>
    <w:rsid w:val="00E914BE"/>
    <w:rsid w:val="00E918BC"/>
    <w:rsid w:val="00E9197E"/>
    <w:rsid w:val="00E91C3B"/>
    <w:rsid w:val="00E91C67"/>
    <w:rsid w:val="00E92039"/>
    <w:rsid w:val="00E92131"/>
    <w:rsid w:val="00E9233F"/>
    <w:rsid w:val="00E92615"/>
    <w:rsid w:val="00E9298F"/>
    <w:rsid w:val="00E92B8A"/>
    <w:rsid w:val="00E92C9F"/>
    <w:rsid w:val="00E92D79"/>
    <w:rsid w:val="00E92DDB"/>
    <w:rsid w:val="00E93324"/>
    <w:rsid w:val="00E935A2"/>
    <w:rsid w:val="00E935E0"/>
    <w:rsid w:val="00E93651"/>
    <w:rsid w:val="00E936D1"/>
    <w:rsid w:val="00E93711"/>
    <w:rsid w:val="00E93750"/>
    <w:rsid w:val="00E937F7"/>
    <w:rsid w:val="00E93BF3"/>
    <w:rsid w:val="00E93C44"/>
    <w:rsid w:val="00E93C5A"/>
    <w:rsid w:val="00E93C7F"/>
    <w:rsid w:val="00E93DF8"/>
    <w:rsid w:val="00E93F24"/>
    <w:rsid w:val="00E94192"/>
    <w:rsid w:val="00E94198"/>
    <w:rsid w:val="00E944E6"/>
    <w:rsid w:val="00E946C3"/>
    <w:rsid w:val="00E947D3"/>
    <w:rsid w:val="00E94A27"/>
    <w:rsid w:val="00E94DAC"/>
    <w:rsid w:val="00E94F68"/>
    <w:rsid w:val="00E9501B"/>
    <w:rsid w:val="00E95150"/>
    <w:rsid w:val="00E95270"/>
    <w:rsid w:val="00E952D7"/>
    <w:rsid w:val="00E95410"/>
    <w:rsid w:val="00E95437"/>
    <w:rsid w:val="00E95756"/>
    <w:rsid w:val="00E959E1"/>
    <w:rsid w:val="00E95D1D"/>
    <w:rsid w:val="00E95E3B"/>
    <w:rsid w:val="00E960EA"/>
    <w:rsid w:val="00E9647B"/>
    <w:rsid w:val="00E964D4"/>
    <w:rsid w:val="00E9662B"/>
    <w:rsid w:val="00E966A2"/>
    <w:rsid w:val="00E966EE"/>
    <w:rsid w:val="00E967C4"/>
    <w:rsid w:val="00E96BC6"/>
    <w:rsid w:val="00E96E5B"/>
    <w:rsid w:val="00E97562"/>
    <w:rsid w:val="00E97664"/>
    <w:rsid w:val="00E9772C"/>
    <w:rsid w:val="00E97BC7"/>
    <w:rsid w:val="00E97C90"/>
    <w:rsid w:val="00E97DE2"/>
    <w:rsid w:val="00E97DFB"/>
    <w:rsid w:val="00E97E2D"/>
    <w:rsid w:val="00EA0191"/>
    <w:rsid w:val="00EA01D4"/>
    <w:rsid w:val="00EA0274"/>
    <w:rsid w:val="00EA03D7"/>
    <w:rsid w:val="00EA0494"/>
    <w:rsid w:val="00EA05FC"/>
    <w:rsid w:val="00EA0668"/>
    <w:rsid w:val="00EA0759"/>
    <w:rsid w:val="00EA0A7F"/>
    <w:rsid w:val="00EA0C9E"/>
    <w:rsid w:val="00EA0DB6"/>
    <w:rsid w:val="00EA0E97"/>
    <w:rsid w:val="00EA0F35"/>
    <w:rsid w:val="00EA12DA"/>
    <w:rsid w:val="00EA1344"/>
    <w:rsid w:val="00EA1667"/>
    <w:rsid w:val="00EA17B3"/>
    <w:rsid w:val="00EA1BA7"/>
    <w:rsid w:val="00EA1E40"/>
    <w:rsid w:val="00EA1F88"/>
    <w:rsid w:val="00EA2178"/>
    <w:rsid w:val="00EA22CC"/>
    <w:rsid w:val="00EA2374"/>
    <w:rsid w:val="00EA2393"/>
    <w:rsid w:val="00EA268B"/>
    <w:rsid w:val="00EA29ED"/>
    <w:rsid w:val="00EA2A73"/>
    <w:rsid w:val="00EA3183"/>
    <w:rsid w:val="00EA31C3"/>
    <w:rsid w:val="00EA3545"/>
    <w:rsid w:val="00EA35EF"/>
    <w:rsid w:val="00EA37B8"/>
    <w:rsid w:val="00EA3915"/>
    <w:rsid w:val="00EA39AC"/>
    <w:rsid w:val="00EA39E5"/>
    <w:rsid w:val="00EA3D21"/>
    <w:rsid w:val="00EA3D9A"/>
    <w:rsid w:val="00EA3DC6"/>
    <w:rsid w:val="00EA3DEA"/>
    <w:rsid w:val="00EA3F12"/>
    <w:rsid w:val="00EA404B"/>
    <w:rsid w:val="00EA437C"/>
    <w:rsid w:val="00EA4541"/>
    <w:rsid w:val="00EA4847"/>
    <w:rsid w:val="00EA4A15"/>
    <w:rsid w:val="00EA4BCA"/>
    <w:rsid w:val="00EA4DD1"/>
    <w:rsid w:val="00EA50FC"/>
    <w:rsid w:val="00EA53D1"/>
    <w:rsid w:val="00EA5490"/>
    <w:rsid w:val="00EA57D3"/>
    <w:rsid w:val="00EA57FA"/>
    <w:rsid w:val="00EA58BE"/>
    <w:rsid w:val="00EA5E27"/>
    <w:rsid w:val="00EA60F1"/>
    <w:rsid w:val="00EA6145"/>
    <w:rsid w:val="00EA64CA"/>
    <w:rsid w:val="00EA671B"/>
    <w:rsid w:val="00EA67DB"/>
    <w:rsid w:val="00EA6A1E"/>
    <w:rsid w:val="00EA6BC6"/>
    <w:rsid w:val="00EA6C24"/>
    <w:rsid w:val="00EA6D96"/>
    <w:rsid w:val="00EA7230"/>
    <w:rsid w:val="00EA7358"/>
    <w:rsid w:val="00EA7442"/>
    <w:rsid w:val="00EA7456"/>
    <w:rsid w:val="00EA745D"/>
    <w:rsid w:val="00EA74A2"/>
    <w:rsid w:val="00EA78A0"/>
    <w:rsid w:val="00EA7911"/>
    <w:rsid w:val="00EA7B13"/>
    <w:rsid w:val="00EA7C66"/>
    <w:rsid w:val="00EA7C8F"/>
    <w:rsid w:val="00EA7EAA"/>
    <w:rsid w:val="00EA7F9F"/>
    <w:rsid w:val="00EA7FCD"/>
    <w:rsid w:val="00EB0090"/>
    <w:rsid w:val="00EB00F5"/>
    <w:rsid w:val="00EB0191"/>
    <w:rsid w:val="00EB040B"/>
    <w:rsid w:val="00EB0508"/>
    <w:rsid w:val="00EB0568"/>
    <w:rsid w:val="00EB0814"/>
    <w:rsid w:val="00EB08A0"/>
    <w:rsid w:val="00EB10D4"/>
    <w:rsid w:val="00EB1330"/>
    <w:rsid w:val="00EB1445"/>
    <w:rsid w:val="00EB16C9"/>
    <w:rsid w:val="00EB1B73"/>
    <w:rsid w:val="00EB1CA6"/>
    <w:rsid w:val="00EB1CD1"/>
    <w:rsid w:val="00EB1EF2"/>
    <w:rsid w:val="00EB2487"/>
    <w:rsid w:val="00EB24F6"/>
    <w:rsid w:val="00EB25C9"/>
    <w:rsid w:val="00EB25CC"/>
    <w:rsid w:val="00EB25DA"/>
    <w:rsid w:val="00EB2673"/>
    <w:rsid w:val="00EB26BE"/>
    <w:rsid w:val="00EB2B04"/>
    <w:rsid w:val="00EB2D00"/>
    <w:rsid w:val="00EB2D50"/>
    <w:rsid w:val="00EB338E"/>
    <w:rsid w:val="00EB35B1"/>
    <w:rsid w:val="00EB386B"/>
    <w:rsid w:val="00EB3905"/>
    <w:rsid w:val="00EB3E2F"/>
    <w:rsid w:val="00EB432D"/>
    <w:rsid w:val="00EB4393"/>
    <w:rsid w:val="00EB46AF"/>
    <w:rsid w:val="00EB46BF"/>
    <w:rsid w:val="00EB46FF"/>
    <w:rsid w:val="00EB4CD9"/>
    <w:rsid w:val="00EB4DE8"/>
    <w:rsid w:val="00EB4EC3"/>
    <w:rsid w:val="00EB529D"/>
    <w:rsid w:val="00EB5513"/>
    <w:rsid w:val="00EB5632"/>
    <w:rsid w:val="00EB5658"/>
    <w:rsid w:val="00EB5680"/>
    <w:rsid w:val="00EB572A"/>
    <w:rsid w:val="00EB59B8"/>
    <w:rsid w:val="00EB5BA2"/>
    <w:rsid w:val="00EB5D4D"/>
    <w:rsid w:val="00EB6143"/>
    <w:rsid w:val="00EB624B"/>
    <w:rsid w:val="00EB65AB"/>
    <w:rsid w:val="00EB66E6"/>
    <w:rsid w:val="00EB682B"/>
    <w:rsid w:val="00EB682D"/>
    <w:rsid w:val="00EB6C84"/>
    <w:rsid w:val="00EB73E0"/>
    <w:rsid w:val="00EB73E2"/>
    <w:rsid w:val="00EB7CE7"/>
    <w:rsid w:val="00EC0195"/>
    <w:rsid w:val="00EC02E2"/>
    <w:rsid w:val="00EC057F"/>
    <w:rsid w:val="00EC0882"/>
    <w:rsid w:val="00EC0A88"/>
    <w:rsid w:val="00EC0BE6"/>
    <w:rsid w:val="00EC0E53"/>
    <w:rsid w:val="00EC0FFA"/>
    <w:rsid w:val="00EC102F"/>
    <w:rsid w:val="00EC12FA"/>
    <w:rsid w:val="00EC131F"/>
    <w:rsid w:val="00EC170C"/>
    <w:rsid w:val="00EC1A90"/>
    <w:rsid w:val="00EC1E20"/>
    <w:rsid w:val="00EC1F30"/>
    <w:rsid w:val="00EC2204"/>
    <w:rsid w:val="00EC2A3A"/>
    <w:rsid w:val="00EC2AAA"/>
    <w:rsid w:val="00EC2AB4"/>
    <w:rsid w:val="00EC2BD3"/>
    <w:rsid w:val="00EC2C36"/>
    <w:rsid w:val="00EC2EC4"/>
    <w:rsid w:val="00EC2F66"/>
    <w:rsid w:val="00EC30A1"/>
    <w:rsid w:val="00EC32BE"/>
    <w:rsid w:val="00EC39BF"/>
    <w:rsid w:val="00EC3BA4"/>
    <w:rsid w:val="00EC3D31"/>
    <w:rsid w:val="00EC3E7F"/>
    <w:rsid w:val="00EC4015"/>
    <w:rsid w:val="00EC420A"/>
    <w:rsid w:val="00EC4326"/>
    <w:rsid w:val="00EC46AF"/>
    <w:rsid w:val="00EC4A0E"/>
    <w:rsid w:val="00EC4B8B"/>
    <w:rsid w:val="00EC4E0A"/>
    <w:rsid w:val="00EC4E17"/>
    <w:rsid w:val="00EC4E4D"/>
    <w:rsid w:val="00EC4E82"/>
    <w:rsid w:val="00EC5000"/>
    <w:rsid w:val="00EC5027"/>
    <w:rsid w:val="00EC5171"/>
    <w:rsid w:val="00EC52F9"/>
    <w:rsid w:val="00EC5554"/>
    <w:rsid w:val="00EC5620"/>
    <w:rsid w:val="00EC56FC"/>
    <w:rsid w:val="00EC576A"/>
    <w:rsid w:val="00EC5809"/>
    <w:rsid w:val="00EC584F"/>
    <w:rsid w:val="00EC593F"/>
    <w:rsid w:val="00EC59A1"/>
    <w:rsid w:val="00EC65D0"/>
    <w:rsid w:val="00EC67D1"/>
    <w:rsid w:val="00EC67ED"/>
    <w:rsid w:val="00EC68B5"/>
    <w:rsid w:val="00EC68FC"/>
    <w:rsid w:val="00EC6947"/>
    <w:rsid w:val="00EC6978"/>
    <w:rsid w:val="00EC69A7"/>
    <w:rsid w:val="00EC6ADC"/>
    <w:rsid w:val="00EC6C14"/>
    <w:rsid w:val="00EC6DF1"/>
    <w:rsid w:val="00EC73E4"/>
    <w:rsid w:val="00EC7576"/>
    <w:rsid w:val="00EC7820"/>
    <w:rsid w:val="00EC783D"/>
    <w:rsid w:val="00EC7C6A"/>
    <w:rsid w:val="00EC7E8E"/>
    <w:rsid w:val="00ED0019"/>
    <w:rsid w:val="00ED008B"/>
    <w:rsid w:val="00ED00DF"/>
    <w:rsid w:val="00ED03E0"/>
    <w:rsid w:val="00ED059C"/>
    <w:rsid w:val="00ED062B"/>
    <w:rsid w:val="00ED07D6"/>
    <w:rsid w:val="00ED08DB"/>
    <w:rsid w:val="00ED0F17"/>
    <w:rsid w:val="00ED100B"/>
    <w:rsid w:val="00ED1404"/>
    <w:rsid w:val="00ED1482"/>
    <w:rsid w:val="00ED16B6"/>
    <w:rsid w:val="00ED16C8"/>
    <w:rsid w:val="00ED1A92"/>
    <w:rsid w:val="00ED1B04"/>
    <w:rsid w:val="00ED1E1B"/>
    <w:rsid w:val="00ED1E5B"/>
    <w:rsid w:val="00ED1F1E"/>
    <w:rsid w:val="00ED2179"/>
    <w:rsid w:val="00ED28AC"/>
    <w:rsid w:val="00ED291F"/>
    <w:rsid w:val="00ED2A15"/>
    <w:rsid w:val="00ED2D83"/>
    <w:rsid w:val="00ED2DFB"/>
    <w:rsid w:val="00ED2EE2"/>
    <w:rsid w:val="00ED2FF9"/>
    <w:rsid w:val="00ED30BC"/>
    <w:rsid w:val="00ED3228"/>
    <w:rsid w:val="00ED3570"/>
    <w:rsid w:val="00ED360B"/>
    <w:rsid w:val="00ED36C6"/>
    <w:rsid w:val="00ED36FA"/>
    <w:rsid w:val="00ED3713"/>
    <w:rsid w:val="00ED37D7"/>
    <w:rsid w:val="00ED39C2"/>
    <w:rsid w:val="00ED3AEB"/>
    <w:rsid w:val="00ED3BDE"/>
    <w:rsid w:val="00ED3C44"/>
    <w:rsid w:val="00ED4321"/>
    <w:rsid w:val="00ED45A6"/>
    <w:rsid w:val="00ED46CA"/>
    <w:rsid w:val="00ED4713"/>
    <w:rsid w:val="00ED4AF9"/>
    <w:rsid w:val="00ED4BBB"/>
    <w:rsid w:val="00ED4D45"/>
    <w:rsid w:val="00ED4DBC"/>
    <w:rsid w:val="00ED511E"/>
    <w:rsid w:val="00ED51B3"/>
    <w:rsid w:val="00ED53F3"/>
    <w:rsid w:val="00ED54C8"/>
    <w:rsid w:val="00ED5569"/>
    <w:rsid w:val="00ED56CE"/>
    <w:rsid w:val="00ED57BB"/>
    <w:rsid w:val="00ED5825"/>
    <w:rsid w:val="00ED5890"/>
    <w:rsid w:val="00ED5891"/>
    <w:rsid w:val="00ED5962"/>
    <w:rsid w:val="00ED5B79"/>
    <w:rsid w:val="00ED5B90"/>
    <w:rsid w:val="00ED5B93"/>
    <w:rsid w:val="00ED5DC4"/>
    <w:rsid w:val="00ED6334"/>
    <w:rsid w:val="00ED639E"/>
    <w:rsid w:val="00ED63A8"/>
    <w:rsid w:val="00ED63EC"/>
    <w:rsid w:val="00ED6551"/>
    <w:rsid w:val="00ED6681"/>
    <w:rsid w:val="00ED6790"/>
    <w:rsid w:val="00ED6866"/>
    <w:rsid w:val="00ED6D02"/>
    <w:rsid w:val="00ED6E71"/>
    <w:rsid w:val="00ED7147"/>
    <w:rsid w:val="00ED71A1"/>
    <w:rsid w:val="00ED7383"/>
    <w:rsid w:val="00ED748B"/>
    <w:rsid w:val="00ED795B"/>
    <w:rsid w:val="00ED7A53"/>
    <w:rsid w:val="00ED7AB3"/>
    <w:rsid w:val="00ED7B15"/>
    <w:rsid w:val="00ED7D19"/>
    <w:rsid w:val="00EE0156"/>
    <w:rsid w:val="00EE01E2"/>
    <w:rsid w:val="00EE0260"/>
    <w:rsid w:val="00EE0399"/>
    <w:rsid w:val="00EE03EE"/>
    <w:rsid w:val="00EE04A4"/>
    <w:rsid w:val="00EE0553"/>
    <w:rsid w:val="00EE06AE"/>
    <w:rsid w:val="00EE090E"/>
    <w:rsid w:val="00EE097F"/>
    <w:rsid w:val="00EE09E4"/>
    <w:rsid w:val="00EE0A8F"/>
    <w:rsid w:val="00EE0D42"/>
    <w:rsid w:val="00EE0D67"/>
    <w:rsid w:val="00EE0E07"/>
    <w:rsid w:val="00EE109F"/>
    <w:rsid w:val="00EE12F6"/>
    <w:rsid w:val="00EE13BC"/>
    <w:rsid w:val="00EE13BD"/>
    <w:rsid w:val="00EE17F0"/>
    <w:rsid w:val="00EE19F4"/>
    <w:rsid w:val="00EE1E5D"/>
    <w:rsid w:val="00EE2014"/>
    <w:rsid w:val="00EE25B1"/>
    <w:rsid w:val="00EE26E4"/>
    <w:rsid w:val="00EE29D5"/>
    <w:rsid w:val="00EE2B20"/>
    <w:rsid w:val="00EE304D"/>
    <w:rsid w:val="00EE3100"/>
    <w:rsid w:val="00EE3128"/>
    <w:rsid w:val="00EE316B"/>
    <w:rsid w:val="00EE3477"/>
    <w:rsid w:val="00EE35BD"/>
    <w:rsid w:val="00EE35FF"/>
    <w:rsid w:val="00EE365B"/>
    <w:rsid w:val="00EE3807"/>
    <w:rsid w:val="00EE383C"/>
    <w:rsid w:val="00EE3C34"/>
    <w:rsid w:val="00EE3E03"/>
    <w:rsid w:val="00EE3F8E"/>
    <w:rsid w:val="00EE4093"/>
    <w:rsid w:val="00EE448B"/>
    <w:rsid w:val="00EE490D"/>
    <w:rsid w:val="00EE499A"/>
    <w:rsid w:val="00EE4B6F"/>
    <w:rsid w:val="00EE4C71"/>
    <w:rsid w:val="00EE520D"/>
    <w:rsid w:val="00EE5219"/>
    <w:rsid w:val="00EE54D6"/>
    <w:rsid w:val="00EE54E1"/>
    <w:rsid w:val="00EE5645"/>
    <w:rsid w:val="00EE5693"/>
    <w:rsid w:val="00EE5DB8"/>
    <w:rsid w:val="00EE5DD3"/>
    <w:rsid w:val="00EE62A2"/>
    <w:rsid w:val="00EE62C6"/>
    <w:rsid w:val="00EE62D3"/>
    <w:rsid w:val="00EE644F"/>
    <w:rsid w:val="00EE6528"/>
    <w:rsid w:val="00EE6544"/>
    <w:rsid w:val="00EE6BE9"/>
    <w:rsid w:val="00EE6EF2"/>
    <w:rsid w:val="00EE6FF3"/>
    <w:rsid w:val="00EE704C"/>
    <w:rsid w:val="00EE71E8"/>
    <w:rsid w:val="00EE73E5"/>
    <w:rsid w:val="00EE7589"/>
    <w:rsid w:val="00EE7829"/>
    <w:rsid w:val="00EE794D"/>
    <w:rsid w:val="00EE7F80"/>
    <w:rsid w:val="00EF02EE"/>
    <w:rsid w:val="00EF0313"/>
    <w:rsid w:val="00EF037A"/>
    <w:rsid w:val="00EF07B2"/>
    <w:rsid w:val="00EF08FE"/>
    <w:rsid w:val="00EF09E8"/>
    <w:rsid w:val="00EF0BAF"/>
    <w:rsid w:val="00EF0CCF"/>
    <w:rsid w:val="00EF0D06"/>
    <w:rsid w:val="00EF0D96"/>
    <w:rsid w:val="00EF0D9C"/>
    <w:rsid w:val="00EF101A"/>
    <w:rsid w:val="00EF10C9"/>
    <w:rsid w:val="00EF1167"/>
    <w:rsid w:val="00EF135C"/>
    <w:rsid w:val="00EF13F6"/>
    <w:rsid w:val="00EF1402"/>
    <w:rsid w:val="00EF14DE"/>
    <w:rsid w:val="00EF1559"/>
    <w:rsid w:val="00EF15B9"/>
    <w:rsid w:val="00EF15C9"/>
    <w:rsid w:val="00EF1792"/>
    <w:rsid w:val="00EF181E"/>
    <w:rsid w:val="00EF1950"/>
    <w:rsid w:val="00EF1A0D"/>
    <w:rsid w:val="00EF1A3B"/>
    <w:rsid w:val="00EF1ACC"/>
    <w:rsid w:val="00EF1B25"/>
    <w:rsid w:val="00EF1E87"/>
    <w:rsid w:val="00EF1F01"/>
    <w:rsid w:val="00EF22AD"/>
    <w:rsid w:val="00EF230F"/>
    <w:rsid w:val="00EF23FD"/>
    <w:rsid w:val="00EF240F"/>
    <w:rsid w:val="00EF25B0"/>
    <w:rsid w:val="00EF285A"/>
    <w:rsid w:val="00EF2B36"/>
    <w:rsid w:val="00EF2C83"/>
    <w:rsid w:val="00EF2DDF"/>
    <w:rsid w:val="00EF2EB2"/>
    <w:rsid w:val="00EF2EB5"/>
    <w:rsid w:val="00EF2F7E"/>
    <w:rsid w:val="00EF2FC4"/>
    <w:rsid w:val="00EF30EB"/>
    <w:rsid w:val="00EF3290"/>
    <w:rsid w:val="00EF359F"/>
    <w:rsid w:val="00EF35D7"/>
    <w:rsid w:val="00EF3C77"/>
    <w:rsid w:val="00EF4194"/>
    <w:rsid w:val="00EF4519"/>
    <w:rsid w:val="00EF46E6"/>
    <w:rsid w:val="00EF47CD"/>
    <w:rsid w:val="00EF47D7"/>
    <w:rsid w:val="00EF4ABB"/>
    <w:rsid w:val="00EF4AC1"/>
    <w:rsid w:val="00EF4DB9"/>
    <w:rsid w:val="00EF5120"/>
    <w:rsid w:val="00EF5149"/>
    <w:rsid w:val="00EF5389"/>
    <w:rsid w:val="00EF558F"/>
    <w:rsid w:val="00EF5794"/>
    <w:rsid w:val="00EF583B"/>
    <w:rsid w:val="00EF5916"/>
    <w:rsid w:val="00EF5B1D"/>
    <w:rsid w:val="00EF5B8A"/>
    <w:rsid w:val="00EF5EC1"/>
    <w:rsid w:val="00EF601A"/>
    <w:rsid w:val="00EF6278"/>
    <w:rsid w:val="00EF6429"/>
    <w:rsid w:val="00EF6439"/>
    <w:rsid w:val="00EF6639"/>
    <w:rsid w:val="00EF6741"/>
    <w:rsid w:val="00EF67C6"/>
    <w:rsid w:val="00EF68DC"/>
    <w:rsid w:val="00EF6AE0"/>
    <w:rsid w:val="00EF6BCA"/>
    <w:rsid w:val="00EF6BDA"/>
    <w:rsid w:val="00EF7061"/>
    <w:rsid w:val="00EF7202"/>
    <w:rsid w:val="00EF77AB"/>
    <w:rsid w:val="00EF780A"/>
    <w:rsid w:val="00EF7EA1"/>
    <w:rsid w:val="00F00249"/>
    <w:rsid w:val="00F0050C"/>
    <w:rsid w:val="00F00591"/>
    <w:rsid w:val="00F005CF"/>
    <w:rsid w:val="00F0072F"/>
    <w:rsid w:val="00F00AD7"/>
    <w:rsid w:val="00F00C9E"/>
    <w:rsid w:val="00F00D1C"/>
    <w:rsid w:val="00F00D39"/>
    <w:rsid w:val="00F00DF6"/>
    <w:rsid w:val="00F00E84"/>
    <w:rsid w:val="00F01110"/>
    <w:rsid w:val="00F0111E"/>
    <w:rsid w:val="00F01195"/>
    <w:rsid w:val="00F011EE"/>
    <w:rsid w:val="00F014D5"/>
    <w:rsid w:val="00F0151E"/>
    <w:rsid w:val="00F0153A"/>
    <w:rsid w:val="00F01769"/>
    <w:rsid w:val="00F0179E"/>
    <w:rsid w:val="00F0197C"/>
    <w:rsid w:val="00F01A05"/>
    <w:rsid w:val="00F01AD0"/>
    <w:rsid w:val="00F01FAC"/>
    <w:rsid w:val="00F02257"/>
    <w:rsid w:val="00F02330"/>
    <w:rsid w:val="00F025E8"/>
    <w:rsid w:val="00F0263D"/>
    <w:rsid w:val="00F029CA"/>
    <w:rsid w:val="00F02AB3"/>
    <w:rsid w:val="00F02B28"/>
    <w:rsid w:val="00F02B5D"/>
    <w:rsid w:val="00F02C2B"/>
    <w:rsid w:val="00F02D2C"/>
    <w:rsid w:val="00F02EFB"/>
    <w:rsid w:val="00F0303F"/>
    <w:rsid w:val="00F0313F"/>
    <w:rsid w:val="00F0315D"/>
    <w:rsid w:val="00F032C2"/>
    <w:rsid w:val="00F03421"/>
    <w:rsid w:val="00F03667"/>
    <w:rsid w:val="00F03695"/>
    <w:rsid w:val="00F03779"/>
    <w:rsid w:val="00F037A9"/>
    <w:rsid w:val="00F037AF"/>
    <w:rsid w:val="00F0388B"/>
    <w:rsid w:val="00F03A1A"/>
    <w:rsid w:val="00F03C15"/>
    <w:rsid w:val="00F03C1A"/>
    <w:rsid w:val="00F03C29"/>
    <w:rsid w:val="00F042BC"/>
    <w:rsid w:val="00F045A6"/>
    <w:rsid w:val="00F0465F"/>
    <w:rsid w:val="00F04A9A"/>
    <w:rsid w:val="00F04BE1"/>
    <w:rsid w:val="00F04DAB"/>
    <w:rsid w:val="00F04EFD"/>
    <w:rsid w:val="00F04F8D"/>
    <w:rsid w:val="00F05013"/>
    <w:rsid w:val="00F05052"/>
    <w:rsid w:val="00F05174"/>
    <w:rsid w:val="00F056FF"/>
    <w:rsid w:val="00F05A65"/>
    <w:rsid w:val="00F05A9A"/>
    <w:rsid w:val="00F05BAF"/>
    <w:rsid w:val="00F05C9D"/>
    <w:rsid w:val="00F05E7D"/>
    <w:rsid w:val="00F06273"/>
    <w:rsid w:val="00F06474"/>
    <w:rsid w:val="00F0669B"/>
    <w:rsid w:val="00F0673E"/>
    <w:rsid w:val="00F06BA1"/>
    <w:rsid w:val="00F06BC4"/>
    <w:rsid w:val="00F06CB2"/>
    <w:rsid w:val="00F071F4"/>
    <w:rsid w:val="00F07354"/>
    <w:rsid w:val="00F0740F"/>
    <w:rsid w:val="00F07615"/>
    <w:rsid w:val="00F076AE"/>
    <w:rsid w:val="00F07854"/>
    <w:rsid w:val="00F079E1"/>
    <w:rsid w:val="00F07B25"/>
    <w:rsid w:val="00F07B47"/>
    <w:rsid w:val="00F07DE9"/>
    <w:rsid w:val="00F07FF4"/>
    <w:rsid w:val="00F100AE"/>
    <w:rsid w:val="00F101D8"/>
    <w:rsid w:val="00F10403"/>
    <w:rsid w:val="00F105C7"/>
    <w:rsid w:val="00F105F4"/>
    <w:rsid w:val="00F106F9"/>
    <w:rsid w:val="00F10A22"/>
    <w:rsid w:val="00F10A44"/>
    <w:rsid w:val="00F10A83"/>
    <w:rsid w:val="00F10B80"/>
    <w:rsid w:val="00F11140"/>
    <w:rsid w:val="00F115ED"/>
    <w:rsid w:val="00F1178E"/>
    <w:rsid w:val="00F1182B"/>
    <w:rsid w:val="00F118DA"/>
    <w:rsid w:val="00F11AD0"/>
    <w:rsid w:val="00F11C43"/>
    <w:rsid w:val="00F11E34"/>
    <w:rsid w:val="00F11FAD"/>
    <w:rsid w:val="00F123E2"/>
    <w:rsid w:val="00F123EA"/>
    <w:rsid w:val="00F123F5"/>
    <w:rsid w:val="00F124D6"/>
    <w:rsid w:val="00F1260F"/>
    <w:rsid w:val="00F1294A"/>
    <w:rsid w:val="00F129F9"/>
    <w:rsid w:val="00F12BCB"/>
    <w:rsid w:val="00F12C7F"/>
    <w:rsid w:val="00F12DF1"/>
    <w:rsid w:val="00F12F1F"/>
    <w:rsid w:val="00F13220"/>
    <w:rsid w:val="00F1337F"/>
    <w:rsid w:val="00F13679"/>
    <w:rsid w:val="00F1392B"/>
    <w:rsid w:val="00F13E8F"/>
    <w:rsid w:val="00F14139"/>
    <w:rsid w:val="00F142F9"/>
    <w:rsid w:val="00F143C5"/>
    <w:rsid w:val="00F14538"/>
    <w:rsid w:val="00F1464A"/>
    <w:rsid w:val="00F146D7"/>
    <w:rsid w:val="00F147F5"/>
    <w:rsid w:val="00F14BE7"/>
    <w:rsid w:val="00F14D18"/>
    <w:rsid w:val="00F14F2A"/>
    <w:rsid w:val="00F14F6E"/>
    <w:rsid w:val="00F15094"/>
    <w:rsid w:val="00F15271"/>
    <w:rsid w:val="00F15532"/>
    <w:rsid w:val="00F15751"/>
    <w:rsid w:val="00F15757"/>
    <w:rsid w:val="00F15C90"/>
    <w:rsid w:val="00F15F0C"/>
    <w:rsid w:val="00F161CA"/>
    <w:rsid w:val="00F162E0"/>
    <w:rsid w:val="00F1634D"/>
    <w:rsid w:val="00F168CC"/>
    <w:rsid w:val="00F16C1F"/>
    <w:rsid w:val="00F16EF2"/>
    <w:rsid w:val="00F17099"/>
    <w:rsid w:val="00F1746A"/>
    <w:rsid w:val="00F17533"/>
    <w:rsid w:val="00F175B4"/>
    <w:rsid w:val="00F17640"/>
    <w:rsid w:val="00F176C2"/>
    <w:rsid w:val="00F1771B"/>
    <w:rsid w:val="00F177D6"/>
    <w:rsid w:val="00F20037"/>
    <w:rsid w:val="00F200D4"/>
    <w:rsid w:val="00F2023A"/>
    <w:rsid w:val="00F202C0"/>
    <w:rsid w:val="00F202DB"/>
    <w:rsid w:val="00F204FF"/>
    <w:rsid w:val="00F20604"/>
    <w:rsid w:val="00F2074C"/>
    <w:rsid w:val="00F20BB6"/>
    <w:rsid w:val="00F20C4B"/>
    <w:rsid w:val="00F20DBD"/>
    <w:rsid w:val="00F20F5B"/>
    <w:rsid w:val="00F210D0"/>
    <w:rsid w:val="00F2115D"/>
    <w:rsid w:val="00F211E4"/>
    <w:rsid w:val="00F212DA"/>
    <w:rsid w:val="00F21313"/>
    <w:rsid w:val="00F216E4"/>
    <w:rsid w:val="00F217E3"/>
    <w:rsid w:val="00F21919"/>
    <w:rsid w:val="00F21B77"/>
    <w:rsid w:val="00F21DC1"/>
    <w:rsid w:val="00F2210A"/>
    <w:rsid w:val="00F22493"/>
    <w:rsid w:val="00F22724"/>
    <w:rsid w:val="00F2277D"/>
    <w:rsid w:val="00F22932"/>
    <w:rsid w:val="00F22AE9"/>
    <w:rsid w:val="00F22DBF"/>
    <w:rsid w:val="00F22E32"/>
    <w:rsid w:val="00F22EAA"/>
    <w:rsid w:val="00F230A3"/>
    <w:rsid w:val="00F2355F"/>
    <w:rsid w:val="00F237F4"/>
    <w:rsid w:val="00F23A4C"/>
    <w:rsid w:val="00F23A9F"/>
    <w:rsid w:val="00F23B96"/>
    <w:rsid w:val="00F23D43"/>
    <w:rsid w:val="00F23F64"/>
    <w:rsid w:val="00F24137"/>
    <w:rsid w:val="00F2414F"/>
    <w:rsid w:val="00F2426B"/>
    <w:rsid w:val="00F242F1"/>
    <w:rsid w:val="00F24418"/>
    <w:rsid w:val="00F2443B"/>
    <w:rsid w:val="00F2460C"/>
    <w:rsid w:val="00F24714"/>
    <w:rsid w:val="00F24998"/>
    <w:rsid w:val="00F24A6A"/>
    <w:rsid w:val="00F24C80"/>
    <w:rsid w:val="00F24C84"/>
    <w:rsid w:val="00F24CD2"/>
    <w:rsid w:val="00F24FEC"/>
    <w:rsid w:val="00F25356"/>
    <w:rsid w:val="00F255DD"/>
    <w:rsid w:val="00F2581B"/>
    <w:rsid w:val="00F25949"/>
    <w:rsid w:val="00F259AB"/>
    <w:rsid w:val="00F25BDC"/>
    <w:rsid w:val="00F25C26"/>
    <w:rsid w:val="00F25CA9"/>
    <w:rsid w:val="00F25DE5"/>
    <w:rsid w:val="00F260AA"/>
    <w:rsid w:val="00F263D6"/>
    <w:rsid w:val="00F2640C"/>
    <w:rsid w:val="00F264FF"/>
    <w:rsid w:val="00F266B3"/>
    <w:rsid w:val="00F2693E"/>
    <w:rsid w:val="00F26C39"/>
    <w:rsid w:val="00F26CE2"/>
    <w:rsid w:val="00F26FDC"/>
    <w:rsid w:val="00F27024"/>
    <w:rsid w:val="00F27179"/>
    <w:rsid w:val="00F2731C"/>
    <w:rsid w:val="00F27582"/>
    <w:rsid w:val="00F276A9"/>
    <w:rsid w:val="00F2770B"/>
    <w:rsid w:val="00F277FD"/>
    <w:rsid w:val="00F27AEA"/>
    <w:rsid w:val="00F27E80"/>
    <w:rsid w:val="00F27E89"/>
    <w:rsid w:val="00F27ED0"/>
    <w:rsid w:val="00F27F19"/>
    <w:rsid w:val="00F30144"/>
    <w:rsid w:val="00F3016B"/>
    <w:rsid w:val="00F30225"/>
    <w:rsid w:val="00F302B7"/>
    <w:rsid w:val="00F302CA"/>
    <w:rsid w:val="00F30544"/>
    <w:rsid w:val="00F308F4"/>
    <w:rsid w:val="00F308FF"/>
    <w:rsid w:val="00F30922"/>
    <w:rsid w:val="00F30A26"/>
    <w:rsid w:val="00F30BBE"/>
    <w:rsid w:val="00F30CD6"/>
    <w:rsid w:val="00F30E32"/>
    <w:rsid w:val="00F30E8A"/>
    <w:rsid w:val="00F31041"/>
    <w:rsid w:val="00F310F0"/>
    <w:rsid w:val="00F3127D"/>
    <w:rsid w:val="00F31479"/>
    <w:rsid w:val="00F315A7"/>
    <w:rsid w:val="00F31AED"/>
    <w:rsid w:val="00F31E2E"/>
    <w:rsid w:val="00F31ECF"/>
    <w:rsid w:val="00F32369"/>
    <w:rsid w:val="00F32594"/>
    <w:rsid w:val="00F32935"/>
    <w:rsid w:val="00F32A40"/>
    <w:rsid w:val="00F32E80"/>
    <w:rsid w:val="00F32FA1"/>
    <w:rsid w:val="00F3307C"/>
    <w:rsid w:val="00F33272"/>
    <w:rsid w:val="00F332E6"/>
    <w:rsid w:val="00F333D9"/>
    <w:rsid w:val="00F33AD1"/>
    <w:rsid w:val="00F33B0B"/>
    <w:rsid w:val="00F33C44"/>
    <w:rsid w:val="00F33D87"/>
    <w:rsid w:val="00F33DF0"/>
    <w:rsid w:val="00F33FBD"/>
    <w:rsid w:val="00F34133"/>
    <w:rsid w:val="00F34298"/>
    <w:rsid w:val="00F3438C"/>
    <w:rsid w:val="00F3442C"/>
    <w:rsid w:val="00F34457"/>
    <w:rsid w:val="00F344ED"/>
    <w:rsid w:val="00F34502"/>
    <w:rsid w:val="00F34545"/>
    <w:rsid w:val="00F34689"/>
    <w:rsid w:val="00F3468F"/>
    <w:rsid w:val="00F3475B"/>
    <w:rsid w:val="00F34811"/>
    <w:rsid w:val="00F34A86"/>
    <w:rsid w:val="00F34A92"/>
    <w:rsid w:val="00F34AA9"/>
    <w:rsid w:val="00F34AF6"/>
    <w:rsid w:val="00F34D73"/>
    <w:rsid w:val="00F34DC8"/>
    <w:rsid w:val="00F34FD4"/>
    <w:rsid w:val="00F350DC"/>
    <w:rsid w:val="00F3512C"/>
    <w:rsid w:val="00F352BB"/>
    <w:rsid w:val="00F35414"/>
    <w:rsid w:val="00F3550B"/>
    <w:rsid w:val="00F356CC"/>
    <w:rsid w:val="00F358A3"/>
    <w:rsid w:val="00F35C87"/>
    <w:rsid w:val="00F35CD4"/>
    <w:rsid w:val="00F35E1F"/>
    <w:rsid w:val="00F35FD8"/>
    <w:rsid w:val="00F364C6"/>
    <w:rsid w:val="00F367D4"/>
    <w:rsid w:val="00F3682C"/>
    <w:rsid w:val="00F36876"/>
    <w:rsid w:val="00F36BBF"/>
    <w:rsid w:val="00F36BD9"/>
    <w:rsid w:val="00F36D8E"/>
    <w:rsid w:val="00F36E4E"/>
    <w:rsid w:val="00F36F0C"/>
    <w:rsid w:val="00F37169"/>
    <w:rsid w:val="00F3727D"/>
    <w:rsid w:val="00F37945"/>
    <w:rsid w:val="00F37A47"/>
    <w:rsid w:val="00F37B42"/>
    <w:rsid w:val="00F37F0F"/>
    <w:rsid w:val="00F400C0"/>
    <w:rsid w:val="00F40329"/>
    <w:rsid w:val="00F4051C"/>
    <w:rsid w:val="00F40B6C"/>
    <w:rsid w:val="00F40C15"/>
    <w:rsid w:val="00F40C5D"/>
    <w:rsid w:val="00F41019"/>
    <w:rsid w:val="00F4109C"/>
    <w:rsid w:val="00F41264"/>
    <w:rsid w:val="00F414D6"/>
    <w:rsid w:val="00F414E7"/>
    <w:rsid w:val="00F414F4"/>
    <w:rsid w:val="00F4192D"/>
    <w:rsid w:val="00F419E9"/>
    <w:rsid w:val="00F41A32"/>
    <w:rsid w:val="00F41B62"/>
    <w:rsid w:val="00F41F19"/>
    <w:rsid w:val="00F42108"/>
    <w:rsid w:val="00F42152"/>
    <w:rsid w:val="00F4239B"/>
    <w:rsid w:val="00F42474"/>
    <w:rsid w:val="00F42574"/>
    <w:rsid w:val="00F4298D"/>
    <w:rsid w:val="00F42B38"/>
    <w:rsid w:val="00F42EE2"/>
    <w:rsid w:val="00F430C2"/>
    <w:rsid w:val="00F43390"/>
    <w:rsid w:val="00F436C5"/>
    <w:rsid w:val="00F4377F"/>
    <w:rsid w:val="00F43866"/>
    <w:rsid w:val="00F4386B"/>
    <w:rsid w:val="00F43AA4"/>
    <w:rsid w:val="00F43AFB"/>
    <w:rsid w:val="00F43CA7"/>
    <w:rsid w:val="00F44029"/>
    <w:rsid w:val="00F440FE"/>
    <w:rsid w:val="00F441C2"/>
    <w:rsid w:val="00F441E7"/>
    <w:rsid w:val="00F444D2"/>
    <w:rsid w:val="00F4456F"/>
    <w:rsid w:val="00F44571"/>
    <w:rsid w:val="00F449C5"/>
    <w:rsid w:val="00F449F2"/>
    <w:rsid w:val="00F44A81"/>
    <w:rsid w:val="00F44BF9"/>
    <w:rsid w:val="00F44D9E"/>
    <w:rsid w:val="00F44E80"/>
    <w:rsid w:val="00F4554C"/>
    <w:rsid w:val="00F45755"/>
    <w:rsid w:val="00F45FC0"/>
    <w:rsid w:val="00F46223"/>
    <w:rsid w:val="00F46482"/>
    <w:rsid w:val="00F465B6"/>
    <w:rsid w:val="00F4677C"/>
    <w:rsid w:val="00F46859"/>
    <w:rsid w:val="00F469B1"/>
    <w:rsid w:val="00F46A2D"/>
    <w:rsid w:val="00F46BAE"/>
    <w:rsid w:val="00F46D1C"/>
    <w:rsid w:val="00F46F4B"/>
    <w:rsid w:val="00F47479"/>
    <w:rsid w:val="00F475E3"/>
    <w:rsid w:val="00F4760D"/>
    <w:rsid w:val="00F4776A"/>
    <w:rsid w:val="00F47950"/>
    <w:rsid w:val="00F47AAB"/>
    <w:rsid w:val="00F47C88"/>
    <w:rsid w:val="00F47F8A"/>
    <w:rsid w:val="00F5002C"/>
    <w:rsid w:val="00F501EF"/>
    <w:rsid w:val="00F502B3"/>
    <w:rsid w:val="00F50713"/>
    <w:rsid w:val="00F5097E"/>
    <w:rsid w:val="00F50B05"/>
    <w:rsid w:val="00F50B13"/>
    <w:rsid w:val="00F50E56"/>
    <w:rsid w:val="00F50EB0"/>
    <w:rsid w:val="00F5103E"/>
    <w:rsid w:val="00F511DD"/>
    <w:rsid w:val="00F512C9"/>
    <w:rsid w:val="00F513B7"/>
    <w:rsid w:val="00F5155A"/>
    <w:rsid w:val="00F515ED"/>
    <w:rsid w:val="00F51707"/>
    <w:rsid w:val="00F5171A"/>
    <w:rsid w:val="00F517FE"/>
    <w:rsid w:val="00F519F8"/>
    <w:rsid w:val="00F51BA2"/>
    <w:rsid w:val="00F51C42"/>
    <w:rsid w:val="00F51C52"/>
    <w:rsid w:val="00F51C90"/>
    <w:rsid w:val="00F51DF3"/>
    <w:rsid w:val="00F51E35"/>
    <w:rsid w:val="00F51E39"/>
    <w:rsid w:val="00F51E7F"/>
    <w:rsid w:val="00F51EBA"/>
    <w:rsid w:val="00F52072"/>
    <w:rsid w:val="00F52687"/>
    <w:rsid w:val="00F52703"/>
    <w:rsid w:val="00F52710"/>
    <w:rsid w:val="00F52784"/>
    <w:rsid w:val="00F52912"/>
    <w:rsid w:val="00F529CA"/>
    <w:rsid w:val="00F52C28"/>
    <w:rsid w:val="00F52DAD"/>
    <w:rsid w:val="00F52F1B"/>
    <w:rsid w:val="00F53199"/>
    <w:rsid w:val="00F53456"/>
    <w:rsid w:val="00F53539"/>
    <w:rsid w:val="00F5357C"/>
    <w:rsid w:val="00F537CC"/>
    <w:rsid w:val="00F5396F"/>
    <w:rsid w:val="00F53C29"/>
    <w:rsid w:val="00F53CB8"/>
    <w:rsid w:val="00F53E5D"/>
    <w:rsid w:val="00F54018"/>
    <w:rsid w:val="00F541EB"/>
    <w:rsid w:val="00F543CD"/>
    <w:rsid w:val="00F549A1"/>
    <w:rsid w:val="00F54C90"/>
    <w:rsid w:val="00F54E17"/>
    <w:rsid w:val="00F54F79"/>
    <w:rsid w:val="00F54F8D"/>
    <w:rsid w:val="00F5507E"/>
    <w:rsid w:val="00F550CA"/>
    <w:rsid w:val="00F55222"/>
    <w:rsid w:val="00F5549C"/>
    <w:rsid w:val="00F55624"/>
    <w:rsid w:val="00F556E9"/>
    <w:rsid w:val="00F55739"/>
    <w:rsid w:val="00F55841"/>
    <w:rsid w:val="00F55925"/>
    <w:rsid w:val="00F55B0D"/>
    <w:rsid w:val="00F55C73"/>
    <w:rsid w:val="00F55CD3"/>
    <w:rsid w:val="00F55D49"/>
    <w:rsid w:val="00F55FC0"/>
    <w:rsid w:val="00F56011"/>
    <w:rsid w:val="00F5607D"/>
    <w:rsid w:val="00F56235"/>
    <w:rsid w:val="00F56459"/>
    <w:rsid w:val="00F5658D"/>
    <w:rsid w:val="00F56864"/>
    <w:rsid w:val="00F568EC"/>
    <w:rsid w:val="00F56D13"/>
    <w:rsid w:val="00F56D73"/>
    <w:rsid w:val="00F56D81"/>
    <w:rsid w:val="00F570D6"/>
    <w:rsid w:val="00F571EA"/>
    <w:rsid w:val="00F573F4"/>
    <w:rsid w:val="00F57405"/>
    <w:rsid w:val="00F575F4"/>
    <w:rsid w:val="00F57F2D"/>
    <w:rsid w:val="00F60125"/>
    <w:rsid w:val="00F60243"/>
    <w:rsid w:val="00F6035D"/>
    <w:rsid w:val="00F60426"/>
    <w:rsid w:val="00F604E2"/>
    <w:rsid w:val="00F604F0"/>
    <w:rsid w:val="00F604F8"/>
    <w:rsid w:val="00F608D5"/>
    <w:rsid w:val="00F60A9C"/>
    <w:rsid w:val="00F60B62"/>
    <w:rsid w:val="00F60C09"/>
    <w:rsid w:val="00F60CB5"/>
    <w:rsid w:val="00F60CCD"/>
    <w:rsid w:val="00F60DAE"/>
    <w:rsid w:val="00F611BF"/>
    <w:rsid w:val="00F6145E"/>
    <w:rsid w:val="00F61479"/>
    <w:rsid w:val="00F61562"/>
    <w:rsid w:val="00F6166D"/>
    <w:rsid w:val="00F616D7"/>
    <w:rsid w:val="00F61703"/>
    <w:rsid w:val="00F619F1"/>
    <w:rsid w:val="00F61FCF"/>
    <w:rsid w:val="00F62193"/>
    <w:rsid w:val="00F6290A"/>
    <w:rsid w:val="00F62CF5"/>
    <w:rsid w:val="00F62D52"/>
    <w:rsid w:val="00F62E32"/>
    <w:rsid w:val="00F62EFD"/>
    <w:rsid w:val="00F63088"/>
    <w:rsid w:val="00F631F0"/>
    <w:rsid w:val="00F63324"/>
    <w:rsid w:val="00F6335E"/>
    <w:rsid w:val="00F633A6"/>
    <w:rsid w:val="00F63427"/>
    <w:rsid w:val="00F634B2"/>
    <w:rsid w:val="00F638B9"/>
    <w:rsid w:val="00F63B21"/>
    <w:rsid w:val="00F63C8D"/>
    <w:rsid w:val="00F63C96"/>
    <w:rsid w:val="00F63D08"/>
    <w:rsid w:val="00F63D52"/>
    <w:rsid w:val="00F641A7"/>
    <w:rsid w:val="00F6427C"/>
    <w:rsid w:val="00F643D9"/>
    <w:rsid w:val="00F644D2"/>
    <w:rsid w:val="00F6455C"/>
    <w:rsid w:val="00F6479D"/>
    <w:rsid w:val="00F647AB"/>
    <w:rsid w:val="00F64862"/>
    <w:rsid w:val="00F6495D"/>
    <w:rsid w:val="00F64A22"/>
    <w:rsid w:val="00F64B32"/>
    <w:rsid w:val="00F64C98"/>
    <w:rsid w:val="00F65204"/>
    <w:rsid w:val="00F65501"/>
    <w:rsid w:val="00F655DB"/>
    <w:rsid w:val="00F657D2"/>
    <w:rsid w:val="00F6581F"/>
    <w:rsid w:val="00F65869"/>
    <w:rsid w:val="00F65881"/>
    <w:rsid w:val="00F65899"/>
    <w:rsid w:val="00F658F1"/>
    <w:rsid w:val="00F65910"/>
    <w:rsid w:val="00F65997"/>
    <w:rsid w:val="00F66077"/>
    <w:rsid w:val="00F66324"/>
    <w:rsid w:val="00F6651A"/>
    <w:rsid w:val="00F665A1"/>
    <w:rsid w:val="00F668DF"/>
    <w:rsid w:val="00F66A50"/>
    <w:rsid w:val="00F66ABC"/>
    <w:rsid w:val="00F66AE8"/>
    <w:rsid w:val="00F66B4A"/>
    <w:rsid w:val="00F66CDF"/>
    <w:rsid w:val="00F66D2B"/>
    <w:rsid w:val="00F670B6"/>
    <w:rsid w:val="00F6781E"/>
    <w:rsid w:val="00F67825"/>
    <w:rsid w:val="00F67ADC"/>
    <w:rsid w:val="00F67B1B"/>
    <w:rsid w:val="00F67BD7"/>
    <w:rsid w:val="00F7032F"/>
    <w:rsid w:val="00F7053B"/>
    <w:rsid w:val="00F7065F"/>
    <w:rsid w:val="00F70974"/>
    <w:rsid w:val="00F70993"/>
    <w:rsid w:val="00F70A89"/>
    <w:rsid w:val="00F70B27"/>
    <w:rsid w:val="00F70BBA"/>
    <w:rsid w:val="00F70D44"/>
    <w:rsid w:val="00F70D5F"/>
    <w:rsid w:val="00F70EAC"/>
    <w:rsid w:val="00F71296"/>
    <w:rsid w:val="00F71310"/>
    <w:rsid w:val="00F713D1"/>
    <w:rsid w:val="00F7140C"/>
    <w:rsid w:val="00F71431"/>
    <w:rsid w:val="00F7164A"/>
    <w:rsid w:val="00F717CF"/>
    <w:rsid w:val="00F71913"/>
    <w:rsid w:val="00F71A87"/>
    <w:rsid w:val="00F71BC1"/>
    <w:rsid w:val="00F71C6A"/>
    <w:rsid w:val="00F71DDF"/>
    <w:rsid w:val="00F72022"/>
    <w:rsid w:val="00F72083"/>
    <w:rsid w:val="00F72266"/>
    <w:rsid w:val="00F727C5"/>
    <w:rsid w:val="00F72A19"/>
    <w:rsid w:val="00F72A6D"/>
    <w:rsid w:val="00F72BDE"/>
    <w:rsid w:val="00F72D8D"/>
    <w:rsid w:val="00F72DA3"/>
    <w:rsid w:val="00F72EF2"/>
    <w:rsid w:val="00F72F02"/>
    <w:rsid w:val="00F7321D"/>
    <w:rsid w:val="00F73331"/>
    <w:rsid w:val="00F73351"/>
    <w:rsid w:val="00F7360A"/>
    <w:rsid w:val="00F73877"/>
    <w:rsid w:val="00F73BED"/>
    <w:rsid w:val="00F74000"/>
    <w:rsid w:val="00F740C0"/>
    <w:rsid w:val="00F74344"/>
    <w:rsid w:val="00F74399"/>
    <w:rsid w:val="00F74543"/>
    <w:rsid w:val="00F7460F"/>
    <w:rsid w:val="00F74789"/>
    <w:rsid w:val="00F74812"/>
    <w:rsid w:val="00F74884"/>
    <w:rsid w:val="00F749EA"/>
    <w:rsid w:val="00F74C7F"/>
    <w:rsid w:val="00F74DF2"/>
    <w:rsid w:val="00F74F68"/>
    <w:rsid w:val="00F750C2"/>
    <w:rsid w:val="00F75240"/>
    <w:rsid w:val="00F75248"/>
    <w:rsid w:val="00F753BA"/>
    <w:rsid w:val="00F753E2"/>
    <w:rsid w:val="00F7546A"/>
    <w:rsid w:val="00F75636"/>
    <w:rsid w:val="00F75965"/>
    <w:rsid w:val="00F75A11"/>
    <w:rsid w:val="00F75A5E"/>
    <w:rsid w:val="00F75C8B"/>
    <w:rsid w:val="00F75E66"/>
    <w:rsid w:val="00F76244"/>
    <w:rsid w:val="00F7661D"/>
    <w:rsid w:val="00F76804"/>
    <w:rsid w:val="00F768DF"/>
    <w:rsid w:val="00F76A1F"/>
    <w:rsid w:val="00F76D2B"/>
    <w:rsid w:val="00F76E19"/>
    <w:rsid w:val="00F76EDF"/>
    <w:rsid w:val="00F76F5E"/>
    <w:rsid w:val="00F772A0"/>
    <w:rsid w:val="00F772FF"/>
    <w:rsid w:val="00F77615"/>
    <w:rsid w:val="00F778FF"/>
    <w:rsid w:val="00F77992"/>
    <w:rsid w:val="00F779B5"/>
    <w:rsid w:val="00F77BDA"/>
    <w:rsid w:val="00F77D08"/>
    <w:rsid w:val="00F77DD4"/>
    <w:rsid w:val="00F77E22"/>
    <w:rsid w:val="00F8004E"/>
    <w:rsid w:val="00F802C2"/>
    <w:rsid w:val="00F80436"/>
    <w:rsid w:val="00F80639"/>
    <w:rsid w:val="00F8064A"/>
    <w:rsid w:val="00F806F6"/>
    <w:rsid w:val="00F80777"/>
    <w:rsid w:val="00F8085E"/>
    <w:rsid w:val="00F8094B"/>
    <w:rsid w:val="00F80A11"/>
    <w:rsid w:val="00F80B04"/>
    <w:rsid w:val="00F80B4B"/>
    <w:rsid w:val="00F80C90"/>
    <w:rsid w:val="00F80CB5"/>
    <w:rsid w:val="00F80D57"/>
    <w:rsid w:val="00F810F1"/>
    <w:rsid w:val="00F8178A"/>
    <w:rsid w:val="00F8182C"/>
    <w:rsid w:val="00F819F7"/>
    <w:rsid w:val="00F81A0F"/>
    <w:rsid w:val="00F81D3D"/>
    <w:rsid w:val="00F81D4F"/>
    <w:rsid w:val="00F81EAA"/>
    <w:rsid w:val="00F82038"/>
    <w:rsid w:val="00F8218D"/>
    <w:rsid w:val="00F827E8"/>
    <w:rsid w:val="00F8286C"/>
    <w:rsid w:val="00F82871"/>
    <w:rsid w:val="00F82DB4"/>
    <w:rsid w:val="00F82F9C"/>
    <w:rsid w:val="00F838AC"/>
    <w:rsid w:val="00F83A1D"/>
    <w:rsid w:val="00F83A9D"/>
    <w:rsid w:val="00F83C64"/>
    <w:rsid w:val="00F842B7"/>
    <w:rsid w:val="00F849F3"/>
    <w:rsid w:val="00F84C7B"/>
    <w:rsid w:val="00F84D98"/>
    <w:rsid w:val="00F84F01"/>
    <w:rsid w:val="00F85180"/>
    <w:rsid w:val="00F852D8"/>
    <w:rsid w:val="00F853EE"/>
    <w:rsid w:val="00F85419"/>
    <w:rsid w:val="00F8544E"/>
    <w:rsid w:val="00F8557F"/>
    <w:rsid w:val="00F85654"/>
    <w:rsid w:val="00F85697"/>
    <w:rsid w:val="00F856D6"/>
    <w:rsid w:val="00F85DF7"/>
    <w:rsid w:val="00F85DFE"/>
    <w:rsid w:val="00F861A8"/>
    <w:rsid w:val="00F86397"/>
    <w:rsid w:val="00F864ED"/>
    <w:rsid w:val="00F8675A"/>
    <w:rsid w:val="00F86AD6"/>
    <w:rsid w:val="00F86B37"/>
    <w:rsid w:val="00F86CA9"/>
    <w:rsid w:val="00F86D7B"/>
    <w:rsid w:val="00F86DA6"/>
    <w:rsid w:val="00F86E09"/>
    <w:rsid w:val="00F86E21"/>
    <w:rsid w:val="00F86FA6"/>
    <w:rsid w:val="00F871DB"/>
    <w:rsid w:val="00F87A14"/>
    <w:rsid w:val="00F87A9C"/>
    <w:rsid w:val="00F87AF2"/>
    <w:rsid w:val="00F87B3F"/>
    <w:rsid w:val="00F87DC2"/>
    <w:rsid w:val="00F900CC"/>
    <w:rsid w:val="00F90142"/>
    <w:rsid w:val="00F902D7"/>
    <w:rsid w:val="00F90863"/>
    <w:rsid w:val="00F90912"/>
    <w:rsid w:val="00F90D60"/>
    <w:rsid w:val="00F90E6E"/>
    <w:rsid w:val="00F90EDE"/>
    <w:rsid w:val="00F91191"/>
    <w:rsid w:val="00F91361"/>
    <w:rsid w:val="00F9147D"/>
    <w:rsid w:val="00F91481"/>
    <w:rsid w:val="00F91675"/>
    <w:rsid w:val="00F91686"/>
    <w:rsid w:val="00F91700"/>
    <w:rsid w:val="00F91D50"/>
    <w:rsid w:val="00F91FF7"/>
    <w:rsid w:val="00F9215B"/>
    <w:rsid w:val="00F924B6"/>
    <w:rsid w:val="00F92902"/>
    <w:rsid w:val="00F9291E"/>
    <w:rsid w:val="00F92B47"/>
    <w:rsid w:val="00F93231"/>
    <w:rsid w:val="00F9331A"/>
    <w:rsid w:val="00F937EC"/>
    <w:rsid w:val="00F9381F"/>
    <w:rsid w:val="00F93A54"/>
    <w:rsid w:val="00F94023"/>
    <w:rsid w:val="00F94095"/>
    <w:rsid w:val="00F9409A"/>
    <w:rsid w:val="00F94151"/>
    <w:rsid w:val="00F94158"/>
    <w:rsid w:val="00F9416F"/>
    <w:rsid w:val="00F941C9"/>
    <w:rsid w:val="00F9442C"/>
    <w:rsid w:val="00F946EE"/>
    <w:rsid w:val="00F948B0"/>
    <w:rsid w:val="00F94A6D"/>
    <w:rsid w:val="00F94B69"/>
    <w:rsid w:val="00F94DDB"/>
    <w:rsid w:val="00F94DFB"/>
    <w:rsid w:val="00F94FB2"/>
    <w:rsid w:val="00F95120"/>
    <w:rsid w:val="00F9518A"/>
    <w:rsid w:val="00F9572A"/>
    <w:rsid w:val="00F957C5"/>
    <w:rsid w:val="00F95B72"/>
    <w:rsid w:val="00F95EEC"/>
    <w:rsid w:val="00F9641E"/>
    <w:rsid w:val="00F96979"/>
    <w:rsid w:val="00F96A85"/>
    <w:rsid w:val="00F96C54"/>
    <w:rsid w:val="00F96E91"/>
    <w:rsid w:val="00F97019"/>
    <w:rsid w:val="00F973BD"/>
    <w:rsid w:val="00F9766E"/>
    <w:rsid w:val="00F97DEE"/>
    <w:rsid w:val="00F97F46"/>
    <w:rsid w:val="00FA0048"/>
    <w:rsid w:val="00FA00FA"/>
    <w:rsid w:val="00FA00FC"/>
    <w:rsid w:val="00FA0173"/>
    <w:rsid w:val="00FA02C8"/>
    <w:rsid w:val="00FA0352"/>
    <w:rsid w:val="00FA0582"/>
    <w:rsid w:val="00FA0672"/>
    <w:rsid w:val="00FA06C3"/>
    <w:rsid w:val="00FA0C87"/>
    <w:rsid w:val="00FA0D53"/>
    <w:rsid w:val="00FA0DFB"/>
    <w:rsid w:val="00FA0FE9"/>
    <w:rsid w:val="00FA1132"/>
    <w:rsid w:val="00FA1262"/>
    <w:rsid w:val="00FA1272"/>
    <w:rsid w:val="00FA13DE"/>
    <w:rsid w:val="00FA1443"/>
    <w:rsid w:val="00FA14AD"/>
    <w:rsid w:val="00FA152E"/>
    <w:rsid w:val="00FA17DF"/>
    <w:rsid w:val="00FA1880"/>
    <w:rsid w:val="00FA1928"/>
    <w:rsid w:val="00FA19E1"/>
    <w:rsid w:val="00FA1A45"/>
    <w:rsid w:val="00FA1C6F"/>
    <w:rsid w:val="00FA2350"/>
    <w:rsid w:val="00FA274F"/>
    <w:rsid w:val="00FA27A4"/>
    <w:rsid w:val="00FA2A73"/>
    <w:rsid w:val="00FA2B3E"/>
    <w:rsid w:val="00FA2C0B"/>
    <w:rsid w:val="00FA310B"/>
    <w:rsid w:val="00FA3532"/>
    <w:rsid w:val="00FA384A"/>
    <w:rsid w:val="00FA3887"/>
    <w:rsid w:val="00FA3924"/>
    <w:rsid w:val="00FA3A01"/>
    <w:rsid w:val="00FA3A59"/>
    <w:rsid w:val="00FA3AD7"/>
    <w:rsid w:val="00FA40DD"/>
    <w:rsid w:val="00FA4151"/>
    <w:rsid w:val="00FA44EF"/>
    <w:rsid w:val="00FA4A21"/>
    <w:rsid w:val="00FA4AA9"/>
    <w:rsid w:val="00FA4B3A"/>
    <w:rsid w:val="00FA4B89"/>
    <w:rsid w:val="00FA4D54"/>
    <w:rsid w:val="00FA502D"/>
    <w:rsid w:val="00FA5066"/>
    <w:rsid w:val="00FA5433"/>
    <w:rsid w:val="00FA549C"/>
    <w:rsid w:val="00FA5580"/>
    <w:rsid w:val="00FA5600"/>
    <w:rsid w:val="00FA5731"/>
    <w:rsid w:val="00FA57E4"/>
    <w:rsid w:val="00FA5ACF"/>
    <w:rsid w:val="00FA5C70"/>
    <w:rsid w:val="00FA5DA5"/>
    <w:rsid w:val="00FA5F90"/>
    <w:rsid w:val="00FA6026"/>
    <w:rsid w:val="00FA617B"/>
    <w:rsid w:val="00FA6188"/>
    <w:rsid w:val="00FA62F4"/>
    <w:rsid w:val="00FA6321"/>
    <w:rsid w:val="00FA6478"/>
    <w:rsid w:val="00FA6560"/>
    <w:rsid w:val="00FA6612"/>
    <w:rsid w:val="00FA66E9"/>
    <w:rsid w:val="00FA67E6"/>
    <w:rsid w:val="00FA68ED"/>
    <w:rsid w:val="00FA6949"/>
    <w:rsid w:val="00FA698C"/>
    <w:rsid w:val="00FA6A18"/>
    <w:rsid w:val="00FA6A3C"/>
    <w:rsid w:val="00FA6CC2"/>
    <w:rsid w:val="00FA6D01"/>
    <w:rsid w:val="00FA6D31"/>
    <w:rsid w:val="00FA6D5E"/>
    <w:rsid w:val="00FA6D9A"/>
    <w:rsid w:val="00FA6FEA"/>
    <w:rsid w:val="00FA71FB"/>
    <w:rsid w:val="00FA7305"/>
    <w:rsid w:val="00FA7579"/>
    <w:rsid w:val="00FA75CF"/>
    <w:rsid w:val="00FA7623"/>
    <w:rsid w:val="00FA780C"/>
    <w:rsid w:val="00FA79D8"/>
    <w:rsid w:val="00FA7B56"/>
    <w:rsid w:val="00FA7CD0"/>
    <w:rsid w:val="00FA7D71"/>
    <w:rsid w:val="00FA7D9F"/>
    <w:rsid w:val="00FA7DB1"/>
    <w:rsid w:val="00FB01B8"/>
    <w:rsid w:val="00FB0232"/>
    <w:rsid w:val="00FB037A"/>
    <w:rsid w:val="00FB0381"/>
    <w:rsid w:val="00FB03BB"/>
    <w:rsid w:val="00FB0571"/>
    <w:rsid w:val="00FB069D"/>
    <w:rsid w:val="00FB06C8"/>
    <w:rsid w:val="00FB06DB"/>
    <w:rsid w:val="00FB07D3"/>
    <w:rsid w:val="00FB085C"/>
    <w:rsid w:val="00FB08BD"/>
    <w:rsid w:val="00FB0AD5"/>
    <w:rsid w:val="00FB0C0F"/>
    <w:rsid w:val="00FB0E08"/>
    <w:rsid w:val="00FB0F67"/>
    <w:rsid w:val="00FB1052"/>
    <w:rsid w:val="00FB1328"/>
    <w:rsid w:val="00FB15D9"/>
    <w:rsid w:val="00FB17A5"/>
    <w:rsid w:val="00FB1EBE"/>
    <w:rsid w:val="00FB1F35"/>
    <w:rsid w:val="00FB2026"/>
    <w:rsid w:val="00FB20F5"/>
    <w:rsid w:val="00FB2238"/>
    <w:rsid w:val="00FB24DD"/>
    <w:rsid w:val="00FB266E"/>
    <w:rsid w:val="00FB2715"/>
    <w:rsid w:val="00FB2814"/>
    <w:rsid w:val="00FB284F"/>
    <w:rsid w:val="00FB29AB"/>
    <w:rsid w:val="00FB29C3"/>
    <w:rsid w:val="00FB2DA9"/>
    <w:rsid w:val="00FB2EEE"/>
    <w:rsid w:val="00FB2FE9"/>
    <w:rsid w:val="00FB3375"/>
    <w:rsid w:val="00FB33D9"/>
    <w:rsid w:val="00FB3449"/>
    <w:rsid w:val="00FB34A4"/>
    <w:rsid w:val="00FB359A"/>
    <w:rsid w:val="00FB3602"/>
    <w:rsid w:val="00FB381C"/>
    <w:rsid w:val="00FB388D"/>
    <w:rsid w:val="00FB3BA8"/>
    <w:rsid w:val="00FB3FB7"/>
    <w:rsid w:val="00FB3FC1"/>
    <w:rsid w:val="00FB4066"/>
    <w:rsid w:val="00FB434F"/>
    <w:rsid w:val="00FB43C9"/>
    <w:rsid w:val="00FB4559"/>
    <w:rsid w:val="00FB47D3"/>
    <w:rsid w:val="00FB49F6"/>
    <w:rsid w:val="00FB4AE3"/>
    <w:rsid w:val="00FB4C64"/>
    <w:rsid w:val="00FB4CE6"/>
    <w:rsid w:val="00FB5348"/>
    <w:rsid w:val="00FB55CA"/>
    <w:rsid w:val="00FB56FF"/>
    <w:rsid w:val="00FB584A"/>
    <w:rsid w:val="00FB5AEB"/>
    <w:rsid w:val="00FB5B28"/>
    <w:rsid w:val="00FB5B5B"/>
    <w:rsid w:val="00FB5BB9"/>
    <w:rsid w:val="00FB5C8F"/>
    <w:rsid w:val="00FB5CC0"/>
    <w:rsid w:val="00FB605E"/>
    <w:rsid w:val="00FB60A2"/>
    <w:rsid w:val="00FB6430"/>
    <w:rsid w:val="00FB66A1"/>
    <w:rsid w:val="00FB68CB"/>
    <w:rsid w:val="00FB6B1E"/>
    <w:rsid w:val="00FB6D3F"/>
    <w:rsid w:val="00FB6EFC"/>
    <w:rsid w:val="00FB7085"/>
    <w:rsid w:val="00FB760A"/>
    <w:rsid w:val="00FB76C7"/>
    <w:rsid w:val="00FB7704"/>
    <w:rsid w:val="00FB7B0C"/>
    <w:rsid w:val="00FB7BE7"/>
    <w:rsid w:val="00FB7CDC"/>
    <w:rsid w:val="00FB7D05"/>
    <w:rsid w:val="00FB7D8A"/>
    <w:rsid w:val="00FB7DEE"/>
    <w:rsid w:val="00FC0203"/>
    <w:rsid w:val="00FC0371"/>
    <w:rsid w:val="00FC061D"/>
    <w:rsid w:val="00FC0968"/>
    <w:rsid w:val="00FC09A8"/>
    <w:rsid w:val="00FC0FED"/>
    <w:rsid w:val="00FC10C1"/>
    <w:rsid w:val="00FC118E"/>
    <w:rsid w:val="00FC142F"/>
    <w:rsid w:val="00FC14BF"/>
    <w:rsid w:val="00FC14F5"/>
    <w:rsid w:val="00FC15D0"/>
    <w:rsid w:val="00FC1B6F"/>
    <w:rsid w:val="00FC1EC6"/>
    <w:rsid w:val="00FC2162"/>
    <w:rsid w:val="00FC242E"/>
    <w:rsid w:val="00FC26A1"/>
    <w:rsid w:val="00FC2ABB"/>
    <w:rsid w:val="00FC2AF8"/>
    <w:rsid w:val="00FC2B88"/>
    <w:rsid w:val="00FC2CCE"/>
    <w:rsid w:val="00FC2EAA"/>
    <w:rsid w:val="00FC2ED8"/>
    <w:rsid w:val="00FC3102"/>
    <w:rsid w:val="00FC334C"/>
    <w:rsid w:val="00FC3436"/>
    <w:rsid w:val="00FC344E"/>
    <w:rsid w:val="00FC3501"/>
    <w:rsid w:val="00FC3649"/>
    <w:rsid w:val="00FC3C0E"/>
    <w:rsid w:val="00FC3C99"/>
    <w:rsid w:val="00FC3E67"/>
    <w:rsid w:val="00FC3F99"/>
    <w:rsid w:val="00FC40DF"/>
    <w:rsid w:val="00FC4410"/>
    <w:rsid w:val="00FC4443"/>
    <w:rsid w:val="00FC445F"/>
    <w:rsid w:val="00FC4575"/>
    <w:rsid w:val="00FC475E"/>
    <w:rsid w:val="00FC48F3"/>
    <w:rsid w:val="00FC4929"/>
    <w:rsid w:val="00FC4956"/>
    <w:rsid w:val="00FC4BE4"/>
    <w:rsid w:val="00FC4CF0"/>
    <w:rsid w:val="00FC506C"/>
    <w:rsid w:val="00FC51AE"/>
    <w:rsid w:val="00FC51F5"/>
    <w:rsid w:val="00FC5506"/>
    <w:rsid w:val="00FC559D"/>
    <w:rsid w:val="00FC56C7"/>
    <w:rsid w:val="00FC575D"/>
    <w:rsid w:val="00FC58AB"/>
    <w:rsid w:val="00FC597F"/>
    <w:rsid w:val="00FC5AD2"/>
    <w:rsid w:val="00FC5B3B"/>
    <w:rsid w:val="00FC5B80"/>
    <w:rsid w:val="00FC5C51"/>
    <w:rsid w:val="00FC5FAC"/>
    <w:rsid w:val="00FC5FED"/>
    <w:rsid w:val="00FC615F"/>
    <w:rsid w:val="00FC61C0"/>
    <w:rsid w:val="00FC62F5"/>
    <w:rsid w:val="00FC6318"/>
    <w:rsid w:val="00FC64F8"/>
    <w:rsid w:val="00FC654F"/>
    <w:rsid w:val="00FC65E3"/>
    <w:rsid w:val="00FC673A"/>
    <w:rsid w:val="00FC6AC3"/>
    <w:rsid w:val="00FC73E2"/>
    <w:rsid w:val="00FC76FB"/>
    <w:rsid w:val="00FC7E36"/>
    <w:rsid w:val="00FC7F03"/>
    <w:rsid w:val="00FC7F96"/>
    <w:rsid w:val="00FD0082"/>
    <w:rsid w:val="00FD00EF"/>
    <w:rsid w:val="00FD0159"/>
    <w:rsid w:val="00FD01DE"/>
    <w:rsid w:val="00FD0242"/>
    <w:rsid w:val="00FD0296"/>
    <w:rsid w:val="00FD04D3"/>
    <w:rsid w:val="00FD04F4"/>
    <w:rsid w:val="00FD05E2"/>
    <w:rsid w:val="00FD05F9"/>
    <w:rsid w:val="00FD084E"/>
    <w:rsid w:val="00FD08AD"/>
    <w:rsid w:val="00FD0937"/>
    <w:rsid w:val="00FD0C96"/>
    <w:rsid w:val="00FD0C9C"/>
    <w:rsid w:val="00FD0D8C"/>
    <w:rsid w:val="00FD0E2F"/>
    <w:rsid w:val="00FD0EC9"/>
    <w:rsid w:val="00FD0F99"/>
    <w:rsid w:val="00FD1054"/>
    <w:rsid w:val="00FD1062"/>
    <w:rsid w:val="00FD11AB"/>
    <w:rsid w:val="00FD145D"/>
    <w:rsid w:val="00FD16D2"/>
    <w:rsid w:val="00FD16F1"/>
    <w:rsid w:val="00FD1797"/>
    <w:rsid w:val="00FD18B4"/>
    <w:rsid w:val="00FD190B"/>
    <w:rsid w:val="00FD19F7"/>
    <w:rsid w:val="00FD1E6C"/>
    <w:rsid w:val="00FD1FA1"/>
    <w:rsid w:val="00FD2112"/>
    <w:rsid w:val="00FD2628"/>
    <w:rsid w:val="00FD26A2"/>
    <w:rsid w:val="00FD282E"/>
    <w:rsid w:val="00FD287E"/>
    <w:rsid w:val="00FD2A1A"/>
    <w:rsid w:val="00FD2B22"/>
    <w:rsid w:val="00FD2B4E"/>
    <w:rsid w:val="00FD2B63"/>
    <w:rsid w:val="00FD2BCF"/>
    <w:rsid w:val="00FD30BE"/>
    <w:rsid w:val="00FD30CC"/>
    <w:rsid w:val="00FD313D"/>
    <w:rsid w:val="00FD3241"/>
    <w:rsid w:val="00FD345B"/>
    <w:rsid w:val="00FD34E1"/>
    <w:rsid w:val="00FD364F"/>
    <w:rsid w:val="00FD3776"/>
    <w:rsid w:val="00FD39DD"/>
    <w:rsid w:val="00FD3BD7"/>
    <w:rsid w:val="00FD3DBD"/>
    <w:rsid w:val="00FD3F12"/>
    <w:rsid w:val="00FD3F17"/>
    <w:rsid w:val="00FD40CD"/>
    <w:rsid w:val="00FD44E6"/>
    <w:rsid w:val="00FD471C"/>
    <w:rsid w:val="00FD47EA"/>
    <w:rsid w:val="00FD4891"/>
    <w:rsid w:val="00FD49DA"/>
    <w:rsid w:val="00FD4B3F"/>
    <w:rsid w:val="00FD4C91"/>
    <w:rsid w:val="00FD4EB7"/>
    <w:rsid w:val="00FD5274"/>
    <w:rsid w:val="00FD530A"/>
    <w:rsid w:val="00FD5507"/>
    <w:rsid w:val="00FD55A8"/>
    <w:rsid w:val="00FD57B5"/>
    <w:rsid w:val="00FD5874"/>
    <w:rsid w:val="00FD58BB"/>
    <w:rsid w:val="00FD5925"/>
    <w:rsid w:val="00FD5B41"/>
    <w:rsid w:val="00FD5BA5"/>
    <w:rsid w:val="00FD5CCA"/>
    <w:rsid w:val="00FD6223"/>
    <w:rsid w:val="00FD63FE"/>
    <w:rsid w:val="00FD65B2"/>
    <w:rsid w:val="00FD66CB"/>
    <w:rsid w:val="00FD6815"/>
    <w:rsid w:val="00FD6988"/>
    <w:rsid w:val="00FD69F5"/>
    <w:rsid w:val="00FD6A8B"/>
    <w:rsid w:val="00FD6AA7"/>
    <w:rsid w:val="00FD6AC2"/>
    <w:rsid w:val="00FD6B67"/>
    <w:rsid w:val="00FD6C59"/>
    <w:rsid w:val="00FD6CF0"/>
    <w:rsid w:val="00FD71EB"/>
    <w:rsid w:val="00FD71FC"/>
    <w:rsid w:val="00FD77D8"/>
    <w:rsid w:val="00FD78E3"/>
    <w:rsid w:val="00FE02A7"/>
    <w:rsid w:val="00FE0557"/>
    <w:rsid w:val="00FE05FE"/>
    <w:rsid w:val="00FE06A1"/>
    <w:rsid w:val="00FE06E8"/>
    <w:rsid w:val="00FE06E9"/>
    <w:rsid w:val="00FE0B37"/>
    <w:rsid w:val="00FE0B78"/>
    <w:rsid w:val="00FE0BB0"/>
    <w:rsid w:val="00FE0BEC"/>
    <w:rsid w:val="00FE0C74"/>
    <w:rsid w:val="00FE0D9D"/>
    <w:rsid w:val="00FE0F47"/>
    <w:rsid w:val="00FE12D6"/>
    <w:rsid w:val="00FE13F4"/>
    <w:rsid w:val="00FE1622"/>
    <w:rsid w:val="00FE168A"/>
    <w:rsid w:val="00FE176E"/>
    <w:rsid w:val="00FE17C5"/>
    <w:rsid w:val="00FE18FF"/>
    <w:rsid w:val="00FE1BAE"/>
    <w:rsid w:val="00FE1D3A"/>
    <w:rsid w:val="00FE1FF0"/>
    <w:rsid w:val="00FE21B9"/>
    <w:rsid w:val="00FE21D4"/>
    <w:rsid w:val="00FE221B"/>
    <w:rsid w:val="00FE2286"/>
    <w:rsid w:val="00FE24C5"/>
    <w:rsid w:val="00FE2538"/>
    <w:rsid w:val="00FE26F7"/>
    <w:rsid w:val="00FE280A"/>
    <w:rsid w:val="00FE284D"/>
    <w:rsid w:val="00FE2BA3"/>
    <w:rsid w:val="00FE2BAD"/>
    <w:rsid w:val="00FE2C06"/>
    <w:rsid w:val="00FE2CFA"/>
    <w:rsid w:val="00FE310D"/>
    <w:rsid w:val="00FE3249"/>
    <w:rsid w:val="00FE3C3E"/>
    <w:rsid w:val="00FE3F7B"/>
    <w:rsid w:val="00FE3F95"/>
    <w:rsid w:val="00FE416A"/>
    <w:rsid w:val="00FE46D9"/>
    <w:rsid w:val="00FE4702"/>
    <w:rsid w:val="00FE4ADF"/>
    <w:rsid w:val="00FE4BD5"/>
    <w:rsid w:val="00FE4C2A"/>
    <w:rsid w:val="00FE5076"/>
    <w:rsid w:val="00FE54AB"/>
    <w:rsid w:val="00FE55BD"/>
    <w:rsid w:val="00FE578F"/>
    <w:rsid w:val="00FE5810"/>
    <w:rsid w:val="00FE591D"/>
    <w:rsid w:val="00FE5949"/>
    <w:rsid w:val="00FE59E8"/>
    <w:rsid w:val="00FE5BBC"/>
    <w:rsid w:val="00FE6111"/>
    <w:rsid w:val="00FE61AA"/>
    <w:rsid w:val="00FE643C"/>
    <w:rsid w:val="00FE6533"/>
    <w:rsid w:val="00FE65FE"/>
    <w:rsid w:val="00FE6858"/>
    <w:rsid w:val="00FE6862"/>
    <w:rsid w:val="00FE6B80"/>
    <w:rsid w:val="00FE6E5E"/>
    <w:rsid w:val="00FE70C4"/>
    <w:rsid w:val="00FE7206"/>
    <w:rsid w:val="00FE729C"/>
    <w:rsid w:val="00FE739D"/>
    <w:rsid w:val="00FE73E1"/>
    <w:rsid w:val="00FE7722"/>
    <w:rsid w:val="00FE7802"/>
    <w:rsid w:val="00FE7812"/>
    <w:rsid w:val="00FE7A2E"/>
    <w:rsid w:val="00FE7B99"/>
    <w:rsid w:val="00FE7C40"/>
    <w:rsid w:val="00FE7FEA"/>
    <w:rsid w:val="00FF022A"/>
    <w:rsid w:val="00FF036C"/>
    <w:rsid w:val="00FF052E"/>
    <w:rsid w:val="00FF05E5"/>
    <w:rsid w:val="00FF0A91"/>
    <w:rsid w:val="00FF0AB0"/>
    <w:rsid w:val="00FF0ABF"/>
    <w:rsid w:val="00FF0BE3"/>
    <w:rsid w:val="00FF0DE5"/>
    <w:rsid w:val="00FF0EFB"/>
    <w:rsid w:val="00FF0F19"/>
    <w:rsid w:val="00FF10B4"/>
    <w:rsid w:val="00FF1198"/>
    <w:rsid w:val="00FF1348"/>
    <w:rsid w:val="00FF139F"/>
    <w:rsid w:val="00FF15E1"/>
    <w:rsid w:val="00FF1A46"/>
    <w:rsid w:val="00FF1A58"/>
    <w:rsid w:val="00FF1AFE"/>
    <w:rsid w:val="00FF1DA2"/>
    <w:rsid w:val="00FF1DED"/>
    <w:rsid w:val="00FF1E8B"/>
    <w:rsid w:val="00FF2239"/>
    <w:rsid w:val="00FF25EF"/>
    <w:rsid w:val="00FF2693"/>
    <w:rsid w:val="00FF28FE"/>
    <w:rsid w:val="00FF2991"/>
    <w:rsid w:val="00FF29DD"/>
    <w:rsid w:val="00FF2D28"/>
    <w:rsid w:val="00FF2D53"/>
    <w:rsid w:val="00FF2E65"/>
    <w:rsid w:val="00FF30C5"/>
    <w:rsid w:val="00FF31A7"/>
    <w:rsid w:val="00FF3292"/>
    <w:rsid w:val="00FF3349"/>
    <w:rsid w:val="00FF378F"/>
    <w:rsid w:val="00FF40D7"/>
    <w:rsid w:val="00FF4331"/>
    <w:rsid w:val="00FF4359"/>
    <w:rsid w:val="00FF439C"/>
    <w:rsid w:val="00FF4559"/>
    <w:rsid w:val="00FF4601"/>
    <w:rsid w:val="00FF48BE"/>
    <w:rsid w:val="00FF49A4"/>
    <w:rsid w:val="00FF4BE2"/>
    <w:rsid w:val="00FF4C34"/>
    <w:rsid w:val="00FF4C77"/>
    <w:rsid w:val="00FF4DB4"/>
    <w:rsid w:val="00FF5281"/>
    <w:rsid w:val="00FF55E1"/>
    <w:rsid w:val="00FF5890"/>
    <w:rsid w:val="00FF5CE2"/>
    <w:rsid w:val="00FF5EED"/>
    <w:rsid w:val="00FF601D"/>
    <w:rsid w:val="00FF6080"/>
    <w:rsid w:val="00FF61FA"/>
    <w:rsid w:val="00FF6333"/>
    <w:rsid w:val="00FF6336"/>
    <w:rsid w:val="00FF63A9"/>
    <w:rsid w:val="00FF650D"/>
    <w:rsid w:val="00FF6555"/>
    <w:rsid w:val="00FF6720"/>
    <w:rsid w:val="00FF6C2F"/>
    <w:rsid w:val="00FF6E45"/>
    <w:rsid w:val="00FF6FA5"/>
    <w:rsid w:val="00FF71E1"/>
    <w:rsid w:val="00FF730F"/>
    <w:rsid w:val="00FF7602"/>
    <w:rsid w:val="00FF765B"/>
    <w:rsid w:val="00FF7897"/>
    <w:rsid w:val="00FF7CC3"/>
    <w:rsid w:val="00FF7CEE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204EE0D"/>
  <w15:docId w15:val="{EB07ADB5-FC5F-4A33-B3B8-CA51AF355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BD5"/>
    <w:pPr>
      <w:spacing w:line="260" w:lineRule="atLeast"/>
    </w:p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cs="CG Times (W1)"/>
      <w:b/>
      <w:bCs/>
      <w:i/>
      <w:iCs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cs="CG Times (W1)"/>
      <w:b/>
      <w:bCs/>
      <w:i/>
      <w:iCs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uiPriority w:val="99"/>
    <w:rsid w:val="00D65078"/>
    <w:pPr>
      <w:ind w:left="340" w:hanging="340"/>
    </w:pPr>
  </w:style>
  <w:style w:type="paragraph" w:styleId="ListBullet2">
    <w:name w:val="List Bullet 2"/>
    <w:basedOn w:val="ListBullet"/>
    <w:uiPriority w:val="99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uiPriority w:val="99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751CE5"/>
    <w:pPr>
      <w:spacing w:after="0"/>
      <w:ind w:left="540" w:right="-27"/>
      <w:jc w:val="thaiDistribute"/>
    </w:pPr>
    <w:rPr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751CE5"/>
    <w:rPr>
      <w:i/>
      <w:iCs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99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uiPriority w:val="99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uiPriority w:val="99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Numbering">
    <w:name w:val="AA Numbering"/>
    <w:basedOn w:val="Normal"/>
    <w:uiPriority w:val="99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547DB"/>
    <w:pPr>
      <w:numPr>
        <w:numId w:val="2"/>
      </w:numPr>
      <w:tabs>
        <w:tab w:val="clear" w:pos="2783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uiPriority w:val="99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547DB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547D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uiPriority w:val="99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547DB"/>
    <w:pPr>
      <w:numPr>
        <w:numId w:val="11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</w:rPr>
  </w:style>
  <w:style w:type="paragraph" w:customStyle="1" w:styleId="PictureInText">
    <w:name w:val="PictureInText"/>
    <w:basedOn w:val="Normal"/>
    <w:next w:val="Normal"/>
    <w:uiPriority w:val="99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</w:rPr>
  </w:style>
  <w:style w:type="paragraph" w:customStyle="1" w:styleId="StandaardOpinion">
    <w:name w:val="StandaardOpinion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</w:rPr>
  </w:style>
  <w:style w:type="paragraph" w:customStyle="1" w:styleId="T">
    <w:name w:val="Å§ª×Í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uiPriority w:val="99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uiPriority w:val="99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547DB"/>
    <w:pPr>
      <w:keepLines w:val="0"/>
      <w:numPr>
        <w:ilvl w:val="1"/>
        <w:numId w:val="12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547D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uiPriority w:val="99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6547DB"/>
  </w:style>
  <w:style w:type="paragraph" w:customStyle="1" w:styleId="zreportaddinfo">
    <w:name w:val="zreport addinfo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547DB"/>
  </w:style>
  <w:style w:type="paragraph" w:customStyle="1" w:styleId="nineptheadingcentredbold">
    <w:name w:val="nine pt heading centred bold"/>
    <w:aliases w:val="9hcb"/>
    <w:basedOn w:val="Normal"/>
    <w:uiPriority w:val="99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uiPriority w:val="99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547D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547DB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eastAsia="Calibri"/>
      <w:b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547DB"/>
    <w:pPr>
      <w:numPr>
        <w:numId w:val="15"/>
      </w:numPr>
      <w:spacing w:after="12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uiPriority w:val="99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547DB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uiPriority w:val="99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</w:rPr>
  </w:style>
  <w:style w:type="paragraph" w:styleId="EnvelopeReturn">
    <w:name w:val="envelope return"/>
    <w:basedOn w:val="Normal"/>
    <w:uiPriority w:val="99"/>
    <w:locked/>
    <w:rsid w:val="00D77B12"/>
    <w:pPr>
      <w:spacing w:line="240" w:lineRule="auto"/>
      <w:jc w:val="both"/>
    </w:pPr>
    <w:rPr>
      <w:rFonts w:eastAsia="Cordia New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uiPriority w:val="99"/>
    <w:qFormat/>
    <w:locked/>
    <w:rsid w:val="00D77B12"/>
    <w:pPr>
      <w:spacing w:after="60" w:line="240" w:lineRule="auto"/>
      <w:jc w:val="center"/>
      <w:outlineLvl w:val="1"/>
    </w:pPr>
    <w:rPr>
      <w:rFonts w:eastAsia="Cordia New"/>
    </w:rPr>
  </w:style>
  <w:style w:type="character" w:customStyle="1" w:styleId="SubtitleChar">
    <w:name w:val="Subtitle Char"/>
    <w:basedOn w:val="DefaultParagraphFont"/>
    <w:link w:val="Subtitle"/>
    <w:uiPriority w:val="99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uiPriority w:val="99"/>
    <w:rsid w:val="00D77B12"/>
    <w:pPr>
      <w:spacing w:line="240" w:lineRule="auto"/>
    </w:pPr>
    <w:rPr>
      <w:rFonts w:ascii="Arial" w:eastAsia="Cordia New" w:hAnsi="Arial"/>
      <w:b/>
      <w:bCs/>
      <w:snapToGrid w:val="0"/>
      <w:lang w:val="th-TH" w:eastAsia="th-TH"/>
    </w:rPr>
  </w:style>
  <w:style w:type="paragraph" w:customStyle="1" w:styleId="xl25">
    <w:name w:val="xl25"/>
    <w:basedOn w:val="Normal"/>
    <w:uiPriority w:val="99"/>
    <w:rsid w:val="00D77B12"/>
    <w:pPr>
      <w:spacing w:before="100" w:beforeAutospacing="1" w:after="100" w:afterAutospacing="1" w:line="240" w:lineRule="auto"/>
      <w:jc w:val="center"/>
      <w:textAlignment w:val="center"/>
    </w:p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uiPriority w:val="99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uiPriority w:val="99"/>
    <w:rsid w:val="00D77B12"/>
    <w:pPr>
      <w:spacing w:before="100" w:beforeAutospacing="1" w:after="100" w:afterAutospacing="1" w:line="240" w:lineRule="auto"/>
      <w:jc w:val="right"/>
      <w:textAlignment w:val="center"/>
    </w:pPr>
  </w:style>
  <w:style w:type="paragraph" w:customStyle="1" w:styleId="xl29">
    <w:name w:val="xl29"/>
    <w:basedOn w:val="Normal"/>
    <w:uiPriority w:val="99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CharCharCharChar">
    <w:name w:val="Char Char 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6">
    <w:name w:val="ข้อความ"/>
    <w:basedOn w:val="Normal"/>
    <w:uiPriority w:val="99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">
    <w:name w:val="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CharChar1">
    <w:name w:val="Char Char Char Char1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ecxmsonormal">
    <w:name w:val="ecxmsonormal"/>
    <w:basedOn w:val="Normal"/>
    <w:uiPriority w:val="99"/>
    <w:rsid w:val="00D77B12"/>
    <w:pPr>
      <w:spacing w:after="324" w:line="240" w:lineRule="auto"/>
    </w:pPr>
    <w:rPr>
      <w:rFonts w:cs="Times New Roman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uiPriority w:val="99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ED37D7"/>
    <w:rPr>
      <w:vertAlign w:val="superscript"/>
    </w:rPr>
  </w:style>
  <w:style w:type="paragraph" w:customStyle="1" w:styleId="RNormal">
    <w:name w:val="RNormal"/>
    <w:basedOn w:val="Normal"/>
    <w:uiPriority w:val="99"/>
    <w:rsid w:val="000D2649"/>
    <w:pPr>
      <w:spacing w:line="240" w:lineRule="auto"/>
      <w:jc w:val="both"/>
    </w:pPr>
    <w:rPr>
      <w:rFonts w:ascii="Times New Roman" w:hAnsi="Times New Roman" w:cs="Times New Roman"/>
      <w:sz w:val="22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0927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C64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9D6A90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AccountingPolicy">
    <w:name w:val="Accounting Policy"/>
    <w:basedOn w:val="Normal"/>
    <w:link w:val="AccountingPolicyChar1"/>
    <w:rsid w:val="00E55C0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55C0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55C0A"/>
    <w:rPr>
      <w:b/>
      <w:bCs/>
      <w:i/>
      <w:i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726D7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character" w:customStyle="1" w:styleId="FootnoteTextChar1">
    <w:name w:val="Footnote Text Char1"/>
    <w:aliases w:val="ft Char1"/>
    <w:basedOn w:val="DefaultParagraphFont"/>
    <w:semiHidden/>
    <w:rsid w:val="00001535"/>
    <w:rPr>
      <w:rFonts w:ascii="Times New Roman" w:hAnsi="Times New Roman"/>
      <w:sz w:val="20"/>
      <w:szCs w:val="25"/>
      <w:lang w:val="en-GB"/>
    </w:rPr>
  </w:style>
  <w:style w:type="paragraph" w:customStyle="1" w:styleId="Pa47">
    <w:name w:val="Pa47"/>
    <w:basedOn w:val="Normal"/>
    <w:next w:val="Normal"/>
    <w:uiPriority w:val="99"/>
    <w:rsid w:val="0000153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paragraph" w:customStyle="1" w:styleId="Pa38">
    <w:name w:val="Pa38"/>
    <w:basedOn w:val="Normal"/>
    <w:next w:val="Normal"/>
    <w:uiPriority w:val="99"/>
    <w:rsid w:val="00416387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</w:rPr>
  </w:style>
  <w:style w:type="character" w:customStyle="1" w:styleId="ui-provider">
    <w:name w:val="ui-provider"/>
    <w:basedOn w:val="DefaultParagraphFont"/>
    <w:rsid w:val="008B3CA0"/>
  </w:style>
  <w:style w:type="paragraph" w:customStyle="1" w:styleId="zKISOffAddress">
    <w:name w:val="zKISOffAddress"/>
    <w:basedOn w:val="Normal"/>
    <w:rsid w:val="00AE40D9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chart" Target="charts/chart4.xml"/><Relationship Id="rId26" Type="http://schemas.openxmlformats.org/officeDocument/2006/relationships/chart" Target="charts/chart8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chart" Target="charts/chart3.xml"/><Relationship Id="rId25" Type="http://schemas.openxmlformats.org/officeDocument/2006/relationships/chart" Target="charts/chart7.xml"/><Relationship Id="rId2" Type="http://schemas.openxmlformats.org/officeDocument/2006/relationships/customXml" Target="../customXml/item2.xml"/><Relationship Id="rId16" Type="http://schemas.openxmlformats.org/officeDocument/2006/relationships/chart" Target="charts/chart2.xml"/><Relationship Id="rId20" Type="http://schemas.openxmlformats.org/officeDocument/2006/relationships/footer" Target="footer1.xm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chart" Target="charts/chart6.xm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chart" Target="charts/chart1.xml"/><Relationship Id="rId23" Type="http://schemas.openxmlformats.org/officeDocument/2006/relationships/chart" Target="charts/chart5.xml"/><Relationship Id="rId28" Type="http://schemas.openxmlformats.org/officeDocument/2006/relationships/chart" Target="charts/chart10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2.xml"/><Relationship Id="rId27" Type="http://schemas.openxmlformats.org/officeDocument/2006/relationships/chart" Target="charts/chart9.xml"/><Relationship Id="rId30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9.xlsx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chartUserShapes" Target="../drawings/drawing1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8.xml"/><Relationship Id="rId1" Type="http://schemas.microsoft.com/office/2011/relationships/chartStyle" Target="style8.xml"/><Relationship Id="rId4" Type="http://schemas.openxmlformats.org/officeDocument/2006/relationships/chartUserShapes" Target="../drawings/drawing2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8.xlsx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2569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5354128</c:v>
                </c:pt>
                <c:pt idx="1">
                  <c:v>715102</c:v>
                </c:pt>
                <c:pt idx="2">
                  <c:v>275854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2AD-4C7A-B442-18D607C05322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Sheet1!$C$2:$C$4</c:f>
              <c:numCache>
                <c:formatCode>_(* #,##0_);_(* \(#,##0\);_(* "-"??_);_(@_)</c:formatCode>
                <c:ptCount val="3"/>
                <c:pt idx="0">
                  <c:v>5821486</c:v>
                </c:pt>
                <c:pt idx="1">
                  <c:v>665634</c:v>
                </c:pt>
                <c:pt idx="2">
                  <c:v>344265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2AD-4C7A-B442-18D607C05322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-30"/>
        <c:axId val="1536256512"/>
        <c:axId val="1536257056"/>
      </c:barChart>
      <c:catAx>
        <c:axId val="15362565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7056"/>
        <c:crosses val="autoZero"/>
        <c:auto val="1"/>
        <c:lblAlgn val="ctr"/>
        <c:lblOffset val="100"/>
        <c:noMultiLvlLbl val="0"/>
      </c:catAx>
      <c:valAx>
        <c:axId val="1536257056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6512"/>
        <c:crossesAt val="1"/>
        <c:crossBetween val="between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26261140434373"/>
          <c:y val="0.14228591648973815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2569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1D11-4B57-AC70-B0CF71A16C34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1D11-4B57-AC70-B0CF71A16C34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1D11-4B57-AC70-B0CF71A16C34}"/>
              </c:ext>
            </c:extLst>
          </c:dPt>
          <c:dLbls>
            <c:dLbl>
              <c:idx val="0"/>
              <c:layout>
                <c:manualLayout>
                  <c:x val="0.10555555555555556"/>
                  <c:y val="0.18440944881889759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8472222222222224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1D11-4B57-AC70-B0CF71A16C34}"/>
                </c:ext>
              </c:extLst>
            </c:dLbl>
            <c:dLbl>
              <c:idx val="1"/>
              <c:layout>
                <c:manualLayout>
                  <c:x val="-5.8333333333333334E-2"/>
                  <c:y val="-8.7372922134733161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083333333333331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1D11-4B57-AC70-B0CF71A16C3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4011340</c:v>
                </c:pt>
                <c:pt idx="1">
                  <c:v>556975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1D11-4B57-AC70-B0CF71A16C3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25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871129852844221E-2"/>
          <c:y val="7.407204928399494E-2"/>
          <c:w val="0.83624410692739237"/>
          <c:h val="0.8228122067643098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2,569.00</c:v>
                </c:pt>
              </c:strCache>
            </c:strRef>
          </c:tx>
          <c:spPr>
            <a:solidFill>
              <a:srgbClr val="00B8F5"/>
            </a:solidFill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E635-449A-A93D-ACEA66B2E52D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E635-449A-A93D-ACEA66B2E52D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E635-449A-A93D-ACEA66B2E52D}"/>
              </c:ext>
            </c:extLst>
          </c:dPt>
          <c:dLbls>
            <c:dLbl>
              <c:idx val="0"/>
              <c:layout>
                <c:manualLayout>
                  <c:x val="0.19964755590385322"/>
                  <c:y val="-6.7670841662926903E-2"/>
                </c:manualLayout>
              </c:layout>
              <c:tx>
                <c:rich>
                  <a:bodyPr rot="0" spcFirstLastPara="1" vertOverflow="ellipsis" vert="horz" wrap="square" anchor="ctr" anchorCtr="1"/>
                  <a:lstStyle/>
                  <a:p>
                    <a:pPr>
                      <a:lnSpc>
                        <a:spcPts val="1300"/>
                      </a:lnSpc>
                      <a:defRPr sz="1400" b="0" i="0" u="none" strike="noStrike" kern="1200" baseline="0">
                        <a:solidFill>
                          <a:schemeClr val="bg1"/>
                        </a:solidFill>
                        <a:latin typeface="Angsana New" panose="02020603050405020304" pitchFamily="18" charset="-34"/>
                        <a:ea typeface="+mn-ea"/>
                        <a:cs typeface="Angsana New" panose="02020603050405020304" pitchFamily="18" charset="-34"/>
                      </a:defRPr>
                    </a:pPr>
                    <a:fld id="{8410D6F0-BEB1-4FF7-88B2-92559C04B7E7}" type="VALUE">
                      <a:rPr lang="en-US" sz="1400" dirty="0"/>
                      <a:pPr>
                        <a:lnSpc>
                          <a:spcPts val="1300"/>
                        </a:lnSpc>
                        <a:defRPr sz="1400"/>
                      </a:pPr>
                      <a:t>[VALUE]</a:t>
                    </a:fld>
                    <a:r>
                      <a:rPr lang="en-US" sz="1400" baseline="0" dirty="0"/>
                      <a:t>
</a:t>
                    </a:r>
                    <a:fld id="{1CFB3A19-56C3-42C6-91BE-6B5CEAD2667F}" type="PERCENTAGE">
                      <a:rPr lang="en-US" sz="1400" baseline="0" dirty="0"/>
                      <a:pPr>
                        <a:lnSpc>
                          <a:spcPts val="1300"/>
                        </a:lnSpc>
                        <a:defRPr sz="1400"/>
                      </a:pPr>
                      <a:t>[PERCENTAGE]</a:t>
                    </a:fld>
                    <a:endParaRPr lang="en-US" sz="1400" baseline="0" dirty="0"/>
                  </a:p>
                </c:rich>
              </c:tx>
              <c:numFmt formatCode="0%" sourceLinked="0"/>
              <c:spPr>
                <a:noFill/>
                <a:ln>
                  <a:noFill/>
                </a:ln>
                <a:effectLst>
                  <a:glow rad="12700">
                    <a:schemeClr val="accent1">
                      <a:alpha val="99000"/>
                    </a:schemeClr>
                  </a:glow>
                </a:effectLst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lnSpc>
                      <a:spcPts val="1300"/>
                    </a:lnSpc>
                    <a:defRPr sz="1400" b="0" i="0" u="none" strike="noStrike" kern="1200" baseline="0"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5799363942066483"/>
                      <c:h val="0.24401452409122434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E635-449A-A93D-ACEA66B2E52D}"/>
                </c:ext>
              </c:extLst>
            </c:dLbl>
            <c:dLbl>
              <c:idx val="1"/>
              <c:layout>
                <c:manualLayout>
                  <c:x val="-9.5363908895274352E-2"/>
                  <c:y val="6.6207213088001302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CFEDE88F-BDD3-4EEF-BE47-276408F700BB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316134061441372"/>
                      <c:h val="0.17817020929378644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E635-449A-A93D-ACEA66B2E52D}"/>
                </c:ext>
              </c:extLst>
            </c:dLbl>
            <c:dLbl>
              <c:idx val="2"/>
              <c:layout>
                <c:manualLayout>
                  <c:x val="-0.1190506399970145"/>
                  <c:y val="-3.0090163600016318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F87AFB9-BA63-40C4-AF6C-9227FF7EFE8F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3022643496577147"/>
                      <c:h val="0.2176165803108808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E635-449A-A93D-ACEA66B2E52D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5354128</c:v>
                </c:pt>
                <c:pt idx="1">
                  <c:v>715102</c:v>
                </c:pt>
                <c:pt idx="2">
                  <c:v>275854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E635-449A-A93D-ACEA66B2E52D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115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849100445642998E-2"/>
          <c:y val="6.9271520150010285E-2"/>
          <c:w val="0.85669121731350617"/>
          <c:h val="0.7700269073335822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FAE7-4E73-A108-C0B9704CAC19}"/>
              </c:ext>
            </c:extLst>
          </c:dPt>
          <c:dPt>
            <c:idx val="1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FAE7-4E73-A108-C0B9704CAC19}"/>
              </c:ext>
            </c:extLst>
          </c:dPt>
          <c:dPt>
            <c:idx val="2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FAE7-4E73-A108-C0B9704CAC19}"/>
              </c:ext>
            </c:extLst>
          </c:dPt>
          <c:dLbls>
            <c:dLbl>
              <c:idx val="0"/>
              <c:layout>
                <c:manualLayout>
                  <c:x val="-0.15758123126370108"/>
                  <c:y val="-1.3508929728411292E-2"/>
                </c:manualLayout>
              </c:layout>
              <c:tx>
                <c:rich>
                  <a:bodyPr/>
                  <a:lstStyle/>
                  <a:p>
                    <a:fld id="{3D8C7A64-B94D-4469-AF7B-ACBA6B45B273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473EA8D7-15A0-4BC1-AC45-D5D8322426E4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185206857220397"/>
                      <c:h val="0.25437720575344347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FAE7-4E73-A108-C0B9704CAC19}"/>
                </c:ext>
              </c:extLst>
            </c:dLbl>
            <c:dLbl>
              <c:idx val="1"/>
              <c:layout>
                <c:manualLayout>
                  <c:x val="7.7110443989331701E-2"/>
                  <c:y val="-1.9282763299311691E-2"/>
                </c:manualLayout>
              </c:layout>
              <c:tx>
                <c:rich>
                  <a:bodyPr/>
                  <a:lstStyle/>
                  <a:p>
                    <a:fld id="{3BF28402-220B-4033-BB7C-D3FA5E091EBB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9221BA5-A17D-49E0-BF97-3FFDBA7C363C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763864331175077"/>
                      <c:h val="0.1551024841643100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FAE7-4E73-A108-C0B9704CAC19}"/>
                </c:ext>
              </c:extLst>
            </c:dLbl>
            <c:dLbl>
              <c:idx val="2"/>
              <c:layout>
                <c:manualLayout>
                  <c:x val="3.0512341046222212E-2"/>
                  <c:y val="5.5735530638534612E-2"/>
                </c:manualLayout>
              </c:layout>
              <c:tx>
                <c:rich>
                  <a:bodyPr/>
                  <a:lstStyle/>
                  <a:p>
                    <a:fld id="{65497D28-5D2A-4140-BB86-DB8DE5B0D38D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0101C066-6FE3-4B26-9EE6-388F7AA8C063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9159935379644589"/>
                      <c:h val="0.20329138431752178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FAE7-4E73-A108-C0B9704CAC19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3"/>
                <c:pt idx="0">
                  <c:v> Beverage </c:v>
                </c:pt>
                <c:pt idx="1">
                  <c:v> Others </c:v>
                </c:pt>
                <c:pt idx="2">
                  <c:v> Personal Care 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5821486</c:v>
                </c:pt>
                <c:pt idx="1">
                  <c:v>344265</c:v>
                </c:pt>
                <c:pt idx="2">
                  <c:v>665634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FAE7-4E73-A108-C0B9704CAC19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สำหรับ 12 เดือน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FAE7-4E73-A108-C0B9704CAC19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FAE7-4E73-A108-C0B9704CAC19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FAE7-4E73-A108-C0B9704CAC19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FAE7-4E73-A108-C0B9704CAC19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8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3"/>
                <c:pt idx="0">
                  <c:v> Beverage </c:v>
                </c:pt>
                <c:pt idx="1">
                  <c:v> Others </c:v>
                </c:pt>
                <c:pt idx="2">
                  <c:v> Personal Care 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F-FAE7-4E73-A108-C0B9704CAC19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849100445642998E-2"/>
          <c:y val="6.9271520150010285E-2"/>
          <c:w val="0.85669121731350617"/>
          <c:h val="0.77002690733358226"/>
        </c:manualLayout>
      </c:layout>
      <c:pieChart>
        <c:varyColors val="1"/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2569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4852646</c:v>
                </c:pt>
                <c:pt idx="1">
                  <c:v>1492438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4B7-4248-8323-E336AC9F698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4508165</c:v>
                </c:pt>
                <c:pt idx="1">
                  <c:v>2323220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4B7-4248-8323-E336AC9F698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30"/>
        <c:axId val="1686891504"/>
        <c:axId val="1686898032"/>
      </c:barChart>
      <c:catAx>
        <c:axId val="16868915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8032"/>
        <c:crosses val="autoZero"/>
        <c:auto val="1"/>
        <c:lblAlgn val="ctr"/>
        <c:lblOffset val="100"/>
        <c:noMultiLvlLbl val="0"/>
      </c:catAx>
      <c:valAx>
        <c:axId val="1686898032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effectLst>
                  <a:reflection stA="44000" endPos="7000" dist="50800" dir="5400000" sy="-100000" algn="bl" rotWithShape="0"/>
                </a:effectLst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1504"/>
        <c:crossesAt val="1"/>
        <c:crossBetween val="between"/>
        <c:majorUnit val="1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8929576080681019"/>
          <c:y val="0.1245930644019816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055555555555554"/>
          <c:h val="0.88055555555555554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38C8-4203-B45D-BAC4076541F6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38C8-4203-B45D-BAC4076541F6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38C8-4203-B45D-BAC4076541F6}"/>
              </c:ext>
            </c:extLst>
          </c:dPt>
          <c:dLbls>
            <c:dLbl>
              <c:idx val="0"/>
              <c:layout>
                <c:manualLayout>
                  <c:x val="-0.16111111111111112"/>
                  <c:y val="0.2117491251093613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02777777777778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38C8-4203-B45D-BAC4076541F6}"/>
                </c:ext>
              </c:extLst>
            </c:dLbl>
            <c:dLbl>
              <c:idx val="1"/>
              <c:layout>
                <c:manualLayout>
                  <c:x val="0.16397244094488189"/>
                  <c:y val="-0.12454899387576558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0" tIns="19050" rIns="38100" bIns="19050" anchor="ctr" anchorCtr="1">
                  <a:spAutoFit/>
                </a:bodyPr>
                <a:lstStyle/>
                <a:p>
                  <a:pPr>
                    <a:defRPr sz="1400" b="0" i="0" u="none" strike="noStrike" kern="1200" baseline="0">
                      <a:ln>
                        <a:noFill/>
                      </a:ln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288888888888887"/>
                      <c:h val="0.43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38C8-4203-B45D-BAC4076541F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4508165</c:v>
                </c:pt>
                <c:pt idx="1">
                  <c:v>2323220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38C8-4203-B45D-BAC4076541F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9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2569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D004-4A60-81DB-11FCA4DEAD8F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D004-4A60-81DB-11FCA4DEAD8F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D004-4A60-81DB-11FCA4DEAD8F}"/>
              </c:ext>
            </c:extLst>
          </c:dPt>
          <c:dLbls>
            <c:dLbl>
              <c:idx val="0"/>
              <c:layout>
                <c:manualLayout>
                  <c:x val="0.13333333333333333"/>
                  <c:y val="0.25663167104111984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400" b="0" i="0" u="none" strike="noStrike" kern="1200" baseline="0">
                        <a:ln>
                          <a:noFill/>
                        </a:ln>
                        <a:solidFill>
                          <a:schemeClr val="bg1"/>
                        </a:solidFill>
                        <a:latin typeface="Angsana New" panose="02020603050405020304" pitchFamily="18" charset="-34"/>
                        <a:ea typeface="+mn-ea"/>
                        <a:cs typeface="Angsana New" panose="02020603050405020304" pitchFamily="18" charset="-34"/>
                      </a:defRPr>
                    </a:pPr>
                    <a:fld id="{C60D11B1-41C7-4DD0-BB86-12B397861528}" type="VALUE">
                      <a:rPr lang="en-US"/>
                      <a:pPr>
                        <a:defRPr>
                          <a:solidFill>
                            <a:schemeClr val="bg1"/>
                          </a:solidFill>
                        </a:defRPr>
                      </a:pPr>
                      <a:t>[VALUE]</a:t>
                    </a:fld>
                    <a:r>
                      <a:rPr lang="en-US" baseline="0"/>
                      <a:t>
</a:t>
                    </a:r>
                    <a:fld id="{936F7970-9410-4AE4-9B1A-E86427A67AFC}" type="PERCENTAGE">
                      <a:rPr lang="en-US" baseline="0"/>
                      <a:pPr>
                        <a:defRPr>
                          <a:solidFill>
                            <a:schemeClr val="bg1"/>
                          </a:solidFill>
                        </a:defRPr>
                      </a:pPr>
                      <a:t>[PERCENTAGE]</a:t>
                    </a:fld>
                    <a:endParaRPr lang="en-US" baseline="0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400" b="0" i="0" u="none" strike="noStrike" kern="1200" baseline="0">
                      <a:ln>
                        <a:noFill/>
                      </a:ln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8472222222222224"/>
                      <c:h val="0.4375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D004-4A60-81DB-11FCA4DEAD8F}"/>
                </c:ext>
              </c:extLst>
            </c:dLbl>
            <c:dLbl>
              <c:idx val="1"/>
              <c:layout>
                <c:manualLayout>
                  <c:x val="-0.11388888888888889"/>
                  <c:y val="-0.18737292213473317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400" b="0" i="0" u="none" strike="noStrike" kern="1200" baseline="0">
                        <a:ln>
                          <a:noFill/>
                        </a:ln>
                        <a:solidFill>
                          <a:schemeClr val="bg1"/>
                        </a:solidFill>
                        <a:latin typeface="Angsana New" panose="02020603050405020304" pitchFamily="18" charset="-34"/>
                        <a:ea typeface="+mn-ea"/>
                        <a:cs typeface="Angsana New" panose="02020603050405020304" pitchFamily="18" charset="-34"/>
                      </a:defRPr>
                    </a:pPr>
                    <a:fld id="{842564B2-4538-4F76-9EA9-1C2F0D3B0F2F}" type="VALUE">
                      <a:rPr lang="en-US"/>
                      <a:pPr>
                        <a:defRPr>
                          <a:solidFill>
                            <a:schemeClr val="bg1"/>
                          </a:solidFill>
                        </a:defRPr>
                      </a:pPr>
                      <a:t>[VALUE]</a:t>
                    </a:fld>
                    <a:r>
                      <a:rPr lang="en-US" baseline="0"/>
                      <a:t>
</a:t>
                    </a:r>
                    <a:fld id="{4C698AE0-CF57-41A3-AAC8-E457255352F6}" type="PERCENTAGE">
                      <a:rPr lang="en-US" baseline="0"/>
                      <a:pPr>
                        <a:defRPr>
                          <a:solidFill>
                            <a:schemeClr val="bg1"/>
                          </a:solidFill>
                        </a:defRPr>
                      </a:pPr>
                      <a:t>[PERCENTAGE]</a:t>
                    </a:fld>
                    <a:endParaRPr lang="en-US" baseline="0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400" b="0" i="0" u="none" strike="noStrike" kern="1200" baseline="0">
                      <a:ln>
                        <a:noFill/>
                      </a:ln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083333333333331"/>
                      <c:h val="0.43333333333333329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D004-4A60-81DB-11FCA4DEAD8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highlight>
                      <a:srgbClr val="FFFF00"/>
                    </a:highlight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4852646</c:v>
                </c:pt>
                <c:pt idx="1">
                  <c:v>1492438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D004-4A60-81DB-11FCA4DEAD8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57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2569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4011340</c:v>
                </c:pt>
                <c:pt idx="1">
                  <c:v>556975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517-4994-AE98-F60A0ABC242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3668811</c:v>
                </c:pt>
                <c:pt idx="1">
                  <c:v>622266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517-4994-AE98-F60A0ABC242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91504"/>
        <c:axId val="1686898032"/>
      </c:barChart>
      <c:catAx>
        <c:axId val="1686891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8032"/>
        <c:crosses val="autoZero"/>
        <c:auto val="1"/>
        <c:lblAlgn val="ctr"/>
        <c:lblOffset val="100"/>
        <c:noMultiLvlLbl val="0"/>
      </c:catAx>
      <c:valAx>
        <c:axId val="1686898032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effectLst>
                  <a:reflection stA="44000" endPos="7000" dist="50800" dir="5400000" sy="-100000" algn="bl" rotWithShape="0"/>
                </a:effectLst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1504"/>
        <c:crossesAt val="1"/>
        <c:crossBetween val="between"/>
        <c:majorUnit val="1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75308195679906"/>
          <c:y val="0.13874734607218683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055555555555554"/>
          <c:h val="0.88055555555555554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647E-4E7E-BEEB-CAA5569B4AB5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647E-4E7E-BEEB-CAA5569B4AB5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647E-4E7E-BEEB-CAA5569B4AB5}"/>
              </c:ext>
            </c:extLst>
          </c:dPt>
          <c:dLbls>
            <c:dLbl>
              <c:idx val="0"/>
              <c:layout>
                <c:manualLayout>
                  <c:x val="-0.18888888888888888"/>
                  <c:y val="0.1284157917760279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02777777777778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647E-4E7E-BEEB-CAA5569B4AB5}"/>
                </c:ext>
              </c:extLst>
            </c:dLbl>
            <c:dLbl>
              <c:idx val="1"/>
              <c:layout>
                <c:manualLayout>
                  <c:x val="6.952799650043745E-2"/>
                  <c:y val="-4.399343832020997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ln>
                        <a:noFill/>
                      </a:ln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288888888888887"/>
                      <c:h val="0.36477777777777776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647E-4E7E-BEEB-CAA5569B4AB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3668811</c:v>
                </c:pt>
                <c:pt idx="1">
                  <c:v>622266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47E-4E7E-BEEB-CAA5569B4AB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5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0.82769</cdr:x>
      <cdr:y>0.76858</cdr:y>
    </cdr:from>
    <cdr:to>
      <cdr:x>0.87035</cdr:x>
      <cdr:y>0.83227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716604" y="2758440"/>
          <a:ext cx="243098" cy="228584"/>
          <a:chOff x="37513795" y="3784515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513795" y="378451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0.82769</cdr:x>
      <cdr:y>0.76858</cdr:y>
    </cdr:from>
    <cdr:to>
      <cdr:x>0.87035</cdr:x>
      <cdr:y>0.83227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716604" y="2758440"/>
          <a:ext cx="243098" cy="228584"/>
          <a:chOff x="37513795" y="3784515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513795" y="378451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F1FE9F87B41A245A0E079FF91A4DEF2" ma:contentTypeVersion="17" ma:contentTypeDescription="สร้างเอกสารใหม่" ma:contentTypeScope="" ma:versionID="90ff507aed82f1bdf5b5a4c526ce8993">
  <xsd:schema xmlns:xsd="http://www.w3.org/2001/XMLSchema" xmlns:xs="http://www.w3.org/2001/XMLSchema" xmlns:p="http://schemas.microsoft.com/office/2006/metadata/properties" xmlns:ns1="http://schemas.microsoft.com/sharepoint/v3" xmlns:ns2="c9556fa0-4edd-4100-8520-1f4abf9ba927" xmlns:ns3="2de97f53-ebdd-482c-838d-8688d11d83df" targetNamespace="http://schemas.microsoft.com/office/2006/metadata/properties" ma:root="true" ma:fieldsID="7f398c9496a07e360ffb6e3483e81eaf" ns1:_="" ns2:_="" ns3:_="">
    <xsd:import namespace="http://schemas.microsoft.com/sharepoint/v3"/>
    <xsd:import namespace="c9556fa0-4edd-4100-8520-1f4abf9ba927"/>
    <xsd:import namespace="2de97f53-ebdd-482c-838d-8688d11d8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fa0-4edd-4100-8520-1f4abf9ba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edb269-564f-434f-83e9-268482234e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7f53-ebdd-482c-838d-8688d11d8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49f1f070-bef8-48a8-896b-eaaf009224da}" ma:internalName="TaxCatchAll" ma:showField="CatchAllData" ma:web="2de97f53-ebdd-482c-838d-8688d11d8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c9556fa0-4edd-4100-8520-1f4abf9ba927">
      <Terms xmlns="http://schemas.microsoft.com/office/infopath/2007/PartnerControls"/>
    </lcf76f155ced4ddcb4097134ff3c332f>
    <TaxCatchAll xmlns="2de97f53-ebdd-482c-838d-8688d11d83d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DFCC3-659B-424D-B8A4-0E32DBA506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5D9A94-2C40-4D2F-9E74-9C3EA965E0BC}"/>
</file>

<file path=customXml/itemProps3.xml><?xml version="1.0" encoding="utf-8"?>
<ds:datastoreItem xmlns:ds="http://schemas.openxmlformats.org/officeDocument/2006/customXml" ds:itemID="{A973228F-9635-41C5-BC3A-3C69DE486E4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9556fa0-4edd-4100-8520-1f4abf9ba927"/>
    <ds:schemaRef ds:uri="2de97f53-ebdd-482c-838d-8688d11d83df"/>
  </ds:schemaRefs>
</ds:datastoreItem>
</file>

<file path=customXml/itemProps4.xml><?xml version="1.0" encoding="utf-8"?>
<ds:datastoreItem xmlns:ds="http://schemas.openxmlformats.org/officeDocument/2006/customXml" ds:itemID="{F6482F08-FEF3-446B-BB7F-D9168318F5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9c31d32-11b4-406c-affc-f4428d7ab1ac}" enabled="1" method="Privileged" siteId="{cb3ed3b0-202c-4365-b20f-86f8ed08f88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990</TotalTime>
  <Pages>23</Pages>
  <Words>4251</Words>
  <Characters>18865</Characters>
  <Application>Microsoft Office Word</Application>
  <DocSecurity>0</DocSecurity>
  <Lines>157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Kornsiri, Chongaksorn</cp:lastModifiedBy>
  <cp:revision>128</cp:revision>
  <cp:lastPrinted>2026-05-07T09:09:00Z</cp:lastPrinted>
  <dcterms:created xsi:type="dcterms:W3CDTF">2026-04-23T14:43:00Z</dcterms:created>
  <dcterms:modified xsi:type="dcterms:W3CDTF">2026-05-11T02:46:00Z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42c54-cfeb-4535-9ee6-866b3abbb09d_Enabled">
    <vt:lpwstr>true</vt:lpwstr>
  </property>
  <property fmtid="{D5CDD505-2E9C-101B-9397-08002B2CF9AE}" pid="3" name="MSIP_Label_a6b42c54-cfeb-4535-9ee6-866b3abbb09d_SetDate">
    <vt:lpwstr>2023-12-27T07:25:51Z</vt:lpwstr>
  </property>
  <property fmtid="{D5CDD505-2E9C-101B-9397-08002B2CF9AE}" pid="4" name="MSIP_Label_a6b42c54-cfeb-4535-9ee6-866b3abbb09d_Method">
    <vt:lpwstr>Privileged</vt:lpwstr>
  </property>
  <property fmtid="{D5CDD505-2E9C-101B-9397-08002B2CF9AE}" pid="5" name="MSIP_Label_a6b42c54-cfeb-4535-9ee6-866b3abbb09d_Name">
    <vt:lpwstr>a6b42c54-cfeb-4535-9ee6-866b3abbb09d</vt:lpwstr>
  </property>
  <property fmtid="{D5CDD505-2E9C-101B-9397-08002B2CF9AE}" pid="6" name="MSIP_Label_a6b42c54-cfeb-4535-9ee6-866b3abbb09d_SiteId">
    <vt:lpwstr>cb3ed3b0-202c-4365-b20f-86f8ed08f887</vt:lpwstr>
  </property>
  <property fmtid="{D5CDD505-2E9C-101B-9397-08002B2CF9AE}" pid="7" name="MSIP_Label_a6b42c54-cfeb-4535-9ee6-866b3abbb09d_ActionId">
    <vt:lpwstr>0dd83cbb-4810-4f1d-ba04-4039504ed616</vt:lpwstr>
  </property>
  <property fmtid="{D5CDD505-2E9C-101B-9397-08002B2CF9AE}" pid="8" name="MSIP_Label_a6b42c54-cfeb-4535-9ee6-866b3abbb09d_ContentBits">
    <vt:lpwstr>0</vt:lpwstr>
  </property>
  <property fmtid="{D5CDD505-2E9C-101B-9397-08002B2CF9AE}" pid="9" name="ContentTypeId">
    <vt:lpwstr>0x010100CF1FE9F87B41A245A0E079FF91A4DEF2</vt:lpwstr>
  </property>
  <property fmtid="{D5CDD505-2E9C-101B-9397-08002B2CF9AE}" pid="10" name="MediaServiceImageTags">
    <vt:lpwstr/>
  </property>
  <property fmtid="{D5CDD505-2E9C-101B-9397-08002B2CF9AE}" pid="11" name="ClassificationContentMarkingHeaderShapeIds">
    <vt:lpwstr>9267e8e,7cbee039,4ecd02bb,725dbe88,13c0e5c1,5011504c,6a97459b,32f5c6ab,ec1c3de,7957688c,2c9efe99,63871c50</vt:lpwstr>
  </property>
  <property fmtid="{D5CDD505-2E9C-101B-9397-08002B2CF9AE}" pid="12" name="ClassificationContentMarkingHeaderFontProps">
    <vt:lpwstr>#000000,10,Aptos</vt:lpwstr>
  </property>
  <property fmtid="{D5CDD505-2E9C-101B-9397-08002B2CF9AE}" pid="13" name="ClassificationContentMarkingHeaderText">
    <vt:lpwstr>Confidential (Internal and OSP Partner Use)</vt:lpwstr>
  </property>
  <property fmtid="{D5CDD505-2E9C-101B-9397-08002B2CF9AE}" pid="14" name="ClassificationContentMarkingFooterShapeIds">
    <vt:lpwstr>2fa86ad0,1a119cde,5749777a,1d496416,588413de,2a19e28,60e68299,3e0cb42f,76eaca11,4b4d3ee3,3b880fff,1129c94b,6b2f129a,77989520</vt:lpwstr>
  </property>
  <property fmtid="{D5CDD505-2E9C-101B-9397-08002B2CF9AE}" pid="15" name="ClassificationContentMarkingFooterFontProps">
    <vt:lpwstr>#000000,8,Aptos</vt:lpwstr>
  </property>
  <property fmtid="{D5CDD505-2E9C-101B-9397-08002B2CF9AE}" pid="16" name="ClassificationContentMarkingFooterText">
    <vt:lpwstr>This document is confidential and for internal employees and OSP partners only. Unauthorized sharing, copying, or distribution is prohibited. If received in error, notify the sender and delete it.</vt:lpwstr>
  </property>
</Properties>
</file>